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BE10D7" w:rsidRPr="00D72255" w14:paraId="08206B76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032ADC99" w:rsidR="00BE10D7" w:rsidRPr="00D72255" w:rsidRDefault="00BE10D7" w:rsidP="003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35024373"/>
            <w:r w:rsidRPr="00EB4282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BE10D7" w:rsidRPr="00D72255" w14:paraId="37B700AE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EB4282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7C25" w:rsidRPr="00D72255" w14:paraId="6BF0478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2EBBBC4" w14:textId="77777777" w:rsidR="005E7C25" w:rsidRPr="00EB4282" w:rsidRDefault="005E7C2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8F3A8D" w14:textId="77777777" w:rsidR="005E7C25" w:rsidRPr="00D72255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9C5FFB9" w14:textId="0C7124A8" w:rsidR="005E7C25" w:rsidRPr="00EB4282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BE10D7" w:rsidRPr="00D72255" w14:paraId="5F1F045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02A1DE71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10A9C68" w14:textId="7429924B" w:rsidR="00BE10D7" w:rsidRPr="00EB4282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E9245A"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ข้อมูลทางการเงิน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</w:t>
            </w:r>
            <w:r w:rsidR="005D6401"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</w:t>
            </w:r>
          </w:p>
        </w:tc>
      </w:tr>
      <w:tr w:rsidR="002E093F" w:rsidRPr="00D72255" w14:paraId="1C688E4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3F59AA3" w14:textId="77777777" w:rsidR="002E093F" w:rsidRPr="00EB4282" w:rsidRDefault="002E093F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3A33F6" w14:textId="77777777" w:rsidR="002E093F" w:rsidRPr="00D72255" w:rsidRDefault="002E093F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E8288E" w14:textId="0FB185CE" w:rsidR="002E093F" w:rsidRPr="00EB4282" w:rsidRDefault="00B80360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BE10D7" w:rsidRPr="00D72255" w14:paraId="6AD130B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3F57CA7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35B48EA5" w14:textId="2CE36B00" w:rsidR="00BE10D7" w:rsidRPr="00EB4282" w:rsidRDefault="002B19AE" w:rsidP="002B19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รายการธุรกิจกับ</w:t>
            </w:r>
            <w:r w:rsidR="00BE10D7" w:rsidRPr="00EB42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BE10D7" w:rsidRPr="00D72255" w14:paraId="309E6A0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648034C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49202D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77B4F4F" w14:textId="77777777" w:rsidR="00BE10D7" w:rsidRPr="00EB4282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72255" w14:paraId="7299497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8578B8E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A070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8B63EF0" w14:textId="77777777" w:rsidR="00BE10D7" w:rsidRPr="00EB4282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สินทรัพย์และหนี้สินที่เกิดจากสัญญา</w:t>
            </w:r>
          </w:p>
        </w:tc>
      </w:tr>
      <w:tr w:rsidR="00174B28" w:rsidRPr="00D72255" w14:paraId="0294A85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A5CFFC6" w14:textId="77777777" w:rsidR="00174B28" w:rsidRPr="00D72255" w:rsidRDefault="00174B28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D1895" w14:textId="77777777" w:rsidR="00174B28" w:rsidRPr="00D72255" w:rsidRDefault="00174B28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334FB2C" w14:textId="715476BD" w:rsidR="00174B28" w:rsidRPr="00EB4282" w:rsidRDefault="00857D7A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เงินฝากสถาบันการเงินที่ติดภาระค้ำประกัน</w:t>
            </w:r>
          </w:p>
        </w:tc>
      </w:tr>
      <w:tr w:rsidR="00BE10D7" w:rsidRPr="00D72255" w14:paraId="2C79306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DA4309F" w14:textId="77777777" w:rsidR="00BE10D7" w:rsidRPr="00D72255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A2E3D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8FC91FC" w14:textId="09DD9206" w:rsidR="00BE10D7" w:rsidRPr="00EB4282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1B5AA5" w:rsidRPr="00D72255" w14:paraId="3AE6B55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14F2E13" w14:textId="77777777" w:rsidR="001B5AA5" w:rsidRPr="00681085" w:rsidRDefault="001B5AA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75CE8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0A3E721" w14:textId="3284809D" w:rsidR="001B5AA5" w:rsidRPr="00681085" w:rsidRDefault="001B5AA5" w:rsidP="001B5AA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991D97" w:rsidRPr="00D72255" w14:paraId="5A8870D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07025B" w14:textId="77777777" w:rsidR="00991D97" w:rsidRPr="00681085" w:rsidRDefault="00991D9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22F1A" w14:textId="77777777" w:rsidR="00991D97" w:rsidRPr="00681085" w:rsidRDefault="00991D97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705F4AE" w14:textId="484FECA9" w:rsidR="00991D97" w:rsidRPr="00EB4282" w:rsidRDefault="007035A0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ค่าใช้จ่าย</w:t>
            </w:r>
            <w:r w:rsidR="00602E5B"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7E0FE3" w:rsidRPr="00D72255" w14:paraId="6FB53F47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B635FA7" w14:textId="77777777" w:rsidR="007E0FE3" w:rsidRPr="00681085" w:rsidRDefault="007E0FE3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950C6" w14:textId="77777777" w:rsidR="007E0FE3" w:rsidRPr="00681085" w:rsidRDefault="007E0FE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37CA43B" w14:textId="546A6D1E" w:rsidR="007E0FE3" w:rsidRPr="00EB4282" w:rsidRDefault="009924AE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9924AE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 (ขาดทุน) ต่อหุ้น</w:t>
            </w:r>
          </w:p>
        </w:tc>
      </w:tr>
      <w:tr w:rsidR="001B5AA5" w:rsidRPr="00D72255" w14:paraId="0623F17C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0421683" w14:textId="77777777" w:rsidR="001B5AA5" w:rsidRPr="00681085" w:rsidRDefault="001B5AA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6838B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1D1512C" w14:textId="6CCFE39C" w:rsidR="001B5AA5" w:rsidRPr="00EB4282" w:rsidRDefault="004715E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ข้อมูลทางการเงินจำแนกตามส่วนงานและการจำแนกรายได้</w:t>
            </w:r>
          </w:p>
        </w:tc>
      </w:tr>
      <w:tr w:rsidR="00C35654" w:rsidRPr="00D72255" w14:paraId="666EC28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CACA6BB" w14:textId="77777777" w:rsidR="00C35654" w:rsidRPr="00681085" w:rsidRDefault="00C35654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54440" w14:textId="77777777" w:rsidR="00C35654" w:rsidRPr="00681085" w:rsidRDefault="00C35654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1982FCE" w14:textId="282F76EA" w:rsidR="00C35654" w:rsidRPr="00EB4282" w:rsidRDefault="0051297A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1297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ผลขาดทุนที่เกิดจาก</w:t>
            </w:r>
            <w:r w:rsidR="002C06CA" w:rsidRPr="002C06C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</w:t>
            </w:r>
            <w:r w:rsidRPr="0051297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ยุติสัญญาโดยการปรับลดมูลค่าโครงการก่อสร้างตามสัญญากับลูกค้า</w:t>
            </w:r>
          </w:p>
        </w:tc>
      </w:tr>
      <w:tr w:rsidR="00885617" w:rsidRPr="00D72255" w14:paraId="34E88F7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61CBBE1E" w14:textId="77777777" w:rsidR="00885617" w:rsidRPr="00681085" w:rsidRDefault="0088561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97537" w14:textId="77777777" w:rsidR="00885617" w:rsidRPr="00681085" w:rsidRDefault="00885617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D22A388" w14:textId="24DA8446" w:rsidR="00885617" w:rsidRPr="00EB4282" w:rsidRDefault="00885617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AD6515" w:rsidRPr="00D72255" w14:paraId="617DFC7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B32F971" w14:textId="77777777" w:rsidR="00AD6515" w:rsidRPr="00681085" w:rsidRDefault="00AD651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83F9C" w14:textId="77777777" w:rsidR="00AD6515" w:rsidRPr="00681085" w:rsidRDefault="00AD651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4CD4286" w14:textId="6F9DD0F7" w:rsidR="00AD6515" w:rsidRPr="00EB4282" w:rsidRDefault="00B5514B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B5AA5" w:rsidRPr="00D72255" w14:paraId="455272C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15460C" w14:textId="77777777" w:rsidR="001B5AA5" w:rsidRPr="00681085" w:rsidRDefault="001B5AA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D2151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63C392" w14:textId="0057EF8F" w:rsidR="001B5AA5" w:rsidRPr="00681085" w:rsidRDefault="007E3D7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42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7D3829" w:rsidRPr="00D72255" w14:paraId="58BBE77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6B5EA3AC" w14:textId="77777777" w:rsidR="007D3829" w:rsidRPr="00D72255" w:rsidRDefault="007D3829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9F1C6" w14:textId="77777777" w:rsidR="007D3829" w:rsidRPr="00D72255" w:rsidRDefault="007D3829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007D0F2D" w14:textId="587532F6" w:rsidR="007D3829" w:rsidRPr="00EB4282" w:rsidRDefault="007D3829" w:rsidP="001B5A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สัญญาที่สำคัญ</w:t>
            </w:r>
          </w:p>
        </w:tc>
      </w:tr>
      <w:tr w:rsidR="008221D0" w:rsidRPr="00D72255" w14:paraId="13498F3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277BAC" w14:textId="77777777" w:rsidR="008221D0" w:rsidRPr="00D72255" w:rsidRDefault="008221D0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04E80" w14:textId="77777777" w:rsidR="008221D0" w:rsidRPr="00D72255" w:rsidRDefault="008221D0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4390563F" w14:textId="184F3318" w:rsidR="008221D0" w:rsidRPr="00F75824" w:rsidRDefault="008221D0" w:rsidP="001B5A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BC23CC" w:rsidRPr="00D72255" w14:paraId="44FA788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87F3E4B" w14:textId="77777777" w:rsidR="00BC23CC" w:rsidRPr="00D72255" w:rsidRDefault="00BC23CC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57DFD" w14:textId="77777777" w:rsidR="00BC23CC" w:rsidRPr="00D72255" w:rsidRDefault="00BC23CC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03F3C55" w14:textId="414FADB1" w:rsidR="00BC23CC" w:rsidRPr="00EB4282" w:rsidRDefault="00BC23CC" w:rsidP="001B5A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การจัดประเภทรายการใหม่</w:t>
            </w:r>
          </w:p>
        </w:tc>
      </w:tr>
      <w:bookmarkEnd w:id="0"/>
    </w:tbl>
    <w:p w14:paraId="3673FE73" w14:textId="77777777" w:rsidR="00BE10D7" w:rsidRPr="00EB4282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</w:p>
    <w:p w14:paraId="4DC93C1C" w14:textId="77777777" w:rsidR="00BE10D7" w:rsidRPr="00EB4282" w:rsidRDefault="00BE10D7" w:rsidP="0017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3C13E0DA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8E12F9B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1EC2BCB" w14:textId="7D0BBA24" w:rsidR="0034567D" w:rsidRPr="00D72255" w:rsidRDefault="009646D4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br w:type="page"/>
      </w:r>
      <w:r w:rsidR="00FB1B0E" w:rsidRPr="00EB4282">
        <w:rPr>
          <w:rFonts w:ascii="Angsana New" w:eastAsia="Malgun Gothic" w:hAnsi="Angsana New"/>
          <w:sz w:val="28"/>
          <w:szCs w:val="28"/>
          <w:cs/>
        </w:rPr>
        <w:t>หมายเหตุประกอบข้อมูลทางการเงินระหว่างกาลแบบย่อเป็นส่วนหนึ่งของข้อมูลทางการเงินระหว่างกาลนี้</w:t>
      </w:r>
    </w:p>
    <w:p w14:paraId="298DFCEF" w14:textId="56EE1EDF" w:rsidR="0034567D" w:rsidRPr="00D72255" w:rsidRDefault="00412F1E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EB4282">
        <w:rPr>
          <w:rFonts w:ascii="Angsana New" w:eastAsia="Malgun Gothic" w:hAnsi="Angsana New"/>
          <w:sz w:val="28"/>
          <w:szCs w:val="28"/>
          <w:cs/>
        </w:rPr>
        <w:t>คณะกรรมการบริษัทได้อนุมัติให้ออกข้อมูลทางการเงินระหว่างกาลนี้</w:t>
      </w:r>
      <w:r w:rsidR="0034567D" w:rsidRPr="00EB4282">
        <w:rPr>
          <w:rFonts w:ascii="Angsana New" w:eastAsia="Malgun Gothic" w:hAnsi="Angsana New" w:hint="cs"/>
          <w:sz w:val="28"/>
          <w:szCs w:val="28"/>
          <w:cs/>
        </w:rPr>
        <w:t>เมื่อวันที่</w:t>
      </w:r>
      <w:r w:rsidR="0025354D" w:rsidRPr="00AA03FE">
        <w:rPr>
          <w:rFonts w:ascii="Angsana New" w:eastAsia="Malgun Gothic" w:hAnsi="Angsana New" w:hint="cs"/>
          <w:sz w:val="28"/>
          <w:szCs w:val="28"/>
        </w:rPr>
        <w:t xml:space="preserve"> </w:t>
      </w:r>
      <w:r w:rsidR="00B3741D" w:rsidRPr="00AA03FE">
        <w:rPr>
          <w:rFonts w:ascii="Angsana New" w:eastAsia="Malgun Gothic" w:hAnsi="Angsana New"/>
          <w:sz w:val="28"/>
          <w:szCs w:val="28"/>
        </w:rPr>
        <w:t>11</w:t>
      </w:r>
      <w:r w:rsidR="00D50CBF" w:rsidRPr="00AA03FE">
        <w:rPr>
          <w:rFonts w:ascii="Angsana New" w:eastAsia="Malgun Gothic" w:hAnsi="Angsana New"/>
          <w:sz w:val="28"/>
          <w:szCs w:val="28"/>
        </w:rPr>
        <w:t xml:space="preserve"> </w:t>
      </w:r>
      <w:r w:rsidR="00B3741D" w:rsidRPr="00EB4282">
        <w:rPr>
          <w:rFonts w:ascii="Angsana New" w:eastAsia="Malgun Gothic" w:hAnsi="Angsana New" w:hint="cs"/>
          <w:sz w:val="28"/>
          <w:szCs w:val="28"/>
          <w:cs/>
        </w:rPr>
        <w:t>พฤศจิกายน</w:t>
      </w:r>
      <w:r w:rsidR="0025354D" w:rsidRPr="00EB4282">
        <w:rPr>
          <w:rFonts w:ascii="Angsana New" w:eastAsia="Malgun Gothic" w:hAnsi="Angsana New" w:hint="cs"/>
          <w:sz w:val="28"/>
          <w:szCs w:val="28"/>
          <w:cs/>
        </w:rPr>
        <w:t xml:space="preserve"> </w:t>
      </w:r>
      <w:r w:rsidR="0025354D" w:rsidRPr="00AA03FE">
        <w:rPr>
          <w:rFonts w:ascii="Angsana New" w:eastAsia="Malgun Gothic" w:hAnsi="Angsana New" w:hint="cs"/>
          <w:sz w:val="28"/>
          <w:szCs w:val="28"/>
        </w:rPr>
        <w:t>256</w:t>
      </w:r>
      <w:r w:rsidR="007415A5" w:rsidRPr="00AA03FE">
        <w:rPr>
          <w:rFonts w:ascii="Angsana New" w:eastAsia="Malgun Gothic" w:hAnsi="Angsana New" w:hint="cs"/>
          <w:sz w:val="28"/>
          <w:szCs w:val="28"/>
        </w:rPr>
        <w:t>8</w:t>
      </w:r>
    </w:p>
    <w:p w14:paraId="1345591D" w14:textId="07D4EF5B" w:rsidR="005E7C25" w:rsidRPr="00C16B98" w:rsidRDefault="005E7C25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ข้อมูลทั่วไป</w:t>
      </w:r>
    </w:p>
    <w:p w14:paraId="098C0DC3" w14:textId="2824E605" w:rsidR="005E7C25" w:rsidRPr="00D72255" w:rsidRDefault="00750F0C" w:rsidP="0017236A">
      <w:pPr>
        <w:pStyle w:val="BodyText2"/>
        <w:ind w:left="360"/>
        <w:rPr>
          <w:sz w:val="28"/>
          <w:szCs w:val="28"/>
          <w:lang w:val="en-US"/>
        </w:rPr>
      </w:pPr>
      <w:r w:rsidRPr="00EB4282">
        <w:rPr>
          <w:rFonts w:hint="cs"/>
          <w:sz w:val="28"/>
          <w:szCs w:val="28"/>
          <w:cs/>
          <w:lang w:val="en-US"/>
        </w:rPr>
        <w:t xml:space="preserve">บริษัท ซี เอ แซด (ประเทศไทย) จำกัด (มหาชน) </w:t>
      </w:r>
      <w:r w:rsidR="00BE034B" w:rsidRPr="00D72255">
        <w:rPr>
          <w:rFonts w:hint="cs"/>
          <w:sz w:val="28"/>
          <w:szCs w:val="28"/>
          <w:lang w:val="en-US"/>
        </w:rPr>
        <w:t>(</w:t>
      </w:r>
      <w:r w:rsidRPr="00D72255">
        <w:rPr>
          <w:rFonts w:hint="cs"/>
          <w:sz w:val="28"/>
          <w:szCs w:val="28"/>
          <w:lang w:val="en-US"/>
        </w:rPr>
        <w:t>“</w:t>
      </w:r>
      <w:r w:rsidRPr="00EB4282">
        <w:rPr>
          <w:rFonts w:hint="cs"/>
          <w:sz w:val="28"/>
          <w:szCs w:val="28"/>
          <w:cs/>
          <w:lang w:val="en-US"/>
        </w:rPr>
        <w:t>บริษัท”</w:t>
      </w:r>
      <w:r w:rsidR="00BE034B" w:rsidRPr="00D72255">
        <w:rPr>
          <w:rFonts w:hint="cs"/>
          <w:sz w:val="28"/>
          <w:szCs w:val="28"/>
          <w:lang w:val="en-US"/>
        </w:rPr>
        <w:t>)</w:t>
      </w:r>
      <w:r w:rsidRPr="00EB4282">
        <w:rPr>
          <w:rFonts w:hint="cs"/>
          <w:sz w:val="28"/>
          <w:szCs w:val="28"/>
          <w:cs/>
          <w:lang w:val="en-US"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D72255">
        <w:rPr>
          <w:rFonts w:hint="cs"/>
          <w:sz w:val="28"/>
          <w:szCs w:val="28"/>
          <w:lang w:val="en-US"/>
        </w:rPr>
        <w:t xml:space="preserve">3 </w:t>
      </w:r>
      <w:r w:rsidRPr="00EB4282">
        <w:rPr>
          <w:rFonts w:hint="cs"/>
          <w:sz w:val="28"/>
          <w:szCs w:val="28"/>
          <w:cs/>
          <w:lang w:val="en-US"/>
        </w:rPr>
        <w:t xml:space="preserve">พฤษภาคม </w:t>
      </w:r>
      <w:r w:rsidRPr="00D72255">
        <w:rPr>
          <w:rFonts w:hint="cs"/>
          <w:sz w:val="28"/>
          <w:szCs w:val="28"/>
          <w:lang w:val="en-US"/>
        </w:rPr>
        <w:t xml:space="preserve">2561 </w:t>
      </w:r>
      <w:r w:rsidRPr="00EB4282">
        <w:rPr>
          <w:rFonts w:hint="cs"/>
          <w:sz w:val="28"/>
          <w:szCs w:val="28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D72255">
        <w:rPr>
          <w:rFonts w:hint="cs"/>
          <w:sz w:val="28"/>
          <w:szCs w:val="28"/>
          <w:lang w:val="en-US"/>
        </w:rPr>
        <w:t xml:space="preserve">239 </w:t>
      </w:r>
      <w:r w:rsidR="000D114B">
        <w:rPr>
          <w:rFonts w:hint="cs"/>
          <w:sz w:val="28"/>
          <w:szCs w:val="28"/>
          <w:cs/>
          <w:lang w:val="en-US"/>
        </w:rPr>
        <w:t xml:space="preserve">                </w:t>
      </w:r>
      <w:r w:rsidRPr="00EB4282">
        <w:rPr>
          <w:rFonts w:hint="cs"/>
          <w:sz w:val="28"/>
          <w:szCs w:val="28"/>
          <w:cs/>
          <w:lang w:val="en-US"/>
        </w:rPr>
        <w:t>ถนนห้วยโป่ง-หนองบอน ตำบลห้วยโป่ง อำเภอเมืองระยอง จังหวัดระยอง</w:t>
      </w:r>
    </w:p>
    <w:p w14:paraId="5334BCDA" w14:textId="1EA9A0E1" w:rsidR="00DA5E90" w:rsidRPr="00D72255" w:rsidRDefault="00A642DA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="00B45B29"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>(</w:t>
      </w:r>
      <w:r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>“กลุ่มบริษัท”</w:t>
      </w:r>
      <w:r w:rsidR="00B45B29"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>)</w:t>
      </w:r>
    </w:p>
    <w:p w14:paraId="7EB396F1" w14:textId="51B16AA3" w:rsidR="00750F0C" w:rsidRPr="00D72255" w:rsidRDefault="00457384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EB4282">
        <w:rPr>
          <w:rFonts w:hint="cs"/>
          <w:sz w:val="28"/>
          <w:szCs w:val="28"/>
          <w:cs/>
          <w:lang w:val="en-US"/>
        </w:rPr>
        <w:t>บริษัทใหญ่และบริษัทใหญ่ในลำดับสูงสุดของกลุ่มบริษัทในระหว่าง</w:t>
      </w:r>
      <w:r w:rsidR="006A54AF" w:rsidRPr="00EB4282">
        <w:rPr>
          <w:rFonts w:hint="cs"/>
          <w:sz w:val="28"/>
          <w:szCs w:val="28"/>
          <w:cs/>
          <w:lang w:val="en-US"/>
        </w:rPr>
        <w:t>รอบระยะเวลาไ</w:t>
      </w:r>
      <w:r w:rsidRPr="00EB4282">
        <w:rPr>
          <w:rFonts w:hint="cs"/>
          <w:sz w:val="28"/>
          <w:szCs w:val="28"/>
          <w:cs/>
          <w:lang w:val="en-US"/>
        </w:rPr>
        <w:t>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03A567E1" w14:textId="02B4BD5E" w:rsidR="00E429E6" w:rsidRPr="00D72255" w:rsidRDefault="00E429E6" w:rsidP="0017236A">
      <w:pPr>
        <w:pStyle w:val="BodyText2"/>
        <w:spacing w:before="120" w:after="120"/>
        <w:ind w:left="360"/>
        <w:rPr>
          <w:b/>
          <w:bCs/>
          <w:sz w:val="28"/>
          <w:szCs w:val="28"/>
          <w:lang w:val="en-US"/>
        </w:rPr>
      </w:pPr>
      <w:r w:rsidRPr="00EB4282">
        <w:rPr>
          <w:rFonts w:hint="cs"/>
          <w:b/>
          <w:bCs/>
          <w:sz w:val="28"/>
          <w:szCs w:val="28"/>
          <w:cs/>
          <w:lang w:val="en-US"/>
        </w:rPr>
        <w:t>กลุ่มบริษัทดำเนินธุรกิจหลักดังต่อไปนี้</w:t>
      </w:r>
    </w:p>
    <w:p w14:paraId="055E7542" w14:textId="170E9C18" w:rsidR="00457384" w:rsidRPr="00D72255" w:rsidRDefault="00E429E6" w:rsidP="001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52" w:hanging="4392"/>
        <w:jc w:val="thaiDistribute"/>
        <w:rPr>
          <w:rStyle w:val="PageNumber"/>
          <w:rFonts w:ascii="Angsana New" w:hAnsi="Angsana New"/>
          <w:sz w:val="28"/>
          <w:szCs w:val="28"/>
        </w:rPr>
      </w:pPr>
      <w:r w:rsidRPr="00EB4282">
        <w:rPr>
          <w:rStyle w:val="PageNumber"/>
          <w:rFonts w:ascii="Angsana New" w:hAnsi="Angsana New" w:hint="cs"/>
          <w:sz w:val="28"/>
          <w:szCs w:val="28"/>
          <w:cs/>
        </w:rPr>
        <w:t>บริการรับเหมาก่อสร้างแบบครบวงจร:</w:t>
      </w:r>
      <w:r w:rsidRPr="00EB4282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="000F5A69" w:rsidRPr="00EB4282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Pr="00EB4282">
        <w:rPr>
          <w:rStyle w:val="PageNumber"/>
          <w:rFonts w:ascii="Angsana New" w:hAnsi="Angsana New" w:hint="cs"/>
          <w:sz w:val="28"/>
          <w:szCs w:val="28"/>
          <w:cs/>
        </w:rPr>
        <w:t>งานออกแบบวิศวกรรม จัดหาอุปกรณ์ การบริหารจัดการงานรับเหมาก่อสร้าง รวมถึง กระบวนการทดสอบการทำงานของระบบและอุปกรณ์ต่าง ๆ และการทดสอบการทำงานทั้งระบบก่อนใช้งาน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0C6FFE7F" w14:textId="1415B919" w:rsidR="00457384" w:rsidRPr="00D72255" w:rsidRDefault="00C8669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  <w:lang w:val="en-US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บริการรับเหมาก่อสร้างโครงสร้างและงานระบบ</w:t>
      </w:r>
      <w:r w:rsidRPr="00D72255">
        <w:rPr>
          <w:rStyle w:val="PageNumber"/>
          <w:rFonts w:hint="cs"/>
          <w:sz w:val="28"/>
          <w:szCs w:val="28"/>
        </w:rPr>
        <w:t>:</w:t>
      </w:r>
      <w:r w:rsidR="00F85EB7" w:rsidRPr="00D72255">
        <w:rPr>
          <w:rStyle w:val="PageNumber"/>
          <w:rFonts w:hint="cs"/>
          <w:sz w:val="28"/>
          <w:szCs w:val="28"/>
          <w:lang w:val="en-US"/>
        </w:rPr>
        <w:tab/>
      </w:r>
      <w:r w:rsidR="0017236A" w:rsidRPr="00D72255">
        <w:rPr>
          <w:rStyle w:val="PageNumber"/>
          <w:rFonts w:hint="cs"/>
          <w:sz w:val="28"/>
          <w:szCs w:val="28"/>
          <w:lang w:val="en-US"/>
        </w:rPr>
        <w:tab/>
      </w:r>
      <w:r w:rsidR="00F85EB7" w:rsidRPr="00EB4282">
        <w:rPr>
          <w:rStyle w:val="PageNumber"/>
          <w:rFonts w:hint="cs"/>
          <w:sz w:val="28"/>
          <w:szCs w:val="28"/>
          <w:cs/>
          <w:lang w:val="en-US"/>
        </w:rPr>
        <w:t xml:space="preserve"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กระบวนการทดสอบการทำงานของระบบและอุปกรต่าง ๆ และการทดสอบการทำงานทั้งระบบก่อนใช้งาน สำหรับกลุ่มอุตสาหกรรมพลังงานปิโตรเคมีและเคมีภัณฑ์ </w:t>
      </w:r>
    </w:p>
    <w:p w14:paraId="5B62D405" w14:textId="3E35C0AE" w:rsidR="00EE123F" w:rsidRPr="00D72255" w:rsidRDefault="00A26C4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บริการงานด้านวิศวกรรมโยธา</w:t>
      </w:r>
      <w:r w:rsidRPr="00D72255">
        <w:rPr>
          <w:rStyle w:val="PageNumber"/>
          <w:rFonts w:hint="cs"/>
          <w:sz w:val="28"/>
          <w:szCs w:val="28"/>
        </w:rPr>
        <w:t>:</w:t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EB4282">
        <w:rPr>
          <w:rStyle w:val="PageNumber"/>
          <w:rFonts w:hint="cs"/>
          <w:sz w:val="28"/>
          <w:szCs w:val="28"/>
          <w:cs/>
          <w:lang w:val="en-US"/>
        </w:rPr>
        <w:t xml:space="preserve">การให้บริการงานวิศวกรรมโยธาและอาคาร รวมถึงงานวิศวกรรมสำหรับกลุ่มอุตสาหกรรมพลังงาน ปิโตรเคมีและเคมีภัณฑ์ และโครงสร้างพื้นฐาน </w:t>
      </w:r>
    </w:p>
    <w:p w14:paraId="3736E208" w14:textId="390DACD2" w:rsidR="00415842" w:rsidRPr="00D72255" w:rsidRDefault="00AB23B7" w:rsidP="00695C6B">
      <w:pPr>
        <w:pStyle w:val="BodyText2"/>
        <w:spacing w:before="120"/>
        <w:ind w:left="4752" w:hanging="4392"/>
        <w:rPr>
          <w:sz w:val="28"/>
          <w:szCs w:val="28"/>
          <w:lang w:val="en-US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บริการงานก่อสร้างทั่วไป:</w:t>
      </w:r>
      <w:r w:rsidR="00C13AB1" w:rsidRPr="00EB4282">
        <w:rPr>
          <w:rStyle w:val="PageNumber"/>
          <w:rFonts w:hint="cs"/>
          <w:sz w:val="28"/>
          <w:szCs w:val="28"/>
          <w:cs/>
          <w:lang w:val="en-US"/>
        </w:rPr>
        <w:tab/>
      </w:r>
      <w:r w:rsidR="00C13AB1" w:rsidRPr="00EB4282">
        <w:rPr>
          <w:rFonts w:hint="cs"/>
          <w:sz w:val="28"/>
          <w:szCs w:val="28"/>
          <w:cs/>
          <w:lang w:val="en-US"/>
        </w:rPr>
        <w:tab/>
        <w:t>การให้บริการงานก่อสร้างด้านวิศวกรรมโยธาและ</w:t>
      </w:r>
      <w:r w:rsidR="00C13AB1" w:rsidRPr="00D72255">
        <w:rPr>
          <w:rFonts w:hint="cs"/>
          <w:sz w:val="28"/>
          <w:szCs w:val="28"/>
        </w:rPr>
        <w:t xml:space="preserve"> </w:t>
      </w:r>
      <w:r w:rsidR="00C13AB1" w:rsidRPr="00EB4282">
        <w:rPr>
          <w:rFonts w:hint="cs"/>
          <w:sz w:val="28"/>
          <w:szCs w:val="28"/>
          <w:cs/>
          <w:lang w:val="en-US"/>
        </w:rPr>
        <w:t>งานโครงสร้างเหล็ก ประกอบด้วย งานฐานราก</w:t>
      </w:r>
      <w:r w:rsidR="00C13AB1" w:rsidRPr="00D72255">
        <w:rPr>
          <w:rFonts w:hint="cs"/>
          <w:sz w:val="28"/>
          <w:szCs w:val="28"/>
        </w:rPr>
        <w:t xml:space="preserve"> </w:t>
      </w:r>
      <w:r w:rsidR="00C13AB1" w:rsidRPr="00EB4282">
        <w:rPr>
          <w:rFonts w:hint="cs"/>
          <w:sz w:val="28"/>
          <w:szCs w:val="28"/>
          <w:cs/>
          <w:lang w:val="en-US"/>
        </w:rPr>
        <w:t>งานโครงสร้างพื้นฐาน งานอาคาร ซึ่งครอบคลุมถึงงานโครงสร้างเหล็ก งานระบบท่อ รวมถึงการติดตั้งเครื่องจักรและอุปกรณ์สำหรับกลุ่มอุตสาหกรรมพลังงาน ปิโตรเคมี และเคมีภัณฑ์</w:t>
      </w:r>
    </w:p>
    <w:p w14:paraId="47D0057C" w14:textId="77777777" w:rsidR="00695C6B" w:rsidRDefault="00695C6B" w:rsidP="00247AFE">
      <w:pPr>
        <w:pStyle w:val="BodyText2"/>
        <w:ind w:left="4750" w:hanging="4390"/>
        <w:rPr>
          <w:sz w:val="28"/>
          <w:szCs w:val="28"/>
          <w:lang w:val="en-US"/>
        </w:rPr>
      </w:pPr>
    </w:p>
    <w:p w14:paraId="111E87DC" w14:textId="77777777" w:rsidR="00FB2A8F" w:rsidRPr="00D72255" w:rsidRDefault="00FB2A8F" w:rsidP="00BC3D30">
      <w:pPr>
        <w:pStyle w:val="BodyText2"/>
        <w:rPr>
          <w:sz w:val="28"/>
          <w:szCs w:val="28"/>
          <w:lang w:val="en-US"/>
        </w:rPr>
      </w:pPr>
    </w:p>
    <w:p w14:paraId="3AC5B969" w14:textId="08C8BDE7" w:rsidR="005C5243" w:rsidRPr="00D72255" w:rsidRDefault="005C5243" w:rsidP="009878D2">
      <w:pPr>
        <w:pStyle w:val="BodyText2"/>
        <w:ind w:left="4770" w:hanging="4410"/>
        <w:rPr>
          <w:rStyle w:val="PageNumber"/>
          <w:sz w:val="28"/>
          <w:szCs w:val="28"/>
          <w:lang w:val="en-US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บริการผลิตและบริการอื่น</w:t>
      </w:r>
      <w:r w:rsidRPr="00D72255">
        <w:rPr>
          <w:rStyle w:val="PageNumber"/>
          <w:rFonts w:hint="cs"/>
          <w:sz w:val="28"/>
          <w:szCs w:val="28"/>
        </w:rPr>
        <w:t>:</w:t>
      </w:r>
      <w:r w:rsidR="00904904" w:rsidRPr="00D72255">
        <w:rPr>
          <w:rStyle w:val="PageNumber"/>
          <w:rFonts w:hint="cs"/>
          <w:sz w:val="28"/>
          <w:szCs w:val="28"/>
          <w:lang w:val="en-US"/>
        </w:rPr>
        <w:tab/>
      </w:r>
      <w:r w:rsidR="00904904" w:rsidRPr="00EB4282">
        <w:rPr>
          <w:rStyle w:val="PageNumber"/>
          <w:rFonts w:hint="cs"/>
          <w:sz w:val="28"/>
          <w:szCs w:val="28"/>
          <w:cs/>
          <w:lang w:val="en-US"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="00904904" w:rsidRPr="00EB4282">
        <w:rPr>
          <w:rStyle w:val="PageNumber"/>
          <w:rFonts w:hint="cs"/>
          <w:spacing w:val="-4"/>
          <w:sz w:val="28"/>
          <w:szCs w:val="28"/>
          <w:cs/>
          <w:lang w:val="en-US"/>
        </w:rPr>
        <w:t>ความร้อน ถังบรรจุภัณฑ์ รวมถึงบริการจัดหาวัตถุดิบ สำหรับกลุ่มอุตสาหกรรม</w:t>
      </w:r>
      <w:r w:rsidR="00904904" w:rsidRPr="00EB4282">
        <w:rPr>
          <w:rStyle w:val="PageNumber"/>
          <w:rFonts w:hint="cs"/>
          <w:sz w:val="28"/>
          <w:szCs w:val="28"/>
          <w:cs/>
          <w:lang w:val="en-US"/>
        </w:rPr>
        <w:t>พลังงาน</w:t>
      </w:r>
      <w:r w:rsidR="00904904" w:rsidRPr="00D72255">
        <w:rPr>
          <w:rStyle w:val="PageNumber"/>
          <w:rFonts w:hint="cs"/>
          <w:sz w:val="28"/>
          <w:szCs w:val="28"/>
        </w:rPr>
        <w:t xml:space="preserve"> </w:t>
      </w:r>
      <w:r w:rsidR="00904904" w:rsidRPr="00EB4282">
        <w:rPr>
          <w:rStyle w:val="PageNumber"/>
          <w:rFonts w:hint="cs"/>
          <w:sz w:val="28"/>
          <w:szCs w:val="28"/>
          <w:cs/>
          <w:lang w:val="en-US"/>
        </w:rPr>
        <w:t>ปิโตรเคมี และเคมีภัณฑ์</w:t>
      </w:r>
    </w:p>
    <w:p w14:paraId="28979779" w14:textId="74AB5341" w:rsidR="0034567D" w:rsidRPr="00EB4282" w:rsidRDefault="00235F64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เกณฑ์</w:t>
      </w:r>
      <w:r w:rsidR="00FA240A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ใน</w:t>
      </w: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การจัดทำ</w:t>
      </w:r>
      <w:r w:rsidR="00E16972" w:rsidRPr="00EB4282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ข้อมูลทางการเงินระหว่างกาล</w:t>
      </w:r>
    </w:p>
    <w:p w14:paraId="4FD0D620" w14:textId="7E20A4E3" w:rsidR="000068DA" w:rsidRPr="00D72255" w:rsidRDefault="00B751AA" w:rsidP="00C31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t>ข้อมูลทาง</w:t>
      </w:r>
      <w:r w:rsidR="0094224D" w:rsidRPr="00EB4282">
        <w:rPr>
          <w:rFonts w:ascii="Angsana New" w:hAnsi="Angsana New" w:hint="cs"/>
          <w:sz w:val="28"/>
          <w:szCs w:val="28"/>
          <w:cs/>
        </w:rPr>
        <w:t>การเงินระหว่างกาลแบบย่อนี้นำเสนอรายการในงบการเงินในรูปแบบเดียวกับ</w:t>
      </w:r>
      <w:r w:rsidR="008714E3" w:rsidRPr="00EB4282">
        <w:rPr>
          <w:rFonts w:ascii="Angsana New" w:hAnsi="Angsana New" w:hint="cs"/>
          <w:sz w:val="28"/>
          <w:szCs w:val="28"/>
          <w:cs/>
        </w:rPr>
        <w:t>งบการเงิน</w:t>
      </w:r>
      <w:r w:rsidR="0094224D" w:rsidRPr="00EB4282">
        <w:rPr>
          <w:rFonts w:ascii="Angsana New" w:hAnsi="Angsana New" w:hint="cs"/>
          <w:sz w:val="28"/>
          <w:szCs w:val="28"/>
          <w:cs/>
        </w:rPr>
        <w:t>ประจำปีและจัดทำ</w:t>
      </w:r>
      <w:r w:rsidR="00DE6E39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="0094224D" w:rsidRPr="00EB4282">
        <w:rPr>
          <w:rFonts w:ascii="Angsana New" w:hAnsi="Angsana New" w:hint="cs"/>
          <w:sz w:val="28"/>
          <w:szCs w:val="28"/>
          <w:cs/>
        </w:rPr>
        <w:t>หมายเหตุประกอบ</w:t>
      </w:r>
      <w:r w:rsidR="0056621D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94224D" w:rsidRPr="00EB4282">
        <w:rPr>
          <w:rFonts w:ascii="Angsana New" w:hAnsi="Angsana New" w:hint="cs"/>
          <w:sz w:val="28"/>
          <w:szCs w:val="28"/>
          <w:cs/>
        </w:rPr>
        <w:t>ระหว่างกาลในรูปแบบย่อ (“</w:t>
      </w:r>
      <w:r w:rsidR="00DB4559" w:rsidRPr="00EB4282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94224D" w:rsidRPr="00EB4282">
        <w:rPr>
          <w:rFonts w:ascii="Angsana New" w:hAnsi="Angsana New" w:hint="cs"/>
          <w:sz w:val="28"/>
          <w:szCs w:val="28"/>
          <w:cs/>
        </w:rPr>
        <w:t xml:space="preserve">”) ตามมาตรฐานการบัญชี ฉบับที่ </w:t>
      </w:r>
      <w:r w:rsidR="0094224D" w:rsidRPr="00D72255">
        <w:rPr>
          <w:rFonts w:ascii="Angsana New" w:hAnsi="Angsana New" w:hint="cs"/>
          <w:sz w:val="28"/>
          <w:szCs w:val="28"/>
        </w:rPr>
        <w:t>34</w:t>
      </w:r>
      <w:r w:rsidR="00765E02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EB4282">
        <w:rPr>
          <w:rFonts w:ascii="Angsana New" w:hAnsi="Angsana New" w:hint="cs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EB4282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822910" w:rsidRPr="00EB4282">
        <w:rPr>
          <w:rFonts w:ascii="Angsana New" w:hAnsi="Angsana New" w:hint="cs"/>
          <w:sz w:val="28"/>
          <w:szCs w:val="28"/>
          <w:cs/>
        </w:rPr>
        <w:t>โดย</w:t>
      </w:r>
      <w:r w:rsidR="007778EA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822910" w:rsidRPr="00EB4282">
        <w:rPr>
          <w:rFonts w:ascii="Angsana New" w:hAnsi="Angsana New" w:hint="cs"/>
          <w:sz w:val="28"/>
          <w:szCs w:val="28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455CF0" w:rsidRPr="00EB4282">
        <w:rPr>
          <w:rFonts w:ascii="Angsana New" w:hAnsi="Angsana New" w:hint="cs"/>
          <w:sz w:val="28"/>
          <w:szCs w:val="28"/>
          <w:cs/>
        </w:rPr>
        <w:t xml:space="preserve">   </w:t>
      </w:r>
      <w:r w:rsidR="00822910" w:rsidRPr="00EB4282">
        <w:rPr>
          <w:rFonts w:ascii="Angsana New" w:hAnsi="Angsana New" w:hint="cs"/>
          <w:sz w:val="28"/>
          <w:szCs w:val="28"/>
          <w:cs/>
        </w:rPr>
        <w:t>ในงบการเงินประจำปี ดังนั้นการอ่าน</w:t>
      </w:r>
      <w:r w:rsidR="0032311A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822910" w:rsidRPr="00EB4282">
        <w:rPr>
          <w:rFonts w:ascii="Angsana New" w:hAnsi="Angsana New" w:hint="cs"/>
          <w:sz w:val="28"/>
          <w:szCs w:val="28"/>
          <w:cs/>
        </w:rPr>
        <w:t>ระหว่างกาลนี้จึงควรอ่านควบคู่กับ</w:t>
      </w:r>
      <w:r w:rsidR="00DE2A3F" w:rsidRPr="00EB4282">
        <w:rPr>
          <w:rFonts w:ascii="Angsana New" w:hAnsi="Angsana New" w:hint="cs"/>
          <w:sz w:val="28"/>
          <w:szCs w:val="28"/>
          <w:cs/>
        </w:rPr>
        <w:t>งบ</w:t>
      </w:r>
      <w:r w:rsidR="00F00906" w:rsidRPr="00EB4282">
        <w:rPr>
          <w:rFonts w:ascii="Angsana New" w:hAnsi="Angsana New"/>
          <w:sz w:val="28"/>
          <w:szCs w:val="28"/>
          <w:cs/>
        </w:rPr>
        <w:t>การเงิน</w:t>
      </w:r>
      <w:r w:rsidR="00822910" w:rsidRPr="00EB4282">
        <w:rPr>
          <w:rFonts w:ascii="Angsana New" w:hAnsi="Angsana New" w:hint="cs"/>
          <w:sz w:val="28"/>
          <w:szCs w:val="28"/>
          <w:cs/>
        </w:rPr>
        <w:t xml:space="preserve">ของบริษัทและบริษัทย่อยสำหรับปีสิ้นสุดวันที่ </w:t>
      </w:r>
      <w:r w:rsidR="00822910" w:rsidRPr="00D72255">
        <w:rPr>
          <w:rFonts w:ascii="Angsana New" w:hAnsi="Angsana New" w:hint="cs"/>
          <w:sz w:val="28"/>
          <w:szCs w:val="28"/>
        </w:rPr>
        <w:t xml:space="preserve">31 </w:t>
      </w:r>
      <w:r w:rsidR="00822910" w:rsidRPr="00EB428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22910" w:rsidRPr="00D72255">
        <w:rPr>
          <w:rFonts w:ascii="Angsana New" w:hAnsi="Angsana New" w:hint="cs"/>
          <w:sz w:val="28"/>
          <w:szCs w:val="28"/>
        </w:rPr>
        <w:t>256</w:t>
      </w:r>
      <w:r w:rsidR="00A954EB" w:rsidRPr="00D72255">
        <w:rPr>
          <w:rFonts w:ascii="Angsana New" w:hAnsi="Angsana New" w:hint="cs"/>
          <w:sz w:val="28"/>
          <w:szCs w:val="28"/>
        </w:rPr>
        <w:t>7</w:t>
      </w:r>
    </w:p>
    <w:p w14:paraId="19B35DC6" w14:textId="4863D15F" w:rsidR="00EF79CC" w:rsidRPr="00D72255" w:rsidRDefault="007969FB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t>ในการจัดทำ</w:t>
      </w:r>
      <w:r w:rsidR="000101AB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Pr="00EB4282">
        <w:rPr>
          <w:rFonts w:ascii="Angsana New" w:hAnsi="Angsana New" w:hint="cs"/>
          <w:sz w:val="28"/>
          <w:szCs w:val="28"/>
          <w:cs/>
        </w:rPr>
        <w:t xml:space="preserve">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Pr="00EB4282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822910" w:rsidRPr="00EB4282">
        <w:rPr>
          <w:rFonts w:ascii="Angsana New" w:hAnsi="Angsana New" w:hint="cs"/>
          <w:sz w:val="28"/>
          <w:szCs w:val="28"/>
          <w:cs/>
        </w:rPr>
        <w:t>ที่</w:t>
      </w:r>
      <w:r w:rsidRPr="00EB4282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</w:t>
      </w:r>
      <w:r w:rsidR="002171AB" w:rsidRPr="00EB4282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EB4282">
        <w:rPr>
          <w:rFonts w:ascii="Angsana New" w:hAnsi="Angsana New" w:hint="cs"/>
          <w:sz w:val="28"/>
          <w:szCs w:val="28"/>
          <w:cs/>
        </w:rPr>
        <w:t xml:space="preserve">งบการเงินสำหรับปีสิ้นสุดวันที่ </w:t>
      </w:r>
      <w:r w:rsidR="001B6C1A" w:rsidRPr="00D72255">
        <w:rPr>
          <w:rFonts w:ascii="Angsana New" w:hAnsi="Angsana New" w:hint="cs"/>
          <w:sz w:val="28"/>
          <w:szCs w:val="28"/>
        </w:rPr>
        <w:t>3</w:t>
      </w:r>
      <w:r w:rsidR="00493A4B" w:rsidRPr="00D72255">
        <w:rPr>
          <w:rFonts w:ascii="Angsana New" w:hAnsi="Angsana New" w:hint="cs"/>
          <w:sz w:val="28"/>
          <w:szCs w:val="28"/>
        </w:rPr>
        <w:t>1</w:t>
      </w:r>
      <w:r w:rsidRPr="00EB428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493A4B" w:rsidRPr="00D72255">
        <w:rPr>
          <w:rFonts w:ascii="Angsana New" w:hAnsi="Angsana New" w:hint="cs"/>
          <w:sz w:val="28"/>
          <w:szCs w:val="28"/>
        </w:rPr>
        <w:t>2</w:t>
      </w:r>
      <w:r w:rsidR="001B6C1A" w:rsidRPr="00D72255">
        <w:rPr>
          <w:rFonts w:ascii="Angsana New" w:hAnsi="Angsana New" w:hint="cs"/>
          <w:sz w:val="28"/>
          <w:szCs w:val="28"/>
        </w:rPr>
        <w:t>56</w:t>
      </w:r>
      <w:r w:rsidR="00A954EB" w:rsidRPr="00D72255">
        <w:rPr>
          <w:rFonts w:ascii="Angsana New" w:hAnsi="Angsana New" w:hint="cs"/>
          <w:sz w:val="28"/>
          <w:szCs w:val="28"/>
        </w:rPr>
        <w:t>7</w:t>
      </w:r>
    </w:p>
    <w:p w14:paraId="2088DEA4" w14:textId="06D484A4" w:rsidR="00E800A0" w:rsidRDefault="00E844D4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bookmarkStart w:id="1" w:name="_Hlk78294162"/>
      <w:r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EB4282">
        <w:rPr>
          <w:rFonts w:ascii="Angsana New" w:hAnsi="Angsana New"/>
          <w:sz w:val="28"/>
          <w:szCs w:val="28"/>
          <w:cs/>
        </w:rPr>
        <w:t>ระหว่างกาลฉบับภาษาอังกฤษจัดทำขึ้นจาก</w:t>
      </w:r>
      <w:r w:rsidR="0088606C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EB4282">
        <w:rPr>
          <w:rFonts w:ascii="Angsana New" w:hAnsi="Angsana New"/>
          <w:sz w:val="28"/>
          <w:szCs w:val="28"/>
          <w:cs/>
        </w:rPr>
        <w:t>ระหว่างกาลภาษาไทยที่จัดทำตามกฎหมายในกรณีที่มีเนื้อความขัดแย้งกันหรือมีการตีความแตกต่างกัน ให้ใช้</w:t>
      </w:r>
      <w:r w:rsidR="005D0822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EB4282">
        <w:rPr>
          <w:rFonts w:ascii="Angsana New" w:hAnsi="Angsana New"/>
          <w:sz w:val="28"/>
          <w:szCs w:val="28"/>
          <w:cs/>
        </w:rPr>
        <w:t>ระหว่างกาลฉบับภาษาไทยเป็นหลัก</w:t>
      </w:r>
    </w:p>
    <w:p w14:paraId="18B7CD8E" w14:textId="77777777" w:rsidR="004521CB" w:rsidRPr="001F55A5" w:rsidRDefault="004521CB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นโยบายการบัญชีที่มีสาระสำคัญ</w:t>
      </w:r>
    </w:p>
    <w:p w14:paraId="6FFF37DB" w14:textId="54E613D4" w:rsidR="00265A3D" w:rsidRDefault="00B751AA" w:rsidP="00452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t>ข้อมูลทาง</w:t>
      </w:r>
      <w:r w:rsidR="004521CB" w:rsidRPr="00EB4282">
        <w:rPr>
          <w:rFonts w:ascii="Angsana New" w:hAnsi="Angsana New"/>
          <w:sz w:val="28"/>
          <w:szCs w:val="28"/>
          <w:cs/>
        </w:rPr>
        <w:t>การเงินระหว่างกาลนี้จัดทำขึ้นโดยใช้หลักเกณฑ์นโยบายการบัญชีและวิธีการคำนวณเช่นเดียวกับที่ใช้ใน</w:t>
      </w:r>
      <w:r w:rsidR="00AE4B66" w:rsidRPr="00EB4282">
        <w:rPr>
          <w:rFonts w:ascii="Angsana New" w:hAnsi="Angsana New"/>
          <w:sz w:val="28"/>
          <w:szCs w:val="28"/>
          <w:cs/>
        </w:rPr>
        <w:t xml:space="preserve">            </w:t>
      </w:r>
      <w:r w:rsidR="004521CB" w:rsidRPr="00EB4282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4521CB" w:rsidRPr="00022F1E">
        <w:rPr>
          <w:rFonts w:ascii="Angsana New" w:hAnsi="Angsana New"/>
          <w:sz w:val="28"/>
          <w:szCs w:val="28"/>
        </w:rPr>
        <w:t xml:space="preserve">31 </w:t>
      </w:r>
      <w:r w:rsidR="004521CB" w:rsidRPr="00EB4282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21CB" w:rsidRPr="00022F1E">
        <w:rPr>
          <w:rFonts w:ascii="Angsana New" w:hAnsi="Angsana New"/>
          <w:sz w:val="28"/>
          <w:szCs w:val="28"/>
        </w:rPr>
        <w:t xml:space="preserve">2567 </w:t>
      </w:r>
      <w:r w:rsidR="004521CB" w:rsidRPr="00EB4282">
        <w:rPr>
          <w:rFonts w:ascii="Angsana New" w:hAnsi="Angsana New"/>
          <w:sz w:val="28"/>
          <w:szCs w:val="28"/>
          <w:cs/>
        </w:rPr>
        <w:t>ยกเว้น</w:t>
      </w:r>
      <w:r w:rsidR="0051674F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="005D2F1E" w:rsidRPr="00EB4282">
        <w:rPr>
          <w:rFonts w:ascii="Angsana New" w:hAnsi="Angsana New"/>
          <w:sz w:val="28"/>
          <w:szCs w:val="28"/>
          <w:cs/>
        </w:rPr>
        <w:t>นโยบายการบัญชีดังต่อไปนี้ที่มีการเปลี่ยนแปลงหลักการสำคัญซึ่งสามารถสรุปได้ดังนี้</w:t>
      </w:r>
    </w:p>
    <w:p w14:paraId="69B1A408" w14:textId="3B99650D" w:rsidR="008D7771" w:rsidRPr="00883B72" w:rsidRDefault="008D7771" w:rsidP="00163515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EB4282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27F8FEEF" w14:textId="5937B760" w:rsidR="00854EAA" w:rsidRPr="00883B72" w:rsidRDefault="00854EAA" w:rsidP="008D77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i/>
          <w:iCs/>
          <w:sz w:val="28"/>
          <w:szCs w:val="28"/>
          <w:cs/>
        </w:rPr>
        <w:t>สินทรัพย์ที่ตีราคาใหม่</w:t>
      </w:r>
    </w:p>
    <w:p w14:paraId="4A4B9E3B" w14:textId="5884E9D0" w:rsidR="00854EAA" w:rsidRDefault="006361E5" w:rsidP="00611D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271B0D">
        <w:rPr>
          <w:rFonts w:ascii="Angsana New" w:hAnsi="Angsana New"/>
          <w:color w:val="000000" w:themeColor="text1"/>
          <w:sz w:val="28"/>
          <w:szCs w:val="28"/>
          <w:cs/>
        </w:rPr>
        <w:t xml:space="preserve"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</w:t>
      </w:r>
      <w:r w:rsidR="0051674F" w:rsidRPr="00271B0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</w:t>
      </w:r>
      <w:r w:rsidR="00BB1089" w:rsidRPr="00271B0D">
        <w:rPr>
          <w:rFonts w:ascii="Angsana New" w:hAnsi="Angsana New"/>
          <w:color w:val="000000" w:themeColor="text1"/>
          <w:sz w:val="28"/>
          <w:szCs w:val="28"/>
          <w:cs/>
        </w:rPr>
        <w:t>เนื่องจากวิธีการดังกล่าวให้ข้อมูลที่เกี่ยวข้องกับการตัดสินใจทางธุรกิจมากขึ้นและเพื่อสะท้อนมูลค่าที่แท้จริงของสินทรัพย์ส่วนที่ตีเพิ่ม</w:t>
      </w:r>
      <w:r w:rsidR="0004285E" w:rsidRPr="00271B0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271B0D">
        <w:rPr>
          <w:rFonts w:ascii="Angsana New" w:hAnsi="Angsana New"/>
          <w:color w:val="000000" w:themeColor="text1"/>
          <w:sz w:val="28"/>
          <w:szCs w:val="28"/>
          <w:cs/>
        </w:rPr>
        <w:t>ซึ่งมูลค่าของสินทรัพย์ส่วนที่ตีเพิ่มขึ้นจะบันทึกไปยังกำไร</w:t>
      </w:r>
      <w:r w:rsidR="00EA0E56">
        <w:rPr>
          <w:rFonts w:ascii="Angsana New" w:hAnsi="Angsana New"/>
          <w:color w:val="000000" w:themeColor="text1"/>
          <w:sz w:val="28"/>
          <w:szCs w:val="28"/>
        </w:rPr>
        <w:t xml:space="preserve"> (</w:t>
      </w:r>
      <w:r w:rsidRPr="00271B0D">
        <w:rPr>
          <w:rFonts w:ascii="Angsana New" w:hAnsi="Angsana New"/>
          <w:color w:val="000000" w:themeColor="text1"/>
          <w:sz w:val="28"/>
          <w:szCs w:val="28"/>
          <w:cs/>
        </w:rPr>
        <w:t>ขาดทุน</w:t>
      </w:r>
      <w:r w:rsidR="00EA0E56">
        <w:rPr>
          <w:rFonts w:ascii="Angsana New" w:hAnsi="Angsana New"/>
          <w:color w:val="000000" w:themeColor="text1"/>
          <w:sz w:val="28"/>
          <w:szCs w:val="28"/>
        </w:rPr>
        <w:t xml:space="preserve">) </w:t>
      </w:r>
      <w:r w:rsidRPr="00271B0D">
        <w:rPr>
          <w:rFonts w:ascii="Angsana New" w:hAnsi="Angsana New"/>
          <w:color w:val="000000" w:themeColor="text1"/>
          <w:sz w:val="28"/>
          <w:szCs w:val="28"/>
          <w:cs/>
        </w:rPr>
        <w:t>เบ็ดเสร็จอื่นและแสดงเป็น “</w:t>
      </w:r>
      <w:r w:rsidRPr="00271B0D">
        <w:rPr>
          <w:rFonts w:ascii="Angsana New" w:hAnsi="Angsana New" w:hint="cs"/>
          <w:color w:val="000000" w:themeColor="text1"/>
          <w:sz w:val="28"/>
          <w:szCs w:val="28"/>
          <w:cs/>
        </w:rPr>
        <w:t>ผลกำไรจากการ</w:t>
      </w:r>
      <w:r w:rsidRPr="00271B0D">
        <w:rPr>
          <w:rFonts w:ascii="Angsana New" w:hAnsi="Angsana New"/>
          <w:color w:val="000000" w:themeColor="text1"/>
          <w:sz w:val="28"/>
          <w:szCs w:val="28"/>
          <w:cs/>
        </w:rPr>
        <w:t>ตีราคาสินทรัพย์</w:t>
      </w:r>
      <w:r w:rsidR="00883B72" w:rsidRPr="00271B0D">
        <w:rPr>
          <w:rFonts w:ascii="Angsana New" w:hAnsi="Angsana New" w:hint="cs"/>
          <w:color w:val="000000" w:themeColor="text1"/>
          <w:sz w:val="28"/>
          <w:szCs w:val="28"/>
          <w:cs/>
        </w:rPr>
        <w:t>ใหม่</w:t>
      </w:r>
      <w:r w:rsidRPr="00271B0D">
        <w:rPr>
          <w:rFonts w:ascii="Angsana New" w:hAnsi="Angsana New"/>
          <w:color w:val="000000" w:themeColor="text1"/>
          <w:sz w:val="28"/>
          <w:szCs w:val="28"/>
          <w:cs/>
        </w:rPr>
        <w:t>” ในองค์ประกอบอื่นของส่วนของ</w:t>
      </w:r>
      <w:r w:rsidR="00883B72" w:rsidRPr="00271B0D">
        <w:rPr>
          <w:rFonts w:ascii="Angsana New" w:hAnsi="Angsana New" w:hint="cs"/>
          <w:color w:val="000000" w:themeColor="text1"/>
          <w:sz w:val="28"/>
          <w:szCs w:val="28"/>
          <w:cs/>
        </w:rPr>
        <w:t>เจ้าของ</w:t>
      </w:r>
      <w:r w:rsidRPr="00271B0D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EB4282">
        <w:rPr>
          <w:rFonts w:ascii="Angsana New" w:hAnsi="Angsana New"/>
          <w:sz w:val="28"/>
          <w:szCs w:val="28"/>
          <w:cs/>
        </w:rPr>
        <w:t>ยกเว้นกรณีที่เคยประเมินมูลค่าของสินทรัพย์ลดลง</w:t>
      </w:r>
      <w:r w:rsidR="0051674F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Pr="00EB4282">
        <w:rPr>
          <w:rFonts w:ascii="Angsana New" w:hAnsi="Angsana New"/>
          <w:sz w:val="28"/>
          <w:szCs w:val="28"/>
          <w:cs/>
        </w:rPr>
        <w:t xml:space="preserve">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</w:t>
      </w:r>
      <w:r w:rsidR="00EA0E56">
        <w:rPr>
          <w:rFonts w:ascii="Angsana New" w:hAnsi="Angsana New"/>
          <w:sz w:val="28"/>
          <w:szCs w:val="28"/>
        </w:rPr>
        <w:t xml:space="preserve">      </w:t>
      </w:r>
      <w:r w:rsidRPr="00EB4282">
        <w:rPr>
          <w:rFonts w:ascii="Angsana New" w:hAnsi="Angsana New"/>
          <w:sz w:val="28"/>
          <w:szCs w:val="28"/>
          <w:cs/>
        </w:rPr>
        <w:t xml:space="preserve"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Pr="00EB4282">
        <w:rPr>
          <w:rFonts w:ascii="Angsana New" w:hAnsi="Angsana New" w:hint="cs"/>
          <w:sz w:val="28"/>
          <w:szCs w:val="28"/>
          <w:cs/>
        </w:rPr>
        <w:t>ผลกำไร</w:t>
      </w:r>
      <w:r w:rsidRPr="00EB4282">
        <w:rPr>
          <w:rFonts w:ascii="Angsana New" w:hAnsi="Angsana New"/>
          <w:sz w:val="28"/>
          <w:szCs w:val="28"/>
          <w:cs/>
        </w:rPr>
        <w:t>การตีราคาสินทรัพย์</w:t>
      </w:r>
      <w:r w:rsidRPr="00EB4282">
        <w:rPr>
          <w:rFonts w:ascii="Angsana New" w:hAnsi="Angsana New" w:hint="cs"/>
          <w:sz w:val="28"/>
          <w:szCs w:val="28"/>
          <w:cs/>
        </w:rPr>
        <w:t>ใหม่</w:t>
      </w:r>
      <w:r w:rsidRPr="00EB4282">
        <w:rPr>
          <w:rFonts w:ascii="Angsana New" w:hAnsi="Angsana New"/>
          <w:sz w:val="28"/>
          <w:szCs w:val="28"/>
          <w:cs/>
        </w:rPr>
        <w:t>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033EC3D7" w14:textId="2465ADA5" w:rsidR="00B66EF7" w:rsidRPr="00102C84" w:rsidRDefault="00B66EF7" w:rsidP="00B66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  <w:r w:rsidRPr="00E84D24">
        <w:rPr>
          <w:rFonts w:ascii="Angsana New" w:hAnsi="Angsana New"/>
          <w:sz w:val="28"/>
          <w:szCs w:val="28"/>
          <w:cs/>
        </w:rPr>
        <w:t xml:space="preserve">การเปลี่ยนแปลงนี้มีผลกระทบต่อรายการในงบฐานะการเงิน ณ วันที่ </w:t>
      </w:r>
      <w:r w:rsidR="00A4589F">
        <w:rPr>
          <w:rFonts w:ascii="Angsana New" w:hAnsi="Angsana New"/>
          <w:sz w:val="28"/>
          <w:szCs w:val="28"/>
        </w:rPr>
        <w:t>30</w:t>
      </w:r>
      <w:r w:rsidRPr="00E84D2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A4589F">
        <w:rPr>
          <w:rFonts w:ascii="Angsana New" w:hAnsi="Angsana New"/>
          <w:sz w:val="28"/>
          <w:szCs w:val="28"/>
        </w:rPr>
        <w:t>2568</w:t>
      </w:r>
      <w:r w:rsidRPr="00E84D24">
        <w:rPr>
          <w:rFonts w:ascii="Angsana New" w:hAnsi="Angsana New"/>
          <w:sz w:val="28"/>
          <w:szCs w:val="28"/>
          <w:cs/>
        </w:rPr>
        <w:t xml:space="preserve"> และงบกำไรขาดทุนเบ็ดเสร็จสำหรับงวดสามเดือนและเก้าเดือนสิ้นสุดวันเดียวกันดังนี้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0"/>
        <w:gridCol w:w="270"/>
        <w:gridCol w:w="3330"/>
      </w:tblGrid>
      <w:tr w:rsidR="0095727A" w:rsidRPr="00053488" w14:paraId="3D73A0AB" w14:textId="77777777" w:rsidTr="0093166F">
        <w:trPr>
          <w:trHeight w:val="423"/>
          <w:tblHeader/>
        </w:trPr>
        <w:tc>
          <w:tcPr>
            <w:tcW w:w="5130" w:type="dxa"/>
          </w:tcPr>
          <w:p w14:paraId="6672172D" w14:textId="77777777" w:rsidR="0095727A" w:rsidRPr="00053488" w:rsidRDefault="0095727A" w:rsidP="009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00F36" w14:textId="77777777" w:rsidR="0095727A" w:rsidRPr="00053488" w:rsidRDefault="0095727A" w:rsidP="00C0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</w:tcPr>
          <w:p w14:paraId="318459BE" w14:textId="77777777" w:rsidR="0095727A" w:rsidRPr="00EB4282" w:rsidRDefault="0095727A" w:rsidP="00C0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95727A" w:rsidRPr="00053488" w14:paraId="7A1981B2" w14:textId="77777777" w:rsidTr="0093166F">
        <w:trPr>
          <w:trHeight w:val="423"/>
          <w:tblHeader/>
        </w:trPr>
        <w:tc>
          <w:tcPr>
            <w:tcW w:w="5130" w:type="dxa"/>
          </w:tcPr>
          <w:p w14:paraId="17E7A760" w14:textId="77777777" w:rsidR="0095727A" w:rsidRPr="00053488" w:rsidRDefault="0095727A" w:rsidP="00C0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CCCE4" w14:textId="77777777" w:rsidR="0095727A" w:rsidRPr="00053488" w:rsidRDefault="0095727A" w:rsidP="00C0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7D598B34" w14:textId="77777777" w:rsidR="000E0C74" w:rsidRDefault="0095727A" w:rsidP="00C0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 xml:space="preserve"> / </w:t>
            </w:r>
          </w:p>
          <w:p w14:paraId="5F1D1773" w14:textId="5FB6A80B" w:rsidR="0095727A" w:rsidRPr="00EB4282" w:rsidRDefault="0095727A" w:rsidP="00C0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5727A" w:rsidRPr="00053488" w14:paraId="59A239A1" w14:textId="77777777" w:rsidTr="0093166F">
        <w:trPr>
          <w:trHeight w:val="372"/>
          <w:tblHeader/>
        </w:trPr>
        <w:tc>
          <w:tcPr>
            <w:tcW w:w="5130" w:type="dxa"/>
          </w:tcPr>
          <w:p w14:paraId="3F919196" w14:textId="77777777" w:rsidR="0095727A" w:rsidRPr="00EB4282" w:rsidRDefault="0095727A" w:rsidP="00C0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8AEE26" w14:textId="77777777" w:rsidR="0095727A" w:rsidRPr="00053488" w:rsidRDefault="0095727A" w:rsidP="00C0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14:paraId="42DF0CA9" w14:textId="1A95EFE9" w:rsidR="0095727A" w:rsidRPr="00053488" w:rsidRDefault="0095727A" w:rsidP="00C0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30 </w:t>
            </w:r>
            <w:r w:rsidRPr="00EB4282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  <w:r w:rsidR="003637F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 2568</w:t>
            </w:r>
          </w:p>
        </w:tc>
      </w:tr>
      <w:tr w:rsidR="0095727A" w:rsidRPr="00053488" w14:paraId="72CBDEE5" w14:textId="77777777" w:rsidTr="0093166F">
        <w:trPr>
          <w:trHeight w:val="372"/>
          <w:tblHeader/>
        </w:trPr>
        <w:tc>
          <w:tcPr>
            <w:tcW w:w="5130" w:type="dxa"/>
          </w:tcPr>
          <w:p w14:paraId="020401B5" w14:textId="3B4247D5" w:rsidR="0095727A" w:rsidRPr="00EB4282" w:rsidRDefault="0095727A" w:rsidP="009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84D2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งบฐานะการเงิน:</w:t>
            </w:r>
          </w:p>
        </w:tc>
        <w:tc>
          <w:tcPr>
            <w:tcW w:w="270" w:type="dxa"/>
          </w:tcPr>
          <w:p w14:paraId="6EC23A1E" w14:textId="77777777" w:rsidR="0095727A" w:rsidRPr="00053488" w:rsidRDefault="0095727A" w:rsidP="009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2C3C880A" w14:textId="03D93403" w:rsidR="0095727A" w:rsidRPr="00053488" w:rsidRDefault="0095727A" w:rsidP="009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34017D" w:rsidRPr="00053488" w14:paraId="44575B44" w14:textId="77777777" w:rsidTr="0093166F">
        <w:trPr>
          <w:trHeight w:val="372"/>
          <w:tblHeader/>
        </w:trPr>
        <w:tc>
          <w:tcPr>
            <w:tcW w:w="5130" w:type="dxa"/>
          </w:tcPr>
          <w:p w14:paraId="487680DC" w14:textId="46540513" w:rsidR="0034017D" w:rsidRPr="00EB4282" w:rsidRDefault="0034017D" w:rsidP="0034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84D24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และอุปกรณ์สุทธิเพิ่มขึ้น</w:t>
            </w:r>
          </w:p>
        </w:tc>
        <w:tc>
          <w:tcPr>
            <w:tcW w:w="270" w:type="dxa"/>
          </w:tcPr>
          <w:p w14:paraId="053A51D7" w14:textId="77777777" w:rsidR="0034017D" w:rsidRPr="00053488" w:rsidRDefault="0034017D" w:rsidP="0034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</w:tcPr>
          <w:p w14:paraId="29625762" w14:textId="240AFA76" w:rsidR="0034017D" w:rsidRDefault="0034017D" w:rsidP="0034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147,120</w:t>
            </w:r>
          </w:p>
        </w:tc>
      </w:tr>
      <w:tr w:rsidR="0034017D" w:rsidRPr="00053488" w14:paraId="31DC0E4D" w14:textId="77777777" w:rsidTr="0093166F">
        <w:trPr>
          <w:trHeight w:val="372"/>
          <w:tblHeader/>
        </w:trPr>
        <w:tc>
          <w:tcPr>
            <w:tcW w:w="5130" w:type="dxa"/>
          </w:tcPr>
          <w:p w14:paraId="15C7B71F" w14:textId="205381CC" w:rsidR="0034017D" w:rsidRPr="00EB4282" w:rsidRDefault="0034017D" w:rsidP="0034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84D24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70" w:type="dxa"/>
          </w:tcPr>
          <w:p w14:paraId="29C8EA85" w14:textId="77777777" w:rsidR="0034017D" w:rsidRPr="00053488" w:rsidRDefault="0034017D" w:rsidP="0034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</w:tcPr>
          <w:p w14:paraId="1BD9AF85" w14:textId="67BFC488" w:rsidR="0034017D" w:rsidRDefault="0034017D" w:rsidP="0034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29,424</w:t>
            </w:r>
          </w:p>
        </w:tc>
      </w:tr>
      <w:tr w:rsidR="0034017D" w:rsidRPr="00053488" w14:paraId="1E0C1A5F" w14:textId="77777777" w:rsidTr="0093166F">
        <w:trPr>
          <w:trHeight w:val="372"/>
          <w:tblHeader/>
        </w:trPr>
        <w:tc>
          <w:tcPr>
            <w:tcW w:w="5130" w:type="dxa"/>
          </w:tcPr>
          <w:p w14:paraId="752645D2" w14:textId="3EA7250F" w:rsidR="0034017D" w:rsidRPr="00EB4282" w:rsidRDefault="0034017D" w:rsidP="0034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84D24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</w:t>
            </w:r>
            <w:r w:rsidRPr="00EA2992">
              <w:rPr>
                <w:rFonts w:ascii="Angsana New" w:hAnsi="Angsana New" w:hint="cs"/>
                <w:sz w:val="28"/>
                <w:szCs w:val="28"/>
                <w:cs/>
              </w:rPr>
              <w:t>เจ้าของ</w:t>
            </w:r>
            <w:r w:rsidRPr="00E84D2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8517EDA" w14:textId="77777777" w:rsidR="0034017D" w:rsidRPr="00053488" w:rsidRDefault="0034017D" w:rsidP="0034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</w:tcPr>
          <w:p w14:paraId="497C4AE2" w14:textId="2CFE353B" w:rsidR="0034017D" w:rsidRDefault="0034017D" w:rsidP="0034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717E5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17,696</w:t>
            </w:r>
          </w:p>
        </w:tc>
      </w:tr>
      <w:tr w:rsidR="0095727A" w:rsidRPr="00053488" w14:paraId="69F42FF8" w14:textId="77777777" w:rsidTr="0093166F">
        <w:trPr>
          <w:trHeight w:val="372"/>
          <w:tblHeader/>
        </w:trPr>
        <w:tc>
          <w:tcPr>
            <w:tcW w:w="5130" w:type="dxa"/>
          </w:tcPr>
          <w:p w14:paraId="786325FC" w14:textId="77777777" w:rsidR="0095727A" w:rsidRPr="00EB4282" w:rsidRDefault="0095727A" w:rsidP="009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B5276A" w14:textId="77777777" w:rsidR="0095727A" w:rsidRPr="00053488" w:rsidRDefault="0095727A" w:rsidP="009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56B5D284" w14:textId="77777777" w:rsidR="0095727A" w:rsidRDefault="0095727A" w:rsidP="009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336B41" w:rsidRPr="00EB4282" w14:paraId="7A4930EC" w14:textId="77777777" w:rsidTr="0093166F">
        <w:trPr>
          <w:trHeight w:val="423"/>
        </w:trPr>
        <w:tc>
          <w:tcPr>
            <w:tcW w:w="5130" w:type="dxa"/>
          </w:tcPr>
          <w:p w14:paraId="6336B26E" w14:textId="77777777" w:rsidR="00336B41" w:rsidRPr="00FB19D2" w:rsidRDefault="00336B41" w:rsidP="00C036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681FF2" w14:textId="77777777" w:rsidR="00336B41" w:rsidRPr="00FB19D2" w:rsidRDefault="00336B41" w:rsidP="00C036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699E55A9" w14:textId="77777777" w:rsidR="00336B41" w:rsidRPr="00EB4282" w:rsidRDefault="00336B41" w:rsidP="00C0367A">
            <w:pPr>
              <w:tabs>
                <w:tab w:val="clear" w:pos="4451"/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336B41" w:rsidRPr="00EB4282" w14:paraId="4B5EFF6B" w14:textId="77777777" w:rsidTr="0093166F">
        <w:trPr>
          <w:trHeight w:val="423"/>
        </w:trPr>
        <w:tc>
          <w:tcPr>
            <w:tcW w:w="5130" w:type="dxa"/>
          </w:tcPr>
          <w:p w14:paraId="64E6C997" w14:textId="77777777" w:rsidR="00336B41" w:rsidRPr="00FB19D2" w:rsidRDefault="00336B41" w:rsidP="00C0367A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08970" w14:textId="77777777" w:rsidR="00336B41" w:rsidRPr="00FB19D2" w:rsidRDefault="00336B41" w:rsidP="00C036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4373CF0D" w14:textId="77777777" w:rsidR="000E0C74" w:rsidRDefault="00336B41" w:rsidP="00C0367A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 w:cstheme="majorBidi"/>
                <w:caps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Pr="00EB4282">
              <w:rPr>
                <w:rFonts w:ascii="Angsana New" w:hAnsi="Angsana New" w:cstheme="majorBidi"/>
                <w:caps/>
                <w:sz w:val="28"/>
                <w:szCs w:val="28"/>
                <w:cs/>
              </w:rPr>
              <w:t xml:space="preserve"> / </w:t>
            </w:r>
          </w:p>
          <w:p w14:paraId="4F355086" w14:textId="6F3E4898" w:rsidR="00336B41" w:rsidRPr="00EB4282" w:rsidRDefault="00336B41" w:rsidP="00C0367A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EB4282">
              <w:rPr>
                <w:rFonts w:ascii="Angsana New" w:hAnsi="Angsana New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36B41" w:rsidRPr="00EB4282" w14:paraId="3BF3B4B5" w14:textId="77777777" w:rsidTr="0093166F">
        <w:trPr>
          <w:trHeight w:val="423"/>
        </w:trPr>
        <w:tc>
          <w:tcPr>
            <w:tcW w:w="5130" w:type="dxa"/>
          </w:tcPr>
          <w:p w14:paraId="16798470" w14:textId="77777777" w:rsidR="00336B41" w:rsidRPr="00FB19D2" w:rsidRDefault="00336B41" w:rsidP="00C0367A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DA8AFD" w14:textId="77777777" w:rsidR="00336B41" w:rsidRPr="00FB19D2" w:rsidRDefault="00336B41" w:rsidP="00C036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center"/>
          </w:tcPr>
          <w:p w14:paraId="3112DEA2" w14:textId="00F8D4E4" w:rsidR="00336B41" w:rsidRPr="00EB4282" w:rsidRDefault="00336B41" w:rsidP="00C036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สำหรับรอบระยะเวลา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34017D">
              <w:rPr>
                <w:rFonts w:ascii="Angsana New" w:hAnsi="Angsana New" w:hint="cs"/>
                <w:sz w:val="28"/>
                <w:szCs w:val="28"/>
                <w:cs/>
              </w:rPr>
              <w:t>และเก้าเดือน</w:t>
            </w:r>
            <w:r w:rsidR="00CA562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04FA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04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80570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132FA2" w:rsidRPr="00EB4282" w14:paraId="5033A3FF" w14:textId="77777777" w:rsidTr="0093166F">
        <w:trPr>
          <w:trHeight w:val="386"/>
        </w:trPr>
        <w:tc>
          <w:tcPr>
            <w:tcW w:w="5130" w:type="dxa"/>
          </w:tcPr>
          <w:p w14:paraId="40546546" w14:textId="6C5D41F0" w:rsidR="00132FA2" w:rsidRPr="008455B7" w:rsidRDefault="00132FA2" w:rsidP="00132FA2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84D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งบกำไรขาดทุนเบ็ดเสร็จ:</w:t>
            </w:r>
          </w:p>
        </w:tc>
        <w:tc>
          <w:tcPr>
            <w:tcW w:w="270" w:type="dxa"/>
          </w:tcPr>
          <w:p w14:paraId="00BDFE15" w14:textId="77777777" w:rsidR="00132FA2" w:rsidRPr="00FB19D2" w:rsidRDefault="00132FA2" w:rsidP="00132FA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13C92254" w14:textId="2C0540C2" w:rsidR="00132FA2" w:rsidRPr="00717E5C" w:rsidRDefault="00132FA2" w:rsidP="00132FA2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FA2" w:rsidRPr="00717E5C" w14:paraId="00823C22" w14:textId="77777777" w:rsidTr="0093166F">
        <w:trPr>
          <w:trHeight w:val="372"/>
        </w:trPr>
        <w:tc>
          <w:tcPr>
            <w:tcW w:w="5130" w:type="dxa"/>
          </w:tcPr>
          <w:p w14:paraId="2BD34886" w14:textId="20EC3B50" w:rsidR="00132FA2" w:rsidRPr="00E84D24" w:rsidRDefault="00132FA2" w:rsidP="00132FA2">
            <w:pPr>
              <w:ind w:left="-18" w:firstLine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4D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กำไรเบ็ดเสร็จอื่น:</w:t>
            </w:r>
          </w:p>
          <w:p w14:paraId="442EE911" w14:textId="429AE600" w:rsidR="00132FA2" w:rsidRPr="00EB4282" w:rsidRDefault="002B5C01" w:rsidP="00132FA2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5C01">
              <w:rPr>
                <w:rFonts w:ascii="Angsana New" w:hAnsi="Angsana New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270" w:type="dxa"/>
          </w:tcPr>
          <w:p w14:paraId="56AFFBBA" w14:textId="77777777" w:rsidR="00132FA2" w:rsidRPr="00FB19D2" w:rsidRDefault="00132FA2" w:rsidP="00132FA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08FCFFA6" w14:textId="77777777" w:rsidR="00132FA2" w:rsidRDefault="00132FA2" w:rsidP="00132FA2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0EC552" w14:textId="6CE8440A" w:rsidR="00132FA2" w:rsidRPr="00717E5C" w:rsidRDefault="00132FA2" w:rsidP="00132FA2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147,120</w:t>
            </w:r>
          </w:p>
        </w:tc>
      </w:tr>
      <w:tr w:rsidR="00132FA2" w:rsidRPr="00717E5C" w14:paraId="29BE65AF" w14:textId="77777777" w:rsidTr="0093166F">
        <w:trPr>
          <w:trHeight w:val="372"/>
        </w:trPr>
        <w:tc>
          <w:tcPr>
            <w:tcW w:w="5130" w:type="dxa"/>
          </w:tcPr>
          <w:p w14:paraId="1F49846C" w14:textId="1BB7C0CF" w:rsidR="00132FA2" w:rsidRPr="00EB4282" w:rsidRDefault="002B5C01" w:rsidP="00E8168E">
            <w:pPr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2B5C01">
              <w:rPr>
                <w:rFonts w:ascii="Angsana New" w:hAnsi="Angsana New"/>
                <w:sz w:val="28"/>
                <w:szCs w:val="28"/>
                <w:cs/>
              </w:rPr>
              <w:t>ภาษีเงินได้ของรายการที่จะไม่ถูกจัดประเภทใหม่ไว้ใน</w:t>
            </w:r>
            <w:r w:rsidR="00132FA2">
              <w:rPr>
                <w:rFonts w:ascii="Angsana New" w:hAnsi="Angsana New"/>
                <w:sz w:val="28"/>
                <w:szCs w:val="28"/>
              </w:rPr>
              <w:br/>
              <w:t xml:space="preserve">     </w:t>
            </w:r>
            <w:r w:rsidR="00132FA2" w:rsidRPr="00EA299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25321F">
              <w:rPr>
                <w:rFonts w:ascii="Angsana New" w:hAnsi="Angsana New" w:hint="cs"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270" w:type="dxa"/>
          </w:tcPr>
          <w:p w14:paraId="6269F32F" w14:textId="77777777" w:rsidR="00132FA2" w:rsidRPr="00FB19D2" w:rsidRDefault="00132FA2" w:rsidP="00132FA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4E821ECE" w14:textId="77777777" w:rsidR="00132FA2" w:rsidRDefault="00132FA2" w:rsidP="00132FA2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A33026" w14:textId="714A741D" w:rsidR="00132FA2" w:rsidRPr="00717E5C" w:rsidRDefault="0060435B" w:rsidP="00132FA2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32FA2">
              <w:rPr>
                <w:rFonts w:ascii="Angsana New" w:hAnsi="Angsana New"/>
                <w:sz w:val="28"/>
                <w:szCs w:val="28"/>
              </w:rPr>
              <w:t>29,424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2AD9B2B8" w14:textId="77777777" w:rsidR="005B713D" w:rsidRDefault="005B713D" w:rsidP="00273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2754A357" w14:textId="77777777" w:rsidR="0027386C" w:rsidRDefault="0027386C" w:rsidP="00273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41313091" w14:textId="77777777" w:rsidR="0027386C" w:rsidRDefault="0027386C" w:rsidP="00273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692448B5" w14:textId="77777777" w:rsidR="0027386C" w:rsidRDefault="0027386C" w:rsidP="00273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68A73D12" w14:textId="77777777" w:rsidR="0027386C" w:rsidRDefault="0027386C" w:rsidP="00273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50866204" w14:textId="77777777" w:rsidR="00C80570" w:rsidRDefault="00C80570" w:rsidP="00273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3FFE109E" w14:textId="0EE2CD77" w:rsidR="0023426A" w:rsidRPr="008A39A3" w:rsidRDefault="006F7280" w:rsidP="00611D6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6F7280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รายการธุรกิจกับ</w:t>
      </w:r>
      <w:r w:rsidR="0023426A" w:rsidRPr="006F7280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บุคคลหรือกิจการที่เกี่ยวข้องกัน</w:t>
      </w:r>
      <w:r w:rsidR="0023426A" w:rsidRPr="008A39A3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 xml:space="preserve"> </w:t>
      </w:r>
    </w:p>
    <w:bookmarkEnd w:id="1"/>
    <w:p w14:paraId="167C0803" w14:textId="1B2988E4" w:rsidR="000E29D4" w:rsidRPr="00D72255" w:rsidRDefault="0011258D" w:rsidP="005515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sz w:val="28"/>
          <w:szCs w:val="28"/>
          <w:cs/>
        </w:rPr>
        <w:t>ในระหว่างรอบระยะเวลา</w:t>
      </w:r>
      <w:r w:rsidR="00FA2318" w:rsidRPr="00FA2318">
        <w:rPr>
          <w:rFonts w:ascii="Angsana New" w:hAnsi="Angsana New" w:hint="cs"/>
          <w:sz w:val="28"/>
          <w:szCs w:val="28"/>
          <w:cs/>
        </w:rPr>
        <w:t>สามเดือน</w:t>
      </w:r>
      <w:r w:rsidR="001A146E">
        <w:rPr>
          <w:rFonts w:ascii="Angsana New" w:hAnsi="Angsana New" w:hint="cs"/>
          <w:sz w:val="28"/>
          <w:szCs w:val="28"/>
          <w:cs/>
        </w:rPr>
        <w:t>และเก้าเดือน</w:t>
      </w:r>
      <w:r w:rsidRPr="00D72255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72255">
        <w:rPr>
          <w:rFonts w:ascii="Angsana New" w:hAnsi="Angsana New" w:hint="cs"/>
          <w:sz w:val="28"/>
          <w:szCs w:val="28"/>
        </w:rPr>
        <w:t xml:space="preserve"> </w:t>
      </w:r>
      <w:r w:rsidR="00491B8D" w:rsidRPr="00491B8D">
        <w:rPr>
          <w:rFonts w:ascii="Angsana New" w:hAnsi="Angsana New"/>
          <w:sz w:val="28"/>
          <w:szCs w:val="28"/>
        </w:rPr>
        <w:t xml:space="preserve">30 </w:t>
      </w:r>
      <w:r w:rsidR="001A146E" w:rsidRPr="00EB4282">
        <w:rPr>
          <w:rFonts w:ascii="Angsana New" w:hAnsi="Angsana New" w:hint="cs"/>
          <w:sz w:val="28"/>
          <w:szCs w:val="28"/>
          <w:cs/>
        </w:rPr>
        <w:t>กันยายน</w:t>
      </w:r>
      <w:r w:rsidR="00491B8D">
        <w:rPr>
          <w:rFonts w:ascii="Angsana New" w:hAnsi="Angsana New"/>
          <w:sz w:val="28"/>
          <w:szCs w:val="28"/>
        </w:rPr>
        <w:t xml:space="preserve"> </w:t>
      </w:r>
      <w:r w:rsidRPr="00D72255">
        <w:rPr>
          <w:rFonts w:ascii="Angsana New" w:hAnsi="Angsana New" w:hint="cs"/>
          <w:sz w:val="28"/>
          <w:szCs w:val="28"/>
        </w:rPr>
        <w:t xml:space="preserve">2568 </w:t>
      </w:r>
      <w:r w:rsidRPr="00EB428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72255">
        <w:rPr>
          <w:rFonts w:ascii="Angsana New" w:hAnsi="Angsana New" w:hint="cs"/>
          <w:sz w:val="28"/>
          <w:szCs w:val="28"/>
        </w:rPr>
        <w:t xml:space="preserve">2567 </w:t>
      </w:r>
      <w:r w:rsidRPr="00F75824">
        <w:rPr>
          <w:rFonts w:ascii="Angsana New" w:hAnsi="Angsana New" w:hint="cs"/>
          <w:sz w:val="28"/>
          <w:szCs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43D34">
        <w:rPr>
          <w:rFonts w:ascii="Angsana New" w:hAnsi="Angsana New" w:hint="cs"/>
          <w:sz w:val="28"/>
          <w:szCs w:val="28"/>
          <w:cs/>
        </w:rPr>
        <w:t>กลุ่ม</w:t>
      </w:r>
      <w:r w:rsidRPr="00F75824">
        <w:rPr>
          <w:rFonts w:ascii="Angsana New" w:hAnsi="Angsana New" w:hint="cs"/>
          <w:sz w:val="28"/>
          <w:szCs w:val="28"/>
          <w:cs/>
        </w:rPr>
        <w:t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D57863" w:rsidRPr="00D72255" w14:paraId="60864D6E" w14:textId="77777777">
        <w:trPr>
          <w:tblHeader/>
        </w:trPr>
        <w:tc>
          <w:tcPr>
            <w:tcW w:w="3438" w:type="dxa"/>
          </w:tcPr>
          <w:p w14:paraId="0B579C4D" w14:textId="2CF10780" w:rsidR="00D57863" w:rsidRPr="00D72255" w:rsidRDefault="00F7578A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บริษัท</w:t>
            </w:r>
          </w:p>
        </w:tc>
        <w:tc>
          <w:tcPr>
            <w:tcW w:w="2160" w:type="dxa"/>
          </w:tcPr>
          <w:p w14:paraId="3B13FB49" w14:textId="77777777" w:rsidR="00D57863" w:rsidRPr="00D72255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089BEAAB" w14:textId="77777777" w:rsidR="00D57863" w:rsidRPr="00D72255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144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D57863" w:rsidRPr="00D72255" w14:paraId="7F950C62" w14:textId="77777777" w:rsidTr="007B3F6D">
        <w:tc>
          <w:tcPr>
            <w:tcW w:w="3438" w:type="dxa"/>
          </w:tcPr>
          <w:p w14:paraId="1B554E5A" w14:textId="3033C7D2" w:rsidR="00D57863" w:rsidRPr="00D72255" w:rsidRDefault="00D5786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ทาคูนิ กรุ๊ป จำกัด </w:t>
            </w:r>
            <w:r w:rsidRPr="00555D76">
              <w:rPr>
                <w:rFonts w:ascii="Angsana New" w:hAnsi="Angsana New" w:hint="cs"/>
                <w:bCs/>
                <w:sz w:val="28"/>
                <w:szCs w:val="28"/>
                <w:lang w:val="en-US" w:bidi="th-TH"/>
              </w:rPr>
              <w:t>(</w:t>
            </w: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มหาชน</w:t>
            </w:r>
            <w:r w:rsidR="00555D76" w:rsidRPr="00555D7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32ABA0EC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7D49497C" w14:textId="77777777" w:rsidR="00D57863" w:rsidRPr="00EB4282" w:rsidRDefault="00D57863">
            <w:pPr>
              <w:pStyle w:val="block"/>
              <w:spacing w:after="0" w:line="240" w:lineRule="auto"/>
              <w:ind w:left="144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เป็นบริษัทใหญ่ในลำดับสูงสุด</w:t>
            </w:r>
          </w:p>
        </w:tc>
      </w:tr>
      <w:tr w:rsidR="00D57863" w:rsidRPr="00D72255" w14:paraId="5941E3FB" w14:textId="77777777">
        <w:tc>
          <w:tcPr>
            <w:tcW w:w="3438" w:type="dxa"/>
          </w:tcPr>
          <w:p w14:paraId="14091300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ทาคูนิ (ประเทศไทย) จำกัด</w:t>
            </w:r>
          </w:p>
        </w:tc>
        <w:tc>
          <w:tcPr>
            <w:tcW w:w="2160" w:type="dxa"/>
          </w:tcPr>
          <w:p w14:paraId="3B2AA32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6DC27CFD" w14:textId="77777777" w:rsidR="00D57863" w:rsidRPr="00D72255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</w:t>
            </w:r>
          </w:p>
        </w:tc>
      </w:tr>
      <w:tr w:rsidR="00D57863" w:rsidRPr="00D72255" w14:paraId="5294A047" w14:textId="77777777">
        <w:tc>
          <w:tcPr>
            <w:tcW w:w="3438" w:type="dxa"/>
          </w:tcPr>
          <w:p w14:paraId="4FD3E794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ราชพฤกษ์ วิศวกรรม จำกัด</w:t>
            </w:r>
          </w:p>
        </w:tc>
        <w:tc>
          <w:tcPr>
            <w:tcW w:w="2160" w:type="dxa"/>
          </w:tcPr>
          <w:p w14:paraId="0F67F8FA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22C74AFD" w14:textId="77777777" w:rsidR="00D57863" w:rsidRPr="00EB4282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D57863" w:rsidRPr="00D72255" w14:paraId="0E827684" w14:textId="77777777">
        <w:tc>
          <w:tcPr>
            <w:tcW w:w="3438" w:type="dxa"/>
          </w:tcPr>
          <w:p w14:paraId="2AD5B1DD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จี แก๊ส โลจิสติกส์ จำกัด</w:t>
            </w:r>
          </w:p>
        </w:tc>
        <w:tc>
          <w:tcPr>
            <w:tcW w:w="2160" w:type="dxa"/>
          </w:tcPr>
          <w:p w14:paraId="63153E9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410F998C" w14:textId="77777777" w:rsidR="00D57863" w:rsidRPr="00EB4282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8159B1" w:rsidRPr="00D72255" w14:paraId="751E7978" w14:textId="77777777">
        <w:tc>
          <w:tcPr>
            <w:tcW w:w="3438" w:type="dxa"/>
          </w:tcPr>
          <w:p w14:paraId="6DFED877" w14:textId="6A67DC3F" w:rsidR="008159B1" w:rsidRPr="00BE672D" w:rsidRDefault="008159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="00B100B9"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เจเคอีซี จำกัด</w:t>
            </w:r>
          </w:p>
        </w:tc>
        <w:tc>
          <w:tcPr>
            <w:tcW w:w="2160" w:type="dxa"/>
          </w:tcPr>
          <w:p w14:paraId="64C33AA0" w14:textId="4F44DC0F" w:rsidR="008159B1" w:rsidRPr="00BE672D" w:rsidRDefault="00B100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30ACED75" w14:textId="7BEE1CB1" w:rsidR="008159B1" w:rsidRPr="00EB4282" w:rsidRDefault="00B100B9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เป็นบริษัทย่อย</w:t>
            </w:r>
          </w:p>
        </w:tc>
      </w:tr>
    </w:tbl>
    <w:p w14:paraId="0EB7F7DD" w14:textId="1B39C108" w:rsidR="00F31296" w:rsidRDefault="00F31296" w:rsidP="00611D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B4282">
        <w:rPr>
          <w:rFonts w:asciiTheme="majorBidi" w:hAnsiTheme="majorBidi" w:cstheme="majorBidi" w:hint="cs"/>
          <w:sz w:val="28"/>
          <w:szCs w:val="28"/>
          <w:cs/>
        </w:rPr>
        <w:t>รายการธุรกิจที่สำคัญระหว่างบริษัทและบุคคลหรือกิจการที่เกี่ยวข้องกัน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B41748" w:rsidRPr="008C6DCB" w14:paraId="5A35199C" w14:textId="77777777" w:rsidTr="00ED065F">
        <w:trPr>
          <w:tblHeader/>
        </w:trPr>
        <w:tc>
          <w:tcPr>
            <w:tcW w:w="4050" w:type="dxa"/>
          </w:tcPr>
          <w:p w14:paraId="2A4BF1AF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3E839D44" w14:textId="77777777" w:rsidR="00B41748" w:rsidRPr="00EB4282" w:rsidRDefault="00B41748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B41748" w:rsidRPr="008C6DCB" w14:paraId="3B3195BD" w14:textId="77777777" w:rsidTr="00ED065F">
        <w:trPr>
          <w:tblHeader/>
        </w:trPr>
        <w:tc>
          <w:tcPr>
            <w:tcW w:w="4050" w:type="dxa"/>
          </w:tcPr>
          <w:p w14:paraId="422462B1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8EB0528" w14:textId="3FD89C10" w:rsidR="00B41748" w:rsidRPr="00EB4282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 w:rsidR="00432539"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1A146E"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B41748" w:rsidRPr="0056764B" w14:paraId="35E77682" w14:textId="77777777" w:rsidTr="00ED065F">
        <w:trPr>
          <w:tblHeader/>
        </w:trPr>
        <w:tc>
          <w:tcPr>
            <w:tcW w:w="4050" w:type="dxa"/>
          </w:tcPr>
          <w:p w14:paraId="784A5510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6AE4C1C" w14:textId="4807A510" w:rsidR="00B41748" w:rsidRPr="00EB4282" w:rsidRDefault="00144A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77AAAD67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9CB4373" w14:textId="78D672F0" w:rsidR="00B41748" w:rsidRPr="00EB4282" w:rsidRDefault="00144A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</w:t>
            </w:r>
            <w:r w:rsidR="00B41748"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1748" w:rsidRPr="0056764B" w14:paraId="23820679" w14:textId="77777777" w:rsidTr="00ED065F">
        <w:trPr>
          <w:tblHeader/>
        </w:trPr>
        <w:tc>
          <w:tcPr>
            <w:tcW w:w="4050" w:type="dxa"/>
          </w:tcPr>
          <w:p w14:paraId="0BBA2A01" w14:textId="77777777" w:rsidR="00B41748" w:rsidRPr="00EB4282" w:rsidRDefault="00B41748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EA147E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212573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A69A65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E7E0AED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761810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86024C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12C0FB" w14:textId="77777777" w:rsidR="00B41748" w:rsidRPr="00EB4282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B41748" w:rsidRPr="0056764B" w14:paraId="62071853" w14:textId="77777777">
        <w:tc>
          <w:tcPr>
            <w:tcW w:w="4050" w:type="dxa"/>
          </w:tcPr>
          <w:p w14:paraId="4E3F1228" w14:textId="77777777" w:rsidR="00B41748" w:rsidRPr="00CD6D69" w:rsidRDefault="00B4174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A86195" w14:textId="77777777" w:rsidR="00B41748" w:rsidRPr="00EB4282" w:rsidRDefault="00B417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B47995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9048B" w14:textId="77777777" w:rsidR="00B41748" w:rsidRPr="00EB4282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7204A46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E29FB" w14:textId="77777777" w:rsidR="00B41748" w:rsidRPr="00CD6D69" w:rsidRDefault="00B41748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D781F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661381" w14:textId="77777777" w:rsidR="00B41748" w:rsidRPr="00EB4282" w:rsidRDefault="00B41748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A3886" w:rsidRPr="00CD6D69" w14:paraId="713FC234" w14:textId="77777777" w:rsidTr="00DB12D9">
        <w:tc>
          <w:tcPr>
            <w:tcW w:w="4050" w:type="dxa"/>
          </w:tcPr>
          <w:p w14:paraId="453D0789" w14:textId="77777777" w:rsidR="001A3886" w:rsidRPr="00EB4282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center"/>
          </w:tcPr>
          <w:p w14:paraId="5156F560" w14:textId="4DC62D86" w:rsidR="001A3886" w:rsidRPr="00EB4282" w:rsidRDefault="001A3886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0103F37" w14:textId="77777777" w:rsidR="001A3886" w:rsidRPr="00337CB4" w:rsidRDefault="001A3886" w:rsidP="00DB12D9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A55E491" w14:textId="4760B00E" w:rsidR="001A3886" w:rsidRPr="00EB4282" w:rsidRDefault="001A3886" w:rsidP="001A388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C2E625F" w14:textId="77777777" w:rsidR="001A3886" w:rsidRPr="00337CB4" w:rsidRDefault="001A3886" w:rsidP="00DB12D9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80AC3C" w14:textId="681C7058" w:rsidR="001A3886" w:rsidRPr="00337CB4" w:rsidRDefault="001A3886" w:rsidP="001A388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239 </w:t>
            </w:r>
          </w:p>
        </w:tc>
        <w:tc>
          <w:tcPr>
            <w:tcW w:w="180" w:type="dxa"/>
            <w:vAlign w:val="center"/>
          </w:tcPr>
          <w:p w14:paraId="055C257C" w14:textId="77777777" w:rsidR="001A3886" w:rsidRPr="00337CB4" w:rsidRDefault="001A3886" w:rsidP="00DB12D9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B16B58D" w14:textId="34A6791A" w:rsidR="001A3886" w:rsidRPr="00337CB4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178 </w:t>
            </w:r>
          </w:p>
        </w:tc>
      </w:tr>
      <w:tr w:rsidR="001A3886" w:rsidRPr="00CD6D69" w14:paraId="7EFE278B" w14:textId="77777777" w:rsidTr="00DB12D9">
        <w:tc>
          <w:tcPr>
            <w:tcW w:w="4050" w:type="dxa"/>
          </w:tcPr>
          <w:p w14:paraId="360A38E1" w14:textId="77777777" w:rsidR="001A3886" w:rsidRPr="00CD6D69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center"/>
          </w:tcPr>
          <w:p w14:paraId="4134F079" w14:textId="46CD4DF6" w:rsidR="001A3886" w:rsidRPr="00337CB4" w:rsidRDefault="001A3886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30ED">
              <w:t>-</w:t>
            </w:r>
          </w:p>
        </w:tc>
        <w:tc>
          <w:tcPr>
            <w:tcW w:w="180" w:type="dxa"/>
            <w:vAlign w:val="center"/>
          </w:tcPr>
          <w:p w14:paraId="26FA188B" w14:textId="77777777" w:rsidR="001A3886" w:rsidRPr="00337CB4" w:rsidRDefault="001A3886" w:rsidP="00DB12D9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38C4404" w14:textId="1EF35AA0" w:rsidR="001A3886" w:rsidRPr="00337CB4" w:rsidRDefault="001A3886" w:rsidP="001A3886">
            <w:pPr>
              <w:tabs>
                <w:tab w:val="decimal" w:pos="864"/>
              </w:tabs>
              <w:ind w:left="-115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7528">
              <w:t>-</w:t>
            </w:r>
          </w:p>
        </w:tc>
        <w:tc>
          <w:tcPr>
            <w:tcW w:w="180" w:type="dxa"/>
            <w:vAlign w:val="center"/>
          </w:tcPr>
          <w:p w14:paraId="171A3E26" w14:textId="77777777" w:rsidR="001A3886" w:rsidRPr="00337CB4" w:rsidRDefault="001A3886" w:rsidP="00DB12D9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CEF279" w14:textId="260EC3DA" w:rsidR="001A3886" w:rsidRPr="00337CB4" w:rsidRDefault="001A3886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54 </w:t>
            </w:r>
          </w:p>
        </w:tc>
        <w:tc>
          <w:tcPr>
            <w:tcW w:w="180" w:type="dxa"/>
            <w:vAlign w:val="center"/>
          </w:tcPr>
          <w:p w14:paraId="7238EE69" w14:textId="77777777" w:rsidR="001A3886" w:rsidRPr="00337CB4" w:rsidRDefault="001A3886" w:rsidP="00DB12D9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D1F25EA" w14:textId="7180BCAC" w:rsidR="001A3886" w:rsidRPr="00337CB4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</w:p>
        </w:tc>
      </w:tr>
      <w:tr w:rsidR="001A3886" w:rsidRPr="00CD6D69" w14:paraId="5B1C84DB" w14:textId="77777777" w:rsidTr="00DB12D9">
        <w:tc>
          <w:tcPr>
            <w:tcW w:w="4050" w:type="dxa"/>
          </w:tcPr>
          <w:p w14:paraId="773FFFC5" w14:textId="77777777" w:rsidR="001A3886" w:rsidRPr="00EB4282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vAlign w:val="center"/>
          </w:tcPr>
          <w:p w14:paraId="6D442791" w14:textId="4D34BFDE" w:rsidR="001A3886" w:rsidRPr="00337CB4" w:rsidRDefault="001A3886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30ED">
              <w:t>-</w:t>
            </w:r>
          </w:p>
        </w:tc>
        <w:tc>
          <w:tcPr>
            <w:tcW w:w="180" w:type="dxa"/>
            <w:vAlign w:val="center"/>
          </w:tcPr>
          <w:p w14:paraId="6AAEE161" w14:textId="77777777" w:rsidR="001A3886" w:rsidRPr="00337CB4" w:rsidRDefault="001A3886" w:rsidP="00DB12D9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209423E" w14:textId="78E85BDA" w:rsidR="001A3886" w:rsidRPr="00EB4282" w:rsidRDefault="001A3886" w:rsidP="001A3886">
            <w:pPr>
              <w:tabs>
                <w:tab w:val="decimal" w:pos="864"/>
              </w:tabs>
              <w:ind w:left="-115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528">
              <w:t>-</w:t>
            </w:r>
          </w:p>
        </w:tc>
        <w:tc>
          <w:tcPr>
            <w:tcW w:w="180" w:type="dxa"/>
            <w:vAlign w:val="center"/>
          </w:tcPr>
          <w:p w14:paraId="483F35F7" w14:textId="77777777" w:rsidR="001A3886" w:rsidRPr="00337CB4" w:rsidRDefault="001A3886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C061EB8" w14:textId="1F7C3A8B" w:rsidR="001A3886" w:rsidRPr="00FC5178" w:rsidRDefault="001A3886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center"/>
          </w:tcPr>
          <w:p w14:paraId="51D55874" w14:textId="77777777" w:rsidR="001A3886" w:rsidRPr="00337CB4" w:rsidRDefault="001A3886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0AF2B4B" w14:textId="72D317B4" w:rsidR="001A3886" w:rsidRPr="00337CB4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88 </w:t>
            </w:r>
          </w:p>
        </w:tc>
      </w:tr>
      <w:tr w:rsidR="001A3886" w:rsidRPr="00CD6D69" w14:paraId="510DA276" w14:textId="77777777" w:rsidTr="00DB12D9">
        <w:tc>
          <w:tcPr>
            <w:tcW w:w="4050" w:type="dxa"/>
          </w:tcPr>
          <w:p w14:paraId="7021B0A1" w14:textId="77777777" w:rsidR="001A3886" w:rsidRPr="00EB4282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center"/>
          </w:tcPr>
          <w:p w14:paraId="57820B72" w14:textId="7BB177E5" w:rsidR="001A3886" w:rsidRPr="00337CB4" w:rsidRDefault="001A3886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30ED">
              <w:t>-</w:t>
            </w:r>
          </w:p>
        </w:tc>
        <w:tc>
          <w:tcPr>
            <w:tcW w:w="180" w:type="dxa"/>
            <w:vAlign w:val="center"/>
          </w:tcPr>
          <w:p w14:paraId="32FDF11A" w14:textId="77777777" w:rsidR="001A3886" w:rsidRPr="00337CB4" w:rsidRDefault="001A3886" w:rsidP="00DB12D9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317405F" w14:textId="0518AF16" w:rsidR="001A3886" w:rsidRPr="00EB4282" w:rsidRDefault="001A3886" w:rsidP="001A3886">
            <w:pPr>
              <w:tabs>
                <w:tab w:val="decimal" w:pos="864"/>
              </w:tabs>
              <w:ind w:left="-115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528">
              <w:t>-</w:t>
            </w:r>
          </w:p>
        </w:tc>
        <w:tc>
          <w:tcPr>
            <w:tcW w:w="180" w:type="dxa"/>
            <w:vAlign w:val="center"/>
          </w:tcPr>
          <w:p w14:paraId="3E0D52C1" w14:textId="77777777" w:rsidR="001A3886" w:rsidRPr="00337CB4" w:rsidRDefault="001A3886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02C9294" w14:textId="089CAA69" w:rsidR="001A3886" w:rsidRPr="000670CB" w:rsidRDefault="001A3886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0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6743" w:rsidRPr="000670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70CB" w:rsidRPr="000670C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C46743" w:rsidRPr="00067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70CB" w:rsidRPr="000670CB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80" w:type="dxa"/>
            <w:vAlign w:val="center"/>
          </w:tcPr>
          <w:p w14:paraId="68FFF0C9" w14:textId="77777777" w:rsidR="001A3886" w:rsidRPr="00337CB4" w:rsidRDefault="001A3886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DC531A0" w14:textId="27415319" w:rsidR="001A3886" w:rsidRPr="00337CB4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68,211 </w:t>
            </w:r>
          </w:p>
        </w:tc>
      </w:tr>
      <w:tr w:rsidR="00D42A07" w:rsidRPr="00CD6D69" w14:paraId="0AFF459E" w14:textId="77777777" w:rsidTr="00F2776E">
        <w:tc>
          <w:tcPr>
            <w:tcW w:w="4050" w:type="dxa"/>
          </w:tcPr>
          <w:p w14:paraId="1D3A2B60" w14:textId="4C11C97A" w:rsidR="00D42A07" w:rsidRPr="00EB4282" w:rsidRDefault="00D42A07" w:rsidP="00567495">
            <w:pPr>
              <w:tabs>
                <w:tab w:val="clear" w:pos="227"/>
              </w:tabs>
              <w:ind w:left="17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51297A" w:rsidRPr="0051297A">
              <w:rPr>
                <w:rFonts w:asciiTheme="majorBidi" w:hAnsiTheme="majorBidi"/>
                <w:sz w:val="28"/>
                <w:szCs w:val="28"/>
                <w:cs/>
              </w:rPr>
              <w:t>ผลขาดทุนที่เกิดจาก</w:t>
            </w:r>
            <w:r w:rsidR="00E67C96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="0051297A" w:rsidRPr="0051297A">
              <w:rPr>
                <w:rFonts w:asciiTheme="majorBidi" w:hAnsiTheme="majorBidi"/>
                <w:sz w:val="28"/>
                <w:szCs w:val="28"/>
                <w:cs/>
              </w:rPr>
              <w:t>ยุติสัญญาโดยการ</w:t>
            </w:r>
            <w:r w:rsidR="00567495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51297A" w:rsidRPr="0051297A">
              <w:rPr>
                <w:rFonts w:asciiTheme="majorBidi" w:hAnsiTheme="majorBidi"/>
                <w:sz w:val="28"/>
                <w:szCs w:val="28"/>
                <w:cs/>
              </w:rPr>
              <w:t>ปรับลดมูลค่าโครงการก่อสร้างตามสัญญากับลูกค้า</w:t>
            </w:r>
          </w:p>
        </w:tc>
        <w:tc>
          <w:tcPr>
            <w:tcW w:w="1080" w:type="dxa"/>
            <w:vAlign w:val="bottom"/>
          </w:tcPr>
          <w:p w14:paraId="4BDC22DD" w14:textId="77777777" w:rsidR="00D42A07" w:rsidRDefault="00D42A07" w:rsidP="001A3886">
            <w:pPr>
              <w:tabs>
                <w:tab w:val="decimal" w:pos="864"/>
              </w:tabs>
              <w:ind w:left="-115" w:right="90"/>
              <w:jc w:val="right"/>
            </w:pPr>
          </w:p>
          <w:p w14:paraId="4065C8B8" w14:textId="77777777" w:rsidR="007E492B" w:rsidRDefault="007E492B" w:rsidP="001A3886">
            <w:pPr>
              <w:tabs>
                <w:tab w:val="decimal" w:pos="864"/>
              </w:tabs>
              <w:ind w:left="-115" w:right="90"/>
              <w:jc w:val="right"/>
            </w:pPr>
          </w:p>
          <w:p w14:paraId="5B9ED27F" w14:textId="1BD21B34" w:rsidR="00D42A07" w:rsidRPr="00FD30ED" w:rsidRDefault="007E492B" w:rsidP="001A3886">
            <w:pPr>
              <w:tabs>
                <w:tab w:val="decimal" w:pos="864"/>
              </w:tabs>
              <w:ind w:left="-115" w:right="90"/>
              <w:jc w:val="right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76FE3D0E" w14:textId="77777777" w:rsidR="00D42A07" w:rsidRPr="00337CB4" w:rsidRDefault="00D42A07" w:rsidP="00DB12D9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09971D" w14:textId="77777777" w:rsidR="00D42A07" w:rsidRDefault="00D42A07" w:rsidP="001A3886">
            <w:pPr>
              <w:tabs>
                <w:tab w:val="decimal" w:pos="864"/>
              </w:tabs>
              <w:ind w:left="-115" w:right="95"/>
              <w:jc w:val="right"/>
            </w:pPr>
          </w:p>
          <w:p w14:paraId="668CB316" w14:textId="77777777" w:rsidR="007E492B" w:rsidRDefault="007E492B" w:rsidP="001A3886">
            <w:pPr>
              <w:tabs>
                <w:tab w:val="decimal" w:pos="864"/>
              </w:tabs>
              <w:ind w:left="-115" w:right="95"/>
              <w:jc w:val="right"/>
            </w:pPr>
          </w:p>
          <w:p w14:paraId="12794A02" w14:textId="03C63931" w:rsidR="00D42A07" w:rsidRPr="00C57528" w:rsidRDefault="007E492B" w:rsidP="001A3886">
            <w:pPr>
              <w:tabs>
                <w:tab w:val="decimal" w:pos="864"/>
              </w:tabs>
              <w:ind w:left="-115" w:right="95"/>
              <w:jc w:val="right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5218F562" w14:textId="77777777" w:rsidR="00D42A07" w:rsidRPr="00337CB4" w:rsidRDefault="00D42A07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12EC22" w14:textId="77777777" w:rsidR="00D42A07" w:rsidRPr="000670CB" w:rsidRDefault="00D42A07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8A9575" w14:textId="61B4D353" w:rsidR="00D42A07" w:rsidRPr="000670CB" w:rsidRDefault="007E492B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0CB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E853E9" w:rsidRPr="000670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7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53E9" w:rsidRPr="000670CB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0670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9946FB6" w14:textId="77777777" w:rsidR="00D42A07" w:rsidRPr="00337CB4" w:rsidRDefault="00D42A07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6A4D2" w14:textId="77777777" w:rsidR="00D42A07" w:rsidRDefault="00D42A07" w:rsidP="00DB12D9">
            <w:pPr>
              <w:tabs>
                <w:tab w:val="decimal" w:pos="864"/>
              </w:tabs>
              <w:ind w:left="-115" w:right="95"/>
              <w:jc w:val="right"/>
            </w:pPr>
          </w:p>
          <w:p w14:paraId="42FD21F2" w14:textId="77777777" w:rsidR="00DB12D9" w:rsidRDefault="00DB12D9" w:rsidP="00DB12D9">
            <w:pPr>
              <w:tabs>
                <w:tab w:val="decimal" w:pos="864"/>
              </w:tabs>
              <w:ind w:left="-115" w:right="95"/>
              <w:jc w:val="right"/>
            </w:pPr>
          </w:p>
          <w:p w14:paraId="0E8E7A87" w14:textId="28FDDE56" w:rsidR="00D42A07" w:rsidRPr="00526D4D" w:rsidRDefault="003A65C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t>-</w:t>
            </w:r>
          </w:p>
        </w:tc>
      </w:tr>
      <w:tr w:rsidR="00656FC4" w:rsidRPr="00CD6D69" w14:paraId="5924CAEC" w14:textId="77777777">
        <w:tc>
          <w:tcPr>
            <w:tcW w:w="4050" w:type="dxa"/>
          </w:tcPr>
          <w:p w14:paraId="3D2C8FAA" w14:textId="77777777" w:rsidR="00656FC4" w:rsidRPr="00EB4282" w:rsidRDefault="00656FC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90447F" w14:textId="77777777" w:rsidR="00656FC4" w:rsidRPr="00337CB4" w:rsidRDefault="00656FC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A0B0E0" w14:textId="77777777" w:rsidR="00656FC4" w:rsidRPr="00337CB4" w:rsidRDefault="00656FC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AE5B37" w14:textId="77777777" w:rsidR="00656FC4" w:rsidRPr="00337CB4" w:rsidRDefault="00656FC4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E1EA7" w14:textId="77777777" w:rsidR="00656FC4" w:rsidRPr="00337CB4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1AC60E" w14:textId="77777777" w:rsidR="00656FC4" w:rsidRPr="00FC5178" w:rsidRDefault="00656FC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2CFBAC" w14:textId="77777777" w:rsidR="00656FC4" w:rsidRPr="00337CB4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BFE79A" w14:textId="77777777" w:rsidR="00656FC4" w:rsidRPr="00337CB4" w:rsidRDefault="0065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115" w:rsidRPr="00CA2552" w14:paraId="03F988D3" w14:textId="77777777" w:rsidTr="00220B7B">
        <w:tc>
          <w:tcPr>
            <w:tcW w:w="4050" w:type="dxa"/>
          </w:tcPr>
          <w:p w14:paraId="30B8A063" w14:textId="5477BAAE" w:rsidR="00450115" w:rsidRPr="00EB4282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35EDB847" w14:textId="77777777" w:rsidR="00450115" w:rsidRPr="00337CB4" w:rsidRDefault="00450115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34C1D" w14:textId="77777777" w:rsidR="00450115" w:rsidRPr="00337CB4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4BE9F3" w14:textId="77777777" w:rsidR="00450115" w:rsidRPr="00337CB4" w:rsidRDefault="00450115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5ADB08" w14:textId="77777777" w:rsidR="00450115" w:rsidRPr="00337CB4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918DE2" w14:textId="77777777" w:rsidR="00450115" w:rsidRPr="00FC5178" w:rsidRDefault="00450115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FCF7FD" w14:textId="77777777" w:rsidR="00450115" w:rsidRPr="00337CB4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25311" w14:textId="77777777" w:rsidR="00450115" w:rsidRPr="00337CB4" w:rsidRDefault="00450115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115" w:rsidRPr="00CA2552" w14:paraId="28C9D502" w14:textId="77777777" w:rsidTr="00831A11">
        <w:tc>
          <w:tcPr>
            <w:tcW w:w="4050" w:type="dxa"/>
          </w:tcPr>
          <w:p w14:paraId="1702AB5F" w14:textId="7E937FFE" w:rsidR="00450115" w:rsidRPr="00EB4282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5C750F23" w14:textId="1CA7C2DA" w:rsidR="00450115" w:rsidRPr="00337CB4" w:rsidRDefault="00A931A3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31A3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80" w:type="dxa"/>
          </w:tcPr>
          <w:p w14:paraId="11D29154" w14:textId="77777777" w:rsidR="00450115" w:rsidRPr="00337CB4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1DEE4C" w14:textId="4692AF8B" w:rsidR="00450115" w:rsidRPr="00337CB4" w:rsidRDefault="001A3886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886">
              <w:rPr>
                <w:rFonts w:asciiTheme="majorBidi" w:hAnsiTheme="majorBidi" w:cstheme="majorBidi"/>
                <w:sz w:val="28"/>
                <w:szCs w:val="28"/>
              </w:rPr>
              <w:t>11,754</w:t>
            </w:r>
          </w:p>
        </w:tc>
        <w:tc>
          <w:tcPr>
            <w:tcW w:w="180" w:type="dxa"/>
          </w:tcPr>
          <w:p w14:paraId="554BCEF2" w14:textId="77777777" w:rsidR="00450115" w:rsidRPr="00337CB4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4F04FC" w14:textId="13520B6C" w:rsidR="00450115" w:rsidRPr="00FC5178" w:rsidRDefault="00A931A3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80" w:type="dxa"/>
          </w:tcPr>
          <w:p w14:paraId="6A7F270A" w14:textId="77777777" w:rsidR="00450115" w:rsidRPr="00337CB4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098F43" w14:textId="4B34E5CC" w:rsidR="00450115" w:rsidRPr="00337CB4" w:rsidRDefault="001A3886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A3886">
              <w:rPr>
                <w:rFonts w:asciiTheme="majorBidi" w:hAnsiTheme="majorBidi" w:cstheme="majorBidi"/>
                <w:sz w:val="28"/>
                <w:szCs w:val="28"/>
              </w:rPr>
              <w:t>11,754</w:t>
            </w:r>
          </w:p>
        </w:tc>
      </w:tr>
      <w:tr w:rsidR="00831A11" w:rsidRPr="00337CB4" w14:paraId="5CBC7623" w14:textId="77777777" w:rsidTr="00831A11">
        <w:tc>
          <w:tcPr>
            <w:tcW w:w="4050" w:type="dxa"/>
          </w:tcPr>
          <w:p w14:paraId="75CF8DF5" w14:textId="77777777" w:rsidR="00831A11" w:rsidRPr="00EB4282" w:rsidRDefault="00831A11" w:rsidP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685F7C6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7F45DD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A80E72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3EF91D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E7B53D" w14:textId="77777777" w:rsidR="00831A11" w:rsidRPr="00FC5178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0A79E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CB5D05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337CB4" w14:paraId="1C4A1F27" w14:textId="77777777" w:rsidTr="00831A11">
        <w:tc>
          <w:tcPr>
            <w:tcW w:w="4050" w:type="dxa"/>
          </w:tcPr>
          <w:p w14:paraId="13783C58" w14:textId="77777777" w:rsidR="007002A5" w:rsidRPr="00EB4282" w:rsidRDefault="007002A5" w:rsidP="007002A5">
            <w:pPr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14:paraId="06AFC674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5CF263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B73D1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26E714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BAF0E" w14:textId="77777777" w:rsidR="007002A5" w:rsidRPr="00FC5178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F755D3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A439CC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74758E" w14:paraId="60F687EB" w14:textId="77777777" w:rsidTr="007002A5">
        <w:tc>
          <w:tcPr>
            <w:tcW w:w="4050" w:type="dxa"/>
          </w:tcPr>
          <w:p w14:paraId="6299DF0D" w14:textId="77777777" w:rsidR="007002A5" w:rsidRPr="00EB4282" w:rsidRDefault="007002A5" w:rsidP="007002A5">
            <w:pPr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40EE54A" w14:textId="77777777" w:rsidR="007002A5" w:rsidRPr="0074758E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80" w:type="dxa"/>
          </w:tcPr>
          <w:p w14:paraId="0A7F337C" w14:textId="77777777" w:rsidR="007002A5" w:rsidRPr="0074758E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E6C93A" w14:textId="77777777" w:rsidR="007002A5" w:rsidRPr="0074758E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58E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80" w:type="dxa"/>
          </w:tcPr>
          <w:p w14:paraId="4CC2A437" w14:textId="77777777" w:rsidR="007002A5" w:rsidRPr="0074758E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22AC44" w14:textId="77777777" w:rsidR="007002A5" w:rsidRPr="00FC5178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80" w:type="dxa"/>
          </w:tcPr>
          <w:p w14:paraId="6737A82F" w14:textId="77777777" w:rsidR="007002A5" w:rsidRPr="0074758E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3BFA19" w14:textId="77777777" w:rsidR="007002A5" w:rsidRPr="0074758E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758E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  <w:tr w:rsidR="007002A5" w:rsidRPr="00337CB4" w14:paraId="2F60C00B" w14:textId="77777777" w:rsidTr="00ED065F">
        <w:trPr>
          <w:trHeight w:val="198"/>
        </w:trPr>
        <w:tc>
          <w:tcPr>
            <w:tcW w:w="4050" w:type="dxa"/>
          </w:tcPr>
          <w:p w14:paraId="6CC91F5B" w14:textId="77777777" w:rsidR="007002A5" w:rsidRPr="00EB4282" w:rsidRDefault="007002A5" w:rsidP="007002A5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AC4CFDB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66F0AE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2C213E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04463B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6FED3" w14:textId="77777777" w:rsidR="007002A5" w:rsidRPr="00FC5178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6AEA1B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A3AE40" w14:textId="77777777" w:rsidR="007002A5" w:rsidRPr="00337CB4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622" w:rsidRPr="00337CB4" w14:paraId="75063542" w14:textId="77777777" w:rsidTr="00ED065F">
        <w:trPr>
          <w:trHeight w:val="198"/>
        </w:trPr>
        <w:tc>
          <w:tcPr>
            <w:tcW w:w="4050" w:type="dxa"/>
          </w:tcPr>
          <w:p w14:paraId="217AE6C9" w14:textId="77777777" w:rsidR="00CA5622" w:rsidRPr="00EB4282" w:rsidRDefault="00CA5622" w:rsidP="007002A5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F46059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20FA10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63FD0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6ACCAE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3AF8F2" w14:textId="77777777" w:rsidR="00CA5622" w:rsidRPr="00FC5178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6D0534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D5296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622" w:rsidRPr="00337CB4" w14:paraId="46BDCCB5" w14:textId="77777777" w:rsidTr="00ED065F">
        <w:trPr>
          <w:trHeight w:val="198"/>
        </w:trPr>
        <w:tc>
          <w:tcPr>
            <w:tcW w:w="4050" w:type="dxa"/>
          </w:tcPr>
          <w:p w14:paraId="407EC46C" w14:textId="77777777" w:rsidR="00CA5622" w:rsidRPr="00EB4282" w:rsidRDefault="00CA5622" w:rsidP="007002A5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423D12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2DD393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1A87CC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D844F9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DAD035" w14:textId="77777777" w:rsidR="00CA5622" w:rsidRPr="00FC5178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727398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C96F41" w14:textId="77777777" w:rsidR="00CA5622" w:rsidRPr="00337CB4" w:rsidRDefault="00CA5622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495" w:rsidRPr="00337CB4" w14:paraId="0E025AAA" w14:textId="77777777" w:rsidTr="00ED065F">
        <w:trPr>
          <w:trHeight w:val="198"/>
        </w:trPr>
        <w:tc>
          <w:tcPr>
            <w:tcW w:w="4050" w:type="dxa"/>
          </w:tcPr>
          <w:p w14:paraId="53BD09E9" w14:textId="77777777" w:rsidR="00567495" w:rsidRPr="00EB4282" w:rsidRDefault="00567495" w:rsidP="007002A5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32066A" w14:textId="77777777" w:rsidR="00567495" w:rsidRPr="00337CB4" w:rsidRDefault="0056749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2CD106" w14:textId="77777777" w:rsidR="00567495" w:rsidRPr="00337CB4" w:rsidRDefault="0056749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B95B8" w14:textId="77777777" w:rsidR="00567495" w:rsidRPr="00337CB4" w:rsidRDefault="0056749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8B72B5" w14:textId="77777777" w:rsidR="00567495" w:rsidRPr="00337CB4" w:rsidRDefault="0056749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C72CD" w14:textId="77777777" w:rsidR="00567495" w:rsidRPr="00FC5178" w:rsidRDefault="0056749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8D15C9" w14:textId="77777777" w:rsidR="00567495" w:rsidRPr="00337CB4" w:rsidRDefault="0056749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89AEC4" w14:textId="77777777" w:rsidR="00567495" w:rsidRPr="00337CB4" w:rsidRDefault="0056749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CD6D69" w14:paraId="0978939B" w14:textId="77777777">
        <w:tc>
          <w:tcPr>
            <w:tcW w:w="4050" w:type="dxa"/>
          </w:tcPr>
          <w:p w14:paraId="5767AE29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3F913DBA" w14:textId="77777777" w:rsidR="007002A5" w:rsidRPr="00CD6D69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F9D273" w14:textId="77777777" w:rsidR="007002A5" w:rsidRPr="00CD6D69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0B635D" w14:textId="77777777" w:rsidR="007002A5" w:rsidRPr="00CD6D69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EFBB9A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FCF477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3B33D3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00124" w14:textId="77777777" w:rsidR="007002A5" w:rsidRPr="00CD6D69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CD6D69" w14:paraId="19CF7917" w14:textId="77777777">
        <w:tc>
          <w:tcPr>
            <w:tcW w:w="4050" w:type="dxa"/>
          </w:tcPr>
          <w:p w14:paraId="71C34665" w14:textId="77777777" w:rsidR="007002A5" w:rsidRPr="00885617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080" w:type="dxa"/>
            <w:vAlign w:val="bottom"/>
          </w:tcPr>
          <w:p w14:paraId="6B708D85" w14:textId="77777777" w:rsidR="007002A5" w:rsidRPr="00EB4282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7F218D5" w14:textId="77777777" w:rsidR="007002A5" w:rsidRPr="00CD6D69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AF8468" w14:textId="77777777" w:rsidR="007002A5" w:rsidRPr="00CD6D69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779299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3FEB7E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3A40E6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8A8C6" w14:textId="77777777" w:rsidR="007002A5" w:rsidRPr="00CD6D69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337CB4" w14:paraId="672BB67A" w14:textId="77777777">
        <w:tc>
          <w:tcPr>
            <w:tcW w:w="4050" w:type="dxa"/>
          </w:tcPr>
          <w:p w14:paraId="476533EF" w14:textId="77777777" w:rsidR="007002A5" w:rsidRPr="00CD6D69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ผลประโยชน์ระยะสั้นของพนักงาน   </w:t>
            </w:r>
          </w:p>
          <w:p w14:paraId="108623BB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(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80" w:type="dxa"/>
          </w:tcPr>
          <w:p w14:paraId="0515707D" w14:textId="77777777" w:rsidR="007002A5" w:rsidRPr="00C46743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7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2891DB0" w14:textId="77777777" w:rsidR="007002A5" w:rsidRPr="00C46743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743">
              <w:rPr>
                <w:rFonts w:asciiTheme="majorBidi" w:hAnsiTheme="majorBidi" w:cstheme="majorBidi"/>
                <w:sz w:val="28"/>
                <w:szCs w:val="28"/>
              </w:rPr>
              <w:t xml:space="preserve">4,861 </w:t>
            </w:r>
          </w:p>
        </w:tc>
        <w:tc>
          <w:tcPr>
            <w:tcW w:w="180" w:type="dxa"/>
          </w:tcPr>
          <w:p w14:paraId="0144BE36" w14:textId="77777777" w:rsidR="007002A5" w:rsidRPr="00337CB4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1C5DB" w14:textId="77777777" w:rsidR="007002A5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7502ACB" w14:textId="77777777" w:rsidR="007002A5" w:rsidRPr="00337CB4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>5,03</w:t>
            </w:r>
            <w:r w:rsidRPr="009E066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9867095" w14:textId="77777777" w:rsidR="007002A5" w:rsidRPr="00337CB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99DEDE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B07C337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 xml:space="preserve">3,881 </w:t>
            </w:r>
          </w:p>
        </w:tc>
        <w:tc>
          <w:tcPr>
            <w:tcW w:w="180" w:type="dxa"/>
          </w:tcPr>
          <w:p w14:paraId="13D8E349" w14:textId="77777777" w:rsidR="007002A5" w:rsidRPr="00337CB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9413E2" w14:textId="77777777" w:rsidR="007002A5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B6699" w14:textId="77777777" w:rsidR="007002A5" w:rsidRPr="00337CB4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4,057 </w:t>
            </w:r>
          </w:p>
        </w:tc>
      </w:tr>
      <w:tr w:rsidR="007002A5" w:rsidRPr="00337CB4" w14:paraId="331FB7F3" w14:textId="77777777">
        <w:tc>
          <w:tcPr>
            <w:tcW w:w="4050" w:type="dxa"/>
          </w:tcPr>
          <w:p w14:paraId="13044E51" w14:textId="77777777" w:rsidR="007002A5" w:rsidRPr="00EB4282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D221D" w14:textId="77777777" w:rsidR="007002A5" w:rsidRPr="00337CB4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674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F527E36" w14:textId="77777777" w:rsidR="007002A5" w:rsidRPr="00337CB4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C0C8FD" w14:textId="77777777" w:rsidR="007002A5" w:rsidRPr="00337CB4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24 </w:t>
            </w:r>
          </w:p>
        </w:tc>
        <w:tc>
          <w:tcPr>
            <w:tcW w:w="180" w:type="dxa"/>
          </w:tcPr>
          <w:p w14:paraId="60EB76FD" w14:textId="77777777" w:rsidR="007002A5" w:rsidRPr="00337CB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40A306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 xml:space="preserve"> 4 </w:t>
            </w:r>
          </w:p>
        </w:tc>
        <w:tc>
          <w:tcPr>
            <w:tcW w:w="180" w:type="dxa"/>
          </w:tcPr>
          <w:p w14:paraId="7EBAF238" w14:textId="77777777" w:rsidR="007002A5" w:rsidRPr="00337CB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EB54C3" w14:textId="77777777" w:rsidR="007002A5" w:rsidRPr="00337CB4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24 </w:t>
            </w:r>
          </w:p>
        </w:tc>
      </w:tr>
      <w:tr w:rsidR="007002A5" w:rsidRPr="00337CB4" w14:paraId="5132DAB8" w14:textId="77777777">
        <w:tc>
          <w:tcPr>
            <w:tcW w:w="4050" w:type="dxa"/>
          </w:tcPr>
          <w:p w14:paraId="62E0A976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1F8F2" w14:textId="77777777" w:rsidR="007002A5" w:rsidRPr="00337CB4" w:rsidRDefault="007002A5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4,865</w:t>
            </w:r>
          </w:p>
        </w:tc>
        <w:tc>
          <w:tcPr>
            <w:tcW w:w="180" w:type="dxa"/>
          </w:tcPr>
          <w:p w14:paraId="15483708" w14:textId="77777777" w:rsidR="007002A5" w:rsidRPr="00337CB4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3DC97" w14:textId="77777777" w:rsidR="007002A5" w:rsidRPr="00337CB4" w:rsidRDefault="007002A5">
            <w:pPr>
              <w:ind w:left="-1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5,059</w:t>
            </w:r>
          </w:p>
        </w:tc>
        <w:tc>
          <w:tcPr>
            <w:tcW w:w="180" w:type="dxa"/>
          </w:tcPr>
          <w:p w14:paraId="0DE2468E" w14:textId="77777777" w:rsidR="007002A5" w:rsidRPr="00337CB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63D1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3,885</w:t>
            </w:r>
          </w:p>
        </w:tc>
        <w:tc>
          <w:tcPr>
            <w:tcW w:w="180" w:type="dxa"/>
          </w:tcPr>
          <w:p w14:paraId="2F37258A" w14:textId="77777777" w:rsidR="007002A5" w:rsidRPr="00337CB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E616" w14:textId="77777777" w:rsidR="007002A5" w:rsidRPr="00337CB4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4,081</w:t>
            </w:r>
          </w:p>
        </w:tc>
      </w:tr>
    </w:tbl>
    <w:p w14:paraId="284BD3BF" w14:textId="77777777" w:rsidR="00ED065F" w:rsidRDefault="00ED065F"/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7002A5" w:rsidRPr="007C4FE6" w14:paraId="6BFD8E54" w14:textId="77777777" w:rsidTr="00A0743C">
        <w:trPr>
          <w:tblHeader/>
        </w:trPr>
        <w:tc>
          <w:tcPr>
            <w:tcW w:w="4050" w:type="dxa"/>
          </w:tcPr>
          <w:p w14:paraId="6D0CDB46" w14:textId="77777777" w:rsidR="007002A5" w:rsidRPr="00CD6D69" w:rsidRDefault="007002A5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4950" w:type="dxa"/>
            <w:gridSpan w:val="7"/>
          </w:tcPr>
          <w:p w14:paraId="2144EB24" w14:textId="77777777" w:rsidR="007002A5" w:rsidRPr="00EB4282" w:rsidRDefault="007002A5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FC5178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FC5178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FC5178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7002A5" w:rsidRPr="007C4FE6" w14:paraId="14367ED5" w14:textId="77777777" w:rsidTr="00A0743C">
        <w:trPr>
          <w:tblHeader/>
        </w:trPr>
        <w:tc>
          <w:tcPr>
            <w:tcW w:w="4050" w:type="dxa"/>
          </w:tcPr>
          <w:p w14:paraId="794A2CF1" w14:textId="77777777" w:rsidR="007002A5" w:rsidRPr="00CD6D69" w:rsidRDefault="007002A5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2DAB0047" w14:textId="77777777" w:rsidR="007002A5" w:rsidRPr="00EB4282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สำหรับรอบระยะเวลาเก้าเดือนสิ้นสุดวันที่</w:t>
            </w:r>
            <w:r w:rsidRPr="00FC5178">
              <w:rPr>
                <w:rFonts w:asciiTheme="majorBidi" w:hAnsiTheme="majorBidi" w:cstheme="majorBidi" w:hint="cs"/>
                <w:sz w:val="28"/>
                <w:szCs w:val="28"/>
              </w:rPr>
              <w:t xml:space="preserve"> 3</w:t>
            </w:r>
            <w:r w:rsidRPr="00FC517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7002A5" w:rsidRPr="00FC5178" w14:paraId="24916A7C" w14:textId="77777777" w:rsidTr="00A0743C">
        <w:trPr>
          <w:tblHeader/>
        </w:trPr>
        <w:tc>
          <w:tcPr>
            <w:tcW w:w="4050" w:type="dxa"/>
          </w:tcPr>
          <w:p w14:paraId="09AC7F75" w14:textId="77777777" w:rsidR="007002A5" w:rsidRPr="00CD6D69" w:rsidRDefault="007002A5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9A26952" w14:textId="77777777" w:rsidR="007002A5" w:rsidRPr="00EB4282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26AF4303" w14:textId="77777777" w:rsidR="007002A5" w:rsidRPr="00CD6D69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CAA83DC" w14:textId="77777777" w:rsidR="007002A5" w:rsidRPr="00EB4282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002A5" w:rsidRPr="00022F1E" w14:paraId="22F45191" w14:textId="77777777" w:rsidTr="00A0743C">
        <w:trPr>
          <w:tblHeader/>
        </w:trPr>
        <w:tc>
          <w:tcPr>
            <w:tcW w:w="4050" w:type="dxa"/>
          </w:tcPr>
          <w:p w14:paraId="79AEEF89" w14:textId="77777777" w:rsidR="007002A5" w:rsidRPr="00EB4282" w:rsidRDefault="007002A5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284877" w14:textId="77777777" w:rsidR="007002A5" w:rsidRPr="00CD6D69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70D412" w14:textId="77777777" w:rsidR="007002A5" w:rsidRPr="00CD6D69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4A462" w14:textId="77777777" w:rsidR="007002A5" w:rsidRPr="00CD6D69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9A32888" w14:textId="77777777" w:rsidR="007002A5" w:rsidRPr="00CD6D69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56B695" w14:textId="77777777" w:rsidR="007002A5" w:rsidRPr="00FC5178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0A74F69" w14:textId="77777777" w:rsidR="007002A5" w:rsidRPr="00CD6D69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9E74D1" w14:textId="77777777" w:rsidR="007002A5" w:rsidRPr="00EB4282" w:rsidRDefault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7002A5" w:rsidRPr="00022F1E" w14:paraId="0FCCD2DE" w14:textId="77777777" w:rsidTr="00171EA5">
        <w:tc>
          <w:tcPr>
            <w:tcW w:w="4050" w:type="dxa"/>
          </w:tcPr>
          <w:p w14:paraId="11E9E0C6" w14:textId="77777777" w:rsidR="007002A5" w:rsidRPr="00CD6D69" w:rsidRDefault="007002A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60CF24" w14:textId="77777777" w:rsidR="007002A5" w:rsidRPr="00EB4282" w:rsidRDefault="007002A5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0F76F4C" w14:textId="77777777" w:rsidR="007002A5" w:rsidRPr="00CD6D69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757A92" w14:textId="77777777" w:rsidR="007002A5" w:rsidRPr="00EB4282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8EC0336" w14:textId="77777777" w:rsidR="007002A5" w:rsidRPr="00CD6D69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441618" w14:textId="77777777" w:rsidR="007002A5" w:rsidRPr="00FC5178" w:rsidRDefault="007002A5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106AA3" w14:textId="77777777" w:rsidR="007002A5" w:rsidRPr="00CD6D69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D7D9D6" w14:textId="77777777" w:rsidR="007002A5" w:rsidRPr="00EB4282" w:rsidRDefault="007002A5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02A5" w:rsidRPr="000F2691" w14:paraId="0EB790CD" w14:textId="77777777" w:rsidTr="00171EA5">
        <w:tc>
          <w:tcPr>
            <w:tcW w:w="4050" w:type="dxa"/>
          </w:tcPr>
          <w:p w14:paraId="3FC2463F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1B0DB030" w14:textId="77777777" w:rsidR="007002A5" w:rsidRPr="00EB4282" w:rsidRDefault="007002A5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1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2CD7FB" w14:textId="77777777" w:rsidR="007002A5" w:rsidRPr="00AA03FE" w:rsidRDefault="007002A5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66C161" w14:textId="77777777" w:rsidR="007002A5" w:rsidRPr="00EB4282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6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157032" w14:textId="77777777" w:rsidR="007002A5" w:rsidRPr="000F2691" w:rsidRDefault="007002A5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7DEC5B" w14:textId="77777777" w:rsidR="007002A5" w:rsidRPr="00FC5178" w:rsidRDefault="007002A5">
            <w:pPr>
              <w:tabs>
                <w:tab w:val="decimal" w:pos="864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80" w:type="dxa"/>
          </w:tcPr>
          <w:p w14:paraId="75E12FC1" w14:textId="77777777" w:rsidR="007002A5" w:rsidRPr="000F2691" w:rsidRDefault="007002A5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F1F101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="Angsana New" w:hAnsi="Angsana New"/>
                <w:color w:val="000000"/>
                <w:sz w:val="28"/>
                <w:szCs w:val="28"/>
              </w:rPr>
              <w:t>378</w:t>
            </w:r>
          </w:p>
        </w:tc>
      </w:tr>
      <w:tr w:rsidR="007002A5" w:rsidRPr="000F2691" w14:paraId="25A85542" w14:textId="77777777" w:rsidTr="00171EA5">
        <w:tc>
          <w:tcPr>
            <w:tcW w:w="4050" w:type="dxa"/>
          </w:tcPr>
          <w:p w14:paraId="333ACF5B" w14:textId="77777777" w:rsidR="007002A5" w:rsidRPr="00CD6D69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bottom"/>
          </w:tcPr>
          <w:p w14:paraId="7231A973" w14:textId="77777777" w:rsidR="007002A5" w:rsidRPr="007441F4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1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3EA758" w14:textId="77777777" w:rsidR="007002A5" w:rsidRPr="00AA03FE" w:rsidRDefault="007002A5">
            <w:pPr>
              <w:tabs>
                <w:tab w:val="decimal" w:pos="864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A6E3DC" w14:textId="77777777" w:rsidR="007002A5" w:rsidRPr="000F2691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8069BC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64F99C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0" w:type="dxa"/>
          </w:tcPr>
          <w:p w14:paraId="22C8A4E0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9D8A1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7002A5" w:rsidRPr="000F2691" w14:paraId="1F52CE07" w14:textId="77777777" w:rsidTr="00171EA5">
        <w:tc>
          <w:tcPr>
            <w:tcW w:w="4050" w:type="dxa"/>
          </w:tcPr>
          <w:p w14:paraId="45DB845E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14:paraId="1171D741" w14:textId="77777777" w:rsidR="007002A5" w:rsidRPr="007441F4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1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5B8891" w14:textId="77777777" w:rsidR="007002A5" w:rsidRPr="00AA03F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3061A" w14:textId="77777777" w:rsidR="007002A5" w:rsidRPr="00EB4282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6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5E1512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5B36AC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4D23E0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6157B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="Angsana New" w:hAnsi="Angsana New"/>
                <w:color w:val="000000"/>
                <w:sz w:val="28"/>
                <w:szCs w:val="28"/>
              </w:rPr>
              <w:t>316</w:t>
            </w:r>
          </w:p>
        </w:tc>
      </w:tr>
      <w:tr w:rsidR="007002A5" w:rsidRPr="000F2691" w14:paraId="4F69C8A1" w14:textId="77777777" w:rsidTr="00171EA5">
        <w:tc>
          <w:tcPr>
            <w:tcW w:w="4050" w:type="dxa"/>
          </w:tcPr>
          <w:p w14:paraId="46B69AD0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665E0736" w14:textId="77777777" w:rsidR="007002A5" w:rsidRPr="007441F4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1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4780CD" w14:textId="77777777" w:rsidR="007002A5" w:rsidRPr="00AA03F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251EAE" w14:textId="77777777" w:rsidR="007002A5" w:rsidRPr="00EB4282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6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16A366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873DA5" w14:textId="77777777" w:rsidR="007002A5" w:rsidRPr="00841472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1472">
              <w:rPr>
                <w:rFonts w:asciiTheme="majorBidi" w:hAnsiTheme="majorBidi" w:cstheme="majorBidi"/>
                <w:sz w:val="28"/>
                <w:szCs w:val="28"/>
              </w:rPr>
              <w:t>80,661</w:t>
            </w:r>
          </w:p>
        </w:tc>
        <w:tc>
          <w:tcPr>
            <w:tcW w:w="180" w:type="dxa"/>
          </w:tcPr>
          <w:p w14:paraId="1F54C89F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A141E6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="Angsana New" w:hAnsi="Angsana New"/>
                <w:color w:val="000000"/>
                <w:sz w:val="28"/>
                <w:szCs w:val="28"/>
              </w:rPr>
              <w:t>366,652</w:t>
            </w:r>
          </w:p>
        </w:tc>
      </w:tr>
      <w:tr w:rsidR="007002A5" w:rsidRPr="000F2691" w14:paraId="7F1253A3" w14:textId="77777777" w:rsidTr="00171EA5">
        <w:tc>
          <w:tcPr>
            <w:tcW w:w="4050" w:type="dxa"/>
          </w:tcPr>
          <w:p w14:paraId="20BBD248" w14:textId="18014745" w:rsidR="007002A5" w:rsidRPr="00EB4282" w:rsidRDefault="008D2B81" w:rsidP="00E85D2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BF6BAF" w:rsidRPr="00BF6BAF">
              <w:rPr>
                <w:rFonts w:asciiTheme="majorBidi" w:hAnsiTheme="majorBidi"/>
                <w:sz w:val="28"/>
                <w:szCs w:val="28"/>
                <w:cs/>
              </w:rPr>
              <w:t>ผลขาดทุนที่เกิดจาก</w:t>
            </w:r>
            <w:r w:rsidR="004E0F6D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="00BF6BAF" w:rsidRPr="00BF6BAF">
              <w:rPr>
                <w:rFonts w:asciiTheme="majorBidi" w:hAnsiTheme="majorBidi"/>
                <w:sz w:val="28"/>
                <w:szCs w:val="28"/>
                <w:cs/>
              </w:rPr>
              <w:t>ยุติสัญญาโดยการ</w:t>
            </w:r>
            <w:r w:rsidR="00DC5933">
              <w:rPr>
                <w:rFonts w:asciiTheme="majorBidi" w:hAnsiTheme="majorBidi"/>
                <w:sz w:val="28"/>
                <w:szCs w:val="28"/>
              </w:rPr>
              <w:br/>
              <w:t xml:space="preserve">     </w:t>
            </w:r>
            <w:r w:rsidR="00BF6BAF" w:rsidRPr="00BF6BAF">
              <w:rPr>
                <w:rFonts w:asciiTheme="majorBidi" w:hAnsiTheme="majorBidi"/>
                <w:sz w:val="28"/>
                <w:szCs w:val="28"/>
                <w:cs/>
              </w:rPr>
              <w:t>ปรับลดมูลค่าโครงการก่อสร้างตามสัญญากับลูกค้า</w:t>
            </w:r>
          </w:p>
        </w:tc>
        <w:tc>
          <w:tcPr>
            <w:tcW w:w="1080" w:type="dxa"/>
            <w:vAlign w:val="bottom"/>
          </w:tcPr>
          <w:p w14:paraId="607EE560" w14:textId="77777777" w:rsidR="007002A5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F32902D" w14:textId="77777777" w:rsidR="007002A5" w:rsidRPr="007441F4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D21BA9" w14:textId="77777777" w:rsidR="007002A5" w:rsidRPr="00AA03F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7C126B" w14:textId="77777777" w:rsidR="007002A5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6DB3531" w14:textId="77777777" w:rsidR="007002A5" w:rsidRPr="000F2691" w:rsidRDefault="007002A5">
            <w:pPr>
              <w:ind w:left="-18"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94539F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58C4CA" w14:textId="77777777" w:rsidR="007002A5" w:rsidRPr="00841472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1472">
              <w:rPr>
                <w:rFonts w:asciiTheme="majorBidi" w:hAnsiTheme="majorBidi" w:cstheme="majorBidi"/>
                <w:sz w:val="28"/>
                <w:szCs w:val="28"/>
              </w:rPr>
              <w:t>(95,358)</w:t>
            </w:r>
          </w:p>
        </w:tc>
        <w:tc>
          <w:tcPr>
            <w:tcW w:w="180" w:type="dxa"/>
          </w:tcPr>
          <w:p w14:paraId="1B8264E8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65E4DB" w14:textId="77777777" w:rsidR="007002A5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40997D4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31A11" w:rsidRPr="000F2691" w14:paraId="6211EA2E" w14:textId="77777777" w:rsidTr="00CA5622">
        <w:trPr>
          <w:trHeight w:val="20"/>
        </w:trPr>
        <w:tc>
          <w:tcPr>
            <w:tcW w:w="4050" w:type="dxa"/>
          </w:tcPr>
          <w:p w14:paraId="309506EC" w14:textId="77777777" w:rsidR="00831A11" w:rsidRPr="00CA5622" w:rsidRDefault="00831A1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6037595C" w14:textId="77777777" w:rsidR="00831A11" w:rsidRPr="00CA5622" w:rsidRDefault="00831A11">
            <w:pPr>
              <w:ind w:left="-1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66BFF27" w14:textId="77777777" w:rsidR="00831A11" w:rsidRPr="00CA5622" w:rsidRDefault="00831A1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828681D" w14:textId="77777777" w:rsidR="00831A11" w:rsidRPr="00CA5622" w:rsidRDefault="00831A11">
            <w:pPr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12EFE6D" w14:textId="77777777" w:rsidR="00831A11" w:rsidRPr="00CA5622" w:rsidRDefault="00831A1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2E33F91" w14:textId="77777777" w:rsidR="00831A11" w:rsidRPr="00CA5622" w:rsidRDefault="00831A11">
            <w:pPr>
              <w:ind w:left="-18" w:right="9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30A5858" w14:textId="77777777" w:rsidR="00831A11" w:rsidRPr="00CA5622" w:rsidRDefault="00831A1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EEC15ED" w14:textId="77777777" w:rsidR="00831A11" w:rsidRPr="00CA5622" w:rsidRDefault="0083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</w:tr>
      <w:tr w:rsidR="007002A5" w:rsidRPr="000F2691" w14:paraId="7755D053" w14:textId="77777777" w:rsidTr="00171EA5">
        <w:tc>
          <w:tcPr>
            <w:tcW w:w="4050" w:type="dxa"/>
          </w:tcPr>
          <w:p w14:paraId="1EB44232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45C3AC7" w14:textId="77777777" w:rsidR="007002A5" w:rsidRPr="00154F04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7AA20" w14:textId="77777777" w:rsidR="007002A5" w:rsidRPr="00154F04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56728E" w14:textId="77777777" w:rsidR="007002A5" w:rsidRPr="00154F04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757EC3" w14:textId="77777777" w:rsidR="007002A5" w:rsidRPr="00154F0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8CDC21" w14:textId="77777777" w:rsidR="007002A5" w:rsidRPr="00154F04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E596F0" w14:textId="77777777" w:rsidR="007002A5" w:rsidRPr="00154F0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DC2A75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0F2691" w14:paraId="7BDFAD0A" w14:textId="77777777" w:rsidTr="00171EA5">
        <w:tc>
          <w:tcPr>
            <w:tcW w:w="4050" w:type="dxa"/>
          </w:tcPr>
          <w:p w14:paraId="3225E9E1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738A1B9A" w14:textId="77777777" w:rsidR="007002A5" w:rsidRPr="00154F04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4F04">
              <w:rPr>
                <w:rFonts w:asciiTheme="majorBidi" w:hAnsiTheme="majorBidi" w:cstheme="majorBidi"/>
                <w:sz w:val="28"/>
                <w:szCs w:val="28"/>
              </w:rPr>
              <w:t>5,591</w:t>
            </w:r>
          </w:p>
        </w:tc>
        <w:tc>
          <w:tcPr>
            <w:tcW w:w="180" w:type="dxa"/>
          </w:tcPr>
          <w:p w14:paraId="1451CBFF" w14:textId="77777777" w:rsidR="007002A5" w:rsidRPr="00154F04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BC297" w14:textId="77777777" w:rsidR="007002A5" w:rsidRPr="00154F04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4F04">
              <w:rPr>
                <w:rFonts w:ascii="Angsana New" w:hAnsi="Angsana New"/>
                <w:color w:val="000000"/>
                <w:sz w:val="28"/>
                <w:szCs w:val="28"/>
              </w:rPr>
              <w:t>34,152</w:t>
            </w:r>
          </w:p>
        </w:tc>
        <w:tc>
          <w:tcPr>
            <w:tcW w:w="180" w:type="dxa"/>
          </w:tcPr>
          <w:p w14:paraId="5B34E33C" w14:textId="77777777" w:rsidR="007002A5" w:rsidRPr="00154F0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FE6079" w14:textId="77777777" w:rsidR="007002A5" w:rsidRPr="00154F04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4F04">
              <w:rPr>
                <w:rFonts w:asciiTheme="majorBidi" w:hAnsiTheme="majorBidi" w:cstheme="majorBidi"/>
                <w:sz w:val="28"/>
                <w:szCs w:val="28"/>
              </w:rPr>
              <w:t>5,591</w:t>
            </w:r>
          </w:p>
        </w:tc>
        <w:tc>
          <w:tcPr>
            <w:tcW w:w="180" w:type="dxa"/>
          </w:tcPr>
          <w:p w14:paraId="37C7B61C" w14:textId="77777777" w:rsidR="007002A5" w:rsidRPr="00154F04" w:rsidRDefault="007002A5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A213D6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="Angsana New" w:hAnsi="Angsana New"/>
                <w:color w:val="000000"/>
                <w:sz w:val="28"/>
                <w:szCs w:val="28"/>
              </w:rPr>
              <w:t>34,152</w:t>
            </w:r>
          </w:p>
        </w:tc>
      </w:tr>
      <w:tr w:rsidR="007002A5" w:rsidRPr="000F2691" w14:paraId="5680222C" w14:textId="77777777" w:rsidTr="0060435B">
        <w:trPr>
          <w:trHeight w:val="225"/>
        </w:trPr>
        <w:tc>
          <w:tcPr>
            <w:tcW w:w="4050" w:type="dxa"/>
          </w:tcPr>
          <w:p w14:paraId="4EFE5098" w14:textId="77777777" w:rsidR="007002A5" w:rsidRPr="00CA5622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0D66A9B8" w14:textId="77777777" w:rsidR="007002A5" w:rsidRPr="00CA5622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689AACC" w14:textId="77777777" w:rsidR="007002A5" w:rsidRPr="00CA5622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A6A1B5D" w14:textId="77777777" w:rsidR="007002A5" w:rsidRPr="00CA5622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3A8B506" w14:textId="77777777" w:rsidR="007002A5" w:rsidRPr="00CA5622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A3572C8" w14:textId="77777777" w:rsidR="007002A5" w:rsidRPr="00CA5622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F814710" w14:textId="77777777" w:rsidR="007002A5" w:rsidRPr="00CA5622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D8FF393" w14:textId="77777777" w:rsidR="007002A5" w:rsidRPr="00CA5622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002A5" w:rsidRPr="000F2691" w14:paraId="61351870" w14:textId="77777777" w:rsidTr="00171EA5">
        <w:tc>
          <w:tcPr>
            <w:tcW w:w="4050" w:type="dxa"/>
          </w:tcPr>
          <w:p w14:paraId="0CABCEAD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  <w:vAlign w:val="bottom"/>
          </w:tcPr>
          <w:p w14:paraId="36246A69" w14:textId="77777777" w:rsidR="007002A5" w:rsidRPr="00FC5178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131463" w14:textId="77777777" w:rsidR="007002A5" w:rsidRPr="00FC5178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01F66E" w14:textId="77777777" w:rsidR="007002A5" w:rsidRPr="00FC5178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5792FB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AE89CB" w14:textId="77777777" w:rsidR="007002A5" w:rsidRPr="000F2691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E8E5B8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C1ADCB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0F2691" w14:paraId="6062AC74" w14:textId="77777777" w:rsidTr="00171EA5">
        <w:tc>
          <w:tcPr>
            <w:tcW w:w="4050" w:type="dxa"/>
          </w:tcPr>
          <w:p w14:paraId="4CF77CC5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4D7A639D" w14:textId="77777777" w:rsidR="007002A5" w:rsidRPr="00FC5178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>2,716</w:t>
            </w:r>
          </w:p>
        </w:tc>
        <w:tc>
          <w:tcPr>
            <w:tcW w:w="180" w:type="dxa"/>
            <w:vAlign w:val="bottom"/>
          </w:tcPr>
          <w:p w14:paraId="6B4C53E7" w14:textId="77777777" w:rsidR="007002A5" w:rsidRPr="00FC5178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3BA4E6" w14:textId="77777777" w:rsidR="007002A5" w:rsidRPr="00FC5178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178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80" w:type="dxa"/>
            <w:vAlign w:val="bottom"/>
          </w:tcPr>
          <w:p w14:paraId="0D31FF9F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283819" w14:textId="77777777" w:rsidR="007002A5" w:rsidRPr="000F2691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FE3">
              <w:rPr>
                <w:rFonts w:asciiTheme="majorBidi" w:hAnsiTheme="majorBidi" w:cstheme="majorBidi"/>
                <w:sz w:val="28"/>
                <w:szCs w:val="28"/>
              </w:rPr>
              <w:t>2,474</w:t>
            </w:r>
          </w:p>
        </w:tc>
        <w:tc>
          <w:tcPr>
            <w:tcW w:w="180" w:type="dxa"/>
            <w:vAlign w:val="bottom"/>
          </w:tcPr>
          <w:p w14:paraId="6BFCFFE8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F2458A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  <w:tr w:rsidR="00A0743C" w:rsidRPr="000F2691" w14:paraId="029A7AC2" w14:textId="77777777" w:rsidTr="00A501B5">
        <w:trPr>
          <w:trHeight w:val="234"/>
        </w:trPr>
        <w:tc>
          <w:tcPr>
            <w:tcW w:w="4050" w:type="dxa"/>
          </w:tcPr>
          <w:p w14:paraId="5B12CF70" w14:textId="77777777" w:rsidR="00A0743C" w:rsidRPr="00CA5622" w:rsidRDefault="00A0743C">
            <w:pPr>
              <w:ind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7BACD3E0" w14:textId="77777777" w:rsidR="00A0743C" w:rsidRPr="00CA5622" w:rsidRDefault="00A0743C">
            <w:pPr>
              <w:ind w:left="-18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0493090" w14:textId="77777777" w:rsidR="00A0743C" w:rsidRPr="00CA5622" w:rsidRDefault="00A0743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2D8C548" w14:textId="77777777" w:rsidR="00A0743C" w:rsidRPr="00CA5622" w:rsidRDefault="00A0743C">
            <w:pPr>
              <w:ind w:left="-18" w:right="9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114FAC6" w14:textId="77777777" w:rsidR="00A0743C" w:rsidRPr="00CA5622" w:rsidRDefault="00A0743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E570CC" w14:textId="77777777" w:rsidR="00A0743C" w:rsidRPr="00CA5622" w:rsidRDefault="00A0743C">
            <w:pPr>
              <w:ind w:left="-18" w:right="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9251E0B" w14:textId="77777777" w:rsidR="00A0743C" w:rsidRPr="00CA5622" w:rsidRDefault="00A0743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FE8755" w14:textId="77777777" w:rsidR="00A0743C" w:rsidRPr="00CA5622" w:rsidRDefault="00A07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002A5" w:rsidRPr="00CD6D69" w14:paraId="63D004AF" w14:textId="77777777" w:rsidTr="00171EA5">
        <w:tc>
          <w:tcPr>
            <w:tcW w:w="4050" w:type="dxa"/>
          </w:tcPr>
          <w:p w14:paraId="6D01100E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5CD1E6AA" w14:textId="77777777" w:rsidR="007002A5" w:rsidRPr="00CD6D69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8AF214" w14:textId="77777777" w:rsidR="007002A5" w:rsidRPr="00CD6D69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75DFCE" w14:textId="77777777" w:rsidR="007002A5" w:rsidRPr="00CD6D69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17A319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D8D7F1" w14:textId="77777777" w:rsidR="007002A5" w:rsidRPr="00CD6D69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E0F4B8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190B37" w14:textId="77777777" w:rsidR="007002A5" w:rsidRPr="00CD6D69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0F2691" w14:paraId="5B4B480E" w14:textId="77777777" w:rsidTr="00171EA5">
        <w:tc>
          <w:tcPr>
            <w:tcW w:w="4050" w:type="dxa"/>
          </w:tcPr>
          <w:p w14:paraId="3E50A742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080" w:type="dxa"/>
            <w:vAlign w:val="bottom"/>
          </w:tcPr>
          <w:p w14:paraId="372D6838" w14:textId="77777777" w:rsidR="007002A5" w:rsidRPr="00AA03FE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03ECA1" w14:textId="77777777" w:rsidR="007002A5" w:rsidRPr="00AA03F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99D6DA" w14:textId="77777777" w:rsidR="007002A5" w:rsidRPr="000F2691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D40E0F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2C3D60" w14:textId="77777777" w:rsidR="007002A5" w:rsidRPr="000F2691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3B6351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5DF34B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0F2691" w14:paraId="0D06BEFE" w14:textId="77777777" w:rsidTr="00171EA5">
        <w:tc>
          <w:tcPr>
            <w:tcW w:w="4050" w:type="dxa"/>
          </w:tcPr>
          <w:p w14:paraId="721829AF" w14:textId="77777777" w:rsidR="007002A5" w:rsidRPr="00CD6D69" w:rsidRDefault="007002A5" w:rsidP="007C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ผลประโยชน์ระยะสั้นของพนักงาน   </w:t>
            </w:r>
          </w:p>
          <w:p w14:paraId="24040E4B" w14:textId="25464284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    (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80" w:type="dxa"/>
            <w:vAlign w:val="bottom"/>
          </w:tcPr>
          <w:p w14:paraId="4AA5267E" w14:textId="77777777" w:rsidR="007002A5" w:rsidRPr="00392B29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B29">
              <w:rPr>
                <w:rFonts w:asciiTheme="majorBidi" w:hAnsiTheme="majorBidi" w:cstheme="majorBidi"/>
                <w:sz w:val="28"/>
                <w:szCs w:val="28"/>
              </w:rPr>
              <w:t>12,198</w:t>
            </w:r>
          </w:p>
        </w:tc>
        <w:tc>
          <w:tcPr>
            <w:tcW w:w="180" w:type="dxa"/>
          </w:tcPr>
          <w:p w14:paraId="3CC2820C" w14:textId="77777777" w:rsidR="007002A5" w:rsidRPr="00AA03F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03CAC6" w14:textId="77777777" w:rsidR="007002A5" w:rsidRPr="000F2691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86BB2F" w14:textId="77777777" w:rsidR="007002A5" w:rsidRPr="000F2691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Theme="majorBidi" w:hAnsiTheme="majorBidi" w:cstheme="majorBidi"/>
                <w:sz w:val="28"/>
                <w:szCs w:val="28"/>
              </w:rPr>
              <w:t>17,240</w:t>
            </w:r>
          </w:p>
        </w:tc>
        <w:tc>
          <w:tcPr>
            <w:tcW w:w="180" w:type="dxa"/>
          </w:tcPr>
          <w:p w14:paraId="7CC7EF2F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2FDA9C" w14:textId="77777777" w:rsidR="007002A5" w:rsidRPr="000F2691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4E18">
              <w:rPr>
                <w:rFonts w:asciiTheme="majorBidi" w:hAnsiTheme="majorBidi" w:cstheme="majorBidi"/>
                <w:sz w:val="28"/>
                <w:szCs w:val="28"/>
              </w:rPr>
              <w:t>9,298</w:t>
            </w:r>
          </w:p>
        </w:tc>
        <w:tc>
          <w:tcPr>
            <w:tcW w:w="180" w:type="dxa"/>
          </w:tcPr>
          <w:p w14:paraId="4FE241F3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08F8B8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3A84D6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Theme="majorBidi" w:hAnsiTheme="majorBidi" w:cstheme="majorBidi"/>
                <w:sz w:val="28"/>
                <w:szCs w:val="28"/>
              </w:rPr>
              <w:t>13,790</w:t>
            </w:r>
          </w:p>
        </w:tc>
      </w:tr>
      <w:tr w:rsidR="007002A5" w:rsidRPr="000F2691" w14:paraId="714AC888" w14:textId="77777777" w:rsidTr="00171EA5">
        <w:tc>
          <w:tcPr>
            <w:tcW w:w="4050" w:type="dxa"/>
          </w:tcPr>
          <w:p w14:paraId="56D9C10E" w14:textId="77777777" w:rsidR="007002A5" w:rsidRPr="00EB4282" w:rsidRDefault="007002A5" w:rsidP="007C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D02B6C" w14:textId="77777777" w:rsidR="007002A5" w:rsidRPr="00392B29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4B3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1F1EB94F" w14:textId="77777777" w:rsidR="007002A5" w:rsidRPr="00AA03F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B7D4E7" w14:textId="77777777" w:rsidR="007002A5" w:rsidRPr="000F2691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80" w:type="dxa"/>
          </w:tcPr>
          <w:p w14:paraId="3F6F8D84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94D480" w14:textId="77777777" w:rsidR="007002A5" w:rsidRPr="000F2691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4E1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29A8FA48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967672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F2691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7002A5" w:rsidRPr="000F2691" w14:paraId="1D068064" w14:textId="77777777" w:rsidTr="00171EA5">
        <w:tc>
          <w:tcPr>
            <w:tcW w:w="4050" w:type="dxa"/>
          </w:tcPr>
          <w:p w14:paraId="5CFBF06E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3A2DF" w14:textId="77777777" w:rsidR="007002A5" w:rsidRPr="00AA03FE" w:rsidRDefault="007002A5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12,208</w:t>
            </w:r>
          </w:p>
        </w:tc>
        <w:tc>
          <w:tcPr>
            <w:tcW w:w="180" w:type="dxa"/>
          </w:tcPr>
          <w:p w14:paraId="65CC28F7" w14:textId="77777777" w:rsidR="007002A5" w:rsidRPr="00AA03F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4C7168" w14:textId="77777777" w:rsidR="007002A5" w:rsidRPr="000F2691" w:rsidRDefault="007002A5">
            <w:pPr>
              <w:ind w:left="-1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17,313</w:t>
            </w:r>
          </w:p>
        </w:tc>
        <w:tc>
          <w:tcPr>
            <w:tcW w:w="180" w:type="dxa"/>
          </w:tcPr>
          <w:p w14:paraId="63A78F47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0713C" w14:textId="77777777" w:rsidR="007002A5" w:rsidRPr="000F2691" w:rsidRDefault="007002A5">
            <w:pPr>
              <w:ind w:left="-1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9,308</w:t>
            </w:r>
          </w:p>
        </w:tc>
        <w:tc>
          <w:tcPr>
            <w:tcW w:w="180" w:type="dxa"/>
          </w:tcPr>
          <w:p w14:paraId="1374C77E" w14:textId="77777777" w:rsidR="007002A5" w:rsidRPr="000F2691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15E533" w14:textId="77777777" w:rsidR="007002A5" w:rsidRPr="000F2691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13,863</w:t>
            </w:r>
          </w:p>
        </w:tc>
      </w:tr>
    </w:tbl>
    <w:p w14:paraId="11867827" w14:textId="446BF296" w:rsidR="00FB2A8F" w:rsidRPr="00D72255" w:rsidRDefault="002E4A0B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  <w:r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ยอดคงค้างระหว่างบริษัทและบุคคลหรือกิจการที่เกี่ยวข้องกัน ณ วันที่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="001E044F" w:rsidRPr="001E044F">
        <w:rPr>
          <w:rFonts w:ascii="Angsana New" w:eastAsia="Malgun Gothic" w:hAnsi="Angsana New"/>
          <w:color w:val="000000"/>
          <w:spacing w:val="-2"/>
          <w:sz w:val="28"/>
          <w:szCs w:val="28"/>
        </w:rPr>
        <w:t xml:space="preserve">30 </w:t>
      </w:r>
      <w:r w:rsidR="001A146E"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กันยายน</w:t>
      </w:r>
      <w:r w:rsidRPr="008C6DCB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2568 </w:t>
      </w:r>
      <w:r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และวันที่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31 </w:t>
      </w:r>
      <w:r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ธันวาคม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2567  </w:t>
      </w:r>
      <w:r w:rsidR="00375040">
        <w:rPr>
          <w:rFonts w:ascii="Angsana New" w:eastAsia="Malgun Gothic" w:hAnsi="Angsana New"/>
          <w:color w:val="000000"/>
          <w:spacing w:val="-2"/>
          <w:sz w:val="28"/>
          <w:szCs w:val="28"/>
        </w:rPr>
        <w:t xml:space="preserve">                 </w:t>
      </w:r>
      <w:r w:rsidRPr="0035623C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มีรายละเอียดดังนี</w:t>
      </w:r>
      <w:r w:rsidR="00FB2A8F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้</w:t>
      </w:r>
    </w:p>
    <w:tbl>
      <w:tblPr>
        <w:tblpPr w:leftFromText="180" w:rightFromText="180" w:vertAnchor="text" w:tblpX="36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185"/>
        <w:gridCol w:w="173"/>
        <w:gridCol w:w="1008"/>
        <w:gridCol w:w="173"/>
        <w:gridCol w:w="1009"/>
        <w:gridCol w:w="169"/>
        <w:gridCol w:w="1143"/>
      </w:tblGrid>
      <w:tr w:rsidR="001D0DD2" w:rsidRPr="00D72255" w14:paraId="58BB47BE" w14:textId="77777777" w:rsidTr="00171EA5">
        <w:tc>
          <w:tcPr>
            <w:tcW w:w="4050" w:type="dxa"/>
          </w:tcPr>
          <w:p w14:paraId="4A505D56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081999F1" w14:textId="77777777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" w:type="dxa"/>
          </w:tcPr>
          <w:p w14:paraId="5933630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14:paraId="236AF164" w14:textId="77777777" w:rsidR="001D0DD2" w:rsidRPr="00EB4282" w:rsidRDefault="001D0DD2">
            <w:pPr>
              <w:ind w:left="-108" w:right="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D0DD2" w:rsidRPr="00D72255" w14:paraId="6FB0B00E" w14:textId="77777777" w:rsidTr="00171EA5">
        <w:tc>
          <w:tcPr>
            <w:tcW w:w="4050" w:type="dxa"/>
          </w:tcPr>
          <w:p w14:paraId="23BC29A1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0495C4A8" w14:textId="48F81C6E" w:rsidR="001D0DD2" w:rsidRPr="00D72255" w:rsidRDefault="00E107A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3" w:type="dxa"/>
          </w:tcPr>
          <w:p w14:paraId="00A6193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</w:tcPr>
          <w:p w14:paraId="7F22A8BF" w14:textId="78524B9A" w:rsidR="001D0DD2" w:rsidRPr="00D72255" w:rsidRDefault="000A78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D0DD2" w:rsidRPr="00D72255" w14:paraId="6595FCFD" w14:textId="77777777" w:rsidTr="00171EA5">
        <w:tc>
          <w:tcPr>
            <w:tcW w:w="4050" w:type="dxa"/>
          </w:tcPr>
          <w:p w14:paraId="685EFA73" w14:textId="77777777" w:rsidR="001D0DD2" w:rsidRPr="00EB4282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EBB073D" w14:textId="2E5B7FEC" w:rsidR="001D0DD2" w:rsidRPr="00EB4282" w:rsidRDefault="00441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E9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46E" w:rsidRPr="00EB42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3" w:type="dxa"/>
            <w:tcBorders>
              <w:top w:val="single" w:sz="4" w:space="0" w:color="auto"/>
            </w:tcBorders>
          </w:tcPr>
          <w:p w14:paraId="08117380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889BCA" w14:textId="77777777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3" w:type="dxa"/>
          </w:tcPr>
          <w:p w14:paraId="33CD6741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9FEFE67" w14:textId="7648F5FD" w:rsidR="001D0DD2" w:rsidRPr="00D72255" w:rsidRDefault="00127E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7E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46E" w:rsidRPr="00EB42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7672B4C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98EC7DC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D0DD2" w:rsidRPr="00D72255" w14:paraId="45B555B0" w14:textId="77777777" w:rsidTr="00171EA5">
        <w:tc>
          <w:tcPr>
            <w:tcW w:w="4050" w:type="dxa"/>
          </w:tcPr>
          <w:p w14:paraId="46176D59" w14:textId="77777777" w:rsidR="001D0DD2" w:rsidRPr="00EB4282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CAB75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3" w:type="dxa"/>
          </w:tcPr>
          <w:p w14:paraId="7AE84D6F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F8A72" w14:textId="77777777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3" w:type="dxa"/>
          </w:tcPr>
          <w:p w14:paraId="4C9EF94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9CDE5AC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9" w:type="dxa"/>
          </w:tcPr>
          <w:p w14:paraId="3AF0B8E6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FF218FC" w14:textId="77777777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D0DD2" w:rsidRPr="00D72255" w14:paraId="5F525A43" w14:textId="77777777" w:rsidTr="00171EA5">
        <w:tc>
          <w:tcPr>
            <w:tcW w:w="4050" w:type="dxa"/>
            <w:vAlign w:val="bottom"/>
          </w:tcPr>
          <w:p w14:paraId="4E35562B" w14:textId="1FF8C0B4" w:rsidR="001D0DD2" w:rsidRPr="00D72255" w:rsidRDefault="001D0DD2" w:rsidP="004303C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4303C4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F377F5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F1D3700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D3C15B" w14:textId="77777777" w:rsidR="001D0DD2" w:rsidRPr="00D72255" w:rsidRDefault="001D0DD2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CADAF66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E2ED91D" w14:textId="77777777" w:rsidR="001D0DD2" w:rsidRPr="00EB4282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" w:type="dxa"/>
          </w:tcPr>
          <w:p w14:paraId="564BE727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EFB72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0DD2" w:rsidRPr="00D72255" w14:paraId="4A2FEB6E" w14:textId="77777777" w:rsidTr="00171EA5">
        <w:tc>
          <w:tcPr>
            <w:tcW w:w="4050" w:type="dxa"/>
            <w:vAlign w:val="bottom"/>
          </w:tcPr>
          <w:p w14:paraId="6B4CD485" w14:textId="45170811" w:rsidR="001D0DD2" w:rsidRPr="00EB4282" w:rsidRDefault="004303C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14:paraId="7D81DB70" w14:textId="615B6D39" w:rsidR="001D0DD2" w:rsidRPr="00D72255" w:rsidRDefault="00362A5A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79CC51E4" w14:textId="77777777" w:rsidR="001D0DD2" w:rsidRPr="00D72255" w:rsidRDefault="001D0DD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E6EA1EC" w14:textId="31C7AC5A" w:rsidR="001D0DD2" w:rsidRPr="00D72255" w:rsidRDefault="00BF2090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6546AB94" w14:textId="77777777" w:rsidR="001D0DD2" w:rsidRPr="00D72255" w:rsidRDefault="001D0DD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3314C97" w14:textId="59A256D4" w:rsidR="001D0DD2" w:rsidRPr="00D72255" w:rsidRDefault="00362A5A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1,304</w:t>
            </w:r>
          </w:p>
        </w:tc>
        <w:tc>
          <w:tcPr>
            <w:tcW w:w="169" w:type="dxa"/>
            <w:vAlign w:val="center"/>
          </w:tcPr>
          <w:p w14:paraId="75543869" w14:textId="77777777" w:rsidR="001D0DD2" w:rsidRPr="00D72255" w:rsidRDefault="001D0DD2">
            <w:pPr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3B050224" w14:textId="16D545A3" w:rsidR="001D0DD2" w:rsidRPr="00D72255" w:rsidRDefault="00FF4050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324AA2" w:rsidRPr="00D72255" w14:paraId="3F84FE3C" w14:textId="77777777" w:rsidTr="00171EA5">
        <w:tc>
          <w:tcPr>
            <w:tcW w:w="4050" w:type="dxa"/>
            <w:vAlign w:val="center"/>
          </w:tcPr>
          <w:p w14:paraId="755DA948" w14:textId="2127E970" w:rsidR="00324AA2" w:rsidRPr="00EB4282" w:rsidRDefault="00324A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43368" w14:textId="0B7A069E" w:rsidR="00324AA2" w:rsidRPr="008E5C19" w:rsidRDefault="00362A5A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5EA4E72F" w14:textId="77777777" w:rsidR="00324AA2" w:rsidRPr="008E5C19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5DE12" w14:textId="4B1D655E" w:rsidR="00324AA2" w:rsidRPr="008E5C19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4E655D3D" w14:textId="77777777" w:rsidR="00324AA2" w:rsidRPr="008E5C19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6BB03" w14:textId="053F1D80" w:rsidR="00324AA2" w:rsidRPr="008E5C19" w:rsidRDefault="00362A5A" w:rsidP="00FF405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1,304</w:t>
            </w:r>
          </w:p>
        </w:tc>
        <w:tc>
          <w:tcPr>
            <w:tcW w:w="169" w:type="dxa"/>
            <w:vAlign w:val="center"/>
          </w:tcPr>
          <w:p w14:paraId="7A31315C" w14:textId="77777777" w:rsidR="00324AA2" w:rsidRPr="008E5C19" w:rsidRDefault="00324AA2">
            <w:pPr>
              <w:ind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F9D5E" w14:textId="66B78217" w:rsidR="00324AA2" w:rsidRPr="008E5C19" w:rsidRDefault="00324AA2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563</w:t>
            </w:r>
          </w:p>
        </w:tc>
      </w:tr>
      <w:tr w:rsidR="00324AA2" w:rsidRPr="00D72255" w14:paraId="41F17862" w14:textId="77777777" w:rsidTr="00A501B5">
        <w:trPr>
          <w:trHeight w:val="249"/>
        </w:trPr>
        <w:tc>
          <w:tcPr>
            <w:tcW w:w="4050" w:type="dxa"/>
            <w:vAlign w:val="center"/>
          </w:tcPr>
          <w:p w14:paraId="6C1A0A87" w14:textId="29069003" w:rsidR="00324AA2" w:rsidRPr="00EB4282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E12C8DD" w14:textId="7BCF8CE4" w:rsidR="00324AA2" w:rsidRPr="00D72255" w:rsidRDefault="00324AA2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1B0AEC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2F23F3" w14:textId="645D03CE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0582F8B9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0C8C83B6" w14:textId="5F67F523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05A5A0E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3E1B8CB3" w14:textId="323430DC" w:rsidR="00324AA2" w:rsidRPr="00D72255" w:rsidRDefault="00324AA2" w:rsidP="004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5DBEAA60" w14:textId="77777777" w:rsidTr="00171EA5">
        <w:tc>
          <w:tcPr>
            <w:tcW w:w="4050" w:type="dxa"/>
            <w:vAlign w:val="bottom"/>
          </w:tcPr>
          <w:p w14:paraId="67A41AC5" w14:textId="780AA124" w:rsidR="00324AA2" w:rsidRPr="00EB4282" w:rsidRDefault="00324AA2" w:rsidP="00F66A9C">
            <w:pPr>
              <w:tabs>
                <w:tab w:val="clear" w:pos="227"/>
                <w:tab w:val="left" w:pos="3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เงินจ่ายล่วงหน้าผู้รับเหมา </w:t>
            </w:r>
            <w:r w:rsidR="00F66A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F66A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รวมอยู่ในลูกหนี้หมุนเวียนอื่น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1DA3E93C" w14:textId="77777777" w:rsidR="00324AA2" w:rsidRPr="00D72255" w:rsidRDefault="00324AA2" w:rsidP="00A501B5">
            <w:pPr>
              <w:tabs>
                <w:tab w:val="decimal" w:pos="559"/>
                <w:tab w:val="left" w:pos="721"/>
              </w:tabs>
              <w:ind w:right="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4376B54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D1D48C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777D331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91EA3F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47844E9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9C88C64" w14:textId="77777777" w:rsidR="00324AA2" w:rsidRPr="00D72255" w:rsidRDefault="00324AA2">
            <w:pPr>
              <w:tabs>
                <w:tab w:val="decimal" w:pos="98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72E78A62" w14:textId="77777777" w:rsidTr="00171EA5">
        <w:tc>
          <w:tcPr>
            <w:tcW w:w="4050" w:type="dxa"/>
            <w:vAlign w:val="bottom"/>
          </w:tcPr>
          <w:p w14:paraId="769AFABD" w14:textId="694AF162" w:rsidR="00324AA2" w:rsidRPr="00AA03FE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32922B02" w14:textId="635C85E2" w:rsidR="00324AA2" w:rsidRPr="00811AD8" w:rsidRDefault="00362A5A" w:rsidP="00DF401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2C88B96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3E724D" w14:textId="5CA85726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3AB3B66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B6A9E96" w14:textId="05A45D90" w:rsidR="00324AA2" w:rsidRPr="00811AD8" w:rsidRDefault="00CC1AA7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center"/>
          </w:tcPr>
          <w:p w14:paraId="6452A74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E90166" w14:textId="2397D1DB" w:rsidR="00324AA2" w:rsidRPr="00D72255" w:rsidRDefault="00324AA2" w:rsidP="00BF2090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</w:tr>
      <w:tr w:rsidR="00324AA2" w:rsidRPr="00D72255" w14:paraId="454855F0" w14:textId="77777777" w:rsidTr="00171EA5">
        <w:tc>
          <w:tcPr>
            <w:tcW w:w="4050" w:type="dxa"/>
            <w:vAlign w:val="bottom"/>
          </w:tcPr>
          <w:p w14:paraId="37B4B3C2" w14:textId="35F4B0FD" w:rsidR="00324AA2" w:rsidRPr="00EB4282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0F185" w14:textId="6F890890" w:rsidR="00324AA2" w:rsidRPr="00811AD8" w:rsidRDefault="00362A5A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641E3F33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B7718" w14:textId="3100CB54" w:rsidR="00324AA2" w:rsidRPr="00811AD8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C2BD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70C4BF50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C59F9" w14:textId="37466266" w:rsidR="00324AA2" w:rsidRPr="00811AD8" w:rsidRDefault="00CC1AA7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center"/>
          </w:tcPr>
          <w:p w14:paraId="74446D4F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27753" w14:textId="36D0673C" w:rsidR="00324AA2" w:rsidRPr="00811AD8" w:rsidRDefault="00324AA2" w:rsidP="00E01189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16FA">
              <w:rPr>
                <w:rFonts w:ascii="Angsana New" w:hAnsi="Angsana New"/>
                <w:b/>
                <w:bCs/>
                <w:sz w:val="28"/>
                <w:szCs w:val="28"/>
              </w:rPr>
              <w:t>1,037</w:t>
            </w:r>
          </w:p>
        </w:tc>
      </w:tr>
      <w:tr w:rsidR="00324AA2" w:rsidRPr="00D72255" w14:paraId="0480AA91" w14:textId="77777777" w:rsidTr="00A501B5">
        <w:trPr>
          <w:trHeight w:val="249"/>
        </w:trPr>
        <w:tc>
          <w:tcPr>
            <w:tcW w:w="4050" w:type="dxa"/>
            <w:vAlign w:val="bottom"/>
          </w:tcPr>
          <w:p w14:paraId="0315A72B" w14:textId="7415433C" w:rsidR="00324AA2" w:rsidRPr="00EB4282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70BAC95A" w14:textId="6EC137D9" w:rsidR="00324AA2" w:rsidRPr="00AC2BD0" w:rsidRDefault="00324AA2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8CB6C65" w14:textId="77777777" w:rsidR="00324AA2" w:rsidRPr="00AC2BD0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3F0A426C" w14:textId="05888522" w:rsidR="00324AA2" w:rsidRPr="00AC2BD0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</w:tcPr>
          <w:p w14:paraId="07A2FA03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125DF13A" w14:textId="61682238" w:rsidR="00324AA2" w:rsidRPr="00D72255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</w:tcPr>
          <w:p w14:paraId="38FBF106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45A3A70" w14:textId="72F5B960" w:rsidR="00324AA2" w:rsidRPr="00D72255" w:rsidRDefault="00324AA2" w:rsidP="00E0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2968AA46" w14:textId="77777777" w:rsidTr="00171EA5">
        <w:tc>
          <w:tcPr>
            <w:tcW w:w="4050" w:type="dxa"/>
            <w:vAlign w:val="bottom"/>
          </w:tcPr>
          <w:p w14:paraId="571C21EA" w14:textId="780D8CB3" w:rsidR="00324AA2" w:rsidRPr="00EB4282" w:rsidRDefault="00324AA2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="00B90A5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5" w:type="dxa"/>
          </w:tcPr>
          <w:p w14:paraId="6D4DF26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2598F44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DA1DEA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ABA574C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09B3EEC8" w14:textId="77777777" w:rsidR="00324AA2" w:rsidRPr="002C0A28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dxa"/>
          </w:tcPr>
          <w:p w14:paraId="56DC1EE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559AA995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0A28" w:rsidRPr="00D72255" w14:paraId="501EBF9F" w14:textId="77777777" w:rsidTr="00171EA5">
        <w:tc>
          <w:tcPr>
            <w:tcW w:w="4050" w:type="dxa"/>
            <w:vAlign w:val="bottom"/>
          </w:tcPr>
          <w:p w14:paraId="2F58FD8C" w14:textId="4BAC9637" w:rsidR="002C0A28" w:rsidRPr="00EB4282" w:rsidRDefault="002C0A28" w:rsidP="002C0A28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14:paraId="0403AD98" w14:textId="5090418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1C274982" w14:textId="7777777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3BB6ED" w14:textId="51B07446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4FE56C80" w14:textId="7777777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F805280" w14:textId="6C75A00F" w:rsidR="002C0A28" w:rsidRPr="002C0A28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A28">
              <w:rPr>
                <w:rFonts w:ascii="Angsana New" w:hAnsi="Angsana New"/>
                <w:sz w:val="28"/>
                <w:szCs w:val="28"/>
              </w:rPr>
              <w:t xml:space="preserve"> 17,822 </w:t>
            </w:r>
          </w:p>
        </w:tc>
        <w:tc>
          <w:tcPr>
            <w:tcW w:w="169" w:type="dxa"/>
          </w:tcPr>
          <w:p w14:paraId="68E9D6D5" w14:textId="7777777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E39D84" w14:textId="5D12AA1A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21,</w:t>
            </w:r>
            <w:r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2C0A28" w:rsidRPr="00D72255" w14:paraId="2D8633C3" w14:textId="77777777" w:rsidTr="00CA5622">
        <w:tc>
          <w:tcPr>
            <w:tcW w:w="4050" w:type="dxa"/>
            <w:vAlign w:val="bottom"/>
          </w:tcPr>
          <w:p w14:paraId="46AA1B8A" w14:textId="1F150F28" w:rsidR="002C0A28" w:rsidRPr="00EB4282" w:rsidRDefault="002C0A28" w:rsidP="002C0A2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6EF62BD" w14:textId="2A739B6E" w:rsidR="002C0A28" w:rsidRPr="00D72255" w:rsidRDefault="002C0A28" w:rsidP="002C0A28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23,494</w:t>
            </w:r>
          </w:p>
        </w:tc>
        <w:tc>
          <w:tcPr>
            <w:tcW w:w="173" w:type="dxa"/>
          </w:tcPr>
          <w:p w14:paraId="28ABABD4" w14:textId="77777777" w:rsidR="002C0A28" w:rsidRPr="00D7225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EB9C36" w14:textId="696FA9FC" w:rsidR="002C0A28" w:rsidRPr="00D72255" w:rsidRDefault="002C0A28" w:rsidP="002C0A28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18,191</w:t>
            </w:r>
          </w:p>
        </w:tc>
        <w:tc>
          <w:tcPr>
            <w:tcW w:w="173" w:type="dxa"/>
          </w:tcPr>
          <w:p w14:paraId="55D4A64C" w14:textId="77777777" w:rsidR="002C0A28" w:rsidRPr="00D7225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9FC93EA" w14:textId="778A5FA6" w:rsidR="002C0A28" w:rsidRPr="002C0A28" w:rsidRDefault="002C0A28" w:rsidP="002C0A28">
            <w:pPr>
              <w:tabs>
                <w:tab w:val="clear" w:pos="907"/>
                <w:tab w:val="decimal" w:pos="900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A28">
              <w:rPr>
                <w:rFonts w:ascii="Angsana New" w:hAnsi="Angsana New"/>
                <w:sz w:val="28"/>
                <w:szCs w:val="28"/>
              </w:rPr>
              <w:t xml:space="preserve"> 23,494 </w:t>
            </w:r>
          </w:p>
        </w:tc>
        <w:tc>
          <w:tcPr>
            <w:tcW w:w="169" w:type="dxa"/>
          </w:tcPr>
          <w:p w14:paraId="49C35DD6" w14:textId="77777777" w:rsidR="002C0A28" w:rsidRPr="00D7225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6F3AECF" w14:textId="7FDD386A" w:rsidR="002C0A28" w:rsidRPr="00D72255" w:rsidRDefault="002C0A28" w:rsidP="002C0A28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18,191</w:t>
            </w:r>
          </w:p>
        </w:tc>
      </w:tr>
      <w:tr w:rsidR="00324AA2" w:rsidRPr="00D72255" w14:paraId="5C08057A" w14:textId="77777777" w:rsidTr="00CA5622">
        <w:trPr>
          <w:trHeight w:val="288"/>
        </w:trPr>
        <w:tc>
          <w:tcPr>
            <w:tcW w:w="4050" w:type="dxa"/>
            <w:vAlign w:val="bottom"/>
          </w:tcPr>
          <w:p w14:paraId="107C7D49" w14:textId="3D74A747" w:rsidR="00324AA2" w:rsidRPr="00EB4282" w:rsidRDefault="00324AA2" w:rsidP="00E0118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F0AE6" w14:textId="52E5AFA5" w:rsidR="00324AA2" w:rsidRPr="007D4E35" w:rsidRDefault="00142ABE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23,494</w:t>
            </w:r>
          </w:p>
        </w:tc>
        <w:tc>
          <w:tcPr>
            <w:tcW w:w="173" w:type="dxa"/>
          </w:tcPr>
          <w:p w14:paraId="11B1E7EF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B6F26" w14:textId="7C0408FE" w:rsidR="00324AA2" w:rsidRPr="007D4E35" w:rsidRDefault="00324AA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6DF">
              <w:rPr>
                <w:rFonts w:ascii="Angsana New" w:hAnsi="Angsana New"/>
                <w:b/>
                <w:bCs/>
                <w:sz w:val="28"/>
                <w:szCs w:val="28"/>
              </w:rPr>
              <w:t>18,191</w:t>
            </w:r>
          </w:p>
        </w:tc>
        <w:tc>
          <w:tcPr>
            <w:tcW w:w="173" w:type="dxa"/>
          </w:tcPr>
          <w:p w14:paraId="4483EEE7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0F58D" w14:textId="117ACBFC" w:rsidR="00324AA2" w:rsidRPr="007D4E35" w:rsidRDefault="002C0A28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A28">
              <w:rPr>
                <w:rFonts w:ascii="Angsana New" w:hAnsi="Angsana New"/>
                <w:b/>
                <w:bCs/>
                <w:sz w:val="28"/>
                <w:szCs w:val="28"/>
              </w:rPr>
              <w:t>41,316</w:t>
            </w:r>
          </w:p>
        </w:tc>
        <w:tc>
          <w:tcPr>
            <w:tcW w:w="169" w:type="dxa"/>
            <w:vAlign w:val="bottom"/>
          </w:tcPr>
          <w:p w14:paraId="4C88EFB3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078D3" w14:textId="4E20C2A1" w:rsidR="00324AA2" w:rsidRPr="007D4E35" w:rsidRDefault="00324AA2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39,828</w:t>
            </w:r>
          </w:p>
        </w:tc>
      </w:tr>
      <w:tr w:rsidR="00CA5622" w:rsidRPr="00D72255" w14:paraId="53E740B8" w14:textId="77777777" w:rsidTr="00CA5622">
        <w:trPr>
          <w:trHeight w:val="288"/>
        </w:trPr>
        <w:tc>
          <w:tcPr>
            <w:tcW w:w="4050" w:type="dxa"/>
            <w:vAlign w:val="bottom"/>
          </w:tcPr>
          <w:p w14:paraId="0FF7A8C9" w14:textId="77777777" w:rsidR="00CA5622" w:rsidRPr="00EB4282" w:rsidRDefault="00CA562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2B12DC4C" w14:textId="77777777" w:rsidR="00CA5622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0D9A08B5" w14:textId="77777777" w:rsidR="00CA5622" w:rsidRPr="007D4E35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94CCAF6" w14:textId="77777777" w:rsidR="00CA5622" w:rsidRPr="00F426DF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2133CF2" w14:textId="77777777" w:rsidR="00CA5622" w:rsidRPr="007D4E35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7715FA3C" w14:textId="77777777" w:rsidR="00CA5622" w:rsidRPr="002C0A28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212DC656" w14:textId="77777777" w:rsidR="00CA5622" w:rsidRPr="007D4E35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741E9280" w14:textId="77777777" w:rsidR="00CA5622" w:rsidRDefault="00CA5622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4FE6" w:rsidRPr="00D72255" w14:paraId="3F1E857A" w14:textId="77777777" w:rsidTr="00CA5622">
        <w:tc>
          <w:tcPr>
            <w:tcW w:w="4050" w:type="dxa"/>
            <w:vAlign w:val="center"/>
          </w:tcPr>
          <w:p w14:paraId="0F6F1A43" w14:textId="16EFD26D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="00B90A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90A5E"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="00B90A5E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รวมอยู่ใน</w:t>
            </w:r>
            <w:r w:rsidR="00B90A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</w:t>
            </w:r>
            <w:r w:rsidR="00B90A5E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  <w:r w:rsidR="00B90A5E"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344F37AF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5E180904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B1ED37D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48A457F9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vAlign w:val="center"/>
          </w:tcPr>
          <w:p w14:paraId="63CFC512" w14:textId="77777777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34C826AC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vAlign w:val="center"/>
          </w:tcPr>
          <w:p w14:paraId="7D8053DF" w14:textId="77777777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4FE6" w:rsidRPr="00D72255" w14:paraId="1FE07E83" w14:textId="77777777" w:rsidTr="00171EA5">
        <w:tc>
          <w:tcPr>
            <w:tcW w:w="4050" w:type="dxa"/>
            <w:vAlign w:val="center"/>
          </w:tcPr>
          <w:p w14:paraId="10F36FB7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6118383" w14:textId="77777777" w:rsidR="007C4FE6" w:rsidRPr="008040DD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3E6A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3" w:type="dxa"/>
          </w:tcPr>
          <w:p w14:paraId="48EF3618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BFB1A14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0B241F33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3CDA845" w14:textId="77777777" w:rsidR="007C4FE6" w:rsidRPr="008040DD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3E6A">
              <w:rPr>
                <w:rFonts w:ascii="Angsana New" w:hAnsi="Angsana New"/>
                <w:sz w:val="28"/>
                <w:szCs w:val="28"/>
              </w:rPr>
              <w:t xml:space="preserve"> 36,625 </w:t>
            </w:r>
          </w:p>
        </w:tc>
        <w:tc>
          <w:tcPr>
            <w:tcW w:w="169" w:type="dxa"/>
            <w:vAlign w:val="center"/>
          </w:tcPr>
          <w:p w14:paraId="03BD1026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1344F" w14:textId="77777777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99,522 </w:t>
            </w:r>
          </w:p>
        </w:tc>
      </w:tr>
      <w:tr w:rsidR="007C4FE6" w:rsidRPr="00D72255" w14:paraId="65F8F63A" w14:textId="77777777" w:rsidTr="00171EA5">
        <w:tc>
          <w:tcPr>
            <w:tcW w:w="4050" w:type="dxa"/>
            <w:vAlign w:val="center"/>
          </w:tcPr>
          <w:p w14:paraId="026229D5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0AEB7360" w14:textId="77777777" w:rsidR="007C4FE6" w:rsidRPr="008040DD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3E6A">
              <w:rPr>
                <w:rFonts w:ascii="Angsana New" w:hAnsi="Angsana New"/>
                <w:sz w:val="28"/>
                <w:szCs w:val="28"/>
              </w:rPr>
              <w:t xml:space="preserve"> 722 </w:t>
            </w:r>
          </w:p>
        </w:tc>
        <w:tc>
          <w:tcPr>
            <w:tcW w:w="173" w:type="dxa"/>
          </w:tcPr>
          <w:p w14:paraId="05B5D6B0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BF9D9DF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5,654</w:t>
            </w:r>
          </w:p>
        </w:tc>
        <w:tc>
          <w:tcPr>
            <w:tcW w:w="173" w:type="dxa"/>
            <w:vAlign w:val="center"/>
          </w:tcPr>
          <w:p w14:paraId="2B281695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BF72B85" w14:textId="77777777" w:rsidR="007C4FE6" w:rsidRPr="008040DD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3E6A">
              <w:rPr>
                <w:rFonts w:ascii="Angsana New" w:hAnsi="Angsana New"/>
                <w:sz w:val="28"/>
                <w:szCs w:val="28"/>
              </w:rPr>
              <w:t xml:space="preserve"> 722 </w:t>
            </w:r>
          </w:p>
        </w:tc>
        <w:tc>
          <w:tcPr>
            <w:tcW w:w="169" w:type="dxa"/>
            <w:vAlign w:val="center"/>
          </w:tcPr>
          <w:p w14:paraId="144D5B8B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AF3F" w14:textId="77777777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 5,654 </w:t>
            </w:r>
          </w:p>
        </w:tc>
      </w:tr>
      <w:tr w:rsidR="007C4FE6" w:rsidRPr="00654615" w14:paraId="53CFD755" w14:textId="77777777" w:rsidTr="00171EA5">
        <w:tc>
          <w:tcPr>
            <w:tcW w:w="4050" w:type="dxa"/>
            <w:vAlign w:val="center"/>
          </w:tcPr>
          <w:p w14:paraId="1B0AF01B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85" w:type="dxa"/>
          </w:tcPr>
          <w:p w14:paraId="0DA9F7E8" w14:textId="77777777" w:rsidR="007C4FE6" w:rsidRPr="00FC5178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178">
              <w:rPr>
                <w:rFonts w:ascii="Angsana New" w:hAnsi="Angsana New"/>
                <w:sz w:val="28"/>
                <w:szCs w:val="28"/>
              </w:rPr>
              <w:t xml:space="preserve"> 4,691 </w:t>
            </w:r>
          </w:p>
        </w:tc>
        <w:tc>
          <w:tcPr>
            <w:tcW w:w="173" w:type="dxa"/>
          </w:tcPr>
          <w:p w14:paraId="4C982652" w14:textId="77777777" w:rsidR="007C4FE6" w:rsidRPr="00FC5178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402E39F" w14:textId="77777777" w:rsidR="007C4FE6" w:rsidRPr="00FC5178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5178"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  <w:tc>
          <w:tcPr>
            <w:tcW w:w="173" w:type="dxa"/>
            <w:vAlign w:val="center"/>
          </w:tcPr>
          <w:p w14:paraId="7DE2F757" w14:textId="77777777" w:rsidR="007C4FE6" w:rsidRPr="00FC5178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737C7BC" w14:textId="77777777" w:rsidR="007C4FE6" w:rsidRPr="00FC5178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178">
              <w:rPr>
                <w:rFonts w:ascii="Angsana New" w:hAnsi="Angsana New"/>
                <w:sz w:val="28"/>
                <w:szCs w:val="28"/>
              </w:rPr>
              <w:t xml:space="preserve"> 4,585 </w:t>
            </w:r>
          </w:p>
        </w:tc>
        <w:tc>
          <w:tcPr>
            <w:tcW w:w="169" w:type="dxa"/>
            <w:vAlign w:val="center"/>
          </w:tcPr>
          <w:p w14:paraId="01F625FB" w14:textId="77777777" w:rsidR="007C4FE6" w:rsidRPr="00AA03F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BC7E1" w14:textId="77777777" w:rsidR="007C4FE6" w:rsidRPr="00AA03FE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EE0000"/>
                <w:sz w:val="28"/>
                <w:szCs w:val="28"/>
              </w:rPr>
            </w:pPr>
            <w:r w:rsidRPr="00B824A2"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</w:tr>
      <w:tr w:rsidR="007C4FE6" w:rsidRPr="009B481E" w14:paraId="1B45ADE0" w14:textId="77777777" w:rsidTr="00171EA5">
        <w:tc>
          <w:tcPr>
            <w:tcW w:w="4050" w:type="dxa"/>
            <w:vAlign w:val="center"/>
          </w:tcPr>
          <w:p w14:paraId="6784CB7E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C7F8506" w14:textId="3E8496E7" w:rsidR="007C4FE6" w:rsidRPr="000E3E6A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3E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84D56">
              <w:rPr>
                <w:rFonts w:ascii="Angsana New" w:hAnsi="Angsana New"/>
                <w:b/>
                <w:bCs/>
                <w:sz w:val="28"/>
                <w:szCs w:val="28"/>
              </w:rPr>
              <w:t>5,</w:t>
            </w:r>
            <w:r w:rsidR="00184D56" w:rsidRPr="00184D56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Pr="00184D5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E3E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</w:tcPr>
          <w:p w14:paraId="731F38BA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D03A06" w14:textId="77777777" w:rsidR="007C4FE6" w:rsidRPr="009B481E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6,896</w:t>
            </w: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vAlign w:val="center"/>
          </w:tcPr>
          <w:p w14:paraId="424EB4CC" w14:textId="77777777" w:rsidR="007C4FE6" w:rsidRPr="009B481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07ACDEC" w14:textId="77777777" w:rsidR="007C4FE6" w:rsidRPr="000E3E6A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3E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3E6A">
              <w:rPr>
                <w:rFonts w:ascii="Angsana New" w:hAnsi="Angsana New"/>
                <w:b/>
                <w:bCs/>
                <w:sz w:val="28"/>
                <w:szCs w:val="28"/>
              </w:rPr>
              <w:t>41,9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Pr="000E3E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9" w:type="dxa"/>
            <w:vAlign w:val="center"/>
          </w:tcPr>
          <w:p w14:paraId="623AD270" w14:textId="77777777" w:rsidR="007C4FE6" w:rsidRPr="009B481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5A80E9F" w14:textId="77777777" w:rsidR="007C4FE6" w:rsidRPr="009B481E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106,395</w:t>
            </w: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3BBDA431" w14:textId="0D4852C9" w:rsidR="00CA5622" w:rsidRDefault="00CA5622" w:rsidP="00FF5FC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cs/>
        </w:rPr>
      </w:pPr>
    </w:p>
    <w:p w14:paraId="2A9C9980" w14:textId="77777777" w:rsidR="00CA5622" w:rsidRDefault="00CA5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cs/>
        </w:rPr>
      </w:pPr>
      <w:r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tbl>
      <w:tblPr>
        <w:tblW w:w="89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89"/>
        <w:gridCol w:w="1109"/>
        <w:gridCol w:w="91"/>
        <w:gridCol w:w="1096"/>
        <w:gridCol w:w="93"/>
        <w:gridCol w:w="1155"/>
        <w:gridCol w:w="130"/>
        <w:gridCol w:w="1137"/>
        <w:gridCol w:w="126"/>
        <w:gridCol w:w="1163"/>
      </w:tblGrid>
      <w:tr w:rsidR="00546963" w:rsidRPr="00546963" w14:paraId="7BBFB378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597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60A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85D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49DE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9A93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หน่วย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46963" w:rsidRPr="00546963" w14:paraId="774A768C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FA0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CD1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B59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D5A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71DD7A" w14:textId="61EEF552" w:rsidR="00546963" w:rsidRPr="00EB4282" w:rsidRDefault="00E94010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546963" w:rsidRPr="00546963" w14:paraId="1264A143" w14:textId="77777777" w:rsidTr="00546963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2C1E8" w14:textId="27A69E82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เงินให้กู้ยืมระยะ</w:t>
            </w:r>
            <w:r w:rsidR="0013191D">
              <w:rPr>
                <w:rFonts w:ascii="Angsana New" w:eastAsia="Malgun Gothic" w:hAnsi="Angsana New" w:hint="cs"/>
                <w:sz w:val="28"/>
                <w:szCs w:val="28"/>
                <w:cs/>
              </w:rPr>
              <w:t>สั้น</w:t>
            </w:r>
            <w:r w:rsidR="0087438A"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จาก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D49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9BA0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ร้อยละต่อปี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DDE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80A0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1</w:t>
            </w:r>
            <w:r w:rsidRPr="00EB4282">
              <w:rPr>
                <w:rFonts w:ascii="Angsana New" w:eastAsia="Malgun Gothic" w:hAnsi="Angsana New" w:hint="cs"/>
                <w:spacing w:val="-6"/>
                <w:sz w:val="28"/>
                <w:szCs w:val="28"/>
                <w:cs/>
              </w:rPr>
              <w:t xml:space="preserve"> มกราคม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655FCAC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B208F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CF220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1B049" w14:textId="3A1400B9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30 </w:t>
            </w:r>
            <w:r w:rsidR="001A146E"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กันยายน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546963" w:rsidRPr="00546963" w14:paraId="01EA9C69" w14:textId="77777777" w:rsidTr="00546963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B386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39BD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B3CB78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A332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E7E8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0B8877C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291B7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E204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76056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9584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3FAD5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</w:tr>
      <w:tr w:rsidR="00546963" w:rsidRPr="00546963" w14:paraId="7FCE7B49" w14:textId="77777777" w:rsidTr="008F5400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07F1088" w14:textId="1E54382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5AA0793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7EE6" w14:textId="66060FC4" w:rsidR="00546963" w:rsidRPr="00546963" w:rsidRDefault="0042248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 xml:space="preserve">7.00 </w:t>
            </w:r>
            <w:r w:rsidR="00686328">
              <w:rPr>
                <w:rFonts w:ascii="Angsana New" w:eastAsia="Malgun Gothic" w:hAnsi="Angsana New"/>
                <w:sz w:val="28"/>
                <w:szCs w:val="28"/>
              </w:rPr>
              <w:t>-</w:t>
            </w:r>
            <w:r>
              <w:rPr>
                <w:rFonts w:ascii="Angsana New" w:eastAsia="Malgun Gothic" w:hAnsi="Angsana New"/>
                <w:sz w:val="28"/>
                <w:szCs w:val="28"/>
              </w:rPr>
              <w:t xml:space="preserve"> 8.90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17FF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B4E54" w14:textId="71586BA3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 w:rsidRPr="00AC1E4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AC1E4B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B4E" w14:textId="77777777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C1A31" w14:textId="46C3876C" w:rsidR="00546963" w:rsidRPr="00546963" w:rsidRDefault="00D527F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7</w:t>
            </w:r>
            <w:r w:rsidR="00422483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>
              <w:rPr>
                <w:rFonts w:ascii="Angsana New" w:eastAsia="Malgun Gothic" w:hAnsi="Angsana New"/>
                <w:sz w:val="28"/>
                <w:szCs w:val="28"/>
              </w:rPr>
              <w:t>76</w:t>
            </w:r>
            <w:r w:rsidR="00422483">
              <w:rPr>
                <w:rFonts w:ascii="Angsana New" w:eastAsia="Malgun Gothic" w:hAnsi="Angsana New"/>
                <w:sz w:val="28"/>
                <w:szCs w:val="28"/>
              </w:rPr>
              <w:t>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C61B" w14:textId="77777777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DE0D5" w14:textId="63992DD6" w:rsidR="00546963" w:rsidRPr="00546963" w:rsidRDefault="0042248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="00D527F3">
              <w:rPr>
                <w:rFonts w:ascii="Angsana New" w:eastAsia="Malgun Gothic" w:hAnsi="Angsana New"/>
                <w:sz w:val="28"/>
                <w:szCs w:val="28"/>
              </w:rPr>
              <w:t>8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="00D527F3">
              <w:rPr>
                <w:rFonts w:ascii="Angsana New" w:eastAsia="Malgun Gothic" w:hAnsi="Angsana New"/>
                <w:sz w:val="28"/>
                <w:szCs w:val="28"/>
              </w:rPr>
              <w:t>44</w:t>
            </w:r>
            <w:r>
              <w:rPr>
                <w:rFonts w:ascii="Angsana New" w:eastAsia="Malgun Gothic" w:hAnsi="Angsana New"/>
                <w:sz w:val="28"/>
                <w:szCs w:val="28"/>
              </w:rPr>
              <w:t>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424B" w14:textId="77777777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F4E9" w14:textId="6C07B26A" w:rsidR="00546963" w:rsidRPr="00546963" w:rsidRDefault="0042248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51,320</w:t>
            </w:r>
          </w:p>
        </w:tc>
      </w:tr>
      <w:tr w:rsidR="007E4771" w:rsidRPr="00546963" w14:paraId="77EB8927" w14:textId="77777777" w:rsidTr="008F5400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F5CAE42" w14:textId="0EDD63F4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195F4D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A8CA" w14:textId="5CA3B180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137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5A985" w14:textId="3415FC52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AC1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3A7F" w14:textId="77777777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1D230" w14:textId="1F9B1E9C" w:rsidR="00546963" w:rsidRPr="004D666B" w:rsidRDefault="00D527F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7</w:t>
            </w:r>
            <w:r w:rsidR="00422483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76</w:t>
            </w:r>
            <w:r w:rsidR="00422483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29D2" w14:textId="77777777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6217B" w14:textId="56043B73" w:rsidR="00546963" w:rsidRPr="00D527F3" w:rsidRDefault="00D527F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D527F3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(8,442)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1B09" w14:textId="77777777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D20AE" w14:textId="276E964F" w:rsidR="00546963" w:rsidRPr="004D666B" w:rsidRDefault="0042248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51,320</w:t>
            </w:r>
          </w:p>
        </w:tc>
      </w:tr>
      <w:tr w:rsidR="00546963" w:rsidRPr="00546963" w14:paraId="5AE8E0C5" w14:textId="77777777" w:rsidTr="007E4771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841F" w14:textId="482971DD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E62E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9A0D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C60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B1DF0D" w14:textId="5E50430F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D90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7FC8B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F32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7742F6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B3C1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0CCB87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B426C6" w:rsidRPr="00546963" w14:paraId="2DF93EFB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7AC2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2FEF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3E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DC77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99441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หน่วย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6C6" w:rsidRPr="00546963" w14:paraId="03F4DBC1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F3F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D08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97D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F42F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B7F06" w14:textId="67834011" w:rsidR="00B426C6" w:rsidRPr="00EB4282" w:rsidRDefault="000A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426C6" w:rsidRPr="00546963" w14:paraId="563F76B7" w14:textId="77777777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F3508" w14:textId="5339BE2B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เงินให้กู้ยืมระยะ</w:t>
            </w:r>
            <w:r w:rsidR="0013191D">
              <w:rPr>
                <w:rFonts w:ascii="Angsana New" w:eastAsia="Malgun Gothic" w:hAnsi="Angsana New" w:hint="cs"/>
                <w:sz w:val="28"/>
                <w:szCs w:val="28"/>
                <w:cs/>
              </w:rPr>
              <w:t>สั้น</w:t>
            </w:r>
            <w:r w:rsidR="00F82194"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จาก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5D67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62F07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ร้อยละต่อปี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70E1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3529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1</w:t>
            </w:r>
            <w:r w:rsidRPr="00EB4282">
              <w:rPr>
                <w:rFonts w:ascii="Angsana New" w:eastAsia="Malgun Gothic" w:hAnsi="Angsana New" w:hint="cs"/>
                <w:spacing w:val="-6"/>
                <w:sz w:val="28"/>
                <w:szCs w:val="28"/>
                <w:cs/>
              </w:rPr>
              <w:t xml:space="preserve"> มกราคม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033DEA4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1227B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9303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8BB1F" w14:textId="5D9E602F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30 </w:t>
            </w:r>
            <w:r w:rsidR="001A146E"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กันยายน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B426C6" w:rsidRPr="00546963" w14:paraId="66E21161" w14:textId="77777777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A3E3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C2B8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24B96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675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C095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74E3A8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8E9B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2D88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D16232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DCF4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19266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</w:tr>
      <w:tr w:rsidR="007052F8" w:rsidRPr="00546963" w14:paraId="5969E524" w14:textId="77777777" w:rsidTr="008F5400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9C1B4A5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3BE1D3" w14:textId="77777777" w:rsidR="007052F8" w:rsidRPr="00EB4282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4B38" w14:textId="68767083" w:rsidR="007052F8" w:rsidRPr="00546963" w:rsidRDefault="000D49E6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7.00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8EF1" w14:textId="77777777" w:rsidR="007052F8" w:rsidRPr="00EB4282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D8719" w14:textId="1E8A22A2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EA75E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EA75E9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91DE" w14:textId="77777777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CA593" w14:textId="0CBFD587" w:rsidR="007052F8" w:rsidRPr="00546963" w:rsidRDefault="007552C0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 w:rsidRPr="007552C0">
              <w:rPr>
                <w:rFonts w:ascii="Angsana New" w:eastAsia="Malgun Gothic" w:hAnsi="Angsana New"/>
                <w:sz w:val="28"/>
                <w:szCs w:val="28"/>
              </w:rPr>
              <w:t>5,960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86" w14:textId="77777777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14E57" w14:textId="0FC0277F" w:rsidR="007052F8" w:rsidRPr="00546963" w:rsidRDefault="007552C0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 w:rsidRPr="007552C0">
              <w:rPr>
                <w:rFonts w:ascii="Angsana New" w:eastAsia="Malgun Gothic" w:hAnsi="Angsana New"/>
                <w:sz w:val="28"/>
                <w:szCs w:val="28"/>
              </w:rPr>
              <w:t>(1,942)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5670" w14:textId="77777777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C0A0A" w14:textId="203D9828" w:rsidR="007052F8" w:rsidRPr="00546963" w:rsidRDefault="00215C4C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48,820</w:t>
            </w:r>
          </w:p>
        </w:tc>
      </w:tr>
      <w:tr w:rsidR="007052F8" w:rsidRPr="00546963" w14:paraId="70A4BA28" w14:textId="77777777" w:rsidTr="008F5400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4E88892B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031075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5089" w14:textId="77777777" w:rsidR="007052F8" w:rsidRPr="00EB4282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9787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ABDFB" w14:textId="59798A73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Pr="00EA75E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EA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18E7" w14:textId="77777777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34424" w14:textId="46FD65E9" w:rsidR="007052F8" w:rsidRPr="004A65A9" w:rsidRDefault="007552C0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7552C0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5,960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D3F9" w14:textId="77777777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5C874" w14:textId="5FE2FCBE" w:rsidR="007052F8" w:rsidRPr="004A65A9" w:rsidRDefault="007552C0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7552C0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(1,942)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F18B" w14:textId="77777777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A2E73" w14:textId="3CAD93E2" w:rsidR="007052F8" w:rsidRPr="004A65A9" w:rsidRDefault="00215C4C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48,820</w:t>
            </w:r>
          </w:p>
        </w:tc>
      </w:tr>
      <w:tr w:rsidR="00B426C6" w:rsidRPr="00546963" w14:paraId="5323FE7D" w14:textId="77777777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7C33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B17B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8664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6179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58532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543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7FD2D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FB6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61116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9F36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CC6D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</w:tbl>
    <w:p w14:paraId="4E057AF7" w14:textId="43E200F3" w:rsidR="0046321A" w:rsidRDefault="0046321A" w:rsidP="0046321A">
      <w:pPr>
        <w:pStyle w:val="ListParagraph"/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504B5426" w14:textId="77777777" w:rsidR="0046321A" w:rsidRDefault="00463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  <w:r>
        <w:rPr>
          <w:rFonts w:asciiTheme="majorBidi" w:eastAsia="Malgun Gothic" w:hAnsiTheme="majorBidi" w:cstheme="majorBidi"/>
          <w:b/>
          <w:bCs/>
          <w:sz w:val="28"/>
        </w:rPr>
        <w:br w:type="page"/>
      </w:r>
    </w:p>
    <w:p w14:paraId="7A34D147" w14:textId="6F37E2D2" w:rsidR="00B23029" w:rsidRPr="00E845B2" w:rsidRDefault="00B23029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ลูกหนี้การค้า</w:t>
      </w:r>
      <w:r w:rsidR="00FA0E43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และลูกหนี้</w:t>
      </w:r>
      <w:r w:rsidR="005A140A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หมุนเวียน</w:t>
      </w:r>
      <w:r w:rsidR="00FA0E43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อื่น</w:t>
      </w:r>
    </w:p>
    <w:p w14:paraId="0352F746" w14:textId="037C6ABF" w:rsidR="00CA6CBE" w:rsidRPr="002A4C80" w:rsidRDefault="00CA6CBE" w:rsidP="00683F32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ลูกหนี้การค้าและลูกหนี้หมุนเวียนอื่น ณ วันที่ </w:t>
      </w:r>
      <w:r w:rsidR="00095454">
        <w:rPr>
          <w:rFonts w:asciiTheme="majorBidi" w:hAnsiTheme="majorBidi" w:cs="Angsana New"/>
          <w:spacing w:val="-6"/>
          <w:sz w:val="28"/>
        </w:rPr>
        <w:t>30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</w:t>
      </w:r>
      <w:r w:rsidR="001A146E" w:rsidRPr="00EB4282">
        <w:rPr>
          <w:rFonts w:asciiTheme="majorBidi" w:hAnsiTheme="majorBidi" w:cs="Angsana New" w:hint="cs"/>
          <w:spacing w:val="-6"/>
          <w:sz w:val="28"/>
          <w:cs/>
          <w:lang w:val="en-US"/>
        </w:rPr>
        <w:t>กันยายน</w:t>
      </w:r>
      <w:r w:rsidRPr="00885617">
        <w:rPr>
          <w:rFonts w:asciiTheme="majorBidi" w:hAnsiTheme="majorBidi" w:cs="Angsana New"/>
          <w:spacing w:val="-6"/>
          <w:sz w:val="28"/>
          <w:lang w:val="en-US"/>
        </w:rPr>
        <w:t xml:space="preserve"> </w:t>
      </w:r>
      <w:r w:rsidR="005C05F4">
        <w:rPr>
          <w:rFonts w:asciiTheme="majorBidi" w:hAnsiTheme="majorBidi" w:cs="Angsana New"/>
          <w:spacing w:val="-6"/>
          <w:sz w:val="28"/>
        </w:rPr>
        <w:t>2568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และวันที่ </w:t>
      </w:r>
      <w:r w:rsidR="00095454">
        <w:rPr>
          <w:rFonts w:asciiTheme="majorBidi" w:hAnsiTheme="majorBidi" w:cs="Angsana New"/>
          <w:spacing w:val="-6"/>
          <w:sz w:val="28"/>
        </w:rPr>
        <w:t>31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ธันวาคม </w:t>
      </w:r>
      <w:r w:rsidR="005C05F4">
        <w:rPr>
          <w:rFonts w:asciiTheme="majorBidi" w:hAnsiTheme="majorBidi" w:cs="Angsana New"/>
          <w:spacing w:val="-6"/>
          <w:sz w:val="28"/>
        </w:rPr>
        <w:t>2567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531"/>
        <w:gridCol w:w="1080"/>
        <w:gridCol w:w="90"/>
        <w:gridCol w:w="1034"/>
        <w:gridCol w:w="80"/>
        <w:gridCol w:w="1136"/>
        <w:gridCol w:w="90"/>
        <w:gridCol w:w="1080"/>
      </w:tblGrid>
      <w:tr w:rsidR="00342BA3" w:rsidRPr="00D72255" w14:paraId="0DD6923A" w14:textId="77777777" w:rsidTr="00C65990">
        <w:trPr>
          <w:trHeight w:val="371"/>
          <w:tblHeader/>
        </w:trPr>
        <w:tc>
          <w:tcPr>
            <w:tcW w:w="971" w:type="dxa"/>
          </w:tcPr>
          <w:p w14:paraId="49A77E38" w14:textId="77777777" w:rsidR="00342BA3" w:rsidRPr="00D72255" w:rsidRDefault="00342B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9" w:type="dxa"/>
            <w:gridSpan w:val="9"/>
          </w:tcPr>
          <w:p w14:paraId="581A8E6B" w14:textId="5A960E17" w:rsidR="00342BA3" w:rsidRPr="00EB4282" w:rsidRDefault="00342B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42BA3" w:rsidRPr="00D72255" w14:paraId="263D5959" w14:textId="77777777" w:rsidTr="00C65990">
        <w:trPr>
          <w:trHeight w:val="386"/>
          <w:tblHeader/>
        </w:trPr>
        <w:tc>
          <w:tcPr>
            <w:tcW w:w="3969" w:type="dxa"/>
            <w:gridSpan w:val="2"/>
          </w:tcPr>
          <w:p w14:paraId="7BB473B6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58B83B85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4" w:type="dxa"/>
            <w:gridSpan w:val="3"/>
            <w:tcBorders>
              <w:bottom w:val="single" w:sz="4" w:space="0" w:color="auto"/>
            </w:tcBorders>
            <w:vAlign w:val="bottom"/>
          </w:tcPr>
          <w:p w14:paraId="54C8199B" w14:textId="49EF3B0A" w:rsidR="00342BA3" w:rsidRPr="00D72255" w:rsidRDefault="00E9401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0" w:type="dxa"/>
          </w:tcPr>
          <w:p w14:paraId="1B8B3F54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  <w:vAlign w:val="bottom"/>
          </w:tcPr>
          <w:p w14:paraId="48094232" w14:textId="7C952BC8" w:rsidR="00342BA3" w:rsidRPr="00D72255" w:rsidRDefault="00C65990" w:rsidP="00C65990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42BA3" w:rsidRPr="00D72255" w14:paraId="3E6709F8" w14:textId="77777777" w:rsidTr="00C65990">
        <w:trPr>
          <w:trHeight w:val="386"/>
          <w:tblHeader/>
        </w:trPr>
        <w:tc>
          <w:tcPr>
            <w:tcW w:w="3969" w:type="dxa"/>
            <w:gridSpan w:val="2"/>
          </w:tcPr>
          <w:p w14:paraId="1A99755D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44436E42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C3835F3" w14:textId="1281FD08" w:rsidR="00342BA3" w:rsidRPr="00EB4282" w:rsidRDefault="00751BC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B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46E" w:rsidRPr="00EB42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637A517D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center"/>
          </w:tcPr>
          <w:p w14:paraId="66951AAC" w14:textId="77777777" w:rsidR="00342BA3" w:rsidRPr="00EB4282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" w:type="dxa"/>
            <w:vAlign w:val="center"/>
          </w:tcPr>
          <w:p w14:paraId="012D38C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14:paraId="3EE7697B" w14:textId="57C160E9" w:rsidR="00342BA3" w:rsidRPr="00D72255" w:rsidRDefault="00751BC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B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46E" w:rsidRPr="00EB42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EC668F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CB532B5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42BA3" w:rsidRPr="00D72255" w14:paraId="7BC83531" w14:textId="77777777" w:rsidTr="00C65990">
        <w:trPr>
          <w:trHeight w:val="371"/>
          <w:tblHeader/>
        </w:trPr>
        <w:tc>
          <w:tcPr>
            <w:tcW w:w="3969" w:type="dxa"/>
            <w:gridSpan w:val="2"/>
          </w:tcPr>
          <w:p w14:paraId="11F63C20" w14:textId="77777777" w:rsidR="00342BA3" w:rsidRPr="00D72255" w:rsidRDefault="00342BA3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7CDBCEC5" w14:textId="0BEB861D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E6D409D" w14:textId="7948E73C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30548839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35FACD99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center"/>
          </w:tcPr>
          <w:p w14:paraId="71AE26B8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41104D4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2970FD40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B04807" w14:textId="77777777" w:rsidR="00342BA3" w:rsidRPr="00EB4282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42BA3" w:rsidRPr="00D72255" w14:paraId="6892F68E" w14:textId="77777777" w:rsidTr="00C65990">
        <w:trPr>
          <w:trHeight w:val="371"/>
        </w:trPr>
        <w:tc>
          <w:tcPr>
            <w:tcW w:w="3969" w:type="dxa"/>
            <w:gridSpan w:val="2"/>
          </w:tcPr>
          <w:p w14:paraId="13EE1F7E" w14:textId="0184C2E7" w:rsidR="00342BA3" w:rsidRPr="00D72255" w:rsidRDefault="00FF3E3E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342BA3"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531" w:type="dxa"/>
          </w:tcPr>
          <w:p w14:paraId="79128D42" w14:textId="77777777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3AE91C" w14:textId="3DD168B8" w:rsidR="00342BA3" w:rsidRPr="008136D3" w:rsidRDefault="00411334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334">
              <w:rPr>
                <w:rFonts w:ascii="Angsana New" w:hAnsi="Angsana New"/>
                <w:sz w:val="28"/>
                <w:szCs w:val="28"/>
              </w:rPr>
              <w:t>545,47</w:t>
            </w:r>
            <w:r w:rsidR="00DD01A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3C0DA3D3" w14:textId="77777777" w:rsidR="00342BA3" w:rsidRPr="008136D3" w:rsidRDefault="00342BA3" w:rsidP="00133C2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7252A885" w14:textId="3C6330A0" w:rsidR="00342BA3" w:rsidRPr="008136D3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1,472,150</w:t>
            </w:r>
          </w:p>
        </w:tc>
        <w:tc>
          <w:tcPr>
            <w:tcW w:w="80" w:type="dxa"/>
          </w:tcPr>
          <w:p w14:paraId="6817F278" w14:textId="77777777" w:rsidR="00342BA3" w:rsidRPr="008136D3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79BDE50B" w14:textId="0BC1A8C5" w:rsidR="00342BA3" w:rsidRPr="008136D3" w:rsidRDefault="006A07D8" w:rsidP="006F654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7D8">
              <w:rPr>
                <w:rFonts w:ascii="Angsana New" w:hAnsi="Angsana New"/>
                <w:sz w:val="28"/>
                <w:szCs w:val="28"/>
              </w:rPr>
              <w:t>545,47</w:t>
            </w:r>
            <w:r w:rsidR="00C370E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bottom"/>
          </w:tcPr>
          <w:p w14:paraId="0508D614" w14:textId="77777777" w:rsidR="00342BA3" w:rsidRPr="00D72255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097324" w14:textId="2D0C4A34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1,472,150</w:t>
            </w:r>
          </w:p>
        </w:tc>
      </w:tr>
      <w:tr w:rsidR="00511CD0" w:rsidRPr="00D72255" w14:paraId="00F31101" w14:textId="77777777" w:rsidTr="00C65990">
        <w:trPr>
          <w:trHeight w:val="371"/>
        </w:trPr>
        <w:tc>
          <w:tcPr>
            <w:tcW w:w="3969" w:type="dxa"/>
            <w:gridSpan w:val="2"/>
          </w:tcPr>
          <w:p w14:paraId="5D8AD512" w14:textId="472A8595" w:rsidR="00511CD0" w:rsidRPr="00EB4282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255F">
              <w:rPr>
                <w:rFonts w:ascii="Angsana New" w:hAnsi="Angsana New"/>
                <w:sz w:val="28"/>
                <w:szCs w:val="28"/>
              </w:rPr>
              <w:t>(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 w:rsidR="00A664B7">
              <w:rPr>
                <w:rFonts w:ascii="Angsana New" w:hAnsi="Angsana New"/>
                <w:sz w:val="28"/>
                <w:szCs w:val="28"/>
              </w:rPr>
              <w:t>4</w:t>
            </w:r>
            <w:r w:rsidRPr="002425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321CF0D3" w14:textId="77777777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FADF7" w14:textId="2419FDD3" w:rsidR="00511CD0" w:rsidRPr="008136D3" w:rsidRDefault="0041133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D19201" w14:textId="77777777" w:rsidR="00511CD0" w:rsidRPr="008136D3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4DB0FD3" w14:textId="4A89B90A" w:rsidR="00511CD0" w:rsidRPr="008136D3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52FAD4DD" w14:textId="77777777" w:rsidR="00511CD0" w:rsidRPr="008136D3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BC4F980" w14:textId="79AB7739" w:rsidR="00511CD0" w:rsidRPr="008136D3" w:rsidRDefault="0041133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334">
              <w:rPr>
                <w:rFonts w:ascii="Angsana New" w:hAnsi="Angsana New"/>
                <w:sz w:val="28"/>
                <w:szCs w:val="28"/>
              </w:rPr>
              <w:t>1,304</w:t>
            </w:r>
          </w:p>
        </w:tc>
        <w:tc>
          <w:tcPr>
            <w:tcW w:w="90" w:type="dxa"/>
            <w:vAlign w:val="bottom"/>
          </w:tcPr>
          <w:p w14:paraId="4EA48DD3" w14:textId="77777777" w:rsidR="00511CD0" w:rsidRPr="00D72255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1A7E7" w14:textId="4DA3EE36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563</w:t>
            </w:r>
          </w:p>
        </w:tc>
      </w:tr>
      <w:tr w:rsidR="007761C0" w:rsidRPr="00D72255" w14:paraId="7BCEAB21" w14:textId="77777777" w:rsidTr="00C65990">
        <w:trPr>
          <w:trHeight w:val="371"/>
        </w:trPr>
        <w:tc>
          <w:tcPr>
            <w:tcW w:w="3969" w:type="dxa"/>
            <w:gridSpan w:val="2"/>
          </w:tcPr>
          <w:p w14:paraId="4C4CDC27" w14:textId="24F66FB3" w:rsidR="007761C0" w:rsidRPr="00EB4282" w:rsidRDefault="007761C0" w:rsidP="007761C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531" w:type="dxa"/>
          </w:tcPr>
          <w:p w14:paraId="3BA69F0E" w14:textId="77777777" w:rsidR="007761C0" w:rsidRPr="00D72255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0C298" w14:textId="57C8A205" w:rsidR="007761C0" w:rsidRPr="008136D3" w:rsidRDefault="00C92CED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CED">
              <w:rPr>
                <w:rFonts w:ascii="Angsana New" w:hAnsi="Angsana New"/>
                <w:sz w:val="28"/>
                <w:szCs w:val="28"/>
              </w:rPr>
              <w:t>8,75</w:t>
            </w:r>
            <w:r w:rsidR="001F761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23A5E0EA" w14:textId="77777777" w:rsidR="007761C0" w:rsidRPr="008136D3" w:rsidRDefault="007761C0" w:rsidP="007761C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DB2447B" w14:textId="2139A8B6" w:rsidR="007761C0" w:rsidRPr="008136D3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80" w:type="dxa"/>
          </w:tcPr>
          <w:p w14:paraId="2AF9FA80" w14:textId="77777777" w:rsidR="007761C0" w:rsidRPr="008136D3" w:rsidRDefault="007761C0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30BD5D8" w14:textId="48AA6AF6" w:rsidR="007761C0" w:rsidRPr="008136D3" w:rsidRDefault="00411334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334">
              <w:rPr>
                <w:rFonts w:ascii="Angsana New" w:hAnsi="Angsana New"/>
                <w:sz w:val="28"/>
                <w:szCs w:val="28"/>
              </w:rPr>
              <w:t>8,75</w:t>
            </w:r>
            <w:r w:rsidR="001F761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bottom"/>
          </w:tcPr>
          <w:p w14:paraId="0817950A" w14:textId="77777777" w:rsidR="007761C0" w:rsidRPr="00D72255" w:rsidRDefault="007761C0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D64BF" w14:textId="6B5B62CE" w:rsidR="007761C0" w:rsidRPr="00D72255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  <w:tr w:rsidR="005A7B9E" w:rsidRPr="00D72255" w14:paraId="3F210555" w14:textId="77777777" w:rsidTr="00C65990">
        <w:trPr>
          <w:trHeight w:val="371"/>
        </w:trPr>
        <w:tc>
          <w:tcPr>
            <w:tcW w:w="3969" w:type="dxa"/>
            <w:gridSpan w:val="2"/>
          </w:tcPr>
          <w:p w14:paraId="2B4EE3EF" w14:textId="74172E89" w:rsidR="005A7B9E" w:rsidRPr="00EB4282" w:rsidRDefault="005F4EAA" w:rsidP="007761C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ภาษ</w:t>
            </w:r>
            <w:r w:rsidR="00A64C95" w:rsidRPr="00EB4282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เงินได้หัก ณ ที่จ่าย รอใช้สิทธิ</w:t>
            </w:r>
          </w:p>
        </w:tc>
        <w:tc>
          <w:tcPr>
            <w:tcW w:w="531" w:type="dxa"/>
          </w:tcPr>
          <w:p w14:paraId="0C8B06B1" w14:textId="77777777" w:rsidR="005A7B9E" w:rsidRPr="007A4BD5" w:rsidRDefault="005A7B9E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8C76FD" w14:textId="635FDCAE" w:rsidR="005A7B9E" w:rsidRPr="007A4BD5" w:rsidRDefault="006D75EE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1E">
              <w:rPr>
                <w:rFonts w:ascii="Angsana New" w:hAnsi="Angsana New"/>
                <w:sz w:val="28"/>
                <w:szCs w:val="28"/>
              </w:rPr>
              <w:t>56</w:t>
            </w:r>
            <w:r w:rsidRPr="007A4BD5">
              <w:rPr>
                <w:rFonts w:ascii="Angsana New" w:hAnsi="Angsana New"/>
                <w:sz w:val="28"/>
                <w:szCs w:val="28"/>
              </w:rPr>
              <w:t>,</w:t>
            </w:r>
            <w:r w:rsidRPr="00022F1E">
              <w:rPr>
                <w:rFonts w:ascii="Angsana New" w:hAnsi="Angsana New"/>
                <w:sz w:val="28"/>
                <w:szCs w:val="28"/>
              </w:rPr>
              <w:t>3</w:t>
            </w:r>
            <w:r w:rsidR="00DD01AD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0" w:type="dxa"/>
          </w:tcPr>
          <w:p w14:paraId="43BD94B6" w14:textId="77777777" w:rsidR="005A7B9E" w:rsidRPr="007A4BD5" w:rsidRDefault="005A7B9E" w:rsidP="007761C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5AFEEAEC" w14:textId="54317E51" w:rsidR="005A7B9E" w:rsidRPr="007A4BD5" w:rsidRDefault="00C92CED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4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008753A7" w14:textId="77777777" w:rsidR="005A7B9E" w:rsidRPr="007A4BD5" w:rsidRDefault="005A7B9E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2A0E111" w14:textId="2434A4D3" w:rsidR="005A7B9E" w:rsidRPr="007A4BD5" w:rsidRDefault="006D75EE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1E">
              <w:rPr>
                <w:rFonts w:ascii="Angsana New" w:hAnsi="Angsana New"/>
                <w:sz w:val="28"/>
                <w:szCs w:val="28"/>
              </w:rPr>
              <w:t>56</w:t>
            </w:r>
            <w:r w:rsidRPr="007A4BD5">
              <w:rPr>
                <w:rFonts w:ascii="Angsana New" w:hAnsi="Angsana New"/>
                <w:sz w:val="28"/>
                <w:szCs w:val="28"/>
              </w:rPr>
              <w:t>,</w:t>
            </w:r>
            <w:r w:rsidRPr="00022F1E">
              <w:rPr>
                <w:rFonts w:ascii="Angsana New" w:hAnsi="Angsana New"/>
                <w:sz w:val="28"/>
                <w:szCs w:val="28"/>
              </w:rPr>
              <w:t>3</w:t>
            </w:r>
            <w:r w:rsidR="00C370E4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0" w:type="dxa"/>
            <w:vAlign w:val="bottom"/>
          </w:tcPr>
          <w:p w14:paraId="50E73A3E" w14:textId="77777777" w:rsidR="005A7B9E" w:rsidRPr="007A4BD5" w:rsidRDefault="005A7B9E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B2457F" w14:textId="3F770617" w:rsidR="005A7B9E" w:rsidRPr="007A4BD5" w:rsidRDefault="00C92CED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4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47C" w:rsidRPr="00D72255" w14:paraId="0EB8BC32" w14:textId="77777777" w:rsidTr="00C65990">
        <w:trPr>
          <w:trHeight w:val="371"/>
        </w:trPr>
        <w:tc>
          <w:tcPr>
            <w:tcW w:w="3969" w:type="dxa"/>
            <w:gridSpan w:val="2"/>
          </w:tcPr>
          <w:p w14:paraId="23F6B9F1" w14:textId="2BEA6808" w:rsidR="0045347C" w:rsidRPr="00EB4282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31" w:type="dxa"/>
          </w:tcPr>
          <w:p w14:paraId="4B4809B3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8E5E1" w14:textId="78F2809A" w:rsidR="0045347C" w:rsidRPr="008136D3" w:rsidRDefault="00C92CED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CED">
              <w:rPr>
                <w:rFonts w:ascii="Angsana New" w:hAnsi="Angsana New"/>
                <w:sz w:val="28"/>
                <w:szCs w:val="28"/>
              </w:rPr>
              <w:t>14,</w:t>
            </w:r>
            <w:r w:rsidR="00B421C9">
              <w:rPr>
                <w:rFonts w:ascii="Angsana New" w:hAnsi="Angsana New"/>
                <w:sz w:val="28"/>
                <w:szCs w:val="28"/>
              </w:rPr>
              <w:t>48</w:t>
            </w:r>
            <w:r w:rsidRPr="00C92CE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5B87B803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0AB2BAD" w14:textId="2450128C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7,519</w:t>
            </w:r>
          </w:p>
        </w:tc>
        <w:tc>
          <w:tcPr>
            <w:tcW w:w="80" w:type="dxa"/>
          </w:tcPr>
          <w:p w14:paraId="41B7447E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ECB7BE7" w14:textId="112EEE82" w:rsidR="0045347C" w:rsidRPr="008136D3" w:rsidRDefault="005A7B9E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7B9E">
              <w:rPr>
                <w:rFonts w:ascii="Angsana New" w:hAnsi="Angsana New"/>
                <w:sz w:val="28"/>
                <w:szCs w:val="28"/>
              </w:rPr>
              <w:t>14,</w:t>
            </w:r>
            <w:r w:rsidR="00737B66">
              <w:rPr>
                <w:rFonts w:ascii="Angsana New" w:hAnsi="Angsana New"/>
                <w:sz w:val="28"/>
                <w:szCs w:val="28"/>
              </w:rPr>
              <w:t>30</w:t>
            </w:r>
            <w:r w:rsidRPr="005A7B9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bottom"/>
          </w:tcPr>
          <w:p w14:paraId="4F5D21F6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ECBA6D" w14:textId="07152D1B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 w:hint="cs"/>
                <w:sz w:val="28"/>
                <w:szCs w:val="28"/>
              </w:rPr>
              <w:t>7,144</w:t>
            </w:r>
          </w:p>
        </w:tc>
      </w:tr>
      <w:tr w:rsidR="0045347C" w:rsidRPr="00D72255" w14:paraId="730D057F" w14:textId="77777777" w:rsidTr="00C65990">
        <w:trPr>
          <w:trHeight w:val="371"/>
        </w:trPr>
        <w:tc>
          <w:tcPr>
            <w:tcW w:w="3969" w:type="dxa"/>
            <w:gridSpan w:val="2"/>
          </w:tcPr>
          <w:p w14:paraId="44FB4D8B" w14:textId="52700780" w:rsidR="0045347C" w:rsidRPr="00EB4282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531" w:type="dxa"/>
          </w:tcPr>
          <w:p w14:paraId="77DAB3FF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82A0F" w14:textId="67449420" w:rsidR="0045347C" w:rsidRPr="008136D3" w:rsidRDefault="00C92CED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CED">
              <w:rPr>
                <w:rFonts w:ascii="Angsana New" w:hAnsi="Angsana New"/>
                <w:sz w:val="28"/>
                <w:szCs w:val="28"/>
              </w:rPr>
              <w:t>337,103</w:t>
            </w:r>
          </w:p>
        </w:tc>
        <w:tc>
          <w:tcPr>
            <w:tcW w:w="90" w:type="dxa"/>
          </w:tcPr>
          <w:p w14:paraId="31B254FF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173826C" w14:textId="5F9FDBAE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85,828</w:t>
            </w:r>
          </w:p>
        </w:tc>
        <w:tc>
          <w:tcPr>
            <w:tcW w:w="80" w:type="dxa"/>
          </w:tcPr>
          <w:p w14:paraId="675F1D28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6EE8303" w14:textId="383EE2DE" w:rsidR="0045347C" w:rsidRPr="008136D3" w:rsidRDefault="005A7B9E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7B9E">
              <w:rPr>
                <w:rFonts w:ascii="Angsana New" w:hAnsi="Angsana New"/>
                <w:sz w:val="28"/>
                <w:szCs w:val="28"/>
              </w:rPr>
              <w:t>337,103</w:t>
            </w:r>
          </w:p>
        </w:tc>
        <w:tc>
          <w:tcPr>
            <w:tcW w:w="90" w:type="dxa"/>
            <w:vAlign w:val="bottom"/>
          </w:tcPr>
          <w:p w14:paraId="4724F11E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2DC5E" w14:textId="40810EA4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 w:hint="cs"/>
                <w:sz w:val="28"/>
                <w:szCs w:val="28"/>
              </w:rPr>
              <w:t>85,828</w:t>
            </w:r>
          </w:p>
        </w:tc>
      </w:tr>
      <w:tr w:rsidR="0045347C" w:rsidRPr="00D72255" w14:paraId="2182D485" w14:textId="77777777" w:rsidTr="00C65990">
        <w:trPr>
          <w:trHeight w:val="371"/>
        </w:trPr>
        <w:tc>
          <w:tcPr>
            <w:tcW w:w="3969" w:type="dxa"/>
            <w:gridSpan w:val="2"/>
          </w:tcPr>
          <w:p w14:paraId="321B818C" w14:textId="77777777" w:rsidR="0045347C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- 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  <w:p w14:paraId="298CB852" w14:textId="2CB9BE9B" w:rsidR="0045347C" w:rsidRPr="00EB4282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B34BD">
              <w:rPr>
                <w:rFonts w:ascii="Angsana New" w:hAnsi="Angsana New"/>
                <w:sz w:val="28"/>
                <w:szCs w:val="28"/>
              </w:rPr>
              <w:t>(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 w:rsidR="00A664B7">
              <w:rPr>
                <w:rFonts w:ascii="Angsana New" w:hAnsi="Angsana New"/>
                <w:sz w:val="28"/>
                <w:szCs w:val="28"/>
              </w:rPr>
              <w:t>4</w:t>
            </w:r>
            <w:r w:rsidRPr="00DB34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1687FCD4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837C9" w14:textId="77777777" w:rsidR="0045347C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FB1F16" w14:textId="48D84040" w:rsidR="00C92CED" w:rsidRPr="008136D3" w:rsidRDefault="00787C99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E49989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FD59DD5" w14:textId="7777777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9E2F111" w14:textId="6114AA6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0246D9EB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5BC3A09" w14:textId="77777777" w:rsidR="0045347C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22BD72" w14:textId="210B2DBC" w:rsidR="005A7B9E" w:rsidRPr="008136D3" w:rsidRDefault="005A7B9E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6CABDA6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B41D8" w14:textId="77777777" w:rsidR="0045347C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ADA3DD3" w14:textId="03F9EFFC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1,037</w:t>
            </w:r>
          </w:p>
        </w:tc>
      </w:tr>
      <w:tr w:rsidR="00996CD3" w:rsidRPr="00D72255" w14:paraId="06E260B5" w14:textId="77777777" w:rsidTr="00C65990">
        <w:trPr>
          <w:trHeight w:val="371"/>
        </w:trPr>
        <w:tc>
          <w:tcPr>
            <w:tcW w:w="3969" w:type="dxa"/>
            <w:gridSpan w:val="2"/>
          </w:tcPr>
          <w:p w14:paraId="1ED01E84" w14:textId="26785B68" w:rsidR="00996CD3" w:rsidRPr="00EB4282" w:rsidRDefault="00996CD3" w:rsidP="00996CD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531" w:type="dxa"/>
          </w:tcPr>
          <w:p w14:paraId="312F8086" w14:textId="77777777" w:rsidR="00996CD3" w:rsidRPr="00D72255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6274F7" w14:textId="44D2F2E0" w:rsidR="00996CD3" w:rsidRPr="008136D3" w:rsidRDefault="00787C99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7C99">
              <w:rPr>
                <w:rFonts w:ascii="Angsana New" w:hAnsi="Angsana New"/>
                <w:sz w:val="28"/>
                <w:szCs w:val="28"/>
              </w:rPr>
              <w:t>6,889</w:t>
            </w:r>
          </w:p>
        </w:tc>
        <w:tc>
          <w:tcPr>
            <w:tcW w:w="90" w:type="dxa"/>
          </w:tcPr>
          <w:p w14:paraId="0A2DEADF" w14:textId="77777777" w:rsidR="00996CD3" w:rsidRPr="008136D3" w:rsidRDefault="00996CD3" w:rsidP="00996CD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9816E6" w14:textId="21371039" w:rsidR="00996CD3" w:rsidRPr="008136D3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8,071</w:t>
            </w:r>
          </w:p>
        </w:tc>
        <w:tc>
          <w:tcPr>
            <w:tcW w:w="80" w:type="dxa"/>
          </w:tcPr>
          <w:p w14:paraId="4BB33DA3" w14:textId="77777777" w:rsidR="00996CD3" w:rsidRPr="008136D3" w:rsidRDefault="00996CD3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6506604" w14:textId="51B2894E" w:rsidR="00996CD3" w:rsidRPr="008136D3" w:rsidRDefault="005A7B9E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7B9E">
              <w:rPr>
                <w:rFonts w:ascii="Angsana New" w:hAnsi="Angsana New"/>
                <w:sz w:val="28"/>
                <w:szCs w:val="28"/>
              </w:rPr>
              <w:t>6,889</w:t>
            </w:r>
          </w:p>
        </w:tc>
        <w:tc>
          <w:tcPr>
            <w:tcW w:w="90" w:type="dxa"/>
            <w:vAlign w:val="bottom"/>
          </w:tcPr>
          <w:p w14:paraId="45666C16" w14:textId="77777777" w:rsidR="00996CD3" w:rsidRPr="00D72255" w:rsidRDefault="00996CD3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D7085" w14:textId="43D73513" w:rsidR="00996CD3" w:rsidRPr="00D72255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8,072</w:t>
            </w:r>
          </w:p>
        </w:tc>
      </w:tr>
      <w:tr w:rsidR="00511CD0" w:rsidRPr="00D72255" w14:paraId="3114DE38" w14:textId="77777777" w:rsidTr="00C65990">
        <w:trPr>
          <w:trHeight w:val="371"/>
        </w:trPr>
        <w:tc>
          <w:tcPr>
            <w:tcW w:w="3969" w:type="dxa"/>
            <w:gridSpan w:val="2"/>
          </w:tcPr>
          <w:p w14:paraId="6186EF81" w14:textId="4FAC1989" w:rsidR="00511CD0" w:rsidRPr="00EB4282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31" w:type="dxa"/>
          </w:tcPr>
          <w:p w14:paraId="109F23DF" w14:textId="77777777" w:rsidR="00511CD0" w:rsidRPr="005070DB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FED17" w14:textId="61F5B746" w:rsidR="00511CD0" w:rsidRPr="005070DB" w:rsidRDefault="00787C99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0DB">
              <w:rPr>
                <w:rFonts w:ascii="Angsana New" w:hAnsi="Angsana New"/>
                <w:sz w:val="28"/>
                <w:szCs w:val="28"/>
              </w:rPr>
              <w:t>969,07</w:t>
            </w:r>
            <w:r w:rsidR="001F761C" w:rsidRPr="005070D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7DA76557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9E7C094" w14:textId="322BD054" w:rsidR="00511CD0" w:rsidRPr="005070DB" w:rsidRDefault="0056363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0DB">
              <w:rPr>
                <w:rFonts w:ascii="Angsana New" w:hAnsi="Angsana New"/>
                <w:sz w:val="28"/>
                <w:szCs w:val="28"/>
              </w:rPr>
              <w:t>1,573,919</w:t>
            </w:r>
          </w:p>
        </w:tc>
        <w:tc>
          <w:tcPr>
            <w:tcW w:w="80" w:type="dxa"/>
          </w:tcPr>
          <w:p w14:paraId="6AD3BEE9" w14:textId="77777777" w:rsidR="00511CD0" w:rsidRPr="005070DB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84FE5FB" w14:textId="153F8E71" w:rsidR="00511CD0" w:rsidRPr="005070DB" w:rsidRDefault="00787C99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0DB">
              <w:rPr>
                <w:rFonts w:ascii="Angsana New" w:hAnsi="Angsana New"/>
                <w:sz w:val="28"/>
                <w:szCs w:val="28"/>
              </w:rPr>
              <w:t>970,</w:t>
            </w:r>
            <w:r w:rsidR="001F761C" w:rsidRPr="005070D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90" w:type="dxa"/>
            <w:vAlign w:val="bottom"/>
          </w:tcPr>
          <w:p w14:paraId="0C36B969" w14:textId="77777777" w:rsidR="00511CD0" w:rsidRPr="00AA03FE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73A1D9" w14:textId="6E414079" w:rsidR="00511CD0" w:rsidRPr="00AA03FE" w:rsidRDefault="00B75B36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B36">
              <w:rPr>
                <w:rFonts w:ascii="Angsana New" w:hAnsi="Angsana New"/>
                <w:sz w:val="28"/>
                <w:szCs w:val="28"/>
              </w:rPr>
              <w:t>1,575,145</w:t>
            </w:r>
          </w:p>
        </w:tc>
      </w:tr>
      <w:tr w:rsidR="00511CD0" w:rsidRPr="00D72255" w14:paraId="44389AF7" w14:textId="77777777" w:rsidTr="00C65990">
        <w:trPr>
          <w:trHeight w:val="371"/>
        </w:trPr>
        <w:tc>
          <w:tcPr>
            <w:tcW w:w="3969" w:type="dxa"/>
            <w:gridSpan w:val="2"/>
            <w:vAlign w:val="center"/>
          </w:tcPr>
          <w:p w14:paraId="7CC508C6" w14:textId="77777777" w:rsidR="00511CD0" w:rsidRPr="00EB4282" w:rsidRDefault="00511CD0" w:rsidP="00511CD0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531" w:type="dxa"/>
          </w:tcPr>
          <w:p w14:paraId="1C0002D9" w14:textId="77777777" w:rsidR="00511CD0" w:rsidRPr="005070DB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E9196" w14:textId="4F7E6838" w:rsidR="00511CD0" w:rsidRPr="005070DB" w:rsidRDefault="0076349E" w:rsidP="00EE66F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0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53F27F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38AC529" w14:textId="1D21B39A" w:rsidR="00511CD0" w:rsidRPr="005070DB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0DB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  <w:tc>
          <w:tcPr>
            <w:tcW w:w="80" w:type="dxa"/>
          </w:tcPr>
          <w:p w14:paraId="4DBA7343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4E4A21E" w14:textId="3F7103EF" w:rsidR="00511CD0" w:rsidRPr="005070DB" w:rsidRDefault="0076349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0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2C0508" w14:textId="77777777" w:rsidR="00511CD0" w:rsidRPr="00D72255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9DD38" w14:textId="7616A6BF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</w:tr>
      <w:tr w:rsidR="00511CD0" w:rsidRPr="00D72255" w14:paraId="3C71A9C5" w14:textId="77777777" w:rsidTr="00D32AFF">
        <w:trPr>
          <w:trHeight w:val="386"/>
        </w:trPr>
        <w:tc>
          <w:tcPr>
            <w:tcW w:w="3969" w:type="dxa"/>
            <w:gridSpan w:val="2"/>
          </w:tcPr>
          <w:p w14:paraId="30EDD2F7" w14:textId="4EED7EAA" w:rsidR="00511CD0" w:rsidRPr="00EB4282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F75824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B37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F75824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B371D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1" w:type="dxa"/>
          </w:tcPr>
          <w:p w14:paraId="382609AB" w14:textId="77777777" w:rsidR="00511CD0" w:rsidRPr="005070DB" w:rsidRDefault="00511CD0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C32925" w14:textId="46F336AD" w:rsidR="00511CD0" w:rsidRPr="00EB4282" w:rsidRDefault="00787C99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070DB">
              <w:rPr>
                <w:rFonts w:ascii="Angsana New" w:hAnsi="Angsana New"/>
                <w:b/>
                <w:bCs/>
                <w:sz w:val="28"/>
                <w:szCs w:val="28"/>
              </w:rPr>
              <w:t>969,07</w:t>
            </w:r>
            <w:r w:rsidR="001F761C" w:rsidRPr="005070D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100E3B00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A1837" w14:textId="72C0A122" w:rsidR="00511CD0" w:rsidRPr="005070DB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0DB">
              <w:rPr>
                <w:rFonts w:ascii="Angsana New" w:hAnsi="Angsana New" w:hint="cs"/>
                <w:b/>
                <w:bCs/>
                <w:sz w:val="28"/>
                <w:szCs w:val="28"/>
              </w:rPr>
              <w:t>1,22</w:t>
            </w:r>
            <w:r w:rsidRPr="005070D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070D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5070DB">
              <w:rPr>
                <w:rFonts w:ascii="Angsana New" w:hAnsi="Angsana New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0" w:type="dxa"/>
          </w:tcPr>
          <w:p w14:paraId="717FA5B5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90505A4" w14:textId="1354E174" w:rsidR="00511CD0" w:rsidRPr="005070DB" w:rsidRDefault="00787C99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70DB">
              <w:rPr>
                <w:rFonts w:ascii="Angsana New" w:hAnsi="Angsana New"/>
                <w:b/>
                <w:bCs/>
                <w:sz w:val="28"/>
                <w:szCs w:val="28"/>
              </w:rPr>
              <w:t>970,</w:t>
            </w:r>
            <w:r w:rsidR="001F761C" w:rsidRPr="005070DB">
              <w:rPr>
                <w:rFonts w:ascii="Angsana New" w:hAnsi="Angsana New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90" w:type="dxa"/>
            <w:vAlign w:val="bottom"/>
          </w:tcPr>
          <w:p w14:paraId="60B64C34" w14:textId="77777777" w:rsidR="00511CD0" w:rsidRPr="00D72255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648BF" w14:textId="52F16AE2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1,222,22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C41CF" w:rsidRPr="00D72255" w14:paraId="6A0AE3CF" w14:textId="77777777" w:rsidTr="000A2847">
        <w:trPr>
          <w:trHeight w:val="386"/>
        </w:trPr>
        <w:tc>
          <w:tcPr>
            <w:tcW w:w="3969" w:type="dxa"/>
            <w:gridSpan w:val="2"/>
          </w:tcPr>
          <w:p w14:paraId="2B8FD842" w14:textId="77777777" w:rsidR="00AC41CF" w:rsidRPr="00EB4282" w:rsidRDefault="00AC41CF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dxa"/>
          </w:tcPr>
          <w:p w14:paraId="48681DD7" w14:textId="77777777" w:rsidR="00AC41CF" w:rsidRPr="00D72255" w:rsidRDefault="00AC41CF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D8DFB" w14:textId="77777777" w:rsidR="00AC41CF" w:rsidRPr="00787C99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34CBDF7" w14:textId="77777777" w:rsidR="00AC41CF" w:rsidRPr="008136D3" w:rsidRDefault="00AC41C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32204FCC" w14:textId="77777777" w:rsidR="00AC41CF" w:rsidRPr="008136D3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1CA21F41" w14:textId="77777777" w:rsidR="00AC41CF" w:rsidRPr="008136D3" w:rsidRDefault="00AC41C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295B870" w14:textId="77777777" w:rsidR="00AC41CF" w:rsidRPr="00787C99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4D16088" w14:textId="77777777" w:rsidR="00AC41CF" w:rsidRPr="00D72255" w:rsidRDefault="00AC41C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70EB97" w14:textId="77777777" w:rsidR="00AC41CF" w:rsidRPr="00D72255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2AFF" w:rsidRPr="00D72255" w14:paraId="58800D8A" w14:textId="77777777" w:rsidTr="000A2847">
        <w:trPr>
          <w:trHeight w:val="386"/>
        </w:trPr>
        <w:tc>
          <w:tcPr>
            <w:tcW w:w="3969" w:type="dxa"/>
            <w:gridSpan w:val="2"/>
          </w:tcPr>
          <w:p w14:paraId="615AE216" w14:textId="7979338F" w:rsidR="00D32AFF" w:rsidRPr="00885617" w:rsidRDefault="009A1FAD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1" w:type="dxa"/>
          </w:tcPr>
          <w:p w14:paraId="76A04B84" w14:textId="77777777" w:rsidR="00D32AFF" w:rsidRPr="00D72255" w:rsidRDefault="00D32AFF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7E0BDF" w14:textId="7623161C" w:rsidR="00D32AFF" w:rsidRPr="00787C99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49A7335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4428235" w14:textId="77777777" w:rsidR="00D32AFF" w:rsidRPr="008136D3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368A0FCF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98D490B" w14:textId="41A55E38" w:rsidR="00D32AFF" w:rsidRPr="00787C99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C382AD2" w14:textId="77777777" w:rsidR="00D32AFF" w:rsidRPr="00D72255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CFB5D9" w14:textId="77777777" w:rsidR="00D32AFF" w:rsidRPr="00D72255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2AFF" w:rsidRPr="00D72255" w14:paraId="6D5995D2" w14:textId="77777777" w:rsidTr="00D32AFF">
        <w:trPr>
          <w:trHeight w:val="386"/>
        </w:trPr>
        <w:tc>
          <w:tcPr>
            <w:tcW w:w="3969" w:type="dxa"/>
            <w:gridSpan w:val="2"/>
          </w:tcPr>
          <w:p w14:paraId="7AD668E5" w14:textId="25CB29C5" w:rsidR="00D32AFF" w:rsidRPr="00EB4282" w:rsidRDefault="007505F3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31" w:type="dxa"/>
          </w:tcPr>
          <w:p w14:paraId="0E831AE5" w14:textId="77777777" w:rsidR="00D32AFF" w:rsidRPr="00D72255" w:rsidRDefault="00D32AFF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B86DA" w14:textId="3F2558A5" w:rsidR="00D32AFF" w:rsidRPr="00353CF4" w:rsidRDefault="00BB46EA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3CF4">
              <w:rPr>
                <w:rFonts w:ascii="Angsana New" w:hAnsi="Angsana New"/>
                <w:sz w:val="28"/>
                <w:szCs w:val="28"/>
              </w:rPr>
              <w:t>352,917</w:t>
            </w:r>
          </w:p>
        </w:tc>
        <w:tc>
          <w:tcPr>
            <w:tcW w:w="90" w:type="dxa"/>
          </w:tcPr>
          <w:p w14:paraId="0D6133DD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50F5084" w14:textId="294A6862" w:rsidR="00D32AFF" w:rsidRPr="00353CF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790D0BE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9A4B502" w14:textId="4264DD51" w:rsidR="00D32AFF" w:rsidRPr="00353CF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3CF4">
              <w:rPr>
                <w:rFonts w:ascii="Angsana New" w:hAnsi="Angsana New"/>
                <w:sz w:val="28"/>
                <w:szCs w:val="28"/>
              </w:rPr>
              <w:t>352,917</w:t>
            </w:r>
          </w:p>
        </w:tc>
        <w:tc>
          <w:tcPr>
            <w:tcW w:w="90" w:type="dxa"/>
            <w:vAlign w:val="bottom"/>
          </w:tcPr>
          <w:p w14:paraId="2EC0D91B" w14:textId="77777777" w:rsidR="00D32AFF" w:rsidRPr="00D72255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55B04F" w14:textId="26935257" w:rsidR="00D32AFF" w:rsidRPr="00353CF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1FAD" w:rsidRPr="00D72255" w14:paraId="469E1C9D" w14:textId="77777777" w:rsidTr="00353CF4">
        <w:trPr>
          <w:trHeight w:val="386"/>
        </w:trPr>
        <w:tc>
          <w:tcPr>
            <w:tcW w:w="3969" w:type="dxa"/>
            <w:gridSpan w:val="2"/>
          </w:tcPr>
          <w:p w14:paraId="59225528" w14:textId="2CDC7855" w:rsidR="009A1FAD" w:rsidRPr="00EB4282" w:rsidRDefault="007505F3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ED032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42B28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1529B4BA" w14:textId="77777777" w:rsidR="009A1FAD" w:rsidRPr="00D72255" w:rsidRDefault="009A1FAD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70B33" w14:textId="465C1E56" w:rsidR="009A1FAD" w:rsidRPr="00353CF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53CF4">
              <w:rPr>
                <w:rFonts w:ascii="Angsana New" w:hAnsi="Angsana New"/>
                <w:sz w:val="28"/>
                <w:szCs w:val="28"/>
              </w:rPr>
              <w:t>352,917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545963E" w14:textId="77777777" w:rsidR="009A1FAD" w:rsidRPr="008136D3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9A1A5F5" w14:textId="673760E8" w:rsidR="009A1FAD" w:rsidRPr="00353CF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3CF4">
              <w:rPr>
                <w:rFonts w:ascii="Angsana New" w:hAnsi="Angsana New"/>
                <w:sz w:val="28"/>
                <w:szCs w:val="28"/>
              </w:rPr>
              <w:t>352,917</w:t>
            </w:r>
          </w:p>
        </w:tc>
        <w:tc>
          <w:tcPr>
            <w:tcW w:w="80" w:type="dxa"/>
          </w:tcPr>
          <w:p w14:paraId="59689540" w14:textId="77777777" w:rsidR="009A1FAD" w:rsidRPr="008136D3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C328BA6" w14:textId="636586B6" w:rsidR="009A1FAD" w:rsidRPr="00353CF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53CF4">
              <w:rPr>
                <w:rFonts w:ascii="Angsana New" w:hAnsi="Angsana New"/>
                <w:sz w:val="28"/>
                <w:szCs w:val="28"/>
              </w:rPr>
              <w:t>352,917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A241926" w14:textId="77777777" w:rsidR="009A1FAD" w:rsidRPr="00D72255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E5A956" w14:textId="528D99FE" w:rsidR="009A1FAD" w:rsidRPr="00353CF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3CF4">
              <w:rPr>
                <w:rFonts w:ascii="Angsana New" w:hAnsi="Angsana New"/>
                <w:sz w:val="28"/>
                <w:szCs w:val="28"/>
              </w:rPr>
              <w:t>352,917</w:t>
            </w:r>
          </w:p>
        </w:tc>
      </w:tr>
      <w:tr w:rsidR="009A1FAD" w:rsidRPr="00D72255" w14:paraId="3967F37F" w14:textId="77777777" w:rsidTr="00353CF4">
        <w:trPr>
          <w:trHeight w:val="386"/>
        </w:trPr>
        <w:tc>
          <w:tcPr>
            <w:tcW w:w="3969" w:type="dxa"/>
            <w:gridSpan w:val="2"/>
          </w:tcPr>
          <w:p w14:paraId="36D5AF8E" w14:textId="7F781418" w:rsidR="009A1FAD" w:rsidRPr="00EB4282" w:rsidRDefault="007505F3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531" w:type="dxa"/>
          </w:tcPr>
          <w:p w14:paraId="3EBCB374" w14:textId="77777777" w:rsidR="009A1FAD" w:rsidRPr="00D72255" w:rsidRDefault="009A1FAD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3D2CF3" w14:textId="465FC2BB" w:rsidR="009A1FAD" w:rsidRPr="002D7DB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7DB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F24EE1" w14:textId="77777777" w:rsidR="009A1FAD" w:rsidRPr="002D7DB4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8D718" w14:textId="2FEA75A3" w:rsidR="009A1FAD" w:rsidRPr="002D7DB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7DB4">
              <w:rPr>
                <w:rFonts w:ascii="Angsana New" w:hAnsi="Angsana New"/>
                <w:b/>
                <w:bCs/>
                <w:sz w:val="28"/>
                <w:szCs w:val="28"/>
              </w:rPr>
              <w:t>352,917</w:t>
            </w:r>
          </w:p>
        </w:tc>
        <w:tc>
          <w:tcPr>
            <w:tcW w:w="80" w:type="dxa"/>
          </w:tcPr>
          <w:p w14:paraId="6AF086E3" w14:textId="77777777" w:rsidR="009A1FAD" w:rsidRPr="002D7DB4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2873A422" w14:textId="7FA3B4E5" w:rsidR="009A1FAD" w:rsidRPr="002D7DB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7DB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76C74F4" w14:textId="77777777" w:rsidR="009A1FAD" w:rsidRPr="002D7DB4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FB538" w14:textId="50AFB446" w:rsidR="009A1FAD" w:rsidRPr="002D7DB4" w:rsidRDefault="00353CF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7DB4">
              <w:rPr>
                <w:rFonts w:ascii="Angsana New" w:hAnsi="Angsana New"/>
                <w:b/>
                <w:bCs/>
                <w:sz w:val="28"/>
                <w:szCs w:val="28"/>
              </w:rPr>
              <w:t>352,917</w:t>
            </w:r>
          </w:p>
        </w:tc>
      </w:tr>
    </w:tbl>
    <w:p w14:paraId="60A5FCFE" w14:textId="77777777" w:rsidR="00AB4AFC" w:rsidRPr="00EB4282" w:rsidRDefault="00AB4AFC" w:rsidP="00AB4AFC">
      <w:pPr>
        <w:pStyle w:val="BodyText2"/>
        <w:spacing w:before="120"/>
        <w:ind w:left="360"/>
        <w:rPr>
          <w:sz w:val="28"/>
          <w:szCs w:val="28"/>
          <w:cs/>
          <w:lang w:val="en-US"/>
        </w:rPr>
      </w:pPr>
      <w:r w:rsidRPr="00EB4282">
        <w:rPr>
          <w:sz w:val="28"/>
          <w:szCs w:val="28"/>
          <w:cs/>
          <w:lang w:val="en-US"/>
        </w:rPr>
        <w:t xml:space="preserve">ณ วันที่ </w:t>
      </w:r>
      <w:r w:rsidRPr="00F40E78">
        <w:rPr>
          <w:sz w:val="28"/>
          <w:szCs w:val="28"/>
          <w:lang w:val="en-US"/>
        </w:rPr>
        <w:t xml:space="preserve">30 </w:t>
      </w:r>
      <w:r w:rsidRPr="00EB4282">
        <w:rPr>
          <w:sz w:val="28"/>
          <w:szCs w:val="28"/>
          <w:cs/>
          <w:lang w:val="en-US"/>
        </w:rPr>
        <w:t xml:space="preserve">กันยายน </w:t>
      </w:r>
      <w:r w:rsidRPr="00F40E78">
        <w:rPr>
          <w:sz w:val="28"/>
          <w:szCs w:val="28"/>
          <w:lang w:val="en-US"/>
        </w:rPr>
        <w:t xml:space="preserve">2568 </w:t>
      </w:r>
      <w:r w:rsidRPr="00EB4282">
        <w:rPr>
          <w:sz w:val="28"/>
          <w:szCs w:val="28"/>
          <w:cs/>
          <w:lang w:val="en-US"/>
        </w:rPr>
        <w:t xml:space="preserve">บริษัทได้นำลูกหนี้การค้าจำนวน </w:t>
      </w:r>
      <w:r w:rsidRPr="0012625E">
        <w:rPr>
          <w:sz w:val="28"/>
          <w:szCs w:val="28"/>
        </w:rPr>
        <w:t>174.16</w:t>
      </w:r>
      <w:r w:rsidRPr="00E963C7">
        <w:rPr>
          <w:sz w:val="28"/>
          <w:szCs w:val="28"/>
        </w:rPr>
        <w:t xml:space="preserve"> </w:t>
      </w:r>
      <w:r w:rsidRPr="00EB4282">
        <w:rPr>
          <w:sz w:val="28"/>
          <w:szCs w:val="28"/>
          <w:cs/>
          <w:lang w:val="en-US"/>
        </w:rPr>
        <w:t>ล้านบาทไปเป็นหลักประกันสินเชื่อแฟคเตอริ่ง</w:t>
      </w:r>
      <w:r w:rsidRPr="00EB4282">
        <w:rPr>
          <w:rFonts w:hint="cs"/>
          <w:sz w:val="28"/>
          <w:szCs w:val="28"/>
          <w:cs/>
          <w:lang w:val="en-US"/>
        </w:rPr>
        <w:t xml:space="preserve">             </w:t>
      </w:r>
      <w:r>
        <w:rPr>
          <w:sz w:val="28"/>
          <w:szCs w:val="28"/>
          <w:lang w:val="en-US"/>
        </w:rPr>
        <w:t>(</w:t>
      </w:r>
      <w:r w:rsidRPr="00EB4282">
        <w:rPr>
          <w:rFonts w:hint="cs"/>
          <w:sz w:val="28"/>
          <w:szCs w:val="28"/>
          <w:cs/>
          <w:lang w:val="en-US"/>
        </w:rPr>
        <w:t xml:space="preserve">ณ </w:t>
      </w:r>
      <w:r w:rsidRPr="00E963C7">
        <w:rPr>
          <w:sz w:val="28"/>
          <w:szCs w:val="28"/>
        </w:rPr>
        <w:t>31</w:t>
      </w:r>
      <w:r w:rsidRPr="00EB4282">
        <w:rPr>
          <w:sz w:val="28"/>
          <w:szCs w:val="28"/>
          <w:cs/>
          <w:lang w:val="en-US"/>
        </w:rPr>
        <w:t xml:space="preserve"> ธันวาคม </w:t>
      </w:r>
      <w:r w:rsidRPr="00B515FC">
        <w:rPr>
          <w:sz w:val="28"/>
          <w:szCs w:val="28"/>
        </w:rPr>
        <w:t>2567</w:t>
      </w:r>
      <w:r w:rsidRPr="00EB4282">
        <w:rPr>
          <w:rFonts w:hint="cs"/>
          <w:sz w:val="28"/>
          <w:szCs w:val="28"/>
          <w:cs/>
          <w:lang w:val="en-US"/>
        </w:rPr>
        <w:t xml:space="preserve"> </w:t>
      </w:r>
      <w:r w:rsidRPr="00EB4282">
        <w:rPr>
          <w:sz w:val="28"/>
          <w:szCs w:val="28"/>
          <w:cs/>
          <w:lang w:val="en-US"/>
        </w:rPr>
        <w:t xml:space="preserve">บริษัทได้นำลูกหนี้การค้าจำนวน </w:t>
      </w:r>
      <w:r w:rsidRPr="00B515FC">
        <w:rPr>
          <w:sz w:val="28"/>
          <w:szCs w:val="28"/>
        </w:rPr>
        <w:t xml:space="preserve">353.27 </w:t>
      </w:r>
      <w:r w:rsidRPr="00EB4282">
        <w:rPr>
          <w:sz w:val="28"/>
          <w:szCs w:val="28"/>
          <w:cs/>
          <w:lang w:val="en-US"/>
        </w:rPr>
        <w:t>ล้านบาทไปเป็นหลักประกันเงินกู้ยืมระยะสั้นจากสถาบันการเงินและสินเชื่อแฟคเตอริ่ง</w:t>
      </w:r>
      <w:r w:rsidRPr="00B515FC">
        <w:rPr>
          <w:sz w:val="28"/>
          <w:szCs w:val="28"/>
          <w:lang w:val="en-US"/>
        </w:rPr>
        <w:t>)</w:t>
      </w:r>
      <w:r w:rsidRPr="00B515FC">
        <w:rPr>
          <w:rFonts w:hint="cs"/>
          <w:sz w:val="28"/>
          <w:szCs w:val="28"/>
          <w:lang w:val="en-US"/>
        </w:rPr>
        <w:t xml:space="preserve"> </w:t>
      </w:r>
    </w:p>
    <w:p w14:paraId="5AE77776" w14:textId="77777777" w:rsidR="00AB4AFC" w:rsidRDefault="00AB4AFC" w:rsidP="00AB4AFC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A529F8">
        <w:rPr>
          <w:sz w:val="28"/>
          <w:szCs w:val="28"/>
          <w:cs/>
          <w:lang w:val="en-US"/>
        </w:rPr>
        <w:t xml:space="preserve">ในระหว่างรอบระยะเวลา บริษัทได้มีการเจรจากับลูกค้ารายหนึ่ง </w:t>
      </w:r>
      <w:r w:rsidRPr="00A529F8">
        <w:rPr>
          <w:rFonts w:hint="cs"/>
          <w:sz w:val="28"/>
          <w:szCs w:val="28"/>
          <w:cs/>
          <w:lang w:val="en-US"/>
        </w:rPr>
        <w:t>เ</w:t>
      </w:r>
      <w:r w:rsidRPr="00A529F8">
        <w:rPr>
          <w:sz w:val="28"/>
          <w:szCs w:val="28"/>
          <w:cs/>
          <w:lang w:val="en-US"/>
        </w:rPr>
        <w:t>พื่อยุติสัญญาโดยการปรับลดมูลค่า</w:t>
      </w:r>
      <w:r w:rsidRPr="00A529F8">
        <w:rPr>
          <w:rFonts w:hint="cs"/>
          <w:sz w:val="28"/>
          <w:szCs w:val="28"/>
          <w:cs/>
          <w:lang w:val="en-US"/>
        </w:rPr>
        <w:t>โครงการ</w:t>
      </w:r>
      <w:r w:rsidRPr="00A529F8">
        <w:rPr>
          <w:sz w:val="28"/>
          <w:szCs w:val="28"/>
          <w:cs/>
          <w:lang w:val="en-US"/>
        </w:rPr>
        <w:t>ก่อสร้าง</w:t>
      </w:r>
      <w:r w:rsidRPr="00A529F8">
        <w:rPr>
          <w:rFonts w:hint="cs"/>
          <w:sz w:val="28"/>
          <w:szCs w:val="28"/>
          <w:cs/>
          <w:lang w:val="en-US"/>
        </w:rPr>
        <w:t>ตามสัญญา</w:t>
      </w:r>
      <w:r w:rsidRPr="00A529F8">
        <w:rPr>
          <w:sz w:val="28"/>
          <w:szCs w:val="28"/>
          <w:cs/>
          <w:lang w:val="en-US"/>
        </w:rPr>
        <w:t>กับ</w:t>
      </w:r>
      <w:r w:rsidRPr="002712E2">
        <w:rPr>
          <w:sz w:val="28"/>
          <w:szCs w:val="28"/>
          <w:cs/>
          <w:lang w:val="en-US"/>
        </w:rPr>
        <w:t xml:space="preserve">ลูกค้า </w:t>
      </w:r>
      <w:r w:rsidRPr="00A529F8">
        <w:rPr>
          <w:sz w:val="28"/>
          <w:szCs w:val="28"/>
          <w:lang w:val="en-US"/>
        </w:rPr>
        <w:t>(</w:t>
      </w:r>
      <w:r w:rsidRPr="00A529F8">
        <w:rPr>
          <w:rFonts w:hint="cs"/>
          <w:sz w:val="28"/>
          <w:szCs w:val="28"/>
          <w:cs/>
          <w:lang w:val="en-US"/>
        </w:rPr>
        <w:t xml:space="preserve">ดูหมายเหตุข้อ </w:t>
      </w:r>
      <w:r w:rsidRPr="00A529F8">
        <w:rPr>
          <w:sz w:val="28"/>
          <w:szCs w:val="28"/>
          <w:lang w:val="en-US"/>
        </w:rPr>
        <w:t>13)</w:t>
      </w:r>
      <w:r w:rsidRPr="00A529F8">
        <w:rPr>
          <w:sz w:val="28"/>
          <w:szCs w:val="28"/>
          <w:cs/>
          <w:lang w:val="en-US"/>
        </w:rPr>
        <w:t xml:space="preserve"> ทั้งนี้ บริษัทได้</w:t>
      </w:r>
      <w:r w:rsidRPr="00A529F8">
        <w:rPr>
          <w:rFonts w:hint="cs"/>
          <w:sz w:val="28"/>
          <w:szCs w:val="28"/>
          <w:cs/>
          <w:lang w:val="en-US"/>
        </w:rPr>
        <w:t>พิจารณา</w:t>
      </w:r>
      <w:r w:rsidRPr="008704A0">
        <w:rPr>
          <w:rFonts w:hint="cs"/>
          <w:sz w:val="28"/>
          <w:szCs w:val="28"/>
          <w:cs/>
          <w:lang w:val="en-US"/>
        </w:rPr>
        <w:t>กลับรายการค่าเผื่อผลขาดทุนด้านเครดิตที่คาดว่าจะเกิดขึ้น</w:t>
      </w:r>
      <w:r w:rsidRPr="008704A0">
        <w:rPr>
          <w:sz w:val="28"/>
          <w:szCs w:val="28"/>
          <w:cs/>
          <w:lang w:val="en-US"/>
        </w:rPr>
        <w:t xml:space="preserve"> </w:t>
      </w:r>
      <w:r w:rsidRPr="002712E2">
        <w:rPr>
          <w:rFonts w:hint="cs"/>
          <w:sz w:val="28"/>
          <w:szCs w:val="28"/>
          <w:cs/>
          <w:lang w:val="en-US"/>
        </w:rPr>
        <w:t>สำหรับลูกค้ารายนี้</w:t>
      </w:r>
      <w:r w:rsidRPr="008704A0">
        <w:rPr>
          <w:sz w:val="28"/>
          <w:szCs w:val="28"/>
          <w:cs/>
          <w:lang w:val="en-US"/>
        </w:rPr>
        <w:t>จำนวน</w:t>
      </w:r>
      <w:r w:rsidRPr="008704A0">
        <w:rPr>
          <w:rFonts w:hint="cs"/>
          <w:sz w:val="28"/>
          <w:szCs w:val="28"/>
          <w:cs/>
          <w:lang w:val="en-US"/>
        </w:rPr>
        <w:t xml:space="preserve"> </w:t>
      </w:r>
      <w:r w:rsidRPr="008704A0">
        <w:rPr>
          <w:sz w:val="28"/>
          <w:szCs w:val="28"/>
          <w:lang w:val="en-US"/>
        </w:rPr>
        <w:t>351.90</w:t>
      </w:r>
      <w:r w:rsidRPr="008704A0">
        <w:rPr>
          <w:sz w:val="28"/>
          <w:szCs w:val="28"/>
          <w:cs/>
          <w:lang w:val="en-US"/>
        </w:rPr>
        <w:t xml:space="preserve"> ล้านบาท</w:t>
      </w:r>
    </w:p>
    <w:p w14:paraId="68846410" w14:textId="0998A22E" w:rsidR="00D119F3" w:rsidRDefault="00D119F3" w:rsidP="0022662E">
      <w:pPr>
        <w:pStyle w:val="BodyText2"/>
        <w:spacing w:before="120"/>
        <w:ind w:left="360"/>
        <w:rPr>
          <w:sz w:val="28"/>
          <w:szCs w:val="28"/>
          <w:lang w:val="en-US"/>
        </w:rPr>
      </w:pPr>
    </w:p>
    <w:p w14:paraId="3F926646" w14:textId="77777777" w:rsidR="00D119F3" w:rsidRDefault="00D11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sz w:val="28"/>
          <w:szCs w:val="28"/>
        </w:rPr>
        <w:br w:type="page"/>
      </w:r>
    </w:p>
    <w:p w14:paraId="4F672F0F" w14:textId="548847BE" w:rsidR="001B19FB" w:rsidRPr="000E419E" w:rsidRDefault="009A314C" w:rsidP="00683F32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before="240" w:after="0" w:line="240" w:lineRule="atLeast"/>
        <w:ind w:left="36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>การวิเคราะห์อายุของลูกหนี้การค้า ณ วันที่</w:t>
      </w:r>
      <w:r w:rsidRPr="00885617">
        <w:rPr>
          <w:rFonts w:asciiTheme="majorBidi" w:hAnsiTheme="majorBidi" w:cstheme="majorBidi"/>
          <w:spacing w:val="-6"/>
          <w:sz w:val="28"/>
          <w:lang w:val="en-US"/>
        </w:rPr>
        <w:t xml:space="preserve"> </w:t>
      </w:r>
      <w:r w:rsidRPr="000E419E">
        <w:rPr>
          <w:rFonts w:asciiTheme="majorBidi" w:hAnsiTheme="majorBidi" w:cstheme="majorBidi"/>
          <w:sz w:val="28"/>
        </w:rPr>
        <w:t xml:space="preserve">30 </w:t>
      </w:r>
      <w:r w:rsidR="00330901" w:rsidRPr="00EB4282">
        <w:rPr>
          <w:rFonts w:asciiTheme="majorBidi" w:hAnsiTheme="majorBidi" w:cstheme="majorBidi" w:hint="cs"/>
          <w:sz w:val="28"/>
          <w:cs/>
          <w:lang w:val="en-US"/>
        </w:rPr>
        <w:t>กันยายน</w:t>
      </w:r>
      <w:r w:rsidRPr="00885617">
        <w:rPr>
          <w:rFonts w:asciiTheme="majorBidi" w:hAnsiTheme="majorBidi" w:cstheme="majorBidi"/>
          <w:sz w:val="28"/>
          <w:lang w:val="en-US"/>
        </w:rPr>
        <w:t xml:space="preserve"> </w:t>
      </w:r>
      <w:r w:rsidRPr="000E419E">
        <w:rPr>
          <w:rFonts w:asciiTheme="majorBidi" w:hAnsiTheme="majorBidi" w:cstheme="majorBidi"/>
          <w:spacing w:val="-6"/>
          <w:sz w:val="28"/>
        </w:rPr>
        <w:t>2568</w:t>
      </w: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 xml:space="preserve"> และวันที่ </w:t>
      </w:r>
      <w:r w:rsidRPr="000E419E">
        <w:rPr>
          <w:rFonts w:asciiTheme="majorBidi" w:hAnsiTheme="majorBidi" w:cstheme="majorBidi"/>
          <w:spacing w:val="-6"/>
          <w:sz w:val="28"/>
        </w:rPr>
        <w:t xml:space="preserve">31 </w:t>
      </w: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 xml:space="preserve">ธันวาคม </w:t>
      </w:r>
      <w:r w:rsidRPr="000E419E">
        <w:rPr>
          <w:rFonts w:asciiTheme="majorBidi" w:hAnsiTheme="majorBidi" w:cstheme="majorBidi"/>
          <w:spacing w:val="-6"/>
          <w:sz w:val="28"/>
        </w:rPr>
        <w:t xml:space="preserve">2567 </w:t>
      </w: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>มีดังนี้</w:t>
      </w:r>
    </w:p>
    <w:tbl>
      <w:tblPr>
        <w:tblW w:w="909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10"/>
        <w:gridCol w:w="1150"/>
        <w:gridCol w:w="95"/>
        <w:gridCol w:w="1080"/>
      </w:tblGrid>
      <w:tr w:rsidR="000E419E" w:rsidRPr="000E419E" w14:paraId="68E48E7A" w14:textId="77777777" w:rsidTr="00A44C6D">
        <w:trPr>
          <w:trHeight w:val="20"/>
        </w:trPr>
        <w:tc>
          <w:tcPr>
            <w:tcW w:w="4320" w:type="dxa"/>
          </w:tcPr>
          <w:p w14:paraId="3B2EA51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801A0F" w14:textId="77777777" w:rsidR="000E419E" w:rsidRPr="00EB4282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5874557D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0200846A" w14:textId="77777777" w:rsidR="000E419E" w:rsidRPr="00EB4282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)</w:t>
            </w:r>
          </w:p>
        </w:tc>
      </w:tr>
      <w:tr w:rsidR="000E419E" w:rsidRPr="000E419E" w14:paraId="00089FF1" w14:textId="77777777" w:rsidTr="00A44C6D">
        <w:trPr>
          <w:trHeight w:val="20"/>
        </w:trPr>
        <w:tc>
          <w:tcPr>
            <w:tcW w:w="4320" w:type="dxa"/>
          </w:tcPr>
          <w:p w14:paraId="233AD277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2A8D82E" w14:textId="3F7FAC2F" w:rsidR="000E419E" w:rsidRPr="00EB4282" w:rsidRDefault="00E94010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10" w:type="dxa"/>
          </w:tcPr>
          <w:p w14:paraId="427A11F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bottom w:val="single" w:sz="4" w:space="0" w:color="auto"/>
            </w:tcBorders>
            <w:vAlign w:val="bottom"/>
          </w:tcPr>
          <w:p w14:paraId="6010D001" w14:textId="372672F7" w:rsidR="000E419E" w:rsidRPr="00EB4282" w:rsidRDefault="00003CC8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419E" w:rsidRPr="000E419E" w14:paraId="2035F604" w14:textId="77777777" w:rsidTr="00A44C6D">
        <w:trPr>
          <w:trHeight w:val="20"/>
        </w:trPr>
        <w:tc>
          <w:tcPr>
            <w:tcW w:w="4320" w:type="dxa"/>
          </w:tcPr>
          <w:p w14:paraId="65EC9167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9306BE" w14:textId="307D3023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 w:rsidR="00330901" w:rsidRPr="00EB4282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7684D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D2C91B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" w:type="dxa"/>
          </w:tcPr>
          <w:p w14:paraId="3079CF9A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C1E02AA" w14:textId="31767E0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 w:rsidR="00330901" w:rsidRPr="00EB4282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65904AE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1567A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E419E" w:rsidRPr="000E419E" w14:paraId="196A36F6" w14:textId="77777777" w:rsidTr="00A44C6D">
        <w:trPr>
          <w:trHeight w:val="20"/>
        </w:trPr>
        <w:tc>
          <w:tcPr>
            <w:tcW w:w="4320" w:type="dxa"/>
          </w:tcPr>
          <w:p w14:paraId="512BBF75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5CDAB3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33ECDC9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6959CF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0" w:type="dxa"/>
          </w:tcPr>
          <w:p w14:paraId="33A7201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D87AEB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5" w:type="dxa"/>
          </w:tcPr>
          <w:p w14:paraId="49463C1B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7CB64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88182E" w:rsidRPr="000E419E" w14:paraId="1EE32EFE" w14:textId="77777777" w:rsidTr="00907F52">
        <w:trPr>
          <w:trHeight w:val="305"/>
        </w:trPr>
        <w:tc>
          <w:tcPr>
            <w:tcW w:w="4320" w:type="dxa"/>
          </w:tcPr>
          <w:p w14:paraId="1ACB3B6F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-90" w:firstLine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B3D06B" w14:textId="644BBBD5" w:rsidR="0088182E" w:rsidRPr="005C1A56" w:rsidRDefault="00EC573C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C573C">
              <w:rPr>
                <w:rFonts w:asciiTheme="majorBidi" w:eastAsia="Malgun Gothic" w:hAnsiTheme="majorBidi" w:cstheme="majorBidi"/>
                <w:sz w:val="28"/>
                <w:szCs w:val="28"/>
              </w:rPr>
              <w:t>545,472</w:t>
            </w:r>
          </w:p>
        </w:tc>
        <w:tc>
          <w:tcPr>
            <w:tcW w:w="90" w:type="dxa"/>
            <w:vAlign w:val="bottom"/>
          </w:tcPr>
          <w:p w14:paraId="6A4F4A19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DA87E2" w14:textId="56C59E8C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251,095</w:t>
            </w:r>
          </w:p>
        </w:tc>
        <w:tc>
          <w:tcPr>
            <w:tcW w:w="110" w:type="dxa"/>
            <w:vAlign w:val="bottom"/>
          </w:tcPr>
          <w:p w14:paraId="209BE20A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73B53B4" w14:textId="706C1083" w:rsidR="0088182E" w:rsidRPr="00EB4282" w:rsidRDefault="00EC573C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C573C">
              <w:rPr>
                <w:rFonts w:asciiTheme="majorBidi" w:eastAsia="Malgun Gothic" w:hAnsiTheme="majorBidi" w:cstheme="majorBidi"/>
                <w:sz w:val="28"/>
                <w:szCs w:val="28"/>
              </w:rPr>
              <w:t>545,472</w:t>
            </w:r>
          </w:p>
        </w:tc>
        <w:tc>
          <w:tcPr>
            <w:tcW w:w="95" w:type="dxa"/>
            <w:vAlign w:val="bottom"/>
          </w:tcPr>
          <w:p w14:paraId="5A06F176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6A2A3C" w14:textId="7AFFB053" w:rsidR="0088182E" w:rsidRPr="00EB4282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251,095</w:t>
            </w:r>
          </w:p>
        </w:tc>
      </w:tr>
      <w:tr w:rsidR="0088182E" w:rsidRPr="000E419E" w14:paraId="253124B5" w14:textId="77777777" w:rsidTr="00907F52">
        <w:trPr>
          <w:trHeight w:val="20"/>
        </w:trPr>
        <w:tc>
          <w:tcPr>
            <w:tcW w:w="4320" w:type="dxa"/>
          </w:tcPr>
          <w:p w14:paraId="0C8E8F08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411E7B1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DF25D92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C95EF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2610E13F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09DE52E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746E17DC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64064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88182E" w:rsidRPr="000E419E" w14:paraId="4FE9A3E7" w14:textId="77777777" w:rsidTr="00907F52">
        <w:trPr>
          <w:trHeight w:val="20"/>
        </w:trPr>
        <w:tc>
          <w:tcPr>
            <w:tcW w:w="4320" w:type="dxa"/>
          </w:tcPr>
          <w:p w14:paraId="6959E834" w14:textId="77777777" w:rsidR="0088182E" w:rsidRPr="00EB4282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2DF26D" w14:textId="54FFB40C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C1A56"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2BA09C7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15EA64" w14:textId="04B3C9EC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412,198</w:t>
            </w:r>
          </w:p>
        </w:tc>
        <w:tc>
          <w:tcPr>
            <w:tcW w:w="110" w:type="dxa"/>
            <w:vAlign w:val="bottom"/>
          </w:tcPr>
          <w:p w14:paraId="31CDC2AA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DB1C069" w14:textId="4AEA869D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C1A56"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72F4F03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F72240" w14:textId="74868BE9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412,198</w:t>
            </w:r>
          </w:p>
        </w:tc>
      </w:tr>
      <w:tr w:rsidR="0088182E" w:rsidRPr="000E419E" w14:paraId="711286D4" w14:textId="77777777" w:rsidTr="00907F52">
        <w:trPr>
          <w:trHeight w:val="20"/>
        </w:trPr>
        <w:tc>
          <w:tcPr>
            <w:tcW w:w="4320" w:type="dxa"/>
          </w:tcPr>
          <w:p w14:paraId="5141A6AA" w14:textId="77777777" w:rsidR="0088182E" w:rsidRPr="00EB4282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  <w:t xml:space="preserve">3 - 6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EA3A81D" w14:textId="70AB100A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C1A56"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7755101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B15F7D" w14:textId="005606A1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492,809</w:t>
            </w:r>
          </w:p>
        </w:tc>
        <w:tc>
          <w:tcPr>
            <w:tcW w:w="110" w:type="dxa"/>
            <w:vAlign w:val="bottom"/>
          </w:tcPr>
          <w:p w14:paraId="01A92D3C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238FCC9" w14:textId="4E6BBC69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C1A56"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F468861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AE2FA" w14:textId="79899370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492,809</w:t>
            </w:r>
          </w:p>
        </w:tc>
      </w:tr>
      <w:tr w:rsidR="0088182E" w:rsidRPr="000E419E" w14:paraId="11C966D4" w14:textId="77777777" w:rsidTr="00907F52">
        <w:trPr>
          <w:trHeight w:val="243"/>
        </w:trPr>
        <w:tc>
          <w:tcPr>
            <w:tcW w:w="4320" w:type="dxa"/>
          </w:tcPr>
          <w:p w14:paraId="6ECB7683" w14:textId="77777777" w:rsidR="0088182E" w:rsidRPr="00EB4282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C6DCB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6 - 12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E8E7767" w14:textId="6BE513D1" w:rsidR="0088182E" w:rsidRPr="005C1A56" w:rsidRDefault="00EC573C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A876EFB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B94E61" w14:textId="7F49022F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314,857</w:t>
            </w:r>
          </w:p>
        </w:tc>
        <w:tc>
          <w:tcPr>
            <w:tcW w:w="110" w:type="dxa"/>
            <w:vAlign w:val="bottom"/>
          </w:tcPr>
          <w:p w14:paraId="4800A5BF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BE3674D" w14:textId="11D360B5" w:rsidR="0088182E" w:rsidRPr="005C1A56" w:rsidRDefault="00EC573C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3DFEE9C9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BA4AD" w14:textId="6DC7A44F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314,857</w:t>
            </w:r>
          </w:p>
        </w:tc>
      </w:tr>
      <w:tr w:rsidR="0088182E" w:rsidRPr="000E419E" w14:paraId="516B49AE" w14:textId="77777777" w:rsidTr="00907F52">
        <w:trPr>
          <w:trHeight w:val="243"/>
        </w:trPr>
        <w:tc>
          <w:tcPr>
            <w:tcW w:w="4320" w:type="dxa"/>
          </w:tcPr>
          <w:p w14:paraId="767A8EBB" w14:textId="06C4DB53" w:rsidR="0088182E" w:rsidRPr="00EB4282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C6DCB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12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C29338" w14:textId="4DAEEA63" w:rsidR="0088182E" w:rsidRPr="005C1A56" w:rsidRDefault="005C3C72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196ABC8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8C25E" w14:textId="2EE5D204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1,191</w:t>
            </w:r>
          </w:p>
        </w:tc>
        <w:tc>
          <w:tcPr>
            <w:tcW w:w="110" w:type="dxa"/>
            <w:vAlign w:val="bottom"/>
          </w:tcPr>
          <w:p w14:paraId="5E555827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B23CADE" w14:textId="0ED26ED1" w:rsidR="0088182E" w:rsidRPr="005C1A56" w:rsidRDefault="005C3C72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772A57A6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717391" w14:textId="418832B1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1,191</w:t>
            </w:r>
          </w:p>
        </w:tc>
      </w:tr>
      <w:tr w:rsidR="0088182E" w:rsidRPr="000E419E" w14:paraId="3B7AB4DF" w14:textId="77777777" w:rsidTr="00907F52">
        <w:trPr>
          <w:trHeight w:val="20"/>
        </w:trPr>
        <w:tc>
          <w:tcPr>
            <w:tcW w:w="4320" w:type="dxa"/>
          </w:tcPr>
          <w:p w14:paraId="1BF68768" w14:textId="77777777" w:rsidR="0088182E" w:rsidRPr="00EB4282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B56989" w14:textId="4C487207" w:rsidR="0088182E" w:rsidRPr="005C1A56" w:rsidRDefault="00AC4EAD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545</w:t>
            </w:r>
            <w:r w:rsidR="0088182E" w:rsidRPr="005C1A56"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90" w:type="dxa"/>
            <w:vAlign w:val="bottom"/>
          </w:tcPr>
          <w:p w14:paraId="599E94EB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C3E7A5" w14:textId="41B6BEF1" w:rsidR="0088182E" w:rsidRPr="004E5B1A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E5B1A">
              <w:rPr>
                <w:rFonts w:asciiTheme="majorBidi" w:eastAsia="Malgun Gothic" w:hAnsiTheme="majorBidi" w:cstheme="majorBidi"/>
                <w:sz w:val="28"/>
                <w:szCs w:val="28"/>
              </w:rPr>
              <w:t>1,472,150</w:t>
            </w:r>
          </w:p>
        </w:tc>
        <w:tc>
          <w:tcPr>
            <w:tcW w:w="110" w:type="dxa"/>
            <w:vAlign w:val="bottom"/>
          </w:tcPr>
          <w:p w14:paraId="7D9A6A79" w14:textId="77777777" w:rsidR="0088182E" w:rsidRPr="004E5B1A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7F39361" w14:textId="335BD670" w:rsidR="0088182E" w:rsidRPr="005C1A56" w:rsidRDefault="00AC4EAD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545</w:t>
            </w:r>
            <w:r w:rsidR="00F93630" w:rsidRPr="005C1A56"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95" w:type="dxa"/>
            <w:vAlign w:val="bottom"/>
          </w:tcPr>
          <w:p w14:paraId="4669A79C" w14:textId="77777777" w:rsidR="0088182E" w:rsidRPr="004E5B1A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4FEE6D" w14:textId="78E1B1F5" w:rsidR="0088182E" w:rsidRPr="004E5B1A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E5B1A">
              <w:rPr>
                <w:rFonts w:asciiTheme="majorBidi" w:eastAsia="Malgun Gothic" w:hAnsiTheme="majorBidi" w:cstheme="majorBidi"/>
                <w:sz w:val="28"/>
                <w:szCs w:val="28"/>
              </w:rPr>
              <w:t>1,472,150</w:t>
            </w:r>
          </w:p>
        </w:tc>
      </w:tr>
      <w:tr w:rsidR="0088182E" w:rsidRPr="000E419E" w14:paraId="4965295C" w14:textId="77777777" w:rsidTr="007764F8">
        <w:trPr>
          <w:trHeight w:val="20"/>
        </w:trPr>
        <w:tc>
          <w:tcPr>
            <w:tcW w:w="4320" w:type="dxa"/>
          </w:tcPr>
          <w:p w14:paraId="6D79B0B7" w14:textId="77777777" w:rsidR="0088182E" w:rsidRPr="00EB4282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: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7D5749" w14:textId="264AA6F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C1A56"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38A80A3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759D18" w14:textId="29B5202E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  <w:tc>
          <w:tcPr>
            <w:tcW w:w="110" w:type="dxa"/>
            <w:vAlign w:val="bottom"/>
          </w:tcPr>
          <w:p w14:paraId="12187E2F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0AD8A18" w14:textId="28C95995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C1A56"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2C979D53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7B547D" w14:textId="090A71C3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</w:tr>
      <w:tr w:rsidR="0088182E" w:rsidRPr="000E419E" w14:paraId="6ED54315" w14:textId="77777777" w:rsidTr="007764F8">
        <w:trPr>
          <w:trHeight w:val="20"/>
        </w:trPr>
        <w:tc>
          <w:tcPr>
            <w:tcW w:w="4320" w:type="dxa"/>
          </w:tcPr>
          <w:p w14:paraId="48F0821E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C8E9E" w14:textId="5CB78AFB" w:rsidR="0088182E" w:rsidRPr="00EB4282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5C1A56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545,47</w:t>
            </w:r>
            <w:r w:rsidR="00C01503" w:rsidRPr="005C1A56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bottom"/>
          </w:tcPr>
          <w:p w14:paraId="55B81572" w14:textId="77777777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B8C49" w14:textId="2C302F63" w:rsidR="0088182E" w:rsidRPr="00EB4282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1,119,233</w:t>
            </w:r>
          </w:p>
        </w:tc>
        <w:tc>
          <w:tcPr>
            <w:tcW w:w="110" w:type="dxa"/>
            <w:vAlign w:val="bottom"/>
          </w:tcPr>
          <w:p w14:paraId="45E18624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3E0B3" w14:textId="3EA27A7D" w:rsidR="0088182E" w:rsidRPr="005C1A56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5C1A56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545,47</w:t>
            </w:r>
            <w:r w:rsidR="00C01503" w:rsidRPr="005C1A56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" w:type="dxa"/>
            <w:vAlign w:val="bottom"/>
          </w:tcPr>
          <w:p w14:paraId="7C303A1F" w14:textId="77777777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2A448" w14:textId="7FC7E429" w:rsidR="0088182E" w:rsidRPr="000E419E" w:rsidRDefault="0088182E" w:rsidP="0088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1,119,233</w:t>
            </w:r>
          </w:p>
        </w:tc>
      </w:tr>
    </w:tbl>
    <w:p w14:paraId="00A242A7" w14:textId="02CDA902" w:rsidR="00946315" w:rsidRPr="00946315" w:rsidRDefault="00B97603" w:rsidP="001C788E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B97603">
        <w:rPr>
          <w:rFonts w:asciiTheme="majorBidi" w:eastAsia="Malgun Gothic" w:hAnsiTheme="majorBidi" w:cs="Angsana New"/>
          <w:sz w:val="28"/>
          <w:cs/>
          <w:lang w:val="en-US"/>
        </w:rPr>
        <w:t xml:space="preserve">ผลจากการเจรจายุติสัญญาโครงการก่อสร้างกับลูกค้ารายหนึ่ง (ดูหมายเหตุข้อ </w:t>
      </w:r>
      <w:r w:rsidRPr="00B97603">
        <w:rPr>
          <w:rFonts w:asciiTheme="majorBidi" w:eastAsia="Malgun Gothic" w:hAnsiTheme="majorBidi" w:cstheme="majorBidi"/>
          <w:sz w:val="28"/>
          <w:lang w:val="en-US"/>
        </w:rPr>
        <w:t xml:space="preserve">5.1) </w:t>
      </w:r>
      <w:r w:rsidRPr="00B97603">
        <w:rPr>
          <w:rFonts w:asciiTheme="majorBidi" w:eastAsia="Malgun Gothic" w:hAnsiTheme="majorBidi" w:cs="Angsana New"/>
          <w:sz w:val="28"/>
          <w:cs/>
          <w:lang w:val="en-US"/>
        </w:rPr>
        <w:t>บริษัทได้ตกลงเงื่อนไขการชำระหนี้ใหม่กับลูกค้ารายดังกล่าว ส่งผลให้ยอดลูกหนี้การค้าที่คงค้างทั้งหมดจากลูกค้ารายนี้ยังไม่ถึงกำหนดชำระ ณ วันสิ้นรอบระยะเวลารายงาน</w:t>
      </w:r>
    </w:p>
    <w:p w14:paraId="107BFB4B" w14:textId="77777777" w:rsidR="005868F1" w:rsidRDefault="0058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p w14:paraId="3DFFB79D" w14:textId="5AB5EE18" w:rsidR="00F56D15" w:rsidRPr="00E845B2" w:rsidRDefault="00B7518E" w:rsidP="00FF5FC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845B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สินทรัพย์และหนี้สินที่เกิดจากสัญญา</w:t>
      </w:r>
    </w:p>
    <w:p w14:paraId="40DEF2EB" w14:textId="3CA5950E" w:rsidR="00C929E6" w:rsidRPr="009E051C" w:rsidRDefault="00C929E6" w:rsidP="00CC5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right="-130" w:firstLine="360"/>
        <w:rPr>
          <w:rFonts w:ascii="Angsana New" w:hAnsi="Angsana New"/>
          <w:spacing w:val="-2"/>
          <w:sz w:val="28"/>
          <w:szCs w:val="28"/>
        </w:rPr>
      </w:pPr>
      <w:r w:rsidRPr="009E051C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กลุ่มบริษัทมียอดคงเหลือของสินทรัพย์ที่เกิดจากสัญญาและหนี้สินที่เกิดจากสัญญากับลูกค้า 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621"/>
        <w:gridCol w:w="1170"/>
        <w:gridCol w:w="90"/>
        <w:gridCol w:w="990"/>
        <w:gridCol w:w="90"/>
        <w:gridCol w:w="1085"/>
        <w:gridCol w:w="80"/>
        <w:gridCol w:w="1085"/>
      </w:tblGrid>
      <w:tr w:rsidR="00C80570" w:rsidRPr="00EB4282" w14:paraId="0748D914" w14:textId="77777777">
        <w:trPr>
          <w:trHeight w:val="371"/>
          <w:tblHeader/>
        </w:trPr>
        <w:tc>
          <w:tcPr>
            <w:tcW w:w="971" w:type="dxa"/>
          </w:tcPr>
          <w:p w14:paraId="1756A25B" w14:textId="77777777" w:rsidR="00C80570" w:rsidRPr="009E051C" w:rsidRDefault="00C805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9" w:type="dxa"/>
            <w:gridSpan w:val="9"/>
          </w:tcPr>
          <w:p w14:paraId="719F4C8E" w14:textId="77777777" w:rsidR="00C80570" w:rsidRPr="00EB4282" w:rsidRDefault="00C805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80570" w:rsidRPr="009E051C" w14:paraId="2A6010E3" w14:textId="77777777">
        <w:trPr>
          <w:trHeight w:val="386"/>
          <w:tblHeader/>
        </w:trPr>
        <w:tc>
          <w:tcPr>
            <w:tcW w:w="3969" w:type="dxa"/>
            <w:gridSpan w:val="2"/>
          </w:tcPr>
          <w:p w14:paraId="10BC808D" w14:textId="77777777" w:rsidR="00C80570" w:rsidRPr="009E051C" w:rsidRDefault="00C8057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1" w:type="dxa"/>
          </w:tcPr>
          <w:p w14:paraId="2A9C621D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C6CB18D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</w:tcPr>
          <w:p w14:paraId="00E43EDA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F4BCF64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80570" w:rsidRPr="009E051C" w14:paraId="11AF25C1" w14:textId="77777777">
        <w:trPr>
          <w:trHeight w:val="386"/>
          <w:tblHeader/>
        </w:trPr>
        <w:tc>
          <w:tcPr>
            <w:tcW w:w="3969" w:type="dxa"/>
            <w:gridSpan w:val="2"/>
          </w:tcPr>
          <w:p w14:paraId="4274A670" w14:textId="77777777" w:rsidR="00C80570" w:rsidRPr="009E051C" w:rsidRDefault="00C8057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1" w:type="dxa"/>
          </w:tcPr>
          <w:p w14:paraId="1021E597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F718F98" w14:textId="77777777" w:rsidR="00C80570" w:rsidRPr="00EB4282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 w:rsidRPr="00EB4282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29EADD5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C7FA8B5" w14:textId="77777777" w:rsidR="00C80570" w:rsidRPr="00EB4282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287809E9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2021078A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 w:rsidRPr="00EB4282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14:paraId="2E2AEF15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4022CA14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80570" w:rsidRPr="00EB4282" w14:paraId="2E8FD351" w14:textId="77777777">
        <w:trPr>
          <w:trHeight w:val="371"/>
          <w:tblHeader/>
        </w:trPr>
        <w:tc>
          <w:tcPr>
            <w:tcW w:w="3969" w:type="dxa"/>
            <w:gridSpan w:val="2"/>
          </w:tcPr>
          <w:p w14:paraId="07481158" w14:textId="77777777" w:rsidR="00C80570" w:rsidRPr="009E051C" w:rsidRDefault="00C80570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1" w:type="dxa"/>
          </w:tcPr>
          <w:p w14:paraId="72CE013B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4123156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28FBA8A7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981E489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67293BC0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33E628BD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  <w:vAlign w:val="center"/>
          </w:tcPr>
          <w:p w14:paraId="1FB5BB65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9E2D847" w14:textId="77777777" w:rsidR="00C80570" w:rsidRPr="00EB4282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80570" w:rsidRPr="009E051C" w14:paraId="202A9379" w14:textId="77777777">
        <w:trPr>
          <w:trHeight w:val="386"/>
        </w:trPr>
        <w:tc>
          <w:tcPr>
            <w:tcW w:w="3969" w:type="dxa"/>
            <w:gridSpan w:val="2"/>
          </w:tcPr>
          <w:p w14:paraId="5EAA94C1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621" w:type="dxa"/>
          </w:tcPr>
          <w:p w14:paraId="5119912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E21AE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2EB6F4" w14:textId="77777777" w:rsidR="00C80570" w:rsidRPr="009E051C" w:rsidRDefault="00C8057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2DA0D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17FDE53" w14:textId="77777777" w:rsidR="00C80570" w:rsidRPr="009E051C" w:rsidRDefault="00C8057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180F2EB" w14:textId="77777777" w:rsidR="00C80570" w:rsidRPr="009E051C" w:rsidRDefault="00C80570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1AF3CFE7" w14:textId="77777777" w:rsidR="00C80570" w:rsidRPr="009E051C" w:rsidRDefault="00C8057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67BA30B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570" w:rsidRPr="009E051C" w14:paraId="247F929F" w14:textId="77777777">
        <w:trPr>
          <w:trHeight w:val="371"/>
        </w:trPr>
        <w:tc>
          <w:tcPr>
            <w:tcW w:w="3969" w:type="dxa"/>
            <w:gridSpan w:val="2"/>
          </w:tcPr>
          <w:p w14:paraId="1C683E75" w14:textId="77777777" w:rsidR="00C80570" w:rsidRPr="009E051C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621" w:type="dxa"/>
          </w:tcPr>
          <w:p w14:paraId="6630DC81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881E12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FF6973E" w14:textId="77777777" w:rsidR="00C80570" w:rsidRPr="009E051C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15055C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7,880,967</w:t>
            </w:r>
          </w:p>
        </w:tc>
        <w:tc>
          <w:tcPr>
            <w:tcW w:w="90" w:type="dxa"/>
            <w:vAlign w:val="bottom"/>
          </w:tcPr>
          <w:p w14:paraId="1B7B5A1D" w14:textId="77777777" w:rsidR="00C80570" w:rsidRPr="009E051C" w:rsidRDefault="00C80570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63CCD25" w14:textId="77777777" w:rsidR="00C80570" w:rsidRPr="00EB4282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4596F0A3" w14:textId="77777777" w:rsidR="00C80570" w:rsidRPr="009E051C" w:rsidRDefault="00C80570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A9A822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7,880,967</w:t>
            </w:r>
          </w:p>
        </w:tc>
      </w:tr>
      <w:tr w:rsidR="00C80570" w:rsidRPr="009E051C" w14:paraId="23073555" w14:textId="77777777">
        <w:trPr>
          <w:trHeight w:val="243"/>
        </w:trPr>
        <w:tc>
          <w:tcPr>
            <w:tcW w:w="3969" w:type="dxa"/>
            <w:gridSpan w:val="2"/>
          </w:tcPr>
          <w:p w14:paraId="4D2894AF" w14:textId="77777777" w:rsidR="00C80570" w:rsidRPr="004F2779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</w:tcPr>
          <w:p w14:paraId="28DCDCE2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C12A5BD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26D231F" w14:textId="77777777" w:rsidR="00C80570" w:rsidRPr="004F2779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FE91F7A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D693C2C" w14:textId="77777777" w:rsidR="00C80570" w:rsidRPr="004F2779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9364E4E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1366FCE0" w14:textId="77777777" w:rsidR="00C80570" w:rsidRPr="004F2779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0FFDE7C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0570" w:rsidRPr="00D72255" w14:paraId="6CFFE099" w14:textId="77777777">
        <w:trPr>
          <w:trHeight w:val="371"/>
        </w:trPr>
        <w:tc>
          <w:tcPr>
            <w:tcW w:w="3969" w:type="dxa"/>
            <w:gridSpan w:val="2"/>
          </w:tcPr>
          <w:p w14:paraId="6695C223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621" w:type="dxa"/>
          </w:tcPr>
          <w:p w14:paraId="1A45A4C4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CEA3D4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E6FF7CD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8229A5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6,879,394</w:t>
            </w:r>
          </w:p>
        </w:tc>
        <w:tc>
          <w:tcPr>
            <w:tcW w:w="90" w:type="dxa"/>
            <w:vAlign w:val="bottom"/>
          </w:tcPr>
          <w:p w14:paraId="4484854B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AFA6CBB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642A1DA5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EC0295E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6,879,394</w:t>
            </w:r>
          </w:p>
        </w:tc>
      </w:tr>
      <w:tr w:rsidR="00C80570" w:rsidRPr="00D72255" w14:paraId="64C82A63" w14:textId="77777777">
        <w:trPr>
          <w:trHeight w:val="386"/>
        </w:trPr>
        <w:tc>
          <w:tcPr>
            <w:tcW w:w="3969" w:type="dxa"/>
            <w:gridSpan w:val="2"/>
          </w:tcPr>
          <w:p w14:paraId="2F584B8A" w14:textId="77777777" w:rsidR="00C80570" w:rsidRPr="00EB4282" w:rsidRDefault="00C80570">
            <w:pPr>
              <w:tabs>
                <w:tab w:val="clear" w:pos="454"/>
                <w:tab w:val="left" w:pos="0"/>
                <w:tab w:val="left" w:pos="360"/>
                <w:tab w:val="left" w:pos="442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621" w:type="dxa"/>
          </w:tcPr>
          <w:p w14:paraId="6956ADA5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507BD7" w14:textId="77777777" w:rsidR="00C80570" w:rsidRPr="0068297E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9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3ABCC55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CAC1EF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(6,078,233)</w:t>
            </w:r>
          </w:p>
        </w:tc>
        <w:tc>
          <w:tcPr>
            <w:tcW w:w="90" w:type="dxa"/>
            <w:vAlign w:val="bottom"/>
          </w:tcPr>
          <w:p w14:paraId="7D7E9442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C0AAF25" w14:textId="77777777" w:rsidR="00C80570" w:rsidRPr="00A8200D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40EE1DE5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9FDB2FC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(6,078,233)</w:t>
            </w:r>
          </w:p>
        </w:tc>
      </w:tr>
      <w:tr w:rsidR="00C80570" w:rsidRPr="00D72255" w14:paraId="49D357E9" w14:textId="77777777">
        <w:trPr>
          <w:trHeight w:val="371"/>
        </w:trPr>
        <w:tc>
          <w:tcPr>
            <w:tcW w:w="3969" w:type="dxa"/>
            <w:gridSpan w:val="2"/>
          </w:tcPr>
          <w:p w14:paraId="6E0F04AF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621" w:type="dxa"/>
          </w:tcPr>
          <w:p w14:paraId="51339CEB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17BA37" w14:textId="77777777" w:rsidR="00C80570" w:rsidRPr="0068297E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9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4F9776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726EA5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801,161</w:t>
            </w:r>
          </w:p>
        </w:tc>
        <w:tc>
          <w:tcPr>
            <w:tcW w:w="90" w:type="dxa"/>
            <w:vAlign w:val="bottom"/>
          </w:tcPr>
          <w:p w14:paraId="2E0B958C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D74DB07" w14:textId="77777777" w:rsidR="00C80570" w:rsidRPr="00A8200D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70353BD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5B05C57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801,161</w:t>
            </w:r>
          </w:p>
        </w:tc>
      </w:tr>
      <w:tr w:rsidR="00C80570" w:rsidRPr="00D72255" w14:paraId="07B3F43A" w14:textId="77777777">
        <w:trPr>
          <w:trHeight w:val="386"/>
        </w:trPr>
        <w:tc>
          <w:tcPr>
            <w:tcW w:w="3969" w:type="dxa"/>
            <w:gridSpan w:val="2"/>
          </w:tcPr>
          <w:p w14:paraId="4BE06B79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1" w:type="dxa"/>
          </w:tcPr>
          <w:p w14:paraId="7B87D506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043FBE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F0E198A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F6A1D8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(196,104)</w:t>
            </w:r>
          </w:p>
        </w:tc>
        <w:tc>
          <w:tcPr>
            <w:tcW w:w="90" w:type="dxa"/>
            <w:vAlign w:val="bottom"/>
          </w:tcPr>
          <w:p w14:paraId="72ABA5B8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E018445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B3C31CB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F4F13B6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(196,104)</w:t>
            </w:r>
          </w:p>
        </w:tc>
      </w:tr>
      <w:tr w:rsidR="00C80570" w:rsidRPr="00D72255" w14:paraId="67B9D8CE" w14:textId="77777777">
        <w:trPr>
          <w:trHeight w:val="371"/>
        </w:trPr>
        <w:tc>
          <w:tcPr>
            <w:tcW w:w="3969" w:type="dxa"/>
            <w:gridSpan w:val="2"/>
          </w:tcPr>
          <w:p w14:paraId="1DAD1702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21" w:type="dxa"/>
          </w:tcPr>
          <w:p w14:paraId="14587B93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973B2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1283D78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AFB35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605,057</w:t>
            </w:r>
          </w:p>
        </w:tc>
        <w:tc>
          <w:tcPr>
            <w:tcW w:w="90" w:type="dxa"/>
            <w:vAlign w:val="bottom"/>
          </w:tcPr>
          <w:p w14:paraId="59141F8E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B7BCD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779952EB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EED7E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605,057</w:t>
            </w:r>
          </w:p>
        </w:tc>
      </w:tr>
      <w:tr w:rsidR="00C80570" w:rsidRPr="008052D3" w14:paraId="581FFE93" w14:textId="77777777">
        <w:trPr>
          <w:trHeight w:val="386"/>
        </w:trPr>
        <w:tc>
          <w:tcPr>
            <w:tcW w:w="3969" w:type="dxa"/>
            <w:gridSpan w:val="2"/>
          </w:tcPr>
          <w:p w14:paraId="5FBF5577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621" w:type="dxa"/>
          </w:tcPr>
          <w:p w14:paraId="4A3E8F05" w14:textId="77777777" w:rsidR="00C80570" w:rsidRPr="008052D3" w:rsidRDefault="00C80570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19605" w14:textId="77777777" w:rsidR="00C80570" w:rsidRPr="008052D3" w:rsidRDefault="00C80570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6911">
              <w:rPr>
                <w:rFonts w:ascii="Angsana New" w:hAnsi="Angsana New"/>
                <w:b/>
                <w:bCs/>
                <w:sz w:val="28"/>
                <w:szCs w:val="28"/>
              </w:rPr>
              <w:t>127,617</w:t>
            </w:r>
          </w:p>
        </w:tc>
        <w:tc>
          <w:tcPr>
            <w:tcW w:w="90" w:type="dxa"/>
            <w:vAlign w:val="bottom"/>
          </w:tcPr>
          <w:p w14:paraId="20E52A8A" w14:textId="77777777" w:rsidR="00C80570" w:rsidRPr="008052D3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DB91E" w14:textId="77777777" w:rsidR="00C80570" w:rsidRPr="008052D3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52D3">
              <w:rPr>
                <w:rFonts w:ascii="Angsana New" w:hAnsi="Angsana New" w:hint="cs"/>
                <w:b/>
                <w:bCs/>
                <w:sz w:val="28"/>
                <w:szCs w:val="28"/>
              </w:rPr>
              <w:t>188,888</w:t>
            </w:r>
          </w:p>
        </w:tc>
        <w:tc>
          <w:tcPr>
            <w:tcW w:w="90" w:type="dxa"/>
            <w:vAlign w:val="bottom"/>
          </w:tcPr>
          <w:p w14:paraId="47D3643A" w14:textId="77777777" w:rsidR="00C80570" w:rsidRPr="008052D3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8E4FB" w14:textId="77777777" w:rsidR="00C80570" w:rsidRPr="008052D3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6911">
              <w:rPr>
                <w:rFonts w:ascii="Angsana New" w:hAnsi="Angsana New"/>
                <w:b/>
                <w:bCs/>
                <w:sz w:val="28"/>
                <w:szCs w:val="28"/>
              </w:rPr>
              <w:t>127,617</w:t>
            </w:r>
          </w:p>
        </w:tc>
        <w:tc>
          <w:tcPr>
            <w:tcW w:w="80" w:type="dxa"/>
            <w:vAlign w:val="bottom"/>
          </w:tcPr>
          <w:p w14:paraId="373537D8" w14:textId="77777777" w:rsidR="00C80570" w:rsidRPr="008052D3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C17F6" w14:textId="77777777" w:rsidR="00C80570" w:rsidRPr="008052D3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52D3">
              <w:rPr>
                <w:rFonts w:ascii="Angsana New" w:hAnsi="Angsana New" w:hint="cs"/>
                <w:b/>
                <w:bCs/>
                <w:sz w:val="28"/>
                <w:szCs w:val="28"/>
              </w:rPr>
              <w:t>188,888</w:t>
            </w:r>
          </w:p>
        </w:tc>
      </w:tr>
      <w:tr w:rsidR="00C80570" w:rsidRPr="00D72255" w14:paraId="7D277A45" w14:textId="77777777" w:rsidTr="004F2779">
        <w:trPr>
          <w:trHeight w:val="240"/>
        </w:trPr>
        <w:tc>
          <w:tcPr>
            <w:tcW w:w="3969" w:type="dxa"/>
            <w:gridSpan w:val="2"/>
            <w:vAlign w:val="bottom"/>
          </w:tcPr>
          <w:p w14:paraId="5E762ECF" w14:textId="77777777" w:rsidR="00C80570" w:rsidRPr="004F2779" w:rsidRDefault="00C80570" w:rsidP="004F2779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  <w:vAlign w:val="bottom"/>
          </w:tcPr>
          <w:p w14:paraId="76EE9A21" w14:textId="77777777" w:rsidR="00C80570" w:rsidRPr="004F2779" w:rsidRDefault="00C80570" w:rsidP="004F2779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9BE983" w14:textId="77777777" w:rsidR="00C80570" w:rsidRPr="004F2779" w:rsidRDefault="00C80570" w:rsidP="004F2779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A5A1472" w14:textId="77777777" w:rsidR="00C80570" w:rsidRPr="004F2779" w:rsidRDefault="00C80570" w:rsidP="004F277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CF0253" w14:textId="77777777" w:rsidR="00C80570" w:rsidRPr="004F2779" w:rsidRDefault="00C80570" w:rsidP="004F277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C990ABC" w14:textId="77777777" w:rsidR="00C80570" w:rsidRPr="004F2779" w:rsidRDefault="00C80570" w:rsidP="004F277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463DAD4E" w14:textId="77777777" w:rsidR="00C80570" w:rsidRPr="004F2779" w:rsidRDefault="00C80570" w:rsidP="004F277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72E6F77" w14:textId="77777777" w:rsidR="00C80570" w:rsidRPr="004F2779" w:rsidRDefault="00C80570" w:rsidP="004F277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5B76F1CF" w14:textId="77777777" w:rsidR="00C80570" w:rsidRPr="004F2779" w:rsidRDefault="00C80570" w:rsidP="004F277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0570" w:rsidRPr="00D72255" w14:paraId="37ADFF39" w14:textId="77777777">
        <w:trPr>
          <w:trHeight w:val="386"/>
        </w:trPr>
        <w:tc>
          <w:tcPr>
            <w:tcW w:w="3969" w:type="dxa"/>
            <w:gridSpan w:val="2"/>
            <w:vAlign w:val="bottom"/>
          </w:tcPr>
          <w:p w14:paraId="2C344EE0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621" w:type="dxa"/>
          </w:tcPr>
          <w:p w14:paraId="6DC2BF57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34FE2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28C84DE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D2047A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B028F44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C3F0077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5801AA20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2E85FBF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570" w:rsidRPr="00D72255" w14:paraId="688D61AB" w14:textId="77777777">
        <w:trPr>
          <w:trHeight w:val="386"/>
        </w:trPr>
        <w:tc>
          <w:tcPr>
            <w:tcW w:w="3969" w:type="dxa"/>
            <w:gridSpan w:val="2"/>
            <w:vAlign w:val="bottom"/>
          </w:tcPr>
          <w:p w14:paraId="29250992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621" w:type="dxa"/>
          </w:tcPr>
          <w:p w14:paraId="0CECF40B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5B00D7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911">
              <w:rPr>
                <w:rFonts w:ascii="Angsana New" w:hAnsi="Angsana New"/>
                <w:sz w:val="28"/>
                <w:szCs w:val="28"/>
              </w:rPr>
              <w:t>17,4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3769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90" w:type="dxa"/>
            <w:vAlign w:val="bottom"/>
          </w:tcPr>
          <w:p w14:paraId="333C36CF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0F8309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2,874,229</w:t>
            </w:r>
          </w:p>
        </w:tc>
        <w:tc>
          <w:tcPr>
            <w:tcW w:w="90" w:type="dxa"/>
            <w:vAlign w:val="bottom"/>
          </w:tcPr>
          <w:p w14:paraId="7622AFF5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BC532FB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03A0">
              <w:rPr>
                <w:rFonts w:ascii="Angsana New" w:hAnsi="Angsana New"/>
                <w:sz w:val="28"/>
                <w:szCs w:val="28"/>
              </w:rPr>
              <w:t>17,460,40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0" w:type="dxa"/>
            <w:vAlign w:val="bottom"/>
          </w:tcPr>
          <w:p w14:paraId="47418D17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8CE9741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2,874,229</w:t>
            </w:r>
          </w:p>
        </w:tc>
      </w:tr>
      <w:tr w:rsidR="00C80570" w:rsidRPr="00D72255" w14:paraId="18E47EC4" w14:textId="77777777">
        <w:trPr>
          <w:trHeight w:val="225"/>
        </w:trPr>
        <w:tc>
          <w:tcPr>
            <w:tcW w:w="3969" w:type="dxa"/>
            <w:gridSpan w:val="2"/>
            <w:vAlign w:val="bottom"/>
          </w:tcPr>
          <w:p w14:paraId="12E8BAC9" w14:textId="77777777" w:rsidR="00C80570" w:rsidRPr="004F2779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</w:tcPr>
          <w:p w14:paraId="05526673" w14:textId="77777777" w:rsidR="00C80570" w:rsidRPr="004F2779" w:rsidRDefault="00C8057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30EA72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09EF8C0" w14:textId="77777777" w:rsidR="00C80570" w:rsidRPr="004F2779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DB98F5A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2BD52FB" w14:textId="77777777" w:rsidR="00C80570" w:rsidRPr="004F2779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42519C3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0E5A18A0" w14:textId="77777777" w:rsidR="00C80570" w:rsidRPr="004F2779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16F60E2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0570" w:rsidRPr="00D72255" w14:paraId="19556D92" w14:textId="77777777">
        <w:trPr>
          <w:trHeight w:val="386"/>
        </w:trPr>
        <w:tc>
          <w:tcPr>
            <w:tcW w:w="3969" w:type="dxa"/>
            <w:gridSpan w:val="2"/>
            <w:vAlign w:val="bottom"/>
          </w:tcPr>
          <w:p w14:paraId="10DFF5AE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621" w:type="dxa"/>
          </w:tcPr>
          <w:p w14:paraId="7AE0CAD5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D2372E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911">
              <w:rPr>
                <w:rFonts w:ascii="Angsana New" w:hAnsi="Angsana New"/>
                <w:sz w:val="28"/>
                <w:szCs w:val="28"/>
              </w:rPr>
              <w:t>5,721,085</w:t>
            </w:r>
          </w:p>
        </w:tc>
        <w:tc>
          <w:tcPr>
            <w:tcW w:w="90" w:type="dxa"/>
            <w:vAlign w:val="bottom"/>
          </w:tcPr>
          <w:p w14:paraId="479BA578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7CA8E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2,043,498</w:t>
            </w:r>
          </w:p>
        </w:tc>
        <w:tc>
          <w:tcPr>
            <w:tcW w:w="90" w:type="dxa"/>
            <w:vAlign w:val="bottom"/>
          </w:tcPr>
          <w:p w14:paraId="46927AE2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C810D02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911">
              <w:rPr>
                <w:rFonts w:ascii="Angsana New" w:hAnsi="Angsana New"/>
                <w:sz w:val="28"/>
                <w:szCs w:val="28"/>
              </w:rPr>
              <w:t>5,721,085</w:t>
            </w:r>
          </w:p>
        </w:tc>
        <w:tc>
          <w:tcPr>
            <w:tcW w:w="80" w:type="dxa"/>
            <w:vAlign w:val="bottom"/>
          </w:tcPr>
          <w:p w14:paraId="7DDD0EEB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4923DB1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2,043,498</w:t>
            </w:r>
          </w:p>
        </w:tc>
      </w:tr>
      <w:tr w:rsidR="00C80570" w:rsidRPr="00D72255" w14:paraId="0C857145" w14:textId="77777777">
        <w:trPr>
          <w:trHeight w:val="386"/>
        </w:trPr>
        <w:tc>
          <w:tcPr>
            <w:tcW w:w="3969" w:type="dxa"/>
            <w:gridSpan w:val="2"/>
            <w:vAlign w:val="bottom"/>
          </w:tcPr>
          <w:p w14:paraId="7D592B57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621" w:type="dxa"/>
          </w:tcPr>
          <w:p w14:paraId="60E09660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F5BEC3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911">
              <w:rPr>
                <w:rFonts w:ascii="Angsana New" w:hAnsi="Angsana New"/>
                <w:sz w:val="28"/>
                <w:szCs w:val="28"/>
              </w:rPr>
              <w:t>(5,443,735)</w:t>
            </w:r>
          </w:p>
        </w:tc>
        <w:tc>
          <w:tcPr>
            <w:tcW w:w="90" w:type="dxa"/>
            <w:vAlign w:val="bottom"/>
          </w:tcPr>
          <w:p w14:paraId="48A4092B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0097A7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(1,638,090)</w:t>
            </w:r>
          </w:p>
        </w:tc>
        <w:tc>
          <w:tcPr>
            <w:tcW w:w="90" w:type="dxa"/>
            <w:vAlign w:val="bottom"/>
          </w:tcPr>
          <w:p w14:paraId="29C6C420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95ECD07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911">
              <w:rPr>
                <w:rFonts w:ascii="Angsana New" w:hAnsi="Angsana New"/>
                <w:sz w:val="28"/>
                <w:szCs w:val="28"/>
              </w:rPr>
              <w:t>(5,443,735)</w:t>
            </w:r>
          </w:p>
        </w:tc>
        <w:tc>
          <w:tcPr>
            <w:tcW w:w="80" w:type="dxa"/>
            <w:vAlign w:val="bottom"/>
          </w:tcPr>
          <w:p w14:paraId="54EC515F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8FA7C76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(1,638,090)</w:t>
            </w:r>
          </w:p>
        </w:tc>
      </w:tr>
      <w:tr w:rsidR="00C80570" w:rsidRPr="00D72255" w14:paraId="0FA01C78" w14:textId="77777777">
        <w:trPr>
          <w:trHeight w:val="386"/>
        </w:trPr>
        <w:tc>
          <w:tcPr>
            <w:tcW w:w="3969" w:type="dxa"/>
            <w:gridSpan w:val="2"/>
          </w:tcPr>
          <w:p w14:paraId="76571298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621" w:type="dxa"/>
          </w:tcPr>
          <w:p w14:paraId="057149B5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55B3A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702">
              <w:rPr>
                <w:rFonts w:ascii="Angsana New" w:hAnsi="Angsana New"/>
                <w:sz w:val="28"/>
                <w:szCs w:val="28"/>
              </w:rPr>
              <w:t>277,350</w:t>
            </w:r>
          </w:p>
        </w:tc>
        <w:tc>
          <w:tcPr>
            <w:tcW w:w="90" w:type="dxa"/>
            <w:vAlign w:val="bottom"/>
          </w:tcPr>
          <w:p w14:paraId="42299BEF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FEDD3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405,408</w:t>
            </w:r>
          </w:p>
        </w:tc>
        <w:tc>
          <w:tcPr>
            <w:tcW w:w="90" w:type="dxa"/>
            <w:vAlign w:val="bottom"/>
          </w:tcPr>
          <w:p w14:paraId="026394DE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2BAA0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702">
              <w:rPr>
                <w:rFonts w:ascii="Angsana New" w:hAnsi="Angsana New"/>
                <w:sz w:val="28"/>
                <w:szCs w:val="28"/>
              </w:rPr>
              <w:t>277,350</w:t>
            </w:r>
          </w:p>
        </w:tc>
        <w:tc>
          <w:tcPr>
            <w:tcW w:w="80" w:type="dxa"/>
            <w:vAlign w:val="bottom"/>
          </w:tcPr>
          <w:p w14:paraId="1DCE6BE3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DB331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405,408</w:t>
            </w:r>
          </w:p>
        </w:tc>
      </w:tr>
      <w:tr w:rsidR="00C80570" w:rsidRPr="00D72255" w14:paraId="251377CB" w14:textId="77777777" w:rsidTr="004F2779">
        <w:trPr>
          <w:trHeight w:val="242"/>
        </w:trPr>
        <w:tc>
          <w:tcPr>
            <w:tcW w:w="3969" w:type="dxa"/>
            <w:gridSpan w:val="2"/>
            <w:vAlign w:val="bottom"/>
          </w:tcPr>
          <w:p w14:paraId="0C70EDE1" w14:textId="77777777" w:rsidR="00C80570" w:rsidRPr="004F2779" w:rsidRDefault="00C80570" w:rsidP="004F2779">
            <w:pPr>
              <w:tabs>
                <w:tab w:val="left" w:pos="0"/>
                <w:tab w:val="left" w:pos="360"/>
                <w:tab w:val="left" w:pos="2160"/>
              </w:tabs>
              <w:ind w:right="-38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  <w:vAlign w:val="bottom"/>
          </w:tcPr>
          <w:p w14:paraId="636292C0" w14:textId="77777777" w:rsidR="00C80570" w:rsidRPr="004F2779" w:rsidRDefault="00C80570" w:rsidP="004F2779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A4AA90" w14:textId="77777777" w:rsidR="00C80570" w:rsidRPr="004F2779" w:rsidRDefault="00C80570" w:rsidP="004F277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33035D8" w14:textId="77777777" w:rsidR="00C80570" w:rsidRPr="004F2779" w:rsidRDefault="00C80570" w:rsidP="004F277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8E9003" w14:textId="77777777" w:rsidR="00C80570" w:rsidRPr="004F2779" w:rsidRDefault="00C80570" w:rsidP="004F277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7379630" w14:textId="77777777" w:rsidR="00C80570" w:rsidRPr="004F2779" w:rsidRDefault="00C80570" w:rsidP="004F277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A8973C5" w14:textId="77777777" w:rsidR="00C80570" w:rsidRPr="004F2779" w:rsidRDefault="00C80570" w:rsidP="004F277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362B3F95" w14:textId="77777777" w:rsidR="00C80570" w:rsidRPr="004F2779" w:rsidRDefault="00C80570" w:rsidP="004F277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4330A00" w14:textId="77777777" w:rsidR="00C80570" w:rsidRPr="004F2779" w:rsidRDefault="00C80570" w:rsidP="004F277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0570" w:rsidRPr="00D72255" w14:paraId="4F16D16D" w14:textId="77777777">
        <w:trPr>
          <w:trHeight w:val="386"/>
        </w:trPr>
        <w:tc>
          <w:tcPr>
            <w:tcW w:w="3969" w:type="dxa"/>
            <w:gridSpan w:val="2"/>
            <w:vAlign w:val="bottom"/>
          </w:tcPr>
          <w:p w14:paraId="76E77FC2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621" w:type="dxa"/>
          </w:tcPr>
          <w:p w14:paraId="2A1D2D97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6AB3ED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702">
              <w:rPr>
                <w:rFonts w:ascii="Angsana New" w:hAnsi="Angsana New"/>
                <w:sz w:val="28"/>
                <w:szCs w:val="28"/>
              </w:rPr>
              <w:t>5,823</w:t>
            </w:r>
          </w:p>
        </w:tc>
        <w:tc>
          <w:tcPr>
            <w:tcW w:w="90" w:type="dxa"/>
            <w:vAlign w:val="bottom"/>
          </w:tcPr>
          <w:p w14:paraId="64855C2B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2DCBFD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55,54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bottom"/>
          </w:tcPr>
          <w:p w14:paraId="56F7981A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3930C90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702">
              <w:rPr>
                <w:rFonts w:ascii="Angsana New" w:hAnsi="Angsana New"/>
                <w:sz w:val="28"/>
                <w:szCs w:val="28"/>
              </w:rPr>
              <w:t>5,823</w:t>
            </w:r>
          </w:p>
        </w:tc>
        <w:tc>
          <w:tcPr>
            <w:tcW w:w="80" w:type="dxa"/>
            <w:vAlign w:val="bottom"/>
          </w:tcPr>
          <w:p w14:paraId="6B55D876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75E134A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55,54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80570" w:rsidRPr="00D72255" w14:paraId="73C52C32" w14:textId="77777777">
        <w:trPr>
          <w:trHeight w:val="386"/>
        </w:trPr>
        <w:tc>
          <w:tcPr>
            <w:tcW w:w="3969" w:type="dxa"/>
            <w:gridSpan w:val="2"/>
          </w:tcPr>
          <w:p w14:paraId="396D30BE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621" w:type="dxa"/>
          </w:tcPr>
          <w:p w14:paraId="2CF3C350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8A92F" w14:textId="77777777" w:rsidR="00C80570" w:rsidRPr="00FF5702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702">
              <w:rPr>
                <w:rFonts w:ascii="Angsana New" w:hAnsi="Angsana New"/>
                <w:b/>
                <w:bCs/>
                <w:sz w:val="28"/>
                <w:szCs w:val="28"/>
              </w:rPr>
              <w:t>283,173</w:t>
            </w:r>
          </w:p>
        </w:tc>
        <w:tc>
          <w:tcPr>
            <w:tcW w:w="90" w:type="dxa"/>
            <w:vAlign w:val="bottom"/>
          </w:tcPr>
          <w:p w14:paraId="619F30BC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D9322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460,95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bottom"/>
          </w:tcPr>
          <w:p w14:paraId="10A25C57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D390B" w14:textId="77777777" w:rsidR="00C80570" w:rsidRPr="00F86E9B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702">
              <w:rPr>
                <w:rFonts w:ascii="Angsana New" w:hAnsi="Angsana New"/>
                <w:b/>
                <w:bCs/>
                <w:sz w:val="28"/>
                <w:szCs w:val="28"/>
              </w:rPr>
              <w:t>283,173</w:t>
            </w:r>
          </w:p>
        </w:tc>
        <w:tc>
          <w:tcPr>
            <w:tcW w:w="80" w:type="dxa"/>
            <w:vAlign w:val="bottom"/>
          </w:tcPr>
          <w:p w14:paraId="594220C1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F6A12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460,95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C80570" w:rsidRPr="00D72255" w14:paraId="029850FE" w14:textId="77777777" w:rsidTr="00AB4AFC">
        <w:trPr>
          <w:trHeight w:val="168"/>
        </w:trPr>
        <w:tc>
          <w:tcPr>
            <w:tcW w:w="3969" w:type="dxa"/>
            <w:gridSpan w:val="2"/>
          </w:tcPr>
          <w:p w14:paraId="6E3D7D70" w14:textId="77777777" w:rsidR="00C80570" w:rsidRPr="004F2779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pacing w:val="2"/>
                <w:sz w:val="20"/>
                <w:szCs w:val="20"/>
                <w:cs/>
              </w:rPr>
            </w:pPr>
          </w:p>
        </w:tc>
        <w:tc>
          <w:tcPr>
            <w:tcW w:w="621" w:type="dxa"/>
          </w:tcPr>
          <w:p w14:paraId="48021485" w14:textId="77777777" w:rsidR="00C80570" w:rsidRPr="004F2779" w:rsidRDefault="00C80570">
            <w:pPr>
              <w:ind w:right="90"/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2D9FC46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FAFC79F" w14:textId="77777777" w:rsidR="00C80570" w:rsidRPr="004F2779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589EF76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7B44D65" w14:textId="77777777" w:rsidR="00C80570" w:rsidRPr="004F2779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1B09F921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8A72DDE" w14:textId="77777777" w:rsidR="00C80570" w:rsidRPr="004F2779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70979767" w14:textId="77777777" w:rsidR="00C80570" w:rsidRPr="004F2779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pacing w:val="2"/>
                <w:sz w:val="20"/>
                <w:szCs w:val="20"/>
              </w:rPr>
            </w:pPr>
          </w:p>
        </w:tc>
      </w:tr>
      <w:tr w:rsidR="00C80570" w:rsidRPr="00D72255" w14:paraId="38750D2B" w14:textId="77777777">
        <w:trPr>
          <w:trHeight w:val="386"/>
        </w:trPr>
        <w:tc>
          <w:tcPr>
            <w:tcW w:w="3969" w:type="dxa"/>
            <w:gridSpan w:val="2"/>
          </w:tcPr>
          <w:p w14:paraId="2867DC71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21" w:type="dxa"/>
          </w:tcPr>
          <w:p w14:paraId="3380AF6C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D6A0F1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6E92E2B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9D01C2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4595D05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352783D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2DDB7389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6EC0B29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570" w:rsidRPr="00D72255" w14:paraId="7925AD3D" w14:textId="77777777">
        <w:trPr>
          <w:trHeight w:val="386"/>
        </w:trPr>
        <w:tc>
          <w:tcPr>
            <w:tcW w:w="3969" w:type="dxa"/>
            <w:gridSpan w:val="2"/>
          </w:tcPr>
          <w:p w14:paraId="7D870C53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621" w:type="dxa"/>
          </w:tcPr>
          <w:p w14:paraId="40F0C6F6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0D9A1D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2FA">
              <w:rPr>
                <w:rFonts w:ascii="Angsana New" w:hAnsi="Angsana New"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54DE4711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2CD1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E193F5D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9A0D349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2FA">
              <w:rPr>
                <w:rFonts w:ascii="Angsana New" w:hAnsi="Angsana New"/>
                <w:sz w:val="28"/>
                <w:szCs w:val="28"/>
              </w:rPr>
              <w:t>196,104</w:t>
            </w:r>
          </w:p>
        </w:tc>
        <w:tc>
          <w:tcPr>
            <w:tcW w:w="80" w:type="dxa"/>
            <w:vAlign w:val="bottom"/>
          </w:tcPr>
          <w:p w14:paraId="09D68525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5BE85F5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80570" w:rsidRPr="00D72255" w14:paraId="5C3FE72C" w14:textId="77777777">
        <w:trPr>
          <w:trHeight w:val="386"/>
        </w:trPr>
        <w:tc>
          <w:tcPr>
            <w:tcW w:w="3969" w:type="dxa"/>
            <w:gridSpan w:val="2"/>
          </w:tcPr>
          <w:p w14:paraId="357407EE" w14:textId="1FE2C8EE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A215B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B3CAD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21" w:type="dxa"/>
          </w:tcPr>
          <w:p w14:paraId="3F60F839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F767B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53F57">
              <w:rPr>
                <w:rFonts w:ascii="Angsana New" w:hAnsi="Angsana New"/>
                <w:sz w:val="28"/>
                <w:szCs w:val="28"/>
              </w:rPr>
              <w:t>196,104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0110303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AD31A7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3A56A9EA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9C139BF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53F57">
              <w:rPr>
                <w:rFonts w:ascii="Angsana New" w:hAnsi="Angsana New"/>
                <w:sz w:val="28"/>
                <w:szCs w:val="28"/>
              </w:rPr>
              <w:t>196,104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  <w:vAlign w:val="bottom"/>
          </w:tcPr>
          <w:p w14:paraId="74D10FA7" w14:textId="77777777" w:rsidR="00C80570" w:rsidRPr="00D72255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3526D83" w14:textId="77777777" w:rsidR="00C80570" w:rsidRPr="00D72255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</w:p>
        </w:tc>
      </w:tr>
      <w:tr w:rsidR="00C80570" w:rsidRPr="00F4108A" w14:paraId="4C7CF630" w14:textId="77777777">
        <w:trPr>
          <w:trHeight w:val="386"/>
        </w:trPr>
        <w:tc>
          <w:tcPr>
            <w:tcW w:w="3969" w:type="dxa"/>
            <w:gridSpan w:val="2"/>
          </w:tcPr>
          <w:p w14:paraId="1A945FC0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621" w:type="dxa"/>
          </w:tcPr>
          <w:p w14:paraId="4929F748" w14:textId="77777777" w:rsidR="00C80570" w:rsidRPr="00D72255" w:rsidRDefault="00C8057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05747" w14:textId="77777777" w:rsidR="00C80570" w:rsidRPr="00F4108A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A211BA1" w14:textId="77777777" w:rsidR="00C80570" w:rsidRPr="00F4108A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DCB59" w14:textId="77777777" w:rsidR="00C80570" w:rsidRPr="00F4108A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08A">
              <w:rPr>
                <w:rFonts w:ascii="Angsana New" w:hAnsi="Angsana New" w:hint="cs"/>
                <w:b/>
                <w:bCs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1EDF09B3" w14:textId="77777777" w:rsidR="00C80570" w:rsidRPr="00F4108A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CEDF" w14:textId="77777777" w:rsidR="00C80570" w:rsidRPr="00F4108A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74A43FB6" w14:textId="77777777" w:rsidR="00C80570" w:rsidRPr="00F4108A" w:rsidRDefault="00C80570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2F50" w14:textId="77777777" w:rsidR="00C80570" w:rsidRPr="00F4108A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08A">
              <w:rPr>
                <w:rFonts w:ascii="Angsana New" w:hAnsi="Angsana New" w:hint="cs"/>
                <w:b/>
                <w:bCs/>
                <w:sz w:val="28"/>
                <w:szCs w:val="28"/>
              </w:rPr>
              <w:t>196,104</w:t>
            </w:r>
          </w:p>
        </w:tc>
      </w:tr>
    </w:tbl>
    <w:p w14:paraId="080DB110" w14:textId="2B5CE928" w:rsidR="000E13F4" w:rsidRPr="000E13F4" w:rsidRDefault="00EC6894" w:rsidP="004F2779">
      <w:pPr>
        <w:pStyle w:val="BodyText2"/>
        <w:spacing w:before="120"/>
        <w:ind w:left="360"/>
        <w:rPr>
          <w:rFonts w:asciiTheme="majorBidi" w:eastAsia="Malgun Gothic" w:hAnsiTheme="majorBidi" w:cstheme="majorBidi"/>
          <w:b/>
          <w:bCs/>
          <w:sz w:val="28"/>
          <w:szCs w:val="28"/>
        </w:rPr>
      </w:pPr>
      <w:r w:rsidRPr="00862D2A">
        <w:rPr>
          <w:sz w:val="28"/>
          <w:szCs w:val="28"/>
          <w:cs/>
          <w:lang w:val="en-US"/>
        </w:rPr>
        <w:t>ในระหว่างรอบระยะเวลา บริษัทได้มีการเจรจากับลูกค้ารายหนึ่ง เพื่อยุติสัญญาโดยการปรับลดมูลค่า</w:t>
      </w:r>
      <w:r w:rsidR="00FF33CD" w:rsidRPr="00862D2A">
        <w:rPr>
          <w:sz w:val="28"/>
          <w:szCs w:val="28"/>
          <w:cs/>
          <w:lang w:val="en-US"/>
        </w:rPr>
        <w:t>โครงการก่อสร้างตามสัญญากับลูกค้า</w:t>
      </w:r>
      <w:r w:rsidRPr="00862D2A">
        <w:rPr>
          <w:sz w:val="28"/>
          <w:szCs w:val="28"/>
          <w:cs/>
          <w:lang w:val="en-US"/>
        </w:rPr>
        <w:t xml:space="preserve"> (ดูหมายเหตุข้อ </w:t>
      </w:r>
      <w:r w:rsidR="00EF255A" w:rsidRPr="00862D2A">
        <w:rPr>
          <w:sz w:val="28"/>
          <w:szCs w:val="28"/>
          <w:lang w:val="en-US"/>
        </w:rPr>
        <w:t>13</w:t>
      </w:r>
      <w:r w:rsidRPr="00862D2A">
        <w:rPr>
          <w:sz w:val="28"/>
          <w:szCs w:val="28"/>
          <w:cs/>
          <w:lang w:val="en-US"/>
        </w:rPr>
        <w:t>) ทั้งนี้ บริษัทได้พิจารณากลับรายการค่าเผื่อผลขาดทุนด้านเครดิตที่คาดว่าจะเกิดขึ้นจำนว</w:t>
      </w:r>
      <w:r w:rsidR="00EF255A" w:rsidRPr="00862D2A">
        <w:rPr>
          <w:rFonts w:hint="cs"/>
          <w:sz w:val="28"/>
          <w:szCs w:val="28"/>
          <w:cs/>
          <w:lang w:val="en-US"/>
        </w:rPr>
        <w:t xml:space="preserve">น </w:t>
      </w:r>
      <w:r w:rsidR="00EF255A" w:rsidRPr="00862D2A">
        <w:rPr>
          <w:sz w:val="28"/>
          <w:szCs w:val="28"/>
          <w:lang w:val="en-US"/>
        </w:rPr>
        <w:t>196.10</w:t>
      </w:r>
      <w:r w:rsidRPr="00862D2A">
        <w:rPr>
          <w:sz w:val="28"/>
          <w:szCs w:val="28"/>
          <w:cs/>
          <w:lang w:val="en-US"/>
        </w:rPr>
        <w:t xml:space="preserve"> ล้านบาท</w:t>
      </w:r>
      <w:r w:rsidR="000E13F4">
        <w:rPr>
          <w:rFonts w:asciiTheme="majorBidi" w:eastAsia="Malgun Gothic" w:hAnsiTheme="majorBidi" w:cstheme="majorBidi"/>
          <w:b/>
          <w:bCs/>
          <w:sz w:val="28"/>
        </w:rPr>
        <w:br w:type="page"/>
      </w:r>
    </w:p>
    <w:p w14:paraId="3C30402A" w14:textId="080DE873" w:rsidR="00252C34" w:rsidRPr="00E845B2" w:rsidRDefault="00252C34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เงินฝ</w:t>
      </w:r>
      <w:r w:rsidR="00CD7EFD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า</w:t>
      </w: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</w:t>
      </w:r>
      <w:r w:rsidR="00CD7EFD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สถาบันการเงินที่ติดภาระค้ำประกัน</w:t>
      </w:r>
    </w:p>
    <w:p w14:paraId="12D7FD31" w14:textId="0BAFB658" w:rsidR="00CD7EFD" w:rsidRPr="00D72255" w:rsidRDefault="00262297" w:rsidP="000C7A1A">
      <w:pPr>
        <w:pStyle w:val="BodyText2"/>
        <w:ind w:left="547" w:hanging="187"/>
        <w:rPr>
          <w:sz w:val="28"/>
          <w:szCs w:val="28"/>
          <w:lang w:val="en-US"/>
        </w:rPr>
      </w:pPr>
      <w:r w:rsidRPr="000C60A2">
        <w:rPr>
          <w:rFonts w:hint="cs"/>
          <w:sz w:val="28"/>
          <w:szCs w:val="28"/>
          <w:cs/>
          <w:lang w:val="en-US"/>
        </w:rPr>
        <w:t>เงินฝากสถาบันการเงินที่ติดภาระค้ำประกัน</w:t>
      </w:r>
      <w:r w:rsidR="00DD3377" w:rsidRPr="000C60A2">
        <w:rPr>
          <w:rFonts w:hint="cs"/>
          <w:sz w:val="28"/>
          <w:szCs w:val="28"/>
          <w:cs/>
          <w:lang w:val="en-US"/>
        </w:rPr>
        <w:t xml:space="preserve"> ณ วันที่</w:t>
      </w:r>
      <w:r w:rsidR="00DD3377" w:rsidRPr="000C60A2">
        <w:rPr>
          <w:rFonts w:hint="cs"/>
          <w:sz w:val="28"/>
          <w:szCs w:val="28"/>
          <w:lang w:val="en-US"/>
        </w:rPr>
        <w:t xml:space="preserve"> </w:t>
      </w:r>
      <w:r w:rsidR="00D92CCD" w:rsidRPr="00D92CCD">
        <w:rPr>
          <w:sz w:val="28"/>
          <w:szCs w:val="28"/>
          <w:lang w:val="en-US"/>
        </w:rPr>
        <w:t xml:space="preserve">30 </w:t>
      </w:r>
      <w:r w:rsidR="00330901" w:rsidRPr="00EB4282">
        <w:rPr>
          <w:rFonts w:hint="cs"/>
          <w:sz w:val="28"/>
          <w:szCs w:val="28"/>
          <w:cs/>
          <w:lang w:val="en-US"/>
        </w:rPr>
        <w:t>กันยายน</w:t>
      </w:r>
      <w:r w:rsidR="00DD3377" w:rsidRPr="008C6DCB">
        <w:rPr>
          <w:rFonts w:hint="cs"/>
          <w:sz w:val="28"/>
          <w:szCs w:val="28"/>
          <w:lang w:val="en-US"/>
        </w:rPr>
        <w:t xml:space="preserve"> </w:t>
      </w:r>
      <w:r w:rsidR="00DD3377" w:rsidRPr="00D72255">
        <w:rPr>
          <w:rFonts w:hint="cs"/>
          <w:sz w:val="28"/>
          <w:szCs w:val="28"/>
          <w:lang w:val="en-US"/>
        </w:rPr>
        <w:t xml:space="preserve">2568 </w:t>
      </w:r>
      <w:r w:rsidR="00DD3377" w:rsidRPr="00EB4282">
        <w:rPr>
          <w:rFonts w:hint="cs"/>
          <w:sz w:val="28"/>
          <w:szCs w:val="28"/>
          <w:cs/>
          <w:lang w:val="en-US"/>
        </w:rPr>
        <w:t xml:space="preserve">และ </w:t>
      </w:r>
      <w:r w:rsidR="00DD3377" w:rsidRPr="00D72255">
        <w:rPr>
          <w:rFonts w:hint="cs"/>
          <w:sz w:val="28"/>
          <w:szCs w:val="28"/>
          <w:lang w:val="en-US"/>
        </w:rPr>
        <w:t xml:space="preserve">31 </w:t>
      </w:r>
      <w:r w:rsidR="00DD3377" w:rsidRPr="00EB4282">
        <w:rPr>
          <w:rFonts w:hint="cs"/>
          <w:sz w:val="28"/>
          <w:szCs w:val="28"/>
          <w:cs/>
          <w:lang w:val="en-US"/>
        </w:rPr>
        <w:t xml:space="preserve">ธันวาคม </w:t>
      </w:r>
      <w:r w:rsidR="00DD3377" w:rsidRPr="00D72255">
        <w:rPr>
          <w:rFonts w:hint="cs"/>
          <w:sz w:val="28"/>
          <w:szCs w:val="28"/>
          <w:lang w:val="en-US"/>
        </w:rPr>
        <w:t xml:space="preserve">2567 </w:t>
      </w:r>
      <w:r w:rsidR="00DD3377" w:rsidRPr="00EB4282">
        <w:rPr>
          <w:rFonts w:hint="cs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19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1093"/>
      </w:tblGrid>
      <w:tr w:rsidR="00AC7BC2" w:rsidRPr="00D72255" w14:paraId="228B5AA3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2E5239B1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37C0662" w14:textId="77777777" w:rsidR="00AC7BC2" w:rsidRPr="00EB4282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80D913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B893DAD" w14:textId="77777777" w:rsidR="00AC7BC2" w:rsidRPr="00EB4282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B100D5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3" w:type="dxa"/>
            <w:gridSpan w:val="3"/>
            <w:vAlign w:val="bottom"/>
          </w:tcPr>
          <w:p w14:paraId="01DD517A" w14:textId="77777777" w:rsidR="00AC7BC2" w:rsidRPr="00EB4282" w:rsidRDefault="00AC7BC2" w:rsidP="00F67EB6">
            <w:pPr>
              <w:ind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C7BC2" w:rsidRPr="00D72255" w14:paraId="1D0CB5D8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5720E43A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23E05AB7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7104E98E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480ECF0" w14:textId="0F5B9569" w:rsidR="00AC7BC2" w:rsidRPr="00D72255" w:rsidRDefault="00E9401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</w:tcPr>
          <w:p w14:paraId="410E92D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bottom"/>
          </w:tcPr>
          <w:p w14:paraId="67254D20" w14:textId="174EDA4B" w:rsidR="00AC7BC2" w:rsidRPr="00D72255" w:rsidRDefault="00A4271E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C6E98" w:rsidRPr="00D72255" w14:paraId="3A807826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0BA8E48E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54E131" w14:textId="2B27750D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330901" w:rsidRPr="00EB4282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78500B2F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CA09FA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</w:tcBorders>
          </w:tcPr>
          <w:p w14:paraId="2EED980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EF41ED" w14:textId="2CF4051F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330901" w:rsidRPr="00EB4282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4C11011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923678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D404859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4655B" w14:textId="0BACA1C2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330901" w:rsidRPr="00EB4282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D514AE6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2B3102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C6E98" w:rsidRPr="00D72255" w14:paraId="5C678CFC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6D8E0F8F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F7E545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A237FE1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ED9F4D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</w:tcPr>
          <w:p w14:paraId="6D05082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172020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33868FC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203AAC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D77E25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378EE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0B2FAF5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D526131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6C6E98" w:rsidRPr="00D72255" w14:paraId="4E95E697" w14:textId="77777777" w:rsidTr="006C6E98">
        <w:tc>
          <w:tcPr>
            <w:tcW w:w="2520" w:type="dxa"/>
          </w:tcPr>
          <w:p w14:paraId="17BEB0B3" w14:textId="28E1E20B" w:rsidR="00383DA9" w:rsidRPr="00D72255" w:rsidRDefault="00383DA9" w:rsidP="001D3983">
            <w:pPr>
              <w:ind w:right="-108" w:firstLine="2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เงินฝากสถาบันการเงินที่ติด</w:t>
            </w:r>
          </w:p>
          <w:p w14:paraId="0B9886E0" w14:textId="7CA99303" w:rsidR="00383DA9" w:rsidRPr="00EB4282" w:rsidRDefault="00383DA9" w:rsidP="001D3983">
            <w:pPr>
              <w:ind w:right="-108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033811" w:rsidRPr="00EB4282">
              <w:rPr>
                <w:rFonts w:ascii="Angsana New" w:hAnsi="Angsana New" w:hint="cs"/>
                <w:sz w:val="28"/>
                <w:szCs w:val="28"/>
                <w:cs/>
              </w:rPr>
              <w:t>ภาระ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7B055B" w14:textId="5C893298" w:rsidR="00383DA9" w:rsidRPr="00C27EB6" w:rsidRDefault="000D3832" w:rsidP="00383D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EB6">
              <w:rPr>
                <w:rFonts w:ascii="Angsana New" w:hAnsi="Angsana New"/>
                <w:sz w:val="28"/>
                <w:szCs w:val="28"/>
              </w:rPr>
              <w:t>0.</w:t>
            </w:r>
            <w:r w:rsidR="00CC5DC1" w:rsidRPr="00C27EB6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90" w:type="dxa"/>
            <w:vAlign w:val="bottom"/>
          </w:tcPr>
          <w:p w14:paraId="0B8966ED" w14:textId="77777777" w:rsidR="00383DA9" w:rsidRPr="0058249E" w:rsidRDefault="00383DA9" w:rsidP="00383D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3E571C" w14:textId="7D4B7DB6" w:rsidR="00383DA9" w:rsidRPr="0058249E" w:rsidRDefault="006870FF" w:rsidP="00383D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49E">
              <w:rPr>
                <w:rFonts w:ascii="Angsana New" w:hAnsi="Angsana New"/>
                <w:sz w:val="28"/>
                <w:szCs w:val="28"/>
              </w:rPr>
              <w:t>0.5</w:t>
            </w:r>
            <w:r w:rsidR="00553FCB" w:rsidRPr="0058249E">
              <w:rPr>
                <w:rFonts w:ascii="Angsana New" w:hAnsi="Angsana New"/>
                <w:sz w:val="28"/>
                <w:szCs w:val="28"/>
              </w:rPr>
              <w:t>0</w:t>
            </w:r>
            <w:r w:rsidRPr="005824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7F82" w:rsidRPr="0058249E">
              <w:rPr>
                <w:rFonts w:ascii="Angsana New" w:hAnsi="Angsana New"/>
                <w:sz w:val="28"/>
                <w:szCs w:val="28"/>
              </w:rPr>
              <w:t>-</w:t>
            </w:r>
            <w:r w:rsidRPr="005824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3FCB" w:rsidRPr="0058249E">
              <w:rPr>
                <w:rFonts w:ascii="Angsana New" w:hAnsi="Angsana New"/>
                <w:sz w:val="28"/>
                <w:szCs w:val="28"/>
              </w:rPr>
              <w:t>0.</w:t>
            </w:r>
            <w:r w:rsidR="00792B3C" w:rsidRPr="0058249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90" w:type="dxa"/>
            <w:vAlign w:val="bottom"/>
          </w:tcPr>
          <w:p w14:paraId="3FA08BD0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07EB6" w14:textId="3EE87E97" w:rsidR="00383DA9" w:rsidRPr="00D72255" w:rsidRDefault="000D3832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32A9BEEB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E1D0E" w14:textId="6F698DA7" w:rsidR="00383DA9" w:rsidRPr="00D72255" w:rsidRDefault="00383DA9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90" w:type="dxa"/>
            <w:vAlign w:val="bottom"/>
          </w:tcPr>
          <w:p w14:paraId="797D7A33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E7BE" w14:textId="54228849" w:rsidR="00383DA9" w:rsidRPr="00EB4282" w:rsidRDefault="000D3832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0C584F8D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07A70" w14:textId="5FE427BE" w:rsidR="00383DA9" w:rsidRPr="00D72255" w:rsidRDefault="00383DA9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</w:tr>
      <w:tr w:rsidR="006C6E98" w:rsidRPr="00D72255" w14:paraId="539F0E0C" w14:textId="77777777" w:rsidTr="006C6E98">
        <w:tc>
          <w:tcPr>
            <w:tcW w:w="2520" w:type="dxa"/>
            <w:vAlign w:val="bottom"/>
          </w:tcPr>
          <w:p w14:paraId="67BC08C4" w14:textId="77777777" w:rsidR="00383DA9" w:rsidRPr="00EB4282" w:rsidRDefault="00383DA9" w:rsidP="001D3983">
            <w:pPr>
              <w:ind w:right="-108" w:firstLine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3A94635" w14:textId="77777777" w:rsidR="00383DA9" w:rsidRPr="00D72255" w:rsidRDefault="00383DA9" w:rsidP="00383DA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FF73485" w14:textId="77777777" w:rsidR="00383DA9" w:rsidRPr="00862C21" w:rsidRDefault="00383DA9" w:rsidP="00383DA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6C747" w14:textId="77777777" w:rsidR="00383DA9" w:rsidRPr="00D72255" w:rsidRDefault="00383DA9" w:rsidP="00383DA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37DD77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37DC92" w14:textId="5B14CE0B" w:rsidR="00383DA9" w:rsidRPr="00D72255" w:rsidRDefault="000D3832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D7E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14:paraId="5A15ABAC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67CF23" w14:textId="2060E44A" w:rsidR="00383DA9" w:rsidRPr="00D72255" w:rsidRDefault="00383DA9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D7E">
              <w:rPr>
                <w:rFonts w:ascii="Angsana New" w:hAnsi="Angsana New"/>
                <w:b/>
                <w:bCs/>
                <w:sz w:val="28"/>
                <w:szCs w:val="28"/>
              </w:rPr>
              <w:t>68,982</w:t>
            </w:r>
          </w:p>
        </w:tc>
        <w:tc>
          <w:tcPr>
            <w:tcW w:w="90" w:type="dxa"/>
          </w:tcPr>
          <w:p w14:paraId="0582298A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8052F8" w14:textId="4BD33F9F" w:rsidR="00383DA9" w:rsidRPr="00D72255" w:rsidRDefault="000D3832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D7E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14:paraId="6EFBEB01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1736964" w14:textId="4ED59B62" w:rsidR="00383DA9" w:rsidRPr="00D72255" w:rsidRDefault="00383DA9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D7E">
              <w:rPr>
                <w:rFonts w:ascii="Angsana New" w:hAnsi="Angsana New"/>
                <w:b/>
                <w:bCs/>
                <w:sz w:val="28"/>
                <w:szCs w:val="28"/>
              </w:rPr>
              <w:t>68,982</w:t>
            </w:r>
          </w:p>
        </w:tc>
      </w:tr>
    </w:tbl>
    <w:p w14:paraId="28998BC3" w14:textId="74C1B025" w:rsidR="00C7625C" w:rsidRDefault="00BF14DA" w:rsidP="008E4426">
      <w:pPr>
        <w:pStyle w:val="BodyText2"/>
        <w:spacing w:before="120"/>
        <w:ind w:left="547" w:hanging="187"/>
        <w:rPr>
          <w:sz w:val="28"/>
          <w:szCs w:val="28"/>
          <w:lang w:val="en-US"/>
        </w:rPr>
      </w:pPr>
      <w:r w:rsidRPr="00EB4282">
        <w:rPr>
          <w:rFonts w:hint="cs"/>
          <w:sz w:val="28"/>
          <w:szCs w:val="28"/>
          <w:cs/>
          <w:lang w:val="en-US"/>
        </w:rPr>
        <w:t xml:space="preserve">เงินฝากสถาบันการเงินที่ติดภาระค้ำประกัน </w:t>
      </w:r>
      <w:r w:rsidR="00464B88" w:rsidRPr="00EB4282">
        <w:rPr>
          <w:rFonts w:hint="cs"/>
          <w:sz w:val="28"/>
          <w:szCs w:val="28"/>
          <w:cs/>
          <w:lang w:val="en-US"/>
        </w:rPr>
        <w:t>บริษัท</w:t>
      </w:r>
      <w:r w:rsidRPr="00EB4282">
        <w:rPr>
          <w:rFonts w:hint="cs"/>
          <w:sz w:val="28"/>
          <w:szCs w:val="28"/>
          <w:cs/>
          <w:lang w:val="en-US"/>
        </w:rPr>
        <w:t>ได้นำไปเป็นหลักทรัพย์ค้ำประกันวงเงินสินเชื่อ</w:t>
      </w:r>
    </w:p>
    <w:p w14:paraId="59093E5F" w14:textId="77777777" w:rsidR="008E4426" w:rsidRPr="008E4426" w:rsidRDefault="008E4426" w:rsidP="00BA685D">
      <w:pPr>
        <w:pStyle w:val="ListParagraph"/>
        <w:numPr>
          <w:ilvl w:val="0"/>
          <w:numId w:val="19"/>
        </w:numPr>
        <w:spacing w:before="240" w:after="120"/>
        <w:ind w:left="36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ที่ดิน อาคารและอุปกรณ์</w:t>
      </w:r>
    </w:p>
    <w:p w14:paraId="5A157FC4" w14:textId="33D25C35" w:rsidR="008E4426" w:rsidRPr="00D72255" w:rsidRDefault="008E4426" w:rsidP="008E44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b/>
          <w:sz w:val="28"/>
          <w:szCs w:val="28"/>
          <w:cs/>
        </w:rPr>
        <w:t>รายการเคลื่อนไหวของ</w:t>
      </w:r>
      <w:r w:rsidRPr="00D72255">
        <w:rPr>
          <w:rFonts w:ascii="Angsana New" w:hAnsi="Angsana New" w:hint="cs"/>
          <w:sz w:val="28"/>
          <w:szCs w:val="28"/>
          <w:cs/>
        </w:rPr>
        <w:t>ที่ดิน อาคารและอุปกรณ์ระหว่างรอบระยะเวลา</w:t>
      </w:r>
      <w:r w:rsidR="00033811">
        <w:rPr>
          <w:rFonts w:ascii="Angsana New" w:hAnsi="Angsana New" w:hint="cs"/>
          <w:sz w:val="28"/>
          <w:szCs w:val="28"/>
          <w:cs/>
        </w:rPr>
        <w:t>เก้า</w:t>
      </w:r>
      <w:r w:rsidRPr="00D72255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D72255">
        <w:rPr>
          <w:rFonts w:ascii="Angsana New" w:hAnsi="Angsana New" w:hint="cs"/>
          <w:sz w:val="28"/>
          <w:szCs w:val="28"/>
        </w:rPr>
        <w:t xml:space="preserve"> 3</w:t>
      </w:r>
      <w:r>
        <w:rPr>
          <w:rFonts w:ascii="Angsana New" w:hAnsi="Angsana New"/>
          <w:sz w:val="28"/>
          <w:szCs w:val="28"/>
        </w:rPr>
        <w:t>0</w:t>
      </w:r>
      <w:r w:rsidRPr="00D72255">
        <w:rPr>
          <w:rFonts w:ascii="Angsana New" w:hAnsi="Angsana New" w:hint="cs"/>
          <w:sz w:val="28"/>
          <w:szCs w:val="28"/>
        </w:rPr>
        <w:t xml:space="preserve"> </w:t>
      </w:r>
      <w:r w:rsidR="00330901" w:rsidRPr="00EB4282">
        <w:rPr>
          <w:rFonts w:ascii="Angsana New" w:hAnsi="Angsana New" w:hint="cs"/>
          <w:sz w:val="28"/>
          <w:szCs w:val="28"/>
          <w:cs/>
        </w:rPr>
        <w:t>กันยายน</w:t>
      </w:r>
      <w:r w:rsidRPr="008C6DCB">
        <w:rPr>
          <w:rFonts w:ascii="Angsana New" w:hAnsi="Angsana New" w:hint="cs"/>
          <w:sz w:val="28"/>
          <w:szCs w:val="28"/>
        </w:rPr>
        <w:t xml:space="preserve"> </w:t>
      </w:r>
      <w:r w:rsidRPr="00D72255">
        <w:rPr>
          <w:rFonts w:ascii="Angsana New" w:hAnsi="Angsana New" w:hint="cs"/>
          <w:sz w:val="28"/>
          <w:szCs w:val="28"/>
        </w:rPr>
        <w:t>2568</w:t>
      </w:r>
      <w:r w:rsidR="003F2923">
        <w:rPr>
          <w:rFonts w:ascii="Angsana New" w:hAnsi="Angsana New"/>
          <w:sz w:val="28"/>
          <w:szCs w:val="28"/>
        </w:rPr>
        <w:t xml:space="preserve"> </w:t>
      </w:r>
      <w:r w:rsidRPr="00EB4282">
        <w:rPr>
          <w:rFonts w:ascii="Angsana New" w:hAnsi="Angsana New" w:hint="cs"/>
          <w:sz w:val="28"/>
          <w:szCs w:val="28"/>
          <w:cs/>
        </w:rPr>
        <w:t>และ</w:t>
      </w:r>
      <w:r w:rsidRPr="008C11DF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EB4282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 w:rsidRPr="00EB4282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2567</w:t>
      </w:r>
      <w:r w:rsidRPr="00EB428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9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1"/>
        <w:gridCol w:w="90"/>
        <w:gridCol w:w="1259"/>
        <w:gridCol w:w="90"/>
        <w:gridCol w:w="1259"/>
      </w:tblGrid>
      <w:tr w:rsidR="008E4426" w:rsidRPr="00D72255" w14:paraId="3E050916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90D7DB" w14:textId="77777777" w:rsidR="008E4426" w:rsidRPr="00D72255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5ADD3" w14:textId="77777777" w:rsidR="008E4426" w:rsidRPr="00D72255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A3325" w14:textId="77777777" w:rsidR="008E4426" w:rsidRPr="00EB4282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8F4D4" w14:textId="77777777" w:rsidR="008E4426" w:rsidRPr="00D72255" w:rsidRDefault="008E4426" w:rsidP="00167900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8E4426" w:rsidRPr="00D72255" w14:paraId="19B65B23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3A60F1" w14:textId="77777777" w:rsidR="008E4426" w:rsidRPr="00D72255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5E71F" w14:textId="026C05FE" w:rsidR="008E4426" w:rsidRPr="00D72255" w:rsidRDefault="00E94010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08DD8" w14:textId="77777777" w:rsidR="008E4426" w:rsidRPr="00D72255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6E5B6D" w14:textId="651E8B7A" w:rsidR="008E4426" w:rsidRPr="00EB4282" w:rsidRDefault="00441EF5" w:rsidP="0016790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E4426" w:rsidRPr="00D72255" w14:paraId="5BD84198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D30EFB" w14:textId="77777777" w:rsidR="008E4426" w:rsidRPr="00EB4282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26EAD" w14:textId="4CF024FD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330901" w:rsidRPr="00EB4282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  <w:p w14:paraId="398CC53B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72EDD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DCA99" w14:textId="77777777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26622228" w14:textId="77777777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51274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1AF47" w14:textId="28B6023B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330901" w:rsidRPr="00EB4282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  <w:p w14:paraId="3A8E070B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0F913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04411" w14:textId="77777777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F5004E3" w14:textId="77777777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E4426" w:rsidRPr="00D72255" w14:paraId="398C8A87" w14:textId="77777777" w:rsidTr="003775C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5948DA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64C8481" w14:textId="7DA5248A" w:rsidR="008E4426" w:rsidRPr="00EB4282" w:rsidRDefault="00611ACE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>573,781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83E9E8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B14718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554,697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012714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450F6C" w14:textId="5A8B543E" w:rsidR="008E4426" w:rsidRPr="003775C9" w:rsidRDefault="00611ACE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>556,095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D5E1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CBFEA4F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528,770</w:t>
            </w:r>
          </w:p>
        </w:tc>
      </w:tr>
      <w:tr w:rsidR="008E4426" w:rsidRPr="00D72255" w14:paraId="52C4EC30" w14:textId="77777777" w:rsidTr="003775C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AB2EDD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ซื้อระหว่าง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31BB9C" w14:textId="58B7F906" w:rsidR="008E4426" w:rsidRPr="003775C9" w:rsidRDefault="000F3013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 xml:space="preserve"> 530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F73C05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C65851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174,805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706B9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09C53F" w14:textId="3625BF6C" w:rsidR="008E4426" w:rsidRPr="003775C9" w:rsidRDefault="00D07B6E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 xml:space="preserve"> 530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0B3C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C5E252C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173,664</w:t>
            </w:r>
          </w:p>
        </w:tc>
      </w:tr>
      <w:tr w:rsidR="00567C67" w:rsidRPr="00D72255" w14:paraId="6263F481" w14:textId="77777777" w:rsidTr="003775C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A90250" w14:textId="30DA9BD6" w:rsidR="00567C67" w:rsidRPr="00EB4282" w:rsidRDefault="00113B2D" w:rsidP="00113B2D">
            <w:pPr>
              <w:pStyle w:val="Heading5"/>
              <w:keepNext w:val="0"/>
              <w:spacing w:line="240" w:lineRule="auto"/>
              <w:ind w:right="58" w:firstLine="544"/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="Angsana New"/>
                <w:b w:val="0"/>
                <w:bCs w:val="0"/>
                <w:sz w:val="28"/>
                <w:szCs w:val="28"/>
                <w:cs/>
              </w:rPr>
              <w:t>ส่วนเกินทุนจากการตีราคา</w:t>
            </w:r>
            <w:r w:rsidR="004B4F64" w:rsidRPr="00EB4282">
              <w:rPr>
                <w:rFonts w:asciiTheme="majorBidi" w:eastAsia="MS Mincho" w:hAnsiTheme="majorBidi" w:cs="Angsana New" w:hint="cs"/>
                <w:b w:val="0"/>
                <w:bCs w:val="0"/>
                <w:sz w:val="28"/>
                <w:szCs w:val="28"/>
                <w:cs/>
              </w:rPr>
              <w:t>สินทรัพย์</w:t>
            </w:r>
            <w:r w:rsidRPr="00EB4282">
              <w:rPr>
                <w:rFonts w:asciiTheme="majorBidi" w:eastAsia="MS Mincho" w:hAnsiTheme="majorBidi" w:cs="Angsana New"/>
                <w:b w:val="0"/>
                <w:bCs w:val="0"/>
                <w:sz w:val="28"/>
                <w:szCs w:val="28"/>
                <w:cs/>
              </w:rPr>
              <w:t>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CAB911" w14:textId="24D938C4" w:rsidR="00567C67" w:rsidRPr="003775C9" w:rsidRDefault="000F3013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 xml:space="preserve"> 147,120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2A7A58" w14:textId="77777777" w:rsidR="00567C67" w:rsidRPr="00D72255" w:rsidRDefault="00567C67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A47283" w14:textId="2D22ED64" w:rsidR="00567C67" w:rsidRPr="00D72255" w:rsidRDefault="00814C8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C9DEB1" w14:textId="77777777" w:rsidR="00567C67" w:rsidRPr="00D72255" w:rsidRDefault="00567C67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70CA45" w14:textId="612D5990" w:rsidR="00567C67" w:rsidRPr="003775C9" w:rsidRDefault="00D07B6E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 xml:space="preserve"> 147,120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0CAC16" w14:textId="77777777" w:rsidR="00567C67" w:rsidRPr="00D72255" w:rsidRDefault="00567C67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E327FF7" w14:textId="2FF9D4DE" w:rsidR="00567C67" w:rsidRPr="00D72255" w:rsidRDefault="00814C8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4426" w:rsidRPr="00D72255" w14:paraId="59923521" w14:textId="77777777" w:rsidTr="003775C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A5DA28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2721AA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</w:rPr>
              <w:t xml:space="preserve">     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จำหน่ายระหว่าง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AF1FDF" w14:textId="3C638C06" w:rsidR="008E4426" w:rsidRPr="003775C9" w:rsidRDefault="000F3013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 xml:space="preserve"> (21,346)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66AB11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2BD8B16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(48,851)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8D91A7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197228" w14:textId="23D1E685" w:rsidR="008E4426" w:rsidRPr="003775C9" w:rsidRDefault="00D07B6E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 xml:space="preserve"> (21,303)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3D551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F6A7D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(48,826)</w:t>
            </w:r>
          </w:p>
        </w:tc>
      </w:tr>
      <w:tr w:rsidR="00BC70B8" w:rsidRPr="00D72255" w14:paraId="558A7166" w14:textId="77777777" w:rsidTr="003775C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0D1225" w14:textId="77777777" w:rsidR="008E4426" w:rsidRPr="005136FA" w:rsidRDefault="008E4426" w:rsidP="00167900">
            <w:pPr>
              <w:pStyle w:val="Heading5"/>
              <w:keepNext w:val="0"/>
              <w:spacing w:line="240" w:lineRule="auto"/>
              <w:ind w:right="58" w:firstLine="53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57E0981" w14:textId="5A574857" w:rsidR="008E4426" w:rsidRPr="003775C9" w:rsidRDefault="000F3013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F7CBF">
              <w:rPr>
                <w:rFonts w:ascii="Angsana New" w:hAnsi="Angsana New"/>
                <w:sz w:val="28"/>
                <w:szCs w:val="28"/>
              </w:rPr>
              <w:t>58,78</w:t>
            </w:r>
            <w:r w:rsidR="00382B15">
              <w:rPr>
                <w:rFonts w:ascii="Angsana New" w:hAnsi="Angsana New"/>
                <w:sz w:val="28"/>
                <w:szCs w:val="28"/>
              </w:rPr>
              <w:t>4</w:t>
            </w:r>
            <w:r w:rsidRPr="00377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3F8191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25A5A23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(106,870)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40CEF9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45113A2" w14:textId="468543CC" w:rsidR="008E4426" w:rsidRPr="003775C9" w:rsidRDefault="00D07B6E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5C9">
              <w:rPr>
                <w:rFonts w:ascii="Angsana New" w:hAnsi="Angsana New"/>
                <w:sz w:val="28"/>
                <w:szCs w:val="28"/>
              </w:rPr>
              <w:t xml:space="preserve"> (53,556)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6AD3EB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09C56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(97,513)</w:t>
            </w:r>
          </w:p>
        </w:tc>
      </w:tr>
      <w:tr w:rsidR="00BC70B8" w:rsidRPr="00D72255" w14:paraId="2E0CC4B4" w14:textId="77777777" w:rsidTr="003775C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2D2DF2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F48793A" w14:textId="609FA48A" w:rsidR="008E4426" w:rsidRPr="003775C9" w:rsidRDefault="000F3013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75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6</w:t>
            </w:r>
            <w:r w:rsidR="009F7CBF">
              <w:rPr>
                <w:rFonts w:ascii="Angsana New" w:hAnsi="Angsana New"/>
                <w:b/>
                <w:bCs/>
                <w:sz w:val="28"/>
                <w:szCs w:val="28"/>
              </w:rPr>
              <w:t>41,30</w:t>
            </w:r>
            <w:r w:rsidR="0042135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775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5F7785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B78EDCD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573,781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47AC0F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DA0AC71" w14:textId="0186CDE4" w:rsidR="008E4426" w:rsidRPr="003775C9" w:rsidRDefault="00D07B6E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75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628,886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44199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53631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556,095</w:t>
            </w:r>
          </w:p>
        </w:tc>
      </w:tr>
    </w:tbl>
    <w:p w14:paraId="3E6739A9" w14:textId="61E162A0" w:rsidR="008E4426" w:rsidRPr="00885617" w:rsidRDefault="008E4426" w:rsidP="000B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eastAsia="Malgun Gothic" w:hAnsi="Angsana New"/>
          <w:b/>
          <w:sz w:val="28"/>
          <w:szCs w:val="28"/>
        </w:rPr>
      </w:pPr>
      <w:r w:rsidRPr="00EB4282">
        <w:rPr>
          <w:rFonts w:ascii="Angsana New" w:eastAsia="Malgun Gothic" w:hAnsi="Angsana New" w:hint="cs"/>
          <w:b/>
          <w:sz w:val="28"/>
          <w:szCs w:val="28"/>
          <w:cs/>
        </w:rPr>
        <w:t>ในระหว่าง</w:t>
      </w:r>
      <w:r w:rsidR="00EE0F38" w:rsidRPr="00EB4282">
        <w:rPr>
          <w:rFonts w:ascii="Angsana New" w:eastAsia="Malgun Gothic" w:hAnsi="Angsana New" w:hint="cs"/>
          <w:b/>
          <w:sz w:val="28"/>
          <w:szCs w:val="28"/>
          <w:cs/>
        </w:rPr>
        <w:t>รอบระยะเวลา</w:t>
      </w:r>
      <w:r w:rsidRPr="00EB4282">
        <w:rPr>
          <w:rFonts w:ascii="Angsana New" w:eastAsia="Malgun Gothic" w:hAnsi="Angsana New" w:hint="cs"/>
          <w:b/>
          <w:sz w:val="28"/>
          <w:szCs w:val="28"/>
          <w:cs/>
        </w:rPr>
        <w:t xml:space="preserve"> </w:t>
      </w:r>
      <w:r w:rsidRPr="008E4426">
        <w:rPr>
          <w:rFonts w:ascii="Angsana New" w:eastAsia="Malgun Gothic" w:hAnsi="Angsana New"/>
          <w:bCs/>
          <w:sz w:val="28"/>
          <w:szCs w:val="28"/>
        </w:rPr>
        <w:t>2568</w:t>
      </w:r>
      <w:r w:rsidRPr="008E4426">
        <w:rPr>
          <w:rFonts w:ascii="Angsana New" w:eastAsia="Malgun Gothic" w:hAnsi="Angsana New"/>
          <w:b/>
          <w:sz w:val="28"/>
          <w:szCs w:val="28"/>
        </w:rPr>
        <w:t xml:space="preserve"> </w:t>
      </w:r>
      <w:r w:rsidRPr="00EB4282">
        <w:rPr>
          <w:rFonts w:ascii="Angsana New" w:eastAsia="Malgun Gothic" w:hAnsi="Angsana New" w:hint="cs"/>
          <w:b/>
          <w:sz w:val="28"/>
          <w:szCs w:val="28"/>
          <w:cs/>
        </w:rPr>
        <w:t xml:space="preserve">กลุ่มบริษัทและบริษัทได้เข้าทำสัญญาเช่าที่ดิน เป็นระยะเวลา </w:t>
      </w:r>
      <w:r w:rsidRPr="008E4426">
        <w:rPr>
          <w:rFonts w:ascii="Angsana New" w:eastAsia="Malgun Gothic" w:hAnsi="Angsana New" w:hint="cs"/>
          <w:bCs/>
          <w:sz w:val="28"/>
          <w:szCs w:val="28"/>
        </w:rPr>
        <w:t>1 - 3</w:t>
      </w:r>
      <w:r w:rsidRPr="008E4426">
        <w:rPr>
          <w:rFonts w:ascii="Angsana New" w:eastAsia="Malgun Gothic" w:hAnsi="Angsana New" w:hint="cs"/>
          <w:b/>
          <w:sz w:val="28"/>
          <w:szCs w:val="28"/>
        </w:rPr>
        <w:t xml:space="preserve"> </w:t>
      </w:r>
      <w:r w:rsidRPr="00EB4282">
        <w:rPr>
          <w:rFonts w:ascii="Angsana New" w:eastAsia="Malgun Gothic" w:hAnsi="Angsana New" w:hint="cs"/>
          <w:b/>
          <w:sz w:val="28"/>
          <w:szCs w:val="28"/>
          <w:cs/>
        </w:rPr>
        <w:t>ปี โดยมีค่าเช่าคงที่ตลอดระยะเวลาเช่า กลุ่มบริษัทและบริษัทได้รับรู้สินทรัพย์สิทธิการใช้</w:t>
      </w:r>
      <w:r w:rsidR="000F36B5">
        <w:rPr>
          <w:rFonts w:ascii="Angsana New" w:eastAsia="Malgun Gothic" w:hAnsi="Angsana New" w:hint="cs"/>
          <w:b/>
          <w:sz w:val="28"/>
          <w:szCs w:val="28"/>
          <w:cs/>
        </w:rPr>
        <w:t xml:space="preserve"> </w:t>
      </w:r>
      <w:r w:rsidRPr="00EB4282">
        <w:rPr>
          <w:rFonts w:ascii="Angsana New" w:eastAsia="Malgun Gothic" w:hAnsi="Angsana New" w:hint="cs"/>
          <w:b/>
          <w:sz w:val="28"/>
          <w:szCs w:val="28"/>
          <w:cs/>
        </w:rPr>
        <w:t xml:space="preserve">ที่มีไว้เพื่อใช้งานเป็นจำนวน </w:t>
      </w:r>
      <w:r w:rsidR="00D07B6E" w:rsidRPr="000A2B24">
        <w:rPr>
          <w:rFonts w:ascii="Angsana New" w:eastAsia="Malgun Gothic" w:hAnsi="Angsana New"/>
          <w:bCs/>
          <w:sz w:val="28"/>
          <w:szCs w:val="28"/>
        </w:rPr>
        <w:t>1.32</w:t>
      </w:r>
      <w:r w:rsidRPr="000A2B24">
        <w:rPr>
          <w:rFonts w:ascii="Angsana New" w:eastAsia="Malgun Gothic" w:hAnsi="Angsana New"/>
          <w:b/>
          <w:sz w:val="28"/>
          <w:szCs w:val="28"/>
        </w:rPr>
        <w:t xml:space="preserve"> </w:t>
      </w:r>
      <w:r w:rsidRPr="00EB4282">
        <w:rPr>
          <w:rFonts w:ascii="Angsana New" w:eastAsia="Malgun Gothic" w:hAnsi="Angsana New" w:hint="cs"/>
          <w:b/>
          <w:sz w:val="28"/>
          <w:szCs w:val="28"/>
          <w:cs/>
        </w:rPr>
        <w:t xml:space="preserve">ล้านบาท </w:t>
      </w:r>
      <w:r w:rsidR="003F5C11">
        <w:rPr>
          <w:rFonts w:ascii="Angsana New" w:eastAsia="Malgun Gothic" w:hAnsi="Angsana New"/>
          <w:b/>
          <w:sz w:val="28"/>
          <w:szCs w:val="28"/>
        </w:rPr>
        <w:t xml:space="preserve">                       </w:t>
      </w:r>
      <w:r w:rsidRPr="00EB4282">
        <w:rPr>
          <w:rFonts w:ascii="Angsana New" w:eastAsia="Malgun Gothic" w:hAnsi="Angsana New" w:hint="cs"/>
          <w:b/>
          <w:sz w:val="28"/>
          <w:szCs w:val="28"/>
          <w:cs/>
        </w:rPr>
        <w:t>และ</w:t>
      </w:r>
      <w:r w:rsidR="005178F1">
        <w:rPr>
          <w:rFonts w:ascii="Angsana New" w:eastAsia="Malgun Gothic" w:hAnsi="Angsana New"/>
          <w:b/>
          <w:sz w:val="28"/>
          <w:szCs w:val="28"/>
        </w:rPr>
        <w:t xml:space="preserve"> </w:t>
      </w:r>
      <w:r w:rsidR="00D07B6E" w:rsidRPr="000A2B24">
        <w:rPr>
          <w:rFonts w:ascii="Angsana New" w:eastAsia="Malgun Gothic" w:hAnsi="Angsana New"/>
          <w:bCs/>
          <w:sz w:val="28"/>
          <w:szCs w:val="28"/>
        </w:rPr>
        <w:t>1.32</w:t>
      </w:r>
      <w:r w:rsidR="00033811" w:rsidRPr="000A2B24">
        <w:rPr>
          <w:rFonts w:ascii="Angsana New" w:eastAsia="Malgun Gothic" w:hAnsi="Angsana New"/>
          <w:bCs/>
          <w:sz w:val="28"/>
          <w:szCs w:val="28"/>
        </w:rPr>
        <w:t xml:space="preserve"> </w:t>
      </w:r>
      <w:r w:rsidRPr="00EB4282">
        <w:rPr>
          <w:rFonts w:ascii="Angsana New" w:eastAsia="Malgun Gothic" w:hAnsi="Angsana New" w:hint="cs"/>
          <w:b/>
          <w:sz w:val="28"/>
          <w:szCs w:val="28"/>
          <w:cs/>
        </w:rPr>
        <w:t>ล้านบาท</w:t>
      </w:r>
      <w:r w:rsidR="004C640C" w:rsidRPr="000A2B24">
        <w:rPr>
          <w:rFonts w:ascii="Angsana New" w:eastAsia="Malgun Gothic" w:hAnsi="Angsana New"/>
          <w:b/>
          <w:sz w:val="28"/>
          <w:szCs w:val="28"/>
        </w:rPr>
        <w:t xml:space="preserve"> </w:t>
      </w:r>
      <w:r w:rsidR="004C640C" w:rsidRPr="00EB4282">
        <w:rPr>
          <w:rFonts w:ascii="Angsana New" w:eastAsia="Malgun Gothic" w:hAnsi="Angsana New" w:hint="cs"/>
          <w:b/>
          <w:sz w:val="28"/>
          <w:szCs w:val="28"/>
          <w:cs/>
        </w:rPr>
        <w:t>ตามลำดับ</w:t>
      </w:r>
      <w:r w:rsidR="001C66AE">
        <w:rPr>
          <w:rFonts w:ascii="Angsana New" w:eastAsia="Malgun Gothic" w:hAnsi="Angsana New"/>
          <w:b/>
          <w:sz w:val="28"/>
          <w:szCs w:val="28"/>
        </w:rPr>
        <w:tab/>
      </w:r>
    </w:p>
    <w:p w14:paraId="742031B9" w14:textId="76F81AAA" w:rsidR="008C618B" w:rsidRPr="00EB4282" w:rsidRDefault="008E4426" w:rsidP="000B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  <w:cs/>
        </w:rPr>
      </w:pPr>
      <w:r w:rsidRPr="00EB4282">
        <w:rPr>
          <w:rFonts w:ascii="Angsana New" w:hAnsi="Angsana New" w:hint="cs"/>
          <w:b/>
          <w:sz w:val="28"/>
          <w:szCs w:val="28"/>
          <w:cs/>
        </w:rPr>
        <w:t xml:space="preserve">ณ วันที่ </w:t>
      </w:r>
      <w:r w:rsidRPr="008E4426">
        <w:rPr>
          <w:rFonts w:ascii="Angsana New" w:hAnsi="Angsana New" w:hint="cs"/>
          <w:bCs/>
          <w:sz w:val="28"/>
          <w:szCs w:val="28"/>
        </w:rPr>
        <w:t>3</w:t>
      </w:r>
      <w:r w:rsidRPr="008E4426">
        <w:rPr>
          <w:rFonts w:ascii="Angsana New" w:hAnsi="Angsana New"/>
          <w:bCs/>
          <w:sz w:val="28"/>
          <w:szCs w:val="28"/>
        </w:rPr>
        <w:t>0</w:t>
      </w:r>
      <w:r w:rsidRPr="008E4426">
        <w:rPr>
          <w:rFonts w:ascii="Angsana New" w:hAnsi="Angsana New" w:hint="cs"/>
          <w:b/>
          <w:sz w:val="28"/>
          <w:szCs w:val="28"/>
        </w:rPr>
        <w:t xml:space="preserve"> </w:t>
      </w:r>
      <w:r w:rsidR="006815A1" w:rsidRPr="00EB4282">
        <w:rPr>
          <w:rFonts w:ascii="Angsana New" w:hAnsi="Angsana New" w:hint="cs"/>
          <w:b/>
          <w:sz w:val="28"/>
          <w:szCs w:val="28"/>
          <w:cs/>
        </w:rPr>
        <w:t>กันยายน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Pr="008E4426">
        <w:rPr>
          <w:rFonts w:ascii="Angsana New" w:hAnsi="Angsana New" w:hint="cs"/>
          <w:bCs/>
          <w:sz w:val="28"/>
          <w:szCs w:val="28"/>
        </w:rPr>
        <w:t>256</w:t>
      </w:r>
      <w:r w:rsidRPr="008E4426">
        <w:rPr>
          <w:rFonts w:ascii="Angsana New" w:hAnsi="Angsana New"/>
          <w:bCs/>
          <w:sz w:val="28"/>
          <w:szCs w:val="28"/>
        </w:rPr>
        <w:t>8</w:t>
      </w:r>
      <w:r w:rsidRPr="008E4426">
        <w:rPr>
          <w:rFonts w:ascii="Angsana New" w:hAnsi="Angsana New" w:hint="cs"/>
          <w:b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มูลค่าตามบัญชีของที่ดิน อาคารและอุปกรณ์ของกลุ่มบริษัทและบริษัท จำนวน </w:t>
      </w:r>
      <w:r w:rsidR="00573EE4">
        <w:rPr>
          <w:rFonts w:ascii="Angsana New" w:hAnsi="Angsana New"/>
          <w:bCs/>
          <w:sz w:val="28"/>
          <w:szCs w:val="28"/>
        </w:rPr>
        <w:t>55</w:t>
      </w:r>
      <w:r w:rsidR="00763B23">
        <w:rPr>
          <w:rFonts w:ascii="Angsana New" w:hAnsi="Angsana New"/>
          <w:bCs/>
          <w:sz w:val="28"/>
          <w:szCs w:val="28"/>
        </w:rPr>
        <w:t>4.41</w:t>
      </w:r>
      <w:r w:rsidRPr="008E4426">
        <w:rPr>
          <w:rFonts w:ascii="Angsana New" w:hAnsi="Angsana New" w:hint="cs"/>
          <w:bCs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ล้านบาท และ </w:t>
      </w:r>
      <w:r w:rsidR="009D2886" w:rsidRPr="009D2886">
        <w:rPr>
          <w:rFonts w:ascii="Angsana New" w:hAnsi="Angsana New"/>
          <w:bCs/>
          <w:sz w:val="28"/>
          <w:szCs w:val="28"/>
        </w:rPr>
        <w:t>55</w:t>
      </w:r>
      <w:r w:rsidR="001426FA">
        <w:rPr>
          <w:rFonts w:ascii="Angsana New" w:hAnsi="Angsana New"/>
          <w:bCs/>
          <w:sz w:val="28"/>
          <w:szCs w:val="28"/>
        </w:rPr>
        <w:t>3.95</w:t>
      </w:r>
      <w:r w:rsidRPr="008E4426">
        <w:rPr>
          <w:rFonts w:ascii="Angsana New" w:hAnsi="Angsana New" w:hint="cs"/>
          <w:bCs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>ล้านบาท ตามลำดับ ได้นำไปวางเป็นหลักประกันเงินกู้ยืมจากสถาบันการเงิน (</w:t>
      </w:r>
      <w:r w:rsidRPr="008E4426">
        <w:rPr>
          <w:rFonts w:ascii="Angsana New" w:hAnsi="Angsana New" w:hint="cs"/>
          <w:bCs/>
          <w:sz w:val="28"/>
          <w:szCs w:val="28"/>
        </w:rPr>
        <w:t>31</w:t>
      </w:r>
      <w:r w:rsidRPr="008E4426">
        <w:rPr>
          <w:rFonts w:ascii="Angsana New" w:hAnsi="Angsana New" w:hint="cs"/>
          <w:b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ธันวาคม </w:t>
      </w:r>
      <w:r w:rsidRPr="008E4426">
        <w:rPr>
          <w:rFonts w:ascii="Angsana New" w:hAnsi="Angsana New" w:hint="cs"/>
          <w:bCs/>
          <w:sz w:val="28"/>
          <w:szCs w:val="28"/>
        </w:rPr>
        <w:t>256</w:t>
      </w:r>
      <w:r w:rsidRPr="008E4426">
        <w:rPr>
          <w:rFonts w:ascii="Angsana New" w:hAnsi="Angsana New"/>
          <w:bCs/>
          <w:sz w:val="28"/>
          <w:szCs w:val="28"/>
        </w:rPr>
        <w:t>7</w:t>
      </w:r>
      <w:r w:rsidRPr="008E4426">
        <w:rPr>
          <w:rFonts w:ascii="Angsana New" w:hAnsi="Angsana New" w:hint="cs"/>
          <w:bCs/>
          <w:sz w:val="28"/>
          <w:szCs w:val="28"/>
        </w:rPr>
        <w:t xml:space="preserve">: </w:t>
      </w:r>
      <w:r w:rsidR="00BB0CD2">
        <w:rPr>
          <w:rFonts w:ascii="Angsana New" w:hAnsi="Angsana New"/>
          <w:bCs/>
          <w:sz w:val="28"/>
          <w:szCs w:val="28"/>
        </w:rPr>
        <w:t xml:space="preserve">                </w:t>
      </w:r>
      <w:r w:rsidRPr="008E4426">
        <w:rPr>
          <w:rFonts w:ascii="Angsana New" w:hAnsi="Angsana New"/>
          <w:bCs/>
          <w:sz w:val="28"/>
          <w:szCs w:val="28"/>
        </w:rPr>
        <w:t>425.10</w:t>
      </w:r>
      <w:r w:rsidR="00BB0CD2">
        <w:rPr>
          <w:rFonts w:ascii="Angsana New" w:hAnsi="Angsana New"/>
          <w:bCs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ล้านบาท และ </w:t>
      </w:r>
      <w:r w:rsidRPr="008E4426">
        <w:rPr>
          <w:rFonts w:ascii="Angsana New" w:hAnsi="Angsana New"/>
          <w:bCs/>
          <w:sz w:val="28"/>
          <w:szCs w:val="28"/>
        </w:rPr>
        <w:t>424.07</w:t>
      </w:r>
      <w:r w:rsidRPr="008E4426">
        <w:rPr>
          <w:rFonts w:ascii="Angsana New" w:hAnsi="Angsana New" w:hint="cs"/>
          <w:bCs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>ล้านบาท ตามลำดับ)</w:t>
      </w:r>
    </w:p>
    <w:p w14:paraId="5A36680C" w14:textId="77777777" w:rsidR="006F779A" w:rsidRDefault="006F779A" w:rsidP="00821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</w:p>
    <w:p w14:paraId="10E33D55" w14:textId="559F2803" w:rsidR="00821957" w:rsidRPr="0038231A" w:rsidRDefault="00821957" w:rsidP="00821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 w:hint="cs"/>
          <w:b/>
          <w:sz w:val="28"/>
          <w:szCs w:val="28"/>
          <w:cs/>
        </w:rPr>
        <w:t>มูลค่ายุติธรรมจากการตีราคาสินทรัพย์</w:t>
      </w:r>
    </w:p>
    <w:p w14:paraId="5B69FB06" w14:textId="485D4BB8" w:rsidR="00E55710" w:rsidRPr="00EB4282" w:rsidRDefault="00767116" w:rsidP="000E1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  <w:cs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ที่ดินของบริษัทได้ถูกวัดมูลค่าใหม่โดยผู้ประเมินราคาอิสระด้วยวิธีราคาตลาด ซึ่งจัดลำดับมูลค่ายุติธรรมเป็นระดับ </w:t>
      </w:r>
      <w:r w:rsidR="001B05FD" w:rsidRPr="00EB4282">
        <w:rPr>
          <w:rFonts w:ascii="Angsana New" w:hAnsi="Angsana New"/>
          <w:bCs/>
          <w:sz w:val="28"/>
          <w:szCs w:val="28"/>
        </w:rPr>
        <w:t>3</w:t>
      </w:r>
      <w:r w:rsidRPr="00EB4282">
        <w:rPr>
          <w:rFonts w:ascii="Angsana New" w:hAnsi="Angsana New"/>
          <w:bCs/>
          <w:sz w:val="28"/>
          <w:szCs w:val="28"/>
        </w:rPr>
        <w:t xml:space="preserve"> </w:t>
      </w:r>
      <w:r w:rsidR="000D0C2C" w:rsidRPr="00EB4282">
        <w:rPr>
          <w:rFonts w:ascii="Angsana New" w:hAnsi="Angsana New"/>
          <w:bCs/>
          <w:sz w:val="28"/>
          <w:szCs w:val="28"/>
        </w:rPr>
        <w:t xml:space="preserve"> </w:t>
      </w:r>
      <w:r w:rsidR="000D0C2C" w:rsidRPr="00EB4282">
        <w:rPr>
          <w:rFonts w:ascii="Angsana New" w:hAnsi="Angsana New"/>
          <w:b/>
          <w:sz w:val="28"/>
          <w:szCs w:val="28"/>
        </w:rPr>
        <w:t xml:space="preserve">        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ณ วันที่ </w:t>
      </w:r>
      <w:r w:rsidR="008965BE" w:rsidRPr="008965BE">
        <w:rPr>
          <w:rFonts w:ascii="Angsana New" w:hAnsi="Angsana New"/>
          <w:bCs/>
          <w:sz w:val="28"/>
          <w:szCs w:val="28"/>
        </w:rPr>
        <w:t>30</w:t>
      </w:r>
      <w:r w:rsidRPr="00EB4282">
        <w:rPr>
          <w:rFonts w:ascii="Angsana New" w:hAnsi="Angsana New"/>
          <w:bCs/>
          <w:sz w:val="28"/>
          <w:szCs w:val="28"/>
          <w:cs/>
        </w:rPr>
        <w:t xml:space="preserve"> </w:t>
      </w:r>
      <w:r w:rsidR="001B05FD" w:rsidRPr="00EB4282">
        <w:rPr>
          <w:rFonts w:ascii="Angsana New" w:hAnsi="Angsana New"/>
          <w:b/>
          <w:sz w:val="28"/>
          <w:szCs w:val="28"/>
          <w:cs/>
        </w:rPr>
        <w:t>กันยายน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 </w:t>
      </w:r>
      <w:r w:rsidR="008965BE" w:rsidRPr="008965BE">
        <w:rPr>
          <w:rFonts w:ascii="Angsana New" w:hAnsi="Angsana New"/>
          <w:bCs/>
          <w:sz w:val="28"/>
          <w:szCs w:val="28"/>
        </w:rPr>
        <w:t>2568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 บริษัทมี</w:t>
      </w:r>
      <w:r w:rsidR="00DE581F" w:rsidRPr="00EA2992">
        <w:rPr>
          <w:rFonts w:ascii="Angsana New" w:hAnsi="Angsana New" w:hint="cs"/>
          <w:b/>
          <w:sz w:val="28"/>
          <w:szCs w:val="28"/>
          <w:cs/>
        </w:rPr>
        <w:t>ส่วนเกินทุนจาก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การตีราคาสินทรัพย์ใหม่จำนวน </w:t>
      </w:r>
      <w:r w:rsidR="008965BE" w:rsidRPr="002E5102">
        <w:rPr>
          <w:rFonts w:ascii="Angsana New" w:hAnsi="Angsana New"/>
          <w:bCs/>
          <w:sz w:val="28"/>
          <w:szCs w:val="28"/>
        </w:rPr>
        <w:t>147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 ล้านบาท ใน</w:t>
      </w:r>
      <w:r w:rsidR="001C7FF1" w:rsidRPr="00EA2992">
        <w:rPr>
          <w:rFonts w:ascii="Angsana New" w:hAnsi="Angsana New" w:hint="cs"/>
          <w:b/>
          <w:sz w:val="28"/>
          <w:szCs w:val="28"/>
          <w:cs/>
        </w:rPr>
        <w:t>กำไร</w:t>
      </w:r>
      <w:r w:rsidR="001C7FF1">
        <w:rPr>
          <w:rFonts w:ascii="Angsana New" w:hAnsi="Angsana New"/>
          <w:b/>
          <w:sz w:val="28"/>
          <w:szCs w:val="28"/>
        </w:rPr>
        <w:t xml:space="preserve"> (</w:t>
      </w:r>
      <w:r w:rsidR="001C7FF1" w:rsidRPr="00EA2992">
        <w:rPr>
          <w:rFonts w:ascii="Angsana New" w:hAnsi="Angsana New" w:hint="cs"/>
          <w:b/>
          <w:sz w:val="28"/>
          <w:szCs w:val="28"/>
          <w:cs/>
        </w:rPr>
        <w:t>ขาดทุน</w:t>
      </w:r>
      <w:r w:rsidR="001C7FF1">
        <w:rPr>
          <w:rFonts w:ascii="Angsana New" w:hAnsi="Angsana New"/>
          <w:b/>
          <w:sz w:val="28"/>
          <w:szCs w:val="28"/>
        </w:rPr>
        <w:t xml:space="preserve">) </w:t>
      </w:r>
      <w:r w:rsidR="001C7FF1" w:rsidRPr="00EA2992">
        <w:rPr>
          <w:rFonts w:ascii="Angsana New" w:hAnsi="Angsana New" w:hint="cs"/>
          <w:b/>
          <w:sz w:val="28"/>
          <w:szCs w:val="28"/>
          <w:cs/>
        </w:rPr>
        <w:t>เบ็ดเสร็จอื่น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 ทั้งนี้ที่ดินของบริษัทจะมีมูลค่าสุทธิทางบัญชี ณ วันที่ </w:t>
      </w:r>
      <w:r w:rsidR="008965BE" w:rsidRPr="002E5102">
        <w:rPr>
          <w:rFonts w:ascii="Angsana New" w:hAnsi="Angsana New"/>
          <w:bCs/>
          <w:sz w:val="28"/>
          <w:szCs w:val="28"/>
        </w:rPr>
        <w:t>30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 </w:t>
      </w:r>
      <w:r w:rsidR="00935E08" w:rsidRPr="00EB4282">
        <w:rPr>
          <w:rFonts w:ascii="Angsana New" w:hAnsi="Angsana New"/>
          <w:b/>
          <w:sz w:val="28"/>
          <w:szCs w:val="28"/>
          <w:cs/>
        </w:rPr>
        <w:t>กันยายน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 </w:t>
      </w:r>
      <w:r w:rsidR="008965BE" w:rsidRPr="002E5102">
        <w:rPr>
          <w:rFonts w:ascii="Angsana New" w:hAnsi="Angsana New"/>
          <w:bCs/>
          <w:sz w:val="28"/>
          <w:szCs w:val="28"/>
        </w:rPr>
        <w:t>2568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 เป็นจำนวน </w:t>
      </w:r>
      <w:r w:rsidR="00AA361E" w:rsidRPr="00EB4282">
        <w:rPr>
          <w:rFonts w:ascii="Angsana New" w:hAnsi="Angsana New"/>
          <w:bCs/>
          <w:sz w:val="28"/>
          <w:szCs w:val="28"/>
        </w:rPr>
        <w:t>260.32</w:t>
      </w:r>
      <w:r w:rsidRPr="00EB4282">
        <w:rPr>
          <w:rFonts w:ascii="Angsana New" w:hAnsi="Angsana New"/>
          <w:bCs/>
          <w:sz w:val="28"/>
          <w:szCs w:val="28"/>
          <w:cs/>
        </w:rPr>
        <w:t xml:space="preserve"> </w:t>
      </w:r>
      <w:r w:rsidRPr="00EB4282">
        <w:rPr>
          <w:rFonts w:ascii="Angsana New" w:hAnsi="Angsana New"/>
          <w:b/>
          <w:sz w:val="28"/>
          <w:szCs w:val="28"/>
          <w:cs/>
        </w:rPr>
        <w:t xml:space="preserve">ล้านบาท </w:t>
      </w:r>
      <w:r w:rsidR="00865B96">
        <w:rPr>
          <w:rFonts w:ascii="Angsana New" w:hAnsi="Angsana New"/>
          <w:b/>
          <w:sz w:val="28"/>
          <w:szCs w:val="28"/>
        </w:rPr>
        <w:t xml:space="preserve">              </w:t>
      </w:r>
      <w:r w:rsidRPr="00EB4282">
        <w:rPr>
          <w:rFonts w:ascii="Angsana New" w:hAnsi="Angsana New"/>
          <w:b/>
          <w:sz w:val="28"/>
          <w:szCs w:val="28"/>
          <w:cs/>
        </w:rPr>
        <w:t>หากวัดมูลค่าด้วยวิธีราคาทุน</w:t>
      </w:r>
    </w:p>
    <w:p w14:paraId="5BAA766A" w14:textId="2AF294CD" w:rsidR="007F143A" w:rsidRPr="00B66EF7" w:rsidRDefault="007F143A" w:rsidP="00CC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bCs/>
          <w:i/>
          <w:iCs/>
          <w:sz w:val="28"/>
          <w:szCs w:val="28"/>
          <w:cs/>
        </w:rPr>
        <w:t>การวัดมูลค่ายุติธรรม</w:t>
      </w:r>
    </w:p>
    <w:p w14:paraId="1455DAC8" w14:textId="77777777" w:rsidR="007F143A" w:rsidRPr="007F143A" w:rsidRDefault="007F143A" w:rsidP="007F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i/>
          <w:iCs/>
          <w:sz w:val="28"/>
          <w:szCs w:val="28"/>
        </w:rPr>
      </w:pPr>
      <w:r w:rsidRPr="00EB4282">
        <w:rPr>
          <w:rFonts w:ascii="Angsana New" w:hAnsi="Angsana New"/>
          <w:b/>
          <w:i/>
          <w:iCs/>
          <w:sz w:val="28"/>
          <w:szCs w:val="28"/>
          <w:cs/>
        </w:rPr>
        <w:t>ลำดับชั้นมูลค่ายุติธรรม</w:t>
      </w:r>
    </w:p>
    <w:p w14:paraId="5217E61F" w14:textId="4B8D96B9" w:rsidR="007F143A" w:rsidRPr="007F143A" w:rsidRDefault="007F143A" w:rsidP="007F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มูลค่ายุติธรรมของที่ดิน 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ของบริษัทเป็นประจำทุก </w:t>
      </w:r>
      <w:r w:rsidR="00E85F2C" w:rsidRPr="00022F1E">
        <w:rPr>
          <w:rFonts w:ascii="Angsana New" w:hAnsi="Angsana New"/>
          <w:sz w:val="27"/>
          <w:szCs w:val="27"/>
        </w:rPr>
        <w:t>3</w:t>
      </w:r>
      <w:r w:rsidR="00E85F2C">
        <w:rPr>
          <w:rFonts w:ascii="Angsana New" w:hAnsi="Angsana New"/>
          <w:sz w:val="27"/>
          <w:szCs w:val="27"/>
        </w:rPr>
        <w:t xml:space="preserve"> </w:t>
      </w:r>
      <w:r w:rsidR="00C73E27">
        <w:rPr>
          <w:rFonts w:ascii="Angsana New" w:hAnsi="Angsana New"/>
          <w:sz w:val="27"/>
          <w:szCs w:val="27"/>
        </w:rPr>
        <w:t>-</w:t>
      </w:r>
      <w:r w:rsidR="00E85F2C">
        <w:rPr>
          <w:rFonts w:ascii="Angsana New" w:hAnsi="Angsana New"/>
          <w:b/>
          <w:sz w:val="28"/>
          <w:szCs w:val="28"/>
        </w:rPr>
        <w:t xml:space="preserve"> </w:t>
      </w:r>
      <w:r w:rsidR="00E85F2C" w:rsidRPr="00D35239">
        <w:rPr>
          <w:rFonts w:ascii="Angsana New" w:hAnsi="Angsana New" w:hint="cs"/>
          <w:sz w:val="27"/>
          <w:szCs w:val="27"/>
        </w:rPr>
        <w:t>5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 ปี</w:t>
      </w:r>
    </w:p>
    <w:p w14:paraId="3DE5A3F6" w14:textId="027D0135" w:rsidR="007F143A" w:rsidRPr="007F143A" w:rsidRDefault="007F143A" w:rsidP="007F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การวัดมูลค่ายุติธรรมของที่ดิน ถูกจัดลำดับชั้นการวัดมูลค่ายุติธรรม อยู่ในระดับที่ </w:t>
      </w:r>
      <w:r w:rsidR="00E85F2C" w:rsidRPr="00022F1E">
        <w:rPr>
          <w:rFonts w:ascii="Angsana New" w:hAnsi="Angsana New"/>
          <w:sz w:val="27"/>
          <w:szCs w:val="27"/>
        </w:rPr>
        <w:t>3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17BB871C" w14:textId="0014EAB0" w:rsidR="007F143A" w:rsidRDefault="00907C86" w:rsidP="008C6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</w:t>
      </w:r>
      <w:r w:rsidR="00DA2187">
        <w:rPr>
          <w:rFonts w:ascii="Angsana New" w:hAnsi="Angsana New"/>
          <w:b/>
          <w:sz w:val="28"/>
          <w:szCs w:val="28"/>
        </w:rPr>
        <w:br/>
      </w:r>
      <w:r w:rsidRPr="00EB4282">
        <w:rPr>
          <w:rFonts w:ascii="Angsana New" w:hAnsi="Angsana New"/>
          <w:b/>
          <w:sz w:val="28"/>
          <w:szCs w:val="28"/>
          <w:cs/>
        </w:rPr>
        <w:t>แสดงในตารางดังต่อไปนี้</w:t>
      </w:r>
    </w:p>
    <w:tbl>
      <w:tblPr>
        <w:tblW w:w="9013" w:type="dxa"/>
        <w:tblInd w:w="450" w:type="dxa"/>
        <w:tblLook w:val="04A0" w:firstRow="1" w:lastRow="0" w:firstColumn="1" w:lastColumn="0" w:noHBand="0" w:noVBand="1"/>
      </w:tblPr>
      <w:tblGrid>
        <w:gridCol w:w="2160"/>
        <w:gridCol w:w="236"/>
        <w:gridCol w:w="2942"/>
        <w:gridCol w:w="265"/>
        <w:gridCol w:w="3410"/>
      </w:tblGrid>
      <w:tr w:rsidR="00676D77" w:rsidRPr="00676D77" w14:paraId="6DCC36EB" w14:textId="77777777" w:rsidTr="00E74D6B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7B33DD" w14:textId="77777777" w:rsidR="00FD59C8" w:rsidRDefault="00FD59C8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9D523CE" w14:textId="5842B088" w:rsidR="00676D77" w:rsidRPr="00676D77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vAlign w:val="center"/>
          </w:tcPr>
          <w:p w14:paraId="60CB6BC7" w14:textId="77777777" w:rsidR="00676D77" w:rsidRPr="00505800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1995C5" w14:textId="77777777" w:rsidR="00FD59C8" w:rsidRDefault="00FD59C8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6F2983E" w14:textId="3E8172B0" w:rsidR="00676D77" w:rsidRPr="00EB4282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vAlign w:val="center"/>
          </w:tcPr>
          <w:p w14:paraId="53C77264" w14:textId="77777777" w:rsidR="00676D77" w:rsidRPr="00676D77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0369F" w14:textId="7D6283E7" w:rsidR="00676D77" w:rsidRPr="00676D77" w:rsidRDefault="00676D77" w:rsidP="00FD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="00FD59C8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</w:t>
            </w: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676D77" w:rsidRPr="00676D77" w14:paraId="3C180E65" w14:textId="77777777" w:rsidTr="00E74D6B">
        <w:trPr>
          <w:trHeight w:hRule="exact" w:val="158"/>
        </w:trPr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3C850" w14:textId="77777777" w:rsidR="00676D77" w:rsidRPr="00676D77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508711D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84D64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5DED9F5D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788CF" w14:textId="77777777" w:rsidR="00676D77" w:rsidRPr="00EB4282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76D77" w:rsidRPr="00676D77" w14:paraId="0DE526F0" w14:textId="77777777" w:rsidTr="00E74D6B">
        <w:tc>
          <w:tcPr>
            <w:tcW w:w="2160" w:type="dxa"/>
            <w:hideMark/>
          </w:tcPr>
          <w:p w14:paraId="01ECFE15" w14:textId="77764D59" w:rsidR="00676D77" w:rsidRPr="00676D77" w:rsidRDefault="00676D77" w:rsidP="0033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วิธี</w:t>
            </w:r>
            <w:r w:rsidR="00336EFB">
              <w:rPr>
                <w:rFonts w:ascii="Angsana New" w:hAnsi="Angsana New" w:hint="cs"/>
                <w:b/>
                <w:sz w:val="28"/>
                <w:szCs w:val="28"/>
                <w:cs/>
              </w:rPr>
              <w:t>ราคา</w:t>
            </w: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ตลาด</w:t>
            </w:r>
          </w:p>
        </w:tc>
        <w:tc>
          <w:tcPr>
            <w:tcW w:w="236" w:type="dxa"/>
          </w:tcPr>
          <w:p w14:paraId="7BDC0E05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942" w:type="dxa"/>
            <w:hideMark/>
          </w:tcPr>
          <w:p w14:paraId="4412BDF8" w14:textId="011A42AC" w:rsidR="00676D77" w:rsidRPr="00EB4282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ราคาเสนอขายและราคาซื้อขาย</w:t>
            </w: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</w:rPr>
              <w:t>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65" w:type="dxa"/>
          </w:tcPr>
          <w:p w14:paraId="1E0EB015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10" w:type="dxa"/>
            <w:hideMark/>
          </w:tcPr>
          <w:p w14:paraId="3485D911" w14:textId="77777777" w:rsidR="00676D77" w:rsidRPr="00EB4282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37DDF687" w14:textId="0A459F2E" w:rsidR="000B4BC3" w:rsidRPr="00EB4282" w:rsidRDefault="000B4BC3" w:rsidP="000B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3DBAA8D6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43F4E0E7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4C51382A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73B3ED56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3A7CFB1E" w14:textId="77777777" w:rsidR="001702F4" w:rsidRDefault="001702F4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7A0A4E6C" w14:textId="77777777" w:rsidR="001702F4" w:rsidRDefault="001702F4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52509866" w14:textId="695A6F00" w:rsidR="00167900" w:rsidRPr="00167900" w:rsidRDefault="00167900" w:rsidP="00683F32">
      <w:pPr>
        <w:pStyle w:val="ListParagraph"/>
        <w:numPr>
          <w:ilvl w:val="0"/>
          <w:numId w:val="19"/>
        </w:numPr>
        <w:spacing w:before="240"/>
        <w:ind w:left="36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หนี้สินที่มีภาระดอกเบี้ย</w:t>
      </w:r>
    </w:p>
    <w:tbl>
      <w:tblPr>
        <w:tblStyle w:val="TableGrid"/>
        <w:tblW w:w="970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6"/>
        <w:gridCol w:w="994"/>
        <w:gridCol w:w="265"/>
        <w:gridCol w:w="904"/>
        <w:gridCol w:w="267"/>
        <w:gridCol w:w="907"/>
        <w:gridCol w:w="270"/>
        <w:gridCol w:w="987"/>
        <w:gridCol w:w="236"/>
        <w:gridCol w:w="934"/>
        <w:gridCol w:w="244"/>
        <w:gridCol w:w="818"/>
      </w:tblGrid>
      <w:tr w:rsidR="00167900" w:rsidRPr="00552A14" w14:paraId="318B35E6" w14:textId="77777777" w:rsidTr="003F5955">
        <w:trPr>
          <w:tblHeader/>
        </w:trPr>
        <w:tc>
          <w:tcPr>
            <w:tcW w:w="2876" w:type="dxa"/>
          </w:tcPr>
          <w:p w14:paraId="49432E3F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6" w:type="dxa"/>
            <w:gridSpan w:val="11"/>
            <w:vAlign w:val="center"/>
          </w:tcPr>
          <w:p w14:paraId="3151FE08" w14:textId="77777777" w:rsidR="00167900" w:rsidRPr="00EB4282" w:rsidRDefault="00167900" w:rsidP="0069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EB4282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167900" w:rsidRPr="00552A14" w14:paraId="58337344" w14:textId="77777777" w:rsidTr="003F5955">
        <w:trPr>
          <w:tblHeader/>
        </w:trPr>
        <w:tc>
          <w:tcPr>
            <w:tcW w:w="2876" w:type="dxa"/>
          </w:tcPr>
          <w:p w14:paraId="449F8CD9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6" w:type="dxa"/>
            <w:gridSpan w:val="11"/>
            <w:tcBorders>
              <w:bottom w:val="single" w:sz="4" w:space="0" w:color="auto"/>
            </w:tcBorders>
          </w:tcPr>
          <w:p w14:paraId="37EB47EF" w14:textId="658C2CC0" w:rsidR="00167900" w:rsidRPr="00100492" w:rsidRDefault="00E9401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167900" w:rsidRPr="00552A14" w14:paraId="662C5E61" w14:textId="77777777" w:rsidTr="003F5955">
        <w:trPr>
          <w:tblHeader/>
        </w:trPr>
        <w:tc>
          <w:tcPr>
            <w:tcW w:w="2876" w:type="dxa"/>
          </w:tcPr>
          <w:p w14:paraId="48D9D091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2334D9" w14:textId="4EC8E4B4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F4D8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330901" w:rsidRPr="00EB4282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4CAF516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D3D8AD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167900" w:rsidRPr="00552A14" w14:paraId="36D712D8" w14:textId="77777777" w:rsidTr="003F5955">
        <w:trPr>
          <w:tblHeader/>
        </w:trPr>
        <w:tc>
          <w:tcPr>
            <w:tcW w:w="2876" w:type="dxa"/>
          </w:tcPr>
          <w:p w14:paraId="4F2DA10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86C8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0B94E97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C9E1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6C357A1A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A2E95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7F9EA69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2A7A4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063530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360F5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031B6DDA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1E550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167900" w:rsidRPr="00552A14" w14:paraId="79788B6D" w14:textId="77777777" w:rsidTr="003F5955">
        <w:tc>
          <w:tcPr>
            <w:tcW w:w="2876" w:type="dxa"/>
          </w:tcPr>
          <w:p w14:paraId="73FABEB5" w14:textId="77777777" w:rsidR="00167900" w:rsidRPr="00EB428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32893" w14:textId="78F9CCFC" w:rsidR="00167900" w:rsidRPr="00D35239" w:rsidRDefault="004633A9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 w:rsidRPr="00022F1E">
              <w:rPr>
                <w:rFonts w:ascii="Angsana New" w:hAnsi="Angsana New"/>
                <w:sz w:val="27"/>
                <w:szCs w:val="27"/>
              </w:rPr>
              <w:t>24</w:t>
            </w:r>
            <w:r w:rsidRPr="004633A9">
              <w:rPr>
                <w:rFonts w:ascii="Angsana New" w:hAnsi="Angsana New"/>
                <w:sz w:val="27"/>
                <w:szCs w:val="27"/>
              </w:rPr>
              <w:t>,</w:t>
            </w:r>
            <w:r w:rsidRPr="00022F1E">
              <w:rPr>
                <w:rFonts w:ascii="Angsana New" w:hAnsi="Angsana New"/>
                <w:sz w:val="27"/>
                <w:szCs w:val="27"/>
              </w:rPr>
              <w:t>681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8954C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4753A" w14:textId="02CA596F" w:rsidR="00167900" w:rsidRPr="00D35239" w:rsidRDefault="007E6B55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2,793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20C23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5AED" w14:textId="377182EA" w:rsidR="00167900" w:rsidRPr="00EB4282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27,474</w:t>
            </w:r>
          </w:p>
        </w:tc>
        <w:tc>
          <w:tcPr>
            <w:tcW w:w="270" w:type="dxa"/>
            <w:vAlign w:val="bottom"/>
          </w:tcPr>
          <w:p w14:paraId="20E5297D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12756FC3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17,636</w:t>
            </w:r>
          </w:p>
        </w:tc>
        <w:tc>
          <w:tcPr>
            <w:tcW w:w="236" w:type="dxa"/>
            <w:vAlign w:val="bottom"/>
          </w:tcPr>
          <w:p w14:paraId="3E4D4D07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3690E06F" w14:textId="77777777" w:rsidR="00167900" w:rsidRPr="00EB428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9,968</w:t>
            </w:r>
          </w:p>
        </w:tc>
        <w:tc>
          <w:tcPr>
            <w:tcW w:w="244" w:type="dxa"/>
            <w:vAlign w:val="bottom"/>
          </w:tcPr>
          <w:p w14:paraId="6EFEC276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3E77154A" w14:textId="77777777" w:rsidR="00167900" w:rsidRPr="00EB428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1452">
              <w:rPr>
                <w:rFonts w:ascii="Angsana New" w:hAnsi="Angsana New" w:hint="cs"/>
                <w:sz w:val="27"/>
                <w:szCs w:val="27"/>
              </w:rPr>
              <w:t>27,604</w:t>
            </w:r>
          </w:p>
        </w:tc>
      </w:tr>
      <w:tr w:rsidR="00167900" w:rsidRPr="00552A14" w14:paraId="4F366833" w14:textId="77777777" w:rsidTr="003F5955">
        <w:tc>
          <w:tcPr>
            <w:tcW w:w="2876" w:type="dxa"/>
          </w:tcPr>
          <w:p w14:paraId="2089C2BF" w14:textId="77777777" w:rsidR="00167900" w:rsidRPr="00EB4282" w:rsidRDefault="00167900" w:rsidP="00167900">
            <w:pPr>
              <w:pStyle w:val="Heading5"/>
              <w:keepNext w:val="0"/>
              <w:spacing w:line="240" w:lineRule="auto"/>
              <w:ind w:left="180" w:right="-16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vAlign w:val="bottom"/>
          </w:tcPr>
          <w:p w14:paraId="6000CD76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65" w:type="dxa"/>
            <w:vAlign w:val="bottom"/>
          </w:tcPr>
          <w:p w14:paraId="19D70AED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vAlign w:val="bottom"/>
          </w:tcPr>
          <w:p w14:paraId="69CADE84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67" w:type="dxa"/>
            <w:vAlign w:val="bottom"/>
          </w:tcPr>
          <w:p w14:paraId="26C7658A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4A8F3513" w14:textId="77777777" w:rsidR="00167900" w:rsidRPr="00EB428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2F400DA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15D19B11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vAlign w:val="bottom"/>
          </w:tcPr>
          <w:p w14:paraId="253695FF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3A2521AB" w14:textId="77777777" w:rsidR="00167900" w:rsidRPr="00EB428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" w:type="dxa"/>
            <w:vAlign w:val="bottom"/>
          </w:tcPr>
          <w:p w14:paraId="3D896248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A8C30BB" w14:textId="77777777" w:rsidR="00167900" w:rsidRPr="00EB428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67900" w:rsidRPr="00552A14" w14:paraId="775D3108" w14:textId="77777777" w:rsidTr="003F5955">
        <w:tc>
          <w:tcPr>
            <w:tcW w:w="2876" w:type="dxa"/>
          </w:tcPr>
          <w:p w14:paraId="75484670" w14:textId="77777777" w:rsidR="00167900" w:rsidRPr="00EB428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  -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35B0" w14:textId="66845A82" w:rsidR="00167900" w:rsidRPr="00D35239" w:rsidRDefault="004633A9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022F1E">
              <w:rPr>
                <w:rFonts w:ascii="Angsana New" w:hAnsi="Angsana New"/>
                <w:sz w:val="27"/>
                <w:szCs w:val="27"/>
              </w:rPr>
              <w:t>13</w:t>
            </w:r>
            <w:r w:rsidRPr="004633A9">
              <w:rPr>
                <w:rFonts w:ascii="Angsana New" w:hAnsi="Angsana New"/>
                <w:sz w:val="27"/>
                <w:szCs w:val="27"/>
              </w:rPr>
              <w:t>,</w:t>
            </w:r>
            <w:r w:rsidRPr="00022F1E">
              <w:rPr>
                <w:rFonts w:ascii="Angsana New" w:hAnsi="Angsana New"/>
                <w:sz w:val="27"/>
                <w:szCs w:val="27"/>
              </w:rPr>
              <w:t>374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9CA6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3B97" w14:textId="1C272CB8" w:rsidR="00167900" w:rsidRPr="00D35239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113,082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B492" w14:textId="77777777" w:rsidR="00167900" w:rsidRPr="00AA03FE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1F07" w14:textId="29A8D313" w:rsidR="00167900" w:rsidRPr="00501452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126,456</w:t>
            </w:r>
          </w:p>
        </w:tc>
        <w:tc>
          <w:tcPr>
            <w:tcW w:w="270" w:type="dxa"/>
            <w:vAlign w:val="bottom"/>
          </w:tcPr>
          <w:p w14:paraId="54E64627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211E34B0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200,537</w:t>
            </w:r>
          </w:p>
        </w:tc>
        <w:tc>
          <w:tcPr>
            <w:tcW w:w="236" w:type="dxa"/>
            <w:vAlign w:val="bottom"/>
          </w:tcPr>
          <w:p w14:paraId="1ED81AB5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63855244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246,754</w:t>
            </w:r>
          </w:p>
        </w:tc>
        <w:tc>
          <w:tcPr>
            <w:tcW w:w="244" w:type="dxa"/>
            <w:vAlign w:val="bottom"/>
          </w:tcPr>
          <w:p w14:paraId="0CB1E39B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1F75702D" w14:textId="77777777" w:rsidR="00167900" w:rsidRPr="00EB428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1452">
              <w:rPr>
                <w:rFonts w:ascii="Angsana New" w:hAnsi="Angsana New" w:hint="cs"/>
                <w:sz w:val="27"/>
                <w:szCs w:val="27"/>
              </w:rPr>
              <w:t>447,291</w:t>
            </w:r>
          </w:p>
        </w:tc>
      </w:tr>
      <w:tr w:rsidR="00167900" w:rsidRPr="00552A14" w14:paraId="7FABDF31" w14:textId="77777777" w:rsidTr="003F5955">
        <w:tc>
          <w:tcPr>
            <w:tcW w:w="2876" w:type="dxa"/>
          </w:tcPr>
          <w:p w14:paraId="4D2EF312" w14:textId="5B25FBE4" w:rsidR="00167900" w:rsidRPr="0010049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</w:t>
            </w:r>
            <w:r w:rsidR="001B69C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     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Pr="00EB428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="007D2AFB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4</w:t>
            </w:r>
            <w:r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DA6C" w14:textId="164C8B78" w:rsidR="00167900" w:rsidRPr="00D35239" w:rsidRDefault="004633A9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35C1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A02C2" w14:textId="10CD4C3D" w:rsidR="00167900" w:rsidRPr="00D35239" w:rsidRDefault="007E6B55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51,320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978E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FC93" w14:textId="3A535669" w:rsidR="00167900" w:rsidRPr="00501452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51,320</w:t>
            </w:r>
          </w:p>
        </w:tc>
        <w:tc>
          <w:tcPr>
            <w:tcW w:w="270" w:type="dxa"/>
            <w:vAlign w:val="bottom"/>
          </w:tcPr>
          <w:p w14:paraId="6458730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30410B3D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A58F22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514DED6C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/>
                <w:sz w:val="27"/>
                <w:szCs w:val="27"/>
              </w:rPr>
              <w:t>52,002</w:t>
            </w:r>
          </w:p>
        </w:tc>
        <w:tc>
          <w:tcPr>
            <w:tcW w:w="244" w:type="dxa"/>
            <w:vAlign w:val="bottom"/>
          </w:tcPr>
          <w:p w14:paraId="359A37BB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7858BF32" w14:textId="77777777" w:rsidR="00167900" w:rsidRPr="0050145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1452">
              <w:rPr>
                <w:rFonts w:ascii="Angsana New" w:hAnsi="Angsana New"/>
                <w:sz w:val="27"/>
                <w:szCs w:val="27"/>
              </w:rPr>
              <w:t>52,002</w:t>
            </w:r>
          </w:p>
        </w:tc>
      </w:tr>
      <w:tr w:rsidR="00167900" w:rsidRPr="00552A14" w14:paraId="1A7BBF59" w14:textId="77777777" w:rsidTr="003F5955">
        <w:tc>
          <w:tcPr>
            <w:tcW w:w="2876" w:type="dxa"/>
          </w:tcPr>
          <w:p w14:paraId="7F9E48B8" w14:textId="753A1247" w:rsidR="00167900" w:rsidRPr="00EB428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</w:t>
            </w:r>
            <w:r w:rsidR="001B69C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             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และกิจการอื่น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A6AA" w14:textId="406811DD" w:rsidR="00167900" w:rsidRPr="00D35239" w:rsidRDefault="004633A9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B048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A2FB" w14:textId="728DA49C" w:rsidR="00167900" w:rsidRPr="00D35239" w:rsidRDefault="007E6B55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53,000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557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BD38" w14:textId="0DA64B32" w:rsidR="00167900" w:rsidRPr="00501452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53,000</w:t>
            </w:r>
          </w:p>
        </w:tc>
        <w:tc>
          <w:tcPr>
            <w:tcW w:w="270" w:type="dxa"/>
            <w:vAlign w:val="bottom"/>
          </w:tcPr>
          <w:p w14:paraId="624C002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18ADFCAF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5C3815D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1846CB0B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244" w:type="dxa"/>
            <w:vAlign w:val="bottom"/>
          </w:tcPr>
          <w:p w14:paraId="6EE81AF1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95E875C" w14:textId="77777777" w:rsidR="00167900" w:rsidRPr="0050145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1452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</w:tr>
      <w:tr w:rsidR="00167900" w:rsidRPr="00552A14" w14:paraId="0FDC3E2A" w14:textId="77777777" w:rsidTr="003F5955">
        <w:tc>
          <w:tcPr>
            <w:tcW w:w="2876" w:type="dxa"/>
          </w:tcPr>
          <w:p w14:paraId="18687487" w14:textId="14DA0A52" w:rsidR="00167900" w:rsidRPr="00EB428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</w:t>
            </w:r>
            <w:r w:rsidR="00663F1D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ระยะยาว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B258C" w14:textId="78F9CF1C" w:rsidR="00167900" w:rsidRPr="00505578" w:rsidRDefault="007E6B55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5578">
              <w:rPr>
                <w:rFonts w:ascii="Angsana New" w:hAnsi="Angsana New"/>
                <w:sz w:val="27"/>
                <w:szCs w:val="27"/>
              </w:rPr>
              <w:t>86,997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6924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A5888" w14:textId="74953025" w:rsidR="00167900" w:rsidRPr="00505578" w:rsidRDefault="007E6B55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5578">
              <w:rPr>
                <w:rFonts w:ascii="Angsana New" w:hAnsi="Angsana New"/>
                <w:sz w:val="27"/>
                <w:szCs w:val="27"/>
              </w:rPr>
              <w:t>11,039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13B4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A001" w14:textId="0EE11D0C" w:rsidR="00167900" w:rsidRPr="00505578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5578">
              <w:rPr>
                <w:rFonts w:ascii="Angsana New" w:hAnsi="Angsana New"/>
                <w:sz w:val="27"/>
                <w:szCs w:val="27"/>
              </w:rPr>
              <w:t>98,036</w:t>
            </w:r>
          </w:p>
        </w:tc>
        <w:tc>
          <w:tcPr>
            <w:tcW w:w="270" w:type="dxa"/>
            <w:vAlign w:val="bottom"/>
          </w:tcPr>
          <w:p w14:paraId="6752285E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55E38E77" w14:textId="2BE74DD9" w:rsidR="00167900" w:rsidRPr="00E15D2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617">
              <w:rPr>
                <w:rFonts w:ascii="Angsana New" w:hAnsi="Angsana New" w:hint="cs"/>
                <w:sz w:val="27"/>
                <w:szCs w:val="27"/>
              </w:rPr>
              <w:t xml:space="preserve">  </w:t>
            </w:r>
            <w:r w:rsidR="00C80CF1" w:rsidRPr="00E15D29">
              <w:rPr>
                <w:rFonts w:ascii="Angsana New" w:hAnsi="Angsana New"/>
                <w:sz w:val="27"/>
                <w:szCs w:val="27"/>
              </w:rPr>
              <w:t>105,332</w:t>
            </w:r>
          </w:p>
        </w:tc>
        <w:tc>
          <w:tcPr>
            <w:tcW w:w="236" w:type="dxa"/>
            <w:vAlign w:val="bottom"/>
          </w:tcPr>
          <w:p w14:paraId="15DD4FCA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664AA2B7" w14:textId="714F1A31" w:rsidR="00167900" w:rsidRPr="00E15D29" w:rsidRDefault="00D363D3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5D29">
              <w:rPr>
                <w:rFonts w:ascii="Angsana New" w:hAnsi="Angsana New"/>
                <w:sz w:val="27"/>
                <w:szCs w:val="27"/>
              </w:rPr>
              <w:t>9,370</w:t>
            </w:r>
          </w:p>
        </w:tc>
        <w:tc>
          <w:tcPr>
            <w:tcW w:w="244" w:type="dxa"/>
            <w:vAlign w:val="bottom"/>
          </w:tcPr>
          <w:p w14:paraId="5851385F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3EEC71F3" w14:textId="77777777" w:rsidR="00167900" w:rsidRPr="0050145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1452">
              <w:rPr>
                <w:rFonts w:ascii="Angsana New" w:hAnsi="Angsana New" w:hint="cs"/>
                <w:sz w:val="27"/>
                <w:szCs w:val="27"/>
              </w:rPr>
              <w:t>114,70</w:t>
            </w:r>
            <w:r w:rsidRPr="00501452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167900" w:rsidRPr="00552A14" w14:paraId="1B22A736" w14:textId="77777777" w:rsidTr="003F5955">
        <w:tc>
          <w:tcPr>
            <w:tcW w:w="2876" w:type="dxa"/>
          </w:tcPr>
          <w:p w14:paraId="0F497E4B" w14:textId="77777777" w:rsidR="00167900" w:rsidRPr="00EB428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หนี้สินตามสัญญาเช่า</w:t>
            </w: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BD18" w14:textId="3FF72E70" w:rsidR="00167900" w:rsidRPr="00AA03FE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58,595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8FDE3" w14:textId="77777777" w:rsidR="00167900" w:rsidRPr="00AA03FE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C1D6" w14:textId="03CF484A" w:rsidR="00167900" w:rsidRPr="00D35239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8F674" w14:textId="77777777" w:rsidR="00167900" w:rsidRPr="00AA03FE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6D1A" w14:textId="447F5347" w:rsidR="00167900" w:rsidRPr="00501452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58,595</w:t>
            </w:r>
          </w:p>
        </w:tc>
        <w:tc>
          <w:tcPr>
            <w:tcW w:w="270" w:type="dxa"/>
            <w:vAlign w:val="bottom"/>
          </w:tcPr>
          <w:p w14:paraId="528D315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DA9FD72" w14:textId="77777777" w:rsidR="00167900" w:rsidRPr="00EB428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5578">
              <w:rPr>
                <w:rFonts w:ascii="Angsana New" w:hAnsi="Angsana New" w:hint="cs"/>
                <w:sz w:val="27"/>
                <w:szCs w:val="27"/>
              </w:rPr>
              <w:t>71,</w:t>
            </w:r>
            <w:r w:rsidRPr="00D35239">
              <w:rPr>
                <w:rFonts w:ascii="Angsana New" w:hAnsi="Angsana New" w:hint="cs"/>
                <w:sz w:val="27"/>
                <w:szCs w:val="27"/>
              </w:rPr>
              <w:t>923</w:t>
            </w:r>
            <w:r w:rsidRPr="00505578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D6CAC0B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 w:hint="cs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center"/>
          </w:tcPr>
          <w:p w14:paraId="5D111396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947</w:t>
            </w:r>
            <w:r w:rsidRPr="00505578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7329496A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14:paraId="11F2653E" w14:textId="77777777" w:rsidR="00167900" w:rsidRPr="00EB428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5578">
              <w:rPr>
                <w:rFonts w:ascii="Angsana New" w:hAnsi="Angsana New" w:hint="cs"/>
                <w:sz w:val="27"/>
                <w:szCs w:val="27"/>
              </w:rPr>
              <w:t>72,</w:t>
            </w:r>
            <w:r w:rsidRPr="00501452">
              <w:rPr>
                <w:rFonts w:ascii="Angsana New" w:hAnsi="Angsana New" w:hint="cs"/>
                <w:sz w:val="27"/>
                <w:szCs w:val="27"/>
              </w:rPr>
              <w:t>870</w:t>
            </w:r>
            <w:r w:rsidRPr="00505578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</w:tr>
      <w:tr w:rsidR="00167900" w:rsidRPr="00552A14" w14:paraId="7102612F" w14:textId="77777777" w:rsidTr="003F5955">
        <w:tc>
          <w:tcPr>
            <w:tcW w:w="2876" w:type="dxa"/>
          </w:tcPr>
          <w:p w14:paraId="1B757220" w14:textId="77777777" w:rsidR="00167900" w:rsidRPr="0010049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A7EF40" w14:textId="4DFC4B58" w:rsidR="00167900" w:rsidRPr="00100492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E6B55">
              <w:rPr>
                <w:rFonts w:ascii="Angsana New" w:hAnsi="Angsana New"/>
                <w:b/>
                <w:bCs/>
                <w:sz w:val="27"/>
                <w:szCs w:val="27"/>
              </w:rPr>
              <w:t>183,64</w:t>
            </w:r>
            <w:r w:rsidR="009A28C7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1183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B6AF52" w14:textId="39DA3926" w:rsidR="00167900" w:rsidRPr="00100492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7E6B55">
              <w:rPr>
                <w:rFonts w:ascii="Angsana New" w:hAnsi="Angsana New"/>
                <w:b/>
                <w:bCs/>
                <w:sz w:val="27"/>
                <w:szCs w:val="27"/>
              </w:rPr>
              <w:t>231,234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C9BB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F80F2E" w14:textId="089C161B" w:rsidR="00167900" w:rsidRPr="00505578" w:rsidRDefault="007E6B55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505578">
              <w:rPr>
                <w:rFonts w:ascii="Angsana New" w:hAnsi="Angsana New"/>
                <w:b/>
                <w:bCs/>
                <w:sz w:val="27"/>
                <w:szCs w:val="27"/>
              </w:rPr>
              <w:t>414,88</w:t>
            </w:r>
            <w:r w:rsidR="00567FEC" w:rsidRPr="00505578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496B487A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85866" w14:textId="794CF4F8" w:rsidR="00167900" w:rsidRPr="00EB4282" w:rsidRDefault="003B66C4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B2931">
              <w:rPr>
                <w:rFonts w:ascii="Angsana New" w:hAnsi="Angsana New"/>
                <w:b/>
                <w:bCs/>
                <w:sz w:val="27"/>
                <w:szCs w:val="27"/>
              </w:rPr>
              <w:t>395,428</w:t>
            </w:r>
          </w:p>
        </w:tc>
        <w:tc>
          <w:tcPr>
            <w:tcW w:w="236" w:type="dxa"/>
            <w:vAlign w:val="bottom"/>
          </w:tcPr>
          <w:p w14:paraId="27F3FFFF" w14:textId="77777777" w:rsidR="00167900" w:rsidRPr="000B2931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0B2931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0A34A" w14:textId="33C86AAD" w:rsidR="00167900" w:rsidRPr="000B2931" w:rsidRDefault="003B66C4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505578">
              <w:rPr>
                <w:rFonts w:ascii="Angsana New" w:hAnsi="Angsana New"/>
                <w:b/>
                <w:bCs/>
                <w:sz w:val="27"/>
                <w:szCs w:val="27"/>
              </w:rPr>
              <w:t>339,</w:t>
            </w:r>
            <w:r w:rsidR="00184AAB" w:rsidRPr="00505578">
              <w:rPr>
                <w:rFonts w:ascii="Angsana New" w:hAnsi="Angsana New"/>
                <w:b/>
                <w:bCs/>
                <w:sz w:val="27"/>
                <w:szCs w:val="27"/>
              </w:rPr>
              <w:t>041</w:t>
            </w:r>
            <w:r w:rsidR="00167900" w:rsidRPr="00505578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51753CED" w14:textId="77777777" w:rsidR="00167900" w:rsidRPr="00505578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F3148" w14:textId="77777777" w:rsidR="00167900" w:rsidRPr="00EB4282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05578">
              <w:rPr>
                <w:rFonts w:ascii="Angsana New" w:hAnsi="Angsana New"/>
                <w:b/>
                <w:bCs/>
                <w:sz w:val="27"/>
                <w:szCs w:val="27"/>
              </w:rPr>
              <w:t>734,469</w:t>
            </w:r>
          </w:p>
        </w:tc>
      </w:tr>
    </w:tbl>
    <w:p w14:paraId="7A4134B0" w14:textId="77777777" w:rsidR="00E50B3C" w:rsidRDefault="00E50B3C" w:rsidP="00102C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right="-43"/>
        <w:jc w:val="thaiDistribute"/>
        <w:rPr>
          <w:rFonts w:asciiTheme="majorBidi" w:eastAsia="Malgun Gothic" w:hAnsiTheme="majorBidi" w:cstheme="majorBidi"/>
          <w:b/>
          <w:bCs/>
          <w:sz w:val="28"/>
          <w:cs/>
        </w:rPr>
      </w:pPr>
    </w:p>
    <w:tbl>
      <w:tblPr>
        <w:tblStyle w:val="TableGrid"/>
        <w:tblW w:w="9707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92"/>
        <w:gridCol w:w="270"/>
        <w:gridCol w:w="983"/>
        <w:gridCol w:w="270"/>
        <w:gridCol w:w="906"/>
        <w:gridCol w:w="270"/>
        <w:gridCol w:w="900"/>
        <w:gridCol w:w="270"/>
        <w:gridCol w:w="900"/>
        <w:gridCol w:w="244"/>
        <w:gridCol w:w="822"/>
      </w:tblGrid>
      <w:tr w:rsidR="00E50B3C" w:rsidRPr="00552A14" w14:paraId="0F16158B" w14:textId="77777777" w:rsidTr="003F5955">
        <w:trPr>
          <w:tblHeader/>
        </w:trPr>
        <w:tc>
          <w:tcPr>
            <w:tcW w:w="2880" w:type="dxa"/>
          </w:tcPr>
          <w:p w14:paraId="28B937C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7" w:type="dxa"/>
            <w:gridSpan w:val="11"/>
            <w:vAlign w:val="center"/>
          </w:tcPr>
          <w:p w14:paraId="649DA6D5" w14:textId="77777777" w:rsidR="00E50B3C" w:rsidRPr="00EB4282" w:rsidRDefault="00E50B3C" w:rsidP="0069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EB4282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E50B3C" w:rsidRPr="00552A14" w14:paraId="3E0511FB" w14:textId="77777777" w:rsidTr="003F5955">
        <w:trPr>
          <w:tblHeader/>
        </w:trPr>
        <w:tc>
          <w:tcPr>
            <w:tcW w:w="2880" w:type="dxa"/>
          </w:tcPr>
          <w:p w14:paraId="5D45390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7" w:type="dxa"/>
            <w:gridSpan w:val="11"/>
            <w:tcBorders>
              <w:bottom w:val="single" w:sz="4" w:space="0" w:color="auto"/>
            </w:tcBorders>
          </w:tcPr>
          <w:p w14:paraId="43A8CE74" w14:textId="63AC33F7" w:rsidR="00E50B3C" w:rsidRPr="00100492" w:rsidRDefault="00441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E50B3C" w:rsidRPr="00552A14" w14:paraId="74DBEE5F" w14:textId="77777777" w:rsidTr="003F5955">
        <w:trPr>
          <w:tblHeader/>
        </w:trPr>
        <w:tc>
          <w:tcPr>
            <w:tcW w:w="2880" w:type="dxa"/>
          </w:tcPr>
          <w:p w14:paraId="638F9BD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5AF9F3" w14:textId="63A1238C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F4D8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330901" w:rsidRPr="00EB4282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1833AD8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93F99E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E50B3C" w:rsidRPr="00552A14" w14:paraId="6B1B7B41" w14:textId="77777777" w:rsidTr="003F5955">
        <w:trPr>
          <w:tblHeader/>
        </w:trPr>
        <w:tc>
          <w:tcPr>
            <w:tcW w:w="2880" w:type="dxa"/>
          </w:tcPr>
          <w:p w14:paraId="3454B9C2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71C12" w14:textId="77777777" w:rsidR="00E50B3C" w:rsidRPr="00100492" w:rsidRDefault="00E50B3C" w:rsidP="005B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ACBB26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48E2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A1D3BFD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33500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064FD8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F8E5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E49F6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53AA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2F6887B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A5569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E50B3C" w:rsidRPr="00552A14" w14:paraId="0DC2870D" w14:textId="77777777" w:rsidTr="00A04F33">
        <w:tc>
          <w:tcPr>
            <w:tcW w:w="2880" w:type="dxa"/>
          </w:tcPr>
          <w:p w14:paraId="18544BDA" w14:textId="77777777" w:rsidR="00E50B3C" w:rsidRPr="00EB4282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9893" w14:textId="470E4E2C" w:rsidR="00E50B3C" w:rsidRPr="00D35239" w:rsidRDefault="0065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 w:rsidRPr="00657FA2">
              <w:rPr>
                <w:rFonts w:ascii="Angsana New" w:hAnsi="Angsana New"/>
                <w:sz w:val="27"/>
                <w:szCs w:val="27"/>
              </w:rPr>
              <w:t>24,681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29F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63482" w14:textId="5C87D6F7" w:rsidR="00E50B3C" w:rsidRPr="00D35239" w:rsidRDefault="005F095F" w:rsidP="00A4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5F095F">
              <w:rPr>
                <w:rFonts w:ascii="Angsana New" w:hAnsi="Angsana New"/>
                <w:sz w:val="27"/>
                <w:szCs w:val="27"/>
              </w:rPr>
              <w:t>2,793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21EA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E92E" w14:textId="7B95E36C" w:rsidR="00E50B3C" w:rsidRPr="00EB4282" w:rsidRDefault="007E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E6B55">
              <w:rPr>
                <w:rFonts w:ascii="Angsana New" w:hAnsi="Angsana New"/>
                <w:sz w:val="27"/>
                <w:szCs w:val="27"/>
              </w:rPr>
              <w:t>27,474</w:t>
            </w:r>
          </w:p>
        </w:tc>
        <w:tc>
          <w:tcPr>
            <w:tcW w:w="270" w:type="dxa"/>
            <w:vAlign w:val="bottom"/>
          </w:tcPr>
          <w:p w14:paraId="7E8C753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6D78DB79" w14:textId="77777777" w:rsidR="00E50B3C" w:rsidRPr="00AA03FE" w:rsidRDefault="00E50B3C" w:rsidP="00A0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17,636</w:t>
            </w:r>
          </w:p>
        </w:tc>
        <w:tc>
          <w:tcPr>
            <w:tcW w:w="270" w:type="dxa"/>
            <w:vAlign w:val="bottom"/>
          </w:tcPr>
          <w:p w14:paraId="5088A8C4" w14:textId="77777777" w:rsidR="00E50B3C" w:rsidRPr="00AA03F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5BF5221" w14:textId="77777777" w:rsidR="00E50B3C" w:rsidRPr="00EB4282" w:rsidRDefault="00E50B3C" w:rsidP="00A74E5A">
            <w:pPr>
              <w:tabs>
                <w:tab w:val="clear" w:pos="680"/>
                <w:tab w:val="clear" w:pos="907"/>
                <w:tab w:val="decimal" w:pos="166"/>
                <w:tab w:val="left" w:pos="346"/>
                <w:tab w:val="left" w:pos="901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9,968</w:t>
            </w:r>
          </w:p>
        </w:tc>
        <w:tc>
          <w:tcPr>
            <w:tcW w:w="244" w:type="dxa"/>
            <w:vAlign w:val="bottom"/>
          </w:tcPr>
          <w:p w14:paraId="37BE772F" w14:textId="77777777" w:rsidR="00E50B3C" w:rsidRPr="00AA03F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AA03FE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20EF0C95" w14:textId="73F51819" w:rsidR="00E50B3C" w:rsidRPr="00EB4282" w:rsidRDefault="00AE49DF" w:rsidP="00AE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    </w:t>
            </w:r>
            <w:r w:rsidR="00E50B3C" w:rsidRPr="00B75A83">
              <w:rPr>
                <w:rFonts w:ascii="Angsana New" w:hAnsi="Angsana New"/>
                <w:sz w:val="27"/>
                <w:szCs w:val="27"/>
              </w:rPr>
              <w:t xml:space="preserve">27,604 </w:t>
            </w:r>
          </w:p>
        </w:tc>
      </w:tr>
      <w:tr w:rsidR="00E50B3C" w:rsidRPr="00552A14" w14:paraId="6C0C2846" w14:textId="77777777" w:rsidTr="00A04F33">
        <w:tc>
          <w:tcPr>
            <w:tcW w:w="2880" w:type="dxa"/>
          </w:tcPr>
          <w:p w14:paraId="7AC3A5CE" w14:textId="77777777" w:rsidR="00E50B3C" w:rsidRPr="00EB4282" w:rsidRDefault="00E50B3C">
            <w:pPr>
              <w:pStyle w:val="Heading5"/>
              <w:keepNext w:val="0"/>
              <w:spacing w:line="240" w:lineRule="auto"/>
              <w:ind w:left="180" w:right="-16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D6DB" w14:textId="77777777" w:rsidR="00E50B3C" w:rsidRPr="00D35239" w:rsidRDefault="00E50B3C" w:rsidP="005B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75AF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AA85" w14:textId="77777777" w:rsidR="00E50B3C" w:rsidRPr="00D35239" w:rsidRDefault="00E50B3C" w:rsidP="00A4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722F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1B97" w14:textId="77777777" w:rsidR="00E50B3C" w:rsidRPr="00EB428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1E43145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1A42ED80" w14:textId="77777777" w:rsidR="00E50B3C" w:rsidRPr="00D35239" w:rsidRDefault="00E50B3C" w:rsidP="00A0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49DFB4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BD99FA" w14:textId="77777777" w:rsidR="00E50B3C" w:rsidRPr="00EB4282" w:rsidRDefault="00E50B3C" w:rsidP="00A7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left" w:pos="901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" w:type="dxa"/>
            <w:vAlign w:val="bottom"/>
          </w:tcPr>
          <w:p w14:paraId="03C8D4B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2" w:type="dxa"/>
            <w:vAlign w:val="bottom"/>
          </w:tcPr>
          <w:p w14:paraId="4A95B34B" w14:textId="77777777" w:rsidR="00E50B3C" w:rsidRPr="00EB4282" w:rsidRDefault="00E50B3C" w:rsidP="00AE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50B3C" w:rsidRPr="00552A14" w14:paraId="1B7389B8" w14:textId="77777777" w:rsidTr="00A04F33">
        <w:tc>
          <w:tcPr>
            <w:tcW w:w="2880" w:type="dxa"/>
          </w:tcPr>
          <w:p w14:paraId="2971F214" w14:textId="77777777" w:rsidR="00E50B3C" w:rsidRPr="00EB4282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  -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AB6E" w14:textId="01323259" w:rsidR="00E50B3C" w:rsidRPr="00AA03FE" w:rsidRDefault="0065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657FA2">
              <w:rPr>
                <w:rFonts w:ascii="Angsana New" w:hAnsi="Angsana New"/>
                <w:sz w:val="27"/>
                <w:szCs w:val="27"/>
              </w:rPr>
              <w:t>13,374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D5D58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F69F" w14:textId="1F8A0C4C" w:rsidR="00E50B3C" w:rsidRPr="00D35239" w:rsidRDefault="005F095F" w:rsidP="00A4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5F095F">
              <w:rPr>
                <w:rFonts w:ascii="Angsana New" w:hAnsi="Angsana New"/>
                <w:sz w:val="27"/>
                <w:szCs w:val="27"/>
              </w:rPr>
              <w:t>113,082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2321" w14:textId="77777777" w:rsidR="00E50B3C" w:rsidRPr="00AA03F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7C16" w14:textId="3287A009" w:rsidR="00E50B3C" w:rsidRPr="00B75A83" w:rsidRDefault="00770626" w:rsidP="00A4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0626">
              <w:rPr>
                <w:rFonts w:ascii="Angsana New" w:hAnsi="Angsana New"/>
                <w:sz w:val="27"/>
                <w:szCs w:val="27"/>
              </w:rPr>
              <w:t>126,456</w:t>
            </w:r>
          </w:p>
        </w:tc>
        <w:tc>
          <w:tcPr>
            <w:tcW w:w="270" w:type="dxa"/>
            <w:vAlign w:val="bottom"/>
          </w:tcPr>
          <w:p w14:paraId="64A11C53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13C88F2C" w14:textId="77777777" w:rsidR="00E50B3C" w:rsidRPr="00D35239" w:rsidRDefault="00E50B3C" w:rsidP="00A0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5239">
              <w:rPr>
                <w:rFonts w:ascii="Angsana New" w:hAnsi="Angsana New"/>
                <w:sz w:val="27"/>
                <w:szCs w:val="27"/>
              </w:rPr>
              <w:t xml:space="preserve">200,537 </w:t>
            </w:r>
          </w:p>
        </w:tc>
        <w:tc>
          <w:tcPr>
            <w:tcW w:w="270" w:type="dxa"/>
            <w:vAlign w:val="bottom"/>
          </w:tcPr>
          <w:p w14:paraId="1029377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1842B292" w14:textId="77777777" w:rsidR="00E50B3C" w:rsidRPr="00100492" w:rsidRDefault="00E50B3C" w:rsidP="001A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246,754 </w:t>
            </w:r>
          </w:p>
        </w:tc>
        <w:tc>
          <w:tcPr>
            <w:tcW w:w="244" w:type="dxa"/>
            <w:vAlign w:val="bottom"/>
          </w:tcPr>
          <w:p w14:paraId="51C93DB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3050810D" w14:textId="77777777" w:rsidR="00E50B3C" w:rsidRPr="00EB4282" w:rsidRDefault="00E50B3C" w:rsidP="00AE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 xml:space="preserve">447,291 </w:t>
            </w:r>
          </w:p>
        </w:tc>
      </w:tr>
      <w:tr w:rsidR="00E50B3C" w:rsidRPr="00552A14" w14:paraId="2001EBBC" w14:textId="77777777" w:rsidTr="00A04F33">
        <w:tc>
          <w:tcPr>
            <w:tcW w:w="2880" w:type="dxa"/>
          </w:tcPr>
          <w:p w14:paraId="3A7721F3" w14:textId="0790C24C" w:rsidR="00E50B3C" w:rsidRPr="00100492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</w:t>
            </w:r>
            <w:r w:rsidR="00641B5E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br/>
            </w:r>
            <w:r w:rsidR="0077322E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เ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Pr="00EB428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="0026013C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4</w:t>
            </w:r>
            <w:r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3369" w14:textId="4D61FCA4" w:rsidR="00E50B3C" w:rsidRPr="00D35239" w:rsidRDefault="00657FA2" w:rsidP="005B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657FA2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E53D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2171" w14:textId="49106733" w:rsidR="00E50B3C" w:rsidRPr="00D35239" w:rsidRDefault="005F095F" w:rsidP="00A4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F095F">
              <w:rPr>
                <w:rFonts w:ascii="Angsana New" w:hAnsi="Angsana New"/>
                <w:sz w:val="27"/>
                <w:szCs w:val="27"/>
              </w:rPr>
              <w:t>48,820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9C1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95AA" w14:textId="2C044139" w:rsidR="00E50B3C" w:rsidRPr="00B75A83" w:rsidRDefault="0077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0626">
              <w:rPr>
                <w:rFonts w:ascii="Angsana New" w:hAnsi="Angsana New"/>
                <w:sz w:val="27"/>
                <w:szCs w:val="27"/>
              </w:rPr>
              <w:t>48,820</w:t>
            </w:r>
          </w:p>
        </w:tc>
        <w:tc>
          <w:tcPr>
            <w:tcW w:w="270" w:type="dxa"/>
            <w:vAlign w:val="bottom"/>
          </w:tcPr>
          <w:p w14:paraId="06BA71E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39B067E9" w14:textId="77777777" w:rsidR="00E50B3C" w:rsidRPr="00100492" w:rsidRDefault="00E50B3C" w:rsidP="00A0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F8F29F0" w14:textId="77777777" w:rsidR="00E50B3C" w:rsidRPr="00100492" w:rsidRDefault="00E50B3C" w:rsidP="00A0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248C349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6C78C552" w14:textId="77777777" w:rsidR="00E50B3C" w:rsidRPr="00100492" w:rsidRDefault="00E50B3C" w:rsidP="001A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036DA17" w14:textId="77777777" w:rsidR="00E50B3C" w:rsidRPr="00100492" w:rsidRDefault="00E50B3C" w:rsidP="001A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C67A2">
              <w:rPr>
                <w:rFonts w:ascii="Angsana New" w:hAnsi="Angsana New"/>
                <w:sz w:val="27"/>
                <w:szCs w:val="27"/>
              </w:rPr>
              <w:t>44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7C67A2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244" w:type="dxa"/>
            <w:vAlign w:val="bottom"/>
          </w:tcPr>
          <w:p w14:paraId="03599593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1ECBED90" w14:textId="77777777" w:rsidR="00E50B3C" w:rsidRPr="00B75A83" w:rsidRDefault="00E50B3C" w:rsidP="00AE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06579E4" w14:textId="77777777" w:rsidR="00E50B3C" w:rsidRPr="00B75A83" w:rsidRDefault="00E50B3C" w:rsidP="00AE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 xml:space="preserve">44,802 </w:t>
            </w:r>
          </w:p>
        </w:tc>
      </w:tr>
      <w:tr w:rsidR="00E50B3C" w:rsidRPr="00552A14" w14:paraId="20A0C19C" w14:textId="77777777" w:rsidTr="00A04F33">
        <w:tc>
          <w:tcPr>
            <w:tcW w:w="2880" w:type="dxa"/>
          </w:tcPr>
          <w:p w14:paraId="04BD3EDA" w14:textId="12BC6184" w:rsidR="00E50B3C" w:rsidRPr="00EB4282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</w:t>
            </w:r>
            <w:r w:rsidR="000F443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                 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และกิจการอื่น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E378" w14:textId="27348FCD" w:rsidR="00E50B3C" w:rsidRPr="00D35239" w:rsidRDefault="00657FA2" w:rsidP="005B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657FA2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6E39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75D2" w14:textId="014965AF" w:rsidR="00E50B3C" w:rsidRPr="00D35239" w:rsidRDefault="005F095F" w:rsidP="00A4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F095F">
              <w:rPr>
                <w:rFonts w:ascii="Angsana New" w:hAnsi="Angsana New"/>
                <w:sz w:val="27"/>
                <w:szCs w:val="27"/>
              </w:rPr>
              <w:t>53,000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CF7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90FF" w14:textId="20093D85" w:rsidR="00E50B3C" w:rsidRPr="00B75A83" w:rsidRDefault="0077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0626">
              <w:rPr>
                <w:rFonts w:ascii="Angsana New" w:hAnsi="Angsana New"/>
                <w:sz w:val="27"/>
                <w:szCs w:val="27"/>
              </w:rPr>
              <w:t>53,000</w:t>
            </w:r>
          </w:p>
        </w:tc>
        <w:tc>
          <w:tcPr>
            <w:tcW w:w="270" w:type="dxa"/>
            <w:vAlign w:val="bottom"/>
          </w:tcPr>
          <w:p w14:paraId="4BDA6A3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1529A92F" w14:textId="77777777" w:rsidR="00E50B3C" w:rsidRPr="00100492" w:rsidRDefault="00E50B3C" w:rsidP="00A0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A4C2472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561F2857" w14:textId="77777777" w:rsidR="00E50B3C" w:rsidRPr="00100492" w:rsidRDefault="00E50B3C" w:rsidP="001A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45B866C" w14:textId="77777777" w:rsidR="00E50B3C" w:rsidRPr="00100492" w:rsidRDefault="00E50B3C" w:rsidP="001A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100492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44" w:type="dxa"/>
            <w:vAlign w:val="bottom"/>
          </w:tcPr>
          <w:p w14:paraId="4640978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3701FC05" w14:textId="77777777" w:rsidR="00E50B3C" w:rsidRPr="00B75A83" w:rsidRDefault="00E50B3C" w:rsidP="00AE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22E2DD2" w14:textId="77777777" w:rsidR="00E50B3C" w:rsidRPr="00B75A83" w:rsidRDefault="00E50B3C" w:rsidP="00AE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 xml:space="preserve">20,000 </w:t>
            </w:r>
          </w:p>
        </w:tc>
      </w:tr>
      <w:tr w:rsidR="00E50B3C" w:rsidRPr="00552A14" w14:paraId="36ADC011" w14:textId="77777777" w:rsidTr="00A04F33">
        <w:trPr>
          <w:trHeight w:val="207"/>
        </w:trPr>
        <w:tc>
          <w:tcPr>
            <w:tcW w:w="2880" w:type="dxa"/>
          </w:tcPr>
          <w:p w14:paraId="52303BDD" w14:textId="796CA97C" w:rsidR="00E50B3C" w:rsidRPr="00EB4282" w:rsidRDefault="00E50B3C">
            <w:pPr>
              <w:pStyle w:val="Heading5"/>
              <w:keepNext w:val="0"/>
              <w:spacing w:line="240" w:lineRule="auto"/>
              <w:ind w:left="180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</w:t>
            </w:r>
            <w:r w:rsidR="00663F1D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ระยะยาว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5DFC" w14:textId="69BEBE21" w:rsidR="00E50B3C" w:rsidRPr="00D35239" w:rsidRDefault="0065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657FA2">
              <w:rPr>
                <w:rFonts w:ascii="Angsana New" w:hAnsi="Angsana New"/>
                <w:sz w:val="27"/>
                <w:szCs w:val="27"/>
              </w:rPr>
              <w:t>86,997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35812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6AE57" w14:textId="4628D815" w:rsidR="00E50B3C" w:rsidRPr="00D35239" w:rsidRDefault="005F095F" w:rsidP="00A4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5F095F">
              <w:rPr>
                <w:rFonts w:ascii="Angsana New" w:hAnsi="Angsana New"/>
                <w:sz w:val="27"/>
                <w:szCs w:val="27"/>
              </w:rPr>
              <w:t>2,500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0691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9CAD" w14:textId="4E62761B" w:rsidR="00E50B3C" w:rsidRPr="00B75A83" w:rsidRDefault="0079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795D02">
              <w:rPr>
                <w:rFonts w:ascii="Angsana New" w:hAnsi="Angsana New"/>
                <w:sz w:val="27"/>
                <w:szCs w:val="27"/>
              </w:rPr>
              <w:t>89,497</w:t>
            </w:r>
          </w:p>
        </w:tc>
        <w:tc>
          <w:tcPr>
            <w:tcW w:w="270" w:type="dxa"/>
            <w:vAlign w:val="bottom"/>
          </w:tcPr>
          <w:p w14:paraId="5A1274E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111CD7BC" w14:textId="77777777" w:rsidR="00E50B3C" w:rsidRPr="00100492" w:rsidRDefault="00E50B3C" w:rsidP="00A0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105,332</w:t>
            </w:r>
          </w:p>
        </w:tc>
        <w:tc>
          <w:tcPr>
            <w:tcW w:w="270" w:type="dxa"/>
            <w:vAlign w:val="bottom"/>
          </w:tcPr>
          <w:p w14:paraId="1A8CF1C9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2C245F1F" w14:textId="77777777" w:rsidR="00E50B3C" w:rsidRPr="00100492" w:rsidRDefault="00E50B3C" w:rsidP="001A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0A61FD75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6C453922" w14:textId="77777777" w:rsidR="00E50B3C" w:rsidRPr="00EB4282" w:rsidRDefault="00E50B3C" w:rsidP="00AE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 xml:space="preserve">105,332 </w:t>
            </w:r>
          </w:p>
        </w:tc>
      </w:tr>
      <w:tr w:rsidR="00E50B3C" w:rsidRPr="00552A14" w14:paraId="171B2BBD" w14:textId="77777777" w:rsidTr="00A04F33">
        <w:tc>
          <w:tcPr>
            <w:tcW w:w="2880" w:type="dxa"/>
          </w:tcPr>
          <w:p w14:paraId="42AE299D" w14:textId="77777777" w:rsidR="00E50B3C" w:rsidRPr="00EB4282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หนี้สินตามสัญญาเช่า</w:t>
            </w: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32EB" w14:textId="610A3CFC" w:rsidR="00E50B3C" w:rsidRPr="00AA03FE" w:rsidRDefault="0065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657FA2">
              <w:rPr>
                <w:rFonts w:ascii="Angsana New" w:hAnsi="Angsana New"/>
                <w:sz w:val="27"/>
                <w:szCs w:val="27"/>
              </w:rPr>
              <w:t>47,859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34C4" w14:textId="77777777" w:rsidR="00E50B3C" w:rsidRPr="00AA03F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2369" w14:textId="267D80F8" w:rsidR="00E50B3C" w:rsidRPr="00D35239" w:rsidRDefault="00DA006F" w:rsidP="00A4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55AE" w14:textId="77777777" w:rsidR="00E50B3C" w:rsidRPr="00AA03F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A237" w14:textId="7C80172E" w:rsidR="00E50B3C" w:rsidRPr="00B75A83" w:rsidRDefault="00DA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795D02">
              <w:rPr>
                <w:rFonts w:ascii="Angsana New" w:hAnsi="Angsana New"/>
                <w:sz w:val="27"/>
                <w:szCs w:val="27"/>
              </w:rPr>
              <w:t>47,859</w:t>
            </w:r>
          </w:p>
        </w:tc>
        <w:tc>
          <w:tcPr>
            <w:tcW w:w="270" w:type="dxa"/>
            <w:vAlign w:val="bottom"/>
          </w:tcPr>
          <w:p w14:paraId="31B0060E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8E50B0C" w14:textId="77777777" w:rsidR="00E50B3C" w:rsidRPr="00EB4282" w:rsidRDefault="00E50B3C" w:rsidP="00A0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54,684</w:t>
            </w:r>
          </w:p>
        </w:tc>
        <w:tc>
          <w:tcPr>
            <w:tcW w:w="270" w:type="dxa"/>
            <w:vAlign w:val="bottom"/>
          </w:tcPr>
          <w:p w14:paraId="15E59B89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8C97E2" w14:textId="77777777" w:rsidR="00E50B3C" w:rsidRPr="00100492" w:rsidRDefault="00E50B3C" w:rsidP="001A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948 </w:t>
            </w:r>
          </w:p>
        </w:tc>
        <w:tc>
          <w:tcPr>
            <w:tcW w:w="244" w:type="dxa"/>
            <w:vAlign w:val="bottom"/>
          </w:tcPr>
          <w:p w14:paraId="40AB8D06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04DE371" w14:textId="77777777" w:rsidR="00E50B3C" w:rsidRPr="00EB4282" w:rsidRDefault="00E50B3C" w:rsidP="00AE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>55,632</w:t>
            </w:r>
          </w:p>
        </w:tc>
      </w:tr>
      <w:tr w:rsidR="00E50B3C" w:rsidRPr="00552A14" w14:paraId="661B3F22" w14:textId="77777777" w:rsidTr="00A04F33">
        <w:tc>
          <w:tcPr>
            <w:tcW w:w="2880" w:type="dxa"/>
          </w:tcPr>
          <w:p w14:paraId="0869A24B" w14:textId="77777777" w:rsidR="00E50B3C" w:rsidRPr="00100492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783C64D" w14:textId="1771C226" w:rsidR="00E50B3C" w:rsidRPr="00D35239" w:rsidRDefault="0097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70CE2">
              <w:rPr>
                <w:rFonts w:ascii="Angsana New" w:hAnsi="Angsana New"/>
                <w:b/>
                <w:bCs/>
                <w:sz w:val="27"/>
                <w:szCs w:val="27"/>
              </w:rPr>
              <w:t>172,911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5482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C5E594" w14:textId="24885B5D" w:rsidR="00E50B3C" w:rsidRPr="00D35239" w:rsidRDefault="00DA006F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044C8B">
              <w:rPr>
                <w:rFonts w:ascii="Angsana New" w:hAnsi="Angsana New"/>
                <w:b/>
                <w:bCs/>
                <w:sz w:val="27"/>
                <w:szCs w:val="27"/>
              </w:rPr>
              <w:t>220,195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3D67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115BB5" w14:textId="2973307B" w:rsidR="00E50B3C" w:rsidRPr="00D35239" w:rsidRDefault="00DA006F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795D02">
              <w:rPr>
                <w:rFonts w:ascii="Angsana New" w:hAnsi="Angsana New"/>
                <w:b/>
                <w:bCs/>
                <w:sz w:val="27"/>
                <w:szCs w:val="27"/>
              </w:rPr>
              <w:t>393,106</w:t>
            </w:r>
          </w:p>
        </w:tc>
        <w:tc>
          <w:tcPr>
            <w:tcW w:w="270" w:type="dxa"/>
            <w:vAlign w:val="bottom"/>
          </w:tcPr>
          <w:p w14:paraId="1AF7E695" w14:textId="77777777" w:rsidR="00E50B3C" w:rsidRPr="00100492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5929C" w14:textId="77777777" w:rsidR="00E50B3C" w:rsidRPr="00EB4282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404D7">
              <w:rPr>
                <w:rFonts w:ascii="Angsana New" w:hAnsi="Angsana New"/>
                <w:b/>
                <w:bCs/>
                <w:sz w:val="27"/>
                <w:szCs w:val="27"/>
              </w:rPr>
              <w:t>378,189</w:t>
            </w:r>
          </w:p>
        </w:tc>
        <w:tc>
          <w:tcPr>
            <w:tcW w:w="270" w:type="dxa"/>
            <w:vAlign w:val="bottom"/>
          </w:tcPr>
          <w:p w14:paraId="74E63227" w14:textId="77777777" w:rsidR="00E50B3C" w:rsidRPr="00100492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404D7">
              <w:rPr>
                <w:rFonts w:ascii="Angsana New" w:hAnsi="Angsana New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EE6F2" w14:textId="77777777" w:rsidR="00E50B3C" w:rsidRPr="00100492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2,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472</w:t>
            </w: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428EB798" w14:textId="77777777" w:rsidR="00E50B3C" w:rsidRPr="00100492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404D7">
              <w:rPr>
                <w:rFonts w:ascii="Angsana New" w:hAnsi="Angsana New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60859" w14:textId="77777777" w:rsidR="00E50B3C" w:rsidRPr="00EB4282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700,661</w:t>
            </w:r>
          </w:p>
        </w:tc>
      </w:tr>
    </w:tbl>
    <w:p w14:paraId="2B980D30" w14:textId="77777777" w:rsidR="006F779A" w:rsidRPr="006F779A" w:rsidRDefault="006F779A" w:rsidP="006F779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5163D438" w14:textId="7B3FB40B" w:rsidR="00305AC2" w:rsidRPr="00B0681B" w:rsidRDefault="00393D74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ค่าใช้จ่าย</w:t>
      </w:r>
      <w:r w:rsidR="007B4B1C"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ภาษีเงินได้</w:t>
      </w:r>
    </w:p>
    <w:p w14:paraId="2E96211B" w14:textId="6431D93C" w:rsidR="003B50FF" w:rsidRDefault="00BC6C63" w:rsidP="00F81ED2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BC6C63">
        <w:rPr>
          <w:rFonts w:asciiTheme="majorBidi" w:eastAsia="Malgun Gothic" w:hAnsiTheme="majorBidi" w:cs="Angsana New"/>
          <w:sz w:val="28"/>
          <w:cs/>
          <w:lang w:val="en-US"/>
        </w:rPr>
        <w:t xml:space="preserve">ภาษีเงินได้นิติบุคคลระหว่างกาลคำนวณขึ้นจากกำไร (ขาดทุน) ก่อนภาษีเงินได้สำหรับรอบระยะเวลา คูณด้วยอัตราภาษีเฉลี่ยทั้งปีที่ประมาณไว้ รายได้ (ค่าใช้จ่าย) ภาษีเงินได้สำหรับรอบระยะเวลาสามเดือนและเก้าเดือนสิ้นสุดวันที่ </w:t>
      </w:r>
      <w:r w:rsidR="00C85DF7">
        <w:rPr>
          <w:rFonts w:asciiTheme="majorBidi" w:eastAsia="Malgun Gothic" w:hAnsiTheme="majorBidi" w:cs="Angsana New"/>
          <w:sz w:val="28"/>
          <w:lang w:val="en-US"/>
        </w:rPr>
        <w:t>30</w:t>
      </w:r>
      <w:r w:rsidRPr="00BC6C63">
        <w:rPr>
          <w:rFonts w:asciiTheme="majorBidi" w:eastAsia="Malgun Gothic" w:hAnsiTheme="majorBidi" w:cs="Angsana New"/>
          <w:sz w:val="28"/>
          <w:cs/>
          <w:lang w:val="en-US"/>
        </w:rPr>
        <w:t xml:space="preserve"> กันยายน </w:t>
      </w:r>
      <w:r w:rsidR="00C85DF7">
        <w:rPr>
          <w:rFonts w:asciiTheme="majorBidi" w:eastAsia="Malgun Gothic" w:hAnsiTheme="majorBidi" w:cs="Angsana New"/>
          <w:sz w:val="28"/>
          <w:lang w:val="en-US"/>
        </w:rPr>
        <w:t>2568</w:t>
      </w:r>
      <w:r w:rsidRPr="00BC6C63">
        <w:rPr>
          <w:rFonts w:asciiTheme="majorBidi" w:eastAsia="Malgun Gothic" w:hAnsiTheme="majorBidi" w:cs="Angsana New"/>
          <w:sz w:val="28"/>
          <w:cs/>
          <w:lang w:val="en-US"/>
        </w:rPr>
        <w:t xml:space="preserve"> และ </w:t>
      </w:r>
      <w:r w:rsidR="00C85DF7">
        <w:rPr>
          <w:rFonts w:asciiTheme="majorBidi" w:eastAsia="Malgun Gothic" w:hAnsiTheme="majorBidi" w:cs="Angsana New"/>
          <w:sz w:val="28"/>
          <w:lang w:val="en-US"/>
        </w:rPr>
        <w:t>2567</w:t>
      </w:r>
      <w:r w:rsidRPr="00BC6C63">
        <w:rPr>
          <w:rFonts w:asciiTheme="majorBidi" w:eastAsia="Malgun Gothic" w:hAnsiTheme="majorBidi" w:cs="Angsana New"/>
          <w:sz w:val="28"/>
          <w:cs/>
          <w:lang w:val="en-US"/>
        </w:rPr>
        <w:t xml:space="preserve"> 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64"/>
        <w:gridCol w:w="97"/>
        <w:gridCol w:w="1163"/>
        <w:gridCol w:w="96"/>
        <w:gridCol w:w="1170"/>
      </w:tblGrid>
      <w:tr w:rsidR="0085512F" w:rsidRPr="00834EC4" w14:paraId="50279491" w14:textId="77777777" w:rsidTr="00F81ED2">
        <w:trPr>
          <w:cantSplit/>
          <w:trHeight w:val="26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C6894D" w14:textId="77777777" w:rsidR="0085512F" w:rsidRPr="005703DB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E15EE" w14:textId="77777777" w:rsidR="0085512F" w:rsidRPr="005703DB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0EC25D4" w14:textId="77777777" w:rsidR="0085512F" w:rsidRPr="005703DB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3EBBD" w14:textId="77777777" w:rsidR="0085512F" w:rsidRPr="005703DB" w:rsidRDefault="0085512F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703D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5512F" w:rsidRPr="00834EC4" w14:paraId="5580DDA2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7B4F87" w14:textId="77777777" w:rsidR="0085512F" w:rsidRPr="005703DB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6A125" w14:textId="77777777" w:rsidR="0085512F" w:rsidRPr="005703DB" w:rsidRDefault="0085512F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Pr="005703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5512F" w:rsidRPr="00834EC4" w14:paraId="38061D76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C37DD9" w14:textId="77777777" w:rsidR="0085512F" w:rsidRPr="005703DB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A30" w14:textId="77777777" w:rsidR="0085512F" w:rsidRPr="005703DB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567A6F" w14:textId="77777777" w:rsidR="0085512F" w:rsidRPr="005703DB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3DA9A" w14:textId="77777777" w:rsidR="0085512F" w:rsidRPr="005703DB" w:rsidRDefault="0085512F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5512F" w:rsidRPr="00834EC4" w14:paraId="49C06F15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A517B3" w14:textId="77777777" w:rsidR="0085512F" w:rsidRPr="005703DB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B1415" w14:textId="77777777" w:rsidR="0085512F" w:rsidRPr="005703DB" w:rsidRDefault="0085512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E2C3D" w14:textId="77777777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40C5B" w14:textId="77777777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99AE3FD" w14:textId="77777777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2E16" w14:textId="77777777" w:rsidR="0085512F" w:rsidRPr="005703DB" w:rsidRDefault="0085512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4D9DF47" w14:textId="77777777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861A" w14:textId="77777777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5512F" w:rsidRPr="00834EC4" w14:paraId="1016C8AB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6725816" w14:textId="77777777" w:rsidR="0085512F" w:rsidRPr="005703DB" w:rsidRDefault="0085512F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A2D92" w14:textId="77777777" w:rsidR="0085512F" w:rsidRPr="005703DB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2EAF7" w14:textId="77777777" w:rsidR="0085512F" w:rsidRPr="005703DB" w:rsidRDefault="0085512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71CF707" w14:textId="77777777" w:rsidR="0085512F" w:rsidRPr="005703DB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D3D6D3A" w14:textId="77777777" w:rsidR="0085512F" w:rsidRPr="005703DB" w:rsidRDefault="0085512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8945849" w14:textId="77777777" w:rsidR="0085512F" w:rsidRPr="005703DB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E0BB912" w14:textId="77777777" w:rsidR="0085512F" w:rsidRPr="005703DB" w:rsidRDefault="0085512F">
            <w:pPr>
              <w:tabs>
                <w:tab w:val="clear" w:pos="907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C7A522" w14:textId="77777777" w:rsidR="0085512F" w:rsidRPr="005703DB" w:rsidRDefault="0085512F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5512F" w:rsidRPr="00834EC4" w14:paraId="1B1A9B4F" w14:textId="77777777" w:rsidTr="00E3288E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1D0E41" w14:textId="77777777" w:rsidR="0085512F" w:rsidRPr="005703DB" w:rsidRDefault="0085512F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AE0D" w14:textId="13FC33C4" w:rsidR="0085512F" w:rsidRPr="005703DB" w:rsidRDefault="001E440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22,</w:t>
            </w:r>
            <w:r w:rsidR="00314118" w:rsidRPr="005703DB">
              <w:rPr>
                <w:rFonts w:asciiTheme="majorBidi" w:hAnsiTheme="majorBidi" w:cstheme="majorBidi"/>
                <w:sz w:val="28"/>
              </w:rPr>
              <w:t>470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A0BC8" w14:textId="77777777" w:rsidR="0085512F" w:rsidRPr="005703DB" w:rsidRDefault="0085512F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2B013" w14:textId="3EC7173D" w:rsidR="0085512F" w:rsidRPr="005703DB" w:rsidRDefault="00314118" w:rsidP="00314118">
            <w:pPr>
              <w:tabs>
                <w:tab w:val="decimal" w:pos="810"/>
              </w:tabs>
              <w:ind w:right="82"/>
              <w:jc w:val="right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(2,107)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049C07D" w14:textId="77777777" w:rsidR="0085512F" w:rsidRPr="005703DB" w:rsidRDefault="0085512F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86A515B" w14:textId="54CA11DD" w:rsidR="0085512F" w:rsidRPr="005703DB" w:rsidRDefault="0008320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21,324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1BFD0A5" w14:textId="77777777" w:rsidR="0085512F" w:rsidRPr="005703DB" w:rsidRDefault="0085512F" w:rsidP="00314118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39D0" w14:textId="47C615F4" w:rsidR="0085512F" w:rsidRPr="005703DB" w:rsidRDefault="0008320C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(3,610)</w:t>
            </w:r>
          </w:p>
        </w:tc>
      </w:tr>
      <w:tr w:rsidR="0085512F" w:rsidRPr="00834EC4" w14:paraId="6987179E" w14:textId="77777777" w:rsidTr="00E3288E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C4E8C2" w14:textId="77777777" w:rsidR="0085512F" w:rsidRPr="005703DB" w:rsidRDefault="0085512F">
            <w:pPr>
              <w:pStyle w:val="Heading5"/>
              <w:keepNext w:val="0"/>
              <w:spacing w:line="240" w:lineRule="auto"/>
              <w:ind w:left="-3" w:right="5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A1F" w14:textId="77777777" w:rsidR="0085512F" w:rsidRPr="005703DB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25376" w14:textId="77777777" w:rsidR="0085512F" w:rsidRPr="005703DB" w:rsidRDefault="0085512F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CBA7" w14:textId="77777777" w:rsidR="0085512F" w:rsidRPr="005703DB" w:rsidRDefault="0085512F" w:rsidP="00314118">
            <w:pPr>
              <w:tabs>
                <w:tab w:val="decimal" w:pos="810"/>
              </w:tabs>
              <w:ind w:right="-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139B431" w14:textId="77777777" w:rsidR="0085512F" w:rsidRPr="005703DB" w:rsidRDefault="0085512F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DC26C47" w14:textId="77777777" w:rsidR="0085512F" w:rsidRPr="005703DB" w:rsidRDefault="0085512F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6C0CDA3" w14:textId="77777777" w:rsidR="0085512F" w:rsidRPr="005703DB" w:rsidRDefault="0085512F" w:rsidP="00314118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CB25" w14:textId="77777777" w:rsidR="0085512F" w:rsidRPr="005703DB" w:rsidRDefault="0085512F" w:rsidP="00314118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03DB" w:rsidRPr="00834EC4" w14:paraId="13A3CF7E" w14:textId="77777777" w:rsidTr="00E3288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A1E5AE" w14:textId="77777777" w:rsidR="0085512F" w:rsidRPr="005703DB" w:rsidRDefault="0085512F" w:rsidP="00BC1B8C">
            <w:pPr>
              <w:pStyle w:val="Heading5"/>
              <w:keepNext w:val="0"/>
              <w:spacing w:line="240" w:lineRule="auto"/>
              <w:ind w:left="180" w:right="58" w:hanging="17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49E3" w14:textId="68307BE4" w:rsidR="0085512F" w:rsidRPr="005703DB" w:rsidRDefault="0031411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(109,575)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03EBE" w14:textId="77777777" w:rsidR="0085512F" w:rsidRPr="005703DB" w:rsidRDefault="0085512F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B81F" w14:textId="25D0B91C" w:rsidR="0085512F" w:rsidRPr="005703DB" w:rsidRDefault="0031411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(684)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38B4078" w14:textId="77777777" w:rsidR="0085512F" w:rsidRPr="005703DB" w:rsidRDefault="0085512F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392D" w14:textId="059382BD" w:rsidR="0085512F" w:rsidRPr="005703DB" w:rsidRDefault="0031411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(109,583)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4DF374F" w14:textId="77777777" w:rsidR="0085512F" w:rsidRPr="005703DB" w:rsidRDefault="0085512F" w:rsidP="00314118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A1E0" w14:textId="18AED3D8" w:rsidR="0085512F" w:rsidRPr="005703DB" w:rsidRDefault="00314118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(689)</w:t>
            </w:r>
          </w:p>
        </w:tc>
      </w:tr>
      <w:tr w:rsidR="00BF7ECB" w:rsidRPr="00CB239F" w14:paraId="56972F79" w14:textId="77777777" w:rsidTr="00E3288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5BC255" w14:textId="3E736FAF" w:rsidR="0085512F" w:rsidRPr="005703DB" w:rsidRDefault="0085512F" w:rsidP="00F4712C">
            <w:pPr>
              <w:pStyle w:val="Heading5"/>
              <w:keepNext w:val="0"/>
              <w:spacing w:line="240" w:lineRule="auto"/>
              <w:ind w:left="180" w:right="58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713AFB23" w14:textId="77777777" w:rsidR="0085512F" w:rsidRPr="005703DB" w:rsidRDefault="0085512F">
            <w:pPr>
              <w:pStyle w:val="Heading5"/>
              <w:keepNext w:val="0"/>
              <w:spacing w:line="240" w:lineRule="auto"/>
              <w:ind w:left="180" w:right="58" w:hanging="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159C2" w14:textId="774BC1E7" w:rsidR="0085512F" w:rsidRPr="005703DB" w:rsidRDefault="00314118" w:rsidP="00314118">
            <w:pPr>
              <w:tabs>
                <w:tab w:val="decimal" w:pos="1014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703DB">
              <w:rPr>
                <w:rFonts w:asciiTheme="majorBidi" w:hAnsiTheme="majorBidi" w:cstheme="majorBidi"/>
                <w:b/>
                <w:bCs/>
                <w:sz w:val="28"/>
              </w:rPr>
              <w:t>(87,105)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9D64FB" w14:textId="77777777" w:rsidR="0085512F" w:rsidRPr="005703DB" w:rsidRDefault="0085512F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7D49D" w14:textId="29324E77" w:rsidR="0085512F" w:rsidRPr="005703DB" w:rsidRDefault="00314118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703DB">
              <w:rPr>
                <w:rFonts w:asciiTheme="majorBidi" w:hAnsiTheme="majorBidi" w:cstheme="majorBidi"/>
                <w:b/>
                <w:bCs/>
                <w:sz w:val="28"/>
              </w:rPr>
              <w:t>(2,791)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FE4664C" w14:textId="77777777" w:rsidR="0085512F" w:rsidRPr="005703DB" w:rsidRDefault="0085512F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55497" w14:textId="7D4B9C06" w:rsidR="0085512F" w:rsidRPr="005703DB" w:rsidRDefault="0031411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703DB">
              <w:rPr>
                <w:rFonts w:asciiTheme="majorBidi" w:hAnsiTheme="majorBidi" w:cstheme="majorBidi"/>
                <w:b/>
                <w:bCs/>
                <w:sz w:val="28"/>
              </w:rPr>
              <w:t>(88,259)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0FAFCC0" w14:textId="77777777" w:rsidR="0085512F" w:rsidRPr="005703DB" w:rsidRDefault="0085512F" w:rsidP="00314118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F07B2" w14:textId="0EA467AD" w:rsidR="0085512F" w:rsidRPr="005703DB" w:rsidRDefault="00314118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703DB">
              <w:rPr>
                <w:rFonts w:asciiTheme="majorBidi" w:hAnsiTheme="majorBidi" w:cstheme="majorBidi"/>
                <w:b/>
                <w:bCs/>
                <w:sz w:val="28"/>
              </w:rPr>
              <w:t>(4,299)</w:t>
            </w:r>
          </w:p>
        </w:tc>
      </w:tr>
    </w:tbl>
    <w:p w14:paraId="73AEB789" w14:textId="77777777" w:rsidR="00BC6C63" w:rsidRPr="00BC6C63" w:rsidRDefault="00BC6C63" w:rsidP="00BC6C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tbl>
      <w:tblPr>
        <w:tblW w:w="918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64"/>
        <w:gridCol w:w="97"/>
        <w:gridCol w:w="1154"/>
        <w:gridCol w:w="105"/>
        <w:gridCol w:w="1173"/>
      </w:tblGrid>
      <w:tr w:rsidR="00504BF2" w:rsidRPr="00834EC4" w14:paraId="2CC92F29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C42256" w14:textId="77777777" w:rsidR="00504BF2" w:rsidRPr="00CE33A3" w:rsidRDefault="00504BF2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5E4E2" w14:textId="77777777" w:rsidR="00504BF2" w:rsidRPr="00CE33A3" w:rsidRDefault="00504BF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20A68F4" w14:textId="77777777" w:rsidR="00504BF2" w:rsidRPr="00CE33A3" w:rsidRDefault="00504BF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90A9E" w14:textId="77777777" w:rsidR="00504BF2" w:rsidRPr="00CE33A3" w:rsidRDefault="00504BF2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E33A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04BF2" w:rsidRPr="00834EC4" w14:paraId="7A976E3E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23079E" w14:textId="77777777" w:rsidR="00504BF2" w:rsidRPr="00CE33A3" w:rsidRDefault="00504BF2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1C6F" w14:textId="307B53D8" w:rsidR="00504BF2" w:rsidRPr="00CE33A3" w:rsidRDefault="00504BF2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สำหรับรอบระยะเวลาเก้าเดือนสิ้นสุดวันที่ 30 กันยายน</w:t>
            </w:r>
          </w:p>
        </w:tc>
      </w:tr>
      <w:tr w:rsidR="00504BF2" w:rsidRPr="00834EC4" w14:paraId="1851C56A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6D28E7" w14:textId="77777777" w:rsidR="00504BF2" w:rsidRPr="00CE33A3" w:rsidRDefault="00504BF2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6DA71" w14:textId="77777777" w:rsidR="00504BF2" w:rsidRPr="00CE33A3" w:rsidRDefault="00504BF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3B7078D" w14:textId="77777777" w:rsidR="00504BF2" w:rsidRPr="00CE33A3" w:rsidRDefault="00504BF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A998A5" w14:textId="77777777" w:rsidR="00504BF2" w:rsidRPr="00CE33A3" w:rsidRDefault="00504BF2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04BF2" w:rsidRPr="00834EC4" w14:paraId="63EC5FA9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0F3453" w14:textId="77777777" w:rsidR="00504BF2" w:rsidRPr="00CE33A3" w:rsidRDefault="00504BF2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70C33" w14:textId="77777777" w:rsidR="00504BF2" w:rsidRPr="00CE33A3" w:rsidRDefault="00504BF2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7BD545" w14:textId="77777777" w:rsidR="00504BF2" w:rsidRPr="00CE33A3" w:rsidRDefault="00504BF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1A29D" w14:textId="77777777" w:rsidR="00504BF2" w:rsidRPr="00CE33A3" w:rsidRDefault="00504BF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2B84644" w14:textId="77777777" w:rsidR="00504BF2" w:rsidRPr="00CE33A3" w:rsidRDefault="00504BF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C6163" w14:textId="77777777" w:rsidR="00504BF2" w:rsidRPr="00CE33A3" w:rsidRDefault="00504BF2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2E10620" w14:textId="77777777" w:rsidR="00504BF2" w:rsidRPr="00CE33A3" w:rsidRDefault="00504BF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500CC" w14:textId="77777777" w:rsidR="00504BF2" w:rsidRPr="00CE33A3" w:rsidRDefault="00504BF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04BF2" w:rsidRPr="00834EC4" w14:paraId="5804576C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1EB028" w14:textId="77777777" w:rsidR="00504BF2" w:rsidRPr="00CE33A3" w:rsidRDefault="00504BF2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8DF98" w14:textId="77777777" w:rsidR="00504BF2" w:rsidRPr="00CE33A3" w:rsidRDefault="00504BF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86CE2B" w14:textId="77777777" w:rsidR="00504BF2" w:rsidRPr="00CE33A3" w:rsidRDefault="00504BF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4A01C84" w14:textId="77777777" w:rsidR="00504BF2" w:rsidRPr="00CE33A3" w:rsidRDefault="00504BF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D72C614" w14:textId="77777777" w:rsidR="00504BF2" w:rsidRPr="00CE33A3" w:rsidRDefault="00504BF2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725A3BD" w14:textId="77777777" w:rsidR="00504BF2" w:rsidRPr="00CE33A3" w:rsidRDefault="00504BF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A076585" w14:textId="77777777" w:rsidR="00504BF2" w:rsidRPr="00CE33A3" w:rsidRDefault="00504BF2">
            <w:pPr>
              <w:tabs>
                <w:tab w:val="clear" w:pos="907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8CE93AE" w14:textId="77777777" w:rsidR="00504BF2" w:rsidRPr="00CE33A3" w:rsidRDefault="00504BF2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04BF2" w:rsidRPr="00834EC4" w14:paraId="5B7B4B52" w14:textId="77777777" w:rsidTr="00E3288E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9AA293" w14:textId="77777777" w:rsidR="00504BF2" w:rsidRPr="00CE33A3" w:rsidRDefault="00504BF2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CE33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C128" w14:textId="15452003" w:rsidR="00504BF2" w:rsidRPr="00CE33A3" w:rsidRDefault="0008320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E33A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E20FA" w14:textId="77777777" w:rsidR="00504BF2" w:rsidRPr="00CE33A3" w:rsidRDefault="00504BF2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403FE" w14:textId="71D23830" w:rsidR="00504BF2" w:rsidRPr="00CE33A3" w:rsidRDefault="0008320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CE33A3">
              <w:rPr>
                <w:rFonts w:asciiTheme="majorBidi" w:hAnsiTheme="majorBidi" w:cstheme="majorBidi"/>
                <w:spacing w:val="-4"/>
                <w:sz w:val="28"/>
              </w:rPr>
              <w:t>(28,419)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EE9F3B4" w14:textId="77777777" w:rsidR="00504BF2" w:rsidRPr="00CE33A3" w:rsidRDefault="00504BF2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036FE5B" w14:textId="17E9DBEC" w:rsidR="00504BF2" w:rsidRPr="00CE33A3" w:rsidRDefault="0008320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CE33A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8C8CB37" w14:textId="77777777" w:rsidR="00504BF2" w:rsidRPr="00CE33A3" w:rsidRDefault="00504BF2" w:rsidP="00314118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8D4E0" w14:textId="45C1FD66" w:rsidR="00504BF2" w:rsidRPr="00CE33A3" w:rsidRDefault="0008320C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CE33A3">
              <w:rPr>
                <w:rFonts w:asciiTheme="majorBidi" w:hAnsiTheme="majorBidi" w:cstheme="majorBidi"/>
                <w:sz w:val="28"/>
              </w:rPr>
              <w:t>(27,745)</w:t>
            </w:r>
          </w:p>
        </w:tc>
      </w:tr>
      <w:tr w:rsidR="00504BF2" w:rsidRPr="00834EC4" w14:paraId="6DA7F917" w14:textId="77777777" w:rsidTr="00E3288E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05809A" w14:textId="77777777" w:rsidR="00504BF2" w:rsidRPr="00CE33A3" w:rsidRDefault="00504BF2">
            <w:pPr>
              <w:pStyle w:val="Heading5"/>
              <w:keepNext w:val="0"/>
              <w:spacing w:line="240" w:lineRule="auto"/>
              <w:ind w:left="-3" w:right="5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586F" w14:textId="77777777" w:rsidR="00504BF2" w:rsidRPr="00CE33A3" w:rsidRDefault="00504BF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044E8D" w14:textId="77777777" w:rsidR="00504BF2" w:rsidRPr="00CE33A3" w:rsidRDefault="00504BF2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641DB" w14:textId="77777777" w:rsidR="00504BF2" w:rsidRPr="00CE33A3" w:rsidRDefault="00504BF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B5935BD" w14:textId="77777777" w:rsidR="00504BF2" w:rsidRPr="00CE33A3" w:rsidRDefault="00504BF2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86F82EE" w14:textId="77777777" w:rsidR="00504BF2" w:rsidRPr="00CE33A3" w:rsidRDefault="00504BF2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28FEB430" w14:textId="77777777" w:rsidR="00504BF2" w:rsidRPr="00CE33A3" w:rsidRDefault="00504BF2" w:rsidP="00314118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531A" w14:textId="77777777" w:rsidR="00504BF2" w:rsidRPr="00CE33A3" w:rsidRDefault="00504BF2" w:rsidP="00314118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04BF2" w:rsidRPr="00834EC4" w14:paraId="3A494692" w14:textId="77777777" w:rsidTr="00E3288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0BCFBB" w14:textId="77777777" w:rsidR="00504BF2" w:rsidRPr="00CE33A3" w:rsidRDefault="00504BF2" w:rsidP="002C1852">
            <w:pPr>
              <w:pStyle w:val="Heading5"/>
              <w:keepNext w:val="0"/>
              <w:spacing w:line="240" w:lineRule="auto"/>
              <w:ind w:left="180" w:right="58" w:hanging="17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E33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D13D2" w14:textId="661AAF35" w:rsidR="00504BF2" w:rsidRPr="00CE33A3" w:rsidRDefault="0008320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E33A3">
              <w:rPr>
                <w:rFonts w:asciiTheme="majorBidi" w:hAnsiTheme="majorBidi" w:cstheme="majorBidi"/>
                <w:sz w:val="28"/>
              </w:rPr>
              <w:t>(109</w:t>
            </w:r>
            <w:r w:rsidR="006C6E70" w:rsidRPr="00CE33A3">
              <w:rPr>
                <w:rFonts w:asciiTheme="majorBidi" w:hAnsiTheme="majorBidi" w:cstheme="majorBidi"/>
                <w:sz w:val="28"/>
              </w:rPr>
              <w:t>,713)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E45CB" w14:textId="77777777" w:rsidR="00504BF2" w:rsidRPr="00CE33A3" w:rsidRDefault="00504BF2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42CD" w14:textId="4BD30DEB" w:rsidR="00504BF2" w:rsidRPr="00CE33A3" w:rsidRDefault="00745A2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CE33A3">
              <w:rPr>
                <w:rFonts w:asciiTheme="majorBidi" w:hAnsiTheme="majorBidi" w:cstheme="majorBidi"/>
                <w:spacing w:val="-4"/>
                <w:sz w:val="28"/>
              </w:rPr>
              <w:t>(1,</w:t>
            </w:r>
            <w:r>
              <w:rPr>
                <w:rFonts w:ascii="Angsana New" w:hAnsi="Angsana New"/>
                <w:spacing w:val="-4"/>
                <w:sz w:val="28"/>
              </w:rPr>
              <w:t>06</w:t>
            </w:r>
            <w:r w:rsidR="002840CD">
              <w:rPr>
                <w:rFonts w:ascii="Angsana New" w:hAnsi="Angsana New"/>
                <w:spacing w:val="-4"/>
                <w:sz w:val="28"/>
              </w:rPr>
              <w:t>5</w:t>
            </w:r>
            <w:r w:rsidRPr="00CE33A3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D17AC4E" w14:textId="77777777" w:rsidR="00504BF2" w:rsidRPr="00CE33A3" w:rsidRDefault="00504BF2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1383" w14:textId="2ADB1388" w:rsidR="00504BF2" w:rsidRPr="00CE33A3" w:rsidRDefault="006C6E7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E33A3">
              <w:rPr>
                <w:rFonts w:asciiTheme="majorBidi" w:hAnsiTheme="majorBidi" w:cstheme="majorBidi"/>
                <w:sz w:val="28"/>
              </w:rPr>
              <w:t>(109,765)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F0B66FF" w14:textId="77777777" w:rsidR="00504BF2" w:rsidRPr="00CE33A3" w:rsidRDefault="00504BF2" w:rsidP="00314118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B3FBE" w14:textId="290B60FF" w:rsidR="00504BF2" w:rsidRPr="00CE33A3" w:rsidRDefault="006C6E7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CE33A3">
              <w:rPr>
                <w:rFonts w:asciiTheme="majorBidi" w:hAnsiTheme="majorBidi" w:cstheme="majorBidi"/>
                <w:sz w:val="28"/>
              </w:rPr>
              <w:t>(</w:t>
            </w:r>
            <w:r w:rsidR="00745A2D" w:rsidRPr="00CE33A3">
              <w:rPr>
                <w:rFonts w:asciiTheme="majorBidi" w:hAnsiTheme="majorBidi" w:cstheme="majorBidi"/>
                <w:sz w:val="28"/>
              </w:rPr>
              <w:t>1,179)</w:t>
            </w:r>
          </w:p>
        </w:tc>
      </w:tr>
      <w:tr w:rsidR="005703DB" w:rsidRPr="00CB239F" w14:paraId="5EC37197" w14:textId="77777777" w:rsidTr="00E3288E">
        <w:trPr>
          <w:cantSplit/>
          <w:trHeight w:val="56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825341E" w14:textId="423A5FBB" w:rsidR="00504BF2" w:rsidRPr="00CE33A3" w:rsidRDefault="00504BF2" w:rsidP="00F4712C">
            <w:pPr>
              <w:pStyle w:val="Heading5"/>
              <w:keepNext w:val="0"/>
              <w:spacing w:line="240" w:lineRule="auto"/>
              <w:ind w:left="87" w:right="5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364D3E03" w14:textId="1E5123B1" w:rsidR="00504BF2" w:rsidRPr="00CE33A3" w:rsidRDefault="00504BF2">
            <w:pPr>
              <w:pStyle w:val="Heading5"/>
              <w:keepNext w:val="0"/>
              <w:spacing w:line="240" w:lineRule="auto"/>
              <w:ind w:left="630" w:right="58" w:hanging="64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E33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61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CE33A3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0CE22" w14:textId="0AFED17D" w:rsidR="00504BF2" w:rsidRPr="00CE33A3" w:rsidRDefault="006C6E70">
            <w:pPr>
              <w:tabs>
                <w:tab w:val="decimal" w:pos="1014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E33A3">
              <w:rPr>
                <w:rFonts w:asciiTheme="majorBidi" w:hAnsiTheme="majorBidi" w:cstheme="majorBidi"/>
                <w:b/>
                <w:bCs/>
                <w:sz w:val="28"/>
              </w:rPr>
              <w:t>(109,713)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CE69" w14:textId="77777777" w:rsidR="00504BF2" w:rsidRPr="00CE33A3" w:rsidRDefault="00504BF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B66BD" w14:textId="7E9C4441" w:rsidR="00504BF2" w:rsidRPr="00CE33A3" w:rsidRDefault="00745A2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CE33A3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(29,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48</w:t>
            </w:r>
            <w:r w:rsidR="002840CD">
              <w:rPr>
                <w:rFonts w:ascii="Angsana New" w:hAnsi="Angsana New"/>
                <w:b/>
                <w:bCs/>
                <w:spacing w:val="-4"/>
                <w:sz w:val="28"/>
              </w:rPr>
              <w:t>4</w:t>
            </w:r>
            <w:r w:rsidRPr="00CE33A3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3D46" w14:textId="77777777" w:rsidR="00504BF2" w:rsidRPr="00CE33A3" w:rsidRDefault="00504BF2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B86D62" w14:textId="7D98A510" w:rsidR="00504BF2" w:rsidRPr="00CE33A3" w:rsidRDefault="006C6E7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E33A3">
              <w:rPr>
                <w:rFonts w:asciiTheme="majorBidi" w:hAnsiTheme="majorBidi" w:cstheme="majorBidi"/>
                <w:b/>
                <w:bCs/>
                <w:sz w:val="28"/>
              </w:rPr>
              <w:t>(109,765)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4955" w14:textId="77777777" w:rsidR="00504BF2" w:rsidRPr="00CE33A3" w:rsidRDefault="00504BF2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8EF7C1" w14:textId="13D860F5" w:rsidR="00504BF2" w:rsidRPr="00CE33A3" w:rsidRDefault="00E3288E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E33A3">
              <w:rPr>
                <w:rFonts w:asciiTheme="majorBidi" w:hAnsiTheme="majorBidi" w:cstheme="majorBidi"/>
                <w:b/>
                <w:bCs/>
                <w:sz w:val="28"/>
              </w:rPr>
              <w:t>(28,924)</w:t>
            </w:r>
          </w:p>
        </w:tc>
      </w:tr>
    </w:tbl>
    <w:p w14:paraId="778A17E8" w14:textId="77777777" w:rsidR="00504BF2" w:rsidRPr="00BC6C63" w:rsidRDefault="00504BF2" w:rsidP="00BC6C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532E0DC8" w14:textId="77777777" w:rsidR="00F81ED2" w:rsidRDefault="00F81ED2" w:rsidP="00BC6C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5744F12D" w14:textId="77777777" w:rsidR="00F81ED2" w:rsidRDefault="00F81ED2" w:rsidP="00BC6C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178DA90C" w14:textId="77777777" w:rsidR="00F81ED2" w:rsidRDefault="00F81ED2" w:rsidP="00BC6C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5E73AA49" w14:textId="77777777" w:rsidR="00F81ED2" w:rsidRPr="00E84C7A" w:rsidRDefault="00F81ED2" w:rsidP="00E84C7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sz w:val="28"/>
        </w:rPr>
      </w:pPr>
    </w:p>
    <w:p w14:paraId="398D3808" w14:textId="54C0D9B0" w:rsidR="00F356A1" w:rsidRDefault="00EB009E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กำไร</w:t>
      </w:r>
      <w:r w:rsidR="007B30DD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 xml:space="preserve"> (ขาดทุน) </w:t>
      </w: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ต่อหุ้น</w:t>
      </w:r>
    </w:p>
    <w:p w14:paraId="72B9A305" w14:textId="2FCD4FCA" w:rsidR="009D085B" w:rsidRDefault="00020156" w:rsidP="0000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>กำไร</w:t>
      </w:r>
      <w:r w:rsidR="004973A9">
        <w:rPr>
          <w:rFonts w:ascii="Angsana New" w:hAnsi="Angsana New"/>
          <w:sz w:val="28"/>
          <w:szCs w:val="28"/>
        </w:rPr>
        <w:t xml:space="preserve"> </w:t>
      </w:r>
      <w:r w:rsidR="00BF487E">
        <w:rPr>
          <w:rFonts w:ascii="Angsana New" w:hAnsi="Angsana New"/>
          <w:sz w:val="28"/>
          <w:szCs w:val="28"/>
        </w:rPr>
        <w:t>(</w:t>
      </w:r>
      <w:r w:rsidR="00BF487E" w:rsidRPr="00EB4282">
        <w:rPr>
          <w:rFonts w:ascii="Angsana New" w:hAnsi="Angsana New" w:hint="cs"/>
          <w:sz w:val="28"/>
          <w:szCs w:val="28"/>
          <w:cs/>
        </w:rPr>
        <w:t>ขาดทุน</w:t>
      </w:r>
      <w:r w:rsidR="00BF487E">
        <w:rPr>
          <w:rFonts w:ascii="Angsana New" w:hAnsi="Angsana New"/>
          <w:sz w:val="28"/>
          <w:szCs w:val="28"/>
        </w:rPr>
        <w:t>)</w:t>
      </w:r>
      <w:r w:rsidR="004973A9">
        <w:rPr>
          <w:rFonts w:ascii="Angsana New" w:hAnsi="Angsana New"/>
          <w:sz w:val="28"/>
          <w:szCs w:val="28"/>
        </w:rPr>
        <w:t xml:space="preserve"> </w:t>
      </w:r>
      <w:r w:rsidRPr="00EB4282">
        <w:rPr>
          <w:rFonts w:ascii="Angsana New" w:hAnsi="Angsana New"/>
          <w:sz w:val="28"/>
          <w:szCs w:val="28"/>
          <w:cs/>
        </w:rPr>
        <w:t xml:space="preserve">ต่อหุ้นขั้นพื้นฐานคำนวณโดยหารกำไรสำหรับรอบระยะเวลาที่เป็นของผู้ถือหุ้นของบริษัทใหญ่ </w:t>
      </w:r>
      <w:r w:rsidR="00BC7ED1">
        <w:rPr>
          <w:rFonts w:ascii="Angsana New" w:hAnsi="Angsana New"/>
          <w:sz w:val="28"/>
          <w:szCs w:val="28"/>
        </w:rPr>
        <w:t xml:space="preserve">              </w:t>
      </w:r>
      <w:r w:rsidRPr="00EB4282">
        <w:rPr>
          <w:rFonts w:ascii="Angsana New" w:hAnsi="Angsana New"/>
          <w:sz w:val="28"/>
          <w:szCs w:val="28"/>
          <w:cs/>
        </w:rPr>
        <w:t>(ไม่รวมกำไ</w:t>
      </w:r>
      <w:r w:rsidR="00004431" w:rsidRPr="00EB4282">
        <w:rPr>
          <w:rFonts w:ascii="Angsana New" w:hAnsi="Angsana New" w:hint="cs"/>
          <w:sz w:val="28"/>
          <w:szCs w:val="28"/>
          <w:cs/>
        </w:rPr>
        <w:t>ร</w:t>
      </w:r>
      <w:r w:rsidRPr="00EB4282">
        <w:rPr>
          <w:rFonts w:ascii="Angsana New" w:hAnsi="Angsana New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ด้วยจำนวนถัวเฉลี่ยถ่วงน้ำหนักของหุ้นสามัญที่ออกอยู่ในระหว่างรอบระยะเวลา</w:t>
      </w:r>
    </w:p>
    <w:p w14:paraId="547D9F00" w14:textId="2DD67B71" w:rsidR="00020156" w:rsidRDefault="00A72685" w:rsidP="00A7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>บริษัทไม่มีการออกหุ้นสามัญเทียบเท่ากับปรับลดในระหว่างรอบระยะเวลาที่นำเสนอรายงาน ดังนั้นจึงไม่ส่งผลต่อการคำนวณกำไร</w:t>
      </w:r>
      <w:r w:rsidR="00D90E60">
        <w:rPr>
          <w:rFonts w:ascii="Angsana New" w:hAnsi="Angsana New"/>
          <w:sz w:val="28"/>
          <w:szCs w:val="28"/>
        </w:rPr>
        <w:t xml:space="preserve"> (</w:t>
      </w:r>
      <w:r w:rsidR="00D90E60" w:rsidRPr="00EB4282">
        <w:rPr>
          <w:rFonts w:ascii="Angsana New" w:hAnsi="Angsana New" w:hint="cs"/>
          <w:sz w:val="28"/>
          <w:szCs w:val="28"/>
          <w:cs/>
        </w:rPr>
        <w:t>ขาดทุน</w:t>
      </w:r>
      <w:r w:rsidR="00D90E60">
        <w:rPr>
          <w:rFonts w:ascii="Angsana New" w:hAnsi="Angsana New"/>
          <w:sz w:val="28"/>
          <w:szCs w:val="28"/>
        </w:rPr>
        <w:t xml:space="preserve">) </w:t>
      </w:r>
      <w:r w:rsidRPr="00EB4282">
        <w:rPr>
          <w:rFonts w:ascii="Angsana New" w:hAnsi="Angsana New"/>
          <w:sz w:val="28"/>
          <w:szCs w:val="28"/>
          <w:cs/>
        </w:rPr>
        <w:t>ต่อหุ้นปรับลด</w:t>
      </w:r>
    </w:p>
    <w:p w14:paraId="6887608C" w14:textId="6F616D7A" w:rsidR="003746AE" w:rsidRDefault="003746AE" w:rsidP="00374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>กำไร</w:t>
      </w:r>
      <w:r w:rsidR="00D90E60">
        <w:rPr>
          <w:rFonts w:ascii="Angsana New" w:hAnsi="Angsana New"/>
          <w:sz w:val="28"/>
          <w:szCs w:val="28"/>
        </w:rPr>
        <w:t xml:space="preserve"> (</w:t>
      </w:r>
      <w:r w:rsidR="00D90E60" w:rsidRPr="00EB4282">
        <w:rPr>
          <w:rFonts w:ascii="Angsana New" w:hAnsi="Angsana New" w:hint="cs"/>
          <w:sz w:val="28"/>
          <w:szCs w:val="28"/>
          <w:cs/>
        </w:rPr>
        <w:t>ขาดทุน</w:t>
      </w:r>
      <w:r w:rsidR="00D90E60">
        <w:rPr>
          <w:rFonts w:ascii="Angsana New" w:hAnsi="Angsana New"/>
          <w:sz w:val="28"/>
          <w:szCs w:val="28"/>
        </w:rPr>
        <w:t xml:space="preserve">) </w:t>
      </w:r>
      <w:r w:rsidRPr="008C6DCB">
        <w:rPr>
          <w:rFonts w:ascii="Angsana New" w:hAnsi="Angsana New"/>
          <w:sz w:val="28"/>
          <w:szCs w:val="28"/>
          <w:cs/>
        </w:rPr>
        <w:t>ต่อหุ้นขั้นพื้นฐานสำหรับรอบระยะเวลา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8C6DCB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8C6DCB">
        <w:rPr>
          <w:rFonts w:ascii="Angsana New" w:hAnsi="Angsana New"/>
          <w:sz w:val="28"/>
          <w:szCs w:val="28"/>
        </w:rPr>
        <w:t xml:space="preserve"> </w:t>
      </w:r>
      <w:r w:rsidRPr="002721AA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0 </w:t>
      </w:r>
      <w:r w:rsidR="00330901">
        <w:rPr>
          <w:rFonts w:ascii="Angsana New" w:hAnsi="Angsana New" w:hint="cs"/>
          <w:sz w:val="28"/>
          <w:szCs w:val="28"/>
          <w:cs/>
        </w:rPr>
        <w:t>กันยายน</w:t>
      </w:r>
      <w:r w:rsidRPr="0056764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4782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1142"/>
        <w:gridCol w:w="86"/>
        <w:gridCol w:w="1060"/>
        <w:gridCol w:w="87"/>
        <w:gridCol w:w="1135"/>
        <w:gridCol w:w="89"/>
        <w:gridCol w:w="1166"/>
      </w:tblGrid>
      <w:tr w:rsidR="003746AE" w:rsidRPr="00EC08B1" w14:paraId="24EAF0F6" w14:textId="77777777" w:rsidTr="00441EF5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8FD4FE" w14:textId="77777777" w:rsidR="003746AE" w:rsidRPr="00EB4282" w:rsidRDefault="003746AE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3746AE" w:rsidRPr="00273E96" w14:paraId="059BA04D" w14:textId="77777777" w:rsidTr="00F63B6D">
        <w:trPr>
          <w:trHeight w:val="249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42ADB4A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BA27D" w14:textId="380C4477" w:rsidR="003746AE" w:rsidRPr="002721AA" w:rsidRDefault="00E94010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40571DF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E5765" w14:textId="3A47475D" w:rsidR="003746AE" w:rsidRPr="00EB4282" w:rsidRDefault="00441EF5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746AE" w:rsidRPr="00273E96" w14:paraId="7DEC395B" w14:textId="77777777" w:rsidTr="00F63B6D">
        <w:trPr>
          <w:trHeight w:val="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3E615EF3" w14:textId="77777777" w:rsidR="003746AE" w:rsidRPr="00EB4282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453DD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218FB" w14:textId="77777777" w:rsidR="003746AE" w:rsidRPr="002721AA" w:rsidRDefault="003746A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52AE7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EDBB1F6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72698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09BB7" w14:textId="77777777" w:rsidR="003746AE" w:rsidRPr="002721AA" w:rsidRDefault="003746A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2971F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AE" w:rsidRPr="00273E96" w14:paraId="517F649D" w14:textId="77777777" w:rsidTr="00F63B6D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A6141A1" w14:textId="173037DE" w:rsidR="003746AE" w:rsidRPr="00EB4282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EB428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="0019047C" w:rsidRPr="00EB4282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19047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(</w:t>
            </w:r>
            <w:r w:rsidR="0019047C" w:rsidRPr="00EB4282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ขาดทุน</w:t>
            </w:r>
            <w:r w:rsidR="0019047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 xml:space="preserve">) 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FBB25" w14:textId="77777777" w:rsidR="003746AE" w:rsidRPr="002721AA" w:rsidRDefault="003746AE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4C5B455F" w14:textId="77777777" w:rsidR="003746AE" w:rsidRPr="002721AA" w:rsidRDefault="003746A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11990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47BE912A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C8A7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BC5AB0C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FD947" w14:textId="77777777" w:rsidR="003746AE" w:rsidRPr="002721AA" w:rsidRDefault="003746AE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3746AE" w:rsidRPr="00B425C5" w14:paraId="3DC17A1E" w14:textId="77777777" w:rsidTr="00F63B6D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1F43C37D" w14:textId="77777777" w:rsidR="003746AE" w:rsidRPr="00B425C5" w:rsidRDefault="003746AE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F4DD5" w14:textId="6324962B" w:rsidR="003746AE" w:rsidRPr="00271AB0" w:rsidRDefault="00F63B6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>(</w:t>
            </w:r>
            <w:r w:rsidR="00A66136" w:rsidRPr="00271AB0">
              <w:rPr>
                <w:rFonts w:asciiTheme="majorBidi" w:hAnsiTheme="majorBidi"/>
                <w:sz w:val="28"/>
                <w:szCs w:val="28"/>
              </w:rPr>
              <w:t>391,22</w:t>
            </w:r>
            <w:r w:rsidR="00D906A6">
              <w:rPr>
                <w:rFonts w:asciiTheme="majorBidi" w:hAnsiTheme="majorBidi"/>
                <w:sz w:val="28"/>
                <w:szCs w:val="28"/>
              </w:rPr>
              <w:t>2</w:t>
            </w:r>
            <w:r w:rsidRPr="00271AB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996E" w14:textId="77777777" w:rsidR="003746AE" w:rsidRPr="00271AB0" w:rsidRDefault="003746AE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F8FDB83" w14:textId="76E51169" w:rsidR="003746AE" w:rsidRPr="00271AB0" w:rsidRDefault="00E62E6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>9,106</w:t>
            </w:r>
            <w:r w:rsidR="00F63B6D" w:rsidRPr="00271AB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2686" w14:textId="77777777" w:rsidR="003746AE" w:rsidRPr="00271AB0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7E03DF48" w14:textId="56A1B3CE" w:rsidR="003746AE" w:rsidRPr="00271AB0" w:rsidRDefault="00F63B6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6323BD" w:rsidRPr="00271AB0">
              <w:rPr>
                <w:rFonts w:asciiTheme="majorBidi" w:hAnsiTheme="majorBidi"/>
                <w:sz w:val="28"/>
                <w:szCs w:val="28"/>
              </w:rPr>
              <w:t>340,159</w:t>
            </w:r>
            <w:r w:rsidRPr="00271AB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D00E" w14:textId="77777777" w:rsidR="003746AE" w:rsidRPr="00271AB0" w:rsidRDefault="003746AE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28CF8F84" w14:textId="0F3640E5" w:rsidR="003746AE" w:rsidRPr="00271AB0" w:rsidRDefault="00F63B6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 xml:space="preserve"> 13,470 </w:t>
            </w:r>
          </w:p>
        </w:tc>
      </w:tr>
      <w:tr w:rsidR="003746AE" w:rsidRPr="00B425C5" w14:paraId="184D2A8E" w14:textId="77777777" w:rsidTr="00F63B6D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4276AF75" w14:textId="77777777" w:rsidR="003746AE" w:rsidRPr="00EB4282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FE2F" w14:textId="77777777" w:rsidR="003746AE" w:rsidRPr="00271AB0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3361" w14:textId="77777777" w:rsidR="003746AE" w:rsidRPr="00271AB0" w:rsidRDefault="003746AE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D70F611" w14:textId="77777777" w:rsidR="003746AE" w:rsidRPr="00271AB0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CBE3F" w14:textId="77777777" w:rsidR="003746AE" w:rsidRPr="00271AB0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653B4915" w14:textId="77777777" w:rsidR="003746AE" w:rsidRPr="00271AB0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8E6F" w14:textId="77777777" w:rsidR="003746AE" w:rsidRPr="00271AB0" w:rsidRDefault="003746AE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08B81012" w14:textId="77777777" w:rsidR="003746AE" w:rsidRPr="00271AB0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6AE" w:rsidRPr="00B425C5" w14:paraId="2EB5BFD7" w14:textId="77777777" w:rsidTr="00F63B6D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3663CE9" w14:textId="77777777" w:rsidR="003746AE" w:rsidRPr="00B425C5" w:rsidRDefault="003746AE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A0BE" w14:textId="047F42AB" w:rsidR="003746AE" w:rsidRPr="00271AB0" w:rsidRDefault="00F63B6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>294</w:t>
            </w:r>
            <w:r w:rsidRPr="00271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1AB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7AA7" w14:textId="77777777" w:rsidR="003746AE" w:rsidRPr="00271AB0" w:rsidRDefault="003746AE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784C82" w14:textId="4A6CA017" w:rsidR="003746AE" w:rsidRPr="00271AB0" w:rsidRDefault="00F63B6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EA07" w14:textId="77777777" w:rsidR="003746AE" w:rsidRPr="00271AB0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77EDB700" w14:textId="2D76D0E7" w:rsidR="003746AE" w:rsidRPr="00EB4282" w:rsidRDefault="00F63B6D">
            <w:pPr>
              <w:snapToGrid w:val="0"/>
              <w:ind w:right="7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7E7F" w14:textId="77777777" w:rsidR="003746AE" w:rsidRPr="00271AB0" w:rsidRDefault="003746AE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100BC5F3" w14:textId="2F64421F" w:rsidR="003746AE" w:rsidRPr="00271AB0" w:rsidRDefault="00F63B6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</w:tr>
      <w:tr w:rsidR="003746AE" w:rsidRPr="00B425C5" w14:paraId="4B46A397" w14:textId="77777777" w:rsidTr="00F63B6D">
        <w:trPr>
          <w:trHeight w:val="2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564D" w14:textId="55D8F76F" w:rsidR="003746AE" w:rsidRPr="00B425C5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="00D90E60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</w:rPr>
              <w:t xml:space="preserve"> (</w:t>
            </w:r>
            <w:r w:rsidR="00D90E60" w:rsidRPr="00EB4282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szCs w:val="28"/>
                <w:cs/>
              </w:rPr>
              <w:t>ขาดทุน</w:t>
            </w:r>
            <w:r w:rsidR="00D90E60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</w:rPr>
              <w:t xml:space="preserve">) 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B42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48E7C" w14:textId="0FEEA25A" w:rsidR="003746AE" w:rsidRPr="00271AB0" w:rsidRDefault="00983D4E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1AB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402DEB" w:rsidRPr="00271AB0">
              <w:rPr>
                <w:rFonts w:asciiTheme="majorBidi" w:hAnsiTheme="majorBidi"/>
                <w:b/>
                <w:bCs/>
                <w:sz w:val="28"/>
                <w:szCs w:val="28"/>
              </w:rPr>
              <w:t>1.33)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354ADB9A" w14:textId="77777777" w:rsidR="003746AE" w:rsidRPr="00271AB0" w:rsidRDefault="003746A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77167" w14:textId="5C03A289" w:rsidR="003746AE" w:rsidRPr="00271AB0" w:rsidRDefault="00983D4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1AB0">
              <w:rPr>
                <w:rFonts w:asciiTheme="majorBidi" w:hAnsiTheme="majorBidi"/>
                <w:b/>
                <w:bCs/>
                <w:sz w:val="28"/>
                <w:szCs w:val="28"/>
              </w:rPr>
              <w:t>0.03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6275A" w14:textId="77777777" w:rsidR="003746AE" w:rsidRPr="00271AB0" w:rsidRDefault="003746AE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0849C" w14:textId="6B3A3729" w:rsidR="003746AE" w:rsidRPr="00271AB0" w:rsidRDefault="00983D4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1AB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402DEB" w:rsidRPr="00271AB0">
              <w:rPr>
                <w:rFonts w:asciiTheme="majorBidi" w:hAnsiTheme="majorBidi"/>
                <w:b/>
                <w:bCs/>
                <w:sz w:val="28"/>
                <w:szCs w:val="28"/>
              </w:rPr>
              <w:t>1.16</w:t>
            </w:r>
            <w:r w:rsidRPr="00271AB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1124" w14:textId="77777777" w:rsidR="003746AE" w:rsidRPr="00271AB0" w:rsidRDefault="003746AE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A5BF5" w14:textId="316DB86A" w:rsidR="003746AE" w:rsidRPr="00EB4282" w:rsidRDefault="00983D4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1AB0">
              <w:rPr>
                <w:rFonts w:asciiTheme="majorBidi" w:hAnsiTheme="majorBidi"/>
                <w:b/>
                <w:bCs/>
                <w:sz w:val="28"/>
                <w:szCs w:val="28"/>
              </w:rPr>
              <w:t>0.05</w:t>
            </w:r>
          </w:p>
        </w:tc>
      </w:tr>
    </w:tbl>
    <w:p w14:paraId="1DBE51FE" w14:textId="5071F1DC" w:rsidR="005A5A50" w:rsidRPr="00B425C5" w:rsidRDefault="00C2497B" w:rsidP="00A7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>กำไร</w:t>
      </w:r>
      <w:r w:rsidR="00D90E60">
        <w:rPr>
          <w:rFonts w:ascii="Angsana New" w:hAnsi="Angsana New"/>
          <w:sz w:val="28"/>
          <w:szCs w:val="28"/>
        </w:rPr>
        <w:t xml:space="preserve"> (</w:t>
      </w:r>
      <w:r w:rsidR="00D90E60" w:rsidRPr="00EB4282">
        <w:rPr>
          <w:rFonts w:ascii="Angsana New" w:hAnsi="Angsana New" w:hint="cs"/>
          <w:sz w:val="28"/>
          <w:szCs w:val="28"/>
          <w:cs/>
        </w:rPr>
        <w:t>ขาดทุน</w:t>
      </w:r>
      <w:r w:rsidR="00D90E60">
        <w:rPr>
          <w:rFonts w:ascii="Angsana New" w:hAnsi="Angsana New"/>
          <w:sz w:val="28"/>
          <w:szCs w:val="28"/>
        </w:rPr>
        <w:t xml:space="preserve">) </w:t>
      </w:r>
      <w:r w:rsidRPr="00B425C5">
        <w:rPr>
          <w:rFonts w:ascii="Angsana New" w:hAnsi="Angsana New"/>
          <w:sz w:val="28"/>
          <w:szCs w:val="28"/>
          <w:cs/>
        </w:rPr>
        <w:t>ต่อหุ้นขั้นพื้นฐานสำหรับรอบระยะเวลา</w:t>
      </w:r>
      <w:r w:rsidR="003A6582" w:rsidRPr="00B425C5">
        <w:rPr>
          <w:rFonts w:ascii="Angsana New" w:hAnsi="Angsana New" w:hint="cs"/>
          <w:sz w:val="28"/>
          <w:szCs w:val="28"/>
          <w:cs/>
        </w:rPr>
        <w:t>เก้า</w:t>
      </w:r>
      <w:r w:rsidRPr="00B425C5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B425C5">
        <w:rPr>
          <w:rFonts w:ascii="Angsana New" w:hAnsi="Angsana New"/>
          <w:sz w:val="28"/>
          <w:szCs w:val="28"/>
        </w:rPr>
        <w:t xml:space="preserve"> 3</w:t>
      </w:r>
      <w:r w:rsidR="00E85670" w:rsidRPr="00B425C5">
        <w:rPr>
          <w:rFonts w:ascii="Angsana New" w:hAnsi="Angsana New"/>
          <w:sz w:val="28"/>
          <w:szCs w:val="28"/>
        </w:rPr>
        <w:t xml:space="preserve">0 </w:t>
      </w:r>
      <w:r w:rsidR="00330901" w:rsidRPr="00B425C5">
        <w:rPr>
          <w:rFonts w:ascii="Angsana New" w:hAnsi="Angsana New" w:hint="cs"/>
          <w:sz w:val="28"/>
          <w:szCs w:val="28"/>
          <w:cs/>
        </w:rPr>
        <w:t>กันยายน</w:t>
      </w:r>
      <w:r w:rsidRPr="00B425C5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6"/>
        <w:gridCol w:w="1167"/>
        <w:gridCol w:w="91"/>
        <w:gridCol w:w="991"/>
        <w:gridCol w:w="91"/>
        <w:gridCol w:w="1170"/>
        <w:gridCol w:w="91"/>
        <w:gridCol w:w="1140"/>
      </w:tblGrid>
      <w:tr w:rsidR="002721AA" w:rsidRPr="00B425C5" w14:paraId="7C3B7395" w14:textId="77777777" w:rsidTr="009B481E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DFDCA02" w14:textId="77777777" w:rsidR="002721AA" w:rsidRPr="00EB4282" w:rsidRDefault="002721AA" w:rsidP="009B481E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5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721AA" w:rsidRPr="00B425C5" w14:paraId="13171197" w14:textId="77777777" w:rsidTr="003C5516">
        <w:trPr>
          <w:trHeight w:val="249"/>
        </w:trPr>
        <w:tc>
          <w:tcPr>
            <w:tcW w:w="2330" w:type="pct"/>
            <w:tcBorders>
              <w:top w:val="nil"/>
              <w:left w:val="nil"/>
              <w:bottom w:val="nil"/>
              <w:right w:val="nil"/>
            </w:tcBorders>
          </w:tcPr>
          <w:p w14:paraId="0FCE1890" w14:textId="77777777" w:rsidR="002721AA" w:rsidRPr="00B425C5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1027C" w14:textId="4E71E1CE" w:rsidR="002721AA" w:rsidRPr="00B425C5" w:rsidRDefault="00E94010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6193567" w14:textId="77777777" w:rsidR="002721AA" w:rsidRPr="00B425C5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268B1" w14:textId="16658EF7" w:rsidR="002721AA" w:rsidRPr="00EB4282" w:rsidRDefault="007F7AAE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21AA" w:rsidRPr="00B425C5" w14:paraId="6F5EE327" w14:textId="77777777" w:rsidTr="003C5516">
        <w:trPr>
          <w:trHeight w:val="51"/>
        </w:trPr>
        <w:tc>
          <w:tcPr>
            <w:tcW w:w="2330" w:type="pct"/>
            <w:tcBorders>
              <w:top w:val="nil"/>
              <w:left w:val="nil"/>
              <w:bottom w:val="nil"/>
              <w:right w:val="nil"/>
            </w:tcBorders>
          </w:tcPr>
          <w:p w14:paraId="770A85AD" w14:textId="77777777" w:rsidR="002721AA" w:rsidRPr="00EB4282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7240C" w14:textId="77777777" w:rsidR="002721AA" w:rsidRPr="00B425C5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425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ED746" w14:textId="77777777" w:rsidR="002721AA" w:rsidRPr="00B425C5" w:rsidRDefault="002721AA" w:rsidP="009B481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55606" w14:textId="77777777" w:rsidR="002721AA" w:rsidRPr="00B425C5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425C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781E37E" w14:textId="77777777" w:rsidR="002721AA" w:rsidRPr="00B425C5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14545" w14:textId="77777777" w:rsidR="002721AA" w:rsidRPr="00B425C5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425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B4282" w14:textId="77777777" w:rsidR="002721AA" w:rsidRPr="00B425C5" w:rsidRDefault="002721AA" w:rsidP="009B481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331EC" w14:textId="77777777" w:rsidR="002721AA" w:rsidRPr="00B425C5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425C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721AA" w:rsidRPr="00B425C5" w14:paraId="5CDD9C6B" w14:textId="77777777" w:rsidTr="003C5516">
        <w:trPr>
          <w:trHeight w:val="264"/>
        </w:trPr>
        <w:tc>
          <w:tcPr>
            <w:tcW w:w="2330" w:type="pct"/>
            <w:tcBorders>
              <w:top w:val="nil"/>
              <w:left w:val="nil"/>
              <w:bottom w:val="nil"/>
              <w:right w:val="nil"/>
            </w:tcBorders>
          </w:tcPr>
          <w:p w14:paraId="263D46C1" w14:textId="11D88309" w:rsidR="002721AA" w:rsidRPr="00EB4282" w:rsidRDefault="002721AA" w:rsidP="009B481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EB428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="0019047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 xml:space="preserve"> (</w:t>
            </w:r>
            <w:r w:rsidR="0019047C" w:rsidRPr="00EB4282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ขาดทุน</w:t>
            </w:r>
            <w:r w:rsidR="0019047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 xml:space="preserve">) 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 w:rsidR="003A6582"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0300F" w14:textId="77777777" w:rsidR="002721AA" w:rsidRPr="00B425C5" w:rsidRDefault="002721AA" w:rsidP="009B481E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28D0700A" w14:textId="77777777" w:rsidR="002721AA" w:rsidRPr="00B425C5" w:rsidRDefault="002721AA" w:rsidP="009B481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6F923" w14:textId="77777777" w:rsidR="002721AA" w:rsidRPr="00B425C5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C7094D3" w14:textId="77777777" w:rsidR="002721AA" w:rsidRPr="00B425C5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A25B6" w14:textId="77777777" w:rsidR="002721AA" w:rsidRPr="00B425C5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E55A6C2" w14:textId="77777777" w:rsidR="002721AA" w:rsidRPr="00B425C5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B530B" w14:textId="77777777" w:rsidR="002721AA" w:rsidRPr="00B425C5" w:rsidRDefault="002721AA" w:rsidP="009B481E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2721AA" w:rsidRPr="00B425C5" w14:paraId="1AC1D517" w14:textId="77777777" w:rsidTr="003C5516">
        <w:trPr>
          <w:trHeight w:val="264"/>
        </w:trPr>
        <w:tc>
          <w:tcPr>
            <w:tcW w:w="2330" w:type="pct"/>
            <w:tcBorders>
              <w:top w:val="nil"/>
              <w:left w:val="nil"/>
              <w:bottom w:val="nil"/>
              <w:right w:val="nil"/>
            </w:tcBorders>
          </w:tcPr>
          <w:p w14:paraId="3CC6A364" w14:textId="77777777" w:rsidR="002721AA" w:rsidRPr="00B425C5" w:rsidRDefault="002721AA" w:rsidP="009B481E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0A19" w14:textId="1379B526" w:rsidR="002721AA" w:rsidRPr="00A66136" w:rsidRDefault="003C551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136">
              <w:rPr>
                <w:rFonts w:asciiTheme="majorBidi" w:hAnsiTheme="majorBidi"/>
                <w:sz w:val="28"/>
                <w:szCs w:val="28"/>
              </w:rPr>
              <w:t>(</w:t>
            </w:r>
            <w:r w:rsidR="00CE1467" w:rsidRPr="00A66136">
              <w:rPr>
                <w:rFonts w:asciiTheme="majorBidi" w:hAnsiTheme="majorBidi"/>
                <w:sz w:val="28"/>
                <w:szCs w:val="28"/>
              </w:rPr>
              <w:t>325</w:t>
            </w:r>
            <w:r w:rsidR="005D3075" w:rsidRPr="00A66136">
              <w:rPr>
                <w:rFonts w:asciiTheme="majorBidi" w:hAnsiTheme="majorBidi"/>
                <w:sz w:val="28"/>
                <w:szCs w:val="28"/>
              </w:rPr>
              <w:t>,041</w:t>
            </w:r>
            <w:r w:rsidRPr="00A6613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2199" w14:textId="77777777" w:rsidR="002721AA" w:rsidRPr="00A66136" w:rsidRDefault="002721AA" w:rsidP="00B671A7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5BD4AD1E" w14:textId="2B2F90D1" w:rsidR="002721AA" w:rsidRPr="00A66136" w:rsidRDefault="003C551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136">
              <w:rPr>
                <w:rFonts w:asciiTheme="majorBidi" w:hAnsiTheme="majorBidi"/>
                <w:sz w:val="28"/>
                <w:szCs w:val="28"/>
              </w:rPr>
              <w:t xml:space="preserve"> 107,527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3D21" w14:textId="77777777" w:rsidR="002721AA" w:rsidRPr="00A66136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14:paraId="35EFDDAD" w14:textId="1046E374" w:rsidR="002721AA" w:rsidRPr="00A66136" w:rsidRDefault="003C551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136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5A5102" w:rsidRPr="00A66136">
              <w:rPr>
                <w:rFonts w:asciiTheme="majorBidi" w:hAnsiTheme="majorBidi"/>
                <w:sz w:val="28"/>
                <w:szCs w:val="28"/>
              </w:rPr>
              <w:t>276,670</w:t>
            </w:r>
            <w:r w:rsidRPr="00A6613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02A6" w14:textId="77777777" w:rsidR="002721AA" w:rsidRPr="003C5516" w:rsidRDefault="002721AA" w:rsidP="00B671A7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0A2A7B1E" w14:textId="7E6717CF" w:rsidR="002721AA" w:rsidRPr="00B425C5" w:rsidRDefault="003C551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5516">
              <w:rPr>
                <w:rFonts w:asciiTheme="majorBidi" w:hAnsiTheme="majorBidi"/>
                <w:sz w:val="28"/>
                <w:szCs w:val="28"/>
              </w:rPr>
              <w:t xml:space="preserve"> 106,215 </w:t>
            </w:r>
          </w:p>
        </w:tc>
      </w:tr>
      <w:tr w:rsidR="002721AA" w:rsidRPr="00B425C5" w14:paraId="018C39F5" w14:textId="77777777" w:rsidTr="003C5516">
        <w:trPr>
          <w:trHeight w:val="264"/>
        </w:trPr>
        <w:tc>
          <w:tcPr>
            <w:tcW w:w="2330" w:type="pct"/>
            <w:tcBorders>
              <w:top w:val="nil"/>
              <w:left w:val="nil"/>
              <w:bottom w:val="nil"/>
              <w:right w:val="nil"/>
            </w:tcBorders>
          </w:tcPr>
          <w:p w14:paraId="191886C2" w14:textId="77777777" w:rsidR="002721AA" w:rsidRPr="00EB4282" w:rsidRDefault="002721AA" w:rsidP="009B481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68B2E" w14:textId="77777777" w:rsidR="002721AA" w:rsidRPr="00B425C5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4138" w14:textId="77777777" w:rsidR="002721AA" w:rsidRPr="00B425C5" w:rsidRDefault="002721AA" w:rsidP="00B671A7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1740F58F" w14:textId="77777777" w:rsidR="002721AA" w:rsidRPr="00B425C5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3E4D" w14:textId="77777777" w:rsidR="002721AA" w:rsidRPr="00B425C5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14:paraId="0D77D12A" w14:textId="77777777" w:rsidR="002721AA" w:rsidRPr="00B425C5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ECC8" w14:textId="77777777" w:rsidR="002721AA" w:rsidRPr="003C5516" w:rsidRDefault="002721AA" w:rsidP="00B671A7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3A4B9B29" w14:textId="77777777" w:rsidR="002721AA" w:rsidRPr="00B425C5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21AA" w:rsidRPr="00B425C5" w14:paraId="59758AF0" w14:textId="77777777" w:rsidTr="003C5516">
        <w:trPr>
          <w:trHeight w:val="264"/>
        </w:trPr>
        <w:tc>
          <w:tcPr>
            <w:tcW w:w="2330" w:type="pct"/>
            <w:tcBorders>
              <w:top w:val="nil"/>
              <w:left w:val="nil"/>
              <w:bottom w:val="nil"/>
              <w:right w:val="nil"/>
            </w:tcBorders>
          </w:tcPr>
          <w:p w14:paraId="7B98191C" w14:textId="77777777" w:rsidR="002721AA" w:rsidRPr="00B425C5" w:rsidRDefault="002721AA" w:rsidP="009B481E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2E5A" w14:textId="648EF596" w:rsidR="002721AA" w:rsidRPr="00B425C5" w:rsidRDefault="003C551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2F1E">
              <w:rPr>
                <w:rFonts w:asciiTheme="majorBidi" w:hAnsiTheme="majorBidi"/>
                <w:sz w:val="28"/>
                <w:szCs w:val="28"/>
              </w:rPr>
              <w:t>294</w:t>
            </w:r>
            <w:r w:rsidRPr="00102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2F1E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F65A" w14:textId="77777777" w:rsidR="002721AA" w:rsidRPr="00B425C5" w:rsidRDefault="002721AA" w:rsidP="00B671A7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3885DBB9" w14:textId="5AD37D43" w:rsidR="002721AA" w:rsidRPr="00B425C5" w:rsidRDefault="003C551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5516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19F5" w14:textId="77777777" w:rsidR="002721AA" w:rsidRPr="00B425C5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14:paraId="162F8600" w14:textId="66C1E29C" w:rsidR="002721AA" w:rsidRPr="00EB4282" w:rsidRDefault="003C5516" w:rsidP="00B671A7">
            <w:pPr>
              <w:snapToGrid w:val="0"/>
              <w:ind w:right="7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C5516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781B" w14:textId="77777777" w:rsidR="002721AA" w:rsidRPr="003C5516" w:rsidRDefault="002721AA" w:rsidP="00B671A7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4FF086F0" w14:textId="540958FC" w:rsidR="002721AA" w:rsidRPr="00B425C5" w:rsidRDefault="003C551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5516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</w:tr>
      <w:tr w:rsidR="002721AA" w:rsidRPr="002721AA" w14:paraId="3C3C316C" w14:textId="77777777" w:rsidTr="003C5516">
        <w:trPr>
          <w:trHeight w:val="251"/>
        </w:trPr>
        <w:tc>
          <w:tcPr>
            <w:tcW w:w="23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0CA8" w14:textId="6CA79631" w:rsidR="002721AA" w:rsidRPr="00B425C5" w:rsidRDefault="002721AA" w:rsidP="009B481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="00D90E60" w:rsidRPr="00EB4282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(ขาดทุน) 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B42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D238FC" w14:textId="74969018" w:rsidR="002721AA" w:rsidRPr="00A04E98" w:rsidRDefault="003C5516" w:rsidP="007921A2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4E98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A04E98" w:rsidRPr="00A04E98">
              <w:rPr>
                <w:rFonts w:asciiTheme="majorBidi" w:hAnsiTheme="majorBidi"/>
                <w:b/>
                <w:bCs/>
                <w:sz w:val="28"/>
                <w:szCs w:val="28"/>
              </w:rPr>
              <w:t>1.11</w:t>
            </w:r>
            <w:r w:rsidRPr="00A04E98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73E0FEF9" w14:textId="77777777" w:rsidR="002721AA" w:rsidRPr="00A04E98" w:rsidRDefault="002721AA" w:rsidP="009B481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29816" w14:textId="7E7968C9" w:rsidR="002721AA" w:rsidRPr="00A04E98" w:rsidRDefault="003C5516" w:rsidP="007921A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4E9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0.37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40C3" w14:textId="77777777" w:rsidR="002721AA" w:rsidRPr="00A04E98" w:rsidRDefault="002721AA" w:rsidP="007921A2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E383A" w14:textId="6582D19A" w:rsidR="002721AA" w:rsidRPr="00A04E98" w:rsidRDefault="003C5516" w:rsidP="007921A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4E9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(0.</w:t>
            </w:r>
            <w:r w:rsidR="00A04E98" w:rsidRPr="00A04E98">
              <w:rPr>
                <w:rFonts w:asciiTheme="majorBidi" w:hAnsiTheme="majorBidi"/>
                <w:b/>
                <w:bCs/>
                <w:sz w:val="28"/>
                <w:szCs w:val="28"/>
              </w:rPr>
              <w:t>94</w:t>
            </w:r>
            <w:r w:rsidRPr="00A04E98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FFC8A" w14:textId="77777777" w:rsidR="002721AA" w:rsidRPr="00A04E98" w:rsidRDefault="002721AA" w:rsidP="007921A2">
            <w:pPr>
              <w:snapToGrid w:val="0"/>
              <w:ind w:right="89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7EA15" w14:textId="05A78DE6" w:rsidR="002721AA" w:rsidRPr="00EB4282" w:rsidRDefault="003C5516" w:rsidP="007921A2">
            <w:pPr>
              <w:snapToGrid w:val="0"/>
              <w:ind w:right="76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04E9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0.36 </w:t>
            </w:r>
          </w:p>
        </w:tc>
      </w:tr>
    </w:tbl>
    <w:p w14:paraId="64BFC848" w14:textId="44B2F0E0" w:rsidR="009C28E1" w:rsidRPr="00EB4282" w:rsidRDefault="00BF2407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ข้อมูลทางการเงินจำแนกตามส่วนงานและการจำแนกรายได้</w:t>
      </w:r>
    </w:p>
    <w:p w14:paraId="60E088A8" w14:textId="3B19121D" w:rsidR="00A009ED" w:rsidRPr="00FB19D2" w:rsidRDefault="00A009ED" w:rsidP="0021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187"/>
        <w:jc w:val="thaiDistribute"/>
        <w:rPr>
          <w:rFonts w:ascii="Angsana New" w:hAnsi="Angsana New"/>
          <w:i/>
          <w:iCs/>
          <w:sz w:val="28"/>
          <w:szCs w:val="28"/>
        </w:rPr>
      </w:pPr>
      <w:r w:rsidRPr="00EB4282">
        <w:rPr>
          <w:rFonts w:ascii="Angsana New" w:hAnsi="Angsana New" w:hint="cs"/>
          <w:i/>
          <w:iCs/>
          <w:sz w:val="28"/>
          <w:szCs w:val="28"/>
          <w:cs/>
        </w:rPr>
        <w:t>ส่วนงานภูมิศาสตร์</w:t>
      </w:r>
    </w:p>
    <w:p w14:paraId="6CA02FA2" w14:textId="2A5CE011" w:rsidR="00A009ED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796A81" w:rsidRPr="00EB4282">
        <w:rPr>
          <w:rFonts w:ascii="Angsana New" w:hAnsi="Angsana New" w:hint="cs"/>
          <w:sz w:val="28"/>
          <w:szCs w:val="28"/>
          <w:cs/>
        </w:rPr>
        <w:t>กลุ่ม</w:t>
      </w:r>
      <w:r w:rsidR="00A009ED" w:rsidRPr="00EB4282">
        <w:rPr>
          <w:rFonts w:ascii="Angsana New" w:hAnsi="Angsana New" w:hint="cs"/>
          <w:sz w:val="28"/>
          <w:szCs w:val="28"/>
          <w:cs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1CE684E8" w14:textId="27FC53D7" w:rsidR="00237909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237909" w:rsidRPr="00EB4282">
        <w:rPr>
          <w:rFonts w:ascii="Angsana New" w:hAnsi="Angsana New" w:hint="cs"/>
          <w:i/>
          <w:iCs/>
          <w:sz w:val="28"/>
          <w:szCs w:val="28"/>
          <w:cs/>
        </w:rPr>
        <w:t>ส่วนงานธุรกิจ</w:t>
      </w:r>
    </w:p>
    <w:p w14:paraId="6BE04EE1" w14:textId="006D5C64" w:rsidR="00B372CC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37909" w:rsidRPr="00EB4282">
        <w:rPr>
          <w:rFonts w:ascii="Angsana New" w:hAnsi="Angsana New" w:hint="cs"/>
          <w:sz w:val="28"/>
          <w:szCs w:val="28"/>
          <w:cs/>
        </w:rPr>
        <w:t>ผู้บริหารเห็นว่า</w:t>
      </w:r>
      <w:r w:rsidR="00796A81" w:rsidRPr="00EB4282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EB4282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บริษัทดำเนินกิจการในส่วนงานธุรกิจเดียวคือ ธุรกิจก่อสร้าง</w:t>
      </w:r>
      <w:r w:rsidR="00D070C8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="00237909" w:rsidRPr="00EB4282">
        <w:rPr>
          <w:rFonts w:ascii="Angsana New" w:hAnsi="Angsana New" w:hint="cs"/>
          <w:sz w:val="28"/>
          <w:szCs w:val="28"/>
          <w:cs/>
        </w:rPr>
        <w:t>ดังนั้นฝ่ายบริหารจึงพิจารณาว่า</w:t>
      </w:r>
      <w:r w:rsidR="00796A81" w:rsidRPr="00EB4282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EB4282">
        <w:rPr>
          <w:rFonts w:ascii="Angsana New" w:hAnsi="Angsana New" w:hint="cs"/>
          <w:sz w:val="28"/>
          <w:szCs w:val="28"/>
          <w:cs/>
        </w:rPr>
        <w:t>บริษัทมีส่วนงานธุรกิจเพียงส่วนงานเดียว</w:t>
      </w:r>
    </w:p>
    <w:p w14:paraId="3C01E9E2" w14:textId="66F2A536" w:rsidR="002C334E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717396" w:rsidRPr="00EB4282">
        <w:rPr>
          <w:rFonts w:ascii="Angsana New" w:hAnsi="Angsana New" w:hint="cs"/>
          <w:i/>
          <w:iCs/>
          <w:sz w:val="28"/>
          <w:szCs w:val="28"/>
          <w:cs/>
        </w:rPr>
        <w:t>จังหวะเวลาการรับรู้รายได้</w:t>
      </w:r>
    </w:p>
    <w:p w14:paraId="06F269E0" w14:textId="094A4B4D" w:rsidR="00102C84" w:rsidRPr="00102C84" w:rsidRDefault="00BC14AB" w:rsidP="0010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C334E" w:rsidRPr="00FB19D2">
        <w:rPr>
          <w:rFonts w:ascii="Angsana New" w:hAnsi="Angsana New" w:hint="cs"/>
          <w:sz w:val="28"/>
          <w:szCs w:val="28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FB19D2">
        <w:rPr>
          <w:rFonts w:ascii="Angsana New" w:hAnsi="Angsana New" w:hint="cs"/>
          <w:sz w:val="28"/>
          <w:szCs w:val="28"/>
          <w:cs/>
        </w:rPr>
        <w:t>หนึ่ง</w:t>
      </w:r>
      <w:r w:rsidR="002C334E" w:rsidRPr="00FB19D2">
        <w:rPr>
          <w:rFonts w:ascii="Angsana New" w:hAnsi="Angsana New" w:hint="cs"/>
          <w:sz w:val="28"/>
          <w:szCs w:val="28"/>
          <w:cs/>
        </w:rPr>
        <w:t>ตามภาระที่ต้องปฏิบัติ</w:t>
      </w:r>
      <w:r w:rsidR="00D05CF7" w:rsidRPr="00FB19D2">
        <w:rPr>
          <w:rFonts w:ascii="Angsana New" w:hAnsi="Angsana New" w:hint="cs"/>
          <w:sz w:val="28"/>
          <w:szCs w:val="28"/>
        </w:rPr>
        <w:t xml:space="preserve"> (</w:t>
      </w:r>
      <w:r w:rsidR="008159C6">
        <w:rPr>
          <w:rFonts w:ascii="Angsana New" w:hAnsi="Angsana New"/>
          <w:sz w:val="28"/>
          <w:szCs w:val="28"/>
        </w:rPr>
        <w:t>O</w:t>
      </w:r>
      <w:r w:rsidR="00D05CF7" w:rsidRPr="00FB19D2">
        <w:rPr>
          <w:rFonts w:ascii="Angsana New" w:hAnsi="Angsana New" w:hint="cs"/>
          <w:sz w:val="28"/>
          <w:szCs w:val="28"/>
        </w:rPr>
        <w:t>ver</w:t>
      </w:r>
      <w:r w:rsidR="004436F5" w:rsidRPr="00FB19D2">
        <w:rPr>
          <w:rFonts w:ascii="Angsana New" w:hAnsi="Angsana New" w:hint="cs"/>
          <w:sz w:val="28"/>
          <w:szCs w:val="28"/>
        </w:rPr>
        <w:t xml:space="preserve"> </w:t>
      </w:r>
      <w:r w:rsidR="00D05CF7" w:rsidRPr="00FB19D2">
        <w:rPr>
          <w:rFonts w:ascii="Angsana New" w:hAnsi="Angsana New" w:hint="cs"/>
          <w:sz w:val="28"/>
          <w:szCs w:val="28"/>
        </w:rPr>
        <w:t>time</w:t>
      </w:r>
      <w:r w:rsidR="00287A37" w:rsidRPr="00FB19D2">
        <w:rPr>
          <w:rFonts w:ascii="Angsana New" w:hAnsi="Angsana New" w:hint="cs"/>
          <w:sz w:val="28"/>
          <w:szCs w:val="28"/>
        </w:rPr>
        <w:t>)</w:t>
      </w:r>
      <w:bookmarkStart w:id="2" w:name="_Hlk78289610"/>
    </w:p>
    <w:tbl>
      <w:tblPr>
        <w:tblW w:w="868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18"/>
      </w:tblGrid>
      <w:tr w:rsidR="00BD0253" w:rsidRPr="00F75824" w14:paraId="54EE8B9B" w14:textId="77777777" w:rsidTr="000C2301">
        <w:trPr>
          <w:trHeight w:val="423"/>
        </w:trPr>
        <w:tc>
          <w:tcPr>
            <w:tcW w:w="4050" w:type="dxa"/>
          </w:tcPr>
          <w:p w14:paraId="096185DF" w14:textId="77777777" w:rsidR="00BD0253" w:rsidRPr="00FB19D2" w:rsidRDefault="00BD0253" w:rsidP="003A658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598285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</w:tcPr>
          <w:p w14:paraId="6DF11639" w14:textId="77777777" w:rsidR="00BD0253" w:rsidRPr="00EB4282" w:rsidRDefault="00BD0253">
            <w:pPr>
              <w:tabs>
                <w:tab w:val="clear" w:pos="4451"/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BD0253" w:rsidRPr="00F75824" w14:paraId="4BB26D68" w14:textId="77777777" w:rsidTr="000C2301">
        <w:trPr>
          <w:trHeight w:val="423"/>
        </w:trPr>
        <w:tc>
          <w:tcPr>
            <w:tcW w:w="4050" w:type="dxa"/>
          </w:tcPr>
          <w:p w14:paraId="5E6E9FBC" w14:textId="77777777" w:rsidR="00BD0253" w:rsidRPr="00FB19D2" w:rsidRDefault="00BD025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F2D4C0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</w:tcPr>
          <w:p w14:paraId="02D8A158" w14:textId="6ADE02BB" w:rsidR="00BD0253" w:rsidRPr="00EB4282" w:rsidRDefault="00E94010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BD0253" w:rsidRPr="00EB4282">
              <w:rPr>
                <w:rFonts w:ascii="Angsana New" w:hAnsi="Angsana New" w:cstheme="majorBidi"/>
                <w:caps/>
                <w:sz w:val="28"/>
                <w:szCs w:val="28"/>
                <w:cs/>
              </w:rPr>
              <w:t xml:space="preserve"> / </w:t>
            </w:r>
            <w:r w:rsidR="009C4D8A" w:rsidRPr="00EB4282">
              <w:rPr>
                <w:rFonts w:ascii="Angsana New" w:hAnsi="Angsana New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D0253" w:rsidRPr="00F75824" w14:paraId="62257109" w14:textId="77777777" w:rsidTr="000C2301">
        <w:trPr>
          <w:trHeight w:val="423"/>
        </w:trPr>
        <w:tc>
          <w:tcPr>
            <w:tcW w:w="4050" w:type="dxa"/>
          </w:tcPr>
          <w:p w14:paraId="171C10B8" w14:textId="77777777" w:rsidR="00BD0253" w:rsidRPr="00FB19D2" w:rsidRDefault="00BD025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BA1679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  <w:vAlign w:val="center"/>
          </w:tcPr>
          <w:p w14:paraId="3FFCD934" w14:textId="797E9494" w:rsidR="00BD0253" w:rsidRPr="00EB428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สำหรับรอบระยะเวลา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04FA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04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0901" w:rsidRPr="00EB42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D0253" w:rsidRPr="00F75824" w14:paraId="3123C9BE" w14:textId="77777777" w:rsidTr="000C2301">
        <w:trPr>
          <w:trHeight w:val="372"/>
        </w:trPr>
        <w:tc>
          <w:tcPr>
            <w:tcW w:w="4050" w:type="dxa"/>
          </w:tcPr>
          <w:p w14:paraId="516E5B9B" w14:textId="77777777" w:rsidR="00BD0253" w:rsidRPr="00EB4282" w:rsidRDefault="00BD0253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1BD3462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28F5CBC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0E5568F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2936A9FB" w14:textId="77777777" w:rsidR="00BD0253" w:rsidRPr="00EB428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D0253" w:rsidRPr="00F75824" w14:paraId="626F3F4B" w14:textId="77777777" w:rsidTr="000C2301">
        <w:trPr>
          <w:trHeight w:val="386"/>
        </w:trPr>
        <w:tc>
          <w:tcPr>
            <w:tcW w:w="4050" w:type="dxa"/>
          </w:tcPr>
          <w:p w14:paraId="44FF4368" w14:textId="77777777" w:rsidR="00BD0253" w:rsidRPr="008455B7" w:rsidRDefault="00BD0253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ลูกค้ารายใหญ่</w:t>
            </w:r>
            <w:r w:rsidRPr="008455B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845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FC9CE44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BFAC63E" w14:textId="6F060B85" w:rsidR="00BD0253" w:rsidRPr="00717E5C" w:rsidRDefault="00F7124D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E94138F" w14:textId="77777777" w:rsidR="00BD0253" w:rsidRPr="00717E5C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</w:tcPr>
          <w:p w14:paraId="41BF4963" w14:textId="7A8517C9" w:rsidR="00BD0253" w:rsidRPr="00EB4282" w:rsidRDefault="00522237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7E5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D0253" w:rsidRPr="0022616D" w14:paraId="09F5A5FE" w14:textId="77777777" w:rsidTr="000C2301">
        <w:trPr>
          <w:trHeight w:val="372"/>
        </w:trPr>
        <w:tc>
          <w:tcPr>
            <w:tcW w:w="4050" w:type="dxa"/>
          </w:tcPr>
          <w:p w14:paraId="60DC0267" w14:textId="41BC11D3" w:rsidR="00BD0253" w:rsidRPr="00EB4282" w:rsidRDefault="00BD0253" w:rsidP="004B744C">
            <w:pPr>
              <w:tabs>
                <w:tab w:val="clear" w:pos="227"/>
                <w:tab w:val="left" w:pos="273"/>
              </w:tabs>
              <w:ind w:left="18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274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7C19">
              <w:rPr>
                <w:rFonts w:ascii="Angsana New" w:hAnsi="Angsana New"/>
                <w:sz w:val="28"/>
                <w:szCs w:val="28"/>
              </w:rPr>
              <w:t>(</w:t>
            </w:r>
            <w:r w:rsidR="000D7167" w:rsidRPr="000D7167">
              <w:rPr>
                <w:rFonts w:ascii="Angsana New" w:hAnsi="Angsana New"/>
                <w:sz w:val="28"/>
                <w:szCs w:val="28"/>
                <w:cs/>
              </w:rPr>
              <w:t>ผลขาดทุนที่เกิดจาก</w:t>
            </w:r>
            <w:r w:rsidR="00E0504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0D7167" w:rsidRPr="000D7167">
              <w:rPr>
                <w:rFonts w:ascii="Angsana New" w:hAnsi="Angsana New"/>
                <w:sz w:val="28"/>
                <w:szCs w:val="28"/>
                <w:cs/>
              </w:rPr>
              <w:t>ยุติสัญญาโดยการปรับลดมูลค่าโครงการก่อสร้างตามสัญญากับลูกค้า</w:t>
            </w:r>
            <w:r w:rsidR="00032677">
              <w:rPr>
                <w:rFonts w:ascii="Angsana New" w:hAnsi="Angsana New"/>
                <w:sz w:val="28"/>
                <w:szCs w:val="28"/>
              </w:rPr>
              <w:t>)</w:t>
            </w:r>
            <w:r w:rsidR="008E7EC7"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744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4B744C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จากส่วนงานของกลุ่มบริษัท</w:t>
            </w:r>
          </w:p>
        </w:tc>
        <w:tc>
          <w:tcPr>
            <w:tcW w:w="180" w:type="dxa"/>
          </w:tcPr>
          <w:p w14:paraId="7355014E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EEDADDC" w14:textId="77777777" w:rsidR="008E7EC7" w:rsidRDefault="008E7EC7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39BFF5" w14:textId="77777777" w:rsidR="004B744C" w:rsidRDefault="004B744C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F201003" w14:textId="5643B244" w:rsidR="00BD0253" w:rsidRPr="00717E5C" w:rsidRDefault="00674905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340A74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1,680)</w:t>
            </w:r>
          </w:p>
        </w:tc>
        <w:tc>
          <w:tcPr>
            <w:tcW w:w="180" w:type="dxa"/>
          </w:tcPr>
          <w:p w14:paraId="2C13148A" w14:textId="77777777" w:rsidR="00BD0253" w:rsidRPr="00717E5C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2C980799" w14:textId="77777777" w:rsidR="008E7EC7" w:rsidRDefault="008E7EC7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DB65655" w14:textId="77777777" w:rsidR="004B744C" w:rsidRDefault="004B744C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07B69D" w14:textId="02735ACC" w:rsidR="00BD0253" w:rsidRPr="00717E5C" w:rsidRDefault="00685703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832</w:t>
            </w:r>
            <w:r w:rsidR="00522237" w:rsidRPr="0052223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511</w:t>
            </w:r>
          </w:p>
        </w:tc>
      </w:tr>
      <w:tr w:rsidR="00BD0253" w:rsidRPr="0022616D" w14:paraId="46F87FA7" w14:textId="77777777" w:rsidTr="000C2301">
        <w:trPr>
          <w:trHeight w:val="372"/>
        </w:trPr>
        <w:tc>
          <w:tcPr>
            <w:tcW w:w="4050" w:type="dxa"/>
          </w:tcPr>
          <w:p w14:paraId="2FEDA59D" w14:textId="77777777" w:rsidR="00BD0253" w:rsidRPr="00EB4282" w:rsidRDefault="00BD025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4AF7558C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D99A9B7" w14:textId="59BCD324" w:rsidR="00BD0253" w:rsidRPr="00717E5C" w:rsidRDefault="00EF13B3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15322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80" w:type="dxa"/>
          </w:tcPr>
          <w:p w14:paraId="5B107A64" w14:textId="77777777" w:rsidR="00BD0253" w:rsidRPr="00717E5C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22342EEA" w14:textId="661751D7" w:rsidR="00BD0253" w:rsidRPr="00717E5C" w:rsidRDefault="00522237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E5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D0253" w14:paraId="1C9F9484" w14:textId="77777777" w:rsidTr="000C2301">
        <w:trPr>
          <w:trHeight w:val="372"/>
        </w:trPr>
        <w:tc>
          <w:tcPr>
            <w:tcW w:w="4050" w:type="dxa"/>
          </w:tcPr>
          <w:p w14:paraId="46460FCC" w14:textId="77777777" w:rsidR="00BD0253" w:rsidRPr="00EB4282" w:rsidRDefault="00BD025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8D8CEB1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07E1E04" w14:textId="77777777" w:rsidR="00BD0253" w:rsidRPr="00FB19D2" w:rsidRDefault="00BD0253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523E66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4B307259" w14:textId="77777777" w:rsidR="00BD0253" w:rsidRDefault="00BD0253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EB5C108" w14:textId="77777777" w:rsidR="00C827F8" w:rsidRPr="00EB4282" w:rsidRDefault="00C82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/>
          <w:b/>
          <w:bCs/>
          <w:sz w:val="28"/>
          <w:szCs w:val="28"/>
        </w:rPr>
      </w:pPr>
      <w:bookmarkStart w:id="3" w:name="_Hlk78280964"/>
      <w:bookmarkEnd w:id="2"/>
    </w:p>
    <w:tbl>
      <w:tblPr>
        <w:tblW w:w="864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070"/>
      </w:tblGrid>
      <w:tr w:rsidR="000C2301" w:rsidRPr="00EB4282" w14:paraId="4340D396" w14:textId="77777777" w:rsidTr="00F81ED2">
        <w:trPr>
          <w:trHeight w:val="423"/>
        </w:trPr>
        <w:tc>
          <w:tcPr>
            <w:tcW w:w="4050" w:type="dxa"/>
          </w:tcPr>
          <w:p w14:paraId="15106520" w14:textId="77777777" w:rsidR="000C2301" w:rsidRPr="00FB19D2" w:rsidRDefault="000C2301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042E87" w14:textId="77777777" w:rsidR="000C2301" w:rsidRPr="00FB19D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0879C9D6" w14:textId="77777777" w:rsidR="000C2301" w:rsidRPr="00EB4282" w:rsidRDefault="000C2301" w:rsidP="00176D10">
            <w:pPr>
              <w:tabs>
                <w:tab w:val="clear" w:pos="4451"/>
                <w:tab w:val="clear" w:pos="4678"/>
                <w:tab w:val="left" w:pos="4318"/>
                <w:tab w:val="left" w:pos="4682"/>
              </w:tabs>
              <w:ind w:left="-108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0C2301" w:rsidRPr="00EB4282" w14:paraId="791F178A" w14:textId="77777777" w:rsidTr="00F81ED2">
        <w:trPr>
          <w:trHeight w:val="423"/>
        </w:trPr>
        <w:tc>
          <w:tcPr>
            <w:tcW w:w="4050" w:type="dxa"/>
          </w:tcPr>
          <w:p w14:paraId="2901E7DA" w14:textId="77777777" w:rsidR="000C2301" w:rsidRPr="00FB19D2" w:rsidRDefault="000C2301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285F2D" w14:textId="77777777" w:rsidR="000C2301" w:rsidRPr="00FB19D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14:paraId="2CD8180B" w14:textId="77777777" w:rsidR="000C2301" w:rsidRPr="00EB4282" w:rsidRDefault="000C2301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Pr="00EB4282">
              <w:rPr>
                <w:rFonts w:ascii="Angsana New" w:hAnsi="Angsana New" w:cstheme="majorBidi"/>
                <w:caps/>
                <w:sz w:val="28"/>
                <w:szCs w:val="28"/>
                <w:cs/>
              </w:rPr>
              <w:t xml:space="preserve"> / ข้อมูลทางการเงินเฉพาะกิจการ</w:t>
            </w:r>
          </w:p>
        </w:tc>
      </w:tr>
      <w:tr w:rsidR="000C2301" w:rsidRPr="00EB4282" w14:paraId="4D83D043" w14:textId="77777777" w:rsidTr="00F81ED2">
        <w:trPr>
          <w:trHeight w:val="423"/>
        </w:trPr>
        <w:tc>
          <w:tcPr>
            <w:tcW w:w="4050" w:type="dxa"/>
          </w:tcPr>
          <w:p w14:paraId="38D6F627" w14:textId="77777777" w:rsidR="000C2301" w:rsidRPr="00FB19D2" w:rsidRDefault="000C2301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AE1B19" w14:textId="77777777" w:rsidR="000C2301" w:rsidRPr="00FB19D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  <w:vAlign w:val="center"/>
          </w:tcPr>
          <w:p w14:paraId="17525B43" w14:textId="77777777" w:rsidR="000C2301" w:rsidRPr="00EB428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สำหรับรอบระยะเวลา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04FA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04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C2301" w:rsidRPr="00EB4282" w14:paraId="666B5FC2" w14:textId="77777777" w:rsidTr="00F81ED2">
        <w:trPr>
          <w:trHeight w:val="372"/>
        </w:trPr>
        <w:tc>
          <w:tcPr>
            <w:tcW w:w="4050" w:type="dxa"/>
          </w:tcPr>
          <w:p w14:paraId="54D979A6" w14:textId="77777777" w:rsidR="000C2301" w:rsidRPr="00EB4282" w:rsidRDefault="000C2301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61CB0F1" w14:textId="77777777" w:rsidR="000C2301" w:rsidRPr="00FB19D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5BCED03" w14:textId="77777777" w:rsidR="000C2301" w:rsidRPr="00FB19D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BDD4F4D" w14:textId="77777777" w:rsidR="000C2301" w:rsidRPr="00FB19D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4381431" w14:textId="77777777" w:rsidR="000C2301" w:rsidRPr="00EB428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C2301" w:rsidRPr="00EB4282" w14:paraId="666F9828" w14:textId="77777777" w:rsidTr="00F81ED2">
        <w:trPr>
          <w:trHeight w:val="386"/>
        </w:trPr>
        <w:tc>
          <w:tcPr>
            <w:tcW w:w="4050" w:type="dxa"/>
          </w:tcPr>
          <w:p w14:paraId="40458C03" w14:textId="77777777" w:rsidR="000C2301" w:rsidRPr="008455B7" w:rsidRDefault="000C2301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ลูกค้ารายใหญ่</w:t>
            </w:r>
            <w:r w:rsidRPr="008455B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845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7193691" w14:textId="77777777" w:rsidR="000C2301" w:rsidRPr="00FB19D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D4F2C99" w14:textId="77777777" w:rsidR="000C2301" w:rsidRPr="00717E5C" w:rsidRDefault="000C2301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516EADD7" w14:textId="77777777" w:rsidR="000C2301" w:rsidRPr="00717E5C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E0FFD28" w14:textId="77777777" w:rsidR="000C2301" w:rsidRPr="00EB4282" w:rsidRDefault="000C2301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7E5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C2301" w:rsidRPr="00717E5C" w14:paraId="122D195B" w14:textId="77777777" w:rsidTr="00F81ED2">
        <w:trPr>
          <w:trHeight w:val="372"/>
        </w:trPr>
        <w:tc>
          <w:tcPr>
            <w:tcW w:w="4050" w:type="dxa"/>
          </w:tcPr>
          <w:p w14:paraId="622D3250" w14:textId="77777777" w:rsidR="000C2301" w:rsidRPr="00EB4282" w:rsidRDefault="000C2301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7AF00398" w14:textId="77777777" w:rsidR="000C2301" w:rsidRPr="00FB19D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4C6EAEF" w14:textId="77777777" w:rsidR="000C2301" w:rsidRPr="00717E5C" w:rsidRDefault="000C2301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1,337,982</w:t>
            </w:r>
          </w:p>
        </w:tc>
        <w:tc>
          <w:tcPr>
            <w:tcW w:w="180" w:type="dxa"/>
          </w:tcPr>
          <w:p w14:paraId="3E2FB176" w14:textId="77777777" w:rsidR="000C2301" w:rsidRPr="00717E5C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6B7BF27" w14:textId="77777777" w:rsidR="000C2301" w:rsidRPr="00717E5C" w:rsidRDefault="000C2301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4C6">
              <w:rPr>
                <w:rFonts w:ascii="Angsana New" w:hAnsi="Angsana New"/>
                <w:sz w:val="28"/>
                <w:szCs w:val="28"/>
              </w:rPr>
              <w:t>2,440,204</w:t>
            </w:r>
          </w:p>
        </w:tc>
      </w:tr>
      <w:tr w:rsidR="000C2301" w:rsidRPr="00717E5C" w14:paraId="78093E65" w14:textId="77777777" w:rsidTr="00F81ED2">
        <w:trPr>
          <w:trHeight w:val="372"/>
        </w:trPr>
        <w:tc>
          <w:tcPr>
            <w:tcW w:w="4050" w:type="dxa"/>
          </w:tcPr>
          <w:p w14:paraId="673277E5" w14:textId="77777777" w:rsidR="000C2301" w:rsidRPr="00EB4282" w:rsidRDefault="000C2301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162E831B" w14:textId="77777777" w:rsidR="000C2301" w:rsidRPr="00FB19D2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1686067" w14:textId="77777777" w:rsidR="000C2301" w:rsidRPr="00717E5C" w:rsidRDefault="000C2301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E5C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C470EBB" w14:textId="77777777" w:rsidR="000C2301" w:rsidRPr="00717E5C" w:rsidRDefault="000C23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D0D086D" w14:textId="77777777" w:rsidR="000C2301" w:rsidRPr="00717E5C" w:rsidRDefault="000C2301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E5C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</w:tbl>
    <w:p w14:paraId="198490A1" w14:textId="77777777" w:rsidR="00F81ED2" w:rsidRDefault="00F81ED2" w:rsidP="00F81ED2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486BB3D5" w14:textId="77777777" w:rsidR="00F81ED2" w:rsidRDefault="00F81ED2" w:rsidP="00F81ED2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09E06DF4" w14:textId="77777777" w:rsidR="00F81ED2" w:rsidRDefault="00F81ED2" w:rsidP="00F81ED2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11D74CE6" w14:textId="77777777" w:rsidR="00F81ED2" w:rsidRDefault="00F81ED2" w:rsidP="00F81ED2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275FC810" w14:textId="77777777" w:rsidR="00F81ED2" w:rsidRDefault="00F81ED2" w:rsidP="00F81ED2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08734B0C" w14:textId="77777777" w:rsidR="00F81ED2" w:rsidRPr="00E84C7A" w:rsidRDefault="00F81ED2" w:rsidP="00E84C7A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1A6B715B" w14:textId="4502DA7C" w:rsidR="005C284D" w:rsidRPr="008E7EC7" w:rsidRDefault="004B744C" w:rsidP="008E7EC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4B744C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ผลขาดทุนที่เกิดจากการยุติสัญญาโดยการปรับลดมูลค่า</w:t>
      </w:r>
      <w:r w:rsidR="00195325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โครงการ</w:t>
      </w:r>
      <w:r w:rsidRPr="004B744C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ก่อสร้าง</w:t>
      </w:r>
      <w:r w:rsidR="00195325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ตามสัญญา</w:t>
      </w:r>
      <w:r w:rsidRPr="004B744C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กับลูกค้า</w:t>
      </w:r>
    </w:p>
    <w:p w14:paraId="6F2C8AF1" w14:textId="53EC10DB" w:rsidR="00EF255A" w:rsidRDefault="00195325" w:rsidP="00372FFE">
      <w:pPr>
        <w:pStyle w:val="block"/>
        <w:ind w:left="36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FE7274">
        <w:rPr>
          <w:rFonts w:ascii="Angsana New" w:hAnsi="Angsana New"/>
          <w:sz w:val="28"/>
          <w:szCs w:val="28"/>
          <w:cs/>
          <w:lang w:val="en-US" w:bidi="th-TH"/>
        </w:rPr>
        <w:t xml:space="preserve">ในรอบระยะเวลาปัจจุบัน บริษัทได้มีการเจรจากับลูกค้ารายหนึ่งเพื่อยุติสัญญาโดยการปรับลดมูลค่าโครงการก่อสร้างตามสัญญา ส่งผลให้บริษัทรับรู้ผลขาดทุนสะสมที่เกิดจากการยุติสัญญาที่เคยรับรู้ไว้ก่อนหน้าเป็นจำนวน </w:t>
      </w:r>
      <w:r w:rsidR="0021564E">
        <w:rPr>
          <w:rFonts w:ascii="Angsana New" w:hAnsi="Angsana New"/>
          <w:sz w:val="28"/>
          <w:szCs w:val="28"/>
          <w:lang w:val="en-US" w:bidi="th-TH"/>
        </w:rPr>
        <w:t>9</w:t>
      </w:r>
      <w:r w:rsidR="00480139">
        <w:rPr>
          <w:rFonts w:ascii="Angsana New" w:hAnsi="Angsana New"/>
          <w:sz w:val="28"/>
          <w:szCs w:val="28"/>
          <w:lang w:val="en-US" w:bidi="th-TH"/>
        </w:rPr>
        <w:t>28.26</w:t>
      </w:r>
      <w:r w:rsidRPr="00FE7274">
        <w:rPr>
          <w:rFonts w:ascii="Angsana New" w:hAnsi="Angsana New"/>
          <w:sz w:val="28"/>
          <w:szCs w:val="28"/>
          <w:cs/>
          <w:lang w:val="en-US" w:bidi="th-TH"/>
        </w:rPr>
        <w:t xml:space="preserve"> ล้านบาท  ทั้งนี้บริษัทได้แสดงรายการดังกล่าวเป็น “ผลขาดทุนที่เกิดจาก</w:t>
      </w:r>
      <w:r w:rsidR="002C376C">
        <w:rPr>
          <w:rFonts w:ascii="Angsana New" w:hAnsi="Angsana New" w:hint="cs"/>
          <w:sz w:val="28"/>
          <w:szCs w:val="28"/>
          <w:cs/>
          <w:lang w:val="en-US" w:bidi="th-TH"/>
        </w:rPr>
        <w:t>การ</w:t>
      </w:r>
      <w:r w:rsidRPr="00FE7274">
        <w:rPr>
          <w:rFonts w:ascii="Angsana New" w:hAnsi="Angsana New"/>
          <w:sz w:val="28"/>
          <w:szCs w:val="28"/>
          <w:cs/>
          <w:lang w:val="en-US" w:bidi="th-TH"/>
        </w:rPr>
        <w:t>ยุติสัญญาโดยการปรับลดมูลค่าโครงการก่อสร้างตามสัญญากับลูกค้า” ในงบกำไรขาดทุนเบ็ดเสร็จ</w:t>
      </w:r>
      <w:r w:rsidR="00372FFE" w:rsidRPr="00FE7274">
        <w:rPr>
          <w:rFonts w:ascii="Angsana New" w:hAnsi="Angsana New"/>
          <w:sz w:val="28"/>
          <w:szCs w:val="28"/>
          <w:cs/>
          <w:lang w:val="en-US" w:bidi="th-TH"/>
        </w:rPr>
        <w:t xml:space="preserve"> ซึ่งมีรายละเอียดดังนี้</w:t>
      </w:r>
    </w:p>
    <w:tbl>
      <w:tblPr>
        <w:tblStyle w:val="TableGrid4"/>
        <w:tblW w:w="9083" w:type="dxa"/>
        <w:tblInd w:w="360" w:type="dxa"/>
        <w:tblLook w:val="04A0" w:firstRow="1" w:lastRow="0" w:firstColumn="1" w:lastColumn="0" w:noHBand="0" w:noVBand="1"/>
      </w:tblPr>
      <w:tblGrid>
        <w:gridCol w:w="6030"/>
        <w:gridCol w:w="3053"/>
      </w:tblGrid>
      <w:tr w:rsidR="00176D10" w:rsidRPr="001F6EFF" w14:paraId="4BB0D987" w14:textId="77777777" w:rsidTr="00176D10">
        <w:tc>
          <w:tcPr>
            <w:tcW w:w="6030" w:type="dxa"/>
          </w:tcPr>
          <w:p w14:paraId="18F1494B" w14:textId="77777777" w:rsidR="00176D10" w:rsidRDefault="00176D10" w:rsidP="00E1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8"/>
              </w:rPr>
            </w:pPr>
          </w:p>
        </w:tc>
        <w:tc>
          <w:tcPr>
            <w:tcW w:w="3053" w:type="dxa"/>
          </w:tcPr>
          <w:p w14:paraId="2F11748C" w14:textId="1D5172D8" w:rsidR="00176D10" w:rsidRPr="001F6EFF" w:rsidRDefault="00176D10" w:rsidP="0017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F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14F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F90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E14F2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76D10" w:rsidRPr="001F6EFF" w14:paraId="2A97ED9A" w14:textId="77777777" w:rsidTr="00176D10">
        <w:tc>
          <w:tcPr>
            <w:tcW w:w="6030" w:type="dxa"/>
          </w:tcPr>
          <w:p w14:paraId="40C80742" w14:textId="77777777" w:rsidR="00176D10" w:rsidRDefault="00176D10" w:rsidP="00E1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8"/>
              </w:rPr>
            </w:pPr>
          </w:p>
        </w:tc>
        <w:tc>
          <w:tcPr>
            <w:tcW w:w="3053" w:type="dxa"/>
            <w:tcBorders>
              <w:bottom w:val="single" w:sz="4" w:space="0" w:color="auto"/>
            </w:tcBorders>
          </w:tcPr>
          <w:p w14:paraId="12AA4EA6" w14:textId="28872155" w:rsidR="00176D10" w:rsidRPr="001F6EFF" w:rsidRDefault="00176D10" w:rsidP="0017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F2A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 /</w:t>
            </w:r>
            <w:r w:rsidR="00C1715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14F2A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76D10" w:rsidRPr="001F6EFF" w14:paraId="06AFA4EF" w14:textId="77777777" w:rsidTr="00176D10">
        <w:tc>
          <w:tcPr>
            <w:tcW w:w="6030" w:type="dxa"/>
          </w:tcPr>
          <w:p w14:paraId="7B8D0466" w14:textId="77777777" w:rsidR="00176D10" w:rsidRDefault="00176D10" w:rsidP="00E1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8"/>
              </w:rPr>
            </w:pPr>
          </w:p>
          <w:p w14:paraId="20D0750C" w14:textId="77777777" w:rsidR="00AC3729" w:rsidRDefault="00AC3729" w:rsidP="00E1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8"/>
              </w:rPr>
            </w:pPr>
          </w:p>
        </w:tc>
        <w:tc>
          <w:tcPr>
            <w:tcW w:w="3053" w:type="dxa"/>
            <w:tcBorders>
              <w:top w:val="single" w:sz="4" w:space="0" w:color="auto"/>
              <w:bottom w:val="single" w:sz="4" w:space="0" w:color="auto"/>
            </w:tcBorders>
          </w:tcPr>
          <w:p w14:paraId="0B8BA117" w14:textId="4AE50357" w:rsidR="00176D10" w:rsidRPr="001F6EFF" w:rsidRDefault="00176D10" w:rsidP="00AA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44E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 w:rsidR="00AA792F" w:rsidRPr="002844E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สามเดือนและ</w:t>
            </w:r>
            <w:r w:rsidRPr="002844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Pr="002844E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844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  <w:r w:rsidRPr="002844E6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176D10" w:rsidRPr="001F6EFF" w14:paraId="2046B58A" w14:textId="77777777" w:rsidTr="00DD3156">
        <w:tc>
          <w:tcPr>
            <w:tcW w:w="6030" w:type="dxa"/>
          </w:tcPr>
          <w:p w14:paraId="18B3D31B" w14:textId="51E053A3" w:rsidR="00176D10" w:rsidRPr="001F6EFF" w:rsidRDefault="00AC3729" w:rsidP="00A90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3729">
              <w:rPr>
                <w:rFonts w:asciiTheme="majorBidi" w:hAnsiTheme="majorBidi" w:cs="Angsana New"/>
                <w:sz w:val="28"/>
                <w:szCs w:val="28"/>
                <w:cs/>
              </w:rPr>
              <w:t>ผลขาดทุนที่เกิดจาก</w:t>
            </w:r>
            <w:r w:rsidR="00815F35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</w:t>
            </w:r>
            <w:r w:rsidRPr="00AC3729">
              <w:rPr>
                <w:rFonts w:asciiTheme="majorBidi" w:hAnsiTheme="majorBidi" w:cs="Angsana New"/>
                <w:sz w:val="28"/>
                <w:szCs w:val="28"/>
                <w:cs/>
              </w:rPr>
              <w:t>ยุติสัญญาโดยการปรับลดมูลค่าโครงการก่อสร้าง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</w:t>
            </w:r>
            <w:r w:rsidRPr="00AC3729">
              <w:rPr>
                <w:rFonts w:asciiTheme="majorBidi" w:hAnsiTheme="majorBidi" w:cs="Angsana New"/>
                <w:sz w:val="28"/>
                <w:szCs w:val="28"/>
                <w:cs/>
              </w:rPr>
              <w:t>ตามสัญญากับลูกค้า</w:t>
            </w:r>
          </w:p>
        </w:tc>
        <w:tc>
          <w:tcPr>
            <w:tcW w:w="3053" w:type="dxa"/>
            <w:vAlign w:val="bottom"/>
          </w:tcPr>
          <w:p w14:paraId="02480725" w14:textId="5DBE22B2" w:rsidR="00176D10" w:rsidRPr="001F6EFF" w:rsidRDefault="00176D10" w:rsidP="0068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E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1F8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F6EFF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19321D">
              <w:rPr>
                <w:rFonts w:asciiTheme="majorBidi" w:hAnsiTheme="majorBidi" w:cstheme="majorBidi"/>
                <w:sz w:val="28"/>
                <w:szCs w:val="28"/>
              </w:rPr>
              <w:t>.26</w:t>
            </w:r>
            <w:r w:rsidR="008D1F8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76D10" w:rsidRPr="001F6EFF" w14:paraId="63C8DC9F" w14:textId="77777777" w:rsidTr="00DD3156">
        <w:tc>
          <w:tcPr>
            <w:tcW w:w="6030" w:type="dxa"/>
          </w:tcPr>
          <w:p w14:paraId="53AF3139" w14:textId="18C47328" w:rsidR="00176D10" w:rsidRPr="001F6EFF" w:rsidRDefault="00176D10" w:rsidP="00D3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6EFF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กลับรายการผลขาดทุนทางด้านเครดิตที่คาดว่าจะเกิดขึ้น</w:t>
            </w:r>
            <w:r w:rsidRPr="00C57D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3579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D35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1F6E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F6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1F6EF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35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6EF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053" w:type="dxa"/>
          </w:tcPr>
          <w:p w14:paraId="5B78BB85" w14:textId="77777777" w:rsidR="00AC6385" w:rsidRDefault="00176D10" w:rsidP="0017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E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85D0656" w14:textId="02584493" w:rsidR="00176D10" w:rsidRPr="001F6EFF" w:rsidRDefault="00176D10" w:rsidP="0017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EF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4472F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9321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3139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C35460" w:rsidRPr="001F6EFF" w14:paraId="5A691A0A" w14:textId="77777777" w:rsidTr="00DD3156">
        <w:tc>
          <w:tcPr>
            <w:tcW w:w="6030" w:type="dxa"/>
          </w:tcPr>
          <w:p w14:paraId="6571649D" w14:textId="0F8387C3" w:rsidR="00C35460" w:rsidRPr="001F6EFF" w:rsidRDefault="00C35460" w:rsidP="00D3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7D24F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3053" w:type="dxa"/>
            <w:tcBorders>
              <w:bottom w:val="single" w:sz="4" w:space="0" w:color="auto"/>
            </w:tcBorders>
          </w:tcPr>
          <w:p w14:paraId="4A2DCEF3" w14:textId="7D59C5CA" w:rsidR="00C35460" w:rsidRPr="001F6EFF" w:rsidRDefault="00507CC9" w:rsidP="0017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24FE">
              <w:rPr>
                <w:rFonts w:asciiTheme="majorBidi" w:hAnsiTheme="majorBidi" w:cstheme="majorBidi"/>
                <w:sz w:val="28"/>
                <w:szCs w:val="28"/>
              </w:rPr>
              <w:t>109.60)</w:t>
            </w:r>
          </w:p>
        </w:tc>
      </w:tr>
      <w:tr w:rsidR="00176D10" w:rsidRPr="001F6EFF" w14:paraId="48537DE0" w14:textId="77777777" w:rsidTr="00DD3156">
        <w:tc>
          <w:tcPr>
            <w:tcW w:w="6030" w:type="dxa"/>
          </w:tcPr>
          <w:p w14:paraId="2BC4A644" w14:textId="04BE5FBB" w:rsidR="00176D10" w:rsidRPr="001F6EFF" w:rsidRDefault="00176D10" w:rsidP="00A90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</w:t>
            </w:r>
            <w:r w:rsidR="00186EE3" w:rsidRPr="00FE72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กระทบ</w:t>
            </w:r>
            <w:r w:rsidRPr="001F6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="004D1396" w:rsidRPr="00FE72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3053" w:type="dxa"/>
            <w:tcBorders>
              <w:top w:val="single" w:sz="4" w:space="0" w:color="auto"/>
              <w:bottom w:val="double" w:sz="4" w:space="0" w:color="auto"/>
            </w:tcBorders>
          </w:tcPr>
          <w:p w14:paraId="40F9C04F" w14:textId="7F13FF11" w:rsidR="00176D10" w:rsidRPr="001F6EFF" w:rsidRDefault="00176D10" w:rsidP="0017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D1F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DD3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</w:t>
            </w:r>
            <w:r w:rsidR="007464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DD3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37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8D1F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0668EF05" w14:textId="3BC10BC8" w:rsidR="004B2D9E" w:rsidRDefault="003E1158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เงินปันผล</w:t>
      </w:r>
    </w:p>
    <w:p w14:paraId="2F8BABF8" w14:textId="033FFBDA" w:rsidR="003E1158" w:rsidRPr="00967482" w:rsidRDefault="00885617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ในการประชุมสามัญผู้ถือหุ้นประจำปี </w:t>
      </w:r>
      <w:r w:rsidRPr="00D00417">
        <w:rPr>
          <w:rFonts w:ascii="Angsana New" w:hAnsi="Angsana New"/>
          <w:sz w:val="28"/>
          <w:szCs w:val="28"/>
        </w:rPr>
        <w:t xml:space="preserve">2567 </w:t>
      </w:r>
      <w:r w:rsidRPr="00EB428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00417">
        <w:rPr>
          <w:rFonts w:ascii="Angsana New" w:hAnsi="Angsana New"/>
          <w:sz w:val="28"/>
          <w:szCs w:val="28"/>
        </w:rPr>
        <w:t xml:space="preserve">22 </w:t>
      </w:r>
      <w:r w:rsidRPr="00EB4282">
        <w:rPr>
          <w:rFonts w:ascii="Angsana New" w:hAnsi="Angsana New"/>
          <w:sz w:val="28"/>
          <w:szCs w:val="28"/>
          <w:cs/>
        </w:rPr>
        <w:t xml:space="preserve">เมษายน พ.ศ. </w:t>
      </w:r>
      <w:r w:rsidRPr="00D00417">
        <w:rPr>
          <w:rFonts w:ascii="Angsana New" w:hAnsi="Angsana New"/>
          <w:sz w:val="28"/>
          <w:szCs w:val="28"/>
        </w:rPr>
        <w:t xml:space="preserve">2567 </w:t>
      </w:r>
      <w:r w:rsidRPr="00EB4282">
        <w:rPr>
          <w:rFonts w:ascii="Angsana New" w:hAnsi="Angsana New"/>
          <w:sz w:val="28"/>
          <w:szCs w:val="28"/>
          <w:cs/>
        </w:rPr>
        <w:t xml:space="preserve">มีมติให้จ่ายเงินปันผลสำหรับผลดำเนินงานรอบระยะเวลาบัญชีปี </w:t>
      </w:r>
      <w:r w:rsidRPr="00D00417">
        <w:rPr>
          <w:rFonts w:ascii="Angsana New" w:hAnsi="Angsana New"/>
          <w:sz w:val="28"/>
          <w:szCs w:val="28"/>
        </w:rPr>
        <w:t>2567</w:t>
      </w:r>
      <w:r w:rsidRPr="00EB4282">
        <w:rPr>
          <w:rFonts w:ascii="Angsana New" w:hAnsi="Angsana New"/>
          <w:sz w:val="28"/>
          <w:szCs w:val="28"/>
          <w:cs/>
        </w:rPr>
        <w:t xml:space="preserve"> จากกำไรสะสมเป็นเงินสดในอัตรา </w:t>
      </w:r>
      <w:r w:rsidRPr="00D00417">
        <w:rPr>
          <w:rFonts w:ascii="Angsana New" w:hAnsi="Angsana New"/>
          <w:sz w:val="28"/>
          <w:szCs w:val="28"/>
        </w:rPr>
        <w:t xml:space="preserve">0.21 </w:t>
      </w:r>
      <w:r w:rsidRPr="00EB4282">
        <w:rPr>
          <w:rFonts w:ascii="Angsana New" w:hAnsi="Angsana New"/>
          <w:sz w:val="28"/>
          <w:szCs w:val="28"/>
          <w:cs/>
        </w:rPr>
        <w:t xml:space="preserve">บาทต่อหุ้น เป็นจำนวนเงิน </w:t>
      </w:r>
      <w:r w:rsidRPr="00D00417">
        <w:rPr>
          <w:rFonts w:ascii="Angsana New" w:hAnsi="Angsana New"/>
          <w:sz w:val="28"/>
          <w:szCs w:val="28"/>
        </w:rPr>
        <w:t xml:space="preserve">62.15 </w:t>
      </w:r>
      <w:r w:rsidRPr="00EB4282">
        <w:rPr>
          <w:rFonts w:ascii="Angsana New" w:hAnsi="Angsana New"/>
          <w:sz w:val="28"/>
          <w:szCs w:val="28"/>
          <w:cs/>
        </w:rPr>
        <w:t xml:space="preserve">ล้านบาท </w:t>
      </w:r>
      <w:r w:rsidR="00827DF7">
        <w:rPr>
          <w:rFonts w:ascii="Angsana New" w:hAnsi="Angsana New"/>
          <w:sz w:val="28"/>
          <w:szCs w:val="28"/>
        </w:rPr>
        <w:t xml:space="preserve">               </w:t>
      </w:r>
      <w:r w:rsidRPr="00EB4282">
        <w:rPr>
          <w:rFonts w:ascii="Angsana New" w:hAnsi="Angsana New"/>
          <w:sz w:val="28"/>
          <w:szCs w:val="28"/>
          <w:cs/>
        </w:rPr>
        <w:t xml:space="preserve">โดยจ่ายให้กับ ผู้ถือหุ้นทั้งหมดที่มีชื่ออยู่ในทะเบียนในวันที่ </w:t>
      </w:r>
      <w:r w:rsidR="00971A8D" w:rsidRPr="00D00417">
        <w:rPr>
          <w:rFonts w:ascii="Angsana New" w:hAnsi="Angsana New"/>
          <w:sz w:val="28"/>
          <w:szCs w:val="28"/>
        </w:rPr>
        <w:t>13</w:t>
      </w:r>
      <w:r w:rsidRPr="00D00417">
        <w:rPr>
          <w:rFonts w:ascii="Angsana New" w:hAnsi="Angsana New"/>
          <w:sz w:val="28"/>
          <w:szCs w:val="28"/>
        </w:rPr>
        <w:t xml:space="preserve"> </w:t>
      </w:r>
      <w:r w:rsidRPr="00EB4282">
        <w:rPr>
          <w:rFonts w:ascii="Angsana New" w:hAnsi="Angsana New"/>
          <w:sz w:val="28"/>
          <w:szCs w:val="28"/>
          <w:cs/>
        </w:rPr>
        <w:t xml:space="preserve">มีนาคม </w:t>
      </w:r>
      <w:r w:rsidRPr="00D00417">
        <w:rPr>
          <w:rFonts w:ascii="Angsana New" w:hAnsi="Angsana New"/>
          <w:sz w:val="28"/>
          <w:szCs w:val="28"/>
        </w:rPr>
        <w:t xml:space="preserve">2567 </w:t>
      </w:r>
      <w:r w:rsidRPr="00EB4282">
        <w:rPr>
          <w:rFonts w:ascii="Angsana New" w:hAnsi="Angsana New"/>
          <w:sz w:val="28"/>
          <w:szCs w:val="28"/>
          <w:cs/>
        </w:rPr>
        <w:t>และบริษัทได้จ่ายเงินปันผลให้แก่ผู้ถือหุ้น</w:t>
      </w:r>
      <w:r w:rsidR="00827DF7">
        <w:rPr>
          <w:rFonts w:ascii="Angsana New" w:hAnsi="Angsana New"/>
          <w:sz w:val="28"/>
          <w:szCs w:val="28"/>
        </w:rPr>
        <w:t xml:space="preserve">   </w:t>
      </w:r>
      <w:r w:rsidRPr="00EB428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00417">
        <w:rPr>
          <w:rFonts w:ascii="Angsana New" w:hAnsi="Angsana New"/>
          <w:sz w:val="28"/>
          <w:szCs w:val="28"/>
        </w:rPr>
        <w:t>20</w:t>
      </w:r>
      <w:r w:rsidRPr="00EB4282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00417">
        <w:rPr>
          <w:rFonts w:ascii="Angsana New" w:hAnsi="Angsana New"/>
          <w:sz w:val="28"/>
          <w:szCs w:val="28"/>
        </w:rPr>
        <w:t>2567</w:t>
      </w:r>
    </w:p>
    <w:p w14:paraId="278E0C80" w14:textId="77777777" w:rsidR="00756B7B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149E79D4" w14:textId="77777777" w:rsidR="00756B7B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0CBF1698" w14:textId="77777777" w:rsidR="00756B7B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978C154" w14:textId="77777777" w:rsidR="00756B7B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FF405D7" w14:textId="77777777" w:rsidR="00756B7B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06E032E6" w14:textId="77777777" w:rsidR="00756B7B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6CB6B53" w14:textId="77777777" w:rsidR="00756B7B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DF9BDEB" w14:textId="77777777" w:rsidR="00756B7B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2AAC9B6C" w14:textId="77777777" w:rsidR="00756B7B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3B3BE74" w14:textId="77777777" w:rsidR="00756B7B" w:rsidRPr="00967482" w:rsidRDefault="00756B7B" w:rsidP="0096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4EC78090" w14:textId="1227AEEF" w:rsidR="003F22AF" w:rsidRPr="003F22AF" w:rsidRDefault="003F22AF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เครื่องมือทางการเงิน</w:t>
      </w:r>
    </w:p>
    <w:p w14:paraId="15A30FA2" w14:textId="77777777" w:rsidR="00053488" w:rsidRPr="00EB4282" w:rsidRDefault="00053488" w:rsidP="00053488">
      <w:pPr>
        <w:pStyle w:val="block"/>
        <w:spacing w:after="0" w:line="240" w:lineRule="atLeast"/>
        <w:ind w:left="0" w:firstLine="360"/>
        <w:jc w:val="both"/>
        <w:rPr>
          <w:rFonts w:ascii="Angsana New" w:hAnsi="Angsana New"/>
          <w:i/>
          <w:iCs/>
          <w:sz w:val="28"/>
          <w:szCs w:val="28"/>
          <w:cs/>
          <w:lang w:val="en-US" w:bidi="th-TH"/>
        </w:rPr>
      </w:pPr>
      <w:r w:rsidRPr="00EB4282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>มูลค่าตามบัญชีและมูลค่ายุติธรรม</w:t>
      </w:r>
    </w:p>
    <w:p w14:paraId="04F1BEDD" w14:textId="1D175C6C" w:rsidR="00053488" w:rsidRPr="00C01D5B" w:rsidRDefault="00053488" w:rsidP="00C01D5B">
      <w:pPr>
        <w:pStyle w:val="block"/>
        <w:spacing w:before="120" w:after="0" w:line="240" w:lineRule="atLeast"/>
        <w:ind w:left="36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EB4282">
        <w:rPr>
          <w:rFonts w:ascii="Angsana New" w:hAnsi="Angsana New" w:hint="cs"/>
          <w:sz w:val="28"/>
          <w:szCs w:val="28"/>
          <w:cs/>
          <w:lang w:val="en-US" w:bidi="th-TH"/>
        </w:rPr>
        <w:t>ตารางดังต่อไปนี้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10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80"/>
        <w:gridCol w:w="1260"/>
        <w:gridCol w:w="182"/>
        <w:gridCol w:w="898"/>
        <w:gridCol w:w="181"/>
        <w:gridCol w:w="889"/>
        <w:gridCol w:w="180"/>
        <w:gridCol w:w="911"/>
        <w:gridCol w:w="180"/>
        <w:gridCol w:w="1001"/>
      </w:tblGrid>
      <w:tr w:rsidR="00053488" w:rsidRPr="00FB19D2" w14:paraId="1AD29017" w14:textId="77777777" w:rsidTr="00672B7F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4933D9DC" w14:textId="77777777" w:rsidR="00053488" w:rsidRPr="00FB19D2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39A1E3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6F0480EA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053488" w:rsidRPr="00FB19D2" w14:paraId="2CFCF740" w14:textId="77777777" w:rsidTr="00672B7F">
        <w:trPr>
          <w:cantSplit/>
          <w:trHeight w:val="20"/>
          <w:tblHeader/>
        </w:trPr>
        <w:tc>
          <w:tcPr>
            <w:tcW w:w="3240" w:type="dxa"/>
            <w:vAlign w:val="bottom"/>
            <w:hideMark/>
          </w:tcPr>
          <w:p w14:paraId="1AEE783B" w14:textId="77777777" w:rsidR="00053488" w:rsidRPr="00FB19D2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8739E9" w14:textId="77777777" w:rsidR="00053488" w:rsidRPr="00FB19D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63C58E9D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053488" w:rsidRPr="00FB19D2" w14:paraId="497D854C" w14:textId="77777777" w:rsidTr="00672B7F">
        <w:trPr>
          <w:cantSplit/>
          <w:trHeight w:val="20"/>
          <w:tblHeader/>
        </w:trPr>
        <w:tc>
          <w:tcPr>
            <w:tcW w:w="3240" w:type="dxa"/>
            <w:hideMark/>
          </w:tcPr>
          <w:p w14:paraId="7FA62066" w14:textId="77777777" w:rsidR="00053488" w:rsidRPr="00FB19D2" w:rsidRDefault="00053488" w:rsidP="00672B7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335D434" w14:textId="77777777" w:rsidR="00053488" w:rsidRPr="00EB428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31A9F23" w14:textId="77777777" w:rsidR="00053488" w:rsidRPr="00FB19D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0F57F02A" w14:textId="77777777" w:rsidR="00053488" w:rsidRPr="00FB19D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A524B2" w14:textId="77777777" w:rsidR="00053488" w:rsidRPr="00FB19D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053488" w:rsidRPr="00FB19D2" w14:paraId="23AB5E44" w14:textId="77777777" w:rsidTr="00672B7F">
        <w:trPr>
          <w:cantSplit/>
          <w:trHeight w:val="20"/>
          <w:tblHeader/>
        </w:trPr>
        <w:tc>
          <w:tcPr>
            <w:tcW w:w="3240" w:type="dxa"/>
            <w:hideMark/>
          </w:tcPr>
          <w:p w14:paraId="6F6F9D22" w14:textId="77777777" w:rsidR="00053488" w:rsidRPr="00FB19D2" w:rsidRDefault="00053488" w:rsidP="00672B7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7EC0A1A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C5EE3" w14:textId="77777777" w:rsidR="00053488" w:rsidRPr="00C25EEF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</w:t>
            </w:r>
            <w:r w:rsidRPr="00EB428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บัญชี</w:t>
            </w:r>
          </w:p>
        </w:tc>
        <w:tc>
          <w:tcPr>
            <w:tcW w:w="182" w:type="dxa"/>
          </w:tcPr>
          <w:p w14:paraId="7DE10354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4997B1" w14:textId="77777777" w:rsidR="00053488" w:rsidRPr="00FB19D2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D239C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5C0E5C" w14:textId="77777777" w:rsidR="00053488" w:rsidRPr="00FB19D2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FAE7A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523A3" w14:textId="77777777" w:rsidR="00053488" w:rsidRPr="00FB19D2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4E939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5414B6" w14:textId="77777777" w:rsidR="00053488" w:rsidRPr="00FB19D2" w:rsidRDefault="00053488" w:rsidP="00672B7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53488" w:rsidRPr="00FB19D2" w14:paraId="0E331EFB" w14:textId="77777777" w:rsidTr="00672B7F">
        <w:trPr>
          <w:cantSplit/>
          <w:trHeight w:val="20"/>
        </w:trPr>
        <w:tc>
          <w:tcPr>
            <w:tcW w:w="3240" w:type="dxa"/>
          </w:tcPr>
          <w:p w14:paraId="004C0982" w14:textId="0C3248A8" w:rsidR="00053488" w:rsidRPr="00BA6E90" w:rsidRDefault="00053488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6E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BA6E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BA6E90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015798D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E4C7FA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DD89B0D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69C0FBA4" w14:textId="77777777" w:rsidR="00053488" w:rsidRPr="00BA6E90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B82AC14" w14:textId="77777777" w:rsidR="00053488" w:rsidRPr="00BA6E90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4F104B83" w14:textId="77777777" w:rsidR="00053488" w:rsidRPr="00BA6E90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2DCF09" w14:textId="77777777" w:rsidR="00053488" w:rsidRPr="00AA03FE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B6C5C11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14E32C" w14:textId="77777777" w:rsidR="00053488" w:rsidRPr="00AA03FE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275BF783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345367FE" w14:textId="77777777">
        <w:trPr>
          <w:cantSplit/>
          <w:trHeight w:val="20"/>
        </w:trPr>
        <w:tc>
          <w:tcPr>
            <w:tcW w:w="3240" w:type="dxa"/>
          </w:tcPr>
          <w:p w14:paraId="5A38341C" w14:textId="58922406" w:rsidR="00053488" w:rsidRPr="003950E8" w:rsidRDefault="00E33B05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</w:tcPr>
          <w:p w14:paraId="39340777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0F2C49" w14:textId="1B19B9C5" w:rsidR="00053488" w:rsidRPr="003950E8" w:rsidRDefault="00E33B05" w:rsidP="006839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260,332</w:t>
            </w:r>
          </w:p>
        </w:tc>
        <w:tc>
          <w:tcPr>
            <w:tcW w:w="182" w:type="dxa"/>
          </w:tcPr>
          <w:p w14:paraId="0D22AE03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67A5321" w14:textId="44F86FB1" w:rsidR="00053488" w:rsidRPr="003950E8" w:rsidRDefault="00BA6E90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DD3C8A5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0C5297F" w14:textId="09E1AAD4" w:rsidR="00053488" w:rsidRPr="003950E8" w:rsidRDefault="00BA6E90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D5D8E3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54EE3795" w14:textId="31632C1B" w:rsidR="00053488" w:rsidRPr="003950E8" w:rsidRDefault="00E33B05" w:rsidP="00BB27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407,443</w:t>
            </w:r>
          </w:p>
        </w:tc>
        <w:tc>
          <w:tcPr>
            <w:tcW w:w="180" w:type="dxa"/>
            <w:vAlign w:val="bottom"/>
          </w:tcPr>
          <w:p w14:paraId="51D73508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81A4EF2" w14:textId="449FDE47" w:rsidR="00053488" w:rsidRPr="003950E8" w:rsidRDefault="00E33B05" w:rsidP="00470E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407,443</w:t>
            </w:r>
          </w:p>
        </w:tc>
      </w:tr>
      <w:tr w:rsidR="005E6B46" w:rsidRPr="003950E8" w14:paraId="5DB50F02" w14:textId="77777777">
        <w:trPr>
          <w:cantSplit/>
          <w:trHeight w:val="20"/>
        </w:trPr>
        <w:tc>
          <w:tcPr>
            <w:tcW w:w="3240" w:type="dxa"/>
          </w:tcPr>
          <w:p w14:paraId="534E5C51" w14:textId="053F556F" w:rsidR="005E6B46" w:rsidRPr="005E6B46" w:rsidRDefault="005E6B46" w:rsidP="005E6B4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00387C27" w14:textId="77777777" w:rsidR="005E6B46" w:rsidRPr="005E6B46" w:rsidRDefault="005E6B46" w:rsidP="005E6B46">
            <w:pPr>
              <w:pStyle w:val="acctfourfigures"/>
              <w:tabs>
                <w:tab w:val="decimal" w:pos="731"/>
              </w:tabs>
              <w:spacing w:line="240" w:lineRule="auto"/>
              <w:ind w:left="180" w:right="11" w:hanging="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1FF86CA" w14:textId="69BD3899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B46">
              <w:rPr>
                <w:rFonts w:ascii="Angsana New" w:hAnsi="Angsana New"/>
                <w:sz w:val="28"/>
                <w:szCs w:val="28"/>
              </w:rPr>
              <w:t>98,036</w:t>
            </w:r>
          </w:p>
        </w:tc>
        <w:tc>
          <w:tcPr>
            <w:tcW w:w="182" w:type="dxa"/>
          </w:tcPr>
          <w:p w14:paraId="12E2A3B7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BAF6B65" w14:textId="1B31250B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3B7CB67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D0305F0" w14:textId="754B8064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0781A8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0305F016" w14:textId="45444C7D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B46">
              <w:rPr>
                <w:rFonts w:ascii="Angsana New" w:hAnsi="Angsana New"/>
                <w:sz w:val="28"/>
                <w:szCs w:val="28"/>
              </w:rPr>
              <w:t>98,831</w:t>
            </w:r>
          </w:p>
        </w:tc>
        <w:tc>
          <w:tcPr>
            <w:tcW w:w="180" w:type="dxa"/>
          </w:tcPr>
          <w:p w14:paraId="15D83E9B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3E68625" w14:textId="2C0EB7EB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B46">
              <w:rPr>
                <w:rFonts w:ascii="Angsana New" w:hAnsi="Angsana New"/>
                <w:sz w:val="28"/>
                <w:szCs w:val="28"/>
              </w:rPr>
              <w:t>98,831</w:t>
            </w:r>
          </w:p>
        </w:tc>
      </w:tr>
      <w:tr w:rsidR="00053488" w:rsidRPr="003950E8" w14:paraId="4FB6FCB4" w14:textId="77777777" w:rsidTr="00672B7F">
        <w:trPr>
          <w:cantSplit/>
          <w:trHeight w:val="20"/>
        </w:trPr>
        <w:tc>
          <w:tcPr>
            <w:tcW w:w="3240" w:type="dxa"/>
          </w:tcPr>
          <w:p w14:paraId="089FFB94" w14:textId="77777777" w:rsidR="00053488" w:rsidRPr="003950E8" w:rsidRDefault="00053488" w:rsidP="00672B7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831688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046155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F16D284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09970D97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2F10219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72EA1AF2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18BA05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41A4FED9" w14:textId="77777777" w:rsidR="00053488" w:rsidRPr="00985C53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D1AB0A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139B812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7369F682" w14:textId="77777777" w:rsidTr="00672B7F">
        <w:trPr>
          <w:cantSplit/>
          <w:trHeight w:val="20"/>
        </w:trPr>
        <w:tc>
          <w:tcPr>
            <w:tcW w:w="3240" w:type="dxa"/>
            <w:hideMark/>
          </w:tcPr>
          <w:p w14:paraId="3A095411" w14:textId="77777777" w:rsidR="00053488" w:rsidRPr="003950E8" w:rsidRDefault="00053488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2EADF61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83F7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0F8818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88E70E2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B8D8192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4EB06E11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7B6C92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7011A8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6429D9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7DA6647C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2A0DB91B" w14:textId="77777777" w:rsidTr="00672B7F">
        <w:trPr>
          <w:cantSplit/>
          <w:trHeight w:val="20"/>
        </w:trPr>
        <w:tc>
          <w:tcPr>
            <w:tcW w:w="3240" w:type="dxa"/>
            <w:hideMark/>
          </w:tcPr>
          <w:p w14:paraId="4322D708" w14:textId="77777777" w:rsidR="00053488" w:rsidRPr="003950E8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AA026D9" w14:textId="77777777" w:rsidR="00053488" w:rsidRPr="003950E8" w:rsidRDefault="00053488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FF1D9C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sz w:val="28"/>
                <w:szCs w:val="28"/>
              </w:rPr>
              <w:t>114,7</w:t>
            </w:r>
            <w:r w:rsidRPr="003950E8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82" w:type="dxa"/>
            <w:vAlign w:val="bottom"/>
          </w:tcPr>
          <w:p w14:paraId="421FCE27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93477E5" w14:textId="77777777" w:rsidR="00053488" w:rsidRPr="003950E8" w:rsidRDefault="00053488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CE88234" w14:textId="77777777" w:rsidR="00053488" w:rsidRPr="003950E8" w:rsidRDefault="00053488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ED7E1F4" w14:textId="77777777" w:rsidR="00053488" w:rsidRPr="003950E8" w:rsidRDefault="00053488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04180C" w14:textId="77777777" w:rsidR="00053488" w:rsidRPr="003950E8" w:rsidRDefault="00053488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71B45FF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sz w:val="28"/>
                <w:szCs w:val="28"/>
              </w:rPr>
              <w:t>114,7</w:t>
            </w:r>
            <w:r w:rsidRPr="003950E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2C5925F9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3128F3B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sz w:val="28"/>
                <w:szCs w:val="28"/>
              </w:rPr>
              <w:t>114,7</w:t>
            </w:r>
            <w:r w:rsidRPr="003950E8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</w:tbl>
    <w:p w14:paraId="47698BB0" w14:textId="77777777" w:rsidR="000C2301" w:rsidRPr="000C2301" w:rsidRDefault="000C2301" w:rsidP="000C2301">
      <w:pPr>
        <w:spacing w:line="240" w:lineRule="auto"/>
        <w:rPr>
          <w:rFonts w:ascii="Angsana New" w:hAnsi="Angsana New"/>
          <w:i/>
          <w:iCs/>
          <w:sz w:val="28"/>
        </w:rPr>
      </w:pPr>
    </w:p>
    <w:tbl>
      <w:tblPr>
        <w:tblW w:w="909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8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053488" w:rsidRPr="003950E8" w14:paraId="63E1F12B" w14:textId="77777777" w:rsidTr="00672B7F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1B861350" w14:textId="77777777" w:rsidR="00053488" w:rsidRPr="003950E8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9FA33B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6445C6A1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50E8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3950E8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3950E8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053488" w:rsidRPr="003950E8" w14:paraId="2B7BFBD8" w14:textId="77777777" w:rsidTr="00672B7F">
        <w:trPr>
          <w:cantSplit/>
          <w:trHeight w:val="20"/>
          <w:tblHeader/>
        </w:trPr>
        <w:tc>
          <w:tcPr>
            <w:tcW w:w="3240" w:type="dxa"/>
            <w:vAlign w:val="bottom"/>
            <w:hideMark/>
          </w:tcPr>
          <w:p w14:paraId="6DEDEC63" w14:textId="77777777" w:rsidR="00053488" w:rsidRPr="003950E8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929623" w14:textId="77777777" w:rsidR="00053488" w:rsidRPr="003950E8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2196A671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53488" w:rsidRPr="003950E8" w14:paraId="41BB8CC1" w14:textId="77777777" w:rsidTr="00672B7F">
        <w:trPr>
          <w:cantSplit/>
          <w:trHeight w:val="20"/>
          <w:tblHeader/>
        </w:trPr>
        <w:tc>
          <w:tcPr>
            <w:tcW w:w="3240" w:type="dxa"/>
            <w:hideMark/>
          </w:tcPr>
          <w:p w14:paraId="4E794930" w14:textId="77777777" w:rsidR="00053488" w:rsidRPr="003950E8" w:rsidRDefault="00053488" w:rsidP="00672B7F">
            <w:pPr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DF9875D" w14:textId="77777777" w:rsidR="00053488" w:rsidRPr="00EB428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8CAB4DC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38906A1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D03CDC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053488" w:rsidRPr="003950E8" w14:paraId="48D0152B" w14:textId="77777777" w:rsidTr="00672B7F">
        <w:trPr>
          <w:cantSplit/>
          <w:trHeight w:val="20"/>
          <w:tblHeader/>
        </w:trPr>
        <w:tc>
          <w:tcPr>
            <w:tcW w:w="3240" w:type="dxa"/>
            <w:hideMark/>
          </w:tcPr>
          <w:p w14:paraId="531390DE" w14:textId="77777777" w:rsidR="00053488" w:rsidRPr="003950E8" w:rsidRDefault="00053488" w:rsidP="00672B7F">
            <w:pPr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A97CC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258A61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83A9723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C4E2C6" w14:textId="77777777" w:rsidR="00053488" w:rsidRPr="003950E8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3950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50E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C7D3A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9CF5DC" w14:textId="77777777" w:rsidR="00053488" w:rsidRPr="003950E8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3950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50E8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0BFF4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20D4F8" w14:textId="77777777" w:rsidR="00053488" w:rsidRPr="003950E8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3950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50E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2C80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92EE63" w14:textId="77777777" w:rsidR="00053488" w:rsidRPr="003950E8" w:rsidRDefault="00053488" w:rsidP="00672B7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53488" w:rsidRPr="003950E8" w14:paraId="3735A217" w14:textId="77777777" w:rsidTr="00672B7F">
        <w:trPr>
          <w:cantSplit/>
          <w:trHeight w:val="20"/>
        </w:trPr>
        <w:tc>
          <w:tcPr>
            <w:tcW w:w="3240" w:type="dxa"/>
          </w:tcPr>
          <w:p w14:paraId="71C8FE37" w14:textId="17D6FDAD" w:rsidR="00053488" w:rsidRPr="009E37BA" w:rsidRDefault="00053488" w:rsidP="00672B7F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37BA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9E37B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E37B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9E37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E37BA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6CD7DE4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635BAF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C129D6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6EA160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A31C746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2B6D2BF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BFCF38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7D450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CED5EC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F17C2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727FE321" w14:textId="77777777" w:rsidTr="00BA6E90">
        <w:trPr>
          <w:cantSplit/>
          <w:trHeight w:val="20"/>
        </w:trPr>
        <w:tc>
          <w:tcPr>
            <w:tcW w:w="3240" w:type="dxa"/>
          </w:tcPr>
          <w:p w14:paraId="1F981ABC" w14:textId="6B401118" w:rsidR="00053488" w:rsidRPr="003950E8" w:rsidRDefault="00D34826" w:rsidP="00672B7F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</w:tcPr>
          <w:p w14:paraId="294651A0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B62ADD" w14:textId="5D9935F4" w:rsidR="00053488" w:rsidRPr="003950E8" w:rsidRDefault="00E33B05" w:rsidP="001C66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260,332</w:t>
            </w:r>
          </w:p>
        </w:tc>
        <w:tc>
          <w:tcPr>
            <w:tcW w:w="180" w:type="dxa"/>
          </w:tcPr>
          <w:p w14:paraId="2C971B8E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08E410" w14:textId="11FF5222" w:rsidR="00053488" w:rsidRPr="003950E8" w:rsidRDefault="00BA6E90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220C9C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4A8B80" w14:textId="5BACDF4C" w:rsidR="00053488" w:rsidRPr="003950E8" w:rsidRDefault="00BA6E90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3D66446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2D1A2CD" w14:textId="1C35EC09" w:rsidR="00053488" w:rsidRPr="003950E8" w:rsidRDefault="009369B2" w:rsidP="00BA6E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407,443</w:t>
            </w:r>
          </w:p>
        </w:tc>
        <w:tc>
          <w:tcPr>
            <w:tcW w:w="180" w:type="dxa"/>
            <w:vAlign w:val="bottom"/>
          </w:tcPr>
          <w:p w14:paraId="6F5F81DA" w14:textId="77777777" w:rsidR="00053488" w:rsidRPr="003950E8" w:rsidRDefault="00053488" w:rsidP="00672B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E0575AA" w14:textId="3B22D484" w:rsidR="00053488" w:rsidRPr="00EB4282" w:rsidRDefault="009369B2" w:rsidP="00BA6E9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407,443</w:t>
            </w:r>
          </w:p>
        </w:tc>
      </w:tr>
      <w:tr w:rsidR="00D34826" w:rsidRPr="003950E8" w14:paraId="7FDBB28B" w14:textId="77777777">
        <w:trPr>
          <w:cantSplit/>
          <w:trHeight w:val="20"/>
        </w:trPr>
        <w:tc>
          <w:tcPr>
            <w:tcW w:w="3240" w:type="dxa"/>
          </w:tcPr>
          <w:p w14:paraId="238D7CD3" w14:textId="7449A095" w:rsidR="00D34826" w:rsidRPr="00D34826" w:rsidRDefault="00D34826" w:rsidP="00D34826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05FA7DAD" w14:textId="77777777" w:rsidR="00D34826" w:rsidRPr="00D34826" w:rsidRDefault="00D34826" w:rsidP="00D3482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5B41336" w14:textId="47A26233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/>
                <w:sz w:val="28"/>
                <w:szCs w:val="28"/>
              </w:rPr>
              <w:t>89,497</w:t>
            </w:r>
          </w:p>
        </w:tc>
        <w:tc>
          <w:tcPr>
            <w:tcW w:w="180" w:type="dxa"/>
          </w:tcPr>
          <w:p w14:paraId="1851F5C2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4DBFC3" w14:textId="3B9E11EC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C25CBB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6C30F4" w14:textId="3A226AF1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9EAAE6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0F247A" w14:textId="556D8215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/>
                <w:sz w:val="28"/>
                <w:szCs w:val="28"/>
              </w:rPr>
              <w:t>89,845</w:t>
            </w:r>
          </w:p>
        </w:tc>
        <w:tc>
          <w:tcPr>
            <w:tcW w:w="180" w:type="dxa"/>
            <w:vAlign w:val="bottom"/>
          </w:tcPr>
          <w:p w14:paraId="49F73DE0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0DA766" w14:textId="652433FF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/>
                <w:sz w:val="28"/>
                <w:szCs w:val="28"/>
              </w:rPr>
              <w:t>89,845</w:t>
            </w:r>
          </w:p>
        </w:tc>
      </w:tr>
      <w:tr w:rsidR="00053488" w:rsidRPr="003950E8" w14:paraId="28BB3E8A" w14:textId="77777777" w:rsidTr="00672B7F">
        <w:trPr>
          <w:cantSplit/>
          <w:trHeight w:val="20"/>
        </w:trPr>
        <w:tc>
          <w:tcPr>
            <w:tcW w:w="3240" w:type="dxa"/>
          </w:tcPr>
          <w:p w14:paraId="2F396A2A" w14:textId="77777777" w:rsidR="00053488" w:rsidRPr="003950E8" w:rsidRDefault="00053488" w:rsidP="00672B7F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8AAACC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B3B1E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6BDA431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50D67F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41B926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068E01D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6A954C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DEE5981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EC7BFB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5D4F62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FB19D2" w14:paraId="657D48B9" w14:textId="77777777" w:rsidTr="00672B7F">
        <w:trPr>
          <w:cantSplit/>
          <w:trHeight w:val="20"/>
        </w:trPr>
        <w:tc>
          <w:tcPr>
            <w:tcW w:w="3240" w:type="dxa"/>
            <w:hideMark/>
          </w:tcPr>
          <w:p w14:paraId="325B091A" w14:textId="77777777" w:rsidR="00053488" w:rsidRPr="009E37BA" w:rsidRDefault="00053488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37B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9E37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E37BA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9790388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89777C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EB9AC48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4133700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31C39B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29EB87" w14:textId="77777777" w:rsidR="00053488" w:rsidRPr="00FB19D2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33D41D4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34D2A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8422BE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5AEBC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FB19D2" w14:paraId="4A6CFC43" w14:textId="77777777" w:rsidTr="00672B7F">
        <w:trPr>
          <w:cantSplit/>
          <w:trHeight w:val="20"/>
        </w:trPr>
        <w:tc>
          <w:tcPr>
            <w:tcW w:w="3240" w:type="dxa"/>
            <w:hideMark/>
          </w:tcPr>
          <w:p w14:paraId="125BC6AA" w14:textId="77777777" w:rsidR="00053488" w:rsidRPr="00FB19D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5E118FC" w14:textId="77777777" w:rsidR="00053488" w:rsidRPr="00FB19D2" w:rsidRDefault="00053488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88625A" w14:textId="77777777" w:rsidR="00053488" w:rsidRPr="00FB19D2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105,332</w:t>
            </w:r>
          </w:p>
        </w:tc>
        <w:tc>
          <w:tcPr>
            <w:tcW w:w="180" w:type="dxa"/>
            <w:vAlign w:val="bottom"/>
          </w:tcPr>
          <w:p w14:paraId="1631D244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5C3DB1" w14:textId="77777777" w:rsidR="00053488" w:rsidRPr="00FB19D2" w:rsidRDefault="00053488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B7719D" w14:textId="77777777" w:rsidR="00053488" w:rsidRPr="00FB19D2" w:rsidRDefault="00053488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8E645C" w14:textId="77777777" w:rsidR="00053488" w:rsidRPr="00FB19D2" w:rsidRDefault="00053488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ACEC79" w14:textId="77777777" w:rsidR="00053488" w:rsidRPr="00FB19D2" w:rsidRDefault="00053488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F8A9A3" w14:textId="77777777" w:rsidR="00053488" w:rsidRPr="00FB19D2" w:rsidRDefault="00053488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105,3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0909739" w14:textId="77777777" w:rsidR="00053488" w:rsidRPr="00FB19D2" w:rsidRDefault="00053488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064AB6" w14:textId="77777777" w:rsidR="00053488" w:rsidRPr="00FB19D2" w:rsidRDefault="00053488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105,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</w:tr>
    </w:tbl>
    <w:p w14:paraId="1DC0BE18" w14:textId="77777777" w:rsidR="00756B7B" w:rsidRDefault="00756B7B" w:rsidP="00756B7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46A970EA" w14:textId="77777777" w:rsidR="00756B7B" w:rsidRDefault="00756B7B" w:rsidP="00756B7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389A8492" w14:textId="77777777" w:rsidR="00756B7B" w:rsidRPr="00756B7B" w:rsidRDefault="00756B7B" w:rsidP="00756B7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7425FEF3" w14:textId="319E376A" w:rsidR="00423EDA" w:rsidRPr="006702EA" w:rsidRDefault="006702EA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ภาระผูกพันและหนี้สินที่อาจเกิดขึ้น</w:t>
      </w:r>
    </w:p>
    <w:p w14:paraId="24A3E928" w14:textId="36014101" w:rsidR="00BB7DC7" w:rsidRDefault="00AF5F79" w:rsidP="00BB7DC7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360"/>
        <w:contextualSpacing w:val="0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EB4282">
        <w:rPr>
          <w:rFonts w:asciiTheme="majorBidi" w:eastAsia="Malgun Gothic" w:hAnsiTheme="majorBidi" w:cs="Angsana New"/>
          <w:sz w:val="28"/>
          <w:cs/>
          <w:lang w:val="en-US"/>
        </w:rPr>
        <w:t>กลุ่มบริษัทมีภาระผูกพันและหนี้สินที่อาจเกิดขึ้นนอกเหนือจากที่เปิดเผยในหมายเหตุประกอบ</w:t>
      </w:r>
      <w:r w:rsidR="00094BE5" w:rsidRPr="00EB4282">
        <w:rPr>
          <w:rFonts w:asciiTheme="majorBidi" w:eastAsia="Malgun Gothic" w:hAnsiTheme="majorBidi" w:cs="Angsana New"/>
          <w:sz w:val="28"/>
          <w:cs/>
          <w:lang w:val="en-US"/>
        </w:rPr>
        <w:t>ข้อมูลทางการเงิน</w:t>
      </w:r>
      <w:r w:rsidRPr="00EB4282">
        <w:rPr>
          <w:rFonts w:asciiTheme="majorBidi" w:eastAsia="Malgun Gothic" w:hAnsiTheme="majorBidi" w:cs="Angsana New"/>
          <w:sz w:val="28"/>
          <w:cs/>
          <w:lang w:val="en-US"/>
        </w:rPr>
        <w:t>อื่น ดังนี้</w:t>
      </w:r>
    </w:p>
    <w:p w14:paraId="76F4ED33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CBDB27A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6A6DF041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188ECFAF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69BE6896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6BD05F72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9555E13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0F7DFBA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1F1BFBD9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F36442C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ACD5228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76BE01FD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C40ABE6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311E7DF9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0824D6D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14C52EC7" w14:textId="77777777" w:rsidR="00053488" w:rsidRPr="00053488" w:rsidRDefault="00053488" w:rsidP="00683F3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9CC69CB" w14:textId="61E1213E" w:rsidR="005936C1" w:rsidRPr="00053488" w:rsidRDefault="003F78E6" w:rsidP="00683F3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EB4282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หนังสือค้ำประกันธนาคาร</w:t>
      </w:r>
    </w:p>
    <w:p w14:paraId="7705724A" w14:textId="02DAB9F0" w:rsidR="00947E39" w:rsidRPr="00053488" w:rsidRDefault="00947E39" w:rsidP="00D0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72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EB4282">
        <w:rPr>
          <w:rFonts w:asciiTheme="majorBidi" w:eastAsia="Malgun Gothic" w:hAnsiTheme="majorBidi" w:cstheme="majorBidi"/>
          <w:sz w:val="28"/>
          <w:szCs w:val="28"/>
          <w:cs/>
        </w:rPr>
        <w:t>ณ วันที่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 xml:space="preserve">30 </w:t>
      </w:r>
      <w:r w:rsidR="003D1642" w:rsidRPr="00EB4282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>กันยายน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2568 </w:t>
      </w:r>
      <w:r w:rsidRPr="00EB4282">
        <w:rPr>
          <w:rFonts w:asciiTheme="majorBidi" w:eastAsia="Malgun Gothic" w:hAnsiTheme="majorBidi" w:cstheme="majorBidi"/>
          <w:sz w:val="28"/>
          <w:szCs w:val="28"/>
          <w:cs/>
        </w:rPr>
        <w:t xml:space="preserve">และวันที่ </w:t>
      </w:r>
      <w:r w:rsidRPr="00053488">
        <w:rPr>
          <w:rFonts w:asciiTheme="majorBidi" w:eastAsia="Malgun Gothic" w:hAnsiTheme="majorBidi" w:cstheme="majorBidi"/>
          <w:sz w:val="28"/>
          <w:szCs w:val="28"/>
        </w:rPr>
        <w:t>31</w:t>
      </w:r>
      <w:r w:rsidRPr="00EB4282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053488">
        <w:rPr>
          <w:rFonts w:asciiTheme="majorBidi" w:eastAsia="Malgun Gothic" w:hAnsiTheme="majorBidi" w:cstheme="majorBidi"/>
          <w:sz w:val="28"/>
          <w:szCs w:val="28"/>
        </w:rPr>
        <w:t>2567</w:t>
      </w:r>
      <w:r w:rsidRPr="00053488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>กลุ่มบริษัท</w:t>
      </w:r>
      <w:r w:rsidRPr="00053488">
        <w:rPr>
          <w:rFonts w:asciiTheme="majorBidi" w:eastAsia="Malgun Gothic" w:hAnsiTheme="majorBidi" w:cstheme="majorBidi"/>
          <w:sz w:val="28"/>
          <w:szCs w:val="28"/>
          <w:cs/>
        </w:rPr>
        <w:t xml:space="preserve"> มีหนังสือค้ำประกัน</w:t>
      </w:r>
      <w:r w:rsidR="00A17513" w:rsidRPr="00053488">
        <w:rPr>
          <w:rFonts w:asciiTheme="majorBidi" w:eastAsia="Malgun Gothic" w:hAnsiTheme="majorBidi" w:cstheme="majorBidi"/>
          <w:sz w:val="28"/>
          <w:szCs w:val="28"/>
          <w:cs/>
        </w:rPr>
        <w:t>โครงการก่อสร้าง</w:t>
      </w:r>
      <w:r w:rsidRPr="00053488">
        <w:rPr>
          <w:rFonts w:asciiTheme="majorBidi" w:eastAsia="Malgun Gothic" w:hAnsiTheme="majorBidi" w:cstheme="majorBidi"/>
          <w:sz w:val="28"/>
          <w:szCs w:val="28"/>
          <w:cs/>
        </w:rPr>
        <w:t>ซึ่งออกโดยสถาบันการเงิน ดังนี้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</w:t>
      </w:r>
    </w:p>
    <w:tbl>
      <w:tblPr>
        <w:tblW w:w="873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60"/>
      </w:tblGrid>
      <w:tr w:rsidR="00947E39" w:rsidRPr="00053488" w14:paraId="31814E36" w14:textId="77777777" w:rsidTr="00D0057D">
        <w:trPr>
          <w:trHeight w:val="423"/>
          <w:tblHeader/>
        </w:trPr>
        <w:tc>
          <w:tcPr>
            <w:tcW w:w="4050" w:type="dxa"/>
          </w:tcPr>
          <w:p w14:paraId="26FE85F5" w14:textId="77777777" w:rsidR="00947E39" w:rsidRPr="00053488" w:rsidRDefault="00947E39" w:rsidP="0058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65D243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1640080B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947E39" w:rsidRPr="00053488" w14:paraId="36A17637" w14:textId="77777777" w:rsidTr="00D0057D">
        <w:trPr>
          <w:trHeight w:val="423"/>
          <w:tblHeader/>
        </w:trPr>
        <w:tc>
          <w:tcPr>
            <w:tcW w:w="4050" w:type="dxa"/>
          </w:tcPr>
          <w:p w14:paraId="48A23AA5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B09B4B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1C424D70" w14:textId="2692B76C" w:rsidR="00947E39" w:rsidRPr="00EB4282" w:rsidRDefault="00E9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  <w:r w:rsidR="008E60DF"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 xml:space="preserve"> / </w:t>
            </w:r>
            <w:r w:rsidR="009C4D8A"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47E39" w:rsidRPr="00053488" w14:paraId="460A6BB6" w14:textId="77777777" w:rsidTr="00D0057D">
        <w:trPr>
          <w:trHeight w:val="372"/>
          <w:tblHeader/>
        </w:trPr>
        <w:tc>
          <w:tcPr>
            <w:tcW w:w="4050" w:type="dxa"/>
          </w:tcPr>
          <w:p w14:paraId="6B40DC1E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495752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2A7B856" w14:textId="18F894B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30 </w:t>
            </w:r>
            <w:r w:rsidR="003D1642" w:rsidRPr="00EB4282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7578306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34A5778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53488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7E39" w:rsidRPr="00053488" w14:paraId="000B331F" w14:textId="77777777" w:rsidTr="00D0057D">
        <w:trPr>
          <w:trHeight w:val="372"/>
          <w:tblHeader/>
        </w:trPr>
        <w:tc>
          <w:tcPr>
            <w:tcW w:w="4050" w:type="dxa"/>
          </w:tcPr>
          <w:p w14:paraId="18D30C25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85B7E9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BED68FE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DE1C227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8E1F89C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947E39" w:rsidRPr="00053488" w14:paraId="0757CAF8" w14:textId="77777777" w:rsidTr="00D0057D">
        <w:trPr>
          <w:trHeight w:val="372"/>
          <w:tblHeader/>
        </w:trPr>
        <w:tc>
          <w:tcPr>
            <w:tcW w:w="4050" w:type="dxa"/>
          </w:tcPr>
          <w:p w14:paraId="48B4D373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5C20BC8B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EEDF8D6" w14:textId="2264B41D" w:rsidR="00947E39" w:rsidRPr="00053488" w:rsidRDefault="0040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1,265,201</w:t>
            </w:r>
          </w:p>
        </w:tc>
        <w:tc>
          <w:tcPr>
            <w:tcW w:w="180" w:type="dxa"/>
            <w:vAlign w:val="bottom"/>
          </w:tcPr>
          <w:p w14:paraId="3A700980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72952BB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hAnsiTheme="majorBidi" w:cstheme="majorBidi"/>
                <w:sz w:val="28"/>
                <w:szCs w:val="28"/>
              </w:rPr>
              <w:t>1,427,196</w:t>
            </w:r>
          </w:p>
        </w:tc>
      </w:tr>
    </w:tbl>
    <w:bookmarkEnd w:id="3"/>
    <w:p w14:paraId="08626EAC" w14:textId="7C672B85" w:rsidR="005C378B" w:rsidRPr="00053488" w:rsidRDefault="006C2A06" w:rsidP="00683F3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EB4282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ภาระผูกพันอื่น</w:t>
      </w:r>
    </w:p>
    <w:p w14:paraId="62DEE0D5" w14:textId="74F9FC18" w:rsidR="00EE6A21" w:rsidRPr="00053488" w:rsidRDefault="00EE6A21" w:rsidP="00D04460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Malgun Gothic" w:hAnsiTheme="majorBidi" w:cstheme="majorBidi"/>
          <w:color w:val="000000"/>
          <w:spacing w:val="-2"/>
          <w:sz w:val="28"/>
        </w:rPr>
      </w:pP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จำนวนเงินขั้นต่ำที่กลุ่มบริษัทย่อยต้องจ่ายในอนาคตทั้งสิ้นภายใต้คำสั่งซื้อวัสดุก่อสร้าง ณ วันที่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30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</w:t>
      </w:r>
      <w:r w:rsidR="003D1642"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>กันยายน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lang w:val="en-US"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2568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และวันที่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lang w:val="en-US"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31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ธันวาคม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2567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มีรายละเอียด ดังนี้</w:t>
      </w:r>
    </w:p>
    <w:tbl>
      <w:tblPr>
        <w:tblW w:w="873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60"/>
      </w:tblGrid>
      <w:tr w:rsidR="00EE6A21" w:rsidRPr="008C6DCB" w14:paraId="42B3F1D3" w14:textId="77777777" w:rsidTr="00D04460">
        <w:trPr>
          <w:trHeight w:val="423"/>
          <w:tblHeader/>
        </w:trPr>
        <w:tc>
          <w:tcPr>
            <w:tcW w:w="4050" w:type="dxa"/>
          </w:tcPr>
          <w:p w14:paraId="1B64473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0DAC4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3497E834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หน่วย</w:t>
            </w: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พันบาท</w:t>
            </w: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>)</w:t>
            </w:r>
          </w:p>
        </w:tc>
      </w:tr>
      <w:tr w:rsidR="00EE6A21" w:rsidRPr="00931B57" w14:paraId="39110575" w14:textId="77777777" w:rsidTr="00D04460">
        <w:trPr>
          <w:trHeight w:val="423"/>
          <w:tblHeader/>
        </w:trPr>
        <w:tc>
          <w:tcPr>
            <w:tcW w:w="4050" w:type="dxa"/>
          </w:tcPr>
          <w:p w14:paraId="0C510AD1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189B44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7709410A" w14:textId="52BDCBD5" w:rsidR="00EE6A21" w:rsidRPr="00EB4282" w:rsidRDefault="0041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="Angsana New" w:eastAsia="Malgun Gothic" w:hAnsi="Angsana New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742894" w:rsidRPr="00EB4282">
              <w:rPr>
                <w:rFonts w:ascii="Angsana New" w:eastAsia="Malgun Gothic" w:hAnsi="Angsana New" w:cstheme="majorBidi"/>
                <w:caps/>
                <w:sz w:val="28"/>
                <w:szCs w:val="28"/>
                <w:cs/>
              </w:rPr>
              <w:t xml:space="preserve"> / </w:t>
            </w:r>
            <w:r w:rsidR="009C4D8A" w:rsidRPr="00EB4282">
              <w:rPr>
                <w:rFonts w:ascii="Angsana New" w:eastAsia="Malgun Gothic" w:hAnsi="Angsana New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E6A21" w:rsidRPr="00931B57" w14:paraId="7036CBDB" w14:textId="77777777" w:rsidTr="00D04460">
        <w:trPr>
          <w:trHeight w:val="372"/>
          <w:tblHeader/>
        </w:trPr>
        <w:tc>
          <w:tcPr>
            <w:tcW w:w="4050" w:type="dxa"/>
          </w:tcPr>
          <w:p w14:paraId="5D0B37D6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26A00E2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7B0A669" w14:textId="28701A4F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 xml:space="preserve">30 </w:t>
            </w:r>
            <w:r w:rsidR="003D1642" w:rsidRPr="00EB4282">
              <w:rPr>
                <w:rFonts w:ascii="Angsana New" w:eastAsia="Malgun Gothic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EECC87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CD41BAE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31</w:t>
            </w: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E6A21" w:rsidRPr="00931B57" w14:paraId="1A59BC61" w14:textId="77777777" w:rsidTr="00D04460">
        <w:trPr>
          <w:trHeight w:val="372"/>
          <w:tblHeader/>
        </w:trPr>
        <w:tc>
          <w:tcPr>
            <w:tcW w:w="4050" w:type="dxa"/>
          </w:tcPr>
          <w:p w14:paraId="01379543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C65D2D4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955DE4A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E3DA8E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E86899A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2567</w:t>
            </w:r>
          </w:p>
        </w:tc>
      </w:tr>
      <w:tr w:rsidR="00EE6A21" w:rsidRPr="00931B57" w14:paraId="3BF231D9" w14:textId="77777777" w:rsidTr="00D04460">
        <w:trPr>
          <w:trHeight w:val="372"/>
          <w:tblHeader/>
        </w:trPr>
        <w:tc>
          <w:tcPr>
            <w:tcW w:w="4050" w:type="dxa"/>
          </w:tcPr>
          <w:p w14:paraId="7F9C8A22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คำสั่งซื้อวัสดุก่อสร้าง</w:t>
            </w:r>
          </w:p>
        </w:tc>
        <w:tc>
          <w:tcPr>
            <w:tcW w:w="180" w:type="dxa"/>
          </w:tcPr>
          <w:p w14:paraId="336C43B2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B6DDB8E" w14:textId="01E20204" w:rsidR="00EE6A21" w:rsidRPr="00931B57" w:rsidRDefault="006C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906FD">
              <w:rPr>
                <w:rFonts w:ascii="Angsana New" w:eastAsia="Malgun Gothic" w:hAnsi="Angsana New"/>
                <w:sz w:val="28"/>
                <w:szCs w:val="28"/>
              </w:rPr>
              <w:t>56,148</w:t>
            </w:r>
          </w:p>
        </w:tc>
        <w:tc>
          <w:tcPr>
            <w:tcW w:w="180" w:type="dxa"/>
            <w:vAlign w:val="bottom"/>
          </w:tcPr>
          <w:p w14:paraId="208CB2E6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0B7F300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365,314</w:t>
            </w:r>
          </w:p>
        </w:tc>
      </w:tr>
    </w:tbl>
    <w:p w14:paraId="1DA641AB" w14:textId="77777777" w:rsidR="00936474" w:rsidRPr="00EB4282" w:rsidRDefault="00936474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cs/>
          <w:lang w:val="en-US"/>
        </w:rPr>
      </w:pPr>
    </w:p>
    <w:p w14:paraId="775E6681" w14:textId="77777777" w:rsidR="00B95D47" w:rsidRPr="00885617" w:rsidRDefault="00B95D47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sectPr w:rsidR="00B95D47" w:rsidRPr="00885617" w:rsidSect="0026357C">
          <w:headerReference w:type="default" r:id="rId11"/>
          <w:footerReference w:type="default" r:id="rId12"/>
          <w:pgSz w:w="11909" w:h="16834" w:code="9"/>
          <w:pgMar w:top="1440" w:right="1008" w:bottom="1080" w:left="1584" w:header="720" w:footer="720" w:gutter="0"/>
          <w:pgNumType w:start="12"/>
          <w:cols w:space="720"/>
          <w:docGrid w:linePitch="245"/>
        </w:sectPr>
      </w:pPr>
    </w:p>
    <w:p w14:paraId="3397D778" w14:textId="470ECB9E" w:rsidR="0080481D" w:rsidRPr="00053488" w:rsidRDefault="0080481D" w:rsidP="00683F3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EB4282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การค้ำประกันสินเชื่อ</w:t>
      </w:r>
    </w:p>
    <w:p w14:paraId="72AF727F" w14:textId="26BC3E48" w:rsidR="002642EC" w:rsidRPr="008943AA" w:rsidRDefault="002642EC" w:rsidP="002642EC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792" w:right="-29" w:firstLine="72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EB4282">
        <w:rPr>
          <w:rFonts w:asciiTheme="majorBidi" w:eastAsia="Malgun Gothic" w:hAnsiTheme="majorBidi" w:cstheme="majorBidi"/>
          <w:sz w:val="28"/>
          <w:cs/>
          <w:lang w:val="en-US"/>
        </w:rPr>
        <w:t xml:space="preserve">ณ วันที่ </w:t>
      </w:r>
      <w:r w:rsidR="00A77F9C">
        <w:rPr>
          <w:rFonts w:asciiTheme="majorBidi" w:eastAsia="Malgun Gothic" w:hAnsiTheme="majorBidi" w:cstheme="majorBidi"/>
          <w:sz w:val="28"/>
          <w:lang w:val="en-US"/>
        </w:rPr>
        <w:t>30</w:t>
      </w:r>
      <w:r w:rsidRPr="008943AA">
        <w:rPr>
          <w:rFonts w:asciiTheme="majorBidi" w:eastAsia="Malgun Gothic" w:hAnsiTheme="majorBidi" w:cstheme="majorBidi"/>
          <w:color w:val="000000"/>
          <w:spacing w:val="-2"/>
          <w:sz w:val="28"/>
        </w:rPr>
        <w:t xml:space="preserve"> </w:t>
      </w:r>
      <w:r w:rsidR="003D1642" w:rsidRPr="00EB4282">
        <w:rPr>
          <w:rFonts w:asciiTheme="majorBidi" w:eastAsia="Malgun Gothic" w:hAnsiTheme="majorBidi" w:cstheme="majorBidi" w:hint="cs"/>
          <w:color w:val="000000"/>
          <w:spacing w:val="-2"/>
          <w:sz w:val="28"/>
          <w:cs/>
          <w:lang w:val="en-US"/>
        </w:rPr>
        <w:t>กันยายน</w:t>
      </w:r>
      <w:r w:rsidRPr="008943AA">
        <w:rPr>
          <w:rFonts w:asciiTheme="majorBidi" w:eastAsia="Malgun Gothic" w:hAnsiTheme="majorBidi" w:cstheme="majorBidi"/>
          <w:sz w:val="28"/>
        </w:rPr>
        <w:t xml:space="preserve"> 2568 </w:t>
      </w:r>
      <w:r w:rsidRPr="008943AA">
        <w:rPr>
          <w:rFonts w:asciiTheme="majorBidi" w:eastAsia="Malgun Gothic" w:hAnsiTheme="majorBidi" w:cstheme="majorBidi"/>
          <w:color w:val="000000"/>
          <w:spacing w:val="-2"/>
          <w:sz w:val="28"/>
          <w:cs/>
        </w:rPr>
        <w:t>กลุ่มบริษัท</w:t>
      </w:r>
      <w:r w:rsidRPr="008943AA">
        <w:rPr>
          <w:rFonts w:asciiTheme="majorBidi" w:eastAsia="Malgun Gothic" w:hAnsiTheme="majorBidi" w:cstheme="majorBidi"/>
          <w:sz w:val="28"/>
          <w:cs/>
        </w:rPr>
        <w:t>และบริษัทมีการค้ำประกันสินเชื่อกับสถาบันการเงิน ดังนี้</w:t>
      </w:r>
    </w:p>
    <w:tbl>
      <w:tblPr>
        <w:tblW w:w="13696" w:type="dxa"/>
        <w:tblInd w:w="8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4"/>
        <w:gridCol w:w="99"/>
        <w:gridCol w:w="2306"/>
        <w:gridCol w:w="77"/>
        <w:gridCol w:w="2353"/>
        <w:gridCol w:w="141"/>
        <w:gridCol w:w="1207"/>
        <w:gridCol w:w="81"/>
        <w:gridCol w:w="1181"/>
        <w:gridCol w:w="118"/>
        <w:gridCol w:w="1232"/>
        <w:gridCol w:w="90"/>
        <w:gridCol w:w="1177"/>
      </w:tblGrid>
      <w:tr w:rsidR="002642EC" w:rsidRPr="008943AA" w14:paraId="2A95DF4B" w14:textId="77777777" w:rsidTr="001835D5">
        <w:tc>
          <w:tcPr>
            <w:tcW w:w="3634" w:type="dxa"/>
          </w:tcPr>
          <w:p w14:paraId="4FC862F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589FFF0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2A2C825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0891098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3F26D27D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F65CE7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</w:tcPr>
          <w:p w14:paraId="0FAE88E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" w:type="dxa"/>
          </w:tcPr>
          <w:p w14:paraId="35C66E9E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</w:tcPr>
          <w:p w14:paraId="188E6A6F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85617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42EC" w:rsidRPr="008943AA" w14:paraId="551D6C70" w14:textId="77777777" w:rsidTr="001835D5">
        <w:tc>
          <w:tcPr>
            <w:tcW w:w="3634" w:type="dxa"/>
          </w:tcPr>
          <w:p w14:paraId="52A41836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7C41B2E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7F78EEE1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5D7118F6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56D76C82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16A9A9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</w:tcPr>
          <w:p w14:paraId="11B91A6D" w14:textId="49F79095" w:rsidR="002642EC" w:rsidRPr="008943AA" w:rsidRDefault="0041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18" w:type="dxa"/>
          </w:tcPr>
          <w:p w14:paraId="0537885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E7622AF" w14:textId="1CED469E" w:rsidR="002642EC" w:rsidRPr="008943AA" w:rsidRDefault="009C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2EC" w:rsidRPr="008943AA" w14:paraId="2540FB0E" w14:textId="77777777" w:rsidTr="001835D5">
        <w:tc>
          <w:tcPr>
            <w:tcW w:w="3634" w:type="dxa"/>
            <w:vMerge w:val="restart"/>
            <w:tcBorders>
              <w:bottom w:val="single" w:sz="4" w:space="0" w:color="auto"/>
            </w:tcBorders>
            <w:vAlign w:val="center"/>
          </w:tcPr>
          <w:p w14:paraId="64D5EED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" w:type="dxa"/>
            <w:vAlign w:val="center"/>
          </w:tcPr>
          <w:p w14:paraId="7E39568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vMerge w:val="restart"/>
            <w:tcBorders>
              <w:bottom w:val="single" w:sz="4" w:space="0" w:color="auto"/>
            </w:tcBorders>
            <w:vAlign w:val="center"/>
          </w:tcPr>
          <w:p w14:paraId="78B91C0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7" w:type="dxa"/>
            <w:vAlign w:val="center"/>
          </w:tcPr>
          <w:p w14:paraId="70755883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Merge w:val="restart"/>
            <w:tcBorders>
              <w:bottom w:val="single" w:sz="4" w:space="0" w:color="auto"/>
            </w:tcBorders>
            <w:vAlign w:val="center"/>
          </w:tcPr>
          <w:p w14:paraId="60D1924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รายละเอียดของหลักประกัน</w:t>
            </w:r>
          </w:p>
        </w:tc>
        <w:tc>
          <w:tcPr>
            <w:tcW w:w="141" w:type="dxa"/>
          </w:tcPr>
          <w:p w14:paraId="62E65F6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AE7AF11" w14:textId="434496DC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30 </w:t>
            </w:r>
            <w:r w:rsidR="003D1642" w:rsidRPr="00EB4282">
              <w:rPr>
                <w:rFonts w:asciiTheme="majorBidi" w:eastAsia="Malgun Gothic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1" w:type="dxa"/>
          </w:tcPr>
          <w:p w14:paraId="6533EA2D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3ABB9B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</w:tcPr>
          <w:p w14:paraId="3E011EA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C023088" w14:textId="32360A73" w:rsidR="002642EC" w:rsidRPr="00EB4282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30 </w:t>
            </w:r>
            <w:r w:rsidR="003D1642" w:rsidRPr="00EB4282">
              <w:rPr>
                <w:rFonts w:asciiTheme="majorBidi" w:eastAsia="Malgun Gothic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0B0CA3E8" w14:textId="77777777" w:rsidR="002642EC" w:rsidRPr="008943AA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EF8AE3B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42EC" w:rsidRPr="008943AA" w14:paraId="71E70F9D" w14:textId="77777777" w:rsidTr="001835D5">
        <w:tc>
          <w:tcPr>
            <w:tcW w:w="36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8EC1809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2462E3D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CB8F6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C48B27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BF34F7B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03CF54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D9A102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0A6A6D3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FECAC4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8" w:type="dxa"/>
          </w:tcPr>
          <w:p w14:paraId="259A51C9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2C406560" w14:textId="77777777" w:rsidR="002642EC" w:rsidRPr="008943AA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5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D7DCB6F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DF24252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2F0C80" w:rsidRPr="008943AA" w14:paraId="4ACFD233" w14:textId="77777777" w:rsidTr="001835D5">
        <w:tc>
          <w:tcPr>
            <w:tcW w:w="3634" w:type="dxa"/>
            <w:tcBorders>
              <w:top w:val="single" w:sz="4" w:space="0" w:color="auto"/>
            </w:tcBorders>
          </w:tcPr>
          <w:p w14:paraId="484EF358" w14:textId="30FB2135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บริษัท ซี </w:t>
            </w:r>
            <w:r w:rsidRPr="00B77521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เอ แซ</w:t>
            </w:r>
            <w:r w:rsidR="00635624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ด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85617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99" w:type="dxa"/>
          </w:tcPr>
          <w:p w14:paraId="17DA53CF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bottom"/>
          </w:tcPr>
          <w:p w14:paraId="2DCDE1B3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ธนาคารไทยพาณิชย์</w:t>
            </w:r>
          </w:p>
        </w:tc>
        <w:tc>
          <w:tcPr>
            <w:tcW w:w="77" w:type="dxa"/>
          </w:tcPr>
          <w:p w14:paraId="4E585E07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2F1C0FC1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141" w:type="dxa"/>
          </w:tcPr>
          <w:p w14:paraId="62953774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17D3CE7" w14:textId="31618200" w:rsidR="002F0C80" w:rsidRPr="008943AA" w:rsidRDefault="00205A4C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2" w:right="76" w:firstLine="2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244,541</w:t>
            </w:r>
          </w:p>
        </w:tc>
        <w:tc>
          <w:tcPr>
            <w:tcW w:w="81" w:type="dxa"/>
            <w:vAlign w:val="bottom"/>
          </w:tcPr>
          <w:p w14:paraId="0C9622A4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6BBB44F" w14:textId="5ECE77F6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447,670</w:t>
            </w:r>
          </w:p>
        </w:tc>
        <w:tc>
          <w:tcPr>
            <w:tcW w:w="118" w:type="dxa"/>
            <w:vAlign w:val="bottom"/>
          </w:tcPr>
          <w:p w14:paraId="1A012686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392FA4D8" w14:textId="637AA506" w:rsidR="002F0C80" w:rsidRPr="008943AA" w:rsidRDefault="00DC5CB6" w:rsidP="00F47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244,541</w:t>
            </w:r>
          </w:p>
        </w:tc>
        <w:tc>
          <w:tcPr>
            <w:tcW w:w="90" w:type="dxa"/>
            <w:vAlign w:val="bottom"/>
          </w:tcPr>
          <w:p w14:paraId="73D3B4DA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BCE0CDA" w14:textId="27CF7378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447,670</w:t>
            </w:r>
          </w:p>
        </w:tc>
      </w:tr>
      <w:tr w:rsidR="002F0C80" w:rsidRPr="008943AA" w14:paraId="1AF56101" w14:textId="77777777" w:rsidTr="001835D5">
        <w:tc>
          <w:tcPr>
            <w:tcW w:w="3634" w:type="dxa"/>
          </w:tcPr>
          <w:p w14:paraId="07FA409A" w14:textId="7F7B9E3A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บริษัท ซี เอ แซ</w:t>
            </w:r>
            <w:r w:rsidR="00635624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ด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85617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99" w:type="dxa"/>
          </w:tcPr>
          <w:p w14:paraId="268D18C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vAlign w:val="bottom"/>
          </w:tcPr>
          <w:p w14:paraId="0DFD6DE8" w14:textId="536FABE6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</w:t>
            </w:r>
            <w:r w:rsidRPr="00EB4282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กสิกรไทย</w:t>
            </w:r>
          </w:p>
        </w:tc>
        <w:tc>
          <w:tcPr>
            <w:tcW w:w="77" w:type="dxa"/>
          </w:tcPr>
          <w:p w14:paraId="4E6E134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Align w:val="bottom"/>
          </w:tcPr>
          <w:p w14:paraId="6FE76FC0" w14:textId="2A668F81" w:rsidR="002F0C80" w:rsidRPr="00EB4282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141" w:type="dxa"/>
          </w:tcPr>
          <w:p w14:paraId="1CB6FF7B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373C65C" w14:textId="6985A20F" w:rsidR="002F0C80" w:rsidRDefault="00C11BBC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2" w:right="76" w:firstLine="2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679,013</w:t>
            </w:r>
          </w:p>
        </w:tc>
        <w:tc>
          <w:tcPr>
            <w:tcW w:w="81" w:type="dxa"/>
            <w:vAlign w:val="bottom"/>
          </w:tcPr>
          <w:p w14:paraId="7B8D857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F473D50" w14:textId="210B88AA" w:rsidR="002F0C80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544,435</w:t>
            </w:r>
          </w:p>
        </w:tc>
        <w:tc>
          <w:tcPr>
            <w:tcW w:w="118" w:type="dxa"/>
            <w:vAlign w:val="bottom"/>
          </w:tcPr>
          <w:p w14:paraId="6B0820B8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31DC1A05" w14:textId="6E5DCFA6" w:rsidR="002F0C80" w:rsidRDefault="00C004A7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679,013</w:t>
            </w:r>
          </w:p>
        </w:tc>
        <w:tc>
          <w:tcPr>
            <w:tcW w:w="90" w:type="dxa"/>
            <w:vAlign w:val="bottom"/>
          </w:tcPr>
          <w:p w14:paraId="63DF104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F8135AE" w14:textId="3A843BE0" w:rsidR="002F0C80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544,435</w:t>
            </w:r>
          </w:p>
        </w:tc>
      </w:tr>
      <w:tr w:rsidR="002F0C80" w:rsidRPr="008943AA" w14:paraId="3695664A" w14:textId="77777777" w:rsidTr="001835D5">
        <w:tc>
          <w:tcPr>
            <w:tcW w:w="3634" w:type="dxa"/>
          </w:tcPr>
          <w:p w14:paraId="21BFC18D" w14:textId="12D07938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ซี เอ แซ</w:t>
            </w:r>
            <w:r w:rsidR="00635624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ด</w:t>
            </w:r>
            <w:r w:rsidRPr="00EB428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(ประเทศไทย) จำกัด (มหาชน)</w:t>
            </w:r>
          </w:p>
        </w:tc>
        <w:tc>
          <w:tcPr>
            <w:tcW w:w="99" w:type="dxa"/>
          </w:tcPr>
          <w:p w14:paraId="5470FB97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0D70A0A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ธนาคารเพื่อการส่งออกฯ</w:t>
            </w:r>
          </w:p>
        </w:tc>
        <w:tc>
          <w:tcPr>
            <w:tcW w:w="77" w:type="dxa"/>
          </w:tcPr>
          <w:p w14:paraId="34CF12FC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071826D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  <w:p w14:paraId="4497B38B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ที่ใช้เป็นหลักประกัน</w:t>
            </w:r>
          </w:p>
        </w:tc>
        <w:tc>
          <w:tcPr>
            <w:tcW w:w="141" w:type="dxa"/>
          </w:tcPr>
          <w:p w14:paraId="0ACFAB60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BEE271D" w14:textId="0509F3F1" w:rsidR="002F0C80" w:rsidRPr="008943AA" w:rsidRDefault="004E3D5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5A5F67F0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9234B51" w14:textId="18F3DF0F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111,219</w:t>
            </w:r>
          </w:p>
        </w:tc>
        <w:tc>
          <w:tcPr>
            <w:tcW w:w="118" w:type="dxa"/>
            <w:vAlign w:val="bottom"/>
          </w:tcPr>
          <w:p w14:paraId="7A0D0FD4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2253B10" w14:textId="55349425" w:rsidR="002F0C80" w:rsidRPr="008943AA" w:rsidRDefault="004E3D5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957C92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7CDA08F" w14:textId="739FF3E2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111,219</w:t>
            </w:r>
          </w:p>
        </w:tc>
      </w:tr>
      <w:tr w:rsidR="002F0C80" w:rsidRPr="008943AA" w14:paraId="1F59284D" w14:textId="77777777" w:rsidTr="001835D5">
        <w:tc>
          <w:tcPr>
            <w:tcW w:w="3634" w:type="dxa"/>
          </w:tcPr>
          <w:p w14:paraId="1C8204A5" w14:textId="3444BD7A" w:rsidR="002F0C80" w:rsidRPr="00EB4282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" w:type="dxa"/>
          </w:tcPr>
          <w:p w14:paraId="42F8E6AA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14:paraId="61B5CE7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" w:type="dxa"/>
          </w:tcPr>
          <w:p w14:paraId="16BF7D3C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</w:tcPr>
          <w:p w14:paraId="4B3428E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2B1147E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0FF8483" w14:textId="0EE548C0" w:rsidR="002F0C80" w:rsidRPr="00EB4282" w:rsidRDefault="00CE42E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9</w:t>
            </w:r>
            <w:r w:rsidR="00D20B3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23</w:t>
            </w: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,55</w:t>
            </w:r>
            <w:r w:rsidR="0015240B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" w:type="dxa"/>
          </w:tcPr>
          <w:p w14:paraId="758B8681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4B3F8CE" w14:textId="23A6FB58" w:rsidR="002F0C80" w:rsidRPr="00EB4282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1,103,324</w:t>
            </w:r>
          </w:p>
        </w:tc>
        <w:tc>
          <w:tcPr>
            <w:tcW w:w="118" w:type="dxa"/>
          </w:tcPr>
          <w:p w14:paraId="075CA6B8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087496F2" w14:textId="4F7E146F" w:rsidR="002F0C80" w:rsidRPr="008943AA" w:rsidRDefault="004930FA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9</w:t>
            </w:r>
            <w:r w:rsidR="00717D7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23</w:t>
            </w: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,55</w:t>
            </w:r>
            <w:r w:rsidR="0015240B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BCF7AEE" w14:textId="77777777" w:rsidR="002F0C80" w:rsidRPr="00EB4282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1AC056E" w14:textId="1CD92A08" w:rsidR="002F0C80" w:rsidRPr="00EB4282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1,103,324</w:t>
            </w:r>
          </w:p>
        </w:tc>
      </w:tr>
      <w:tr w:rsidR="00C455A4" w:rsidRPr="008943AA" w14:paraId="54D97CF1" w14:textId="77777777" w:rsidTr="001835D5">
        <w:tc>
          <w:tcPr>
            <w:tcW w:w="3634" w:type="dxa"/>
          </w:tcPr>
          <w:p w14:paraId="3A6BD58F" w14:textId="77777777" w:rsidR="00C455A4" w:rsidRPr="00EB4282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55ECA2A5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14:paraId="722869A8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" w:type="dxa"/>
          </w:tcPr>
          <w:p w14:paraId="136A4A72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</w:tcPr>
          <w:p w14:paraId="6FB6A6FE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4D314539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nil"/>
            </w:tcBorders>
          </w:tcPr>
          <w:p w14:paraId="76398BB9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18B22741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nil"/>
            </w:tcBorders>
          </w:tcPr>
          <w:p w14:paraId="0598A396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  <w:tcBorders>
              <w:bottom w:val="nil"/>
            </w:tcBorders>
          </w:tcPr>
          <w:p w14:paraId="4BC86318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</w:tcPr>
          <w:p w14:paraId="618E72FF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0DE9454" w14:textId="77777777" w:rsidR="00C455A4" w:rsidRPr="00EB4282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nil"/>
            </w:tcBorders>
          </w:tcPr>
          <w:p w14:paraId="65ED1F5F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C545AE3" w14:textId="77777777" w:rsidR="0080481D" w:rsidRDefault="0080481D" w:rsidP="0080481D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44DE6BAF" w14:textId="77777777" w:rsidR="00B95D47" w:rsidRDefault="00B95D47" w:rsidP="0080481D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7CA23F2C" w14:textId="77777777" w:rsidR="00B95D47" w:rsidRPr="00885617" w:rsidRDefault="00B95D47" w:rsidP="0080481D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  <w:sectPr w:rsidR="00B95D47" w:rsidRPr="00885617" w:rsidSect="00BF1724">
          <w:pgSz w:w="16834" w:h="11909" w:orient="landscape" w:code="9"/>
          <w:pgMar w:top="1584" w:right="1440" w:bottom="1008" w:left="1080" w:header="720" w:footer="720" w:gutter="0"/>
          <w:pgNumType w:start="32"/>
          <w:cols w:space="720"/>
          <w:docGrid w:linePitch="245"/>
        </w:sectPr>
      </w:pPr>
    </w:p>
    <w:p w14:paraId="14366237" w14:textId="471CB6A6" w:rsidR="00680D3D" w:rsidRPr="004E151B" w:rsidRDefault="00EE6A21" w:rsidP="00683F3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คดีความฟ้องร้อง</w:t>
      </w:r>
      <w:r w:rsidR="0018233A" w:rsidRPr="00EB4282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ab/>
      </w:r>
    </w:p>
    <w:p w14:paraId="115E2E44" w14:textId="644A2FF4" w:rsidR="002456DF" w:rsidRDefault="002456DF" w:rsidP="00564C05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lang w:val="en-US"/>
        </w:rPr>
      </w:pPr>
      <w:r w:rsidRPr="00EB4282">
        <w:rPr>
          <w:rFonts w:ascii="Angsana New" w:eastAsia="Times New Roman" w:hAnsi="Angsana New" w:cs="Angsana New"/>
          <w:sz w:val="28"/>
          <w:cs/>
          <w:lang w:val="en-US"/>
        </w:rPr>
        <w:t>ในระหว่างรอบระยะเวลา กลุ่มบริษัทและบริษัทได้รับหนังสือฟ้องร้องจากเจ้าหนี้ เนื่องจากผิดนัดตามสัญญาซื้อขายและสัญญาเช่า โดยเจ้าหนี้ได้ยื่นฟ้องเรียกให้ชำระ</w:t>
      </w:r>
      <w:r w:rsidR="00C71739" w:rsidRPr="00EB4282">
        <w:rPr>
          <w:rFonts w:ascii="Angsana New" w:eastAsia="Times New Roman" w:hAnsi="Angsana New" w:cs="Angsana New" w:hint="cs"/>
          <w:sz w:val="28"/>
          <w:cs/>
          <w:lang w:val="en-US"/>
        </w:rPr>
        <w:t>เงิน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 xml:space="preserve">จำนวน </w:t>
      </w:r>
      <w:r w:rsidRPr="002456DF">
        <w:rPr>
          <w:rFonts w:ascii="Angsana New" w:eastAsia="Times New Roman" w:hAnsi="Angsana New" w:cs="Angsana New"/>
          <w:sz w:val="28"/>
          <w:lang w:val="en-US"/>
        </w:rPr>
        <w:t>23.</w:t>
      </w:r>
      <w:r w:rsidR="0064305B">
        <w:rPr>
          <w:rFonts w:ascii="Angsana New" w:eastAsia="Times New Roman" w:hAnsi="Angsana New" w:cs="Angsana New"/>
          <w:sz w:val="28"/>
          <w:lang w:val="en-US"/>
        </w:rPr>
        <w:t>86</w:t>
      </w:r>
      <w:r w:rsidRPr="002456DF">
        <w:rPr>
          <w:rFonts w:ascii="Angsana New" w:eastAsia="Times New Roman" w:hAnsi="Angsana New" w:cs="Angsana New"/>
          <w:sz w:val="28"/>
          <w:lang w:val="en-US"/>
        </w:rPr>
        <w:t xml:space="preserve"> 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 xml:space="preserve">ล้านบาท และ </w:t>
      </w:r>
      <w:r w:rsidRPr="002456DF">
        <w:rPr>
          <w:rFonts w:ascii="Angsana New" w:eastAsia="Times New Roman" w:hAnsi="Angsana New" w:cs="Angsana New"/>
          <w:sz w:val="28"/>
          <w:lang w:val="en-US"/>
        </w:rPr>
        <w:t>18.</w:t>
      </w:r>
      <w:r w:rsidR="001A66DF">
        <w:rPr>
          <w:rFonts w:ascii="Angsana New" w:eastAsia="Times New Roman" w:hAnsi="Angsana New" w:cs="Angsana New"/>
          <w:sz w:val="28"/>
          <w:lang w:val="en-US"/>
        </w:rPr>
        <w:t>5</w:t>
      </w:r>
      <w:r w:rsidRPr="002456DF">
        <w:rPr>
          <w:rFonts w:ascii="Angsana New" w:eastAsia="Times New Roman" w:hAnsi="Angsana New" w:cs="Angsana New"/>
          <w:sz w:val="28"/>
          <w:lang w:val="en-US"/>
        </w:rPr>
        <w:t xml:space="preserve">6 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>ล้านบาท พร้อมดอกเบี้ยนับตั้งแต่วันที่ผิดนัดชำระ</w:t>
      </w:r>
      <w:r w:rsidR="00C71739" w:rsidRPr="00EB4282">
        <w:rPr>
          <w:rFonts w:ascii="Angsana New" w:eastAsia="Times New Roman" w:hAnsi="Angsana New" w:cs="Angsana New" w:hint="cs"/>
          <w:sz w:val="28"/>
          <w:cs/>
          <w:lang w:val="en-US"/>
        </w:rPr>
        <w:t>หนี้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 xml:space="preserve"> ปัจจุบันคดีอยู่ระหว่างกระบวนการไกล่เกลี่ย</w:t>
      </w:r>
      <w:r w:rsidR="00C71739" w:rsidRPr="00EB4282">
        <w:rPr>
          <w:rFonts w:ascii="Angsana New" w:eastAsia="Times New Roman" w:hAnsi="Angsana New" w:cs="Angsana New" w:hint="cs"/>
          <w:sz w:val="28"/>
          <w:cs/>
          <w:lang w:val="en-US"/>
        </w:rPr>
        <w:t xml:space="preserve"> 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>และการสืบพยานในศาลชั้นต้น</w:t>
      </w:r>
    </w:p>
    <w:p w14:paraId="32C3A6DB" w14:textId="7EB05F4B" w:rsidR="00190BD8" w:rsidRPr="00EB4282" w:rsidRDefault="00E77DD9" w:rsidP="00564C05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lang w:val="en-US"/>
        </w:rPr>
      </w:pPr>
      <w:r w:rsidRPr="00EB4282">
        <w:rPr>
          <w:rFonts w:ascii="Angsana New" w:eastAsia="Times New Roman" w:hAnsi="Angsana New" w:cs="Angsana New"/>
          <w:sz w:val="28"/>
          <w:cs/>
          <w:lang w:val="en-US"/>
        </w:rPr>
        <w:t>ใน</w:t>
      </w:r>
      <w:r w:rsidR="00775579">
        <w:rPr>
          <w:rFonts w:ascii="Angsana New" w:eastAsia="Times New Roman" w:hAnsi="Angsana New" w:cs="Angsana New" w:hint="cs"/>
          <w:sz w:val="28"/>
          <w:cs/>
          <w:lang w:val="en-US"/>
        </w:rPr>
        <w:t>ระหว่าง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>รอบระยะเวลา</w:t>
      </w:r>
      <w:r w:rsidR="00F70F4A">
        <w:rPr>
          <w:rFonts w:ascii="Angsana New" w:eastAsia="Times New Roman" w:hAnsi="Angsana New" w:cs="Angsana New"/>
          <w:sz w:val="28"/>
          <w:lang w:val="en-US"/>
        </w:rPr>
        <w:t xml:space="preserve"> 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>ศาลได้พิจารณาคดีโดย</w:t>
      </w:r>
      <w:r w:rsidR="00D166A7">
        <w:rPr>
          <w:rFonts w:ascii="Angsana New" w:eastAsia="Times New Roman" w:hAnsi="Angsana New" w:cs="Angsana New" w:hint="cs"/>
          <w:sz w:val="28"/>
          <w:cs/>
          <w:lang w:val="en-US"/>
        </w:rPr>
        <w:t xml:space="preserve">กลุ่มบริษัทและเจ้าหนี้ 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 xml:space="preserve">ได้ทำสัญญาประนีประนอมยอมความ </w:t>
      </w:r>
      <w:r w:rsidR="00D166A7">
        <w:rPr>
          <w:rFonts w:ascii="Angsana New" w:eastAsia="Times New Roman" w:hAnsi="Angsana New" w:cs="Angsana New" w:hint="cs"/>
          <w:sz w:val="28"/>
          <w:cs/>
          <w:lang w:val="en-US"/>
        </w:rPr>
        <w:t xml:space="preserve">         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>ซึ่งกลุ่มบริษัท</w:t>
      </w:r>
      <w:r w:rsidR="00D166A7">
        <w:rPr>
          <w:rFonts w:ascii="Angsana New" w:eastAsia="Times New Roman" w:hAnsi="Angsana New" w:cs="Angsana New" w:hint="cs"/>
          <w:sz w:val="28"/>
          <w:cs/>
          <w:lang w:val="en-US"/>
        </w:rPr>
        <w:t>ได้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 xml:space="preserve">ตกลงชำระหนี้ตามข้อตกลงเป็นจำนวนเงินรวมทั้งสิ้น </w:t>
      </w:r>
      <w:r w:rsidRPr="00EB4282">
        <w:rPr>
          <w:rFonts w:ascii="Angsana New" w:eastAsia="Times New Roman" w:hAnsi="Angsana New" w:cs="Angsana New"/>
          <w:sz w:val="28"/>
          <w:lang w:val="en-US"/>
        </w:rPr>
        <w:t>3.46</w:t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 xml:space="preserve"> ล้านบาท พร้อมดอกเบี้ย</w:t>
      </w:r>
      <w:r w:rsidR="00544991">
        <w:rPr>
          <w:rFonts w:ascii="Angsana New" w:eastAsia="Times New Roman" w:hAnsi="Angsana New" w:cs="Angsana New"/>
          <w:sz w:val="28"/>
          <w:cs/>
          <w:lang w:val="en-US"/>
        </w:rPr>
        <w:br/>
      </w:r>
      <w:r w:rsidRPr="00EB4282">
        <w:rPr>
          <w:rFonts w:ascii="Angsana New" w:eastAsia="Times New Roman" w:hAnsi="Angsana New" w:cs="Angsana New"/>
          <w:sz w:val="28"/>
          <w:cs/>
          <w:lang w:val="en-US"/>
        </w:rPr>
        <w:t>ตามที่ระบุในสัญญาประนีประนอมยอมความ</w:t>
      </w:r>
    </w:p>
    <w:p w14:paraId="08332E57" w14:textId="25894ED1" w:rsidR="00C12E5A" w:rsidRPr="00305794" w:rsidRDefault="00C12E5A" w:rsidP="00683F32">
      <w:pPr>
        <w:pStyle w:val="ListParagraph"/>
        <w:numPr>
          <w:ilvl w:val="0"/>
          <w:numId w:val="19"/>
        </w:numPr>
        <w:spacing w:before="240" w:after="120"/>
        <w:ind w:left="360"/>
        <w:rPr>
          <w:rFonts w:ascii="Angsana New" w:hAnsi="Angsana New" w:cs="Angsana New"/>
          <w:b/>
          <w:bCs/>
          <w:sz w:val="28"/>
          <w:lang w:val="en-US"/>
        </w:rPr>
      </w:pPr>
      <w:r w:rsidRPr="00305794">
        <w:rPr>
          <w:rFonts w:ascii="Angsana New" w:hAnsi="Angsana New" w:cs="Angsana New" w:hint="cs"/>
          <w:b/>
          <w:bCs/>
          <w:sz w:val="28"/>
          <w:cs/>
          <w:lang w:val="en-US"/>
        </w:rPr>
        <w:t>สัญญาที่สำคัญ</w:t>
      </w:r>
    </w:p>
    <w:p w14:paraId="11D6AF8F" w14:textId="0BEB83CD" w:rsidR="00C12E5A" w:rsidRPr="00EB4282" w:rsidRDefault="009E7BFA" w:rsidP="009E7BFA">
      <w:pPr>
        <w:pStyle w:val="BodyText2"/>
        <w:ind w:left="360"/>
        <w:rPr>
          <w:rFonts w:hint="cs"/>
          <w:sz w:val="28"/>
          <w:szCs w:val="28"/>
          <w:cs/>
          <w:lang w:val="en-US"/>
        </w:rPr>
      </w:pPr>
      <w:r w:rsidRPr="00305794">
        <w:rPr>
          <w:sz w:val="28"/>
          <w:szCs w:val="28"/>
          <w:cs/>
          <w:lang w:val="en-US"/>
        </w:rPr>
        <w:t>ในเดือ</w:t>
      </w:r>
      <w:r w:rsidRPr="00305794">
        <w:rPr>
          <w:rFonts w:hint="cs"/>
          <w:sz w:val="28"/>
          <w:szCs w:val="28"/>
          <w:cs/>
          <w:lang w:val="en-US"/>
        </w:rPr>
        <w:t>นมิถุนายน</w:t>
      </w:r>
      <w:r w:rsidRPr="00305794">
        <w:rPr>
          <w:sz w:val="28"/>
          <w:szCs w:val="28"/>
          <w:cs/>
          <w:lang w:val="en-US"/>
        </w:rPr>
        <w:t xml:space="preserve"> </w:t>
      </w:r>
      <w:r w:rsidR="002F290F" w:rsidRPr="00305794">
        <w:rPr>
          <w:sz w:val="28"/>
          <w:szCs w:val="28"/>
          <w:lang w:val="en-US"/>
        </w:rPr>
        <w:t>2568</w:t>
      </w:r>
      <w:r w:rsidRPr="00305794">
        <w:rPr>
          <w:sz w:val="28"/>
          <w:szCs w:val="28"/>
          <w:cs/>
          <w:lang w:val="en-US"/>
        </w:rPr>
        <w:t xml:space="preserve"> </w:t>
      </w:r>
      <w:r w:rsidR="0005595C" w:rsidRPr="00305794">
        <w:rPr>
          <w:rFonts w:hint="cs"/>
          <w:sz w:val="28"/>
          <w:szCs w:val="28"/>
          <w:cs/>
          <w:lang w:val="en-US"/>
        </w:rPr>
        <w:t>บริษัท</w:t>
      </w:r>
      <w:r w:rsidRPr="00305794">
        <w:rPr>
          <w:sz w:val="28"/>
          <w:szCs w:val="28"/>
          <w:cs/>
          <w:lang w:val="en-US"/>
        </w:rPr>
        <w:t>ได้ลงนามในสัญญา</w:t>
      </w:r>
      <w:r w:rsidR="00C44AF2" w:rsidRPr="00305794">
        <w:rPr>
          <w:sz w:val="28"/>
          <w:szCs w:val="28"/>
          <w:cs/>
          <w:lang w:val="en-US"/>
        </w:rPr>
        <w:t>รับเหมา</w:t>
      </w:r>
      <w:r w:rsidRPr="00305794">
        <w:rPr>
          <w:sz w:val="28"/>
          <w:szCs w:val="28"/>
          <w:cs/>
          <w:lang w:val="en-US"/>
        </w:rPr>
        <w:t>ก่อสร้าง</w:t>
      </w:r>
      <w:r w:rsidR="00CC5F34" w:rsidRPr="00305794">
        <w:rPr>
          <w:sz w:val="28"/>
          <w:szCs w:val="28"/>
          <w:cs/>
          <w:lang w:val="en-US"/>
        </w:rPr>
        <w:t>โครงการ</w:t>
      </w:r>
      <w:r w:rsidR="007258FB" w:rsidRPr="00305794">
        <w:rPr>
          <w:rFonts w:hint="cs"/>
          <w:sz w:val="28"/>
          <w:szCs w:val="28"/>
          <w:cs/>
          <w:lang w:val="en-US"/>
        </w:rPr>
        <w:t>แห่งหนึ่ง</w:t>
      </w:r>
      <w:r w:rsidR="00CC5F34" w:rsidRPr="00305794">
        <w:rPr>
          <w:rFonts w:hint="cs"/>
          <w:sz w:val="28"/>
          <w:szCs w:val="28"/>
          <w:cs/>
          <w:lang w:val="en-US"/>
        </w:rPr>
        <w:t xml:space="preserve"> </w:t>
      </w:r>
      <w:r w:rsidR="00C44AF2" w:rsidRPr="00305794">
        <w:rPr>
          <w:sz w:val="28"/>
          <w:szCs w:val="28"/>
          <w:cs/>
          <w:lang w:val="en-US"/>
        </w:rPr>
        <w:t>โดย</w:t>
      </w:r>
      <w:r w:rsidRPr="00305794">
        <w:rPr>
          <w:sz w:val="28"/>
          <w:szCs w:val="28"/>
          <w:cs/>
          <w:lang w:val="en-US"/>
        </w:rPr>
        <w:t>เป็นการ</w:t>
      </w:r>
      <w:r w:rsidR="00C44AF2" w:rsidRPr="00305794">
        <w:rPr>
          <w:sz w:val="28"/>
          <w:szCs w:val="28"/>
          <w:cs/>
          <w:lang w:val="en-US"/>
        </w:rPr>
        <w:t>ร่วมงาน</w:t>
      </w:r>
      <w:r w:rsidRPr="00305794">
        <w:rPr>
          <w:sz w:val="28"/>
          <w:szCs w:val="28"/>
          <w:cs/>
          <w:lang w:val="en-US"/>
        </w:rPr>
        <w:t>ประเภทการดำเนินงานร่วมกัน</w:t>
      </w:r>
      <w:r w:rsidR="00C44AF2" w:rsidRPr="00305794">
        <w:rPr>
          <w:sz w:val="28"/>
          <w:szCs w:val="28"/>
          <w:cs/>
          <w:lang w:val="en-US"/>
        </w:rPr>
        <w:t xml:space="preserve"> </w:t>
      </w:r>
      <w:r w:rsidRPr="00305794">
        <w:rPr>
          <w:sz w:val="28"/>
          <w:szCs w:val="28"/>
          <w:cs/>
          <w:lang w:val="en-US"/>
        </w:rPr>
        <w:t>ระหว่าง</w:t>
      </w:r>
      <w:r w:rsidR="0003184A" w:rsidRPr="00305794">
        <w:rPr>
          <w:sz w:val="28"/>
          <w:szCs w:val="28"/>
          <w:cs/>
          <w:lang w:val="en-US"/>
        </w:rPr>
        <w:t>บริษัท</w:t>
      </w:r>
      <w:r w:rsidR="009F016F" w:rsidRPr="00305794">
        <w:rPr>
          <w:rFonts w:hint="cs"/>
          <w:sz w:val="28"/>
          <w:szCs w:val="28"/>
          <w:cs/>
          <w:lang w:val="en-US"/>
        </w:rPr>
        <w:t xml:space="preserve"> </w:t>
      </w:r>
      <w:r w:rsidR="00C44AF2" w:rsidRPr="00305794">
        <w:rPr>
          <w:sz w:val="28"/>
          <w:szCs w:val="28"/>
          <w:cs/>
          <w:lang w:val="en-US"/>
        </w:rPr>
        <w:t xml:space="preserve">กับบริษัทแห่งหนึ่ง </w:t>
      </w:r>
      <w:r w:rsidRPr="00305794">
        <w:rPr>
          <w:sz w:val="28"/>
          <w:szCs w:val="28"/>
          <w:cs/>
          <w:lang w:val="en-US"/>
        </w:rPr>
        <w:t>ภายใต้สัญญา</w:t>
      </w:r>
      <w:r w:rsidR="000D7D2A" w:rsidRPr="00305794">
        <w:rPr>
          <w:rFonts w:hint="cs"/>
          <w:sz w:val="28"/>
          <w:szCs w:val="28"/>
          <w:cs/>
          <w:lang w:val="en-US"/>
        </w:rPr>
        <w:t>การร่วมการงาน</w:t>
      </w:r>
      <w:r w:rsidR="00C44AF2" w:rsidRPr="00305794">
        <w:rPr>
          <w:sz w:val="28"/>
          <w:szCs w:val="28"/>
          <w:cs/>
          <w:lang w:val="en-US"/>
        </w:rPr>
        <w:t>ดังกล่าว บริษัท</w:t>
      </w:r>
      <w:r w:rsidRPr="00305794">
        <w:rPr>
          <w:sz w:val="28"/>
          <w:szCs w:val="28"/>
          <w:cs/>
          <w:lang w:val="en-US"/>
        </w:rPr>
        <w:t>มีส่วนได้เสียในการดำเนินงานร่วมกันในกิจการ</w:t>
      </w:r>
      <w:r w:rsidR="00CF5F82" w:rsidRPr="00305794">
        <w:rPr>
          <w:rFonts w:hint="cs"/>
          <w:sz w:val="28"/>
          <w:szCs w:val="28"/>
          <w:cs/>
          <w:lang w:val="en-US"/>
        </w:rPr>
        <w:t>ร่วมการงาน</w:t>
      </w:r>
      <w:r w:rsidRPr="00305794">
        <w:rPr>
          <w:sz w:val="28"/>
          <w:szCs w:val="28"/>
          <w:cs/>
          <w:lang w:val="en-US"/>
        </w:rPr>
        <w:t>ดังกล่าวเป็นจำนวน</w:t>
      </w:r>
      <w:r w:rsidR="006F098C" w:rsidRPr="00305794">
        <w:rPr>
          <w:sz w:val="28"/>
          <w:szCs w:val="28"/>
          <w:cs/>
          <w:lang w:val="en-US"/>
        </w:rPr>
        <w:t xml:space="preserve"> </w:t>
      </w:r>
      <w:r w:rsidRPr="00305794">
        <w:rPr>
          <w:sz w:val="28"/>
          <w:szCs w:val="28"/>
          <w:cs/>
          <w:lang w:val="en-US"/>
        </w:rPr>
        <w:t>ร้อยละ</w:t>
      </w:r>
      <w:r w:rsidR="007A2191" w:rsidRPr="00305794">
        <w:rPr>
          <w:sz w:val="28"/>
          <w:szCs w:val="28"/>
          <w:cs/>
          <w:lang w:val="en-US"/>
        </w:rPr>
        <w:t xml:space="preserve"> </w:t>
      </w:r>
      <w:r w:rsidR="00AD47A0" w:rsidRPr="00305794">
        <w:rPr>
          <w:sz w:val="28"/>
          <w:szCs w:val="28"/>
          <w:lang w:val="en-US"/>
        </w:rPr>
        <w:t>34.50</w:t>
      </w:r>
    </w:p>
    <w:p w14:paraId="34EAC66A" w14:textId="2A5B35FF" w:rsidR="004B23F4" w:rsidRPr="003B55F4" w:rsidRDefault="002C5EAE" w:rsidP="00683F32">
      <w:pPr>
        <w:pStyle w:val="ListParagraph"/>
        <w:numPr>
          <w:ilvl w:val="0"/>
          <w:numId w:val="19"/>
        </w:numPr>
        <w:spacing w:before="240" w:after="120"/>
        <w:ind w:left="360"/>
        <w:rPr>
          <w:rFonts w:ascii="Angsana New" w:hAnsi="Angsana New" w:cs="Angsana New"/>
          <w:b/>
          <w:bCs/>
          <w:sz w:val="28"/>
          <w:lang w:val="en-US"/>
        </w:rPr>
      </w:pPr>
      <w:r w:rsidRPr="00EB4282">
        <w:rPr>
          <w:rFonts w:ascii="Angsana New" w:hAnsi="Angsana New" w:cs="Angsana New" w:hint="cs"/>
          <w:b/>
          <w:bCs/>
          <w:sz w:val="28"/>
          <w:cs/>
          <w:lang w:val="en-US"/>
        </w:rPr>
        <w:t>เหตุการณ์ภายหลังรอบระยะเวลา</w:t>
      </w:r>
      <w:r w:rsidR="002366C8" w:rsidRPr="00EB4282">
        <w:rPr>
          <w:rFonts w:ascii="Angsana New" w:hAnsi="Angsana New" w:cs="Angsana New" w:hint="cs"/>
          <w:b/>
          <w:bCs/>
          <w:sz w:val="28"/>
          <w:cs/>
          <w:lang w:val="en-US"/>
        </w:rPr>
        <w:t>รายงาน</w:t>
      </w:r>
    </w:p>
    <w:p w14:paraId="5A758B30" w14:textId="5BEB7C72" w:rsidR="004973ED" w:rsidRPr="00D23FDB" w:rsidRDefault="004973ED" w:rsidP="00260587">
      <w:pPr>
        <w:pStyle w:val="BodyText2"/>
        <w:numPr>
          <w:ilvl w:val="0"/>
          <w:numId w:val="27"/>
        </w:numPr>
        <w:spacing w:before="120"/>
        <w:rPr>
          <w:b/>
          <w:bCs/>
          <w:sz w:val="28"/>
          <w:szCs w:val="28"/>
          <w:lang w:val="en-US"/>
        </w:rPr>
      </w:pPr>
      <w:r w:rsidRPr="00EB4282">
        <w:rPr>
          <w:b/>
          <w:bCs/>
          <w:sz w:val="28"/>
          <w:szCs w:val="28"/>
          <w:cs/>
          <w:lang w:val="en-US"/>
        </w:rPr>
        <w:t>คดีความฟ้องร้อง</w:t>
      </w:r>
    </w:p>
    <w:p w14:paraId="7A2D7007" w14:textId="26B77B4F" w:rsidR="00A731A7" w:rsidRPr="00EB4282" w:rsidRDefault="001E389C" w:rsidP="00260587">
      <w:pPr>
        <w:pStyle w:val="BodyText2"/>
        <w:spacing w:before="120"/>
        <w:ind w:left="720"/>
        <w:rPr>
          <w:sz w:val="28"/>
          <w:szCs w:val="28"/>
          <w:cs/>
          <w:lang w:val="en-US"/>
        </w:rPr>
      </w:pPr>
      <w:r w:rsidRPr="00EB4282">
        <w:rPr>
          <w:sz w:val="28"/>
          <w:szCs w:val="28"/>
          <w:cs/>
          <w:lang w:val="en-US"/>
        </w:rPr>
        <w:t>ในเดือน</w:t>
      </w:r>
      <w:r w:rsidR="00FE112D" w:rsidRPr="00EB4282">
        <w:rPr>
          <w:rFonts w:hint="cs"/>
          <w:sz w:val="28"/>
          <w:szCs w:val="28"/>
          <w:cs/>
          <w:lang w:val="en-US"/>
        </w:rPr>
        <w:t>ตุลาคม</w:t>
      </w:r>
      <w:r w:rsidRPr="00EB4282">
        <w:rPr>
          <w:sz w:val="28"/>
          <w:szCs w:val="28"/>
          <w:cs/>
          <w:lang w:val="en-US"/>
        </w:rPr>
        <w:t xml:space="preserve"> </w:t>
      </w:r>
      <w:r w:rsidRPr="00EB4282">
        <w:rPr>
          <w:sz w:val="28"/>
          <w:szCs w:val="28"/>
          <w:lang w:val="en-US"/>
        </w:rPr>
        <w:t xml:space="preserve">2568 </w:t>
      </w:r>
      <w:r w:rsidRPr="00EB4282">
        <w:rPr>
          <w:sz w:val="28"/>
          <w:szCs w:val="28"/>
          <w:cs/>
          <w:lang w:val="en-US"/>
        </w:rPr>
        <w:t xml:space="preserve">บริษัทได้รับหนังสือฟ้องร้องจากเจ้าหนี้ </w:t>
      </w:r>
      <w:r w:rsidR="00854B2B" w:rsidRPr="00EB4282">
        <w:rPr>
          <w:rFonts w:hint="cs"/>
          <w:sz w:val="28"/>
          <w:szCs w:val="28"/>
          <w:cs/>
          <w:lang w:val="en-US"/>
        </w:rPr>
        <w:t>เนื่องจาก</w:t>
      </w:r>
      <w:r w:rsidRPr="00EB4282">
        <w:rPr>
          <w:sz w:val="28"/>
          <w:szCs w:val="28"/>
          <w:cs/>
          <w:lang w:val="en-US"/>
        </w:rPr>
        <w:t>ผิด</w:t>
      </w:r>
      <w:r w:rsidR="00854B2B" w:rsidRPr="00EB4282">
        <w:rPr>
          <w:rFonts w:hint="cs"/>
          <w:sz w:val="28"/>
          <w:szCs w:val="28"/>
          <w:cs/>
          <w:lang w:val="en-US"/>
        </w:rPr>
        <w:t>นัดตาม</w:t>
      </w:r>
      <w:r w:rsidRPr="00EB4282">
        <w:rPr>
          <w:sz w:val="28"/>
          <w:szCs w:val="28"/>
          <w:cs/>
          <w:lang w:val="en-US"/>
        </w:rPr>
        <w:t>สัญญาซื้อขาย</w:t>
      </w:r>
      <w:r w:rsidR="001F0B61" w:rsidRPr="00EB4282">
        <w:rPr>
          <w:rFonts w:hint="cs"/>
          <w:sz w:val="28"/>
          <w:szCs w:val="28"/>
          <w:cs/>
          <w:lang w:val="en-US"/>
        </w:rPr>
        <w:t>และสัญญาว่าจ้าง</w:t>
      </w:r>
      <w:r w:rsidR="0018791D" w:rsidRPr="00EB4282">
        <w:rPr>
          <w:rFonts w:hint="cs"/>
          <w:sz w:val="28"/>
          <w:szCs w:val="28"/>
          <w:cs/>
          <w:lang w:val="en-US"/>
        </w:rPr>
        <w:t>บริการ</w:t>
      </w:r>
      <w:r w:rsidRPr="00EB4282">
        <w:rPr>
          <w:sz w:val="28"/>
          <w:szCs w:val="28"/>
          <w:cs/>
          <w:lang w:val="en-US"/>
        </w:rPr>
        <w:t xml:space="preserve"> </w:t>
      </w:r>
      <w:r w:rsidR="00854B2B" w:rsidRPr="00EB4282">
        <w:rPr>
          <w:rFonts w:hint="cs"/>
          <w:sz w:val="28"/>
          <w:szCs w:val="28"/>
          <w:cs/>
          <w:lang w:val="en-US"/>
        </w:rPr>
        <w:t>โดยเจ้าหนี้ได้ยื่นฟ้องเรียก</w:t>
      </w:r>
      <w:r w:rsidRPr="00EB4282">
        <w:rPr>
          <w:sz w:val="28"/>
          <w:szCs w:val="28"/>
          <w:cs/>
          <w:lang w:val="en-US"/>
        </w:rPr>
        <w:t xml:space="preserve">ให้ชำระเงินจำนวน </w:t>
      </w:r>
      <w:r w:rsidR="000C0A68" w:rsidRPr="00F47AEC">
        <w:rPr>
          <w:sz w:val="28"/>
          <w:szCs w:val="28"/>
          <w:lang w:val="en-US"/>
        </w:rPr>
        <w:t>0.85</w:t>
      </w:r>
      <w:r w:rsidRPr="00F47AEC">
        <w:rPr>
          <w:sz w:val="28"/>
          <w:szCs w:val="28"/>
          <w:lang w:val="en-US"/>
        </w:rPr>
        <w:t xml:space="preserve"> </w:t>
      </w:r>
      <w:r w:rsidRPr="00EB4282">
        <w:rPr>
          <w:sz w:val="28"/>
          <w:szCs w:val="28"/>
          <w:cs/>
          <w:lang w:val="en-US"/>
        </w:rPr>
        <w:t xml:space="preserve">ล้านบาท </w:t>
      </w:r>
      <w:r w:rsidR="00893E46" w:rsidRPr="00EB4282">
        <w:rPr>
          <w:sz w:val="28"/>
          <w:szCs w:val="28"/>
          <w:cs/>
          <w:lang w:val="en-US"/>
        </w:rPr>
        <w:t>พร้อมดอกเบี้ยนับตั้งแต่วันที่ผิดนัดชำระหนี้ ปัจจุบันคดีอยู่ระหว่างการไกล่เกลี่ย และสืบพยานในศาลชั้นต้น</w:t>
      </w:r>
    </w:p>
    <w:p w14:paraId="636BAA1E" w14:textId="73D2B0BC" w:rsidR="00196BD1" w:rsidRDefault="00024585" w:rsidP="00260587">
      <w:pPr>
        <w:pStyle w:val="BodyText2"/>
        <w:spacing w:before="120"/>
        <w:ind w:left="720"/>
        <w:rPr>
          <w:rFonts w:asciiTheme="majorBidi" w:hAnsiTheme="majorBidi" w:cstheme="majorBidi"/>
          <w:spacing w:val="-4"/>
          <w:sz w:val="28"/>
          <w:szCs w:val="28"/>
        </w:rPr>
      </w:pPr>
      <w:r w:rsidRPr="00EB4282">
        <w:rPr>
          <w:rFonts w:hint="cs"/>
          <w:sz w:val="28"/>
          <w:szCs w:val="28"/>
          <w:cs/>
          <w:lang w:val="en-US"/>
        </w:rPr>
        <w:t>ในเดือน</w:t>
      </w:r>
      <w:r w:rsidR="000E4974" w:rsidRPr="00EB4282">
        <w:rPr>
          <w:rFonts w:hint="cs"/>
          <w:sz w:val="28"/>
          <w:szCs w:val="28"/>
          <w:cs/>
          <w:lang w:val="en-US"/>
        </w:rPr>
        <w:t xml:space="preserve">ตุลาคม </w:t>
      </w:r>
      <w:r w:rsidRPr="00024585">
        <w:rPr>
          <w:sz w:val="28"/>
          <w:szCs w:val="28"/>
          <w:lang w:val="en-US"/>
        </w:rPr>
        <w:t xml:space="preserve">2568 </w:t>
      </w:r>
      <w:r w:rsidRPr="00EB428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ศาลได้</w:t>
      </w:r>
      <w:r w:rsidRPr="00EB428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พิจารณาคดี</w:t>
      </w:r>
      <w:r w:rsidR="002B46A8" w:rsidRPr="00EB428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C70EEE" w:rsidRPr="00EB428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กลุ่มบริษัทและ</w:t>
      </w:r>
      <w:r w:rsidR="001774DB" w:rsidRPr="00EB428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บริษัท</w:t>
      </w:r>
      <w:r w:rsidR="00196BD1" w:rsidRPr="00EB4282">
        <w:rPr>
          <w:rFonts w:cstheme="majorBidi"/>
          <w:sz w:val="28"/>
          <w:cs/>
          <w:lang w:val="en-US"/>
        </w:rPr>
        <w:t>สามารถตกลงกับเจ้าหนี้ โดยได้ทำสัญญาประนีประนอมยอมความ</w:t>
      </w:r>
      <w:r w:rsidR="00196BD1" w:rsidRPr="00EB4282">
        <w:rPr>
          <w:rFonts w:cstheme="majorBidi" w:hint="cs"/>
          <w:sz w:val="28"/>
          <w:cs/>
          <w:lang w:val="en-US"/>
        </w:rPr>
        <w:t xml:space="preserve"> </w:t>
      </w:r>
      <w:r w:rsidR="00196BD1" w:rsidRPr="00EB4282">
        <w:rPr>
          <w:rFonts w:cstheme="majorBidi"/>
          <w:sz w:val="28"/>
          <w:cs/>
          <w:lang w:val="en-US"/>
        </w:rPr>
        <w:t>ซึ่งกลุ่มบริษัท</w:t>
      </w:r>
      <w:r w:rsidR="00196BD1" w:rsidRPr="00EB4282">
        <w:rPr>
          <w:rFonts w:cstheme="majorBidi" w:hint="cs"/>
          <w:sz w:val="28"/>
          <w:cs/>
          <w:lang w:val="en-US"/>
        </w:rPr>
        <w:t>และบริษัท</w:t>
      </w:r>
      <w:r w:rsidR="00196BD1" w:rsidRPr="00EB4282">
        <w:rPr>
          <w:rFonts w:cstheme="majorBidi"/>
          <w:sz w:val="28"/>
          <w:cs/>
          <w:lang w:val="en-US"/>
        </w:rPr>
        <w:t xml:space="preserve">ตกลงชำระหนี้ตามข้อตกลงเป็นจำนวนเงินรวมทั้งสิ้น </w:t>
      </w:r>
      <w:r w:rsidR="00797895">
        <w:rPr>
          <w:sz w:val="28"/>
          <w:lang w:val="en-US"/>
        </w:rPr>
        <w:t>12.93</w:t>
      </w:r>
      <w:r w:rsidR="00196BD1" w:rsidRPr="00E77DD9">
        <w:rPr>
          <w:sz w:val="28"/>
          <w:lang w:val="en-US"/>
        </w:rPr>
        <w:t xml:space="preserve"> </w:t>
      </w:r>
      <w:r w:rsidR="00196BD1" w:rsidRPr="00EB4282">
        <w:rPr>
          <w:sz w:val="28"/>
          <w:cs/>
          <w:lang w:val="en-US"/>
        </w:rPr>
        <w:t>ล้านบาท</w:t>
      </w:r>
      <w:r w:rsidR="00797895" w:rsidRPr="00EB4282">
        <w:rPr>
          <w:rFonts w:hint="cs"/>
          <w:sz w:val="28"/>
          <w:cs/>
          <w:lang w:val="en-US"/>
        </w:rPr>
        <w:t xml:space="preserve">และ </w:t>
      </w:r>
      <w:r w:rsidR="00797895">
        <w:rPr>
          <w:sz w:val="28"/>
          <w:lang w:val="en-US"/>
        </w:rPr>
        <w:t xml:space="preserve">11.33 </w:t>
      </w:r>
      <w:r w:rsidR="00797895" w:rsidRPr="00EB4282">
        <w:rPr>
          <w:rFonts w:hint="cs"/>
          <w:sz w:val="28"/>
          <w:cs/>
          <w:lang w:val="en-US"/>
        </w:rPr>
        <w:t xml:space="preserve">ล้านบาท </w:t>
      </w:r>
      <w:r w:rsidR="00196BD1" w:rsidRPr="00EB4282">
        <w:rPr>
          <w:sz w:val="28"/>
          <w:cs/>
          <w:lang w:val="en-US"/>
        </w:rPr>
        <w:t xml:space="preserve">พร้อมดอกเบี้ยตามที่ระบุในสัญญาประนีประนอมยอมความ </w:t>
      </w:r>
    </w:p>
    <w:p w14:paraId="5B6EEBAA" w14:textId="4F29342B" w:rsidR="008D1613" w:rsidRPr="00305794" w:rsidRDefault="00B40A15" w:rsidP="00260587">
      <w:pPr>
        <w:pStyle w:val="BodyText2"/>
        <w:numPr>
          <w:ilvl w:val="0"/>
          <w:numId w:val="27"/>
        </w:numPr>
        <w:spacing w:before="120"/>
        <w:rPr>
          <w:b/>
          <w:bCs/>
          <w:sz w:val="28"/>
          <w:szCs w:val="28"/>
          <w:lang w:val="en-US"/>
        </w:rPr>
      </w:pPr>
      <w:r w:rsidRPr="00305794">
        <w:rPr>
          <w:b/>
          <w:bCs/>
          <w:sz w:val="28"/>
          <w:szCs w:val="28"/>
          <w:cs/>
          <w:lang w:val="en-US"/>
        </w:rPr>
        <w:t>การลดทุน</w:t>
      </w:r>
    </w:p>
    <w:p w14:paraId="5C15C153" w14:textId="1CC28A21" w:rsidR="006A7B38" w:rsidRPr="00305794" w:rsidRDefault="006A7B38" w:rsidP="00260587">
      <w:pPr>
        <w:pStyle w:val="BodyText2"/>
        <w:spacing w:before="120"/>
        <w:ind w:left="720"/>
        <w:rPr>
          <w:sz w:val="28"/>
          <w:szCs w:val="28"/>
          <w:lang w:val="en-US"/>
        </w:rPr>
      </w:pPr>
      <w:r w:rsidRPr="00305794">
        <w:rPr>
          <w:sz w:val="28"/>
          <w:szCs w:val="28"/>
          <w:cs/>
          <w:lang w:val="en-US"/>
        </w:rPr>
        <w:t xml:space="preserve">เมื่อวันที่ </w:t>
      </w:r>
      <w:r w:rsidRPr="00305794">
        <w:rPr>
          <w:sz w:val="28"/>
          <w:szCs w:val="28"/>
          <w:lang w:val="en-US"/>
        </w:rPr>
        <w:t xml:space="preserve">10 </w:t>
      </w:r>
      <w:r w:rsidRPr="00305794">
        <w:rPr>
          <w:sz w:val="28"/>
          <w:szCs w:val="28"/>
          <w:cs/>
          <w:lang w:val="en-US"/>
        </w:rPr>
        <w:t>พฤ</w:t>
      </w:r>
      <w:r w:rsidR="00011687" w:rsidRPr="00305794">
        <w:rPr>
          <w:rFonts w:hint="cs"/>
          <w:sz w:val="28"/>
          <w:szCs w:val="28"/>
          <w:cs/>
          <w:lang w:val="en-US"/>
        </w:rPr>
        <w:t>ศ</w:t>
      </w:r>
      <w:r w:rsidRPr="00305794">
        <w:rPr>
          <w:sz w:val="28"/>
          <w:szCs w:val="28"/>
          <w:cs/>
          <w:lang w:val="en-US"/>
        </w:rPr>
        <w:t xml:space="preserve">จิกายน </w:t>
      </w:r>
      <w:r w:rsidRPr="00305794">
        <w:rPr>
          <w:sz w:val="28"/>
          <w:szCs w:val="28"/>
          <w:lang w:val="en-US"/>
        </w:rPr>
        <w:t xml:space="preserve">2568 </w:t>
      </w:r>
      <w:r w:rsidRPr="00305794">
        <w:rPr>
          <w:sz w:val="28"/>
          <w:szCs w:val="28"/>
          <w:cs/>
          <w:lang w:val="en-US"/>
        </w:rPr>
        <w:t xml:space="preserve">ที่ประชุมวิสามัญผู้ถือหุ้นครั้งที่ </w:t>
      </w:r>
      <w:r w:rsidRPr="00305794">
        <w:rPr>
          <w:sz w:val="28"/>
          <w:szCs w:val="28"/>
          <w:lang w:val="en-US"/>
        </w:rPr>
        <w:t xml:space="preserve">1/2568 </w:t>
      </w:r>
      <w:r w:rsidRPr="00305794">
        <w:rPr>
          <w:sz w:val="28"/>
          <w:szCs w:val="28"/>
          <w:cs/>
          <w:lang w:val="en-US"/>
        </w:rPr>
        <w:t xml:space="preserve">มีมติอนุมัติการลดทุนจดทะเบียนของบริษัท จำนวน </w:t>
      </w:r>
      <w:r w:rsidRPr="00305794">
        <w:rPr>
          <w:sz w:val="28"/>
          <w:szCs w:val="28"/>
          <w:lang w:val="en-US"/>
        </w:rPr>
        <w:t xml:space="preserve">124 </w:t>
      </w:r>
      <w:r w:rsidRPr="00305794">
        <w:rPr>
          <w:sz w:val="28"/>
          <w:szCs w:val="28"/>
          <w:cs/>
          <w:lang w:val="en-US"/>
        </w:rPr>
        <w:t xml:space="preserve">บาท จากทุนจดทะเบียนเดิม จำนวน </w:t>
      </w:r>
      <w:r w:rsidRPr="00305794">
        <w:rPr>
          <w:sz w:val="28"/>
          <w:szCs w:val="28"/>
          <w:lang w:val="en-US"/>
        </w:rPr>
        <w:t xml:space="preserve">147,000,000 </w:t>
      </w:r>
      <w:r w:rsidRPr="00305794">
        <w:rPr>
          <w:sz w:val="28"/>
          <w:szCs w:val="28"/>
          <w:cs/>
          <w:lang w:val="en-US"/>
        </w:rPr>
        <w:t xml:space="preserve">บาท แบ่งออกเป็นหุ้นสามัญ จำนวน </w:t>
      </w:r>
      <w:r w:rsidRPr="00305794">
        <w:rPr>
          <w:sz w:val="28"/>
          <w:szCs w:val="28"/>
          <w:lang w:val="en-US"/>
        </w:rPr>
        <w:t xml:space="preserve">294,000,000 </w:t>
      </w:r>
      <w:r w:rsidRPr="00305794">
        <w:rPr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305794">
        <w:rPr>
          <w:sz w:val="28"/>
          <w:szCs w:val="28"/>
          <w:lang w:val="en-US"/>
        </w:rPr>
        <w:t xml:space="preserve">0.50 </w:t>
      </w:r>
      <w:r w:rsidRPr="00305794">
        <w:rPr>
          <w:sz w:val="28"/>
          <w:szCs w:val="28"/>
          <w:cs/>
          <w:lang w:val="en-US"/>
        </w:rPr>
        <w:t xml:space="preserve">บาท เป็นทุนจดทะเบียนใหม่ จำนวน </w:t>
      </w:r>
      <w:r w:rsidRPr="00305794">
        <w:rPr>
          <w:sz w:val="28"/>
          <w:szCs w:val="28"/>
          <w:lang w:val="en-US"/>
        </w:rPr>
        <w:t xml:space="preserve">146,999,876 </w:t>
      </w:r>
      <w:r w:rsidRPr="00305794">
        <w:rPr>
          <w:sz w:val="28"/>
          <w:szCs w:val="28"/>
          <w:cs/>
          <w:lang w:val="en-US"/>
        </w:rPr>
        <w:t xml:space="preserve">บาท แบ่งออกเป็นหุ้นสามัญ </w:t>
      </w:r>
      <w:r w:rsidR="00502685">
        <w:rPr>
          <w:sz w:val="28"/>
          <w:szCs w:val="28"/>
          <w:cs/>
          <w:lang w:val="en-US"/>
        </w:rPr>
        <w:br/>
      </w:r>
      <w:r w:rsidRPr="00305794">
        <w:rPr>
          <w:sz w:val="28"/>
          <w:szCs w:val="28"/>
          <w:cs/>
          <w:lang w:val="en-US"/>
        </w:rPr>
        <w:t xml:space="preserve">จำนวน </w:t>
      </w:r>
      <w:r w:rsidRPr="00305794">
        <w:rPr>
          <w:sz w:val="28"/>
          <w:szCs w:val="28"/>
          <w:lang w:val="en-US"/>
        </w:rPr>
        <w:t xml:space="preserve">293,999,752 </w:t>
      </w:r>
      <w:r w:rsidRPr="00305794">
        <w:rPr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305794">
        <w:rPr>
          <w:sz w:val="28"/>
          <w:szCs w:val="28"/>
          <w:lang w:val="en-US"/>
        </w:rPr>
        <w:t xml:space="preserve">0.50 </w:t>
      </w:r>
      <w:r w:rsidRPr="00305794">
        <w:rPr>
          <w:sz w:val="28"/>
          <w:szCs w:val="28"/>
          <w:cs/>
          <w:lang w:val="en-US"/>
        </w:rPr>
        <w:t xml:space="preserve">บาท โดยการตัดหุ้นสามัญที่เหลือจากการจัดสรรไว้เพื่อรองรับ </w:t>
      </w:r>
      <w:r w:rsidR="00E05047">
        <w:rPr>
          <w:sz w:val="28"/>
          <w:szCs w:val="28"/>
          <w:lang w:val="en-US"/>
        </w:rPr>
        <w:t xml:space="preserve">                </w:t>
      </w:r>
      <w:r w:rsidRPr="00305794">
        <w:rPr>
          <w:sz w:val="28"/>
          <w:szCs w:val="28"/>
          <w:cs/>
          <w:lang w:val="en-US"/>
        </w:rPr>
        <w:t xml:space="preserve">การจ่ายปันผลเป็นหุ้นสามัญเพิ่มทุนของบริษัท จำนวน </w:t>
      </w:r>
      <w:r w:rsidRPr="00305794">
        <w:rPr>
          <w:sz w:val="28"/>
          <w:szCs w:val="28"/>
          <w:lang w:val="en-US"/>
        </w:rPr>
        <w:t xml:space="preserve">248 </w:t>
      </w:r>
      <w:r w:rsidRPr="00305794">
        <w:rPr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305794">
        <w:rPr>
          <w:sz w:val="28"/>
          <w:szCs w:val="28"/>
          <w:lang w:val="en-US"/>
        </w:rPr>
        <w:t xml:space="preserve">0.50 </w:t>
      </w:r>
      <w:r w:rsidRPr="00305794">
        <w:rPr>
          <w:sz w:val="28"/>
          <w:szCs w:val="28"/>
          <w:cs/>
          <w:lang w:val="en-US"/>
        </w:rPr>
        <w:t>บาท</w:t>
      </w:r>
    </w:p>
    <w:p w14:paraId="0C50354E" w14:textId="7C19A5DB" w:rsidR="00D23FDB" w:rsidRPr="00305794" w:rsidRDefault="00D2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305794">
        <w:rPr>
          <w:b/>
          <w:bCs/>
          <w:sz w:val="28"/>
          <w:szCs w:val="28"/>
        </w:rPr>
        <w:br w:type="page"/>
      </w:r>
    </w:p>
    <w:p w14:paraId="5E6789C1" w14:textId="721E37D1" w:rsidR="006A7B38" w:rsidRPr="00305794" w:rsidRDefault="006A7B38" w:rsidP="00D23FDB">
      <w:pPr>
        <w:pStyle w:val="BodyText2"/>
        <w:numPr>
          <w:ilvl w:val="0"/>
          <w:numId w:val="27"/>
        </w:numPr>
        <w:rPr>
          <w:b/>
          <w:bCs/>
          <w:sz w:val="28"/>
          <w:szCs w:val="28"/>
          <w:lang w:val="en-US"/>
        </w:rPr>
      </w:pPr>
      <w:r w:rsidRPr="00305794">
        <w:rPr>
          <w:b/>
          <w:bCs/>
          <w:sz w:val="28"/>
          <w:szCs w:val="28"/>
          <w:cs/>
          <w:lang w:val="en-US"/>
        </w:rPr>
        <w:t>การเพิ่มทุน</w:t>
      </w:r>
    </w:p>
    <w:p w14:paraId="11C95270" w14:textId="73C3FDA8" w:rsidR="006A7B38" w:rsidRPr="005A49E4" w:rsidRDefault="0015012F" w:rsidP="00260587">
      <w:pPr>
        <w:pStyle w:val="BodyText2"/>
        <w:spacing w:before="120"/>
        <w:ind w:left="720"/>
        <w:rPr>
          <w:rFonts w:hint="cs"/>
          <w:spacing w:val="-2"/>
          <w:sz w:val="28"/>
          <w:szCs w:val="28"/>
          <w:lang w:val="en-US"/>
        </w:rPr>
      </w:pPr>
      <w:r w:rsidRPr="005A49E4">
        <w:rPr>
          <w:spacing w:val="-2"/>
          <w:sz w:val="28"/>
          <w:szCs w:val="28"/>
          <w:cs/>
          <w:lang w:val="en-US"/>
        </w:rPr>
        <w:t xml:space="preserve">เมื่อวันที่ </w:t>
      </w:r>
      <w:r w:rsidRPr="005A49E4">
        <w:rPr>
          <w:spacing w:val="-2"/>
          <w:sz w:val="28"/>
          <w:szCs w:val="28"/>
          <w:lang w:val="en-US"/>
        </w:rPr>
        <w:t xml:space="preserve">10 </w:t>
      </w:r>
      <w:r w:rsidRPr="005A49E4">
        <w:rPr>
          <w:spacing w:val="-2"/>
          <w:sz w:val="28"/>
          <w:szCs w:val="28"/>
          <w:cs/>
          <w:lang w:val="en-US"/>
        </w:rPr>
        <w:t>พฤ</w:t>
      </w:r>
      <w:r w:rsidR="007D4A01" w:rsidRPr="005A49E4">
        <w:rPr>
          <w:rFonts w:hint="cs"/>
          <w:spacing w:val="-2"/>
          <w:sz w:val="28"/>
          <w:szCs w:val="28"/>
          <w:cs/>
          <w:lang w:val="en-US"/>
        </w:rPr>
        <w:t>ศ</w:t>
      </w:r>
      <w:r w:rsidRPr="005A49E4">
        <w:rPr>
          <w:spacing w:val="-2"/>
          <w:sz w:val="28"/>
          <w:szCs w:val="28"/>
          <w:cs/>
          <w:lang w:val="en-US"/>
        </w:rPr>
        <w:t xml:space="preserve">จิกายน </w:t>
      </w:r>
      <w:r w:rsidRPr="005A49E4">
        <w:rPr>
          <w:spacing w:val="-2"/>
          <w:sz w:val="28"/>
          <w:szCs w:val="28"/>
          <w:lang w:val="en-US"/>
        </w:rPr>
        <w:t xml:space="preserve">2568 </w:t>
      </w:r>
      <w:r w:rsidRPr="005A49E4">
        <w:rPr>
          <w:spacing w:val="-2"/>
          <w:sz w:val="28"/>
          <w:szCs w:val="28"/>
          <w:cs/>
          <w:lang w:val="en-US"/>
        </w:rPr>
        <w:t xml:space="preserve">ที่ประชุมวิสามัญผู้ถือหุ้นครั้งที่ </w:t>
      </w:r>
      <w:r w:rsidRPr="005A49E4">
        <w:rPr>
          <w:spacing w:val="-2"/>
          <w:sz w:val="28"/>
          <w:szCs w:val="28"/>
          <w:lang w:val="en-US"/>
        </w:rPr>
        <w:t xml:space="preserve">1/2568 </w:t>
      </w:r>
      <w:r w:rsidRPr="005A49E4">
        <w:rPr>
          <w:spacing w:val="-2"/>
          <w:sz w:val="28"/>
          <w:szCs w:val="28"/>
          <w:cs/>
          <w:lang w:val="en-US"/>
        </w:rPr>
        <w:t xml:space="preserve">มีมติอนุมัติการเพิ่มทุนจดทะเบียนของบริษัท จำนวน </w:t>
      </w:r>
      <w:r w:rsidRPr="005A49E4">
        <w:rPr>
          <w:spacing w:val="-2"/>
          <w:sz w:val="28"/>
          <w:szCs w:val="28"/>
          <w:lang w:val="en-US"/>
        </w:rPr>
        <w:t xml:space="preserve">73,200,000 </w:t>
      </w:r>
      <w:r w:rsidRPr="005A49E4">
        <w:rPr>
          <w:spacing w:val="-2"/>
          <w:sz w:val="28"/>
          <w:szCs w:val="28"/>
          <w:cs/>
          <w:lang w:val="en-US"/>
        </w:rPr>
        <w:t xml:space="preserve">บาท จากทุนจดทะเบียนเดิม จำนวน </w:t>
      </w:r>
      <w:r w:rsidRPr="005A49E4">
        <w:rPr>
          <w:spacing w:val="-2"/>
          <w:sz w:val="28"/>
          <w:szCs w:val="28"/>
          <w:lang w:val="en-US"/>
        </w:rPr>
        <w:t xml:space="preserve">146,999,876 </w:t>
      </w:r>
      <w:r w:rsidRPr="005A49E4">
        <w:rPr>
          <w:spacing w:val="-2"/>
          <w:sz w:val="28"/>
          <w:szCs w:val="28"/>
          <w:cs/>
          <w:lang w:val="en-US"/>
        </w:rPr>
        <w:t xml:space="preserve">บาท แบ่งออกเป็นหุ้นสามัญ จำนวน </w:t>
      </w:r>
      <w:r w:rsidRPr="005A49E4">
        <w:rPr>
          <w:spacing w:val="-2"/>
          <w:sz w:val="28"/>
          <w:szCs w:val="28"/>
          <w:lang w:val="en-US"/>
        </w:rPr>
        <w:t xml:space="preserve">293,999,752 </w:t>
      </w:r>
      <w:r w:rsidRPr="005A49E4">
        <w:rPr>
          <w:spacing w:val="-2"/>
          <w:sz w:val="28"/>
          <w:szCs w:val="28"/>
          <w:cs/>
          <w:lang w:val="en-US"/>
        </w:rPr>
        <w:t xml:space="preserve">หุ้น มูลค่าหุ้นที่ตราไว้หุ้นละ </w:t>
      </w:r>
      <w:r w:rsidRPr="005A49E4">
        <w:rPr>
          <w:spacing w:val="-2"/>
          <w:sz w:val="28"/>
          <w:szCs w:val="28"/>
          <w:lang w:val="en-US"/>
        </w:rPr>
        <w:t xml:space="preserve">0.50 </w:t>
      </w:r>
      <w:r w:rsidRPr="005A49E4">
        <w:rPr>
          <w:spacing w:val="-2"/>
          <w:sz w:val="28"/>
          <w:szCs w:val="28"/>
          <w:cs/>
          <w:lang w:val="en-US"/>
        </w:rPr>
        <w:t xml:space="preserve">บาท เป็นทุนจดทะเบียนใหม่ จำนวน </w:t>
      </w:r>
      <w:r w:rsidRPr="005A49E4">
        <w:rPr>
          <w:spacing w:val="-2"/>
          <w:sz w:val="28"/>
          <w:szCs w:val="28"/>
          <w:lang w:val="en-US"/>
        </w:rPr>
        <w:t xml:space="preserve">220,199,876 </w:t>
      </w:r>
      <w:r w:rsidRPr="005A49E4">
        <w:rPr>
          <w:spacing w:val="-2"/>
          <w:sz w:val="28"/>
          <w:szCs w:val="28"/>
          <w:cs/>
          <w:lang w:val="en-US"/>
        </w:rPr>
        <w:t xml:space="preserve">บาท  แบ่งออกเป็นหุ้นสามัญ จำนวน </w:t>
      </w:r>
      <w:r w:rsidRPr="005A49E4">
        <w:rPr>
          <w:spacing w:val="-2"/>
          <w:sz w:val="28"/>
          <w:szCs w:val="28"/>
          <w:lang w:val="en-US"/>
        </w:rPr>
        <w:t xml:space="preserve">440,399,752 </w:t>
      </w:r>
      <w:r w:rsidRPr="005A49E4">
        <w:rPr>
          <w:spacing w:val="-2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5A49E4">
        <w:rPr>
          <w:spacing w:val="-2"/>
          <w:sz w:val="28"/>
          <w:szCs w:val="28"/>
          <w:lang w:val="en-US"/>
        </w:rPr>
        <w:t xml:space="preserve">0.50 </w:t>
      </w:r>
      <w:r w:rsidRPr="005A49E4">
        <w:rPr>
          <w:spacing w:val="-2"/>
          <w:sz w:val="28"/>
          <w:szCs w:val="28"/>
          <w:cs/>
          <w:lang w:val="en-US"/>
        </w:rPr>
        <w:t xml:space="preserve">บาท โดยการออกหุ้นสามัญเพิ่มทุน จำนวน </w:t>
      </w:r>
      <w:r w:rsidRPr="005A49E4">
        <w:rPr>
          <w:spacing w:val="-2"/>
          <w:sz w:val="28"/>
          <w:szCs w:val="28"/>
          <w:lang w:val="en-US"/>
        </w:rPr>
        <w:t xml:space="preserve">146,400,000 </w:t>
      </w:r>
      <w:r w:rsidRPr="005A49E4">
        <w:rPr>
          <w:spacing w:val="-2"/>
          <w:sz w:val="28"/>
          <w:szCs w:val="28"/>
          <w:cs/>
          <w:lang w:val="en-US"/>
        </w:rPr>
        <w:t xml:space="preserve">หุ้น </w:t>
      </w:r>
      <w:r w:rsidR="005A49E4">
        <w:rPr>
          <w:spacing w:val="-2"/>
          <w:sz w:val="28"/>
          <w:szCs w:val="28"/>
          <w:cs/>
          <w:lang w:val="en-US"/>
        </w:rPr>
        <w:br/>
      </w:r>
      <w:r w:rsidRPr="005A49E4">
        <w:rPr>
          <w:spacing w:val="-2"/>
          <w:sz w:val="28"/>
          <w:szCs w:val="28"/>
          <w:cs/>
          <w:lang w:val="en-US"/>
        </w:rPr>
        <w:t xml:space="preserve">มูลค่าที่ตราไว้หุ้นละ </w:t>
      </w:r>
      <w:r w:rsidRPr="005A49E4">
        <w:rPr>
          <w:spacing w:val="-2"/>
          <w:sz w:val="28"/>
          <w:szCs w:val="28"/>
          <w:lang w:val="en-US"/>
        </w:rPr>
        <w:t xml:space="preserve">0.50 </w:t>
      </w:r>
      <w:r w:rsidRPr="005A49E4">
        <w:rPr>
          <w:spacing w:val="-2"/>
          <w:sz w:val="28"/>
          <w:szCs w:val="28"/>
          <w:cs/>
          <w:lang w:val="en-US"/>
        </w:rPr>
        <w:t xml:space="preserve">บาท เพื่อรองรับการออกเสนอขายหุ้นกู้แปลงสภาพ จำนวน </w:t>
      </w:r>
      <w:r w:rsidRPr="005A49E4">
        <w:rPr>
          <w:spacing w:val="-2"/>
          <w:sz w:val="28"/>
          <w:szCs w:val="28"/>
          <w:lang w:val="en-US"/>
        </w:rPr>
        <w:t xml:space="preserve">24,000,000 </w:t>
      </w:r>
      <w:r w:rsidRPr="005A49E4">
        <w:rPr>
          <w:spacing w:val="-2"/>
          <w:sz w:val="28"/>
          <w:szCs w:val="28"/>
          <w:cs/>
          <w:lang w:val="en-US"/>
        </w:rPr>
        <w:t xml:space="preserve">หุ้น และการใช้สิทธิตามใบสำคัญแสดงสิทธิที่จะซื้อหุ้นสามัญของบริษัท ครั้งที่ </w:t>
      </w:r>
      <w:r w:rsidRPr="005A49E4">
        <w:rPr>
          <w:spacing w:val="-2"/>
          <w:sz w:val="28"/>
          <w:szCs w:val="28"/>
          <w:lang w:val="en-US"/>
        </w:rPr>
        <w:t xml:space="preserve">1 (CAZ-W1) </w:t>
      </w:r>
      <w:r w:rsidRPr="005A49E4">
        <w:rPr>
          <w:spacing w:val="-2"/>
          <w:sz w:val="28"/>
          <w:szCs w:val="28"/>
          <w:cs/>
          <w:lang w:val="en-US"/>
        </w:rPr>
        <w:t xml:space="preserve">จำนวน </w:t>
      </w:r>
      <w:r w:rsidRPr="005A49E4">
        <w:rPr>
          <w:spacing w:val="-2"/>
          <w:sz w:val="28"/>
          <w:szCs w:val="28"/>
          <w:lang w:val="en-US"/>
        </w:rPr>
        <w:t xml:space="preserve">122,400,000 </w:t>
      </w:r>
      <w:r w:rsidRPr="005A49E4">
        <w:rPr>
          <w:spacing w:val="-2"/>
          <w:sz w:val="28"/>
          <w:szCs w:val="28"/>
          <w:cs/>
          <w:lang w:val="en-US"/>
        </w:rPr>
        <w:t>หุ้น</w:t>
      </w:r>
    </w:p>
    <w:p w14:paraId="2A59BF2C" w14:textId="7149E833" w:rsidR="008B52C2" w:rsidRPr="00305794" w:rsidRDefault="006A7B38" w:rsidP="000E5C31">
      <w:pPr>
        <w:pStyle w:val="BodyText2"/>
        <w:numPr>
          <w:ilvl w:val="0"/>
          <w:numId w:val="27"/>
        </w:numPr>
        <w:spacing w:before="120" w:after="120"/>
        <w:rPr>
          <w:b/>
          <w:bCs/>
          <w:sz w:val="28"/>
          <w:szCs w:val="28"/>
          <w:lang w:val="en-US"/>
        </w:rPr>
      </w:pPr>
      <w:r w:rsidRPr="00305794">
        <w:rPr>
          <w:b/>
          <w:bCs/>
          <w:sz w:val="28"/>
          <w:szCs w:val="28"/>
          <w:cs/>
          <w:lang w:val="en-US"/>
        </w:rPr>
        <w:t>หุ้นกู้แปลงสภาพ</w:t>
      </w:r>
      <w:r w:rsidR="004D7632">
        <w:rPr>
          <w:rFonts w:hint="cs"/>
          <w:b/>
          <w:bCs/>
          <w:sz w:val="28"/>
          <w:szCs w:val="28"/>
          <w:cs/>
          <w:lang w:val="en-US"/>
        </w:rPr>
        <w:t>และ</w:t>
      </w:r>
      <w:r w:rsidR="002B16C0">
        <w:rPr>
          <w:rFonts w:hint="cs"/>
          <w:b/>
          <w:bCs/>
          <w:sz w:val="28"/>
          <w:szCs w:val="28"/>
          <w:cs/>
          <w:lang w:val="en-US"/>
        </w:rPr>
        <w:t>ใบสำคัญแสดง</w:t>
      </w:r>
      <w:r w:rsidR="00187043">
        <w:rPr>
          <w:rFonts w:hint="cs"/>
          <w:b/>
          <w:bCs/>
          <w:sz w:val="28"/>
          <w:szCs w:val="28"/>
          <w:cs/>
          <w:lang w:val="en-US"/>
        </w:rPr>
        <w:t>สิทธิ</w:t>
      </w:r>
    </w:p>
    <w:p w14:paraId="6F84E1CA" w14:textId="3D9F38B7" w:rsidR="00F8285E" w:rsidRPr="00305794" w:rsidRDefault="00224213" w:rsidP="00F8285E">
      <w:pPr>
        <w:pStyle w:val="BodyText2"/>
        <w:ind w:left="720"/>
        <w:rPr>
          <w:rFonts w:hint="cs"/>
          <w:sz w:val="28"/>
          <w:szCs w:val="28"/>
          <w:lang w:val="en-US"/>
        </w:rPr>
      </w:pPr>
      <w:r w:rsidRPr="00224213">
        <w:rPr>
          <w:sz w:val="28"/>
          <w:szCs w:val="28"/>
          <w:cs/>
          <w:lang w:val="en-US"/>
        </w:rPr>
        <w:t xml:space="preserve">เมื่อวันที่ </w:t>
      </w:r>
      <w:r w:rsidR="00742F7E">
        <w:rPr>
          <w:sz w:val="28"/>
          <w:szCs w:val="28"/>
          <w:lang w:val="en-US"/>
        </w:rPr>
        <w:t>10</w:t>
      </w:r>
      <w:r w:rsidRPr="00224213">
        <w:rPr>
          <w:sz w:val="28"/>
          <w:szCs w:val="28"/>
          <w:cs/>
          <w:lang w:val="en-US"/>
        </w:rPr>
        <w:t xml:space="preserve"> พฤศจิกายน </w:t>
      </w:r>
      <w:r w:rsidR="00742F7E">
        <w:rPr>
          <w:sz w:val="28"/>
          <w:szCs w:val="28"/>
          <w:lang w:val="en-US"/>
        </w:rPr>
        <w:t>2568</w:t>
      </w:r>
      <w:r w:rsidRPr="00224213">
        <w:rPr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="00742F7E">
        <w:rPr>
          <w:sz w:val="28"/>
          <w:szCs w:val="28"/>
          <w:lang w:val="en-US"/>
        </w:rPr>
        <w:t>1/2568</w:t>
      </w:r>
      <w:r w:rsidR="00DB6C42" w:rsidRPr="00305794">
        <w:rPr>
          <w:sz w:val="28"/>
          <w:szCs w:val="28"/>
          <w:cs/>
          <w:lang w:val="en-US"/>
        </w:rPr>
        <w:t xml:space="preserve"> มีมติอนุมัติการออกและเสนอขายหุ้นกู้แปลงสภาพ และใบสำคัญแสดงสิทธิที่จะซื้อหุ้นสามัญของบริษัท ครั้งที่ </w:t>
      </w:r>
      <w:r w:rsidR="00DB6C42" w:rsidRPr="00305794">
        <w:rPr>
          <w:sz w:val="28"/>
          <w:szCs w:val="28"/>
          <w:lang w:val="en-US"/>
        </w:rPr>
        <w:t xml:space="preserve">1 (CAZ-W1) </w:t>
      </w:r>
      <w:r w:rsidR="00DB6C42" w:rsidRPr="00305794">
        <w:rPr>
          <w:sz w:val="28"/>
          <w:szCs w:val="28"/>
          <w:cs/>
          <w:lang w:val="en-US"/>
        </w:rPr>
        <w:t>ดังนี้</w:t>
      </w:r>
    </w:p>
    <w:p w14:paraId="54CA57D8" w14:textId="08BC6123" w:rsidR="00DB6C42" w:rsidRPr="00305794" w:rsidRDefault="00076430" w:rsidP="00627728">
      <w:pPr>
        <w:pStyle w:val="BodyText2"/>
        <w:numPr>
          <w:ilvl w:val="2"/>
          <w:numId w:val="32"/>
        </w:numPr>
        <w:spacing w:before="120"/>
        <w:ind w:left="1440"/>
        <w:rPr>
          <w:sz w:val="28"/>
          <w:szCs w:val="28"/>
          <w:lang w:val="en-US"/>
        </w:rPr>
      </w:pPr>
      <w:r w:rsidRPr="00305794">
        <w:rPr>
          <w:sz w:val="28"/>
          <w:szCs w:val="28"/>
          <w:cs/>
          <w:lang w:val="en-US"/>
        </w:rPr>
        <w:t>การออกและเสนอขายหุ้นกู้แปลงสภาพให้แก่ผู้ถือหุ้นเดิมของบริษัทที่มีสิทธิได้รับการจัดสรรตามสัดส่วนการถือหุ้น</w:t>
      </w:r>
      <w:r w:rsidR="00034D73" w:rsidRPr="00305794">
        <w:rPr>
          <w:sz w:val="28"/>
          <w:szCs w:val="28"/>
          <w:cs/>
          <w:lang w:val="en-US"/>
        </w:rPr>
        <w:t xml:space="preserve">ในอัตราส่วนการจัดสรร </w:t>
      </w:r>
      <w:r w:rsidR="00034D73" w:rsidRPr="00305794">
        <w:rPr>
          <w:sz w:val="28"/>
          <w:szCs w:val="28"/>
          <w:lang w:val="en-US"/>
        </w:rPr>
        <w:t xml:space="preserve">2,449 </w:t>
      </w:r>
      <w:r w:rsidR="00034D73" w:rsidRPr="00305794">
        <w:rPr>
          <w:sz w:val="28"/>
          <w:szCs w:val="28"/>
          <w:cs/>
          <w:lang w:val="en-US"/>
        </w:rPr>
        <w:t xml:space="preserve">หุ้นเดิมต่อ </w:t>
      </w:r>
      <w:r w:rsidR="00034D73" w:rsidRPr="00305794">
        <w:rPr>
          <w:sz w:val="28"/>
          <w:szCs w:val="28"/>
          <w:lang w:val="en-US"/>
        </w:rPr>
        <w:t xml:space="preserve">1 </w:t>
      </w:r>
      <w:r w:rsidR="00034D73" w:rsidRPr="00305794">
        <w:rPr>
          <w:sz w:val="28"/>
          <w:szCs w:val="28"/>
          <w:cs/>
          <w:lang w:val="en-US"/>
        </w:rPr>
        <w:t>หน่วยหุ้นกู้แปลงสภาพ</w:t>
      </w:r>
      <w:r w:rsidRPr="00305794">
        <w:rPr>
          <w:sz w:val="28"/>
          <w:szCs w:val="28"/>
          <w:cs/>
          <w:lang w:val="en-US"/>
        </w:rPr>
        <w:t xml:space="preserve"> จำนวนไม่เกิน</w:t>
      </w:r>
      <w:r w:rsidR="00A4198B">
        <w:rPr>
          <w:rFonts w:hint="cs"/>
          <w:sz w:val="28"/>
          <w:szCs w:val="28"/>
          <w:cs/>
          <w:lang w:val="en-US"/>
        </w:rPr>
        <w:t xml:space="preserve"> </w:t>
      </w:r>
      <w:r w:rsidR="00A4198B">
        <w:rPr>
          <w:sz w:val="28"/>
          <w:szCs w:val="28"/>
          <w:cs/>
          <w:lang w:val="en-US"/>
        </w:rPr>
        <w:br/>
      </w:r>
      <w:r w:rsidRPr="00305794">
        <w:rPr>
          <w:sz w:val="28"/>
          <w:szCs w:val="28"/>
          <w:lang w:val="en-US"/>
        </w:rPr>
        <w:t>120</w:t>
      </w:r>
      <w:r w:rsidR="005720B6">
        <w:rPr>
          <w:sz w:val="28"/>
          <w:szCs w:val="28"/>
          <w:lang w:val="en-US"/>
        </w:rPr>
        <w:t>,000,000</w:t>
      </w:r>
      <w:r w:rsidRPr="00305794">
        <w:rPr>
          <w:sz w:val="28"/>
          <w:szCs w:val="28"/>
          <w:lang w:val="en-US"/>
        </w:rPr>
        <w:t xml:space="preserve"> </w:t>
      </w:r>
      <w:r w:rsidRPr="00305794">
        <w:rPr>
          <w:sz w:val="28"/>
          <w:szCs w:val="28"/>
          <w:cs/>
          <w:lang w:val="en-US"/>
        </w:rPr>
        <w:t xml:space="preserve">บาท </w:t>
      </w:r>
      <w:r w:rsidR="00CB1D81" w:rsidRPr="00305794">
        <w:rPr>
          <w:sz w:val="28"/>
          <w:szCs w:val="28"/>
          <w:cs/>
          <w:lang w:val="en-US"/>
        </w:rPr>
        <w:t xml:space="preserve">โดยจะจัดสรรหุ้นกู้แปลงสภาพจำนวนไม่เกิน </w:t>
      </w:r>
      <w:r w:rsidR="00CB1D81" w:rsidRPr="00305794">
        <w:rPr>
          <w:sz w:val="28"/>
          <w:szCs w:val="28"/>
          <w:lang w:val="en-US"/>
        </w:rPr>
        <w:t xml:space="preserve">120,000 </w:t>
      </w:r>
      <w:r w:rsidR="00CB1D81" w:rsidRPr="00305794">
        <w:rPr>
          <w:sz w:val="28"/>
          <w:szCs w:val="28"/>
          <w:cs/>
          <w:lang w:val="en-US"/>
        </w:rPr>
        <w:t xml:space="preserve">หน่วยทั้งจำนวน </w:t>
      </w:r>
      <w:r w:rsidRPr="00305794">
        <w:rPr>
          <w:sz w:val="28"/>
          <w:szCs w:val="28"/>
          <w:cs/>
          <w:lang w:val="en-US"/>
        </w:rPr>
        <w:t xml:space="preserve">ราคาเสนอขาย </w:t>
      </w:r>
      <w:r w:rsidRPr="00305794">
        <w:rPr>
          <w:sz w:val="28"/>
          <w:szCs w:val="28"/>
          <w:lang w:val="en-US"/>
        </w:rPr>
        <w:t xml:space="preserve">1,000 </w:t>
      </w:r>
      <w:r w:rsidRPr="00305794">
        <w:rPr>
          <w:sz w:val="28"/>
          <w:szCs w:val="28"/>
          <w:cs/>
          <w:lang w:val="en-US"/>
        </w:rPr>
        <w:t xml:space="preserve">บาท ต่อ </w:t>
      </w:r>
      <w:r w:rsidRPr="00305794">
        <w:rPr>
          <w:sz w:val="28"/>
          <w:szCs w:val="28"/>
          <w:lang w:val="en-US"/>
        </w:rPr>
        <w:t xml:space="preserve">1 </w:t>
      </w:r>
      <w:r w:rsidRPr="00305794">
        <w:rPr>
          <w:sz w:val="28"/>
          <w:szCs w:val="28"/>
          <w:cs/>
          <w:lang w:val="en-US"/>
        </w:rPr>
        <w:t xml:space="preserve">หน่วยหุ้นกู้แปลงสภาพ และกำหนดราคาใช้สิทธิ แปลงสภาพ </w:t>
      </w:r>
      <w:r w:rsidRPr="00305794">
        <w:rPr>
          <w:sz w:val="28"/>
          <w:szCs w:val="28"/>
          <w:lang w:val="en-US"/>
        </w:rPr>
        <w:t xml:space="preserve">5.00 </w:t>
      </w:r>
      <w:r w:rsidRPr="00305794">
        <w:rPr>
          <w:sz w:val="28"/>
          <w:szCs w:val="28"/>
          <w:cs/>
          <w:lang w:val="en-US"/>
        </w:rPr>
        <w:t xml:space="preserve">บาท ต่อหุ้น </w:t>
      </w:r>
      <w:r w:rsidR="004356CD" w:rsidRPr="004356CD">
        <w:rPr>
          <w:sz w:val="28"/>
          <w:szCs w:val="28"/>
          <w:cs/>
          <w:lang w:val="en-US"/>
        </w:rPr>
        <w:t>เพื่อเป็นเงินทุนหมุนเวียนของบริษัท</w:t>
      </w:r>
      <w:r w:rsidR="004356CD">
        <w:rPr>
          <w:sz w:val="28"/>
          <w:szCs w:val="28"/>
          <w:lang w:val="en-US"/>
        </w:rPr>
        <w:t xml:space="preserve"> </w:t>
      </w:r>
      <w:r w:rsidR="009202BA" w:rsidRPr="00305794">
        <w:rPr>
          <w:sz w:val="28"/>
          <w:szCs w:val="28"/>
          <w:cs/>
          <w:lang w:val="en-US"/>
        </w:rPr>
        <w:t xml:space="preserve">หุ้นกู้แปลงสภาพดังกล่าวมีอายุ </w:t>
      </w:r>
      <w:r w:rsidR="009202BA" w:rsidRPr="00305794">
        <w:rPr>
          <w:sz w:val="28"/>
          <w:szCs w:val="28"/>
          <w:lang w:val="en-US"/>
        </w:rPr>
        <w:t>2</w:t>
      </w:r>
      <w:r w:rsidR="009202BA" w:rsidRPr="00305794">
        <w:rPr>
          <w:sz w:val="28"/>
          <w:szCs w:val="28"/>
          <w:cs/>
          <w:lang w:val="en-US"/>
        </w:rPr>
        <w:t xml:space="preserve"> ปีนับจากวันที่ออกหุ้นกู้แปลงสภาพ</w:t>
      </w:r>
    </w:p>
    <w:p w14:paraId="62D8CC1A" w14:textId="381E06D7" w:rsidR="00307047" w:rsidRPr="00305794" w:rsidRDefault="00076430" w:rsidP="0048289A">
      <w:pPr>
        <w:pStyle w:val="BodyText2"/>
        <w:numPr>
          <w:ilvl w:val="2"/>
          <w:numId w:val="32"/>
        </w:numPr>
        <w:spacing w:before="120"/>
        <w:ind w:left="1440"/>
        <w:rPr>
          <w:sz w:val="28"/>
          <w:szCs w:val="28"/>
          <w:lang w:val="en-US"/>
        </w:rPr>
      </w:pPr>
      <w:r w:rsidRPr="00305794">
        <w:rPr>
          <w:sz w:val="28"/>
          <w:szCs w:val="28"/>
          <w:cs/>
          <w:lang w:val="en-US"/>
        </w:rPr>
        <w:t xml:space="preserve">การออกใบสำคัญแสดงสิทธิที่จะซื้อหุ้นสามัญของบริษัท ครั้งที่ </w:t>
      </w:r>
      <w:r w:rsidRPr="00305794">
        <w:rPr>
          <w:sz w:val="28"/>
          <w:szCs w:val="28"/>
          <w:lang w:val="en-US"/>
        </w:rPr>
        <w:t xml:space="preserve">1 (CAZ-W1) </w:t>
      </w:r>
      <w:r w:rsidRPr="00305794">
        <w:rPr>
          <w:sz w:val="28"/>
          <w:szCs w:val="28"/>
          <w:cs/>
          <w:lang w:val="en-US"/>
        </w:rPr>
        <w:t xml:space="preserve">จำนวนไม่เกิน </w:t>
      </w:r>
      <w:r w:rsidRPr="00305794">
        <w:rPr>
          <w:sz w:val="28"/>
          <w:szCs w:val="28"/>
          <w:lang w:val="en-US"/>
        </w:rPr>
        <w:t xml:space="preserve">122,400,000 </w:t>
      </w:r>
      <w:r w:rsidRPr="00305794">
        <w:rPr>
          <w:sz w:val="28"/>
          <w:szCs w:val="28"/>
          <w:cs/>
          <w:lang w:val="en-US"/>
        </w:rPr>
        <w:t xml:space="preserve">หน่วย </w:t>
      </w:r>
      <w:r w:rsidR="000C7930" w:rsidRPr="00305794">
        <w:rPr>
          <w:sz w:val="28"/>
          <w:szCs w:val="28"/>
          <w:cs/>
          <w:lang w:val="en-US"/>
        </w:rPr>
        <w:t xml:space="preserve">โดยใบสำคัญแสดงสิทธิดังกล่าวมีอายุ </w:t>
      </w:r>
      <w:r w:rsidR="000C7930" w:rsidRPr="00305794">
        <w:rPr>
          <w:sz w:val="28"/>
          <w:szCs w:val="28"/>
          <w:lang w:val="en-US"/>
        </w:rPr>
        <w:t>5</w:t>
      </w:r>
      <w:r w:rsidR="000C7930" w:rsidRPr="00305794">
        <w:rPr>
          <w:sz w:val="28"/>
          <w:szCs w:val="28"/>
          <w:cs/>
          <w:lang w:val="en-US"/>
        </w:rPr>
        <w:t xml:space="preserve"> ปี นับจากวันที่ได้ออกใบสำคัญแสดงสิทธิ</w:t>
      </w:r>
      <w:r w:rsidR="000C7930" w:rsidRPr="00305794">
        <w:rPr>
          <w:sz w:val="28"/>
          <w:szCs w:val="28"/>
          <w:lang w:val="en-US"/>
        </w:rPr>
        <w:t xml:space="preserve"> </w:t>
      </w:r>
      <w:r w:rsidRPr="00305794">
        <w:rPr>
          <w:sz w:val="28"/>
          <w:szCs w:val="28"/>
          <w:cs/>
          <w:lang w:val="en-US"/>
        </w:rPr>
        <w:t>เพื่อจัดสรรให้แก่ผู้ถือหุ้นเดิมที่จองซื้อและได้รับการจัดสรรหุ้นกู้แปลงสภาพที่เสนอขายให้แก่ผู้ถือหุ้นเดิมตามสัดส่วน</w:t>
      </w:r>
      <w:r w:rsidR="0048289A">
        <w:rPr>
          <w:sz w:val="28"/>
          <w:szCs w:val="28"/>
          <w:cs/>
          <w:lang w:val="en-US"/>
        </w:rPr>
        <w:br/>
      </w:r>
      <w:r w:rsidR="009107AB">
        <w:rPr>
          <w:rFonts w:hint="cs"/>
          <w:sz w:val="28"/>
          <w:szCs w:val="28"/>
          <w:cs/>
          <w:lang w:val="en-US"/>
        </w:rPr>
        <w:t>การถือหุ้น</w:t>
      </w:r>
      <w:r w:rsidR="0048289A" w:rsidRPr="0048289A">
        <w:rPr>
          <w:sz w:val="28"/>
          <w:szCs w:val="28"/>
          <w:cs/>
          <w:lang w:val="en-US"/>
        </w:rPr>
        <w:t xml:space="preserve">ในอัตราส่วน </w:t>
      </w:r>
      <w:r w:rsidR="007303AA">
        <w:rPr>
          <w:sz w:val="28"/>
          <w:szCs w:val="28"/>
          <w:lang w:val="en-US"/>
        </w:rPr>
        <w:t>1</w:t>
      </w:r>
      <w:r w:rsidR="0048289A" w:rsidRPr="0048289A">
        <w:rPr>
          <w:sz w:val="28"/>
          <w:szCs w:val="28"/>
          <w:cs/>
          <w:lang w:val="en-US"/>
        </w:rPr>
        <w:t xml:space="preserve"> หน่วยหุ้นกู้แปลงสภาพ ต่อ </w:t>
      </w:r>
      <w:r w:rsidR="007303AA">
        <w:rPr>
          <w:sz w:val="28"/>
          <w:szCs w:val="28"/>
          <w:lang w:val="en-US"/>
        </w:rPr>
        <w:t>1</w:t>
      </w:r>
      <w:r w:rsidR="0048289A" w:rsidRPr="0048289A">
        <w:rPr>
          <w:sz w:val="28"/>
          <w:szCs w:val="28"/>
          <w:lang w:val="en-US"/>
        </w:rPr>
        <w:t>,</w:t>
      </w:r>
      <w:r w:rsidR="007303AA">
        <w:rPr>
          <w:sz w:val="28"/>
          <w:szCs w:val="28"/>
          <w:lang w:val="en-US"/>
        </w:rPr>
        <w:t>020</w:t>
      </w:r>
      <w:r w:rsidR="0048289A" w:rsidRPr="0048289A">
        <w:rPr>
          <w:sz w:val="28"/>
          <w:szCs w:val="28"/>
          <w:cs/>
          <w:lang w:val="en-US"/>
        </w:rPr>
        <w:t xml:space="preserve"> หน่วย ใบสำคัญแสดงสิทธิ</w:t>
      </w:r>
    </w:p>
    <w:p w14:paraId="60FCEA92" w14:textId="3ACC439A" w:rsidR="00077EAB" w:rsidRPr="00EB4282" w:rsidRDefault="00077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8"/>
          <w:szCs w:val="28"/>
          <w:cs/>
        </w:rPr>
      </w:pPr>
      <w:r w:rsidRPr="00EB4282">
        <w:rPr>
          <w:rFonts w:ascii="Angsana New" w:hAnsi="Angsana New"/>
          <w:b/>
          <w:bCs/>
          <w:sz w:val="28"/>
        </w:rPr>
        <w:br w:type="page"/>
      </w:r>
    </w:p>
    <w:p w14:paraId="0D5C6250" w14:textId="145A22FC" w:rsidR="002E2096" w:rsidRPr="002E2096" w:rsidRDefault="002E2096" w:rsidP="00683F32">
      <w:pPr>
        <w:pStyle w:val="ListParagraph"/>
        <w:numPr>
          <w:ilvl w:val="0"/>
          <w:numId w:val="19"/>
        </w:numPr>
        <w:spacing w:before="240" w:after="120"/>
        <w:ind w:left="360"/>
        <w:rPr>
          <w:rFonts w:ascii="Angsana New" w:hAnsi="Angsana New" w:cs="Angsana New"/>
          <w:b/>
          <w:bCs/>
          <w:sz w:val="28"/>
          <w:lang w:val="en-US"/>
        </w:rPr>
      </w:pPr>
      <w:r w:rsidRPr="00EB4282">
        <w:rPr>
          <w:rFonts w:ascii="Angsana New" w:hAnsi="Angsana New" w:cs="Angsana New"/>
          <w:b/>
          <w:bCs/>
          <w:sz w:val="28"/>
          <w:cs/>
          <w:lang w:val="en-US"/>
        </w:rPr>
        <w:t>การจัดประเภทรายการใหม่</w:t>
      </w:r>
    </w:p>
    <w:p w14:paraId="1EA05225" w14:textId="18280B5C" w:rsidR="00522BE6" w:rsidRDefault="004747F1" w:rsidP="00552374">
      <w:pPr>
        <w:pStyle w:val="BodyText2"/>
        <w:ind w:left="360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  <w:lang w:val="en-US"/>
        </w:rPr>
        <w:t>กลุ่ม</w:t>
      </w:r>
      <w:r w:rsidR="002E2096" w:rsidRPr="007627A1">
        <w:rPr>
          <w:sz w:val="28"/>
          <w:szCs w:val="28"/>
          <w:cs/>
          <w:lang w:val="en-US"/>
        </w:rPr>
        <w:t>บริษัท</w:t>
      </w:r>
      <w:r>
        <w:rPr>
          <w:rFonts w:hint="cs"/>
          <w:sz w:val="28"/>
          <w:szCs w:val="28"/>
          <w:cs/>
          <w:lang w:val="en-US"/>
        </w:rPr>
        <w:t>และบริษัท</w:t>
      </w:r>
      <w:r w:rsidR="002E2096" w:rsidRPr="007627A1">
        <w:rPr>
          <w:sz w:val="28"/>
          <w:szCs w:val="28"/>
          <w:cs/>
          <w:lang w:val="en-US"/>
        </w:rPr>
        <w:t>ได้มีการจัดประเภทรายการทางบัญชีใน</w:t>
      </w:r>
      <w:r w:rsidR="002E2096" w:rsidRPr="007627A1">
        <w:rPr>
          <w:rFonts w:hint="cs"/>
          <w:sz w:val="28"/>
          <w:szCs w:val="28"/>
          <w:cs/>
          <w:lang w:val="en-US"/>
        </w:rPr>
        <w:t>งบฐานะการเงินรวมและเฉพาะกิจการ ณ วันที่</w:t>
      </w:r>
      <w:r w:rsidR="002E2096" w:rsidRPr="007627A1">
        <w:rPr>
          <w:rFonts w:hint="cs"/>
          <w:sz w:val="28"/>
          <w:szCs w:val="28"/>
          <w:lang w:val="en-US"/>
        </w:rPr>
        <w:t xml:space="preserve"> </w:t>
      </w:r>
      <w:r w:rsidR="00CA4526">
        <w:rPr>
          <w:sz w:val="28"/>
          <w:szCs w:val="28"/>
          <w:lang w:val="en-US"/>
        </w:rPr>
        <w:t xml:space="preserve">                        </w:t>
      </w:r>
      <w:r w:rsidR="002E2096" w:rsidRPr="00C316FD">
        <w:rPr>
          <w:sz w:val="28"/>
          <w:szCs w:val="28"/>
          <w:lang w:val="en-US"/>
        </w:rPr>
        <w:t>31</w:t>
      </w:r>
      <w:r w:rsidR="002E2096" w:rsidRPr="00EB4282">
        <w:rPr>
          <w:rFonts w:hint="cs"/>
          <w:sz w:val="28"/>
          <w:szCs w:val="28"/>
          <w:cs/>
          <w:lang w:val="en-US"/>
        </w:rPr>
        <w:t xml:space="preserve"> ธันวาคม </w:t>
      </w:r>
      <w:r w:rsidR="002E2096" w:rsidRPr="00C316FD">
        <w:rPr>
          <w:sz w:val="28"/>
          <w:szCs w:val="28"/>
          <w:lang w:val="en-US"/>
        </w:rPr>
        <w:t xml:space="preserve">2567 </w:t>
      </w:r>
      <w:r w:rsidR="002E2096" w:rsidRPr="00C316FD">
        <w:rPr>
          <w:sz w:val="28"/>
          <w:szCs w:val="28"/>
          <w:cs/>
          <w:lang w:val="en-US"/>
        </w:rPr>
        <w:t>เพื่อให้สอดคล้องกับการน</w:t>
      </w:r>
      <w:r w:rsidR="002E2096" w:rsidRPr="00C316FD">
        <w:rPr>
          <w:rFonts w:hint="cs"/>
          <w:sz w:val="28"/>
          <w:szCs w:val="28"/>
          <w:cs/>
          <w:lang w:val="en-US"/>
        </w:rPr>
        <w:t>ำ</w:t>
      </w:r>
      <w:r w:rsidR="002E2096" w:rsidRPr="00C316FD">
        <w:rPr>
          <w:sz w:val="28"/>
          <w:szCs w:val="28"/>
          <w:cs/>
          <w:lang w:val="en-US"/>
        </w:rPr>
        <w:t>เสนอ</w:t>
      </w:r>
      <w:r w:rsidR="00DD66E7">
        <w:rPr>
          <w:rFonts w:hint="cs"/>
          <w:sz w:val="28"/>
          <w:szCs w:val="28"/>
          <w:cs/>
          <w:lang w:val="en-US"/>
        </w:rPr>
        <w:t>ข้อมูลทาง</w:t>
      </w:r>
      <w:r w:rsidR="002E2096" w:rsidRPr="00C316FD">
        <w:rPr>
          <w:sz w:val="28"/>
          <w:szCs w:val="28"/>
          <w:cs/>
          <w:lang w:val="en-US"/>
        </w:rPr>
        <w:t>การเงิน</w:t>
      </w:r>
      <w:r w:rsidR="002E2096" w:rsidRPr="00C316FD">
        <w:rPr>
          <w:rFonts w:hint="cs"/>
          <w:sz w:val="28"/>
          <w:szCs w:val="28"/>
          <w:cs/>
          <w:lang w:val="en-US"/>
        </w:rPr>
        <w:t>รอบระยะเวลา</w:t>
      </w:r>
      <w:r w:rsidR="002E2096" w:rsidRPr="00C316FD">
        <w:rPr>
          <w:sz w:val="28"/>
          <w:szCs w:val="28"/>
          <w:cs/>
          <w:lang w:val="en-US"/>
        </w:rPr>
        <w:t>ปัจจุบัน โดยประกอบด้วยรายการดังต่อไปนี้</w:t>
      </w: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251BBA" w:rsidRPr="00251BBA" w14:paraId="3A4D15C1" w14:textId="77777777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C0348A" w14:textId="77777777" w:rsidR="00251BBA" w:rsidRPr="00F356A1" w:rsidRDefault="00251BBA" w:rsidP="00F348B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57AC6DC5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FE07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356A1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หน่วย</w:t>
            </w:r>
            <w:r w:rsidRPr="00F356A1">
              <w:rPr>
                <w:rFonts w:ascii="Angsana New" w:eastAsia="Malgun Gothic" w:hAnsi="Angsana New"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13741" w:rsidRPr="00251BBA" w14:paraId="497910AB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6455" w14:textId="77777777" w:rsidR="00413741" w:rsidRPr="00F356A1" w:rsidRDefault="00413741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B4F2C" w14:textId="1CFBE25A" w:rsidR="00413741" w:rsidRPr="00EB4282" w:rsidRDefault="00413741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51BBA" w:rsidRPr="00251BBA" w14:paraId="1B0A7D83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471D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1F8F4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8852E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9F5B3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จัดประเภท</w:t>
            </w:r>
          </w:p>
          <w:p w14:paraId="6083B283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4274E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49B67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หลังจัดประเภทรายการใหม่</w:t>
            </w:r>
          </w:p>
        </w:tc>
      </w:tr>
      <w:tr w:rsidR="00251BBA" w:rsidRPr="00251BBA" w14:paraId="603B338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BBD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EB4282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251BBA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31</w:t>
            </w:r>
            <w:r w:rsidRPr="00EB4282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51BBA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B27B9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EC81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0D3ED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F46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1F97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251BBA" w:rsidRPr="00251BBA" w14:paraId="74B8E69D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57758" w14:textId="77777777" w:rsidR="00251BBA" w:rsidRPr="00EB4282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63FA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5512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78EC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A011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9E12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9A046D" w:rsidRPr="00251BBA" w14:paraId="7FD20BB5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F936" w14:textId="77777777" w:rsidR="009A046D" w:rsidRPr="00EB4282" w:rsidRDefault="007F650E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8747" w14:textId="77777777" w:rsidR="009A046D" w:rsidRPr="003D0BD4" w:rsidRDefault="00A71DC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 w:rsidR="00ED76A0"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220</w:t>
            </w:r>
            <w:r w:rsidR="00ED76A0"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997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6F9B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6BB8" w14:textId="77777777" w:rsidR="009A046D" w:rsidRPr="003D0BD4" w:rsidRDefault="00ED76A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4697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D30B" w14:textId="77777777" w:rsidR="009A046D" w:rsidRPr="003D0BD4" w:rsidRDefault="00ED76A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1,221,002</w:t>
            </w:r>
          </w:p>
        </w:tc>
      </w:tr>
      <w:tr w:rsidR="009A046D" w:rsidRPr="00251BBA" w14:paraId="3CFEE0C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203B" w14:textId="77777777" w:rsidR="009A046D" w:rsidRPr="00EB4282" w:rsidRDefault="00A71DC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C7B" w14:textId="77777777" w:rsidR="009A046D" w:rsidRPr="003D0BD4" w:rsidRDefault="00ED792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24,343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C460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91D4" w14:textId="77777777" w:rsidR="009A046D" w:rsidRPr="003D0BD4" w:rsidRDefault="00ED792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74FD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FB3C" w14:textId="77777777" w:rsidR="009A046D" w:rsidRPr="003D0BD4" w:rsidRDefault="006D602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24,338</w:t>
            </w:r>
          </w:p>
        </w:tc>
      </w:tr>
      <w:tr w:rsidR="009A046D" w:rsidRPr="00251BBA" w14:paraId="687BE79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CE33" w14:textId="77777777" w:rsidR="009A046D" w:rsidRPr="00EB4282" w:rsidRDefault="006D602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="007F650E" w:rsidRPr="00EB4282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3712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7E63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756D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D228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1029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251BBA" w:rsidRPr="00251BBA" w14:paraId="79D940AA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2908" w14:textId="77777777" w:rsidR="00251BBA" w:rsidRPr="00EB4282" w:rsidRDefault="003E73F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FE2F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eastAsia"/>
                <w:sz w:val="28"/>
                <w:szCs w:val="28"/>
              </w:rPr>
              <w:t xml:space="preserve"> </w:t>
            </w:r>
            <w:r w:rsidR="007B5696" w:rsidRPr="007627A1">
              <w:rPr>
                <w:rFonts w:ascii="Angsana New" w:eastAsia="Malgun Gothic" w:hAnsi="Angsana New"/>
                <w:sz w:val="28"/>
                <w:szCs w:val="28"/>
              </w:rPr>
              <w:t xml:space="preserve"> 811</w:t>
            </w:r>
            <w:r w:rsidR="007B5696"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="007B5696" w:rsidRPr="007627A1">
              <w:rPr>
                <w:rFonts w:ascii="Angsana New" w:eastAsia="Malgun Gothic" w:hAnsi="Angsana New"/>
                <w:sz w:val="28"/>
                <w:szCs w:val="28"/>
              </w:rPr>
              <w:t>826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28AB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E890" w14:textId="77777777" w:rsidR="00251BBA" w:rsidRPr="00251BBA" w:rsidRDefault="00321BF6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37,</w:t>
            </w:r>
            <w:r w:rsidR="00AA2A05">
              <w:rPr>
                <w:rFonts w:ascii="Angsana New" w:eastAsia="Malgun Gothic" w:hAnsi="Angsana New"/>
                <w:sz w:val="28"/>
                <w:szCs w:val="28"/>
              </w:rPr>
              <w:t>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97E2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7C16" w14:textId="77777777" w:rsidR="00251BBA" w:rsidRPr="00251BBA" w:rsidRDefault="007B5696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849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="00C4099D">
              <w:rPr>
                <w:rFonts w:ascii="Angsana New" w:eastAsia="Malgun Gothic" w:hAnsi="Angsana New"/>
                <w:sz w:val="28"/>
                <w:szCs w:val="28"/>
              </w:rPr>
              <w:t>597</w:t>
            </w:r>
          </w:p>
        </w:tc>
      </w:tr>
      <w:tr w:rsidR="00251BBA" w:rsidRPr="00251BBA" w14:paraId="489E6DBF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3A87" w14:textId="77777777" w:rsidR="00251BBA" w:rsidRPr="00EB4282" w:rsidRDefault="00EE7B9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FC06" w14:textId="77777777" w:rsidR="00251BBA" w:rsidRPr="00AA03FE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52C43">
              <w:rPr>
                <w:rFonts w:ascii="Angsana New" w:eastAsia="Malgun Gothic" w:hAnsi="Angsana New"/>
                <w:sz w:val="28"/>
                <w:szCs w:val="28"/>
              </w:rPr>
              <w:t>50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52C43">
              <w:rPr>
                <w:rFonts w:ascii="Angsana New" w:eastAsia="Malgun Gothic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47C0" w14:textId="77777777" w:rsidR="00251BBA" w:rsidRPr="00AA03F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54DC" w14:textId="77777777" w:rsidR="00251BBA" w:rsidRPr="00AA03FE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35A08" w14:textId="77777777" w:rsidR="00251BBA" w:rsidRPr="00AA03F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C424" w14:textId="77777777" w:rsidR="00251BBA" w:rsidRPr="00AA03FE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52C43">
              <w:rPr>
                <w:rFonts w:ascii="Angsana New" w:eastAsia="Malgun Gothic" w:hAnsi="Angsana New"/>
                <w:sz w:val="28"/>
                <w:szCs w:val="28"/>
              </w:rPr>
              <w:t>52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52C43">
              <w:rPr>
                <w:rFonts w:ascii="Angsana New" w:eastAsia="Malgun Gothic" w:hAnsi="Angsana New"/>
                <w:sz w:val="28"/>
                <w:szCs w:val="28"/>
              </w:rPr>
              <w:t>002</w:t>
            </w:r>
          </w:p>
        </w:tc>
      </w:tr>
      <w:tr w:rsidR="003D0BD4" w:rsidRPr="00251BBA" w14:paraId="10E1136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1BF8" w14:textId="77777777" w:rsidR="003D0BD4" w:rsidRPr="00EB4282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BBED" w14:textId="77777777" w:rsidR="003D0BD4" w:rsidRPr="00AA03FE" w:rsidRDefault="005C4ED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7433" w14:textId="77777777" w:rsidR="003D0BD4" w:rsidRPr="00AA03FE" w:rsidRDefault="003D0BD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2ACB5" w14:textId="77777777" w:rsidR="003D0BD4" w:rsidRPr="00AA03FE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6FF9" w14:textId="77777777" w:rsidR="003D0BD4" w:rsidRPr="00AA03FE" w:rsidRDefault="003D0BD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C8398" w14:textId="77777777" w:rsidR="003D0BD4" w:rsidRPr="00AA03FE" w:rsidRDefault="005C4ED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20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000</w:t>
            </w:r>
          </w:p>
        </w:tc>
      </w:tr>
      <w:tr w:rsidR="00BD2593" w:rsidRPr="00251BBA" w14:paraId="3A775006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1E5D" w14:textId="068807D9" w:rsidR="00BD2593" w:rsidRPr="00EB4282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 xml:space="preserve">หนี้สินหมุนเวียนอื่น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8D89" w14:textId="2BA1B7C5" w:rsidR="00BD2593" w:rsidRPr="005C4ED0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134,656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79A5" w14:textId="77777777" w:rsidR="00BD2593" w:rsidRPr="00AA03FE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7441" w14:textId="7613D349" w:rsidR="00BD2593" w:rsidRPr="00EB4282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37,</w:t>
            </w:r>
            <w:r>
              <w:rPr>
                <w:rFonts w:ascii="Angsana New" w:eastAsia="Malgun Gothic" w:hAnsi="Angsana New"/>
                <w:sz w:val="28"/>
                <w:szCs w:val="28"/>
              </w:rPr>
              <w:t>771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95C3" w14:textId="77777777" w:rsidR="00BD2593" w:rsidRPr="00AA03FE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43DD" w14:textId="719D85BD" w:rsidR="00BD2593" w:rsidRPr="005C4ED0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96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8</w:t>
            </w:r>
            <w:r>
              <w:rPr>
                <w:rFonts w:ascii="Angsana New" w:eastAsia="Malgun Gothic" w:hAnsi="Angsana New"/>
                <w:sz w:val="28"/>
                <w:szCs w:val="28"/>
              </w:rPr>
              <w:t>85</w:t>
            </w:r>
          </w:p>
        </w:tc>
      </w:tr>
    </w:tbl>
    <w:p w14:paraId="3F185C83" w14:textId="77777777" w:rsidR="0077385F" w:rsidRDefault="0077385F"/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482E4D" w:rsidRPr="00F356A1" w14:paraId="1DA22E8E" w14:textId="77777777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0842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E6ADE2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86B8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356A1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หน่วย</w:t>
            </w:r>
            <w:r w:rsidRPr="00F356A1">
              <w:rPr>
                <w:rFonts w:ascii="Angsana New" w:eastAsia="Malgun Gothic" w:hAnsi="Angsana New"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2E4D" w:rsidRPr="00627CAD" w14:paraId="228EDDC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B182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6C3B5" w14:textId="7367D4E0" w:rsidR="00482E4D" w:rsidRPr="00EB4282" w:rsidRDefault="009C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82E4D" w:rsidRPr="00F356A1" w14:paraId="331F043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F122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758F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D324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DD3BB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จัดประเภท</w:t>
            </w:r>
          </w:p>
          <w:p w14:paraId="6260B14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D026D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D2D416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หลังจัดประเภทรายการใหม่</w:t>
            </w:r>
          </w:p>
        </w:tc>
      </w:tr>
      <w:tr w:rsidR="00482E4D" w:rsidRPr="00F356A1" w14:paraId="6CCBC94D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A2F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EB4282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F356A1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31</w:t>
            </w:r>
            <w:r w:rsidRPr="00EB4282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356A1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60C8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6B2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DC383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343C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AABC0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482E4D" w:rsidRPr="00F356A1" w14:paraId="571F43B4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8608" w14:textId="77777777" w:rsidR="00482E4D" w:rsidRPr="00EB4282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D2DF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996B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60A2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FAA0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8272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482E4D" w:rsidRPr="00F356A1" w14:paraId="2757109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26A2" w14:textId="77777777" w:rsidR="00482E4D" w:rsidRPr="00EB4282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F150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4B7115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4B7115">
              <w:rPr>
                <w:rFonts w:ascii="Angsana New" w:eastAsia="Malgun Gothic" w:hAnsi="Angsana New"/>
                <w:sz w:val="28"/>
                <w:szCs w:val="28"/>
              </w:rPr>
              <w:t>222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4B7115">
              <w:rPr>
                <w:rFonts w:ascii="Angsana New" w:eastAsia="Malgun Gothic" w:hAnsi="Angsana New"/>
                <w:sz w:val="28"/>
                <w:szCs w:val="28"/>
              </w:rPr>
              <w:t>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6971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1D05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2427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D61D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A34DA8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A34DA8">
              <w:rPr>
                <w:rFonts w:ascii="Angsana New" w:eastAsia="Malgun Gothic" w:hAnsi="Angsana New"/>
                <w:sz w:val="28"/>
                <w:szCs w:val="28"/>
              </w:rPr>
              <w:t>222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A34DA8">
              <w:rPr>
                <w:rFonts w:ascii="Angsana New" w:eastAsia="Malgun Gothic" w:hAnsi="Angsana New"/>
                <w:sz w:val="28"/>
                <w:szCs w:val="28"/>
              </w:rPr>
              <w:t>228</w:t>
            </w:r>
          </w:p>
        </w:tc>
      </w:tr>
      <w:tr w:rsidR="00482E4D" w:rsidRPr="00251BBA" w14:paraId="07A8BA60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6D03" w14:textId="77777777" w:rsidR="00482E4D" w:rsidRPr="00EB4282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E51A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45C44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45C44">
              <w:rPr>
                <w:rFonts w:ascii="Angsana New" w:eastAsia="Malgun Gothic" w:hAnsi="Angsana New"/>
                <w:sz w:val="28"/>
                <w:szCs w:val="28"/>
              </w:rPr>
              <w:t>438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0E8F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3DF2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3706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86F2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D720BD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D720BD">
              <w:rPr>
                <w:rFonts w:ascii="Angsana New" w:eastAsia="Malgun Gothic" w:hAnsi="Angsana New"/>
                <w:sz w:val="28"/>
                <w:szCs w:val="28"/>
              </w:rPr>
              <w:t>433</w:t>
            </w:r>
          </w:p>
        </w:tc>
      </w:tr>
      <w:tr w:rsidR="00482E4D" w:rsidRPr="00251BBA" w14:paraId="5B959472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29AC9" w14:textId="77777777" w:rsidR="00482E4D" w:rsidRPr="00EB4282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0DC6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4F67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0087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1A47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EA77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482E4D" w:rsidRPr="00251BBA" w14:paraId="66BEA325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C29E" w14:textId="77777777" w:rsidR="00482E4D" w:rsidRPr="00EB4282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DBC6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eastAsia"/>
                <w:sz w:val="28"/>
                <w:szCs w:val="28"/>
              </w:rPr>
              <w:t xml:space="preserve"> 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 xml:space="preserve"> 885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929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137E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BD71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63792D">
              <w:rPr>
                <w:rFonts w:ascii="Angsana New" w:eastAsia="Malgun Gothic" w:hAnsi="Angsana New"/>
                <w:sz w:val="28"/>
                <w:szCs w:val="28"/>
              </w:rPr>
              <w:t>3</w:t>
            </w:r>
            <w:r>
              <w:rPr>
                <w:rFonts w:ascii="Angsana New" w:eastAsia="Malgun Gothic" w:hAnsi="Angsana New"/>
                <w:sz w:val="28"/>
                <w:szCs w:val="28"/>
              </w:rPr>
              <w:t>7,124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447B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17DF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923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053</w:t>
            </w:r>
          </w:p>
        </w:tc>
      </w:tr>
      <w:tr w:rsidR="00482E4D" w:rsidRPr="00251BBA" w14:paraId="589948FB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BA2D" w14:textId="77777777" w:rsidR="00482E4D" w:rsidRPr="00EB4282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343A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343EE">
              <w:rPr>
                <w:rFonts w:ascii="Angsana New" w:eastAsia="Malgun Gothic" w:hAnsi="Angsana New"/>
                <w:sz w:val="28"/>
                <w:szCs w:val="28"/>
              </w:rPr>
              <w:t>43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343EE">
              <w:rPr>
                <w:rFonts w:ascii="Angsana New" w:eastAsia="Malgun Gothic" w:hAnsi="Angsana New"/>
                <w:sz w:val="28"/>
                <w:szCs w:val="28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73C7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89E9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89B5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CB56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343EE">
              <w:rPr>
                <w:rFonts w:ascii="Angsana New" w:eastAsia="Malgun Gothic" w:hAnsi="Angsana New"/>
                <w:sz w:val="28"/>
                <w:szCs w:val="28"/>
              </w:rPr>
              <w:t>44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343EE">
              <w:rPr>
                <w:rFonts w:ascii="Angsana New" w:eastAsia="Malgun Gothic" w:hAnsi="Angsana New"/>
                <w:sz w:val="28"/>
                <w:szCs w:val="28"/>
              </w:rPr>
              <w:t>802</w:t>
            </w:r>
          </w:p>
        </w:tc>
      </w:tr>
      <w:tr w:rsidR="00482E4D" w:rsidRPr="00251BBA" w14:paraId="2FC41EF2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9B82" w14:textId="77777777" w:rsidR="00482E4D" w:rsidRPr="00EB4282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77EE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DE05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49B2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1072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DD00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20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000</w:t>
            </w:r>
          </w:p>
        </w:tc>
      </w:tr>
      <w:tr w:rsidR="00482E4D" w:rsidRPr="005C4ED0" w14:paraId="6718420A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EA81" w14:textId="5F7BE914" w:rsidR="00482E4D" w:rsidRPr="00EB4282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205E" w14:textId="77777777" w:rsidR="00482E4D" w:rsidRPr="005C4ED0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C0A18">
              <w:rPr>
                <w:rFonts w:ascii="Angsana New" w:eastAsia="Malgun Gothic" w:hAnsi="Angsana New"/>
                <w:sz w:val="28"/>
                <w:szCs w:val="28"/>
              </w:rPr>
              <w:t>132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0A18">
              <w:rPr>
                <w:rFonts w:ascii="Angsana New" w:eastAsia="Malgun Gothic" w:hAnsi="Angsana New"/>
                <w:sz w:val="28"/>
                <w:szCs w:val="28"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9742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820A" w14:textId="77777777" w:rsidR="00482E4D" w:rsidRPr="00EB4282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5C0A18">
              <w:rPr>
                <w:rFonts w:ascii="Angsana New" w:eastAsia="Malgun Gothic" w:hAnsi="Angsana New"/>
                <w:sz w:val="28"/>
                <w:szCs w:val="28"/>
              </w:rPr>
              <w:t>37,124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82EA" w14:textId="77777777" w:rsidR="00482E4D" w:rsidRPr="00AA03F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1736" w14:textId="77777777" w:rsidR="00482E4D" w:rsidRPr="005C4ED0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95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436</w:t>
            </w:r>
          </w:p>
        </w:tc>
      </w:tr>
    </w:tbl>
    <w:p w14:paraId="0D2A8F84" w14:textId="544B5B08" w:rsidR="00482E4D" w:rsidRPr="00F141FC" w:rsidRDefault="00482E4D" w:rsidP="006146EF">
      <w:pPr>
        <w:pStyle w:val="BodyText2"/>
        <w:rPr>
          <w:rFonts w:eastAsia="Calibri"/>
          <w:lang w:val="en-US"/>
        </w:rPr>
      </w:pPr>
    </w:p>
    <w:sectPr w:rsidR="00482E4D" w:rsidRPr="00F141FC" w:rsidSect="00BF1724">
      <w:pgSz w:w="11909" w:h="16834" w:code="9"/>
      <w:pgMar w:top="1440" w:right="1008" w:bottom="1080" w:left="1584" w:header="720" w:footer="720" w:gutter="0"/>
      <w:pgNumType w:start="3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1ACEC" w14:textId="77777777" w:rsidR="00362F61" w:rsidRDefault="00362F61" w:rsidP="003D743A">
      <w:r>
        <w:separator/>
      </w:r>
    </w:p>
  </w:endnote>
  <w:endnote w:type="continuationSeparator" w:id="0">
    <w:p w14:paraId="48C5E11C" w14:textId="77777777" w:rsidR="00362F61" w:rsidRDefault="00362F61" w:rsidP="003D743A">
      <w:r>
        <w:continuationSeparator/>
      </w:r>
    </w:p>
  </w:endnote>
  <w:endnote w:type="continuationNotice" w:id="1">
    <w:p w14:paraId="10A12ADB" w14:textId="77777777" w:rsidR="00362F61" w:rsidRDefault="00362F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pto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1B3" w14:textId="77777777" w:rsidR="001A1BF3" w:rsidRPr="00D97BBD" w:rsidRDefault="001A1BF3" w:rsidP="002A5076">
    <w:pPr>
      <w:pStyle w:val="Footer"/>
      <w:jc w:val="right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64BFD">
      <w:rPr>
        <w:rFonts w:ascii="Angsana New" w:hAnsi="Angsana New"/>
        <w:noProof/>
        <w:sz w:val="30"/>
        <w:szCs w:val="30"/>
      </w:rPr>
      <w:t>22</w:t>
    </w:r>
    <w:r w:rsidRPr="00D97BBD">
      <w:rPr>
        <w:rFonts w:ascii="Angsana New" w:hAnsi="Angsana New"/>
        <w:sz w:val="30"/>
        <w:szCs w:val="30"/>
      </w:rPr>
      <w:fldChar w:fldCharType="end"/>
    </w:r>
  </w:p>
  <w:p w14:paraId="5FFDF839" w14:textId="0E3E2987" w:rsidR="00FD234D" w:rsidRDefault="00FD234D" w:rsidP="00EF1BA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9DB88" w14:textId="77777777" w:rsidR="00362F61" w:rsidRDefault="00362F61" w:rsidP="003D743A">
      <w:r>
        <w:separator/>
      </w:r>
    </w:p>
  </w:footnote>
  <w:footnote w:type="continuationSeparator" w:id="0">
    <w:p w14:paraId="01609E5B" w14:textId="77777777" w:rsidR="00362F61" w:rsidRDefault="00362F61" w:rsidP="003D743A">
      <w:r>
        <w:continuationSeparator/>
      </w:r>
    </w:p>
  </w:footnote>
  <w:footnote w:type="continuationNotice" w:id="1">
    <w:p w14:paraId="27017091" w14:textId="77777777" w:rsidR="00362F61" w:rsidRDefault="00362F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C5C1" w14:textId="09B0ACAD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บริษัท ซี เอ แซด (ประเทศไทย) จำกัด</w:t>
    </w:r>
    <w:r w:rsidRPr="00FD234D">
      <w:rPr>
        <w:rFonts w:ascii="Angsana New" w:eastAsia="Malgun Gothic" w:hAnsi="Angsana New" w:hint="cs"/>
        <w:b/>
        <w:bCs/>
        <w:sz w:val="28"/>
        <w:szCs w:val="28"/>
      </w:rPr>
      <w:t xml:space="preserve"> 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(มหาชน)</w:t>
    </w:r>
  </w:p>
  <w:p w14:paraId="4EB557B3" w14:textId="7922233B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/>
        <w:b/>
        <w:bCs/>
        <w:sz w:val="28"/>
        <w:szCs w:val="28"/>
        <w:cs/>
      </w:rPr>
      <w:t>หมายเหตุประกอบ</w:t>
    </w:r>
    <w:r w:rsidR="00F15F68">
      <w:rPr>
        <w:rFonts w:ascii="Angsana New" w:eastAsia="Malgun Gothic" w:hAnsi="Angsana New" w:hint="cs"/>
        <w:b/>
        <w:bCs/>
        <w:sz w:val="28"/>
        <w:szCs w:val="28"/>
        <w:cs/>
      </w:rPr>
      <w:t>ข้อมูลทางการเงิน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ระหว่างกาลแบบย่อ</w:t>
    </w:r>
  </w:p>
  <w:p w14:paraId="5A54C468" w14:textId="7601A1EA" w:rsidR="00170AD4" w:rsidRPr="00FD234D" w:rsidRDefault="005059AC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5059AC">
      <w:rPr>
        <w:rFonts w:ascii="Angsana New" w:eastAsia="Malgun Gothic" w:hAnsi="Angsana New"/>
        <w:b/>
        <w:bCs/>
        <w:sz w:val="28"/>
        <w:szCs w:val="28"/>
        <w:cs/>
      </w:rPr>
      <w:t>สำหรับรอบระยะเวลาสามเดือน</w:t>
    </w:r>
    <w:r w:rsidR="001A146E">
      <w:rPr>
        <w:rFonts w:ascii="Angsana New" w:eastAsia="Malgun Gothic" w:hAnsi="Angsana New" w:hint="cs"/>
        <w:b/>
        <w:bCs/>
        <w:sz w:val="28"/>
        <w:szCs w:val="28"/>
        <w:cs/>
      </w:rPr>
      <w:t>และเก้าเดือน</w:t>
    </w: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สิ้นสุดวันที่ </w:t>
    </w:r>
    <w:r w:rsidR="009346A6">
      <w:rPr>
        <w:rFonts w:ascii="Angsana New" w:eastAsia="Malgun Gothic" w:hAnsi="Angsana New"/>
        <w:b/>
        <w:bCs/>
        <w:sz w:val="28"/>
        <w:szCs w:val="28"/>
        <w:cs/>
      </w:rPr>
      <w:t>30</w:t>
    </w: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 </w:t>
    </w:r>
    <w:r w:rsidR="001A146E">
      <w:rPr>
        <w:rFonts w:ascii="Angsana New" w:eastAsia="Malgun Gothic" w:hAnsi="Angsana New" w:hint="cs"/>
        <w:b/>
        <w:bCs/>
        <w:sz w:val="28"/>
        <w:szCs w:val="28"/>
        <w:cs/>
      </w:rPr>
      <w:t>กันยายน</w:t>
    </w: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 </w:t>
    </w:r>
    <w:r w:rsidR="009346A6">
      <w:rPr>
        <w:rFonts w:ascii="Angsana New" w:eastAsia="Malgun Gothic" w:hAnsi="Angsana New"/>
        <w:b/>
        <w:bCs/>
        <w:sz w:val="28"/>
        <w:szCs w:val="28"/>
        <w:cs/>
      </w:rPr>
      <w:t>2568</w:t>
    </w:r>
    <w:r w:rsidR="001A1BF3"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 </w:t>
    </w:r>
  </w:p>
  <w:p w14:paraId="665185B8" w14:textId="70E305FD" w:rsidR="004C1C9E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>ยัง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ไม่ได้ตรวจสอบ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 แต่สอบทานแล้ว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)</w:t>
    </w:r>
  </w:p>
  <w:p w14:paraId="08A15154" w14:textId="77777777" w:rsidR="00934920" w:rsidRPr="00934920" w:rsidRDefault="00934920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934FBB"/>
    <w:multiLevelType w:val="hybridMultilevel"/>
    <w:tmpl w:val="D86C2702"/>
    <w:lvl w:ilvl="0" w:tplc="2766E2CE">
      <w:start w:val="1"/>
      <w:numFmt w:val="decimal"/>
      <w:lvlText w:val="%1."/>
      <w:lvlJc w:val="left"/>
      <w:pPr>
        <w:ind w:left="39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65787"/>
    <w:multiLevelType w:val="hybridMultilevel"/>
    <w:tmpl w:val="0E0C6720"/>
    <w:lvl w:ilvl="0" w:tplc="72CA47DC">
      <w:start w:val="1"/>
      <w:numFmt w:val="decimal"/>
      <w:lvlText w:val="3.%1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100957"/>
    <w:multiLevelType w:val="hybridMultilevel"/>
    <w:tmpl w:val="E682B78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6478E2"/>
    <w:multiLevelType w:val="multilevel"/>
    <w:tmpl w:val="7048F90A"/>
    <w:lvl w:ilvl="0">
      <w:start w:val="18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41B7D17"/>
    <w:multiLevelType w:val="multilevel"/>
    <w:tmpl w:val="DC5AF756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20" w15:restartNumberingAfterBreak="0">
    <w:nsid w:val="4447177D"/>
    <w:multiLevelType w:val="hybridMultilevel"/>
    <w:tmpl w:val="9A10E8D8"/>
    <w:lvl w:ilvl="0" w:tplc="A58437E0">
      <w:start w:val="19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E9"/>
    <w:multiLevelType w:val="hybridMultilevel"/>
    <w:tmpl w:val="BFB620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AC5388"/>
    <w:multiLevelType w:val="hybridMultilevel"/>
    <w:tmpl w:val="4B9E5FC8"/>
    <w:lvl w:ilvl="0" w:tplc="AE626FC0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23062"/>
    <w:multiLevelType w:val="hybridMultilevel"/>
    <w:tmpl w:val="45D6B78A"/>
    <w:lvl w:ilvl="0" w:tplc="68E0C19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A44CA250">
      <w:start w:val="1"/>
      <w:numFmt w:val="decimal"/>
      <w:lvlText w:val="18.%2.1"/>
      <w:lvlJc w:val="left"/>
      <w:pPr>
        <w:ind w:left="1440" w:hanging="360"/>
      </w:pPr>
      <w:rPr>
        <w:rFonts w:hint="default"/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03306"/>
    <w:multiLevelType w:val="multilevel"/>
    <w:tmpl w:val="FBEA00CC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871045F"/>
    <w:multiLevelType w:val="hybridMultilevel"/>
    <w:tmpl w:val="A25E63CA"/>
    <w:lvl w:ilvl="0" w:tplc="5AECA122">
      <w:start w:val="1"/>
      <w:numFmt w:val="decimal"/>
      <w:lvlText w:val="19.%1.1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7" w15:restartNumberingAfterBreak="0">
    <w:nsid w:val="6B9E5E24"/>
    <w:multiLevelType w:val="hybridMultilevel"/>
    <w:tmpl w:val="CEC03310"/>
    <w:lvl w:ilvl="0" w:tplc="2EE09FB6">
      <w:start w:val="4"/>
      <w:numFmt w:val="decimal"/>
      <w:lvlText w:val="18.%1.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CF3F84"/>
    <w:multiLevelType w:val="hybridMultilevel"/>
    <w:tmpl w:val="BA18B9F2"/>
    <w:lvl w:ilvl="0" w:tplc="3ADA2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87B57D0"/>
    <w:multiLevelType w:val="hybridMultilevel"/>
    <w:tmpl w:val="83920B54"/>
    <w:lvl w:ilvl="0" w:tplc="72CA47DC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9783623">
    <w:abstractNumId w:val="6"/>
  </w:num>
  <w:num w:numId="2" w16cid:durableId="1349599775">
    <w:abstractNumId w:val="5"/>
  </w:num>
  <w:num w:numId="3" w16cid:durableId="327100763">
    <w:abstractNumId w:val="9"/>
  </w:num>
  <w:num w:numId="4" w16cid:durableId="580214124">
    <w:abstractNumId w:val="7"/>
  </w:num>
  <w:num w:numId="5" w16cid:durableId="856774191">
    <w:abstractNumId w:val="8"/>
  </w:num>
  <w:num w:numId="6" w16cid:durableId="226457596">
    <w:abstractNumId w:val="3"/>
  </w:num>
  <w:num w:numId="7" w16cid:durableId="91781756">
    <w:abstractNumId w:val="2"/>
  </w:num>
  <w:num w:numId="8" w16cid:durableId="1928808637">
    <w:abstractNumId w:val="0"/>
  </w:num>
  <w:num w:numId="9" w16cid:durableId="2001735807">
    <w:abstractNumId w:val="1"/>
  </w:num>
  <w:num w:numId="10" w16cid:durableId="1534229108">
    <w:abstractNumId w:val="4"/>
  </w:num>
  <w:num w:numId="11" w16cid:durableId="799684417">
    <w:abstractNumId w:val="17"/>
  </w:num>
  <w:num w:numId="12" w16cid:durableId="365175702">
    <w:abstractNumId w:val="12"/>
  </w:num>
  <w:num w:numId="13" w16cid:durableId="1533570076">
    <w:abstractNumId w:val="25"/>
  </w:num>
  <w:num w:numId="14" w16cid:durableId="214656838">
    <w:abstractNumId w:val="16"/>
  </w:num>
  <w:num w:numId="15" w16cid:durableId="1171220717">
    <w:abstractNumId w:val="18"/>
  </w:num>
  <w:num w:numId="16" w16cid:durableId="160122113">
    <w:abstractNumId w:val="29"/>
  </w:num>
  <w:num w:numId="17" w16cid:durableId="112477358">
    <w:abstractNumId w:val="30"/>
  </w:num>
  <w:num w:numId="18" w16cid:durableId="91903636">
    <w:abstractNumId w:val="15"/>
  </w:num>
  <w:num w:numId="19" w16cid:durableId="270476830">
    <w:abstractNumId w:val="10"/>
  </w:num>
  <w:num w:numId="20" w16cid:durableId="1415282412">
    <w:abstractNumId w:val="24"/>
  </w:num>
  <w:num w:numId="21" w16cid:durableId="1037466416">
    <w:abstractNumId w:val="19"/>
  </w:num>
  <w:num w:numId="22" w16cid:durableId="1341421619">
    <w:abstractNumId w:val="22"/>
  </w:num>
  <w:num w:numId="23" w16cid:durableId="2057779836">
    <w:abstractNumId w:val="31"/>
  </w:num>
  <w:num w:numId="24" w16cid:durableId="681737934">
    <w:abstractNumId w:val="28"/>
  </w:num>
  <w:num w:numId="25" w16cid:durableId="508176406">
    <w:abstractNumId w:val="11"/>
  </w:num>
  <w:num w:numId="26" w16cid:durableId="1967926783">
    <w:abstractNumId w:val="20"/>
  </w:num>
  <w:num w:numId="27" w16cid:durableId="1820000768">
    <w:abstractNumId w:val="23"/>
  </w:num>
  <w:num w:numId="28" w16cid:durableId="1096907569">
    <w:abstractNumId w:val="21"/>
  </w:num>
  <w:num w:numId="29" w16cid:durableId="708454333">
    <w:abstractNumId w:val="13"/>
  </w:num>
  <w:num w:numId="30" w16cid:durableId="1519390062">
    <w:abstractNumId w:val="26"/>
  </w:num>
  <w:num w:numId="31" w16cid:durableId="1513957230">
    <w:abstractNumId w:val="27"/>
  </w:num>
  <w:num w:numId="32" w16cid:durableId="1608149851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3DF"/>
    <w:rsid w:val="000004B9"/>
    <w:rsid w:val="0000061C"/>
    <w:rsid w:val="00000898"/>
    <w:rsid w:val="00000CD1"/>
    <w:rsid w:val="00000CD4"/>
    <w:rsid w:val="00000EE5"/>
    <w:rsid w:val="00000FE2"/>
    <w:rsid w:val="00001210"/>
    <w:rsid w:val="000015CF"/>
    <w:rsid w:val="000015EC"/>
    <w:rsid w:val="000019F9"/>
    <w:rsid w:val="00001D52"/>
    <w:rsid w:val="00001EE5"/>
    <w:rsid w:val="0000200C"/>
    <w:rsid w:val="00002094"/>
    <w:rsid w:val="00002782"/>
    <w:rsid w:val="0000290A"/>
    <w:rsid w:val="00002D8A"/>
    <w:rsid w:val="00002D9B"/>
    <w:rsid w:val="00003047"/>
    <w:rsid w:val="000031F3"/>
    <w:rsid w:val="0000330E"/>
    <w:rsid w:val="000035D8"/>
    <w:rsid w:val="00003609"/>
    <w:rsid w:val="000038FA"/>
    <w:rsid w:val="00003B2D"/>
    <w:rsid w:val="00003CC8"/>
    <w:rsid w:val="00003DA5"/>
    <w:rsid w:val="00003DEB"/>
    <w:rsid w:val="00003EF7"/>
    <w:rsid w:val="00003F94"/>
    <w:rsid w:val="00004185"/>
    <w:rsid w:val="000041DD"/>
    <w:rsid w:val="00004431"/>
    <w:rsid w:val="000044DD"/>
    <w:rsid w:val="00004544"/>
    <w:rsid w:val="000045D2"/>
    <w:rsid w:val="00004846"/>
    <w:rsid w:val="0000489B"/>
    <w:rsid w:val="00004A78"/>
    <w:rsid w:val="00004A81"/>
    <w:rsid w:val="00004A99"/>
    <w:rsid w:val="00004D33"/>
    <w:rsid w:val="00004F42"/>
    <w:rsid w:val="00004F84"/>
    <w:rsid w:val="00005218"/>
    <w:rsid w:val="0000525E"/>
    <w:rsid w:val="00005417"/>
    <w:rsid w:val="0000541D"/>
    <w:rsid w:val="000057FA"/>
    <w:rsid w:val="00005A50"/>
    <w:rsid w:val="00005A5F"/>
    <w:rsid w:val="00005C69"/>
    <w:rsid w:val="00005C96"/>
    <w:rsid w:val="00005D13"/>
    <w:rsid w:val="00005EA8"/>
    <w:rsid w:val="0000605F"/>
    <w:rsid w:val="00006347"/>
    <w:rsid w:val="00006571"/>
    <w:rsid w:val="000068DA"/>
    <w:rsid w:val="000069CC"/>
    <w:rsid w:val="00006A49"/>
    <w:rsid w:val="00006DDA"/>
    <w:rsid w:val="00006E8C"/>
    <w:rsid w:val="000070C8"/>
    <w:rsid w:val="0000720D"/>
    <w:rsid w:val="000072EF"/>
    <w:rsid w:val="0000757D"/>
    <w:rsid w:val="00007723"/>
    <w:rsid w:val="00007A30"/>
    <w:rsid w:val="00007CEB"/>
    <w:rsid w:val="00007F74"/>
    <w:rsid w:val="000101AB"/>
    <w:rsid w:val="0001054B"/>
    <w:rsid w:val="00010558"/>
    <w:rsid w:val="00010567"/>
    <w:rsid w:val="00010892"/>
    <w:rsid w:val="00010B90"/>
    <w:rsid w:val="00010C04"/>
    <w:rsid w:val="000110E8"/>
    <w:rsid w:val="000113B8"/>
    <w:rsid w:val="0001156F"/>
    <w:rsid w:val="00011687"/>
    <w:rsid w:val="00011992"/>
    <w:rsid w:val="00011AE4"/>
    <w:rsid w:val="00011BC0"/>
    <w:rsid w:val="00012090"/>
    <w:rsid w:val="0001323F"/>
    <w:rsid w:val="0001354F"/>
    <w:rsid w:val="00013673"/>
    <w:rsid w:val="00013E15"/>
    <w:rsid w:val="00013F04"/>
    <w:rsid w:val="000143DF"/>
    <w:rsid w:val="0001461C"/>
    <w:rsid w:val="00014651"/>
    <w:rsid w:val="000146E4"/>
    <w:rsid w:val="00014B66"/>
    <w:rsid w:val="00014BFA"/>
    <w:rsid w:val="00014C6E"/>
    <w:rsid w:val="00014D0F"/>
    <w:rsid w:val="00014E79"/>
    <w:rsid w:val="0001504B"/>
    <w:rsid w:val="0001512B"/>
    <w:rsid w:val="000153E4"/>
    <w:rsid w:val="00015A1B"/>
    <w:rsid w:val="00015B11"/>
    <w:rsid w:val="00016120"/>
    <w:rsid w:val="0001660D"/>
    <w:rsid w:val="00016611"/>
    <w:rsid w:val="00016842"/>
    <w:rsid w:val="00016B18"/>
    <w:rsid w:val="00016B1F"/>
    <w:rsid w:val="00016CEB"/>
    <w:rsid w:val="00016D8B"/>
    <w:rsid w:val="00016EE6"/>
    <w:rsid w:val="0001705A"/>
    <w:rsid w:val="00017106"/>
    <w:rsid w:val="00017419"/>
    <w:rsid w:val="00017610"/>
    <w:rsid w:val="000177C1"/>
    <w:rsid w:val="0001785C"/>
    <w:rsid w:val="00017A1A"/>
    <w:rsid w:val="00017B1F"/>
    <w:rsid w:val="00017B35"/>
    <w:rsid w:val="00017BDE"/>
    <w:rsid w:val="00017C87"/>
    <w:rsid w:val="00017D44"/>
    <w:rsid w:val="00020057"/>
    <w:rsid w:val="00020156"/>
    <w:rsid w:val="000205C4"/>
    <w:rsid w:val="00020658"/>
    <w:rsid w:val="000206DD"/>
    <w:rsid w:val="000206ED"/>
    <w:rsid w:val="000207FE"/>
    <w:rsid w:val="00020909"/>
    <w:rsid w:val="00020ABE"/>
    <w:rsid w:val="00020BB8"/>
    <w:rsid w:val="0002105A"/>
    <w:rsid w:val="00021140"/>
    <w:rsid w:val="0002122E"/>
    <w:rsid w:val="00021283"/>
    <w:rsid w:val="00021715"/>
    <w:rsid w:val="00021F59"/>
    <w:rsid w:val="00021FDF"/>
    <w:rsid w:val="000225A7"/>
    <w:rsid w:val="00022655"/>
    <w:rsid w:val="000228BF"/>
    <w:rsid w:val="000229CF"/>
    <w:rsid w:val="00022AFC"/>
    <w:rsid w:val="00022BDD"/>
    <w:rsid w:val="00022F1E"/>
    <w:rsid w:val="00022F23"/>
    <w:rsid w:val="000231BC"/>
    <w:rsid w:val="000231DB"/>
    <w:rsid w:val="00023260"/>
    <w:rsid w:val="00023344"/>
    <w:rsid w:val="000233CE"/>
    <w:rsid w:val="00023766"/>
    <w:rsid w:val="00023A5A"/>
    <w:rsid w:val="00023A5D"/>
    <w:rsid w:val="00023B54"/>
    <w:rsid w:val="00023F33"/>
    <w:rsid w:val="00024585"/>
    <w:rsid w:val="00024686"/>
    <w:rsid w:val="000246C8"/>
    <w:rsid w:val="00024812"/>
    <w:rsid w:val="000249B4"/>
    <w:rsid w:val="00024EF0"/>
    <w:rsid w:val="000250C9"/>
    <w:rsid w:val="000255D9"/>
    <w:rsid w:val="000256D9"/>
    <w:rsid w:val="00025C5D"/>
    <w:rsid w:val="00025FAC"/>
    <w:rsid w:val="00026100"/>
    <w:rsid w:val="000266D6"/>
    <w:rsid w:val="0002697E"/>
    <w:rsid w:val="00026A3B"/>
    <w:rsid w:val="00026CE0"/>
    <w:rsid w:val="00026F42"/>
    <w:rsid w:val="00026FCD"/>
    <w:rsid w:val="0002747F"/>
    <w:rsid w:val="00027A8E"/>
    <w:rsid w:val="00027C3A"/>
    <w:rsid w:val="00027E17"/>
    <w:rsid w:val="00027F78"/>
    <w:rsid w:val="00027F91"/>
    <w:rsid w:val="00027FFE"/>
    <w:rsid w:val="000301D8"/>
    <w:rsid w:val="00030249"/>
    <w:rsid w:val="0003026C"/>
    <w:rsid w:val="0003030E"/>
    <w:rsid w:val="000303A9"/>
    <w:rsid w:val="00030822"/>
    <w:rsid w:val="00030A64"/>
    <w:rsid w:val="00030A73"/>
    <w:rsid w:val="00030C00"/>
    <w:rsid w:val="00030CC6"/>
    <w:rsid w:val="00030DEF"/>
    <w:rsid w:val="00030E4F"/>
    <w:rsid w:val="000310FF"/>
    <w:rsid w:val="00031264"/>
    <w:rsid w:val="000312F1"/>
    <w:rsid w:val="000315F5"/>
    <w:rsid w:val="00031836"/>
    <w:rsid w:val="0003184A"/>
    <w:rsid w:val="00031A2A"/>
    <w:rsid w:val="00031A5A"/>
    <w:rsid w:val="00031AA3"/>
    <w:rsid w:val="00031EBA"/>
    <w:rsid w:val="00032152"/>
    <w:rsid w:val="000324FD"/>
    <w:rsid w:val="00032677"/>
    <w:rsid w:val="000327F6"/>
    <w:rsid w:val="0003286A"/>
    <w:rsid w:val="00032C84"/>
    <w:rsid w:val="00033113"/>
    <w:rsid w:val="0003315C"/>
    <w:rsid w:val="00033232"/>
    <w:rsid w:val="0003331F"/>
    <w:rsid w:val="0003335A"/>
    <w:rsid w:val="0003335D"/>
    <w:rsid w:val="000334FD"/>
    <w:rsid w:val="00033666"/>
    <w:rsid w:val="00033811"/>
    <w:rsid w:val="000339B2"/>
    <w:rsid w:val="00033A34"/>
    <w:rsid w:val="00033D96"/>
    <w:rsid w:val="00033E87"/>
    <w:rsid w:val="00033EB9"/>
    <w:rsid w:val="00033FA6"/>
    <w:rsid w:val="0003409F"/>
    <w:rsid w:val="00034259"/>
    <w:rsid w:val="00034305"/>
    <w:rsid w:val="00034315"/>
    <w:rsid w:val="00034368"/>
    <w:rsid w:val="00034399"/>
    <w:rsid w:val="0003440C"/>
    <w:rsid w:val="00034D73"/>
    <w:rsid w:val="00034FD3"/>
    <w:rsid w:val="00035149"/>
    <w:rsid w:val="00035452"/>
    <w:rsid w:val="000355ED"/>
    <w:rsid w:val="00035D70"/>
    <w:rsid w:val="00035D97"/>
    <w:rsid w:val="00035EC1"/>
    <w:rsid w:val="0003669F"/>
    <w:rsid w:val="000366A9"/>
    <w:rsid w:val="00036A62"/>
    <w:rsid w:val="00036AB3"/>
    <w:rsid w:val="00036CB6"/>
    <w:rsid w:val="00036F26"/>
    <w:rsid w:val="00037079"/>
    <w:rsid w:val="000370CF"/>
    <w:rsid w:val="0003718D"/>
    <w:rsid w:val="000372BA"/>
    <w:rsid w:val="00037470"/>
    <w:rsid w:val="0004064A"/>
    <w:rsid w:val="00040653"/>
    <w:rsid w:val="000407B9"/>
    <w:rsid w:val="00040ACC"/>
    <w:rsid w:val="00040B03"/>
    <w:rsid w:val="00040B0B"/>
    <w:rsid w:val="00040CAF"/>
    <w:rsid w:val="00040D11"/>
    <w:rsid w:val="00040EF6"/>
    <w:rsid w:val="00040FB1"/>
    <w:rsid w:val="00040FE5"/>
    <w:rsid w:val="000410E8"/>
    <w:rsid w:val="00041133"/>
    <w:rsid w:val="000412FC"/>
    <w:rsid w:val="00041A2B"/>
    <w:rsid w:val="00041B09"/>
    <w:rsid w:val="00041B67"/>
    <w:rsid w:val="00042012"/>
    <w:rsid w:val="000424F0"/>
    <w:rsid w:val="00042533"/>
    <w:rsid w:val="0004285E"/>
    <w:rsid w:val="00042E35"/>
    <w:rsid w:val="00042E49"/>
    <w:rsid w:val="00043070"/>
    <w:rsid w:val="000433CB"/>
    <w:rsid w:val="000436ED"/>
    <w:rsid w:val="000436FE"/>
    <w:rsid w:val="0004374A"/>
    <w:rsid w:val="00043956"/>
    <w:rsid w:val="00043AB4"/>
    <w:rsid w:val="0004447D"/>
    <w:rsid w:val="00044490"/>
    <w:rsid w:val="00044B5F"/>
    <w:rsid w:val="00044C18"/>
    <w:rsid w:val="00044C8B"/>
    <w:rsid w:val="00044E5D"/>
    <w:rsid w:val="00044F86"/>
    <w:rsid w:val="0004522F"/>
    <w:rsid w:val="00045488"/>
    <w:rsid w:val="0004583A"/>
    <w:rsid w:val="000458D2"/>
    <w:rsid w:val="000459B0"/>
    <w:rsid w:val="00045B61"/>
    <w:rsid w:val="00045B6B"/>
    <w:rsid w:val="00045C95"/>
    <w:rsid w:val="00045EAF"/>
    <w:rsid w:val="000461E8"/>
    <w:rsid w:val="00046344"/>
    <w:rsid w:val="000465CD"/>
    <w:rsid w:val="00046708"/>
    <w:rsid w:val="00046F29"/>
    <w:rsid w:val="00047691"/>
    <w:rsid w:val="00047A4E"/>
    <w:rsid w:val="00047BE5"/>
    <w:rsid w:val="00047D99"/>
    <w:rsid w:val="00047F49"/>
    <w:rsid w:val="0005006C"/>
    <w:rsid w:val="00050736"/>
    <w:rsid w:val="00050AD9"/>
    <w:rsid w:val="00050B00"/>
    <w:rsid w:val="00050C9F"/>
    <w:rsid w:val="0005108A"/>
    <w:rsid w:val="0005132F"/>
    <w:rsid w:val="0005138F"/>
    <w:rsid w:val="000513D1"/>
    <w:rsid w:val="000518E7"/>
    <w:rsid w:val="000519E3"/>
    <w:rsid w:val="0005220B"/>
    <w:rsid w:val="000530C6"/>
    <w:rsid w:val="00053159"/>
    <w:rsid w:val="000532F4"/>
    <w:rsid w:val="00053488"/>
    <w:rsid w:val="00053526"/>
    <w:rsid w:val="00053624"/>
    <w:rsid w:val="00053F57"/>
    <w:rsid w:val="000541C9"/>
    <w:rsid w:val="0005428E"/>
    <w:rsid w:val="000543BA"/>
    <w:rsid w:val="000543BB"/>
    <w:rsid w:val="000543C5"/>
    <w:rsid w:val="000543DB"/>
    <w:rsid w:val="000546FC"/>
    <w:rsid w:val="00054C3A"/>
    <w:rsid w:val="00054DA4"/>
    <w:rsid w:val="00054DEC"/>
    <w:rsid w:val="00054E4F"/>
    <w:rsid w:val="00054F9B"/>
    <w:rsid w:val="00055099"/>
    <w:rsid w:val="000550F6"/>
    <w:rsid w:val="0005548D"/>
    <w:rsid w:val="00055674"/>
    <w:rsid w:val="0005595C"/>
    <w:rsid w:val="000559DA"/>
    <w:rsid w:val="000559FC"/>
    <w:rsid w:val="00055EDE"/>
    <w:rsid w:val="0005602B"/>
    <w:rsid w:val="000563CC"/>
    <w:rsid w:val="000566A2"/>
    <w:rsid w:val="00056704"/>
    <w:rsid w:val="00056D14"/>
    <w:rsid w:val="00056F04"/>
    <w:rsid w:val="0005762A"/>
    <w:rsid w:val="000578D0"/>
    <w:rsid w:val="00057A7A"/>
    <w:rsid w:val="00057D59"/>
    <w:rsid w:val="00057EF4"/>
    <w:rsid w:val="00057F7A"/>
    <w:rsid w:val="00060321"/>
    <w:rsid w:val="00060440"/>
    <w:rsid w:val="00060603"/>
    <w:rsid w:val="0006061C"/>
    <w:rsid w:val="000606FC"/>
    <w:rsid w:val="0006079D"/>
    <w:rsid w:val="00060D3D"/>
    <w:rsid w:val="00060D8C"/>
    <w:rsid w:val="000611B1"/>
    <w:rsid w:val="000612DA"/>
    <w:rsid w:val="00061402"/>
    <w:rsid w:val="00061AC6"/>
    <w:rsid w:val="00061B47"/>
    <w:rsid w:val="00061B78"/>
    <w:rsid w:val="00061C8B"/>
    <w:rsid w:val="0006246A"/>
    <w:rsid w:val="000627A5"/>
    <w:rsid w:val="000627A7"/>
    <w:rsid w:val="000629AA"/>
    <w:rsid w:val="00062F50"/>
    <w:rsid w:val="00062F98"/>
    <w:rsid w:val="000630BD"/>
    <w:rsid w:val="00063256"/>
    <w:rsid w:val="000635B6"/>
    <w:rsid w:val="00063A8F"/>
    <w:rsid w:val="00063E2F"/>
    <w:rsid w:val="00064107"/>
    <w:rsid w:val="00064280"/>
    <w:rsid w:val="000643DF"/>
    <w:rsid w:val="00064B27"/>
    <w:rsid w:val="0006500B"/>
    <w:rsid w:val="000652C5"/>
    <w:rsid w:val="00065357"/>
    <w:rsid w:val="000654BC"/>
    <w:rsid w:val="00065545"/>
    <w:rsid w:val="00065859"/>
    <w:rsid w:val="00065947"/>
    <w:rsid w:val="00065AE6"/>
    <w:rsid w:val="00065B64"/>
    <w:rsid w:val="00065DB2"/>
    <w:rsid w:val="00065E80"/>
    <w:rsid w:val="00066054"/>
    <w:rsid w:val="000662B2"/>
    <w:rsid w:val="000664CF"/>
    <w:rsid w:val="00066A11"/>
    <w:rsid w:val="00066A49"/>
    <w:rsid w:val="000670CB"/>
    <w:rsid w:val="000671FD"/>
    <w:rsid w:val="00067453"/>
    <w:rsid w:val="00067599"/>
    <w:rsid w:val="000675E2"/>
    <w:rsid w:val="00067635"/>
    <w:rsid w:val="00067C0F"/>
    <w:rsid w:val="00070230"/>
    <w:rsid w:val="0007029C"/>
    <w:rsid w:val="000702D5"/>
    <w:rsid w:val="00070B95"/>
    <w:rsid w:val="00070FDD"/>
    <w:rsid w:val="00071077"/>
    <w:rsid w:val="000713F0"/>
    <w:rsid w:val="00071457"/>
    <w:rsid w:val="00071599"/>
    <w:rsid w:val="00071CC1"/>
    <w:rsid w:val="00071EB4"/>
    <w:rsid w:val="00071F4E"/>
    <w:rsid w:val="000720AD"/>
    <w:rsid w:val="00072432"/>
    <w:rsid w:val="0007243C"/>
    <w:rsid w:val="00072C19"/>
    <w:rsid w:val="0007303C"/>
    <w:rsid w:val="00073216"/>
    <w:rsid w:val="0007333A"/>
    <w:rsid w:val="00073403"/>
    <w:rsid w:val="0007356A"/>
    <w:rsid w:val="000735E5"/>
    <w:rsid w:val="00073995"/>
    <w:rsid w:val="0007399C"/>
    <w:rsid w:val="00073A44"/>
    <w:rsid w:val="00073F0B"/>
    <w:rsid w:val="0007409F"/>
    <w:rsid w:val="00074285"/>
    <w:rsid w:val="000742AB"/>
    <w:rsid w:val="00074333"/>
    <w:rsid w:val="0007457F"/>
    <w:rsid w:val="0007469B"/>
    <w:rsid w:val="00074701"/>
    <w:rsid w:val="00074A7F"/>
    <w:rsid w:val="00074DCB"/>
    <w:rsid w:val="00074F99"/>
    <w:rsid w:val="00075212"/>
    <w:rsid w:val="0007564D"/>
    <w:rsid w:val="00075BA1"/>
    <w:rsid w:val="00075CDE"/>
    <w:rsid w:val="00075F5B"/>
    <w:rsid w:val="000763CD"/>
    <w:rsid w:val="00076430"/>
    <w:rsid w:val="000764FA"/>
    <w:rsid w:val="0007657C"/>
    <w:rsid w:val="000765FC"/>
    <w:rsid w:val="0007693A"/>
    <w:rsid w:val="000769B3"/>
    <w:rsid w:val="00076A81"/>
    <w:rsid w:val="000773AD"/>
    <w:rsid w:val="00077541"/>
    <w:rsid w:val="00077699"/>
    <w:rsid w:val="00077809"/>
    <w:rsid w:val="00077B54"/>
    <w:rsid w:val="00077D38"/>
    <w:rsid w:val="00077EAB"/>
    <w:rsid w:val="00080546"/>
    <w:rsid w:val="000807AC"/>
    <w:rsid w:val="00080A2E"/>
    <w:rsid w:val="00080D76"/>
    <w:rsid w:val="00080EA7"/>
    <w:rsid w:val="00080F6D"/>
    <w:rsid w:val="00080F95"/>
    <w:rsid w:val="000811C1"/>
    <w:rsid w:val="000814BC"/>
    <w:rsid w:val="000815E1"/>
    <w:rsid w:val="000815FE"/>
    <w:rsid w:val="000817C0"/>
    <w:rsid w:val="00081876"/>
    <w:rsid w:val="00081A59"/>
    <w:rsid w:val="00081E9E"/>
    <w:rsid w:val="00082079"/>
    <w:rsid w:val="00082165"/>
    <w:rsid w:val="000828B0"/>
    <w:rsid w:val="00082ABC"/>
    <w:rsid w:val="00082B8C"/>
    <w:rsid w:val="0008320C"/>
    <w:rsid w:val="0008322C"/>
    <w:rsid w:val="00083276"/>
    <w:rsid w:val="00084244"/>
    <w:rsid w:val="0008444A"/>
    <w:rsid w:val="00084704"/>
    <w:rsid w:val="00084BCE"/>
    <w:rsid w:val="00084FF6"/>
    <w:rsid w:val="000851A5"/>
    <w:rsid w:val="000851FD"/>
    <w:rsid w:val="00085385"/>
    <w:rsid w:val="00085894"/>
    <w:rsid w:val="00085A47"/>
    <w:rsid w:val="00085D3E"/>
    <w:rsid w:val="00085DF1"/>
    <w:rsid w:val="00085F0E"/>
    <w:rsid w:val="000861F4"/>
    <w:rsid w:val="0008634C"/>
    <w:rsid w:val="00086389"/>
    <w:rsid w:val="00086E02"/>
    <w:rsid w:val="00086FF3"/>
    <w:rsid w:val="00087351"/>
    <w:rsid w:val="0008740C"/>
    <w:rsid w:val="0008752A"/>
    <w:rsid w:val="00087613"/>
    <w:rsid w:val="00087742"/>
    <w:rsid w:val="00087D7E"/>
    <w:rsid w:val="00087F68"/>
    <w:rsid w:val="00090162"/>
    <w:rsid w:val="000903EF"/>
    <w:rsid w:val="00090471"/>
    <w:rsid w:val="000906DA"/>
    <w:rsid w:val="00090A0C"/>
    <w:rsid w:val="00090A66"/>
    <w:rsid w:val="00090C83"/>
    <w:rsid w:val="00090E2F"/>
    <w:rsid w:val="00090F24"/>
    <w:rsid w:val="000911B1"/>
    <w:rsid w:val="000912BA"/>
    <w:rsid w:val="0009181E"/>
    <w:rsid w:val="0009192B"/>
    <w:rsid w:val="0009192C"/>
    <w:rsid w:val="00091C99"/>
    <w:rsid w:val="00091CCC"/>
    <w:rsid w:val="00092135"/>
    <w:rsid w:val="0009234E"/>
    <w:rsid w:val="00092498"/>
    <w:rsid w:val="000924FE"/>
    <w:rsid w:val="00092E69"/>
    <w:rsid w:val="000934C6"/>
    <w:rsid w:val="000935EA"/>
    <w:rsid w:val="000936CF"/>
    <w:rsid w:val="0009380C"/>
    <w:rsid w:val="0009398A"/>
    <w:rsid w:val="00093A4B"/>
    <w:rsid w:val="00093E02"/>
    <w:rsid w:val="00093E11"/>
    <w:rsid w:val="000940CE"/>
    <w:rsid w:val="0009428B"/>
    <w:rsid w:val="00094411"/>
    <w:rsid w:val="00094611"/>
    <w:rsid w:val="0009463C"/>
    <w:rsid w:val="0009463F"/>
    <w:rsid w:val="00094872"/>
    <w:rsid w:val="00094BE5"/>
    <w:rsid w:val="00094DCF"/>
    <w:rsid w:val="00094EA9"/>
    <w:rsid w:val="00094EC4"/>
    <w:rsid w:val="00095031"/>
    <w:rsid w:val="0009537A"/>
    <w:rsid w:val="00095454"/>
    <w:rsid w:val="00095859"/>
    <w:rsid w:val="00095A61"/>
    <w:rsid w:val="00095BF1"/>
    <w:rsid w:val="00095C8D"/>
    <w:rsid w:val="0009638E"/>
    <w:rsid w:val="00096401"/>
    <w:rsid w:val="000965DD"/>
    <w:rsid w:val="0009663D"/>
    <w:rsid w:val="00096F03"/>
    <w:rsid w:val="0009730C"/>
    <w:rsid w:val="0009759D"/>
    <w:rsid w:val="00097D74"/>
    <w:rsid w:val="000A00DF"/>
    <w:rsid w:val="000A0165"/>
    <w:rsid w:val="000A0367"/>
    <w:rsid w:val="000A063F"/>
    <w:rsid w:val="000A0671"/>
    <w:rsid w:val="000A082B"/>
    <w:rsid w:val="000A085B"/>
    <w:rsid w:val="000A0AED"/>
    <w:rsid w:val="000A0F2C"/>
    <w:rsid w:val="000A0F9C"/>
    <w:rsid w:val="000A1263"/>
    <w:rsid w:val="000A14D2"/>
    <w:rsid w:val="000A17E8"/>
    <w:rsid w:val="000A1854"/>
    <w:rsid w:val="000A1973"/>
    <w:rsid w:val="000A1D87"/>
    <w:rsid w:val="000A1E9B"/>
    <w:rsid w:val="000A1F4B"/>
    <w:rsid w:val="000A2052"/>
    <w:rsid w:val="000A21EF"/>
    <w:rsid w:val="000A248B"/>
    <w:rsid w:val="000A2525"/>
    <w:rsid w:val="000A2847"/>
    <w:rsid w:val="000A2B24"/>
    <w:rsid w:val="000A2C98"/>
    <w:rsid w:val="000A2E0E"/>
    <w:rsid w:val="000A2FBB"/>
    <w:rsid w:val="000A311B"/>
    <w:rsid w:val="000A3157"/>
    <w:rsid w:val="000A36F6"/>
    <w:rsid w:val="000A3948"/>
    <w:rsid w:val="000A39A0"/>
    <w:rsid w:val="000A3A7D"/>
    <w:rsid w:val="000A3C98"/>
    <w:rsid w:val="000A3E00"/>
    <w:rsid w:val="000A3E02"/>
    <w:rsid w:val="000A3E9C"/>
    <w:rsid w:val="000A3FCC"/>
    <w:rsid w:val="000A44D1"/>
    <w:rsid w:val="000A4840"/>
    <w:rsid w:val="000A519E"/>
    <w:rsid w:val="000A53DA"/>
    <w:rsid w:val="000A5BBA"/>
    <w:rsid w:val="000A5C27"/>
    <w:rsid w:val="000A6086"/>
    <w:rsid w:val="000A6224"/>
    <w:rsid w:val="000A6320"/>
    <w:rsid w:val="000A65A7"/>
    <w:rsid w:val="000A66C2"/>
    <w:rsid w:val="000A676E"/>
    <w:rsid w:val="000A6778"/>
    <w:rsid w:val="000A6955"/>
    <w:rsid w:val="000A69B8"/>
    <w:rsid w:val="000A6A29"/>
    <w:rsid w:val="000A6BDA"/>
    <w:rsid w:val="000A6D8A"/>
    <w:rsid w:val="000A730B"/>
    <w:rsid w:val="000A747C"/>
    <w:rsid w:val="000A74A0"/>
    <w:rsid w:val="000A7506"/>
    <w:rsid w:val="000A7807"/>
    <w:rsid w:val="000A7C03"/>
    <w:rsid w:val="000A7D6E"/>
    <w:rsid w:val="000B03CF"/>
    <w:rsid w:val="000B0AC0"/>
    <w:rsid w:val="000B0AF7"/>
    <w:rsid w:val="000B0C38"/>
    <w:rsid w:val="000B1042"/>
    <w:rsid w:val="000B1741"/>
    <w:rsid w:val="000B194A"/>
    <w:rsid w:val="000B1EB0"/>
    <w:rsid w:val="000B1FB5"/>
    <w:rsid w:val="000B268D"/>
    <w:rsid w:val="000B28AA"/>
    <w:rsid w:val="000B2931"/>
    <w:rsid w:val="000B2933"/>
    <w:rsid w:val="000B2A80"/>
    <w:rsid w:val="000B2C33"/>
    <w:rsid w:val="000B31C1"/>
    <w:rsid w:val="000B32F3"/>
    <w:rsid w:val="000B3671"/>
    <w:rsid w:val="000B395E"/>
    <w:rsid w:val="000B3C2B"/>
    <w:rsid w:val="000B460D"/>
    <w:rsid w:val="000B477D"/>
    <w:rsid w:val="000B4990"/>
    <w:rsid w:val="000B4A06"/>
    <w:rsid w:val="000B4BC3"/>
    <w:rsid w:val="000B4F05"/>
    <w:rsid w:val="000B525F"/>
    <w:rsid w:val="000B545B"/>
    <w:rsid w:val="000B548D"/>
    <w:rsid w:val="000B5503"/>
    <w:rsid w:val="000B5510"/>
    <w:rsid w:val="000B58CC"/>
    <w:rsid w:val="000B62F9"/>
    <w:rsid w:val="000B6317"/>
    <w:rsid w:val="000B67ED"/>
    <w:rsid w:val="000B6803"/>
    <w:rsid w:val="000B695F"/>
    <w:rsid w:val="000B6BA1"/>
    <w:rsid w:val="000B701B"/>
    <w:rsid w:val="000B702E"/>
    <w:rsid w:val="000B720E"/>
    <w:rsid w:val="000B7365"/>
    <w:rsid w:val="000B7832"/>
    <w:rsid w:val="000B79B8"/>
    <w:rsid w:val="000B7AE5"/>
    <w:rsid w:val="000B7D02"/>
    <w:rsid w:val="000B7D94"/>
    <w:rsid w:val="000C00B3"/>
    <w:rsid w:val="000C021A"/>
    <w:rsid w:val="000C0A17"/>
    <w:rsid w:val="000C0A40"/>
    <w:rsid w:val="000C0A68"/>
    <w:rsid w:val="000C0CD5"/>
    <w:rsid w:val="000C0CD9"/>
    <w:rsid w:val="000C0D17"/>
    <w:rsid w:val="000C0D6E"/>
    <w:rsid w:val="000C0FAA"/>
    <w:rsid w:val="000C1030"/>
    <w:rsid w:val="000C117A"/>
    <w:rsid w:val="000C1296"/>
    <w:rsid w:val="000C1527"/>
    <w:rsid w:val="000C1532"/>
    <w:rsid w:val="000C1757"/>
    <w:rsid w:val="000C1B88"/>
    <w:rsid w:val="000C1E0E"/>
    <w:rsid w:val="000C1FE9"/>
    <w:rsid w:val="000C1FF7"/>
    <w:rsid w:val="000C2301"/>
    <w:rsid w:val="000C247C"/>
    <w:rsid w:val="000C24CD"/>
    <w:rsid w:val="000C2651"/>
    <w:rsid w:val="000C281C"/>
    <w:rsid w:val="000C2831"/>
    <w:rsid w:val="000C2AA3"/>
    <w:rsid w:val="000C2EF0"/>
    <w:rsid w:val="000C2F42"/>
    <w:rsid w:val="000C2FD3"/>
    <w:rsid w:val="000C300C"/>
    <w:rsid w:val="000C33F6"/>
    <w:rsid w:val="000C3768"/>
    <w:rsid w:val="000C3851"/>
    <w:rsid w:val="000C3AA9"/>
    <w:rsid w:val="000C3BE3"/>
    <w:rsid w:val="000C3C48"/>
    <w:rsid w:val="000C3C6D"/>
    <w:rsid w:val="000C41C8"/>
    <w:rsid w:val="000C422B"/>
    <w:rsid w:val="000C42A0"/>
    <w:rsid w:val="000C435E"/>
    <w:rsid w:val="000C46AD"/>
    <w:rsid w:val="000C495E"/>
    <w:rsid w:val="000C4E55"/>
    <w:rsid w:val="000C4F84"/>
    <w:rsid w:val="000C5069"/>
    <w:rsid w:val="000C506E"/>
    <w:rsid w:val="000C5080"/>
    <w:rsid w:val="000C5125"/>
    <w:rsid w:val="000C596E"/>
    <w:rsid w:val="000C59B3"/>
    <w:rsid w:val="000C5DEF"/>
    <w:rsid w:val="000C5E91"/>
    <w:rsid w:val="000C60A2"/>
    <w:rsid w:val="000C624D"/>
    <w:rsid w:val="000C6262"/>
    <w:rsid w:val="000C6533"/>
    <w:rsid w:val="000C6805"/>
    <w:rsid w:val="000C6A61"/>
    <w:rsid w:val="000C6E6E"/>
    <w:rsid w:val="000C7295"/>
    <w:rsid w:val="000C734E"/>
    <w:rsid w:val="000C74C4"/>
    <w:rsid w:val="000C76FA"/>
    <w:rsid w:val="000C77E5"/>
    <w:rsid w:val="000C7930"/>
    <w:rsid w:val="000C7A1A"/>
    <w:rsid w:val="000C7BD8"/>
    <w:rsid w:val="000D00E0"/>
    <w:rsid w:val="000D09EB"/>
    <w:rsid w:val="000D0AFF"/>
    <w:rsid w:val="000D0B6A"/>
    <w:rsid w:val="000D0BE4"/>
    <w:rsid w:val="000D0C2C"/>
    <w:rsid w:val="000D0D40"/>
    <w:rsid w:val="000D114B"/>
    <w:rsid w:val="000D15DE"/>
    <w:rsid w:val="000D16AD"/>
    <w:rsid w:val="000D17AF"/>
    <w:rsid w:val="000D19BC"/>
    <w:rsid w:val="000D22E1"/>
    <w:rsid w:val="000D2626"/>
    <w:rsid w:val="000D2631"/>
    <w:rsid w:val="000D27E2"/>
    <w:rsid w:val="000D3197"/>
    <w:rsid w:val="000D3388"/>
    <w:rsid w:val="000D3389"/>
    <w:rsid w:val="000D3589"/>
    <w:rsid w:val="000D3590"/>
    <w:rsid w:val="000D36AE"/>
    <w:rsid w:val="000D36B4"/>
    <w:rsid w:val="000D3832"/>
    <w:rsid w:val="000D389C"/>
    <w:rsid w:val="000D38BF"/>
    <w:rsid w:val="000D3C0F"/>
    <w:rsid w:val="000D402E"/>
    <w:rsid w:val="000D4227"/>
    <w:rsid w:val="000D437F"/>
    <w:rsid w:val="000D4886"/>
    <w:rsid w:val="000D49E6"/>
    <w:rsid w:val="000D524B"/>
    <w:rsid w:val="000D529F"/>
    <w:rsid w:val="000D54DB"/>
    <w:rsid w:val="000D5807"/>
    <w:rsid w:val="000D59D4"/>
    <w:rsid w:val="000D5C8D"/>
    <w:rsid w:val="000D5F90"/>
    <w:rsid w:val="000D609B"/>
    <w:rsid w:val="000D62A8"/>
    <w:rsid w:val="000D6414"/>
    <w:rsid w:val="000D66A6"/>
    <w:rsid w:val="000D66CC"/>
    <w:rsid w:val="000D6950"/>
    <w:rsid w:val="000D6B15"/>
    <w:rsid w:val="000D6D05"/>
    <w:rsid w:val="000D6FCD"/>
    <w:rsid w:val="000D714D"/>
    <w:rsid w:val="000D7167"/>
    <w:rsid w:val="000D7231"/>
    <w:rsid w:val="000D7280"/>
    <w:rsid w:val="000D78A1"/>
    <w:rsid w:val="000D78CE"/>
    <w:rsid w:val="000D7936"/>
    <w:rsid w:val="000D7A76"/>
    <w:rsid w:val="000D7B58"/>
    <w:rsid w:val="000D7D2A"/>
    <w:rsid w:val="000D7D53"/>
    <w:rsid w:val="000D7FCC"/>
    <w:rsid w:val="000E041D"/>
    <w:rsid w:val="000E0423"/>
    <w:rsid w:val="000E04D5"/>
    <w:rsid w:val="000E06F2"/>
    <w:rsid w:val="000E0B38"/>
    <w:rsid w:val="000E0C74"/>
    <w:rsid w:val="000E0D56"/>
    <w:rsid w:val="000E0E9F"/>
    <w:rsid w:val="000E0EC0"/>
    <w:rsid w:val="000E0FA7"/>
    <w:rsid w:val="000E13F4"/>
    <w:rsid w:val="000E1544"/>
    <w:rsid w:val="000E1557"/>
    <w:rsid w:val="000E1566"/>
    <w:rsid w:val="000E16C7"/>
    <w:rsid w:val="000E1815"/>
    <w:rsid w:val="000E1847"/>
    <w:rsid w:val="000E18CA"/>
    <w:rsid w:val="000E19C6"/>
    <w:rsid w:val="000E2312"/>
    <w:rsid w:val="000E235D"/>
    <w:rsid w:val="000E27AF"/>
    <w:rsid w:val="000E28CA"/>
    <w:rsid w:val="000E29D4"/>
    <w:rsid w:val="000E2D92"/>
    <w:rsid w:val="000E32B0"/>
    <w:rsid w:val="000E3959"/>
    <w:rsid w:val="000E39C9"/>
    <w:rsid w:val="000E3A4E"/>
    <w:rsid w:val="000E3BB2"/>
    <w:rsid w:val="000E3D5A"/>
    <w:rsid w:val="000E3E6A"/>
    <w:rsid w:val="000E419E"/>
    <w:rsid w:val="000E4353"/>
    <w:rsid w:val="000E4974"/>
    <w:rsid w:val="000E4A3E"/>
    <w:rsid w:val="000E4A71"/>
    <w:rsid w:val="000E4BFD"/>
    <w:rsid w:val="000E4C6C"/>
    <w:rsid w:val="000E4C72"/>
    <w:rsid w:val="000E5361"/>
    <w:rsid w:val="000E56E0"/>
    <w:rsid w:val="000E571C"/>
    <w:rsid w:val="000E5A8D"/>
    <w:rsid w:val="000E5C31"/>
    <w:rsid w:val="000E61A8"/>
    <w:rsid w:val="000E6927"/>
    <w:rsid w:val="000E69BA"/>
    <w:rsid w:val="000E7257"/>
    <w:rsid w:val="000E7293"/>
    <w:rsid w:val="000E7414"/>
    <w:rsid w:val="000E74CA"/>
    <w:rsid w:val="000E75CB"/>
    <w:rsid w:val="000E7855"/>
    <w:rsid w:val="000E7E24"/>
    <w:rsid w:val="000E7E80"/>
    <w:rsid w:val="000E7EA7"/>
    <w:rsid w:val="000F01C1"/>
    <w:rsid w:val="000F060B"/>
    <w:rsid w:val="000F079F"/>
    <w:rsid w:val="000F0DDB"/>
    <w:rsid w:val="000F0F10"/>
    <w:rsid w:val="000F1359"/>
    <w:rsid w:val="000F15F0"/>
    <w:rsid w:val="000F1788"/>
    <w:rsid w:val="000F1A0F"/>
    <w:rsid w:val="000F1AB2"/>
    <w:rsid w:val="000F1B88"/>
    <w:rsid w:val="000F1BEC"/>
    <w:rsid w:val="000F1C1F"/>
    <w:rsid w:val="000F1D3D"/>
    <w:rsid w:val="000F1F5D"/>
    <w:rsid w:val="000F2070"/>
    <w:rsid w:val="000F2691"/>
    <w:rsid w:val="000F28CD"/>
    <w:rsid w:val="000F2B89"/>
    <w:rsid w:val="000F2E67"/>
    <w:rsid w:val="000F3013"/>
    <w:rsid w:val="000F327C"/>
    <w:rsid w:val="000F36B5"/>
    <w:rsid w:val="000F37F1"/>
    <w:rsid w:val="000F38AA"/>
    <w:rsid w:val="000F38EE"/>
    <w:rsid w:val="000F3927"/>
    <w:rsid w:val="000F399D"/>
    <w:rsid w:val="000F39AB"/>
    <w:rsid w:val="000F407D"/>
    <w:rsid w:val="000F42A3"/>
    <w:rsid w:val="000F4332"/>
    <w:rsid w:val="000F443A"/>
    <w:rsid w:val="000F46D1"/>
    <w:rsid w:val="000F4C44"/>
    <w:rsid w:val="000F4F27"/>
    <w:rsid w:val="000F4F70"/>
    <w:rsid w:val="000F50D5"/>
    <w:rsid w:val="000F5190"/>
    <w:rsid w:val="000F5440"/>
    <w:rsid w:val="000F5A07"/>
    <w:rsid w:val="000F5A69"/>
    <w:rsid w:val="000F5CF8"/>
    <w:rsid w:val="000F5D11"/>
    <w:rsid w:val="000F6B40"/>
    <w:rsid w:val="000F6C22"/>
    <w:rsid w:val="000F6C2A"/>
    <w:rsid w:val="000F71D3"/>
    <w:rsid w:val="000F7489"/>
    <w:rsid w:val="000F7504"/>
    <w:rsid w:val="000F75E3"/>
    <w:rsid w:val="000F7604"/>
    <w:rsid w:val="000F7919"/>
    <w:rsid w:val="000F7C13"/>
    <w:rsid w:val="000F7C14"/>
    <w:rsid w:val="000F7EF4"/>
    <w:rsid w:val="001003A3"/>
    <w:rsid w:val="00100492"/>
    <w:rsid w:val="00100724"/>
    <w:rsid w:val="001007EA"/>
    <w:rsid w:val="001008A1"/>
    <w:rsid w:val="001008C2"/>
    <w:rsid w:val="00100A0F"/>
    <w:rsid w:val="00100A49"/>
    <w:rsid w:val="00100B91"/>
    <w:rsid w:val="00100DCB"/>
    <w:rsid w:val="00100F21"/>
    <w:rsid w:val="00100FE1"/>
    <w:rsid w:val="00101347"/>
    <w:rsid w:val="001013DA"/>
    <w:rsid w:val="001017FD"/>
    <w:rsid w:val="00101816"/>
    <w:rsid w:val="00101F36"/>
    <w:rsid w:val="00102137"/>
    <w:rsid w:val="00102577"/>
    <w:rsid w:val="001026F8"/>
    <w:rsid w:val="001029BD"/>
    <w:rsid w:val="00102A14"/>
    <w:rsid w:val="00102A63"/>
    <w:rsid w:val="00102B35"/>
    <w:rsid w:val="00102C84"/>
    <w:rsid w:val="00102E27"/>
    <w:rsid w:val="00103B6A"/>
    <w:rsid w:val="00103BFA"/>
    <w:rsid w:val="00103CB9"/>
    <w:rsid w:val="00103E1E"/>
    <w:rsid w:val="00103E8D"/>
    <w:rsid w:val="001043FD"/>
    <w:rsid w:val="001046BA"/>
    <w:rsid w:val="00105127"/>
    <w:rsid w:val="001052FE"/>
    <w:rsid w:val="00105319"/>
    <w:rsid w:val="00105678"/>
    <w:rsid w:val="0010589C"/>
    <w:rsid w:val="00105AB3"/>
    <w:rsid w:val="00105B00"/>
    <w:rsid w:val="00105B2C"/>
    <w:rsid w:val="00105B60"/>
    <w:rsid w:val="00106255"/>
    <w:rsid w:val="00106771"/>
    <w:rsid w:val="00106991"/>
    <w:rsid w:val="00106A13"/>
    <w:rsid w:val="00106D61"/>
    <w:rsid w:val="00106ED0"/>
    <w:rsid w:val="001071F0"/>
    <w:rsid w:val="001072C8"/>
    <w:rsid w:val="0010752E"/>
    <w:rsid w:val="00107752"/>
    <w:rsid w:val="00107973"/>
    <w:rsid w:val="00107B48"/>
    <w:rsid w:val="00107CB3"/>
    <w:rsid w:val="00107EFE"/>
    <w:rsid w:val="00110186"/>
    <w:rsid w:val="001101AE"/>
    <w:rsid w:val="001101DA"/>
    <w:rsid w:val="001102B6"/>
    <w:rsid w:val="00110335"/>
    <w:rsid w:val="00110705"/>
    <w:rsid w:val="00110B48"/>
    <w:rsid w:val="00110B89"/>
    <w:rsid w:val="00110D58"/>
    <w:rsid w:val="00110E52"/>
    <w:rsid w:val="00110E65"/>
    <w:rsid w:val="00110EB4"/>
    <w:rsid w:val="001113A6"/>
    <w:rsid w:val="0011153C"/>
    <w:rsid w:val="001116BE"/>
    <w:rsid w:val="00111832"/>
    <w:rsid w:val="00111848"/>
    <w:rsid w:val="00111AEC"/>
    <w:rsid w:val="00111BD7"/>
    <w:rsid w:val="00111F4D"/>
    <w:rsid w:val="00112366"/>
    <w:rsid w:val="00112519"/>
    <w:rsid w:val="0011258D"/>
    <w:rsid w:val="00112734"/>
    <w:rsid w:val="00112755"/>
    <w:rsid w:val="00112827"/>
    <w:rsid w:val="00112984"/>
    <w:rsid w:val="00112A5A"/>
    <w:rsid w:val="00112C2A"/>
    <w:rsid w:val="00112D44"/>
    <w:rsid w:val="00112EAC"/>
    <w:rsid w:val="0011314D"/>
    <w:rsid w:val="00113313"/>
    <w:rsid w:val="00113905"/>
    <w:rsid w:val="00113B2D"/>
    <w:rsid w:val="00113B6D"/>
    <w:rsid w:val="00113C7A"/>
    <w:rsid w:val="0011438F"/>
    <w:rsid w:val="0011479E"/>
    <w:rsid w:val="00114A39"/>
    <w:rsid w:val="00114BB5"/>
    <w:rsid w:val="00114CA1"/>
    <w:rsid w:val="00114DF3"/>
    <w:rsid w:val="00114E55"/>
    <w:rsid w:val="0011505B"/>
    <w:rsid w:val="001150FA"/>
    <w:rsid w:val="0011535B"/>
    <w:rsid w:val="00115562"/>
    <w:rsid w:val="00115B77"/>
    <w:rsid w:val="00115BF5"/>
    <w:rsid w:val="00115EBF"/>
    <w:rsid w:val="00115ECB"/>
    <w:rsid w:val="00116187"/>
    <w:rsid w:val="0011642D"/>
    <w:rsid w:val="001168DD"/>
    <w:rsid w:val="00116A33"/>
    <w:rsid w:val="00116AFC"/>
    <w:rsid w:val="00116D94"/>
    <w:rsid w:val="00116E23"/>
    <w:rsid w:val="00117219"/>
    <w:rsid w:val="00117294"/>
    <w:rsid w:val="001175DC"/>
    <w:rsid w:val="00117800"/>
    <w:rsid w:val="00117D35"/>
    <w:rsid w:val="00117E05"/>
    <w:rsid w:val="00117FB7"/>
    <w:rsid w:val="00120032"/>
    <w:rsid w:val="0012019D"/>
    <w:rsid w:val="0012038C"/>
    <w:rsid w:val="001205CF"/>
    <w:rsid w:val="00120804"/>
    <w:rsid w:val="00120BF7"/>
    <w:rsid w:val="00120D52"/>
    <w:rsid w:val="00120D8A"/>
    <w:rsid w:val="001211DC"/>
    <w:rsid w:val="001211F7"/>
    <w:rsid w:val="001212D6"/>
    <w:rsid w:val="0012130E"/>
    <w:rsid w:val="00121348"/>
    <w:rsid w:val="0012162E"/>
    <w:rsid w:val="001217D7"/>
    <w:rsid w:val="001218E2"/>
    <w:rsid w:val="001219BF"/>
    <w:rsid w:val="00121EBB"/>
    <w:rsid w:val="00121F2D"/>
    <w:rsid w:val="001222B3"/>
    <w:rsid w:val="00122614"/>
    <w:rsid w:val="001226A5"/>
    <w:rsid w:val="001229C3"/>
    <w:rsid w:val="00122E2D"/>
    <w:rsid w:val="0012313E"/>
    <w:rsid w:val="0012366D"/>
    <w:rsid w:val="001236DC"/>
    <w:rsid w:val="001237B8"/>
    <w:rsid w:val="001238DA"/>
    <w:rsid w:val="00123B42"/>
    <w:rsid w:val="00123EA1"/>
    <w:rsid w:val="00123EE8"/>
    <w:rsid w:val="001240B9"/>
    <w:rsid w:val="0012426A"/>
    <w:rsid w:val="00124370"/>
    <w:rsid w:val="001249F7"/>
    <w:rsid w:val="00124BFA"/>
    <w:rsid w:val="00124F36"/>
    <w:rsid w:val="00124F89"/>
    <w:rsid w:val="00125433"/>
    <w:rsid w:val="00125792"/>
    <w:rsid w:val="00125845"/>
    <w:rsid w:val="00125846"/>
    <w:rsid w:val="00125BF9"/>
    <w:rsid w:val="00125F11"/>
    <w:rsid w:val="001261FE"/>
    <w:rsid w:val="0012622E"/>
    <w:rsid w:val="0012625E"/>
    <w:rsid w:val="001263F5"/>
    <w:rsid w:val="001266E7"/>
    <w:rsid w:val="001266FA"/>
    <w:rsid w:val="001268A5"/>
    <w:rsid w:val="001268EA"/>
    <w:rsid w:val="0012693D"/>
    <w:rsid w:val="00126A42"/>
    <w:rsid w:val="00126C69"/>
    <w:rsid w:val="00126D68"/>
    <w:rsid w:val="00126E40"/>
    <w:rsid w:val="00126FCF"/>
    <w:rsid w:val="0012729C"/>
    <w:rsid w:val="00127455"/>
    <w:rsid w:val="00127DA6"/>
    <w:rsid w:val="00127E84"/>
    <w:rsid w:val="00127F13"/>
    <w:rsid w:val="0013020D"/>
    <w:rsid w:val="001304F9"/>
    <w:rsid w:val="00130A82"/>
    <w:rsid w:val="00130A9C"/>
    <w:rsid w:val="00131301"/>
    <w:rsid w:val="001315D2"/>
    <w:rsid w:val="00131634"/>
    <w:rsid w:val="001316CF"/>
    <w:rsid w:val="0013185A"/>
    <w:rsid w:val="00131872"/>
    <w:rsid w:val="0013191D"/>
    <w:rsid w:val="00131BDC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A2"/>
    <w:rsid w:val="00132FEC"/>
    <w:rsid w:val="001333A8"/>
    <w:rsid w:val="001333A9"/>
    <w:rsid w:val="0013349B"/>
    <w:rsid w:val="00133837"/>
    <w:rsid w:val="00133C23"/>
    <w:rsid w:val="00133C2A"/>
    <w:rsid w:val="00133DF0"/>
    <w:rsid w:val="00133F80"/>
    <w:rsid w:val="00133F87"/>
    <w:rsid w:val="0013415D"/>
    <w:rsid w:val="00134407"/>
    <w:rsid w:val="001344A0"/>
    <w:rsid w:val="00134AF8"/>
    <w:rsid w:val="0013518D"/>
    <w:rsid w:val="00135453"/>
    <w:rsid w:val="001354A3"/>
    <w:rsid w:val="00135A10"/>
    <w:rsid w:val="00135B65"/>
    <w:rsid w:val="00135BE3"/>
    <w:rsid w:val="00135D2A"/>
    <w:rsid w:val="00135DB1"/>
    <w:rsid w:val="00135DE2"/>
    <w:rsid w:val="00136A06"/>
    <w:rsid w:val="00136A6D"/>
    <w:rsid w:val="00136AAF"/>
    <w:rsid w:val="00136ACF"/>
    <w:rsid w:val="00136EC2"/>
    <w:rsid w:val="001373CD"/>
    <w:rsid w:val="001375B8"/>
    <w:rsid w:val="00137725"/>
    <w:rsid w:val="0013782B"/>
    <w:rsid w:val="00137C14"/>
    <w:rsid w:val="00137C16"/>
    <w:rsid w:val="00137E58"/>
    <w:rsid w:val="00137EA8"/>
    <w:rsid w:val="00140550"/>
    <w:rsid w:val="00140AA4"/>
    <w:rsid w:val="00140C19"/>
    <w:rsid w:val="00140C7C"/>
    <w:rsid w:val="00140E12"/>
    <w:rsid w:val="00141304"/>
    <w:rsid w:val="001413CC"/>
    <w:rsid w:val="0014156D"/>
    <w:rsid w:val="00141649"/>
    <w:rsid w:val="00141660"/>
    <w:rsid w:val="00141781"/>
    <w:rsid w:val="00141966"/>
    <w:rsid w:val="00141E68"/>
    <w:rsid w:val="00141F9A"/>
    <w:rsid w:val="00142062"/>
    <w:rsid w:val="00142175"/>
    <w:rsid w:val="0014237C"/>
    <w:rsid w:val="0014249D"/>
    <w:rsid w:val="0014251B"/>
    <w:rsid w:val="001426FA"/>
    <w:rsid w:val="00142ABE"/>
    <w:rsid w:val="00142AF2"/>
    <w:rsid w:val="00142B89"/>
    <w:rsid w:val="00142C73"/>
    <w:rsid w:val="00143542"/>
    <w:rsid w:val="00143A58"/>
    <w:rsid w:val="00143FC6"/>
    <w:rsid w:val="00143FCA"/>
    <w:rsid w:val="0014402E"/>
    <w:rsid w:val="0014410D"/>
    <w:rsid w:val="0014488B"/>
    <w:rsid w:val="00144946"/>
    <w:rsid w:val="00144A3C"/>
    <w:rsid w:val="00144B5C"/>
    <w:rsid w:val="00144E52"/>
    <w:rsid w:val="00145364"/>
    <w:rsid w:val="00145373"/>
    <w:rsid w:val="001453F4"/>
    <w:rsid w:val="00145667"/>
    <w:rsid w:val="00145B1B"/>
    <w:rsid w:val="00145E08"/>
    <w:rsid w:val="001460E0"/>
    <w:rsid w:val="0014620A"/>
    <w:rsid w:val="0014645C"/>
    <w:rsid w:val="00146632"/>
    <w:rsid w:val="00146723"/>
    <w:rsid w:val="00146AA7"/>
    <w:rsid w:val="00146AB2"/>
    <w:rsid w:val="001474D5"/>
    <w:rsid w:val="001477CE"/>
    <w:rsid w:val="00147893"/>
    <w:rsid w:val="00147932"/>
    <w:rsid w:val="001479E1"/>
    <w:rsid w:val="00147DB1"/>
    <w:rsid w:val="00147FE2"/>
    <w:rsid w:val="0015012F"/>
    <w:rsid w:val="00150255"/>
    <w:rsid w:val="0015026F"/>
    <w:rsid w:val="001502ED"/>
    <w:rsid w:val="00150331"/>
    <w:rsid w:val="001506E1"/>
    <w:rsid w:val="00150805"/>
    <w:rsid w:val="001508E9"/>
    <w:rsid w:val="00150B7C"/>
    <w:rsid w:val="00150EB9"/>
    <w:rsid w:val="00150ED1"/>
    <w:rsid w:val="0015125E"/>
    <w:rsid w:val="001513CA"/>
    <w:rsid w:val="00151750"/>
    <w:rsid w:val="00151CCC"/>
    <w:rsid w:val="00151DFB"/>
    <w:rsid w:val="00151EF3"/>
    <w:rsid w:val="001523B3"/>
    <w:rsid w:val="0015240B"/>
    <w:rsid w:val="00152793"/>
    <w:rsid w:val="00152A6A"/>
    <w:rsid w:val="00152C2F"/>
    <w:rsid w:val="0015394C"/>
    <w:rsid w:val="00153986"/>
    <w:rsid w:val="001539CA"/>
    <w:rsid w:val="00153B48"/>
    <w:rsid w:val="00153B78"/>
    <w:rsid w:val="00153C45"/>
    <w:rsid w:val="001542A0"/>
    <w:rsid w:val="001543A0"/>
    <w:rsid w:val="001544AE"/>
    <w:rsid w:val="0015466F"/>
    <w:rsid w:val="00154955"/>
    <w:rsid w:val="00154973"/>
    <w:rsid w:val="00154CD4"/>
    <w:rsid w:val="00154F04"/>
    <w:rsid w:val="00154F29"/>
    <w:rsid w:val="001552CC"/>
    <w:rsid w:val="0015543A"/>
    <w:rsid w:val="00155466"/>
    <w:rsid w:val="00155622"/>
    <w:rsid w:val="00155951"/>
    <w:rsid w:val="00155AB9"/>
    <w:rsid w:val="00155B38"/>
    <w:rsid w:val="00155BB9"/>
    <w:rsid w:val="00155FA8"/>
    <w:rsid w:val="00156247"/>
    <w:rsid w:val="00156738"/>
    <w:rsid w:val="00156C56"/>
    <w:rsid w:val="00156CEE"/>
    <w:rsid w:val="00156DE2"/>
    <w:rsid w:val="00156F2F"/>
    <w:rsid w:val="00156F99"/>
    <w:rsid w:val="001572D9"/>
    <w:rsid w:val="0015782B"/>
    <w:rsid w:val="00157A2D"/>
    <w:rsid w:val="00157FCB"/>
    <w:rsid w:val="00160547"/>
    <w:rsid w:val="00160557"/>
    <w:rsid w:val="00160611"/>
    <w:rsid w:val="00160725"/>
    <w:rsid w:val="001607B0"/>
    <w:rsid w:val="00161307"/>
    <w:rsid w:val="001614D2"/>
    <w:rsid w:val="001617A7"/>
    <w:rsid w:val="00161843"/>
    <w:rsid w:val="0016185A"/>
    <w:rsid w:val="0016194C"/>
    <w:rsid w:val="00161A80"/>
    <w:rsid w:val="00161BB5"/>
    <w:rsid w:val="00161D04"/>
    <w:rsid w:val="00161E82"/>
    <w:rsid w:val="00162376"/>
    <w:rsid w:val="001623C3"/>
    <w:rsid w:val="001623C6"/>
    <w:rsid w:val="00162721"/>
    <w:rsid w:val="00162954"/>
    <w:rsid w:val="00162D6C"/>
    <w:rsid w:val="00162E2C"/>
    <w:rsid w:val="00163126"/>
    <w:rsid w:val="001634A2"/>
    <w:rsid w:val="00163515"/>
    <w:rsid w:val="001635B0"/>
    <w:rsid w:val="0016372B"/>
    <w:rsid w:val="001637D3"/>
    <w:rsid w:val="001639D6"/>
    <w:rsid w:val="00163B33"/>
    <w:rsid w:val="00163CF5"/>
    <w:rsid w:val="00163EDF"/>
    <w:rsid w:val="00163F75"/>
    <w:rsid w:val="001640C5"/>
    <w:rsid w:val="001641C1"/>
    <w:rsid w:val="00164245"/>
    <w:rsid w:val="001642EC"/>
    <w:rsid w:val="00164540"/>
    <w:rsid w:val="0016474C"/>
    <w:rsid w:val="001648C0"/>
    <w:rsid w:val="00164A44"/>
    <w:rsid w:val="00164AF8"/>
    <w:rsid w:val="00164B3A"/>
    <w:rsid w:val="00164BFD"/>
    <w:rsid w:val="00164D25"/>
    <w:rsid w:val="00165022"/>
    <w:rsid w:val="00165184"/>
    <w:rsid w:val="001651AC"/>
    <w:rsid w:val="0016524D"/>
    <w:rsid w:val="001652D2"/>
    <w:rsid w:val="00165587"/>
    <w:rsid w:val="001655DE"/>
    <w:rsid w:val="0016561B"/>
    <w:rsid w:val="001656F8"/>
    <w:rsid w:val="001657EE"/>
    <w:rsid w:val="001657F0"/>
    <w:rsid w:val="00165AEA"/>
    <w:rsid w:val="00165C3F"/>
    <w:rsid w:val="00165E00"/>
    <w:rsid w:val="00165F8F"/>
    <w:rsid w:val="00165FD6"/>
    <w:rsid w:val="00166218"/>
    <w:rsid w:val="00166338"/>
    <w:rsid w:val="00166548"/>
    <w:rsid w:val="00166BEC"/>
    <w:rsid w:val="00166CB4"/>
    <w:rsid w:val="0016710C"/>
    <w:rsid w:val="00167704"/>
    <w:rsid w:val="00167900"/>
    <w:rsid w:val="00167FB3"/>
    <w:rsid w:val="00167FB9"/>
    <w:rsid w:val="00170046"/>
    <w:rsid w:val="001702F4"/>
    <w:rsid w:val="001703E8"/>
    <w:rsid w:val="001703FF"/>
    <w:rsid w:val="0017041B"/>
    <w:rsid w:val="0017042A"/>
    <w:rsid w:val="00170430"/>
    <w:rsid w:val="001704D4"/>
    <w:rsid w:val="00170AD4"/>
    <w:rsid w:val="00170B7A"/>
    <w:rsid w:val="00171287"/>
    <w:rsid w:val="001712A9"/>
    <w:rsid w:val="001714DB"/>
    <w:rsid w:val="0017159D"/>
    <w:rsid w:val="001715E7"/>
    <w:rsid w:val="00171885"/>
    <w:rsid w:val="00171DD0"/>
    <w:rsid w:val="00171EA5"/>
    <w:rsid w:val="00171FD6"/>
    <w:rsid w:val="001720B5"/>
    <w:rsid w:val="0017217F"/>
    <w:rsid w:val="001721A8"/>
    <w:rsid w:val="001721F4"/>
    <w:rsid w:val="0017236A"/>
    <w:rsid w:val="00172394"/>
    <w:rsid w:val="0017250F"/>
    <w:rsid w:val="001728C6"/>
    <w:rsid w:val="0017299E"/>
    <w:rsid w:val="00172ADD"/>
    <w:rsid w:val="00172C2D"/>
    <w:rsid w:val="00172CCB"/>
    <w:rsid w:val="00172D13"/>
    <w:rsid w:val="001730F9"/>
    <w:rsid w:val="001734C1"/>
    <w:rsid w:val="00173545"/>
    <w:rsid w:val="001737D8"/>
    <w:rsid w:val="001737EF"/>
    <w:rsid w:val="00173A6C"/>
    <w:rsid w:val="00173B66"/>
    <w:rsid w:val="00173C37"/>
    <w:rsid w:val="00173D21"/>
    <w:rsid w:val="00173EE2"/>
    <w:rsid w:val="0017459B"/>
    <w:rsid w:val="001745E9"/>
    <w:rsid w:val="001747E8"/>
    <w:rsid w:val="00174883"/>
    <w:rsid w:val="00174B28"/>
    <w:rsid w:val="00174B4C"/>
    <w:rsid w:val="00174DEC"/>
    <w:rsid w:val="00174EDF"/>
    <w:rsid w:val="00175336"/>
    <w:rsid w:val="0017550F"/>
    <w:rsid w:val="001755BC"/>
    <w:rsid w:val="001756CF"/>
    <w:rsid w:val="001757A5"/>
    <w:rsid w:val="00175867"/>
    <w:rsid w:val="00175B9D"/>
    <w:rsid w:val="00175D2E"/>
    <w:rsid w:val="00175D79"/>
    <w:rsid w:val="00175E78"/>
    <w:rsid w:val="00175FF7"/>
    <w:rsid w:val="00176170"/>
    <w:rsid w:val="001762F6"/>
    <w:rsid w:val="0017632D"/>
    <w:rsid w:val="00176336"/>
    <w:rsid w:val="00176352"/>
    <w:rsid w:val="00176498"/>
    <w:rsid w:val="0017671D"/>
    <w:rsid w:val="00176B9B"/>
    <w:rsid w:val="00176D10"/>
    <w:rsid w:val="00177245"/>
    <w:rsid w:val="00177377"/>
    <w:rsid w:val="001774DB"/>
    <w:rsid w:val="0017793A"/>
    <w:rsid w:val="001779D8"/>
    <w:rsid w:val="00177CDF"/>
    <w:rsid w:val="00177D3D"/>
    <w:rsid w:val="00177E48"/>
    <w:rsid w:val="00180603"/>
    <w:rsid w:val="00180621"/>
    <w:rsid w:val="00180730"/>
    <w:rsid w:val="001807C9"/>
    <w:rsid w:val="00180951"/>
    <w:rsid w:val="00180A0D"/>
    <w:rsid w:val="00180B3C"/>
    <w:rsid w:val="00180C57"/>
    <w:rsid w:val="00180E7B"/>
    <w:rsid w:val="00180E7E"/>
    <w:rsid w:val="001811AE"/>
    <w:rsid w:val="001814A3"/>
    <w:rsid w:val="00181B0C"/>
    <w:rsid w:val="00181EF0"/>
    <w:rsid w:val="001821A2"/>
    <w:rsid w:val="0018233A"/>
    <w:rsid w:val="00182988"/>
    <w:rsid w:val="00182AE3"/>
    <w:rsid w:val="00182D60"/>
    <w:rsid w:val="00183126"/>
    <w:rsid w:val="0018323C"/>
    <w:rsid w:val="00183409"/>
    <w:rsid w:val="001835D5"/>
    <w:rsid w:val="00183C36"/>
    <w:rsid w:val="00183EE3"/>
    <w:rsid w:val="0018404A"/>
    <w:rsid w:val="001842EB"/>
    <w:rsid w:val="00184882"/>
    <w:rsid w:val="00184900"/>
    <w:rsid w:val="0018498D"/>
    <w:rsid w:val="00184AAB"/>
    <w:rsid w:val="00184AC6"/>
    <w:rsid w:val="00184BF0"/>
    <w:rsid w:val="00184D3B"/>
    <w:rsid w:val="00184D56"/>
    <w:rsid w:val="00184DC8"/>
    <w:rsid w:val="00184F89"/>
    <w:rsid w:val="001850A1"/>
    <w:rsid w:val="00185390"/>
    <w:rsid w:val="00185512"/>
    <w:rsid w:val="0018570F"/>
    <w:rsid w:val="00185899"/>
    <w:rsid w:val="00185D0E"/>
    <w:rsid w:val="00185DCD"/>
    <w:rsid w:val="001860BA"/>
    <w:rsid w:val="0018613F"/>
    <w:rsid w:val="00186146"/>
    <w:rsid w:val="00186221"/>
    <w:rsid w:val="0018629B"/>
    <w:rsid w:val="001862E0"/>
    <w:rsid w:val="001864F6"/>
    <w:rsid w:val="001865B5"/>
    <w:rsid w:val="001867E7"/>
    <w:rsid w:val="00186A22"/>
    <w:rsid w:val="00186EE3"/>
    <w:rsid w:val="00187031"/>
    <w:rsid w:val="00187043"/>
    <w:rsid w:val="001870E2"/>
    <w:rsid w:val="001877A5"/>
    <w:rsid w:val="0018791D"/>
    <w:rsid w:val="00187EDB"/>
    <w:rsid w:val="00187FF6"/>
    <w:rsid w:val="0019016C"/>
    <w:rsid w:val="0019047C"/>
    <w:rsid w:val="00190AE4"/>
    <w:rsid w:val="00190B14"/>
    <w:rsid w:val="00190BD8"/>
    <w:rsid w:val="00190C77"/>
    <w:rsid w:val="00190CE8"/>
    <w:rsid w:val="00190F4C"/>
    <w:rsid w:val="001910F9"/>
    <w:rsid w:val="00191189"/>
    <w:rsid w:val="0019122E"/>
    <w:rsid w:val="00191409"/>
    <w:rsid w:val="00191411"/>
    <w:rsid w:val="00191589"/>
    <w:rsid w:val="0019161C"/>
    <w:rsid w:val="00191ACE"/>
    <w:rsid w:val="00191C15"/>
    <w:rsid w:val="00191E74"/>
    <w:rsid w:val="00192367"/>
    <w:rsid w:val="0019239D"/>
    <w:rsid w:val="001924B2"/>
    <w:rsid w:val="00192706"/>
    <w:rsid w:val="00192D0B"/>
    <w:rsid w:val="00192DE5"/>
    <w:rsid w:val="00192FC8"/>
    <w:rsid w:val="0019321D"/>
    <w:rsid w:val="001932E2"/>
    <w:rsid w:val="001933FC"/>
    <w:rsid w:val="001934EE"/>
    <w:rsid w:val="00193628"/>
    <w:rsid w:val="00193A8A"/>
    <w:rsid w:val="00193CB8"/>
    <w:rsid w:val="00193DB3"/>
    <w:rsid w:val="00193E0B"/>
    <w:rsid w:val="00193ED2"/>
    <w:rsid w:val="00194293"/>
    <w:rsid w:val="001944BB"/>
    <w:rsid w:val="001946CF"/>
    <w:rsid w:val="00194765"/>
    <w:rsid w:val="001948CB"/>
    <w:rsid w:val="001949CA"/>
    <w:rsid w:val="001949E5"/>
    <w:rsid w:val="00194E18"/>
    <w:rsid w:val="0019502B"/>
    <w:rsid w:val="00195031"/>
    <w:rsid w:val="0019527C"/>
    <w:rsid w:val="00195325"/>
    <w:rsid w:val="00195D81"/>
    <w:rsid w:val="0019622E"/>
    <w:rsid w:val="00196253"/>
    <w:rsid w:val="00196650"/>
    <w:rsid w:val="00196BD1"/>
    <w:rsid w:val="00196BED"/>
    <w:rsid w:val="00196C80"/>
    <w:rsid w:val="00196CBE"/>
    <w:rsid w:val="00196DD4"/>
    <w:rsid w:val="00196DDD"/>
    <w:rsid w:val="00196FB6"/>
    <w:rsid w:val="00197382"/>
    <w:rsid w:val="00197385"/>
    <w:rsid w:val="00197563"/>
    <w:rsid w:val="0019790E"/>
    <w:rsid w:val="00197BBA"/>
    <w:rsid w:val="00197C5A"/>
    <w:rsid w:val="00197CF0"/>
    <w:rsid w:val="001A01BB"/>
    <w:rsid w:val="001A0354"/>
    <w:rsid w:val="001A062D"/>
    <w:rsid w:val="001A0658"/>
    <w:rsid w:val="001A0C2B"/>
    <w:rsid w:val="001A0D15"/>
    <w:rsid w:val="001A0D27"/>
    <w:rsid w:val="001A0E5F"/>
    <w:rsid w:val="001A0EFD"/>
    <w:rsid w:val="001A1141"/>
    <w:rsid w:val="001A119C"/>
    <w:rsid w:val="001A11C6"/>
    <w:rsid w:val="001A146E"/>
    <w:rsid w:val="001A14A3"/>
    <w:rsid w:val="001A14DB"/>
    <w:rsid w:val="001A17E1"/>
    <w:rsid w:val="001A1849"/>
    <w:rsid w:val="001A19C7"/>
    <w:rsid w:val="001A1AA2"/>
    <w:rsid w:val="001A1AA7"/>
    <w:rsid w:val="001A1BF3"/>
    <w:rsid w:val="001A1D26"/>
    <w:rsid w:val="001A21D0"/>
    <w:rsid w:val="001A2356"/>
    <w:rsid w:val="001A25CE"/>
    <w:rsid w:val="001A269A"/>
    <w:rsid w:val="001A27FD"/>
    <w:rsid w:val="001A29E5"/>
    <w:rsid w:val="001A2D52"/>
    <w:rsid w:val="001A30BA"/>
    <w:rsid w:val="001A3416"/>
    <w:rsid w:val="001A36CD"/>
    <w:rsid w:val="001A3886"/>
    <w:rsid w:val="001A4403"/>
    <w:rsid w:val="001A4473"/>
    <w:rsid w:val="001A44C6"/>
    <w:rsid w:val="001A487F"/>
    <w:rsid w:val="001A492D"/>
    <w:rsid w:val="001A4952"/>
    <w:rsid w:val="001A4AC6"/>
    <w:rsid w:val="001A4C88"/>
    <w:rsid w:val="001A4D9A"/>
    <w:rsid w:val="001A5128"/>
    <w:rsid w:val="001A535F"/>
    <w:rsid w:val="001A5CAD"/>
    <w:rsid w:val="001A5DC7"/>
    <w:rsid w:val="001A5E2A"/>
    <w:rsid w:val="001A607F"/>
    <w:rsid w:val="001A62EA"/>
    <w:rsid w:val="001A6325"/>
    <w:rsid w:val="001A63A6"/>
    <w:rsid w:val="001A66DF"/>
    <w:rsid w:val="001A6A76"/>
    <w:rsid w:val="001A6ABA"/>
    <w:rsid w:val="001A6B1D"/>
    <w:rsid w:val="001A6BD2"/>
    <w:rsid w:val="001A6FE0"/>
    <w:rsid w:val="001A736A"/>
    <w:rsid w:val="001A792B"/>
    <w:rsid w:val="001A7DAE"/>
    <w:rsid w:val="001B02A8"/>
    <w:rsid w:val="001B02F8"/>
    <w:rsid w:val="001B0309"/>
    <w:rsid w:val="001B036F"/>
    <w:rsid w:val="001B0450"/>
    <w:rsid w:val="001B05FD"/>
    <w:rsid w:val="001B0686"/>
    <w:rsid w:val="001B0826"/>
    <w:rsid w:val="001B0887"/>
    <w:rsid w:val="001B0F80"/>
    <w:rsid w:val="001B11B2"/>
    <w:rsid w:val="001B1541"/>
    <w:rsid w:val="001B1684"/>
    <w:rsid w:val="001B16F9"/>
    <w:rsid w:val="001B1726"/>
    <w:rsid w:val="001B19FB"/>
    <w:rsid w:val="001B1BD4"/>
    <w:rsid w:val="001B1C3F"/>
    <w:rsid w:val="001B1D2E"/>
    <w:rsid w:val="001B1D55"/>
    <w:rsid w:val="001B1EC5"/>
    <w:rsid w:val="001B2385"/>
    <w:rsid w:val="001B254A"/>
    <w:rsid w:val="001B261A"/>
    <w:rsid w:val="001B2749"/>
    <w:rsid w:val="001B2785"/>
    <w:rsid w:val="001B28AB"/>
    <w:rsid w:val="001B30D8"/>
    <w:rsid w:val="001B32AB"/>
    <w:rsid w:val="001B32B8"/>
    <w:rsid w:val="001B32F8"/>
    <w:rsid w:val="001B3666"/>
    <w:rsid w:val="001B37F6"/>
    <w:rsid w:val="001B3864"/>
    <w:rsid w:val="001B3930"/>
    <w:rsid w:val="001B39F9"/>
    <w:rsid w:val="001B3AFF"/>
    <w:rsid w:val="001B3BD7"/>
    <w:rsid w:val="001B4005"/>
    <w:rsid w:val="001B41A9"/>
    <w:rsid w:val="001B4334"/>
    <w:rsid w:val="001B454A"/>
    <w:rsid w:val="001B455A"/>
    <w:rsid w:val="001B4854"/>
    <w:rsid w:val="001B5573"/>
    <w:rsid w:val="001B55FA"/>
    <w:rsid w:val="001B5646"/>
    <w:rsid w:val="001B5995"/>
    <w:rsid w:val="001B59DE"/>
    <w:rsid w:val="001B5AA5"/>
    <w:rsid w:val="001B5B80"/>
    <w:rsid w:val="001B5BE5"/>
    <w:rsid w:val="001B5C86"/>
    <w:rsid w:val="001B5CB7"/>
    <w:rsid w:val="001B5E27"/>
    <w:rsid w:val="001B5F14"/>
    <w:rsid w:val="001B5FEE"/>
    <w:rsid w:val="001B6178"/>
    <w:rsid w:val="001B639D"/>
    <w:rsid w:val="001B6509"/>
    <w:rsid w:val="001B69A4"/>
    <w:rsid w:val="001B69C5"/>
    <w:rsid w:val="001B6A09"/>
    <w:rsid w:val="001B6C1A"/>
    <w:rsid w:val="001B6CA5"/>
    <w:rsid w:val="001B6E29"/>
    <w:rsid w:val="001B6E4E"/>
    <w:rsid w:val="001B6F16"/>
    <w:rsid w:val="001B7121"/>
    <w:rsid w:val="001B723A"/>
    <w:rsid w:val="001B725A"/>
    <w:rsid w:val="001B77EF"/>
    <w:rsid w:val="001B7CBE"/>
    <w:rsid w:val="001B7E82"/>
    <w:rsid w:val="001B7EAC"/>
    <w:rsid w:val="001C04A2"/>
    <w:rsid w:val="001C06C7"/>
    <w:rsid w:val="001C0900"/>
    <w:rsid w:val="001C0CF1"/>
    <w:rsid w:val="001C0D4E"/>
    <w:rsid w:val="001C0E5B"/>
    <w:rsid w:val="001C1505"/>
    <w:rsid w:val="001C17CF"/>
    <w:rsid w:val="001C1981"/>
    <w:rsid w:val="001C27B7"/>
    <w:rsid w:val="001C2826"/>
    <w:rsid w:val="001C2EAB"/>
    <w:rsid w:val="001C334B"/>
    <w:rsid w:val="001C3821"/>
    <w:rsid w:val="001C3E07"/>
    <w:rsid w:val="001C4B72"/>
    <w:rsid w:val="001C4E20"/>
    <w:rsid w:val="001C4FA9"/>
    <w:rsid w:val="001C50F7"/>
    <w:rsid w:val="001C5344"/>
    <w:rsid w:val="001C5723"/>
    <w:rsid w:val="001C58BA"/>
    <w:rsid w:val="001C5B6C"/>
    <w:rsid w:val="001C5B7E"/>
    <w:rsid w:val="001C5E12"/>
    <w:rsid w:val="001C6050"/>
    <w:rsid w:val="001C61CB"/>
    <w:rsid w:val="001C629F"/>
    <w:rsid w:val="001C657E"/>
    <w:rsid w:val="001C665A"/>
    <w:rsid w:val="001C66AE"/>
    <w:rsid w:val="001C6DE1"/>
    <w:rsid w:val="001C6ED7"/>
    <w:rsid w:val="001C70D8"/>
    <w:rsid w:val="001C7214"/>
    <w:rsid w:val="001C75E4"/>
    <w:rsid w:val="001C7658"/>
    <w:rsid w:val="001C788E"/>
    <w:rsid w:val="001C796E"/>
    <w:rsid w:val="001C7FF1"/>
    <w:rsid w:val="001D089A"/>
    <w:rsid w:val="001D08D8"/>
    <w:rsid w:val="001D0C60"/>
    <w:rsid w:val="001D0DD2"/>
    <w:rsid w:val="001D0ECA"/>
    <w:rsid w:val="001D1006"/>
    <w:rsid w:val="001D13B4"/>
    <w:rsid w:val="001D1784"/>
    <w:rsid w:val="001D1F9C"/>
    <w:rsid w:val="001D21DE"/>
    <w:rsid w:val="001D261B"/>
    <w:rsid w:val="001D2694"/>
    <w:rsid w:val="001D2989"/>
    <w:rsid w:val="001D29F4"/>
    <w:rsid w:val="001D2A3E"/>
    <w:rsid w:val="001D3003"/>
    <w:rsid w:val="001D325D"/>
    <w:rsid w:val="001D35D5"/>
    <w:rsid w:val="001D377A"/>
    <w:rsid w:val="001D38B0"/>
    <w:rsid w:val="001D3983"/>
    <w:rsid w:val="001D3A75"/>
    <w:rsid w:val="001D443F"/>
    <w:rsid w:val="001D4604"/>
    <w:rsid w:val="001D46C7"/>
    <w:rsid w:val="001D4790"/>
    <w:rsid w:val="001D4A35"/>
    <w:rsid w:val="001D4CD7"/>
    <w:rsid w:val="001D4F27"/>
    <w:rsid w:val="001D545F"/>
    <w:rsid w:val="001D5736"/>
    <w:rsid w:val="001D5811"/>
    <w:rsid w:val="001D5A12"/>
    <w:rsid w:val="001D5A26"/>
    <w:rsid w:val="001D5AE1"/>
    <w:rsid w:val="001D61BB"/>
    <w:rsid w:val="001D6B71"/>
    <w:rsid w:val="001D6CAB"/>
    <w:rsid w:val="001D6D5D"/>
    <w:rsid w:val="001D6FFC"/>
    <w:rsid w:val="001D70AD"/>
    <w:rsid w:val="001D70C8"/>
    <w:rsid w:val="001D725A"/>
    <w:rsid w:val="001D725E"/>
    <w:rsid w:val="001D7319"/>
    <w:rsid w:val="001D7AC4"/>
    <w:rsid w:val="001D7B45"/>
    <w:rsid w:val="001D7BBA"/>
    <w:rsid w:val="001E044F"/>
    <w:rsid w:val="001E045E"/>
    <w:rsid w:val="001E0927"/>
    <w:rsid w:val="001E09A8"/>
    <w:rsid w:val="001E1095"/>
    <w:rsid w:val="001E1586"/>
    <w:rsid w:val="001E179F"/>
    <w:rsid w:val="001E1B3E"/>
    <w:rsid w:val="001E1C14"/>
    <w:rsid w:val="001E1F86"/>
    <w:rsid w:val="001E2062"/>
    <w:rsid w:val="001E20BC"/>
    <w:rsid w:val="001E2730"/>
    <w:rsid w:val="001E2842"/>
    <w:rsid w:val="001E2B36"/>
    <w:rsid w:val="001E2F9E"/>
    <w:rsid w:val="001E32F5"/>
    <w:rsid w:val="001E333C"/>
    <w:rsid w:val="001E36B9"/>
    <w:rsid w:val="001E36BC"/>
    <w:rsid w:val="001E3704"/>
    <w:rsid w:val="001E3845"/>
    <w:rsid w:val="001E389C"/>
    <w:rsid w:val="001E3B25"/>
    <w:rsid w:val="001E3DAB"/>
    <w:rsid w:val="001E3FF6"/>
    <w:rsid w:val="001E40DF"/>
    <w:rsid w:val="001E41DC"/>
    <w:rsid w:val="001E4408"/>
    <w:rsid w:val="001E4601"/>
    <w:rsid w:val="001E465A"/>
    <w:rsid w:val="001E4714"/>
    <w:rsid w:val="001E4807"/>
    <w:rsid w:val="001E48BC"/>
    <w:rsid w:val="001E48DF"/>
    <w:rsid w:val="001E4C6D"/>
    <w:rsid w:val="001E4ED2"/>
    <w:rsid w:val="001E506A"/>
    <w:rsid w:val="001E535F"/>
    <w:rsid w:val="001E53AF"/>
    <w:rsid w:val="001E564A"/>
    <w:rsid w:val="001E5775"/>
    <w:rsid w:val="001E5960"/>
    <w:rsid w:val="001E6168"/>
    <w:rsid w:val="001E6178"/>
    <w:rsid w:val="001E61DB"/>
    <w:rsid w:val="001E623F"/>
    <w:rsid w:val="001E6549"/>
    <w:rsid w:val="001E6B84"/>
    <w:rsid w:val="001E6E72"/>
    <w:rsid w:val="001E76ED"/>
    <w:rsid w:val="001E7B89"/>
    <w:rsid w:val="001E7E51"/>
    <w:rsid w:val="001F0000"/>
    <w:rsid w:val="001F0138"/>
    <w:rsid w:val="001F0369"/>
    <w:rsid w:val="001F037F"/>
    <w:rsid w:val="001F03CB"/>
    <w:rsid w:val="001F0632"/>
    <w:rsid w:val="001F0A79"/>
    <w:rsid w:val="001F0B61"/>
    <w:rsid w:val="001F0D1B"/>
    <w:rsid w:val="001F0D41"/>
    <w:rsid w:val="001F139C"/>
    <w:rsid w:val="001F13AF"/>
    <w:rsid w:val="001F1569"/>
    <w:rsid w:val="001F16E3"/>
    <w:rsid w:val="001F1726"/>
    <w:rsid w:val="001F1784"/>
    <w:rsid w:val="001F1988"/>
    <w:rsid w:val="001F19CC"/>
    <w:rsid w:val="001F1C29"/>
    <w:rsid w:val="001F1DB6"/>
    <w:rsid w:val="001F1E8E"/>
    <w:rsid w:val="001F1FAB"/>
    <w:rsid w:val="001F2275"/>
    <w:rsid w:val="001F23A7"/>
    <w:rsid w:val="001F23CF"/>
    <w:rsid w:val="001F2AD2"/>
    <w:rsid w:val="001F2AF5"/>
    <w:rsid w:val="001F2F2A"/>
    <w:rsid w:val="001F30D9"/>
    <w:rsid w:val="001F3984"/>
    <w:rsid w:val="001F3CD2"/>
    <w:rsid w:val="001F3CDD"/>
    <w:rsid w:val="001F4001"/>
    <w:rsid w:val="001F41C5"/>
    <w:rsid w:val="001F484C"/>
    <w:rsid w:val="001F4923"/>
    <w:rsid w:val="001F4B5C"/>
    <w:rsid w:val="001F4BBE"/>
    <w:rsid w:val="001F4C5B"/>
    <w:rsid w:val="001F5480"/>
    <w:rsid w:val="001F5597"/>
    <w:rsid w:val="001F55A5"/>
    <w:rsid w:val="001F57A5"/>
    <w:rsid w:val="001F57F2"/>
    <w:rsid w:val="001F59D2"/>
    <w:rsid w:val="001F5A72"/>
    <w:rsid w:val="001F5C2D"/>
    <w:rsid w:val="001F5FAF"/>
    <w:rsid w:val="001F5FC4"/>
    <w:rsid w:val="001F64A1"/>
    <w:rsid w:val="001F6513"/>
    <w:rsid w:val="001F6581"/>
    <w:rsid w:val="001F6631"/>
    <w:rsid w:val="001F6ADC"/>
    <w:rsid w:val="001F6B15"/>
    <w:rsid w:val="001F6D62"/>
    <w:rsid w:val="001F6EFF"/>
    <w:rsid w:val="001F761C"/>
    <w:rsid w:val="001F79FE"/>
    <w:rsid w:val="001F7C3F"/>
    <w:rsid w:val="001F7CE8"/>
    <w:rsid w:val="00200391"/>
    <w:rsid w:val="00200451"/>
    <w:rsid w:val="00200A9D"/>
    <w:rsid w:val="00200D09"/>
    <w:rsid w:val="00200E06"/>
    <w:rsid w:val="00200E9A"/>
    <w:rsid w:val="00200F53"/>
    <w:rsid w:val="00201323"/>
    <w:rsid w:val="00201504"/>
    <w:rsid w:val="00201802"/>
    <w:rsid w:val="00201A98"/>
    <w:rsid w:val="002021E0"/>
    <w:rsid w:val="0020244C"/>
    <w:rsid w:val="002025C5"/>
    <w:rsid w:val="002027BD"/>
    <w:rsid w:val="00202860"/>
    <w:rsid w:val="00202E0C"/>
    <w:rsid w:val="0020319A"/>
    <w:rsid w:val="00203858"/>
    <w:rsid w:val="00203B63"/>
    <w:rsid w:val="00203D76"/>
    <w:rsid w:val="00203E58"/>
    <w:rsid w:val="00203EBB"/>
    <w:rsid w:val="00204340"/>
    <w:rsid w:val="002043CE"/>
    <w:rsid w:val="002049F8"/>
    <w:rsid w:val="00204A5F"/>
    <w:rsid w:val="00204A66"/>
    <w:rsid w:val="00204B0E"/>
    <w:rsid w:val="00204CA3"/>
    <w:rsid w:val="00204DAA"/>
    <w:rsid w:val="00204FA3"/>
    <w:rsid w:val="0020514B"/>
    <w:rsid w:val="0020532E"/>
    <w:rsid w:val="002053F7"/>
    <w:rsid w:val="00205425"/>
    <w:rsid w:val="0020568E"/>
    <w:rsid w:val="002056EE"/>
    <w:rsid w:val="00205983"/>
    <w:rsid w:val="00205A4C"/>
    <w:rsid w:val="00205A68"/>
    <w:rsid w:val="00205C1F"/>
    <w:rsid w:val="00205FAF"/>
    <w:rsid w:val="0020601B"/>
    <w:rsid w:val="00206191"/>
    <w:rsid w:val="0020636C"/>
    <w:rsid w:val="002066A5"/>
    <w:rsid w:val="00206705"/>
    <w:rsid w:val="00206754"/>
    <w:rsid w:val="0020686F"/>
    <w:rsid w:val="002068DC"/>
    <w:rsid w:val="00206953"/>
    <w:rsid w:val="002069EA"/>
    <w:rsid w:val="00206E70"/>
    <w:rsid w:val="00207119"/>
    <w:rsid w:val="002072C6"/>
    <w:rsid w:val="0020748D"/>
    <w:rsid w:val="00207626"/>
    <w:rsid w:val="00207A18"/>
    <w:rsid w:val="00207A9A"/>
    <w:rsid w:val="00207AEE"/>
    <w:rsid w:val="00207B0A"/>
    <w:rsid w:val="00210173"/>
    <w:rsid w:val="002103A0"/>
    <w:rsid w:val="002105AA"/>
    <w:rsid w:val="00210664"/>
    <w:rsid w:val="00210735"/>
    <w:rsid w:val="002108B6"/>
    <w:rsid w:val="0021090B"/>
    <w:rsid w:val="00210B55"/>
    <w:rsid w:val="00210CCB"/>
    <w:rsid w:val="00210D80"/>
    <w:rsid w:val="00210DBF"/>
    <w:rsid w:val="00210E74"/>
    <w:rsid w:val="00211063"/>
    <w:rsid w:val="00211154"/>
    <w:rsid w:val="002116C5"/>
    <w:rsid w:val="00211827"/>
    <w:rsid w:val="0021194C"/>
    <w:rsid w:val="00211BDE"/>
    <w:rsid w:val="00211C91"/>
    <w:rsid w:val="00211D27"/>
    <w:rsid w:val="00211E5F"/>
    <w:rsid w:val="00212416"/>
    <w:rsid w:val="00212537"/>
    <w:rsid w:val="00212572"/>
    <w:rsid w:val="0021278F"/>
    <w:rsid w:val="002129F4"/>
    <w:rsid w:val="00212AD2"/>
    <w:rsid w:val="00212B15"/>
    <w:rsid w:val="002132C5"/>
    <w:rsid w:val="00213325"/>
    <w:rsid w:val="00213354"/>
    <w:rsid w:val="002133C0"/>
    <w:rsid w:val="002139FE"/>
    <w:rsid w:val="00213C52"/>
    <w:rsid w:val="00214393"/>
    <w:rsid w:val="002149D1"/>
    <w:rsid w:val="00214A42"/>
    <w:rsid w:val="00214D33"/>
    <w:rsid w:val="00214D7B"/>
    <w:rsid w:val="00214DD0"/>
    <w:rsid w:val="002150F1"/>
    <w:rsid w:val="002152AE"/>
    <w:rsid w:val="002152E0"/>
    <w:rsid w:val="0021548B"/>
    <w:rsid w:val="0021564E"/>
    <w:rsid w:val="002156E4"/>
    <w:rsid w:val="0021589F"/>
    <w:rsid w:val="002158AC"/>
    <w:rsid w:val="00215A2E"/>
    <w:rsid w:val="00215B23"/>
    <w:rsid w:val="00215C4C"/>
    <w:rsid w:val="00215ECC"/>
    <w:rsid w:val="00215EE1"/>
    <w:rsid w:val="00215F77"/>
    <w:rsid w:val="002161FB"/>
    <w:rsid w:val="002163AB"/>
    <w:rsid w:val="0021693F"/>
    <w:rsid w:val="00216C4A"/>
    <w:rsid w:val="00216FBA"/>
    <w:rsid w:val="002171AB"/>
    <w:rsid w:val="002172B3"/>
    <w:rsid w:val="00217AE5"/>
    <w:rsid w:val="00220211"/>
    <w:rsid w:val="0022056A"/>
    <w:rsid w:val="0022073E"/>
    <w:rsid w:val="00220B23"/>
    <w:rsid w:val="00220B7B"/>
    <w:rsid w:val="00221202"/>
    <w:rsid w:val="0022139A"/>
    <w:rsid w:val="00221973"/>
    <w:rsid w:val="0022198A"/>
    <w:rsid w:val="00221D4C"/>
    <w:rsid w:val="00222361"/>
    <w:rsid w:val="002223D2"/>
    <w:rsid w:val="0022241C"/>
    <w:rsid w:val="00222599"/>
    <w:rsid w:val="002225D7"/>
    <w:rsid w:val="002227AA"/>
    <w:rsid w:val="00222904"/>
    <w:rsid w:val="00222A93"/>
    <w:rsid w:val="00222E83"/>
    <w:rsid w:val="00222F6F"/>
    <w:rsid w:val="00222F96"/>
    <w:rsid w:val="00222FB8"/>
    <w:rsid w:val="00223006"/>
    <w:rsid w:val="002231D4"/>
    <w:rsid w:val="0022329E"/>
    <w:rsid w:val="002234C2"/>
    <w:rsid w:val="00223504"/>
    <w:rsid w:val="0022358B"/>
    <w:rsid w:val="002239F4"/>
    <w:rsid w:val="00223E5C"/>
    <w:rsid w:val="0022409F"/>
    <w:rsid w:val="00224213"/>
    <w:rsid w:val="00224384"/>
    <w:rsid w:val="002246B3"/>
    <w:rsid w:val="002248ED"/>
    <w:rsid w:val="00224A38"/>
    <w:rsid w:val="00224FF6"/>
    <w:rsid w:val="002251AC"/>
    <w:rsid w:val="00225286"/>
    <w:rsid w:val="00225805"/>
    <w:rsid w:val="002259E0"/>
    <w:rsid w:val="0022616D"/>
    <w:rsid w:val="002264DB"/>
    <w:rsid w:val="0022662E"/>
    <w:rsid w:val="002268A3"/>
    <w:rsid w:val="0022690B"/>
    <w:rsid w:val="00226BA6"/>
    <w:rsid w:val="00226C23"/>
    <w:rsid w:val="00226D2B"/>
    <w:rsid w:val="00226DCE"/>
    <w:rsid w:val="00226ED4"/>
    <w:rsid w:val="00226EE6"/>
    <w:rsid w:val="0022712A"/>
    <w:rsid w:val="002279F6"/>
    <w:rsid w:val="00227B9F"/>
    <w:rsid w:val="00227C65"/>
    <w:rsid w:val="00227D0F"/>
    <w:rsid w:val="00227E1D"/>
    <w:rsid w:val="00227E88"/>
    <w:rsid w:val="00227F18"/>
    <w:rsid w:val="00230839"/>
    <w:rsid w:val="00230CCC"/>
    <w:rsid w:val="00230E4A"/>
    <w:rsid w:val="00231349"/>
    <w:rsid w:val="00231365"/>
    <w:rsid w:val="002313CE"/>
    <w:rsid w:val="00231622"/>
    <w:rsid w:val="00231855"/>
    <w:rsid w:val="002319A4"/>
    <w:rsid w:val="00231E3D"/>
    <w:rsid w:val="00231F99"/>
    <w:rsid w:val="00232398"/>
    <w:rsid w:val="002326E6"/>
    <w:rsid w:val="00232CE7"/>
    <w:rsid w:val="00232E05"/>
    <w:rsid w:val="00233050"/>
    <w:rsid w:val="002330AF"/>
    <w:rsid w:val="00233137"/>
    <w:rsid w:val="0023336F"/>
    <w:rsid w:val="002338CD"/>
    <w:rsid w:val="0023426A"/>
    <w:rsid w:val="002344AE"/>
    <w:rsid w:val="00234672"/>
    <w:rsid w:val="002346CA"/>
    <w:rsid w:val="002346FD"/>
    <w:rsid w:val="00234D66"/>
    <w:rsid w:val="00234FF9"/>
    <w:rsid w:val="002357BF"/>
    <w:rsid w:val="00235F24"/>
    <w:rsid w:val="00235F64"/>
    <w:rsid w:val="00235FF7"/>
    <w:rsid w:val="00236295"/>
    <w:rsid w:val="0023651F"/>
    <w:rsid w:val="002366C8"/>
    <w:rsid w:val="00236962"/>
    <w:rsid w:val="00236B12"/>
    <w:rsid w:val="00236C7E"/>
    <w:rsid w:val="00236D07"/>
    <w:rsid w:val="00236D12"/>
    <w:rsid w:val="00236D16"/>
    <w:rsid w:val="00236E48"/>
    <w:rsid w:val="00236FBE"/>
    <w:rsid w:val="00237039"/>
    <w:rsid w:val="0023707C"/>
    <w:rsid w:val="00237145"/>
    <w:rsid w:val="0023779D"/>
    <w:rsid w:val="00237831"/>
    <w:rsid w:val="0023784F"/>
    <w:rsid w:val="002378F5"/>
    <w:rsid w:val="00237909"/>
    <w:rsid w:val="00237EB3"/>
    <w:rsid w:val="002400F9"/>
    <w:rsid w:val="002403EB"/>
    <w:rsid w:val="002404BA"/>
    <w:rsid w:val="002406C8"/>
    <w:rsid w:val="00240AD0"/>
    <w:rsid w:val="00240DD5"/>
    <w:rsid w:val="00240EA9"/>
    <w:rsid w:val="00240FAC"/>
    <w:rsid w:val="002413A8"/>
    <w:rsid w:val="00241460"/>
    <w:rsid w:val="0024173E"/>
    <w:rsid w:val="0024191B"/>
    <w:rsid w:val="00241D54"/>
    <w:rsid w:val="00241FC7"/>
    <w:rsid w:val="002421EC"/>
    <w:rsid w:val="0024225F"/>
    <w:rsid w:val="002423AB"/>
    <w:rsid w:val="0024253D"/>
    <w:rsid w:val="0024255F"/>
    <w:rsid w:val="0024258D"/>
    <w:rsid w:val="002429F0"/>
    <w:rsid w:val="00242C85"/>
    <w:rsid w:val="002431FC"/>
    <w:rsid w:val="002433DC"/>
    <w:rsid w:val="00243474"/>
    <w:rsid w:val="002435FA"/>
    <w:rsid w:val="00243795"/>
    <w:rsid w:val="00243942"/>
    <w:rsid w:val="00243952"/>
    <w:rsid w:val="00243953"/>
    <w:rsid w:val="00243AF0"/>
    <w:rsid w:val="00243D4D"/>
    <w:rsid w:val="00243E62"/>
    <w:rsid w:val="0024404E"/>
    <w:rsid w:val="00244173"/>
    <w:rsid w:val="0024441D"/>
    <w:rsid w:val="00244EE7"/>
    <w:rsid w:val="0024515E"/>
    <w:rsid w:val="002451A5"/>
    <w:rsid w:val="00245237"/>
    <w:rsid w:val="002452EA"/>
    <w:rsid w:val="00245497"/>
    <w:rsid w:val="002454EE"/>
    <w:rsid w:val="002455AF"/>
    <w:rsid w:val="002455E6"/>
    <w:rsid w:val="002456DF"/>
    <w:rsid w:val="00245A7B"/>
    <w:rsid w:val="00245B98"/>
    <w:rsid w:val="00245F34"/>
    <w:rsid w:val="00245F40"/>
    <w:rsid w:val="0024601B"/>
    <w:rsid w:val="00246112"/>
    <w:rsid w:val="0024616D"/>
    <w:rsid w:val="00246640"/>
    <w:rsid w:val="0024671E"/>
    <w:rsid w:val="002467B2"/>
    <w:rsid w:val="00246A80"/>
    <w:rsid w:val="00246ADD"/>
    <w:rsid w:val="00246B29"/>
    <w:rsid w:val="0024724E"/>
    <w:rsid w:val="002472FB"/>
    <w:rsid w:val="0024767A"/>
    <w:rsid w:val="00247AFE"/>
    <w:rsid w:val="0025021F"/>
    <w:rsid w:val="002504AD"/>
    <w:rsid w:val="0025054E"/>
    <w:rsid w:val="00250573"/>
    <w:rsid w:val="0025113B"/>
    <w:rsid w:val="002511DF"/>
    <w:rsid w:val="00251816"/>
    <w:rsid w:val="002519C3"/>
    <w:rsid w:val="00251B80"/>
    <w:rsid w:val="00251BBA"/>
    <w:rsid w:val="00251F01"/>
    <w:rsid w:val="002520AA"/>
    <w:rsid w:val="00252173"/>
    <w:rsid w:val="0025243A"/>
    <w:rsid w:val="002525C7"/>
    <w:rsid w:val="00252C34"/>
    <w:rsid w:val="00252D2C"/>
    <w:rsid w:val="00253083"/>
    <w:rsid w:val="0025321F"/>
    <w:rsid w:val="0025322B"/>
    <w:rsid w:val="00253439"/>
    <w:rsid w:val="0025354D"/>
    <w:rsid w:val="00253706"/>
    <w:rsid w:val="002539C6"/>
    <w:rsid w:val="00253BB4"/>
    <w:rsid w:val="00253BE5"/>
    <w:rsid w:val="00253C11"/>
    <w:rsid w:val="00253E04"/>
    <w:rsid w:val="00253E25"/>
    <w:rsid w:val="0025404F"/>
    <w:rsid w:val="002541C2"/>
    <w:rsid w:val="002543C6"/>
    <w:rsid w:val="002544BA"/>
    <w:rsid w:val="002545B7"/>
    <w:rsid w:val="0025483D"/>
    <w:rsid w:val="002549D0"/>
    <w:rsid w:val="00254F65"/>
    <w:rsid w:val="002551B9"/>
    <w:rsid w:val="00255307"/>
    <w:rsid w:val="0025535B"/>
    <w:rsid w:val="0025553C"/>
    <w:rsid w:val="002555E9"/>
    <w:rsid w:val="0025565B"/>
    <w:rsid w:val="002558AF"/>
    <w:rsid w:val="00255C6E"/>
    <w:rsid w:val="00255F66"/>
    <w:rsid w:val="00256111"/>
    <w:rsid w:val="002561B6"/>
    <w:rsid w:val="002563B8"/>
    <w:rsid w:val="0025645E"/>
    <w:rsid w:val="00256B65"/>
    <w:rsid w:val="00256D15"/>
    <w:rsid w:val="00256EAE"/>
    <w:rsid w:val="0025733F"/>
    <w:rsid w:val="00257514"/>
    <w:rsid w:val="002576AE"/>
    <w:rsid w:val="002576D4"/>
    <w:rsid w:val="0025789E"/>
    <w:rsid w:val="002579FE"/>
    <w:rsid w:val="00257A1A"/>
    <w:rsid w:val="00257E6F"/>
    <w:rsid w:val="0026013C"/>
    <w:rsid w:val="0026016E"/>
    <w:rsid w:val="00260244"/>
    <w:rsid w:val="002604AD"/>
    <w:rsid w:val="00260587"/>
    <w:rsid w:val="0026058C"/>
    <w:rsid w:val="002605A9"/>
    <w:rsid w:val="002606E7"/>
    <w:rsid w:val="0026088E"/>
    <w:rsid w:val="0026090C"/>
    <w:rsid w:val="00260BF0"/>
    <w:rsid w:val="00260DCE"/>
    <w:rsid w:val="00260E33"/>
    <w:rsid w:val="00260E51"/>
    <w:rsid w:val="00261384"/>
    <w:rsid w:val="0026160E"/>
    <w:rsid w:val="00261809"/>
    <w:rsid w:val="00261882"/>
    <w:rsid w:val="00261A3C"/>
    <w:rsid w:val="00261B9A"/>
    <w:rsid w:val="00261DF6"/>
    <w:rsid w:val="00261F66"/>
    <w:rsid w:val="0026200E"/>
    <w:rsid w:val="00262297"/>
    <w:rsid w:val="00262390"/>
    <w:rsid w:val="00262600"/>
    <w:rsid w:val="002629A5"/>
    <w:rsid w:val="00262DD7"/>
    <w:rsid w:val="00262E67"/>
    <w:rsid w:val="00262FA3"/>
    <w:rsid w:val="00263166"/>
    <w:rsid w:val="002631D8"/>
    <w:rsid w:val="00263283"/>
    <w:rsid w:val="00263431"/>
    <w:rsid w:val="0026357C"/>
    <w:rsid w:val="00263E59"/>
    <w:rsid w:val="00263E90"/>
    <w:rsid w:val="00263F46"/>
    <w:rsid w:val="00264124"/>
    <w:rsid w:val="00264162"/>
    <w:rsid w:val="002642EC"/>
    <w:rsid w:val="00264549"/>
    <w:rsid w:val="002646EC"/>
    <w:rsid w:val="00264DCF"/>
    <w:rsid w:val="00264E4A"/>
    <w:rsid w:val="00264E72"/>
    <w:rsid w:val="00264F44"/>
    <w:rsid w:val="002650E6"/>
    <w:rsid w:val="002651B6"/>
    <w:rsid w:val="00265301"/>
    <w:rsid w:val="00265422"/>
    <w:rsid w:val="00265A3D"/>
    <w:rsid w:val="00265D38"/>
    <w:rsid w:val="00265F71"/>
    <w:rsid w:val="00266135"/>
    <w:rsid w:val="0026630E"/>
    <w:rsid w:val="00266346"/>
    <w:rsid w:val="0026689A"/>
    <w:rsid w:val="00266937"/>
    <w:rsid w:val="00266AF7"/>
    <w:rsid w:val="00266CAE"/>
    <w:rsid w:val="00266F62"/>
    <w:rsid w:val="0026728B"/>
    <w:rsid w:val="0026774A"/>
    <w:rsid w:val="00267752"/>
    <w:rsid w:val="002677F1"/>
    <w:rsid w:val="00267FDF"/>
    <w:rsid w:val="002700CB"/>
    <w:rsid w:val="002701CF"/>
    <w:rsid w:val="00270361"/>
    <w:rsid w:val="0027046F"/>
    <w:rsid w:val="002708FC"/>
    <w:rsid w:val="00270FC5"/>
    <w:rsid w:val="002710A7"/>
    <w:rsid w:val="002710BE"/>
    <w:rsid w:val="00271271"/>
    <w:rsid w:val="002712E2"/>
    <w:rsid w:val="00271334"/>
    <w:rsid w:val="002713B1"/>
    <w:rsid w:val="00271457"/>
    <w:rsid w:val="0027148A"/>
    <w:rsid w:val="0027186C"/>
    <w:rsid w:val="00271AB0"/>
    <w:rsid w:val="00271B0D"/>
    <w:rsid w:val="00271E5A"/>
    <w:rsid w:val="0027208B"/>
    <w:rsid w:val="002721AA"/>
    <w:rsid w:val="002726A7"/>
    <w:rsid w:val="0027298A"/>
    <w:rsid w:val="00272C44"/>
    <w:rsid w:val="002732BF"/>
    <w:rsid w:val="002735A9"/>
    <w:rsid w:val="0027386C"/>
    <w:rsid w:val="0027389F"/>
    <w:rsid w:val="00273926"/>
    <w:rsid w:val="00273B8C"/>
    <w:rsid w:val="00273D6F"/>
    <w:rsid w:val="00273E3D"/>
    <w:rsid w:val="00274128"/>
    <w:rsid w:val="00274213"/>
    <w:rsid w:val="0027422B"/>
    <w:rsid w:val="00274238"/>
    <w:rsid w:val="00274275"/>
    <w:rsid w:val="0027436B"/>
    <w:rsid w:val="00275207"/>
    <w:rsid w:val="002753C3"/>
    <w:rsid w:val="002753CC"/>
    <w:rsid w:val="0027581F"/>
    <w:rsid w:val="002759DC"/>
    <w:rsid w:val="00275B4D"/>
    <w:rsid w:val="00275CAE"/>
    <w:rsid w:val="00275DB3"/>
    <w:rsid w:val="00275E9D"/>
    <w:rsid w:val="00275FE3"/>
    <w:rsid w:val="0027649A"/>
    <w:rsid w:val="0027651A"/>
    <w:rsid w:val="00276577"/>
    <w:rsid w:val="00276AC4"/>
    <w:rsid w:val="00276D27"/>
    <w:rsid w:val="00276F92"/>
    <w:rsid w:val="0027722A"/>
    <w:rsid w:val="002772A8"/>
    <w:rsid w:val="0027742B"/>
    <w:rsid w:val="002778D8"/>
    <w:rsid w:val="00277A84"/>
    <w:rsid w:val="00277D84"/>
    <w:rsid w:val="00277EA0"/>
    <w:rsid w:val="00277EB8"/>
    <w:rsid w:val="00277F13"/>
    <w:rsid w:val="002803AE"/>
    <w:rsid w:val="002805E6"/>
    <w:rsid w:val="00280606"/>
    <w:rsid w:val="00280EF6"/>
    <w:rsid w:val="00281288"/>
    <w:rsid w:val="00281692"/>
    <w:rsid w:val="002818BB"/>
    <w:rsid w:val="00281B75"/>
    <w:rsid w:val="00281C7A"/>
    <w:rsid w:val="002827AD"/>
    <w:rsid w:val="00282862"/>
    <w:rsid w:val="00282A86"/>
    <w:rsid w:val="00282AF4"/>
    <w:rsid w:val="00282B82"/>
    <w:rsid w:val="00282DA9"/>
    <w:rsid w:val="00282E5F"/>
    <w:rsid w:val="00282FDC"/>
    <w:rsid w:val="00282FEA"/>
    <w:rsid w:val="002835B5"/>
    <w:rsid w:val="0028360C"/>
    <w:rsid w:val="002838AF"/>
    <w:rsid w:val="00283921"/>
    <w:rsid w:val="00283941"/>
    <w:rsid w:val="0028402E"/>
    <w:rsid w:val="002840CD"/>
    <w:rsid w:val="002842E8"/>
    <w:rsid w:val="002844E6"/>
    <w:rsid w:val="00284541"/>
    <w:rsid w:val="00284652"/>
    <w:rsid w:val="00284656"/>
    <w:rsid w:val="0028465E"/>
    <w:rsid w:val="0028476F"/>
    <w:rsid w:val="00284820"/>
    <w:rsid w:val="00284B9D"/>
    <w:rsid w:val="00284BBC"/>
    <w:rsid w:val="00284DA6"/>
    <w:rsid w:val="00284E97"/>
    <w:rsid w:val="002852B1"/>
    <w:rsid w:val="00285634"/>
    <w:rsid w:val="00285850"/>
    <w:rsid w:val="00285D60"/>
    <w:rsid w:val="00285F80"/>
    <w:rsid w:val="00286186"/>
    <w:rsid w:val="0028635C"/>
    <w:rsid w:val="0028659B"/>
    <w:rsid w:val="002865EE"/>
    <w:rsid w:val="0028660E"/>
    <w:rsid w:val="00286AF6"/>
    <w:rsid w:val="00286C7C"/>
    <w:rsid w:val="00286E4E"/>
    <w:rsid w:val="00287386"/>
    <w:rsid w:val="002873B9"/>
    <w:rsid w:val="0028750A"/>
    <w:rsid w:val="0028781C"/>
    <w:rsid w:val="00287A37"/>
    <w:rsid w:val="00287A9E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24C"/>
    <w:rsid w:val="00291325"/>
    <w:rsid w:val="002913C5"/>
    <w:rsid w:val="0029150F"/>
    <w:rsid w:val="00291598"/>
    <w:rsid w:val="0029164C"/>
    <w:rsid w:val="0029183D"/>
    <w:rsid w:val="002918FD"/>
    <w:rsid w:val="00291AC4"/>
    <w:rsid w:val="0029202D"/>
    <w:rsid w:val="002922E6"/>
    <w:rsid w:val="002926BC"/>
    <w:rsid w:val="00292824"/>
    <w:rsid w:val="0029292D"/>
    <w:rsid w:val="00292B5A"/>
    <w:rsid w:val="00292CDB"/>
    <w:rsid w:val="00292D2C"/>
    <w:rsid w:val="00292EAE"/>
    <w:rsid w:val="002931B3"/>
    <w:rsid w:val="00293372"/>
    <w:rsid w:val="0029348F"/>
    <w:rsid w:val="002936ED"/>
    <w:rsid w:val="00293859"/>
    <w:rsid w:val="002938AC"/>
    <w:rsid w:val="00293B08"/>
    <w:rsid w:val="00293BF2"/>
    <w:rsid w:val="00293DA2"/>
    <w:rsid w:val="00293EB7"/>
    <w:rsid w:val="002941BD"/>
    <w:rsid w:val="002942AD"/>
    <w:rsid w:val="00294311"/>
    <w:rsid w:val="002943DF"/>
    <w:rsid w:val="002944D6"/>
    <w:rsid w:val="0029454B"/>
    <w:rsid w:val="002945E1"/>
    <w:rsid w:val="0029465E"/>
    <w:rsid w:val="002946BD"/>
    <w:rsid w:val="00294B4C"/>
    <w:rsid w:val="00294BA4"/>
    <w:rsid w:val="00294D6D"/>
    <w:rsid w:val="00294E38"/>
    <w:rsid w:val="00294F8A"/>
    <w:rsid w:val="002951F1"/>
    <w:rsid w:val="00295275"/>
    <w:rsid w:val="00295358"/>
    <w:rsid w:val="0029545E"/>
    <w:rsid w:val="0029561F"/>
    <w:rsid w:val="0029582F"/>
    <w:rsid w:val="0029588B"/>
    <w:rsid w:val="002959D0"/>
    <w:rsid w:val="00295B8D"/>
    <w:rsid w:val="00295FFD"/>
    <w:rsid w:val="00296046"/>
    <w:rsid w:val="00296D96"/>
    <w:rsid w:val="00297007"/>
    <w:rsid w:val="00297171"/>
    <w:rsid w:val="00297227"/>
    <w:rsid w:val="002974D6"/>
    <w:rsid w:val="00297614"/>
    <w:rsid w:val="00297A03"/>
    <w:rsid w:val="002A0024"/>
    <w:rsid w:val="002A01BF"/>
    <w:rsid w:val="002A03D0"/>
    <w:rsid w:val="002A1008"/>
    <w:rsid w:val="002A141C"/>
    <w:rsid w:val="002A1658"/>
    <w:rsid w:val="002A16E4"/>
    <w:rsid w:val="002A1956"/>
    <w:rsid w:val="002A1990"/>
    <w:rsid w:val="002A19BC"/>
    <w:rsid w:val="002A1ADB"/>
    <w:rsid w:val="002A1EB5"/>
    <w:rsid w:val="002A1FC5"/>
    <w:rsid w:val="002A207C"/>
    <w:rsid w:val="002A20E7"/>
    <w:rsid w:val="002A216E"/>
    <w:rsid w:val="002A24C1"/>
    <w:rsid w:val="002A283E"/>
    <w:rsid w:val="002A2AE0"/>
    <w:rsid w:val="002A2B63"/>
    <w:rsid w:val="002A2C90"/>
    <w:rsid w:val="002A2EE2"/>
    <w:rsid w:val="002A2F29"/>
    <w:rsid w:val="002A2F45"/>
    <w:rsid w:val="002A2FA1"/>
    <w:rsid w:val="002A3AC3"/>
    <w:rsid w:val="002A3D67"/>
    <w:rsid w:val="002A3E94"/>
    <w:rsid w:val="002A4117"/>
    <w:rsid w:val="002A42B4"/>
    <w:rsid w:val="002A4328"/>
    <w:rsid w:val="002A4404"/>
    <w:rsid w:val="002A46B2"/>
    <w:rsid w:val="002A46F9"/>
    <w:rsid w:val="002A4C1B"/>
    <w:rsid w:val="002A4C80"/>
    <w:rsid w:val="002A4DE0"/>
    <w:rsid w:val="002A4E7B"/>
    <w:rsid w:val="002A5076"/>
    <w:rsid w:val="002A5255"/>
    <w:rsid w:val="002A5473"/>
    <w:rsid w:val="002A5564"/>
    <w:rsid w:val="002A5839"/>
    <w:rsid w:val="002A5C30"/>
    <w:rsid w:val="002A60AB"/>
    <w:rsid w:val="002A619F"/>
    <w:rsid w:val="002A6211"/>
    <w:rsid w:val="002A67C0"/>
    <w:rsid w:val="002A688D"/>
    <w:rsid w:val="002A6AE4"/>
    <w:rsid w:val="002A6C3E"/>
    <w:rsid w:val="002A6D7B"/>
    <w:rsid w:val="002A6DC2"/>
    <w:rsid w:val="002A6DCB"/>
    <w:rsid w:val="002A6E81"/>
    <w:rsid w:val="002A6F32"/>
    <w:rsid w:val="002A7320"/>
    <w:rsid w:val="002A7324"/>
    <w:rsid w:val="002A73B0"/>
    <w:rsid w:val="002A799E"/>
    <w:rsid w:val="002A7C75"/>
    <w:rsid w:val="002B010D"/>
    <w:rsid w:val="002B06AE"/>
    <w:rsid w:val="002B08FE"/>
    <w:rsid w:val="002B0B68"/>
    <w:rsid w:val="002B0E2B"/>
    <w:rsid w:val="002B1073"/>
    <w:rsid w:val="002B12BF"/>
    <w:rsid w:val="002B1482"/>
    <w:rsid w:val="002B15A5"/>
    <w:rsid w:val="002B15AA"/>
    <w:rsid w:val="002B16C0"/>
    <w:rsid w:val="002B16F0"/>
    <w:rsid w:val="002B17DF"/>
    <w:rsid w:val="002B185E"/>
    <w:rsid w:val="002B19AE"/>
    <w:rsid w:val="002B1DB1"/>
    <w:rsid w:val="002B1EB2"/>
    <w:rsid w:val="002B1EB5"/>
    <w:rsid w:val="002B1FBD"/>
    <w:rsid w:val="002B2262"/>
    <w:rsid w:val="002B27C1"/>
    <w:rsid w:val="002B3020"/>
    <w:rsid w:val="002B3022"/>
    <w:rsid w:val="002B34DB"/>
    <w:rsid w:val="002B35A6"/>
    <w:rsid w:val="002B3777"/>
    <w:rsid w:val="002B3A61"/>
    <w:rsid w:val="002B3CAD"/>
    <w:rsid w:val="002B406E"/>
    <w:rsid w:val="002B4130"/>
    <w:rsid w:val="002B46A8"/>
    <w:rsid w:val="002B4819"/>
    <w:rsid w:val="002B517F"/>
    <w:rsid w:val="002B53CD"/>
    <w:rsid w:val="002B54BD"/>
    <w:rsid w:val="002B55C8"/>
    <w:rsid w:val="002B58AB"/>
    <w:rsid w:val="002B5C01"/>
    <w:rsid w:val="002B602C"/>
    <w:rsid w:val="002B62A7"/>
    <w:rsid w:val="002B6407"/>
    <w:rsid w:val="002B64A4"/>
    <w:rsid w:val="002B64F2"/>
    <w:rsid w:val="002B666F"/>
    <w:rsid w:val="002B67D8"/>
    <w:rsid w:val="002B68FA"/>
    <w:rsid w:val="002B698A"/>
    <w:rsid w:val="002B735E"/>
    <w:rsid w:val="002B754D"/>
    <w:rsid w:val="002B7734"/>
    <w:rsid w:val="002B7BD7"/>
    <w:rsid w:val="002B7C2A"/>
    <w:rsid w:val="002B7D95"/>
    <w:rsid w:val="002B7E7D"/>
    <w:rsid w:val="002C004B"/>
    <w:rsid w:val="002C02B5"/>
    <w:rsid w:val="002C0384"/>
    <w:rsid w:val="002C03AD"/>
    <w:rsid w:val="002C06CA"/>
    <w:rsid w:val="002C0884"/>
    <w:rsid w:val="002C0A28"/>
    <w:rsid w:val="002C0AD7"/>
    <w:rsid w:val="002C0B92"/>
    <w:rsid w:val="002C0E01"/>
    <w:rsid w:val="002C0E8C"/>
    <w:rsid w:val="002C10EF"/>
    <w:rsid w:val="002C123B"/>
    <w:rsid w:val="002C1625"/>
    <w:rsid w:val="002C16DA"/>
    <w:rsid w:val="002C1852"/>
    <w:rsid w:val="002C1DA2"/>
    <w:rsid w:val="002C20A4"/>
    <w:rsid w:val="002C2136"/>
    <w:rsid w:val="002C239A"/>
    <w:rsid w:val="002C243B"/>
    <w:rsid w:val="002C24CF"/>
    <w:rsid w:val="002C334E"/>
    <w:rsid w:val="002C368D"/>
    <w:rsid w:val="002C376C"/>
    <w:rsid w:val="002C37DD"/>
    <w:rsid w:val="002C3D63"/>
    <w:rsid w:val="002C412E"/>
    <w:rsid w:val="002C4140"/>
    <w:rsid w:val="002C4272"/>
    <w:rsid w:val="002C43A9"/>
    <w:rsid w:val="002C4664"/>
    <w:rsid w:val="002C4A36"/>
    <w:rsid w:val="002C4A80"/>
    <w:rsid w:val="002C4B43"/>
    <w:rsid w:val="002C4B69"/>
    <w:rsid w:val="002C4C68"/>
    <w:rsid w:val="002C4E34"/>
    <w:rsid w:val="002C4E8A"/>
    <w:rsid w:val="002C5416"/>
    <w:rsid w:val="002C5654"/>
    <w:rsid w:val="002C5880"/>
    <w:rsid w:val="002C5AA7"/>
    <w:rsid w:val="002C5D3B"/>
    <w:rsid w:val="002C5EAE"/>
    <w:rsid w:val="002C6068"/>
    <w:rsid w:val="002C622C"/>
    <w:rsid w:val="002C6449"/>
    <w:rsid w:val="002C67E6"/>
    <w:rsid w:val="002C692E"/>
    <w:rsid w:val="002C69C2"/>
    <w:rsid w:val="002C6F15"/>
    <w:rsid w:val="002C70FD"/>
    <w:rsid w:val="002C71E7"/>
    <w:rsid w:val="002C7354"/>
    <w:rsid w:val="002C73CC"/>
    <w:rsid w:val="002C75B7"/>
    <w:rsid w:val="002C7751"/>
    <w:rsid w:val="002C7911"/>
    <w:rsid w:val="002C7C6A"/>
    <w:rsid w:val="002D0088"/>
    <w:rsid w:val="002D0464"/>
    <w:rsid w:val="002D05BF"/>
    <w:rsid w:val="002D0789"/>
    <w:rsid w:val="002D093B"/>
    <w:rsid w:val="002D09F5"/>
    <w:rsid w:val="002D0B8A"/>
    <w:rsid w:val="002D1046"/>
    <w:rsid w:val="002D162A"/>
    <w:rsid w:val="002D1728"/>
    <w:rsid w:val="002D1A7E"/>
    <w:rsid w:val="002D1E71"/>
    <w:rsid w:val="002D20C9"/>
    <w:rsid w:val="002D213B"/>
    <w:rsid w:val="002D221F"/>
    <w:rsid w:val="002D2741"/>
    <w:rsid w:val="002D299A"/>
    <w:rsid w:val="002D2B13"/>
    <w:rsid w:val="002D2D47"/>
    <w:rsid w:val="002D2D89"/>
    <w:rsid w:val="002D2E54"/>
    <w:rsid w:val="002D2F22"/>
    <w:rsid w:val="002D2F4A"/>
    <w:rsid w:val="002D3271"/>
    <w:rsid w:val="002D3280"/>
    <w:rsid w:val="002D331F"/>
    <w:rsid w:val="002D3334"/>
    <w:rsid w:val="002D3548"/>
    <w:rsid w:val="002D36F0"/>
    <w:rsid w:val="002D3B29"/>
    <w:rsid w:val="002D3C58"/>
    <w:rsid w:val="002D41AC"/>
    <w:rsid w:val="002D47C4"/>
    <w:rsid w:val="002D5180"/>
    <w:rsid w:val="002D545A"/>
    <w:rsid w:val="002D5477"/>
    <w:rsid w:val="002D574A"/>
    <w:rsid w:val="002D58C0"/>
    <w:rsid w:val="002D5AEA"/>
    <w:rsid w:val="002D5B49"/>
    <w:rsid w:val="002D5C8E"/>
    <w:rsid w:val="002D5F34"/>
    <w:rsid w:val="002D602D"/>
    <w:rsid w:val="002D614B"/>
    <w:rsid w:val="002D63FC"/>
    <w:rsid w:val="002D6404"/>
    <w:rsid w:val="002D6956"/>
    <w:rsid w:val="002D6A01"/>
    <w:rsid w:val="002D702A"/>
    <w:rsid w:val="002D71AF"/>
    <w:rsid w:val="002D730C"/>
    <w:rsid w:val="002D79DD"/>
    <w:rsid w:val="002D7C4C"/>
    <w:rsid w:val="002D7DB4"/>
    <w:rsid w:val="002D7EDE"/>
    <w:rsid w:val="002D7EF1"/>
    <w:rsid w:val="002D7F33"/>
    <w:rsid w:val="002E0100"/>
    <w:rsid w:val="002E035E"/>
    <w:rsid w:val="002E06E7"/>
    <w:rsid w:val="002E093F"/>
    <w:rsid w:val="002E0AC2"/>
    <w:rsid w:val="002E0CD7"/>
    <w:rsid w:val="002E0E61"/>
    <w:rsid w:val="002E0EA1"/>
    <w:rsid w:val="002E0EF1"/>
    <w:rsid w:val="002E12FB"/>
    <w:rsid w:val="002E166F"/>
    <w:rsid w:val="002E17D2"/>
    <w:rsid w:val="002E19FB"/>
    <w:rsid w:val="002E1B6D"/>
    <w:rsid w:val="002E1EE6"/>
    <w:rsid w:val="002E2096"/>
    <w:rsid w:val="002E2348"/>
    <w:rsid w:val="002E26AC"/>
    <w:rsid w:val="002E291F"/>
    <w:rsid w:val="002E2A40"/>
    <w:rsid w:val="002E2A8B"/>
    <w:rsid w:val="002E3804"/>
    <w:rsid w:val="002E3914"/>
    <w:rsid w:val="002E3D44"/>
    <w:rsid w:val="002E3D4E"/>
    <w:rsid w:val="002E3EBC"/>
    <w:rsid w:val="002E3F0C"/>
    <w:rsid w:val="002E402B"/>
    <w:rsid w:val="002E4238"/>
    <w:rsid w:val="002E4718"/>
    <w:rsid w:val="002E47A2"/>
    <w:rsid w:val="002E47F5"/>
    <w:rsid w:val="002E4A0B"/>
    <w:rsid w:val="002E4AD2"/>
    <w:rsid w:val="002E4C64"/>
    <w:rsid w:val="002E4D8C"/>
    <w:rsid w:val="002E4E9C"/>
    <w:rsid w:val="002E5102"/>
    <w:rsid w:val="002E566B"/>
    <w:rsid w:val="002E56EC"/>
    <w:rsid w:val="002E591A"/>
    <w:rsid w:val="002E5C9F"/>
    <w:rsid w:val="002E5F12"/>
    <w:rsid w:val="002E6010"/>
    <w:rsid w:val="002E613C"/>
    <w:rsid w:val="002E6220"/>
    <w:rsid w:val="002E6258"/>
    <w:rsid w:val="002E6990"/>
    <w:rsid w:val="002E6CDC"/>
    <w:rsid w:val="002E6F37"/>
    <w:rsid w:val="002E746C"/>
    <w:rsid w:val="002E766D"/>
    <w:rsid w:val="002E7AD8"/>
    <w:rsid w:val="002E7BE9"/>
    <w:rsid w:val="002E7DB9"/>
    <w:rsid w:val="002E7F7C"/>
    <w:rsid w:val="002F04F5"/>
    <w:rsid w:val="002F0613"/>
    <w:rsid w:val="002F0811"/>
    <w:rsid w:val="002F0933"/>
    <w:rsid w:val="002F0C80"/>
    <w:rsid w:val="002F0CF9"/>
    <w:rsid w:val="002F0D5C"/>
    <w:rsid w:val="002F0F72"/>
    <w:rsid w:val="002F1050"/>
    <w:rsid w:val="002F1154"/>
    <w:rsid w:val="002F12B5"/>
    <w:rsid w:val="002F13CC"/>
    <w:rsid w:val="002F145A"/>
    <w:rsid w:val="002F15B2"/>
    <w:rsid w:val="002F1635"/>
    <w:rsid w:val="002F1922"/>
    <w:rsid w:val="002F1F30"/>
    <w:rsid w:val="002F2292"/>
    <w:rsid w:val="002F2650"/>
    <w:rsid w:val="002F28B4"/>
    <w:rsid w:val="002F290F"/>
    <w:rsid w:val="002F2C71"/>
    <w:rsid w:val="002F2C89"/>
    <w:rsid w:val="002F3286"/>
    <w:rsid w:val="002F3B6D"/>
    <w:rsid w:val="002F3BDC"/>
    <w:rsid w:val="002F3D4D"/>
    <w:rsid w:val="002F3D55"/>
    <w:rsid w:val="002F3E02"/>
    <w:rsid w:val="002F438A"/>
    <w:rsid w:val="002F4645"/>
    <w:rsid w:val="002F4CC7"/>
    <w:rsid w:val="002F4E86"/>
    <w:rsid w:val="002F4ECF"/>
    <w:rsid w:val="002F4FD1"/>
    <w:rsid w:val="002F5301"/>
    <w:rsid w:val="002F55DF"/>
    <w:rsid w:val="002F5613"/>
    <w:rsid w:val="002F5E82"/>
    <w:rsid w:val="002F5FA2"/>
    <w:rsid w:val="002F6063"/>
    <w:rsid w:val="002F616F"/>
    <w:rsid w:val="002F6224"/>
    <w:rsid w:val="002F6749"/>
    <w:rsid w:val="002F696C"/>
    <w:rsid w:val="002F6D8F"/>
    <w:rsid w:val="002F7164"/>
    <w:rsid w:val="002F7392"/>
    <w:rsid w:val="002F73EE"/>
    <w:rsid w:val="002F746B"/>
    <w:rsid w:val="002F757E"/>
    <w:rsid w:val="002F76EC"/>
    <w:rsid w:val="002F7739"/>
    <w:rsid w:val="002F7BEA"/>
    <w:rsid w:val="002F7FD6"/>
    <w:rsid w:val="00300282"/>
    <w:rsid w:val="003002B8"/>
    <w:rsid w:val="0030032C"/>
    <w:rsid w:val="003003C3"/>
    <w:rsid w:val="003004DE"/>
    <w:rsid w:val="003005EE"/>
    <w:rsid w:val="0030062A"/>
    <w:rsid w:val="00300698"/>
    <w:rsid w:val="00300776"/>
    <w:rsid w:val="00300900"/>
    <w:rsid w:val="00300A18"/>
    <w:rsid w:val="00300ECB"/>
    <w:rsid w:val="0030113F"/>
    <w:rsid w:val="003012C1"/>
    <w:rsid w:val="003012E5"/>
    <w:rsid w:val="003013F1"/>
    <w:rsid w:val="00301979"/>
    <w:rsid w:val="00301BE4"/>
    <w:rsid w:val="00301D0A"/>
    <w:rsid w:val="0030216B"/>
    <w:rsid w:val="003025B4"/>
    <w:rsid w:val="00302631"/>
    <w:rsid w:val="00302EEF"/>
    <w:rsid w:val="00302FD8"/>
    <w:rsid w:val="00303025"/>
    <w:rsid w:val="003033A5"/>
    <w:rsid w:val="003033DF"/>
    <w:rsid w:val="003034CA"/>
    <w:rsid w:val="003034FF"/>
    <w:rsid w:val="00303723"/>
    <w:rsid w:val="00303F96"/>
    <w:rsid w:val="0030417A"/>
    <w:rsid w:val="00304290"/>
    <w:rsid w:val="003044C9"/>
    <w:rsid w:val="0030458C"/>
    <w:rsid w:val="00304FFE"/>
    <w:rsid w:val="00305078"/>
    <w:rsid w:val="003053E3"/>
    <w:rsid w:val="00305635"/>
    <w:rsid w:val="00305794"/>
    <w:rsid w:val="00305A4B"/>
    <w:rsid w:val="00305AC2"/>
    <w:rsid w:val="003061F9"/>
    <w:rsid w:val="0030658E"/>
    <w:rsid w:val="00306B38"/>
    <w:rsid w:val="00306B43"/>
    <w:rsid w:val="00306B82"/>
    <w:rsid w:val="00306F9C"/>
    <w:rsid w:val="00307047"/>
    <w:rsid w:val="003070C1"/>
    <w:rsid w:val="00307561"/>
    <w:rsid w:val="00307A72"/>
    <w:rsid w:val="00307D46"/>
    <w:rsid w:val="00310238"/>
    <w:rsid w:val="0031034E"/>
    <w:rsid w:val="00310976"/>
    <w:rsid w:val="00310CC8"/>
    <w:rsid w:val="00310F32"/>
    <w:rsid w:val="00310F86"/>
    <w:rsid w:val="0031114E"/>
    <w:rsid w:val="003111A0"/>
    <w:rsid w:val="003113A2"/>
    <w:rsid w:val="003117AF"/>
    <w:rsid w:val="00311AFC"/>
    <w:rsid w:val="00311CD0"/>
    <w:rsid w:val="00312333"/>
    <w:rsid w:val="0031274B"/>
    <w:rsid w:val="003129E9"/>
    <w:rsid w:val="00312B33"/>
    <w:rsid w:val="00312CAF"/>
    <w:rsid w:val="003131FD"/>
    <w:rsid w:val="0031324B"/>
    <w:rsid w:val="003134F4"/>
    <w:rsid w:val="003135E9"/>
    <w:rsid w:val="00313DEB"/>
    <w:rsid w:val="00313EA7"/>
    <w:rsid w:val="00314017"/>
    <w:rsid w:val="0031401B"/>
    <w:rsid w:val="00314118"/>
    <w:rsid w:val="0031418E"/>
    <w:rsid w:val="00314458"/>
    <w:rsid w:val="003146E4"/>
    <w:rsid w:val="003147F6"/>
    <w:rsid w:val="00314BC3"/>
    <w:rsid w:val="00314BF4"/>
    <w:rsid w:val="003153A8"/>
    <w:rsid w:val="003153BC"/>
    <w:rsid w:val="0031555D"/>
    <w:rsid w:val="003158BA"/>
    <w:rsid w:val="0031596F"/>
    <w:rsid w:val="00315A31"/>
    <w:rsid w:val="00315C8A"/>
    <w:rsid w:val="00315D41"/>
    <w:rsid w:val="00315E62"/>
    <w:rsid w:val="003160DB"/>
    <w:rsid w:val="0031619D"/>
    <w:rsid w:val="00316231"/>
    <w:rsid w:val="00316B52"/>
    <w:rsid w:val="00316BD4"/>
    <w:rsid w:val="003174FF"/>
    <w:rsid w:val="0031753C"/>
    <w:rsid w:val="00317551"/>
    <w:rsid w:val="0031766E"/>
    <w:rsid w:val="00317A4B"/>
    <w:rsid w:val="00320005"/>
    <w:rsid w:val="00320157"/>
    <w:rsid w:val="0032065B"/>
    <w:rsid w:val="00320692"/>
    <w:rsid w:val="003206AC"/>
    <w:rsid w:val="003208DF"/>
    <w:rsid w:val="00320B71"/>
    <w:rsid w:val="00320B8B"/>
    <w:rsid w:val="00320F29"/>
    <w:rsid w:val="00320F68"/>
    <w:rsid w:val="00321307"/>
    <w:rsid w:val="00321858"/>
    <w:rsid w:val="003219DE"/>
    <w:rsid w:val="00321BF6"/>
    <w:rsid w:val="00322444"/>
    <w:rsid w:val="003226F1"/>
    <w:rsid w:val="00322AFE"/>
    <w:rsid w:val="00322C6F"/>
    <w:rsid w:val="00322D98"/>
    <w:rsid w:val="00322FED"/>
    <w:rsid w:val="00323045"/>
    <w:rsid w:val="0032311A"/>
    <w:rsid w:val="0032323C"/>
    <w:rsid w:val="0032360B"/>
    <w:rsid w:val="003237A8"/>
    <w:rsid w:val="00323C1E"/>
    <w:rsid w:val="00323D5F"/>
    <w:rsid w:val="00324135"/>
    <w:rsid w:val="00324AA2"/>
    <w:rsid w:val="00324BBA"/>
    <w:rsid w:val="00324EAB"/>
    <w:rsid w:val="00325155"/>
    <w:rsid w:val="003251AD"/>
    <w:rsid w:val="003253B5"/>
    <w:rsid w:val="00325651"/>
    <w:rsid w:val="003257C5"/>
    <w:rsid w:val="00325A1E"/>
    <w:rsid w:val="00325A22"/>
    <w:rsid w:val="00325BA9"/>
    <w:rsid w:val="00325EB0"/>
    <w:rsid w:val="00326054"/>
    <w:rsid w:val="00326456"/>
    <w:rsid w:val="003264C2"/>
    <w:rsid w:val="00326A48"/>
    <w:rsid w:val="00326AE5"/>
    <w:rsid w:val="00326BE8"/>
    <w:rsid w:val="00326EDE"/>
    <w:rsid w:val="00327035"/>
    <w:rsid w:val="003270B3"/>
    <w:rsid w:val="00327724"/>
    <w:rsid w:val="00327EAA"/>
    <w:rsid w:val="0033009E"/>
    <w:rsid w:val="003302E0"/>
    <w:rsid w:val="0033050D"/>
    <w:rsid w:val="00330563"/>
    <w:rsid w:val="00330620"/>
    <w:rsid w:val="00330901"/>
    <w:rsid w:val="0033159E"/>
    <w:rsid w:val="0033190B"/>
    <w:rsid w:val="0033190F"/>
    <w:rsid w:val="00331B28"/>
    <w:rsid w:val="00331E4F"/>
    <w:rsid w:val="00332059"/>
    <w:rsid w:val="003321D1"/>
    <w:rsid w:val="00332A9D"/>
    <w:rsid w:val="00332B01"/>
    <w:rsid w:val="0033320E"/>
    <w:rsid w:val="00333363"/>
    <w:rsid w:val="00333370"/>
    <w:rsid w:val="003338BD"/>
    <w:rsid w:val="003339FB"/>
    <w:rsid w:val="00333C75"/>
    <w:rsid w:val="00333F68"/>
    <w:rsid w:val="003340FD"/>
    <w:rsid w:val="003343E1"/>
    <w:rsid w:val="003343EE"/>
    <w:rsid w:val="00334531"/>
    <w:rsid w:val="0033474F"/>
    <w:rsid w:val="00334902"/>
    <w:rsid w:val="00334F14"/>
    <w:rsid w:val="00335C80"/>
    <w:rsid w:val="003362DC"/>
    <w:rsid w:val="0033640E"/>
    <w:rsid w:val="00336504"/>
    <w:rsid w:val="003367EB"/>
    <w:rsid w:val="003369A2"/>
    <w:rsid w:val="003369A4"/>
    <w:rsid w:val="003369CA"/>
    <w:rsid w:val="00336AA4"/>
    <w:rsid w:val="00336B41"/>
    <w:rsid w:val="00336EDE"/>
    <w:rsid w:val="00336EFB"/>
    <w:rsid w:val="0033703D"/>
    <w:rsid w:val="0033711D"/>
    <w:rsid w:val="00337223"/>
    <w:rsid w:val="003372BA"/>
    <w:rsid w:val="003374BB"/>
    <w:rsid w:val="0033757A"/>
    <w:rsid w:val="00337648"/>
    <w:rsid w:val="003377BD"/>
    <w:rsid w:val="00337818"/>
    <w:rsid w:val="003378FF"/>
    <w:rsid w:val="00337BDA"/>
    <w:rsid w:val="00337CB4"/>
    <w:rsid w:val="00337D76"/>
    <w:rsid w:val="00337E50"/>
    <w:rsid w:val="00337EEE"/>
    <w:rsid w:val="0034017D"/>
    <w:rsid w:val="003406A6"/>
    <w:rsid w:val="003406BB"/>
    <w:rsid w:val="003406F1"/>
    <w:rsid w:val="00340851"/>
    <w:rsid w:val="0034087C"/>
    <w:rsid w:val="00340A74"/>
    <w:rsid w:val="00340F95"/>
    <w:rsid w:val="00341049"/>
    <w:rsid w:val="0034120F"/>
    <w:rsid w:val="0034127F"/>
    <w:rsid w:val="003415C4"/>
    <w:rsid w:val="003415F5"/>
    <w:rsid w:val="00341CF2"/>
    <w:rsid w:val="00341D08"/>
    <w:rsid w:val="00341DA5"/>
    <w:rsid w:val="00341DDB"/>
    <w:rsid w:val="00341F6E"/>
    <w:rsid w:val="00342716"/>
    <w:rsid w:val="003427F0"/>
    <w:rsid w:val="003428D4"/>
    <w:rsid w:val="003429E8"/>
    <w:rsid w:val="00342BA3"/>
    <w:rsid w:val="00342F74"/>
    <w:rsid w:val="00343510"/>
    <w:rsid w:val="0034395D"/>
    <w:rsid w:val="00343A23"/>
    <w:rsid w:val="00343A5E"/>
    <w:rsid w:val="00344268"/>
    <w:rsid w:val="003443F8"/>
    <w:rsid w:val="00344B3C"/>
    <w:rsid w:val="00344DFD"/>
    <w:rsid w:val="0034502B"/>
    <w:rsid w:val="00345277"/>
    <w:rsid w:val="003454B4"/>
    <w:rsid w:val="003455B6"/>
    <w:rsid w:val="0034567D"/>
    <w:rsid w:val="003458C2"/>
    <w:rsid w:val="00345931"/>
    <w:rsid w:val="0034599F"/>
    <w:rsid w:val="00345CDF"/>
    <w:rsid w:val="0034611A"/>
    <w:rsid w:val="00346387"/>
    <w:rsid w:val="00346406"/>
    <w:rsid w:val="00347150"/>
    <w:rsid w:val="00350266"/>
    <w:rsid w:val="003509B3"/>
    <w:rsid w:val="00350A08"/>
    <w:rsid w:val="00350A4D"/>
    <w:rsid w:val="00350F3C"/>
    <w:rsid w:val="00350F4F"/>
    <w:rsid w:val="00351FB3"/>
    <w:rsid w:val="0035213F"/>
    <w:rsid w:val="00352785"/>
    <w:rsid w:val="00352AD0"/>
    <w:rsid w:val="00352C1A"/>
    <w:rsid w:val="00353421"/>
    <w:rsid w:val="00353452"/>
    <w:rsid w:val="003534A8"/>
    <w:rsid w:val="00353B98"/>
    <w:rsid w:val="00353CF4"/>
    <w:rsid w:val="00353E03"/>
    <w:rsid w:val="00353E47"/>
    <w:rsid w:val="00353F6D"/>
    <w:rsid w:val="00353FDB"/>
    <w:rsid w:val="003540C1"/>
    <w:rsid w:val="00354129"/>
    <w:rsid w:val="0035426B"/>
    <w:rsid w:val="00354331"/>
    <w:rsid w:val="00354491"/>
    <w:rsid w:val="00354580"/>
    <w:rsid w:val="003546C1"/>
    <w:rsid w:val="00354AAF"/>
    <w:rsid w:val="00354BB6"/>
    <w:rsid w:val="00354DD2"/>
    <w:rsid w:val="00354FC5"/>
    <w:rsid w:val="00355068"/>
    <w:rsid w:val="003551D1"/>
    <w:rsid w:val="00355559"/>
    <w:rsid w:val="0035564F"/>
    <w:rsid w:val="00355651"/>
    <w:rsid w:val="00355655"/>
    <w:rsid w:val="003557CD"/>
    <w:rsid w:val="00355AA6"/>
    <w:rsid w:val="00355CC5"/>
    <w:rsid w:val="00355D89"/>
    <w:rsid w:val="00355DAE"/>
    <w:rsid w:val="00356208"/>
    <w:rsid w:val="0035623C"/>
    <w:rsid w:val="003562AE"/>
    <w:rsid w:val="003563F2"/>
    <w:rsid w:val="00356613"/>
    <w:rsid w:val="00356ADE"/>
    <w:rsid w:val="00356BCC"/>
    <w:rsid w:val="00356D2E"/>
    <w:rsid w:val="00356DED"/>
    <w:rsid w:val="0035727F"/>
    <w:rsid w:val="003572DC"/>
    <w:rsid w:val="003574AD"/>
    <w:rsid w:val="003575B3"/>
    <w:rsid w:val="00357644"/>
    <w:rsid w:val="00357DC7"/>
    <w:rsid w:val="00357DF2"/>
    <w:rsid w:val="00360222"/>
    <w:rsid w:val="003602AD"/>
    <w:rsid w:val="00360543"/>
    <w:rsid w:val="00360926"/>
    <w:rsid w:val="003609D3"/>
    <w:rsid w:val="00360D1F"/>
    <w:rsid w:val="0036112B"/>
    <w:rsid w:val="003616B3"/>
    <w:rsid w:val="003618E9"/>
    <w:rsid w:val="00361A02"/>
    <w:rsid w:val="00361C89"/>
    <w:rsid w:val="00361CA2"/>
    <w:rsid w:val="00361CC2"/>
    <w:rsid w:val="0036201C"/>
    <w:rsid w:val="00362139"/>
    <w:rsid w:val="003622FF"/>
    <w:rsid w:val="00362322"/>
    <w:rsid w:val="00362473"/>
    <w:rsid w:val="003624A8"/>
    <w:rsid w:val="003627D4"/>
    <w:rsid w:val="00362A5A"/>
    <w:rsid w:val="00362AAA"/>
    <w:rsid w:val="00362D43"/>
    <w:rsid w:val="00362E2F"/>
    <w:rsid w:val="00362E38"/>
    <w:rsid w:val="00362EBF"/>
    <w:rsid w:val="00362F61"/>
    <w:rsid w:val="0036326F"/>
    <w:rsid w:val="003633D2"/>
    <w:rsid w:val="003633FB"/>
    <w:rsid w:val="003637FA"/>
    <w:rsid w:val="003638BC"/>
    <w:rsid w:val="0036398A"/>
    <w:rsid w:val="00363BCF"/>
    <w:rsid w:val="00363C2D"/>
    <w:rsid w:val="00364451"/>
    <w:rsid w:val="003648B6"/>
    <w:rsid w:val="00364948"/>
    <w:rsid w:val="00364AC1"/>
    <w:rsid w:val="00364E6C"/>
    <w:rsid w:val="00364FAE"/>
    <w:rsid w:val="003655E4"/>
    <w:rsid w:val="00365BAB"/>
    <w:rsid w:val="00365C43"/>
    <w:rsid w:val="00365DD2"/>
    <w:rsid w:val="00365EE1"/>
    <w:rsid w:val="00365EFB"/>
    <w:rsid w:val="00365FB9"/>
    <w:rsid w:val="00366780"/>
    <w:rsid w:val="003668AF"/>
    <w:rsid w:val="00366974"/>
    <w:rsid w:val="00366FB9"/>
    <w:rsid w:val="00367048"/>
    <w:rsid w:val="00367092"/>
    <w:rsid w:val="0036722E"/>
    <w:rsid w:val="00367666"/>
    <w:rsid w:val="0036771E"/>
    <w:rsid w:val="00367B17"/>
    <w:rsid w:val="00367B96"/>
    <w:rsid w:val="003700BB"/>
    <w:rsid w:val="003703D0"/>
    <w:rsid w:val="0037046E"/>
    <w:rsid w:val="0037062F"/>
    <w:rsid w:val="003706C7"/>
    <w:rsid w:val="0037085A"/>
    <w:rsid w:val="003708E2"/>
    <w:rsid w:val="00370DB6"/>
    <w:rsid w:val="00370E85"/>
    <w:rsid w:val="00370EBD"/>
    <w:rsid w:val="00371439"/>
    <w:rsid w:val="00371471"/>
    <w:rsid w:val="00371543"/>
    <w:rsid w:val="00371957"/>
    <w:rsid w:val="0037196F"/>
    <w:rsid w:val="003719AA"/>
    <w:rsid w:val="00371D18"/>
    <w:rsid w:val="00371F58"/>
    <w:rsid w:val="00372724"/>
    <w:rsid w:val="00372A48"/>
    <w:rsid w:val="00372A73"/>
    <w:rsid w:val="00372AFA"/>
    <w:rsid w:val="00372B30"/>
    <w:rsid w:val="00372C5B"/>
    <w:rsid w:val="00372FFE"/>
    <w:rsid w:val="00373450"/>
    <w:rsid w:val="0037350D"/>
    <w:rsid w:val="00373802"/>
    <w:rsid w:val="00373A6B"/>
    <w:rsid w:val="00373EAB"/>
    <w:rsid w:val="00373F1B"/>
    <w:rsid w:val="00373F81"/>
    <w:rsid w:val="003742BC"/>
    <w:rsid w:val="0037444E"/>
    <w:rsid w:val="00374550"/>
    <w:rsid w:val="003745AC"/>
    <w:rsid w:val="003746AE"/>
    <w:rsid w:val="0037491B"/>
    <w:rsid w:val="00374BD8"/>
    <w:rsid w:val="00374C82"/>
    <w:rsid w:val="00374EAF"/>
    <w:rsid w:val="00374F0C"/>
    <w:rsid w:val="00375040"/>
    <w:rsid w:val="003751F6"/>
    <w:rsid w:val="0037523A"/>
    <w:rsid w:val="003753E2"/>
    <w:rsid w:val="003756CD"/>
    <w:rsid w:val="0037570A"/>
    <w:rsid w:val="00375AC1"/>
    <w:rsid w:val="00375ADA"/>
    <w:rsid w:val="00375EA1"/>
    <w:rsid w:val="00376224"/>
    <w:rsid w:val="003763A7"/>
    <w:rsid w:val="00376403"/>
    <w:rsid w:val="0037641F"/>
    <w:rsid w:val="003764DD"/>
    <w:rsid w:val="00376911"/>
    <w:rsid w:val="00376B84"/>
    <w:rsid w:val="00376FF0"/>
    <w:rsid w:val="00377304"/>
    <w:rsid w:val="00377351"/>
    <w:rsid w:val="003773E5"/>
    <w:rsid w:val="003775C9"/>
    <w:rsid w:val="003777D2"/>
    <w:rsid w:val="003778DF"/>
    <w:rsid w:val="00377999"/>
    <w:rsid w:val="00377F24"/>
    <w:rsid w:val="0038025B"/>
    <w:rsid w:val="00380397"/>
    <w:rsid w:val="003803DC"/>
    <w:rsid w:val="00380618"/>
    <w:rsid w:val="00380680"/>
    <w:rsid w:val="0038070E"/>
    <w:rsid w:val="00380797"/>
    <w:rsid w:val="00380799"/>
    <w:rsid w:val="00380AF7"/>
    <w:rsid w:val="00380BE4"/>
    <w:rsid w:val="00380D99"/>
    <w:rsid w:val="00380F27"/>
    <w:rsid w:val="00380FFE"/>
    <w:rsid w:val="00381152"/>
    <w:rsid w:val="00381192"/>
    <w:rsid w:val="003813A7"/>
    <w:rsid w:val="0038161A"/>
    <w:rsid w:val="00381672"/>
    <w:rsid w:val="00381881"/>
    <w:rsid w:val="00382017"/>
    <w:rsid w:val="00382230"/>
    <w:rsid w:val="0038231A"/>
    <w:rsid w:val="003823B6"/>
    <w:rsid w:val="00382B15"/>
    <w:rsid w:val="00382BFA"/>
    <w:rsid w:val="00382D14"/>
    <w:rsid w:val="00382E59"/>
    <w:rsid w:val="003830C8"/>
    <w:rsid w:val="003832D8"/>
    <w:rsid w:val="0038347B"/>
    <w:rsid w:val="0038356C"/>
    <w:rsid w:val="0038381F"/>
    <w:rsid w:val="00383BED"/>
    <w:rsid w:val="00383DA9"/>
    <w:rsid w:val="00383EA4"/>
    <w:rsid w:val="00383F0B"/>
    <w:rsid w:val="00384447"/>
    <w:rsid w:val="003844FC"/>
    <w:rsid w:val="00384533"/>
    <w:rsid w:val="00384AD6"/>
    <w:rsid w:val="00384AF1"/>
    <w:rsid w:val="00384ED6"/>
    <w:rsid w:val="003850DB"/>
    <w:rsid w:val="00385104"/>
    <w:rsid w:val="00385341"/>
    <w:rsid w:val="00385A7D"/>
    <w:rsid w:val="00385AC3"/>
    <w:rsid w:val="00385C2A"/>
    <w:rsid w:val="00385CB4"/>
    <w:rsid w:val="00386051"/>
    <w:rsid w:val="003861A1"/>
    <w:rsid w:val="003861C4"/>
    <w:rsid w:val="003861CC"/>
    <w:rsid w:val="003862B4"/>
    <w:rsid w:val="00386448"/>
    <w:rsid w:val="003864ED"/>
    <w:rsid w:val="003866BB"/>
    <w:rsid w:val="00386B60"/>
    <w:rsid w:val="00386F2F"/>
    <w:rsid w:val="00386F86"/>
    <w:rsid w:val="003874B7"/>
    <w:rsid w:val="00387538"/>
    <w:rsid w:val="0038766B"/>
    <w:rsid w:val="0038767C"/>
    <w:rsid w:val="003878EC"/>
    <w:rsid w:val="0038791A"/>
    <w:rsid w:val="00387984"/>
    <w:rsid w:val="003879CC"/>
    <w:rsid w:val="00387AB6"/>
    <w:rsid w:val="00387F62"/>
    <w:rsid w:val="0039017A"/>
    <w:rsid w:val="003902D0"/>
    <w:rsid w:val="00390398"/>
    <w:rsid w:val="003903F4"/>
    <w:rsid w:val="00390448"/>
    <w:rsid w:val="00390677"/>
    <w:rsid w:val="00390B17"/>
    <w:rsid w:val="00390C8E"/>
    <w:rsid w:val="00391056"/>
    <w:rsid w:val="0039105B"/>
    <w:rsid w:val="003910F4"/>
    <w:rsid w:val="003918F4"/>
    <w:rsid w:val="003919B5"/>
    <w:rsid w:val="00391A11"/>
    <w:rsid w:val="00391A4C"/>
    <w:rsid w:val="00391B88"/>
    <w:rsid w:val="00391CF6"/>
    <w:rsid w:val="00391D2E"/>
    <w:rsid w:val="00391D97"/>
    <w:rsid w:val="00391DF4"/>
    <w:rsid w:val="003920F3"/>
    <w:rsid w:val="00392437"/>
    <w:rsid w:val="003925BD"/>
    <w:rsid w:val="00392687"/>
    <w:rsid w:val="00392854"/>
    <w:rsid w:val="00392B29"/>
    <w:rsid w:val="00392B60"/>
    <w:rsid w:val="00392C51"/>
    <w:rsid w:val="00392C63"/>
    <w:rsid w:val="00392D22"/>
    <w:rsid w:val="00392FE4"/>
    <w:rsid w:val="0039338A"/>
    <w:rsid w:val="00393A0D"/>
    <w:rsid w:val="00393D74"/>
    <w:rsid w:val="00393EC6"/>
    <w:rsid w:val="0039415B"/>
    <w:rsid w:val="00394187"/>
    <w:rsid w:val="0039431B"/>
    <w:rsid w:val="003943AD"/>
    <w:rsid w:val="003945D5"/>
    <w:rsid w:val="003946E7"/>
    <w:rsid w:val="003947E5"/>
    <w:rsid w:val="003948EE"/>
    <w:rsid w:val="00394D00"/>
    <w:rsid w:val="00394DCB"/>
    <w:rsid w:val="00394E03"/>
    <w:rsid w:val="00394EEC"/>
    <w:rsid w:val="0039500B"/>
    <w:rsid w:val="0039508A"/>
    <w:rsid w:val="003950E8"/>
    <w:rsid w:val="0039516E"/>
    <w:rsid w:val="0039525C"/>
    <w:rsid w:val="003958FF"/>
    <w:rsid w:val="00395B6B"/>
    <w:rsid w:val="00395C89"/>
    <w:rsid w:val="0039647E"/>
    <w:rsid w:val="003965AA"/>
    <w:rsid w:val="00396663"/>
    <w:rsid w:val="003968DF"/>
    <w:rsid w:val="003968E4"/>
    <w:rsid w:val="00396A20"/>
    <w:rsid w:val="00396BE1"/>
    <w:rsid w:val="00396E40"/>
    <w:rsid w:val="00397077"/>
    <w:rsid w:val="003970F3"/>
    <w:rsid w:val="0039710F"/>
    <w:rsid w:val="00397148"/>
    <w:rsid w:val="00397233"/>
    <w:rsid w:val="003972AB"/>
    <w:rsid w:val="00397431"/>
    <w:rsid w:val="003979CA"/>
    <w:rsid w:val="00397BD8"/>
    <w:rsid w:val="00397F5A"/>
    <w:rsid w:val="003A021E"/>
    <w:rsid w:val="003A024A"/>
    <w:rsid w:val="003A0F25"/>
    <w:rsid w:val="003A103E"/>
    <w:rsid w:val="003A113E"/>
    <w:rsid w:val="003A1187"/>
    <w:rsid w:val="003A11D2"/>
    <w:rsid w:val="003A137A"/>
    <w:rsid w:val="003A13E4"/>
    <w:rsid w:val="003A1659"/>
    <w:rsid w:val="003A195E"/>
    <w:rsid w:val="003A19D6"/>
    <w:rsid w:val="003A1C2F"/>
    <w:rsid w:val="003A1C6F"/>
    <w:rsid w:val="003A1EC1"/>
    <w:rsid w:val="003A2799"/>
    <w:rsid w:val="003A29DF"/>
    <w:rsid w:val="003A2AEE"/>
    <w:rsid w:val="003A2B3B"/>
    <w:rsid w:val="003A2F1B"/>
    <w:rsid w:val="003A3603"/>
    <w:rsid w:val="003A3891"/>
    <w:rsid w:val="003A3A50"/>
    <w:rsid w:val="003A3A93"/>
    <w:rsid w:val="003A3D52"/>
    <w:rsid w:val="003A3E15"/>
    <w:rsid w:val="003A4620"/>
    <w:rsid w:val="003A47CC"/>
    <w:rsid w:val="003A49C1"/>
    <w:rsid w:val="003A547F"/>
    <w:rsid w:val="003A54E0"/>
    <w:rsid w:val="003A5ADD"/>
    <w:rsid w:val="003A5AFD"/>
    <w:rsid w:val="003A5B5B"/>
    <w:rsid w:val="003A5D3E"/>
    <w:rsid w:val="003A5E7F"/>
    <w:rsid w:val="003A5EE8"/>
    <w:rsid w:val="003A600B"/>
    <w:rsid w:val="003A6129"/>
    <w:rsid w:val="003A6578"/>
    <w:rsid w:val="003A6582"/>
    <w:rsid w:val="003A65C6"/>
    <w:rsid w:val="003A675B"/>
    <w:rsid w:val="003A6807"/>
    <w:rsid w:val="003A6B05"/>
    <w:rsid w:val="003A72F2"/>
    <w:rsid w:val="003A755C"/>
    <w:rsid w:val="003A7608"/>
    <w:rsid w:val="003A78FA"/>
    <w:rsid w:val="003A799B"/>
    <w:rsid w:val="003A7E3E"/>
    <w:rsid w:val="003A7EA2"/>
    <w:rsid w:val="003A7FDB"/>
    <w:rsid w:val="003B0175"/>
    <w:rsid w:val="003B0E33"/>
    <w:rsid w:val="003B0E3D"/>
    <w:rsid w:val="003B0FD4"/>
    <w:rsid w:val="003B11FB"/>
    <w:rsid w:val="003B1847"/>
    <w:rsid w:val="003B1EDD"/>
    <w:rsid w:val="003B245B"/>
    <w:rsid w:val="003B2727"/>
    <w:rsid w:val="003B2761"/>
    <w:rsid w:val="003B284E"/>
    <w:rsid w:val="003B2B83"/>
    <w:rsid w:val="003B2C5A"/>
    <w:rsid w:val="003B2CC8"/>
    <w:rsid w:val="003B2DAB"/>
    <w:rsid w:val="003B2F08"/>
    <w:rsid w:val="003B3047"/>
    <w:rsid w:val="003B30B6"/>
    <w:rsid w:val="003B3449"/>
    <w:rsid w:val="003B3454"/>
    <w:rsid w:val="003B3899"/>
    <w:rsid w:val="003B3B9C"/>
    <w:rsid w:val="003B3E58"/>
    <w:rsid w:val="003B3F3B"/>
    <w:rsid w:val="003B40AF"/>
    <w:rsid w:val="003B4468"/>
    <w:rsid w:val="003B4631"/>
    <w:rsid w:val="003B4727"/>
    <w:rsid w:val="003B4961"/>
    <w:rsid w:val="003B50DB"/>
    <w:rsid w:val="003B50E0"/>
    <w:rsid w:val="003B50FF"/>
    <w:rsid w:val="003B5157"/>
    <w:rsid w:val="003B5212"/>
    <w:rsid w:val="003B55F4"/>
    <w:rsid w:val="003B5681"/>
    <w:rsid w:val="003B56F9"/>
    <w:rsid w:val="003B5801"/>
    <w:rsid w:val="003B5998"/>
    <w:rsid w:val="003B59E6"/>
    <w:rsid w:val="003B5A06"/>
    <w:rsid w:val="003B5D5C"/>
    <w:rsid w:val="003B5F50"/>
    <w:rsid w:val="003B60D6"/>
    <w:rsid w:val="003B6113"/>
    <w:rsid w:val="003B66C4"/>
    <w:rsid w:val="003B6924"/>
    <w:rsid w:val="003B6969"/>
    <w:rsid w:val="003B6BB7"/>
    <w:rsid w:val="003B6EFC"/>
    <w:rsid w:val="003B7162"/>
    <w:rsid w:val="003B72AC"/>
    <w:rsid w:val="003B7649"/>
    <w:rsid w:val="003B76B8"/>
    <w:rsid w:val="003B773E"/>
    <w:rsid w:val="003B7898"/>
    <w:rsid w:val="003C0213"/>
    <w:rsid w:val="003C035C"/>
    <w:rsid w:val="003C0756"/>
    <w:rsid w:val="003C07CB"/>
    <w:rsid w:val="003C085A"/>
    <w:rsid w:val="003C087A"/>
    <w:rsid w:val="003C0CC6"/>
    <w:rsid w:val="003C1155"/>
    <w:rsid w:val="003C147F"/>
    <w:rsid w:val="003C15FF"/>
    <w:rsid w:val="003C179F"/>
    <w:rsid w:val="003C1964"/>
    <w:rsid w:val="003C1C51"/>
    <w:rsid w:val="003C1E75"/>
    <w:rsid w:val="003C2034"/>
    <w:rsid w:val="003C22F4"/>
    <w:rsid w:val="003C23A6"/>
    <w:rsid w:val="003C250F"/>
    <w:rsid w:val="003C26DA"/>
    <w:rsid w:val="003C28D6"/>
    <w:rsid w:val="003C2A9A"/>
    <w:rsid w:val="003C2B6C"/>
    <w:rsid w:val="003C31A2"/>
    <w:rsid w:val="003C32AC"/>
    <w:rsid w:val="003C35BD"/>
    <w:rsid w:val="003C3602"/>
    <w:rsid w:val="003C3615"/>
    <w:rsid w:val="003C36C0"/>
    <w:rsid w:val="003C3791"/>
    <w:rsid w:val="003C3857"/>
    <w:rsid w:val="003C3E9F"/>
    <w:rsid w:val="003C3FA5"/>
    <w:rsid w:val="003C3FC8"/>
    <w:rsid w:val="003C4192"/>
    <w:rsid w:val="003C4331"/>
    <w:rsid w:val="003C469B"/>
    <w:rsid w:val="003C48D3"/>
    <w:rsid w:val="003C4BA8"/>
    <w:rsid w:val="003C4D39"/>
    <w:rsid w:val="003C4E25"/>
    <w:rsid w:val="003C51CD"/>
    <w:rsid w:val="003C5516"/>
    <w:rsid w:val="003C588D"/>
    <w:rsid w:val="003C5D34"/>
    <w:rsid w:val="003C68E4"/>
    <w:rsid w:val="003C6905"/>
    <w:rsid w:val="003C6948"/>
    <w:rsid w:val="003C6A0C"/>
    <w:rsid w:val="003C6B50"/>
    <w:rsid w:val="003C6FDD"/>
    <w:rsid w:val="003C71B7"/>
    <w:rsid w:val="003C7287"/>
    <w:rsid w:val="003C7352"/>
    <w:rsid w:val="003C7453"/>
    <w:rsid w:val="003C75E0"/>
    <w:rsid w:val="003C7981"/>
    <w:rsid w:val="003C7A25"/>
    <w:rsid w:val="003C7EC0"/>
    <w:rsid w:val="003D031B"/>
    <w:rsid w:val="003D0370"/>
    <w:rsid w:val="003D0417"/>
    <w:rsid w:val="003D0573"/>
    <w:rsid w:val="003D0820"/>
    <w:rsid w:val="003D0AFE"/>
    <w:rsid w:val="003D0BD4"/>
    <w:rsid w:val="003D0BEA"/>
    <w:rsid w:val="003D0CD9"/>
    <w:rsid w:val="003D0F10"/>
    <w:rsid w:val="003D0F83"/>
    <w:rsid w:val="003D11CD"/>
    <w:rsid w:val="003D15D5"/>
    <w:rsid w:val="003D1642"/>
    <w:rsid w:val="003D173E"/>
    <w:rsid w:val="003D1785"/>
    <w:rsid w:val="003D1871"/>
    <w:rsid w:val="003D18F7"/>
    <w:rsid w:val="003D1AE2"/>
    <w:rsid w:val="003D1E32"/>
    <w:rsid w:val="003D1E63"/>
    <w:rsid w:val="003D1FA8"/>
    <w:rsid w:val="003D1FAE"/>
    <w:rsid w:val="003D21A5"/>
    <w:rsid w:val="003D29EF"/>
    <w:rsid w:val="003D2A63"/>
    <w:rsid w:val="003D3299"/>
    <w:rsid w:val="003D358A"/>
    <w:rsid w:val="003D37A4"/>
    <w:rsid w:val="003D3961"/>
    <w:rsid w:val="003D3B28"/>
    <w:rsid w:val="003D42D3"/>
    <w:rsid w:val="003D45DF"/>
    <w:rsid w:val="003D470E"/>
    <w:rsid w:val="003D48A4"/>
    <w:rsid w:val="003D49CF"/>
    <w:rsid w:val="003D4D06"/>
    <w:rsid w:val="003D4E11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6EAE"/>
    <w:rsid w:val="003D70EC"/>
    <w:rsid w:val="003D743A"/>
    <w:rsid w:val="003D751E"/>
    <w:rsid w:val="003D78CC"/>
    <w:rsid w:val="003E005F"/>
    <w:rsid w:val="003E01E3"/>
    <w:rsid w:val="003E0374"/>
    <w:rsid w:val="003E052B"/>
    <w:rsid w:val="003E05CE"/>
    <w:rsid w:val="003E0616"/>
    <w:rsid w:val="003E075F"/>
    <w:rsid w:val="003E0F0C"/>
    <w:rsid w:val="003E1158"/>
    <w:rsid w:val="003E131A"/>
    <w:rsid w:val="003E1342"/>
    <w:rsid w:val="003E1BF6"/>
    <w:rsid w:val="003E2236"/>
    <w:rsid w:val="003E2395"/>
    <w:rsid w:val="003E23E3"/>
    <w:rsid w:val="003E23E6"/>
    <w:rsid w:val="003E25D5"/>
    <w:rsid w:val="003E2BF5"/>
    <w:rsid w:val="003E2D6E"/>
    <w:rsid w:val="003E33D3"/>
    <w:rsid w:val="003E340F"/>
    <w:rsid w:val="003E381F"/>
    <w:rsid w:val="003E384E"/>
    <w:rsid w:val="003E3929"/>
    <w:rsid w:val="003E399D"/>
    <w:rsid w:val="003E3AC9"/>
    <w:rsid w:val="003E3C59"/>
    <w:rsid w:val="003E3D57"/>
    <w:rsid w:val="003E3F55"/>
    <w:rsid w:val="003E4154"/>
    <w:rsid w:val="003E43AB"/>
    <w:rsid w:val="003E4540"/>
    <w:rsid w:val="003E45F4"/>
    <w:rsid w:val="003E48AA"/>
    <w:rsid w:val="003E4C04"/>
    <w:rsid w:val="003E4D42"/>
    <w:rsid w:val="003E4F13"/>
    <w:rsid w:val="003E50D9"/>
    <w:rsid w:val="003E50FA"/>
    <w:rsid w:val="003E5277"/>
    <w:rsid w:val="003E53DF"/>
    <w:rsid w:val="003E55FE"/>
    <w:rsid w:val="003E58BB"/>
    <w:rsid w:val="003E5904"/>
    <w:rsid w:val="003E5A5C"/>
    <w:rsid w:val="003E5A78"/>
    <w:rsid w:val="003E5CF3"/>
    <w:rsid w:val="003E5D8F"/>
    <w:rsid w:val="003E5E91"/>
    <w:rsid w:val="003E604F"/>
    <w:rsid w:val="003E6109"/>
    <w:rsid w:val="003E648C"/>
    <w:rsid w:val="003E6604"/>
    <w:rsid w:val="003E669F"/>
    <w:rsid w:val="003E6822"/>
    <w:rsid w:val="003E73F8"/>
    <w:rsid w:val="003E774F"/>
    <w:rsid w:val="003E7CA0"/>
    <w:rsid w:val="003E7D7A"/>
    <w:rsid w:val="003E7DFA"/>
    <w:rsid w:val="003E7F5A"/>
    <w:rsid w:val="003F002D"/>
    <w:rsid w:val="003F0370"/>
    <w:rsid w:val="003F083E"/>
    <w:rsid w:val="003F086C"/>
    <w:rsid w:val="003F0A42"/>
    <w:rsid w:val="003F0BC7"/>
    <w:rsid w:val="003F0DF9"/>
    <w:rsid w:val="003F0E1F"/>
    <w:rsid w:val="003F0F34"/>
    <w:rsid w:val="003F1036"/>
    <w:rsid w:val="003F1340"/>
    <w:rsid w:val="003F146A"/>
    <w:rsid w:val="003F14BB"/>
    <w:rsid w:val="003F1733"/>
    <w:rsid w:val="003F182B"/>
    <w:rsid w:val="003F1A01"/>
    <w:rsid w:val="003F1CE8"/>
    <w:rsid w:val="003F22AF"/>
    <w:rsid w:val="003F2494"/>
    <w:rsid w:val="003F2569"/>
    <w:rsid w:val="003F2923"/>
    <w:rsid w:val="003F2D10"/>
    <w:rsid w:val="003F30B5"/>
    <w:rsid w:val="003F34BF"/>
    <w:rsid w:val="003F36E0"/>
    <w:rsid w:val="003F3784"/>
    <w:rsid w:val="003F37BE"/>
    <w:rsid w:val="003F3917"/>
    <w:rsid w:val="003F3F71"/>
    <w:rsid w:val="003F4093"/>
    <w:rsid w:val="003F457C"/>
    <w:rsid w:val="003F478F"/>
    <w:rsid w:val="003F4892"/>
    <w:rsid w:val="003F4C99"/>
    <w:rsid w:val="003F50F5"/>
    <w:rsid w:val="003F5275"/>
    <w:rsid w:val="003F5309"/>
    <w:rsid w:val="003F5955"/>
    <w:rsid w:val="003F5B4C"/>
    <w:rsid w:val="003F5C11"/>
    <w:rsid w:val="003F6017"/>
    <w:rsid w:val="003F6320"/>
    <w:rsid w:val="003F63BF"/>
    <w:rsid w:val="003F6432"/>
    <w:rsid w:val="003F6446"/>
    <w:rsid w:val="003F64B1"/>
    <w:rsid w:val="003F6A5B"/>
    <w:rsid w:val="003F6B4F"/>
    <w:rsid w:val="003F6DF9"/>
    <w:rsid w:val="003F72FF"/>
    <w:rsid w:val="003F757B"/>
    <w:rsid w:val="003F75DC"/>
    <w:rsid w:val="003F78E6"/>
    <w:rsid w:val="003F7AF0"/>
    <w:rsid w:val="003F7B9A"/>
    <w:rsid w:val="003F7BFF"/>
    <w:rsid w:val="0040037D"/>
    <w:rsid w:val="0040044E"/>
    <w:rsid w:val="00400498"/>
    <w:rsid w:val="00400675"/>
    <w:rsid w:val="004006D1"/>
    <w:rsid w:val="0040070E"/>
    <w:rsid w:val="004008BE"/>
    <w:rsid w:val="00400B21"/>
    <w:rsid w:val="00400C98"/>
    <w:rsid w:val="00400DCA"/>
    <w:rsid w:val="00400E64"/>
    <w:rsid w:val="0040146B"/>
    <w:rsid w:val="00401782"/>
    <w:rsid w:val="004019D6"/>
    <w:rsid w:val="00401AAC"/>
    <w:rsid w:val="004020C2"/>
    <w:rsid w:val="00402353"/>
    <w:rsid w:val="004028F0"/>
    <w:rsid w:val="00402984"/>
    <w:rsid w:val="00402BDD"/>
    <w:rsid w:val="00402DA5"/>
    <w:rsid w:val="00402DB1"/>
    <w:rsid w:val="00402DEB"/>
    <w:rsid w:val="00402E57"/>
    <w:rsid w:val="00402F2B"/>
    <w:rsid w:val="004031C3"/>
    <w:rsid w:val="004031C8"/>
    <w:rsid w:val="00403220"/>
    <w:rsid w:val="0040328D"/>
    <w:rsid w:val="0040346A"/>
    <w:rsid w:val="004034BD"/>
    <w:rsid w:val="0040350A"/>
    <w:rsid w:val="00403905"/>
    <w:rsid w:val="00403A39"/>
    <w:rsid w:val="00403A43"/>
    <w:rsid w:val="00403A53"/>
    <w:rsid w:val="00403A93"/>
    <w:rsid w:val="00403E6E"/>
    <w:rsid w:val="00404341"/>
    <w:rsid w:val="00404398"/>
    <w:rsid w:val="004044FA"/>
    <w:rsid w:val="004046B5"/>
    <w:rsid w:val="004046C4"/>
    <w:rsid w:val="004046FC"/>
    <w:rsid w:val="00404A4E"/>
    <w:rsid w:val="00404CC6"/>
    <w:rsid w:val="00404E24"/>
    <w:rsid w:val="00404F25"/>
    <w:rsid w:val="004050CE"/>
    <w:rsid w:val="0040513A"/>
    <w:rsid w:val="004056D4"/>
    <w:rsid w:val="004058DA"/>
    <w:rsid w:val="00405AD9"/>
    <w:rsid w:val="00405F3B"/>
    <w:rsid w:val="004063AE"/>
    <w:rsid w:val="00406575"/>
    <w:rsid w:val="0040657D"/>
    <w:rsid w:val="004066DF"/>
    <w:rsid w:val="004069FB"/>
    <w:rsid w:val="00406A1F"/>
    <w:rsid w:val="00406B49"/>
    <w:rsid w:val="00406BC0"/>
    <w:rsid w:val="004074F4"/>
    <w:rsid w:val="004077F8"/>
    <w:rsid w:val="00407B3B"/>
    <w:rsid w:val="00407C12"/>
    <w:rsid w:val="00407DC3"/>
    <w:rsid w:val="00410309"/>
    <w:rsid w:val="004108B6"/>
    <w:rsid w:val="00410901"/>
    <w:rsid w:val="00410BAF"/>
    <w:rsid w:val="00410E4F"/>
    <w:rsid w:val="00410FD7"/>
    <w:rsid w:val="00411094"/>
    <w:rsid w:val="0041124A"/>
    <w:rsid w:val="0041131D"/>
    <w:rsid w:val="00411334"/>
    <w:rsid w:val="00411937"/>
    <w:rsid w:val="00411D42"/>
    <w:rsid w:val="00411DDD"/>
    <w:rsid w:val="00411FEE"/>
    <w:rsid w:val="0041217E"/>
    <w:rsid w:val="0041253C"/>
    <w:rsid w:val="004126BD"/>
    <w:rsid w:val="00412AFE"/>
    <w:rsid w:val="00412DF1"/>
    <w:rsid w:val="00412F1E"/>
    <w:rsid w:val="00413006"/>
    <w:rsid w:val="004130CA"/>
    <w:rsid w:val="0041356A"/>
    <w:rsid w:val="00413741"/>
    <w:rsid w:val="00413796"/>
    <w:rsid w:val="00413AC5"/>
    <w:rsid w:val="00413C3A"/>
    <w:rsid w:val="004143EC"/>
    <w:rsid w:val="00414599"/>
    <w:rsid w:val="004145B7"/>
    <w:rsid w:val="004146F6"/>
    <w:rsid w:val="00414703"/>
    <w:rsid w:val="00414891"/>
    <w:rsid w:val="00414899"/>
    <w:rsid w:val="00414BEB"/>
    <w:rsid w:val="00414CFC"/>
    <w:rsid w:val="00414DB5"/>
    <w:rsid w:val="00414F0A"/>
    <w:rsid w:val="004150A4"/>
    <w:rsid w:val="00415288"/>
    <w:rsid w:val="00415316"/>
    <w:rsid w:val="00415384"/>
    <w:rsid w:val="00415498"/>
    <w:rsid w:val="004155D4"/>
    <w:rsid w:val="00415842"/>
    <w:rsid w:val="004158B3"/>
    <w:rsid w:val="0041590B"/>
    <w:rsid w:val="004159C8"/>
    <w:rsid w:val="00415B1B"/>
    <w:rsid w:val="00415D42"/>
    <w:rsid w:val="00415D51"/>
    <w:rsid w:val="00415D99"/>
    <w:rsid w:val="00415FAE"/>
    <w:rsid w:val="0041604F"/>
    <w:rsid w:val="0041617C"/>
    <w:rsid w:val="004163F0"/>
    <w:rsid w:val="00416953"/>
    <w:rsid w:val="00417296"/>
    <w:rsid w:val="0041737C"/>
    <w:rsid w:val="004173E2"/>
    <w:rsid w:val="0041750C"/>
    <w:rsid w:val="00417984"/>
    <w:rsid w:val="00417A8B"/>
    <w:rsid w:val="00417C6B"/>
    <w:rsid w:val="00417CFB"/>
    <w:rsid w:val="00417D90"/>
    <w:rsid w:val="00417DDA"/>
    <w:rsid w:val="00417F07"/>
    <w:rsid w:val="00417FB0"/>
    <w:rsid w:val="0042088D"/>
    <w:rsid w:val="00420A42"/>
    <w:rsid w:val="00420ADB"/>
    <w:rsid w:val="00420C5E"/>
    <w:rsid w:val="00420D66"/>
    <w:rsid w:val="00420F34"/>
    <w:rsid w:val="00421242"/>
    <w:rsid w:val="00421359"/>
    <w:rsid w:val="004213D4"/>
    <w:rsid w:val="004215D7"/>
    <w:rsid w:val="00421B24"/>
    <w:rsid w:val="00421EA5"/>
    <w:rsid w:val="004220B4"/>
    <w:rsid w:val="00422483"/>
    <w:rsid w:val="00422485"/>
    <w:rsid w:val="00422615"/>
    <w:rsid w:val="00422731"/>
    <w:rsid w:val="004229CB"/>
    <w:rsid w:val="00422B01"/>
    <w:rsid w:val="00422B8C"/>
    <w:rsid w:val="00423057"/>
    <w:rsid w:val="00423153"/>
    <w:rsid w:val="004234CC"/>
    <w:rsid w:val="00423693"/>
    <w:rsid w:val="0042394D"/>
    <w:rsid w:val="00423EDA"/>
    <w:rsid w:val="00424023"/>
    <w:rsid w:val="004242DD"/>
    <w:rsid w:val="004243BF"/>
    <w:rsid w:val="0042503D"/>
    <w:rsid w:val="004256AD"/>
    <w:rsid w:val="0042579F"/>
    <w:rsid w:val="00425915"/>
    <w:rsid w:val="00425BF6"/>
    <w:rsid w:val="00425E6B"/>
    <w:rsid w:val="00426475"/>
    <w:rsid w:val="004264CE"/>
    <w:rsid w:val="00426CB1"/>
    <w:rsid w:val="00426D11"/>
    <w:rsid w:val="00426EB4"/>
    <w:rsid w:val="00427643"/>
    <w:rsid w:val="00427651"/>
    <w:rsid w:val="00427A09"/>
    <w:rsid w:val="004303C4"/>
    <w:rsid w:val="004307F0"/>
    <w:rsid w:val="00430BF3"/>
    <w:rsid w:val="00430C22"/>
    <w:rsid w:val="00430E42"/>
    <w:rsid w:val="00430F61"/>
    <w:rsid w:val="004316EB"/>
    <w:rsid w:val="00431752"/>
    <w:rsid w:val="00431F1A"/>
    <w:rsid w:val="0043213E"/>
    <w:rsid w:val="0043216A"/>
    <w:rsid w:val="00432194"/>
    <w:rsid w:val="0043233A"/>
    <w:rsid w:val="0043244A"/>
    <w:rsid w:val="00432539"/>
    <w:rsid w:val="004325F5"/>
    <w:rsid w:val="0043297B"/>
    <w:rsid w:val="00432AE7"/>
    <w:rsid w:val="00432DAE"/>
    <w:rsid w:val="00432F7E"/>
    <w:rsid w:val="004333E3"/>
    <w:rsid w:val="004334BB"/>
    <w:rsid w:val="0043367C"/>
    <w:rsid w:val="00433708"/>
    <w:rsid w:val="00433A7C"/>
    <w:rsid w:val="00433AE3"/>
    <w:rsid w:val="00433C04"/>
    <w:rsid w:val="00433C73"/>
    <w:rsid w:val="00433FC5"/>
    <w:rsid w:val="00434047"/>
    <w:rsid w:val="0043461C"/>
    <w:rsid w:val="00434716"/>
    <w:rsid w:val="0043473F"/>
    <w:rsid w:val="00434990"/>
    <w:rsid w:val="00434A6D"/>
    <w:rsid w:val="00434B63"/>
    <w:rsid w:val="00434CAD"/>
    <w:rsid w:val="00434D24"/>
    <w:rsid w:val="00434DAC"/>
    <w:rsid w:val="004353B3"/>
    <w:rsid w:val="004356CD"/>
    <w:rsid w:val="004357F0"/>
    <w:rsid w:val="004359D4"/>
    <w:rsid w:val="00435B75"/>
    <w:rsid w:val="00435C11"/>
    <w:rsid w:val="00435FA2"/>
    <w:rsid w:val="00436292"/>
    <w:rsid w:val="0043662F"/>
    <w:rsid w:val="00436D3F"/>
    <w:rsid w:val="00436D75"/>
    <w:rsid w:val="00436DFD"/>
    <w:rsid w:val="004370C3"/>
    <w:rsid w:val="0043777F"/>
    <w:rsid w:val="00437860"/>
    <w:rsid w:val="00437D43"/>
    <w:rsid w:val="0044024C"/>
    <w:rsid w:val="004408CE"/>
    <w:rsid w:val="00440A19"/>
    <w:rsid w:val="00440AC0"/>
    <w:rsid w:val="00440E46"/>
    <w:rsid w:val="00440FFF"/>
    <w:rsid w:val="0044114C"/>
    <w:rsid w:val="0044114F"/>
    <w:rsid w:val="0044160C"/>
    <w:rsid w:val="00441641"/>
    <w:rsid w:val="004417C9"/>
    <w:rsid w:val="00441866"/>
    <w:rsid w:val="0044187A"/>
    <w:rsid w:val="0044192C"/>
    <w:rsid w:val="00441E95"/>
    <w:rsid w:val="00441EF5"/>
    <w:rsid w:val="00441F83"/>
    <w:rsid w:val="00441FE3"/>
    <w:rsid w:val="00441FE4"/>
    <w:rsid w:val="004420BF"/>
    <w:rsid w:val="0044260D"/>
    <w:rsid w:val="004428BD"/>
    <w:rsid w:val="0044293E"/>
    <w:rsid w:val="00442C86"/>
    <w:rsid w:val="00443574"/>
    <w:rsid w:val="004436F5"/>
    <w:rsid w:val="0044375C"/>
    <w:rsid w:val="004437B5"/>
    <w:rsid w:val="00443991"/>
    <w:rsid w:val="00443AC0"/>
    <w:rsid w:val="00443C09"/>
    <w:rsid w:val="00443CAB"/>
    <w:rsid w:val="00443E1C"/>
    <w:rsid w:val="00443F46"/>
    <w:rsid w:val="00443F47"/>
    <w:rsid w:val="0044404F"/>
    <w:rsid w:val="004441D7"/>
    <w:rsid w:val="0044453D"/>
    <w:rsid w:val="00444948"/>
    <w:rsid w:val="00444E3E"/>
    <w:rsid w:val="00444EFD"/>
    <w:rsid w:val="00444F16"/>
    <w:rsid w:val="00444FBA"/>
    <w:rsid w:val="004450A3"/>
    <w:rsid w:val="00445153"/>
    <w:rsid w:val="004454B5"/>
    <w:rsid w:val="004458DA"/>
    <w:rsid w:val="00445918"/>
    <w:rsid w:val="0044591F"/>
    <w:rsid w:val="00445F1D"/>
    <w:rsid w:val="00445F5F"/>
    <w:rsid w:val="00445FAE"/>
    <w:rsid w:val="00446AA5"/>
    <w:rsid w:val="00446CD6"/>
    <w:rsid w:val="004472FE"/>
    <w:rsid w:val="004474CF"/>
    <w:rsid w:val="004479AD"/>
    <w:rsid w:val="00447AD4"/>
    <w:rsid w:val="00447AD7"/>
    <w:rsid w:val="00447B49"/>
    <w:rsid w:val="00447C96"/>
    <w:rsid w:val="00447D3E"/>
    <w:rsid w:val="00447D5E"/>
    <w:rsid w:val="00447DFB"/>
    <w:rsid w:val="00447ECB"/>
    <w:rsid w:val="00450115"/>
    <w:rsid w:val="0045047A"/>
    <w:rsid w:val="0045062A"/>
    <w:rsid w:val="00450640"/>
    <w:rsid w:val="00450748"/>
    <w:rsid w:val="004508BA"/>
    <w:rsid w:val="004508D4"/>
    <w:rsid w:val="004509B1"/>
    <w:rsid w:val="004509C6"/>
    <w:rsid w:val="00450E5F"/>
    <w:rsid w:val="00450E7A"/>
    <w:rsid w:val="004512BA"/>
    <w:rsid w:val="004514E6"/>
    <w:rsid w:val="0045158D"/>
    <w:rsid w:val="0045168A"/>
    <w:rsid w:val="00451AF8"/>
    <w:rsid w:val="00451B32"/>
    <w:rsid w:val="00451BAE"/>
    <w:rsid w:val="00451CEE"/>
    <w:rsid w:val="00451D3C"/>
    <w:rsid w:val="00451F6C"/>
    <w:rsid w:val="00451F85"/>
    <w:rsid w:val="004521CB"/>
    <w:rsid w:val="004521EB"/>
    <w:rsid w:val="004521FF"/>
    <w:rsid w:val="00452273"/>
    <w:rsid w:val="004522D0"/>
    <w:rsid w:val="00452557"/>
    <w:rsid w:val="00452A96"/>
    <w:rsid w:val="004530D3"/>
    <w:rsid w:val="0045311F"/>
    <w:rsid w:val="00453316"/>
    <w:rsid w:val="0045347C"/>
    <w:rsid w:val="00453572"/>
    <w:rsid w:val="00453766"/>
    <w:rsid w:val="004537BA"/>
    <w:rsid w:val="0045429F"/>
    <w:rsid w:val="0045434D"/>
    <w:rsid w:val="0045438C"/>
    <w:rsid w:val="004543E4"/>
    <w:rsid w:val="00454CE6"/>
    <w:rsid w:val="00454DBF"/>
    <w:rsid w:val="00455201"/>
    <w:rsid w:val="00455258"/>
    <w:rsid w:val="004558CE"/>
    <w:rsid w:val="00455AD0"/>
    <w:rsid w:val="00455B72"/>
    <w:rsid w:val="00455CF0"/>
    <w:rsid w:val="00455E20"/>
    <w:rsid w:val="0045619B"/>
    <w:rsid w:val="004561CB"/>
    <w:rsid w:val="00456360"/>
    <w:rsid w:val="004564CE"/>
    <w:rsid w:val="00456566"/>
    <w:rsid w:val="00456754"/>
    <w:rsid w:val="00456766"/>
    <w:rsid w:val="0045692A"/>
    <w:rsid w:val="00456A46"/>
    <w:rsid w:val="00456E59"/>
    <w:rsid w:val="00457085"/>
    <w:rsid w:val="004571CB"/>
    <w:rsid w:val="00457251"/>
    <w:rsid w:val="00457384"/>
    <w:rsid w:val="00457555"/>
    <w:rsid w:val="0045773A"/>
    <w:rsid w:val="00457770"/>
    <w:rsid w:val="00457B80"/>
    <w:rsid w:val="00457CD6"/>
    <w:rsid w:val="004602BF"/>
    <w:rsid w:val="00460482"/>
    <w:rsid w:val="00460636"/>
    <w:rsid w:val="0046065B"/>
    <w:rsid w:val="004607E0"/>
    <w:rsid w:val="00461011"/>
    <w:rsid w:val="0046145E"/>
    <w:rsid w:val="00461569"/>
    <w:rsid w:val="004615BE"/>
    <w:rsid w:val="00461AF9"/>
    <w:rsid w:val="00462009"/>
    <w:rsid w:val="004622CE"/>
    <w:rsid w:val="00462690"/>
    <w:rsid w:val="00462695"/>
    <w:rsid w:val="00462A69"/>
    <w:rsid w:val="00462B2B"/>
    <w:rsid w:val="00462BA3"/>
    <w:rsid w:val="00462BBA"/>
    <w:rsid w:val="00462D94"/>
    <w:rsid w:val="0046321A"/>
    <w:rsid w:val="004633A9"/>
    <w:rsid w:val="0046348A"/>
    <w:rsid w:val="00463796"/>
    <w:rsid w:val="0046390E"/>
    <w:rsid w:val="00463AC3"/>
    <w:rsid w:val="00463C4B"/>
    <w:rsid w:val="00463E07"/>
    <w:rsid w:val="00463E4F"/>
    <w:rsid w:val="00464102"/>
    <w:rsid w:val="004641EA"/>
    <w:rsid w:val="00464495"/>
    <w:rsid w:val="00464509"/>
    <w:rsid w:val="004647C9"/>
    <w:rsid w:val="00464B88"/>
    <w:rsid w:val="004650F0"/>
    <w:rsid w:val="004657D4"/>
    <w:rsid w:val="00465A16"/>
    <w:rsid w:val="00465D14"/>
    <w:rsid w:val="004662EB"/>
    <w:rsid w:val="00466472"/>
    <w:rsid w:val="004667AF"/>
    <w:rsid w:val="004667BC"/>
    <w:rsid w:val="004669DE"/>
    <w:rsid w:val="00466D29"/>
    <w:rsid w:val="00466E67"/>
    <w:rsid w:val="004672FF"/>
    <w:rsid w:val="00467394"/>
    <w:rsid w:val="004673D2"/>
    <w:rsid w:val="0046759E"/>
    <w:rsid w:val="0046777B"/>
    <w:rsid w:val="004678F4"/>
    <w:rsid w:val="00467951"/>
    <w:rsid w:val="00467A5C"/>
    <w:rsid w:val="004700E3"/>
    <w:rsid w:val="00470121"/>
    <w:rsid w:val="00470154"/>
    <w:rsid w:val="004703F1"/>
    <w:rsid w:val="004704B6"/>
    <w:rsid w:val="0047073C"/>
    <w:rsid w:val="004708F6"/>
    <w:rsid w:val="00470CD4"/>
    <w:rsid w:val="00470D14"/>
    <w:rsid w:val="00470E5B"/>
    <w:rsid w:val="00470EB2"/>
    <w:rsid w:val="00471458"/>
    <w:rsid w:val="004714A3"/>
    <w:rsid w:val="004715E3"/>
    <w:rsid w:val="004719DB"/>
    <w:rsid w:val="0047222A"/>
    <w:rsid w:val="0047228E"/>
    <w:rsid w:val="004726EE"/>
    <w:rsid w:val="00472822"/>
    <w:rsid w:val="00472FF5"/>
    <w:rsid w:val="004731BB"/>
    <w:rsid w:val="00473349"/>
    <w:rsid w:val="00473481"/>
    <w:rsid w:val="004734DE"/>
    <w:rsid w:val="0047352D"/>
    <w:rsid w:val="004735C1"/>
    <w:rsid w:val="004736C9"/>
    <w:rsid w:val="004738CB"/>
    <w:rsid w:val="00473A83"/>
    <w:rsid w:val="00473D9C"/>
    <w:rsid w:val="00473E16"/>
    <w:rsid w:val="00473EA7"/>
    <w:rsid w:val="00474115"/>
    <w:rsid w:val="00474460"/>
    <w:rsid w:val="004744A4"/>
    <w:rsid w:val="004746A5"/>
    <w:rsid w:val="004747F1"/>
    <w:rsid w:val="00474E0C"/>
    <w:rsid w:val="00474E1F"/>
    <w:rsid w:val="00475029"/>
    <w:rsid w:val="004751EE"/>
    <w:rsid w:val="0047522D"/>
    <w:rsid w:val="0047526F"/>
    <w:rsid w:val="004752BB"/>
    <w:rsid w:val="004754A6"/>
    <w:rsid w:val="00475527"/>
    <w:rsid w:val="00475A97"/>
    <w:rsid w:val="00475D00"/>
    <w:rsid w:val="0047610A"/>
    <w:rsid w:val="00476131"/>
    <w:rsid w:val="004761C4"/>
    <w:rsid w:val="00476216"/>
    <w:rsid w:val="00476586"/>
    <w:rsid w:val="004768BE"/>
    <w:rsid w:val="00477604"/>
    <w:rsid w:val="004778EC"/>
    <w:rsid w:val="00477EC9"/>
    <w:rsid w:val="00480028"/>
    <w:rsid w:val="00480139"/>
    <w:rsid w:val="004801B2"/>
    <w:rsid w:val="00480AFB"/>
    <w:rsid w:val="00480EF7"/>
    <w:rsid w:val="004810AA"/>
    <w:rsid w:val="004811F3"/>
    <w:rsid w:val="004813CD"/>
    <w:rsid w:val="004816B5"/>
    <w:rsid w:val="00481781"/>
    <w:rsid w:val="00481796"/>
    <w:rsid w:val="00481BA2"/>
    <w:rsid w:val="00482099"/>
    <w:rsid w:val="004824C0"/>
    <w:rsid w:val="00482609"/>
    <w:rsid w:val="00482865"/>
    <w:rsid w:val="0048288B"/>
    <w:rsid w:val="0048289A"/>
    <w:rsid w:val="0048297C"/>
    <w:rsid w:val="00482E4D"/>
    <w:rsid w:val="004831E9"/>
    <w:rsid w:val="0048329C"/>
    <w:rsid w:val="004833EB"/>
    <w:rsid w:val="004838DF"/>
    <w:rsid w:val="00483AFE"/>
    <w:rsid w:val="00483E5F"/>
    <w:rsid w:val="00483F69"/>
    <w:rsid w:val="00483F8A"/>
    <w:rsid w:val="00484908"/>
    <w:rsid w:val="00484BE7"/>
    <w:rsid w:val="00484E51"/>
    <w:rsid w:val="004854AE"/>
    <w:rsid w:val="0048587D"/>
    <w:rsid w:val="0048592E"/>
    <w:rsid w:val="00485E67"/>
    <w:rsid w:val="00486233"/>
    <w:rsid w:val="004865E6"/>
    <w:rsid w:val="00486661"/>
    <w:rsid w:val="00486C26"/>
    <w:rsid w:val="00486C57"/>
    <w:rsid w:val="00486DF4"/>
    <w:rsid w:val="00486E42"/>
    <w:rsid w:val="00486F1C"/>
    <w:rsid w:val="00486F66"/>
    <w:rsid w:val="00487128"/>
    <w:rsid w:val="0048717E"/>
    <w:rsid w:val="00487282"/>
    <w:rsid w:val="004872BE"/>
    <w:rsid w:val="004873BE"/>
    <w:rsid w:val="00487686"/>
    <w:rsid w:val="00487B9B"/>
    <w:rsid w:val="00487EC8"/>
    <w:rsid w:val="00490781"/>
    <w:rsid w:val="00490E96"/>
    <w:rsid w:val="00490E9E"/>
    <w:rsid w:val="00490FCF"/>
    <w:rsid w:val="0049194F"/>
    <w:rsid w:val="004919A9"/>
    <w:rsid w:val="00491A80"/>
    <w:rsid w:val="00491B8D"/>
    <w:rsid w:val="00491DE5"/>
    <w:rsid w:val="0049202D"/>
    <w:rsid w:val="004920ED"/>
    <w:rsid w:val="0049238F"/>
    <w:rsid w:val="00492481"/>
    <w:rsid w:val="004925B9"/>
    <w:rsid w:val="00492726"/>
    <w:rsid w:val="00492737"/>
    <w:rsid w:val="004929E1"/>
    <w:rsid w:val="00492D98"/>
    <w:rsid w:val="004930FA"/>
    <w:rsid w:val="0049313D"/>
    <w:rsid w:val="00493244"/>
    <w:rsid w:val="004934E1"/>
    <w:rsid w:val="00493603"/>
    <w:rsid w:val="00493683"/>
    <w:rsid w:val="00493840"/>
    <w:rsid w:val="00493867"/>
    <w:rsid w:val="00493A4B"/>
    <w:rsid w:val="00493A76"/>
    <w:rsid w:val="00493D11"/>
    <w:rsid w:val="00493D46"/>
    <w:rsid w:val="00493EF7"/>
    <w:rsid w:val="00494426"/>
    <w:rsid w:val="004948C9"/>
    <w:rsid w:val="00494ADD"/>
    <w:rsid w:val="00494B0F"/>
    <w:rsid w:val="0049520F"/>
    <w:rsid w:val="004952F6"/>
    <w:rsid w:val="004953EA"/>
    <w:rsid w:val="00495AAF"/>
    <w:rsid w:val="00495AB9"/>
    <w:rsid w:val="00495C78"/>
    <w:rsid w:val="00495F75"/>
    <w:rsid w:val="00495F76"/>
    <w:rsid w:val="004965CF"/>
    <w:rsid w:val="00496C45"/>
    <w:rsid w:val="00496E4D"/>
    <w:rsid w:val="0049700B"/>
    <w:rsid w:val="00497083"/>
    <w:rsid w:val="00497170"/>
    <w:rsid w:val="004973A9"/>
    <w:rsid w:val="004973ED"/>
    <w:rsid w:val="004974EA"/>
    <w:rsid w:val="00497B5A"/>
    <w:rsid w:val="00497CDD"/>
    <w:rsid w:val="00497DD5"/>
    <w:rsid w:val="00497F8B"/>
    <w:rsid w:val="00497FE5"/>
    <w:rsid w:val="004A019C"/>
    <w:rsid w:val="004A04F7"/>
    <w:rsid w:val="004A0715"/>
    <w:rsid w:val="004A0A48"/>
    <w:rsid w:val="004A0A9B"/>
    <w:rsid w:val="004A0AE2"/>
    <w:rsid w:val="004A0BBA"/>
    <w:rsid w:val="004A0EC2"/>
    <w:rsid w:val="004A0F8C"/>
    <w:rsid w:val="004A0FC0"/>
    <w:rsid w:val="004A1390"/>
    <w:rsid w:val="004A1582"/>
    <w:rsid w:val="004A17A9"/>
    <w:rsid w:val="004A1B39"/>
    <w:rsid w:val="004A1E8E"/>
    <w:rsid w:val="004A203E"/>
    <w:rsid w:val="004A2074"/>
    <w:rsid w:val="004A231A"/>
    <w:rsid w:val="004A2411"/>
    <w:rsid w:val="004A2904"/>
    <w:rsid w:val="004A295D"/>
    <w:rsid w:val="004A2B69"/>
    <w:rsid w:val="004A2BB4"/>
    <w:rsid w:val="004A2CBA"/>
    <w:rsid w:val="004A2D2B"/>
    <w:rsid w:val="004A30E9"/>
    <w:rsid w:val="004A3147"/>
    <w:rsid w:val="004A33A0"/>
    <w:rsid w:val="004A33F6"/>
    <w:rsid w:val="004A3461"/>
    <w:rsid w:val="004A3665"/>
    <w:rsid w:val="004A38AA"/>
    <w:rsid w:val="004A3939"/>
    <w:rsid w:val="004A3D1E"/>
    <w:rsid w:val="004A3D73"/>
    <w:rsid w:val="004A41D5"/>
    <w:rsid w:val="004A41E9"/>
    <w:rsid w:val="004A457F"/>
    <w:rsid w:val="004A49C1"/>
    <w:rsid w:val="004A4D92"/>
    <w:rsid w:val="004A4E9E"/>
    <w:rsid w:val="004A4EB3"/>
    <w:rsid w:val="004A4F1B"/>
    <w:rsid w:val="004A4F28"/>
    <w:rsid w:val="004A5093"/>
    <w:rsid w:val="004A558A"/>
    <w:rsid w:val="004A56E9"/>
    <w:rsid w:val="004A59D3"/>
    <w:rsid w:val="004A5A01"/>
    <w:rsid w:val="004A5B86"/>
    <w:rsid w:val="004A5D85"/>
    <w:rsid w:val="004A5DDE"/>
    <w:rsid w:val="004A5EF7"/>
    <w:rsid w:val="004A60A2"/>
    <w:rsid w:val="004A61AC"/>
    <w:rsid w:val="004A65A9"/>
    <w:rsid w:val="004A718F"/>
    <w:rsid w:val="004A77A0"/>
    <w:rsid w:val="004A7BEF"/>
    <w:rsid w:val="004A7E38"/>
    <w:rsid w:val="004B0120"/>
    <w:rsid w:val="004B020E"/>
    <w:rsid w:val="004B02D0"/>
    <w:rsid w:val="004B0522"/>
    <w:rsid w:val="004B09BC"/>
    <w:rsid w:val="004B0A09"/>
    <w:rsid w:val="004B0BB8"/>
    <w:rsid w:val="004B1005"/>
    <w:rsid w:val="004B11D7"/>
    <w:rsid w:val="004B1544"/>
    <w:rsid w:val="004B175E"/>
    <w:rsid w:val="004B19E9"/>
    <w:rsid w:val="004B1A5B"/>
    <w:rsid w:val="004B1AAF"/>
    <w:rsid w:val="004B1B41"/>
    <w:rsid w:val="004B1B98"/>
    <w:rsid w:val="004B1CED"/>
    <w:rsid w:val="004B1FAA"/>
    <w:rsid w:val="004B2214"/>
    <w:rsid w:val="004B23F4"/>
    <w:rsid w:val="004B24CD"/>
    <w:rsid w:val="004B2BD9"/>
    <w:rsid w:val="004B2CA6"/>
    <w:rsid w:val="004B2CFC"/>
    <w:rsid w:val="004B2D28"/>
    <w:rsid w:val="004B2D9E"/>
    <w:rsid w:val="004B300C"/>
    <w:rsid w:val="004B3416"/>
    <w:rsid w:val="004B352C"/>
    <w:rsid w:val="004B36BF"/>
    <w:rsid w:val="004B3B98"/>
    <w:rsid w:val="004B3BC8"/>
    <w:rsid w:val="004B3CF4"/>
    <w:rsid w:val="004B402B"/>
    <w:rsid w:val="004B407B"/>
    <w:rsid w:val="004B40EF"/>
    <w:rsid w:val="004B41A4"/>
    <w:rsid w:val="004B4541"/>
    <w:rsid w:val="004B4777"/>
    <w:rsid w:val="004B47BC"/>
    <w:rsid w:val="004B47D7"/>
    <w:rsid w:val="004B4A1B"/>
    <w:rsid w:val="004B4D22"/>
    <w:rsid w:val="004B4F13"/>
    <w:rsid w:val="004B4F64"/>
    <w:rsid w:val="004B548D"/>
    <w:rsid w:val="004B59D6"/>
    <w:rsid w:val="004B5A05"/>
    <w:rsid w:val="004B5B8A"/>
    <w:rsid w:val="004B5B91"/>
    <w:rsid w:val="004B5BEE"/>
    <w:rsid w:val="004B5C43"/>
    <w:rsid w:val="004B5CB2"/>
    <w:rsid w:val="004B64ED"/>
    <w:rsid w:val="004B6527"/>
    <w:rsid w:val="004B654B"/>
    <w:rsid w:val="004B6564"/>
    <w:rsid w:val="004B661E"/>
    <w:rsid w:val="004B66DC"/>
    <w:rsid w:val="004B68CE"/>
    <w:rsid w:val="004B6B66"/>
    <w:rsid w:val="004B6B86"/>
    <w:rsid w:val="004B6BDC"/>
    <w:rsid w:val="004B6E77"/>
    <w:rsid w:val="004B7115"/>
    <w:rsid w:val="004B714C"/>
    <w:rsid w:val="004B7178"/>
    <w:rsid w:val="004B71FD"/>
    <w:rsid w:val="004B7234"/>
    <w:rsid w:val="004B72C1"/>
    <w:rsid w:val="004B72D6"/>
    <w:rsid w:val="004B73FD"/>
    <w:rsid w:val="004B744C"/>
    <w:rsid w:val="004B74F4"/>
    <w:rsid w:val="004B7AA1"/>
    <w:rsid w:val="004B7D4D"/>
    <w:rsid w:val="004B7DDB"/>
    <w:rsid w:val="004C00CC"/>
    <w:rsid w:val="004C0935"/>
    <w:rsid w:val="004C0986"/>
    <w:rsid w:val="004C09ED"/>
    <w:rsid w:val="004C0BA0"/>
    <w:rsid w:val="004C0C2E"/>
    <w:rsid w:val="004C0EA7"/>
    <w:rsid w:val="004C0F09"/>
    <w:rsid w:val="004C0F63"/>
    <w:rsid w:val="004C112F"/>
    <w:rsid w:val="004C1260"/>
    <w:rsid w:val="004C12F0"/>
    <w:rsid w:val="004C13AB"/>
    <w:rsid w:val="004C164F"/>
    <w:rsid w:val="004C179F"/>
    <w:rsid w:val="004C18D0"/>
    <w:rsid w:val="004C1A20"/>
    <w:rsid w:val="004C1C9E"/>
    <w:rsid w:val="004C1CB0"/>
    <w:rsid w:val="004C1CED"/>
    <w:rsid w:val="004C20C8"/>
    <w:rsid w:val="004C2119"/>
    <w:rsid w:val="004C217E"/>
    <w:rsid w:val="004C237B"/>
    <w:rsid w:val="004C3053"/>
    <w:rsid w:val="004C3147"/>
    <w:rsid w:val="004C3589"/>
    <w:rsid w:val="004C3646"/>
    <w:rsid w:val="004C3876"/>
    <w:rsid w:val="004C3883"/>
    <w:rsid w:val="004C398F"/>
    <w:rsid w:val="004C3A32"/>
    <w:rsid w:val="004C3A63"/>
    <w:rsid w:val="004C3C7C"/>
    <w:rsid w:val="004C3DB0"/>
    <w:rsid w:val="004C3E29"/>
    <w:rsid w:val="004C4312"/>
    <w:rsid w:val="004C43E9"/>
    <w:rsid w:val="004C47D7"/>
    <w:rsid w:val="004C48D7"/>
    <w:rsid w:val="004C4A3F"/>
    <w:rsid w:val="004C4A9B"/>
    <w:rsid w:val="004C4B0A"/>
    <w:rsid w:val="004C4F74"/>
    <w:rsid w:val="004C5334"/>
    <w:rsid w:val="004C5384"/>
    <w:rsid w:val="004C5576"/>
    <w:rsid w:val="004C5BD7"/>
    <w:rsid w:val="004C5E0B"/>
    <w:rsid w:val="004C5E81"/>
    <w:rsid w:val="004C5F08"/>
    <w:rsid w:val="004C61F4"/>
    <w:rsid w:val="004C61FF"/>
    <w:rsid w:val="004C637C"/>
    <w:rsid w:val="004C640C"/>
    <w:rsid w:val="004C65C3"/>
    <w:rsid w:val="004C684D"/>
    <w:rsid w:val="004C6C55"/>
    <w:rsid w:val="004C743D"/>
    <w:rsid w:val="004C757A"/>
    <w:rsid w:val="004C757C"/>
    <w:rsid w:val="004C7816"/>
    <w:rsid w:val="004C7D2A"/>
    <w:rsid w:val="004D0FB1"/>
    <w:rsid w:val="004D1396"/>
    <w:rsid w:val="004D161D"/>
    <w:rsid w:val="004D185A"/>
    <w:rsid w:val="004D19A4"/>
    <w:rsid w:val="004D1AAB"/>
    <w:rsid w:val="004D1BD2"/>
    <w:rsid w:val="004D21FD"/>
    <w:rsid w:val="004D2214"/>
    <w:rsid w:val="004D2786"/>
    <w:rsid w:val="004D2CA5"/>
    <w:rsid w:val="004D2E0F"/>
    <w:rsid w:val="004D322D"/>
    <w:rsid w:val="004D328F"/>
    <w:rsid w:val="004D32B3"/>
    <w:rsid w:val="004D32F9"/>
    <w:rsid w:val="004D36DA"/>
    <w:rsid w:val="004D373B"/>
    <w:rsid w:val="004D376F"/>
    <w:rsid w:val="004D386A"/>
    <w:rsid w:val="004D38D8"/>
    <w:rsid w:val="004D3A4E"/>
    <w:rsid w:val="004D3AC9"/>
    <w:rsid w:val="004D3D86"/>
    <w:rsid w:val="004D40C1"/>
    <w:rsid w:val="004D4432"/>
    <w:rsid w:val="004D4890"/>
    <w:rsid w:val="004D4BAD"/>
    <w:rsid w:val="004D4FF1"/>
    <w:rsid w:val="004D5F9C"/>
    <w:rsid w:val="004D5FF3"/>
    <w:rsid w:val="004D6099"/>
    <w:rsid w:val="004D6105"/>
    <w:rsid w:val="004D6225"/>
    <w:rsid w:val="004D6518"/>
    <w:rsid w:val="004D663E"/>
    <w:rsid w:val="004D666B"/>
    <w:rsid w:val="004D67B4"/>
    <w:rsid w:val="004D69A5"/>
    <w:rsid w:val="004D6ECB"/>
    <w:rsid w:val="004D7480"/>
    <w:rsid w:val="004D75ED"/>
    <w:rsid w:val="004D7632"/>
    <w:rsid w:val="004D78D3"/>
    <w:rsid w:val="004D7AFA"/>
    <w:rsid w:val="004D7F2F"/>
    <w:rsid w:val="004E0203"/>
    <w:rsid w:val="004E021B"/>
    <w:rsid w:val="004E026F"/>
    <w:rsid w:val="004E0424"/>
    <w:rsid w:val="004E09C7"/>
    <w:rsid w:val="004E0ACE"/>
    <w:rsid w:val="004E0B54"/>
    <w:rsid w:val="004E0CE6"/>
    <w:rsid w:val="004E0F6D"/>
    <w:rsid w:val="004E11D3"/>
    <w:rsid w:val="004E1365"/>
    <w:rsid w:val="004E151B"/>
    <w:rsid w:val="004E1657"/>
    <w:rsid w:val="004E16A9"/>
    <w:rsid w:val="004E1809"/>
    <w:rsid w:val="004E1874"/>
    <w:rsid w:val="004E1AC3"/>
    <w:rsid w:val="004E1B86"/>
    <w:rsid w:val="004E1BB2"/>
    <w:rsid w:val="004E1D74"/>
    <w:rsid w:val="004E1E8A"/>
    <w:rsid w:val="004E1FAB"/>
    <w:rsid w:val="004E2336"/>
    <w:rsid w:val="004E2401"/>
    <w:rsid w:val="004E265E"/>
    <w:rsid w:val="004E26C8"/>
    <w:rsid w:val="004E2A8A"/>
    <w:rsid w:val="004E2ACE"/>
    <w:rsid w:val="004E3761"/>
    <w:rsid w:val="004E3ADD"/>
    <w:rsid w:val="004E3D5F"/>
    <w:rsid w:val="004E3F90"/>
    <w:rsid w:val="004E3FC5"/>
    <w:rsid w:val="004E4143"/>
    <w:rsid w:val="004E4286"/>
    <w:rsid w:val="004E43B5"/>
    <w:rsid w:val="004E45C8"/>
    <w:rsid w:val="004E47C0"/>
    <w:rsid w:val="004E505D"/>
    <w:rsid w:val="004E51F9"/>
    <w:rsid w:val="004E5536"/>
    <w:rsid w:val="004E5678"/>
    <w:rsid w:val="004E5B1A"/>
    <w:rsid w:val="004E5F94"/>
    <w:rsid w:val="004E60A6"/>
    <w:rsid w:val="004E615A"/>
    <w:rsid w:val="004E61D7"/>
    <w:rsid w:val="004E6350"/>
    <w:rsid w:val="004E6E6F"/>
    <w:rsid w:val="004E6E80"/>
    <w:rsid w:val="004E6F14"/>
    <w:rsid w:val="004E7148"/>
    <w:rsid w:val="004E72BD"/>
    <w:rsid w:val="004E7718"/>
    <w:rsid w:val="004E798B"/>
    <w:rsid w:val="004E7A2C"/>
    <w:rsid w:val="004E7CBF"/>
    <w:rsid w:val="004F009D"/>
    <w:rsid w:val="004F02D3"/>
    <w:rsid w:val="004F036F"/>
    <w:rsid w:val="004F03C3"/>
    <w:rsid w:val="004F0457"/>
    <w:rsid w:val="004F068C"/>
    <w:rsid w:val="004F0830"/>
    <w:rsid w:val="004F0A84"/>
    <w:rsid w:val="004F0BD1"/>
    <w:rsid w:val="004F0C46"/>
    <w:rsid w:val="004F11AD"/>
    <w:rsid w:val="004F11E0"/>
    <w:rsid w:val="004F11E3"/>
    <w:rsid w:val="004F154F"/>
    <w:rsid w:val="004F15A3"/>
    <w:rsid w:val="004F16A7"/>
    <w:rsid w:val="004F176B"/>
    <w:rsid w:val="004F1800"/>
    <w:rsid w:val="004F1864"/>
    <w:rsid w:val="004F1A4C"/>
    <w:rsid w:val="004F1F3F"/>
    <w:rsid w:val="004F20C0"/>
    <w:rsid w:val="004F23BD"/>
    <w:rsid w:val="004F2578"/>
    <w:rsid w:val="004F2648"/>
    <w:rsid w:val="004F2779"/>
    <w:rsid w:val="004F2A93"/>
    <w:rsid w:val="004F2B7C"/>
    <w:rsid w:val="004F2D1C"/>
    <w:rsid w:val="004F2EF3"/>
    <w:rsid w:val="004F33F7"/>
    <w:rsid w:val="004F3423"/>
    <w:rsid w:val="004F3480"/>
    <w:rsid w:val="004F373A"/>
    <w:rsid w:val="004F3AD0"/>
    <w:rsid w:val="004F3C1C"/>
    <w:rsid w:val="004F42BB"/>
    <w:rsid w:val="004F42BE"/>
    <w:rsid w:val="004F4EE9"/>
    <w:rsid w:val="004F4FA8"/>
    <w:rsid w:val="004F5302"/>
    <w:rsid w:val="004F53C6"/>
    <w:rsid w:val="004F5469"/>
    <w:rsid w:val="004F5488"/>
    <w:rsid w:val="004F5514"/>
    <w:rsid w:val="004F575A"/>
    <w:rsid w:val="004F57D8"/>
    <w:rsid w:val="004F5920"/>
    <w:rsid w:val="004F5F23"/>
    <w:rsid w:val="004F5FB3"/>
    <w:rsid w:val="004F6205"/>
    <w:rsid w:val="004F672F"/>
    <w:rsid w:val="004F6799"/>
    <w:rsid w:val="004F686D"/>
    <w:rsid w:val="004F68B8"/>
    <w:rsid w:val="004F6908"/>
    <w:rsid w:val="004F6940"/>
    <w:rsid w:val="004F6DD3"/>
    <w:rsid w:val="004F7244"/>
    <w:rsid w:val="004F73BC"/>
    <w:rsid w:val="004F7495"/>
    <w:rsid w:val="004F74B8"/>
    <w:rsid w:val="004F74EE"/>
    <w:rsid w:val="004F7986"/>
    <w:rsid w:val="004F7D9E"/>
    <w:rsid w:val="004F7E41"/>
    <w:rsid w:val="0050024A"/>
    <w:rsid w:val="005002CB"/>
    <w:rsid w:val="005003F1"/>
    <w:rsid w:val="005004FD"/>
    <w:rsid w:val="0050064D"/>
    <w:rsid w:val="00500676"/>
    <w:rsid w:val="005006C6"/>
    <w:rsid w:val="0050083A"/>
    <w:rsid w:val="00500CBF"/>
    <w:rsid w:val="00500DC3"/>
    <w:rsid w:val="00500E20"/>
    <w:rsid w:val="00500FB2"/>
    <w:rsid w:val="0050115E"/>
    <w:rsid w:val="00501216"/>
    <w:rsid w:val="00501452"/>
    <w:rsid w:val="005016A7"/>
    <w:rsid w:val="005018A2"/>
    <w:rsid w:val="005024DF"/>
    <w:rsid w:val="00502685"/>
    <w:rsid w:val="005027B6"/>
    <w:rsid w:val="00502AB8"/>
    <w:rsid w:val="00502C28"/>
    <w:rsid w:val="00503109"/>
    <w:rsid w:val="00503173"/>
    <w:rsid w:val="00503703"/>
    <w:rsid w:val="00503CA5"/>
    <w:rsid w:val="00503CDE"/>
    <w:rsid w:val="00503D04"/>
    <w:rsid w:val="00503DBE"/>
    <w:rsid w:val="0050427F"/>
    <w:rsid w:val="00504410"/>
    <w:rsid w:val="00504673"/>
    <w:rsid w:val="00504798"/>
    <w:rsid w:val="00504A6A"/>
    <w:rsid w:val="00504BF2"/>
    <w:rsid w:val="00504D02"/>
    <w:rsid w:val="00504DDB"/>
    <w:rsid w:val="00504FA9"/>
    <w:rsid w:val="0050523C"/>
    <w:rsid w:val="00505481"/>
    <w:rsid w:val="00505578"/>
    <w:rsid w:val="0050573E"/>
    <w:rsid w:val="00505800"/>
    <w:rsid w:val="005058DD"/>
    <w:rsid w:val="005059AC"/>
    <w:rsid w:val="00505A4A"/>
    <w:rsid w:val="00505B12"/>
    <w:rsid w:val="00505C61"/>
    <w:rsid w:val="00505CB1"/>
    <w:rsid w:val="00505CFE"/>
    <w:rsid w:val="005066DF"/>
    <w:rsid w:val="00506786"/>
    <w:rsid w:val="0050678C"/>
    <w:rsid w:val="005068DD"/>
    <w:rsid w:val="00506BAC"/>
    <w:rsid w:val="00507011"/>
    <w:rsid w:val="005070DB"/>
    <w:rsid w:val="005075B9"/>
    <w:rsid w:val="0050795C"/>
    <w:rsid w:val="0050798F"/>
    <w:rsid w:val="00507CC9"/>
    <w:rsid w:val="00507D00"/>
    <w:rsid w:val="00507DD5"/>
    <w:rsid w:val="00510625"/>
    <w:rsid w:val="005109E2"/>
    <w:rsid w:val="00510F0A"/>
    <w:rsid w:val="00510F55"/>
    <w:rsid w:val="00511142"/>
    <w:rsid w:val="00511161"/>
    <w:rsid w:val="005111EB"/>
    <w:rsid w:val="00511470"/>
    <w:rsid w:val="005115BA"/>
    <w:rsid w:val="005116AB"/>
    <w:rsid w:val="005117AE"/>
    <w:rsid w:val="00511803"/>
    <w:rsid w:val="00511B8C"/>
    <w:rsid w:val="00511C2B"/>
    <w:rsid w:val="00511CD0"/>
    <w:rsid w:val="00511D7E"/>
    <w:rsid w:val="00511DAA"/>
    <w:rsid w:val="00511EBC"/>
    <w:rsid w:val="005120C1"/>
    <w:rsid w:val="00512362"/>
    <w:rsid w:val="00512580"/>
    <w:rsid w:val="00512631"/>
    <w:rsid w:val="00512680"/>
    <w:rsid w:val="00512973"/>
    <w:rsid w:val="0051297A"/>
    <w:rsid w:val="005129E5"/>
    <w:rsid w:val="00512A90"/>
    <w:rsid w:val="00512B7A"/>
    <w:rsid w:val="00512C18"/>
    <w:rsid w:val="00512EF7"/>
    <w:rsid w:val="0051335D"/>
    <w:rsid w:val="00513495"/>
    <w:rsid w:val="005136FA"/>
    <w:rsid w:val="005137E6"/>
    <w:rsid w:val="005137E7"/>
    <w:rsid w:val="0051386B"/>
    <w:rsid w:val="00513889"/>
    <w:rsid w:val="005138E6"/>
    <w:rsid w:val="00513CAE"/>
    <w:rsid w:val="00513CB9"/>
    <w:rsid w:val="0051400D"/>
    <w:rsid w:val="005141EE"/>
    <w:rsid w:val="0051427D"/>
    <w:rsid w:val="00514603"/>
    <w:rsid w:val="00514A58"/>
    <w:rsid w:val="00514AD2"/>
    <w:rsid w:val="00514D1E"/>
    <w:rsid w:val="005150AC"/>
    <w:rsid w:val="00515322"/>
    <w:rsid w:val="005154FD"/>
    <w:rsid w:val="00515614"/>
    <w:rsid w:val="00515671"/>
    <w:rsid w:val="005158B5"/>
    <w:rsid w:val="0051599B"/>
    <w:rsid w:val="005159A5"/>
    <w:rsid w:val="005159E5"/>
    <w:rsid w:val="00515E39"/>
    <w:rsid w:val="0051674F"/>
    <w:rsid w:val="00516D8D"/>
    <w:rsid w:val="005172FB"/>
    <w:rsid w:val="00517332"/>
    <w:rsid w:val="00517727"/>
    <w:rsid w:val="005178F1"/>
    <w:rsid w:val="00517A94"/>
    <w:rsid w:val="00517E56"/>
    <w:rsid w:val="0052003A"/>
    <w:rsid w:val="00520081"/>
    <w:rsid w:val="005205D9"/>
    <w:rsid w:val="00520623"/>
    <w:rsid w:val="00520874"/>
    <w:rsid w:val="00520C30"/>
    <w:rsid w:val="00520CBD"/>
    <w:rsid w:val="00520EA9"/>
    <w:rsid w:val="00520FAF"/>
    <w:rsid w:val="0052104A"/>
    <w:rsid w:val="00521083"/>
    <w:rsid w:val="005211B7"/>
    <w:rsid w:val="005212F5"/>
    <w:rsid w:val="0052160D"/>
    <w:rsid w:val="00521694"/>
    <w:rsid w:val="00521C56"/>
    <w:rsid w:val="00521CC8"/>
    <w:rsid w:val="00521DF9"/>
    <w:rsid w:val="00521F32"/>
    <w:rsid w:val="0052205B"/>
    <w:rsid w:val="005220C5"/>
    <w:rsid w:val="005220DF"/>
    <w:rsid w:val="00522237"/>
    <w:rsid w:val="005222BA"/>
    <w:rsid w:val="0052248B"/>
    <w:rsid w:val="00522607"/>
    <w:rsid w:val="00522ADA"/>
    <w:rsid w:val="00522AEC"/>
    <w:rsid w:val="00522BE6"/>
    <w:rsid w:val="00522CE0"/>
    <w:rsid w:val="00522F25"/>
    <w:rsid w:val="00522FB0"/>
    <w:rsid w:val="00523284"/>
    <w:rsid w:val="00523C76"/>
    <w:rsid w:val="00523D2D"/>
    <w:rsid w:val="00523E1A"/>
    <w:rsid w:val="00523E22"/>
    <w:rsid w:val="00523F00"/>
    <w:rsid w:val="005245AE"/>
    <w:rsid w:val="005246E0"/>
    <w:rsid w:val="005247AB"/>
    <w:rsid w:val="005249B1"/>
    <w:rsid w:val="00524D13"/>
    <w:rsid w:val="00524F6E"/>
    <w:rsid w:val="0052507A"/>
    <w:rsid w:val="00525177"/>
    <w:rsid w:val="0052522D"/>
    <w:rsid w:val="0052527F"/>
    <w:rsid w:val="0052535A"/>
    <w:rsid w:val="005258FE"/>
    <w:rsid w:val="00526205"/>
    <w:rsid w:val="0052647E"/>
    <w:rsid w:val="00526521"/>
    <w:rsid w:val="005266BA"/>
    <w:rsid w:val="0052670E"/>
    <w:rsid w:val="005268D9"/>
    <w:rsid w:val="00526911"/>
    <w:rsid w:val="00526B3D"/>
    <w:rsid w:val="00526D22"/>
    <w:rsid w:val="00526D4D"/>
    <w:rsid w:val="00526DCB"/>
    <w:rsid w:val="00526EE7"/>
    <w:rsid w:val="00527159"/>
    <w:rsid w:val="0052734A"/>
    <w:rsid w:val="0052736C"/>
    <w:rsid w:val="0052756D"/>
    <w:rsid w:val="005277A5"/>
    <w:rsid w:val="00527935"/>
    <w:rsid w:val="005279EC"/>
    <w:rsid w:val="00527B0D"/>
    <w:rsid w:val="00527B0F"/>
    <w:rsid w:val="00527CFC"/>
    <w:rsid w:val="005305F6"/>
    <w:rsid w:val="00530A2A"/>
    <w:rsid w:val="00530B94"/>
    <w:rsid w:val="00530CD6"/>
    <w:rsid w:val="00531513"/>
    <w:rsid w:val="00531615"/>
    <w:rsid w:val="00531635"/>
    <w:rsid w:val="0053173E"/>
    <w:rsid w:val="00531872"/>
    <w:rsid w:val="0053191E"/>
    <w:rsid w:val="005319D6"/>
    <w:rsid w:val="00531D01"/>
    <w:rsid w:val="00531D8F"/>
    <w:rsid w:val="00531F14"/>
    <w:rsid w:val="005322F7"/>
    <w:rsid w:val="005324CB"/>
    <w:rsid w:val="00532B92"/>
    <w:rsid w:val="00532BA8"/>
    <w:rsid w:val="00532BDA"/>
    <w:rsid w:val="00532EAE"/>
    <w:rsid w:val="00532F95"/>
    <w:rsid w:val="0053310E"/>
    <w:rsid w:val="005335B8"/>
    <w:rsid w:val="005335C8"/>
    <w:rsid w:val="00533727"/>
    <w:rsid w:val="00533732"/>
    <w:rsid w:val="0053383D"/>
    <w:rsid w:val="00533951"/>
    <w:rsid w:val="00533C95"/>
    <w:rsid w:val="00533E74"/>
    <w:rsid w:val="00534015"/>
    <w:rsid w:val="0053430D"/>
    <w:rsid w:val="00534A29"/>
    <w:rsid w:val="00534DE2"/>
    <w:rsid w:val="00535115"/>
    <w:rsid w:val="0053511D"/>
    <w:rsid w:val="0053549A"/>
    <w:rsid w:val="005354B2"/>
    <w:rsid w:val="00535893"/>
    <w:rsid w:val="00535BE0"/>
    <w:rsid w:val="005362F8"/>
    <w:rsid w:val="005364EF"/>
    <w:rsid w:val="005364FC"/>
    <w:rsid w:val="00536597"/>
    <w:rsid w:val="00536B96"/>
    <w:rsid w:val="00536C5D"/>
    <w:rsid w:val="00537111"/>
    <w:rsid w:val="00537AB2"/>
    <w:rsid w:val="00537BC5"/>
    <w:rsid w:val="00537BE2"/>
    <w:rsid w:val="00537E57"/>
    <w:rsid w:val="00537F06"/>
    <w:rsid w:val="005400E2"/>
    <w:rsid w:val="0054072B"/>
    <w:rsid w:val="00540A24"/>
    <w:rsid w:val="00540ABE"/>
    <w:rsid w:val="00540C4E"/>
    <w:rsid w:val="00540EA7"/>
    <w:rsid w:val="00540F49"/>
    <w:rsid w:val="00541303"/>
    <w:rsid w:val="00541319"/>
    <w:rsid w:val="005413D1"/>
    <w:rsid w:val="005414E2"/>
    <w:rsid w:val="00541574"/>
    <w:rsid w:val="005415FB"/>
    <w:rsid w:val="00541BFE"/>
    <w:rsid w:val="00541C93"/>
    <w:rsid w:val="00541C96"/>
    <w:rsid w:val="00541FE9"/>
    <w:rsid w:val="005420DC"/>
    <w:rsid w:val="0054212D"/>
    <w:rsid w:val="005424BE"/>
    <w:rsid w:val="005425BA"/>
    <w:rsid w:val="00542D18"/>
    <w:rsid w:val="00542F59"/>
    <w:rsid w:val="0054326B"/>
    <w:rsid w:val="00543381"/>
    <w:rsid w:val="005435EB"/>
    <w:rsid w:val="00543880"/>
    <w:rsid w:val="00543891"/>
    <w:rsid w:val="00543974"/>
    <w:rsid w:val="00543B47"/>
    <w:rsid w:val="00543E22"/>
    <w:rsid w:val="00543EDF"/>
    <w:rsid w:val="00543F6D"/>
    <w:rsid w:val="005440BA"/>
    <w:rsid w:val="0054417A"/>
    <w:rsid w:val="00544210"/>
    <w:rsid w:val="00544477"/>
    <w:rsid w:val="005447C8"/>
    <w:rsid w:val="00544991"/>
    <w:rsid w:val="00544B7B"/>
    <w:rsid w:val="00544BC2"/>
    <w:rsid w:val="00544D44"/>
    <w:rsid w:val="005452B1"/>
    <w:rsid w:val="00545342"/>
    <w:rsid w:val="005454C9"/>
    <w:rsid w:val="0054553E"/>
    <w:rsid w:val="00545981"/>
    <w:rsid w:val="00545A2D"/>
    <w:rsid w:val="00545B0B"/>
    <w:rsid w:val="00545B0D"/>
    <w:rsid w:val="00545F26"/>
    <w:rsid w:val="00545F56"/>
    <w:rsid w:val="005460BB"/>
    <w:rsid w:val="00546723"/>
    <w:rsid w:val="00546896"/>
    <w:rsid w:val="00546963"/>
    <w:rsid w:val="005469E3"/>
    <w:rsid w:val="00546A71"/>
    <w:rsid w:val="00546BFE"/>
    <w:rsid w:val="00546DDF"/>
    <w:rsid w:val="00547225"/>
    <w:rsid w:val="005472F5"/>
    <w:rsid w:val="005473F0"/>
    <w:rsid w:val="00547882"/>
    <w:rsid w:val="00547EA6"/>
    <w:rsid w:val="00547FAA"/>
    <w:rsid w:val="005505ED"/>
    <w:rsid w:val="005506CF"/>
    <w:rsid w:val="005508F0"/>
    <w:rsid w:val="005508F7"/>
    <w:rsid w:val="005510D0"/>
    <w:rsid w:val="005514D6"/>
    <w:rsid w:val="00551504"/>
    <w:rsid w:val="005515A5"/>
    <w:rsid w:val="005517BE"/>
    <w:rsid w:val="0055206E"/>
    <w:rsid w:val="005520F4"/>
    <w:rsid w:val="005521DA"/>
    <w:rsid w:val="005521F3"/>
    <w:rsid w:val="00552374"/>
    <w:rsid w:val="00552422"/>
    <w:rsid w:val="00552440"/>
    <w:rsid w:val="0055264C"/>
    <w:rsid w:val="00552AC5"/>
    <w:rsid w:val="00552F96"/>
    <w:rsid w:val="0055308F"/>
    <w:rsid w:val="0055315B"/>
    <w:rsid w:val="00553231"/>
    <w:rsid w:val="0055329D"/>
    <w:rsid w:val="005536CF"/>
    <w:rsid w:val="005538A1"/>
    <w:rsid w:val="005538D7"/>
    <w:rsid w:val="00553CB2"/>
    <w:rsid w:val="00553FCB"/>
    <w:rsid w:val="00554168"/>
    <w:rsid w:val="0055464C"/>
    <w:rsid w:val="00554A52"/>
    <w:rsid w:val="00554BC2"/>
    <w:rsid w:val="00554EC2"/>
    <w:rsid w:val="00554F7F"/>
    <w:rsid w:val="0055513C"/>
    <w:rsid w:val="005552D4"/>
    <w:rsid w:val="005553F0"/>
    <w:rsid w:val="005555C9"/>
    <w:rsid w:val="005557E4"/>
    <w:rsid w:val="0055585B"/>
    <w:rsid w:val="00555D63"/>
    <w:rsid w:val="00555D76"/>
    <w:rsid w:val="00555E9B"/>
    <w:rsid w:val="00556133"/>
    <w:rsid w:val="005561AB"/>
    <w:rsid w:val="00556206"/>
    <w:rsid w:val="005562A3"/>
    <w:rsid w:val="0055630A"/>
    <w:rsid w:val="005563AF"/>
    <w:rsid w:val="0055660B"/>
    <w:rsid w:val="005567EC"/>
    <w:rsid w:val="00556B66"/>
    <w:rsid w:val="00556CF2"/>
    <w:rsid w:val="00556D5C"/>
    <w:rsid w:val="00556E1B"/>
    <w:rsid w:val="00557249"/>
    <w:rsid w:val="00557430"/>
    <w:rsid w:val="00557647"/>
    <w:rsid w:val="00557933"/>
    <w:rsid w:val="00557AC1"/>
    <w:rsid w:val="00557E53"/>
    <w:rsid w:val="00560336"/>
    <w:rsid w:val="00560442"/>
    <w:rsid w:val="00560519"/>
    <w:rsid w:val="0056093F"/>
    <w:rsid w:val="00561279"/>
    <w:rsid w:val="005618A6"/>
    <w:rsid w:val="00561B63"/>
    <w:rsid w:val="00561C2E"/>
    <w:rsid w:val="00561CC3"/>
    <w:rsid w:val="00561D33"/>
    <w:rsid w:val="005621E6"/>
    <w:rsid w:val="005623D7"/>
    <w:rsid w:val="005624BF"/>
    <w:rsid w:val="005625BB"/>
    <w:rsid w:val="00562727"/>
    <w:rsid w:val="005627C1"/>
    <w:rsid w:val="005628AE"/>
    <w:rsid w:val="00562B12"/>
    <w:rsid w:val="00562FFF"/>
    <w:rsid w:val="005630F8"/>
    <w:rsid w:val="005632AB"/>
    <w:rsid w:val="00563592"/>
    <w:rsid w:val="00563634"/>
    <w:rsid w:val="00563A83"/>
    <w:rsid w:val="00563CDE"/>
    <w:rsid w:val="00563D12"/>
    <w:rsid w:val="00563F5B"/>
    <w:rsid w:val="005640AA"/>
    <w:rsid w:val="00564240"/>
    <w:rsid w:val="00564337"/>
    <w:rsid w:val="005643B6"/>
    <w:rsid w:val="005646EE"/>
    <w:rsid w:val="005647D5"/>
    <w:rsid w:val="00564BA8"/>
    <w:rsid w:val="00564C05"/>
    <w:rsid w:val="005654BA"/>
    <w:rsid w:val="0056572D"/>
    <w:rsid w:val="005657C4"/>
    <w:rsid w:val="00565873"/>
    <w:rsid w:val="00565EF1"/>
    <w:rsid w:val="0056621D"/>
    <w:rsid w:val="005662B9"/>
    <w:rsid w:val="00566475"/>
    <w:rsid w:val="005666F2"/>
    <w:rsid w:val="00566D98"/>
    <w:rsid w:val="00566F3E"/>
    <w:rsid w:val="0056734D"/>
    <w:rsid w:val="00567495"/>
    <w:rsid w:val="0056764B"/>
    <w:rsid w:val="005677DC"/>
    <w:rsid w:val="005678DE"/>
    <w:rsid w:val="00567C67"/>
    <w:rsid w:val="00567CB3"/>
    <w:rsid w:val="00567DA0"/>
    <w:rsid w:val="00567FEC"/>
    <w:rsid w:val="00570043"/>
    <w:rsid w:val="005701E8"/>
    <w:rsid w:val="005703DB"/>
    <w:rsid w:val="00570438"/>
    <w:rsid w:val="005707EA"/>
    <w:rsid w:val="00570A03"/>
    <w:rsid w:val="00570C36"/>
    <w:rsid w:val="00570CFB"/>
    <w:rsid w:val="00570DB6"/>
    <w:rsid w:val="00570F3F"/>
    <w:rsid w:val="00571497"/>
    <w:rsid w:val="005714A2"/>
    <w:rsid w:val="0057153C"/>
    <w:rsid w:val="005715B6"/>
    <w:rsid w:val="00571690"/>
    <w:rsid w:val="00571916"/>
    <w:rsid w:val="00571B22"/>
    <w:rsid w:val="00571B96"/>
    <w:rsid w:val="00571EA9"/>
    <w:rsid w:val="00571F55"/>
    <w:rsid w:val="00572029"/>
    <w:rsid w:val="0057205D"/>
    <w:rsid w:val="005720B6"/>
    <w:rsid w:val="00572117"/>
    <w:rsid w:val="005730AD"/>
    <w:rsid w:val="005735CA"/>
    <w:rsid w:val="005738A4"/>
    <w:rsid w:val="005738F0"/>
    <w:rsid w:val="00573AE5"/>
    <w:rsid w:val="00573AEB"/>
    <w:rsid w:val="00573B97"/>
    <w:rsid w:val="00573EE4"/>
    <w:rsid w:val="00574143"/>
    <w:rsid w:val="0057499F"/>
    <w:rsid w:val="00574BFE"/>
    <w:rsid w:val="00574E59"/>
    <w:rsid w:val="00574FBB"/>
    <w:rsid w:val="005751CB"/>
    <w:rsid w:val="0057527A"/>
    <w:rsid w:val="005752F0"/>
    <w:rsid w:val="00575523"/>
    <w:rsid w:val="00575931"/>
    <w:rsid w:val="00575B20"/>
    <w:rsid w:val="00575DA4"/>
    <w:rsid w:val="00575DEB"/>
    <w:rsid w:val="00575F40"/>
    <w:rsid w:val="0057644A"/>
    <w:rsid w:val="0057669F"/>
    <w:rsid w:val="00576877"/>
    <w:rsid w:val="00576BC0"/>
    <w:rsid w:val="00576C3B"/>
    <w:rsid w:val="00576ECE"/>
    <w:rsid w:val="00576F15"/>
    <w:rsid w:val="00576FA5"/>
    <w:rsid w:val="005770EE"/>
    <w:rsid w:val="005773FF"/>
    <w:rsid w:val="00577556"/>
    <w:rsid w:val="00577563"/>
    <w:rsid w:val="00577744"/>
    <w:rsid w:val="00577A6C"/>
    <w:rsid w:val="00577B5B"/>
    <w:rsid w:val="00577E76"/>
    <w:rsid w:val="00580334"/>
    <w:rsid w:val="0058042A"/>
    <w:rsid w:val="005808E8"/>
    <w:rsid w:val="00580D83"/>
    <w:rsid w:val="0058116C"/>
    <w:rsid w:val="0058117C"/>
    <w:rsid w:val="0058129D"/>
    <w:rsid w:val="0058144A"/>
    <w:rsid w:val="005816D4"/>
    <w:rsid w:val="0058187A"/>
    <w:rsid w:val="00581A93"/>
    <w:rsid w:val="00581CEF"/>
    <w:rsid w:val="00581E1A"/>
    <w:rsid w:val="0058249E"/>
    <w:rsid w:val="00582AB5"/>
    <w:rsid w:val="00582C9C"/>
    <w:rsid w:val="00582D3D"/>
    <w:rsid w:val="00582E94"/>
    <w:rsid w:val="00582F20"/>
    <w:rsid w:val="00582FF6"/>
    <w:rsid w:val="00583296"/>
    <w:rsid w:val="0058342F"/>
    <w:rsid w:val="00583869"/>
    <w:rsid w:val="00583C03"/>
    <w:rsid w:val="00583F8F"/>
    <w:rsid w:val="005848EC"/>
    <w:rsid w:val="005849D8"/>
    <w:rsid w:val="00584C50"/>
    <w:rsid w:val="00584D8F"/>
    <w:rsid w:val="00584EBA"/>
    <w:rsid w:val="0058524E"/>
    <w:rsid w:val="005856AF"/>
    <w:rsid w:val="00585711"/>
    <w:rsid w:val="00585A74"/>
    <w:rsid w:val="005862AB"/>
    <w:rsid w:val="00586718"/>
    <w:rsid w:val="005868A9"/>
    <w:rsid w:val="005868CA"/>
    <w:rsid w:val="005868F1"/>
    <w:rsid w:val="00586AF7"/>
    <w:rsid w:val="00586E97"/>
    <w:rsid w:val="005870C7"/>
    <w:rsid w:val="00587173"/>
    <w:rsid w:val="0058745D"/>
    <w:rsid w:val="005874BF"/>
    <w:rsid w:val="005875BA"/>
    <w:rsid w:val="00587A4A"/>
    <w:rsid w:val="00587A69"/>
    <w:rsid w:val="00587C2C"/>
    <w:rsid w:val="00587CC0"/>
    <w:rsid w:val="00587D5E"/>
    <w:rsid w:val="00587D70"/>
    <w:rsid w:val="005901A5"/>
    <w:rsid w:val="0059035E"/>
    <w:rsid w:val="005903B7"/>
    <w:rsid w:val="005906FD"/>
    <w:rsid w:val="005907A0"/>
    <w:rsid w:val="00590977"/>
    <w:rsid w:val="00590A86"/>
    <w:rsid w:val="00590C83"/>
    <w:rsid w:val="0059122B"/>
    <w:rsid w:val="005912E0"/>
    <w:rsid w:val="0059152E"/>
    <w:rsid w:val="00591B7D"/>
    <w:rsid w:val="00592585"/>
    <w:rsid w:val="005925DA"/>
    <w:rsid w:val="00592696"/>
    <w:rsid w:val="0059276D"/>
    <w:rsid w:val="005928A3"/>
    <w:rsid w:val="00592A41"/>
    <w:rsid w:val="00592AE6"/>
    <w:rsid w:val="0059320A"/>
    <w:rsid w:val="00593657"/>
    <w:rsid w:val="005936C1"/>
    <w:rsid w:val="0059384B"/>
    <w:rsid w:val="0059434B"/>
    <w:rsid w:val="00594593"/>
    <w:rsid w:val="00594651"/>
    <w:rsid w:val="00594792"/>
    <w:rsid w:val="005947E0"/>
    <w:rsid w:val="00594D3E"/>
    <w:rsid w:val="00595165"/>
    <w:rsid w:val="0059520C"/>
    <w:rsid w:val="00595261"/>
    <w:rsid w:val="0059575E"/>
    <w:rsid w:val="0059576B"/>
    <w:rsid w:val="005958CB"/>
    <w:rsid w:val="005963CB"/>
    <w:rsid w:val="0059684D"/>
    <w:rsid w:val="00596C03"/>
    <w:rsid w:val="00596F39"/>
    <w:rsid w:val="005973D8"/>
    <w:rsid w:val="005973E2"/>
    <w:rsid w:val="0059765A"/>
    <w:rsid w:val="0059776C"/>
    <w:rsid w:val="0059782C"/>
    <w:rsid w:val="00597EAF"/>
    <w:rsid w:val="005A00CC"/>
    <w:rsid w:val="005A08C3"/>
    <w:rsid w:val="005A0B68"/>
    <w:rsid w:val="005A0BF6"/>
    <w:rsid w:val="005A0C29"/>
    <w:rsid w:val="005A0CFB"/>
    <w:rsid w:val="005A113F"/>
    <w:rsid w:val="005A140A"/>
    <w:rsid w:val="005A1BFF"/>
    <w:rsid w:val="005A1CC1"/>
    <w:rsid w:val="005A1CC9"/>
    <w:rsid w:val="005A1D87"/>
    <w:rsid w:val="005A1E76"/>
    <w:rsid w:val="005A2209"/>
    <w:rsid w:val="005A22A5"/>
    <w:rsid w:val="005A2583"/>
    <w:rsid w:val="005A2736"/>
    <w:rsid w:val="005A274E"/>
    <w:rsid w:val="005A2FA4"/>
    <w:rsid w:val="005A2FAE"/>
    <w:rsid w:val="005A338A"/>
    <w:rsid w:val="005A33D6"/>
    <w:rsid w:val="005A35B3"/>
    <w:rsid w:val="005A3A1D"/>
    <w:rsid w:val="005A407C"/>
    <w:rsid w:val="005A4127"/>
    <w:rsid w:val="005A43BC"/>
    <w:rsid w:val="005A44FE"/>
    <w:rsid w:val="005A4849"/>
    <w:rsid w:val="005A49E4"/>
    <w:rsid w:val="005A4A56"/>
    <w:rsid w:val="005A4AAD"/>
    <w:rsid w:val="005A4E91"/>
    <w:rsid w:val="005A50AD"/>
    <w:rsid w:val="005A5102"/>
    <w:rsid w:val="005A56E4"/>
    <w:rsid w:val="005A5A50"/>
    <w:rsid w:val="005A5A96"/>
    <w:rsid w:val="005A682D"/>
    <w:rsid w:val="005A713D"/>
    <w:rsid w:val="005A7291"/>
    <w:rsid w:val="005A729B"/>
    <w:rsid w:val="005A7711"/>
    <w:rsid w:val="005A786F"/>
    <w:rsid w:val="005A7956"/>
    <w:rsid w:val="005A7B9E"/>
    <w:rsid w:val="005A7CA7"/>
    <w:rsid w:val="005A7F17"/>
    <w:rsid w:val="005B05EC"/>
    <w:rsid w:val="005B0615"/>
    <w:rsid w:val="005B0738"/>
    <w:rsid w:val="005B0AFC"/>
    <w:rsid w:val="005B0E72"/>
    <w:rsid w:val="005B1028"/>
    <w:rsid w:val="005B10F8"/>
    <w:rsid w:val="005B118F"/>
    <w:rsid w:val="005B1201"/>
    <w:rsid w:val="005B12AB"/>
    <w:rsid w:val="005B13D3"/>
    <w:rsid w:val="005B17D1"/>
    <w:rsid w:val="005B17EB"/>
    <w:rsid w:val="005B1C57"/>
    <w:rsid w:val="005B24C8"/>
    <w:rsid w:val="005B29EF"/>
    <w:rsid w:val="005B2B38"/>
    <w:rsid w:val="005B2B71"/>
    <w:rsid w:val="005B2B9D"/>
    <w:rsid w:val="005B2C1B"/>
    <w:rsid w:val="005B2E5A"/>
    <w:rsid w:val="005B3187"/>
    <w:rsid w:val="005B33CF"/>
    <w:rsid w:val="005B34C3"/>
    <w:rsid w:val="005B3593"/>
    <w:rsid w:val="005B371D"/>
    <w:rsid w:val="005B3F9A"/>
    <w:rsid w:val="005B3FBF"/>
    <w:rsid w:val="005B4071"/>
    <w:rsid w:val="005B4287"/>
    <w:rsid w:val="005B4378"/>
    <w:rsid w:val="005B455D"/>
    <w:rsid w:val="005B4BC2"/>
    <w:rsid w:val="005B4CDB"/>
    <w:rsid w:val="005B54BC"/>
    <w:rsid w:val="005B57C7"/>
    <w:rsid w:val="005B58FC"/>
    <w:rsid w:val="005B5A82"/>
    <w:rsid w:val="005B5CA0"/>
    <w:rsid w:val="005B6116"/>
    <w:rsid w:val="005B65CC"/>
    <w:rsid w:val="005B6A10"/>
    <w:rsid w:val="005B6FAF"/>
    <w:rsid w:val="005B713D"/>
    <w:rsid w:val="005B71D3"/>
    <w:rsid w:val="005B7451"/>
    <w:rsid w:val="005B7535"/>
    <w:rsid w:val="005B7797"/>
    <w:rsid w:val="005B780F"/>
    <w:rsid w:val="005B7E03"/>
    <w:rsid w:val="005B7EF4"/>
    <w:rsid w:val="005B7FE6"/>
    <w:rsid w:val="005C031F"/>
    <w:rsid w:val="005C05F4"/>
    <w:rsid w:val="005C08AC"/>
    <w:rsid w:val="005C0A18"/>
    <w:rsid w:val="005C0CC0"/>
    <w:rsid w:val="005C121D"/>
    <w:rsid w:val="005C1281"/>
    <w:rsid w:val="005C133E"/>
    <w:rsid w:val="005C1528"/>
    <w:rsid w:val="005C1A56"/>
    <w:rsid w:val="005C1C6E"/>
    <w:rsid w:val="005C1EB9"/>
    <w:rsid w:val="005C1F51"/>
    <w:rsid w:val="005C20CD"/>
    <w:rsid w:val="005C26C8"/>
    <w:rsid w:val="005C27AA"/>
    <w:rsid w:val="005C2809"/>
    <w:rsid w:val="005C284D"/>
    <w:rsid w:val="005C31E5"/>
    <w:rsid w:val="005C378B"/>
    <w:rsid w:val="005C3B45"/>
    <w:rsid w:val="005C3B86"/>
    <w:rsid w:val="005C3C72"/>
    <w:rsid w:val="005C4176"/>
    <w:rsid w:val="005C428D"/>
    <w:rsid w:val="005C4617"/>
    <w:rsid w:val="005C4A85"/>
    <w:rsid w:val="005C4D11"/>
    <w:rsid w:val="005C4E6A"/>
    <w:rsid w:val="005C4ED0"/>
    <w:rsid w:val="005C514F"/>
    <w:rsid w:val="005C51E2"/>
    <w:rsid w:val="005C523D"/>
    <w:rsid w:val="005C5243"/>
    <w:rsid w:val="005C53E8"/>
    <w:rsid w:val="005C56AC"/>
    <w:rsid w:val="005C57C5"/>
    <w:rsid w:val="005C5C6A"/>
    <w:rsid w:val="005C6084"/>
    <w:rsid w:val="005C61C7"/>
    <w:rsid w:val="005C6371"/>
    <w:rsid w:val="005C66AB"/>
    <w:rsid w:val="005C67E9"/>
    <w:rsid w:val="005C6AC7"/>
    <w:rsid w:val="005C6EE5"/>
    <w:rsid w:val="005C7128"/>
    <w:rsid w:val="005C723F"/>
    <w:rsid w:val="005C72D4"/>
    <w:rsid w:val="005C7437"/>
    <w:rsid w:val="005C7470"/>
    <w:rsid w:val="005C74A7"/>
    <w:rsid w:val="005C74D6"/>
    <w:rsid w:val="005C7877"/>
    <w:rsid w:val="005C7A05"/>
    <w:rsid w:val="005C7A50"/>
    <w:rsid w:val="005C7BB9"/>
    <w:rsid w:val="005D014C"/>
    <w:rsid w:val="005D047B"/>
    <w:rsid w:val="005D0531"/>
    <w:rsid w:val="005D079D"/>
    <w:rsid w:val="005D0822"/>
    <w:rsid w:val="005D0CA8"/>
    <w:rsid w:val="005D0F30"/>
    <w:rsid w:val="005D12F2"/>
    <w:rsid w:val="005D1572"/>
    <w:rsid w:val="005D15C2"/>
    <w:rsid w:val="005D16C1"/>
    <w:rsid w:val="005D20A9"/>
    <w:rsid w:val="005D2138"/>
    <w:rsid w:val="005D2703"/>
    <w:rsid w:val="005D2710"/>
    <w:rsid w:val="005D2C7F"/>
    <w:rsid w:val="005D2F1E"/>
    <w:rsid w:val="005D3075"/>
    <w:rsid w:val="005D343A"/>
    <w:rsid w:val="005D3728"/>
    <w:rsid w:val="005D3793"/>
    <w:rsid w:val="005D393F"/>
    <w:rsid w:val="005D3991"/>
    <w:rsid w:val="005D3B3F"/>
    <w:rsid w:val="005D3C38"/>
    <w:rsid w:val="005D3C93"/>
    <w:rsid w:val="005D3F24"/>
    <w:rsid w:val="005D4247"/>
    <w:rsid w:val="005D4AB0"/>
    <w:rsid w:val="005D4E47"/>
    <w:rsid w:val="005D4ECC"/>
    <w:rsid w:val="005D4F82"/>
    <w:rsid w:val="005D5320"/>
    <w:rsid w:val="005D5415"/>
    <w:rsid w:val="005D552F"/>
    <w:rsid w:val="005D56AB"/>
    <w:rsid w:val="005D5942"/>
    <w:rsid w:val="005D596D"/>
    <w:rsid w:val="005D5A0F"/>
    <w:rsid w:val="005D5D1B"/>
    <w:rsid w:val="005D5D97"/>
    <w:rsid w:val="005D604A"/>
    <w:rsid w:val="005D61AA"/>
    <w:rsid w:val="005D61E1"/>
    <w:rsid w:val="005D6401"/>
    <w:rsid w:val="005D6414"/>
    <w:rsid w:val="005D6523"/>
    <w:rsid w:val="005D6545"/>
    <w:rsid w:val="005D68C2"/>
    <w:rsid w:val="005D6CEB"/>
    <w:rsid w:val="005D6EDF"/>
    <w:rsid w:val="005D7223"/>
    <w:rsid w:val="005D7791"/>
    <w:rsid w:val="005D7B73"/>
    <w:rsid w:val="005D7BE8"/>
    <w:rsid w:val="005D7CFD"/>
    <w:rsid w:val="005E000B"/>
    <w:rsid w:val="005E04B9"/>
    <w:rsid w:val="005E074F"/>
    <w:rsid w:val="005E0947"/>
    <w:rsid w:val="005E0D5E"/>
    <w:rsid w:val="005E0E28"/>
    <w:rsid w:val="005E14E0"/>
    <w:rsid w:val="005E1662"/>
    <w:rsid w:val="005E16E7"/>
    <w:rsid w:val="005E1D7C"/>
    <w:rsid w:val="005E2124"/>
    <w:rsid w:val="005E24F6"/>
    <w:rsid w:val="005E2630"/>
    <w:rsid w:val="005E268E"/>
    <w:rsid w:val="005E279F"/>
    <w:rsid w:val="005E2BB9"/>
    <w:rsid w:val="005E2BE1"/>
    <w:rsid w:val="005E2C62"/>
    <w:rsid w:val="005E2EBE"/>
    <w:rsid w:val="005E30AF"/>
    <w:rsid w:val="005E3341"/>
    <w:rsid w:val="005E37CD"/>
    <w:rsid w:val="005E3B02"/>
    <w:rsid w:val="005E3D36"/>
    <w:rsid w:val="005E3EB9"/>
    <w:rsid w:val="005E3FC6"/>
    <w:rsid w:val="005E4B99"/>
    <w:rsid w:val="005E4D96"/>
    <w:rsid w:val="005E4F47"/>
    <w:rsid w:val="005E504D"/>
    <w:rsid w:val="005E51AF"/>
    <w:rsid w:val="005E51CB"/>
    <w:rsid w:val="005E52ED"/>
    <w:rsid w:val="005E53EE"/>
    <w:rsid w:val="005E56AF"/>
    <w:rsid w:val="005E5A96"/>
    <w:rsid w:val="005E5C7F"/>
    <w:rsid w:val="005E6324"/>
    <w:rsid w:val="005E698C"/>
    <w:rsid w:val="005E6B37"/>
    <w:rsid w:val="005E6B46"/>
    <w:rsid w:val="005E704E"/>
    <w:rsid w:val="005E742E"/>
    <w:rsid w:val="005E752A"/>
    <w:rsid w:val="005E75CE"/>
    <w:rsid w:val="005E7749"/>
    <w:rsid w:val="005E7836"/>
    <w:rsid w:val="005E78C9"/>
    <w:rsid w:val="005E7909"/>
    <w:rsid w:val="005E7BD1"/>
    <w:rsid w:val="005E7C25"/>
    <w:rsid w:val="005F0040"/>
    <w:rsid w:val="005F01E1"/>
    <w:rsid w:val="005F0202"/>
    <w:rsid w:val="005F058C"/>
    <w:rsid w:val="005F0848"/>
    <w:rsid w:val="005F095F"/>
    <w:rsid w:val="005F0970"/>
    <w:rsid w:val="005F09D1"/>
    <w:rsid w:val="005F0A15"/>
    <w:rsid w:val="005F0A7E"/>
    <w:rsid w:val="005F0AA7"/>
    <w:rsid w:val="005F0AC2"/>
    <w:rsid w:val="005F0B37"/>
    <w:rsid w:val="005F0C50"/>
    <w:rsid w:val="005F118F"/>
    <w:rsid w:val="005F11EC"/>
    <w:rsid w:val="005F123B"/>
    <w:rsid w:val="005F124D"/>
    <w:rsid w:val="005F125B"/>
    <w:rsid w:val="005F1449"/>
    <w:rsid w:val="005F156D"/>
    <w:rsid w:val="005F1902"/>
    <w:rsid w:val="005F1ADE"/>
    <w:rsid w:val="005F1B47"/>
    <w:rsid w:val="005F1D16"/>
    <w:rsid w:val="005F202A"/>
    <w:rsid w:val="005F2363"/>
    <w:rsid w:val="005F2371"/>
    <w:rsid w:val="005F296D"/>
    <w:rsid w:val="005F2B1C"/>
    <w:rsid w:val="005F2EC2"/>
    <w:rsid w:val="005F3068"/>
    <w:rsid w:val="005F35A3"/>
    <w:rsid w:val="005F36F5"/>
    <w:rsid w:val="005F37C3"/>
    <w:rsid w:val="005F38C6"/>
    <w:rsid w:val="005F3D66"/>
    <w:rsid w:val="005F3E51"/>
    <w:rsid w:val="005F3F20"/>
    <w:rsid w:val="005F42CB"/>
    <w:rsid w:val="005F4530"/>
    <w:rsid w:val="005F45A0"/>
    <w:rsid w:val="005F45AC"/>
    <w:rsid w:val="005F464E"/>
    <w:rsid w:val="005F46BC"/>
    <w:rsid w:val="005F4725"/>
    <w:rsid w:val="005F4EAA"/>
    <w:rsid w:val="005F5524"/>
    <w:rsid w:val="005F554B"/>
    <w:rsid w:val="005F561E"/>
    <w:rsid w:val="005F5906"/>
    <w:rsid w:val="005F5D47"/>
    <w:rsid w:val="005F5EA1"/>
    <w:rsid w:val="005F60E9"/>
    <w:rsid w:val="005F624C"/>
    <w:rsid w:val="005F6BA8"/>
    <w:rsid w:val="005F6DAC"/>
    <w:rsid w:val="005F714D"/>
    <w:rsid w:val="005F72D5"/>
    <w:rsid w:val="005F7360"/>
    <w:rsid w:val="005F77CA"/>
    <w:rsid w:val="005F790D"/>
    <w:rsid w:val="005F7CB0"/>
    <w:rsid w:val="005F7CE1"/>
    <w:rsid w:val="005F7D04"/>
    <w:rsid w:val="005F7F21"/>
    <w:rsid w:val="00600693"/>
    <w:rsid w:val="006007C0"/>
    <w:rsid w:val="00600836"/>
    <w:rsid w:val="00600B10"/>
    <w:rsid w:val="00600B22"/>
    <w:rsid w:val="00600BA5"/>
    <w:rsid w:val="00600EA6"/>
    <w:rsid w:val="00601287"/>
    <w:rsid w:val="006012E9"/>
    <w:rsid w:val="0060145E"/>
    <w:rsid w:val="00601470"/>
    <w:rsid w:val="006014F4"/>
    <w:rsid w:val="00601EF0"/>
    <w:rsid w:val="006022D4"/>
    <w:rsid w:val="006023DB"/>
    <w:rsid w:val="00602429"/>
    <w:rsid w:val="006024B7"/>
    <w:rsid w:val="0060257D"/>
    <w:rsid w:val="00602AAD"/>
    <w:rsid w:val="00602E5B"/>
    <w:rsid w:val="00602F92"/>
    <w:rsid w:val="006031E0"/>
    <w:rsid w:val="0060364A"/>
    <w:rsid w:val="006039B6"/>
    <w:rsid w:val="00603B8F"/>
    <w:rsid w:val="00603C9C"/>
    <w:rsid w:val="00603DE6"/>
    <w:rsid w:val="00603F5F"/>
    <w:rsid w:val="006042A6"/>
    <w:rsid w:val="0060435B"/>
    <w:rsid w:val="00604A65"/>
    <w:rsid w:val="00604B14"/>
    <w:rsid w:val="00604B30"/>
    <w:rsid w:val="00604EBD"/>
    <w:rsid w:val="00605CAE"/>
    <w:rsid w:val="00606338"/>
    <w:rsid w:val="006063F8"/>
    <w:rsid w:val="0060653A"/>
    <w:rsid w:val="00606B10"/>
    <w:rsid w:val="00606BF9"/>
    <w:rsid w:val="00606E4B"/>
    <w:rsid w:val="00606ECB"/>
    <w:rsid w:val="00607039"/>
    <w:rsid w:val="0060791C"/>
    <w:rsid w:val="00607AA4"/>
    <w:rsid w:val="00607ADB"/>
    <w:rsid w:val="00607D91"/>
    <w:rsid w:val="00607DA9"/>
    <w:rsid w:val="00607E91"/>
    <w:rsid w:val="00610054"/>
    <w:rsid w:val="00610402"/>
    <w:rsid w:val="00610476"/>
    <w:rsid w:val="0061053E"/>
    <w:rsid w:val="00610555"/>
    <w:rsid w:val="0061056B"/>
    <w:rsid w:val="00610611"/>
    <w:rsid w:val="00610624"/>
    <w:rsid w:val="0061063C"/>
    <w:rsid w:val="00610B7B"/>
    <w:rsid w:val="00610B84"/>
    <w:rsid w:val="00611104"/>
    <w:rsid w:val="00611495"/>
    <w:rsid w:val="0061150D"/>
    <w:rsid w:val="00611647"/>
    <w:rsid w:val="0061176A"/>
    <w:rsid w:val="006119AF"/>
    <w:rsid w:val="00611A5D"/>
    <w:rsid w:val="00611AA0"/>
    <w:rsid w:val="00611ACE"/>
    <w:rsid w:val="00611D62"/>
    <w:rsid w:val="00611D66"/>
    <w:rsid w:val="00611D6C"/>
    <w:rsid w:val="00611D97"/>
    <w:rsid w:val="00611EFA"/>
    <w:rsid w:val="00611FAB"/>
    <w:rsid w:val="00611FB2"/>
    <w:rsid w:val="00611FF3"/>
    <w:rsid w:val="00612076"/>
    <w:rsid w:val="006120AC"/>
    <w:rsid w:val="00612220"/>
    <w:rsid w:val="0061270B"/>
    <w:rsid w:val="0061271F"/>
    <w:rsid w:val="006127E0"/>
    <w:rsid w:val="0061289B"/>
    <w:rsid w:val="00612962"/>
    <w:rsid w:val="00612A06"/>
    <w:rsid w:val="00612A50"/>
    <w:rsid w:val="00612A66"/>
    <w:rsid w:val="00612F64"/>
    <w:rsid w:val="00613205"/>
    <w:rsid w:val="00613418"/>
    <w:rsid w:val="00613900"/>
    <w:rsid w:val="00613A1B"/>
    <w:rsid w:val="00613DE6"/>
    <w:rsid w:val="00614382"/>
    <w:rsid w:val="00614584"/>
    <w:rsid w:val="00614679"/>
    <w:rsid w:val="006146EF"/>
    <w:rsid w:val="006148CB"/>
    <w:rsid w:val="00614972"/>
    <w:rsid w:val="00615032"/>
    <w:rsid w:val="0061525C"/>
    <w:rsid w:val="00615269"/>
    <w:rsid w:val="0061548F"/>
    <w:rsid w:val="0061553F"/>
    <w:rsid w:val="00615632"/>
    <w:rsid w:val="00615859"/>
    <w:rsid w:val="0061587E"/>
    <w:rsid w:val="006159CC"/>
    <w:rsid w:val="00615D24"/>
    <w:rsid w:val="00615D74"/>
    <w:rsid w:val="00615D87"/>
    <w:rsid w:val="00616090"/>
    <w:rsid w:val="00616421"/>
    <w:rsid w:val="006166F4"/>
    <w:rsid w:val="006169F7"/>
    <w:rsid w:val="00616F61"/>
    <w:rsid w:val="00617046"/>
    <w:rsid w:val="00617255"/>
    <w:rsid w:val="0061749D"/>
    <w:rsid w:val="0061762D"/>
    <w:rsid w:val="00617794"/>
    <w:rsid w:val="00617819"/>
    <w:rsid w:val="0061787E"/>
    <w:rsid w:val="00617C4B"/>
    <w:rsid w:val="00617D06"/>
    <w:rsid w:val="00617DFC"/>
    <w:rsid w:val="00620670"/>
    <w:rsid w:val="006206BE"/>
    <w:rsid w:val="00620862"/>
    <w:rsid w:val="0062088F"/>
    <w:rsid w:val="00620A08"/>
    <w:rsid w:val="00620BFC"/>
    <w:rsid w:val="00620DCA"/>
    <w:rsid w:val="006211C5"/>
    <w:rsid w:val="0062136B"/>
    <w:rsid w:val="006215F3"/>
    <w:rsid w:val="00621B43"/>
    <w:rsid w:val="00621D46"/>
    <w:rsid w:val="00622D3B"/>
    <w:rsid w:val="00622E90"/>
    <w:rsid w:val="00623046"/>
    <w:rsid w:val="00623062"/>
    <w:rsid w:val="00623115"/>
    <w:rsid w:val="00623642"/>
    <w:rsid w:val="006237BA"/>
    <w:rsid w:val="00623F7C"/>
    <w:rsid w:val="0062439C"/>
    <w:rsid w:val="00624648"/>
    <w:rsid w:val="006247C0"/>
    <w:rsid w:val="00624CAE"/>
    <w:rsid w:val="00624E0E"/>
    <w:rsid w:val="00624E74"/>
    <w:rsid w:val="0062500F"/>
    <w:rsid w:val="0062508C"/>
    <w:rsid w:val="0062521B"/>
    <w:rsid w:val="00625311"/>
    <w:rsid w:val="00625D25"/>
    <w:rsid w:val="00625D92"/>
    <w:rsid w:val="006260B9"/>
    <w:rsid w:val="006260CD"/>
    <w:rsid w:val="00626387"/>
    <w:rsid w:val="006264C0"/>
    <w:rsid w:val="006269D3"/>
    <w:rsid w:val="00626DCB"/>
    <w:rsid w:val="00626E8D"/>
    <w:rsid w:val="006270BB"/>
    <w:rsid w:val="006273B1"/>
    <w:rsid w:val="00627728"/>
    <w:rsid w:val="006278D0"/>
    <w:rsid w:val="00627996"/>
    <w:rsid w:val="006279DC"/>
    <w:rsid w:val="00627CAD"/>
    <w:rsid w:val="00627F2E"/>
    <w:rsid w:val="00627FE1"/>
    <w:rsid w:val="006301AC"/>
    <w:rsid w:val="006304FF"/>
    <w:rsid w:val="00630B68"/>
    <w:rsid w:val="00630BC2"/>
    <w:rsid w:val="006312DF"/>
    <w:rsid w:val="006314A8"/>
    <w:rsid w:val="006317A7"/>
    <w:rsid w:val="00631868"/>
    <w:rsid w:val="006319E9"/>
    <w:rsid w:val="00631A2C"/>
    <w:rsid w:val="00631AB7"/>
    <w:rsid w:val="00631D11"/>
    <w:rsid w:val="00631E37"/>
    <w:rsid w:val="00631F9A"/>
    <w:rsid w:val="00632102"/>
    <w:rsid w:val="00632370"/>
    <w:rsid w:val="006323AE"/>
    <w:rsid w:val="006323BD"/>
    <w:rsid w:val="006324A9"/>
    <w:rsid w:val="0063253B"/>
    <w:rsid w:val="0063272A"/>
    <w:rsid w:val="006327BD"/>
    <w:rsid w:val="00632D9E"/>
    <w:rsid w:val="00632EF0"/>
    <w:rsid w:val="0063315D"/>
    <w:rsid w:val="00633442"/>
    <w:rsid w:val="00633649"/>
    <w:rsid w:val="0063386E"/>
    <w:rsid w:val="00633876"/>
    <w:rsid w:val="006338F6"/>
    <w:rsid w:val="00633B04"/>
    <w:rsid w:val="00633DA4"/>
    <w:rsid w:val="00633EE3"/>
    <w:rsid w:val="00633EE9"/>
    <w:rsid w:val="00633EF4"/>
    <w:rsid w:val="006345C4"/>
    <w:rsid w:val="00634736"/>
    <w:rsid w:val="00634737"/>
    <w:rsid w:val="00634763"/>
    <w:rsid w:val="00635194"/>
    <w:rsid w:val="0063537C"/>
    <w:rsid w:val="006353CB"/>
    <w:rsid w:val="006354AF"/>
    <w:rsid w:val="00635624"/>
    <w:rsid w:val="0063577E"/>
    <w:rsid w:val="0063591F"/>
    <w:rsid w:val="00635929"/>
    <w:rsid w:val="00635A0A"/>
    <w:rsid w:val="00635F8C"/>
    <w:rsid w:val="00635F97"/>
    <w:rsid w:val="006361E5"/>
    <w:rsid w:val="006366B3"/>
    <w:rsid w:val="006369F5"/>
    <w:rsid w:val="00636B10"/>
    <w:rsid w:val="00636B83"/>
    <w:rsid w:val="006371E2"/>
    <w:rsid w:val="00637265"/>
    <w:rsid w:val="0063792D"/>
    <w:rsid w:val="006379CF"/>
    <w:rsid w:val="00637ABE"/>
    <w:rsid w:val="00637AF8"/>
    <w:rsid w:val="00637CFC"/>
    <w:rsid w:val="00640047"/>
    <w:rsid w:val="006401D3"/>
    <w:rsid w:val="00640455"/>
    <w:rsid w:val="0064053A"/>
    <w:rsid w:val="00640635"/>
    <w:rsid w:val="0064079C"/>
    <w:rsid w:val="006407E4"/>
    <w:rsid w:val="006409BD"/>
    <w:rsid w:val="00640BFD"/>
    <w:rsid w:val="00640C06"/>
    <w:rsid w:val="00640E38"/>
    <w:rsid w:val="006410B7"/>
    <w:rsid w:val="006413C7"/>
    <w:rsid w:val="00641530"/>
    <w:rsid w:val="006416A0"/>
    <w:rsid w:val="00641A8D"/>
    <w:rsid w:val="00641B5E"/>
    <w:rsid w:val="00641CDD"/>
    <w:rsid w:val="00641EAB"/>
    <w:rsid w:val="00641EF4"/>
    <w:rsid w:val="006420F7"/>
    <w:rsid w:val="0064256C"/>
    <w:rsid w:val="00642944"/>
    <w:rsid w:val="006429E7"/>
    <w:rsid w:val="00642C90"/>
    <w:rsid w:val="0064305B"/>
    <w:rsid w:val="006437AA"/>
    <w:rsid w:val="006438F6"/>
    <w:rsid w:val="00643950"/>
    <w:rsid w:val="00643A7D"/>
    <w:rsid w:val="00643BC8"/>
    <w:rsid w:val="00643DB1"/>
    <w:rsid w:val="00643F5D"/>
    <w:rsid w:val="00643FAF"/>
    <w:rsid w:val="00644004"/>
    <w:rsid w:val="00644136"/>
    <w:rsid w:val="00644389"/>
    <w:rsid w:val="006443DA"/>
    <w:rsid w:val="0064452A"/>
    <w:rsid w:val="00644602"/>
    <w:rsid w:val="006446C5"/>
    <w:rsid w:val="00644A47"/>
    <w:rsid w:val="00644AB3"/>
    <w:rsid w:val="00644B58"/>
    <w:rsid w:val="00644BB1"/>
    <w:rsid w:val="00644D54"/>
    <w:rsid w:val="0064537A"/>
    <w:rsid w:val="0064566E"/>
    <w:rsid w:val="00645671"/>
    <w:rsid w:val="00645B91"/>
    <w:rsid w:val="00645C2F"/>
    <w:rsid w:val="00645CD6"/>
    <w:rsid w:val="00645E07"/>
    <w:rsid w:val="00645F3B"/>
    <w:rsid w:val="0064649E"/>
    <w:rsid w:val="00646586"/>
    <w:rsid w:val="00646F53"/>
    <w:rsid w:val="00646F5E"/>
    <w:rsid w:val="00646F76"/>
    <w:rsid w:val="0064709A"/>
    <w:rsid w:val="006474E7"/>
    <w:rsid w:val="006474FF"/>
    <w:rsid w:val="006479C4"/>
    <w:rsid w:val="00647A2C"/>
    <w:rsid w:val="00647B78"/>
    <w:rsid w:val="00647B7F"/>
    <w:rsid w:val="00647D34"/>
    <w:rsid w:val="006501D4"/>
    <w:rsid w:val="006503B1"/>
    <w:rsid w:val="006507B6"/>
    <w:rsid w:val="006508BD"/>
    <w:rsid w:val="00650BAF"/>
    <w:rsid w:val="00650C97"/>
    <w:rsid w:val="00650E47"/>
    <w:rsid w:val="00651294"/>
    <w:rsid w:val="006517F6"/>
    <w:rsid w:val="00651B45"/>
    <w:rsid w:val="00652015"/>
    <w:rsid w:val="006525EA"/>
    <w:rsid w:val="00652ACF"/>
    <w:rsid w:val="00652EAA"/>
    <w:rsid w:val="00653282"/>
    <w:rsid w:val="00653704"/>
    <w:rsid w:val="00653B5A"/>
    <w:rsid w:val="00653E17"/>
    <w:rsid w:val="00653E92"/>
    <w:rsid w:val="00653F08"/>
    <w:rsid w:val="00653F8F"/>
    <w:rsid w:val="00653FE4"/>
    <w:rsid w:val="00654615"/>
    <w:rsid w:val="006548D1"/>
    <w:rsid w:val="00654C01"/>
    <w:rsid w:val="00654C16"/>
    <w:rsid w:val="00655183"/>
    <w:rsid w:val="0065573D"/>
    <w:rsid w:val="00655842"/>
    <w:rsid w:val="0065587C"/>
    <w:rsid w:val="00655DFF"/>
    <w:rsid w:val="0065607A"/>
    <w:rsid w:val="0065648E"/>
    <w:rsid w:val="00656C68"/>
    <w:rsid w:val="00656D9D"/>
    <w:rsid w:val="00656DB7"/>
    <w:rsid w:val="00656FC4"/>
    <w:rsid w:val="0065742F"/>
    <w:rsid w:val="00657597"/>
    <w:rsid w:val="006576E5"/>
    <w:rsid w:val="0065791D"/>
    <w:rsid w:val="00657A9C"/>
    <w:rsid w:val="00657BD8"/>
    <w:rsid w:val="00657E79"/>
    <w:rsid w:val="00657FA2"/>
    <w:rsid w:val="0066019D"/>
    <w:rsid w:val="00660633"/>
    <w:rsid w:val="00660695"/>
    <w:rsid w:val="0066071B"/>
    <w:rsid w:val="00660751"/>
    <w:rsid w:val="00660851"/>
    <w:rsid w:val="006608DD"/>
    <w:rsid w:val="00660ADA"/>
    <w:rsid w:val="00660ADB"/>
    <w:rsid w:val="00660BB6"/>
    <w:rsid w:val="00660C16"/>
    <w:rsid w:val="00660D15"/>
    <w:rsid w:val="00660D37"/>
    <w:rsid w:val="00660D85"/>
    <w:rsid w:val="00660ED3"/>
    <w:rsid w:val="006610BD"/>
    <w:rsid w:val="00661200"/>
    <w:rsid w:val="00661296"/>
    <w:rsid w:val="00661302"/>
    <w:rsid w:val="0066137D"/>
    <w:rsid w:val="0066188F"/>
    <w:rsid w:val="006619B7"/>
    <w:rsid w:val="00661ADB"/>
    <w:rsid w:val="00661B15"/>
    <w:rsid w:val="00661D84"/>
    <w:rsid w:val="00661F12"/>
    <w:rsid w:val="006622D3"/>
    <w:rsid w:val="00662320"/>
    <w:rsid w:val="00662620"/>
    <w:rsid w:val="00662850"/>
    <w:rsid w:val="006628FA"/>
    <w:rsid w:val="006629BD"/>
    <w:rsid w:val="00662A44"/>
    <w:rsid w:val="00662AF6"/>
    <w:rsid w:val="00662D6D"/>
    <w:rsid w:val="00662E00"/>
    <w:rsid w:val="00662E78"/>
    <w:rsid w:val="006637F3"/>
    <w:rsid w:val="00663A00"/>
    <w:rsid w:val="00663A40"/>
    <w:rsid w:val="00663D9E"/>
    <w:rsid w:val="00663F1D"/>
    <w:rsid w:val="006640A3"/>
    <w:rsid w:val="00664173"/>
    <w:rsid w:val="006642F6"/>
    <w:rsid w:val="006643C8"/>
    <w:rsid w:val="00664438"/>
    <w:rsid w:val="00664598"/>
    <w:rsid w:val="006646F4"/>
    <w:rsid w:val="00664996"/>
    <w:rsid w:val="00664A38"/>
    <w:rsid w:val="00664CBC"/>
    <w:rsid w:val="00664E2F"/>
    <w:rsid w:val="00665070"/>
    <w:rsid w:val="006655D4"/>
    <w:rsid w:val="00665616"/>
    <w:rsid w:val="0066568C"/>
    <w:rsid w:val="00665A99"/>
    <w:rsid w:val="00665F5C"/>
    <w:rsid w:val="00666316"/>
    <w:rsid w:val="006668F2"/>
    <w:rsid w:val="00666920"/>
    <w:rsid w:val="00666962"/>
    <w:rsid w:val="00666D01"/>
    <w:rsid w:val="0066737B"/>
    <w:rsid w:val="00667484"/>
    <w:rsid w:val="006675DF"/>
    <w:rsid w:val="00667A1E"/>
    <w:rsid w:val="00667AC9"/>
    <w:rsid w:val="00667D4E"/>
    <w:rsid w:val="0067000B"/>
    <w:rsid w:val="0067002A"/>
    <w:rsid w:val="00670123"/>
    <w:rsid w:val="006701E3"/>
    <w:rsid w:val="006702EA"/>
    <w:rsid w:val="00670428"/>
    <w:rsid w:val="00670452"/>
    <w:rsid w:val="006707F4"/>
    <w:rsid w:val="00670814"/>
    <w:rsid w:val="00670934"/>
    <w:rsid w:val="00670A14"/>
    <w:rsid w:val="00670C8F"/>
    <w:rsid w:val="00670FBF"/>
    <w:rsid w:val="006711B6"/>
    <w:rsid w:val="006718A6"/>
    <w:rsid w:val="006718C0"/>
    <w:rsid w:val="0067197B"/>
    <w:rsid w:val="00671AA3"/>
    <w:rsid w:val="00671F98"/>
    <w:rsid w:val="00672002"/>
    <w:rsid w:val="00672116"/>
    <w:rsid w:val="00672285"/>
    <w:rsid w:val="00672528"/>
    <w:rsid w:val="0067264A"/>
    <w:rsid w:val="00672B31"/>
    <w:rsid w:val="00672B7F"/>
    <w:rsid w:val="00672D0D"/>
    <w:rsid w:val="0067320A"/>
    <w:rsid w:val="00673549"/>
    <w:rsid w:val="006736D2"/>
    <w:rsid w:val="00673875"/>
    <w:rsid w:val="00673AA7"/>
    <w:rsid w:val="00673ADF"/>
    <w:rsid w:val="00673C66"/>
    <w:rsid w:val="0067418A"/>
    <w:rsid w:val="0067435B"/>
    <w:rsid w:val="00674905"/>
    <w:rsid w:val="00674BA8"/>
    <w:rsid w:val="00674BE4"/>
    <w:rsid w:val="00674DFE"/>
    <w:rsid w:val="00675041"/>
    <w:rsid w:val="006750E2"/>
    <w:rsid w:val="0067532F"/>
    <w:rsid w:val="00675445"/>
    <w:rsid w:val="006756FB"/>
    <w:rsid w:val="00675755"/>
    <w:rsid w:val="00675784"/>
    <w:rsid w:val="00675796"/>
    <w:rsid w:val="00675AD4"/>
    <w:rsid w:val="00675DB0"/>
    <w:rsid w:val="00675E12"/>
    <w:rsid w:val="00675E16"/>
    <w:rsid w:val="00676300"/>
    <w:rsid w:val="006763D3"/>
    <w:rsid w:val="006763E8"/>
    <w:rsid w:val="0067640E"/>
    <w:rsid w:val="006764B4"/>
    <w:rsid w:val="00676549"/>
    <w:rsid w:val="00676710"/>
    <w:rsid w:val="0067676F"/>
    <w:rsid w:val="00676923"/>
    <w:rsid w:val="006769B6"/>
    <w:rsid w:val="00676B85"/>
    <w:rsid w:val="00676BD4"/>
    <w:rsid w:val="00676D77"/>
    <w:rsid w:val="00676EAA"/>
    <w:rsid w:val="00677074"/>
    <w:rsid w:val="0067765D"/>
    <w:rsid w:val="00677F0A"/>
    <w:rsid w:val="006800DD"/>
    <w:rsid w:val="00680131"/>
    <w:rsid w:val="006801CA"/>
    <w:rsid w:val="00680334"/>
    <w:rsid w:val="0068088D"/>
    <w:rsid w:val="00680905"/>
    <w:rsid w:val="00680CFF"/>
    <w:rsid w:val="00680D3D"/>
    <w:rsid w:val="00680E18"/>
    <w:rsid w:val="00680E9E"/>
    <w:rsid w:val="00680EA9"/>
    <w:rsid w:val="0068105F"/>
    <w:rsid w:val="00681085"/>
    <w:rsid w:val="0068119A"/>
    <w:rsid w:val="006813D4"/>
    <w:rsid w:val="0068146E"/>
    <w:rsid w:val="006815A1"/>
    <w:rsid w:val="006815E5"/>
    <w:rsid w:val="006819C6"/>
    <w:rsid w:val="00681D46"/>
    <w:rsid w:val="00681E6E"/>
    <w:rsid w:val="00682233"/>
    <w:rsid w:val="00682415"/>
    <w:rsid w:val="006827A3"/>
    <w:rsid w:val="0068297E"/>
    <w:rsid w:val="00682A3E"/>
    <w:rsid w:val="00682F6B"/>
    <w:rsid w:val="0068341A"/>
    <w:rsid w:val="0068390E"/>
    <w:rsid w:val="0068397F"/>
    <w:rsid w:val="00683BC9"/>
    <w:rsid w:val="00683D83"/>
    <w:rsid w:val="00683F32"/>
    <w:rsid w:val="00683FD6"/>
    <w:rsid w:val="006842D3"/>
    <w:rsid w:val="0068449F"/>
    <w:rsid w:val="00684730"/>
    <w:rsid w:val="0068475C"/>
    <w:rsid w:val="00684891"/>
    <w:rsid w:val="00684E1F"/>
    <w:rsid w:val="00684F0E"/>
    <w:rsid w:val="006853DD"/>
    <w:rsid w:val="006855CA"/>
    <w:rsid w:val="00685696"/>
    <w:rsid w:val="00685703"/>
    <w:rsid w:val="0068570C"/>
    <w:rsid w:val="00685734"/>
    <w:rsid w:val="006857EE"/>
    <w:rsid w:val="006859C9"/>
    <w:rsid w:val="006859FB"/>
    <w:rsid w:val="00685CF7"/>
    <w:rsid w:val="00685D86"/>
    <w:rsid w:val="00685E2E"/>
    <w:rsid w:val="00686328"/>
    <w:rsid w:val="00686497"/>
    <w:rsid w:val="00686795"/>
    <w:rsid w:val="00686B0C"/>
    <w:rsid w:val="00686C1E"/>
    <w:rsid w:val="00686CD4"/>
    <w:rsid w:val="00686D06"/>
    <w:rsid w:val="0068702E"/>
    <w:rsid w:val="006870FF"/>
    <w:rsid w:val="00687264"/>
    <w:rsid w:val="0068728A"/>
    <w:rsid w:val="00687374"/>
    <w:rsid w:val="006876ED"/>
    <w:rsid w:val="006876F9"/>
    <w:rsid w:val="00687E03"/>
    <w:rsid w:val="00687E5A"/>
    <w:rsid w:val="00687F4F"/>
    <w:rsid w:val="00690537"/>
    <w:rsid w:val="006907B7"/>
    <w:rsid w:val="00690C69"/>
    <w:rsid w:val="00690DF7"/>
    <w:rsid w:val="00690F54"/>
    <w:rsid w:val="00690FAA"/>
    <w:rsid w:val="0069106F"/>
    <w:rsid w:val="00691815"/>
    <w:rsid w:val="00691A58"/>
    <w:rsid w:val="00691B2C"/>
    <w:rsid w:val="00691C61"/>
    <w:rsid w:val="00691CF1"/>
    <w:rsid w:val="0069215B"/>
    <w:rsid w:val="00692222"/>
    <w:rsid w:val="0069225A"/>
    <w:rsid w:val="006923B4"/>
    <w:rsid w:val="006924E6"/>
    <w:rsid w:val="00692507"/>
    <w:rsid w:val="00692630"/>
    <w:rsid w:val="006927FB"/>
    <w:rsid w:val="00692A22"/>
    <w:rsid w:val="00692B2C"/>
    <w:rsid w:val="00692B71"/>
    <w:rsid w:val="00692CF7"/>
    <w:rsid w:val="00692DFA"/>
    <w:rsid w:val="00693043"/>
    <w:rsid w:val="0069304E"/>
    <w:rsid w:val="006932EB"/>
    <w:rsid w:val="006939A8"/>
    <w:rsid w:val="00693B71"/>
    <w:rsid w:val="00693C09"/>
    <w:rsid w:val="00693E4C"/>
    <w:rsid w:val="00693F4D"/>
    <w:rsid w:val="006940A6"/>
    <w:rsid w:val="0069446C"/>
    <w:rsid w:val="00694650"/>
    <w:rsid w:val="00694779"/>
    <w:rsid w:val="00694B3E"/>
    <w:rsid w:val="00694BA7"/>
    <w:rsid w:val="006951D7"/>
    <w:rsid w:val="00695AD3"/>
    <w:rsid w:val="00695C08"/>
    <w:rsid w:val="00695C6B"/>
    <w:rsid w:val="00695C6C"/>
    <w:rsid w:val="00695CBD"/>
    <w:rsid w:val="00695EFB"/>
    <w:rsid w:val="00695F0E"/>
    <w:rsid w:val="006964C8"/>
    <w:rsid w:val="006968ED"/>
    <w:rsid w:val="00696EAA"/>
    <w:rsid w:val="00697459"/>
    <w:rsid w:val="006976D9"/>
    <w:rsid w:val="00697834"/>
    <w:rsid w:val="00697F24"/>
    <w:rsid w:val="006A030A"/>
    <w:rsid w:val="006A054B"/>
    <w:rsid w:val="006A07D8"/>
    <w:rsid w:val="006A0916"/>
    <w:rsid w:val="006A0CD1"/>
    <w:rsid w:val="006A0DEA"/>
    <w:rsid w:val="006A10ED"/>
    <w:rsid w:val="006A1497"/>
    <w:rsid w:val="006A14F2"/>
    <w:rsid w:val="006A153F"/>
    <w:rsid w:val="006A1566"/>
    <w:rsid w:val="006A15B9"/>
    <w:rsid w:val="006A15D9"/>
    <w:rsid w:val="006A1792"/>
    <w:rsid w:val="006A1C3C"/>
    <w:rsid w:val="006A1CB3"/>
    <w:rsid w:val="006A1F2B"/>
    <w:rsid w:val="006A1F9B"/>
    <w:rsid w:val="006A2782"/>
    <w:rsid w:val="006A2B7B"/>
    <w:rsid w:val="006A301E"/>
    <w:rsid w:val="006A321F"/>
    <w:rsid w:val="006A366D"/>
    <w:rsid w:val="006A3C93"/>
    <w:rsid w:val="006A3DE0"/>
    <w:rsid w:val="006A40E8"/>
    <w:rsid w:val="006A4350"/>
    <w:rsid w:val="006A4586"/>
    <w:rsid w:val="006A4846"/>
    <w:rsid w:val="006A4A5E"/>
    <w:rsid w:val="006A4E4D"/>
    <w:rsid w:val="006A5072"/>
    <w:rsid w:val="006A51B6"/>
    <w:rsid w:val="006A5262"/>
    <w:rsid w:val="006A52D1"/>
    <w:rsid w:val="006A54AF"/>
    <w:rsid w:val="006A5548"/>
    <w:rsid w:val="006A5634"/>
    <w:rsid w:val="006A58E3"/>
    <w:rsid w:val="006A5A67"/>
    <w:rsid w:val="006A5E14"/>
    <w:rsid w:val="006A6595"/>
    <w:rsid w:val="006A66AA"/>
    <w:rsid w:val="006A6919"/>
    <w:rsid w:val="006A6A45"/>
    <w:rsid w:val="006A6A76"/>
    <w:rsid w:val="006A6C50"/>
    <w:rsid w:val="006A6E1B"/>
    <w:rsid w:val="006A6E35"/>
    <w:rsid w:val="006A70ED"/>
    <w:rsid w:val="006A719F"/>
    <w:rsid w:val="006A725D"/>
    <w:rsid w:val="006A72D4"/>
    <w:rsid w:val="006A7601"/>
    <w:rsid w:val="006A7901"/>
    <w:rsid w:val="006A7B38"/>
    <w:rsid w:val="006A7FE4"/>
    <w:rsid w:val="006B022E"/>
    <w:rsid w:val="006B0243"/>
    <w:rsid w:val="006B0875"/>
    <w:rsid w:val="006B09D3"/>
    <w:rsid w:val="006B0BEC"/>
    <w:rsid w:val="006B0C52"/>
    <w:rsid w:val="006B0E57"/>
    <w:rsid w:val="006B0EE7"/>
    <w:rsid w:val="006B123F"/>
    <w:rsid w:val="006B143F"/>
    <w:rsid w:val="006B16FA"/>
    <w:rsid w:val="006B17E9"/>
    <w:rsid w:val="006B18B1"/>
    <w:rsid w:val="006B1AE5"/>
    <w:rsid w:val="006B1B1A"/>
    <w:rsid w:val="006B1F7A"/>
    <w:rsid w:val="006B1FFF"/>
    <w:rsid w:val="006B208C"/>
    <w:rsid w:val="006B2132"/>
    <w:rsid w:val="006B2406"/>
    <w:rsid w:val="006B24E9"/>
    <w:rsid w:val="006B25CB"/>
    <w:rsid w:val="006B2727"/>
    <w:rsid w:val="006B275D"/>
    <w:rsid w:val="006B288F"/>
    <w:rsid w:val="006B28B7"/>
    <w:rsid w:val="006B2B13"/>
    <w:rsid w:val="006B2E19"/>
    <w:rsid w:val="006B2F4F"/>
    <w:rsid w:val="006B342A"/>
    <w:rsid w:val="006B3682"/>
    <w:rsid w:val="006B370C"/>
    <w:rsid w:val="006B38C2"/>
    <w:rsid w:val="006B395E"/>
    <w:rsid w:val="006B3BDC"/>
    <w:rsid w:val="006B3CB7"/>
    <w:rsid w:val="006B4085"/>
    <w:rsid w:val="006B409C"/>
    <w:rsid w:val="006B42E7"/>
    <w:rsid w:val="006B4620"/>
    <w:rsid w:val="006B4819"/>
    <w:rsid w:val="006B48DD"/>
    <w:rsid w:val="006B4B64"/>
    <w:rsid w:val="006B4B79"/>
    <w:rsid w:val="006B533B"/>
    <w:rsid w:val="006B54A4"/>
    <w:rsid w:val="006B5683"/>
    <w:rsid w:val="006B5EF2"/>
    <w:rsid w:val="006B6186"/>
    <w:rsid w:val="006B61C3"/>
    <w:rsid w:val="006B6815"/>
    <w:rsid w:val="006B6D77"/>
    <w:rsid w:val="006B6DC0"/>
    <w:rsid w:val="006B7326"/>
    <w:rsid w:val="006B74BF"/>
    <w:rsid w:val="006B7CB1"/>
    <w:rsid w:val="006B7D70"/>
    <w:rsid w:val="006B7E39"/>
    <w:rsid w:val="006C0F73"/>
    <w:rsid w:val="006C12ED"/>
    <w:rsid w:val="006C1744"/>
    <w:rsid w:val="006C17A4"/>
    <w:rsid w:val="006C1934"/>
    <w:rsid w:val="006C2885"/>
    <w:rsid w:val="006C2918"/>
    <w:rsid w:val="006C2A06"/>
    <w:rsid w:val="006C2D27"/>
    <w:rsid w:val="006C2F25"/>
    <w:rsid w:val="006C3250"/>
    <w:rsid w:val="006C3433"/>
    <w:rsid w:val="006C343B"/>
    <w:rsid w:val="006C34B0"/>
    <w:rsid w:val="006C35D7"/>
    <w:rsid w:val="006C3B0D"/>
    <w:rsid w:val="006C3B70"/>
    <w:rsid w:val="006C3B74"/>
    <w:rsid w:val="006C3E16"/>
    <w:rsid w:val="006C4146"/>
    <w:rsid w:val="006C42CF"/>
    <w:rsid w:val="006C4A87"/>
    <w:rsid w:val="006C4CE0"/>
    <w:rsid w:val="006C4D09"/>
    <w:rsid w:val="006C4F4E"/>
    <w:rsid w:val="006C4FD7"/>
    <w:rsid w:val="006C50AA"/>
    <w:rsid w:val="006C50EB"/>
    <w:rsid w:val="006C5534"/>
    <w:rsid w:val="006C56B2"/>
    <w:rsid w:val="006C56E0"/>
    <w:rsid w:val="006C57F9"/>
    <w:rsid w:val="006C58AC"/>
    <w:rsid w:val="006C596D"/>
    <w:rsid w:val="006C5B42"/>
    <w:rsid w:val="006C5C1E"/>
    <w:rsid w:val="006C5C8F"/>
    <w:rsid w:val="006C5CBF"/>
    <w:rsid w:val="006C63C6"/>
    <w:rsid w:val="006C64D8"/>
    <w:rsid w:val="006C65D9"/>
    <w:rsid w:val="006C66DE"/>
    <w:rsid w:val="006C6746"/>
    <w:rsid w:val="006C6AF4"/>
    <w:rsid w:val="006C6DFA"/>
    <w:rsid w:val="006C6E70"/>
    <w:rsid w:val="006C6E98"/>
    <w:rsid w:val="006C7104"/>
    <w:rsid w:val="006C769B"/>
    <w:rsid w:val="006C76D3"/>
    <w:rsid w:val="006C789B"/>
    <w:rsid w:val="006C79D6"/>
    <w:rsid w:val="006C7A88"/>
    <w:rsid w:val="006C7B29"/>
    <w:rsid w:val="006C7C3F"/>
    <w:rsid w:val="006C7C6F"/>
    <w:rsid w:val="006C7CC9"/>
    <w:rsid w:val="006C7F3A"/>
    <w:rsid w:val="006D0143"/>
    <w:rsid w:val="006D020E"/>
    <w:rsid w:val="006D037C"/>
    <w:rsid w:val="006D0B4F"/>
    <w:rsid w:val="006D0D76"/>
    <w:rsid w:val="006D0DC2"/>
    <w:rsid w:val="006D0F58"/>
    <w:rsid w:val="006D11FF"/>
    <w:rsid w:val="006D120B"/>
    <w:rsid w:val="006D1345"/>
    <w:rsid w:val="006D1446"/>
    <w:rsid w:val="006D194F"/>
    <w:rsid w:val="006D1B94"/>
    <w:rsid w:val="006D1C84"/>
    <w:rsid w:val="006D1E12"/>
    <w:rsid w:val="006D2183"/>
    <w:rsid w:val="006D23CE"/>
    <w:rsid w:val="006D2557"/>
    <w:rsid w:val="006D25DF"/>
    <w:rsid w:val="006D28D3"/>
    <w:rsid w:val="006D29C6"/>
    <w:rsid w:val="006D2C82"/>
    <w:rsid w:val="006D2EFB"/>
    <w:rsid w:val="006D3206"/>
    <w:rsid w:val="006D3259"/>
    <w:rsid w:val="006D33B1"/>
    <w:rsid w:val="006D347C"/>
    <w:rsid w:val="006D395D"/>
    <w:rsid w:val="006D3C23"/>
    <w:rsid w:val="006D3DC6"/>
    <w:rsid w:val="006D3F79"/>
    <w:rsid w:val="006D4389"/>
    <w:rsid w:val="006D4477"/>
    <w:rsid w:val="006D5412"/>
    <w:rsid w:val="006D5504"/>
    <w:rsid w:val="006D560B"/>
    <w:rsid w:val="006D57AB"/>
    <w:rsid w:val="006D5A0D"/>
    <w:rsid w:val="006D5A8F"/>
    <w:rsid w:val="006D5BB9"/>
    <w:rsid w:val="006D6028"/>
    <w:rsid w:val="006D631D"/>
    <w:rsid w:val="006D6379"/>
    <w:rsid w:val="006D655C"/>
    <w:rsid w:val="006D6567"/>
    <w:rsid w:val="006D6697"/>
    <w:rsid w:val="006D6CA6"/>
    <w:rsid w:val="006D6CC2"/>
    <w:rsid w:val="006D6F7A"/>
    <w:rsid w:val="006D7262"/>
    <w:rsid w:val="006D726E"/>
    <w:rsid w:val="006D73DB"/>
    <w:rsid w:val="006D7529"/>
    <w:rsid w:val="006D75EE"/>
    <w:rsid w:val="006D7D73"/>
    <w:rsid w:val="006D7E52"/>
    <w:rsid w:val="006D7FA6"/>
    <w:rsid w:val="006E0027"/>
    <w:rsid w:val="006E0299"/>
    <w:rsid w:val="006E02BA"/>
    <w:rsid w:val="006E0397"/>
    <w:rsid w:val="006E05E8"/>
    <w:rsid w:val="006E074C"/>
    <w:rsid w:val="006E0A0F"/>
    <w:rsid w:val="006E0C79"/>
    <w:rsid w:val="006E0D03"/>
    <w:rsid w:val="006E0DB7"/>
    <w:rsid w:val="006E12A2"/>
    <w:rsid w:val="006E1483"/>
    <w:rsid w:val="006E1507"/>
    <w:rsid w:val="006E168D"/>
    <w:rsid w:val="006E1C1F"/>
    <w:rsid w:val="006E1E38"/>
    <w:rsid w:val="006E1E99"/>
    <w:rsid w:val="006E266E"/>
    <w:rsid w:val="006E27E8"/>
    <w:rsid w:val="006E2B37"/>
    <w:rsid w:val="006E2B3C"/>
    <w:rsid w:val="006E2B6E"/>
    <w:rsid w:val="006E2DB0"/>
    <w:rsid w:val="006E2EFE"/>
    <w:rsid w:val="006E2F14"/>
    <w:rsid w:val="006E317A"/>
    <w:rsid w:val="006E32E1"/>
    <w:rsid w:val="006E3441"/>
    <w:rsid w:val="006E37D2"/>
    <w:rsid w:val="006E37D6"/>
    <w:rsid w:val="006E39C1"/>
    <w:rsid w:val="006E3BE4"/>
    <w:rsid w:val="006E3DFC"/>
    <w:rsid w:val="006E3F1B"/>
    <w:rsid w:val="006E3F6C"/>
    <w:rsid w:val="006E400B"/>
    <w:rsid w:val="006E4142"/>
    <w:rsid w:val="006E4222"/>
    <w:rsid w:val="006E443E"/>
    <w:rsid w:val="006E45B0"/>
    <w:rsid w:val="006E4BB0"/>
    <w:rsid w:val="006E4BE4"/>
    <w:rsid w:val="006E4CAB"/>
    <w:rsid w:val="006E4E26"/>
    <w:rsid w:val="006E4F21"/>
    <w:rsid w:val="006E5247"/>
    <w:rsid w:val="006E5366"/>
    <w:rsid w:val="006E5967"/>
    <w:rsid w:val="006E5C43"/>
    <w:rsid w:val="006E5C66"/>
    <w:rsid w:val="006E5F86"/>
    <w:rsid w:val="006E5F8E"/>
    <w:rsid w:val="006E6208"/>
    <w:rsid w:val="006E6442"/>
    <w:rsid w:val="006E65CB"/>
    <w:rsid w:val="006E68A9"/>
    <w:rsid w:val="006E68B0"/>
    <w:rsid w:val="006E6C72"/>
    <w:rsid w:val="006E707F"/>
    <w:rsid w:val="006E7506"/>
    <w:rsid w:val="006E755D"/>
    <w:rsid w:val="006E7782"/>
    <w:rsid w:val="006E78A0"/>
    <w:rsid w:val="006E7B4C"/>
    <w:rsid w:val="006E7D8F"/>
    <w:rsid w:val="006E7DD1"/>
    <w:rsid w:val="006E7EA0"/>
    <w:rsid w:val="006F0058"/>
    <w:rsid w:val="006F0232"/>
    <w:rsid w:val="006F0859"/>
    <w:rsid w:val="006F08D8"/>
    <w:rsid w:val="006F093F"/>
    <w:rsid w:val="006F098C"/>
    <w:rsid w:val="006F099E"/>
    <w:rsid w:val="006F0B55"/>
    <w:rsid w:val="006F0C3C"/>
    <w:rsid w:val="006F0F74"/>
    <w:rsid w:val="006F10B4"/>
    <w:rsid w:val="006F11C5"/>
    <w:rsid w:val="006F1254"/>
    <w:rsid w:val="006F13FC"/>
    <w:rsid w:val="006F1836"/>
    <w:rsid w:val="006F1944"/>
    <w:rsid w:val="006F1996"/>
    <w:rsid w:val="006F1BF9"/>
    <w:rsid w:val="006F1C1D"/>
    <w:rsid w:val="006F1DD2"/>
    <w:rsid w:val="006F1F8D"/>
    <w:rsid w:val="006F23BD"/>
    <w:rsid w:val="006F2ADD"/>
    <w:rsid w:val="006F2C54"/>
    <w:rsid w:val="006F2C8F"/>
    <w:rsid w:val="006F2CE2"/>
    <w:rsid w:val="006F31D5"/>
    <w:rsid w:val="006F31E4"/>
    <w:rsid w:val="006F3339"/>
    <w:rsid w:val="006F373A"/>
    <w:rsid w:val="006F3754"/>
    <w:rsid w:val="006F3A51"/>
    <w:rsid w:val="006F3C30"/>
    <w:rsid w:val="006F4302"/>
    <w:rsid w:val="006F4877"/>
    <w:rsid w:val="006F494A"/>
    <w:rsid w:val="006F4A62"/>
    <w:rsid w:val="006F4C5D"/>
    <w:rsid w:val="006F4C6F"/>
    <w:rsid w:val="006F4D63"/>
    <w:rsid w:val="006F4E55"/>
    <w:rsid w:val="006F5366"/>
    <w:rsid w:val="006F53D8"/>
    <w:rsid w:val="006F5557"/>
    <w:rsid w:val="006F5963"/>
    <w:rsid w:val="006F5A9B"/>
    <w:rsid w:val="006F5C47"/>
    <w:rsid w:val="006F5EB8"/>
    <w:rsid w:val="006F606E"/>
    <w:rsid w:val="006F614B"/>
    <w:rsid w:val="006F6438"/>
    <w:rsid w:val="006F654E"/>
    <w:rsid w:val="006F681F"/>
    <w:rsid w:val="006F69A3"/>
    <w:rsid w:val="006F6AFC"/>
    <w:rsid w:val="006F7249"/>
    <w:rsid w:val="006F7280"/>
    <w:rsid w:val="006F7327"/>
    <w:rsid w:val="006F779A"/>
    <w:rsid w:val="006F795A"/>
    <w:rsid w:val="006F7B18"/>
    <w:rsid w:val="007001FD"/>
    <w:rsid w:val="007002A5"/>
    <w:rsid w:val="00700BA4"/>
    <w:rsid w:val="007010C7"/>
    <w:rsid w:val="007011B2"/>
    <w:rsid w:val="00701495"/>
    <w:rsid w:val="00701626"/>
    <w:rsid w:val="007019C0"/>
    <w:rsid w:val="00701C93"/>
    <w:rsid w:val="007020D7"/>
    <w:rsid w:val="00702277"/>
    <w:rsid w:val="007026F4"/>
    <w:rsid w:val="007027E5"/>
    <w:rsid w:val="007029A5"/>
    <w:rsid w:val="00702BFA"/>
    <w:rsid w:val="00702CC4"/>
    <w:rsid w:val="00702DBF"/>
    <w:rsid w:val="00702FAF"/>
    <w:rsid w:val="007034CE"/>
    <w:rsid w:val="007035A0"/>
    <w:rsid w:val="0070394B"/>
    <w:rsid w:val="00703C35"/>
    <w:rsid w:val="0070405C"/>
    <w:rsid w:val="007040E8"/>
    <w:rsid w:val="00704119"/>
    <w:rsid w:val="00704579"/>
    <w:rsid w:val="007045D6"/>
    <w:rsid w:val="00704743"/>
    <w:rsid w:val="00704B6D"/>
    <w:rsid w:val="007052D1"/>
    <w:rsid w:val="007052F8"/>
    <w:rsid w:val="007055D1"/>
    <w:rsid w:val="00705677"/>
    <w:rsid w:val="00705708"/>
    <w:rsid w:val="00705BE8"/>
    <w:rsid w:val="00705C54"/>
    <w:rsid w:val="00705D4A"/>
    <w:rsid w:val="00705FBA"/>
    <w:rsid w:val="007068D7"/>
    <w:rsid w:val="00706DCE"/>
    <w:rsid w:val="00706E54"/>
    <w:rsid w:val="00706F09"/>
    <w:rsid w:val="00706F8E"/>
    <w:rsid w:val="0070706B"/>
    <w:rsid w:val="00707837"/>
    <w:rsid w:val="00707AFB"/>
    <w:rsid w:val="00707D04"/>
    <w:rsid w:val="00707FCB"/>
    <w:rsid w:val="00710386"/>
    <w:rsid w:val="007103C8"/>
    <w:rsid w:val="00710AF2"/>
    <w:rsid w:val="00710E4B"/>
    <w:rsid w:val="007110A1"/>
    <w:rsid w:val="00711442"/>
    <w:rsid w:val="00711776"/>
    <w:rsid w:val="007117F0"/>
    <w:rsid w:val="00711C05"/>
    <w:rsid w:val="00711E26"/>
    <w:rsid w:val="00711F9B"/>
    <w:rsid w:val="00712258"/>
    <w:rsid w:val="007123B8"/>
    <w:rsid w:val="00712797"/>
    <w:rsid w:val="00712838"/>
    <w:rsid w:val="00712953"/>
    <w:rsid w:val="007129EA"/>
    <w:rsid w:val="00712A43"/>
    <w:rsid w:val="00712A58"/>
    <w:rsid w:val="00713146"/>
    <w:rsid w:val="0071315F"/>
    <w:rsid w:val="007131F2"/>
    <w:rsid w:val="007135F2"/>
    <w:rsid w:val="007139FA"/>
    <w:rsid w:val="00713E80"/>
    <w:rsid w:val="00713F86"/>
    <w:rsid w:val="007141C7"/>
    <w:rsid w:val="00714285"/>
    <w:rsid w:val="00714378"/>
    <w:rsid w:val="007143F4"/>
    <w:rsid w:val="0071442A"/>
    <w:rsid w:val="00714855"/>
    <w:rsid w:val="00714E85"/>
    <w:rsid w:val="00715537"/>
    <w:rsid w:val="00715B7C"/>
    <w:rsid w:val="00715D8C"/>
    <w:rsid w:val="00715F74"/>
    <w:rsid w:val="007160B8"/>
    <w:rsid w:val="00716342"/>
    <w:rsid w:val="0071635C"/>
    <w:rsid w:val="0071635E"/>
    <w:rsid w:val="0071648A"/>
    <w:rsid w:val="007164A5"/>
    <w:rsid w:val="007168E0"/>
    <w:rsid w:val="00716A45"/>
    <w:rsid w:val="00716AA2"/>
    <w:rsid w:val="00716BEB"/>
    <w:rsid w:val="00716F5D"/>
    <w:rsid w:val="00717396"/>
    <w:rsid w:val="0071739C"/>
    <w:rsid w:val="007175D1"/>
    <w:rsid w:val="007177F9"/>
    <w:rsid w:val="007178BD"/>
    <w:rsid w:val="00717958"/>
    <w:rsid w:val="00717A7F"/>
    <w:rsid w:val="00717B57"/>
    <w:rsid w:val="00717D75"/>
    <w:rsid w:val="00717E43"/>
    <w:rsid w:val="00717E5C"/>
    <w:rsid w:val="007201A0"/>
    <w:rsid w:val="007201EA"/>
    <w:rsid w:val="0072026C"/>
    <w:rsid w:val="007202A9"/>
    <w:rsid w:val="007203F1"/>
    <w:rsid w:val="00720649"/>
    <w:rsid w:val="007209B8"/>
    <w:rsid w:val="00720D04"/>
    <w:rsid w:val="00720E47"/>
    <w:rsid w:val="00721696"/>
    <w:rsid w:val="00721AB3"/>
    <w:rsid w:val="00721BBD"/>
    <w:rsid w:val="007221F5"/>
    <w:rsid w:val="0072252D"/>
    <w:rsid w:val="007228F0"/>
    <w:rsid w:val="00722A4B"/>
    <w:rsid w:val="00722A80"/>
    <w:rsid w:val="00722CA2"/>
    <w:rsid w:val="00722E25"/>
    <w:rsid w:val="00723025"/>
    <w:rsid w:val="0072356B"/>
    <w:rsid w:val="0072357D"/>
    <w:rsid w:val="007236BD"/>
    <w:rsid w:val="00723BCC"/>
    <w:rsid w:val="00723C04"/>
    <w:rsid w:val="00723F05"/>
    <w:rsid w:val="00723F7B"/>
    <w:rsid w:val="007240A5"/>
    <w:rsid w:val="00724172"/>
    <w:rsid w:val="007244ED"/>
    <w:rsid w:val="0072482D"/>
    <w:rsid w:val="00724A64"/>
    <w:rsid w:val="00724CEF"/>
    <w:rsid w:val="00724D5A"/>
    <w:rsid w:val="00724E59"/>
    <w:rsid w:val="0072504A"/>
    <w:rsid w:val="007256D4"/>
    <w:rsid w:val="007258FB"/>
    <w:rsid w:val="007259EA"/>
    <w:rsid w:val="00725B05"/>
    <w:rsid w:val="00725C0B"/>
    <w:rsid w:val="00725C37"/>
    <w:rsid w:val="00725CE2"/>
    <w:rsid w:val="007260C9"/>
    <w:rsid w:val="0072622F"/>
    <w:rsid w:val="007266C1"/>
    <w:rsid w:val="00726D2C"/>
    <w:rsid w:val="00726E1E"/>
    <w:rsid w:val="00726ED8"/>
    <w:rsid w:val="00726F12"/>
    <w:rsid w:val="007270B2"/>
    <w:rsid w:val="0072754B"/>
    <w:rsid w:val="007276D0"/>
    <w:rsid w:val="0072772E"/>
    <w:rsid w:val="007277B3"/>
    <w:rsid w:val="00727A24"/>
    <w:rsid w:val="00727BB5"/>
    <w:rsid w:val="00727C0D"/>
    <w:rsid w:val="00727DAA"/>
    <w:rsid w:val="00730085"/>
    <w:rsid w:val="00730269"/>
    <w:rsid w:val="00730288"/>
    <w:rsid w:val="007302B8"/>
    <w:rsid w:val="007303AA"/>
    <w:rsid w:val="00730655"/>
    <w:rsid w:val="007308C8"/>
    <w:rsid w:val="007309ED"/>
    <w:rsid w:val="00730CFA"/>
    <w:rsid w:val="00730DE2"/>
    <w:rsid w:val="00731399"/>
    <w:rsid w:val="0073147B"/>
    <w:rsid w:val="00731642"/>
    <w:rsid w:val="00731A17"/>
    <w:rsid w:val="00731E14"/>
    <w:rsid w:val="0073206A"/>
    <w:rsid w:val="00732183"/>
    <w:rsid w:val="007324F6"/>
    <w:rsid w:val="00732541"/>
    <w:rsid w:val="007329CB"/>
    <w:rsid w:val="007335AC"/>
    <w:rsid w:val="007338CE"/>
    <w:rsid w:val="00733929"/>
    <w:rsid w:val="00733961"/>
    <w:rsid w:val="00733B9B"/>
    <w:rsid w:val="007341ED"/>
    <w:rsid w:val="00734269"/>
    <w:rsid w:val="00734347"/>
    <w:rsid w:val="00734541"/>
    <w:rsid w:val="007345B6"/>
    <w:rsid w:val="007345CC"/>
    <w:rsid w:val="007351C8"/>
    <w:rsid w:val="007351D6"/>
    <w:rsid w:val="007354EF"/>
    <w:rsid w:val="007358C3"/>
    <w:rsid w:val="00735E50"/>
    <w:rsid w:val="00735E5B"/>
    <w:rsid w:val="00735F50"/>
    <w:rsid w:val="00736306"/>
    <w:rsid w:val="00736A8D"/>
    <w:rsid w:val="00736C45"/>
    <w:rsid w:val="00736E19"/>
    <w:rsid w:val="00736E69"/>
    <w:rsid w:val="00736FE1"/>
    <w:rsid w:val="00737341"/>
    <w:rsid w:val="007373D3"/>
    <w:rsid w:val="00737806"/>
    <w:rsid w:val="0073782D"/>
    <w:rsid w:val="00737989"/>
    <w:rsid w:val="00737B03"/>
    <w:rsid w:val="00737B66"/>
    <w:rsid w:val="00737E90"/>
    <w:rsid w:val="00740000"/>
    <w:rsid w:val="00740169"/>
    <w:rsid w:val="00740365"/>
    <w:rsid w:val="00740495"/>
    <w:rsid w:val="0074051C"/>
    <w:rsid w:val="00740E04"/>
    <w:rsid w:val="00740FDE"/>
    <w:rsid w:val="00741373"/>
    <w:rsid w:val="007415A5"/>
    <w:rsid w:val="007424D0"/>
    <w:rsid w:val="0074287C"/>
    <w:rsid w:val="00742894"/>
    <w:rsid w:val="00742A13"/>
    <w:rsid w:val="00742AC7"/>
    <w:rsid w:val="00742D7E"/>
    <w:rsid w:val="00742EE4"/>
    <w:rsid w:val="00742F7E"/>
    <w:rsid w:val="0074340C"/>
    <w:rsid w:val="007438A6"/>
    <w:rsid w:val="00743D74"/>
    <w:rsid w:val="00743ED5"/>
    <w:rsid w:val="0074401A"/>
    <w:rsid w:val="007441F4"/>
    <w:rsid w:val="0074455F"/>
    <w:rsid w:val="0074457C"/>
    <w:rsid w:val="00744683"/>
    <w:rsid w:val="007448A4"/>
    <w:rsid w:val="007448FD"/>
    <w:rsid w:val="00745185"/>
    <w:rsid w:val="00745308"/>
    <w:rsid w:val="00745392"/>
    <w:rsid w:val="00745448"/>
    <w:rsid w:val="0074558B"/>
    <w:rsid w:val="0074566A"/>
    <w:rsid w:val="007458F7"/>
    <w:rsid w:val="00745A2D"/>
    <w:rsid w:val="00745B92"/>
    <w:rsid w:val="00745BD6"/>
    <w:rsid w:val="00745C44"/>
    <w:rsid w:val="00745E76"/>
    <w:rsid w:val="007461C7"/>
    <w:rsid w:val="007463E7"/>
    <w:rsid w:val="007464FC"/>
    <w:rsid w:val="0074682B"/>
    <w:rsid w:val="00746D60"/>
    <w:rsid w:val="00746FA4"/>
    <w:rsid w:val="007471F5"/>
    <w:rsid w:val="007473CA"/>
    <w:rsid w:val="0074758E"/>
    <w:rsid w:val="0074779F"/>
    <w:rsid w:val="00747983"/>
    <w:rsid w:val="00747BDF"/>
    <w:rsid w:val="00747C96"/>
    <w:rsid w:val="00750274"/>
    <w:rsid w:val="00750302"/>
    <w:rsid w:val="007505F3"/>
    <w:rsid w:val="007505F7"/>
    <w:rsid w:val="00750945"/>
    <w:rsid w:val="00750ABF"/>
    <w:rsid w:val="00750F0C"/>
    <w:rsid w:val="00750F6A"/>
    <w:rsid w:val="00751381"/>
    <w:rsid w:val="007513AE"/>
    <w:rsid w:val="00751603"/>
    <w:rsid w:val="007516D8"/>
    <w:rsid w:val="00751BC8"/>
    <w:rsid w:val="00751FAF"/>
    <w:rsid w:val="00752959"/>
    <w:rsid w:val="007529C5"/>
    <w:rsid w:val="00752A6E"/>
    <w:rsid w:val="00752C43"/>
    <w:rsid w:val="00752CA5"/>
    <w:rsid w:val="00752FDE"/>
    <w:rsid w:val="00753055"/>
    <w:rsid w:val="00753250"/>
    <w:rsid w:val="007535B3"/>
    <w:rsid w:val="007537CA"/>
    <w:rsid w:val="00753813"/>
    <w:rsid w:val="00753F3F"/>
    <w:rsid w:val="00753F56"/>
    <w:rsid w:val="0075400B"/>
    <w:rsid w:val="007541A5"/>
    <w:rsid w:val="00754454"/>
    <w:rsid w:val="007546B1"/>
    <w:rsid w:val="0075484A"/>
    <w:rsid w:val="00754ACA"/>
    <w:rsid w:val="00754B3F"/>
    <w:rsid w:val="00754D33"/>
    <w:rsid w:val="0075504E"/>
    <w:rsid w:val="007552C0"/>
    <w:rsid w:val="0075535D"/>
    <w:rsid w:val="0075551F"/>
    <w:rsid w:val="007557F7"/>
    <w:rsid w:val="007558C3"/>
    <w:rsid w:val="007559CB"/>
    <w:rsid w:val="00755A26"/>
    <w:rsid w:val="007560E0"/>
    <w:rsid w:val="007561B3"/>
    <w:rsid w:val="00756483"/>
    <w:rsid w:val="00756599"/>
    <w:rsid w:val="00756725"/>
    <w:rsid w:val="00756740"/>
    <w:rsid w:val="00756770"/>
    <w:rsid w:val="00756B55"/>
    <w:rsid w:val="00756B7B"/>
    <w:rsid w:val="00756F17"/>
    <w:rsid w:val="0075754F"/>
    <w:rsid w:val="007575CF"/>
    <w:rsid w:val="0075760B"/>
    <w:rsid w:val="00757BCA"/>
    <w:rsid w:val="00757C74"/>
    <w:rsid w:val="00757CEB"/>
    <w:rsid w:val="00757D5D"/>
    <w:rsid w:val="00757E87"/>
    <w:rsid w:val="007600E9"/>
    <w:rsid w:val="0076058A"/>
    <w:rsid w:val="007605F0"/>
    <w:rsid w:val="00760789"/>
    <w:rsid w:val="007608B9"/>
    <w:rsid w:val="0076098D"/>
    <w:rsid w:val="00760BB7"/>
    <w:rsid w:val="00760EC1"/>
    <w:rsid w:val="007610BC"/>
    <w:rsid w:val="0076117A"/>
    <w:rsid w:val="00761217"/>
    <w:rsid w:val="0076152C"/>
    <w:rsid w:val="0076155D"/>
    <w:rsid w:val="00761708"/>
    <w:rsid w:val="0076199E"/>
    <w:rsid w:val="00761ABB"/>
    <w:rsid w:val="00761B27"/>
    <w:rsid w:val="00761DDB"/>
    <w:rsid w:val="00762092"/>
    <w:rsid w:val="0076269F"/>
    <w:rsid w:val="007627A1"/>
    <w:rsid w:val="00762813"/>
    <w:rsid w:val="0076292D"/>
    <w:rsid w:val="00762A2C"/>
    <w:rsid w:val="00762C85"/>
    <w:rsid w:val="00762F00"/>
    <w:rsid w:val="00762F0B"/>
    <w:rsid w:val="00762FF3"/>
    <w:rsid w:val="00763003"/>
    <w:rsid w:val="00763331"/>
    <w:rsid w:val="0076349E"/>
    <w:rsid w:val="007634DF"/>
    <w:rsid w:val="007634F5"/>
    <w:rsid w:val="00763790"/>
    <w:rsid w:val="007637DD"/>
    <w:rsid w:val="007639B6"/>
    <w:rsid w:val="00763B23"/>
    <w:rsid w:val="00763EB9"/>
    <w:rsid w:val="0076409E"/>
    <w:rsid w:val="00764110"/>
    <w:rsid w:val="00764164"/>
    <w:rsid w:val="007641CF"/>
    <w:rsid w:val="0076426E"/>
    <w:rsid w:val="00764B4D"/>
    <w:rsid w:val="00764BC2"/>
    <w:rsid w:val="00764CCB"/>
    <w:rsid w:val="00764D4D"/>
    <w:rsid w:val="00764E43"/>
    <w:rsid w:val="0076548B"/>
    <w:rsid w:val="00765668"/>
    <w:rsid w:val="007656F5"/>
    <w:rsid w:val="007659D8"/>
    <w:rsid w:val="00765B53"/>
    <w:rsid w:val="00765C0A"/>
    <w:rsid w:val="00765C19"/>
    <w:rsid w:val="00765C8B"/>
    <w:rsid w:val="00765D64"/>
    <w:rsid w:val="00765D67"/>
    <w:rsid w:val="00765E02"/>
    <w:rsid w:val="00765E52"/>
    <w:rsid w:val="00765E9E"/>
    <w:rsid w:val="00766005"/>
    <w:rsid w:val="007661AA"/>
    <w:rsid w:val="00766246"/>
    <w:rsid w:val="0076627A"/>
    <w:rsid w:val="00766505"/>
    <w:rsid w:val="007666ED"/>
    <w:rsid w:val="00766C25"/>
    <w:rsid w:val="00766CC8"/>
    <w:rsid w:val="00766E29"/>
    <w:rsid w:val="00766FF4"/>
    <w:rsid w:val="00767116"/>
    <w:rsid w:val="00767169"/>
    <w:rsid w:val="007676BC"/>
    <w:rsid w:val="00767866"/>
    <w:rsid w:val="007678C8"/>
    <w:rsid w:val="00767BAE"/>
    <w:rsid w:val="00767C9A"/>
    <w:rsid w:val="00767D5A"/>
    <w:rsid w:val="00767DDC"/>
    <w:rsid w:val="00770033"/>
    <w:rsid w:val="007700A8"/>
    <w:rsid w:val="007703A4"/>
    <w:rsid w:val="007705A9"/>
    <w:rsid w:val="00770626"/>
    <w:rsid w:val="0077073B"/>
    <w:rsid w:val="00770B24"/>
    <w:rsid w:val="007710AD"/>
    <w:rsid w:val="00771334"/>
    <w:rsid w:val="007716AF"/>
    <w:rsid w:val="007717E8"/>
    <w:rsid w:val="007718B5"/>
    <w:rsid w:val="00771BC5"/>
    <w:rsid w:val="00771FEA"/>
    <w:rsid w:val="00772329"/>
    <w:rsid w:val="007723FB"/>
    <w:rsid w:val="007725D3"/>
    <w:rsid w:val="00772628"/>
    <w:rsid w:val="00772BEA"/>
    <w:rsid w:val="00772C40"/>
    <w:rsid w:val="00772EEE"/>
    <w:rsid w:val="00772F4B"/>
    <w:rsid w:val="0077300C"/>
    <w:rsid w:val="0077322E"/>
    <w:rsid w:val="0077360F"/>
    <w:rsid w:val="0077371D"/>
    <w:rsid w:val="0077385F"/>
    <w:rsid w:val="00773AB1"/>
    <w:rsid w:val="00773BC5"/>
    <w:rsid w:val="007740E2"/>
    <w:rsid w:val="00774411"/>
    <w:rsid w:val="0077470D"/>
    <w:rsid w:val="00774DB4"/>
    <w:rsid w:val="00774F03"/>
    <w:rsid w:val="00775154"/>
    <w:rsid w:val="007751A7"/>
    <w:rsid w:val="00775579"/>
    <w:rsid w:val="00775623"/>
    <w:rsid w:val="00775A45"/>
    <w:rsid w:val="007761C0"/>
    <w:rsid w:val="0077625C"/>
    <w:rsid w:val="007764F8"/>
    <w:rsid w:val="00776887"/>
    <w:rsid w:val="00776A79"/>
    <w:rsid w:val="00776C2C"/>
    <w:rsid w:val="00776DD9"/>
    <w:rsid w:val="00777114"/>
    <w:rsid w:val="00777530"/>
    <w:rsid w:val="0077765A"/>
    <w:rsid w:val="007778EA"/>
    <w:rsid w:val="00777956"/>
    <w:rsid w:val="00777CA2"/>
    <w:rsid w:val="007804DE"/>
    <w:rsid w:val="00780573"/>
    <w:rsid w:val="00780DAB"/>
    <w:rsid w:val="00780DB8"/>
    <w:rsid w:val="00780DBA"/>
    <w:rsid w:val="00780E17"/>
    <w:rsid w:val="007811C7"/>
    <w:rsid w:val="0078134C"/>
    <w:rsid w:val="007814E8"/>
    <w:rsid w:val="007818C9"/>
    <w:rsid w:val="00781906"/>
    <w:rsid w:val="007819BB"/>
    <w:rsid w:val="00781AD6"/>
    <w:rsid w:val="00781B2D"/>
    <w:rsid w:val="00781D10"/>
    <w:rsid w:val="00781E6D"/>
    <w:rsid w:val="007828BD"/>
    <w:rsid w:val="00782B22"/>
    <w:rsid w:val="00782C3F"/>
    <w:rsid w:val="00782DBD"/>
    <w:rsid w:val="00782DEF"/>
    <w:rsid w:val="007831CD"/>
    <w:rsid w:val="0078321B"/>
    <w:rsid w:val="0078347B"/>
    <w:rsid w:val="0078352E"/>
    <w:rsid w:val="0078376A"/>
    <w:rsid w:val="0078385B"/>
    <w:rsid w:val="00784151"/>
    <w:rsid w:val="007841E7"/>
    <w:rsid w:val="00784248"/>
    <w:rsid w:val="007847B4"/>
    <w:rsid w:val="007847F1"/>
    <w:rsid w:val="0078484D"/>
    <w:rsid w:val="00784DA2"/>
    <w:rsid w:val="00784E1E"/>
    <w:rsid w:val="00784F00"/>
    <w:rsid w:val="007850DC"/>
    <w:rsid w:val="00785394"/>
    <w:rsid w:val="007853B6"/>
    <w:rsid w:val="00785726"/>
    <w:rsid w:val="0078580A"/>
    <w:rsid w:val="007859CA"/>
    <w:rsid w:val="00785A5C"/>
    <w:rsid w:val="00785AFF"/>
    <w:rsid w:val="007862FF"/>
    <w:rsid w:val="00786500"/>
    <w:rsid w:val="007867E7"/>
    <w:rsid w:val="00786A93"/>
    <w:rsid w:val="00786B9B"/>
    <w:rsid w:val="00786BAD"/>
    <w:rsid w:val="00787050"/>
    <w:rsid w:val="00787444"/>
    <w:rsid w:val="0078748F"/>
    <w:rsid w:val="0078750C"/>
    <w:rsid w:val="0078790E"/>
    <w:rsid w:val="00787C99"/>
    <w:rsid w:val="00790A8A"/>
    <w:rsid w:val="00790AB5"/>
    <w:rsid w:val="00791269"/>
    <w:rsid w:val="00791402"/>
    <w:rsid w:val="007919DF"/>
    <w:rsid w:val="00791B12"/>
    <w:rsid w:val="00791B6B"/>
    <w:rsid w:val="00791B70"/>
    <w:rsid w:val="007921A2"/>
    <w:rsid w:val="007921B1"/>
    <w:rsid w:val="007924A9"/>
    <w:rsid w:val="00792627"/>
    <w:rsid w:val="007926DC"/>
    <w:rsid w:val="007929C7"/>
    <w:rsid w:val="00792AFC"/>
    <w:rsid w:val="00792B3C"/>
    <w:rsid w:val="00792BE1"/>
    <w:rsid w:val="00792D16"/>
    <w:rsid w:val="00792DD4"/>
    <w:rsid w:val="00792F2B"/>
    <w:rsid w:val="0079375D"/>
    <w:rsid w:val="00793783"/>
    <w:rsid w:val="007937CC"/>
    <w:rsid w:val="00793D88"/>
    <w:rsid w:val="00793EFA"/>
    <w:rsid w:val="007941A2"/>
    <w:rsid w:val="00794266"/>
    <w:rsid w:val="00794518"/>
    <w:rsid w:val="00794AE0"/>
    <w:rsid w:val="00794D7C"/>
    <w:rsid w:val="00794FEB"/>
    <w:rsid w:val="0079569F"/>
    <w:rsid w:val="00795863"/>
    <w:rsid w:val="00795895"/>
    <w:rsid w:val="00795CF4"/>
    <w:rsid w:val="00795CFF"/>
    <w:rsid w:val="00795D02"/>
    <w:rsid w:val="00796015"/>
    <w:rsid w:val="00796428"/>
    <w:rsid w:val="007969FB"/>
    <w:rsid w:val="00796A81"/>
    <w:rsid w:val="00796F11"/>
    <w:rsid w:val="00797109"/>
    <w:rsid w:val="00797310"/>
    <w:rsid w:val="00797315"/>
    <w:rsid w:val="00797336"/>
    <w:rsid w:val="0079744A"/>
    <w:rsid w:val="007974CF"/>
    <w:rsid w:val="007974DC"/>
    <w:rsid w:val="00797715"/>
    <w:rsid w:val="00797895"/>
    <w:rsid w:val="00797AAF"/>
    <w:rsid w:val="00797B25"/>
    <w:rsid w:val="00797DF8"/>
    <w:rsid w:val="00797E5E"/>
    <w:rsid w:val="007A00C8"/>
    <w:rsid w:val="007A0164"/>
    <w:rsid w:val="007A0217"/>
    <w:rsid w:val="007A022E"/>
    <w:rsid w:val="007A043B"/>
    <w:rsid w:val="007A08A9"/>
    <w:rsid w:val="007A08F5"/>
    <w:rsid w:val="007A0BD3"/>
    <w:rsid w:val="007A1016"/>
    <w:rsid w:val="007A103A"/>
    <w:rsid w:val="007A13C8"/>
    <w:rsid w:val="007A173D"/>
    <w:rsid w:val="007A2191"/>
    <w:rsid w:val="007A2276"/>
    <w:rsid w:val="007A2379"/>
    <w:rsid w:val="007A23A7"/>
    <w:rsid w:val="007A268F"/>
    <w:rsid w:val="007A2F5F"/>
    <w:rsid w:val="007A3532"/>
    <w:rsid w:val="007A36C9"/>
    <w:rsid w:val="007A3B4F"/>
    <w:rsid w:val="007A3C42"/>
    <w:rsid w:val="007A457E"/>
    <w:rsid w:val="007A45D5"/>
    <w:rsid w:val="007A4809"/>
    <w:rsid w:val="007A4B39"/>
    <w:rsid w:val="007A4BAE"/>
    <w:rsid w:val="007A4BD5"/>
    <w:rsid w:val="007A4E8B"/>
    <w:rsid w:val="007A51A8"/>
    <w:rsid w:val="007A51D8"/>
    <w:rsid w:val="007A5521"/>
    <w:rsid w:val="007A5793"/>
    <w:rsid w:val="007A579D"/>
    <w:rsid w:val="007A5D48"/>
    <w:rsid w:val="007A605E"/>
    <w:rsid w:val="007A60E1"/>
    <w:rsid w:val="007A6167"/>
    <w:rsid w:val="007A6800"/>
    <w:rsid w:val="007A6BF6"/>
    <w:rsid w:val="007A700E"/>
    <w:rsid w:val="007A737F"/>
    <w:rsid w:val="007A76E9"/>
    <w:rsid w:val="007A77E8"/>
    <w:rsid w:val="007A7D09"/>
    <w:rsid w:val="007A7E66"/>
    <w:rsid w:val="007B0126"/>
    <w:rsid w:val="007B014B"/>
    <w:rsid w:val="007B074D"/>
    <w:rsid w:val="007B0DB7"/>
    <w:rsid w:val="007B1033"/>
    <w:rsid w:val="007B1633"/>
    <w:rsid w:val="007B163A"/>
    <w:rsid w:val="007B18E2"/>
    <w:rsid w:val="007B1A71"/>
    <w:rsid w:val="007B1A8E"/>
    <w:rsid w:val="007B1DD5"/>
    <w:rsid w:val="007B1EB6"/>
    <w:rsid w:val="007B1FE5"/>
    <w:rsid w:val="007B2504"/>
    <w:rsid w:val="007B2758"/>
    <w:rsid w:val="007B27D2"/>
    <w:rsid w:val="007B2F1F"/>
    <w:rsid w:val="007B30DB"/>
    <w:rsid w:val="007B30DD"/>
    <w:rsid w:val="007B3114"/>
    <w:rsid w:val="007B313D"/>
    <w:rsid w:val="007B3648"/>
    <w:rsid w:val="007B36F2"/>
    <w:rsid w:val="007B37E6"/>
    <w:rsid w:val="007B3930"/>
    <w:rsid w:val="007B3A8A"/>
    <w:rsid w:val="007B3BA5"/>
    <w:rsid w:val="007B3E25"/>
    <w:rsid w:val="007B3F6D"/>
    <w:rsid w:val="007B401E"/>
    <w:rsid w:val="007B4394"/>
    <w:rsid w:val="007B4B1C"/>
    <w:rsid w:val="007B4EC0"/>
    <w:rsid w:val="007B4EF9"/>
    <w:rsid w:val="007B4FF7"/>
    <w:rsid w:val="007B50AF"/>
    <w:rsid w:val="007B52B0"/>
    <w:rsid w:val="007B52D0"/>
    <w:rsid w:val="007B53C9"/>
    <w:rsid w:val="007B5571"/>
    <w:rsid w:val="007B5696"/>
    <w:rsid w:val="007B5936"/>
    <w:rsid w:val="007B5B62"/>
    <w:rsid w:val="007B5BCA"/>
    <w:rsid w:val="007B5D80"/>
    <w:rsid w:val="007B6277"/>
    <w:rsid w:val="007B6601"/>
    <w:rsid w:val="007B6ED8"/>
    <w:rsid w:val="007B6FE3"/>
    <w:rsid w:val="007B71DA"/>
    <w:rsid w:val="007B72AB"/>
    <w:rsid w:val="007B7351"/>
    <w:rsid w:val="007B7443"/>
    <w:rsid w:val="007B74FB"/>
    <w:rsid w:val="007C03F6"/>
    <w:rsid w:val="007C047C"/>
    <w:rsid w:val="007C080A"/>
    <w:rsid w:val="007C089B"/>
    <w:rsid w:val="007C0934"/>
    <w:rsid w:val="007C0AD3"/>
    <w:rsid w:val="007C0D3D"/>
    <w:rsid w:val="007C0DA9"/>
    <w:rsid w:val="007C1631"/>
    <w:rsid w:val="007C1758"/>
    <w:rsid w:val="007C1835"/>
    <w:rsid w:val="007C18E2"/>
    <w:rsid w:val="007C1951"/>
    <w:rsid w:val="007C1C26"/>
    <w:rsid w:val="007C1CA2"/>
    <w:rsid w:val="007C27B7"/>
    <w:rsid w:val="007C2E55"/>
    <w:rsid w:val="007C2E7D"/>
    <w:rsid w:val="007C2FBE"/>
    <w:rsid w:val="007C3030"/>
    <w:rsid w:val="007C385B"/>
    <w:rsid w:val="007C3D53"/>
    <w:rsid w:val="007C3D65"/>
    <w:rsid w:val="007C4611"/>
    <w:rsid w:val="007C48B3"/>
    <w:rsid w:val="007C4BA2"/>
    <w:rsid w:val="007C4D9E"/>
    <w:rsid w:val="007C4E59"/>
    <w:rsid w:val="007C4F09"/>
    <w:rsid w:val="007C4FE6"/>
    <w:rsid w:val="007C5110"/>
    <w:rsid w:val="007C536F"/>
    <w:rsid w:val="007C569E"/>
    <w:rsid w:val="007C5879"/>
    <w:rsid w:val="007C5910"/>
    <w:rsid w:val="007C61C7"/>
    <w:rsid w:val="007C6231"/>
    <w:rsid w:val="007C672F"/>
    <w:rsid w:val="007C67A2"/>
    <w:rsid w:val="007C6B3B"/>
    <w:rsid w:val="007C6C5C"/>
    <w:rsid w:val="007C71FD"/>
    <w:rsid w:val="007C7469"/>
    <w:rsid w:val="007C74A3"/>
    <w:rsid w:val="007C76F2"/>
    <w:rsid w:val="007C7BC5"/>
    <w:rsid w:val="007C7F32"/>
    <w:rsid w:val="007C7F5F"/>
    <w:rsid w:val="007D021D"/>
    <w:rsid w:val="007D03FA"/>
    <w:rsid w:val="007D05E1"/>
    <w:rsid w:val="007D0747"/>
    <w:rsid w:val="007D0764"/>
    <w:rsid w:val="007D0954"/>
    <w:rsid w:val="007D0B47"/>
    <w:rsid w:val="007D0C70"/>
    <w:rsid w:val="007D0FC9"/>
    <w:rsid w:val="007D125D"/>
    <w:rsid w:val="007D126C"/>
    <w:rsid w:val="007D12C5"/>
    <w:rsid w:val="007D16AF"/>
    <w:rsid w:val="007D1D6D"/>
    <w:rsid w:val="007D200E"/>
    <w:rsid w:val="007D23D6"/>
    <w:rsid w:val="007D24FE"/>
    <w:rsid w:val="007D2519"/>
    <w:rsid w:val="007D29ED"/>
    <w:rsid w:val="007D2AFB"/>
    <w:rsid w:val="007D2C37"/>
    <w:rsid w:val="007D31C8"/>
    <w:rsid w:val="007D325F"/>
    <w:rsid w:val="007D33AC"/>
    <w:rsid w:val="007D35AB"/>
    <w:rsid w:val="007D3829"/>
    <w:rsid w:val="007D38F1"/>
    <w:rsid w:val="007D3A49"/>
    <w:rsid w:val="007D3AC6"/>
    <w:rsid w:val="007D4145"/>
    <w:rsid w:val="007D44D9"/>
    <w:rsid w:val="007D47A8"/>
    <w:rsid w:val="007D4A01"/>
    <w:rsid w:val="007D4A3E"/>
    <w:rsid w:val="007D4D8A"/>
    <w:rsid w:val="007D4E35"/>
    <w:rsid w:val="007D4FBD"/>
    <w:rsid w:val="007D5209"/>
    <w:rsid w:val="007D528B"/>
    <w:rsid w:val="007D5424"/>
    <w:rsid w:val="007D5661"/>
    <w:rsid w:val="007D56D7"/>
    <w:rsid w:val="007D582E"/>
    <w:rsid w:val="007D596F"/>
    <w:rsid w:val="007D5A8A"/>
    <w:rsid w:val="007D5B20"/>
    <w:rsid w:val="007D5CA6"/>
    <w:rsid w:val="007D601B"/>
    <w:rsid w:val="007D6367"/>
    <w:rsid w:val="007D65AD"/>
    <w:rsid w:val="007D668F"/>
    <w:rsid w:val="007D6754"/>
    <w:rsid w:val="007D6794"/>
    <w:rsid w:val="007D68C3"/>
    <w:rsid w:val="007D6B6D"/>
    <w:rsid w:val="007D6BC3"/>
    <w:rsid w:val="007D6E69"/>
    <w:rsid w:val="007D724F"/>
    <w:rsid w:val="007D74BE"/>
    <w:rsid w:val="007D7635"/>
    <w:rsid w:val="007D7820"/>
    <w:rsid w:val="007D78DB"/>
    <w:rsid w:val="007D7CBE"/>
    <w:rsid w:val="007D7F2A"/>
    <w:rsid w:val="007E0110"/>
    <w:rsid w:val="007E03EB"/>
    <w:rsid w:val="007E04B5"/>
    <w:rsid w:val="007E04CD"/>
    <w:rsid w:val="007E070B"/>
    <w:rsid w:val="007E08B8"/>
    <w:rsid w:val="007E0C1F"/>
    <w:rsid w:val="007E0D87"/>
    <w:rsid w:val="007E0E74"/>
    <w:rsid w:val="007E0FE3"/>
    <w:rsid w:val="007E15CF"/>
    <w:rsid w:val="007E1667"/>
    <w:rsid w:val="007E16C9"/>
    <w:rsid w:val="007E1A66"/>
    <w:rsid w:val="007E1B70"/>
    <w:rsid w:val="007E1D7D"/>
    <w:rsid w:val="007E1E39"/>
    <w:rsid w:val="007E1F02"/>
    <w:rsid w:val="007E22F8"/>
    <w:rsid w:val="007E2343"/>
    <w:rsid w:val="007E2371"/>
    <w:rsid w:val="007E2508"/>
    <w:rsid w:val="007E2519"/>
    <w:rsid w:val="007E306E"/>
    <w:rsid w:val="007E326F"/>
    <w:rsid w:val="007E34DD"/>
    <w:rsid w:val="007E3AAE"/>
    <w:rsid w:val="007E3AC3"/>
    <w:rsid w:val="007E3C1F"/>
    <w:rsid w:val="007E3D73"/>
    <w:rsid w:val="007E3FCA"/>
    <w:rsid w:val="007E457C"/>
    <w:rsid w:val="007E471D"/>
    <w:rsid w:val="007E4771"/>
    <w:rsid w:val="007E4882"/>
    <w:rsid w:val="007E48B3"/>
    <w:rsid w:val="007E48CD"/>
    <w:rsid w:val="007E492B"/>
    <w:rsid w:val="007E4A06"/>
    <w:rsid w:val="007E4D97"/>
    <w:rsid w:val="007E4DF9"/>
    <w:rsid w:val="007E4EE1"/>
    <w:rsid w:val="007E4FB5"/>
    <w:rsid w:val="007E50B4"/>
    <w:rsid w:val="007E50C6"/>
    <w:rsid w:val="007E5991"/>
    <w:rsid w:val="007E5B43"/>
    <w:rsid w:val="007E5C5D"/>
    <w:rsid w:val="007E5CB6"/>
    <w:rsid w:val="007E5D1E"/>
    <w:rsid w:val="007E5DC5"/>
    <w:rsid w:val="007E5F2E"/>
    <w:rsid w:val="007E608C"/>
    <w:rsid w:val="007E6129"/>
    <w:rsid w:val="007E622D"/>
    <w:rsid w:val="007E696C"/>
    <w:rsid w:val="007E69D9"/>
    <w:rsid w:val="007E69DD"/>
    <w:rsid w:val="007E6B55"/>
    <w:rsid w:val="007E6BDC"/>
    <w:rsid w:val="007E6CAD"/>
    <w:rsid w:val="007E70A8"/>
    <w:rsid w:val="007E7578"/>
    <w:rsid w:val="007E7B5E"/>
    <w:rsid w:val="007E7D72"/>
    <w:rsid w:val="007F001E"/>
    <w:rsid w:val="007F006E"/>
    <w:rsid w:val="007F0360"/>
    <w:rsid w:val="007F03A3"/>
    <w:rsid w:val="007F03CC"/>
    <w:rsid w:val="007F046C"/>
    <w:rsid w:val="007F0924"/>
    <w:rsid w:val="007F0BB1"/>
    <w:rsid w:val="007F0CA1"/>
    <w:rsid w:val="007F0E47"/>
    <w:rsid w:val="007F10AC"/>
    <w:rsid w:val="007F12D2"/>
    <w:rsid w:val="007F143A"/>
    <w:rsid w:val="007F17F4"/>
    <w:rsid w:val="007F2076"/>
    <w:rsid w:val="007F2296"/>
    <w:rsid w:val="007F2757"/>
    <w:rsid w:val="007F2761"/>
    <w:rsid w:val="007F2933"/>
    <w:rsid w:val="007F2AAD"/>
    <w:rsid w:val="007F2B09"/>
    <w:rsid w:val="007F2F02"/>
    <w:rsid w:val="007F3829"/>
    <w:rsid w:val="007F3FEE"/>
    <w:rsid w:val="007F4D0C"/>
    <w:rsid w:val="007F4FA3"/>
    <w:rsid w:val="007F5069"/>
    <w:rsid w:val="007F508D"/>
    <w:rsid w:val="007F562A"/>
    <w:rsid w:val="007F57A2"/>
    <w:rsid w:val="007F5811"/>
    <w:rsid w:val="007F5818"/>
    <w:rsid w:val="007F58C4"/>
    <w:rsid w:val="007F5996"/>
    <w:rsid w:val="007F5ACA"/>
    <w:rsid w:val="007F5B82"/>
    <w:rsid w:val="007F5C22"/>
    <w:rsid w:val="007F5C5F"/>
    <w:rsid w:val="007F5C6B"/>
    <w:rsid w:val="007F6159"/>
    <w:rsid w:val="007F618D"/>
    <w:rsid w:val="007F6430"/>
    <w:rsid w:val="007F650E"/>
    <w:rsid w:val="007F670F"/>
    <w:rsid w:val="007F6B2D"/>
    <w:rsid w:val="007F6EE6"/>
    <w:rsid w:val="007F6FD3"/>
    <w:rsid w:val="007F72D0"/>
    <w:rsid w:val="007F7385"/>
    <w:rsid w:val="007F792B"/>
    <w:rsid w:val="007F7946"/>
    <w:rsid w:val="007F7A50"/>
    <w:rsid w:val="007F7A7A"/>
    <w:rsid w:val="007F7AAE"/>
    <w:rsid w:val="007F7CF8"/>
    <w:rsid w:val="00800180"/>
    <w:rsid w:val="00800269"/>
    <w:rsid w:val="0080040C"/>
    <w:rsid w:val="0080057F"/>
    <w:rsid w:val="00800598"/>
    <w:rsid w:val="0080073A"/>
    <w:rsid w:val="00800D33"/>
    <w:rsid w:val="00800EA3"/>
    <w:rsid w:val="00800F7B"/>
    <w:rsid w:val="008011DF"/>
    <w:rsid w:val="00801547"/>
    <w:rsid w:val="008017BC"/>
    <w:rsid w:val="00801855"/>
    <w:rsid w:val="008018B3"/>
    <w:rsid w:val="00801B1B"/>
    <w:rsid w:val="00801CC3"/>
    <w:rsid w:val="00801EAD"/>
    <w:rsid w:val="008020E9"/>
    <w:rsid w:val="0080246E"/>
    <w:rsid w:val="0080272A"/>
    <w:rsid w:val="0080273D"/>
    <w:rsid w:val="00802787"/>
    <w:rsid w:val="00802A3B"/>
    <w:rsid w:val="00802CF0"/>
    <w:rsid w:val="00802EA8"/>
    <w:rsid w:val="0080338F"/>
    <w:rsid w:val="00803500"/>
    <w:rsid w:val="008038D6"/>
    <w:rsid w:val="00803A0D"/>
    <w:rsid w:val="00803F47"/>
    <w:rsid w:val="0080402D"/>
    <w:rsid w:val="008040DD"/>
    <w:rsid w:val="00804187"/>
    <w:rsid w:val="00804460"/>
    <w:rsid w:val="008045FB"/>
    <w:rsid w:val="0080481D"/>
    <w:rsid w:val="00804BB9"/>
    <w:rsid w:val="00804C2F"/>
    <w:rsid w:val="00804EAF"/>
    <w:rsid w:val="00804FA1"/>
    <w:rsid w:val="008050F9"/>
    <w:rsid w:val="008050FD"/>
    <w:rsid w:val="00805223"/>
    <w:rsid w:val="008052D3"/>
    <w:rsid w:val="00805337"/>
    <w:rsid w:val="008054F0"/>
    <w:rsid w:val="00805500"/>
    <w:rsid w:val="008055F5"/>
    <w:rsid w:val="00805988"/>
    <w:rsid w:val="00805992"/>
    <w:rsid w:val="00805BCF"/>
    <w:rsid w:val="00806236"/>
    <w:rsid w:val="00806358"/>
    <w:rsid w:val="0080642F"/>
    <w:rsid w:val="008072AA"/>
    <w:rsid w:val="00807A5E"/>
    <w:rsid w:val="00807C4A"/>
    <w:rsid w:val="00807C60"/>
    <w:rsid w:val="00807C66"/>
    <w:rsid w:val="00807E3E"/>
    <w:rsid w:val="0081007B"/>
    <w:rsid w:val="008100A4"/>
    <w:rsid w:val="0081018E"/>
    <w:rsid w:val="008101F2"/>
    <w:rsid w:val="008106FA"/>
    <w:rsid w:val="0081076D"/>
    <w:rsid w:val="008108A5"/>
    <w:rsid w:val="008108DB"/>
    <w:rsid w:val="00810B3E"/>
    <w:rsid w:val="00810CC0"/>
    <w:rsid w:val="00810ECE"/>
    <w:rsid w:val="00811015"/>
    <w:rsid w:val="008110D3"/>
    <w:rsid w:val="008110EE"/>
    <w:rsid w:val="0081115B"/>
    <w:rsid w:val="0081136A"/>
    <w:rsid w:val="0081173C"/>
    <w:rsid w:val="00811AD8"/>
    <w:rsid w:val="00811D38"/>
    <w:rsid w:val="0081219B"/>
    <w:rsid w:val="0081222F"/>
    <w:rsid w:val="00812516"/>
    <w:rsid w:val="008126DE"/>
    <w:rsid w:val="008126FB"/>
    <w:rsid w:val="008127E2"/>
    <w:rsid w:val="00812887"/>
    <w:rsid w:val="00812AF5"/>
    <w:rsid w:val="00813091"/>
    <w:rsid w:val="008136D3"/>
    <w:rsid w:val="008148D2"/>
    <w:rsid w:val="00814C88"/>
    <w:rsid w:val="008150DA"/>
    <w:rsid w:val="008152F0"/>
    <w:rsid w:val="008157A8"/>
    <w:rsid w:val="008157F6"/>
    <w:rsid w:val="008159B1"/>
    <w:rsid w:val="008159C6"/>
    <w:rsid w:val="00815B9F"/>
    <w:rsid w:val="00815F35"/>
    <w:rsid w:val="0081630B"/>
    <w:rsid w:val="00816436"/>
    <w:rsid w:val="0081660B"/>
    <w:rsid w:val="00816BC3"/>
    <w:rsid w:val="00817123"/>
    <w:rsid w:val="0081717E"/>
    <w:rsid w:val="0081747F"/>
    <w:rsid w:val="0081749C"/>
    <w:rsid w:val="00817602"/>
    <w:rsid w:val="00817760"/>
    <w:rsid w:val="00817D06"/>
    <w:rsid w:val="00817ED4"/>
    <w:rsid w:val="00817F7B"/>
    <w:rsid w:val="0082013E"/>
    <w:rsid w:val="00820338"/>
    <w:rsid w:val="00820798"/>
    <w:rsid w:val="008207B9"/>
    <w:rsid w:val="00820AB5"/>
    <w:rsid w:val="00820B80"/>
    <w:rsid w:val="00820BD1"/>
    <w:rsid w:val="00820C11"/>
    <w:rsid w:val="00820CF7"/>
    <w:rsid w:val="00820D9C"/>
    <w:rsid w:val="00820E0F"/>
    <w:rsid w:val="00820E53"/>
    <w:rsid w:val="00821429"/>
    <w:rsid w:val="008216DC"/>
    <w:rsid w:val="00821957"/>
    <w:rsid w:val="00821960"/>
    <w:rsid w:val="00821AD7"/>
    <w:rsid w:val="00821E08"/>
    <w:rsid w:val="00821E89"/>
    <w:rsid w:val="00822055"/>
    <w:rsid w:val="008221D0"/>
    <w:rsid w:val="00822705"/>
    <w:rsid w:val="0082275F"/>
    <w:rsid w:val="008227DE"/>
    <w:rsid w:val="00822865"/>
    <w:rsid w:val="00822878"/>
    <w:rsid w:val="00822910"/>
    <w:rsid w:val="008230B0"/>
    <w:rsid w:val="00823303"/>
    <w:rsid w:val="00823455"/>
    <w:rsid w:val="00823473"/>
    <w:rsid w:val="008234C6"/>
    <w:rsid w:val="00823832"/>
    <w:rsid w:val="00823843"/>
    <w:rsid w:val="0082388C"/>
    <w:rsid w:val="00823F44"/>
    <w:rsid w:val="00824068"/>
    <w:rsid w:val="0082408D"/>
    <w:rsid w:val="0082445F"/>
    <w:rsid w:val="0082451B"/>
    <w:rsid w:val="008245FC"/>
    <w:rsid w:val="00824613"/>
    <w:rsid w:val="008247F1"/>
    <w:rsid w:val="00824832"/>
    <w:rsid w:val="008248EB"/>
    <w:rsid w:val="00824A58"/>
    <w:rsid w:val="00825102"/>
    <w:rsid w:val="008253BB"/>
    <w:rsid w:val="008253C9"/>
    <w:rsid w:val="00825692"/>
    <w:rsid w:val="008257BE"/>
    <w:rsid w:val="008259E4"/>
    <w:rsid w:val="00825A62"/>
    <w:rsid w:val="00825C43"/>
    <w:rsid w:val="00825C9D"/>
    <w:rsid w:val="00825F82"/>
    <w:rsid w:val="0082651A"/>
    <w:rsid w:val="00826588"/>
    <w:rsid w:val="00826757"/>
    <w:rsid w:val="00826C1F"/>
    <w:rsid w:val="00826CFE"/>
    <w:rsid w:val="00826ED9"/>
    <w:rsid w:val="00827239"/>
    <w:rsid w:val="00827666"/>
    <w:rsid w:val="00827CB8"/>
    <w:rsid w:val="00827DF7"/>
    <w:rsid w:val="00827E33"/>
    <w:rsid w:val="00827FE4"/>
    <w:rsid w:val="00830142"/>
    <w:rsid w:val="00830566"/>
    <w:rsid w:val="0083075D"/>
    <w:rsid w:val="00830B07"/>
    <w:rsid w:val="00830F99"/>
    <w:rsid w:val="008311FE"/>
    <w:rsid w:val="008312D0"/>
    <w:rsid w:val="00831A11"/>
    <w:rsid w:val="00831A78"/>
    <w:rsid w:val="00831BC2"/>
    <w:rsid w:val="00831BC3"/>
    <w:rsid w:val="008321BB"/>
    <w:rsid w:val="0083228A"/>
    <w:rsid w:val="00832331"/>
    <w:rsid w:val="00832496"/>
    <w:rsid w:val="00832BAB"/>
    <w:rsid w:val="0083321D"/>
    <w:rsid w:val="00833782"/>
    <w:rsid w:val="0083383F"/>
    <w:rsid w:val="0083404E"/>
    <w:rsid w:val="008340CA"/>
    <w:rsid w:val="0083461F"/>
    <w:rsid w:val="008346CB"/>
    <w:rsid w:val="00834D31"/>
    <w:rsid w:val="00834F97"/>
    <w:rsid w:val="00835194"/>
    <w:rsid w:val="008351C4"/>
    <w:rsid w:val="00835A67"/>
    <w:rsid w:val="00835BED"/>
    <w:rsid w:val="00835F12"/>
    <w:rsid w:val="00835FBB"/>
    <w:rsid w:val="00836021"/>
    <w:rsid w:val="0083613D"/>
    <w:rsid w:val="00836493"/>
    <w:rsid w:val="0083652C"/>
    <w:rsid w:val="008367A6"/>
    <w:rsid w:val="008367DC"/>
    <w:rsid w:val="00836B78"/>
    <w:rsid w:val="00836CC2"/>
    <w:rsid w:val="00836D85"/>
    <w:rsid w:val="00836ED9"/>
    <w:rsid w:val="00837155"/>
    <w:rsid w:val="00837562"/>
    <w:rsid w:val="008377B7"/>
    <w:rsid w:val="008378DE"/>
    <w:rsid w:val="00837C4E"/>
    <w:rsid w:val="00837DC6"/>
    <w:rsid w:val="00837F98"/>
    <w:rsid w:val="0084077F"/>
    <w:rsid w:val="00840AA5"/>
    <w:rsid w:val="00840B20"/>
    <w:rsid w:val="00840C05"/>
    <w:rsid w:val="008413BE"/>
    <w:rsid w:val="00841472"/>
    <w:rsid w:val="00841999"/>
    <w:rsid w:val="00841CA5"/>
    <w:rsid w:val="00841DD9"/>
    <w:rsid w:val="00841FCA"/>
    <w:rsid w:val="00842068"/>
    <w:rsid w:val="008426C7"/>
    <w:rsid w:val="00842777"/>
    <w:rsid w:val="00842E7F"/>
    <w:rsid w:val="008430A5"/>
    <w:rsid w:val="008430CB"/>
    <w:rsid w:val="008430E2"/>
    <w:rsid w:val="0084312A"/>
    <w:rsid w:val="0084329D"/>
    <w:rsid w:val="00843AF7"/>
    <w:rsid w:val="00843CA7"/>
    <w:rsid w:val="00843E76"/>
    <w:rsid w:val="00844051"/>
    <w:rsid w:val="008440F1"/>
    <w:rsid w:val="00844194"/>
    <w:rsid w:val="00844489"/>
    <w:rsid w:val="00844553"/>
    <w:rsid w:val="00844660"/>
    <w:rsid w:val="00844A50"/>
    <w:rsid w:val="00844BDE"/>
    <w:rsid w:val="00844CB0"/>
    <w:rsid w:val="00844F8A"/>
    <w:rsid w:val="008452C6"/>
    <w:rsid w:val="008454AA"/>
    <w:rsid w:val="008455B7"/>
    <w:rsid w:val="008455F2"/>
    <w:rsid w:val="00845645"/>
    <w:rsid w:val="008456D1"/>
    <w:rsid w:val="008456DC"/>
    <w:rsid w:val="008456FC"/>
    <w:rsid w:val="00845A79"/>
    <w:rsid w:val="00845B42"/>
    <w:rsid w:val="00846006"/>
    <w:rsid w:val="0084601E"/>
    <w:rsid w:val="008460DC"/>
    <w:rsid w:val="008461C6"/>
    <w:rsid w:val="008462EE"/>
    <w:rsid w:val="00846473"/>
    <w:rsid w:val="0084687E"/>
    <w:rsid w:val="00846C09"/>
    <w:rsid w:val="00846DA6"/>
    <w:rsid w:val="00846E49"/>
    <w:rsid w:val="00846ECD"/>
    <w:rsid w:val="00847708"/>
    <w:rsid w:val="008477CB"/>
    <w:rsid w:val="00847870"/>
    <w:rsid w:val="008479E8"/>
    <w:rsid w:val="00847A13"/>
    <w:rsid w:val="00847A9F"/>
    <w:rsid w:val="00847C43"/>
    <w:rsid w:val="00847D3D"/>
    <w:rsid w:val="00850222"/>
    <w:rsid w:val="00850471"/>
    <w:rsid w:val="00850691"/>
    <w:rsid w:val="008506CE"/>
    <w:rsid w:val="00850EEF"/>
    <w:rsid w:val="008510F4"/>
    <w:rsid w:val="00851145"/>
    <w:rsid w:val="008512A0"/>
    <w:rsid w:val="00851719"/>
    <w:rsid w:val="0085198F"/>
    <w:rsid w:val="0085248D"/>
    <w:rsid w:val="008525FC"/>
    <w:rsid w:val="008527ED"/>
    <w:rsid w:val="008527F8"/>
    <w:rsid w:val="00852AC4"/>
    <w:rsid w:val="00852BD6"/>
    <w:rsid w:val="00852D7E"/>
    <w:rsid w:val="00852DE8"/>
    <w:rsid w:val="00852EAA"/>
    <w:rsid w:val="00853291"/>
    <w:rsid w:val="008532B3"/>
    <w:rsid w:val="008533E7"/>
    <w:rsid w:val="008533F7"/>
    <w:rsid w:val="008534C1"/>
    <w:rsid w:val="008534D7"/>
    <w:rsid w:val="0085370F"/>
    <w:rsid w:val="008538F4"/>
    <w:rsid w:val="00853F4F"/>
    <w:rsid w:val="0085489C"/>
    <w:rsid w:val="00854B2B"/>
    <w:rsid w:val="00854BFF"/>
    <w:rsid w:val="00854CD5"/>
    <w:rsid w:val="00854D62"/>
    <w:rsid w:val="00854D6F"/>
    <w:rsid w:val="00854EAA"/>
    <w:rsid w:val="0085512F"/>
    <w:rsid w:val="00855812"/>
    <w:rsid w:val="008559AB"/>
    <w:rsid w:val="00855A7D"/>
    <w:rsid w:val="00855C1E"/>
    <w:rsid w:val="00855DF3"/>
    <w:rsid w:val="00856073"/>
    <w:rsid w:val="008562B8"/>
    <w:rsid w:val="00856465"/>
    <w:rsid w:val="008567DC"/>
    <w:rsid w:val="00856824"/>
    <w:rsid w:val="00856E2D"/>
    <w:rsid w:val="00856E5F"/>
    <w:rsid w:val="00856E88"/>
    <w:rsid w:val="00856FE0"/>
    <w:rsid w:val="008570D1"/>
    <w:rsid w:val="008575E9"/>
    <w:rsid w:val="008576AE"/>
    <w:rsid w:val="008578A4"/>
    <w:rsid w:val="00857A0D"/>
    <w:rsid w:val="00857BDF"/>
    <w:rsid w:val="00857D7A"/>
    <w:rsid w:val="00860025"/>
    <w:rsid w:val="008605A3"/>
    <w:rsid w:val="008605F7"/>
    <w:rsid w:val="00860606"/>
    <w:rsid w:val="00860668"/>
    <w:rsid w:val="0086071E"/>
    <w:rsid w:val="00860746"/>
    <w:rsid w:val="00860D52"/>
    <w:rsid w:val="00861008"/>
    <w:rsid w:val="00861150"/>
    <w:rsid w:val="0086127C"/>
    <w:rsid w:val="0086148B"/>
    <w:rsid w:val="0086163D"/>
    <w:rsid w:val="0086180E"/>
    <w:rsid w:val="008618A5"/>
    <w:rsid w:val="00861B1E"/>
    <w:rsid w:val="00861B20"/>
    <w:rsid w:val="00861D6B"/>
    <w:rsid w:val="0086219C"/>
    <w:rsid w:val="00862267"/>
    <w:rsid w:val="008622A5"/>
    <w:rsid w:val="00862387"/>
    <w:rsid w:val="0086241A"/>
    <w:rsid w:val="00862460"/>
    <w:rsid w:val="00862515"/>
    <w:rsid w:val="008625FE"/>
    <w:rsid w:val="0086261E"/>
    <w:rsid w:val="008626EF"/>
    <w:rsid w:val="008628C6"/>
    <w:rsid w:val="0086292F"/>
    <w:rsid w:val="00862C21"/>
    <w:rsid w:val="00862D2A"/>
    <w:rsid w:val="00862DF9"/>
    <w:rsid w:val="00862E33"/>
    <w:rsid w:val="008631C5"/>
    <w:rsid w:val="00863204"/>
    <w:rsid w:val="0086332A"/>
    <w:rsid w:val="0086374C"/>
    <w:rsid w:val="0086387C"/>
    <w:rsid w:val="00863917"/>
    <w:rsid w:val="00863EC2"/>
    <w:rsid w:val="008645D9"/>
    <w:rsid w:val="008648ED"/>
    <w:rsid w:val="00864A6E"/>
    <w:rsid w:val="00864BF3"/>
    <w:rsid w:val="00864F04"/>
    <w:rsid w:val="00865104"/>
    <w:rsid w:val="008651C6"/>
    <w:rsid w:val="00865720"/>
    <w:rsid w:val="00865B96"/>
    <w:rsid w:val="00866A49"/>
    <w:rsid w:val="00866CBD"/>
    <w:rsid w:val="00866D4C"/>
    <w:rsid w:val="00866D9F"/>
    <w:rsid w:val="00866EA6"/>
    <w:rsid w:val="00866F87"/>
    <w:rsid w:val="00866FCC"/>
    <w:rsid w:val="0086721E"/>
    <w:rsid w:val="008672A1"/>
    <w:rsid w:val="008672BB"/>
    <w:rsid w:val="008672BC"/>
    <w:rsid w:val="0086743C"/>
    <w:rsid w:val="00867458"/>
    <w:rsid w:val="00867C02"/>
    <w:rsid w:val="00867F5A"/>
    <w:rsid w:val="008701BD"/>
    <w:rsid w:val="0087036A"/>
    <w:rsid w:val="008704A0"/>
    <w:rsid w:val="0087059B"/>
    <w:rsid w:val="008706CF"/>
    <w:rsid w:val="00870BF4"/>
    <w:rsid w:val="00870D50"/>
    <w:rsid w:val="00871005"/>
    <w:rsid w:val="00871228"/>
    <w:rsid w:val="00871453"/>
    <w:rsid w:val="008714E3"/>
    <w:rsid w:val="00871539"/>
    <w:rsid w:val="00871693"/>
    <w:rsid w:val="0087189C"/>
    <w:rsid w:val="00871B40"/>
    <w:rsid w:val="00871D83"/>
    <w:rsid w:val="00872307"/>
    <w:rsid w:val="00872367"/>
    <w:rsid w:val="008723DB"/>
    <w:rsid w:val="00872479"/>
    <w:rsid w:val="008724C9"/>
    <w:rsid w:val="0087263A"/>
    <w:rsid w:val="00872744"/>
    <w:rsid w:val="00872CC8"/>
    <w:rsid w:val="00872EEF"/>
    <w:rsid w:val="00872FD1"/>
    <w:rsid w:val="0087351C"/>
    <w:rsid w:val="008735CF"/>
    <w:rsid w:val="008736A2"/>
    <w:rsid w:val="00873714"/>
    <w:rsid w:val="00873A46"/>
    <w:rsid w:val="00873B03"/>
    <w:rsid w:val="00873B47"/>
    <w:rsid w:val="00873C06"/>
    <w:rsid w:val="00873DED"/>
    <w:rsid w:val="00873FA0"/>
    <w:rsid w:val="00874065"/>
    <w:rsid w:val="008740FF"/>
    <w:rsid w:val="00874170"/>
    <w:rsid w:val="0087438A"/>
    <w:rsid w:val="008743EC"/>
    <w:rsid w:val="008747B5"/>
    <w:rsid w:val="00874B52"/>
    <w:rsid w:val="00874E4A"/>
    <w:rsid w:val="00875132"/>
    <w:rsid w:val="0087543D"/>
    <w:rsid w:val="00875534"/>
    <w:rsid w:val="0087574D"/>
    <w:rsid w:val="008757C5"/>
    <w:rsid w:val="00875C4C"/>
    <w:rsid w:val="00875EA6"/>
    <w:rsid w:val="0087607E"/>
    <w:rsid w:val="008760AA"/>
    <w:rsid w:val="008762DB"/>
    <w:rsid w:val="008763D1"/>
    <w:rsid w:val="008763DB"/>
    <w:rsid w:val="008767B8"/>
    <w:rsid w:val="008769FA"/>
    <w:rsid w:val="00876D48"/>
    <w:rsid w:val="00876F17"/>
    <w:rsid w:val="0087701D"/>
    <w:rsid w:val="008777D8"/>
    <w:rsid w:val="008778C1"/>
    <w:rsid w:val="0087797B"/>
    <w:rsid w:val="00877A88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131"/>
    <w:rsid w:val="0088182E"/>
    <w:rsid w:val="00881AD1"/>
    <w:rsid w:val="00881B0E"/>
    <w:rsid w:val="00881BD5"/>
    <w:rsid w:val="00881C5C"/>
    <w:rsid w:val="00881E8E"/>
    <w:rsid w:val="0088203B"/>
    <w:rsid w:val="00882097"/>
    <w:rsid w:val="00882532"/>
    <w:rsid w:val="0088253C"/>
    <w:rsid w:val="00882712"/>
    <w:rsid w:val="00882ADE"/>
    <w:rsid w:val="00882EAB"/>
    <w:rsid w:val="00882EBE"/>
    <w:rsid w:val="008832EE"/>
    <w:rsid w:val="008833DA"/>
    <w:rsid w:val="008835F3"/>
    <w:rsid w:val="00883B72"/>
    <w:rsid w:val="00883CE2"/>
    <w:rsid w:val="00883D14"/>
    <w:rsid w:val="00883EF8"/>
    <w:rsid w:val="0088417E"/>
    <w:rsid w:val="008844CA"/>
    <w:rsid w:val="00884C2F"/>
    <w:rsid w:val="00884C9D"/>
    <w:rsid w:val="00884F9B"/>
    <w:rsid w:val="008853E8"/>
    <w:rsid w:val="0088546E"/>
    <w:rsid w:val="008855E4"/>
    <w:rsid w:val="00885617"/>
    <w:rsid w:val="00885BB0"/>
    <w:rsid w:val="00885BDE"/>
    <w:rsid w:val="00885C32"/>
    <w:rsid w:val="00885C6B"/>
    <w:rsid w:val="00885E45"/>
    <w:rsid w:val="0088606C"/>
    <w:rsid w:val="00886118"/>
    <w:rsid w:val="0088626F"/>
    <w:rsid w:val="00886278"/>
    <w:rsid w:val="00886B2C"/>
    <w:rsid w:val="00886E76"/>
    <w:rsid w:val="00887101"/>
    <w:rsid w:val="008874D3"/>
    <w:rsid w:val="008875A3"/>
    <w:rsid w:val="008877F6"/>
    <w:rsid w:val="008877F9"/>
    <w:rsid w:val="00887856"/>
    <w:rsid w:val="00887D07"/>
    <w:rsid w:val="00887DCA"/>
    <w:rsid w:val="00887FFA"/>
    <w:rsid w:val="00890198"/>
    <w:rsid w:val="008902DE"/>
    <w:rsid w:val="00890890"/>
    <w:rsid w:val="008908A5"/>
    <w:rsid w:val="00890B1D"/>
    <w:rsid w:val="00890F30"/>
    <w:rsid w:val="008910A6"/>
    <w:rsid w:val="00891111"/>
    <w:rsid w:val="00891355"/>
    <w:rsid w:val="0089168C"/>
    <w:rsid w:val="00891702"/>
    <w:rsid w:val="00891C1C"/>
    <w:rsid w:val="00891D20"/>
    <w:rsid w:val="00891F6F"/>
    <w:rsid w:val="0089206F"/>
    <w:rsid w:val="008924C6"/>
    <w:rsid w:val="00892510"/>
    <w:rsid w:val="00892532"/>
    <w:rsid w:val="00892561"/>
    <w:rsid w:val="00892872"/>
    <w:rsid w:val="00892CB3"/>
    <w:rsid w:val="00893404"/>
    <w:rsid w:val="00893562"/>
    <w:rsid w:val="008935C0"/>
    <w:rsid w:val="00893610"/>
    <w:rsid w:val="00893866"/>
    <w:rsid w:val="00893E46"/>
    <w:rsid w:val="00893FA0"/>
    <w:rsid w:val="0089414F"/>
    <w:rsid w:val="008942B4"/>
    <w:rsid w:val="008943AA"/>
    <w:rsid w:val="00894480"/>
    <w:rsid w:val="00894E2B"/>
    <w:rsid w:val="00894E5E"/>
    <w:rsid w:val="00894EE2"/>
    <w:rsid w:val="0089516B"/>
    <w:rsid w:val="00895608"/>
    <w:rsid w:val="0089560A"/>
    <w:rsid w:val="008958DD"/>
    <w:rsid w:val="00895ABD"/>
    <w:rsid w:val="00895C7B"/>
    <w:rsid w:val="00896102"/>
    <w:rsid w:val="008961A0"/>
    <w:rsid w:val="008962C3"/>
    <w:rsid w:val="0089634F"/>
    <w:rsid w:val="008965BE"/>
    <w:rsid w:val="00896750"/>
    <w:rsid w:val="00896946"/>
    <w:rsid w:val="00896A83"/>
    <w:rsid w:val="00896C66"/>
    <w:rsid w:val="00897022"/>
    <w:rsid w:val="0089780F"/>
    <w:rsid w:val="00897AD4"/>
    <w:rsid w:val="00897B45"/>
    <w:rsid w:val="00897C4F"/>
    <w:rsid w:val="00897DD7"/>
    <w:rsid w:val="00897EB3"/>
    <w:rsid w:val="008A0036"/>
    <w:rsid w:val="008A0325"/>
    <w:rsid w:val="008A04EB"/>
    <w:rsid w:val="008A04F4"/>
    <w:rsid w:val="008A0575"/>
    <w:rsid w:val="008A08AD"/>
    <w:rsid w:val="008A0B0D"/>
    <w:rsid w:val="008A0BEA"/>
    <w:rsid w:val="008A0EC4"/>
    <w:rsid w:val="008A1058"/>
    <w:rsid w:val="008A1295"/>
    <w:rsid w:val="008A18DD"/>
    <w:rsid w:val="008A1965"/>
    <w:rsid w:val="008A1D84"/>
    <w:rsid w:val="008A1E4A"/>
    <w:rsid w:val="008A1EA8"/>
    <w:rsid w:val="008A1FBE"/>
    <w:rsid w:val="008A2188"/>
    <w:rsid w:val="008A220C"/>
    <w:rsid w:val="008A22D6"/>
    <w:rsid w:val="008A2718"/>
    <w:rsid w:val="008A29D0"/>
    <w:rsid w:val="008A2FFA"/>
    <w:rsid w:val="008A30F7"/>
    <w:rsid w:val="008A3113"/>
    <w:rsid w:val="008A31B2"/>
    <w:rsid w:val="008A376F"/>
    <w:rsid w:val="008A3770"/>
    <w:rsid w:val="008A390E"/>
    <w:rsid w:val="008A39A3"/>
    <w:rsid w:val="008A3CE1"/>
    <w:rsid w:val="008A46BB"/>
    <w:rsid w:val="008A4A93"/>
    <w:rsid w:val="008A4C98"/>
    <w:rsid w:val="008A4D1B"/>
    <w:rsid w:val="008A505C"/>
    <w:rsid w:val="008A5227"/>
    <w:rsid w:val="008A5714"/>
    <w:rsid w:val="008A59E3"/>
    <w:rsid w:val="008A5A1C"/>
    <w:rsid w:val="008A5BC5"/>
    <w:rsid w:val="008A5C10"/>
    <w:rsid w:val="008A5E28"/>
    <w:rsid w:val="008A5F94"/>
    <w:rsid w:val="008A6018"/>
    <w:rsid w:val="008A61EF"/>
    <w:rsid w:val="008A651A"/>
    <w:rsid w:val="008A6743"/>
    <w:rsid w:val="008A6EB8"/>
    <w:rsid w:val="008A6EFC"/>
    <w:rsid w:val="008A6F6B"/>
    <w:rsid w:val="008A7008"/>
    <w:rsid w:val="008A7631"/>
    <w:rsid w:val="008A7642"/>
    <w:rsid w:val="008A7678"/>
    <w:rsid w:val="008A77AF"/>
    <w:rsid w:val="008A79A4"/>
    <w:rsid w:val="008A7CB2"/>
    <w:rsid w:val="008A7D19"/>
    <w:rsid w:val="008B0218"/>
    <w:rsid w:val="008B042D"/>
    <w:rsid w:val="008B04A6"/>
    <w:rsid w:val="008B0564"/>
    <w:rsid w:val="008B0710"/>
    <w:rsid w:val="008B0AF2"/>
    <w:rsid w:val="008B0D4F"/>
    <w:rsid w:val="008B142A"/>
    <w:rsid w:val="008B14CE"/>
    <w:rsid w:val="008B155E"/>
    <w:rsid w:val="008B1B6F"/>
    <w:rsid w:val="008B1C2B"/>
    <w:rsid w:val="008B1CDC"/>
    <w:rsid w:val="008B1F43"/>
    <w:rsid w:val="008B22CE"/>
    <w:rsid w:val="008B252A"/>
    <w:rsid w:val="008B2860"/>
    <w:rsid w:val="008B2926"/>
    <w:rsid w:val="008B2A67"/>
    <w:rsid w:val="008B2B40"/>
    <w:rsid w:val="008B38C0"/>
    <w:rsid w:val="008B391B"/>
    <w:rsid w:val="008B3922"/>
    <w:rsid w:val="008B3D3D"/>
    <w:rsid w:val="008B454F"/>
    <w:rsid w:val="008B470A"/>
    <w:rsid w:val="008B4748"/>
    <w:rsid w:val="008B491E"/>
    <w:rsid w:val="008B4ACE"/>
    <w:rsid w:val="008B4C5A"/>
    <w:rsid w:val="008B4F96"/>
    <w:rsid w:val="008B5220"/>
    <w:rsid w:val="008B52C2"/>
    <w:rsid w:val="008B5491"/>
    <w:rsid w:val="008B6066"/>
    <w:rsid w:val="008B60FE"/>
    <w:rsid w:val="008B625B"/>
    <w:rsid w:val="008B62D5"/>
    <w:rsid w:val="008B6638"/>
    <w:rsid w:val="008B675C"/>
    <w:rsid w:val="008B6862"/>
    <w:rsid w:val="008B6981"/>
    <w:rsid w:val="008B6982"/>
    <w:rsid w:val="008B6D64"/>
    <w:rsid w:val="008B6FF5"/>
    <w:rsid w:val="008B776D"/>
    <w:rsid w:val="008B7B9E"/>
    <w:rsid w:val="008C0086"/>
    <w:rsid w:val="008C03D2"/>
    <w:rsid w:val="008C045A"/>
    <w:rsid w:val="008C06DC"/>
    <w:rsid w:val="008C089C"/>
    <w:rsid w:val="008C0A27"/>
    <w:rsid w:val="008C0B5A"/>
    <w:rsid w:val="008C0B5D"/>
    <w:rsid w:val="008C0C17"/>
    <w:rsid w:val="008C0C4C"/>
    <w:rsid w:val="008C0E92"/>
    <w:rsid w:val="008C0E9D"/>
    <w:rsid w:val="008C11DF"/>
    <w:rsid w:val="008C144C"/>
    <w:rsid w:val="008C192C"/>
    <w:rsid w:val="008C20FE"/>
    <w:rsid w:val="008C2A34"/>
    <w:rsid w:val="008C2D81"/>
    <w:rsid w:val="008C2DFB"/>
    <w:rsid w:val="008C2F8D"/>
    <w:rsid w:val="008C3155"/>
    <w:rsid w:val="008C3C2E"/>
    <w:rsid w:val="008C3F06"/>
    <w:rsid w:val="008C40FE"/>
    <w:rsid w:val="008C464A"/>
    <w:rsid w:val="008C46D8"/>
    <w:rsid w:val="008C4894"/>
    <w:rsid w:val="008C4F77"/>
    <w:rsid w:val="008C5291"/>
    <w:rsid w:val="008C54BF"/>
    <w:rsid w:val="008C5596"/>
    <w:rsid w:val="008C5935"/>
    <w:rsid w:val="008C5B25"/>
    <w:rsid w:val="008C5BD4"/>
    <w:rsid w:val="008C5E90"/>
    <w:rsid w:val="008C618B"/>
    <w:rsid w:val="008C639F"/>
    <w:rsid w:val="008C6445"/>
    <w:rsid w:val="008C673C"/>
    <w:rsid w:val="008C6924"/>
    <w:rsid w:val="008C69BF"/>
    <w:rsid w:val="008C6B6C"/>
    <w:rsid w:val="008C6D8F"/>
    <w:rsid w:val="008C6DCB"/>
    <w:rsid w:val="008C71C0"/>
    <w:rsid w:val="008C725C"/>
    <w:rsid w:val="008C7408"/>
    <w:rsid w:val="008C7CA5"/>
    <w:rsid w:val="008C7E85"/>
    <w:rsid w:val="008D00F3"/>
    <w:rsid w:val="008D02CD"/>
    <w:rsid w:val="008D0AE0"/>
    <w:rsid w:val="008D0C35"/>
    <w:rsid w:val="008D0D73"/>
    <w:rsid w:val="008D132F"/>
    <w:rsid w:val="008D14C2"/>
    <w:rsid w:val="008D1613"/>
    <w:rsid w:val="008D179C"/>
    <w:rsid w:val="008D1917"/>
    <w:rsid w:val="008D1923"/>
    <w:rsid w:val="008D19A6"/>
    <w:rsid w:val="008D19D0"/>
    <w:rsid w:val="008D1BD0"/>
    <w:rsid w:val="008D1F89"/>
    <w:rsid w:val="008D1FE9"/>
    <w:rsid w:val="008D2031"/>
    <w:rsid w:val="008D234C"/>
    <w:rsid w:val="008D2362"/>
    <w:rsid w:val="008D23A3"/>
    <w:rsid w:val="008D2461"/>
    <w:rsid w:val="008D25D3"/>
    <w:rsid w:val="008D2959"/>
    <w:rsid w:val="008D2B81"/>
    <w:rsid w:val="008D2C41"/>
    <w:rsid w:val="008D2CFB"/>
    <w:rsid w:val="008D2E0D"/>
    <w:rsid w:val="008D2E4B"/>
    <w:rsid w:val="008D31EB"/>
    <w:rsid w:val="008D3676"/>
    <w:rsid w:val="008D3CCC"/>
    <w:rsid w:val="008D3E1D"/>
    <w:rsid w:val="008D3F0B"/>
    <w:rsid w:val="008D4415"/>
    <w:rsid w:val="008D48AF"/>
    <w:rsid w:val="008D4BD5"/>
    <w:rsid w:val="008D4D63"/>
    <w:rsid w:val="008D53F8"/>
    <w:rsid w:val="008D5721"/>
    <w:rsid w:val="008D5C0B"/>
    <w:rsid w:val="008D608C"/>
    <w:rsid w:val="008D651E"/>
    <w:rsid w:val="008D6842"/>
    <w:rsid w:val="008D69AE"/>
    <w:rsid w:val="008D6CC0"/>
    <w:rsid w:val="008D6DBE"/>
    <w:rsid w:val="008D6F3D"/>
    <w:rsid w:val="008D6F6C"/>
    <w:rsid w:val="008D7344"/>
    <w:rsid w:val="008D7605"/>
    <w:rsid w:val="008D7771"/>
    <w:rsid w:val="008D7A26"/>
    <w:rsid w:val="008D7F7A"/>
    <w:rsid w:val="008D7FB6"/>
    <w:rsid w:val="008D7FCD"/>
    <w:rsid w:val="008E00D1"/>
    <w:rsid w:val="008E020C"/>
    <w:rsid w:val="008E08C3"/>
    <w:rsid w:val="008E0BBA"/>
    <w:rsid w:val="008E0BFC"/>
    <w:rsid w:val="008E0D44"/>
    <w:rsid w:val="008E0DF7"/>
    <w:rsid w:val="008E1243"/>
    <w:rsid w:val="008E1467"/>
    <w:rsid w:val="008E14D1"/>
    <w:rsid w:val="008E14DD"/>
    <w:rsid w:val="008E14DF"/>
    <w:rsid w:val="008E17C7"/>
    <w:rsid w:val="008E181B"/>
    <w:rsid w:val="008E19EC"/>
    <w:rsid w:val="008E1AC5"/>
    <w:rsid w:val="008E1CFB"/>
    <w:rsid w:val="008E1FB3"/>
    <w:rsid w:val="008E2726"/>
    <w:rsid w:val="008E27E7"/>
    <w:rsid w:val="008E28EA"/>
    <w:rsid w:val="008E291B"/>
    <w:rsid w:val="008E2A09"/>
    <w:rsid w:val="008E2F9C"/>
    <w:rsid w:val="008E2FB9"/>
    <w:rsid w:val="008E2FCF"/>
    <w:rsid w:val="008E2FD5"/>
    <w:rsid w:val="008E3060"/>
    <w:rsid w:val="008E3148"/>
    <w:rsid w:val="008E31CB"/>
    <w:rsid w:val="008E32C2"/>
    <w:rsid w:val="008E3DD5"/>
    <w:rsid w:val="008E3F35"/>
    <w:rsid w:val="008E4087"/>
    <w:rsid w:val="008E4216"/>
    <w:rsid w:val="008E4259"/>
    <w:rsid w:val="008E4426"/>
    <w:rsid w:val="008E4528"/>
    <w:rsid w:val="008E4622"/>
    <w:rsid w:val="008E46CF"/>
    <w:rsid w:val="008E4C5B"/>
    <w:rsid w:val="008E50B5"/>
    <w:rsid w:val="008E5534"/>
    <w:rsid w:val="008E572D"/>
    <w:rsid w:val="008E57BF"/>
    <w:rsid w:val="008E5A12"/>
    <w:rsid w:val="008E5B19"/>
    <w:rsid w:val="008E5C19"/>
    <w:rsid w:val="008E5F64"/>
    <w:rsid w:val="008E60DF"/>
    <w:rsid w:val="008E619A"/>
    <w:rsid w:val="008E6243"/>
    <w:rsid w:val="008E64E4"/>
    <w:rsid w:val="008E64FF"/>
    <w:rsid w:val="008E6787"/>
    <w:rsid w:val="008E6A7C"/>
    <w:rsid w:val="008E6AD2"/>
    <w:rsid w:val="008E6C49"/>
    <w:rsid w:val="008E6CCD"/>
    <w:rsid w:val="008E7206"/>
    <w:rsid w:val="008E74FD"/>
    <w:rsid w:val="008E7A59"/>
    <w:rsid w:val="008E7A60"/>
    <w:rsid w:val="008E7B4F"/>
    <w:rsid w:val="008E7C04"/>
    <w:rsid w:val="008E7C91"/>
    <w:rsid w:val="008E7EC7"/>
    <w:rsid w:val="008E7F28"/>
    <w:rsid w:val="008F0030"/>
    <w:rsid w:val="008F0110"/>
    <w:rsid w:val="008F01C7"/>
    <w:rsid w:val="008F02A3"/>
    <w:rsid w:val="008F0956"/>
    <w:rsid w:val="008F0A1C"/>
    <w:rsid w:val="008F0AE6"/>
    <w:rsid w:val="008F0D27"/>
    <w:rsid w:val="008F10FA"/>
    <w:rsid w:val="008F1406"/>
    <w:rsid w:val="008F14EE"/>
    <w:rsid w:val="008F1E8A"/>
    <w:rsid w:val="008F2875"/>
    <w:rsid w:val="008F2B30"/>
    <w:rsid w:val="008F2C26"/>
    <w:rsid w:val="008F2C42"/>
    <w:rsid w:val="008F2E65"/>
    <w:rsid w:val="008F2E7D"/>
    <w:rsid w:val="008F2E86"/>
    <w:rsid w:val="008F32B0"/>
    <w:rsid w:val="008F3589"/>
    <w:rsid w:val="008F35EA"/>
    <w:rsid w:val="008F3A96"/>
    <w:rsid w:val="008F3AF0"/>
    <w:rsid w:val="008F3DF3"/>
    <w:rsid w:val="008F3E0B"/>
    <w:rsid w:val="008F40C2"/>
    <w:rsid w:val="008F440E"/>
    <w:rsid w:val="008F4746"/>
    <w:rsid w:val="008F4CCD"/>
    <w:rsid w:val="008F4CDF"/>
    <w:rsid w:val="008F4D86"/>
    <w:rsid w:val="008F4E2B"/>
    <w:rsid w:val="008F4F9A"/>
    <w:rsid w:val="008F53CC"/>
    <w:rsid w:val="008F53EA"/>
    <w:rsid w:val="008F5400"/>
    <w:rsid w:val="008F541C"/>
    <w:rsid w:val="008F550D"/>
    <w:rsid w:val="008F5A40"/>
    <w:rsid w:val="008F5DAA"/>
    <w:rsid w:val="008F6232"/>
    <w:rsid w:val="008F6312"/>
    <w:rsid w:val="008F63A6"/>
    <w:rsid w:val="008F66EB"/>
    <w:rsid w:val="008F6715"/>
    <w:rsid w:val="008F6727"/>
    <w:rsid w:val="008F672D"/>
    <w:rsid w:val="008F675A"/>
    <w:rsid w:val="008F6CDB"/>
    <w:rsid w:val="008F7579"/>
    <w:rsid w:val="008F75A2"/>
    <w:rsid w:val="008F7702"/>
    <w:rsid w:val="00900134"/>
    <w:rsid w:val="0090022F"/>
    <w:rsid w:val="009002CA"/>
    <w:rsid w:val="009004AE"/>
    <w:rsid w:val="00900873"/>
    <w:rsid w:val="00900A57"/>
    <w:rsid w:val="00901170"/>
    <w:rsid w:val="00901298"/>
    <w:rsid w:val="009012DF"/>
    <w:rsid w:val="0090138E"/>
    <w:rsid w:val="009017C0"/>
    <w:rsid w:val="00901D64"/>
    <w:rsid w:val="00901DD5"/>
    <w:rsid w:val="00901EBB"/>
    <w:rsid w:val="00902253"/>
    <w:rsid w:val="009024EA"/>
    <w:rsid w:val="009027F6"/>
    <w:rsid w:val="00902959"/>
    <w:rsid w:val="00902CE0"/>
    <w:rsid w:val="00902F12"/>
    <w:rsid w:val="00902FAF"/>
    <w:rsid w:val="00903043"/>
    <w:rsid w:val="00903825"/>
    <w:rsid w:val="009038E5"/>
    <w:rsid w:val="00903B47"/>
    <w:rsid w:val="00903C68"/>
    <w:rsid w:val="00903DB7"/>
    <w:rsid w:val="00903E16"/>
    <w:rsid w:val="0090403B"/>
    <w:rsid w:val="0090404E"/>
    <w:rsid w:val="009041F3"/>
    <w:rsid w:val="00904353"/>
    <w:rsid w:val="009043B1"/>
    <w:rsid w:val="00904751"/>
    <w:rsid w:val="00904885"/>
    <w:rsid w:val="00904904"/>
    <w:rsid w:val="00904978"/>
    <w:rsid w:val="00904B28"/>
    <w:rsid w:val="00904E0E"/>
    <w:rsid w:val="00905356"/>
    <w:rsid w:val="00905726"/>
    <w:rsid w:val="0090572B"/>
    <w:rsid w:val="009058DC"/>
    <w:rsid w:val="00906165"/>
    <w:rsid w:val="009061E3"/>
    <w:rsid w:val="009062B3"/>
    <w:rsid w:val="00906318"/>
    <w:rsid w:val="009063F8"/>
    <w:rsid w:val="009064E1"/>
    <w:rsid w:val="009071BD"/>
    <w:rsid w:val="009071EE"/>
    <w:rsid w:val="009075E2"/>
    <w:rsid w:val="00907629"/>
    <w:rsid w:val="00907642"/>
    <w:rsid w:val="0090786C"/>
    <w:rsid w:val="00907A65"/>
    <w:rsid w:val="00907A86"/>
    <w:rsid w:val="00907AC0"/>
    <w:rsid w:val="00907AC8"/>
    <w:rsid w:val="00907BA6"/>
    <w:rsid w:val="00907BDB"/>
    <w:rsid w:val="00907BE6"/>
    <w:rsid w:val="00907C20"/>
    <w:rsid w:val="00907C86"/>
    <w:rsid w:val="00907D47"/>
    <w:rsid w:val="00907EC2"/>
    <w:rsid w:val="00907F52"/>
    <w:rsid w:val="0091050B"/>
    <w:rsid w:val="00910517"/>
    <w:rsid w:val="009107AB"/>
    <w:rsid w:val="009107C9"/>
    <w:rsid w:val="009109E9"/>
    <w:rsid w:val="00910A43"/>
    <w:rsid w:val="00910B24"/>
    <w:rsid w:val="00910B68"/>
    <w:rsid w:val="00910B9C"/>
    <w:rsid w:val="00910BC8"/>
    <w:rsid w:val="009111E2"/>
    <w:rsid w:val="00911277"/>
    <w:rsid w:val="009112B6"/>
    <w:rsid w:val="0091142F"/>
    <w:rsid w:val="009115FA"/>
    <w:rsid w:val="0091171F"/>
    <w:rsid w:val="00911732"/>
    <w:rsid w:val="00911871"/>
    <w:rsid w:val="00911AD4"/>
    <w:rsid w:val="00911B39"/>
    <w:rsid w:val="00911C01"/>
    <w:rsid w:val="00911D80"/>
    <w:rsid w:val="00911E05"/>
    <w:rsid w:val="009121AB"/>
    <w:rsid w:val="0091221B"/>
    <w:rsid w:val="0091225A"/>
    <w:rsid w:val="00912785"/>
    <w:rsid w:val="009128B5"/>
    <w:rsid w:val="00913074"/>
    <w:rsid w:val="009132F6"/>
    <w:rsid w:val="009139D4"/>
    <w:rsid w:val="00913B5F"/>
    <w:rsid w:val="00913BD7"/>
    <w:rsid w:val="00913D1C"/>
    <w:rsid w:val="00913D57"/>
    <w:rsid w:val="009140BE"/>
    <w:rsid w:val="0091425A"/>
    <w:rsid w:val="009146F2"/>
    <w:rsid w:val="00914761"/>
    <w:rsid w:val="0091484B"/>
    <w:rsid w:val="0091496D"/>
    <w:rsid w:val="00914BC3"/>
    <w:rsid w:val="00914C20"/>
    <w:rsid w:val="00914D34"/>
    <w:rsid w:val="009151D5"/>
    <w:rsid w:val="00915504"/>
    <w:rsid w:val="0091551B"/>
    <w:rsid w:val="00915522"/>
    <w:rsid w:val="00915692"/>
    <w:rsid w:val="00915A85"/>
    <w:rsid w:val="00915B69"/>
    <w:rsid w:val="00915D9D"/>
    <w:rsid w:val="00915E5E"/>
    <w:rsid w:val="00915FCE"/>
    <w:rsid w:val="00916005"/>
    <w:rsid w:val="00916179"/>
    <w:rsid w:val="0091630A"/>
    <w:rsid w:val="00916409"/>
    <w:rsid w:val="0091657E"/>
    <w:rsid w:val="009167D1"/>
    <w:rsid w:val="0091690A"/>
    <w:rsid w:val="0091699A"/>
    <w:rsid w:val="00916D3E"/>
    <w:rsid w:val="00916DB5"/>
    <w:rsid w:val="00916F38"/>
    <w:rsid w:val="009171B2"/>
    <w:rsid w:val="009172C8"/>
    <w:rsid w:val="009172EE"/>
    <w:rsid w:val="0091751A"/>
    <w:rsid w:val="00917523"/>
    <w:rsid w:val="00917620"/>
    <w:rsid w:val="00917985"/>
    <w:rsid w:val="00917A94"/>
    <w:rsid w:val="00917C54"/>
    <w:rsid w:val="009202BA"/>
    <w:rsid w:val="0092033A"/>
    <w:rsid w:val="0092040F"/>
    <w:rsid w:val="00920471"/>
    <w:rsid w:val="009204CF"/>
    <w:rsid w:val="009206C1"/>
    <w:rsid w:val="009208A4"/>
    <w:rsid w:val="00920988"/>
    <w:rsid w:val="009209D1"/>
    <w:rsid w:val="00921676"/>
    <w:rsid w:val="00921984"/>
    <w:rsid w:val="00921A53"/>
    <w:rsid w:val="00921CE0"/>
    <w:rsid w:val="0092241C"/>
    <w:rsid w:val="00922652"/>
    <w:rsid w:val="00922867"/>
    <w:rsid w:val="00922C98"/>
    <w:rsid w:val="00922DFD"/>
    <w:rsid w:val="009236E7"/>
    <w:rsid w:val="00923927"/>
    <w:rsid w:val="00923A36"/>
    <w:rsid w:val="00923F65"/>
    <w:rsid w:val="00923FD7"/>
    <w:rsid w:val="009242CD"/>
    <w:rsid w:val="00924BE8"/>
    <w:rsid w:val="00924F44"/>
    <w:rsid w:val="009250B8"/>
    <w:rsid w:val="00925264"/>
    <w:rsid w:val="00925283"/>
    <w:rsid w:val="0092553B"/>
    <w:rsid w:val="00925734"/>
    <w:rsid w:val="00925753"/>
    <w:rsid w:val="009257C5"/>
    <w:rsid w:val="00925844"/>
    <w:rsid w:val="009258D7"/>
    <w:rsid w:val="00925A15"/>
    <w:rsid w:val="00925B42"/>
    <w:rsid w:val="00925C2E"/>
    <w:rsid w:val="00926099"/>
    <w:rsid w:val="009263CA"/>
    <w:rsid w:val="00926405"/>
    <w:rsid w:val="00926526"/>
    <w:rsid w:val="0092655E"/>
    <w:rsid w:val="009265B4"/>
    <w:rsid w:val="00926885"/>
    <w:rsid w:val="00926B2A"/>
    <w:rsid w:val="00926F34"/>
    <w:rsid w:val="00926FCA"/>
    <w:rsid w:val="00927305"/>
    <w:rsid w:val="00927674"/>
    <w:rsid w:val="009276AD"/>
    <w:rsid w:val="009277C1"/>
    <w:rsid w:val="0092786D"/>
    <w:rsid w:val="0092796E"/>
    <w:rsid w:val="00927BBE"/>
    <w:rsid w:val="00927C98"/>
    <w:rsid w:val="00927D4B"/>
    <w:rsid w:val="00927E22"/>
    <w:rsid w:val="009300BC"/>
    <w:rsid w:val="009301BD"/>
    <w:rsid w:val="009302E5"/>
    <w:rsid w:val="0093108C"/>
    <w:rsid w:val="009311B7"/>
    <w:rsid w:val="009312B1"/>
    <w:rsid w:val="0093153A"/>
    <w:rsid w:val="0093166F"/>
    <w:rsid w:val="00931A7F"/>
    <w:rsid w:val="00931B57"/>
    <w:rsid w:val="00931BAF"/>
    <w:rsid w:val="00931CDE"/>
    <w:rsid w:val="00931FD6"/>
    <w:rsid w:val="009321F3"/>
    <w:rsid w:val="0093256B"/>
    <w:rsid w:val="0093266B"/>
    <w:rsid w:val="00932ADF"/>
    <w:rsid w:val="00932B15"/>
    <w:rsid w:val="00932E8A"/>
    <w:rsid w:val="00933142"/>
    <w:rsid w:val="00933375"/>
    <w:rsid w:val="009337B1"/>
    <w:rsid w:val="00933950"/>
    <w:rsid w:val="00933D39"/>
    <w:rsid w:val="00933DBD"/>
    <w:rsid w:val="00934187"/>
    <w:rsid w:val="00934416"/>
    <w:rsid w:val="009346A6"/>
    <w:rsid w:val="009346FC"/>
    <w:rsid w:val="00934920"/>
    <w:rsid w:val="00934AAD"/>
    <w:rsid w:val="00934D04"/>
    <w:rsid w:val="00934F35"/>
    <w:rsid w:val="009353AA"/>
    <w:rsid w:val="00935A7C"/>
    <w:rsid w:val="00935E08"/>
    <w:rsid w:val="00935E18"/>
    <w:rsid w:val="00935F7E"/>
    <w:rsid w:val="009360C0"/>
    <w:rsid w:val="00936474"/>
    <w:rsid w:val="009364AD"/>
    <w:rsid w:val="0093655C"/>
    <w:rsid w:val="009368B7"/>
    <w:rsid w:val="0093692A"/>
    <w:rsid w:val="009369B2"/>
    <w:rsid w:val="00936E75"/>
    <w:rsid w:val="00937027"/>
    <w:rsid w:val="0093708F"/>
    <w:rsid w:val="00937157"/>
    <w:rsid w:val="00937292"/>
    <w:rsid w:val="00937711"/>
    <w:rsid w:val="009378E4"/>
    <w:rsid w:val="00937C1B"/>
    <w:rsid w:val="00937C44"/>
    <w:rsid w:val="00937F39"/>
    <w:rsid w:val="00940094"/>
    <w:rsid w:val="00940138"/>
    <w:rsid w:val="009404E6"/>
    <w:rsid w:val="009408F2"/>
    <w:rsid w:val="00940BEA"/>
    <w:rsid w:val="00940C00"/>
    <w:rsid w:val="00940E2A"/>
    <w:rsid w:val="00940EFE"/>
    <w:rsid w:val="00941235"/>
    <w:rsid w:val="00941287"/>
    <w:rsid w:val="009415F7"/>
    <w:rsid w:val="00941707"/>
    <w:rsid w:val="0094199F"/>
    <w:rsid w:val="00941BB8"/>
    <w:rsid w:val="00941BF5"/>
    <w:rsid w:val="00941E3C"/>
    <w:rsid w:val="0094224D"/>
    <w:rsid w:val="00942436"/>
    <w:rsid w:val="00942CD9"/>
    <w:rsid w:val="00942D1C"/>
    <w:rsid w:val="009433B5"/>
    <w:rsid w:val="0094365E"/>
    <w:rsid w:val="00943A96"/>
    <w:rsid w:val="00943B0B"/>
    <w:rsid w:val="00943D88"/>
    <w:rsid w:val="009440D1"/>
    <w:rsid w:val="009446A3"/>
    <w:rsid w:val="009447C7"/>
    <w:rsid w:val="009448A2"/>
    <w:rsid w:val="009449DA"/>
    <w:rsid w:val="00944D2C"/>
    <w:rsid w:val="00944DF4"/>
    <w:rsid w:val="00945062"/>
    <w:rsid w:val="00945084"/>
    <w:rsid w:val="0094516C"/>
    <w:rsid w:val="009451B2"/>
    <w:rsid w:val="009452A4"/>
    <w:rsid w:val="00945324"/>
    <w:rsid w:val="0094553B"/>
    <w:rsid w:val="009455DD"/>
    <w:rsid w:val="009458B8"/>
    <w:rsid w:val="00945B60"/>
    <w:rsid w:val="00945C20"/>
    <w:rsid w:val="00945CCE"/>
    <w:rsid w:val="00945E00"/>
    <w:rsid w:val="00945F36"/>
    <w:rsid w:val="00946315"/>
    <w:rsid w:val="00946427"/>
    <w:rsid w:val="00946537"/>
    <w:rsid w:val="009467D5"/>
    <w:rsid w:val="009467E0"/>
    <w:rsid w:val="00946845"/>
    <w:rsid w:val="00946B46"/>
    <w:rsid w:val="00946EED"/>
    <w:rsid w:val="00946EF7"/>
    <w:rsid w:val="00946F84"/>
    <w:rsid w:val="00946FF7"/>
    <w:rsid w:val="00947706"/>
    <w:rsid w:val="009478C8"/>
    <w:rsid w:val="00947A70"/>
    <w:rsid w:val="00947ABA"/>
    <w:rsid w:val="00947B95"/>
    <w:rsid w:val="00947DAA"/>
    <w:rsid w:val="00947E39"/>
    <w:rsid w:val="009502C9"/>
    <w:rsid w:val="00950538"/>
    <w:rsid w:val="0095067E"/>
    <w:rsid w:val="00950900"/>
    <w:rsid w:val="00950A32"/>
    <w:rsid w:val="00950BDA"/>
    <w:rsid w:val="00950BDB"/>
    <w:rsid w:val="00950D1E"/>
    <w:rsid w:val="00951071"/>
    <w:rsid w:val="009510F4"/>
    <w:rsid w:val="00951118"/>
    <w:rsid w:val="00951182"/>
    <w:rsid w:val="00951298"/>
    <w:rsid w:val="00951318"/>
    <w:rsid w:val="0095133F"/>
    <w:rsid w:val="00951661"/>
    <w:rsid w:val="00951AE5"/>
    <w:rsid w:val="009524F2"/>
    <w:rsid w:val="00953090"/>
    <w:rsid w:val="009534D0"/>
    <w:rsid w:val="0095350F"/>
    <w:rsid w:val="0095368D"/>
    <w:rsid w:val="009536D0"/>
    <w:rsid w:val="0095390E"/>
    <w:rsid w:val="0095392E"/>
    <w:rsid w:val="00953B01"/>
    <w:rsid w:val="00953D23"/>
    <w:rsid w:val="00953F93"/>
    <w:rsid w:val="0095433F"/>
    <w:rsid w:val="009543DD"/>
    <w:rsid w:val="00954A9B"/>
    <w:rsid w:val="00954CB4"/>
    <w:rsid w:val="00954E54"/>
    <w:rsid w:val="00955038"/>
    <w:rsid w:val="009551F2"/>
    <w:rsid w:val="00955256"/>
    <w:rsid w:val="0095571A"/>
    <w:rsid w:val="009558F7"/>
    <w:rsid w:val="0095592A"/>
    <w:rsid w:val="00956202"/>
    <w:rsid w:val="00956262"/>
    <w:rsid w:val="00956293"/>
    <w:rsid w:val="009565EC"/>
    <w:rsid w:val="00956618"/>
    <w:rsid w:val="009567C6"/>
    <w:rsid w:val="009567DF"/>
    <w:rsid w:val="00956A4F"/>
    <w:rsid w:val="00956A81"/>
    <w:rsid w:val="00956B69"/>
    <w:rsid w:val="00956E12"/>
    <w:rsid w:val="00957074"/>
    <w:rsid w:val="0095727A"/>
    <w:rsid w:val="009573BA"/>
    <w:rsid w:val="0095748F"/>
    <w:rsid w:val="009574C7"/>
    <w:rsid w:val="00957751"/>
    <w:rsid w:val="00957849"/>
    <w:rsid w:val="00957A9B"/>
    <w:rsid w:val="00957DAA"/>
    <w:rsid w:val="00957DEC"/>
    <w:rsid w:val="00957DF3"/>
    <w:rsid w:val="00960143"/>
    <w:rsid w:val="00960224"/>
    <w:rsid w:val="0096023A"/>
    <w:rsid w:val="009604DD"/>
    <w:rsid w:val="0096086D"/>
    <w:rsid w:val="0096109B"/>
    <w:rsid w:val="00961127"/>
    <w:rsid w:val="009612ED"/>
    <w:rsid w:val="00961465"/>
    <w:rsid w:val="009619AF"/>
    <w:rsid w:val="00962278"/>
    <w:rsid w:val="0096246F"/>
    <w:rsid w:val="00962513"/>
    <w:rsid w:val="00962D8B"/>
    <w:rsid w:val="00962FCB"/>
    <w:rsid w:val="00962FDD"/>
    <w:rsid w:val="00963023"/>
    <w:rsid w:val="009630E8"/>
    <w:rsid w:val="00963134"/>
    <w:rsid w:val="009631B5"/>
    <w:rsid w:val="00963224"/>
    <w:rsid w:val="00963301"/>
    <w:rsid w:val="009633CB"/>
    <w:rsid w:val="00963556"/>
    <w:rsid w:val="009639DF"/>
    <w:rsid w:val="00963B4E"/>
    <w:rsid w:val="00963C8F"/>
    <w:rsid w:val="00963E48"/>
    <w:rsid w:val="009640CF"/>
    <w:rsid w:val="009643D3"/>
    <w:rsid w:val="009646D4"/>
    <w:rsid w:val="00964748"/>
    <w:rsid w:val="00964C39"/>
    <w:rsid w:val="00964CCA"/>
    <w:rsid w:val="00964CE3"/>
    <w:rsid w:val="00965061"/>
    <w:rsid w:val="00965795"/>
    <w:rsid w:val="00965D09"/>
    <w:rsid w:val="00965F37"/>
    <w:rsid w:val="00966396"/>
    <w:rsid w:val="009665BF"/>
    <w:rsid w:val="00966621"/>
    <w:rsid w:val="009668B1"/>
    <w:rsid w:val="00966DA6"/>
    <w:rsid w:val="00966E7A"/>
    <w:rsid w:val="00967154"/>
    <w:rsid w:val="00967337"/>
    <w:rsid w:val="00967482"/>
    <w:rsid w:val="00967602"/>
    <w:rsid w:val="00967793"/>
    <w:rsid w:val="00967A0D"/>
    <w:rsid w:val="00967C99"/>
    <w:rsid w:val="00967CA6"/>
    <w:rsid w:val="00967FB1"/>
    <w:rsid w:val="00970302"/>
    <w:rsid w:val="009704C3"/>
    <w:rsid w:val="00970890"/>
    <w:rsid w:val="00970A33"/>
    <w:rsid w:val="00970AC2"/>
    <w:rsid w:val="00970C17"/>
    <w:rsid w:val="00970CE2"/>
    <w:rsid w:val="00970FAE"/>
    <w:rsid w:val="009710AA"/>
    <w:rsid w:val="00971159"/>
    <w:rsid w:val="009712E9"/>
    <w:rsid w:val="00971426"/>
    <w:rsid w:val="00971A8D"/>
    <w:rsid w:val="00971C52"/>
    <w:rsid w:val="00971E76"/>
    <w:rsid w:val="009720C6"/>
    <w:rsid w:val="0097233C"/>
    <w:rsid w:val="0097276D"/>
    <w:rsid w:val="00972953"/>
    <w:rsid w:val="00972A44"/>
    <w:rsid w:val="00972AFD"/>
    <w:rsid w:val="00972C04"/>
    <w:rsid w:val="00972C9C"/>
    <w:rsid w:val="00972FC7"/>
    <w:rsid w:val="0097352E"/>
    <w:rsid w:val="00973819"/>
    <w:rsid w:val="00973986"/>
    <w:rsid w:val="00973AD1"/>
    <w:rsid w:val="0097426B"/>
    <w:rsid w:val="0097426E"/>
    <w:rsid w:val="00974445"/>
    <w:rsid w:val="0097449A"/>
    <w:rsid w:val="00974860"/>
    <w:rsid w:val="00974E75"/>
    <w:rsid w:val="0097528E"/>
    <w:rsid w:val="009755AA"/>
    <w:rsid w:val="00975673"/>
    <w:rsid w:val="0097589B"/>
    <w:rsid w:val="00975983"/>
    <w:rsid w:val="00975AD0"/>
    <w:rsid w:val="00975CE0"/>
    <w:rsid w:val="00975DF8"/>
    <w:rsid w:val="009761F8"/>
    <w:rsid w:val="00976261"/>
    <w:rsid w:val="0097663F"/>
    <w:rsid w:val="00976ECD"/>
    <w:rsid w:val="00976F8A"/>
    <w:rsid w:val="00976FE2"/>
    <w:rsid w:val="009775FF"/>
    <w:rsid w:val="00977958"/>
    <w:rsid w:val="00977B12"/>
    <w:rsid w:val="00977D0E"/>
    <w:rsid w:val="00977FBD"/>
    <w:rsid w:val="00980068"/>
    <w:rsid w:val="009800D0"/>
    <w:rsid w:val="00980261"/>
    <w:rsid w:val="0098026A"/>
    <w:rsid w:val="00980285"/>
    <w:rsid w:val="009805AD"/>
    <w:rsid w:val="00980797"/>
    <w:rsid w:val="00980958"/>
    <w:rsid w:val="0098118D"/>
    <w:rsid w:val="00981197"/>
    <w:rsid w:val="009811E6"/>
    <w:rsid w:val="009813B3"/>
    <w:rsid w:val="009814EF"/>
    <w:rsid w:val="00981680"/>
    <w:rsid w:val="00981796"/>
    <w:rsid w:val="009818D3"/>
    <w:rsid w:val="00981A9B"/>
    <w:rsid w:val="00981AAA"/>
    <w:rsid w:val="00981F02"/>
    <w:rsid w:val="009820C4"/>
    <w:rsid w:val="00982498"/>
    <w:rsid w:val="009827B0"/>
    <w:rsid w:val="009827DA"/>
    <w:rsid w:val="00982A77"/>
    <w:rsid w:val="00982D69"/>
    <w:rsid w:val="00982E8B"/>
    <w:rsid w:val="00982FEC"/>
    <w:rsid w:val="009831C0"/>
    <w:rsid w:val="00983502"/>
    <w:rsid w:val="00983781"/>
    <w:rsid w:val="00983D4E"/>
    <w:rsid w:val="00983DAF"/>
    <w:rsid w:val="00984019"/>
    <w:rsid w:val="00984D3D"/>
    <w:rsid w:val="00985345"/>
    <w:rsid w:val="009858A3"/>
    <w:rsid w:val="00985A0D"/>
    <w:rsid w:val="00985B95"/>
    <w:rsid w:val="00985C1E"/>
    <w:rsid w:val="00985C53"/>
    <w:rsid w:val="00985D47"/>
    <w:rsid w:val="00985F6C"/>
    <w:rsid w:val="009860BF"/>
    <w:rsid w:val="009862E2"/>
    <w:rsid w:val="00986447"/>
    <w:rsid w:val="00986C51"/>
    <w:rsid w:val="00986D7D"/>
    <w:rsid w:val="0098709A"/>
    <w:rsid w:val="009872A2"/>
    <w:rsid w:val="00987320"/>
    <w:rsid w:val="009873A9"/>
    <w:rsid w:val="009873E3"/>
    <w:rsid w:val="009876BA"/>
    <w:rsid w:val="009878D0"/>
    <w:rsid w:val="009878D2"/>
    <w:rsid w:val="00987D1F"/>
    <w:rsid w:val="00987DF8"/>
    <w:rsid w:val="0099018C"/>
    <w:rsid w:val="0099037E"/>
    <w:rsid w:val="009903D4"/>
    <w:rsid w:val="00990404"/>
    <w:rsid w:val="009907E6"/>
    <w:rsid w:val="0099099D"/>
    <w:rsid w:val="009909C8"/>
    <w:rsid w:val="00990C51"/>
    <w:rsid w:val="00990D7D"/>
    <w:rsid w:val="00990F60"/>
    <w:rsid w:val="00991150"/>
    <w:rsid w:val="00991197"/>
    <w:rsid w:val="0099125C"/>
    <w:rsid w:val="0099133D"/>
    <w:rsid w:val="0099135C"/>
    <w:rsid w:val="00991559"/>
    <w:rsid w:val="00991A2C"/>
    <w:rsid w:val="00991A47"/>
    <w:rsid w:val="00991B58"/>
    <w:rsid w:val="00991D97"/>
    <w:rsid w:val="00991F8C"/>
    <w:rsid w:val="009921E3"/>
    <w:rsid w:val="009924AE"/>
    <w:rsid w:val="0099277F"/>
    <w:rsid w:val="009928CD"/>
    <w:rsid w:val="00992AFB"/>
    <w:rsid w:val="00992E99"/>
    <w:rsid w:val="009931CA"/>
    <w:rsid w:val="0099345C"/>
    <w:rsid w:val="0099359F"/>
    <w:rsid w:val="009939DC"/>
    <w:rsid w:val="00993ACA"/>
    <w:rsid w:val="00993CA4"/>
    <w:rsid w:val="00993E88"/>
    <w:rsid w:val="00993F32"/>
    <w:rsid w:val="009942A1"/>
    <w:rsid w:val="009942A5"/>
    <w:rsid w:val="009942CD"/>
    <w:rsid w:val="0099458A"/>
    <w:rsid w:val="00994BF1"/>
    <w:rsid w:val="00994C87"/>
    <w:rsid w:val="00994DEC"/>
    <w:rsid w:val="00994EE1"/>
    <w:rsid w:val="00995297"/>
    <w:rsid w:val="009954B2"/>
    <w:rsid w:val="009956BA"/>
    <w:rsid w:val="0099581A"/>
    <w:rsid w:val="00995ABF"/>
    <w:rsid w:val="00995BF6"/>
    <w:rsid w:val="00995F99"/>
    <w:rsid w:val="00995FBE"/>
    <w:rsid w:val="009960F8"/>
    <w:rsid w:val="0099627D"/>
    <w:rsid w:val="00996516"/>
    <w:rsid w:val="009967E0"/>
    <w:rsid w:val="00996843"/>
    <w:rsid w:val="00996AD6"/>
    <w:rsid w:val="00996CD3"/>
    <w:rsid w:val="009972D4"/>
    <w:rsid w:val="009972EC"/>
    <w:rsid w:val="00997325"/>
    <w:rsid w:val="0099767F"/>
    <w:rsid w:val="0099770E"/>
    <w:rsid w:val="00997E1F"/>
    <w:rsid w:val="00997F5B"/>
    <w:rsid w:val="009A03F0"/>
    <w:rsid w:val="009A046D"/>
    <w:rsid w:val="009A04ED"/>
    <w:rsid w:val="009A05ED"/>
    <w:rsid w:val="009A06D9"/>
    <w:rsid w:val="009A0B29"/>
    <w:rsid w:val="009A0F15"/>
    <w:rsid w:val="009A0F33"/>
    <w:rsid w:val="009A13CA"/>
    <w:rsid w:val="009A13DE"/>
    <w:rsid w:val="009A13F3"/>
    <w:rsid w:val="009A1743"/>
    <w:rsid w:val="009A1880"/>
    <w:rsid w:val="009A1AA9"/>
    <w:rsid w:val="009A1C43"/>
    <w:rsid w:val="009A1FAD"/>
    <w:rsid w:val="009A23CC"/>
    <w:rsid w:val="009A23EE"/>
    <w:rsid w:val="009A23F3"/>
    <w:rsid w:val="009A2566"/>
    <w:rsid w:val="009A28C7"/>
    <w:rsid w:val="009A2A5E"/>
    <w:rsid w:val="009A2B1F"/>
    <w:rsid w:val="009A2B42"/>
    <w:rsid w:val="009A2F94"/>
    <w:rsid w:val="009A313B"/>
    <w:rsid w:val="009A314C"/>
    <w:rsid w:val="009A320C"/>
    <w:rsid w:val="009A3314"/>
    <w:rsid w:val="009A3589"/>
    <w:rsid w:val="009A35DE"/>
    <w:rsid w:val="009A3772"/>
    <w:rsid w:val="009A3C1A"/>
    <w:rsid w:val="009A3F65"/>
    <w:rsid w:val="009A4081"/>
    <w:rsid w:val="009A4105"/>
    <w:rsid w:val="009A42E1"/>
    <w:rsid w:val="009A42FA"/>
    <w:rsid w:val="009A4417"/>
    <w:rsid w:val="009A4604"/>
    <w:rsid w:val="009A4CB6"/>
    <w:rsid w:val="009A50F1"/>
    <w:rsid w:val="009A51EB"/>
    <w:rsid w:val="009A55B3"/>
    <w:rsid w:val="009A58E9"/>
    <w:rsid w:val="009A5BB9"/>
    <w:rsid w:val="009A60FD"/>
    <w:rsid w:val="009A62F9"/>
    <w:rsid w:val="009A650A"/>
    <w:rsid w:val="009A6641"/>
    <w:rsid w:val="009A66F1"/>
    <w:rsid w:val="009A6960"/>
    <w:rsid w:val="009A6C07"/>
    <w:rsid w:val="009A6C46"/>
    <w:rsid w:val="009A6C65"/>
    <w:rsid w:val="009A6FC8"/>
    <w:rsid w:val="009A72F3"/>
    <w:rsid w:val="009A7301"/>
    <w:rsid w:val="009A78B3"/>
    <w:rsid w:val="009A7BAA"/>
    <w:rsid w:val="009A7D0B"/>
    <w:rsid w:val="009A7DB8"/>
    <w:rsid w:val="009B041B"/>
    <w:rsid w:val="009B0628"/>
    <w:rsid w:val="009B0930"/>
    <w:rsid w:val="009B09CB"/>
    <w:rsid w:val="009B09E3"/>
    <w:rsid w:val="009B0BFC"/>
    <w:rsid w:val="009B0E14"/>
    <w:rsid w:val="009B1249"/>
    <w:rsid w:val="009B1250"/>
    <w:rsid w:val="009B12D7"/>
    <w:rsid w:val="009B14F6"/>
    <w:rsid w:val="009B16CE"/>
    <w:rsid w:val="009B1754"/>
    <w:rsid w:val="009B17DB"/>
    <w:rsid w:val="009B1959"/>
    <w:rsid w:val="009B1BFA"/>
    <w:rsid w:val="009B1CEE"/>
    <w:rsid w:val="009B1F17"/>
    <w:rsid w:val="009B1F3B"/>
    <w:rsid w:val="009B1F84"/>
    <w:rsid w:val="009B214C"/>
    <w:rsid w:val="009B2172"/>
    <w:rsid w:val="009B2411"/>
    <w:rsid w:val="009B2CFF"/>
    <w:rsid w:val="009B2DED"/>
    <w:rsid w:val="009B2FA9"/>
    <w:rsid w:val="009B3031"/>
    <w:rsid w:val="009B334B"/>
    <w:rsid w:val="009B34CD"/>
    <w:rsid w:val="009B382E"/>
    <w:rsid w:val="009B3837"/>
    <w:rsid w:val="009B3971"/>
    <w:rsid w:val="009B39B7"/>
    <w:rsid w:val="009B39CD"/>
    <w:rsid w:val="009B3F28"/>
    <w:rsid w:val="009B3F32"/>
    <w:rsid w:val="009B3FA5"/>
    <w:rsid w:val="009B40E4"/>
    <w:rsid w:val="009B4180"/>
    <w:rsid w:val="009B481E"/>
    <w:rsid w:val="009B4F70"/>
    <w:rsid w:val="009B5158"/>
    <w:rsid w:val="009B5354"/>
    <w:rsid w:val="009B5377"/>
    <w:rsid w:val="009B57F6"/>
    <w:rsid w:val="009B597E"/>
    <w:rsid w:val="009B5C11"/>
    <w:rsid w:val="009B5CB7"/>
    <w:rsid w:val="009B5CE0"/>
    <w:rsid w:val="009B5D68"/>
    <w:rsid w:val="009B5F0D"/>
    <w:rsid w:val="009B5FC7"/>
    <w:rsid w:val="009B6436"/>
    <w:rsid w:val="009B67F2"/>
    <w:rsid w:val="009B6827"/>
    <w:rsid w:val="009B683A"/>
    <w:rsid w:val="009B6A60"/>
    <w:rsid w:val="009B6B47"/>
    <w:rsid w:val="009B73C3"/>
    <w:rsid w:val="009B73FA"/>
    <w:rsid w:val="009B7500"/>
    <w:rsid w:val="009B75F7"/>
    <w:rsid w:val="009B768C"/>
    <w:rsid w:val="009B7790"/>
    <w:rsid w:val="009B7F69"/>
    <w:rsid w:val="009C0435"/>
    <w:rsid w:val="009C046D"/>
    <w:rsid w:val="009C0B9C"/>
    <w:rsid w:val="009C0C66"/>
    <w:rsid w:val="009C0CD9"/>
    <w:rsid w:val="009C0EFD"/>
    <w:rsid w:val="009C116C"/>
    <w:rsid w:val="009C11DB"/>
    <w:rsid w:val="009C128B"/>
    <w:rsid w:val="009C1357"/>
    <w:rsid w:val="009C177F"/>
    <w:rsid w:val="009C18F7"/>
    <w:rsid w:val="009C198B"/>
    <w:rsid w:val="009C19F7"/>
    <w:rsid w:val="009C1A1B"/>
    <w:rsid w:val="009C1A2A"/>
    <w:rsid w:val="009C1C4D"/>
    <w:rsid w:val="009C1CF6"/>
    <w:rsid w:val="009C1DF7"/>
    <w:rsid w:val="009C1FAC"/>
    <w:rsid w:val="009C211E"/>
    <w:rsid w:val="009C22C7"/>
    <w:rsid w:val="009C22EF"/>
    <w:rsid w:val="009C2301"/>
    <w:rsid w:val="009C237F"/>
    <w:rsid w:val="009C25AF"/>
    <w:rsid w:val="009C27D8"/>
    <w:rsid w:val="009C28E1"/>
    <w:rsid w:val="009C2BC1"/>
    <w:rsid w:val="009C2BC9"/>
    <w:rsid w:val="009C31B9"/>
    <w:rsid w:val="009C31CF"/>
    <w:rsid w:val="009C340E"/>
    <w:rsid w:val="009C3516"/>
    <w:rsid w:val="009C3C37"/>
    <w:rsid w:val="009C3CDE"/>
    <w:rsid w:val="009C3D99"/>
    <w:rsid w:val="009C3E14"/>
    <w:rsid w:val="009C3E35"/>
    <w:rsid w:val="009C405B"/>
    <w:rsid w:val="009C42EA"/>
    <w:rsid w:val="009C467A"/>
    <w:rsid w:val="009C4BDB"/>
    <w:rsid w:val="009C4D8A"/>
    <w:rsid w:val="009C4F60"/>
    <w:rsid w:val="009C5363"/>
    <w:rsid w:val="009C5624"/>
    <w:rsid w:val="009C5855"/>
    <w:rsid w:val="009C5DC1"/>
    <w:rsid w:val="009C5DEC"/>
    <w:rsid w:val="009C5FF0"/>
    <w:rsid w:val="009C6064"/>
    <w:rsid w:val="009C6258"/>
    <w:rsid w:val="009C640D"/>
    <w:rsid w:val="009C6484"/>
    <w:rsid w:val="009C65D8"/>
    <w:rsid w:val="009C686B"/>
    <w:rsid w:val="009C69B3"/>
    <w:rsid w:val="009C6D4C"/>
    <w:rsid w:val="009C70A8"/>
    <w:rsid w:val="009C731B"/>
    <w:rsid w:val="009C73FF"/>
    <w:rsid w:val="009C749B"/>
    <w:rsid w:val="009C74B7"/>
    <w:rsid w:val="009C7549"/>
    <w:rsid w:val="009C7C26"/>
    <w:rsid w:val="009C7DCB"/>
    <w:rsid w:val="009C7DCE"/>
    <w:rsid w:val="009C7E15"/>
    <w:rsid w:val="009D0062"/>
    <w:rsid w:val="009D0078"/>
    <w:rsid w:val="009D00F4"/>
    <w:rsid w:val="009D039B"/>
    <w:rsid w:val="009D085B"/>
    <w:rsid w:val="009D0E2B"/>
    <w:rsid w:val="009D0FE6"/>
    <w:rsid w:val="009D12E4"/>
    <w:rsid w:val="009D12F3"/>
    <w:rsid w:val="009D14D2"/>
    <w:rsid w:val="009D16B7"/>
    <w:rsid w:val="009D16E5"/>
    <w:rsid w:val="009D1A2D"/>
    <w:rsid w:val="009D1F29"/>
    <w:rsid w:val="009D1F81"/>
    <w:rsid w:val="009D23CB"/>
    <w:rsid w:val="009D2886"/>
    <w:rsid w:val="009D2BA2"/>
    <w:rsid w:val="009D2BFF"/>
    <w:rsid w:val="009D2D1B"/>
    <w:rsid w:val="009D2E33"/>
    <w:rsid w:val="009D2F22"/>
    <w:rsid w:val="009D30CD"/>
    <w:rsid w:val="009D320C"/>
    <w:rsid w:val="009D3420"/>
    <w:rsid w:val="009D3520"/>
    <w:rsid w:val="009D366F"/>
    <w:rsid w:val="009D381B"/>
    <w:rsid w:val="009D3A1F"/>
    <w:rsid w:val="009D3A64"/>
    <w:rsid w:val="009D3E04"/>
    <w:rsid w:val="009D3F1D"/>
    <w:rsid w:val="009D3F88"/>
    <w:rsid w:val="009D4554"/>
    <w:rsid w:val="009D4852"/>
    <w:rsid w:val="009D48E4"/>
    <w:rsid w:val="009D4907"/>
    <w:rsid w:val="009D4E4F"/>
    <w:rsid w:val="009D4ED3"/>
    <w:rsid w:val="009D5173"/>
    <w:rsid w:val="009D5358"/>
    <w:rsid w:val="009D5367"/>
    <w:rsid w:val="009D54DA"/>
    <w:rsid w:val="009D58BE"/>
    <w:rsid w:val="009D5BFF"/>
    <w:rsid w:val="009D5CD9"/>
    <w:rsid w:val="009D5DC4"/>
    <w:rsid w:val="009D5F35"/>
    <w:rsid w:val="009D61A7"/>
    <w:rsid w:val="009D6312"/>
    <w:rsid w:val="009D6354"/>
    <w:rsid w:val="009D6B02"/>
    <w:rsid w:val="009D6BD3"/>
    <w:rsid w:val="009D73F8"/>
    <w:rsid w:val="009D772F"/>
    <w:rsid w:val="009D78FE"/>
    <w:rsid w:val="009D7BAA"/>
    <w:rsid w:val="009D7C6A"/>
    <w:rsid w:val="009E001F"/>
    <w:rsid w:val="009E0123"/>
    <w:rsid w:val="009E0146"/>
    <w:rsid w:val="009E038D"/>
    <w:rsid w:val="009E0410"/>
    <w:rsid w:val="009E051C"/>
    <w:rsid w:val="009E05E1"/>
    <w:rsid w:val="009E0668"/>
    <w:rsid w:val="009E0A0A"/>
    <w:rsid w:val="009E0EE0"/>
    <w:rsid w:val="009E104D"/>
    <w:rsid w:val="009E1170"/>
    <w:rsid w:val="009E1398"/>
    <w:rsid w:val="009E14F7"/>
    <w:rsid w:val="009E1619"/>
    <w:rsid w:val="009E1680"/>
    <w:rsid w:val="009E17A4"/>
    <w:rsid w:val="009E19E8"/>
    <w:rsid w:val="009E1B4A"/>
    <w:rsid w:val="009E1BF9"/>
    <w:rsid w:val="009E1F5E"/>
    <w:rsid w:val="009E225A"/>
    <w:rsid w:val="009E22F2"/>
    <w:rsid w:val="009E28C3"/>
    <w:rsid w:val="009E2B73"/>
    <w:rsid w:val="009E2D2D"/>
    <w:rsid w:val="009E2D93"/>
    <w:rsid w:val="009E2F51"/>
    <w:rsid w:val="009E2FAC"/>
    <w:rsid w:val="009E3657"/>
    <w:rsid w:val="009E37BA"/>
    <w:rsid w:val="009E3817"/>
    <w:rsid w:val="009E3B9D"/>
    <w:rsid w:val="009E3BCD"/>
    <w:rsid w:val="009E3E6D"/>
    <w:rsid w:val="009E3EFA"/>
    <w:rsid w:val="009E4134"/>
    <w:rsid w:val="009E4213"/>
    <w:rsid w:val="009E427E"/>
    <w:rsid w:val="009E4584"/>
    <w:rsid w:val="009E46AE"/>
    <w:rsid w:val="009E4747"/>
    <w:rsid w:val="009E48A3"/>
    <w:rsid w:val="009E4925"/>
    <w:rsid w:val="009E4A1A"/>
    <w:rsid w:val="009E50F0"/>
    <w:rsid w:val="009E5379"/>
    <w:rsid w:val="009E5554"/>
    <w:rsid w:val="009E61FA"/>
    <w:rsid w:val="009E7329"/>
    <w:rsid w:val="009E734A"/>
    <w:rsid w:val="009E737B"/>
    <w:rsid w:val="009E763D"/>
    <w:rsid w:val="009E765E"/>
    <w:rsid w:val="009E773D"/>
    <w:rsid w:val="009E7A4B"/>
    <w:rsid w:val="009E7BFA"/>
    <w:rsid w:val="009F016F"/>
    <w:rsid w:val="009F019D"/>
    <w:rsid w:val="009F0266"/>
    <w:rsid w:val="009F035D"/>
    <w:rsid w:val="009F054F"/>
    <w:rsid w:val="009F0A84"/>
    <w:rsid w:val="009F0AEE"/>
    <w:rsid w:val="009F0B49"/>
    <w:rsid w:val="009F0C7D"/>
    <w:rsid w:val="009F0E93"/>
    <w:rsid w:val="009F101C"/>
    <w:rsid w:val="009F1072"/>
    <w:rsid w:val="009F1366"/>
    <w:rsid w:val="009F15D1"/>
    <w:rsid w:val="009F163C"/>
    <w:rsid w:val="009F1694"/>
    <w:rsid w:val="009F17B5"/>
    <w:rsid w:val="009F18D6"/>
    <w:rsid w:val="009F1D50"/>
    <w:rsid w:val="009F2238"/>
    <w:rsid w:val="009F22AA"/>
    <w:rsid w:val="009F2356"/>
    <w:rsid w:val="009F2930"/>
    <w:rsid w:val="009F2B4D"/>
    <w:rsid w:val="009F2C72"/>
    <w:rsid w:val="009F2CB8"/>
    <w:rsid w:val="009F33B5"/>
    <w:rsid w:val="009F3406"/>
    <w:rsid w:val="009F3417"/>
    <w:rsid w:val="009F3BF6"/>
    <w:rsid w:val="009F3DAB"/>
    <w:rsid w:val="009F3F55"/>
    <w:rsid w:val="009F407E"/>
    <w:rsid w:val="009F4095"/>
    <w:rsid w:val="009F40F1"/>
    <w:rsid w:val="009F419A"/>
    <w:rsid w:val="009F42C3"/>
    <w:rsid w:val="009F4D38"/>
    <w:rsid w:val="009F4DFC"/>
    <w:rsid w:val="009F50EF"/>
    <w:rsid w:val="009F5522"/>
    <w:rsid w:val="009F5578"/>
    <w:rsid w:val="009F5655"/>
    <w:rsid w:val="009F57C2"/>
    <w:rsid w:val="009F58FF"/>
    <w:rsid w:val="009F5E3F"/>
    <w:rsid w:val="009F5F35"/>
    <w:rsid w:val="009F60C7"/>
    <w:rsid w:val="009F6294"/>
    <w:rsid w:val="009F63D5"/>
    <w:rsid w:val="009F64C5"/>
    <w:rsid w:val="009F68DB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B66"/>
    <w:rsid w:val="009F7C77"/>
    <w:rsid w:val="009F7CBF"/>
    <w:rsid w:val="009F7CE6"/>
    <w:rsid w:val="009F7EB3"/>
    <w:rsid w:val="00A00041"/>
    <w:rsid w:val="00A00111"/>
    <w:rsid w:val="00A00152"/>
    <w:rsid w:val="00A001DD"/>
    <w:rsid w:val="00A00229"/>
    <w:rsid w:val="00A003BB"/>
    <w:rsid w:val="00A003C4"/>
    <w:rsid w:val="00A004C4"/>
    <w:rsid w:val="00A00817"/>
    <w:rsid w:val="00A009ED"/>
    <w:rsid w:val="00A00CDB"/>
    <w:rsid w:val="00A00CF4"/>
    <w:rsid w:val="00A00E44"/>
    <w:rsid w:val="00A00E52"/>
    <w:rsid w:val="00A010BA"/>
    <w:rsid w:val="00A01319"/>
    <w:rsid w:val="00A0149C"/>
    <w:rsid w:val="00A0175C"/>
    <w:rsid w:val="00A01A79"/>
    <w:rsid w:val="00A01BD3"/>
    <w:rsid w:val="00A01BD8"/>
    <w:rsid w:val="00A01D02"/>
    <w:rsid w:val="00A01D03"/>
    <w:rsid w:val="00A01E5C"/>
    <w:rsid w:val="00A02292"/>
    <w:rsid w:val="00A025AF"/>
    <w:rsid w:val="00A02698"/>
    <w:rsid w:val="00A02707"/>
    <w:rsid w:val="00A0296D"/>
    <w:rsid w:val="00A02CBD"/>
    <w:rsid w:val="00A02CC7"/>
    <w:rsid w:val="00A03070"/>
    <w:rsid w:val="00A032C5"/>
    <w:rsid w:val="00A03CB6"/>
    <w:rsid w:val="00A03D42"/>
    <w:rsid w:val="00A03DA7"/>
    <w:rsid w:val="00A03FCE"/>
    <w:rsid w:val="00A04626"/>
    <w:rsid w:val="00A0476D"/>
    <w:rsid w:val="00A04C44"/>
    <w:rsid w:val="00A04E98"/>
    <w:rsid w:val="00A04F33"/>
    <w:rsid w:val="00A04F82"/>
    <w:rsid w:val="00A04FA1"/>
    <w:rsid w:val="00A052BE"/>
    <w:rsid w:val="00A057C1"/>
    <w:rsid w:val="00A0587B"/>
    <w:rsid w:val="00A05BB7"/>
    <w:rsid w:val="00A05C4E"/>
    <w:rsid w:val="00A05EE2"/>
    <w:rsid w:val="00A064A6"/>
    <w:rsid w:val="00A06703"/>
    <w:rsid w:val="00A069AA"/>
    <w:rsid w:val="00A06DE0"/>
    <w:rsid w:val="00A06F8C"/>
    <w:rsid w:val="00A06FC1"/>
    <w:rsid w:val="00A06FD1"/>
    <w:rsid w:val="00A07055"/>
    <w:rsid w:val="00A0743C"/>
    <w:rsid w:val="00A079D2"/>
    <w:rsid w:val="00A07CC5"/>
    <w:rsid w:val="00A07F62"/>
    <w:rsid w:val="00A1057C"/>
    <w:rsid w:val="00A10786"/>
    <w:rsid w:val="00A107E9"/>
    <w:rsid w:val="00A109B4"/>
    <w:rsid w:val="00A10A75"/>
    <w:rsid w:val="00A10CEE"/>
    <w:rsid w:val="00A10DD6"/>
    <w:rsid w:val="00A111CA"/>
    <w:rsid w:val="00A115D1"/>
    <w:rsid w:val="00A11624"/>
    <w:rsid w:val="00A11641"/>
    <w:rsid w:val="00A11665"/>
    <w:rsid w:val="00A11913"/>
    <w:rsid w:val="00A11A6C"/>
    <w:rsid w:val="00A11BD0"/>
    <w:rsid w:val="00A11C30"/>
    <w:rsid w:val="00A11CF5"/>
    <w:rsid w:val="00A11D06"/>
    <w:rsid w:val="00A122EA"/>
    <w:rsid w:val="00A12312"/>
    <w:rsid w:val="00A12359"/>
    <w:rsid w:val="00A123F9"/>
    <w:rsid w:val="00A125EB"/>
    <w:rsid w:val="00A1280E"/>
    <w:rsid w:val="00A12910"/>
    <w:rsid w:val="00A12965"/>
    <w:rsid w:val="00A12C93"/>
    <w:rsid w:val="00A12D89"/>
    <w:rsid w:val="00A12EB4"/>
    <w:rsid w:val="00A13218"/>
    <w:rsid w:val="00A1397D"/>
    <w:rsid w:val="00A13A54"/>
    <w:rsid w:val="00A13AF1"/>
    <w:rsid w:val="00A13D2A"/>
    <w:rsid w:val="00A1403B"/>
    <w:rsid w:val="00A14174"/>
    <w:rsid w:val="00A1432D"/>
    <w:rsid w:val="00A145BE"/>
    <w:rsid w:val="00A146AA"/>
    <w:rsid w:val="00A151A8"/>
    <w:rsid w:val="00A15791"/>
    <w:rsid w:val="00A15A4A"/>
    <w:rsid w:val="00A15AD2"/>
    <w:rsid w:val="00A15B13"/>
    <w:rsid w:val="00A15D78"/>
    <w:rsid w:val="00A161D7"/>
    <w:rsid w:val="00A16379"/>
    <w:rsid w:val="00A163B0"/>
    <w:rsid w:val="00A16C52"/>
    <w:rsid w:val="00A16CF5"/>
    <w:rsid w:val="00A16F0F"/>
    <w:rsid w:val="00A17009"/>
    <w:rsid w:val="00A1737A"/>
    <w:rsid w:val="00A17456"/>
    <w:rsid w:val="00A174C2"/>
    <w:rsid w:val="00A17513"/>
    <w:rsid w:val="00A17B53"/>
    <w:rsid w:val="00A17B60"/>
    <w:rsid w:val="00A17DC5"/>
    <w:rsid w:val="00A17E70"/>
    <w:rsid w:val="00A20F07"/>
    <w:rsid w:val="00A212D7"/>
    <w:rsid w:val="00A213CF"/>
    <w:rsid w:val="00A215B7"/>
    <w:rsid w:val="00A21CEC"/>
    <w:rsid w:val="00A21DB6"/>
    <w:rsid w:val="00A21E75"/>
    <w:rsid w:val="00A22036"/>
    <w:rsid w:val="00A222EA"/>
    <w:rsid w:val="00A22311"/>
    <w:rsid w:val="00A22431"/>
    <w:rsid w:val="00A22947"/>
    <w:rsid w:val="00A22C6E"/>
    <w:rsid w:val="00A22D79"/>
    <w:rsid w:val="00A22EC4"/>
    <w:rsid w:val="00A22FC9"/>
    <w:rsid w:val="00A230E0"/>
    <w:rsid w:val="00A2317C"/>
    <w:rsid w:val="00A232C0"/>
    <w:rsid w:val="00A235B1"/>
    <w:rsid w:val="00A2377F"/>
    <w:rsid w:val="00A23810"/>
    <w:rsid w:val="00A23BC9"/>
    <w:rsid w:val="00A23C94"/>
    <w:rsid w:val="00A23CF4"/>
    <w:rsid w:val="00A23D45"/>
    <w:rsid w:val="00A23E8D"/>
    <w:rsid w:val="00A2436F"/>
    <w:rsid w:val="00A24737"/>
    <w:rsid w:val="00A248FF"/>
    <w:rsid w:val="00A24A4F"/>
    <w:rsid w:val="00A24B31"/>
    <w:rsid w:val="00A24C99"/>
    <w:rsid w:val="00A24CF9"/>
    <w:rsid w:val="00A24E0D"/>
    <w:rsid w:val="00A250C6"/>
    <w:rsid w:val="00A25157"/>
    <w:rsid w:val="00A2517D"/>
    <w:rsid w:val="00A252D2"/>
    <w:rsid w:val="00A2541B"/>
    <w:rsid w:val="00A25A93"/>
    <w:rsid w:val="00A25C31"/>
    <w:rsid w:val="00A25D71"/>
    <w:rsid w:val="00A25E6E"/>
    <w:rsid w:val="00A25E95"/>
    <w:rsid w:val="00A2607F"/>
    <w:rsid w:val="00A2623D"/>
    <w:rsid w:val="00A262B0"/>
    <w:rsid w:val="00A26AB9"/>
    <w:rsid w:val="00A26BC9"/>
    <w:rsid w:val="00A26C4B"/>
    <w:rsid w:val="00A26C83"/>
    <w:rsid w:val="00A26CDC"/>
    <w:rsid w:val="00A26D5F"/>
    <w:rsid w:val="00A26F6B"/>
    <w:rsid w:val="00A271CD"/>
    <w:rsid w:val="00A273E7"/>
    <w:rsid w:val="00A27888"/>
    <w:rsid w:val="00A27946"/>
    <w:rsid w:val="00A30107"/>
    <w:rsid w:val="00A3042E"/>
    <w:rsid w:val="00A30504"/>
    <w:rsid w:val="00A305E9"/>
    <w:rsid w:val="00A30C4C"/>
    <w:rsid w:val="00A30C8F"/>
    <w:rsid w:val="00A30F1A"/>
    <w:rsid w:val="00A3125F"/>
    <w:rsid w:val="00A3187F"/>
    <w:rsid w:val="00A31966"/>
    <w:rsid w:val="00A31D0A"/>
    <w:rsid w:val="00A31FB5"/>
    <w:rsid w:val="00A31FC0"/>
    <w:rsid w:val="00A3260D"/>
    <w:rsid w:val="00A32910"/>
    <w:rsid w:val="00A32CC9"/>
    <w:rsid w:val="00A331EB"/>
    <w:rsid w:val="00A336DC"/>
    <w:rsid w:val="00A33F25"/>
    <w:rsid w:val="00A34054"/>
    <w:rsid w:val="00A345AD"/>
    <w:rsid w:val="00A34689"/>
    <w:rsid w:val="00A3482E"/>
    <w:rsid w:val="00A348A6"/>
    <w:rsid w:val="00A34D34"/>
    <w:rsid w:val="00A34DA8"/>
    <w:rsid w:val="00A3518D"/>
    <w:rsid w:val="00A354D4"/>
    <w:rsid w:val="00A35568"/>
    <w:rsid w:val="00A355C4"/>
    <w:rsid w:val="00A3577C"/>
    <w:rsid w:val="00A3584D"/>
    <w:rsid w:val="00A359FA"/>
    <w:rsid w:val="00A35BF0"/>
    <w:rsid w:val="00A35C06"/>
    <w:rsid w:val="00A35CF2"/>
    <w:rsid w:val="00A35DA0"/>
    <w:rsid w:val="00A35DCC"/>
    <w:rsid w:val="00A35E3F"/>
    <w:rsid w:val="00A35EEA"/>
    <w:rsid w:val="00A363BC"/>
    <w:rsid w:val="00A36453"/>
    <w:rsid w:val="00A36643"/>
    <w:rsid w:val="00A369DB"/>
    <w:rsid w:val="00A36A77"/>
    <w:rsid w:val="00A36CF5"/>
    <w:rsid w:val="00A36FC2"/>
    <w:rsid w:val="00A37088"/>
    <w:rsid w:val="00A37108"/>
    <w:rsid w:val="00A3752F"/>
    <w:rsid w:val="00A3776F"/>
    <w:rsid w:val="00A37B5D"/>
    <w:rsid w:val="00A37BA7"/>
    <w:rsid w:val="00A400EE"/>
    <w:rsid w:val="00A40109"/>
    <w:rsid w:val="00A40363"/>
    <w:rsid w:val="00A40432"/>
    <w:rsid w:val="00A40532"/>
    <w:rsid w:val="00A406A5"/>
    <w:rsid w:val="00A4084A"/>
    <w:rsid w:val="00A409C6"/>
    <w:rsid w:val="00A40CD1"/>
    <w:rsid w:val="00A40E49"/>
    <w:rsid w:val="00A4110B"/>
    <w:rsid w:val="00A4110C"/>
    <w:rsid w:val="00A4129F"/>
    <w:rsid w:val="00A41326"/>
    <w:rsid w:val="00A4145E"/>
    <w:rsid w:val="00A4198B"/>
    <w:rsid w:val="00A42083"/>
    <w:rsid w:val="00A4239E"/>
    <w:rsid w:val="00A42401"/>
    <w:rsid w:val="00A4271E"/>
    <w:rsid w:val="00A42757"/>
    <w:rsid w:val="00A429C7"/>
    <w:rsid w:val="00A429D7"/>
    <w:rsid w:val="00A42EC3"/>
    <w:rsid w:val="00A430FB"/>
    <w:rsid w:val="00A4313D"/>
    <w:rsid w:val="00A43288"/>
    <w:rsid w:val="00A4360B"/>
    <w:rsid w:val="00A43759"/>
    <w:rsid w:val="00A437FA"/>
    <w:rsid w:val="00A43C27"/>
    <w:rsid w:val="00A43C3E"/>
    <w:rsid w:val="00A43C4E"/>
    <w:rsid w:val="00A43C88"/>
    <w:rsid w:val="00A43CF5"/>
    <w:rsid w:val="00A43E4D"/>
    <w:rsid w:val="00A43EE7"/>
    <w:rsid w:val="00A43FD9"/>
    <w:rsid w:val="00A44370"/>
    <w:rsid w:val="00A446E2"/>
    <w:rsid w:val="00A44712"/>
    <w:rsid w:val="00A44922"/>
    <w:rsid w:val="00A44B23"/>
    <w:rsid w:val="00A44C6D"/>
    <w:rsid w:val="00A44F75"/>
    <w:rsid w:val="00A450BA"/>
    <w:rsid w:val="00A451D2"/>
    <w:rsid w:val="00A452DD"/>
    <w:rsid w:val="00A452F5"/>
    <w:rsid w:val="00A4541F"/>
    <w:rsid w:val="00A454B6"/>
    <w:rsid w:val="00A45697"/>
    <w:rsid w:val="00A4589F"/>
    <w:rsid w:val="00A458A8"/>
    <w:rsid w:val="00A45D96"/>
    <w:rsid w:val="00A46693"/>
    <w:rsid w:val="00A472E0"/>
    <w:rsid w:val="00A47531"/>
    <w:rsid w:val="00A47B72"/>
    <w:rsid w:val="00A47E78"/>
    <w:rsid w:val="00A50003"/>
    <w:rsid w:val="00A50146"/>
    <w:rsid w:val="00A501B5"/>
    <w:rsid w:val="00A503BA"/>
    <w:rsid w:val="00A5060C"/>
    <w:rsid w:val="00A5060D"/>
    <w:rsid w:val="00A506A4"/>
    <w:rsid w:val="00A5079C"/>
    <w:rsid w:val="00A50D21"/>
    <w:rsid w:val="00A50DFD"/>
    <w:rsid w:val="00A51147"/>
    <w:rsid w:val="00A5118F"/>
    <w:rsid w:val="00A5121F"/>
    <w:rsid w:val="00A51302"/>
    <w:rsid w:val="00A51343"/>
    <w:rsid w:val="00A51386"/>
    <w:rsid w:val="00A513BA"/>
    <w:rsid w:val="00A5158B"/>
    <w:rsid w:val="00A51679"/>
    <w:rsid w:val="00A516D0"/>
    <w:rsid w:val="00A51EA0"/>
    <w:rsid w:val="00A52021"/>
    <w:rsid w:val="00A52130"/>
    <w:rsid w:val="00A521F2"/>
    <w:rsid w:val="00A523E1"/>
    <w:rsid w:val="00A527A6"/>
    <w:rsid w:val="00A529F8"/>
    <w:rsid w:val="00A52A12"/>
    <w:rsid w:val="00A52F38"/>
    <w:rsid w:val="00A52F55"/>
    <w:rsid w:val="00A5320D"/>
    <w:rsid w:val="00A53573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2A5"/>
    <w:rsid w:val="00A54440"/>
    <w:rsid w:val="00A5446D"/>
    <w:rsid w:val="00A54529"/>
    <w:rsid w:val="00A548ED"/>
    <w:rsid w:val="00A54980"/>
    <w:rsid w:val="00A54C74"/>
    <w:rsid w:val="00A54DF8"/>
    <w:rsid w:val="00A54F5B"/>
    <w:rsid w:val="00A5504E"/>
    <w:rsid w:val="00A55207"/>
    <w:rsid w:val="00A55432"/>
    <w:rsid w:val="00A5545B"/>
    <w:rsid w:val="00A5563B"/>
    <w:rsid w:val="00A5565A"/>
    <w:rsid w:val="00A55716"/>
    <w:rsid w:val="00A559EC"/>
    <w:rsid w:val="00A55B94"/>
    <w:rsid w:val="00A55DA8"/>
    <w:rsid w:val="00A55FC4"/>
    <w:rsid w:val="00A5628C"/>
    <w:rsid w:val="00A5641C"/>
    <w:rsid w:val="00A56491"/>
    <w:rsid w:val="00A567D7"/>
    <w:rsid w:val="00A56ACE"/>
    <w:rsid w:val="00A56B38"/>
    <w:rsid w:val="00A5700B"/>
    <w:rsid w:val="00A570F0"/>
    <w:rsid w:val="00A57131"/>
    <w:rsid w:val="00A571FB"/>
    <w:rsid w:val="00A572EA"/>
    <w:rsid w:val="00A57313"/>
    <w:rsid w:val="00A5750C"/>
    <w:rsid w:val="00A57647"/>
    <w:rsid w:val="00A5799D"/>
    <w:rsid w:val="00A57BFD"/>
    <w:rsid w:val="00A57EB1"/>
    <w:rsid w:val="00A57F46"/>
    <w:rsid w:val="00A57F68"/>
    <w:rsid w:val="00A60051"/>
    <w:rsid w:val="00A6025B"/>
    <w:rsid w:val="00A60332"/>
    <w:rsid w:val="00A6039D"/>
    <w:rsid w:val="00A60655"/>
    <w:rsid w:val="00A60AA8"/>
    <w:rsid w:val="00A61057"/>
    <w:rsid w:val="00A611CA"/>
    <w:rsid w:val="00A6131B"/>
    <w:rsid w:val="00A616F3"/>
    <w:rsid w:val="00A61883"/>
    <w:rsid w:val="00A61995"/>
    <w:rsid w:val="00A61D01"/>
    <w:rsid w:val="00A620D3"/>
    <w:rsid w:val="00A6229B"/>
    <w:rsid w:val="00A622E1"/>
    <w:rsid w:val="00A6237F"/>
    <w:rsid w:val="00A623DF"/>
    <w:rsid w:val="00A62467"/>
    <w:rsid w:val="00A624DB"/>
    <w:rsid w:val="00A62530"/>
    <w:rsid w:val="00A627D9"/>
    <w:rsid w:val="00A62A56"/>
    <w:rsid w:val="00A62B7B"/>
    <w:rsid w:val="00A62D16"/>
    <w:rsid w:val="00A62D8F"/>
    <w:rsid w:val="00A62F93"/>
    <w:rsid w:val="00A63194"/>
    <w:rsid w:val="00A6342D"/>
    <w:rsid w:val="00A6364B"/>
    <w:rsid w:val="00A6372C"/>
    <w:rsid w:val="00A63BBE"/>
    <w:rsid w:val="00A640DB"/>
    <w:rsid w:val="00A640EF"/>
    <w:rsid w:val="00A6422A"/>
    <w:rsid w:val="00A642DA"/>
    <w:rsid w:val="00A64317"/>
    <w:rsid w:val="00A64666"/>
    <w:rsid w:val="00A646AC"/>
    <w:rsid w:val="00A6497D"/>
    <w:rsid w:val="00A649A6"/>
    <w:rsid w:val="00A64C95"/>
    <w:rsid w:val="00A64CDB"/>
    <w:rsid w:val="00A6559E"/>
    <w:rsid w:val="00A65BBF"/>
    <w:rsid w:val="00A65E15"/>
    <w:rsid w:val="00A66136"/>
    <w:rsid w:val="00A6613B"/>
    <w:rsid w:val="00A664B7"/>
    <w:rsid w:val="00A665C3"/>
    <w:rsid w:val="00A66C07"/>
    <w:rsid w:val="00A6730B"/>
    <w:rsid w:val="00A67650"/>
    <w:rsid w:val="00A67922"/>
    <w:rsid w:val="00A67D52"/>
    <w:rsid w:val="00A67D6F"/>
    <w:rsid w:val="00A67ED2"/>
    <w:rsid w:val="00A7004B"/>
    <w:rsid w:val="00A7005C"/>
    <w:rsid w:val="00A7044E"/>
    <w:rsid w:val="00A7066F"/>
    <w:rsid w:val="00A708D2"/>
    <w:rsid w:val="00A70958"/>
    <w:rsid w:val="00A70D88"/>
    <w:rsid w:val="00A70DBF"/>
    <w:rsid w:val="00A70E4D"/>
    <w:rsid w:val="00A70E7C"/>
    <w:rsid w:val="00A713E9"/>
    <w:rsid w:val="00A7153B"/>
    <w:rsid w:val="00A7167A"/>
    <w:rsid w:val="00A716ED"/>
    <w:rsid w:val="00A71726"/>
    <w:rsid w:val="00A717D4"/>
    <w:rsid w:val="00A71B3C"/>
    <w:rsid w:val="00A71B86"/>
    <w:rsid w:val="00A71CB7"/>
    <w:rsid w:val="00A71CF3"/>
    <w:rsid w:val="00A71DCC"/>
    <w:rsid w:val="00A71E3B"/>
    <w:rsid w:val="00A7201A"/>
    <w:rsid w:val="00A720E2"/>
    <w:rsid w:val="00A7256D"/>
    <w:rsid w:val="00A72685"/>
    <w:rsid w:val="00A727C2"/>
    <w:rsid w:val="00A7280A"/>
    <w:rsid w:val="00A72A43"/>
    <w:rsid w:val="00A72D5E"/>
    <w:rsid w:val="00A72DE1"/>
    <w:rsid w:val="00A73123"/>
    <w:rsid w:val="00A731A7"/>
    <w:rsid w:val="00A73221"/>
    <w:rsid w:val="00A733FC"/>
    <w:rsid w:val="00A73462"/>
    <w:rsid w:val="00A7349F"/>
    <w:rsid w:val="00A739A4"/>
    <w:rsid w:val="00A739AC"/>
    <w:rsid w:val="00A73AC4"/>
    <w:rsid w:val="00A73CF0"/>
    <w:rsid w:val="00A73FC0"/>
    <w:rsid w:val="00A74258"/>
    <w:rsid w:val="00A7436D"/>
    <w:rsid w:val="00A747F8"/>
    <w:rsid w:val="00A74A71"/>
    <w:rsid w:val="00A74E5A"/>
    <w:rsid w:val="00A759CA"/>
    <w:rsid w:val="00A75C28"/>
    <w:rsid w:val="00A75CB7"/>
    <w:rsid w:val="00A75D27"/>
    <w:rsid w:val="00A75DC2"/>
    <w:rsid w:val="00A761E7"/>
    <w:rsid w:val="00A76316"/>
    <w:rsid w:val="00A7634D"/>
    <w:rsid w:val="00A763BE"/>
    <w:rsid w:val="00A76684"/>
    <w:rsid w:val="00A766FF"/>
    <w:rsid w:val="00A76A01"/>
    <w:rsid w:val="00A76D0B"/>
    <w:rsid w:val="00A76E24"/>
    <w:rsid w:val="00A770A0"/>
    <w:rsid w:val="00A7732D"/>
    <w:rsid w:val="00A77F9C"/>
    <w:rsid w:val="00A80327"/>
    <w:rsid w:val="00A803BA"/>
    <w:rsid w:val="00A80739"/>
    <w:rsid w:val="00A8080A"/>
    <w:rsid w:val="00A80D6F"/>
    <w:rsid w:val="00A80EAA"/>
    <w:rsid w:val="00A80FC6"/>
    <w:rsid w:val="00A81088"/>
    <w:rsid w:val="00A81326"/>
    <w:rsid w:val="00A81376"/>
    <w:rsid w:val="00A816C1"/>
    <w:rsid w:val="00A818C1"/>
    <w:rsid w:val="00A81DBE"/>
    <w:rsid w:val="00A81F44"/>
    <w:rsid w:val="00A81FE8"/>
    <w:rsid w:val="00A8200D"/>
    <w:rsid w:val="00A82343"/>
    <w:rsid w:val="00A82444"/>
    <w:rsid w:val="00A826AC"/>
    <w:rsid w:val="00A826B4"/>
    <w:rsid w:val="00A82A8B"/>
    <w:rsid w:val="00A82B4D"/>
    <w:rsid w:val="00A82E46"/>
    <w:rsid w:val="00A8323D"/>
    <w:rsid w:val="00A83364"/>
    <w:rsid w:val="00A835A8"/>
    <w:rsid w:val="00A83998"/>
    <w:rsid w:val="00A83B3F"/>
    <w:rsid w:val="00A83D03"/>
    <w:rsid w:val="00A83DB1"/>
    <w:rsid w:val="00A83E6B"/>
    <w:rsid w:val="00A84048"/>
    <w:rsid w:val="00A84564"/>
    <w:rsid w:val="00A84F93"/>
    <w:rsid w:val="00A84FA6"/>
    <w:rsid w:val="00A850F8"/>
    <w:rsid w:val="00A8553E"/>
    <w:rsid w:val="00A855D7"/>
    <w:rsid w:val="00A85654"/>
    <w:rsid w:val="00A85915"/>
    <w:rsid w:val="00A85946"/>
    <w:rsid w:val="00A85CD9"/>
    <w:rsid w:val="00A85CDD"/>
    <w:rsid w:val="00A85D5E"/>
    <w:rsid w:val="00A86100"/>
    <w:rsid w:val="00A863C3"/>
    <w:rsid w:val="00A867DC"/>
    <w:rsid w:val="00A86C0B"/>
    <w:rsid w:val="00A86CDB"/>
    <w:rsid w:val="00A87405"/>
    <w:rsid w:val="00A87546"/>
    <w:rsid w:val="00A87643"/>
    <w:rsid w:val="00A8767F"/>
    <w:rsid w:val="00A87AE7"/>
    <w:rsid w:val="00A87C6B"/>
    <w:rsid w:val="00A87CDC"/>
    <w:rsid w:val="00A87E71"/>
    <w:rsid w:val="00A87E8D"/>
    <w:rsid w:val="00A87EAB"/>
    <w:rsid w:val="00A90068"/>
    <w:rsid w:val="00A90281"/>
    <w:rsid w:val="00A905CD"/>
    <w:rsid w:val="00A90905"/>
    <w:rsid w:val="00A90A0F"/>
    <w:rsid w:val="00A90B44"/>
    <w:rsid w:val="00A9109B"/>
    <w:rsid w:val="00A91202"/>
    <w:rsid w:val="00A91331"/>
    <w:rsid w:val="00A91491"/>
    <w:rsid w:val="00A918AC"/>
    <w:rsid w:val="00A91958"/>
    <w:rsid w:val="00A91AFA"/>
    <w:rsid w:val="00A91C74"/>
    <w:rsid w:val="00A91F16"/>
    <w:rsid w:val="00A921B6"/>
    <w:rsid w:val="00A92547"/>
    <w:rsid w:val="00A9271A"/>
    <w:rsid w:val="00A92CBA"/>
    <w:rsid w:val="00A92E4E"/>
    <w:rsid w:val="00A931A3"/>
    <w:rsid w:val="00A932F2"/>
    <w:rsid w:val="00A9380D"/>
    <w:rsid w:val="00A938A8"/>
    <w:rsid w:val="00A93A4A"/>
    <w:rsid w:val="00A93BD4"/>
    <w:rsid w:val="00A93EBF"/>
    <w:rsid w:val="00A941F1"/>
    <w:rsid w:val="00A9432C"/>
    <w:rsid w:val="00A945CA"/>
    <w:rsid w:val="00A94A2C"/>
    <w:rsid w:val="00A94B64"/>
    <w:rsid w:val="00A94D0A"/>
    <w:rsid w:val="00A951C3"/>
    <w:rsid w:val="00A954EB"/>
    <w:rsid w:val="00A9622B"/>
    <w:rsid w:val="00A9626F"/>
    <w:rsid w:val="00A96472"/>
    <w:rsid w:val="00A965CB"/>
    <w:rsid w:val="00A96B24"/>
    <w:rsid w:val="00A97604"/>
    <w:rsid w:val="00A97652"/>
    <w:rsid w:val="00A97680"/>
    <w:rsid w:val="00A978DB"/>
    <w:rsid w:val="00A97A96"/>
    <w:rsid w:val="00A97B3B"/>
    <w:rsid w:val="00A97D8C"/>
    <w:rsid w:val="00A97DE1"/>
    <w:rsid w:val="00A97E63"/>
    <w:rsid w:val="00A97E73"/>
    <w:rsid w:val="00AA010F"/>
    <w:rsid w:val="00AA0127"/>
    <w:rsid w:val="00AA03FE"/>
    <w:rsid w:val="00AA0860"/>
    <w:rsid w:val="00AA0DAE"/>
    <w:rsid w:val="00AA1315"/>
    <w:rsid w:val="00AA1406"/>
    <w:rsid w:val="00AA1527"/>
    <w:rsid w:val="00AA166E"/>
    <w:rsid w:val="00AA200A"/>
    <w:rsid w:val="00AA20A0"/>
    <w:rsid w:val="00AA21B6"/>
    <w:rsid w:val="00AA223E"/>
    <w:rsid w:val="00AA2671"/>
    <w:rsid w:val="00AA26C9"/>
    <w:rsid w:val="00AA274A"/>
    <w:rsid w:val="00AA281C"/>
    <w:rsid w:val="00AA2A05"/>
    <w:rsid w:val="00AA2C7F"/>
    <w:rsid w:val="00AA2CE4"/>
    <w:rsid w:val="00AA3179"/>
    <w:rsid w:val="00AA3497"/>
    <w:rsid w:val="00AA3536"/>
    <w:rsid w:val="00AA361E"/>
    <w:rsid w:val="00AA3770"/>
    <w:rsid w:val="00AA3A72"/>
    <w:rsid w:val="00AA3C49"/>
    <w:rsid w:val="00AA4514"/>
    <w:rsid w:val="00AA475F"/>
    <w:rsid w:val="00AA4F32"/>
    <w:rsid w:val="00AA54BF"/>
    <w:rsid w:val="00AA57C6"/>
    <w:rsid w:val="00AA5889"/>
    <w:rsid w:val="00AA5B6E"/>
    <w:rsid w:val="00AA5BE1"/>
    <w:rsid w:val="00AA5DEF"/>
    <w:rsid w:val="00AA5E0D"/>
    <w:rsid w:val="00AA6218"/>
    <w:rsid w:val="00AA6942"/>
    <w:rsid w:val="00AA6948"/>
    <w:rsid w:val="00AA71D9"/>
    <w:rsid w:val="00AA7574"/>
    <w:rsid w:val="00AA792F"/>
    <w:rsid w:val="00AA7A97"/>
    <w:rsid w:val="00AA7BEA"/>
    <w:rsid w:val="00AA7E80"/>
    <w:rsid w:val="00AB037A"/>
    <w:rsid w:val="00AB081D"/>
    <w:rsid w:val="00AB0980"/>
    <w:rsid w:val="00AB0D3F"/>
    <w:rsid w:val="00AB1188"/>
    <w:rsid w:val="00AB163E"/>
    <w:rsid w:val="00AB181D"/>
    <w:rsid w:val="00AB1841"/>
    <w:rsid w:val="00AB1BBF"/>
    <w:rsid w:val="00AB1C64"/>
    <w:rsid w:val="00AB20D1"/>
    <w:rsid w:val="00AB23B7"/>
    <w:rsid w:val="00AB2422"/>
    <w:rsid w:val="00AB25B2"/>
    <w:rsid w:val="00AB2B5B"/>
    <w:rsid w:val="00AB2B8A"/>
    <w:rsid w:val="00AB2C11"/>
    <w:rsid w:val="00AB2C46"/>
    <w:rsid w:val="00AB33DA"/>
    <w:rsid w:val="00AB3556"/>
    <w:rsid w:val="00AB385E"/>
    <w:rsid w:val="00AB3BB7"/>
    <w:rsid w:val="00AB3E82"/>
    <w:rsid w:val="00AB3F66"/>
    <w:rsid w:val="00AB41C3"/>
    <w:rsid w:val="00AB4702"/>
    <w:rsid w:val="00AB474E"/>
    <w:rsid w:val="00AB4A50"/>
    <w:rsid w:val="00AB4AFC"/>
    <w:rsid w:val="00AB4D60"/>
    <w:rsid w:val="00AB5013"/>
    <w:rsid w:val="00AB53E8"/>
    <w:rsid w:val="00AB55F6"/>
    <w:rsid w:val="00AB5A76"/>
    <w:rsid w:val="00AB5C9C"/>
    <w:rsid w:val="00AB5D1E"/>
    <w:rsid w:val="00AB5FF2"/>
    <w:rsid w:val="00AB63E4"/>
    <w:rsid w:val="00AB6551"/>
    <w:rsid w:val="00AB686A"/>
    <w:rsid w:val="00AB69C4"/>
    <w:rsid w:val="00AB764A"/>
    <w:rsid w:val="00AB7AEF"/>
    <w:rsid w:val="00AC0452"/>
    <w:rsid w:val="00AC04DF"/>
    <w:rsid w:val="00AC0503"/>
    <w:rsid w:val="00AC0569"/>
    <w:rsid w:val="00AC079E"/>
    <w:rsid w:val="00AC0886"/>
    <w:rsid w:val="00AC0C56"/>
    <w:rsid w:val="00AC0C67"/>
    <w:rsid w:val="00AC0C96"/>
    <w:rsid w:val="00AC0D60"/>
    <w:rsid w:val="00AC0DC8"/>
    <w:rsid w:val="00AC0E58"/>
    <w:rsid w:val="00AC0F1B"/>
    <w:rsid w:val="00AC184C"/>
    <w:rsid w:val="00AC1B31"/>
    <w:rsid w:val="00AC1D55"/>
    <w:rsid w:val="00AC1DBF"/>
    <w:rsid w:val="00AC1E4B"/>
    <w:rsid w:val="00AC1E6B"/>
    <w:rsid w:val="00AC20EC"/>
    <w:rsid w:val="00AC213E"/>
    <w:rsid w:val="00AC222E"/>
    <w:rsid w:val="00AC24B4"/>
    <w:rsid w:val="00AC2790"/>
    <w:rsid w:val="00AC2BC8"/>
    <w:rsid w:val="00AC2BCA"/>
    <w:rsid w:val="00AC2BD0"/>
    <w:rsid w:val="00AC2E1F"/>
    <w:rsid w:val="00AC2E27"/>
    <w:rsid w:val="00AC320E"/>
    <w:rsid w:val="00AC344E"/>
    <w:rsid w:val="00AC3465"/>
    <w:rsid w:val="00AC3729"/>
    <w:rsid w:val="00AC37D2"/>
    <w:rsid w:val="00AC3899"/>
    <w:rsid w:val="00AC3B41"/>
    <w:rsid w:val="00AC3FDF"/>
    <w:rsid w:val="00AC410B"/>
    <w:rsid w:val="00AC41CF"/>
    <w:rsid w:val="00AC463B"/>
    <w:rsid w:val="00AC47D8"/>
    <w:rsid w:val="00AC4BBD"/>
    <w:rsid w:val="00AC4EAD"/>
    <w:rsid w:val="00AC4EFB"/>
    <w:rsid w:val="00AC4F82"/>
    <w:rsid w:val="00AC527D"/>
    <w:rsid w:val="00AC5320"/>
    <w:rsid w:val="00AC53F7"/>
    <w:rsid w:val="00AC5661"/>
    <w:rsid w:val="00AC5FD9"/>
    <w:rsid w:val="00AC6385"/>
    <w:rsid w:val="00AC64CC"/>
    <w:rsid w:val="00AC6610"/>
    <w:rsid w:val="00AC66F2"/>
    <w:rsid w:val="00AC67AB"/>
    <w:rsid w:val="00AC6838"/>
    <w:rsid w:val="00AC68E2"/>
    <w:rsid w:val="00AC6B07"/>
    <w:rsid w:val="00AC6B22"/>
    <w:rsid w:val="00AC6D4C"/>
    <w:rsid w:val="00AC70BD"/>
    <w:rsid w:val="00AC731B"/>
    <w:rsid w:val="00AC7693"/>
    <w:rsid w:val="00AC781B"/>
    <w:rsid w:val="00AC78F6"/>
    <w:rsid w:val="00AC7A52"/>
    <w:rsid w:val="00AC7B7B"/>
    <w:rsid w:val="00AC7BC2"/>
    <w:rsid w:val="00AC7DB9"/>
    <w:rsid w:val="00AC7E8D"/>
    <w:rsid w:val="00AC7EA9"/>
    <w:rsid w:val="00AD01EE"/>
    <w:rsid w:val="00AD029B"/>
    <w:rsid w:val="00AD0509"/>
    <w:rsid w:val="00AD114F"/>
    <w:rsid w:val="00AD176F"/>
    <w:rsid w:val="00AD188B"/>
    <w:rsid w:val="00AD1C8E"/>
    <w:rsid w:val="00AD1D3E"/>
    <w:rsid w:val="00AD1EF6"/>
    <w:rsid w:val="00AD1F2B"/>
    <w:rsid w:val="00AD1FA6"/>
    <w:rsid w:val="00AD2159"/>
    <w:rsid w:val="00AD21EE"/>
    <w:rsid w:val="00AD2634"/>
    <w:rsid w:val="00AD29C6"/>
    <w:rsid w:val="00AD29CD"/>
    <w:rsid w:val="00AD2E60"/>
    <w:rsid w:val="00AD308E"/>
    <w:rsid w:val="00AD3164"/>
    <w:rsid w:val="00AD3B42"/>
    <w:rsid w:val="00AD3FBF"/>
    <w:rsid w:val="00AD40D7"/>
    <w:rsid w:val="00AD42F5"/>
    <w:rsid w:val="00AD47A0"/>
    <w:rsid w:val="00AD4D42"/>
    <w:rsid w:val="00AD5014"/>
    <w:rsid w:val="00AD5282"/>
    <w:rsid w:val="00AD5457"/>
    <w:rsid w:val="00AD5DCB"/>
    <w:rsid w:val="00AD5E5A"/>
    <w:rsid w:val="00AD631F"/>
    <w:rsid w:val="00AD6448"/>
    <w:rsid w:val="00AD6515"/>
    <w:rsid w:val="00AD665C"/>
    <w:rsid w:val="00AD669D"/>
    <w:rsid w:val="00AD674B"/>
    <w:rsid w:val="00AD68F2"/>
    <w:rsid w:val="00AD6941"/>
    <w:rsid w:val="00AD6C83"/>
    <w:rsid w:val="00AD6ED1"/>
    <w:rsid w:val="00AD6FBE"/>
    <w:rsid w:val="00AD706E"/>
    <w:rsid w:val="00AD73B5"/>
    <w:rsid w:val="00AD7424"/>
    <w:rsid w:val="00AD7701"/>
    <w:rsid w:val="00AD7761"/>
    <w:rsid w:val="00AD7805"/>
    <w:rsid w:val="00AD7A51"/>
    <w:rsid w:val="00AD7B91"/>
    <w:rsid w:val="00AD7CB9"/>
    <w:rsid w:val="00AE00E3"/>
    <w:rsid w:val="00AE04CA"/>
    <w:rsid w:val="00AE05F0"/>
    <w:rsid w:val="00AE0604"/>
    <w:rsid w:val="00AE0BC3"/>
    <w:rsid w:val="00AE0F8F"/>
    <w:rsid w:val="00AE11BA"/>
    <w:rsid w:val="00AE1272"/>
    <w:rsid w:val="00AE14C0"/>
    <w:rsid w:val="00AE1520"/>
    <w:rsid w:val="00AE16AB"/>
    <w:rsid w:val="00AE17A6"/>
    <w:rsid w:val="00AE17F5"/>
    <w:rsid w:val="00AE1815"/>
    <w:rsid w:val="00AE195E"/>
    <w:rsid w:val="00AE19D3"/>
    <w:rsid w:val="00AE1ADB"/>
    <w:rsid w:val="00AE1B57"/>
    <w:rsid w:val="00AE21FA"/>
    <w:rsid w:val="00AE2590"/>
    <w:rsid w:val="00AE2DE1"/>
    <w:rsid w:val="00AE2E79"/>
    <w:rsid w:val="00AE3285"/>
    <w:rsid w:val="00AE337F"/>
    <w:rsid w:val="00AE3703"/>
    <w:rsid w:val="00AE3712"/>
    <w:rsid w:val="00AE3891"/>
    <w:rsid w:val="00AE39B1"/>
    <w:rsid w:val="00AE3A18"/>
    <w:rsid w:val="00AE3AB9"/>
    <w:rsid w:val="00AE3D7C"/>
    <w:rsid w:val="00AE40E8"/>
    <w:rsid w:val="00AE458E"/>
    <w:rsid w:val="00AE480C"/>
    <w:rsid w:val="00AE49DF"/>
    <w:rsid w:val="00AE4B0F"/>
    <w:rsid w:val="00AE4B66"/>
    <w:rsid w:val="00AE4ED7"/>
    <w:rsid w:val="00AE5279"/>
    <w:rsid w:val="00AE571A"/>
    <w:rsid w:val="00AE5B2F"/>
    <w:rsid w:val="00AE6393"/>
    <w:rsid w:val="00AE63E4"/>
    <w:rsid w:val="00AE6822"/>
    <w:rsid w:val="00AE6919"/>
    <w:rsid w:val="00AE6940"/>
    <w:rsid w:val="00AE6AC9"/>
    <w:rsid w:val="00AE6BDE"/>
    <w:rsid w:val="00AE6D5E"/>
    <w:rsid w:val="00AE6DE8"/>
    <w:rsid w:val="00AE6FB3"/>
    <w:rsid w:val="00AE705A"/>
    <w:rsid w:val="00AE7068"/>
    <w:rsid w:val="00AE7084"/>
    <w:rsid w:val="00AE7519"/>
    <w:rsid w:val="00AE75B2"/>
    <w:rsid w:val="00AE7826"/>
    <w:rsid w:val="00AE78A5"/>
    <w:rsid w:val="00AE7CB0"/>
    <w:rsid w:val="00AE7F89"/>
    <w:rsid w:val="00AF030C"/>
    <w:rsid w:val="00AF0327"/>
    <w:rsid w:val="00AF0516"/>
    <w:rsid w:val="00AF0A8A"/>
    <w:rsid w:val="00AF0F6A"/>
    <w:rsid w:val="00AF0F83"/>
    <w:rsid w:val="00AF0FAA"/>
    <w:rsid w:val="00AF1257"/>
    <w:rsid w:val="00AF14CC"/>
    <w:rsid w:val="00AF1E3D"/>
    <w:rsid w:val="00AF1E64"/>
    <w:rsid w:val="00AF1F9C"/>
    <w:rsid w:val="00AF2A90"/>
    <w:rsid w:val="00AF2E78"/>
    <w:rsid w:val="00AF2EFE"/>
    <w:rsid w:val="00AF3003"/>
    <w:rsid w:val="00AF369A"/>
    <w:rsid w:val="00AF36AD"/>
    <w:rsid w:val="00AF373E"/>
    <w:rsid w:val="00AF3781"/>
    <w:rsid w:val="00AF40CD"/>
    <w:rsid w:val="00AF4254"/>
    <w:rsid w:val="00AF42E1"/>
    <w:rsid w:val="00AF43AF"/>
    <w:rsid w:val="00AF43CC"/>
    <w:rsid w:val="00AF4549"/>
    <w:rsid w:val="00AF4754"/>
    <w:rsid w:val="00AF4860"/>
    <w:rsid w:val="00AF48A8"/>
    <w:rsid w:val="00AF4B14"/>
    <w:rsid w:val="00AF4BF6"/>
    <w:rsid w:val="00AF4D8C"/>
    <w:rsid w:val="00AF4DE4"/>
    <w:rsid w:val="00AF5400"/>
    <w:rsid w:val="00AF55BD"/>
    <w:rsid w:val="00AF5E63"/>
    <w:rsid w:val="00AF5E83"/>
    <w:rsid w:val="00AF5EAB"/>
    <w:rsid w:val="00AF5F79"/>
    <w:rsid w:val="00AF6088"/>
    <w:rsid w:val="00AF6589"/>
    <w:rsid w:val="00AF685F"/>
    <w:rsid w:val="00AF6A5F"/>
    <w:rsid w:val="00AF6B25"/>
    <w:rsid w:val="00AF6EFB"/>
    <w:rsid w:val="00AF6F32"/>
    <w:rsid w:val="00AF6FD1"/>
    <w:rsid w:val="00AF7434"/>
    <w:rsid w:val="00AF7879"/>
    <w:rsid w:val="00AF79FE"/>
    <w:rsid w:val="00AF7A69"/>
    <w:rsid w:val="00AF7ACD"/>
    <w:rsid w:val="00AF7D69"/>
    <w:rsid w:val="00B00830"/>
    <w:rsid w:val="00B0092D"/>
    <w:rsid w:val="00B00A1B"/>
    <w:rsid w:val="00B00B7A"/>
    <w:rsid w:val="00B00FCD"/>
    <w:rsid w:val="00B010DA"/>
    <w:rsid w:val="00B01320"/>
    <w:rsid w:val="00B014C1"/>
    <w:rsid w:val="00B0153C"/>
    <w:rsid w:val="00B016BC"/>
    <w:rsid w:val="00B01B28"/>
    <w:rsid w:val="00B01C14"/>
    <w:rsid w:val="00B01DF1"/>
    <w:rsid w:val="00B02023"/>
    <w:rsid w:val="00B023E7"/>
    <w:rsid w:val="00B023F3"/>
    <w:rsid w:val="00B0246B"/>
    <w:rsid w:val="00B02554"/>
    <w:rsid w:val="00B02619"/>
    <w:rsid w:val="00B02834"/>
    <w:rsid w:val="00B02FE4"/>
    <w:rsid w:val="00B03232"/>
    <w:rsid w:val="00B0332B"/>
    <w:rsid w:val="00B03A47"/>
    <w:rsid w:val="00B03D8B"/>
    <w:rsid w:val="00B04490"/>
    <w:rsid w:val="00B04856"/>
    <w:rsid w:val="00B049B9"/>
    <w:rsid w:val="00B04DA0"/>
    <w:rsid w:val="00B04DEC"/>
    <w:rsid w:val="00B05050"/>
    <w:rsid w:val="00B05174"/>
    <w:rsid w:val="00B05460"/>
    <w:rsid w:val="00B05887"/>
    <w:rsid w:val="00B05BEF"/>
    <w:rsid w:val="00B05BF0"/>
    <w:rsid w:val="00B05E82"/>
    <w:rsid w:val="00B05FE1"/>
    <w:rsid w:val="00B060C0"/>
    <w:rsid w:val="00B06344"/>
    <w:rsid w:val="00B06401"/>
    <w:rsid w:val="00B064BD"/>
    <w:rsid w:val="00B06590"/>
    <w:rsid w:val="00B066F4"/>
    <w:rsid w:val="00B0681B"/>
    <w:rsid w:val="00B0698B"/>
    <w:rsid w:val="00B06B22"/>
    <w:rsid w:val="00B06B26"/>
    <w:rsid w:val="00B06C77"/>
    <w:rsid w:val="00B06CA4"/>
    <w:rsid w:val="00B06EC3"/>
    <w:rsid w:val="00B07316"/>
    <w:rsid w:val="00B074D5"/>
    <w:rsid w:val="00B07B0A"/>
    <w:rsid w:val="00B100B9"/>
    <w:rsid w:val="00B101ED"/>
    <w:rsid w:val="00B104D3"/>
    <w:rsid w:val="00B1062C"/>
    <w:rsid w:val="00B10A97"/>
    <w:rsid w:val="00B10AAA"/>
    <w:rsid w:val="00B10DB1"/>
    <w:rsid w:val="00B10E41"/>
    <w:rsid w:val="00B114C9"/>
    <w:rsid w:val="00B11509"/>
    <w:rsid w:val="00B11AC8"/>
    <w:rsid w:val="00B11C1B"/>
    <w:rsid w:val="00B12BE9"/>
    <w:rsid w:val="00B12EFB"/>
    <w:rsid w:val="00B132A9"/>
    <w:rsid w:val="00B132C8"/>
    <w:rsid w:val="00B1345F"/>
    <w:rsid w:val="00B1397C"/>
    <w:rsid w:val="00B139A4"/>
    <w:rsid w:val="00B13B4B"/>
    <w:rsid w:val="00B1403E"/>
    <w:rsid w:val="00B14228"/>
    <w:rsid w:val="00B14788"/>
    <w:rsid w:val="00B14860"/>
    <w:rsid w:val="00B14867"/>
    <w:rsid w:val="00B14B7C"/>
    <w:rsid w:val="00B1535D"/>
    <w:rsid w:val="00B155AD"/>
    <w:rsid w:val="00B15A6D"/>
    <w:rsid w:val="00B15B74"/>
    <w:rsid w:val="00B16013"/>
    <w:rsid w:val="00B16085"/>
    <w:rsid w:val="00B16540"/>
    <w:rsid w:val="00B165A3"/>
    <w:rsid w:val="00B1681B"/>
    <w:rsid w:val="00B16A7B"/>
    <w:rsid w:val="00B16BEC"/>
    <w:rsid w:val="00B16EFC"/>
    <w:rsid w:val="00B16F31"/>
    <w:rsid w:val="00B1734F"/>
    <w:rsid w:val="00B17400"/>
    <w:rsid w:val="00B175BF"/>
    <w:rsid w:val="00B17654"/>
    <w:rsid w:val="00B1782A"/>
    <w:rsid w:val="00B17A39"/>
    <w:rsid w:val="00B17C69"/>
    <w:rsid w:val="00B17D08"/>
    <w:rsid w:val="00B17FEE"/>
    <w:rsid w:val="00B202D3"/>
    <w:rsid w:val="00B20435"/>
    <w:rsid w:val="00B206E0"/>
    <w:rsid w:val="00B20A1A"/>
    <w:rsid w:val="00B20B39"/>
    <w:rsid w:val="00B20CAA"/>
    <w:rsid w:val="00B20F1B"/>
    <w:rsid w:val="00B20F33"/>
    <w:rsid w:val="00B2129E"/>
    <w:rsid w:val="00B219F9"/>
    <w:rsid w:val="00B21AF8"/>
    <w:rsid w:val="00B21C19"/>
    <w:rsid w:val="00B21CD2"/>
    <w:rsid w:val="00B22030"/>
    <w:rsid w:val="00B221CC"/>
    <w:rsid w:val="00B22232"/>
    <w:rsid w:val="00B223C1"/>
    <w:rsid w:val="00B22768"/>
    <w:rsid w:val="00B229E0"/>
    <w:rsid w:val="00B22A54"/>
    <w:rsid w:val="00B22D81"/>
    <w:rsid w:val="00B22E6E"/>
    <w:rsid w:val="00B23029"/>
    <w:rsid w:val="00B23340"/>
    <w:rsid w:val="00B23393"/>
    <w:rsid w:val="00B233E1"/>
    <w:rsid w:val="00B23479"/>
    <w:rsid w:val="00B23654"/>
    <w:rsid w:val="00B24075"/>
    <w:rsid w:val="00B24143"/>
    <w:rsid w:val="00B2455A"/>
    <w:rsid w:val="00B24643"/>
    <w:rsid w:val="00B24B3E"/>
    <w:rsid w:val="00B24FE3"/>
    <w:rsid w:val="00B25038"/>
    <w:rsid w:val="00B25324"/>
    <w:rsid w:val="00B258B4"/>
    <w:rsid w:val="00B259C2"/>
    <w:rsid w:val="00B25BFB"/>
    <w:rsid w:val="00B25D55"/>
    <w:rsid w:val="00B26011"/>
    <w:rsid w:val="00B2615B"/>
    <w:rsid w:val="00B26257"/>
    <w:rsid w:val="00B263FE"/>
    <w:rsid w:val="00B264DE"/>
    <w:rsid w:val="00B264EC"/>
    <w:rsid w:val="00B2662C"/>
    <w:rsid w:val="00B27118"/>
    <w:rsid w:val="00B27352"/>
    <w:rsid w:val="00B27517"/>
    <w:rsid w:val="00B27582"/>
    <w:rsid w:val="00B2768B"/>
    <w:rsid w:val="00B27970"/>
    <w:rsid w:val="00B27979"/>
    <w:rsid w:val="00B27A92"/>
    <w:rsid w:val="00B27B9C"/>
    <w:rsid w:val="00B27DAB"/>
    <w:rsid w:val="00B27DB1"/>
    <w:rsid w:val="00B27FAF"/>
    <w:rsid w:val="00B300A7"/>
    <w:rsid w:val="00B3037F"/>
    <w:rsid w:val="00B30421"/>
    <w:rsid w:val="00B3052E"/>
    <w:rsid w:val="00B3054E"/>
    <w:rsid w:val="00B314A9"/>
    <w:rsid w:val="00B3166C"/>
    <w:rsid w:val="00B3180B"/>
    <w:rsid w:val="00B31AEC"/>
    <w:rsid w:val="00B31AED"/>
    <w:rsid w:val="00B32272"/>
    <w:rsid w:val="00B32A3C"/>
    <w:rsid w:val="00B32CA4"/>
    <w:rsid w:val="00B32E9F"/>
    <w:rsid w:val="00B330CC"/>
    <w:rsid w:val="00B33147"/>
    <w:rsid w:val="00B3356D"/>
    <w:rsid w:val="00B3367F"/>
    <w:rsid w:val="00B33A95"/>
    <w:rsid w:val="00B33CD3"/>
    <w:rsid w:val="00B3406C"/>
    <w:rsid w:val="00B340FD"/>
    <w:rsid w:val="00B346A3"/>
    <w:rsid w:val="00B34AFA"/>
    <w:rsid w:val="00B34B87"/>
    <w:rsid w:val="00B34E33"/>
    <w:rsid w:val="00B34F68"/>
    <w:rsid w:val="00B34F8E"/>
    <w:rsid w:val="00B3531F"/>
    <w:rsid w:val="00B35533"/>
    <w:rsid w:val="00B35564"/>
    <w:rsid w:val="00B35838"/>
    <w:rsid w:val="00B35931"/>
    <w:rsid w:val="00B35B40"/>
    <w:rsid w:val="00B35C34"/>
    <w:rsid w:val="00B35C8C"/>
    <w:rsid w:val="00B35C9D"/>
    <w:rsid w:val="00B35CA8"/>
    <w:rsid w:val="00B3608F"/>
    <w:rsid w:val="00B360B6"/>
    <w:rsid w:val="00B362EB"/>
    <w:rsid w:val="00B36419"/>
    <w:rsid w:val="00B36554"/>
    <w:rsid w:val="00B36A53"/>
    <w:rsid w:val="00B36AC3"/>
    <w:rsid w:val="00B36E74"/>
    <w:rsid w:val="00B36F3D"/>
    <w:rsid w:val="00B372CC"/>
    <w:rsid w:val="00B3741D"/>
    <w:rsid w:val="00B374D4"/>
    <w:rsid w:val="00B3775B"/>
    <w:rsid w:val="00B3787D"/>
    <w:rsid w:val="00B40113"/>
    <w:rsid w:val="00B401F6"/>
    <w:rsid w:val="00B40A15"/>
    <w:rsid w:val="00B40B6B"/>
    <w:rsid w:val="00B40CBD"/>
    <w:rsid w:val="00B4116D"/>
    <w:rsid w:val="00B411FA"/>
    <w:rsid w:val="00B41748"/>
    <w:rsid w:val="00B41812"/>
    <w:rsid w:val="00B41834"/>
    <w:rsid w:val="00B41DFF"/>
    <w:rsid w:val="00B41E59"/>
    <w:rsid w:val="00B4205C"/>
    <w:rsid w:val="00B421C9"/>
    <w:rsid w:val="00B42496"/>
    <w:rsid w:val="00B425C5"/>
    <w:rsid w:val="00B426C6"/>
    <w:rsid w:val="00B4295A"/>
    <w:rsid w:val="00B429C6"/>
    <w:rsid w:val="00B42DB4"/>
    <w:rsid w:val="00B42F0E"/>
    <w:rsid w:val="00B43081"/>
    <w:rsid w:val="00B431D2"/>
    <w:rsid w:val="00B432C0"/>
    <w:rsid w:val="00B433A0"/>
    <w:rsid w:val="00B4355F"/>
    <w:rsid w:val="00B4376F"/>
    <w:rsid w:val="00B43ABD"/>
    <w:rsid w:val="00B43C07"/>
    <w:rsid w:val="00B43CF0"/>
    <w:rsid w:val="00B43DD8"/>
    <w:rsid w:val="00B44136"/>
    <w:rsid w:val="00B44356"/>
    <w:rsid w:val="00B44738"/>
    <w:rsid w:val="00B44782"/>
    <w:rsid w:val="00B448F7"/>
    <w:rsid w:val="00B44ADD"/>
    <w:rsid w:val="00B44B4E"/>
    <w:rsid w:val="00B44CD7"/>
    <w:rsid w:val="00B44F05"/>
    <w:rsid w:val="00B44F4D"/>
    <w:rsid w:val="00B45042"/>
    <w:rsid w:val="00B45413"/>
    <w:rsid w:val="00B45A95"/>
    <w:rsid w:val="00B45B29"/>
    <w:rsid w:val="00B45B50"/>
    <w:rsid w:val="00B45F15"/>
    <w:rsid w:val="00B45F52"/>
    <w:rsid w:val="00B46405"/>
    <w:rsid w:val="00B46992"/>
    <w:rsid w:val="00B469DF"/>
    <w:rsid w:val="00B46C1B"/>
    <w:rsid w:val="00B46EA6"/>
    <w:rsid w:val="00B47411"/>
    <w:rsid w:val="00B4748C"/>
    <w:rsid w:val="00B4782F"/>
    <w:rsid w:val="00B47864"/>
    <w:rsid w:val="00B50278"/>
    <w:rsid w:val="00B50581"/>
    <w:rsid w:val="00B505B4"/>
    <w:rsid w:val="00B505F6"/>
    <w:rsid w:val="00B50716"/>
    <w:rsid w:val="00B5085D"/>
    <w:rsid w:val="00B5087A"/>
    <w:rsid w:val="00B509C1"/>
    <w:rsid w:val="00B50AFA"/>
    <w:rsid w:val="00B50E1D"/>
    <w:rsid w:val="00B50EB2"/>
    <w:rsid w:val="00B510FB"/>
    <w:rsid w:val="00B515FC"/>
    <w:rsid w:val="00B51718"/>
    <w:rsid w:val="00B517E2"/>
    <w:rsid w:val="00B518C2"/>
    <w:rsid w:val="00B51B0D"/>
    <w:rsid w:val="00B51B4D"/>
    <w:rsid w:val="00B51CC3"/>
    <w:rsid w:val="00B52082"/>
    <w:rsid w:val="00B5218D"/>
    <w:rsid w:val="00B5229D"/>
    <w:rsid w:val="00B52499"/>
    <w:rsid w:val="00B524E6"/>
    <w:rsid w:val="00B5279F"/>
    <w:rsid w:val="00B52CD1"/>
    <w:rsid w:val="00B532F6"/>
    <w:rsid w:val="00B5349D"/>
    <w:rsid w:val="00B5368E"/>
    <w:rsid w:val="00B5371A"/>
    <w:rsid w:val="00B5379D"/>
    <w:rsid w:val="00B53B42"/>
    <w:rsid w:val="00B53DE5"/>
    <w:rsid w:val="00B54195"/>
    <w:rsid w:val="00B541B1"/>
    <w:rsid w:val="00B5434B"/>
    <w:rsid w:val="00B5449D"/>
    <w:rsid w:val="00B54507"/>
    <w:rsid w:val="00B54C0E"/>
    <w:rsid w:val="00B54C88"/>
    <w:rsid w:val="00B54D63"/>
    <w:rsid w:val="00B54D7E"/>
    <w:rsid w:val="00B54DDE"/>
    <w:rsid w:val="00B54F0F"/>
    <w:rsid w:val="00B54FCF"/>
    <w:rsid w:val="00B5514B"/>
    <w:rsid w:val="00B557E7"/>
    <w:rsid w:val="00B559DD"/>
    <w:rsid w:val="00B55A29"/>
    <w:rsid w:val="00B55A73"/>
    <w:rsid w:val="00B55E88"/>
    <w:rsid w:val="00B56668"/>
    <w:rsid w:val="00B5695A"/>
    <w:rsid w:val="00B56A42"/>
    <w:rsid w:val="00B56AB2"/>
    <w:rsid w:val="00B56B63"/>
    <w:rsid w:val="00B56CB5"/>
    <w:rsid w:val="00B572AF"/>
    <w:rsid w:val="00B5772B"/>
    <w:rsid w:val="00B577D8"/>
    <w:rsid w:val="00B5781A"/>
    <w:rsid w:val="00B57A28"/>
    <w:rsid w:val="00B57A3F"/>
    <w:rsid w:val="00B57CD7"/>
    <w:rsid w:val="00B57ECB"/>
    <w:rsid w:val="00B60239"/>
    <w:rsid w:val="00B60264"/>
    <w:rsid w:val="00B603D7"/>
    <w:rsid w:val="00B604D2"/>
    <w:rsid w:val="00B60505"/>
    <w:rsid w:val="00B6075A"/>
    <w:rsid w:val="00B60BD9"/>
    <w:rsid w:val="00B60CB7"/>
    <w:rsid w:val="00B60F18"/>
    <w:rsid w:val="00B60F7E"/>
    <w:rsid w:val="00B60FFE"/>
    <w:rsid w:val="00B611B1"/>
    <w:rsid w:val="00B6135A"/>
    <w:rsid w:val="00B61623"/>
    <w:rsid w:val="00B61A10"/>
    <w:rsid w:val="00B61B15"/>
    <w:rsid w:val="00B61B59"/>
    <w:rsid w:val="00B61D06"/>
    <w:rsid w:val="00B61E44"/>
    <w:rsid w:val="00B62458"/>
    <w:rsid w:val="00B62522"/>
    <w:rsid w:val="00B6260B"/>
    <w:rsid w:val="00B627D9"/>
    <w:rsid w:val="00B627E8"/>
    <w:rsid w:val="00B62FEC"/>
    <w:rsid w:val="00B63039"/>
    <w:rsid w:val="00B63186"/>
    <w:rsid w:val="00B635D9"/>
    <w:rsid w:val="00B636B7"/>
    <w:rsid w:val="00B63BBA"/>
    <w:rsid w:val="00B63C16"/>
    <w:rsid w:val="00B63E75"/>
    <w:rsid w:val="00B6424E"/>
    <w:rsid w:val="00B6481D"/>
    <w:rsid w:val="00B648B8"/>
    <w:rsid w:val="00B64BB3"/>
    <w:rsid w:val="00B653B9"/>
    <w:rsid w:val="00B65739"/>
    <w:rsid w:val="00B657BA"/>
    <w:rsid w:val="00B65939"/>
    <w:rsid w:val="00B65A90"/>
    <w:rsid w:val="00B65BF6"/>
    <w:rsid w:val="00B65E79"/>
    <w:rsid w:val="00B65E93"/>
    <w:rsid w:val="00B663FB"/>
    <w:rsid w:val="00B66756"/>
    <w:rsid w:val="00B66D41"/>
    <w:rsid w:val="00B66D8C"/>
    <w:rsid w:val="00B66EF7"/>
    <w:rsid w:val="00B671A7"/>
    <w:rsid w:val="00B67215"/>
    <w:rsid w:val="00B6721E"/>
    <w:rsid w:val="00B67854"/>
    <w:rsid w:val="00B67DF3"/>
    <w:rsid w:val="00B67E35"/>
    <w:rsid w:val="00B702F1"/>
    <w:rsid w:val="00B704C2"/>
    <w:rsid w:val="00B70757"/>
    <w:rsid w:val="00B70AC6"/>
    <w:rsid w:val="00B70B8F"/>
    <w:rsid w:val="00B70D4C"/>
    <w:rsid w:val="00B713C7"/>
    <w:rsid w:val="00B71C01"/>
    <w:rsid w:val="00B71C1E"/>
    <w:rsid w:val="00B71FAA"/>
    <w:rsid w:val="00B71FF0"/>
    <w:rsid w:val="00B72051"/>
    <w:rsid w:val="00B720C2"/>
    <w:rsid w:val="00B720D1"/>
    <w:rsid w:val="00B721BC"/>
    <w:rsid w:val="00B7241D"/>
    <w:rsid w:val="00B724AB"/>
    <w:rsid w:val="00B72528"/>
    <w:rsid w:val="00B72764"/>
    <w:rsid w:val="00B72AD1"/>
    <w:rsid w:val="00B72AD3"/>
    <w:rsid w:val="00B72DAF"/>
    <w:rsid w:val="00B72DD9"/>
    <w:rsid w:val="00B72E6F"/>
    <w:rsid w:val="00B732FE"/>
    <w:rsid w:val="00B73335"/>
    <w:rsid w:val="00B734A6"/>
    <w:rsid w:val="00B735CD"/>
    <w:rsid w:val="00B73620"/>
    <w:rsid w:val="00B7373D"/>
    <w:rsid w:val="00B73816"/>
    <w:rsid w:val="00B73984"/>
    <w:rsid w:val="00B73EAF"/>
    <w:rsid w:val="00B73EED"/>
    <w:rsid w:val="00B74070"/>
    <w:rsid w:val="00B7413B"/>
    <w:rsid w:val="00B744C4"/>
    <w:rsid w:val="00B744E4"/>
    <w:rsid w:val="00B74728"/>
    <w:rsid w:val="00B74CBB"/>
    <w:rsid w:val="00B7518E"/>
    <w:rsid w:val="00B751AA"/>
    <w:rsid w:val="00B7543C"/>
    <w:rsid w:val="00B75533"/>
    <w:rsid w:val="00B755A3"/>
    <w:rsid w:val="00B7565F"/>
    <w:rsid w:val="00B7575D"/>
    <w:rsid w:val="00B759E0"/>
    <w:rsid w:val="00B75A83"/>
    <w:rsid w:val="00B75B36"/>
    <w:rsid w:val="00B75D26"/>
    <w:rsid w:val="00B75D5B"/>
    <w:rsid w:val="00B760E4"/>
    <w:rsid w:val="00B761C5"/>
    <w:rsid w:val="00B764AE"/>
    <w:rsid w:val="00B764C4"/>
    <w:rsid w:val="00B766B0"/>
    <w:rsid w:val="00B76714"/>
    <w:rsid w:val="00B767A9"/>
    <w:rsid w:val="00B76863"/>
    <w:rsid w:val="00B76912"/>
    <w:rsid w:val="00B76A8C"/>
    <w:rsid w:val="00B76BE5"/>
    <w:rsid w:val="00B76C9C"/>
    <w:rsid w:val="00B7721C"/>
    <w:rsid w:val="00B77503"/>
    <w:rsid w:val="00B77521"/>
    <w:rsid w:val="00B777DA"/>
    <w:rsid w:val="00B778E7"/>
    <w:rsid w:val="00B77A5B"/>
    <w:rsid w:val="00B80058"/>
    <w:rsid w:val="00B80316"/>
    <w:rsid w:val="00B80360"/>
    <w:rsid w:val="00B80522"/>
    <w:rsid w:val="00B807FD"/>
    <w:rsid w:val="00B80940"/>
    <w:rsid w:val="00B80AA5"/>
    <w:rsid w:val="00B80DDD"/>
    <w:rsid w:val="00B80E87"/>
    <w:rsid w:val="00B80EC6"/>
    <w:rsid w:val="00B81283"/>
    <w:rsid w:val="00B8165A"/>
    <w:rsid w:val="00B81C2D"/>
    <w:rsid w:val="00B820F6"/>
    <w:rsid w:val="00B824A2"/>
    <w:rsid w:val="00B82706"/>
    <w:rsid w:val="00B82B95"/>
    <w:rsid w:val="00B82C6A"/>
    <w:rsid w:val="00B82C7A"/>
    <w:rsid w:val="00B8305F"/>
    <w:rsid w:val="00B83297"/>
    <w:rsid w:val="00B834CF"/>
    <w:rsid w:val="00B8352E"/>
    <w:rsid w:val="00B8353B"/>
    <w:rsid w:val="00B83837"/>
    <w:rsid w:val="00B8384A"/>
    <w:rsid w:val="00B839C4"/>
    <w:rsid w:val="00B83B38"/>
    <w:rsid w:val="00B83C9B"/>
    <w:rsid w:val="00B83F13"/>
    <w:rsid w:val="00B8400C"/>
    <w:rsid w:val="00B84087"/>
    <w:rsid w:val="00B843C2"/>
    <w:rsid w:val="00B84516"/>
    <w:rsid w:val="00B84554"/>
    <w:rsid w:val="00B8465A"/>
    <w:rsid w:val="00B8473A"/>
    <w:rsid w:val="00B84942"/>
    <w:rsid w:val="00B84CEE"/>
    <w:rsid w:val="00B84D9C"/>
    <w:rsid w:val="00B85103"/>
    <w:rsid w:val="00B851B1"/>
    <w:rsid w:val="00B8536F"/>
    <w:rsid w:val="00B85542"/>
    <w:rsid w:val="00B85906"/>
    <w:rsid w:val="00B85A62"/>
    <w:rsid w:val="00B85BE1"/>
    <w:rsid w:val="00B861FB"/>
    <w:rsid w:val="00B86227"/>
    <w:rsid w:val="00B864D0"/>
    <w:rsid w:val="00B86742"/>
    <w:rsid w:val="00B86871"/>
    <w:rsid w:val="00B8688F"/>
    <w:rsid w:val="00B86950"/>
    <w:rsid w:val="00B87045"/>
    <w:rsid w:val="00B87046"/>
    <w:rsid w:val="00B873C7"/>
    <w:rsid w:val="00B875B1"/>
    <w:rsid w:val="00B879EC"/>
    <w:rsid w:val="00B87AF5"/>
    <w:rsid w:val="00B87FE9"/>
    <w:rsid w:val="00B90020"/>
    <w:rsid w:val="00B90242"/>
    <w:rsid w:val="00B906CA"/>
    <w:rsid w:val="00B9088C"/>
    <w:rsid w:val="00B90A5E"/>
    <w:rsid w:val="00B90B0D"/>
    <w:rsid w:val="00B90B1C"/>
    <w:rsid w:val="00B90D9F"/>
    <w:rsid w:val="00B90F62"/>
    <w:rsid w:val="00B91BF7"/>
    <w:rsid w:val="00B91D5F"/>
    <w:rsid w:val="00B92841"/>
    <w:rsid w:val="00B92A2D"/>
    <w:rsid w:val="00B92B49"/>
    <w:rsid w:val="00B92FBA"/>
    <w:rsid w:val="00B93042"/>
    <w:rsid w:val="00B93283"/>
    <w:rsid w:val="00B93373"/>
    <w:rsid w:val="00B936C9"/>
    <w:rsid w:val="00B93835"/>
    <w:rsid w:val="00B939A1"/>
    <w:rsid w:val="00B939F3"/>
    <w:rsid w:val="00B93E7A"/>
    <w:rsid w:val="00B942D9"/>
    <w:rsid w:val="00B9447D"/>
    <w:rsid w:val="00B9482B"/>
    <w:rsid w:val="00B949C6"/>
    <w:rsid w:val="00B94A8E"/>
    <w:rsid w:val="00B95030"/>
    <w:rsid w:val="00B95034"/>
    <w:rsid w:val="00B95096"/>
    <w:rsid w:val="00B951CA"/>
    <w:rsid w:val="00B9540E"/>
    <w:rsid w:val="00B958CD"/>
    <w:rsid w:val="00B95D47"/>
    <w:rsid w:val="00B96017"/>
    <w:rsid w:val="00B96043"/>
    <w:rsid w:val="00B96051"/>
    <w:rsid w:val="00B963EB"/>
    <w:rsid w:val="00B96679"/>
    <w:rsid w:val="00B968BA"/>
    <w:rsid w:val="00B96A66"/>
    <w:rsid w:val="00B96FE7"/>
    <w:rsid w:val="00B96FEA"/>
    <w:rsid w:val="00B972D5"/>
    <w:rsid w:val="00B973FE"/>
    <w:rsid w:val="00B975B1"/>
    <w:rsid w:val="00B97603"/>
    <w:rsid w:val="00B97797"/>
    <w:rsid w:val="00B979B7"/>
    <w:rsid w:val="00B97F57"/>
    <w:rsid w:val="00B97F84"/>
    <w:rsid w:val="00BA02A0"/>
    <w:rsid w:val="00BA05A6"/>
    <w:rsid w:val="00BA0AE5"/>
    <w:rsid w:val="00BA0AFB"/>
    <w:rsid w:val="00BA0D33"/>
    <w:rsid w:val="00BA0FF7"/>
    <w:rsid w:val="00BA10A7"/>
    <w:rsid w:val="00BA1371"/>
    <w:rsid w:val="00BA1B18"/>
    <w:rsid w:val="00BA1BC0"/>
    <w:rsid w:val="00BA1E26"/>
    <w:rsid w:val="00BA1E3B"/>
    <w:rsid w:val="00BA2032"/>
    <w:rsid w:val="00BA2145"/>
    <w:rsid w:val="00BA22A1"/>
    <w:rsid w:val="00BA280F"/>
    <w:rsid w:val="00BA2D78"/>
    <w:rsid w:val="00BA2E24"/>
    <w:rsid w:val="00BA2E80"/>
    <w:rsid w:val="00BA2EB1"/>
    <w:rsid w:val="00BA3518"/>
    <w:rsid w:val="00BA367D"/>
    <w:rsid w:val="00BA41AA"/>
    <w:rsid w:val="00BA41E1"/>
    <w:rsid w:val="00BA4341"/>
    <w:rsid w:val="00BA43E4"/>
    <w:rsid w:val="00BA450E"/>
    <w:rsid w:val="00BA46B3"/>
    <w:rsid w:val="00BA46C2"/>
    <w:rsid w:val="00BA4916"/>
    <w:rsid w:val="00BA50ED"/>
    <w:rsid w:val="00BA5427"/>
    <w:rsid w:val="00BA566B"/>
    <w:rsid w:val="00BA5B11"/>
    <w:rsid w:val="00BA5FCD"/>
    <w:rsid w:val="00BA60EB"/>
    <w:rsid w:val="00BA620D"/>
    <w:rsid w:val="00BA6383"/>
    <w:rsid w:val="00BA660E"/>
    <w:rsid w:val="00BA685D"/>
    <w:rsid w:val="00BA6DDE"/>
    <w:rsid w:val="00BA6E08"/>
    <w:rsid w:val="00BA6E90"/>
    <w:rsid w:val="00BA7117"/>
    <w:rsid w:val="00BA7210"/>
    <w:rsid w:val="00BA7AA9"/>
    <w:rsid w:val="00BA7D9E"/>
    <w:rsid w:val="00BB020A"/>
    <w:rsid w:val="00BB0262"/>
    <w:rsid w:val="00BB04B3"/>
    <w:rsid w:val="00BB054A"/>
    <w:rsid w:val="00BB056A"/>
    <w:rsid w:val="00BB0777"/>
    <w:rsid w:val="00BB099D"/>
    <w:rsid w:val="00BB0C71"/>
    <w:rsid w:val="00BB0CD2"/>
    <w:rsid w:val="00BB0D4C"/>
    <w:rsid w:val="00BB0FE6"/>
    <w:rsid w:val="00BB105F"/>
    <w:rsid w:val="00BB1089"/>
    <w:rsid w:val="00BB1440"/>
    <w:rsid w:val="00BB156B"/>
    <w:rsid w:val="00BB1AEA"/>
    <w:rsid w:val="00BB1E2A"/>
    <w:rsid w:val="00BB1EF2"/>
    <w:rsid w:val="00BB1FE3"/>
    <w:rsid w:val="00BB22D2"/>
    <w:rsid w:val="00BB2707"/>
    <w:rsid w:val="00BB27E6"/>
    <w:rsid w:val="00BB2BF0"/>
    <w:rsid w:val="00BB2E69"/>
    <w:rsid w:val="00BB2F50"/>
    <w:rsid w:val="00BB30DF"/>
    <w:rsid w:val="00BB325D"/>
    <w:rsid w:val="00BB346E"/>
    <w:rsid w:val="00BB3550"/>
    <w:rsid w:val="00BB366D"/>
    <w:rsid w:val="00BB3E18"/>
    <w:rsid w:val="00BB409F"/>
    <w:rsid w:val="00BB4217"/>
    <w:rsid w:val="00BB4404"/>
    <w:rsid w:val="00BB44E8"/>
    <w:rsid w:val="00BB4683"/>
    <w:rsid w:val="00BB46EA"/>
    <w:rsid w:val="00BB4982"/>
    <w:rsid w:val="00BB4C06"/>
    <w:rsid w:val="00BB4C42"/>
    <w:rsid w:val="00BB4E4D"/>
    <w:rsid w:val="00BB505F"/>
    <w:rsid w:val="00BB54D3"/>
    <w:rsid w:val="00BB54F8"/>
    <w:rsid w:val="00BB55B8"/>
    <w:rsid w:val="00BB5639"/>
    <w:rsid w:val="00BB564B"/>
    <w:rsid w:val="00BB5DE2"/>
    <w:rsid w:val="00BB5F4C"/>
    <w:rsid w:val="00BB5FF2"/>
    <w:rsid w:val="00BB601E"/>
    <w:rsid w:val="00BB60C1"/>
    <w:rsid w:val="00BB62E9"/>
    <w:rsid w:val="00BB648B"/>
    <w:rsid w:val="00BB662B"/>
    <w:rsid w:val="00BB6668"/>
    <w:rsid w:val="00BB672C"/>
    <w:rsid w:val="00BB6BBC"/>
    <w:rsid w:val="00BB6CFB"/>
    <w:rsid w:val="00BB6E33"/>
    <w:rsid w:val="00BB6F8F"/>
    <w:rsid w:val="00BB71F8"/>
    <w:rsid w:val="00BB72DA"/>
    <w:rsid w:val="00BB72E3"/>
    <w:rsid w:val="00BB74DA"/>
    <w:rsid w:val="00BB78B4"/>
    <w:rsid w:val="00BB7A8A"/>
    <w:rsid w:val="00BB7B73"/>
    <w:rsid w:val="00BB7DC7"/>
    <w:rsid w:val="00BC0824"/>
    <w:rsid w:val="00BC0B8F"/>
    <w:rsid w:val="00BC0BC8"/>
    <w:rsid w:val="00BC0D32"/>
    <w:rsid w:val="00BC0DC8"/>
    <w:rsid w:val="00BC0ED7"/>
    <w:rsid w:val="00BC1064"/>
    <w:rsid w:val="00BC14AB"/>
    <w:rsid w:val="00BC18DD"/>
    <w:rsid w:val="00BC196A"/>
    <w:rsid w:val="00BC1B8C"/>
    <w:rsid w:val="00BC22D6"/>
    <w:rsid w:val="00BC23CC"/>
    <w:rsid w:val="00BC2718"/>
    <w:rsid w:val="00BC2CD7"/>
    <w:rsid w:val="00BC2D60"/>
    <w:rsid w:val="00BC300B"/>
    <w:rsid w:val="00BC319F"/>
    <w:rsid w:val="00BC335A"/>
    <w:rsid w:val="00BC33C2"/>
    <w:rsid w:val="00BC3425"/>
    <w:rsid w:val="00BC37CA"/>
    <w:rsid w:val="00BC389C"/>
    <w:rsid w:val="00BC3A56"/>
    <w:rsid w:val="00BC3D30"/>
    <w:rsid w:val="00BC3DB9"/>
    <w:rsid w:val="00BC3EA9"/>
    <w:rsid w:val="00BC4038"/>
    <w:rsid w:val="00BC4429"/>
    <w:rsid w:val="00BC456E"/>
    <w:rsid w:val="00BC4888"/>
    <w:rsid w:val="00BC4A7C"/>
    <w:rsid w:val="00BC4BDC"/>
    <w:rsid w:val="00BC4EDC"/>
    <w:rsid w:val="00BC513D"/>
    <w:rsid w:val="00BC5207"/>
    <w:rsid w:val="00BC52D3"/>
    <w:rsid w:val="00BC52D4"/>
    <w:rsid w:val="00BC546B"/>
    <w:rsid w:val="00BC5496"/>
    <w:rsid w:val="00BC5626"/>
    <w:rsid w:val="00BC59B1"/>
    <w:rsid w:val="00BC5F12"/>
    <w:rsid w:val="00BC6236"/>
    <w:rsid w:val="00BC6A03"/>
    <w:rsid w:val="00BC6A86"/>
    <w:rsid w:val="00BC6B11"/>
    <w:rsid w:val="00BC6C63"/>
    <w:rsid w:val="00BC6CD1"/>
    <w:rsid w:val="00BC6D19"/>
    <w:rsid w:val="00BC7043"/>
    <w:rsid w:val="00BC7047"/>
    <w:rsid w:val="00BC70B8"/>
    <w:rsid w:val="00BC70BE"/>
    <w:rsid w:val="00BC75A7"/>
    <w:rsid w:val="00BC7838"/>
    <w:rsid w:val="00BC7AA1"/>
    <w:rsid w:val="00BC7BE8"/>
    <w:rsid w:val="00BC7D0B"/>
    <w:rsid w:val="00BC7DB9"/>
    <w:rsid w:val="00BC7ED1"/>
    <w:rsid w:val="00BC7F4C"/>
    <w:rsid w:val="00BD0207"/>
    <w:rsid w:val="00BD0253"/>
    <w:rsid w:val="00BD0365"/>
    <w:rsid w:val="00BD04F3"/>
    <w:rsid w:val="00BD0673"/>
    <w:rsid w:val="00BD0A6C"/>
    <w:rsid w:val="00BD0BE4"/>
    <w:rsid w:val="00BD0CC7"/>
    <w:rsid w:val="00BD0FD9"/>
    <w:rsid w:val="00BD1006"/>
    <w:rsid w:val="00BD103A"/>
    <w:rsid w:val="00BD1068"/>
    <w:rsid w:val="00BD1265"/>
    <w:rsid w:val="00BD130E"/>
    <w:rsid w:val="00BD13A9"/>
    <w:rsid w:val="00BD1601"/>
    <w:rsid w:val="00BD1660"/>
    <w:rsid w:val="00BD1712"/>
    <w:rsid w:val="00BD18B5"/>
    <w:rsid w:val="00BD1A86"/>
    <w:rsid w:val="00BD1BF7"/>
    <w:rsid w:val="00BD1C4C"/>
    <w:rsid w:val="00BD1EC8"/>
    <w:rsid w:val="00BD2079"/>
    <w:rsid w:val="00BD256D"/>
    <w:rsid w:val="00BD2593"/>
    <w:rsid w:val="00BD25C0"/>
    <w:rsid w:val="00BD268B"/>
    <w:rsid w:val="00BD26C7"/>
    <w:rsid w:val="00BD292D"/>
    <w:rsid w:val="00BD2AB3"/>
    <w:rsid w:val="00BD300B"/>
    <w:rsid w:val="00BD31F5"/>
    <w:rsid w:val="00BD32DE"/>
    <w:rsid w:val="00BD33E2"/>
    <w:rsid w:val="00BD370B"/>
    <w:rsid w:val="00BD3EE3"/>
    <w:rsid w:val="00BD4001"/>
    <w:rsid w:val="00BD40D1"/>
    <w:rsid w:val="00BD488B"/>
    <w:rsid w:val="00BD49A2"/>
    <w:rsid w:val="00BD4A06"/>
    <w:rsid w:val="00BD4B2E"/>
    <w:rsid w:val="00BD4D91"/>
    <w:rsid w:val="00BD4E05"/>
    <w:rsid w:val="00BD4E6B"/>
    <w:rsid w:val="00BD4EF9"/>
    <w:rsid w:val="00BD50BE"/>
    <w:rsid w:val="00BD56D1"/>
    <w:rsid w:val="00BD5869"/>
    <w:rsid w:val="00BD5889"/>
    <w:rsid w:val="00BD5974"/>
    <w:rsid w:val="00BD5F4C"/>
    <w:rsid w:val="00BD5F74"/>
    <w:rsid w:val="00BD6049"/>
    <w:rsid w:val="00BD60AA"/>
    <w:rsid w:val="00BD61EC"/>
    <w:rsid w:val="00BD62DA"/>
    <w:rsid w:val="00BD65FA"/>
    <w:rsid w:val="00BD66BC"/>
    <w:rsid w:val="00BD6B89"/>
    <w:rsid w:val="00BD6D64"/>
    <w:rsid w:val="00BD6DB1"/>
    <w:rsid w:val="00BD6EDB"/>
    <w:rsid w:val="00BD700B"/>
    <w:rsid w:val="00BD7189"/>
    <w:rsid w:val="00BD75F3"/>
    <w:rsid w:val="00BD773B"/>
    <w:rsid w:val="00BD78BA"/>
    <w:rsid w:val="00BD7B7A"/>
    <w:rsid w:val="00BD7EB6"/>
    <w:rsid w:val="00BE034B"/>
    <w:rsid w:val="00BE0681"/>
    <w:rsid w:val="00BE0756"/>
    <w:rsid w:val="00BE0768"/>
    <w:rsid w:val="00BE0925"/>
    <w:rsid w:val="00BE0A64"/>
    <w:rsid w:val="00BE0B66"/>
    <w:rsid w:val="00BE0FC1"/>
    <w:rsid w:val="00BE1059"/>
    <w:rsid w:val="00BE10D7"/>
    <w:rsid w:val="00BE11A3"/>
    <w:rsid w:val="00BE123A"/>
    <w:rsid w:val="00BE1425"/>
    <w:rsid w:val="00BE1451"/>
    <w:rsid w:val="00BE1479"/>
    <w:rsid w:val="00BE167C"/>
    <w:rsid w:val="00BE1AD2"/>
    <w:rsid w:val="00BE1BD6"/>
    <w:rsid w:val="00BE1D4E"/>
    <w:rsid w:val="00BE1F25"/>
    <w:rsid w:val="00BE21CC"/>
    <w:rsid w:val="00BE220B"/>
    <w:rsid w:val="00BE239D"/>
    <w:rsid w:val="00BE26DC"/>
    <w:rsid w:val="00BE284F"/>
    <w:rsid w:val="00BE2866"/>
    <w:rsid w:val="00BE2892"/>
    <w:rsid w:val="00BE2B42"/>
    <w:rsid w:val="00BE2BC6"/>
    <w:rsid w:val="00BE2CD7"/>
    <w:rsid w:val="00BE2CF0"/>
    <w:rsid w:val="00BE2DB5"/>
    <w:rsid w:val="00BE2DF0"/>
    <w:rsid w:val="00BE30E7"/>
    <w:rsid w:val="00BE336E"/>
    <w:rsid w:val="00BE3386"/>
    <w:rsid w:val="00BE340B"/>
    <w:rsid w:val="00BE3612"/>
    <w:rsid w:val="00BE3BA3"/>
    <w:rsid w:val="00BE428C"/>
    <w:rsid w:val="00BE449B"/>
    <w:rsid w:val="00BE453E"/>
    <w:rsid w:val="00BE4754"/>
    <w:rsid w:val="00BE48B6"/>
    <w:rsid w:val="00BE48EA"/>
    <w:rsid w:val="00BE4BE6"/>
    <w:rsid w:val="00BE4D20"/>
    <w:rsid w:val="00BE4F02"/>
    <w:rsid w:val="00BE4F94"/>
    <w:rsid w:val="00BE5047"/>
    <w:rsid w:val="00BE5634"/>
    <w:rsid w:val="00BE5A5E"/>
    <w:rsid w:val="00BE5A6B"/>
    <w:rsid w:val="00BE5A96"/>
    <w:rsid w:val="00BE5B9B"/>
    <w:rsid w:val="00BE5C95"/>
    <w:rsid w:val="00BE5E1B"/>
    <w:rsid w:val="00BE62A1"/>
    <w:rsid w:val="00BE651D"/>
    <w:rsid w:val="00BE66F4"/>
    <w:rsid w:val="00BE6708"/>
    <w:rsid w:val="00BE672D"/>
    <w:rsid w:val="00BE68F3"/>
    <w:rsid w:val="00BE6CB4"/>
    <w:rsid w:val="00BE6FAF"/>
    <w:rsid w:val="00BE7515"/>
    <w:rsid w:val="00BE78E4"/>
    <w:rsid w:val="00BE7D4C"/>
    <w:rsid w:val="00BF00F8"/>
    <w:rsid w:val="00BF0410"/>
    <w:rsid w:val="00BF0483"/>
    <w:rsid w:val="00BF04BA"/>
    <w:rsid w:val="00BF0963"/>
    <w:rsid w:val="00BF0A85"/>
    <w:rsid w:val="00BF0CDE"/>
    <w:rsid w:val="00BF0D9A"/>
    <w:rsid w:val="00BF1358"/>
    <w:rsid w:val="00BF14DA"/>
    <w:rsid w:val="00BF1559"/>
    <w:rsid w:val="00BF15F1"/>
    <w:rsid w:val="00BF1724"/>
    <w:rsid w:val="00BF177C"/>
    <w:rsid w:val="00BF1891"/>
    <w:rsid w:val="00BF18CC"/>
    <w:rsid w:val="00BF1C6F"/>
    <w:rsid w:val="00BF2090"/>
    <w:rsid w:val="00BF22D9"/>
    <w:rsid w:val="00BF23D8"/>
    <w:rsid w:val="00BF2407"/>
    <w:rsid w:val="00BF2A1F"/>
    <w:rsid w:val="00BF32F4"/>
    <w:rsid w:val="00BF34D4"/>
    <w:rsid w:val="00BF367E"/>
    <w:rsid w:val="00BF3686"/>
    <w:rsid w:val="00BF37A3"/>
    <w:rsid w:val="00BF3D1C"/>
    <w:rsid w:val="00BF3D20"/>
    <w:rsid w:val="00BF3D58"/>
    <w:rsid w:val="00BF411B"/>
    <w:rsid w:val="00BF41BD"/>
    <w:rsid w:val="00BF445D"/>
    <w:rsid w:val="00BF4772"/>
    <w:rsid w:val="00BF482F"/>
    <w:rsid w:val="00BF487E"/>
    <w:rsid w:val="00BF4B15"/>
    <w:rsid w:val="00BF4B68"/>
    <w:rsid w:val="00BF4C1E"/>
    <w:rsid w:val="00BF50AF"/>
    <w:rsid w:val="00BF5362"/>
    <w:rsid w:val="00BF5472"/>
    <w:rsid w:val="00BF5CEA"/>
    <w:rsid w:val="00BF63FB"/>
    <w:rsid w:val="00BF6413"/>
    <w:rsid w:val="00BF6681"/>
    <w:rsid w:val="00BF68EA"/>
    <w:rsid w:val="00BF6913"/>
    <w:rsid w:val="00BF6999"/>
    <w:rsid w:val="00BF6BAF"/>
    <w:rsid w:val="00BF6DCF"/>
    <w:rsid w:val="00BF6EDC"/>
    <w:rsid w:val="00BF6EE1"/>
    <w:rsid w:val="00BF70EC"/>
    <w:rsid w:val="00BF71C5"/>
    <w:rsid w:val="00BF7255"/>
    <w:rsid w:val="00BF7295"/>
    <w:rsid w:val="00BF767E"/>
    <w:rsid w:val="00BF76E1"/>
    <w:rsid w:val="00BF7A28"/>
    <w:rsid w:val="00BF7B99"/>
    <w:rsid w:val="00BF7E13"/>
    <w:rsid w:val="00BF7ECB"/>
    <w:rsid w:val="00BF7FF4"/>
    <w:rsid w:val="00C004A7"/>
    <w:rsid w:val="00C00E83"/>
    <w:rsid w:val="00C01417"/>
    <w:rsid w:val="00C0146B"/>
    <w:rsid w:val="00C014B0"/>
    <w:rsid w:val="00C014B5"/>
    <w:rsid w:val="00C01503"/>
    <w:rsid w:val="00C015F5"/>
    <w:rsid w:val="00C01811"/>
    <w:rsid w:val="00C0194F"/>
    <w:rsid w:val="00C01B8D"/>
    <w:rsid w:val="00C01D5B"/>
    <w:rsid w:val="00C01F14"/>
    <w:rsid w:val="00C02139"/>
    <w:rsid w:val="00C023EC"/>
    <w:rsid w:val="00C025E5"/>
    <w:rsid w:val="00C02BCE"/>
    <w:rsid w:val="00C02C5F"/>
    <w:rsid w:val="00C02FE0"/>
    <w:rsid w:val="00C033A4"/>
    <w:rsid w:val="00C0367A"/>
    <w:rsid w:val="00C036E5"/>
    <w:rsid w:val="00C0371E"/>
    <w:rsid w:val="00C03955"/>
    <w:rsid w:val="00C0402D"/>
    <w:rsid w:val="00C0459E"/>
    <w:rsid w:val="00C045AE"/>
    <w:rsid w:val="00C04AC9"/>
    <w:rsid w:val="00C04DE9"/>
    <w:rsid w:val="00C04E95"/>
    <w:rsid w:val="00C04EAF"/>
    <w:rsid w:val="00C056A5"/>
    <w:rsid w:val="00C05721"/>
    <w:rsid w:val="00C057B5"/>
    <w:rsid w:val="00C05810"/>
    <w:rsid w:val="00C05948"/>
    <w:rsid w:val="00C05B36"/>
    <w:rsid w:val="00C05C96"/>
    <w:rsid w:val="00C05E3F"/>
    <w:rsid w:val="00C060D8"/>
    <w:rsid w:val="00C061F9"/>
    <w:rsid w:val="00C0694B"/>
    <w:rsid w:val="00C06A0F"/>
    <w:rsid w:val="00C06D3D"/>
    <w:rsid w:val="00C06ED7"/>
    <w:rsid w:val="00C06F98"/>
    <w:rsid w:val="00C07016"/>
    <w:rsid w:val="00C07521"/>
    <w:rsid w:val="00C078AC"/>
    <w:rsid w:val="00C078AE"/>
    <w:rsid w:val="00C07D3C"/>
    <w:rsid w:val="00C07D82"/>
    <w:rsid w:val="00C07EAF"/>
    <w:rsid w:val="00C10428"/>
    <w:rsid w:val="00C108DF"/>
    <w:rsid w:val="00C10A5F"/>
    <w:rsid w:val="00C10C20"/>
    <w:rsid w:val="00C10D60"/>
    <w:rsid w:val="00C10E99"/>
    <w:rsid w:val="00C10ECF"/>
    <w:rsid w:val="00C11063"/>
    <w:rsid w:val="00C112BB"/>
    <w:rsid w:val="00C114C7"/>
    <w:rsid w:val="00C115CA"/>
    <w:rsid w:val="00C1176D"/>
    <w:rsid w:val="00C119E0"/>
    <w:rsid w:val="00C11B14"/>
    <w:rsid w:val="00C11B55"/>
    <w:rsid w:val="00C11BBC"/>
    <w:rsid w:val="00C11BF5"/>
    <w:rsid w:val="00C12294"/>
    <w:rsid w:val="00C124A3"/>
    <w:rsid w:val="00C126FD"/>
    <w:rsid w:val="00C128D1"/>
    <w:rsid w:val="00C129E3"/>
    <w:rsid w:val="00C12A9B"/>
    <w:rsid w:val="00C12E5A"/>
    <w:rsid w:val="00C12F4D"/>
    <w:rsid w:val="00C1305E"/>
    <w:rsid w:val="00C13096"/>
    <w:rsid w:val="00C131A4"/>
    <w:rsid w:val="00C131FC"/>
    <w:rsid w:val="00C132B9"/>
    <w:rsid w:val="00C13AB1"/>
    <w:rsid w:val="00C13BE3"/>
    <w:rsid w:val="00C13C42"/>
    <w:rsid w:val="00C14295"/>
    <w:rsid w:val="00C143C5"/>
    <w:rsid w:val="00C145AD"/>
    <w:rsid w:val="00C1479F"/>
    <w:rsid w:val="00C14D84"/>
    <w:rsid w:val="00C14DEC"/>
    <w:rsid w:val="00C15282"/>
    <w:rsid w:val="00C153DD"/>
    <w:rsid w:val="00C15422"/>
    <w:rsid w:val="00C15462"/>
    <w:rsid w:val="00C15762"/>
    <w:rsid w:val="00C1592D"/>
    <w:rsid w:val="00C159E3"/>
    <w:rsid w:val="00C15A9C"/>
    <w:rsid w:val="00C15AD0"/>
    <w:rsid w:val="00C15C62"/>
    <w:rsid w:val="00C160D2"/>
    <w:rsid w:val="00C16794"/>
    <w:rsid w:val="00C16B98"/>
    <w:rsid w:val="00C16D3F"/>
    <w:rsid w:val="00C17152"/>
    <w:rsid w:val="00C2040E"/>
    <w:rsid w:val="00C2065E"/>
    <w:rsid w:val="00C20666"/>
    <w:rsid w:val="00C2081F"/>
    <w:rsid w:val="00C20859"/>
    <w:rsid w:val="00C208EF"/>
    <w:rsid w:val="00C20B1D"/>
    <w:rsid w:val="00C20D42"/>
    <w:rsid w:val="00C20D69"/>
    <w:rsid w:val="00C20DC3"/>
    <w:rsid w:val="00C20EB0"/>
    <w:rsid w:val="00C212DB"/>
    <w:rsid w:val="00C2136D"/>
    <w:rsid w:val="00C21572"/>
    <w:rsid w:val="00C2165A"/>
    <w:rsid w:val="00C21999"/>
    <w:rsid w:val="00C21C08"/>
    <w:rsid w:val="00C21F5C"/>
    <w:rsid w:val="00C21F95"/>
    <w:rsid w:val="00C21FE4"/>
    <w:rsid w:val="00C22212"/>
    <w:rsid w:val="00C2251A"/>
    <w:rsid w:val="00C228CF"/>
    <w:rsid w:val="00C229D9"/>
    <w:rsid w:val="00C22ADE"/>
    <w:rsid w:val="00C22CA0"/>
    <w:rsid w:val="00C22FE4"/>
    <w:rsid w:val="00C232C6"/>
    <w:rsid w:val="00C232DE"/>
    <w:rsid w:val="00C23337"/>
    <w:rsid w:val="00C23346"/>
    <w:rsid w:val="00C2335D"/>
    <w:rsid w:val="00C233AB"/>
    <w:rsid w:val="00C23A04"/>
    <w:rsid w:val="00C23ADD"/>
    <w:rsid w:val="00C23C86"/>
    <w:rsid w:val="00C23C8D"/>
    <w:rsid w:val="00C23EBE"/>
    <w:rsid w:val="00C24168"/>
    <w:rsid w:val="00C242F3"/>
    <w:rsid w:val="00C24360"/>
    <w:rsid w:val="00C246F9"/>
    <w:rsid w:val="00C2497B"/>
    <w:rsid w:val="00C249A7"/>
    <w:rsid w:val="00C24A89"/>
    <w:rsid w:val="00C24AE0"/>
    <w:rsid w:val="00C24B8B"/>
    <w:rsid w:val="00C24DF7"/>
    <w:rsid w:val="00C24F7A"/>
    <w:rsid w:val="00C25255"/>
    <w:rsid w:val="00C255E8"/>
    <w:rsid w:val="00C25632"/>
    <w:rsid w:val="00C25BB6"/>
    <w:rsid w:val="00C25BE7"/>
    <w:rsid w:val="00C25C9F"/>
    <w:rsid w:val="00C25D09"/>
    <w:rsid w:val="00C25D36"/>
    <w:rsid w:val="00C25DA4"/>
    <w:rsid w:val="00C25EDB"/>
    <w:rsid w:val="00C25EEF"/>
    <w:rsid w:val="00C2614F"/>
    <w:rsid w:val="00C262F8"/>
    <w:rsid w:val="00C26503"/>
    <w:rsid w:val="00C265D4"/>
    <w:rsid w:val="00C269B0"/>
    <w:rsid w:val="00C26A42"/>
    <w:rsid w:val="00C26B08"/>
    <w:rsid w:val="00C26C1E"/>
    <w:rsid w:val="00C27048"/>
    <w:rsid w:val="00C27151"/>
    <w:rsid w:val="00C271F9"/>
    <w:rsid w:val="00C273B9"/>
    <w:rsid w:val="00C273F5"/>
    <w:rsid w:val="00C27456"/>
    <w:rsid w:val="00C277A6"/>
    <w:rsid w:val="00C27E34"/>
    <w:rsid w:val="00C27EA7"/>
    <w:rsid w:val="00C27EB6"/>
    <w:rsid w:val="00C30377"/>
    <w:rsid w:val="00C30496"/>
    <w:rsid w:val="00C304C0"/>
    <w:rsid w:val="00C30560"/>
    <w:rsid w:val="00C3098D"/>
    <w:rsid w:val="00C309C8"/>
    <w:rsid w:val="00C30AE0"/>
    <w:rsid w:val="00C30BD8"/>
    <w:rsid w:val="00C30F52"/>
    <w:rsid w:val="00C30F79"/>
    <w:rsid w:val="00C310F9"/>
    <w:rsid w:val="00C31228"/>
    <w:rsid w:val="00C313A1"/>
    <w:rsid w:val="00C313E6"/>
    <w:rsid w:val="00C314F8"/>
    <w:rsid w:val="00C316FD"/>
    <w:rsid w:val="00C31834"/>
    <w:rsid w:val="00C318ED"/>
    <w:rsid w:val="00C31A75"/>
    <w:rsid w:val="00C31ADD"/>
    <w:rsid w:val="00C31B2D"/>
    <w:rsid w:val="00C31B9D"/>
    <w:rsid w:val="00C324C3"/>
    <w:rsid w:val="00C32508"/>
    <w:rsid w:val="00C3284A"/>
    <w:rsid w:val="00C32B43"/>
    <w:rsid w:val="00C32E4D"/>
    <w:rsid w:val="00C33099"/>
    <w:rsid w:val="00C33208"/>
    <w:rsid w:val="00C33421"/>
    <w:rsid w:val="00C336CA"/>
    <w:rsid w:val="00C339B2"/>
    <w:rsid w:val="00C33C00"/>
    <w:rsid w:val="00C33D55"/>
    <w:rsid w:val="00C33E13"/>
    <w:rsid w:val="00C340F9"/>
    <w:rsid w:val="00C34397"/>
    <w:rsid w:val="00C3439B"/>
    <w:rsid w:val="00C34584"/>
    <w:rsid w:val="00C34A61"/>
    <w:rsid w:val="00C34FFE"/>
    <w:rsid w:val="00C35460"/>
    <w:rsid w:val="00C35654"/>
    <w:rsid w:val="00C35694"/>
    <w:rsid w:val="00C359C8"/>
    <w:rsid w:val="00C35CF4"/>
    <w:rsid w:val="00C35D74"/>
    <w:rsid w:val="00C35E92"/>
    <w:rsid w:val="00C35E9F"/>
    <w:rsid w:val="00C3604F"/>
    <w:rsid w:val="00C360A2"/>
    <w:rsid w:val="00C36245"/>
    <w:rsid w:val="00C36607"/>
    <w:rsid w:val="00C3664B"/>
    <w:rsid w:val="00C368E9"/>
    <w:rsid w:val="00C36904"/>
    <w:rsid w:val="00C36AF7"/>
    <w:rsid w:val="00C370E4"/>
    <w:rsid w:val="00C371FB"/>
    <w:rsid w:val="00C3747E"/>
    <w:rsid w:val="00C37592"/>
    <w:rsid w:val="00C37659"/>
    <w:rsid w:val="00C37782"/>
    <w:rsid w:val="00C37807"/>
    <w:rsid w:val="00C378CB"/>
    <w:rsid w:val="00C37EE7"/>
    <w:rsid w:val="00C40161"/>
    <w:rsid w:val="00C40217"/>
    <w:rsid w:val="00C4022C"/>
    <w:rsid w:val="00C402E2"/>
    <w:rsid w:val="00C40315"/>
    <w:rsid w:val="00C4099D"/>
    <w:rsid w:val="00C40EE0"/>
    <w:rsid w:val="00C40F29"/>
    <w:rsid w:val="00C41067"/>
    <w:rsid w:val="00C4118B"/>
    <w:rsid w:val="00C413DD"/>
    <w:rsid w:val="00C415C6"/>
    <w:rsid w:val="00C4252F"/>
    <w:rsid w:val="00C425CB"/>
    <w:rsid w:val="00C42876"/>
    <w:rsid w:val="00C429AD"/>
    <w:rsid w:val="00C42A83"/>
    <w:rsid w:val="00C42B28"/>
    <w:rsid w:val="00C42BDC"/>
    <w:rsid w:val="00C42C81"/>
    <w:rsid w:val="00C43573"/>
    <w:rsid w:val="00C43AB0"/>
    <w:rsid w:val="00C43D34"/>
    <w:rsid w:val="00C44384"/>
    <w:rsid w:val="00C44AF2"/>
    <w:rsid w:val="00C44EDD"/>
    <w:rsid w:val="00C44F35"/>
    <w:rsid w:val="00C455A4"/>
    <w:rsid w:val="00C45AA7"/>
    <w:rsid w:val="00C45BF3"/>
    <w:rsid w:val="00C45C3F"/>
    <w:rsid w:val="00C45D7D"/>
    <w:rsid w:val="00C45D88"/>
    <w:rsid w:val="00C460BE"/>
    <w:rsid w:val="00C461ED"/>
    <w:rsid w:val="00C465B4"/>
    <w:rsid w:val="00C465B6"/>
    <w:rsid w:val="00C465C3"/>
    <w:rsid w:val="00C46743"/>
    <w:rsid w:val="00C46749"/>
    <w:rsid w:val="00C4688B"/>
    <w:rsid w:val="00C469CF"/>
    <w:rsid w:val="00C46A0B"/>
    <w:rsid w:val="00C46CBE"/>
    <w:rsid w:val="00C46E53"/>
    <w:rsid w:val="00C47529"/>
    <w:rsid w:val="00C4760D"/>
    <w:rsid w:val="00C47EF5"/>
    <w:rsid w:val="00C501A4"/>
    <w:rsid w:val="00C50D73"/>
    <w:rsid w:val="00C50E55"/>
    <w:rsid w:val="00C50E85"/>
    <w:rsid w:val="00C513B3"/>
    <w:rsid w:val="00C5146B"/>
    <w:rsid w:val="00C5156D"/>
    <w:rsid w:val="00C51570"/>
    <w:rsid w:val="00C51A4D"/>
    <w:rsid w:val="00C51A4F"/>
    <w:rsid w:val="00C51EEA"/>
    <w:rsid w:val="00C52010"/>
    <w:rsid w:val="00C52214"/>
    <w:rsid w:val="00C52253"/>
    <w:rsid w:val="00C522D1"/>
    <w:rsid w:val="00C52AD0"/>
    <w:rsid w:val="00C52CC8"/>
    <w:rsid w:val="00C52EBA"/>
    <w:rsid w:val="00C52FE3"/>
    <w:rsid w:val="00C5320E"/>
    <w:rsid w:val="00C53388"/>
    <w:rsid w:val="00C53623"/>
    <w:rsid w:val="00C53983"/>
    <w:rsid w:val="00C53A62"/>
    <w:rsid w:val="00C53AEA"/>
    <w:rsid w:val="00C53C5C"/>
    <w:rsid w:val="00C53D73"/>
    <w:rsid w:val="00C541CD"/>
    <w:rsid w:val="00C54234"/>
    <w:rsid w:val="00C54381"/>
    <w:rsid w:val="00C54857"/>
    <w:rsid w:val="00C548BD"/>
    <w:rsid w:val="00C54AE3"/>
    <w:rsid w:val="00C54B40"/>
    <w:rsid w:val="00C54C76"/>
    <w:rsid w:val="00C552F5"/>
    <w:rsid w:val="00C553C1"/>
    <w:rsid w:val="00C55565"/>
    <w:rsid w:val="00C556AD"/>
    <w:rsid w:val="00C55C00"/>
    <w:rsid w:val="00C55C1D"/>
    <w:rsid w:val="00C55D3D"/>
    <w:rsid w:val="00C55D6C"/>
    <w:rsid w:val="00C55DD6"/>
    <w:rsid w:val="00C55EFD"/>
    <w:rsid w:val="00C55F17"/>
    <w:rsid w:val="00C562FC"/>
    <w:rsid w:val="00C5658B"/>
    <w:rsid w:val="00C568B7"/>
    <w:rsid w:val="00C56922"/>
    <w:rsid w:val="00C56C8A"/>
    <w:rsid w:val="00C56DE7"/>
    <w:rsid w:val="00C571A4"/>
    <w:rsid w:val="00C5725E"/>
    <w:rsid w:val="00C572AB"/>
    <w:rsid w:val="00C5755A"/>
    <w:rsid w:val="00C57596"/>
    <w:rsid w:val="00C57B14"/>
    <w:rsid w:val="00C57DBA"/>
    <w:rsid w:val="00C57EAE"/>
    <w:rsid w:val="00C57F4C"/>
    <w:rsid w:val="00C60165"/>
    <w:rsid w:val="00C60737"/>
    <w:rsid w:val="00C608D8"/>
    <w:rsid w:val="00C60AF8"/>
    <w:rsid w:val="00C60B99"/>
    <w:rsid w:val="00C60EA9"/>
    <w:rsid w:val="00C60F31"/>
    <w:rsid w:val="00C6105D"/>
    <w:rsid w:val="00C6131B"/>
    <w:rsid w:val="00C61410"/>
    <w:rsid w:val="00C61B51"/>
    <w:rsid w:val="00C620F3"/>
    <w:rsid w:val="00C6236D"/>
    <w:rsid w:val="00C62912"/>
    <w:rsid w:val="00C62A15"/>
    <w:rsid w:val="00C62B2F"/>
    <w:rsid w:val="00C62B8E"/>
    <w:rsid w:val="00C62D10"/>
    <w:rsid w:val="00C62EBF"/>
    <w:rsid w:val="00C63756"/>
    <w:rsid w:val="00C63A88"/>
    <w:rsid w:val="00C63B2E"/>
    <w:rsid w:val="00C63BFF"/>
    <w:rsid w:val="00C63C17"/>
    <w:rsid w:val="00C64055"/>
    <w:rsid w:val="00C642CC"/>
    <w:rsid w:val="00C64651"/>
    <w:rsid w:val="00C648A8"/>
    <w:rsid w:val="00C64A6D"/>
    <w:rsid w:val="00C64AA3"/>
    <w:rsid w:val="00C64BA2"/>
    <w:rsid w:val="00C64D2D"/>
    <w:rsid w:val="00C64DC1"/>
    <w:rsid w:val="00C64F77"/>
    <w:rsid w:val="00C650BE"/>
    <w:rsid w:val="00C652AE"/>
    <w:rsid w:val="00C6548D"/>
    <w:rsid w:val="00C65990"/>
    <w:rsid w:val="00C659DC"/>
    <w:rsid w:val="00C65F2E"/>
    <w:rsid w:val="00C66136"/>
    <w:rsid w:val="00C6670B"/>
    <w:rsid w:val="00C66DC3"/>
    <w:rsid w:val="00C66E1B"/>
    <w:rsid w:val="00C6713A"/>
    <w:rsid w:val="00C67459"/>
    <w:rsid w:val="00C675B3"/>
    <w:rsid w:val="00C6783E"/>
    <w:rsid w:val="00C67862"/>
    <w:rsid w:val="00C67BB8"/>
    <w:rsid w:val="00C67BC4"/>
    <w:rsid w:val="00C67C38"/>
    <w:rsid w:val="00C67CDF"/>
    <w:rsid w:val="00C67FA7"/>
    <w:rsid w:val="00C70594"/>
    <w:rsid w:val="00C70728"/>
    <w:rsid w:val="00C70B22"/>
    <w:rsid w:val="00C70E05"/>
    <w:rsid w:val="00C70EEE"/>
    <w:rsid w:val="00C711B8"/>
    <w:rsid w:val="00C713C8"/>
    <w:rsid w:val="00C7146E"/>
    <w:rsid w:val="00C716B9"/>
    <w:rsid w:val="00C71739"/>
    <w:rsid w:val="00C71BCB"/>
    <w:rsid w:val="00C71F07"/>
    <w:rsid w:val="00C72212"/>
    <w:rsid w:val="00C72394"/>
    <w:rsid w:val="00C724E1"/>
    <w:rsid w:val="00C72733"/>
    <w:rsid w:val="00C7282C"/>
    <w:rsid w:val="00C729EE"/>
    <w:rsid w:val="00C731FA"/>
    <w:rsid w:val="00C73222"/>
    <w:rsid w:val="00C73522"/>
    <w:rsid w:val="00C73602"/>
    <w:rsid w:val="00C7382C"/>
    <w:rsid w:val="00C73957"/>
    <w:rsid w:val="00C739D4"/>
    <w:rsid w:val="00C73A8F"/>
    <w:rsid w:val="00C73B26"/>
    <w:rsid w:val="00C73C9D"/>
    <w:rsid w:val="00C73D96"/>
    <w:rsid w:val="00C73E27"/>
    <w:rsid w:val="00C73F32"/>
    <w:rsid w:val="00C7409B"/>
    <w:rsid w:val="00C74190"/>
    <w:rsid w:val="00C74198"/>
    <w:rsid w:val="00C7431C"/>
    <w:rsid w:val="00C74384"/>
    <w:rsid w:val="00C744A4"/>
    <w:rsid w:val="00C745CA"/>
    <w:rsid w:val="00C7487C"/>
    <w:rsid w:val="00C748E2"/>
    <w:rsid w:val="00C74C66"/>
    <w:rsid w:val="00C74D85"/>
    <w:rsid w:val="00C74EA5"/>
    <w:rsid w:val="00C75087"/>
    <w:rsid w:val="00C754C0"/>
    <w:rsid w:val="00C7559C"/>
    <w:rsid w:val="00C755A6"/>
    <w:rsid w:val="00C755FF"/>
    <w:rsid w:val="00C75708"/>
    <w:rsid w:val="00C7587D"/>
    <w:rsid w:val="00C75EC3"/>
    <w:rsid w:val="00C7625C"/>
    <w:rsid w:val="00C76265"/>
    <w:rsid w:val="00C7649D"/>
    <w:rsid w:val="00C76669"/>
    <w:rsid w:val="00C76786"/>
    <w:rsid w:val="00C76C53"/>
    <w:rsid w:val="00C76D43"/>
    <w:rsid w:val="00C76ED6"/>
    <w:rsid w:val="00C770FB"/>
    <w:rsid w:val="00C77241"/>
    <w:rsid w:val="00C775FD"/>
    <w:rsid w:val="00C779B3"/>
    <w:rsid w:val="00C77B17"/>
    <w:rsid w:val="00C77C2F"/>
    <w:rsid w:val="00C801D2"/>
    <w:rsid w:val="00C80213"/>
    <w:rsid w:val="00C80570"/>
    <w:rsid w:val="00C80680"/>
    <w:rsid w:val="00C806B5"/>
    <w:rsid w:val="00C8071B"/>
    <w:rsid w:val="00C808A2"/>
    <w:rsid w:val="00C80CF1"/>
    <w:rsid w:val="00C81069"/>
    <w:rsid w:val="00C811BF"/>
    <w:rsid w:val="00C81741"/>
    <w:rsid w:val="00C818E1"/>
    <w:rsid w:val="00C819E1"/>
    <w:rsid w:val="00C81B76"/>
    <w:rsid w:val="00C81BA4"/>
    <w:rsid w:val="00C827F8"/>
    <w:rsid w:val="00C82C72"/>
    <w:rsid w:val="00C82CCC"/>
    <w:rsid w:val="00C82E30"/>
    <w:rsid w:val="00C82E6C"/>
    <w:rsid w:val="00C82F69"/>
    <w:rsid w:val="00C83091"/>
    <w:rsid w:val="00C83141"/>
    <w:rsid w:val="00C835C6"/>
    <w:rsid w:val="00C838E8"/>
    <w:rsid w:val="00C839F2"/>
    <w:rsid w:val="00C83B57"/>
    <w:rsid w:val="00C83EBA"/>
    <w:rsid w:val="00C83F40"/>
    <w:rsid w:val="00C8407D"/>
    <w:rsid w:val="00C84A1F"/>
    <w:rsid w:val="00C84A37"/>
    <w:rsid w:val="00C84AAB"/>
    <w:rsid w:val="00C84AD7"/>
    <w:rsid w:val="00C84F50"/>
    <w:rsid w:val="00C85048"/>
    <w:rsid w:val="00C854D1"/>
    <w:rsid w:val="00C8567A"/>
    <w:rsid w:val="00C857A3"/>
    <w:rsid w:val="00C85B94"/>
    <w:rsid w:val="00C85C53"/>
    <w:rsid w:val="00C85DF7"/>
    <w:rsid w:val="00C85FD7"/>
    <w:rsid w:val="00C864CB"/>
    <w:rsid w:val="00C86510"/>
    <w:rsid w:val="00C865B8"/>
    <w:rsid w:val="00C8669B"/>
    <w:rsid w:val="00C86756"/>
    <w:rsid w:val="00C86A79"/>
    <w:rsid w:val="00C86B69"/>
    <w:rsid w:val="00C86BC3"/>
    <w:rsid w:val="00C86C0B"/>
    <w:rsid w:val="00C86F01"/>
    <w:rsid w:val="00C86F46"/>
    <w:rsid w:val="00C86FC0"/>
    <w:rsid w:val="00C87176"/>
    <w:rsid w:val="00C874B8"/>
    <w:rsid w:val="00C875DD"/>
    <w:rsid w:val="00C87B54"/>
    <w:rsid w:val="00C87BD9"/>
    <w:rsid w:val="00C87CB0"/>
    <w:rsid w:val="00C87D31"/>
    <w:rsid w:val="00C87E62"/>
    <w:rsid w:val="00C87F5D"/>
    <w:rsid w:val="00C9027F"/>
    <w:rsid w:val="00C9049A"/>
    <w:rsid w:val="00C908DB"/>
    <w:rsid w:val="00C90A4B"/>
    <w:rsid w:val="00C910DE"/>
    <w:rsid w:val="00C91336"/>
    <w:rsid w:val="00C91526"/>
    <w:rsid w:val="00C9199A"/>
    <w:rsid w:val="00C91D54"/>
    <w:rsid w:val="00C91DE5"/>
    <w:rsid w:val="00C91F44"/>
    <w:rsid w:val="00C925D6"/>
    <w:rsid w:val="00C925EF"/>
    <w:rsid w:val="00C927F1"/>
    <w:rsid w:val="00C928B2"/>
    <w:rsid w:val="00C92962"/>
    <w:rsid w:val="00C929E6"/>
    <w:rsid w:val="00C92CED"/>
    <w:rsid w:val="00C92F76"/>
    <w:rsid w:val="00C93110"/>
    <w:rsid w:val="00C93401"/>
    <w:rsid w:val="00C934A9"/>
    <w:rsid w:val="00C9367F"/>
    <w:rsid w:val="00C93D92"/>
    <w:rsid w:val="00C93DB1"/>
    <w:rsid w:val="00C93FEF"/>
    <w:rsid w:val="00C94034"/>
    <w:rsid w:val="00C949C3"/>
    <w:rsid w:val="00C94A40"/>
    <w:rsid w:val="00C94EDE"/>
    <w:rsid w:val="00C951CE"/>
    <w:rsid w:val="00C95470"/>
    <w:rsid w:val="00C955AF"/>
    <w:rsid w:val="00C960E8"/>
    <w:rsid w:val="00C964AB"/>
    <w:rsid w:val="00C96838"/>
    <w:rsid w:val="00C96960"/>
    <w:rsid w:val="00C96F23"/>
    <w:rsid w:val="00C96F88"/>
    <w:rsid w:val="00C97040"/>
    <w:rsid w:val="00C97159"/>
    <w:rsid w:val="00C9733E"/>
    <w:rsid w:val="00C97742"/>
    <w:rsid w:val="00C977BA"/>
    <w:rsid w:val="00C97871"/>
    <w:rsid w:val="00C97BB7"/>
    <w:rsid w:val="00C97C90"/>
    <w:rsid w:val="00C97D7D"/>
    <w:rsid w:val="00C97DE9"/>
    <w:rsid w:val="00C97DFD"/>
    <w:rsid w:val="00C97F0E"/>
    <w:rsid w:val="00C97FF9"/>
    <w:rsid w:val="00CA01D9"/>
    <w:rsid w:val="00CA0234"/>
    <w:rsid w:val="00CA03FB"/>
    <w:rsid w:val="00CA08A3"/>
    <w:rsid w:val="00CA09DC"/>
    <w:rsid w:val="00CA0BA4"/>
    <w:rsid w:val="00CA0FD5"/>
    <w:rsid w:val="00CA1171"/>
    <w:rsid w:val="00CA1218"/>
    <w:rsid w:val="00CA13D9"/>
    <w:rsid w:val="00CA160F"/>
    <w:rsid w:val="00CA167B"/>
    <w:rsid w:val="00CA178B"/>
    <w:rsid w:val="00CA19C8"/>
    <w:rsid w:val="00CA19E6"/>
    <w:rsid w:val="00CA1B67"/>
    <w:rsid w:val="00CA1DB9"/>
    <w:rsid w:val="00CA2369"/>
    <w:rsid w:val="00CA2552"/>
    <w:rsid w:val="00CA2667"/>
    <w:rsid w:val="00CA2783"/>
    <w:rsid w:val="00CA2A28"/>
    <w:rsid w:val="00CA2C4B"/>
    <w:rsid w:val="00CA2D4A"/>
    <w:rsid w:val="00CA2E22"/>
    <w:rsid w:val="00CA3123"/>
    <w:rsid w:val="00CA32D6"/>
    <w:rsid w:val="00CA33D2"/>
    <w:rsid w:val="00CA34B3"/>
    <w:rsid w:val="00CA35D8"/>
    <w:rsid w:val="00CA3660"/>
    <w:rsid w:val="00CA3825"/>
    <w:rsid w:val="00CA39B6"/>
    <w:rsid w:val="00CA4206"/>
    <w:rsid w:val="00CA4332"/>
    <w:rsid w:val="00CA441F"/>
    <w:rsid w:val="00CA4478"/>
    <w:rsid w:val="00CA4526"/>
    <w:rsid w:val="00CA47BE"/>
    <w:rsid w:val="00CA493B"/>
    <w:rsid w:val="00CA4E07"/>
    <w:rsid w:val="00CA50D1"/>
    <w:rsid w:val="00CA524D"/>
    <w:rsid w:val="00CA5436"/>
    <w:rsid w:val="00CA5622"/>
    <w:rsid w:val="00CA57F1"/>
    <w:rsid w:val="00CA5990"/>
    <w:rsid w:val="00CA5BC3"/>
    <w:rsid w:val="00CA61EF"/>
    <w:rsid w:val="00CA667F"/>
    <w:rsid w:val="00CA66DC"/>
    <w:rsid w:val="00CA6938"/>
    <w:rsid w:val="00CA69B5"/>
    <w:rsid w:val="00CA6CBE"/>
    <w:rsid w:val="00CA6F54"/>
    <w:rsid w:val="00CA70E8"/>
    <w:rsid w:val="00CA717F"/>
    <w:rsid w:val="00CA7ABD"/>
    <w:rsid w:val="00CA7BF7"/>
    <w:rsid w:val="00CA7C1C"/>
    <w:rsid w:val="00CA7E43"/>
    <w:rsid w:val="00CA7F85"/>
    <w:rsid w:val="00CB0369"/>
    <w:rsid w:val="00CB03C6"/>
    <w:rsid w:val="00CB07C6"/>
    <w:rsid w:val="00CB09F8"/>
    <w:rsid w:val="00CB0A57"/>
    <w:rsid w:val="00CB0D44"/>
    <w:rsid w:val="00CB136E"/>
    <w:rsid w:val="00CB1393"/>
    <w:rsid w:val="00CB182D"/>
    <w:rsid w:val="00CB1D81"/>
    <w:rsid w:val="00CB1EEB"/>
    <w:rsid w:val="00CB2439"/>
    <w:rsid w:val="00CB2568"/>
    <w:rsid w:val="00CB26AA"/>
    <w:rsid w:val="00CB2855"/>
    <w:rsid w:val="00CB2BFC"/>
    <w:rsid w:val="00CB2D0B"/>
    <w:rsid w:val="00CB3581"/>
    <w:rsid w:val="00CB3AC0"/>
    <w:rsid w:val="00CB3B13"/>
    <w:rsid w:val="00CB4008"/>
    <w:rsid w:val="00CB4266"/>
    <w:rsid w:val="00CB4751"/>
    <w:rsid w:val="00CB484F"/>
    <w:rsid w:val="00CB4D4B"/>
    <w:rsid w:val="00CB5029"/>
    <w:rsid w:val="00CB5240"/>
    <w:rsid w:val="00CB5932"/>
    <w:rsid w:val="00CB597C"/>
    <w:rsid w:val="00CB5B19"/>
    <w:rsid w:val="00CB5B7A"/>
    <w:rsid w:val="00CB614F"/>
    <w:rsid w:val="00CB6342"/>
    <w:rsid w:val="00CB63DA"/>
    <w:rsid w:val="00CB69C3"/>
    <w:rsid w:val="00CB6D66"/>
    <w:rsid w:val="00CB6E85"/>
    <w:rsid w:val="00CB6F69"/>
    <w:rsid w:val="00CB6F93"/>
    <w:rsid w:val="00CB76C4"/>
    <w:rsid w:val="00CB7743"/>
    <w:rsid w:val="00CB7749"/>
    <w:rsid w:val="00CB7773"/>
    <w:rsid w:val="00CB7890"/>
    <w:rsid w:val="00CB7918"/>
    <w:rsid w:val="00CB7997"/>
    <w:rsid w:val="00CB7AFC"/>
    <w:rsid w:val="00CB7B04"/>
    <w:rsid w:val="00CB7DE7"/>
    <w:rsid w:val="00CB7E28"/>
    <w:rsid w:val="00CB7F98"/>
    <w:rsid w:val="00CC03FD"/>
    <w:rsid w:val="00CC086C"/>
    <w:rsid w:val="00CC0903"/>
    <w:rsid w:val="00CC09D3"/>
    <w:rsid w:val="00CC0BF1"/>
    <w:rsid w:val="00CC1118"/>
    <w:rsid w:val="00CC118D"/>
    <w:rsid w:val="00CC1900"/>
    <w:rsid w:val="00CC1AA7"/>
    <w:rsid w:val="00CC1EC2"/>
    <w:rsid w:val="00CC1F76"/>
    <w:rsid w:val="00CC2480"/>
    <w:rsid w:val="00CC28D1"/>
    <w:rsid w:val="00CC2970"/>
    <w:rsid w:val="00CC29A4"/>
    <w:rsid w:val="00CC29D7"/>
    <w:rsid w:val="00CC2BAB"/>
    <w:rsid w:val="00CC2BD1"/>
    <w:rsid w:val="00CC2C29"/>
    <w:rsid w:val="00CC2F2E"/>
    <w:rsid w:val="00CC3458"/>
    <w:rsid w:val="00CC389C"/>
    <w:rsid w:val="00CC38E2"/>
    <w:rsid w:val="00CC3978"/>
    <w:rsid w:val="00CC39B7"/>
    <w:rsid w:val="00CC3BA7"/>
    <w:rsid w:val="00CC3F43"/>
    <w:rsid w:val="00CC4154"/>
    <w:rsid w:val="00CC41DC"/>
    <w:rsid w:val="00CC427A"/>
    <w:rsid w:val="00CC4440"/>
    <w:rsid w:val="00CC44F0"/>
    <w:rsid w:val="00CC4860"/>
    <w:rsid w:val="00CC4C38"/>
    <w:rsid w:val="00CC4F1A"/>
    <w:rsid w:val="00CC5117"/>
    <w:rsid w:val="00CC51C2"/>
    <w:rsid w:val="00CC5204"/>
    <w:rsid w:val="00CC52C7"/>
    <w:rsid w:val="00CC53BE"/>
    <w:rsid w:val="00CC5587"/>
    <w:rsid w:val="00CC574E"/>
    <w:rsid w:val="00CC57B4"/>
    <w:rsid w:val="00CC59B1"/>
    <w:rsid w:val="00CC5DC1"/>
    <w:rsid w:val="00CC5F34"/>
    <w:rsid w:val="00CC6A90"/>
    <w:rsid w:val="00CC6B37"/>
    <w:rsid w:val="00CC6CAB"/>
    <w:rsid w:val="00CC7089"/>
    <w:rsid w:val="00CC7AAD"/>
    <w:rsid w:val="00CC7AEE"/>
    <w:rsid w:val="00CC7B0D"/>
    <w:rsid w:val="00CC7F29"/>
    <w:rsid w:val="00CD005D"/>
    <w:rsid w:val="00CD06CC"/>
    <w:rsid w:val="00CD0861"/>
    <w:rsid w:val="00CD0A25"/>
    <w:rsid w:val="00CD15A6"/>
    <w:rsid w:val="00CD17B0"/>
    <w:rsid w:val="00CD1A9C"/>
    <w:rsid w:val="00CD1C5E"/>
    <w:rsid w:val="00CD1D5D"/>
    <w:rsid w:val="00CD1E1D"/>
    <w:rsid w:val="00CD20E6"/>
    <w:rsid w:val="00CD21F9"/>
    <w:rsid w:val="00CD2235"/>
    <w:rsid w:val="00CD24A9"/>
    <w:rsid w:val="00CD26CC"/>
    <w:rsid w:val="00CD2793"/>
    <w:rsid w:val="00CD29C5"/>
    <w:rsid w:val="00CD2AF9"/>
    <w:rsid w:val="00CD2EEB"/>
    <w:rsid w:val="00CD33FC"/>
    <w:rsid w:val="00CD3980"/>
    <w:rsid w:val="00CD3ECD"/>
    <w:rsid w:val="00CD3F27"/>
    <w:rsid w:val="00CD44E2"/>
    <w:rsid w:val="00CD485B"/>
    <w:rsid w:val="00CD4923"/>
    <w:rsid w:val="00CD4CE5"/>
    <w:rsid w:val="00CD4E77"/>
    <w:rsid w:val="00CD4EAA"/>
    <w:rsid w:val="00CD51B4"/>
    <w:rsid w:val="00CD54E9"/>
    <w:rsid w:val="00CD5592"/>
    <w:rsid w:val="00CD5638"/>
    <w:rsid w:val="00CD56E4"/>
    <w:rsid w:val="00CD5831"/>
    <w:rsid w:val="00CD5877"/>
    <w:rsid w:val="00CD58E6"/>
    <w:rsid w:val="00CD5ADF"/>
    <w:rsid w:val="00CD5AF6"/>
    <w:rsid w:val="00CD5E43"/>
    <w:rsid w:val="00CD6389"/>
    <w:rsid w:val="00CD638D"/>
    <w:rsid w:val="00CD64BF"/>
    <w:rsid w:val="00CD6D69"/>
    <w:rsid w:val="00CD7362"/>
    <w:rsid w:val="00CD7423"/>
    <w:rsid w:val="00CD76DE"/>
    <w:rsid w:val="00CD7D7B"/>
    <w:rsid w:val="00CD7DEE"/>
    <w:rsid w:val="00CD7EFD"/>
    <w:rsid w:val="00CE01B5"/>
    <w:rsid w:val="00CE020A"/>
    <w:rsid w:val="00CE026A"/>
    <w:rsid w:val="00CE0431"/>
    <w:rsid w:val="00CE04E8"/>
    <w:rsid w:val="00CE0770"/>
    <w:rsid w:val="00CE07D8"/>
    <w:rsid w:val="00CE0C60"/>
    <w:rsid w:val="00CE0CB1"/>
    <w:rsid w:val="00CE0EFC"/>
    <w:rsid w:val="00CE0FD2"/>
    <w:rsid w:val="00CE1015"/>
    <w:rsid w:val="00CE1467"/>
    <w:rsid w:val="00CE15B5"/>
    <w:rsid w:val="00CE16B0"/>
    <w:rsid w:val="00CE17D4"/>
    <w:rsid w:val="00CE183A"/>
    <w:rsid w:val="00CE1A69"/>
    <w:rsid w:val="00CE1C18"/>
    <w:rsid w:val="00CE1C84"/>
    <w:rsid w:val="00CE1C8B"/>
    <w:rsid w:val="00CE2037"/>
    <w:rsid w:val="00CE2079"/>
    <w:rsid w:val="00CE2544"/>
    <w:rsid w:val="00CE264A"/>
    <w:rsid w:val="00CE281B"/>
    <w:rsid w:val="00CE2870"/>
    <w:rsid w:val="00CE28D2"/>
    <w:rsid w:val="00CE28DC"/>
    <w:rsid w:val="00CE29AF"/>
    <w:rsid w:val="00CE29FB"/>
    <w:rsid w:val="00CE2AED"/>
    <w:rsid w:val="00CE2B5F"/>
    <w:rsid w:val="00CE33A3"/>
    <w:rsid w:val="00CE3609"/>
    <w:rsid w:val="00CE3B1A"/>
    <w:rsid w:val="00CE3C9E"/>
    <w:rsid w:val="00CE3DCC"/>
    <w:rsid w:val="00CE3FB3"/>
    <w:rsid w:val="00CE42AA"/>
    <w:rsid w:val="00CE42EF"/>
    <w:rsid w:val="00CE436E"/>
    <w:rsid w:val="00CE46DB"/>
    <w:rsid w:val="00CE4799"/>
    <w:rsid w:val="00CE481C"/>
    <w:rsid w:val="00CE49DB"/>
    <w:rsid w:val="00CE4A01"/>
    <w:rsid w:val="00CE4D00"/>
    <w:rsid w:val="00CE4D07"/>
    <w:rsid w:val="00CE4D92"/>
    <w:rsid w:val="00CE4EC6"/>
    <w:rsid w:val="00CE4EEB"/>
    <w:rsid w:val="00CE51FB"/>
    <w:rsid w:val="00CE5210"/>
    <w:rsid w:val="00CE5426"/>
    <w:rsid w:val="00CE5594"/>
    <w:rsid w:val="00CE598B"/>
    <w:rsid w:val="00CE5C2F"/>
    <w:rsid w:val="00CE5E61"/>
    <w:rsid w:val="00CE617C"/>
    <w:rsid w:val="00CE6CCB"/>
    <w:rsid w:val="00CE7583"/>
    <w:rsid w:val="00CE7603"/>
    <w:rsid w:val="00CE780C"/>
    <w:rsid w:val="00CE7AA7"/>
    <w:rsid w:val="00CF056F"/>
    <w:rsid w:val="00CF090D"/>
    <w:rsid w:val="00CF0B4B"/>
    <w:rsid w:val="00CF0CBC"/>
    <w:rsid w:val="00CF0EE1"/>
    <w:rsid w:val="00CF0F93"/>
    <w:rsid w:val="00CF1198"/>
    <w:rsid w:val="00CF1367"/>
    <w:rsid w:val="00CF142D"/>
    <w:rsid w:val="00CF15EC"/>
    <w:rsid w:val="00CF1A9E"/>
    <w:rsid w:val="00CF1AF9"/>
    <w:rsid w:val="00CF1E45"/>
    <w:rsid w:val="00CF203D"/>
    <w:rsid w:val="00CF2265"/>
    <w:rsid w:val="00CF2E95"/>
    <w:rsid w:val="00CF3123"/>
    <w:rsid w:val="00CF3129"/>
    <w:rsid w:val="00CF3CA6"/>
    <w:rsid w:val="00CF3DAA"/>
    <w:rsid w:val="00CF3F2C"/>
    <w:rsid w:val="00CF4012"/>
    <w:rsid w:val="00CF4666"/>
    <w:rsid w:val="00CF493E"/>
    <w:rsid w:val="00CF4AA4"/>
    <w:rsid w:val="00CF4F36"/>
    <w:rsid w:val="00CF532B"/>
    <w:rsid w:val="00CF597C"/>
    <w:rsid w:val="00CF5F82"/>
    <w:rsid w:val="00CF602F"/>
    <w:rsid w:val="00CF6295"/>
    <w:rsid w:val="00CF62C2"/>
    <w:rsid w:val="00CF64BE"/>
    <w:rsid w:val="00CF6814"/>
    <w:rsid w:val="00CF6952"/>
    <w:rsid w:val="00CF6FF5"/>
    <w:rsid w:val="00CF7185"/>
    <w:rsid w:val="00CF7303"/>
    <w:rsid w:val="00CF742A"/>
    <w:rsid w:val="00CF7537"/>
    <w:rsid w:val="00CF75C6"/>
    <w:rsid w:val="00CF794A"/>
    <w:rsid w:val="00CF7AF9"/>
    <w:rsid w:val="00CF7C33"/>
    <w:rsid w:val="00D001D5"/>
    <w:rsid w:val="00D002F1"/>
    <w:rsid w:val="00D00417"/>
    <w:rsid w:val="00D0057D"/>
    <w:rsid w:val="00D006A7"/>
    <w:rsid w:val="00D008F1"/>
    <w:rsid w:val="00D00AEA"/>
    <w:rsid w:val="00D00BC5"/>
    <w:rsid w:val="00D00E9E"/>
    <w:rsid w:val="00D00EC9"/>
    <w:rsid w:val="00D01554"/>
    <w:rsid w:val="00D019BB"/>
    <w:rsid w:val="00D01B1D"/>
    <w:rsid w:val="00D01DE4"/>
    <w:rsid w:val="00D0211F"/>
    <w:rsid w:val="00D0212D"/>
    <w:rsid w:val="00D02143"/>
    <w:rsid w:val="00D02244"/>
    <w:rsid w:val="00D0240E"/>
    <w:rsid w:val="00D02446"/>
    <w:rsid w:val="00D027F9"/>
    <w:rsid w:val="00D0290F"/>
    <w:rsid w:val="00D02E6C"/>
    <w:rsid w:val="00D02F11"/>
    <w:rsid w:val="00D03102"/>
    <w:rsid w:val="00D03A75"/>
    <w:rsid w:val="00D03B0C"/>
    <w:rsid w:val="00D03CC1"/>
    <w:rsid w:val="00D03E57"/>
    <w:rsid w:val="00D03F17"/>
    <w:rsid w:val="00D04081"/>
    <w:rsid w:val="00D04460"/>
    <w:rsid w:val="00D04486"/>
    <w:rsid w:val="00D047E5"/>
    <w:rsid w:val="00D04D3A"/>
    <w:rsid w:val="00D05057"/>
    <w:rsid w:val="00D051D1"/>
    <w:rsid w:val="00D05520"/>
    <w:rsid w:val="00D05827"/>
    <w:rsid w:val="00D058E4"/>
    <w:rsid w:val="00D059B3"/>
    <w:rsid w:val="00D059EA"/>
    <w:rsid w:val="00D059EC"/>
    <w:rsid w:val="00D05CE8"/>
    <w:rsid w:val="00D05CF7"/>
    <w:rsid w:val="00D060D1"/>
    <w:rsid w:val="00D06110"/>
    <w:rsid w:val="00D06824"/>
    <w:rsid w:val="00D06D70"/>
    <w:rsid w:val="00D06F54"/>
    <w:rsid w:val="00D07003"/>
    <w:rsid w:val="00D070C8"/>
    <w:rsid w:val="00D071E9"/>
    <w:rsid w:val="00D071F0"/>
    <w:rsid w:val="00D07232"/>
    <w:rsid w:val="00D07474"/>
    <w:rsid w:val="00D07917"/>
    <w:rsid w:val="00D07B6E"/>
    <w:rsid w:val="00D07C62"/>
    <w:rsid w:val="00D1057B"/>
    <w:rsid w:val="00D1062F"/>
    <w:rsid w:val="00D107B1"/>
    <w:rsid w:val="00D108B4"/>
    <w:rsid w:val="00D10BC9"/>
    <w:rsid w:val="00D10C46"/>
    <w:rsid w:val="00D10D01"/>
    <w:rsid w:val="00D10ECD"/>
    <w:rsid w:val="00D110DA"/>
    <w:rsid w:val="00D11552"/>
    <w:rsid w:val="00D118DB"/>
    <w:rsid w:val="00D119F3"/>
    <w:rsid w:val="00D11BBD"/>
    <w:rsid w:val="00D11EF5"/>
    <w:rsid w:val="00D120CE"/>
    <w:rsid w:val="00D120FC"/>
    <w:rsid w:val="00D1245E"/>
    <w:rsid w:val="00D12765"/>
    <w:rsid w:val="00D12B40"/>
    <w:rsid w:val="00D12E20"/>
    <w:rsid w:val="00D12EE4"/>
    <w:rsid w:val="00D12FC6"/>
    <w:rsid w:val="00D13262"/>
    <w:rsid w:val="00D13812"/>
    <w:rsid w:val="00D13956"/>
    <w:rsid w:val="00D139B7"/>
    <w:rsid w:val="00D13C56"/>
    <w:rsid w:val="00D140CF"/>
    <w:rsid w:val="00D14216"/>
    <w:rsid w:val="00D14294"/>
    <w:rsid w:val="00D14357"/>
    <w:rsid w:val="00D1470B"/>
    <w:rsid w:val="00D14A47"/>
    <w:rsid w:val="00D14E76"/>
    <w:rsid w:val="00D151C0"/>
    <w:rsid w:val="00D152E2"/>
    <w:rsid w:val="00D15461"/>
    <w:rsid w:val="00D15AE8"/>
    <w:rsid w:val="00D15D48"/>
    <w:rsid w:val="00D15F78"/>
    <w:rsid w:val="00D16112"/>
    <w:rsid w:val="00D16283"/>
    <w:rsid w:val="00D165FF"/>
    <w:rsid w:val="00D16628"/>
    <w:rsid w:val="00D166A7"/>
    <w:rsid w:val="00D16CE7"/>
    <w:rsid w:val="00D16F44"/>
    <w:rsid w:val="00D16FEA"/>
    <w:rsid w:val="00D17174"/>
    <w:rsid w:val="00D174BF"/>
    <w:rsid w:val="00D175DB"/>
    <w:rsid w:val="00D17727"/>
    <w:rsid w:val="00D177AA"/>
    <w:rsid w:val="00D17A0E"/>
    <w:rsid w:val="00D17ABE"/>
    <w:rsid w:val="00D17ADF"/>
    <w:rsid w:val="00D17D0C"/>
    <w:rsid w:val="00D17DC2"/>
    <w:rsid w:val="00D17EC1"/>
    <w:rsid w:val="00D17F7E"/>
    <w:rsid w:val="00D201F8"/>
    <w:rsid w:val="00D20395"/>
    <w:rsid w:val="00D20441"/>
    <w:rsid w:val="00D20454"/>
    <w:rsid w:val="00D205D6"/>
    <w:rsid w:val="00D20622"/>
    <w:rsid w:val="00D20A2C"/>
    <w:rsid w:val="00D20B3C"/>
    <w:rsid w:val="00D21071"/>
    <w:rsid w:val="00D21382"/>
    <w:rsid w:val="00D215EC"/>
    <w:rsid w:val="00D216B4"/>
    <w:rsid w:val="00D2172D"/>
    <w:rsid w:val="00D21DF1"/>
    <w:rsid w:val="00D21E07"/>
    <w:rsid w:val="00D220B5"/>
    <w:rsid w:val="00D221FD"/>
    <w:rsid w:val="00D22406"/>
    <w:rsid w:val="00D226B1"/>
    <w:rsid w:val="00D22B86"/>
    <w:rsid w:val="00D22C6C"/>
    <w:rsid w:val="00D2315A"/>
    <w:rsid w:val="00D233AD"/>
    <w:rsid w:val="00D23A62"/>
    <w:rsid w:val="00D23DBF"/>
    <w:rsid w:val="00D23FDB"/>
    <w:rsid w:val="00D24020"/>
    <w:rsid w:val="00D240D0"/>
    <w:rsid w:val="00D240D5"/>
    <w:rsid w:val="00D241B4"/>
    <w:rsid w:val="00D242D3"/>
    <w:rsid w:val="00D24680"/>
    <w:rsid w:val="00D2478E"/>
    <w:rsid w:val="00D247B2"/>
    <w:rsid w:val="00D24AA6"/>
    <w:rsid w:val="00D24B71"/>
    <w:rsid w:val="00D24E90"/>
    <w:rsid w:val="00D25168"/>
    <w:rsid w:val="00D2521B"/>
    <w:rsid w:val="00D252FA"/>
    <w:rsid w:val="00D25499"/>
    <w:rsid w:val="00D25813"/>
    <w:rsid w:val="00D258A7"/>
    <w:rsid w:val="00D259BA"/>
    <w:rsid w:val="00D25A0D"/>
    <w:rsid w:val="00D25CA6"/>
    <w:rsid w:val="00D25DD2"/>
    <w:rsid w:val="00D2635B"/>
    <w:rsid w:val="00D263A3"/>
    <w:rsid w:val="00D263F4"/>
    <w:rsid w:val="00D26751"/>
    <w:rsid w:val="00D267C3"/>
    <w:rsid w:val="00D26832"/>
    <w:rsid w:val="00D26E46"/>
    <w:rsid w:val="00D26EAC"/>
    <w:rsid w:val="00D27445"/>
    <w:rsid w:val="00D2755D"/>
    <w:rsid w:val="00D27726"/>
    <w:rsid w:val="00D279EB"/>
    <w:rsid w:val="00D27A96"/>
    <w:rsid w:val="00D27BF0"/>
    <w:rsid w:val="00D27BFE"/>
    <w:rsid w:val="00D27D83"/>
    <w:rsid w:val="00D27D84"/>
    <w:rsid w:val="00D302BA"/>
    <w:rsid w:val="00D304EE"/>
    <w:rsid w:val="00D306E2"/>
    <w:rsid w:val="00D30A7D"/>
    <w:rsid w:val="00D30BCE"/>
    <w:rsid w:val="00D30D76"/>
    <w:rsid w:val="00D30E2B"/>
    <w:rsid w:val="00D30EF0"/>
    <w:rsid w:val="00D30FC6"/>
    <w:rsid w:val="00D3110E"/>
    <w:rsid w:val="00D31120"/>
    <w:rsid w:val="00D31262"/>
    <w:rsid w:val="00D312C7"/>
    <w:rsid w:val="00D3184E"/>
    <w:rsid w:val="00D31B9C"/>
    <w:rsid w:val="00D322C9"/>
    <w:rsid w:val="00D32605"/>
    <w:rsid w:val="00D3273E"/>
    <w:rsid w:val="00D32A22"/>
    <w:rsid w:val="00D32AFF"/>
    <w:rsid w:val="00D32B0F"/>
    <w:rsid w:val="00D32C0C"/>
    <w:rsid w:val="00D32D2D"/>
    <w:rsid w:val="00D32D8E"/>
    <w:rsid w:val="00D32E64"/>
    <w:rsid w:val="00D32F6E"/>
    <w:rsid w:val="00D3356F"/>
    <w:rsid w:val="00D336D5"/>
    <w:rsid w:val="00D337A8"/>
    <w:rsid w:val="00D33888"/>
    <w:rsid w:val="00D33D27"/>
    <w:rsid w:val="00D340DE"/>
    <w:rsid w:val="00D346CA"/>
    <w:rsid w:val="00D34826"/>
    <w:rsid w:val="00D34904"/>
    <w:rsid w:val="00D34A9A"/>
    <w:rsid w:val="00D34B39"/>
    <w:rsid w:val="00D34D85"/>
    <w:rsid w:val="00D34E5E"/>
    <w:rsid w:val="00D34EA0"/>
    <w:rsid w:val="00D35120"/>
    <w:rsid w:val="00D351FA"/>
    <w:rsid w:val="00D35239"/>
    <w:rsid w:val="00D35297"/>
    <w:rsid w:val="00D35327"/>
    <w:rsid w:val="00D354A5"/>
    <w:rsid w:val="00D355CC"/>
    <w:rsid w:val="00D3579F"/>
    <w:rsid w:val="00D35828"/>
    <w:rsid w:val="00D359C6"/>
    <w:rsid w:val="00D359D6"/>
    <w:rsid w:val="00D36030"/>
    <w:rsid w:val="00D36116"/>
    <w:rsid w:val="00D362F6"/>
    <w:rsid w:val="00D3635D"/>
    <w:rsid w:val="00D363D3"/>
    <w:rsid w:val="00D366FC"/>
    <w:rsid w:val="00D368A6"/>
    <w:rsid w:val="00D368E0"/>
    <w:rsid w:val="00D36B1A"/>
    <w:rsid w:val="00D36CE9"/>
    <w:rsid w:val="00D3726F"/>
    <w:rsid w:val="00D372AB"/>
    <w:rsid w:val="00D37A3C"/>
    <w:rsid w:val="00D37A55"/>
    <w:rsid w:val="00D37A62"/>
    <w:rsid w:val="00D37F72"/>
    <w:rsid w:val="00D400A4"/>
    <w:rsid w:val="00D4053E"/>
    <w:rsid w:val="00D40B0B"/>
    <w:rsid w:val="00D40C05"/>
    <w:rsid w:val="00D40C6C"/>
    <w:rsid w:val="00D40C70"/>
    <w:rsid w:val="00D41263"/>
    <w:rsid w:val="00D417DC"/>
    <w:rsid w:val="00D41B29"/>
    <w:rsid w:val="00D41BC0"/>
    <w:rsid w:val="00D41D14"/>
    <w:rsid w:val="00D41D95"/>
    <w:rsid w:val="00D41FE8"/>
    <w:rsid w:val="00D4205B"/>
    <w:rsid w:val="00D42071"/>
    <w:rsid w:val="00D420DC"/>
    <w:rsid w:val="00D42106"/>
    <w:rsid w:val="00D422CD"/>
    <w:rsid w:val="00D42A07"/>
    <w:rsid w:val="00D42A30"/>
    <w:rsid w:val="00D42FCE"/>
    <w:rsid w:val="00D431B2"/>
    <w:rsid w:val="00D43346"/>
    <w:rsid w:val="00D437AD"/>
    <w:rsid w:val="00D439EE"/>
    <w:rsid w:val="00D43A09"/>
    <w:rsid w:val="00D43F11"/>
    <w:rsid w:val="00D43F29"/>
    <w:rsid w:val="00D4433D"/>
    <w:rsid w:val="00D44ABE"/>
    <w:rsid w:val="00D44C96"/>
    <w:rsid w:val="00D450EB"/>
    <w:rsid w:val="00D4530E"/>
    <w:rsid w:val="00D458AB"/>
    <w:rsid w:val="00D45A5C"/>
    <w:rsid w:val="00D45AD8"/>
    <w:rsid w:val="00D45ADD"/>
    <w:rsid w:val="00D45C8E"/>
    <w:rsid w:val="00D46066"/>
    <w:rsid w:val="00D461BF"/>
    <w:rsid w:val="00D46423"/>
    <w:rsid w:val="00D464C7"/>
    <w:rsid w:val="00D464FB"/>
    <w:rsid w:val="00D46940"/>
    <w:rsid w:val="00D469AA"/>
    <w:rsid w:val="00D46ACA"/>
    <w:rsid w:val="00D4702B"/>
    <w:rsid w:val="00D4736D"/>
    <w:rsid w:val="00D4737B"/>
    <w:rsid w:val="00D47654"/>
    <w:rsid w:val="00D47905"/>
    <w:rsid w:val="00D47D36"/>
    <w:rsid w:val="00D47DD7"/>
    <w:rsid w:val="00D47EDC"/>
    <w:rsid w:val="00D47FD0"/>
    <w:rsid w:val="00D5054A"/>
    <w:rsid w:val="00D505B5"/>
    <w:rsid w:val="00D50739"/>
    <w:rsid w:val="00D50809"/>
    <w:rsid w:val="00D50CBF"/>
    <w:rsid w:val="00D50D85"/>
    <w:rsid w:val="00D50F7F"/>
    <w:rsid w:val="00D50FF9"/>
    <w:rsid w:val="00D51384"/>
    <w:rsid w:val="00D51521"/>
    <w:rsid w:val="00D516DF"/>
    <w:rsid w:val="00D51850"/>
    <w:rsid w:val="00D51B6C"/>
    <w:rsid w:val="00D51C4F"/>
    <w:rsid w:val="00D51F14"/>
    <w:rsid w:val="00D51F8B"/>
    <w:rsid w:val="00D527F3"/>
    <w:rsid w:val="00D52BA8"/>
    <w:rsid w:val="00D52C16"/>
    <w:rsid w:val="00D52DB6"/>
    <w:rsid w:val="00D53348"/>
    <w:rsid w:val="00D5343F"/>
    <w:rsid w:val="00D53704"/>
    <w:rsid w:val="00D53D3C"/>
    <w:rsid w:val="00D542CC"/>
    <w:rsid w:val="00D544B6"/>
    <w:rsid w:val="00D546E5"/>
    <w:rsid w:val="00D547DB"/>
    <w:rsid w:val="00D547FB"/>
    <w:rsid w:val="00D548BF"/>
    <w:rsid w:val="00D54C15"/>
    <w:rsid w:val="00D54C9D"/>
    <w:rsid w:val="00D54F19"/>
    <w:rsid w:val="00D5505A"/>
    <w:rsid w:val="00D554B5"/>
    <w:rsid w:val="00D555C8"/>
    <w:rsid w:val="00D55600"/>
    <w:rsid w:val="00D55656"/>
    <w:rsid w:val="00D55712"/>
    <w:rsid w:val="00D55BAF"/>
    <w:rsid w:val="00D567FF"/>
    <w:rsid w:val="00D569A3"/>
    <w:rsid w:val="00D56CE9"/>
    <w:rsid w:val="00D56CEC"/>
    <w:rsid w:val="00D56D4F"/>
    <w:rsid w:val="00D56E90"/>
    <w:rsid w:val="00D56F28"/>
    <w:rsid w:val="00D56F32"/>
    <w:rsid w:val="00D57262"/>
    <w:rsid w:val="00D573A3"/>
    <w:rsid w:val="00D57863"/>
    <w:rsid w:val="00D57B2B"/>
    <w:rsid w:val="00D57C19"/>
    <w:rsid w:val="00D57F0C"/>
    <w:rsid w:val="00D6008D"/>
    <w:rsid w:val="00D60129"/>
    <w:rsid w:val="00D6034A"/>
    <w:rsid w:val="00D60686"/>
    <w:rsid w:val="00D6074B"/>
    <w:rsid w:val="00D6080A"/>
    <w:rsid w:val="00D60821"/>
    <w:rsid w:val="00D60B46"/>
    <w:rsid w:val="00D60DEF"/>
    <w:rsid w:val="00D6111D"/>
    <w:rsid w:val="00D61779"/>
    <w:rsid w:val="00D61C11"/>
    <w:rsid w:val="00D61ED0"/>
    <w:rsid w:val="00D61F62"/>
    <w:rsid w:val="00D61F93"/>
    <w:rsid w:val="00D623F8"/>
    <w:rsid w:val="00D62607"/>
    <w:rsid w:val="00D6264A"/>
    <w:rsid w:val="00D627F8"/>
    <w:rsid w:val="00D62A2C"/>
    <w:rsid w:val="00D62B66"/>
    <w:rsid w:val="00D62EBD"/>
    <w:rsid w:val="00D62FC4"/>
    <w:rsid w:val="00D632F5"/>
    <w:rsid w:val="00D6355B"/>
    <w:rsid w:val="00D63564"/>
    <w:rsid w:val="00D6375C"/>
    <w:rsid w:val="00D63948"/>
    <w:rsid w:val="00D63A6E"/>
    <w:rsid w:val="00D63E87"/>
    <w:rsid w:val="00D642FB"/>
    <w:rsid w:val="00D6445E"/>
    <w:rsid w:val="00D645EA"/>
    <w:rsid w:val="00D64679"/>
    <w:rsid w:val="00D646FE"/>
    <w:rsid w:val="00D64717"/>
    <w:rsid w:val="00D64772"/>
    <w:rsid w:val="00D64849"/>
    <w:rsid w:val="00D64C11"/>
    <w:rsid w:val="00D64C89"/>
    <w:rsid w:val="00D64CCC"/>
    <w:rsid w:val="00D64E67"/>
    <w:rsid w:val="00D6505C"/>
    <w:rsid w:val="00D655CE"/>
    <w:rsid w:val="00D65678"/>
    <w:rsid w:val="00D65684"/>
    <w:rsid w:val="00D656EA"/>
    <w:rsid w:val="00D65750"/>
    <w:rsid w:val="00D65A24"/>
    <w:rsid w:val="00D65E29"/>
    <w:rsid w:val="00D65F02"/>
    <w:rsid w:val="00D65F5F"/>
    <w:rsid w:val="00D662B8"/>
    <w:rsid w:val="00D664BA"/>
    <w:rsid w:val="00D66A9A"/>
    <w:rsid w:val="00D66C89"/>
    <w:rsid w:val="00D6751C"/>
    <w:rsid w:val="00D6782C"/>
    <w:rsid w:val="00D67882"/>
    <w:rsid w:val="00D678BB"/>
    <w:rsid w:val="00D6792F"/>
    <w:rsid w:val="00D67A0E"/>
    <w:rsid w:val="00D67ADF"/>
    <w:rsid w:val="00D67D70"/>
    <w:rsid w:val="00D7019F"/>
    <w:rsid w:val="00D704F3"/>
    <w:rsid w:val="00D70555"/>
    <w:rsid w:val="00D7086E"/>
    <w:rsid w:val="00D70C9C"/>
    <w:rsid w:val="00D70F13"/>
    <w:rsid w:val="00D70F9B"/>
    <w:rsid w:val="00D71221"/>
    <w:rsid w:val="00D71602"/>
    <w:rsid w:val="00D717F2"/>
    <w:rsid w:val="00D71B2D"/>
    <w:rsid w:val="00D71BED"/>
    <w:rsid w:val="00D71BFF"/>
    <w:rsid w:val="00D720BD"/>
    <w:rsid w:val="00D72255"/>
    <w:rsid w:val="00D7241F"/>
    <w:rsid w:val="00D72547"/>
    <w:rsid w:val="00D72B7F"/>
    <w:rsid w:val="00D72D70"/>
    <w:rsid w:val="00D72F4A"/>
    <w:rsid w:val="00D730D8"/>
    <w:rsid w:val="00D73101"/>
    <w:rsid w:val="00D731DC"/>
    <w:rsid w:val="00D734B5"/>
    <w:rsid w:val="00D734BC"/>
    <w:rsid w:val="00D7350E"/>
    <w:rsid w:val="00D737FF"/>
    <w:rsid w:val="00D73B1B"/>
    <w:rsid w:val="00D73BFB"/>
    <w:rsid w:val="00D73D38"/>
    <w:rsid w:val="00D7413A"/>
    <w:rsid w:val="00D74375"/>
    <w:rsid w:val="00D744E6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008"/>
    <w:rsid w:val="00D765E4"/>
    <w:rsid w:val="00D76809"/>
    <w:rsid w:val="00D76AAB"/>
    <w:rsid w:val="00D76B44"/>
    <w:rsid w:val="00D7730F"/>
    <w:rsid w:val="00D779C5"/>
    <w:rsid w:val="00D77BEA"/>
    <w:rsid w:val="00D77E0C"/>
    <w:rsid w:val="00D77E41"/>
    <w:rsid w:val="00D77F4A"/>
    <w:rsid w:val="00D800D9"/>
    <w:rsid w:val="00D8021D"/>
    <w:rsid w:val="00D804CF"/>
    <w:rsid w:val="00D80550"/>
    <w:rsid w:val="00D80586"/>
    <w:rsid w:val="00D8064D"/>
    <w:rsid w:val="00D806C7"/>
    <w:rsid w:val="00D80A06"/>
    <w:rsid w:val="00D80A47"/>
    <w:rsid w:val="00D80B40"/>
    <w:rsid w:val="00D80C97"/>
    <w:rsid w:val="00D81050"/>
    <w:rsid w:val="00D811F7"/>
    <w:rsid w:val="00D812D6"/>
    <w:rsid w:val="00D81553"/>
    <w:rsid w:val="00D81586"/>
    <w:rsid w:val="00D816DA"/>
    <w:rsid w:val="00D819DB"/>
    <w:rsid w:val="00D81AB3"/>
    <w:rsid w:val="00D81C6D"/>
    <w:rsid w:val="00D81E4E"/>
    <w:rsid w:val="00D81EFD"/>
    <w:rsid w:val="00D82126"/>
    <w:rsid w:val="00D82482"/>
    <w:rsid w:val="00D826DF"/>
    <w:rsid w:val="00D829E8"/>
    <w:rsid w:val="00D83011"/>
    <w:rsid w:val="00D8342F"/>
    <w:rsid w:val="00D839B6"/>
    <w:rsid w:val="00D83D4F"/>
    <w:rsid w:val="00D83ECD"/>
    <w:rsid w:val="00D84079"/>
    <w:rsid w:val="00D8441B"/>
    <w:rsid w:val="00D849B2"/>
    <w:rsid w:val="00D84BF9"/>
    <w:rsid w:val="00D84D11"/>
    <w:rsid w:val="00D84FB3"/>
    <w:rsid w:val="00D8506B"/>
    <w:rsid w:val="00D850F0"/>
    <w:rsid w:val="00D85168"/>
    <w:rsid w:val="00D851F8"/>
    <w:rsid w:val="00D8547A"/>
    <w:rsid w:val="00D85B2A"/>
    <w:rsid w:val="00D85BC3"/>
    <w:rsid w:val="00D85EE8"/>
    <w:rsid w:val="00D86036"/>
    <w:rsid w:val="00D860D0"/>
    <w:rsid w:val="00D861BE"/>
    <w:rsid w:val="00D8623A"/>
    <w:rsid w:val="00D86505"/>
    <w:rsid w:val="00D86A49"/>
    <w:rsid w:val="00D86D9D"/>
    <w:rsid w:val="00D86DE3"/>
    <w:rsid w:val="00D877EE"/>
    <w:rsid w:val="00D87BE4"/>
    <w:rsid w:val="00D87EDB"/>
    <w:rsid w:val="00D901E6"/>
    <w:rsid w:val="00D906A6"/>
    <w:rsid w:val="00D90914"/>
    <w:rsid w:val="00D90DB0"/>
    <w:rsid w:val="00D90E60"/>
    <w:rsid w:val="00D90FE5"/>
    <w:rsid w:val="00D91002"/>
    <w:rsid w:val="00D91184"/>
    <w:rsid w:val="00D91258"/>
    <w:rsid w:val="00D9142C"/>
    <w:rsid w:val="00D91494"/>
    <w:rsid w:val="00D91766"/>
    <w:rsid w:val="00D917CC"/>
    <w:rsid w:val="00D91A71"/>
    <w:rsid w:val="00D91FA2"/>
    <w:rsid w:val="00D920D3"/>
    <w:rsid w:val="00D92261"/>
    <w:rsid w:val="00D9295C"/>
    <w:rsid w:val="00D929F3"/>
    <w:rsid w:val="00D929FA"/>
    <w:rsid w:val="00D92BB6"/>
    <w:rsid w:val="00D92CCD"/>
    <w:rsid w:val="00D92E1D"/>
    <w:rsid w:val="00D92EE2"/>
    <w:rsid w:val="00D93051"/>
    <w:rsid w:val="00D93A0B"/>
    <w:rsid w:val="00D940AF"/>
    <w:rsid w:val="00D941C1"/>
    <w:rsid w:val="00D94211"/>
    <w:rsid w:val="00D94390"/>
    <w:rsid w:val="00D943EA"/>
    <w:rsid w:val="00D945C6"/>
    <w:rsid w:val="00D94D48"/>
    <w:rsid w:val="00D953C7"/>
    <w:rsid w:val="00D9580B"/>
    <w:rsid w:val="00D95888"/>
    <w:rsid w:val="00D95A8B"/>
    <w:rsid w:val="00D95CCE"/>
    <w:rsid w:val="00D95EA4"/>
    <w:rsid w:val="00D962F6"/>
    <w:rsid w:val="00D96703"/>
    <w:rsid w:val="00D9694A"/>
    <w:rsid w:val="00D96A56"/>
    <w:rsid w:val="00D96A7E"/>
    <w:rsid w:val="00D96B6B"/>
    <w:rsid w:val="00D96C3E"/>
    <w:rsid w:val="00D96C42"/>
    <w:rsid w:val="00D97311"/>
    <w:rsid w:val="00D975A0"/>
    <w:rsid w:val="00D97AD6"/>
    <w:rsid w:val="00D97EE1"/>
    <w:rsid w:val="00D97F37"/>
    <w:rsid w:val="00D97F97"/>
    <w:rsid w:val="00DA006F"/>
    <w:rsid w:val="00DA0260"/>
    <w:rsid w:val="00DA08D5"/>
    <w:rsid w:val="00DA0F13"/>
    <w:rsid w:val="00DA1751"/>
    <w:rsid w:val="00DA1B78"/>
    <w:rsid w:val="00DA200C"/>
    <w:rsid w:val="00DA2187"/>
    <w:rsid w:val="00DA218C"/>
    <w:rsid w:val="00DA223A"/>
    <w:rsid w:val="00DA22CA"/>
    <w:rsid w:val="00DA2372"/>
    <w:rsid w:val="00DA24E0"/>
    <w:rsid w:val="00DA266E"/>
    <w:rsid w:val="00DA2807"/>
    <w:rsid w:val="00DA2900"/>
    <w:rsid w:val="00DA29FB"/>
    <w:rsid w:val="00DA2BC3"/>
    <w:rsid w:val="00DA2C76"/>
    <w:rsid w:val="00DA33DA"/>
    <w:rsid w:val="00DA35B5"/>
    <w:rsid w:val="00DA3632"/>
    <w:rsid w:val="00DA370F"/>
    <w:rsid w:val="00DA3872"/>
    <w:rsid w:val="00DA38EA"/>
    <w:rsid w:val="00DA3A1F"/>
    <w:rsid w:val="00DA3B6E"/>
    <w:rsid w:val="00DA3C42"/>
    <w:rsid w:val="00DA3CF1"/>
    <w:rsid w:val="00DA3D6E"/>
    <w:rsid w:val="00DA46B4"/>
    <w:rsid w:val="00DA46CB"/>
    <w:rsid w:val="00DA47E1"/>
    <w:rsid w:val="00DA481C"/>
    <w:rsid w:val="00DA4E69"/>
    <w:rsid w:val="00DA4E81"/>
    <w:rsid w:val="00DA4F9A"/>
    <w:rsid w:val="00DA50B2"/>
    <w:rsid w:val="00DA50B8"/>
    <w:rsid w:val="00DA50DA"/>
    <w:rsid w:val="00DA5534"/>
    <w:rsid w:val="00DA57CF"/>
    <w:rsid w:val="00DA594E"/>
    <w:rsid w:val="00DA5E90"/>
    <w:rsid w:val="00DA6150"/>
    <w:rsid w:val="00DA62A1"/>
    <w:rsid w:val="00DA6693"/>
    <w:rsid w:val="00DA6AF7"/>
    <w:rsid w:val="00DA6D83"/>
    <w:rsid w:val="00DA7030"/>
    <w:rsid w:val="00DA7539"/>
    <w:rsid w:val="00DA7C29"/>
    <w:rsid w:val="00DA7D63"/>
    <w:rsid w:val="00DA7E89"/>
    <w:rsid w:val="00DB00A0"/>
    <w:rsid w:val="00DB01C4"/>
    <w:rsid w:val="00DB0210"/>
    <w:rsid w:val="00DB02AA"/>
    <w:rsid w:val="00DB0355"/>
    <w:rsid w:val="00DB0718"/>
    <w:rsid w:val="00DB081A"/>
    <w:rsid w:val="00DB0912"/>
    <w:rsid w:val="00DB0BF2"/>
    <w:rsid w:val="00DB0E76"/>
    <w:rsid w:val="00DB0EA5"/>
    <w:rsid w:val="00DB12D9"/>
    <w:rsid w:val="00DB1498"/>
    <w:rsid w:val="00DB16EC"/>
    <w:rsid w:val="00DB1887"/>
    <w:rsid w:val="00DB1AD4"/>
    <w:rsid w:val="00DB238E"/>
    <w:rsid w:val="00DB2AF2"/>
    <w:rsid w:val="00DB2B81"/>
    <w:rsid w:val="00DB2FFA"/>
    <w:rsid w:val="00DB34BD"/>
    <w:rsid w:val="00DB36E9"/>
    <w:rsid w:val="00DB3A01"/>
    <w:rsid w:val="00DB3A89"/>
    <w:rsid w:val="00DB4559"/>
    <w:rsid w:val="00DB4F7D"/>
    <w:rsid w:val="00DB54A3"/>
    <w:rsid w:val="00DB553D"/>
    <w:rsid w:val="00DB57B0"/>
    <w:rsid w:val="00DB5B77"/>
    <w:rsid w:val="00DB5DF7"/>
    <w:rsid w:val="00DB60E8"/>
    <w:rsid w:val="00DB631E"/>
    <w:rsid w:val="00DB64A0"/>
    <w:rsid w:val="00DB65EB"/>
    <w:rsid w:val="00DB6740"/>
    <w:rsid w:val="00DB6A07"/>
    <w:rsid w:val="00DB6C04"/>
    <w:rsid w:val="00DB6C42"/>
    <w:rsid w:val="00DB6E82"/>
    <w:rsid w:val="00DB73DA"/>
    <w:rsid w:val="00DB75BD"/>
    <w:rsid w:val="00DB7786"/>
    <w:rsid w:val="00DB7814"/>
    <w:rsid w:val="00DB7D6A"/>
    <w:rsid w:val="00DB7D8E"/>
    <w:rsid w:val="00DC01CB"/>
    <w:rsid w:val="00DC0217"/>
    <w:rsid w:val="00DC03B8"/>
    <w:rsid w:val="00DC0427"/>
    <w:rsid w:val="00DC0719"/>
    <w:rsid w:val="00DC08CA"/>
    <w:rsid w:val="00DC08F6"/>
    <w:rsid w:val="00DC0E0A"/>
    <w:rsid w:val="00DC1179"/>
    <w:rsid w:val="00DC1841"/>
    <w:rsid w:val="00DC1CFB"/>
    <w:rsid w:val="00DC213D"/>
    <w:rsid w:val="00DC24AB"/>
    <w:rsid w:val="00DC2877"/>
    <w:rsid w:val="00DC2A57"/>
    <w:rsid w:val="00DC2AE3"/>
    <w:rsid w:val="00DC2FCA"/>
    <w:rsid w:val="00DC302B"/>
    <w:rsid w:val="00DC357B"/>
    <w:rsid w:val="00DC37A5"/>
    <w:rsid w:val="00DC3A2D"/>
    <w:rsid w:val="00DC3F63"/>
    <w:rsid w:val="00DC3F9D"/>
    <w:rsid w:val="00DC4160"/>
    <w:rsid w:val="00DC4176"/>
    <w:rsid w:val="00DC419D"/>
    <w:rsid w:val="00DC42DC"/>
    <w:rsid w:val="00DC44B1"/>
    <w:rsid w:val="00DC47C3"/>
    <w:rsid w:val="00DC4888"/>
    <w:rsid w:val="00DC53AA"/>
    <w:rsid w:val="00DC5933"/>
    <w:rsid w:val="00DC5CB6"/>
    <w:rsid w:val="00DC5E0E"/>
    <w:rsid w:val="00DC5F3D"/>
    <w:rsid w:val="00DC6124"/>
    <w:rsid w:val="00DC6508"/>
    <w:rsid w:val="00DC69D7"/>
    <w:rsid w:val="00DC6F2A"/>
    <w:rsid w:val="00DC73F2"/>
    <w:rsid w:val="00DC7437"/>
    <w:rsid w:val="00DC7645"/>
    <w:rsid w:val="00DC76CF"/>
    <w:rsid w:val="00DC7870"/>
    <w:rsid w:val="00DC7A36"/>
    <w:rsid w:val="00DC7B5B"/>
    <w:rsid w:val="00DC7E8B"/>
    <w:rsid w:val="00DC7F32"/>
    <w:rsid w:val="00DD0071"/>
    <w:rsid w:val="00DD01AD"/>
    <w:rsid w:val="00DD01DB"/>
    <w:rsid w:val="00DD02A9"/>
    <w:rsid w:val="00DD043B"/>
    <w:rsid w:val="00DD0B22"/>
    <w:rsid w:val="00DD0C70"/>
    <w:rsid w:val="00DD1014"/>
    <w:rsid w:val="00DD11A5"/>
    <w:rsid w:val="00DD13B7"/>
    <w:rsid w:val="00DD1669"/>
    <w:rsid w:val="00DD1745"/>
    <w:rsid w:val="00DD1A49"/>
    <w:rsid w:val="00DD1CF8"/>
    <w:rsid w:val="00DD2169"/>
    <w:rsid w:val="00DD2473"/>
    <w:rsid w:val="00DD250B"/>
    <w:rsid w:val="00DD2512"/>
    <w:rsid w:val="00DD257F"/>
    <w:rsid w:val="00DD281A"/>
    <w:rsid w:val="00DD28AA"/>
    <w:rsid w:val="00DD28AD"/>
    <w:rsid w:val="00DD2B86"/>
    <w:rsid w:val="00DD2FD1"/>
    <w:rsid w:val="00DD311A"/>
    <w:rsid w:val="00DD3156"/>
    <w:rsid w:val="00DD3276"/>
    <w:rsid w:val="00DD3377"/>
    <w:rsid w:val="00DD3763"/>
    <w:rsid w:val="00DD3C41"/>
    <w:rsid w:val="00DD3DAC"/>
    <w:rsid w:val="00DD4158"/>
    <w:rsid w:val="00DD4912"/>
    <w:rsid w:val="00DD49C7"/>
    <w:rsid w:val="00DD4A40"/>
    <w:rsid w:val="00DD4AD6"/>
    <w:rsid w:val="00DD4CA1"/>
    <w:rsid w:val="00DD4D4B"/>
    <w:rsid w:val="00DD5236"/>
    <w:rsid w:val="00DD5491"/>
    <w:rsid w:val="00DD57D3"/>
    <w:rsid w:val="00DD582D"/>
    <w:rsid w:val="00DD586E"/>
    <w:rsid w:val="00DD5ABD"/>
    <w:rsid w:val="00DD5B89"/>
    <w:rsid w:val="00DD5D99"/>
    <w:rsid w:val="00DD5F6F"/>
    <w:rsid w:val="00DD6181"/>
    <w:rsid w:val="00DD630E"/>
    <w:rsid w:val="00DD6336"/>
    <w:rsid w:val="00DD6426"/>
    <w:rsid w:val="00DD6581"/>
    <w:rsid w:val="00DD66E7"/>
    <w:rsid w:val="00DD6F5B"/>
    <w:rsid w:val="00DD7072"/>
    <w:rsid w:val="00DD7214"/>
    <w:rsid w:val="00DD72DF"/>
    <w:rsid w:val="00DD732D"/>
    <w:rsid w:val="00DD7342"/>
    <w:rsid w:val="00DD7998"/>
    <w:rsid w:val="00DD7BB2"/>
    <w:rsid w:val="00DE0389"/>
    <w:rsid w:val="00DE0893"/>
    <w:rsid w:val="00DE0AAE"/>
    <w:rsid w:val="00DE0B3A"/>
    <w:rsid w:val="00DE0D97"/>
    <w:rsid w:val="00DE0ECC"/>
    <w:rsid w:val="00DE0EDC"/>
    <w:rsid w:val="00DE1097"/>
    <w:rsid w:val="00DE10C3"/>
    <w:rsid w:val="00DE115C"/>
    <w:rsid w:val="00DE1698"/>
    <w:rsid w:val="00DE17E0"/>
    <w:rsid w:val="00DE1F11"/>
    <w:rsid w:val="00DE2017"/>
    <w:rsid w:val="00DE20B6"/>
    <w:rsid w:val="00DE21B1"/>
    <w:rsid w:val="00DE2680"/>
    <w:rsid w:val="00DE2A3F"/>
    <w:rsid w:val="00DE2AD8"/>
    <w:rsid w:val="00DE2B0E"/>
    <w:rsid w:val="00DE2F66"/>
    <w:rsid w:val="00DE35D9"/>
    <w:rsid w:val="00DE3798"/>
    <w:rsid w:val="00DE3CE9"/>
    <w:rsid w:val="00DE3E9B"/>
    <w:rsid w:val="00DE4075"/>
    <w:rsid w:val="00DE4423"/>
    <w:rsid w:val="00DE4499"/>
    <w:rsid w:val="00DE46D4"/>
    <w:rsid w:val="00DE4A06"/>
    <w:rsid w:val="00DE4A33"/>
    <w:rsid w:val="00DE4A6D"/>
    <w:rsid w:val="00DE4B4F"/>
    <w:rsid w:val="00DE4DB0"/>
    <w:rsid w:val="00DE51B0"/>
    <w:rsid w:val="00DE5609"/>
    <w:rsid w:val="00DE581F"/>
    <w:rsid w:val="00DE5C52"/>
    <w:rsid w:val="00DE612B"/>
    <w:rsid w:val="00DE6597"/>
    <w:rsid w:val="00DE660E"/>
    <w:rsid w:val="00DE6632"/>
    <w:rsid w:val="00DE6951"/>
    <w:rsid w:val="00DE6A79"/>
    <w:rsid w:val="00DE6CF0"/>
    <w:rsid w:val="00DE6E39"/>
    <w:rsid w:val="00DE7088"/>
    <w:rsid w:val="00DE732C"/>
    <w:rsid w:val="00DE740E"/>
    <w:rsid w:val="00DE7896"/>
    <w:rsid w:val="00DE7A0F"/>
    <w:rsid w:val="00DE7B19"/>
    <w:rsid w:val="00DE7C86"/>
    <w:rsid w:val="00DE7ECE"/>
    <w:rsid w:val="00DE7F11"/>
    <w:rsid w:val="00DE7F87"/>
    <w:rsid w:val="00DE7F8A"/>
    <w:rsid w:val="00DF00FD"/>
    <w:rsid w:val="00DF0258"/>
    <w:rsid w:val="00DF04BA"/>
    <w:rsid w:val="00DF06D2"/>
    <w:rsid w:val="00DF06FC"/>
    <w:rsid w:val="00DF0BCB"/>
    <w:rsid w:val="00DF0DE0"/>
    <w:rsid w:val="00DF116C"/>
    <w:rsid w:val="00DF11E9"/>
    <w:rsid w:val="00DF1484"/>
    <w:rsid w:val="00DF14E2"/>
    <w:rsid w:val="00DF1524"/>
    <w:rsid w:val="00DF1699"/>
    <w:rsid w:val="00DF1A87"/>
    <w:rsid w:val="00DF1C5D"/>
    <w:rsid w:val="00DF1CCA"/>
    <w:rsid w:val="00DF1DEF"/>
    <w:rsid w:val="00DF2244"/>
    <w:rsid w:val="00DF2480"/>
    <w:rsid w:val="00DF28C0"/>
    <w:rsid w:val="00DF28C1"/>
    <w:rsid w:val="00DF3016"/>
    <w:rsid w:val="00DF31A2"/>
    <w:rsid w:val="00DF31C9"/>
    <w:rsid w:val="00DF3D54"/>
    <w:rsid w:val="00DF401B"/>
    <w:rsid w:val="00DF4306"/>
    <w:rsid w:val="00DF4674"/>
    <w:rsid w:val="00DF474F"/>
    <w:rsid w:val="00DF47DE"/>
    <w:rsid w:val="00DF480C"/>
    <w:rsid w:val="00DF4CAD"/>
    <w:rsid w:val="00DF4E3D"/>
    <w:rsid w:val="00DF5317"/>
    <w:rsid w:val="00DF53C6"/>
    <w:rsid w:val="00DF5547"/>
    <w:rsid w:val="00DF58AA"/>
    <w:rsid w:val="00DF58DC"/>
    <w:rsid w:val="00DF58EA"/>
    <w:rsid w:val="00DF5D92"/>
    <w:rsid w:val="00DF6016"/>
    <w:rsid w:val="00DF60D0"/>
    <w:rsid w:val="00DF66FD"/>
    <w:rsid w:val="00DF69A5"/>
    <w:rsid w:val="00DF739E"/>
    <w:rsid w:val="00DF7AFD"/>
    <w:rsid w:val="00DF7CC8"/>
    <w:rsid w:val="00DF7EFB"/>
    <w:rsid w:val="00DF7F9D"/>
    <w:rsid w:val="00E00058"/>
    <w:rsid w:val="00E00336"/>
    <w:rsid w:val="00E0049A"/>
    <w:rsid w:val="00E004B9"/>
    <w:rsid w:val="00E004E7"/>
    <w:rsid w:val="00E0060F"/>
    <w:rsid w:val="00E0065E"/>
    <w:rsid w:val="00E00765"/>
    <w:rsid w:val="00E007CC"/>
    <w:rsid w:val="00E00B1B"/>
    <w:rsid w:val="00E00BC0"/>
    <w:rsid w:val="00E00C3B"/>
    <w:rsid w:val="00E00DF6"/>
    <w:rsid w:val="00E00E04"/>
    <w:rsid w:val="00E00F42"/>
    <w:rsid w:val="00E01030"/>
    <w:rsid w:val="00E01189"/>
    <w:rsid w:val="00E012B6"/>
    <w:rsid w:val="00E012C7"/>
    <w:rsid w:val="00E01856"/>
    <w:rsid w:val="00E019D4"/>
    <w:rsid w:val="00E01A99"/>
    <w:rsid w:val="00E01BD7"/>
    <w:rsid w:val="00E01CF8"/>
    <w:rsid w:val="00E01D16"/>
    <w:rsid w:val="00E01EE5"/>
    <w:rsid w:val="00E020D0"/>
    <w:rsid w:val="00E02401"/>
    <w:rsid w:val="00E0255E"/>
    <w:rsid w:val="00E02850"/>
    <w:rsid w:val="00E02A5F"/>
    <w:rsid w:val="00E02CD7"/>
    <w:rsid w:val="00E03690"/>
    <w:rsid w:val="00E03909"/>
    <w:rsid w:val="00E03C05"/>
    <w:rsid w:val="00E03E34"/>
    <w:rsid w:val="00E03F7A"/>
    <w:rsid w:val="00E03F9D"/>
    <w:rsid w:val="00E04260"/>
    <w:rsid w:val="00E044E6"/>
    <w:rsid w:val="00E0471C"/>
    <w:rsid w:val="00E04787"/>
    <w:rsid w:val="00E04A3F"/>
    <w:rsid w:val="00E04AE7"/>
    <w:rsid w:val="00E04EB9"/>
    <w:rsid w:val="00E04EDC"/>
    <w:rsid w:val="00E05047"/>
    <w:rsid w:val="00E0515F"/>
    <w:rsid w:val="00E052DE"/>
    <w:rsid w:val="00E05577"/>
    <w:rsid w:val="00E055A6"/>
    <w:rsid w:val="00E059AE"/>
    <w:rsid w:val="00E05ACA"/>
    <w:rsid w:val="00E05B3E"/>
    <w:rsid w:val="00E05BFC"/>
    <w:rsid w:val="00E05D38"/>
    <w:rsid w:val="00E05DC0"/>
    <w:rsid w:val="00E05F63"/>
    <w:rsid w:val="00E0606A"/>
    <w:rsid w:val="00E06087"/>
    <w:rsid w:val="00E0617A"/>
    <w:rsid w:val="00E06193"/>
    <w:rsid w:val="00E062CE"/>
    <w:rsid w:val="00E06326"/>
    <w:rsid w:val="00E064B6"/>
    <w:rsid w:val="00E06517"/>
    <w:rsid w:val="00E067E9"/>
    <w:rsid w:val="00E067FF"/>
    <w:rsid w:val="00E0687A"/>
    <w:rsid w:val="00E068DA"/>
    <w:rsid w:val="00E06D12"/>
    <w:rsid w:val="00E0708A"/>
    <w:rsid w:val="00E072D5"/>
    <w:rsid w:val="00E07466"/>
    <w:rsid w:val="00E0759A"/>
    <w:rsid w:val="00E0767E"/>
    <w:rsid w:val="00E07694"/>
    <w:rsid w:val="00E0788F"/>
    <w:rsid w:val="00E07B8C"/>
    <w:rsid w:val="00E07CAA"/>
    <w:rsid w:val="00E07D1D"/>
    <w:rsid w:val="00E07E28"/>
    <w:rsid w:val="00E102FC"/>
    <w:rsid w:val="00E103BE"/>
    <w:rsid w:val="00E107AA"/>
    <w:rsid w:val="00E10C4C"/>
    <w:rsid w:val="00E10EEB"/>
    <w:rsid w:val="00E10FA0"/>
    <w:rsid w:val="00E1146B"/>
    <w:rsid w:val="00E11524"/>
    <w:rsid w:val="00E117F3"/>
    <w:rsid w:val="00E1185F"/>
    <w:rsid w:val="00E119D5"/>
    <w:rsid w:val="00E11A6C"/>
    <w:rsid w:val="00E11A94"/>
    <w:rsid w:val="00E11DF9"/>
    <w:rsid w:val="00E11DFE"/>
    <w:rsid w:val="00E12017"/>
    <w:rsid w:val="00E121BA"/>
    <w:rsid w:val="00E12766"/>
    <w:rsid w:val="00E12773"/>
    <w:rsid w:val="00E1287A"/>
    <w:rsid w:val="00E128AF"/>
    <w:rsid w:val="00E12D7B"/>
    <w:rsid w:val="00E12D90"/>
    <w:rsid w:val="00E12F09"/>
    <w:rsid w:val="00E13342"/>
    <w:rsid w:val="00E13573"/>
    <w:rsid w:val="00E13D46"/>
    <w:rsid w:val="00E13F57"/>
    <w:rsid w:val="00E14079"/>
    <w:rsid w:val="00E14166"/>
    <w:rsid w:val="00E14367"/>
    <w:rsid w:val="00E145BC"/>
    <w:rsid w:val="00E146D5"/>
    <w:rsid w:val="00E146E6"/>
    <w:rsid w:val="00E14937"/>
    <w:rsid w:val="00E14A9A"/>
    <w:rsid w:val="00E14E28"/>
    <w:rsid w:val="00E14E5E"/>
    <w:rsid w:val="00E14F2A"/>
    <w:rsid w:val="00E14F70"/>
    <w:rsid w:val="00E15852"/>
    <w:rsid w:val="00E1596B"/>
    <w:rsid w:val="00E15B3A"/>
    <w:rsid w:val="00E15BC4"/>
    <w:rsid w:val="00E15D29"/>
    <w:rsid w:val="00E15D6C"/>
    <w:rsid w:val="00E15EE1"/>
    <w:rsid w:val="00E165F4"/>
    <w:rsid w:val="00E16733"/>
    <w:rsid w:val="00E167CD"/>
    <w:rsid w:val="00E16972"/>
    <w:rsid w:val="00E169B3"/>
    <w:rsid w:val="00E16B94"/>
    <w:rsid w:val="00E16E4D"/>
    <w:rsid w:val="00E17032"/>
    <w:rsid w:val="00E170CF"/>
    <w:rsid w:val="00E17251"/>
    <w:rsid w:val="00E1726B"/>
    <w:rsid w:val="00E17418"/>
    <w:rsid w:val="00E17486"/>
    <w:rsid w:val="00E17908"/>
    <w:rsid w:val="00E17D0C"/>
    <w:rsid w:val="00E202EB"/>
    <w:rsid w:val="00E20335"/>
    <w:rsid w:val="00E20382"/>
    <w:rsid w:val="00E20454"/>
    <w:rsid w:val="00E204B8"/>
    <w:rsid w:val="00E20541"/>
    <w:rsid w:val="00E206F2"/>
    <w:rsid w:val="00E20A3D"/>
    <w:rsid w:val="00E20AB6"/>
    <w:rsid w:val="00E20D4C"/>
    <w:rsid w:val="00E20D8B"/>
    <w:rsid w:val="00E20E94"/>
    <w:rsid w:val="00E21099"/>
    <w:rsid w:val="00E21439"/>
    <w:rsid w:val="00E214E9"/>
    <w:rsid w:val="00E2164A"/>
    <w:rsid w:val="00E2169B"/>
    <w:rsid w:val="00E217A2"/>
    <w:rsid w:val="00E218EA"/>
    <w:rsid w:val="00E219A6"/>
    <w:rsid w:val="00E21D22"/>
    <w:rsid w:val="00E21D74"/>
    <w:rsid w:val="00E21D78"/>
    <w:rsid w:val="00E220DC"/>
    <w:rsid w:val="00E221A2"/>
    <w:rsid w:val="00E223CB"/>
    <w:rsid w:val="00E223D5"/>
    <w:rsid w:val="00E22AA1"/>
    <w:rsid w:val="00E22D3D"/>
    <w:rsid w:val="00E232E6"/>
    <w:rsid w:val="00E23A4C"/>
    <w:rsid w:val="00E23AC4"/>
    <w:rsid w:val="00E23C4E"/>
    <w:rsid w:val="00E23EE1"/>
    <w:rsid w:val="00E23FDF"/>
    <w:rsid w:val="00E2419B"/>
    <w:rsid w:val="00E242D1"/>
    <w:rsid w:val="00E242D9"/>
    <w:rsid w:val="00E244D1"/>
    <w:rsid w:val="00E247A8"/>
    <w:rsid w:val="00E24D7E"/>
    <w:rsid w:val="00E256E7"/>
    <w:rsid w:val="00E257F5"/>
    <w:rsid w:val="00E25965"/>
    <w:rsid w:val="00E25AF1"/>
    <w:rsid w:val="00E25B4A"/>
    <w:rsid w:val="00E26093"/>
    <w:rsid w:val="00E26701"/>
    <w:rsid w:val="00E26BBC"/>
    <w:rsid w:val="00E2736F"/>
    <w:rsid w:val="00E276F3"/>
    <w:rsid w:val="00E2773C"/>
    <w:rsid w:val="00E279A8"/>
    <w:rsid w:val="00E279BD"/>
    <w:rsid w:val="00E27B1A"/>
    <w:rsid w:val="00E27EFD"/>
    <w:rsid w:val="00E303D7"/>
    <w:rsid w:val="00E3089B"/>
    <w:rsid w:val="00E30A3B"/>
    <w:rsid w:val="00E3104D"/>
    <w:rsid w:val="00E311D4"/>
    <w:rsid w:val="00E3139A"/>
    <w:rsid w:val="00E31791"/>
    <w:rsid w:val="00E317EB"/>
    <w:rsid w:val="00E3183F"/>
    <w:rsid w:val="00E31A4A"/>
    <w:rsid w:val="00E31BFE"/>
    <w:rsid w:val="00E31CEC"/>
    <w:rsid w:val="00E31FBA"/>
    <w:rsid w:val="00E321B8"/>
    <w:rsid w:val="00E32488"/>
    <w:rsid w:val="00E3248D"/>
    <w:rsid w:val="00E325AA"/>
    <w:rsid w:val="00E3288E"/>
    <w:rsid w:val="00E32C16"/>
    <w:rsid w:val="00E32E8F"/>
    <w:rsid w:val="00E337CA"/>
    <w:rsid w:val="00E33B05"/>
    <w:rsid w:val="00E33C78"/>
    <w:rsid w:val="00E33DE4"/>
    <w:rsid w:val="00E34114"/>
    <w:rsid w:val="00E3423F"/>
    <w:rsid w:val="00E34703"/>
    <w:rsid w:val="00E348B9"/>
    <w:rsid w:val="00E348C7"/>
    <w:rsid w:val="00E34940"/>
    <w:rsid w:val="00E34F5B"/>
    <w:rsid w:val="00E35193"/>
    <w:rsid w:val="00E35247"/>
    <w:rsid w:val="00E3534C"/>
    <w:rsid w:val="00E3552A"/>
    <w:rsid w:val="00E3556E"/>
    <w:rsid w:val="00E3558D"/>
    <w:rsid w:val="00E356EF"/>
    <w:rsid w:val="00E3595A"/>
    <w:rsid w:val="00E35A3F"/>
    <w:rsid w:val="00E35E83"/>
    <w:rsid w:val="00E360C9"/>
    <w:rsid w:val="00E36495"/>
    <w:rsid w:val="00E366CA"/>
    <w:rsid w:val="00E3679E"/>
    <w:rsid w:val="00E36C21"/>
    <w:rsid w:val="00E372C2"/>
    <w:rsid w:val="00E37344"/>
    <w:rsid w:val="00E3738C"/>
    <w:rsid w:val="00E37609"/>
    <w:rsid w:val="00E37BE9"/>
    <w:rsid w:val="00E37C09"/>
    <w:rsid w:val="00E37D12"/>
    <w:rsid w:val="00E40021"/>
    <w:rsid w:val="00E400B6"/>
    <w:rsid w:val="00E4030E"/>
    <w:rsid w:val="00E4042D"/>
    <w:rsid w:val="00E4054A"/>
    <w:rsid w:val="00E4074A"/>
    <w:rsid w:val="00E40794"/>
    <w:rsid w:val="00E40A14"/>
    <w:rsid w:val="00E40A1E"/>
    <w:rsid w:val="00E40D0E"/>
    <w:rsid w:val="00E40F74"/>
    <w:rsid w:val="00E41286"/>
    <w:rsid w:val="00E416AD"/>
    <w:rsid w:val="00E41777"/>
    <w:rsid w:val="00E4182E"/>
    <w:rsid w:val="00E418A0"/>
    <w:rsid w:val="00E41B08"/>
    <w:rsid w:val="00E4207D"/>
    <w:rsid w:val="00E4262A"/>
    <w:rsid w:val="00E42642"/>
    <w:rsid w:val="00E42936"/>
    <w:rsid w:val="00E429E6"/>
    <w:rsid w:val="00E42A72"/>
    <w:rsid w:val="00E42B15"/>
    <w:rsid w:val="00E42C0B"/>
    <w:rsid w:val="00E42C54"/>
    <w:rsid w:val="00E42CA0"/>
    <w:rsid w:val="00E42EAB"/>
    <w:rsid w:val="00E4305D"/>
    <w:rsid w:val="00E43107"/>
    <w:rsid w:val="00E435D0"/>
    <w:rsid w:val="00E43A4E"/>
    <w:rsid w:val="00E43B6B"/>
    <w:rsid w:val="00E43F38"/>
    <w:rsid w:val="00E44101"/>
    <w:rsid w:val="00E441F6"/>
    <w:rsid w:val="00E44572"/>
    <w:rsid w:val="00E44658"/>
    <w:rsid w:val="00E447E5"/>
    <w:rsid w:val="00E4499E"/>
    <w:rsid w:val="00E44D1D"/>
    <w:rsid w:val="00E44E1E"/>
    <w:rsid w:val="00E45071"/>
    <w:rsid w:val="00E45684"/>
    <w:rsid w:val="00E4589F"/>
    <w:rsid w:val="00E459B7"/>
    <w:rsid w:val="00E45DBC"/>
    <w:rsid w:val="00E45E7F"/>
    <w:rsid w:val="00E46111"/>
    <w:rsid w:val="00E46179"/>
    <w:rsid w:val="00E466FD"/>
    <w:rsid w:val="00E4684F"/>
    <w:rsid w:val="00E46A52"/>
    <w:rsid w:val="00E46D6F"/>
    <w:rsid w:val="00E46E3A"/>
    <w:rsid w:val="00E4722B"/>
    <w:rsid w:val="00E472ED"/>
    <w:rsid w:val="00E4746A"/>
    <w:rsid w:val="00E47507"/>
    <w:rsid w:val="00E47977"/>
    <w:rsid w:val="00E47B76"/>
    <w:rsid w:val="00E50193"/>
    <w:rsid w:val="00E50273"/>
    <w:rsid w:val="00E506E9"/>
    <w:rsid w:val="00E50B3C"/>
    <w:rsid w:val="00E50BC0"/>
    <w:rsid w:val="00E50C6B"/>
    <w:rsid w:val="00E50D3F"/>
    <w:rsid w:val="00E50DB7"/>
    <w:rsid w:val="00E50E59"/>
    <w:rsid w:val="00E511EB"/>
    <w:rsid w:val="00E51402"/>
    <w:rsid w:val="00E5158B"/>
    <w:rsid w:val="00E51971"/>
    <w:rsid w:val="00E51A1C"/>
    <w:rsid w:val="00E51E95"/>
    <w:rsid w:val="00E51EB5"/>
    <w:rsid w:val="00E5210E"/>
    <w:rsid w:val="00E52283"/>
    <w:rsid w:val="00E523EC"/>
    <w:rsid w:val="00E52657"/>
    <w:rsid w:val="00E528E2"/>
    <w:rsid w:val="00E52B0D"/>
    <w:rsid w:val="00E52D18"/>
    <w:rsid w:val="00E52D9A"/>
    <w:rsid w:val="00E533B4"/>
    <w:rsid w:val="00E535EC"/>
    <w:rsid w:val="00E53696"/>
    <w:rsid w:val="00E537E6"/>
    <w:rsid w:val="00E5382B"/>
    <w:rsid w:val="00E53834"/>
    <w:rsid w:val="00E53B61"/>
    <w:rsid w:val="00E53E4A"/>
    <w:rsid w:val="00E54159"/>
    <w:rsid w:val="00E5419E"/>
    <w:rsid w:val="00E5466F"/>
    <w:rsid w:val="00E5472A"/>
    <w:rsid w:val="00E54897"/>
    <w:rsid w:val="00E54B4E"/>
    <w:rsid w:val="00E54E0B"/>
    <w:rsid w:val="00E55142"/>
    <w:rsid w:val="00E55710"/>
    <w:rsid w:val="00E55B9E"/>
    <w:rsid w:val="00E55F82"/>
    <w:rsid w:val="00E56BE7"/>
    <w:rsid w:val="00E56E98"/>
    <w:rsid w:val="00E56F26"/>
    <w:rsid w:val="00E57A24"/>
    <w:rsid w:val="00E57C38"/>
    <w:rsid w:val="00E57DA2"/>
    <w:rsid w:val="00E600FB"/>
    <w:rsid w:val="00E602B0"/>
    <w:rsid w:val="00E6052E"/>
    <w:rsid w:val="00E60864"/>
    <w:rsid w:val="00E60A63"/>
    <w:rsid w:val="00E60D80"/>
    <w:rsid w:val="00E60E85"/>
    <w:rsid w:val="00E61002"/>
    <w:rsid w:val="00E6109E"/>
    <w:rsid w:val="00E61101"/>
    <w:rsid w:val="00E61452"/>
    <w:rsid w:val="00E6177C"/>
    <w:rsid w:val="00E61804"/>
    <w:rsid w:val="00E6182E"/>
    <w:rsid w:val="00E61B55"/>
    <w:rsid w:val="00E61BC1"/>
    <w:rsid w:val="00E61C8C"/>
    <w:rsid w:val="00E62198"/>
    <w:rsid w:val="00E62456"/>
    <w:rsid w:val="00E6273E"/>
    <w:rsid w:val="00E6288B"/>
    <w:rsid w:val="00E629E0"/>
    <w:rsid w:val="00E62A8E"/>
    <w:rsid w:val="00E62E6B"/>
    <w:rsid w:val="00E63124"/>
    <w:rsid w:val="00E631B4"/>
    <w:rsid w:val="00E631D5"/>
    <w:rsid w:val="00E63299"/>
    <w:rsid w:val="00E6336B"/>
    <w:rsid w:val="00E6353B"/>
    <w:rsid w:val="00E635EB"/>
    <w:rsid w:val="00E63C78"/>
    <w:rsid w:val="00E641B8"/>
    <w:rsid w:val="00E6423F"/>
    <w:rsid w:val="00E6429C"/>
    <w:rsid w:val="00E64571"/>
    <w:rsid w:val="00E649BE"/>
    <w:rsid w:val="00E64A8C"/>
    <w:rsid w:val="00E64B47"/>
    <w:rsid w:val="00E64F0B"/>
    <w:rsid w:val="00E64FC5"/>
    <w:rsid w:val="00E65074"/>
    <w:rsid w:val="00E65423"/>
    <w:rsid w:val="00E65459"/>
    <w:rsid w:val="00E6562A"/>
    <w:rsid w:val="00E65642"/>
    <w:rsid w:val="00E65BBD"/>
    <w:rsid w:val="00E65DCD"/>
    <w:rsid w:val="00E65E0B"/>
    <w:rsid w:val="00E65E3F"/>
    <w:rsid w:val="00E6602E"/>
    <w:rsid w:val="00E662A3"/>
    <w:rsid w:val="00E66501"/>
    <w:rsid w:val="00E6672D"/>
    <w:rsid w:val="00E6675A"/>
    <w:rsid w:val="00E668C9"/>
    <w:rsid w:val="00E66904"/>
    <w:rsid w:val="00E66D36"/>
    <w:rsid w:val="00E66DFF"/>
    <w:rsid w:val="00E670BD"/>
    <w:rsid w:val="00E67183"/>
    <w:rsid w:val="00E67319"/>
    <w:rsid w:val="00E6757C"/>
    <w:rsid w:val="00E67634"/>
    <w:rsid w:val="00E67700"/>
    <w:rsid w:val="00E677FE"/>
    <w:rsid w:val="00E67AAF"/>
    <w:rsid w:val="00E67AEB"/>
    <w:rsid w:val="00E67C96"/>
    <w:rsid w:val="00E67D81"/>
    <w:rsid w:val="00E67DB9"/>
    <w:rsid w:val="00E70098"/>
    <w:rsid w:val="00E7011B"/>
    <w:rsid w:val="00E701DD"/>
    <w:rsid w:val="00E70753"/>
    <w:rsid w:val="00E70896"/>
    <w:rsid w:val="00E70C05"/>
    <w:rsid w:val="00E70EA6"/>
    <w:rsid w:val="00E71003"/>
    <w:rsid w:val="00E7103C"/>
    <w:rsid w:val="00E71176"/>
    <w:rsid w:val="00E71257"/>
    <w:rsid w:val="00E7136F"/>
    <w:rsid w:val="00E713EF"/>
    <w:rsid w:val="00E715E2"/>
    <w:rsid w:val="00E71621"/>
    <w:rsid w:val="00E7164F"/>
    <w:rsid w:val="00E716A3"/>
    <w:rsid w:val="00E71B4C"/>
    <w:rsid w:val="00E72054"/>
    <w:rsid w:val="00E72267"/>
    <w:rsid w:val="00E72298"/>
    <w:rsid w:val="00E724A2"/>
    <w:rsid w:val="00E72683"/>
    <w:rsid w:val="00E72753"/>
    <w:rsid w:val="00E72B73"/>
    <w:rsid w:val="00E72BD5"/>
    <w:rsid w:val="00E72C2E"/>
    <w:rsid w:val="00E72FEB"/>
    <w:rsid w:val="00E73117"/>
    <w:rsid w:val="00E73194"/>
    <w:rsid w:val="00E73679"/>
    <w:rsid w:val="00E73685"/>
    <w:rsid w:val="00E73AC8"/>
    <w:rsid w:val="00E73BBB"/>
    <w:rsid w:val="00E74051"/>
    <w:rsid w:val="00E74136"/>
    <w:rsid w:val="00E742D1"/>
    <w:rsid w:val="00E7437E"/>
    <w:rsid w:val="00E745F4"/>
    <w:rsid w:val="00E7475F"/>
    <w:rsid w:val="00E749E4"/>
    <w:rsid w:val="00E74AEF"/>
    <w:rsid w:val="00E74D53"/>
    <w:rsid w:val="00E74D6B"/>
    <w:rsid w:val="00E75034"/>
    <w:rsid w:val="00E751DF"/>
    <w:rsid w:val="00E75242"/>
    <w:rsid w:val="00E753D8"/>
    <w:rsid w:val="00E75DF5"/>
    <w:rsid w:val="00E75E03"/>
    <w:rsid w:val="00E75E4B"/>
    <w:rsid w:val="00E75E64"/>
    <w:rsid w:val="00E75FD7"/>
    <w:rsid w:val="00E76180"/>
    <w:rsid w:val="00E761E4"/>
    <w:rsid w:val="00E765A1"/>
    <w:rsid w:val="00E76B9B"/>
    <w:rsid w:val="00E76D0E"/>
    <w:rsid w:val="00E76D75"/>
    <w:rsid w:val="00E76EC9"/>
    <w:rsid w:val="00E76FC8"/>
    <w:rsid w:val="00E7709E"/>
    <w:rsid w:val="00E773F3"/>
    <w:rsid w:val="00E77591"/>
    <w:rsid w:val="00E77DD9"/>
    <w:rsid w:val="00E800A0"/>
    <w:rsid w:val="00E80377"/>
    <w:rsid w:val="00E80664"/>
    <w:rsid w:val="00E80698"/>
    <w:rsid w:val="00E80AE3"/>
    <w:rsid w:val="00E81059"/>
    <w:rsid w:val="00E811A0"/>
    <w:rsid w:val="00E81501"/>
    <w:rsid w:val="00E81668"/>
    <w:rsid w:val="00E8168E"/>
    <w:rsid w:val="00E81704"/>
    <w:rsid w:val="00E817DD"/>
    <w:rsid w:val="00E8193C"/>
    <w:rsid w:val="00E819B3"/>
    <w:rsid w:val="00E81DD8"/>
    <w:rsid w:val="00E81F56"/>
    <w:rsid w:val="00E81FF0"/>
    <w:rsid w:val="00E825C9"/>
    <w:rsid w:val="00E82767"/>
    <w:rsid w:val="00E828BD"/>
    <w:rsid w:val="00E82B8F"/>
    <w:rsid w:val="00E8313C"/>
    <w:rsid w:val="00E834BE"/>
    <w:rsid w:val="00E83928"/>
    <w:rsid w:val="00E83963"/>
    <w:rsid w:val="00E83C77"/>
    <w:rsid w:val="00E83F16"/>
    <w:rsid w:val="00E844D4"/>
    <w:rsid w:val="00E845B2"/>
    <w:rsid w:val="00E84644"/>
    <w:rsid w:val="00E846A5"/>
    <w:rsid w:val="00E847B5"/>
    <w:rsid w:val="00E84881"/>
    <w:rsid w:val="00E84A61"/>
    <w:rsid w:val="00E84C7A"/>
    <w:rsid w:val="00E84CBD"/>
    <w:rsid w:val="00E84E31"/>
    <w:rsid w:val="00E84EA7"/>
    <w:rsid w:val="00E84FC9"/>
    <w:rsid w:val="00E853E9"/>
    <w:rsid w:val="00E85497"/>
    <w:rsid w:val="00E854F3"/>
    <w:rsid w:val="00E85670"/>
    <w:rsid w:val="00E85D2C"/>
    <w:rsid w:val="00E85E52"/>
    <w:rsid w:val="00E85F2C"/>
    <w:rsid w:val="00E860A5"/>
    <w:rsid w:val="00E864C2"/>
    <w:rsid w:val="00E86B82"/>
    <w:rsid w:val="00E87096"/>
    <w:rsid w:val="00E872EF"/>
    <w:rsid w:val="00E873A5"/>
    <w:rsid w:val="00E8755A"/>
    <w:rsid w:val="00E8790B"/>
    <w:rsid w:val="00E87EBE"/>
    <w:rsid w:val="00E902D7"/>
    <w:rsid w:val="00E903F3"/>
    <w:rsid w:val="00E904E2"/>
    <w:rsid w:val="00E904EC"/>
    <w:rsid w:val="00E9080B"/>
    <w:rsid w:val="00E90837"/>
    <w:rsid w:val="00E9088A"/>
    <w:rsid w:val="00E90B0F"/>
    <w:rsid w:val="00E910F5"/>
    <w:rsid w:val="00E914AA"/>
    <w:rsid w:val="00E919B6"/>
    <w:rsid w:val="00E919BF"/>
    <w:rsid w:val="00E91A50"/>
    <w:rsid w:val="00E91B51"/>
    <w:rsid w:val="00E91F1F"/>
    <w:rsid w:val="00E91F6F"/>
    <w:rsid w:val="00E92035"/>
    <w:rsid w:val="00E920C1"/>
    <w:rsid w:val="00E9245A"/>
    <w:rsid w:val="00E926E3"/>
    <w:rsid w:val="00E92C12"/>
    <w:rsid w:val="00E92F49"/>
    <w:rsid w:val="00E9327E"/>
    <w:rsid w:val="00E935C1"/>
    <w:rsid w:val="00E93607"/>
    <w:rsid w:val="00E93654"/>
    <w:rsid w:val="00E93698"/>
    <w:rsid w:val="00E93795"/>
    <w:rsid w:val="00E939C0"/>
    <w:rsid w:val="00E93A08"/>
    <w:rsid w:val="00E93A65"/>
    <w:rsid w:val="00E93BC1"/>
    <w:rsid w:val="00E94010"/>
    <w:rsid w:val="00E94288"/>
    <w:rsid w:val="00E947DB"/>
    <w:rsid w:val="00E94970"/>
    <w:rsid w:val="00E94BB4"/>
    <w:rsid w:val="00E94F20"/>
    <w:rsid w:val="00E94FAC"/>
    <w:rsid w:val="00E950FD"/>
    <w:rsid w:val="00E9513F"/>
    <w:rsid w:val="00E951DD"/>
    <w:rsid w:val="00E956D7"/>
    <w:rsid w:val="00E95790"/>
    <w:rsid w:val="00E95B05"/>
    <w:rsid w:val="00E95BDA"/>
    <w:rsid w:val="00E95EEF"/>
    <w:rsid w:val="00E95FDF"/>
    <w:rsid w:val="00E963B7"/>
    <w:rsid w:val="00E963C7"/>
    <w:rsid w:val="00E965A0"/>
    <w:rsid w:val="00E965BD"/>
    <w:rsid w:val="00E96756"/>
    <w:rsid w:val="00E96BDD"/>
    <w:rsid w:val="00E96DB9"/>
    <w:rsid w:val="00E96FD1"/>
    <w:rsid w:val="00E970CB"/>
    <w:rsid w:val="00E970D0"/>
    <w:rsid w:val="00E97122"/>
    <w:rsid w:val="00E97351"/>
    <w:rsid w:val="00E97365"/>
    <w:rsid w:val="00E97790"/>
    <w:rsid w:val="00E97AB3"/>
    <w:rsid w:val="00E97AEF"/>
    <w:rsid w:val="00E97B53"/>
    <w:rsid w:val="00E97FBA"/>
    <w:rsid w:val="00EA0049"/>
    <w:rsid w:val="00EA00DC"/>
    <w:rsid w:val="00EA0233"/>
    <w:rsid w:val="00EA03CE"/>
    <w:rsid w:val="00EA0519"/>
    <w:rsid w:val="00EA058E"/>
    <w:rsid w:val="00EA0A1E"/>
    <w:rsid w:val="00EA0AF7"/>
    <w:rsid w:val="00EA0C42"/>
    <w:rsid w:val="00EA0E31"/>
    <w:rsid w:val="00EA0E56"/>
    <w:rsid w:val="00EA0F4D"/>
    <w:rsid w:val="00EA141D"/>
    <w:rsid w:val="00EA150B"/>
    <w:rsid w:val="00EA18DD"/>
    <w:rsid w:val="00EA1978"/>
    <w:rsid w:val="00EA1AE7"/>
    <w:rsid w:val="00EA1CDB"/>
    <w:rsid w:val="00EA1D01"/>
    <w:rsid w:val="00EA1D0F"/>
    <w:rsid w:val="00EA1F80"/>
    <w:rsid w:val="00EA21BD"/>
    <w:rsid w:val="00EA263F"/>
    <w:rsid w:val="00EA2992"/>
    <w:rsid w:val="00EA2A65"/>
    <w:rsid w:val="00EA300D"/>
    <w:rsid w:val="00EA36B8"/>
    <w:rsid w:val="00EA3773"/>
    <w:rsid w:val="00EA3A16"/>
    <w:rsid w:val="00EA3AB0"/>
    <w:rsid w:val="00EA3B30"/>
    <w:rsid w:val="00EA3B71"/>
    <w:rsid w:val="00EA3DDD"/>
    <w:rsid w:val="00EA418F"/>
    <w:rsid w:val="00EA426C"/>
    <w:rsid w:val="00EA4394"/>
    <w:rsid w:val="00EA4509"/>
    <w:rsid w:val="00EA4615"/>
    <w:rsid w:val="00EA4628"/>
    <w:rsid w:val="00EA4847"/>
    <w:rsid w:val="00EA497D"/>
    <w:rsid w:val="00EA4ADE"/>
    <w:rsid w:val="00EA529C"/>
    <w:rsid w:val="00EA576D"/>
    <w:rsid w:val="00EA57BF"/>
    <w:rsid w:val="00EA5908"/>
    <w:rsid w:val="00EA5A8B"/>
    <w:rsid w:val="00EA5DE7"/>
    <w:rsid w:val="00EA5E56"/>
    <w:rsid w:val="00EA5EBF"/>
    <w:rsid w:val="00EA5F8D"/>
    <w:rsid w:val="00EA607E"/>
    <w:rsid w:val="00EA6405"/>
    <w:rsid w:val="00EA69AC"/>
    <w:rsid w:val="00EA6BF8"/>
    <w:rsid w:val="00EA6E7E"/>
    <w:rsid w:val="00EA6EA2"/>
    <w:rsid w:val="00EA6F93"/>
    <w:rsid w:val="00EA7588"/>
    <w:rsid w:val="00EA75E9"/>
    <w:rsid w:val="00EA7A90"/>
    <w:rsid w:val="00EA7EB2"/>
    <w:rsid w:val="00EA7F37"/>
    <w:rsid w:val="00EA7F82"/>
    <w:rsid w:val="00EB009E"/>
    <w:rsid w:val="00EB0449"/>
    <w:rsid w:val="00EB0B10"/>
    <w:rsid w:val="00EB0B11"/>
    <w:rsid w:val="00EB0D36"/>
    <w:rsid w:val="00EB0FB8"/>
    <w:rsid w:val="00EB101F"/>
    <w:rsid w:val="00EB11FA"/>
    <w:rsid w:val="00EB12F5"/>
    <w:rsid w:val="00EB13AA"/>
    <w:rsid w:val="00EB1549"/>
    <w:rsid w:val="00EB19E7"/>
    <w:rsid w:val="00EB1CB0"/>
    <w:rsid w:val="00EB213D"/>
    <w:rsid w:val="00EB2190"/>
    <w:rsid w:val="00EB2262"/>
    <w:rsid w:val="00EB23B4"/>
    <w:rsid w:val="00EB2661"/>
    <w:rsid w:val="00EB2953"/>
    <w:rsid w:val="00EB32F7"/>
    <w:rsid w:val="00EB34DA"/>
    <w:rsid w:val="00EB36EB"/>
    <w:rsid w:val="00EB3C57"/>
    <w:rsid w:val="00EB3ED4"/>
    <w:rsid w:val="00EB3F1F"/>
    <w:rsid w:val="00EB402A"/>
    <w:rsid w:val="00EB40B1"/>
    <w:rsid w:val="00EB4282"/>
    <w:rsid w:val="00EB45C2"/>
    <w:rsid w:val="00EB45CF"/>
    <w:rsid w:val="00EB4719"/>
    <w:rsid w:val="00EB4922"/>
    <w:rsid w:val="00EB492C"/>
    <w:rsid w:val="00EB4B29"/>
    <w:rsid w:val="00EB4B67"/>
    <w:rsid w:val="00EB5350"/>
    <w:rsid w:val="00EB5623"/>
    <w:rsid w:val="00EB5CF9"/>
    <w:rsid w:val="00EB5DD0"/>
    <w:rsid w:val="00EB5FFE"/>
    <w:rsid w:val="00EB608B"/>
    <w:rsid w:val="00EB60EE"/>
    <w:rsid w:val="00EB6C99"/>
    <w:rsid w:val="00EB6F4C"/>
    <w:rsid w:val="00EB7060"/>
    <w:rsid w:val="00EB71C4"/>
    <w:rsid w:val="00EB73C1"/>
    <w:rsid w:val="00EB7687"/>
    <w:rsid w:val="00EB7802"/>
    <w:rsid w:val="00EB7A14"/>
    <w:rsid w:val="00EB7A1D"/>
    <w:rsid w:val="00EB7C98"/>
    <w:rsid w:val="00EB7EF4"/>
    <w:rsid w:val="00EC0124"/>
    <w:rsid w:val="00EC0228"/>
    <w:rsid w:val="00EC0233"/>
    <w:rsid w:val="00EC02FC"/>
    <w:rsid w:val="00EC04C0"/>
    <w:rsid w:val="00EC06C1"/>
    <w:rsid w:val="00EC075B"/>
    <w:rsid w:val="00EC07F8"/>
    <w:rsid w:val="00EC08C5"/>
    <w:rsid w:val="00EC0AE0"/>
    <w:rsid w:val="00EC0C7A"/>
    <w:rsid w:val="00EC0C99"/>
    <w:rsid w:val="00EC0E04"/>
    <w:rsid w:val="00EC0F36"/>
    <w:rsid w:val="00EC0FBE"/>
    <w:rsid w:val="00EC104D"/>
    <w:rsid w:val="00EC1571"/>
    <w:rsid w:val="00EC1E96"/>
    <w:rsid w:val="00EC2227"/>
    <w:rsid w:val="00EC22E3"/>
    <w:rsid w:val="00EC233E"/>
    <w:rsid w:val="00EC2810"/>
    <w:rsid w:val="00EC2A55"/>
    <w:rsid w:val="00EC2C6F"/>
    <w:rsid w:val="00EC2FE1"/>
    <w:rsid w:val="00EC3032"/>
    <w:rsid w:val="00EC347F"/>
    <w:rsid w:val="00EC3516"/>
    <w:rsid w:val="00EC35CA"/>
    <w:rsid w:val="00EC3C25"/>
    <w:rsid w:val="00EC433E"/>
    <w:rsid w:val="00EC4587"/>
    <w:rsid w:val="00EC4CED"/>
    <w:rsid w:val="00EC4D1C"/>
    <w:rsid w:val="00EC4D89"/>
    <w:rsid w:val="00EC4D8A"/>
    <w:rsid w:val="00EC4E02"/>
    <w:rsid w:val="00EC4F97"/>
    <w:rsid w:val="00EC52AB"/>
    <w:rsid w:val="00EC52F4"/>
    <w:rsid w:val="00EC5419"/>
    <w:rsid w:val="00EC573C"/>
    <w:rsid w:val="00EC57C8"/>
    <w:rsid w:val="00EC59B6"/>
    <w:rsid w:val="00EC5A11"/>
    <w:rsid w:val="00EC5B3D"/>
    <w:rsid w:val="00EC6080"/>
    <w:rsid w:val="00EC613C"/>
    <w:rsid w:val="00EC61DD"/>
    <w:rsid w:val="00EC626E"/>
    <w:rsid w:val="00EC62B8"/>
    <w:rsid w:val="00EC6382"/>
    <w:rsid w:val="00EC6796"/>
    <w:rsid w:val="00EC6894"/>
    <w:rsid w:val="00EC68BD"/>
    <w:rsid w:val="00EC6DCE"/>
    <w:rsid w:val="00EC6E0C"/>
    <w:rsid w:val="00EC6E2E"/>
    <w:rsid w:val="00EC6EA3"/>
    <w:rsid w:val="00EC709A"/>
    <w:rsid w:val="00EC720A"/>
    <w:rsid w:val="00EC722E"/>
    <w:rsid w:val="00EC76FE"/>
    <w:rsid w:val="00EC788C"/>
    <w:rsid w:val="00EC79B5"/>
    <w:rsid w:val="00EC7C09"/>
    <w:rsid w:val="00EC7E64"/>
    <w:rsid w:val="00EC7FE2"/>
    <w:rsid w:val="00EC7FF6"/>
    <w:rsid w:val="00ED032F"/>
    <w:rsid w:val="00ED0527"/>
    <w:rsid w:val="00ED064E"/>
    <w:rsid w:val="00ED065F"/>
    <w:rsid w:val="00ED0693"/>
    <w:rsid w:val="00ED06A3"/>
    <w:rsid w:val="00ED06AE"/>
    <w:rsid w:val="00ED093E"/>
    <w:rsid w:val="00ED098F"/>
    <w:rsid w:val="00ED0E6E"/>
    <w:rsid w:val="00ED0F6A"/>
    <w:rsid w:val="00ED0FBB"/>
    <w:rsid w:val="00ED1045"/>
    <w:rsid w:val="00ED138C"/>
    <w:rsid w:val="00ED1435"/>
    <w:rsid w:val="00ED1505"/>
    <w:rsid w:val="00ED18C0"/>
    <w:rsid w:val="00ED190A"/>
    <w:rsid w:val="00ED1B2B"/>
    <w:rsid w:val="00ED1D84"/>
    <w:rsid w:val="00ED1E23"/>
    <w:rsid w:val="00ED1FA3"/>
    <w:rsid w:val="00ED2024"/>
    <w:rsid w:val="00ED204D"/>
    <w:rsid w:val="00ED221F"/>
    <w:rsid w:val="00ED274A"/>
    <w:rsid w:val="00ED299E"/>
    <w:rsid w:val="00ED29D3"/>
    <w:rsid w:val="00ED2F0F"/>
    <w:rsid w:val="00ED2FA1"/>
    <w:rsid w:val="00ED3049"/>
    <w:rsid w:val="00ED30DF"/>
    <w:rsid w:val="00ED358D"/>
    <w:rsid w:val="00ED4284"/>
    <w:rsid w:val="00ED44E5"/>
    <w:rsid w:val="00ED49C2"/>
    <w:rsid w:val="00ED4AFB"/>
    <w:rsid w:val="00ED51A2"/>
    <w:rsid w:val="00ED52A9"/>
    <w:rsid w:val="00ED532C"/>
    <w:rsid w:val="00ED543A"/>
    <w:rsid w:val="00ED5597"/>
    <w:rsid w:val="00ED56C7"/>
    <w:rsid w:val="00ED585D"/>
    <w:rsid w:val="00ED5A06"/>
    <w:rsid w:val="00ED5DE9"/>
    <w:rsid w:val="00ED65CA"/>
    <w:rsid w:val="00ED6752"/>
    <w:rsid w:val="00ED6E3F"/>
    <w:rsid w:val="00ED7081"/>
    <w:rsid w:val="00ED7314"/>
    <w:rsid w:val="00ED76A0"/>
    <w:rsid w:val="00ED792C"/>
    <w:rsid w:val="00ED7E3D"/>
    <w:rsid w:val="00ED7EF5"/>
    <w:rsid w:val="00EE0345"/>
    <w:rsid w:val="00EE0814"/>
    <w:rsid w:val="00EE0A16"/>
    <w:rsid w:val="00EE0CA3"/>
    <w:rsid w:val="00EE0F38"/>
    <w:rsid w:val="00EE11F2"/>
    <w:rsid w:val="00EE123F"/>
    <w:rsid w:val="00EE12C6"/>
    <w:rsid w:val="00EE13D2"/>
    <w:rsid w:val="00EE18AE"/>
    <w:rsid w:val="00EE1A54"/>
    <w:rsid w:val="00EE1ABB"/>
    <w:rsid w:val="00EE1D78"/>
    <w:rsid w:val="00EE235D"/>
    <w:rsid w:val="00EE2456"/>
    <w:rsid w:val="00EE2513"/>
    <w:rsid w:val="00EE2520"/>
    <w:rsid w:val="00EE26AA"/>
    <w:rsid w:val="00EE2744"/>
    <w:rsid w:val="00EE2F0D"/>
    <w:rsid w:val="00EE2FB1"/>
    <w:rsid w:val="00EE320F"/>
    <w:rsid w:val="00EE3349"/>
    <w:rsid w:val="00EE334A"/>
    <w:rsid w:val="00EE3B9D"/>
    <w:rsid w:val="00EE3BEA"/>
    <w:rsid w:val="00EE3C9A"/>
    <w:rsid w:val="00EE429D"/>
    <w:rsid w:val="00EE437C"/>
    <w:rsid w:val="00EE4C1E"/>
    <w:rsid w:val="00EE4D3F"/>
    <w:rsid w:val="00EE4F2F"/>
    <w:rsid w:val="00EE525B"/>
    <w:rsid w:val="00EE5268"/>
    <w:rsid w:val="00EE54D1"/>
    <w:rsid w:val="00EE5842"/>
    <w:rsid w:val="00EE5B2B"/>
    <w:rsid w:val="00EE5CDC"/>
    <w:rsid w:val="00EE5DDC"/>
    <w:rsid w:val="00EE5F04"/>
    <w:rsid w:val="00EE5F09"/>
    <w:rsid w:val="00EE5F2E"/>
    <w:rsid w:val="00EE623A"/>
    <w:rsid w:val="00EE66F0"/>
    <w:rsid w:val="00EE689D"/>
    <w:rsid w:val="00EE6A21"/>
    <w:rsid w:val="00EE6ABB"/>
    <w:rsid w:val="00EE6BA8"/>
    <w:rsid w:val="00EE6ECE"/>
    <w:rsid w:val="00EE6F47"/>
    <w:rsid w:val="00EE7513"/>
    <w:rsid w:val="00EE7702"/>
    <w:rsid w:val="00EE7B94"/>
    <w:rsid w:val="00EE7C46"/>
    <w:rsid w:val="00EF0051"/>
    <w:rsid w:val="00EF00D0"/>
    <w:rsid w:val="00EF00D9"/>
    <w:rsid w:val="00EF0177"/>
    <w:rsid w:val="00EF02F8"/>
    <w:rsid w:val="00EF033B"/>
    <w:rsid w:val="00EF0369"/>
    <w:rsid w:val="00EF0B23"/>
    <w:rsid w:val="00EF0F1E"/>
    <w:rsid w:val="00EF1086"/>
    <w:rsid w:val="00EF1131"/>
    <w:rsid w:val="00EF1296"/>
    <w:rsid w:val="00EF13B3"/>
    <w:rsid w:val="00EF1695"/>
    <w:rsid w:val="00EF198B"/>
    <w:rsid w:val="00EF1BA3"/>
    <w:rsid w:val="00EF1F63"/>
    <w:rsid w:val="00EF2208"/>
    <w:rsid w:val="00EF2244"/>
    <w:rsid w:val="00EF22D0"/>
    <w:rsid w:val="00EF255A"/>
    <w:rsid w:val="00EF2C20"/>
    <w:rsid w:val="00EF2C62"/>
    <w:rsid w:val="00EF2C85"/>
    <w:rsid w:val="00EF2DDA"/>
    <w:rsid w:val="00EF3299"/>
    <w:rsid w:val="00EF3503"/>
    <w:rsid w:val="00EF3542"/>
    <w:rsid w:val="00EF3669"/>
    <w:rsid w:val="00EF38E0"/>
    <w:rsid w:val="00EF38E8"/>
    <w:rsid w:val="00EF3B46"/>
    <w:rsid w:val="00EF3C90"/>
    <w:rsid w:val="00EF3EE3"/>
    <w:rsid w:val="00EF3FF4"/>
    <w:rsid w:val="00EF4220"/>
    <w:rsid w:val="00EF47BA"/>
    <w:rsid w:val="00EF4BCC"/>
    <w:rsid w:val="00EF4CAF"/>
    <w:rsid w:val="00EF4ECF"/>
    <w:rsid w:val="00EF5198"/>
    <w:rsid w:val="00EF55E6"/>
    <w:rsid w:val="00EF580D"/>
    <w:rsid w:val="00EF5998"/>
    <w:rsid w:val="00EF59DF"/>
    <w:rsid w:val="00EF5A74"/>
    <w:rsid w:val="00EF5C67"/>
    <w:rsid w:val="00EF5CBE"/>
    <w:rsid w:val="00EF5D4D"/>
    <w:rsid w:val="00EF5DB5"/>
    <w:rsid w:val="00EF5DE8"/>
    <w:rsid w:val="00EF639A"/>
    <w:rsid w:val="00EF6496"/>
    <w:rsid w:val="00EF6867"/>
    <w:rsid w:val="00EF6A7D"/>
    <w:rsid w:val="00EF6B6B"/>
    <w:rsid w:val="00EF730B"/>
    <w:rsid w:val="00EF7337"/>
    <w:rsid w:val="00EF74F6"/>
    <w:rsid w:val="00EF7694"/>
    <w:rsid w:val="00EF7898"/>
    <w:rsid w:val="00EF78E5"/>
    <w:rsid w:val="00EF7988"/>
    <w:rsid w:val="00EF79BA"/>
    <w:rsid w:val="00EF79CC"/>
    <w:rsid w:val="00EF7A60"/>
    <w:rsid w:val="00EF7B28"/>
    <w:rsid w:val="00EF7B4F"/>
    <w:rsid w:val="00EF7B90"/>
    <w:rsid w:val="00F0034B"/>
    <w:rsid w:val="00F004D9"/>
    <w:rsid w:val="00F004FF"/>
    <w:rsid w:val="00F00906"/>
    <w:rsid w:val="00F009AC"/>
    <w:rsid w:val="00F00A3D"/>
    <w:rsid w:val="00F00B91"/>
    <w:rsid w:val="00F00FB4"/>
    <w:rsid w:val="00F010B1"/>
    <w:rsid w:val="00F01243"/>
    <w:rsid w:val="00F0127F"/>
    <w:rsid w:val="00F012A4"/>
    <w:rsid w:val="00F01333"/>
    <w:rsid w:val="00F01805"/>
    <w:rsid w:val="00F01965"/>
    <w:rsid w:val="00F01CF8"/>
    <w:rsid w:val="00F01F83"/>
    <w:rsid w:val="00F021A4"/>
    <w:rsid w:val="00F0231A"/>
    <w:rsid w:val="00F026E9"/>
    <w:rsid w:val="00F0283D"/>
    <w:rsid w:val="00F02A4A"/>
    <w:rsid w:val="00F02AC9"/>
    <w:rsid w:val="00F02E30"/>
    <w:rsid w:val="00F02E87"/>
    <w:rsid w:val="00F02F51"/>
    <w:rsid w:val="00F03148"/>
    <w:rsid w:val="00F0319E"/>
    <w:rsid w:val="00F03A38"/>
    <w:rsid w:val="00F04260"/>
    <w:rsid w:val="00F043D7"/>
    <w:rsid w:val="00F048A1"/>
    <w:rsid w:val="00F04BA6"/>
    <w:rsid w:val="00F04E91"/>
    <w:rsid w:val="00F04F2D"/>
    <w:rsid w:val="00F04F46"/>
    <w:rsid w:val="00F05267"/>
    <w:rsid w:val="00F05572"/>
    <w:rsid w:val="00F0577F"/>
    <w:rsid w:val="00F057EB"/>
    <w:rsid w:val="00F05A3B"/>
    <w:rsid w:val="00F05B10"/>
    <w:rsid w:val="00F05B72"/>
    <w:rsid w:val="00F05BC2"/>
    <w:rsid w:val="00F05E3D"/>
    <w:rsid w:val="00F05F57"/>
    <w:rsid w:val="00F0635D"/>
    <w:rsid w:val="00F063A1"/>
    <w:rsid w:val="00F064E8"/>
    <w:rsid w:val="00F0657F"/>
    <w:rsid w:val="00F066C4"/>
    <w:rsid w:val="00F068B0"/>
    <w:rsid w:val="00F068D1"/>
    <w:rsid w:val="00F06971"/>
    <w:rsid w:val="00F06D46"/>
    <w:rsid w:val="00F06F49"/>
    <w:rsid w:val="00F0721F"/>
    <w:rsid w:val="00F073C0"/>
    <w:rsid w:val="00F07845"/>
    <w:rsid w:val="00F07ACF"/>
    <w:rsid w:val="00F07CE2"/>
    <w:rsid w:val="00F07F4D"/>
    <w:rsid w:val="00F10136"/>
    <w:rsid w:val="00F101EC"/>
    <w:rsid w:val="00F106EA"/>
    <w:rsid w:val="00F10D92"/>
    <w:rsid w:val="00F10ED0"/>
    <w:rsid w:val="00F113FF"/>
    <w:rsid w:val="00F114C5"/>
    <w:rsid w:val="00F11504"/>
    <w:rsid w:val="00F11550"/>
    <w:rsid w:val="00F11839"/>
    <w:rsid w:val="00F11A3B"/>
    <w:rsid w:val="00F11B8B"/>
    <w:rsid w:val="00F11DE1"/>
    <w:rsid w:val="00F11E3B"/>
    <w:rsid w:val="00F12269"/>
    <w:rsid w:val="00F12574"/>
    <w:rsid w:val="00F125FF"/>
    <w:rsid w:val="00F12900"/>
    <w:rsid w:val="00F12BED"/>
    <w:rsid w:val="00F12C71"/>
    <w:rsid w:val="00F12F1A"/>
    <w:rsid w:val="00F13147"/>
    <w:rsid w:val="00F13635"/>
    <w:rsid w:val="00F1374B"/>
    <w:rsid w:val="00F138AC"/>
    <w:rsid w:val="00F139B8"/>
    <w:rsid w:val="00F13B38"/>
    <w:rsid w:val="00F13BF9"/>
    <w:rsid w:val="00F13CEA"/>
    <w:rsid w:val="00F13F04"/>
    <w:rsid w:val="00F140AE"/>
    <w:rsid w:val="00F141BA"/>
    <w:rsid w:val="00F141D8"/>
    <w:rsid w:val="00F141FC"/>
    <w:rsid w:val="00F1473B"/>
    <w:rsid w:val="00F1473F"/>
    <w:rsid w:val="00F1474E"/>
    <w:rsid w:val="00F14F07"/>
    <w:rsid w:val="00F14F92"/>
    <w:rsid w:val="00F15122"/>
    <w:rsid w:val="00F151A7"/>
    <w:rsid w:val="00F152C3"/>
    <w:rsid w:val="00F15300"/>
    <w:rsid w:val="00F15947"/>
    <w:rsid w:val="00F15A47"/>
    <w:rsid w:val="00F15C9B"/>
    <w:rsid w:val="00F15CB1"/>
    <w:rsid w:val="00F15D1C"/>
    <w:rsid w:val="00F15E4F"/>
    <w:rsid w:val="00F15F68"/>
    <w:rsid w:val="00F16002"/>
    <w:rsid w:val="00F1632F"/>
    <w:rsid w:val="00F1683C"/>
    <w:rsid w:val="00F16A1C"/>
    <w:rsid w:val="00F16C9E"/>
    <w:rsid w:val="00F16CD2"/>
    <w:rsid w:val="00F16EE6"/>
    <w:rsid w:val="00F17330"/>
    <w:rsid w:val="00F17620"/>
    <w:rsid w:val="00F176C1"/>
    <w:rsid w:val="00F177CB"/>
    <w:rsid w:val="00F177DB"/>
    <w:rsid w:val="00F17B56"/>
    <w:rsid w:val="00F17E5F"/>
    <w:rsid w:val="00F17FD9"/>
    <w:rsid w:val="00F20134"/>
    <w:rsid w:val="00F20569"/>
    <w:rsid w:val="00F206F8"/>
    <w:rsid w:val="00F20921"/>
    <w:rsid w:val="00F20E26"/>
    <w:rsid w:val="00F20ED8"/>
    <w:rsid w:val="00F20FB3"/>
    <w:rsid w:val="00F21190"/>
    <w:rsid w:val="00F2139B"/>
    <w:rsid w:val="00F2151D"/>
    <w:rsid w:val="00F219FB"/>
    <w:rsid w:val="00F21C6E"/>
    <w:rsid w:val="00F21CE9"/>
    <w:rsid w:val="00F21E5F"/>
    <w:rsid w:val="00F22164"/>
    <w:rsid w:val="00F2237C"/>
    <w:rsid w:val="00F22486"/>
    <w:rsid w:val="00F22AD3"/>
    <w:rsid w:val="00F22B7A"/>
    <w:rsid w:val="00F22BD5"/>
    <w:rsid w:val="00F22D86"/>
    <w:rsid w:val="00F22E34"/>
    <w:rsid w:val="00F23069"/>
    <w:rsid w:val="00F231B3"/>
    <w:rsid w:val="00F231F6"/>
    <w:rsid w:val="00F2336C"/>
    <w:rsid w:val="00F233D0"/>
    <w:rsid w:val="00F23D42"/>
    <w:rsid w:val="00F23DC9"/>
    <w:rsid w:val="00F23ED5"/>
    <w:rsid w:val="00F23FB9"/>
    <w:rsid w:val="00F24031"/>
    <w:rsid w:val="00F24352"/>
    <w:rsid w:val="00F247A4"/>
    <w:rsid w:val="00F25654"/>
    <w:rsid w:val="00F25785"/>
    <w:rsid w:val="00F25895"/>
    <w:rsid w:val="00F25A4D"/>
    <w:rsid w:val="00F25D73"/>
    <w:rsid w:val="00F2611A"/>
    <w:rsid w:val="00F26753"/>
    <w:rsid w:val="00F26762"/>
    <w:rsid w:val="00F268B7"/>
    <w:rsid w:val="00F26C2A"/>
    <w:rsid w:val="00F26CDE"/>
    <w:rsid w:val="00F26DA0"/>
    <w:rsid w:val="00F27326"/>
    <w:rsid w:val="00F274E5"/>
    <w:rsid w:val="00F27612"/>
    <w:rsid w:val="00F2776E"/>
    <w:rsid w:val="00F27867"/>
    <w:rsid w:val="00F27AA1"/>
    <w:rsid w:val="00F27BEB"/>
    <w:rsid w:val="00F27E37"/>
    <w:rsid w:val="00F27F2A"/>
    <w:rsid w:val="00F300C7"/>
    <w:rsid w:val="00F3010F"/>
    <w:rsid w:val="00F3046F"/>
    <w:rsid w:val="00F3072B"/>
    <w:rsid w:val="00F309D9"/>
    <w:rsid w:val="00F30C8D"/>
    <w:rsid w:val="00F30D97"/>
    <w:rsid w:val="00F30DAC"/>
    <w:rsid w:val="00F30F03"/>
    <w:rsid w:val="00F30F2B"/>
    <w:rsid w:val="00F30FD9"/>
    <w:rsid w:val="00F31296"/>
    <w:rsid w:val="00F3134C"/>
    <w:rsid w:val="00F314E6"/>
    <w:rsid w:val="00F31537"/>
    <w:rsid w:val="00F31886"/>
    <w:rsid w:val="00F31C44"/>
    <w:rsid w:val="00F31E20"/>
    <w:rsid w:val="00F32282"/>
    <w:rsid w:val="00F32287"/>
    <w:rsid w:val="00F3237D"/>
    <w:rsid w:val="00F32380"/>
    <w:rsid w:val="00F32382"/>
    <w:rsid w:val="00F323FC"/>
    <w:rsid w:val="00F324A1"/>
    <w:rsid w:val="00F32640"/>
    <w:rsid w:val="00F3290E"/>
    <w:rsid w:val="00F33E08"/>
    <w:rsid w:val="00F33F42"/>
    <w:rsid w:val="00F33F9F"/>
    <w:rsid w:val="00F34277"/>
    <w:rsid w:val="00F342F1"/>
    <w:rsid w:val="00F343D2"/>
    <w:rsid w:val="00F344BA"/>
    <w:rsid w:val="00F348B3"/>
    <w:rsid w:val="00F34D4D"/>
    <w:rsid w:val="00F34E02"/>
    <w:rsid w:val="00F34E0A"/>
    <w:rsid w:val="00F34E16"/>
    <w:rsid w:val="00F34E90"/>
    <w:rsid w:val="00F34F00"/>
    <w:rsid w:val="00F34FC6"/>
    <w:rsid w:val="00F356A1"/>
    <w:rsid w:val="00F35F83"/>
    <w:rsid w:val="00F3664D"/>
    <w:rsid w:val="00F3664E"/>
    <w:rsid w:val="00F36D0E"/>
    <w:rsid w:val="00F36DE5"/>
    <w:rsid w:val="00F36EBE"/>
    <w:rsid w:val="00F370BD"/>
    <w:rsid w:val="00F37142"/>
    <w:rsid w:val="00F37741"/>
    <w:rsid w:val="00F37791"/>
    <w:rsid w:val="00F377A1"/>
    <w:rsid w:val="00F37C20"/>
    <w:rsid w:val="00F37E3A"/>
    <w:rsid w:val="00F401B3"/>
    <w:rsid w:val="00F4027A"/>
    <w:rsid w:val="00F40288"/>
    <w:rsid w:val="00F404D7"/>
    <w:rsid w:val="00F40665"/>
    <w:rsid w:val="00F406C9"/>
    <w:rsid w:val="00F4085E"/>
    <w:rsid w:val="00F40B0C"/>
    <w:rsid w:val="00F40DDF"/>
    <w:rsid w:val="00F40E2D"/>
    <w:rsid w:val="00F40E78"/>
    <w:rsid w:val="00F4108A"/>
    <w:rsid w:val="00F41193"/>
    <w:rsid w:val="00F41310"/>
    <w:rsid w:val="00F415F4"/>
    <w:rsid w:val="00F4175F"/>
    <w:rsid w:val="00F4185B"/>
    <w:rsid w:val="00F4192E"/>
    <w:rsid w:val="00F41A7B"/>
    <w:rsid w:val="00F41AC0"/>
    <w:rsid w:val="00F42001"/>
    <w:rsid w:val="00F420A5"/>
    <w:rsid w:val="00F42687"/>
    <w:rsid w:val="00F426DF"/>
    <w:rsid w:val="00F4291E"/>
    <w:rsid w:val="00F42C05"/>
    <w:rsid w:val="00F42C5C"/>
    <w:rsid w:val="00F42CE6"/>
    <w:rsid w:val="00F42D62"/>
    <w:rsid w:val="00F43555"/>
    <w:rsid w:val="00F4386C"/>
    <w:rsid w:val="00F4403E"/>
    <w:rsid w:val="00F44095"/>
    <w:rsid w:val="00F4445F"/>
    <w:rsid w:val="00F44682"/>
    <w:rsid w:val="00F44B41"/>
    <w:rsid w:val="00F44C8E"/>
    <w:rsid w:val="00F45245"/>
    <w:rsid w:val="00F45430"/>
    <w:rsid w:val="00F456F9"/>
    <w:rsid w:val="00F45862"/>
    <w:rsid w:val="00F4590C"/>
    <w:rsid w:val="00F45DB6"/>
    <w:rsid w:val="00F45EA9"/>
    <w:rsid w:val="00F45EB7"/>
    <w:rsid w:val="00F45ED2"/>
    <w:rsid w:val="00F45FF3"/>
    <w:rsid w:val="00F46518"/>
    <w:rsid w:val="00F4681B"/>
    <w:rsid w:val="00F46BC7"/>
    <w:rsid w:val="00F46E66"/>
    <w:rsid w:val="00F470B8"/>
    <w:rsid w:val="00F4712C"/>
    <w:rsid w:val="00F47217"/>
    <w:rsid w:val="00F4728F"/>
    <w:rsid w:val="00F47315"/>
    <w:rsid w:val="00F4743A"/>
    <w:rsid w:val="00F4755C"/>
    <w:rsid w:val="00F476C6"/>
    <w:rsid w:val="00F47879"/>
    <w:rsid w:val="00F47A62"/>
    <w:rsid w:val="00F47AEC"/>
    <w:rsid w:val="00F47EBE"/>
    <w:rsid w:val="00F47FA8"/>
    <w:rsid w:val="00F5013C"/>
    <w:rsid w:val="00F5016D"/>
    <w:rsid w:val="00F50685"/>
    <w:rsid w:val="00F50861"/>
    <w:rsid w:val="00F5098C"/>
    <w:rsid w:val="00F50B07"/>
    <w:rsid w:val="00F50D73"/>
    <w:rsid w:val="00F510AA"/>
    <w:rsid w:val="00F515C3"/>
    <w:rsid w:val="00F51989"/>
    <w:rsid w:val="00F51C59"/>
    <w:rsid w:val="00F51F27"/>
    <w:rsid w:val="00F51F51"/>
    <w:rsid w:val="00F5217F"/>
    <w:rsid w:val="00F52497"/>
    <w:rsid w:val="00F525E5"/>
    <w:rsid w:val="00F526D4"/>
    <w:rsid w:val="00F5274B"/>
    <w:rsid w:val="00F52BE8"/>
    <w:rsid w:val="00F52D67"/>
    <w:rsid w:val="00F52D68"/>
    <w:rsid w:val="00F5315F"/>
    <w:rsid w:val="00F5363D"/>
    <w:rsid w:val="00F53748"/>
    <w:rsid w:val="00F53AE1"/>
    <w:rsid w:val="00F53BE1"/>
    <w:rsid w:val="00F53CCD"/>
    <w:rsid w:val="00F53E9C"/>
    <w:rsid w:val="00F53EB1"/>
    <w:rsid w:val="00F54111"/>
    <w:rsid w:val="00F545F2"/>
    <w:rsid w:val="00F54CAE"/>
    <w:rsid w:val="00F54E73"/>
    <w:rsid w:val="00F550E1"/>
    <w:rsid w:val="00F554B7"/>
    <w:rsid w:val="00F555F8"/>
    <w:rsid w:val="00F556B6"/>
    <w:rsid w:val="00F557B9"/>
    <w:rsid w:val="00F557FD"/>
    <w:rsid w:val="00F55976"/>
    <w:rsid w:val="00F55A23"/>
    <w:rsid w:val="00F55E65"/>
    <w:rsid w:val="00F55E6D"/>
    <w:rsid w:val="00F56688"/>
    <w:rsid w:val="00F56B9B"/>
    <w:rsid w:val="00F56D15"/>
    <w:rsid w:val="00F56E96"/>
    <w:rsid w:val="00F56FB8"/>
    <w:rsid w:val="00F5776B"/>
    <w:rsid w:val="00F577D0"/>
    <w:rsid w:val="00F57978"/>
    <w:rsid w:val="00F57C6D"/>
    <w:rsid w:val="00F57DCC"/>
    <w:rsid w:val="00F601BF"/>
    <w:rsid w:val="00F60338"/>
    <w:rsid w:val="00F6095C"/>
    <w:rsid w:val="00F60EA0"/>
    <w:rsid w:val="00F61127"/>
    <w:rsid w:val="00F61319"/>
    <w:rsid w:val="00F615A0"/>
    <w:rsid w:val="00F61850"/>
    <w:rsid w:val="00F6191A"/>
    <w:rsid w:val="00F61AEF"/>
    <w:rsid w:val="00F61AF3"/>
    <w:rsid w:val="00F61D29"/>
    <w:rsid w:val="00F62253"/>
    <w:rsid w:val="00F62498"/>
    <w:rsid w:val="00F6277D"/>
    <w:rsid w:val="00F62D2A"/>
    <w:rsid w:val="00F62F44"/>
    <w:rsid w:val="00F632D2"/>
    <w:rsid w:val="00F63588"/>
    <w:rsid w:val="00F638FC"/>
    <w:rsid w:val="00F639C7"/>
    <w:rsid w:val="00F63B6D"/>
    <w:rsid w:val="00F63C0E"/>
    <w:rsid w:val="00F6414A"/>
    <w:rsid w:val="00F644FF"/>
    <w:rsid w:val="00F645D0"/>
    <w:rsid w:val="00F6495B"/>
    <w:rsid w:val="00F65018"/>
    <w:rsid w:val="00F65177"/>
    <w:rsid w:val="00F65244"/>
    <w:rsid w:val="00F6526E"/>
    <w:rsid w:val="00F65466"/>
    <w:rsid w:val="00F65A9F"/>
    <w:rsid w:val="00F65B7C"/>
    <w:rsid w:val="00F660F3"/>
    <w:rsid w:val="00F668F1"/>
    <w:rsid w:val="00F66A9C"/>
    <w:rsid w:val="00F66D07"/>
    <w:rsid w:val="00F66E40"/>
    <w:rsid w:val="00F66F3F"/>
    <w:rsid w:val="00F67681"/>
    <w:rsid w:val="00F676FE"/>
    <w:rsid w:val="00F6789B"/>
    <w:rsid w:val="00F678A0"/>
    <w:rsid w:val="00F67A3A"/>
    <w:rsid w:val="00F67EB6"/>
    <w:rsid w:val="00F67F89"/>
    <w:rsid w:val="00F70017"/>
    <w:rsid w:val="00F700D9"/>
    <w:rsid w:val="00F70248"/>
    <w:rsid w:val="00F70513"/>
    <w:rsid w:val="00F7068C"/>
    <w:rsid w:val="00F7089C"/>
    <w:rsid w:val="00F708F5"/>
    <w:rsid w:val="00F709F6"/>
    <w:rsid w:val="00F70F23"/>
    <w:rsid w:val="00F70F4A"/>
    <w:rsid w:val="00F71208"/>
    <w:rsid w:val="00F7124D"/>
    <w:rsid w:val="00F714DC"/>
    <w:rsid w:val="00F715CC"/>
    <w:rsid w:val="00F71B2A"/>
    <w:rsid w:val="00F71F15"/>
    <w:rsid w:val="00F72436"/>
    <w:rsid w:val="00F72F42"/>
    <w:rsid w:val="00F7315F"/>
    <w:rsid w:val="00F731FE"/>
    <w:rsid w:val="00F73581"/>
    <w:rsid w:val="00F73CB0"/>
    <w:rsid w:val="00F74019"/>
    <w:rsid w:val="00F742CE"/>
    <w:rsid w:val="00F74301"/>
    <w:rsid w:val="00F74A1C"/>
    <w:rsid w:val="00F74AEA"/>
    <w:rsid w:val="00F74C0F"/>
    <w:rsid w:val="00F7578A"/>
    <w:rsid w:val="00F75824"/>
    <w:rsid w:val="00F759C8"/>
    <w:rsid w:val="00F75ABD"/>
    <w:rsid w:val="00F75CF3"/>
    <w:rsid w:val="00F76039"/>
    <w:rsid w:val="00F76664"/>
    <w:rsid w:val="00F76725"/>
    <w:rsid w:val="00F76B18"/>
    <w:rsid w:val="00F76B2B"/>
    <w:rsid w:val="00F76DA4"/>
    <w:rsid w:val="00F777EF"/>
    <w:rsid w:val="00F778AD"/>
    <w:rsid w:val="00F77F0E"/>
    <w:rsid w:val="00F77F79"/>
    <w:rsid w:val="00F77F98"/>
    <w:rsid w:val="00F77FC7"/>
    <w:rsid w:val="00F8032E"/>
    <w:rsid w:val="00F807ED"/>
    <w:rsid w:val="00F8096B"/>
    <w:rsid w:val="00F80DE7"/>
    <w:rsid w:val="00F81038"/>
    <w:rsid w:val="00F81132"/>
    <w:rsid w:val="00F8114B"/>
    <w:rsid w:val="00F817DD"/>
    <w:rsid w:val="00F81C7E"/>
    <w:rsid w:val="00F81ED2"/>
    <w:rsid w:val="00F82194"/>
    <w:rsid w:val="00F821A6"/>
    <w:rsid w:val="00F821FA"/>
    <w:rsid w:val="00F82601"/>
    <w:rsid w:val="00F8285E"/>
    <w:rsid w:val="00F8287E"/>
    <w:rsid w:val="00F829A6"/>
    <w:rsid w:val="00F82A0E"/>
    <w:rsid w:val="00F8313B"/>
    <w:rsid w:val="00F83476"/>
    <w:rsid w:val="00F8357F"/>
    <w:rsid w:val="00F836F9"/>
    <w:rsid w:val="00F83889"/>
    <w:rsid w:val="00F838ED"/>
    <w:rsid w:val="00F839B3"/>
    <w:rsid w:val="00F83A55"/>
    <w:rsid w:val="00F83CB0"/>
    <w:rsid w:val="00F83D6E"/>
    <w:rsid w:val="00F83E42"/>
    <w:rsid w:val="00F83F2C"/>
    <w:rsid w:val="00F84019"/>
    <w:rsid w:val="00F845F1"/>
    <w:rsid w:val="00F84663"/>
    <w:rsid w:val="00F846BC"/>
    <w:rsid w:val="00F8473A"/>
    <w:rsid w:val="00F84B14"/>
    <w:rsid w:val="00F84CF3"/>
    <w:rsid w:val="00F8561D"/>
    <w:rsid w:val="00F859E5"/>
    <w:rsid w:val="00F85A28"/>
    <w:rsid w:val="00F85DA5"/>
    <w:rsid w:val="00F85EB7"/>
    <w:rsid w:val="00F861F8"/>
    <w:rsid w:val="00F86363"/>
    <w:rsid w:val="00F865CE"/>
    <w:rsid w:val="00F866BE"/>
    <w:rsid w:val="00F86741"/>
    <w:rsid w:val="00F8674B"/>
    <w:rsid w:val="00F86E9B"/>
    <w:rsid w:val="00F86EAA"/>
    <w:rsid w:val="00F86EF2"/>
    <w:rsid w:val="00F86F41"/>
    <w:rsid w:val="00F8734E"/>
    <w:rsid w:val="00F874B2"/>
    <w:rsid w:val="00F87AFD"/>
    <w:rsid w:val="00F900DD"/>
    <w:rsid w:val="00F9047C"/>
    <w:rsid w:val="00F905A5"/>
    <w:rsid w:val="00F906F5"/>
    <w:rsid w:val="00F90A0A"/>
    <w:rsid w:val="00F90A27"/>
    <w:rsid w:val="00F90AFB"/>
    <w:rsid w:val="00F90C95"/>
    <w:rsid w:val="00F90DE6"/>
    <w:rsid w:val="00F913EF"/>
    <w:rsid w:val="00F91618"/>
    <w:rsid w:val="00F91783"/>
    <w:rsid w:val="00F91820"/>
    <w:rsid w:val="00F91BBB"/>
    <w:rsid w:val="00F91F1E"/>
    <w:rsid w:val="00F9231A"/>
    <w:rsid w:val="00F92376"/>
    <w:rsid w:val="00F92435"/>
    <w:rsid w:val="00F92793"/>
    <w:rsid w:val="00F927EC"/>
    <w:rsid w:val="00F92A5C"/>
    <w:rsid w:val="00F92CC6"/>
    <w:rsid w:val="00F92D35"/>
    <w:rsid w:val="00F92F63"/>
    <w:rsid w:val="00F92FDC"/>
    <w:rsid w:val="00F93451"/>
    <w:rsid w:val="00F93630"/>
    <w:rsid w:val="00F93B5E"/>
    <w:rsid w:val="00F93C4A"/>
    <w:rsid w:val="00F93D50"/>
    <w:rsid w:val="00F93D90"/>
    <w:rsid w:val="00F93DD1"/>
    <w:rsid w:val="00F93F77"/>
    <w:rsid w:val="00F93FB6"/>
    <w:rsid w:val="00F94201"/>
    <w:rsid w:val="00F94397"/>
    <w:rsid w:val="00F9463C"/>
    <w:rsid w:val="00F94921"/>
    <w:rsid w:val="00F94F34"/>
    <w:rsid w:val="00F94FE2"/>
    <w:rsid w:val="00F9526D"/>
    <w:rsid w:val="00F9530A"/>
    <w:rsid w:val="00F95824"/>
    <w:rsid w:val="00F95A87"/>
    <w:rsid w:val="00F95CE5"/>
    <w:rsid w:val="00F96128"/>
    <w:rsid w:val="00F96173"/>
    <w:rsid w:val="00F96234"/>
    <w:rsid w:val="00F9633A"/>
    <w:rsid w:val="00F96639"/>
    <w:rsid w:val="00F9673C"/>
    <w:rsid w:val="00F96C9E"/>
    <w:rsid w:val="00F9709D"/>
    <w:rsid w:val="00F970EF"/>
    <w:rsid w:val="00F9711B"/>
    <w:rsid w:val="00F9728A"/>
    <w:rsid w:val="00F97541"/>
    <w:rsid w:val="00F9759F"/>
    <w:rsid w:val="00F9799A"/>
    <w:rsid w:val="00F97D40"/>
    <w:rsid w:val="00F97E6C"/>
    <w:rsid w:val="00F97F19"/>
    <w:rsid w:val="00FA0380"/>
    <w:rsid w:val="00FA04F4"/>
    <w:rsid w:val="00FA06AD"/>
    <w:rsid w:val="00FA07C8"/>
    <w:rsid w:val="00FA0B21"/>
    <w:rsid w:val="00FA0BF8"/>
    <w:rsid w:val="00FA0E43"/>
    <w:rsid w:val="00FA1238"/>
    <w:rsid w:val="00FA15BE"/>
    <w:rsid w:val="00FA17B8"/>
    <w:rsid w:val="00FA19EE"/>
    <w:rsid w:val="00FA1A34"/>
    <w:rsid w:val="00FA1A79"/>
    <w:rsid w:val="00FA1B10"/>
    <w:rsid w:val="00FA1B51"/>
    <w:rsid w:val="00FA1B97"/>
    <w:rsid w:val="00FA1CAA"/>
    <w:rsid w:val="00FA1F75"/>
    <w:rsid w:val="00FA2318"/>
    <w:rsid w:val="00FA240A"/>
    <w:rsid w:val="00FA24BB"/>
    <w:rsid w:val="00FA29FC"/>
    <w:rsid w:val="00FA2E9D"/>
    <w:rsid w:val="00FA2F5C"/>
    <w:rsid w:val="00FA32A5"/>
    <w:rsid w:val="00FA32C5"/>
    <w:rsid w:val="00FA3345"/>
    <w:rsid w:val="00FA3358"/>
    <w:rsid w:val="00FA34D3"/>
    <w:rsid w:val="00FA34F1"/>
    <w:rsid w:val="00FA36FE"/>
    <w:rsid w:val="00FA3DC8"/>
    <w:rsid w:val="00FA3DE3"/>
    <w:rsid w:val="00FA3DF9"/>
    <w:rsid w:val="00FA3EA6"/>
    <w:rsid w:val="00FA412A"/>
    <w:rsid w:val="00FA43A4"/>
    <w:rsid w:val="00FA43A8"/>
    <w:rsid w:val="00FA4498"/>
    <w:rsid w:val="00FA4803"/>
    <w:rsid w:val="00FA5209"/>
    <w:rsid w:val="00FA5686"/>
    <w:rsid w:val="00FA56EB"/>
    <w:rsid w:val="00FA570F"/>
    <w:rsid w:val="00FA5B7A"/>
    <w:rsid w:val="00FA5BDC"/>
    <w:rsid w:val="00FA5F15"/>
    <w:rsid w:val="00FA5F52"/>
    <w:rsid w:val="00FA5FB5"/>
    <w:rsid w:val="00FA5FFC"/>
    <w:rsid w:val="00FA61CF"/>
    <w:rsid w:val="00FA62BE"/>
    <w:rsid w:val="00FA6681"/>
    <w:rsid w:val="00FA6913"/>
    <w:rsid w:val="00FA69BD"/>
    <w:rsid w:val="00FA6FBB"/>
    <w:rsid w:val="00FA7036"/>
    <w:rsid w:val="00FA7367"/>
    <w:rsid w:val="00FA737F"/>
    <w:rsid w:val="00FA7500"/>
    <w:rsid w:val="00FA76EB"/>
    <w:rsid w:val="00FA7FAD"/>
    <w:rsid w:val="00FB022C"/>
    <w:rsid w:val="00FB0471"/>
    <w:rsid w:val="00FB04D3"/>
    <w:rsid w:val="00FB07B9"/>
    <w:rsid w:val="00FB0A81"/>
    <w:rsid w:val="00FB0BB7"/>
    <w:rsid w:val="00FB0EDB"/>
    <w:rsid w:val="00FB0F74"/>
    <w:rsid w:val="00FB1132"/>
    <w:rsid w:val="00FB160D"/>
    <w:rsid w:val="00FB17F9"/>
    <w:rsid w:val="00FB1860"/>
    <w:rsid w:val="00FB19D2"/>
    <w:rsid w:val="00FB19EE"/>
    <w:rsid w:val="00FB1B0E"/>
    <w:rsid w:val="00FB1BA5"/>
    <w:rsid w:val="00FB1D82"/>
    <w:rsid w:val="00FB1DF6"/>
    <w:rsid w:val="00FB20CE"/>
    <w:rsid w:val="00FB229B"/>
    <w:rsid w:val="00FB2712"/>
    <w:rsid w:val="00FB27B0"/>
    <w:rsid w:val="00FB297A"/>
    <w:rsid w:val="00FB2996"/>
    <w:rsid w:val="00FB29A8"/>
    <w:rsid w:val="00FB2A8F"/>
    <w:rsid w:val="00FB2B18"/>
    <w:rsid w:val="00FB2E5E"/>
    <w:rsid w:val="00FB2EBA"/>
    <w:rsid w:val="00FB3005"/>
    <w:rsid w:val="00FB30EF"/>
    <w:rsid w:val="00FB3509"/>
    <w:rsid w:val="00FB365F"/>
    <w:rsid w:val="00FB3765"/>
    <w:rsid w:val="00FB3FCE"/>
    <w:rsid w:val="00FB4383"/>
    <w:rsid w:val="00FB43EB"/>
    <w:rsid w:val="00FB4507"/>
    <w:rsid w:val="00FB46F1"/>
    <w:rsid w:val="00FB48A3"/>
    <w:rsid w:val="00FB48DC"/>
    <w:rsid w:val="00FB4CD3"/>
    <w:rsid w:val="00FB4CFA"/>
    <w:rsid w:val="00FB4F89"/>
    <w:rsid w:val="00FB50B7"/>
    <w:rsid w:val="00FB52C9"/>
    <w:rsid w:val="00FB5435"/>
    <w:rsid w:val="00FB54B9"/>
    <w:rsid w:val="00FB55CB"/>
    <w:rsid w:val="00FB566B"/>
    <w:rsid w:val="00FB577A"/>
    <w:rsid w:val="00FB58AA"/>
    <w:rsid w:val="00FB592C"/>
    <w:rsid w:val="00FB5A37"/>
    <w:rsid w:val="00FB5AD1"/>
    <w:rsid w:val="00FB5E7C"/>
    <w:rsid w:val="00FB6086"/>
    <w:rsid w:val="00FB61D8"/>
    <w:rsid w:val="00FB63CF"/>
    <w:rsid w:val="00FB65A9"/>
    <w:rsid w:val="00FB6F6B"/>
    <w:rsid w:val="00FB7061"/>
    <w:rsid w:val="00FB712C"/>
    <w:rsid w:val="00FB7204"/>
    <w:rsid w:val="00FB7214"/>
    <w:rsid w:val="00FB7380"/>
    <w:rsid w:val="00FB7868"/>
    <w:rsid w:val="00FB78B2"/>
    <w:rsid w:val="00FB7AC9"/>
    <w:rsid w:val="00FB7C38"/>
    <w:rsid w:val="00FB7E0E"/>
    <w:rsid w:val="00FC006A"/>
    <w:rsid w:val="00FC00D3"/>
    <w:rsid w:val="00FC035B"/>
    <w:rsid w:val="00FC0476"/>
    <w:rsid w:val="00FC0A20"/>
    <w:rsid w:val="00FC0B6B"/>
    <w:rsid w:val="00FC0C7A"/>
    <w:rsid w:val="00FC0DD1"/>
    <w:rsid w:val="00FC0FE4"/>
    <w:rsid w:val="00FC1054"/>
    <w:rsid w:val="00FC11B8"/>
    <w:rsid w:val="00FC1740"/>
    <w:rsid w:val="00FC179E"/>
    <w:rsid w:val="00FC1A9F"/>
    <w:rsid w:val="00FC1DF4"/>
    <w:rsid w:val="00FC23C5"/>
    <w:rsid w:val="00FC240B"/>
    <w:rsid w:val="00FC2504"/>
    <w:rsid w:val="00FC25E4"/>
    <w:rsid w:val="00FC2666"/>
    <w:rsid w:val="00FC26E4"/>
    <w:rsid w:val="00FC2778"/>
    <w:rsid w:val="00FC290B"/>
    <w:rsid w:val="00FC2AD9"/>
    <w:rsid w:val="00FC2D13"/>
    <w:rsid w:val="00FC32CF"/>
    <w:rsid w:val="00FC3309"/>
    <w:rsid w:val="00FC3316"/>
    <w:rsid w:val="00FC3615"/>
    <w:rsid w:val="00FC36C8"/>
    <w:rsid w:val="00FC3A66"/>
    <w:rsid w:val="00FC3BDB"/>
    <w:rsid w:val="00FC3C71"/>
    <w:rsid w:val="00FC3D7D"/>
    <w:rsid w:val="00FC3E6A"/>
    <w:rsid w:val="00FC433D"/>
    <w:rsid w:val="00FC4364"/>
    <w:rsid w:val="00FC465F"/>
    <w:rsid w:val="00FC4B81"/>
    <w:rsid w:val="00FC5178"/>
    <w:rsid w:val="00FC52EA"/>
    <w:rsid w:val="00FC54A0"/>
    <w:rsid w:val="00FC561D"/>
    <w:rsid w:val="00FC584C"/>
    <w:rsid w:val="00FC596C"/>
    <w:rsid w:val="00FC628C"/>
    <w:rsid w:val="00FC6357"/>
    <w:rsid w:val="00FC63B9"/>
    <w:rsid w:val="00FC6598"/>
    <w:rsid w:val="00FC6654"/>
    <w:rsid w:val="00FC676D"/>
    <w:rsid w:val="00FC6D60"/>
    <w:rsid w:val="00FC6E11"/>
    <w:rsid w:val="00FC6E2C"/>
    <w:rsid w:val="00FC6E4C"/>
    <w:rsid w:val="00FC6F19"/>
    <w:rsid w:val="00FC7055"/>
    <w:rsid w:val="00FC709B"/>
    <w:rsid w:val="00FC78DB"/>
    <w:rsid w:val="00FC7A8B"/>
    <w:rsid w:val="00FC7B21"/>
    <w:rsid w:val="00FC7CCB"/>
    <w:rsid w:val="00FD00B6"/>
    <w:rsid w:val="00FD04CD"/>
    <w:rsid w:val="00FD0555"/>
    <w:rsid w:val="00FD0600"/>
    <w:rsid w:val="00FD06FD"/>
    <w:rsid w:val="00FD0BC8"/>
    <w:rsid w:val="00FD0E13"/>
    <w:rsid w:val="00FD0EB4"/>
    <w:rsid w:val="00FD0F69"/>
    <w:rsid w:val="00FD16ED"/>
    <w:rsid w:val="00FD1795"/>
    <w:rsid w:val="00FD1FE4"/>
    <w:rsid w:val="00FD234D"/>
    <w:rsid w:val="00FD2405"/>
    <w:rsid w:val="00FD2556"/>
    <w:rsid w:val="00FD2822"/>
    <w:rsid w:val="00FD2CA3"/>
    <w:rsid w:val="00FD2E55"/>
    <w:rsid w:val="00FD315C"/>
    <w:rsid w:val="00FD3379"/>
    <w:rsid w:val="00FD36BF"/>
    <w:rsid w:val="00FD397D"/>
    <w:rsid w:val="00FD3AE4"/>
    <w:rsid w:val="00FD3C91"/>
    <w:rsid w:val="00FD4100"/>
    <w:rsid w:val="00FD4286"/>
    <w:rsid w:val="00FD4557"/>
    <w:rsid w:val="00FD4B10"/>
    <w:rsid w:val="00FD4C31"/>
    <w:rsid w:val="00FD4C74"/>
    <w:rsid w:val="00FD4F12"/>
    <w:rsid w:val="00FD50BE"/>
    <w:rsid w:val="00FD52F0"/>
    <w:rsid w:val="00FD54EF"/>
    <w:rsid w:val="00FD559B"/>
    <w:rsid w:val="00FD57C3"/>
    <w:rsid w:val="00FD59C8"/>
    <w:rsid w:val="00FD5A00"/>
    <w:rsid w:val="00FD5D4E"/>
    <w:rsid w:val="00FD60CA"/>
    <w:rsid w:val="00FD617A"/>
    <w:rsid w:val="00FD61C0"/>
    <w:rsid w:val="00FD66F5"/>
    <w:rsid w:val="00FD6724"/>
    <w:rsid w:val="00FD6B7F"/>
    <w:rsid w:val="00FD6DD7"/>
    <w:rsid w:val="00FD6F17"/>
    <w:rsid w:val="00FD70E5"/>
    <w:rsid w:val="00FD7497"/>
    <w:rsid w:val="00FE03B8"/>
    <w:rsid w:val="00FE0D80"/>
    <w:rsid w:val="00FE0EBA"/>
    <w:rsid w:val="00FE10DE"/>
    <w:rsid w:val="00FE112D"/>
    <w:rsid w:val="00FE14F4"/>
    <w:rsid w:val="00FE1629"/>
    <w:rsid w:val="00FE1747"/>
    <w:rsid w:val="00FE180A"/>
    <w:rsid w:val="00FE1A10"/>
    <w:rsid w:val="00FE1B75"/>
    <w:rsid w:val="00FE1EC6"/>
    <w:rsid w:val="00FE2351"/>
    <w:rsid w:val="00FE251B"/>
    <w:rsid w:val="00FE25B7"/>
    <w:rsid w:val="00FE285C"/>
    <w:rsid w:val="00FE2882"/>
    <w:rsid w:val="00FE2989"/>
    <w:rsid w:val="00FE29F5"/>
    <w:rsid w:val="00FE2C7F"/>
    <w:rsid w:val="00FE3099"/>
    <w:rsid w:val="00FE31E4"/>
    <w:rsid w:val="00FE3208"/>
    <w:rsid w:val="00FE377F"/>
    <w:rsid w:val="00FE388A"/>
    <w:rsid w:val="00FE3C49"/>
    <w:rsid w:val="00FE4391"/>
    <w:rsid w:val="00FE45C2"/>
    <w:rsid w:val="00FE4C5F"/>
    <w:rsid w:val="00FE55A1"/>
    <w:rsid w:val="00FE5907"/>
    <w:rsid w:val="00FE5A2B"/>
    <w:rsid w:val="00FE5A8E"/>
    <w:rsid w:val="00FE5F05"/>
    <w:rsid w:val="00FE68B6"/>
    <w:rsid w:val="00FE6966"/>
    <w:rsid w:val="00FE6BA4"/>
    <w:rsid w:val="00FE6C01"/>
    <w:rsid w:val="00FE6C04"/>
    <w:rsid w:val="00FE6C34"/>
    <w:rsid w:val="00FE6C5A"/>
    <w:rsid w:val="00FE6DFC"/>
    <w:rsid w:val="00FE6F79"/>
    <w:rsid w:val="00FE6F93"/>
    <w:rsid w:val="00FE7274"/>
    <w:rsid w:val="00FE7300"/>
    <w:rsid w:val="00FE74A3"/>
    <w:rsid w:val="00FE7712"/>
    <w:rsid w:val="00FE773A"/>
    <w:rsid w:val="00FE7777"/>
    <w:rsid w:val="00FE77B7"/>
    <w:rsid w:val="00FE79C1"/>
    <w:rsid w:val="00FE7A01"/>
    <w:rsid w:val="00FE7AD1"/>
    <w:rsid w:val="00FE7BD9"/>
    <w:rsid w:val="00FE7D31"/>
    <w:rsid w:val="00FE7D8F"/>
    <w:rsid w:val="00FE7E7D"/>
    <w:rsid w:val="00FE7EB3"/>
    <w:rsid w:val="00FE7F21"/>
    <w:rsid w:val="00FF0C2C"/>
    <w:rsid w:val="00FF0FB1"/>
    <w:rsid w:val="00FF0FE7"/>
    <w:rsid w:val="00FF110E"/>
    <w:rsid w:val="00FF1476"/>
    <w:rsid w:val="00FF1699"/>
    <w:rsid w:val="00FF1813"/>
    <w:rsid w:val="00FF1A80"/>
    <w:rsid w:val="00FF1C77"/>
    <w:rsid w:val="00FF1D81"/>
    <w:rsid w:val="00FF1DDE"/>
    <w:rsid w:val="00FF1EB8"/>
    <w:rsid w:val="00FF20C9"/>
    <w:rsid w:val="00FF240D"/>
    <w:rsid w:val="00FF2AB5"/>
    <w:rsid w:val="00FF3157"/>
    <w:rsid w:val="00FF3241"/>
    <w:rsid w:val="00FF3301"/>
    <w:rsid w:val="00FF33CD"/>
    <w:rsid w:val="00FF36FC"/>
    <w:rsid w:val="00FF38B7"/>
    <w:rsid w:val="00FF39E3"/>
    <w:rsid w:val="00FF3E3E"/>
    <w:rsid w:val="00FF3F4C"/>
    <w:rsid w:val="00FF3F75"/>
    <w:rsid w:val="00FF4050"/>
    <w:rsid w:val="00FF4190"/>
    <w:rsid w:val="00FF41B6"/>
    <w:rsid w:val="00FF42B7"/>
    <w:rsid w:val="00FF434B"/>
    <w:rsid w:val="00FF4457"/>
    <w:rsid w:val="00FF45FB"/>
    <w:rsid w:val="00FF461A"/>
    <w:rsid w:val="00FF4676"/>
    <w:rsid w:val="00FF470D"/>
    <w:rsid w:val="00FF4748"/>
    <w:rsid w:val="00FF47AA"/>
    <w:rsid w:val="00FF49C4"/>
    <w:rsid w:val="00FF4ABE"/>
    <w:rsid w:val="00FF53DE"/>
    <w:rsid w:val="00FF55FB"/>
    <w:rsid w:val="00FF560E"/>
    <w:rsid w:val="00FF5617"/>
    <w:rsid w:val="00FF5702"/>
    <w:rsid w:val="00FF5CD1"/>
    <w:rsid w:val="00FF5DF3"/>
    <w:rsid w:val="00FF5E99"/>
    <w:rsid w:val="00FF5FC4"/>
    <w:rsid w:val="00FF6004"/>
    <w:rsid w:val="00FF623A"/>
    <w:rsid w:val="00FF6357"/>
    <w:rsid w:val="00FF6643"/>
    <w:rsid w:val="00FF665D"/>
    <w:rsid w:val="00FF6862"/>
    <w:rsid w:val="00FF6A0D"/>
    <w:rsid w:val="00FF6C00"/>
    <w:rsid w:val="00FF6C04"/>
    <w:rsid w:val="00FF6D1A"/>
    <w:rsid w:val="00FF720D"/>
    <w:rsid w:val="00FF725A"/>
    <w:rsid w:val="00FF7614"/>
    <w:rsid w:val="00FF77B9"/>
    <w:rsid w:val="00FF79F5"/>
    <w:rsid w:val="00FF7AA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FE89691-ED98-473F-98E8-4880188E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6B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  <w:style w:type="character" w:customStyle="1" w:styleId="blockChar">
    <w:name w:val="block Char"/>
    <w:aliases w:val="b Char"/>
    <w:link w:val="block"/>
    <w:locked/>
    <w:rsid w:val="00D57863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1F6EFF"/>
    <w:rPr>
      <w:rFonts w:ascii="Aptos" w:eastAsia="Aptos" w:hAnsi="Aptos" w:cs="Cordia New"/>
      <w:kern w:val="2"/>
      <w:sz w:val="22"/>
      <w:szCs w:val="28"/>
      <w14:ligatures w14:val="standardContextual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3da434-3637-4dd5-a2d5-e02122aba82e" xsi:nil="true"/>
    <lcf76f155ced4ddcb4097134ff3c332f xmlns="d4f91098-763f-4f38-a735-0d003a4cf2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6" ma:contentTypeDescription="Create a new document." ma:contentTypeScope="" ma:versionID="80a2b2b3b2b037b4d9b6e802fd60c5c8">
  <xsd:schema xmlns:xsd="http://www.w3.org/2001/XMLSchema" xmlns:xs="http://www.w3.org/2001/XMLSchema" xmlns:p="http://schemas.microsoft.com/office/2006/metadata/properties" xmlns:ns2="d4f91098-763f-4f38-a735-0d003a4cf2ea" xmlns:ns3="113da434-3637-4dd5-a2d5-e02122aba82e" targetNamespace="http://schemas.microsoft.com/office/2006/metadata/properties" ma:root="true" ma:fieldsID="caa7f351d2f9b161ea9a71bd946c884b" ns2:_="" ns3:_=""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EB20E-1CBD-445D-984B-0D637C30FC9C}">
  <ds:schemaRefs>
    <ds:schemaRef ds:uri="http://schemas.microsoft.com/office/2006/metadata/properties"/>
    <ds:schemaRef ds:uri="http://schemas.microsoft.com/office/infopath/2007/PartnerControls"/>
    <ds:schemaRef ds:uri="113da434-3637-4dd5-a2d5-e02122aba82e"/>
    <ds:schemaRef ds:uri="d4f91098-763f-4f38-a735-0d003a4cf2ea"/>
  </ds:schemaRefs>
</ds:datastoreItem>
</file>

<file path=customXml/itemProps2.xml><?xml version="1.0" encoding="utf-8"?>
<ds:datastoreItem xmlns:ds="http://schemas.openxmlformats.org/officeDocument/2006/customXml" ds:itemID="{A0A07F99-8FEB-4205-A420-7614ACD21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EAEFB5-97BA-4548-BAEB-E0CDB9AA0D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FF31DD-AFFB-4AB4-9FD1-8345D24F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6810</TotalTime>
  <Pages>1</Pages>
  <Words>4801</Words>
  <Characters>27366</Characters>
  <Application>Microsoft Office Word</Application>
  <DocSecurity>4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Salisa Panochit</cp:lastModifiedBy>
  <cp:revision>3240</cp:revision>
  <cp:lastPrinted>2025-11-11T23:52:00Z</cp:lastPrinted>
  <dcterms:created xsi:type="dcterms:W3CDTF">2024-05-22T16:23:00Z</dcterms:created>
  <dcterms:modified xsi:type="dcterms:W3CDTF">2025-11-11T11:13:00Z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0x010100941AB3199191B743A5C173D70B3017B5</vt:lpwstr>
  </property>
  <property fmtid="{D5CDD505-2E9C-101B-9397-08002B2CF9AE}" pid="18" name="MediaServiceImageTags">
    <vt:lpwstr/>
  </property>
  <property fmtid="{D5CDD505-2E9C-101B-9397-08002B2CF9AE}" pid="19" name="GrammarlyDocumentId">
    <vt:lpwstr>b7ceb84f-fbcb-4514-80f1-5cc4243163ea</vt:lpwstr>
  </property>
  <property fmtid="{D5CDD505-2E9C-101B-9397-08002B2CF9AE}" pid="20" name="docLang">
    <vt:lpwstr>th</vt:lpwstr>
  </property>
</Properties>
</file>