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270"/>
        <w:gridCol w:w="7920"/>
      </w:tblGrid>
      <w:tr w:rsidR="0049161F" w:rsidRPr="00483087" w14:paraId="50E9F35A" w14:textId="77777777" w:rsidTr="00FF34E4">
        <w:trPr>
          <w:tblHeader/>
        </w:trPr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EACA54B" w14:textId="1376B8FD" w:rsidR="0049161F" w:rsidRPr="00483087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4DEFF5" w14:textId="77777777" w:rsidR="0049161F" w:rsidRPr="00483087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8FB6F4F" w14:textId="77777777" w:rsidR="0049161F" w:rsidRPr="00483087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49161F" w:rsidRPr="00483087" w14:paraId="655800A8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368" w:type="dxa"/>
          </w:tcPr>
          <w:p w14:paraId="3A29B2BD" w14:textId="77777777" w:rsidR="0049161F" w:rsidRPr="00483087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BADDD7" w14:textId="77777777" w:rsidR="0049161F" w:rsidRPr="00483087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7DD717F" w14:textId="77777777" w:rsidR="0049161F" w:rsidRPr="00483087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635FFE" w:rsidRPr="00483087" w14:paraId="26CE69C1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7C1E1FF8" w14:textId="59C05012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F36C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ABD5F5C" w14:textId="77777777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E002669" w14:textId="6357E41E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F36C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635FFE" w:rsidRPr="00483087" w14:paraId="74EF1AD8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57BBE242" w14:textId="5CDA07A6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F36C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DE3F350" w14:textId="77777777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CFA2F23" w14:textId="03889894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F36C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E96866" w:rsidRPr="00483087" w14:paraId="0307CE63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13E5B51A" w14:textId="0D753B52" w:rsidR="00E96866" w:rsidRPr="005F36C9" w:rsidRDefault="006F0053" w:rsidP="00E968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E6157D2" w14:textId="77777777" w:rsidR="00E96866" w:rsidRPr="005F36C9" w:rsidRDefault="00E96866" w:rsidP="00E968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7730807" w14:textId="7FD8DA5C" w:rsidR="00E96866" w:rsidRPr="00635FFE" w:rsidRDefault="00E96866" w:rsidP="00E96866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35FF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สินค้าคงเหลือ</w:t>
            </w:r>
          </w:p>
        </w:tc>
      </w:tr>
      <w:tr w:rsidR="00E96866" w:rsidRPr="00483087" w14:paraId="25C477F7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70C4A598" w14:textId="4C0B3619" w:rsidR="00E96866" w:rsidRPr="005F36C9" w:rsidRDefault="006F0053" w:rsidP="00E968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3119B59" w14:textId="77777777" w:rsidR="00E96866" w:rsidRPr="005F36C9" w:rsidRDefault="00E96866" w:rsidP="00E968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5818B2A" w14:textId="0E97731E" w:rsidR="00E96866" w:rsidRPr="00635FFE" w:rsidRDefault="00E96866" w:rsidP="00E96866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35FF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ที่ดิน อาคารและอุปกรณ์</w:t>
            </w:r>
          </w:p>
        </w:tc>
      </w:tr>
      <w:tr w:rsidR="00E96866" w:rsidRPr="00483087" w14:paraId="3BAE6D36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33D7797B" w14:textId="195E3E0C" w:rsidR="00E96866" w:rsidRDefault="006F0053" w:rsidP="00E968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C5C4457" w14:textId="77777777" w:rsidR="00E96866" w:rsidRPr="005F36C9" w:rsidRDefault="00E96866" w:rsidP="00E968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AB6A396" w14:textId="27B7709B" w:rsidR="00E96866" w:rsidRPr="00F246C2" w:rsidRDefault="00E96866" w:rsidP="00E96866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F5E68">
              <w:rPr>
                <w:rFonts w:asciiTheme="majorBidi" w:hAnsiTheme="majorBidi" w:cs="Angsana New" w:hint="cs"/>
                <w:sz w:val="30"/>
                <w:szCs w:val="30"/>
                <w:cs/>
              </w:rPr>
              <w:t>ใบสำคัญแสดงสิทธิที่จะซื้อหุ้นสามัญ</w:t>
            </w:r>
          </w:p>
        </w:tc>
      </w:tr>
      <w:tr w:rsidR="00E96866" w:rsidRPr="00483087" w14:paraId="6C0065CE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706DE6FC" w14:textId="570FB46A" w:rsidR="00E96866" w:rsidRPr="005F36C9" w:rsidRDefault="006F0053" w:rsidP="00E968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34350DA" w14:textId="77777777" w:rsidR="00E96866" w:rsidRPr="005F36C9" w:rsidRDefault="00E96866" w:rsidP="00E968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881860D" w14:textId="57669EE1" w:rsidR="00E96866" w:rsidRPr="005F36C9" w:rsidRDefault="00E96866" w:rsidP="00E96866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246C2">
              <w:rPr>
                <w:rFonts w:ascii="Angsana New" w:hAnsi="Angsana New" w:cs="Angsana New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EC2D2A" w:rsidRPr="00483087" w14:paraId="4E643A6C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5F7070A9" w14:textId="084988DB" w:rsidR="00EC2D2A" w:rsidRDefault="00EC2D2A" w:rsidP="00E968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79EE326" w14:textId="77777777" w:rsidR="00EC2D2A" w:rsidRPr="005F36C9" w:rsidRDefault="00EC2D2A" w:rsidP="00E968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57D2E41" w14:textId="2910E5B8" w:rsidR="00EC2D2A" w:rsidRPr="005F36C9" w:rsidRDefault="00EC2D2A" w:rsidP="00E96866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C2D2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เงินปันผล</w:t>
            </w:r>
          </w:p>
        </w:tc>
      </w:tr>
      <w:tr w:rsidR="000F585C" w:rsidRPr="00483087" w14:paraId="0D9CE74F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5395D52B" w14:textId="012590AD" w:rsidR="000F585C" w:rsidRDefault="00EC2D2A" w:rsidP="00E968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61FAC9C" w14:textId="77777777" w:rsidR="000F585C" w:rsidRPr="005F36C9" w:rsidRDefault="000F585C" w:rsidP="00E968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82DBC47" w14:textId="37A6439A" w:rsidR="000F585C" w:rsidRPr="005F36C9" w:rsidRDefault="000F585C" w:rsidP="00E96866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F36C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ภาระผูกพันกับบุคคลหรือกิจการที่ไม่เกี่ยวข้องกัน</w:t>
            </w:r>
          </w:p>
        </w:tc>
      </w:tr>
    </w:tbl>
    <w:p w14:paraId="25FBE5FD" w14:textId="77777777" w:rsidR="009D38B0" w:rsidRPr="00D82A8C" w:rsidRDefault="0049161F" w:rsidP="00F80A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483087">
        <w:rPr>
          <w:rFonts w:ascii="Angsana New" w:hAnsi="Angsana New" w:cs="Angsana New"/>
          <w:sz w:val="30"/>
          <w:szCs w:val="30"/>
          <w:cs/>
        </w:rPr>
        <w:br w:type="page"/>
      </w:r>
      <w:r w:rsidR="009D38B0" w:rsidRPr="00D82A8C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4BB2DB6C" w14:textId="77777777" w:rsidR="009D38B0" w:rsidRPr="005C05AD" w:rsidRDefault="009D38B0" w:rsidP="00256D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2798A723" w14:textId="4D2EA0E0" w:rsidR="00820DA6" w:rsidRPr="00D82A8C" w:rsidRDefault="009D38B0" w:rsidP="00256D3B">
      <w:pPr>
        <w:spacing w:line="240" w:lineRule="auto"/>
        <w:ind w:left="550"/>
        <w:jc w:val="both"/>
        <w:rPr>
          <w:rFonts w:asciiTheme="majorBidi" w:hAnsiTheme="majorBidi" w:cstheme="majorBidi"/>
          <w:sz w:val="30"/>
          <w:szCs w:val="30"/>
        </w:rPr>
      </w:pPr>
      <w:r w:rsidRPr="00D82A8C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</w:t>
      </w:r>
      <w:r w:rsidR="0092033E" w:rsidRPr="00D82A8C">
        <w:rPr>
          <w:rFonts w:asciiTheme="majorBidi" w:hAnsiTheme="majorBidi" w:cstheme="majorBidi"/>
          <w:sz w:val="30"/>
          <w:szCs w:val="30"/>
          <w:cs/>
        </w:rPr>
        <w:t>คณะ</w:t>
      </w:r>
      <w:r w:rsidRPr="00D82A8C">
        <w:rPr>
          <w:rFonts w:asciiTheme="majorBidi" w:hAnsiTheme="majorBidi" w:cstheme="majorBidi"/>
          <w:sz w:val="30"/>
          <w:szCs w:val="30"/>
          <w:cs/>
        </w:rPr>
        <w:t>กรรมการเมื่อ</w:t>
      </w:r>
      <w:r w:rsidRPr="00C0297F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0C0D3B" w:rsidRPr="000C0D3B">
        <w:rPr>
          <w:rFonts w:asciiTheme="majorBidi" w:hAnsiTheme="majorBidi" w:cstheme="majorBidi"/>
          <w:sz w:val="30"/>
          <w:szCs w:val="30"/>
        </w:rPr>
        <w:t>1</w:t>
      </w:r>
      <w:r w:rsidR="00543855">
        <w:rPr>
          <w:rFonts w:asciiTheme="majorBidi" w:hAnsiTheme="majorBidi" w:cstheme="majorBidi" w:hint="cs"/>
          <w:sz w:val="30"/>
          <w:szCs w:val="30"/>
          <w:cs/>
        </w:rPr>
        <w:t>0</w:t>
      </w:r>
      <w:r w:rsidR="000C0D3B" w:rsidRPr="000C0D3B">
        <w:rPr>
          <w:rFonts w:asciiTheme="majorBidi" w:hAnsiTheme="majorBidi" w:cstheme="majorBidi"/>
          <w:sz w:val="30"/>
          <w:szCs w:val="30"/>
        </w:rPr>
        <w:t xml:space="preserve"> </w:t>
      </w:r>
      <w:r w:rsidR="00543855">
        <w:rPr>
          <w:rFonts w:asciiTheme="majorBidi" w:hAnsiTheme="majorBidi" w:cs="Angsana New" w:hint="cs"/>
          <w:sz w:val="30"/>
          <w:szCs w:val="30"/>
          <w:cs/>
        </w:rPr>
        <w:t>พฤศจิกายน</w:t>
      </w:r>
      <w:r w:rsidR="000C0D3B" w:rsidRPr="000C0D3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E3EF9">
        <w:rPr>
          <w:rFonts w:asciiTheme="majorBidi" w:hAnsiTheme="majorBidi" w:cstheme="majorBidi"/>
          <w:sz w:val="30"/>
          <w:szCs w:val="30"/>
        </w:rPr>
        <w:t>256</w:t>
      </w:r>
      <w:r w:rsidR="00E72DB8">
        <w:rPr>
          <w:rFonts w:asciiTheme="majorBidi" w:hAnsiTheme="majorBidi" w:cstheme="majorBidi"/>
          <w:sz w:val="30"/>
          <w:szCs w:val="30"/>
        </w:rPr>
        <w:t>8</w:t>
      </w:r>
    </w:p>
    <w:p w14:paraId="2650A895" w14:textId="77777777" w:rsidR="00BA4E25" w:rsidRPr="005C05AD" w:rsidRDefault="00BA4E25" w:rsidP="00256D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6A276D32" w14:textId="63AC824B" w:rsidR="00135923" w:rsidRPr="00D82A8C" w:rsidRDefault="00152F09" w:rsidP="001B675A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D82A8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05950DA1" w14:textId="77777777" w:rsidR="00135923" w:rsidRPr="005C05AD" w:rsidRDefault="00135923" w:rsidP="00B507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06281265" w14:textId="4D940147" w:rsidR="005850A4" w:rsidRPr="00D82A8C" w:rsidRDefault="00414E6C" w:rsidP="009203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0" w:name="_Hlk66464858"/>
      <w:r w:rsidRPr="00D82A8C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E576C8" w:rsidRPr="00D82A8C">
        <w:rPr>
          <w:rFonts w:asciiTheme="majorBidi" w:hAnsiTheme="majorBidi" w:cstheme="majorBidi"/>
          <w:sz w:val="30"/>
          <w:szCs w:val="30"/>
          <w:cs/>
        </w:rPr>
        <w:br/>
      </w:r>
      <w:r w:rsidRPr="00D82A8C">
        <w:rPr>
          <w:rFonts w:asciiTheme="majorBidi" w:hAnsiTheme="majorBidi" w:cstheme="majorBidi"/>
          <w:spacing w:val="-2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ตามมาตรฐานการบัญชีฉบับที่ </w:t>
      </w:r>
      <w:r w:rsidRPr="00D82A8C">
        <w:rPr>
          <w:rFonts w:asciiTheme="majorBidi" w:hAnsiTheme="majorBidi" w:cstheme="majorBidi"/>
          <w:spacing w:val="-2"/>
          <w:sz w:val="30"/>
          <w:szCs w:val="30"/>
        </w:rPr>
        <w:t xml:space="preserve">34 </w:t>
      </w:r>
      <w:r w:rsidRPr="00D82A8C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D82A8C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D82A8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82A8C">
        <w:rPr>
          <w:rFonts w:asciiTheme="majorBidi" w:hAnsiTheme="majorBidi" w:cstheme="majorBidi"/>
          <w:sz w:val="30"/>
          <w:szCs w:val="30"/>
        </w:rPr>
        <w:t xml:space="preserve"> </w:t>
      </w:r>
      <w:bookmarkEnd w:id="0"/>
      <w:r w:rsidRPr="00D82A8C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D82A8C">
        <w:rPr>
          <w:rFonts w:asciiTheme="majorBidi" w:hAnsiTheme="majorBidi" w:cstheme="majorBidi"/>
          <w:color w:val="FF0000"/>
          <w:sz w:val="30"/>
          <w:szCs w:val="30"/>
          <w:cs/>
        </w:rPr>
        <w:t xml:space="preserve"> </w:t>
      </w:r>
      <w:r w:rsidRPr="00D82A8C">
        <w:rPr>
          <w:rFonts w:asciiTheme="majorBidi" w:hAnsiTheme="majorBidi" w:cstheme="majorBidi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D82A8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D82A8C">
        <w:rPr>
          <w:rFonts w:asciiTheme="majorBidi" w:hAnsiTheme="majorBidi" w:cstheme="majorBidi"/>
          <w:spacing w:val="-2"/>
          <w:sz w:val="30"/>
          <w:szCs w:val="30"/>
          <w:cs/>
        </w:rPr>
        <w:t>โดยงบการเงินระหว่างกาลนี้</w:t>
      </w:r>
      <w:r w:rsidRPr="00D82A8C">
        <w:rPr>
          <w:rFonts w:asciiTheme="majorBidi" w:hAnsiTheme="majorBidi" w:cstheme="majorBidi"/>
          <w:sz w:val="30"/>
          <w:szCs w:val="30"/>
          <w:cs/>
        </w:rPr>
        <w:t>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D82A8C">
        <w:rPr>
          <w:rFonts w:asciiTheme="majorBidi" w:hAnsiTheme="majorBidi" w:cstheme="majorBidi"/>
          <w:sz w:val="30"/>
          <w:szCs w:val="30"/>
        </w:rPr>
        <w:t xml:space="preserve"> </w:t>
      </w:r>
      <w:r w:rsidR="00D53EC9">
        <w:rPr>
          <w:rFonts w:asciiTheme="majorBidi" w:hAnsiTheme="majorBidi" w:cstheme="majorBidi"/>
          <w:sz w:val="30"/>
          <w:szCs w:val="30"/>
        </w:rPr>
        <w:t>31</w:t>
      </w:r>
      <w:r w:rsidRPr="00D82A8C">
        <w:rPr>
          <w:rFonts w:asciiTheme="majorBidi" w:hAnsiTheme="majorBidi" w:cstheme="majorBidi"/>
          <w:sz w:val="30"/>
          <w:szCs w:val="30"/>
        </w:rPr>
        <w:t xml:space="preserve"> </w:t>
      </w:r>
      <w:r w:rsidRPr="00D82A8C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D82A8C">
        <w:rPr>
          <w:rFonts w:asciiTheme="majorBidi" w:hAnsiTheme="majorBidi" w:cstheme="majorBidi"/>
          <w:sz w:val="30"/>
          <w:szCs w:val="30"/>
        </w:rPr>
        <w:t xml:space="preserve"> </w:t>
      </w:r>
      <w:r w:rsidR="00D53EC9">
        <w:rPr>
          <w:rFonts w:asciiTheme="majorBidi" w:hAnsiTheme="majorBidi" w:cstheme="majorBidi"/>
          <w:sz w:val="30"/>
          <w:szCs w:val="30"/>
        </w:rPr>
        <w:t>2567</w:t>
      </w:r>
    </w:p>
    <w:p w14:paraId="4C262E60" w14:textId="6FCDF39C" w:rsidR="00414E6C" w:rsidRPr="005C05AD" w:rsidRDefault="00414E6C" w:rsidP="00B507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4B07A69A" w14:textId="2DE59CA8" w:rsidR="00414E6C" w:rsidRPr="00D82A8C" w:rsidRDefault="00414E6C" w:rsidP="009203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82A8C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D53EC9">
        <w:rPr>
          <w:rFonts w:asciiTheme="majorBidi" w:hAnsiTheme="majorBidi" w:cstheme="majorBidi"/>
          <w:sz w:val="30"/>
          <w:szCs w:val="30"/>
        </w:rPr>
        <w:t>31</w:t>
      </w:r>
      <w:r w:rsidRPr="00D82A8C">
        <w:rPr>
          <w:rFonts w:asciiTheme="majorBidi" w:hAnsiTheme="majorBidi" w:cstheme="majorBidi"/>
          <w:sz w:val="30"/>
          <w:szCs w:val="30"/>
        </w:rPr>
        <w:t xml:space="preserve"> </w:t>
      </w:r>
      <w:r w:rsidRPr="00D82A8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D53EC9">
        <w:rPr>
          <w:rFonts w:asciiTheme="majorBidi" w:hAnsiTheme="majorBidi" w:cstheme="majorBidi"/>
          <w:sz w:val="30"/>
          <w:szCs w:val="30"/>
        </w:rPr>
        <w:t>2567</w:t>
      </w:r>
    </w:p>
    <w:p w14:paraId="36BA1A15" w14:textId="1C875AB1" w:rsidR="00414E6C" w:rsidRPr="005C05AD" w:rsidRDefault="00414E6C" w:rsidP="00B507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462EC7F2" w14:textId="508A6FB7" w:rsidR="00717DC6" w:rsidRPr="00D82A8C" w:rsidRDefault="00FF03ED" w:rsidP="00EE3EF9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D82A8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05191C27" w14:textId="77777777" w:rsidR="002A61E4" w:rsidRPr="005C05AD" w:rsidRDefault="002A61E4" w:rsidP="002A61E4">
      <w:pPr>
        <w:pStyle w:val="block"/>
        <w:spacing w:after="0"/>
        <w:ind w:left="360" w:right="-45"/>
        <w:jc w:val="thaiDistribute"/>
        <w:rPr>
          <w:rFonts w:ascii="Angsana New" w:hAnsi="Angsana New"/>
          <w:sz w:val="28"/>
          <w:szCs w:val="28"/>
          <w:lang w:val="en-US" w:bidi="th-TH"/>
        </w:rPr>
      </w:pPr>
    </w:p>
    <w:tbl>
      <w:tblPr>
        <w:tblW w:w="9261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4219"/>
        <w:gridCol w:w="1078"/>
        <w:gridCol w:w="241"/>
        <w:gridCol w:w="1024"/>
        <w:gridCol w:w="248"/>
        <w:gridCol w:w="7"/>
        <w:gridCol w:w="6"/>
        <w:gridCol w:w="1087"/>
        <w:gridCol w:w="243"/>
        <w:gridCol w:w="1108"/>
      </w:tblGrid>
      <w:tr w:rsidR="0067225C" w:rsidRPr="00C946D7" w14:paraId="7032DFE5" w14:textId="77777777" w:rsidTr="00FF1EE9">
        <w:tc>
          <w:tcPr>
            <w:tcW w:w="2278" w:type="pct"/>
          </w:tcPr>
          <w:p w14:paraId="0363BEBF" w14:textId="7690CA6B" w:rsidR="002A61E4" w:rsidRPr="0067225C" w:rsidRDefault="00F1455E" w:rsidP="00E2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7225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65" w:type="pct"/>
            <w:gridSpan w:val="3"/>
          </w:tcPr>
          <w:p w14:paraId="249952F2" w14:textId="77777777" w:rsidR="002A61E4" w:rsidRPr="00C946D7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946D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8" w:type="pct"/>
            <w:gridSpan w:val="2"/>
          </w:tcPr>
          <w:p w14:paraId="290FD22D" w14:textId="77777777" w:rsidR="002A61E4" w:rsidRPr="00C946D7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0" w:type="pct"/>
            <w:gridSpan w:val="4"/>
          </w:tcPr>
          <w:p w14:paraId="5EFECE08" w14:textId="77777777" w:rsidR="002A61E4" w:rsidRPr="00C946D7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946D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95981" w:rsidRPr="00C946D7" w14:paraId="2A81DA07" w14:textId="77777777" w:rsidTr="00FF1EE9">
        <w:tc>
          <w:tcPr>
            <w:tcW w:w="2278" w:type="pct"/>
          </w:tcPr>
          <w:p w14:paraId="6AC44FF8" w14:textId="5E495A76" w:rsidR="00795981" w:rsidRPr="00E274C8" w:rsidRDefault="00795981" w:rsidP="0079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 w:hanging="9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E274C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54385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="00F55F7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E274C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F55F7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8F605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="00F55F7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582" w:type="pct"/>
          </w:tcPr>
          <w:p w14:paraId="083CDFFF" w14:textId="72DD0FE1" w:rsidR="00795981" w:rsidRPr="00C946D7" w:rsidRDefault="00795981" w:rsidP="0079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30" w:type="pct"/>
          </w:tcPr>
          <w:p w14:paraId="2269F9B4" w14:textId="77777777" w:rsidR="00795981" w:rsidRPr="00C946D7" w:rsidRDefault="00795981" w:rsidP="0079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5" w:right="-108" w:hanging="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569D2D7B" w14:textId="7B81D920" w:rsidR="00795981" w:rsidRPr="00C946D7" w:rsidRDefault="00795981" w:rsidP="0079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1" w:type="pct"/>
            <w:gridSpan w:val="3"/>
          </w:tcPr>
          <w:p w14:paraId="66E69F46" w14:textId="77777777" w:rsidR="00795981" w:rsidRPr="00C946D7" w:rsidRDefault="00795981" w:rsidP="0079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3879273B" w14:textId="25439C91" w:rsidR="00795981" w:rsidRPr="00C946D7" w:rsidRDefault="00795981" w:rsidP="0079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31" w:type="pct"/>
          </w:tcPr>
          <w:p w14:paraId="1AE2E45E" w14:textId="77777777" w:rsidR="00795981" w:rsidRPr="00C946D7" w:rsidRDefault="00795981" w:rsidP="0079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0D5FAD23" w14:textId="27EFC4E1" w:rsidR="00795981" w:rsidRPr="00C946D7" w:rsidRDefault="00795981" w:rsidP="0079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795981" w:rsidRPr="00C946D7" w14:paraId="63DD83B4" w14:textId="77777777" w:rsidTr="0067225C">
        <w:tc>
          <w:tcPr>
            <w:tcW w:w="2278" w:type="pct"/>
          </w:tcPr>
          <w:p w14:paraId="52960EDE" w14:textId="77777777" w:rsidR="00795981" w:rsidRPr="00C946D7" w:rsidRDefault="00795981" w:rsidP="0079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22" w:type="pct"/>
            <w:gridSpan w:val="9"/>
          </w:tcPr>
          <w:p w14:paraId="61C529B2" w14:textId="77777777" w:rsidR="00795981" w:rsidRPr="00C946D7" w:rsidRDefault="00795981" w:rsidP="0079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46D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95981" w:rsidRPr="00C946D7" w14:paraId="1FAE6860" w14:textId="77777777" w:rsidTr="00FF1EE9">
        <w:tc>
          <w:tcPr>
            <w:tcW w:w="2278" w:type="pct"/>
          </w:tcPr>
          <w:p w14:paraId="44127BC3" w14:textId="77777777" w:rsidR="00795981" w:rsidRPr="00C946D7" w:rsidRDefault="00795981" w:rsidP="0079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946D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2" w:type="pct"/>
          </w:tcPr>
          <w:p w14:paraId="1422CCD9" w14:textId="77777777" w:rsidR="00795981" w:rsidRPr="00CD295C" w:rsidRDefault="00795981" w:rsidP="0079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16194E9E" w14:textId="77777777" w:rsidR="00795981" w:rsidRPr="00CD295C" w:rsidRDefault="00795981" w:rsidP="0079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63E9B633" w14:textId="77777777" w:rsidR="00795981" w:rsidRPr="00CD295C" w:rsidRDefault="00795981" w:rsidP="0079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pct"/>
            <w:gridSpan w:val="3"/>
          </w:tcPr>
          <w:p w14:paraId="17FFA237" w14:textId="77777777" w:rsidR="00795981" w:rsidRPr="00CD295C" w:rsidRDefault="00795981" w:rsidP="0079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44FEC9BC" w14:textId="77777777" w:rsidR="00795981" w:rsidRPr="00CD295C" w:rsidRDefault="00795981" w:rsidP="0079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7D8DFC26" w14:textId="77777777" w:rsidR="00795981" w:rsidRPr="00CD295C" w:rsidRDefault="00795981" w:rsidP="0079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36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8" w:type="pct"/>
          </w:tcPr>
          <w:p w14:paraId="4B0F2940" w14:textId="77777777" w:rsidR="00795981" w:rsidRPr="00C946D7" w:rsidRDefault="00795981" w:rsidP="0079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F2934" w:rsidRPr="00C946D7" w14:paraId="26B973CE" w14:textId="77777777" w:rsidTr="00FF1EE9">
        <w:tc>
          <w:tcPr>
            <w:tcW w:w="2278" w:type="pct"/>
          </w:tcPr>
          <w:p w14:paraId="00E6E27A" w14:textId="77777777" w:rsidR="00CF2934" w:rsidRPr="00CC057B" w:rsidRDefault="00CF2934" w:rsidP="00CF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C057B">
              <w:rPr>
                <w:rFonts w:ascii="Angsana New" w:hAnsi="Angsana New" w:cs="Angsana New"/>
                <w:sz w:val="30"/>
                <w:szCs w:val="30"/>
                <w:cs/>
              </w:rPr>
              <w:t>รายได้</w:t>
            </w:r>
            <w:r w:rsidRPr="00CC057B">
              <w:rPr>
                <w:rFonts w:ascii="Angsana New" w:hAnsi="Angsana New" w:cs="Angsana New" w:hint="cs"/>
                <w:sz w:val="30"/>
                <w:szCs w:val="30"/>
                <w:cs/>
              </w:rPr>
              <w:t>จากการให้บริการ</w:t>
            </w:r>
          </w:p>
        </w:tc>
        <w:tc>
          <w:tcPr>
            <w:tcW w:w="582" w:type="pct"/>
          </w:tcPr>
          <w:p w14:paraId="348B0D41" w14:textId="208C4C23" w:rsidR="00CF2934" w:rsidRPr="00CD295C" w:rsidRDefault="000676E0" w:rsidP="00CF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55885386" w14:textId="77777777" w:rsidR="00CF2934" w:rsidRPr="00CD295C" w:rsidRDefault="00CF2934" w:rsidP="00CF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69F92A02" w14:textId="453E4D12" w:rsidR="00CF2934" w:rsidRPr="00CD295C" w:rsidRDefault="00CF2934" w:rsidP="00CF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D295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gridSpan w:val="3"/>
          </w:tcPr>
          <w:p w14:paraId="16CD8DA8" w14:textId="77777777" w:rsidR="00CF2934" w:rsidRPr="00CD295C" w:rsidRDefault="00CF2934" w:rsidP="00CF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66C03454" w14:textId="1A5037BB" w:rsidR="00CF2934" w:rsidRPr="00CD295C" w:rsidRDefault="000676E0" w:rsidP="00CF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48,004</w:t>
            </w:r>
          </w:p>
        </w:tc>
        <w:tc>
          <w:tcPr>
            <w:tcW w:w="131" w:type="pct"/>
          </w:tcPr>
          <w:p w14:paraId="76A47399" w14:textId="77777777" w:rsidR="00CF2934" w:rsidRPr="00CD295C" w:rsidRDefault="00CF2934" w:rsidP="00CF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36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8" w:type="pct"/>
          </w:tcPr>
          <w:p w14:paraId="1DF3A2CE" w14:textId="3BDE906D" w:rsidR="00CF2934" w:rsidRPr="00C946D7" w:rsidRDefault="00543855" w:rsidP="00CF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46</w:t>
            </w:r>
            <w:r>
              <w:rPr>
                <w:rFonts w:ascii="Angsana New" w:hAnsi="Angsana New" w:cs="Angsana New"/>
                <w:sz w:val="30"/>
                <w:szCs w:val="30"/>
              </w:rPr>
              <w:t>,016</w:t>
            </w:r>
          </w:p>
        </w:tc>
      </w:tr>
      <w:tr w:rsidR="00CF2934" w:rsidRPr="00C946D7" w14:paraId="3231A43C" w14:textId="77777777" w:rsidTr="00FF1EE9">
        <w:tc>
          <w:tcPr>
            <w:tcW w:w="2278" w:type="pct"/>
          </w:tcPr>
          <w:p w14:paraId="72C8395D" w14:textId="6AC87152" w:rsidR="00CF2934" w:rsidRPr="00CC057B" w:rsidRDefault="00CF2934" w:rsidP="00CF2934">
            <w:pPr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5F70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82" w:type="pct"/>
          </w:tcPr>
          <w:p w14:paraId="064DAC7C" w14:textId="4151AAE3" w:rsidR="00CF2934" w:rsidRPr="00CD295C" w:rsidRDefault="000676E0" w:rsidP="00CF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6CDEC2B9" w14:textId="77777777" w:rsidR="00CF2934" w:rsidRPr="00CD295C" w:rsidRDefault="00CF2934" w:rsidP="00CF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38E11D75" w14:textId="25694ED4" w:rsidR="00CF2934" w:rsidRPr="00CD295C" w:rsidRDefault="00CF2934" w:rsidP="00CF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gridSpan w:val="3"/>
          </w:tcPr>
          <w:p w14:paraId="2F33DADC" w14:textId="77777777" w:rsidR="00CF2934" w:rsidRPr="00CD295C" w:rsidRDefault="00CF2934" w:rsidP="00CF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735FFD17" w14:textId="198123E8" w:rsidR="00CF2934" w:rsidRPr="00CD295C" w:rsidRDefault="000676E0" w:rsidP="00CF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15,959</w:t>
            </w:r>
          </w:p>
        </w:tc>
        <w:tc>
          <w:tcPr>
            <w:tcW w:w="131" w:type="pct"/>
          </w:tcPr>
          <w:p w14:paraId="447D4D06" w14:textId="77777777" w:rsidR="00CF2934" w:rsidRPr="00CD295C" w:rsidRDefault="00CF2934" w:rsidP="00CF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8" w:type="pct"/>
          </w:tcPr>
          <w:p w14:paraId="1600A7CA" w14:textId="3DD39185" w:rsidR="00CF2934" w:rsidRPr="00F55F70" w:rsidRDefault="00543855" w:rsidP="00CF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7,980</w:t>
            </w:r>
          </w:p>
        </w:tc>
      </w:tr>
      <w:tr w:rsidR="00CF2934" w:rsidRPr="00C946D7" w14:paraId="49AFEDD8" w14:textId="77777777" w:rsidTr="00FF1EE9">
        <w:tc>
          <w:tcPr>
            <w:tcW w:w="2278" w:type="pct"/>
          </w:tcPr>
          <w:p w14:paraId="2EB9000B" w14:textId="1FBEC43A" w:rsidR="00CF2934" w:rsidRPr="00CC057B" w:rsidRDefault="00CF2934" w:rsidP="00CF2934">
            <w:pPr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057B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ค่าเช่า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582" w:type="pct"/>
          </w:tcPr>
          <w:p w14:paraId="0A436A69" w14:textId="7515ADF0" w:rsidR="00CF2934" w:rsidRPr="00CD295C" w:rsidRDefault="000676E0" w:rsidP="00CF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5755EB66" w14:textId="77777777" w:rsidR="00CF2934" w:rsidRPr="00CD295C" w:rsidRDefault="00CF2934" w:rsidP="00CF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16349D2C" w14:textId="08A17318" w:rsidR="00CF2934" w:rsidRPr="00CD295C" w:rsidRDefault="00CF2934" w:rsidP="00CF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295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gridSpan w:val="3"/>
          </w:tcPr>
          <w:p w14:paraId="7B7E50C9" w14:textId="77777777" w:rsidR="00CF2934" w:rsidRPr="00CD295C" w:rsidRDefault="00CF2934" w:rsidP="00CF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37EE2AE0" w14:textId="63BC4B81" w:rsidR="00CF2934" w:rsidRPr="00CD295C" w:rsidRDefault="000676E0" w:rsidP="00CF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1,787</w:t>
            </w:r>
          </w:p>
        </w:tc>
        <w:tc>
          <w:tcPr>
            <w:tcW w:w="131" w:type="pct"/>
          </w:tcPr>
          <w:p w14:paraId="46EFB6F4" w14:textId="77777777" w:rsidR="00CF2934" w:rsidRPr="00CD295C" w:rsidRDefault="00CF2934" w:rsidP="00CF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8" w:type="pct"/>
          </w:tcPr>
          <w:p w14:paraId="754A97D6" w14:textId="15A559D5" w:rsidR="00CF2934" w:rsidRPr="00C946D7" w:rsidRDefault="00543855" w:rsidP="00CF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1,476</w:t>
            </w:r>
          </w:p>
        </w:tc>
      </w:tr>
      <w:tr w:rsidR="00DE475B" w:rsidRPr="00C946D7" w14:paraId="2B90108A" w14:textId="77777777" w:rsidTr="00FF1EE9">
        <w:tc>
          <w:tcPr>
            <w:tcW w:w="2278" w:type="pct"/>
          </w:tcPr>
          <w:p w14:paraId="3986BC03" w14:textId="77777777" w:rsidR="00DE475B" w:rsidRPr="00350868" w:rsidRDefault="00DE475B" w:rsidP="00DE475B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00E791F7" w14:textId="77777777" w:rsidR="00DE475B" w:rsidRPr="00350868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4ED76029" w14:textId="77777777" w:rsidR="00DE475B" w:rsidRPr="00350868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3790DDE9" w14:textId="77777777" w:rsidR="00DE475B" w:rsidRPr="00350868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pct"/>
            <w:gridSpan w:val="3"/>
          </w:tcPr>
          <w:p w14:paraId="4B9E10DB" w14:textId="77777777" w:rsidR="00DE475B" w:rsidRPr="00350868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09F979E7" w14:textId="77777777" w:rsidR="00DE475B" w:rsidRPr="00350868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42C64C50" w14:textId="77777777" w:rsidR="00DE475B" w:rsidRPr="00350868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8" w:type="pct"/>
          </w:tcPr>
          <w:p w14:paraId="4C6A7825" w14:textId="08F11692" w:rsidR="00DE475B" w:rsidRPr="00350868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DE475B" w:rsidRPr="00C946D7" w14:paraId="6E309989" w14:textId="77777777" w:rsidTr="00FF1EE9">
        <w:tc>
          <w:tcPr>
            <w:tcW w:w="2278" w:type="pct"/>
          </w:tcPr>
          <w:p w14:paraId="0D1D3EE3" w14:textId="3FE9E5F4" w:rsidR="00DE475B" w:rsidRPr="00350868" w:rsidRDefault="00F55F70" w:rsidP="00DE475B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55F7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582" w:type="pct"/>
          </w:tcPr>
          <w:p w14:paraId="360250D3" w14:textId="77777777" w:rsidR="00DE475B" w:rsidRPr="00350868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11E377A3" w14:textId="77777777" w:rsidR="00DE475B" w:rsidRPr="00350868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5E71588B" w14:textId="77777777" w:rsidR="00DE475B" w:rsidRPr="00350868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pct"/>
            <w:gridSpan w:val="3"/>
          </w:tcPr>
          <w:p w14:paraId="3D5EAC68" w14:textId="77777777" w:rsidR="00DE475B" w:rsidRPr="00350868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7408D870" w14:textId="77777777" w:rsidR="00DE475B" w:rsidRPr="00350868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1264258B" w14:textId="77777777" w:rsidR="00DE475B" w:rsidRPr="00350868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8" w:type="pct"/>
          </w:tcPr>
          <w:p w14:paraId="27010BDB" w14:textId="77777777" w:rsidR="00DE475B" w:rsidRPr="00350868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DE475B" w:rsidRPr="00C946D7" w14:paraId="43B8FAB6" w14:textId="77777777" w:rsidTr="00FF1EE9">
        <w:tc>
          <w:tcPr>
            <w:tcW w:w="2278" w:type="pct"/>
          </w:tcPr>
          <w:p w14:paraId="5DE8B713" w14:textId="2D3A4889" w:rsidR="00DE475B" w:rsidRPr="00F55F70" w:rsidRDefault="00F55F70" w:rsidP="00DE475B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5F70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582" w:type="pct"/>
          </w:tcPr>
          <w:p w14:paraId="43C44771" w14:textId="49A9914B" w:rsidR="00DE475B" w:rsidRPr="00350868" w:rsidRDefault="000676E0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30" w:type="pct"/>
          </w:tcPr>
          <w:p w14:paraId="5BF59756" w14:textId="77777777" w:rsidR="00DE475B" w:rsidRPr="00350868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77BB9D8C" w14:textId="2EA4A8BF" w:rsidR="00DE475B" w:rsidRPr="00350868" w:rsidRDefault="00F55F70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F55F70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1" w:type="pct"/>
            <w:gridSpan w:val="3"/>
          </w:tcPr>
          <w:p w14:paraId="739805DB" w14:textId="77777777" w:rsidR="00DE475B" w:rsidRPr="00350868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2A25A875" w14:textId="0937C6A3" w:rsidR="00DE475B" w:rsidRPr="00350868" w:rsidRDefault="000676E0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01BC5AC3" w14:textId="77777777" w:rsidR="00DE475B" w:rsidRPr="00350868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8" w:type="pct"/>
          </w:tcPr>
          <w:p w14:paraId="31F29E8B" w14:textId="7DEA8605" w:rsidR="00DE475B" w:rsidRPr="00350868" w:rsidRDefault="00F55F70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A369F" w:rsidRPr="00C946D7" w14:paraId="0088A1B7" w14:textId="77777777" w:rsidTr="00FF1EE9">
        <w:tc>
          <w:tcPr>
            <w:tcW w:w="2278" w:type="pct"/>
          </w:tcPr>
          <w:p w14:paraId="7F16FB2D" w14:textId="77777777" w:rsidR="00AA369F" w:rsidRPr="00F55F70" w:rsidRDefault="00AA369F" w:rsidP="00DE475B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2FAEE4C9" w14:textId="77777777" w:rsidR="00AA369F" w:rsidRDefault="00AA369F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638BBB2C" w14:textId="77777777" w:rsidR="00AA369F" w:rsidRPr="00350868" w:rsidRDefault="00AA369F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0298841E" w14:textId="77777777" w:rsidR="00AA369F" w:rsidRPr="00F55F70" w:rsidRDefault="00AA369F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pct"/>
            <w:gridSpan w:val="3"/>
          </w:tcPr>
          <w:p w14:paraId="3011336A" w14:textId="77777777" w:rsidR="00AA369F" w:rsidRPr="00350868" w:rsidRDefault="00AA369F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1EEE2C0C" w14:textId="77777777" w:rsidR="00AA369F" w:rsidRDefault="00AA369F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321C9E3A" w14:textId="77777777" w:rsidR="00AA369F" w:rsidRPr="00350868" w:rsidRDefault="00AA369F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8" w:type="pct"/>
          </w:tcPr>
          <w:p w14:paraId="0EEEF70F" w14:textId="77777777" w:rsidR="00AA369F" w:rsidRDefault="00AA369F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E475B" w:rsidRPr="00C946D7" w14:paraId="6C819902" w14:textId="77777777" w:rsidTr="00FF1EE9">
        <w:trPr>
          <w:tblHeader/>
        </w:trPr>
        <w:tc>
          <w:tcPr>
            <w:tcW w:w="2278" w:type="pct"/>
          </w:tcPr>
          <w:p w14:paraId="193AC293" w14:textId="0D41CEF5" w:rsidR="00DE475B" w:rsidRPr="0067225C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7225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65" w:type="pct"/>
            <w:gridSpan w:val="3"/>
          </w:tcPr>
          <w:p w14:paraId="7E474582" w14:textId="77777777" w:rsidR="00DE475B" w:rsidRPr="00C946D7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946D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4" w:type="pct"/>
          </w:tcPr>
          <w:p w14:paraId="0F4290B4" w14:textId="77777777" w:rsidR="00DE475B" w:rsidRPr="00C946D7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pct"/>
            <w:gridSpan w:val="5"/>
          </w:tcPr>
          <w:p w14:paraId="07B60244" w14:textId="77777777" w:rsidR="00DE475B" w:rsidRPr="00C946D7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946D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475B" w:rsidRPr="00C946D7" w14:paraId="6C9F7141" w14:textId="77777777" w:rsidTr="00FF1EE9">
        <w:trPr>
          <w:tblHeader/>
        </w:trPr>
        <w:tc>
          <w:tcPr>
            <w:tcW w:w="2278" w:type="pct"/>
          </w:tcPr>
          <w:p w14:paraId="42D7C54E" w14:textId="10D5999E" w:rsidR="00DE475B" w:rsidRPr="00C946D7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 w:hanging="9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74C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54385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="00F55F7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E274C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F55F7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F20DC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="00F55F7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582" w:type="pct"/>
          </w:tcPr>
          <w:p w14:paraId="6AB92A9C" w14:textId="3888A1BD" w:rsidR="00DE475B" w:rsidRPr="00C946D7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30" w:type="pct"/>
          </w:tcPr>
          <w:p w14:paraId="5CA48460" w14:textId="77777777" w:rsidR="00DE475B" w:rsidRPr="00C946D7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2E7751AF" w14:textId="75C6506C" w:rsidR="00DE475B" w:rsidRPr="00C946D7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34" w:type="pct"/>
          </w:tcPr>
          <w:p w14:paraId="32857540" w14:textId="77777777" w:rsidR="00DE475B" w:rsidRPr="00C946D7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gridSpan w:val="3"/>
          </w:tcPr>
          <w:p w14:paraId="44EFE773" w14:textId="390AEDEE" w:rsidR="00DE475B" w:rsidRPr="00C946D7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31" w:type="pct"/>
          </w:tcPr>
          <w:p w14:paraId="428F0064" w14:textId="77777777" w:rsidR="00DE475B" w:rsidRPr="00C946D7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38" w:right="-108" w:hanging="6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030EDF76" w14:textId="5E37C506" w:rsidR="00DE475B" w:rsidRPr="00C946D7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DE475B" w:rsidRPr="00C946D7" w14:paraId="33D73EDB" w14:textId="77777777" w:rsidTr="0067225C">
        <w:trPr>
          <w:tblHeader/>
        </w:trPr>
        <w:tc>
          <w:tcPr>
            <w:tcW w:w="2278" w:type="pct"/>
          </w:tcPr>
          <w:p w14:paraId="3BC8BE15" w14:textId="77777777" w:rsidR="00DE475B" w:rsidRPr="00C946D7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22" w:type="pct"/>
            <w:gridSpan w:val="9"/>
          </w:tcPr>
          <w:p w14:paraId="1F30F297" w14:textId="77777777" w:rsidR="00DE475B" w:rsidRPr="00C946D7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46D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E475B" w:rsidRPr="00C946D7" w14:paraId="5D7836BF" w14:textId="77777777" w:rsidTr="00FF1EE9">
        <w:tc>
          <w:tcPr>
            <w:tcW w:w="2278" w:type="pct"/>
          </w:tcPr>
          <w:p w14:paraId="6A2E165B" w14:textId="77777777" w:rsidR="00DE475B" w:rsidRPr="00C946D7" w:rsidRDefault="00DE475B" w:rsidP="00DE475B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46D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2" w:type="pct"/>
          </w:tcPr>
          <w:p w14:paraId="051CA264" w14:textId="77777777" w:rsidR="00DE475B" w:rsidRPr="00C946D7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368E7713" w14:textId="77777777" w:rsidR="00DE475B" w:rsidRPr="00C946D7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127AD5D8" w14:textId="77777777" w:rsidR="00DE475B" w:rsidRPr="00C946D7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0D6A6CF4" w14:textId="77777777" w:rsidR="00DE475B" w:rsidRPr="00C946D7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gridSpan w:val="3"/>
          </w:tcPr>
          <w:p w14:paraId="46E289EF" w14:textId="77777777" w:rsidR="00DE475B" w:rsidRPr="00C946D7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7BD25FA0" w14:textId="77777777" w:rsidR="00DE475B" w:rsidRPr="00C946D7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8" w:type="pct"/>
          </w:tcPr>
          <w:p w14:paraId="50AB7A1B" w14:textId="77777777" w:rsidR="00DE475B" w:rsidRPr="00C946D7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55F70" w:rsidRPr="00C946D7" w14:paraId="277E6CBB" w14:textId="77777777" w:rsidTr="00FF1EE9">
        <w:tc>
          <w:tcPr>
            <w:tcW w:w="2278" w:type="pct"/>
          </w:tcPr>
          <w:p w14:paraId="6DCF7C7C" w14:textId="403D8E8C" w:rsidR="00F55F70" w:rsidRPr="00C946D7" w:rsidRDefault="00F55F70" w:rsidP="00DE475B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5F70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582" w:type="pct"/>
          </w:tcPr>
          <w:p w14:paraId="4BE794A9" w14:textId="21C693A6" w:rsidR="00F55F70" w:rsidRPr="00C946D7" w:rsidRDefault="000676E0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11,206</w:t>
            </w:r>
          </w:p>
        </w:tc>
        <w:tc>
          <w:tcPr>
            <w:tcW w:w="130" w:type="pct"/>
          </w:tcPr>
          <w:p w14:paraId="0E3EFBBA" w14:textId="77777777" w:rsidR="00F55F70" w:rsidRPr="00C946D7" w:rsidRDefault="00F55F70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53" w:type="pct"/>
          </w:tcPr>
          <w:p w14:paraId="214BCA5E" w14:textId="6BE2EFF5" w:rsidR="00F55F70" w:rsidRPr="00C946D7" w:rsidRDefault="00543855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</w:rPr>
              <w:t>,603</w:t>
            </w:r>
          </w:p>
        </w:tc>
        <w:tc>
          <w:tcPr>
            <w:tcW w:w="134" w:type="pct"/>
          </w:tcPr>
          <w:p w14:paraId="739F29AC" w14:textId="77777777" w:rsidR="00F55F70" w:rsidRPr="00C946D7" w:rsidRDefault="00F55F70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4" w:type="pct"/>
            <w:gridSpan w:val="3"/>
          </w:tcPr>
          <w:p w14:paraId="3C0EAE29" w14:textId="60C81CD9" w:rsidR="00F55F70" w:rsidRPr="00C946D7" w:rsidRDefault="000676E0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11,174</w:t>
            </w:r>
          </w:p>
        </w:tc>
        <w:tc>
          <w:tcPr>
            <w:tcW w:w="131" w:type="pct"/>
          </w:tcPr>
          <w:p w14:paraId="1A3C2C58" w14:textId="77777777" w:rsidR="00F55F70" w:rsidRPr="00C946D7" w:rsidRDefault="00F55F70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8" w:type="pct"/>
          </w:tcPr>
          <w:p w14:paraId="117DF075" w14:textId="72713C3D" w:rsidR="00F55F70" w:rsidRPr="00C946D7" w:rsidRDefault="00543855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5,587</w:t>
            </w:r>
          </w:p>
        </w:tc>
      </w:tr>
      <w:tr w:rsidR="00DE475B" w:rsidRPr="00C946D7" w14:paraId="45CEB3F8" w14:textId="77777777" w:rsidTr="00FF1EE9">
        <w:tc>
          <w:tcPr>
            <w:tcW w:w="2278" w:type="pct"/>
          </w:tcPr>
          <w:p w14:paraId="2DEC9AEE" w14:textId="77777777" w:rsidR="00DE475B" w:rsidRPr="00C946D7" w:rsidRDefault="00DE475B" w:rsidP="00DE475B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46D7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82" w:type="pct"/>
          </w:tcPr>
          <w:p w14:paraId="690058B3" w14:textId="77777777" w:rsidR="00DE475B" w:rsidRPr="00C946D7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0" w:type="pct"/>
          </w:tcPr>
          <w:p w14:paraId="4D57CCBA" w14:textId="77777777" w:rsidR="00DE475B" w:rsidRPr="00C946D7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53" w:type="pct"/>
          </w:tcPr>
          <w:p w14:paraId="3C55E585" w14:textId="77777777" w:rsidR="00DE475B" w:rsidRPr="00C946D7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4" w:type="pct"/>
          </w:tcPr>
          <w:p w14:paraId="4652F303" w14:textId="77777777" w:rsidR="00DE475B" w:rsidRPr="00C946D7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4" w:type="pct"/>
            <w:gridSpan w:val="3"/>
          </w:tcPr>
          <w:p w14:paraId="77418FCE" w14:textId="77777777" w:rsidR="00DE475B" w:rsidRPr="00C946D7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2936CA3F" w14:textId="77777777" w:rsidR="00DE475B" w:rsidRPr="00C946D7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8" w:type="pct"/>
          </w:tcPr>
          <w:p w14:paraId="35F9A8D5" w14:textId="77777777" w:rsidR="00DE475B" w:rsidRPr="00C946D7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3C33B6" w:rsidRPr="00C946D7" w14:paraId="2120E47B" w14:textId="77777777" w:rsidTr="001004FC">
        <w:tc>
          <w:tcPr>
            <w:tcW w:w="2278" w:type="pct"/>
          </w:tcPr>
          <w:p w14:paraId="11E973BD" w14:textId="4421A3CD" w:rsidR="003C33B6" w:rsidRPr="00C946D7" w:rsidRDefault="003C33B6" w:rsidP="003C33B6">
            <w:pPr>
              <w:ind w:left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38BE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82" w:type="pct"/>
          </w:tcPr>
          <w:p w14:paraId="4409D886" w14:textId="026F38E3" w:rsidR="003C33B6" w:rsidRPr="001004FC" w:rsidRDefault="000676E0" w:rsidP="003C3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6,636</w:t>
            </w:r>
          </w:p>
        </w:tc>
        <w:tc>
          <w:tcPr>
            <w:tcW w:w="130" w:type="pct"/>
          </w:tcPr>
          <w:p w14:paraId="48C475BB" w14:textId="77777777" w:rsidR="003C33B6" w:rsidRPr="00C946D7" w:rsidRDefault="003C33B6" w:rsidP="003C3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53" w:type="pct"/>
          </w:tcPr>
          <w:p w14:paraId="33E553BC" w14:textId="0409BF2E" w:rsidR="003C33B6" w:rsidRDefault="00543855" w:rsidP="003C3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5,148</w:t>
            </w:r>
          </w:p>
        </w:tc>
        <w:tc>
          <w:tcPr>
            <w:tcW w:w="134" w:type="pct"/>
          </w:tcPr>
          <w:p w14:paraId="7FCA341A" w14:textId="77777777" w:rsidR="003C33B6" w:rsidRPr="00C946D7" w:rsidRDefault="003C33B6" w:rsidP="003C3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4" w:type="pct"/>
            <w:gridSpan w:val="3"/>
          </w:tcPr>
          <w:p w14:paraId="0B3DBD5D" w14:textId="71AB12EF" w:rsidR="003C33B6" w:rsidRPr="00C946D7" w:rsidRDefault="000676E0" w:rsidP="003C3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6,636</w:t>
            </w:r>
          </w:p>
        </w:tc>
        <w:tc>
          <w:tcPr>
            <w:tcW w:w="131" w:type="pct"/>
          </w:tcPr>
          <w:p w14:paraId="5A964C42" w14:textId="77777777" w:rsidR="003C33B6" w:rsidRPr="00C946D7" w:rsidRDefault="003C33B6" w:rsidP="003C3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8" w:type="pct"/>
          </w:tcPr>
          <w:p w14:paraId="52F87803" w14:textId="26EAE0AD" w:rsidR="003C33B6" w:rsidRDefault="00543855" w:rsidP="003C3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5,148</w:t>
            </w:r>
          </w:p>
        </w:tc>
      </w:tr>
      <w:tr w:rsidR="003C33B6" w:rsidRPr="00C946D7" w14:paraId="2A1BFF38" w14:textId="77777777" w:rsidTr="001004FC">
        <w:tc>
          <w:tcPr>
            <w:tcW w:w="2278" w:type="pct"/>
          </w:tcPr>
          <w:p w14:paraId="05EA10EA" w14:textId="77777777" w:rsidR="003C33B6" w:rsidRPr="00C946D7" w:rsidRDefault="003C33B6" w:rsidP="003C33B6">
            <w:pPr>
              <w:ind w:left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46D7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82" w:type="pct"/>
          </w:tcPr>
          <w:p w14:paraId="7F978665" w14:textId="7DB9347E" w:rsidR="003C33B6" w:rsidRPr="001004FC" w:rsidRDefault="000676E0" w:rsidP="003C3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231</w:t>
            </w:r>
          </w:p>
        </w:tc>
        <w:tc>
          <w:tcPr>
            <w:tcW w:w="130" w:type="pct"/>
          </w:tcPr>
          <w:p w14:paraId="730BC307" w14:textId="77777777" w:rsidR="003C33B6" w:rsidRPr="00C946D7" w:rsidRDefault="003C33B6" w:rsidP="003C3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53" w:type="pct"/>
          </w:tcPr>
          <w:p w14:paraId="2545EAF1" w14:textId="5CF1F6B8" w:rsidR="003C33B6" w:rsidRPr="00C946D7" w:rsidRDefault="00543855" w:rsidP="003C3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231</w:t>
            </w:r>
          </w:p>
        </w:tc>
        <w:tc>
          <w:tcPr>
            <w:tcW w:w="134" w:type="pct"/>
          </w:tcPr>
          <w:p w14:paraId="0652DBB9" w14:textId="77777777" w:rsidR="003C33B6" w:rsidRPr="00C946D7" w:rsidRDefault="003C33B6" w:rsidP="003C3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4" w:type="pct"/>
            <w:gridSpan w:val="3"/>
          </w:tcPr>
          <w:p w14:paraId="33C3F637" w14:textId="52138C52" w:rsidR="003C33B6" w:rsidRPr="00C946D7" w:rsidRDefault="000676E0" w:rsidP="003C3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231</w:t>
            </w:r>
          </w:p>
        </w:tc>
        <w:tc>
          <w:tcPr>
            <w:tcW w:w="131" w:type="pct"/>
          </w:tcPr>
          <w:p w14:paraId="7FC963AF" w14:textId="77777777" w:rsidR="003C33B6" w:rsidRPr="00C946D7" w:rsidRDefault="003C33B6" w:rsidP="003C3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8" w:type="pct"/>
          </w:tcPr>
          <w:p w14:paraId="6C022A41" w14:textId="21CF37D8" w:rsidR="003C33B6" w:rsidRPr="00C946D7" w:rsidRDefault="00543855" w:rsidP="003C3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231</w:t>
            </w:r>
          </w:p>
        </w:tc>
      </w:tr>
      <w:tr w:rsidR="003C33B6" w:rsidRPr="00483087" w14:paraId="2F6C060C" w14:textId="77777777" w:rsidTr="001004FC">
        <w:tc>
          <w:tcPr>
            <w:tcW w:w="2278" w:type="pct"/>
          </w:tcPr>
          <w:p w14:paraId="0F1AC7B6" w14:textId="77777777" w:rsidR="003C33B6" w:rsidRPr="003A6CED" w:rsidRDefault="003C33B6" w:rsidP="003C3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6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A6C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116C45B8" w14:textId="2BD35CBD" w:rsidR="003C33B6" w:rsidRPr="007B2D70" w:rsidRDefault="000676E0" w:rsidP="003C3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6,867</w:t>
            </w:r>
          </w:p>
        </w:tc>
        <w:tc>
          <w:tcPr>
            <w:tcW w:w="130" w:type="pct"/>
          </w:tcPr>
          <w:p w14:paraId="01BB6AF4" w14:textId="77777777" w:rsidR="003C33B6" w:rsidRPr="007B2D70" w:rsidRDefault="003C33B6" w:rsidP="003C3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</w:tcPr>
          <w:p w14:paraId="0E02D495" w14:textId="30632858" w:rsidR="003C33B6" w:rsidRPr="007B2D70" w:rsidRDefault="00543855" w:rsidP="003C3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5,379</w:t>
            </w:r>
          </w:p>
        </w:tc>
        <w:tc>
          <w:tcPr>
            <w:tcW w:w="134" w:type="pct"/>
          </w:tcPr>
          <w:p w14:paraId="1DA2059D" w14:textId="77777777" w:rsidR="003C33B6" w:rsidRPr="007B2D70" w:rsidRDefault="003C33B6" w:rsidP="003C3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6BBE2C54" w14:textId="2F266185" w:rsidR="003C33B6" w:rsidRPr="007B2D70" w:rsidRDefault="000676E0" w:rsidP="003C3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6,867</w:t>
            </w:r>
          </w:p>
        </w:tc>
        <w:tc>
          <w:tcPr>
            <w:tcW w:w="131" w:type="pct"/>
          </w:tcPr>
          <w:p w14:paraId="79B7799D" w14:textId="77777777" w:rsidR="003C33B6" w:rsidRPr="007B2D70" w:rsidRDefault="003C33B6" w:rsidP="003C3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0EC179D8" w14:textId="6C59C89C" w:rsidR="003C33B6" w:rsidRPr="003A6CED" w:rsidRDefault="00543855" w:rsidP="003C3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5,379</w:t>
            </w:r>
          </w:p>
        </w:tc>
      </w:tr>
    </w:tbl>
    <w:p w14:paraId="7A9E8D0B" w14:textId="77777777" w:rsidR="002A61E4" w:rsidRPr="00EE17A5" w:rsidRDefault="002A61E4" w:rsidP="002E78EE">
      <w:pPr>
        <w:pStyle w:val="block"/>
        <w:tabs>
          <w:tab w:val="left" w:pos="630"/>
        </w:tabs>
        <w:spacing w:after="0"/>
        <w:ind w:left="540" w:right="-45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2CCD54ED" w14:textId="060440B8" w:rsidR="00476CDB" w:rsidRPr="00D82A8C" w:rsidRDefault="00536D61" w:rsidP="002E78EE">
      <w:pPr>
        <w:pStyle w:val="block"/>
        <w:tabs>
          <w:tab w:val="left" w:pos="630"/>
        </w:tabs>
        <w:spacing w:after="0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D82A8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ยอดคงเหลือกับกิจการที่เกี่ยวข้องกัน ณ วันที่ </w:t>
      </w:r>
      <w:r w:rsidR="00F55F70">
        <w:rPr>
          <w:rFonts w:asciiTheme="majorBidi" w:hAnsiTheme="majorBidi" w:cstheme="majorBidi"/>
          <w:sz w:val="30"/>
          <w:szCs w:val="30"/>
          <w:lang w:val="en-US" w:bidi="th-TH"/>
        </w:rPr>
        <w:t xml:space="preserve">30 </w:t>
      </w:r>
      <w:r w:rsidR="00543855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กันยา</w:t>
      </w:r>
      <w:r w:rsidR="00F55F70">
        <w:rPr>
          <w:rFonts w:asciiTheme="majorBidi" w:hAnsiTheme="majorBidi" w:cstheme="majorBidi"/>
          <w:sz w:val="30"/>
          <w:szCs w:val="30"/>
          <w:cs/>
          <w:lang w:val="en-US" w:bidi="th-TH"/>
        </w:rPr>
        <w:t>ยน</w:t>
      </w:r>
      <w:r w:rsidR="007352AA" w:rsidRPr="007352AA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="007352AA" w:rsidRPr="007352AA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7352AA">
        <w:rPr>
          <w:rFonts w:asciiTheme="majorBidi" w:hAnsiTheme="majorBidi" w:cstheme="majorBidi"/>
          <w:sz w:val="30"/>
          <w:szCs w:val="30"/>
          <w:lang w:val="en-US" w:bidi="th-TH"/>
        </w:rPr>
        <w:t>8</w:t>
      </w:r>
      <w:r w:rsidR="007352AA" w:rsidRPr="007352AA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7352AA" w:rsidRPr="007352AA">
        <w:rPr>
          <w:rFonts w:asciiTheme="majorBidi" w:hAnsiTheme="majorBidi" w:hint="cs"/>
          <w:sz w:val="30"/>
          <w:szCs w:val="30"/>
          <w:cs/>
          <w:lang w:val="en-US" w:bidi="th-TH"/>
        </w:rPr>
        <w:t>และ</w:t>
      </w:r>
      <w:r w:rsidR="007352AA" w:rsidRPr="007352AA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="007352AA" w:rsidRPr="007352AA">
        <w:rPr>
          <w:rFonts w:asciiTheme="majorBidi" w:hAnsiTheme="majorBidi" w:cstheme="majorBidi"/>
          <w:sz w:val="30"/>
          <w:szCs w:val="30"/>
          <w:lang w:val="en-US" w:bidi="th-TH"/>
        </w:rPr>
        <w:t xml:space="preserve">31 </w:t>
      </w:r>
      <w:r w:rsidR="007352AA" w:rsidRPr="007352AA">
        <w:rPr>
          <w:rFonts w:asciiTheme="majorBidi" w:hAnsiTheme="majorBidi" w:hint="cs"/>
          <w:sz w:val="30"/>
          <w:szCs w:val="30"/>
          <w:cs/>
          <w:lang w:val="en-US" w:bidi="th-TH"/>
        </w:rPr>
        <w:t>ธันวาคม</w:t>
      </w:r>
      <w:r w:rsidR="007352AA" w:rsidRPr="007352AA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="007352AA" w:rsidRPr="007352AA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7352AA">
        <w:rPr>
          <w:rFonts w:asciiTheme="majorBidi" w:hAnsiTheme="majorBidi" w:cstheme="majorBidi"/>
          <w:sz w:val="30"/>
          <w:szCs w:val="30"/>
          <w:lang w:val="en-US" w:bidi="th-TH"/>
        </w:rPr>
        <w:t>7</w:t>
      </w:r>
      <w:r w:rsidR="007352AA" w:rsidRPr="007352AA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D82A8C">
        <w:rPr>
          <w:rFonts w:asciiTheme="majorBidi" w:hAnsiTheme="majorBidi" w:cstheme="majorBidi"/>
          <w:sz w:val="30"/>
          <w:szCs w:val="30"/>
          <w:cs/>
          <w:lang w:val="en-US" w:bidi="th-TH"/>
        </w:rPr>
        <w:t>มีดังนี้</w:t>
      </w:r>
    </w:p>
    <w:p w14:paraId="5C3FC04B" w14:textId="46795D97" w:rsidR="00DE4575" w:rsidRPr="00EE17A5" w:rsidRDefault="00DE4575" w:rsidP="002C057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45"/>
        <w:jc w:val="thaiDistribute"/>
        <w:rPr>
          <w:rFonts w:asciiTheme="majorBidi" w:hAnsiTheme="majorBidi" w:cstheme="majorBidi"/>
          <w:bCs/>
          <w:sz w:val="28"/>
          <w:szCs w:val="28"/>
        </w:rPr>
      </w:pPr>
    </w:p>
    <w:tbl>
      <w:tblPr>
        <w:tblW w:w="924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7"/>
        <w:gridCol w:w="1078"/>
        <w:gridCol w:w="270"/>
        <w:gridCol w:w="990"/>
        <w:gridCol w:w="268"/>
        <w:gridCol w:w="1075"/>
        <w:gridCol w:w="268"/>
        <w:gridCol w:w="1073"/>
      </w:tblGrid>
      <w:tr w:rsidR="007F6ED9" w:rsidRPr="00F205C4" w14:paraId="5A3AA90F" w14:textId="77777777" w:rsidTr="00D80EA4">
        <w:trPr>
          <w:trHeight w:val="422"/>
          <w:tblHeader/>
        </w:trPr>
        <w:tc>
          <w:tcPr>
            <w:tcW w:w="2285" w:type="pct"/>
          </w:tcPr>
          <w:p w14:paraId="28920FA0" w14:textId="77777777" w:rsidR="00DA40F2" w:rsidRPr="00DA40F2" w:rsidRDefault="00DA40F2" w:rsidP="002C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4" w:type="pct"/>
            <w:gridSpan w:val="3"/>
          </w:tcPr>
          <w:p w14:paraId="066E47F1" w14:textId="77777777" w:rsidR="00DA40F2" w:rsidRPr="00DA40F2" w:rsidRDefault="00DA40F2" w:rsidP="002C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4FCAA1B8" w14:textId="77777777" w:rsidR="00DA40F2" w:rsidRPr="00DA40F2" w:rsidRDefault="00DA40F2" w:rsidP="002C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6" w:type="pct"/>
            <w:gridSpan w:val="3"/>
          </w:tcPr>
          <w:p w14:paraId="2BAB0063" w14:textId="77777777" w:rsidR="00DA40F2" w:rsidRPr="00DA40F2" w:rsidRDefault="00DA40F2" w:rsidP="002C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6CE3" w:rsidRPr="00F205C4" w14:paraId="6D4E905C" w14:textId="77777777" w:rsidTr="00D80EA4">
        <w:trPr>
          <w:trHeight w:val="402"/>
          <w:tblHeader/>
        </w:trPr>
        <w:tc>
          <w:tcPr>
            <w:tcW w:w="2285" w:type="pct"/>
          </w:tcPr>
          <w:p w14:paraId="1D10CA5D" w14:textId="77777777" w:rsidR="00A36CE3" w:rsidRPr="00DA40F2" w:rsidRDefault="00A36CE3" w:rsidP="00A3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</w:tcPr>
          <w:p w14:paraId="283001F7" w14:textId="4D577391" w:rsidR="00A36CE3" w:rsidRPr="00EE3EF9" w:rsidRDefault="00F55F70" w:rsidP="00A3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543855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ยน</w:t>
            </w:r>
          </w:p>
        </w:tc>
        <w:tc>
          <w:tcPr>
            <w:tcW w:w="146" w:type="pct"/>
          </w:tcPr>
          <w:p w14:paraId="54C832B3" w14:textId="77777777" w:rsidR="00A36CE3" w:rsidRPr="00EE3EF9" w:rsidRDefault="00A36CE3" w:rsidP="00A3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1F4DF24B" w14:textId="3646B68C" w:rsidR="00A36CE3" w:rsidRPr="00EE3EF9" w:rsidRDefault="00A36CE3" w:rsidP="00A3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EE3EF9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EE3EF9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" w:type="pct"/>
          </w:tcPr>
          <w:p w14:paraId="0C54E4FE" w14:textId="77777777" w:rsidR="00A36CE3" w:rsidRPr="00EE3EF9" w:rsidRDefault="00A36CE3" w:rsidP="00A3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2FE18B2A" w14:textId="4C49C03F" w:rsidR="00A36CE3" w:rsidRPr="00EE3EF9" w:rsidRDefault="00F55F70" w:rsidP="00A3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543855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ยน</w:t>
            </w:r>
          </w:p>
        </w:tc>
        <w:tc>
          <w:tcPr>
            <w:tcW w:w="145" w:type="pct"/>
          </w:tcPr>
          <w:p w14:paraId="7AA48825" w14:textId="77777777" w:rsidR="00A36CE3" w:rsidRPr="00EE3EF9" w:rsidRDefault="00A36CE3" w:rsidP="00A3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1507F4FF" w14:textId="41E98969" w:rsidR="00A36CE3" w:rsidRPr="00EE3EF9" w:rsidRDefault="00A36CE3" w:rsidP="00A3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3EF9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EE3EF9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36CE3" w:rsidRPr="00F205C4" w14:paraId="51091F49" w14:textId="77777777" w:rsidTr="00D80EA4">
        <w:trPr>
          <w:trHeight w:val="412"/>
          <w:tblHeader/>
        </w:trPr>
        <w:tc>
          <w:tcPr>
            <w:tcW w:w="2285" w:type="pct"/>
          </w:tcPr>
          <w:p w14:paraId="17748F26" w14:textId="77777777" w:rsidR="00A36CE3" w:rsidRPr="00DA40F2" w:rsidRDefault="00A36CE3" w:rsidP="00A3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</w:tcPr>
          <w:p w14:paraId="6DA47174" w14:textId="20EBD513" w:rsidR="00A36CE3" w:rsidRPr="00EE3EF9" w:rsidRDefault="00A36CE3" w:rsidP="00A3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3EF9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14:paraId="58A16860" w14:textId="77777777" w:rsidR="00A36CE3" w:rsidRPr="00EE3EF9" w:rsidRDefault="00A36CE3" w:rsidP="00A3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432E00D1" w14:textId="201C8698" w:rsidR="00A36CE3" w:rsidRPr="00EE3EF9" w:rsidRDefault="00A36CE3" w:rsidP="00A3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3EF9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5" w:type="pct"/>
          </w:tcPr>
          <w:p w14:paraId="56E238E0" w14:textId="77777777" w:rsidR="00A36CE3" w:rsidRPr="00EE3EF9" w:rsidRDefault="00A36CE3" w:rsidP="00A3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3FACD93E" w14:textId="161451A0" w:rsidR="00A36CE3" w:rsidRPr="00EE3EF9" w:rsidRDefault="00A36CE3" w:rsidP="00A3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3EF9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5" w:type="pct"/>
          </w:tcPr>
          <w:p w14:paraId="651700A1" w14:textId="77777777" w:rsidR="00A36CE3" w:rsidRPr="00EE3EF9" w:rsidRDefault="00A36CE3" w:rsidP="00A3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3E8009EA" w14:textId="2E2D3463" w:rsidR="00A36CE3" w:rsidRPr="00EE3EF9" w:rsidRDefault="00A36CE3" w:rsidP="00A3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3EF9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A36CE3" w:rsidRPr="00F205C4" w14:paraId="5BB67607" w14:textId="77777777" w:rsidTr="00B83F23">
        <w:trPr>
          <w:trHeight w:val="422"/>
          <w:tblHeader/>
        </w:trPr>
        <w:tc>
          <w:tcPr>
            <w:tcW w:w="2285" w:type="pct"/>
          </w:tcPr>
          <w:p w14:paraId="66022615" w14:textId="77777777" w:rsidR="00A36CE3" w:rsidRPr="00DA40F2" w:rsidRDefault="00A36CE3" w:rsidP="00A3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 w:hanging="18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15" w:type="pct"/>
            <w:gridSpan w:val="7"/>
          </w:tcPr>
          <w:p w14:paraId="7B7BE96A" w14:textId="77777777" w:rsidR="00A36CE3" w:rsidRPr="00DA40F2" w:rsidRDefault="00A36CE3" w:rsidP="00A3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 w:hanging="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36CE3" w:rsidRPr="00F205C4" w14:paraId="01B28C33" w14:textId="77777777" w:rsidTr="00B51C63">
        <w:trPr>
          <w:trHeight w:val="422"/>
        </w:trPr>
        <w:tc>
          <w:tcPr>
            <w:tcW w:w="2285" w:type="pct"/>
          </w:tcPr>
          <w:p w14:paraId="01DAC164" w14:textId="467089EB" w:rsidR="00A36CE3" w:rsidRPr="00DA40F2" w:rsidRDefault="00A36CE3" w:rsidP="00A3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DA40F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2715" w:type="pct"/>
            <w:gridSpan w:val="7"/>
          </w:tcPr>
          <w:p w14:paraId="4039BA72" w14:textId="77777777" w:rsidR="00A36CE3" w:rsidRPr="00DA40F2" w:rsidRDefault="00A36CE3" w:rsidP="00A3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B83F23" w:rsidRPr="00E27DCD" w14:paraId="0BB3DBA7" w14:textId="77777777" w:rsidTr="00B51C63">
        <w:trPr>
          <w:trHeight w:val="237"/>
        </w:trPr>
        <w:tc>
          <w:tcPr>
            <w:tcW w:w="2285" w:type="pct"/>
          </w:tcPr>
          <w:p w14:paraId="19DE48DB" w14:textId="16787EC3" w:rsidR="00B83F23" w:rsidRPr="00DA40F2" w:rsidRDefault="00B83F23" w:rsidP="00B8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3" w:type="pct"/>
            <w:tcBorders>
              <w:bottom w:val="double" w:sz="4" w:space="0" w:color="auto"/>
            </w:tcBorders>
          </w:tcPr>
          <w:p w14:paraId="7F9DBE0A" w14:textId="14EB3B94" w:rsidR="00B83F23" w:rsidRDefault="00B83F23" w:rsidP="00B8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1908695" w14:textId="77777777" w:rsidR="00B83F23" w:rsidRPr="00DA40F2" w:rsidRDefault="00B83F23" w:rsidP="00B8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0087F333" w14:textId="1F595A49" w:rsidR="00B83F23" w:rsidRPr="00350868" w:rsidRDefault="00B83F23" w:rsidP="00B8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0868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7A89A2AC" w14:textId="77777777" w:rsidR="00B83F23" w:rsidRPr="00DA40F2" w:rsidRDefault="00B83F23" w:rsidP="00B8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double" w:sz="4" w:space="0" w:color="auto"/>
            </w:tcBorders>
          </w:tcPr>
          <w:p w14:paraId="0D3294B4" w14:textId="10F3CC56" w:rsidR="00B83F23" w:rsidRDefault="000676E0" w:rsidP="00B8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11,560</w:t>
            </w:r>
          </w:p>
        </w:tc>
        <w:tc>
          <w:tcPr>
            <w:tcW w:w="145" w:type="pct"/>
          </w:tcPr>
          <w:p w14:paraId="687F71EA" w14:textId="77777777" w:rsidR="00B83F23" w:rsidRPr="00DA40F2" w:rsidRDefault="00B83F23" w:rsidP="00B8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0" w:type="pct"/>
            <w:tcBorders>
              <w:bottom w:val="double" w:sz="4" w:space="0" w:color="auto"/>
            </w:tcBorders>
          </w:tcPr>
          <w:p w14:paraId="7C420482" w14:textId="304FC0E7" w:rsidR="00B83F23" w:rsidRPr="00E419BC" w:rsidRDefault="00B83F23" w:rsidP="00B8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419BC">
              <w:rPr>
                <w:rFonts w:asciiTheme="majorBidi" w:hAnsiTheme="majorBidi" w:cstheme="majorBidi"/>
                <w:sz w:val="30"/>
                <w:szCs w:val="30"/>
              </w:rPr>
              <w:t>11,382</w:t>
            </w:r>
          </w:p>
        </w:tc>
      </w:tr>
      <w:tr w:rsidR="00B51C63" w:rsidRPr="00E27DCD" w14:paraId="1A0FD777" w14:textId="77777777" w:rsidTr="00B51C63">
        <w:trPr>
          <w:trHeight w:val="237"/>
        </w:trPr>
        <w:tc>
          <w:tcPr>
            <w:tcW w:w="2285" w:type="pct"/>
          </w:tcPr>
          <w:p w14:paraId="78BF76B2" w14:textId="77777777" w:rsidR="00B51C63" w:rsidRPr="00DA40F2" w:rsidRDefault="00B51C63" w:rsidP="00B8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64398552" w14:textId="77777777" w:rsidR="00B51C63" w:rsidRDefault="00B51C63" w:rsidP="00B8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DBC81F8" w14:textId="77777777" w:rsidR="00B51C63" w:rsidRPr="00DA40F2" w:rsidRDefault="00B51C63" w:rsidP="00B8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double" w:sz="4" w:space="0" w:color="auto"/>
            </w:tcBorders>
          </w:tcPr>
          <w:p w14:paraId="13D2BF25" w14:textId="77777777" w:rsidR="00B51C63" w:rsidRPr="00350868" w:rsidRDefault="00B51C63" w:rsidP="00B8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16FB9CD3" w14:textId="77777777" w:rsidR="00B51C63" w:rsidRPr="00DA40F2" w:rsidRDefault="00B51C63" w:rsidP="00B8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</w:tcPr>
          <w:p w14:paraId="4DBC0ED6" w14:textId="77777777" w:rsidR="00B51C63" w:rsidRDefault="00B51C63" w:rsidP="00B8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2920CD2" w14:textId="77777777" w:rsidR="00B51C63" w:rsidRPr="00DA40F2" w:rsidRDefault="00B51C63" w:rsidP="00B8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</w:tcPr>
          <w:p w14:paraId="7802AF66" w14:textId="77777777" w:rsidR="00B51C63" w:rsidRPr="00E419BC" w:rsidRDefault="00B51C63" w:rsidP="00B8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51C63" w:rsidRPr="00E27DCD" w14:paraId="009202DB" w14:textId="77777777" w:rsidTr="00B51C63">
        <w:trPr>
          <w:trHeight w:val="237"/>
        </w:trPr>
        <w:tc>
          <w:tcPr>
            <w:tcW w:w="2285" w:type="pct"/>
          </w:tcPr>
          <w:p w14:paraId="551B5786" w14:textId="6EDB9FF2" w:rsidR="00B51C63" w:rsidRPr="006F2658" w:rsidRDefault="006F2658" w:rsidP="00B8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F265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583" w:type="pct"/>
          </w:tcPr>
          <w:p w14:paraId="14F98B05" w14:textId="77777777" w:rsidR="00B51C63" w:rsidRDefault="00B51C63" w:rsidP="00B8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44570267" w14:textId="77777777" w:rsidR="00B51C63" w:rsidRPr="00DA40F2" w:rsidRDefault="00B51C63" w:rsidP="00B8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5903FD1D" w14:textId="77777777" w:rsidR="00B51C63" w:rsidRPr="00350868" w:rsidRDefault="00B51C63" w:rsidP="00B8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09121742" w14:textId="77777777" w:rsidR="00B51C63" w:rsidRPr="00DA40F2" w:rsidRDefault="00B51C63" w:rsidP="00B8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1612EAAA" w14:textId="77777777" w:rsidR="00B51C63" w:rsidRDefault="00B51C63" w:rsidP="00B8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EC12B43" w14:textId="77777777" w:rsidR="00B51C63" w:rsidRPr="00DA40F2" w:rsidRDefault="00B51C63" w:rsidP="00B8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0" w:type="pct"/>
          </w:tcPr>
          <w:p w14:paraId="03A58954" w14:textId="77777777" w:rsidR="00B51C63" w:rsidRPr="00E419BC" w:rsidRDefault="00B51C63" w:rsidP="00B8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51C63" w:rsidRPr="00E27DCD" w14:paraId="473192E1" w14:textId="77777777" w:rsidTr="00B83F23">
        <w:trPr>
          <w:trHeight w:val="237"/>
        </w:trPr>
        <w:tc>
          <w:tcPr>
            <w:tcW w:w="2285" w:type="pct"/>
          </w:tcPr>
          <w:p w14:paraId="3C9FAC88" w14:textId="3D453613" w:rsidR="00B51C63" w:rsidRPr="00DA40F2" w:rsidRDefault="006F2658" w:rsidP="00B8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3" w:type="pct"/>
            <w:tcBorders>
              <w:bottom w:val="double" w:sz="4" w:space="0" w:color="auto"/>
            </w:tcBorders>
          </w:tcPr>
          <w:p w14:paraId="54AAAB41" w14:textId="70E8DAFC" w:rsidR="00B51C63" w:rsidRDefault="006F2658" w:rsidP="00B8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278D240" w14:textId="77777777" w:rsidR="00B51C63" w:rsidRPr="00DA40F2" w:rsidRDefault="00B51C63" w:rsidP="00B8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double" w:sz="4" w:space="0" w:color="auto"/>
            </w:tcBorders>
          </w:tcPr>
          <w:p w14:paraId="6026C1D5" w14:textId="3025EB09" w:rsidR="00B51C63" w:rsidRPr="00350868" w:rsidRDefault="006F2658" w:rsidP="00B8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9E6E763" w14:textId="77777777" w:rsidR="00B51C63" w:rsidRPr="00DA40F2" w:rsidRDefault="00B51C63" w:rsidP="00B8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double" w:sz="4" w:space="0" w:color="auto"/>
            </w:tcBorders>
          </w:tcPr>
          <w:p w14:paraId="3A47A718" w14:textId="2AFC1A43" w:rsidR="00B51C63" w:rsidRDefault="006F2658" w:rsidP="00B8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45" w:type="pct"/>
          </w:tcPr>
          <w:p w14:paraId="69E20D4C" w14:textId="77777777" w:rsidR="00B51C63" w:rsidRPr="00DA40F2" w:rsidRDefault="00B51C63" w:rsidP="00B8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0" w:type="pct"/>
            <w:tcBorders>
              <w:bottom w:val="double" w:sz="4" w:space="0" w:color="auto"/>
            </w:tcBorders>
          </w:tcPr>
          <w:p w14:paraId="202504B0" w14:textId="39B68AEB" w:rsidR="00B51C63" w:rsidRPr="00E419BC" w:rsidRDefault="006F2658" w:rsidP="00B8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24F42517" w14:textId="77777777" w:rsidR="00003B19" w:rsidRDefault="00003B19" w:rsidP="006B6CF1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ind w:left="540"/>
        <w:rPr>
          <w:rFonts w:ascii="Angsana New" w:hAnsi="Angsana New" w:cs="Angsana New"/>
          <w:b/>
          <w:bCs/>
          <w:i/>
          <w:iCs/>
          <w:sz w:val="30"/>
          <w:szCs w:val="30"/>
          <w:highlight w:val="yellow"/>
        </w:rPr>
      </w:pPr>
    </w:p>
    <w:p w14:paraId="111726BF" w14:textId="202ACC81" w:rsidR="006B6CF1" w:rsidRPr="00107459" w:rsidRDefault="00DE4575" w:rsidP="006B6CF1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107459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0806E5B5" w14:textId="1D7B2AA9" w:rsidR="00357CC8" w:rsidRPr="00AC6805" w:rsidRDefault="00357CC8" w:rsidP="006B6CF1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9205370" w14:textId="2CB9DD39" w:rsidR="00893E04" w:rsidRDefault="00893E04" w:rsidP="006B6CF1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893E04">
        <w:rPr>
          <w:rFonts w:asciiTheme="majorBidi" w:hAnsiTheme="majorBidi" w:cstheme="majorBidi" w:hint="cs"/>
          <w:spacing w:val="-2"/>
          <w:sz w:val="30"/>
          <w:szCs w:val="30"/>
          <w:cs/>
        </w:rPr>
        <w:t>กลุ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่มบริษัทไม่มีสัญญาสำคัญใหม่ที่ทำกับกิจการที่เกี่ยวข้องกันในระหว่าง</w:t>
      </w:r>
      <w:r w:rsidR="00A36CE3" w:rsidRPr="00A36CE3">
        <w:rPr>
          <w:rFonts w:asciiTheme="majorBidi" w:hAnsiTheme="majorBidi" w:cs="Angsana New" w:hint="cs"/>
          <w:spacing w:val="-2"/>
          <w:sz w:val="30"/>
          <w:szCs w:val="30"/>
          <w:cs/>
        </w:rPr>
        <w:t>งวด</w:t>
      </w:r>
      <w:r w:rsidR="00543855">
        <w:rPr>
          <w:rFonts w:asciiTheme="majorBidi" w:hAnsiTheme="majorBidi" w:cs="Angsana New" w:hint="cs"/>
          <w:spacing w:val="-2"/>
          <w:sz w:val="30"/>
          <w:szCs w:val="30"/>
          <w:cs/>
        </w:rPr>
        <w:t>เก้า</w:t>
      </w:r>
      <w:r w:rsidR="00A36CE3" w:rsidRPr="00A36CE3">
        <w:rPr>
          <w:rFonts w:asciiTheme="majorBidi" w:hAnsiTheme="majorBidi" w:cs="Angsana New" w:hint="cs"/>
          <w:spacing w:val="-2"/>
          <w:sz w:val="30"/>
          <w:szCs w:val="30"/>
          <w:cs/>
        </w:rPr>
        <w:t>เดือนสิ้นสุดวันที่</w:t>
      </w:r>
      <w:r w:rsidR="00A36CE3" w:rsidRPr="00A36CE3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F55F70">
        <w:rPr>
          <w:rFonts w:asciiTheme="majorBidi" w:hAnsiTheme="majorBidi" w:cs="Angsana New"/>
          <w:spacing w:val="-2"/>
          <w:sz w:val="30"/>
          <w:szCs w:val="30"/>
        </w:rPr>
        <w:t xml:space="preserve">30 </w:t>
      </w:r>
      <w:r w:rsidR="00543855">
        <w:rPr>
          <w:rFonts w:asciiTheme="majorBidi" w:hAnsiTheme="majorBidi" w:cs="Angsana New" w:hint="cs"/>
          <w:spacing w:val="-2"/>
          <w:sz w:val="30"/>
          <w:szCs w:val="30"/>
          <w:cs/>
        </w:rPr>
        <w:t>กันยา</w:t>
      </w:r>
      <w:r w:rsidR="00F55F70">
        <w:rPr>
          <w:rFonts w:asciiTheme="majorBidi" w:hAnsiTheme="majorBidi" w:cs="Angsana New"/>
          <w:spacing w:val="-2"/>
          <w:sz w:val="30"/>
          <w:szCs w:val="30"/>
          <w:cs/>
        </w:rPr>
        <w:t>ยน</w:t>
      </w:r>
      <w:r w:rsidR="00A36CE3" w:rsidRPr="00A36CE3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D53EC9">
        <w:rPr>
          <w:rFonts w:asciiTheme="majorBidi" w:hAnsiTheme="majorBidi" w:cs="Angsana New"/>
          <w:spacing w:val="-2"/>
          <w:sz w:val="30"/>
          <w:szCs w:val="30"/>
        </w:rPr>
        <w:t>2568</w:t>
      </w:r>
    </w:p>
    <w:p w14:paraId="409A1592" w14:textId="77777777" w:rsidR="00893E04" w:rsidRDefault="00893E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30"/>
          <w:szCs w:val="30"/>
        </w:rPr>
      </w:pPr>
      <w:r>
        <w:rPr>
          <w:rFonts w:asciiTheme="majorBidi" w:hAnsiTheme="majorBidi" w:cstheme="majorBidi"/>
          <w:spacing w:val="-2"/>
          <w:sz w:val="30"/>
          <w:szCs w:val="30"/>
        </w:rPr>
        <w:br w:type="page"/>
      </w:r>
    </w:p>
    <w:p w14:paraId="00B3A7E6" w14:textId="22D44BBF" w:rsidR="00AB5EBA" w:rsidRDefault="00AB5EBA" w:rsidP="00E45B80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สินค้าคงเหลือ</w:t>
      </w:r>
    </w:p>
    <w:p w14:paraId="417EDE84" w14:textId="426798E8" w:rsidR="00AB5EBA" w:rsidRPr="00AC6805" w:rsidRDefault="00AB5EBA" w:rsidP="00C30C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28"/>
          <w:szCs w:val="28"/>
          <w:cs/>
        </w:rPr>
      </w:pPr>
    </w:p>
    <w:tbl>
      <w:tblPr>
        <w:tblW w:w="93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90"/>
        <w:gridCol w:w="1538"/>
        <w:gridCol w:w="389"/>
        <w:gridCol w:w="1426"/>
      </w:tblGrid>
      <w:tr w:rsidR="00A15668" w:rsidRPr="00F205C4" w14:paraId="623F423C" w14:textId="77777777" w:rsidTr="00A15668">
        <w:trPr>
          <w:trHeight w:val="424"/>
          <w:tblHeader/>
        </w:trPr>
        <w:tc>
          <w:tcPr>
            <w:tcW w:w="3206" w:type="pct"/>
          </w:tcPr>
          <w:p w14:paraId="136E944A" w14:textId="77777777" w:rsidR="00A15668" w:rsidRPr="00DA40F2" w:rsidRDefault="00A1566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4" w:type="pct"/>
            <w:gridSpan w:val="3"/>
          </w:tcPr>
          <w:p w14:paraId="143B9FAC" w14:textId="77777777" w:rsidR="00A15668" w:rsidRPr="00DA40F2" w:rsidRDefault="00A1566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15668" w:rsidRPr="00F205C4" w14:paraId="4EEFB9A9" w14:textId="77777777" w:rsidTr="00A15668">
        <w:trPr>
          <w:trHeight w:val="404"/>
          <w:tblHeader/>
        </w:trPr>
        <w:tc>
          <w:tcPr>
            <w:tcW w:w="3206" w:type="pct"/>
          </w:tcPr>
          <w:p w14:paraId="2FDCE20C" w14:textId="77777777" w:rsidR="00A15668" w:rsidRPr="00DA40F2" w:rsidRDefault="00A15668" w:rsidP="007B1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23" w:type="pct"/>
          </w:tcPr>
          <w:p w14:paraId="47D8AF90" w14:textId="30B3F9A1" w:rsidR="00A15668" w:rsidRPr="00DA40F2" w:rsidRDefault="00F55F70" w:rsidP="007B1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543855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ยน</w:t>
            </w:r>
          </w:p>
        </w:tc>
        <w:tc>
          <w:tcPr>
            <w:tcW w:w="208" w:type="pct"/>
          </w:tcPr>
          <w:p w14:paraId="5ED412E8" w14:textId="77777777" w:rsidR="00A15668" w:rsidRPr="00DA40F2" w:rsidRDefault="00A15668" w:rsidP="007B1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3" w:type="pct"/>
          </w:tcPr>
          <w:p w14:paraId="08E64831" w14:textId="17F8B15B" w:rsidR="00A15668" w:rsidRPr="00DA40F2" w:rsidRDefault="00A15668" w:rsidP="007B1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483087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15668" w:rsidRPr="00F205C4" w14:paraId="4A61A6B5" w14:textId="77777777" w:rsidTr="00A15668">
        <w:trPr>
          <w:trHeight w:val="414"/>
          <w:tblHeader/>
        </w:trPr>
        <w:tc>
          <w:tcPr>
            <w:tcW w:w="3206" w:type="pct"/>
          </w:tcPr>
          <w:p w14:paraId="5DB26561" w14:textId="77777777" w:rsidR="00A15668" w:rsidRPr="00DA40F2" w:rsidRDefault="00A15668" w:rsidP="007B1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23" w:type="pct"/>
          </w:tcPr>
          <w:p w14:paraId="1FE8240A" w14:textId="66101080" w:rsidR="00A15668" w:rsidRPr="00DA40F2" w:rsidRDefault="00A15668" w:rsidP="007B1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3EF9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08" w:type="pct"/>
          </w:tcPr>
          <w:p w14:paraId="27BB5965" w14:textId="77777777" w:rsidR="00A15668" w:rsidRPr="00DA40F2" w:rsidRDefault="00A15668" w:rsidP="007B1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3" w:type="pct"/>
          </w:tcPr>
          <w:p w14:paraId="59612F49" w14:textId="26AC8405" w:rsidR="00A15668" w:rsidRPr="00DA40F2" w:rsidRDefault="00A15668" w:rsidP="007B1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3EF9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A15668" w:rsidRPr="00F205C4" w14:paraId="12BDEF91" w14:textId="77777777" w:rsidTr="00A15668">
        <w:trPr>
          <w:trHeight w:val="424"/>
          <w:tblHeader/>
        </w:trPr>
        <w:tc>
          <w:tcPr>
            <w:tcW w:w="3206" w:type="pct"/>
          </w:tcPr>
          <w:p w14:paraId="1F454CD7" w14:textId="77777777" w:rsidR="00A15668" w:rsidRPr="00DA40F2" w:rsidRDefault="00A15668" w:rsidP="007B1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 w:hanging="18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94" w:type="pct"/>
            <w:gridSpan w:val="3"/>
          </w:tcPr>
          <w:p w14:paraId="6E027871" w14:textId="77777777" w:rsidR="00A15668" w:rsidRPr="00DA40F2" w:rsidRDefault="00A15668" w:rsidP="007B1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15668" w:rsidRPr="00F205C4" w14:paraId="0579D1D3" w14:textId="77777777" w:rsidTr="00A15668">
        <w:trPr>
          <w:trHeight w:val="414"/>
        </w:trPr>
        <w:tc>
          <w:tcPr>
            <w:tcW w:w="3206" w:type="pct"/>
          </w:tcPr>
          <w:p w14:paraId="1B9C4FC4" w14:textId="77777777" w:rsidR="00A15668" w:rsidRPr="00DA40F2" w:rsidRDefault="00A15668" w:rsidP="00FA5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รถยนต์</w:t>
            </w:r>
          </w:p>
        </w:tc>
        <w:tc>
          <w:tcPr>
            <w:tcW w:w="823" w:type="pct"/>
          </w:tcPr>
          <w:p w14:paraId="56ACCD9F" w14:textId="5DB85BD1" w:rsidR="00A15668" w:rsidRPr="00A15668" w:rsidRDefault="000676E0" w:rsidP="00A15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69,755</w:t>
            </w:r>
          </w:p>
        </w:tc>
        <w:tc>
          <w:tcPr>
            <w:tcW w:w="208" w:type="pct"/>
          </w:tcPr>
          <w:p w14:paraId="3E59282D" w14:textId="77777777" w:rsidR="00A15668" w:rsidRPr="00DA40F2" w:rsidRDefault="00A15668" w:rsidP="00FA5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3" w:type="pct"/>
          </w:tcPr>
          <w:p w14:paraId="7D6710E6" w14:textId="2FF62224" w:rsidR="00A15668" w:rsidRPr="00DA40F2" w:rsidRDefault="00A15668" w:rsidP="00A15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ED564F">
              <w:rPr>
                <w:rFonts w:asciiTheme="majorBidi" w:hAnsiTheme="majorBidi" w:cstheme="majorBidi"/>
                <w:sz w:val="30"/>
                <w:szCs w:val="30"/>
              </w:rPr>
              <w:t>85,822</w:t>
            </w:r>
          </w:p>
        </w:tc>
      </w:tr>
      <w:tr w:rsidR="00A15668" w:rsidRPr="00F205C4" w14:paraId="618EF003" w14:textId="77777777" w:rsidTr="00A15668">
        <w:trPr>
          <w:trHeight w:val="404"/>
        </w:trPr>
        <w:tc>
          <w:tcPr>
            <w:tcW w:w="3206" w:type="pct"/>
          </w:tcPr>
          <w:p w14:paraId="2D734B28" w14:textId="73E38581" w:rsidR="00A15668" w:rsidRPr="00DA40F2" w:rsidRDefault="00A15668" w:rsidP="00FA5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อะไหล่รถยนต์</w:t>
            </w:r>
            <w:r w:rsidRPr="00DA40F2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และอื่นๆ</w:t>
            </w:r>
          </w:p>
        </w:tc>
        <w:tc>
          <w:tcPr>
            <w:tcW w:w="823" w:type="pct"/>
            <w:tcBorders>
              <w:bottom w:val="single" w:sz="4" w:space="0" w:color="auto"/>
            </w:tcBorders>
          </w:tcPr>
          <w:p w14:paraId="3B1701E7" w14:textId="77C38C83" w:rsidR="00A15668" w:rsidRPr="00A15668" w:rsidRDefault="000676E0" w:rsidP="00A15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36,638</w:t>
            </w:r>
          </w:p>
        </w:tc>
        <w:tc>
          <w:tcPr>
            <w:tcW w:w="208" w:type="pct"/>
          </w:tcPr>
          <w:p w14:paraId="7CB0DE3B" w14:textId="77777777" w:rsidR="00A15668" w:rsidRPr="00DA40F2" w:rsidRDefault="00A15668" w:rsidP="00FA5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3" w:type="pct"/>
            <w:tcBorders>
              <w:bottom w:val="single" w:sz="4" w:space="0" w:color="auto"/>
            </w:tcBorders>
          </w:tcPr>
          <w:p w14:paraId="284A87C1" w14:textId="638D3EF9" w:rsidR="00A15668" w:rsidRPr="00DA40F2" w:rsidRDefault="00A15668" w:rsidP="00A15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ED564F">
              <w:rPr>
                <w:rFonts w:asciiTheme="majorBidi" w:hAnsiTheme="majorBidi" w:cstheme="majorBidi"/>
                <w:sz w:val="30"/>
                <w:szCs w:val="30"/>
              </w:rPr>
              <w:t>33,345</w:t>
            </w:r>
          </w:p>
        </w:tc>
      </w:tr>
      <w:tr w:rsidR="00A15668" w:rsidRPr="00F205C4" w14:paraId="3D413EE5" w14:textId="77777777" w:rsidTr="00A15668">
        <w:trPr>
          <w:trHeight w:val="424"/>
        </w:trPr>
        <w:tc>
          <w:tcPr>
            <w:tcW w:w="3206" w:type="pct"/>
            <w:vAlign w:val="bottom"/>
          </w:tcPr>
          <w:p w14:paraId="439A97D4" w14:textId="77777777" w:rsidR="00A15668" w:rsidRPr="00DA40F2" w:rsidRDefault="00A15668" w:rsidP="00FA5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23" w:type="pct"/>
            <w:tcBorders>
              <w:top w:val="single" w:sz="4" w:space="0" w:color="auto"/>
            </w:tcBorders>
          </w:tcPr>
          <w:p w14:paraId="1CBF79B5" w14:textId="081D8CA1" w:rsidR="00A15668" w:rsidRPr="00A15668" w:rsidRDefault="000676E0" w:rsidP="00A15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106,393</w:t>
            </w:r>
          </w:p>
        </w:tc>
        <w:tc>
          <w:tcPr>
            <w:tcW w:w="208" w:type="pct"/>
          </w:tcPr>
          <w:p w14:paraId="78ACD87C" w14:textId="77777777" w:rsidR="00A15668" w:rsidRPr="00DA40F2" w:rsidRDefault="00A15668" w:rsidP="00FA5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</w:tcPr>
          <w:p w14:paraId="19FA150B" w14:textId="22C5D370" w:rsidR="00A15668" w:rsidRPr="00DA40F2" w:rsidRDefault="00A15668" w:rsidP="00A15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D56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119,167</w:t>
            </w:r>
          </w:p>
        </w:tc>
      </w:tr>
      <w:tr w:rsidR="00A15668" w:rsidRPr="00F205C4" w14:paraId="06153169" w14:textId="77777777" w:rsidTr="00A15668">
        <w:trPr>
          <w:trHeight w:val="404"/>
        </w:trPr>
        <w:tc>
          <w:tcPr>
            <w:tcW w:w="3206" w:type="pct"/>
            <w:vAlign w:val="bottom"/>
          </w:tcPr>
          <w:p w14:paraId="0B16A68B" w14:textId="77777777" w:rsidR="00A15668" w:rsidRPr="00DA40F2" w:rsidRDefault="00A15668" w:rsidP="00FA5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823" w:type="pct"/>
            <w:tcBorders>
              <w:bottom w:val="single" w:sz="4" w:space="0" w:color="auto"/>
            </w:tcBorders>
          </w:tcPr>
          <w:p w14:paraId="7EFFE3AE" w14:textId="712F77BD" w:rsidR="00A15668" w:rsidRPr="00A15668" w:rsidRDefault="000676E0" w:rsidP="00A15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(1,865)</w:t>
            </w:r>
          </w:p>
        </w:tc>
        <w:tc>
          <w:tcPr>
            <w:tcW w:w="208" w:type="pct"/>
          </w:tcPr>
          <w:p w14:paraId="39CE8B77" w14:textId="77777777" w:rsidR="00A15668" w:rsidRPr="00DA40F2" w:rsidRDefault="00A15668" w:rsidP="00FA5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3" w:type="pct"/>
            <w:tcBorders>
              <w:bottom w:val="single" w:sz="4" w:space="0" w:color="auto"/>
            </w:tcBorders>
          </w:tcPr>
          <w:p w14:paraId="43C91472" w14:textId="1D3C4912" w:rsidR="00A15668" w:rsidRPr="000C5C7A" w:rsidRDefault="00A15668" w:rsidP="00A15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ED564F">
              <w:rPr>
                <w:rFonts w:asciiTheme="majorBidi" w:hAnsiTheme="majorBidi" w:cstheme="majorBidi"/>
                <w:sz w:val="30"/>
                <w:szCs w:val="30"/>
              </w:rPr>
              <w:t>(1,134)</w:t>
            </w:r>
          </w:p>
        </w:tc>
      </w:tr>
      <w:tr w:rsidR="00A15668" w:rsidRPr="00F205C4" w14:paraId="75B184A8" w14:textId="77777777" w:rsidTr="00A15668">
        <w:trPr>
          <w:trHeight w:val="424"/>
        </w:trPr>
        <w:tc>
          <w:tcPr>
            <w:tcW w:w="3206" w:type="pct"/>
          </w:tcPr>
          <w:p w14:paraId="761546F5" w14:textId="77777777" w:rsidR="00A15668" w:rsidRPr="00DA40F2" w:rsidRDefault="00A15668" w:rsidP="00FA5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23" w:type="pct"/>
            <w:tcBorders>
              <w:top w:val="single" w:sz="4" w:space="0" w:color="auto"/>
              <w:bottom w:val="double" w:sz="4" w:space="0" w:color="auto"/>
            </w:tcBorders>
          </w:tcPr>
          <w:p w14:paraId="29501F97" w14:textId="5696FA16" w:rsidR="00A15668" w:rsidRPr="00A15668" w:rsidRDefault="000676E0" w:rsidP="00A15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104,528</w:t>
            </w:r>
          </w:p>
        </w:tc>
        <w:tc>
          <w:tcPr>
            <w:tcW w:w="208" w:type="pct"/>
          </w:tcPr>
          <w:p w14:paraId="01D89DA1" w14:textId="77777777" w:rsidR="00A15668" w:rsidRPr="00DA40F2" w:rsidRDefault="00A15668" w:rsidP="00FA5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3" w:type="pct"/>
            <w:tcBorders>
              <w:top w:val="single" w:sz="4" w:space="0" w:color="auto"/>
              <w:bottom w:val="double" w:sz="4" w:space="0" w:color="auto"/>
            </w:tcBorders>
          </w:tcPr>
          <w:p w14:paraId="6E23DEAF" w14:textId="25D00C74" w:rsidR="00A15668" w:rsidRPr="00DA40F2" w:rsidRDefault="00A15668" w:rsidP="00A15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D56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118,033</w:t>
            </w:r>
          </w:p>
        </w:tc>
      </w:tr>
    </w:tbl>
    <w:p w14:paraId="1B52253A" w14:textId="539CFF97" w:rsidR="002C72AC" w:rsidRPr="00AC6805" w:rsidRDefault="002C7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theme="minorBidi"/>
          <w:b/>
          <w:bCs/>
          <w:sz w:val="28"/>
          <w:szCs w:val="28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31"/>
        <w:gridCol w:w="359"/>
        <w:gridCol w:w="1440"/>
      </w:tblGrid>
      <w:tr w:rsidR="00A15668" w:rsidRPr="00F205C4" w14:paraId="247F3F68" w14:textId="77777777" w:rsidTr="000F7435">
        <w:trPr>
          <w:trHeight w:val="344"/>
        </w:trPr>
        <w:tc>
          <w:tcPr>
            <w:tcW w:w="3221" w:type="pct"/>
          </w:tcPr>
          <w:p w14:paraId="102A9B64" w14:textId="776EE908" w:rsidR="00A15668" w:rsidRPr="000F7435" w:rsidRDefault="00A15668" w:rsidP="00C12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0F7435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ต้นทุนของสินค้าคงเหลือที่บันทึกรวมในบัญชีต้นทุนขาย</w:t>
            </w:r>
          </w:p>
        </w:tc>
        <w:tc>
          <w:tcPr>
            <w:tcW w:w="1779" w:type="pct"/>
            <w:gridSpan w:val="3"/>
          </w:tcPr>
          <w:p w14:paraId="038D7052" w14:textId="477E338D" w:rsidR="00A15668" w:rsidRPr="00940D1F" w:rsidRDefault="00A15668" w:rsidP="00940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15668" w:rsidRPr="00F205C4" w14:paraId="7A3E4399" w14:textId="77777777" w:rsidTr="00A15668">
        <w:trPr>
          <w:trHeight w:val="419"/>
        </w:trPr>
        <w:tc>
          <w:tcPr>
            <w:tcW w:w="3221" w:type="pct"/>
          </w:tcPr>
          <w:p w14:paraId="5C0BA00F" w14:textId="451DAC95" w:rsidR="00A15668" w:rsidRPr="00F205C4" w:rsidRDefault="00A15668" w:rsidP="00CC0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EE69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54385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="00F55F7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EE69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F55F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54385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="00F55F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818" w:type="pct"/>
          </w:tcPr>
          <w:p w14:paraId="45083B50" w14:textId="00E2F9A2" w:rsidR="00A15668" w:rsidRPr="00940D1F" w:rsidRDefault="00A15668" w:rsidP="00CC0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 w:rsidRPr="00EE3EF9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92" w:type="pct"/>
          </w:tcPr>
          <w:p w14:paraId="67D83A10" w14:textId="77777777" w:rsidR="00A15668" w:rsidRPr="00940D1F" w:rsidRDefault="00A15668" w:rsidP="00CC0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1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9" w:type="pct"/>
          </w:tcPr>
          <w:p w14:paraId="6D385505" w14:textId="7FC5BA27" w:rsidR="00A15668" w:rsidRPr="00940D1F" w:rsidRDefault="00A15668" w:rsidP="00CC0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EE3EF9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A15668" w:rsidRPr="00F205C4" w14:paraId="7E2F9F55" w14:textId="77777777" w:rsidTr="00A15668">
        <w:trPr>
          <w:trHeight w:val="430"/>
        </w:trPr>
        <w:tc>
          <w:tcPr>
            <w:tcW w:w="3221" w:type="pct"/>
          </w:tcPr>
          <w:p w14:paraId="41510A72" w14:textId="77777777" w:rsidR="00A15668" w:rsidRPr="00EE69B2" w:rsidRDefault="00A15668" w:rsidP="00CC0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79" w:type="pct"/>
            <w:gridSpan w:val="3"/>
          </w:tcPr>
          <w:p w14:paraId="22EAC063" w14:textId="77777777" w:rsidR="00A15668" w:rsidRPr="00E64DFC" w:rsidRDefault="00A15668" w:rsidP="00CC0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15668" w:rsidRPr="00F205C4" w14:paraId="4C871FC8" w14:textId="77777777" w:rsidTr="00A15668">
        <w:trPr>
          <w:trHeight w:val="397"/>
        </w:trPr>
        <w:tc>
          <w:tcPr>
            <w:tcW w:w="3221" w:type="pct"/>
          </w:tcPr>
          <w:p w14:paraId="40B03181" w14:textId="77777777" w:rsidR="00A15668" w:rsidRPr="00F205C4" w:rsidRDefault="00A15668" w:rsidP="00FA577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  ต้นทุนขาย</w:t>
            </w:r>
          </w:p>
        </w:tc>
        <w:tc>
          <w:tcPr>
            <w:tcW w:w="818" w:type="pct"/>
          </w:tcPr>
          <w:p w14:paraId="4267E899" w14:textId="7AECDC6A" w:rsidR="00A15668" w:rsidRPr="00A15668" w:rsidRDefault="000676E0" w:rsidP="00A15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687,218</w:t>
            </w:r>
          </w:p>
        </w:tc>
        <w:tc>
          <w:tcPr>
            <w:tcW w:w="192" w:type="pct"/>
          </w:tcPr>
          <w:p w14:paraId="2752FB0B" w14:textId="77777777" w:rsidR="00A15668" w:rsidRPr="00F205C4" w:rsidRDefault="00A15668" w:rsidP="00FA5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9" w:type="pct"/>
          </w:tcPr>
          <w:p w14:paraId="35759715" w14:textId="7F100E01" w:rsidR="00A15668" w:rsidRPr="00D80EA4" w:rsidRDefault="008E336F" w:rsidP="00A15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848,687</w:t>
            </w:r>
          </w:p>
        </w:tc>
      </w:tr>
      <w:tr w:rsidR="00A15668" w:rsidRPr="00F205C4" w14:paraId="3AAD5302" w14:textId="77777777" w:rsidTr="007B2D70">
        <w:trPr>
          <w:trHeight w:val="191"/>
        </w:trPr>
        <w:tc>
          <w:tcPr>
            <w:tcW w:w="3221" w:type="pct"/>
          </w:tcPr>
          <w:p w14:paraId="4C226E56" w14:textId="04F15D3F" w:rsidR="00A15668" w:rsidRPr="007B2D70" w:rsidRDefault="00A15668" w:rsidP="007B2D7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 </w:t>
            </w:r>
            <w:r w:rsidR="004357E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(กลับรายการ) 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818" w:type="pct"/>
          </w:tcPr>
          <w:p w14:paraId="0AEC7056" w14:textId="2C95FE0E" w:rsidR="00A15668" w:rsidRPr="00A15668" w:rsidRDefault="000676E0" w:rsidP="00A15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</w:t>
            </w:r>
            <w:r w:rsidR="00EA167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92" w:type="pct"/>
          </w:tcPr>
          <w:p w14:paraId="2B9E558E" w14:textId="77777777" w:rsidR="00A15668" w:rsidRPr="00F205C4" w:rsidRDefault="00A15668" w:rsidP="00FA5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9" w:type="pct"/>
          </w:tcPr>
          <w:p w14:paraId="150DD1B2" w14:textId="420A3DFD" w:rsidR="00A15668" w:rsidRPr="00D80EA4" w:rsidRDefault="008E336F" w:rsidP="00A15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(4,061)</w:t>
            </w:r>
          </w:p>
        </w:tc>
      </w:tr>
      <w:tr w:rsidR="00A15668" w:rsidRPr="00F205C4" w14:paraId="3D0FD28D" w14:textId="77777777" w:rsidTr="00A15668">
        <w:trPr>
          <w:trHeight w:val="408"/>
        </w:trPr>
        <w:tc>
          <w:tcPr>
            <w:tcW w:w="3221" w:type="pct"/>
          </w:tcPr>
          <w:p w14:paraId="26564FD1" w14:textId="77777777" w:rsidR="00A15668" w:rsidRPr="00F205C4" w:rsidRDefault="00A15668" w:rsidP="00FA5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18" w:type="pct"/>
            <w:tcBorders>
              <w:top w:val="single" w:sz="4" w:space="0" w:color="auto"/>
              <w:bottom w:val="double" w:sz="4" w:space="0" w:color="auto"/>
            </w:tcBorders>
          </w:tcPr>
          <w:p w14:paraId="5840C177" w14:textId="6109F0CC" w:rsidR="00A15668" w:rsidRPr="00A15668" w:rsidRDefault="000676E0" w:rsidP="00A15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687,9</w:t>
            </w:r>
            <w:r w:rsidR="00EA16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</w:t>
            </w:r>
          </w:p>
        </w:tc>
        <w:tc>
          <w:tcPr>
            <w:tcW w:w="192" w:type="pct"/>
          </w:tcPr>
          <w:p w14:paraId="474AE971" w14:textId="77777777" w:rsidR="00A15668" w:rsidRPr="00A15668" w:rsidRDefault="00A15668" w:rsidP="00FA5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15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69" w:type="pct"/>
            <w:tcBorders>
              <w:top w:val="single" w:sz="4" w:space="0" w:color="auto"/>
              <w:bottom w:val="double" w:sz="4" w:space="0" w:color="auto"/>
            </w:tcBorders>
          </w:tcPr>
          <w:p w14:paraId="1FEA6D84" w14:textId="582017EB" w:rsidR="00A15668" w:rsidRPr="00A15668" w:rsidRDefault="008E336F" w:rsidP="00A15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844,626</w:t>
            </w:r>
          </w:p>
        </w:tc>
      </w:tr>
    </w:tbl>
    <w:p w14:paraId="49062616" w14:textId="77777777" w:rsidR="005D60C3" w:rsidRPr="00AC6805" w:rsidRDefault="005D60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theme="minorBidi"/>
          <w:b/>
          <w:bCs/>
          <w:sz w:val="28"/>
          <w:szCs w:val="28"/>
        </w:rPr>
      </w:pPr>
    </w:p>
    <w:p w14:paraId="24D90B0D" w14:textId="019D43B0" w:rsidR="005F36C9" w:rsidRPr="002C72AC" w:rsidRDefault="005F36C9" w:rsidP="002C72AC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2C72A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ที่ดิน อาคารและอุปกรณ์</w:t>
      </w:r>
    </w:p>
    <w:p w14:paraId="3589AF51" w14:textId="5EB01EDE" w:rsidR="005F36C9" w:rsidRPr="00AC6805" w:rsidRDefault="005F36C9" w:rsidP="005F36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7830"/>
        <w:gridCol w:w="1530"/>
      </w:tblGrid>
      <w:tr w:rsidR="00913318" w:rsidRPr="002C72AC" w14:paraId="1D565E8B" w14:textId="77777777" w:rsidTr="00913318">
        <w:trPr>
          <w:cantSplit/>
          <w:tblHeader/>
        </w:trPr>
        <w:tc>
          <w:tcPr>
            <w:tcW w:w="7830" w:type="dxa"/>
            <w:vAlign w:val="bottom"/>
            <w:hideMark/>
          </w:tcPr>
          <w:p w14:paraId="155D0E97" w14:textId="66A89BE2" w:rsidR="00913318" w:rsidRPr="002C72AC" w:rsidRDefault="00913318" w:rsidP="008B1316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EE69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54385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="00F55F7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</w:t>
            </w:r>
            <w:r w:rsidRPr="00EE69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F55F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54385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กันยา</w:t>
            </w:r>
            <w:r w:rsidR="00F55F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ยน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E69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530" w:type="dxa"/>
            <w:hideMark/>
          </w:tcPr>
          <w:p w14:paraId="2E058262" w14:textId="77777777" w:rsidR="00913318" w:rsidRPr="00913318" w:rsidRDefault="00913318" w:rsidP="008B1316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</w:p>
          <w:p w14:paraId="2467C70A" w14:textId="77777777" w:rsidR="00913318" w:rsidRPr="002C72AC" w:rsidRDefault="00913318" w:rsidP="008B1316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C72A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294966" w:rsidRPr="002C72AC" w14:paraId="3259F5B2" w14:textId="77777777" w:rsidTr="00913318">
        <w:trPr>
          <w:cantSplit/>
          <w:tblHeader/>
        </w:trPr>
        <w:tc>
          <w:tcPr>
            <w:tcW w:w="7830" w:type="dxa"/>
          </w:tcPr>
          <w:p w14:paraId="1575B6AB" w14:textId="77777777" w:rsidR="00294966" w:rsidRPr="002C72AC" w:rsidRDefault="00294966" w:rsidP="003A731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hideMark/>
          </w:tcPr>
          <w:p w14:paraId="5FED6C20" w14:textId="77777777" w:rsidR="00294966" w:rsidRPr="002C72AC" w:rsidRDefault="00294966" w:rsidP="003A731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C7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13318" w:rsidRPr="002C72AC" w14:paraId="4DE1A4FC" w14:textId="77777777" w:rsidTr="00913318">
        <w:trPr>
          <w:cantSplit/>
        </w:trPr>
        <w:tc>
          <w:tcPr>
            <w:tcW w:w="7830" w:type="dxa"/>
            <w:hideMark/>
          </w:tcPr>
          <w:p w14:paraId="403380FC" w14:textId="423F83DA" w:rsidR="00913318" w:rsidRPr="002C72AC" w:rsidRDefault="00913318" w:rsidP="0099065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211E1F"/>
                <w:sz w:val="30"/>
                <w:szCs w:val="30"/>
              </w:rPr>
            </w:pPr>
            <w:r w:rsidRPr="002C72AC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530" w:type="dxa"/>
          </w:tcPr>
          <w:p w14:paraId="12E81CCA" w14:textId="718115CA" w:rsidR="00913318" w:rsidRPr="00AA608F" w:rsidRDefault="000676E0" w:rsidP="00A15668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2,004</w:t>
            </w:r>
          </w:p>
        </w:tc>
      </w:tr>
      <w:tr w:rsidR="00913318" w:rsidRPr="002C72AC" w14:paraId="6B5BB394" w14:textId="77777777" w:rsidTr="00913318">
        <w:trPr>
          <w:cantSplit/>
        </w:trPr>
        <w:tc>
          <w:tcPr>
            <w:tcW w:w="7830" w:type="dxa"/>
          </w:tcPr>
          <w:p w14:paraId="64834684" w14:textId="633A7C4C" w:rsidR="00913318" w:rsidRPr="002C72AC" w:rsidRDefault="00913318" w:rsidP="0099065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C72AC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จำหน่ายและตัดจำหน่ายสินทรัพย์ - ราคาตามบัญชีสุทธิ</w:t>
            </w:r>
          </w:p>
        </w:tc>
        <w:tc>
          <w:tcPr>
            <w:tcW w:w="1530" w:type="dxa"/>
          </w:tcPr>
          <w:p w14:paraId="1B35102B" w14:textId="7A447CB3" w:rsidR="00913318" w:rsidRPr="00DD65EB" w:rsidRDefault="000676E0" w:rsidP="00A15668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2,418</w:t>
            </w:r>
          </w:p>
        </w:tc>
      </w:tr>
    </w:tbl>
    <w:p w14:paraId="157B6C92" w14:textId="77777777" w:rsidR="005F36C9" w:rsidRPr="00AC6805" w:rsidRDefault="005F36C9" w:rsidP="00294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3B90A388" w14:textId="77777777" w:rsidR="00915E50" w:rsidRDefault="00915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3B00D90F" w14:textId="5D8467D8" w:rsidR="005F36C9" w:rsidRPr="005D60C3" w:rsidRDefault="005F36C9" w:rsidP="005F36C9">
      <w:pPr>
        <w:tabs>
          <w:tab w:val="clear" w:pos="227"/>
          <w:tab w:val="clear" w:pos="454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D6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การค้ำประกัน</w:t>
      </w:r>
    </w:p>
    <w:p w14:paraId="2A93DAE2" w14:textId="77777777" w:rsidR="005F36C9" w:rsidRPr="00AC6805" w:rsidRDefault="005F36C9" w:rsidP="00214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0540E00E" w14:textId="483FB528" w:rsidR="005F36C9" w:rsidRDefault="005F36C9" w:rsidP="005F36C9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909D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F55F70">
        <w:rPr>
          <w:rFonts w:asciiTheme="majorBidi" w:hAnsiTheme="majorBidi" w:cstheme="majorBidi"/>
          <w:sz w:val="30"/>
          <w:szCs w:val="30"/>
        </w:rPr>
        <w:t xml:space="preserve">30 </w:t>
      </w:r>
      <w:r w:rsidR="00543855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="00F55F70">
        <w:rPr>
          <w:rFonts w:asciiTheme="majorBidi" w:hAnsiTheme="majorBidi" w:cstheme="majorBidi"/>
          <w:sz w:val="30"/>
          <w:szCs w:val="30"/>
          <w:cs/>
        </w:rPr>
        <w:t>ายน</w:t>
      </w:r>
      <w:r w:rsidR="002C72AC" w:rsidRPr="006909D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C72AC" w:rsidRPr="006909D0">
        <w:rPr>
          <w:rFonts w:asciiTheme="majorBidi" w:hAnsiTheme="majorBidi" w:cstheme="majorBidi"/>
          <w:sz w:val="30"/>
          <w:szCs w:val="30"/>
        </w:rPr>
        <w:t>256</w:t>
      </w:r>
      <w:r w:rsidR="000F0BFE">
        <w:rPr>
          <w:rFonts w:asciiTheme="majorBidi" w:hAnsiTheme="majorBidi" w:cstheme="majorBidi"/>
          <w:sz w:val="30"/>
          <w:szCs w:val="30"/>
        </w:rPr>
        <w:t>8</w:t>
      </w:r>
      <w:r w:rsidR="002C72AC" w:rsidRPr="006909D0">
        <w:rPr>
          <w:rFonts w:asciiTheme="majorBidi" w:hAnsiTheme="majorBidi" w:cstheme="majorBidi"/>
          <w:sz w:val="30"/>
          <w:szCs w:val="30"/>
        </w:rPr>
        <w:t xml:space="preserve"> </w:t>
      </w:r>
      <w:r w:rsidR="004C6C14" w:rsidRPr="006909D0">
        <w:rPr>
          <w:rFonts w:asciiTheme="majorBidi" w:hAnsiTheme="majorBidi" w:cstheme="majorBidi" w:hint="cs"/>
          <w:sz w:val="30"/>
          <w:szCs w:val="30"/>
          <w:cs/>
        </w:rPr>
        <w:t>ทรัพย์</w:t>
      </w:r>
      <w:r w:rsidR="007A40C9" w:rsidRPr="006909D0">
        <w:rPr>
          <w:rFonts w:asciiTheme="majorBidi" w:hAnsiTheme="majorBidi" w:cstheme="majorBidi"/>
          <w:sz w:val="30"/>
          <w:szCs w:val="30"/>
          <w:cs/>
        </w:rPr>
        <w:t>สิน</w:t>
      </w:r>
      <w:r w:rsidRPr="006909D0">
        <w:rPr>
          <w:rFonts w:asciiTheme="majorBidi" w:hAnsiTheme="majorBidi" w:cstheme="majorBidi"/>
          <w:sz w:val="30"/>
          <w:szCs w:val="30"/>
          <w:cs/>
        </w:rPr>
        <w:t xml:space="preserve">ของกลุ่มบริษัทมูลค่าตามบัญชีจำนวน </w:t>
      </w:r>
      <w:r w:rsidR="00153385">
        <w:rPr>
          <w:rFonts w:asciiTheme="majorBidi" w:hAnsiTheme="majorBidi" w:cstheme="majorBidi"/>
          <w:sz w:val="30"/>
          <w:szCs w:val="30"/>
        </w:rPr>
        <w:t>262.</w:t>
      </w:r>
      <w:r w:rsidR="006574DC">
        <w:rPr>
          <w:rFonts w:asciiTheme="majorBidi" w:hAnsiTheme="majorBidi" w:cstheme="majorBidi"/>
          <w:sz w:val="30"/>
          <w:szCs w:val="30"/>
        </w:rPr>
        <w:t>21</w:t>
      </w:r>
      <w:r w:rsidR="006775B0">
        <w:rPr>
          <w:rFonts w:asciiTheme="majorBidi" w:hAnsiTheme="majorBidi" w:cstheme="majorBidi"/>
          <w:sz w:val="30"/>
          <w:szCs w:val="30"/>
        </w:rPr>
        <w:t xml:space="preserve"> </w:t>
      </w:r>
      <w:r w:rsidRPr="006909D0">
        <w:rPr>
          <w:rFonts w:asciiTheme="majorBidi" w:hAnsiTheme="majorBidi" w:cstheme="majorBidi"/>
          <w:sz w:val="30"/>
          <w:szCs w:val="30"/>
          <w:cs/>
        </w:rPr>
        <w:t>ล้านบาท ได้จดจำนองไว้เป็นหลักประกันเงินเบิกเกินบัญชี</w:t>
      </w:r>
      <w:r w:rsidR="007A40C9">
        <w:rPr>
          <w:rFonts w:asciiTheme="majorBidi" w:hAnsiTheme="majorBidi" w:cstheme="majorBidi" w:hint="cs"/>
          <w:sz w:val="30"/>
          <w:szCs w:val="30"/>
          <w:cs/>
        </w:rPr>
        <w:t>ธนาคาร</w:t>
      </w:r>
      <w:r w:rsidRPr="006909D0">
        <w:rPr>
          <w:rFonts w:asciiTheme="majorBidi" w:hAnsiTheme="majorBidi" w:cstheme="majorBidi"/>
          <w:sz w:val="30"/>
          <w:szCs w:val="30"/>
          <w:cs/>
        </w:rPr>
        <w:t>และสินเชื่ออื่นจาก</w:t>
      </w:r>
      <w:r w:rsidR="004C6C14" w:rsidRPr="006909D0">
        <w:rPr>
          <w:rFonts w:asciiTheme="majorBidi" w:hAnsiTheme="majorBidi" w:cstheme="majorBidi" w:hint="cs"/>
          <w:sz w:val="30"/>
          <w:szCs w:val="30"/>
          <w:cs/>
        </w:rPr>
        <w:t>สถาบันการเงิน</w:t>
      </w:r>
    </w:p>
    <w:p w14:paraId="10BA5694" w14:textId="77777777" w:rsidR="00915E50" w:rsidRPr="006909D0" w:rsidRDefault="00915E50" w:rsidP="005F36C9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998381A" w14:textId="0FF5BA1E" w:rsidR="00DE388C" w:rsidRPr="00D505CE" w:rsidRDefault="00DE388C" w:rsidP="0089362F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D505CE">
        <w:rPr>
          <w:rFonts w:ascii="Angsana New" w:hAnsi="Angsana New" w:hint="cs"/>
          <w:b/>
          <w:bCs/>
          <w:sz w:val="30"/>
          <w:szCs w:val="30"/>
          <w:cs/>
          <w:lang w:val="th-TH"/>
        </w:rPr>
        <w:t>ใบสำคัญแสดงสิทธิที่จะซื้อหุ้นสามัญ</w:t>
      </w:r>
    </w:p>
    <w:p w14:paraId="60F1CBA4" w14:textId="77777777" w:rsidR="00DE388C" w:rsidRPr="00D505CE" w:rsidRDefault="00DE388C" w:rsidP="00DE388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3976D985" w14:textId="5EA0DEBA" w:rsidR="00DE388C" w:rsidRPr="00D505CE" w:rsidRDefault="00DE388C" w:rsidP="00E9681E">
      <w:pPr>
        <w:pStyle w:val="BodyText2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D505CE">
        <w:rPr>
          <w:rFonts w:asciiTheme="majorBidi" w:hAnsiTheme="majorBidi" w:cstheme="majorBidi"/>
          <w:sz w:val="30"/>
          <w:szCs w:val="30"/>
          <w:cs/>
        </w:rPr>
        <w:t>ค่าใช้จ่ายที่เกิดจากการจ่ายโดยใช้หุ้นเป็นเกณฑ์สำหรับ</w:t>
      </w:r>
      <w:r w:rsidRPr="00D505C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505CE">
        <w:rPr>
          <w:rFonts w:asciiTheme="majorBidi" w:hAnsiTheme="majorBidi"/>
          <w:sz w:val="30"/>
          <w:szCs w:val="30"/>
          <w:lang w:val="th-TH"/>
        </w:rPr>
        <w:t>ESOP Warrant-</w:t>
      </w:r>
      <w:r w:rsidRPr="00D505CE">
        <w:rPr>
          <w:rFonts w:asciiTheme="majorBidi" w:hAnsiTheme="majorBidi" w:cs="Angsana New"/>
          <w:sz w:val="30"/>
          <w:szCs w:val="30"/>
          <w:cs/>
          <w:lang w:val="th-TH"/>
        </w:rPr>
        <w:t>1</w:t>
      </w:r>
      <w:r w:rsidR="00E9681E">
        <w:rPr>
          <w:rFonts w:asciiTheme="majorBidi" w:hAnsiTheme="majorBidi" w:cs="Angsana New" w:hint="cs"/>
          <w:sz w:val="30"/>
          <w:szCs w:val="30"/>
          <w:cs/>
          <w:lang w:val="th-TH"/>
        </w:rPr>
        <w:t xml:space="preserve"> </w:t>
      </w:r>
      <w:r w:rsidRPr="00D505CE">
        <w:rPr>
          <w:rFonts w:asciiTheme="majorBidi" w:hAnsiTheme="majorBidi" w:cstheme="majorBidi"/>
          <w:sz w:val="30"/>
          <w:szCs w:val="30"/>
          <w:cs/>
        </w:rPr>
        <w:t>รวมอยู่ในค่าใช้จ่ายในการบริหา</w:t>
      </w:r>
      <w:r w:rsidRPr="00D505CE">
        <w:rPr>
          <w:rFonts w:asciiTheme="majorBidi" w:hAnsiTheme="majorBidi" w:cstheme="majorBidi" w:hint="cs"/>
          <w:sz w:val="30"/>
          <w:szCs w:val="30"/>
          <w:cs/>
        </w:rPr>
        <w:t>ร</w:t>
      </w:r>
      <w:r w:rsidRPr="00D505CE">
        <w:rPr>
          <w:rFonts w:asciiTheme="majorBidi" w:hAnsiTheme="majorBidi" w:cstheme="majorBidi"/>
          <w:sz w:val="30"/>
          <w:szCs w:val="30"/>
          <w:cs/>
        </w:rPr>
        <w:t>ใน</w:t>
      </w:r>
      <w:r w:rsidR="00E9681E">
        <w:rPr>
          <w:rFonts w:asciiTheme="majorBidi" w:hAnsiTheme="majorBidi" w:cstheme="majorBidi"/>
          <w:sz w:val="30"/>
          <w:szCs w:val="30"/>
        </w:rPr>
        <w:t xml:space="preserve">         </w:t>
      </w:r>
      <w:r w:rsidRPr="00E9681E">
        <w:rPr>
          <w:rFonts w:asciiTheme="majorBidi" w:hAnsiTheme="majorBidi" w:cstheme="majorBidi"/>
          <w:spacing w:val="-2"/>
          <w:sz w:val="30"/>
          <w:szCs w:val="30"/>
          <w:cs/>
        </w:rPr>
        <w:t>งบการเงินรวมและงบการเงินเฉพาะกิจการสำหรับ</w:t>
      </w:r>
      <w:r w:rsidR="004525F7" w:rsidRPr="00E9681E">
        <w:rPr>
          <w:rFonts w:ascii="Angsana New" w:hAnsi="Angsana New" w:cs="Angsana New" w:hint="cs"/>
          <w:spacing w:val="-2"/>
          <w:sz w:val="30"/>
          <w:szCs w:val="30"/>
          <w:cs/>
          <w:lang w:val="th-TH"/>
        </w:rPr>
        <w:t>งวด</w:t>
      </w:r>
      <w:r w:rsidR="000676E0">
        <w:rPr>
          <w:rFonts w:ascii="Angsana New" w:hAnsi="Angsana New" w:cs="Angsana New" w:hint="cs"/>
          <w:spacing w:val="-2"/>
          <w:sz w:val="30"/>
          <w:szCs w:val="30"/>
          <w:cs/>
        </w:rPr>
        <w:t>เก้า</w:t>
      </w:r>
      <w:r w:rsidR="00F55F70">
        <w:rPr>
          <w:rFonts w:ascii="Angsana New" w:hAnsi="Angsana New" w:cs="Angsana New" w:hint="cs"/>
          <w:spacing w:val="-2"/>
          <w:sz w:val="30"/>
          <w:szCs w:val="30"/>
          <w:cs/>
        </w:rPr>
        <w:t>เดือน</w:t>
      </w:r>
      <w:r w:rsidR="000F0BFE" w:rsidRPr="000F0BFE">
        <w:rPr>
          <w:rFonts w:ascii="Angsana New" w:hAnsi="Angsana New" w:cs="Angsana New" w:hint="cs"/>
          <w:spacing w:val="-2"/>
          <w:sz w:val="30"/>
          <w:szCs w:val="30"/>
          <w:cs/>
        </w:rPr>
        <w:t>สิ้นสุดวันที่</w:t>
      </w:r>
      <w:r w:rsidR="000F0BFE" w:rsidRPr="000F0BFE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F55F70">
        <w:rPr>
          <w:rFonts w:ascii="Angsana New" w:hAnsi="Angsana New" w:cs="Angsana New"/>
          <w:spacing w:val="-2"/>
          <w:sz w:val="30"/>
          <w:szCs w:val="30"/>
        </w:rPr>
        <w:t xml:space="preserve">30 </w:t>
      </w:r>
      <w:r w:rsidR="00543855">
        <w:rPr>
          <w:rFonts w:ascii="Angsana New" w:hAnsi="Angsana New" w:cs="Angsana New" w:hint="cs"/>
          <w:spacing w:val="-2"/>
          <w:sz w:val="30"/>
          <w:szCs w:val="30"/>
          <w:cs/>
        </w:rPr>
        <w:t>กันย</w:t>
      </w:r>
      <w:r w:rsidR="00F55F70">
        <w:rPr>
          <w:rFonts w:ascii="Angsana New" w:hAnsi="Angsana New" w:cs="Angsana New"/>
          <w:spacing w:val="-2"/>
          <w:sz w:val="30"/>
          <w:szCs w:val="30"/>
          <w:cs/>
        </w:rPr>
        <w:t>ายน</w:t>
      </w:r>
      <w:r w:rsidR="000F0BFE" w:rsidRPr="000F0BFE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D53EC9">
        <w:rPr>
          <w:rFonts w:ascii="Angsana New" w:hAnsi="Angsana New" w:cs="Angsana New"/>
          <w:spacing w:val="-2"/>
          <w:sz w:val="30"/>
          <w:szCs w:val="30"/>
        </w:rPr>
        <w:t xml:space="preserve">2568 </w:t>
      </w:r>
      <w:r w:rsidRPr="00E9681E">
        <w:rPr>
          <w:rFonts w:asciiTheme="majorBidi" w:hAnsiTheme="majorBidi" w:cstheme="majorBidi"/>
          <w:spacing w:val="-2"/>
          <w:sz w:val="30"/>
          <w:szCs w:val="30"/>
          <w:cs/>
        </w:rPr>
        <w:t>มี</w:t>
      </w:r>
      <w:r w:rsidRPr="003C33B6">
        <w:rPr>
          <w:rFonts w:asciiTheme="majorBidi" w:hAnsiTheme="majorBidi" w:cstheme="majorBidi"/>
          <w:spacing w:val="-2"/>
          <w:sz w:val="30"/>
          <w:szCs w:val="30"/>
          <w:cs/>
        </w:rPr>
        <w:t>จำนวน</w:t>
      </w:r>
      <w:r w:rsidRPr="003C33B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A72CFA">
        <w:rPr>
          <w:rFonts w:asciiTheme="majorBidi" w:hAnsiTheme="majorBidi" w:cstheme="majorBidi"/>
          <w:spacing w:val="-2"/>
          <w:sz w:val="30"/>
          <w:szCs w:val="30"/>
        </w:rPr>
        <w:t>0.73</w:t>
      </w:r>
      <w:r w:rsidRPr="00E9681E">
        <w:rPr>
          <w:rFonts w:asciiTheme="majorBidi" w:hAnsiTheme="majorBidi" w:cstheme="majorBidi"/>
          <w:spacing w:val="-2"/>
          <w:sz w:val="30"/>
          <w:szCs w:val="30"/>
          <w:cs/>
        </w:rPr>
        <w:t xml:space="preserve"> ล้านบาท</w:t>
      </w:r>
    </w:p>
    <w:p w14:paraId="42B856CC" w14:textId="09AF930C" w:rsidR="00DE388C" w:rsidRPr="005F7644" w:rsidRDefault="00DE388C" w:rsidP="00DE388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="Angsana New" w:hAnsi="Angsana New"/>
          <w:b/>
          <w:bCs/>
          <w:sz w:val="30"/>
          <w:szCs w:val="30"/>
          <w:highlight w:val="yellow"/>
          <w:cs/>
          <w:lang w:val="th-TH"/>
        </w:rPr>
      </w:pPr>
    </w:p>
    <w:p w14:paraId="1D38E51E" w14:textId="14C36B57" w:rsidR="00F71B39" w:rsidRPr="00D505CE" w:rsidRDefault="00527449" w:rsidP="0089362F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D505CE">
        <w:rPr>
          <w:rFonts w:ascii="Angsana New" w:hAnsi="Angsana New"/>
          <w:b/>
          <w:bCs/>
          <w:sz w:val="30"/>
          <w:szCs w:val="30"/>
          <w:cs/>
          <w:lang w:val="th-TH"/>
        </w:rPr>
        <w:t>ส่วน</w:t>
      </w:r>
      <w:r w:rsidR="00932A68" w:rsidRPr="00D505CE">
        <w:rPr>
          <w:rFonts w:ascii="Angsana New" w:hAnsi="Angsana New"/>
          <w:b/>
          <w:bCs/>
          <w:sz w:val="30"/>
          <w:szCs w:val="30"/>
          <w:cs/>
          <w:lang w:val="th-TH"/>
        </w:rPr>
        <w:t>งาน</w:t>
      </w:r>
      <w:r w:rsidRPr="00D505CE">
        <w:rPr>
          <w:rFonts w:ascii="Angsana New" w:hAnsi="Angsana New"/>
          <w:b/>
          <w:bCs/>
          <w:sz w:val="30"/>
          <w:szCs w:val="30"/>
          <w:cs/>
          <w:lang w:val="th-TH"/>
        </w:rPr>
        <w:t>ดำเนินงาน</w:t>
      </w:r>
      <w:r w:rsidR="0048166B" w:rsidRPr="00D505CE">
        <w:rPr>
          <w:rFonts w:ascii="Angsana New" w:hAnsi="Angsana New"/>
          <w:b/>
          <w:bCs/>
          <w:sz w:val="30"/>
          <w:szCs w:val="30"/>
          <w:cs/>
          <w:lang w:val="th-TH"/>
        </w:rPr>
        <w:t>และการจำแนกรายได้</w:t>
      </w:r>
    </w:p>
    <w:p w14:paraId="44241789" w14:textId="77777777" w:rsidR="00246062" w:rsidRPr="00AC6805" w:rsidRDefault="00246062" w:rsidP="00EE6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24108941" w14:textId="6A437F03" w:rsidR="00DF4D6D" w:rsidRPr="00D505CE" w:rsidRDefault="00DF4D6D" w:rsidP="00C1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 w:cs="Angsana New"/>
          <w:sz w:val="30"/>
          <w:szCs w:val="30"/>
        </w:rPr>
      </w:pPr>
      <w:r w:rsidRPr="00D505CE">
        <w:rPr>
          <w:rFonts w:ascii="Angsana New" w:hAnsi="Angsana New" w:cs="Angsana New" w:hint="cs"/>
          <w:sz w:val="30"/>
          <w:szCs w:val="30"/>
          <w:cs/>
        </w:rPr>
        <w:t xml:space="preserve">ผู้บริหารพิจารณาว่ากลุ่มบริษัทมี </w:t>
      </w:r>
      <w:r w:rsidRPr="00D505CE">
        <w:rPr>
          <w:rFonts w:ascii="Angsana New" w:hAnsi="Angsana New" w:cs="Angsana New"/>
          <w:sz w:val="30"/>
          <w:szCs w:val="30"/>
        </w:rPr>
        <w:t xml:space="preserve">2 </w:t>
      </w:r>
      <w:r w:rsidRPr="00D505CE">
        <w:rPr>
          <w:rFonts w:ascii="Angsana New" w:hAnsi="Angsana New" w:cs="Angsana New" w:hint="cs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และมีการบริหารจัดการแยกต่างหาก การดำเนินงานของแต่ละส่วนงานที่รายงานของ</w:t>
      </w:r>
      <w:r w:rsidR="007A40C9">
        <w:rPr>
          <w:rFonts w:ascii="Angsana New" w:hAnsi="Angsana New" w:cs="Angsana New"/>
          <w:sz w:val="30"/>
          <w:szCs w:val="30"/>
          <w:cs/>
        </w:rPr>
        <w:br/>
      </w:r>
      <w:r w:rsidRPr="00D505CE">
        <w:rPr>
          <w:rFonts w:ascii="Angsana New" w:hAnsi="Angsana New" w:cs="Angsana New" w:hint="cs"/>
          <w:sz w:val="30"/>
          <w:szCs w:val="30"/>
          <w:cs/>
        </w:rPr>
        <w:t>กลุ่มบริษัท โดยสรุปมีดังนี้</w:t>
      </w:r>
    </w:p>
    <w:p w14:paraId="6121D622" w14:textId="77777777" w:rsidR="008D3B94" w:rsidRPr="00AC6805" w:rsidRDefault="008D3B94" w:rsidP="00C1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3747BDF6" w14:textId="5E7F8C60" w:rsidR="001B6035" w:rsidRPr="00D505CE" w:rsidRDefault="001B6035" w:rsidP="0089362F">
      <w:pPr>
        <w:pStyle w:val="ListParagraph"/>
        <w:numPr>
          <w:ilvl w:val="0"/>
          <w:numId w:val="19"/>
        </w:numPr>
        <w:tabs>
          <w:tab w:val="clear" w:pos="680"/>
          <w:tab w:val="clear" w:pos="1871"/>
          <w:tab w:val="num" w:pos="1240"/>
          <w:tab w:val="left" w:pos="2070"/>
        </w:tabs>
        <w:spacing w:line="240" w:lineRule="auto"/>
        <w:ind w:left="1040" w:hanging="500"/>
        <w:rPr>
          <w:rFonts w:ascii="Angsana New" w:hAnsi="Angsana New"/>
          <w:sz w:val="30"/>
          <w:szCs w:val="30"/>
        </w:rPr>
      </w:pPr>
      <w:r w:rsidRPr="00D505CE">
        <w:rPr>
          <w:rFonts w:ascii="Angsana New" w:hAnsi="Angsana New"/>
          <w:sz w:val="30"/>
          <w:szCs w:val="30"/>
          <w:cs/>
        </w:rPr>
        <w:t xml:space="preserve">ส่วนงาน </w:t>
      </w:r>
      <w:r w:rsidR="00503A17" w:rsidRPr="00D505CE">
        <w:rPr>
          <w:rFonts w:ascii="Angsana New" w:hAnsi="Angsana New"/>
          <w:sz w:val="30"/>
          <w:szCs w:val="30"/>
        </w:rPr>
        <w:t>1</w:t>
      </w:r>
      <w:r w:rsidRPr="00D505CE">
        <w:rPr>
          <w:rFonts w:ascii="Angsana New" w:hAnsi="Angsana New"/>
          <w:sz w:val="30"/>
          <w:szCs w:val="30"/>
        </w:rPr>
        <w:t xml:space="preserve"> </w:t>
      </w:r>
      <w:r w:rsidRPr="00D505CE">
        <w:rPr>
          <w:rFonts w:ascii="Angsana New" w:hAnsi="Angsana New"/>
          <w:sz w:val="30"/>
          <w:szCs w:val="30"/>
        </w:rPr>
        <w:tab/>
      </w:r>
      <w:r w:rsidRPr="00D505CE">
        <w:rPr>
          <w:rFonts w:ascii="Angsana New" w:hAnsi="Angsana New"/>
          <w:sz w:val="30"/>
          <w:szCs w:val="30"/>
          <w:cs/>
        </w:rPr>
        <w:t>ส่วนงานจำหน่ายรถยนต์และอุปกรณ์ตกแต่ง</w:t>
      </w:r>
    </w:p>
    <w:p w14:paraId="564F4D06" w14:textId="518F7DF8" w:rsidR="001B6035" w:rsidRPr="00D505CE" w:rsidRDefault="001B6035" w:rsidP="001B675A">
      <w:pPr>
        <w:pStyle w:val="ListParagraph"/>
        <w:numPr>
          <w:ilvl w:val="0"/>
          <w:numId w:val="19"/>
        </w:numPr>
        <w:tabs>
          <w:tab w:val="clear" w:pos="680"/>
          <w:tab w:val="clear" w:pos="1871"/>
          <w:tab w:val="num" w:pos="1240"/>
          <w:tab w:val="left" w:pos="2070"/>
        </w:tabs>
        <w:spacing w:line="240" w:lineRule="auto"/>
        <w:ind w:left="1040" w:hanging="500"/>
        <w:rPr>
          <w:rFonts w:ascii="Angsana New" w:hAnsi="Angsana New"/>
          <w:sz w:val="30"/>
          <w:szCs w:val="30"/>
        </w:rPr>
      </w:pPr>
      <w:r w:rsidRPr="00D505CE">
        <w:rPr>
          <w:rFonts w:ascii="Angsana New" w:hAnsi="Angsana New"/>
          <w:sz w:val="30"/>
          <w:szCs w:val="30"/>
          <w:cs/>
        </w:rPr>
        <w:t xml:space="preserve">ส่วนงาน </w:t>
      </w:r>
      <w:r w:rsidR="00503A17" w:rsidRPr="00D505CE">
        <w:rPr>
          <w:rFonts w:ascii="Angsana New" w:hAnsi="Angsana New"/>
          <w:sz w:val="30"/>
          <w:szCs w:val="30"/>
        </w:rPr>
        <w:t>2</w:t>
      </w:r>
      <w:r w:rsidRPr="00D505CE">
        <w:rPr>
          <w:rFonts w:ascii="Angsana New" w:hAnsi="Angsana New"/>
          <w:sz w:val="30"/>
          <w:szCs w:val="30"/>
        </w:rPr>
        <w:t xml:space="preserve"> </w:t>
      </w:r>
      <w:r w:rsidRPr="00D505CE">
        <w:rPr>
          <w:rFonts w:ascii="Angsana New" w:hAnsi="Angsana New"/>
          <w:sz w:val="30"/>
          <w:szCs w:val="30"/>
        </w:rPr>
        <w:tab/>
      </w:r>
      <w:r w:rsidRPr="00D505CE">
        <w:rPr>
          <w:rFonts w:ascii="Angsana New" w:hAnsi="Angsana New"/>
          <w:sz w:val="30"/>
          <w:szCs w:val="30"/>
          <w:cs/>
        </w:rPr>
        <w:t>ส่วนงานบริการซ่อมบำรุงและจำหน่ายอะไหล่</w:t>
      </w:r>
    </w:p>
    <w:p w14:paraId="50E07666" w14:textId="77777777" w:rsidR="008D3B94" w:rsidRPr="00741E9C" w:rsidRDefault="008D3B94" w:rsidP="00DF4D6D">
      <w:pPr>
        <w:tabs>
          <w:tab w:val="clear" w:pos="227"/>
          <w:tab w:val="clear" w:pos="454"/>
          <w:tab w:val="clear" w:pos="680"/>
          <w:tab w:val="left" w:pos="630"/>
          <w:tab w:val="left" w:pos="72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790"/>
        <w:gridCol w:w="900"/>
        <w:gridCol w:w="236"/>
        <w:gridCol w:w="880"/>
        <w:gridCol w:w="236"/>
        <w:gridCol w:w="876"/>
        <w:gridCol w:w="236"/>
        <w:gridCol w:w="878"/>
        <w:gridCol w:w="242"/>
        <w:gridCol w:w="866"/>
        <w:gridCol w:w="236"/>
        <w:gridCol w:w="894"/>
      </w:tblGrid>
      <w:tr w:rsidR="002A61E4" w:rsidRPr="00EE17A5" w14:paraId="7EE046FC" w14:textId="77777777" w:rsidTr="00915E50">
        <w:trPr>
          <w:trHeight w:val="218"/>
          <w:tblHeader/>
        </w:trPr>
        <w:tc>
          <w:tcPr>
            <w:tcW w:w="27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AB95EE5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480" w:type="dxa"/>
            <w:gridSpan w:val="11"/>
            <w:tcBorders>
              <w:top w:val="nil"/>
              <w:left w:val="nil"/>
              <w:bottom w:val="nil"/>
            </w:tcBorders>
            <w:vAlign w:val="bottom"/>
          </w:tcPr>
          <w:p w14:paraId="247A3216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 w:rsidRPr="00D505CE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2A61E4" w:rsidRPr="00EE17A5" w14:paraId="3663F489" w14:textId="77777777" w:rsidTr="00915E50">
        <w:trPr>
          <w:trHeight w:val="218"/>
          <w:tblHeader/>
        </w:trPr>
        <w:tc>
          <w:tcPr>
            <w:tcW w:w="27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D103F4F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0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9AD03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505C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ส่วนงานจำหน่าย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F3AE8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9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3C8FF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505C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ส่วนงานบริการ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2BBFF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66" w:type="dxa"/>
            <w:vAlign w:val="bottom"/>
          </w:tcPr>
          <w:p w14:paraId="3C430BEA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32CE799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94" w:type="dxa"/>
            <w:vAlign w:val="bottom"/>
          </w:tcPr>
          <w:p w14:paraId="1CBDBF63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2A61E4" w:rsidRPr="00EE17A5" w14:paraId="58A12332" w14:textId="77777777" w:rsidTr="00915E50">
        <w:trPr>
          <w:trHeight w:val="218"/>
          <w:tblHeader/>
        </w:trPr>
        <w:tc>
          <w:tcPr>
            <w:tcW w:w="27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3A8EEC2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0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C4AC9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505C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รถยนต์และ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DF7B6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9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4A9CD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4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505C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ซ่อมบำรุงและ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30F84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66" w:type="dxa"/>
            <w:vAlign w:val="bottom"/>
          </w:tcPr>
          <w:p w14:paraId="7B26FFF5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236655F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94" w:type="dxa"/>
            <w:vAlign w:val="bottom"/>
          </w:tcPr>
          <w:p w14:paraId="1BDBC1A9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E051AC" w:rsidRPr="00EE17A5" w14:paraId="5C2CDB64" w14:textId="77777777" w:rsidTr="00915E50">
        <w:trPr>
          <w:trHeight w:val="218"/>
          <w:tblHeader/>
        </w:trPr>
        <w:tc>
          <w:tcPr>
            <w:tcW w:w="27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8D014D9" w14:textId="1F542C37" w:rsidR="00E051AC" w:rsidRPr="00D505CE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D505CE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</w:t>
            </w:r>
            <w:r w:rsidR="00543855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ดเก้า</w:t>
            </w:r>
            <w:r w:rsidR="00F55F70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20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CA0F3" w14:textId="77777777" w:rsidR="00E051AC" w:rsidRPr="00D505CE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505C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อุปกรณ์ตกแต่ง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75521" w14:textId="77777777" w:rsidR="00E051AC" w:rsidRPr="00D505CE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9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9BE6F" w14:textId="77777777" w:rsidR="00E051AC" w:rsidRPr="00D505CE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505C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จำหน่ายอะไหล่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B944C" w14:textId="77777777" w:rsidR="00E051AC" w:rsidRPr="00D505CE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996" w:type="dxa"/>
            <w:gridSpan w:val="3"/>
            <w:vAlign w:val="bottom"/>
          </w:tcPr>
          <w:p w14:paraId="43D4F7A2" w14:textId="77777777" w:rsidR="00E051AC" w:rsidRPr="00D505CE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505C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E051AC" w:rsidRPr="00EE17A5" w14:paraId="1478C7CF" w14:textId="77777777" w:rsidTr="00915E50">
        <w:trPr>
          <w:trHeight w:val="218"/>
          <w:tblHeader/>
        </w:trPr>
        <w:tc>
          <w:tcPr>
            <w:tcW w:w="27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FE9677E" w14:textId="130B1430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6E7B3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  สิ้นสุดวันที่ </w:t>
            </w:r>
            <w:r w:rsidR="00F55F70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 w:rsidR="00543855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</w:t>
            </w:r>
            <w:r w:rsidR="00F55F70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ายน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41048" w14:textId="556CEA9E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 w:rsidRPr="006E7B3F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18D40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483BA" w14:textId="740F81D0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 w:rsidRPr="006E7B3F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E483E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65A4C" w14:textId="43B3EF32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  <w:lang w:val="en-GB"/>
              </w:rPr>
            </w:pPr>
            <w:r w:rsidRPr="006E7B3F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30567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31A8E" w14:textId="44E1D210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  <w:lang w:val="en-GB"/>
              </w:rPr>
            </w:pPr>
            <w:r w:rsidRPr="006E7B3F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7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EA721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866" w:type="dxa"/>
            <w:vAlign w:val="bottom"/>
          </w:tcPr>
          <w:p w14:paraId="137E8C43" w14:textId="533EA95B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  <w:lang w:val="en-GB"/>
              </w:rPr>
            </w:pPr>
            <w:r w:rsidRPr="006E7B3F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236" w:type="dxa"/>
            <w:vAlign w:val="bottom"/>
          </w:tcPr>
          <w:p w14:paraId="78D78FB2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894" w:type="dxa"/>
            <w:vAlign w:val="bottom"/>
          </w:tcPr>
          <w:p w14:paraId="00B0AA10" w14:textId="1A810B75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  <w:lang w:val="en-GB"/>
              </w:rPr>
            </w:pPr>
            <w:r w:rsidRPr="006E7B3F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7</w:t>
            </w:r>
          </w:p>
        </w:tc>
      </w:tr>
      <w:tr w:rsidR="00E051AC" w:rsidRPr="00EE17A5" w14:paraId="06111B97" w14:textId="77777777" w:rsidTr="00915E50">
        <w:trPr>
          <w:trHeight w:val="218"/>
          <w:tblHeader/>
        </w:trPr>
        <w:tc>
          <w:tcPr>
            <w:tcW w:w="27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896192D" w14:textId="77777777" w:rsidR="00E051AC" w:rsidRPr="00EE17A5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480" w:type="dxa"/>
            <w:gridSpan w:val="11"/>
            <w:tcBorders>
              <w:top w:val="nil"/>
              <w:left w:val="nil"/>
              <w:bottom w:val="nil"/>
            </w:tcBorders>
            <w:vAlign w:val="bottom"/>
          </w:tcPr>
          <w:p w14:paraId="3150DBE8" w14:textId="77777777" w:rsidR="00E051AC" w:rsidRPr="00EE17A5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highlight w:val="yellow"/>
              </w:rPr>
            </w:pPr>
            <w:r w:rsidRPr="006E7B3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051AC" w:rsidRPr="00EE17A5" w14:paraId="51DB80BA" w14:textId="77777777" w:rsidTr="00C21103">
        <w:trPr>
          <w:trHeight w:val="218"/>
        </w:trPr>
        <w:tc>
          <w:tcPr>
            <w:tcW w:w="27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95C2E32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6E7B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512CC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F05C3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CC1AA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E5698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D07A1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A9E35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40E41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39388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866" w:type="dxa"/>
            <w:vAlign w:val="bottom"/>
          </w:tcPr>
          <w:p w14:paraId="045F7990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DC742C8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4" w:right="-2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894" w:type="dxa"/>
            <w:vAlign w:val="bottom"/>
          </w:tcPr>
          <w:p w14:paraId="4059D8B5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</w:tr>
      <w:tr w:rsidR="00E051AC" w:rsidRPr="00EE17A5" w14:paraId="149AFA1C" w14:textId="77777777" w:rsidTr="00B71314">
        <w:trPr>
          <w:trHeight w:val="42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64BC4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E7B3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59F58321" w14:textId="08ED8DD9" w:rsidR="00E051AC" w:rsidRPr="006E7B3F" w:rsidRDefault="00261EDD" w:rsidP="00623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471,79</w:t>
            </w:r>
            <w:r w:rsidR="00F0205A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3AB47C9A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vAlign w:val="bottom"/>
          </w:tcPr>
          <w:p w14:paraId="391D0433" w14:textId="489585B4" w:rsidR="00E051AC" w:rsidRPr="006E7B3F" w:rsidRDefault="00543855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651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,016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2936F3B7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right w:val="nil"/>
            </w:tcBorders>
            <w:vAlign w:val="bottom"/>
          </w:tcPr>
          <w:p w14:paraId="3C308F7E" w14:textId="2BE7CE0E" w:rsidR="00E051AC" w:rsidRPr="006E7B3F" w:rsidRDefault="00261EDD" w:rsidP="00623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504,2</w:t>
            </w:r>
            <w:r w:rsidR="00F0205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2DFDB0B6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78" w:type="dxa"/>
            <w:tcBorders>
              <w:top w:val="nil"/>
              <w:left w:val="nil"/>
              <w:right w:val="nil"/>
            </w:tcBorders>
            <w:vAlign w:val="bottom"/>
          </w:tcPr>
          <w:p w14:paraId="78710B15" w14:textId="67C6C6F0" w:rsidR="00E051AC" w:rsidRPr="006E7B3F" w:rsidRDefault="00543855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477,114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vAlign w:val="bottom"/>
          </w:tcPr>
          <w:p w14:paraId="23C32415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66" w:type="dxa"/>
            <w:vAlign w:val="bottom"/>
          </w:tcPr>
          <w:p w14:paraId="104C126C" w14:textId="3D4352DE" w:rsidR="00E051AC" w:rsidRPr="006E7B3F" w:rsidRDefault="00261EDD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976,0</w:t>
            </w:r>
            <w:r w:rsidR="00F0205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32</w:t>
            </w:r>
          </w:p>
        </w:tc>
        <w:tc>
          <w:tcPr>
            <w:tcW w:w="236" w:type="dxa"/>
            <w:vAlign w:val="bottom"/>
          </w:tcPr>
          <w:p w14:paraId="516B7613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94" w:type="dxa"/>
            <w:vAlign w:val="bottom"/>
          </w:tcPr>
          <w:p w14:paraId="229DA3A0" w14:textId="76ABBB40" w:rsidR="00E051AC" w:rsidRPr="006E7B3F" w:rsidRDefault="00543855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1,128,130</w:t>
            </w:r>
          </w:p>
        </w:tc>
      </w:tr>
      <w:tr w:rsidR="00E051AC" w:rsidRPr="00EE17A5" w14:paraId="7AB3513C" w14:textId="77777777" w:rsidTr="00B71314">
        <w:trPr>
          <w:trHeight w:val="10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9B481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E7B3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0E7269" w14:textId="45E60738" w:rsidR="00E051AC" w:rsidRPr="00765004" w:rsidRDefault="00261EDD" w:rsidP="00623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2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471,79</w:t>
            </w:r>
            <w:r w:rsidR="00F0205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7ECCE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545955" w14:textId="64234F6E" w:rsidR="00E051AC" w:rsidRPr="00765004" w:rsidRDefault="00543855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651,016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3B1B9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F5E79F" w14:textId="14161676" w:rsidR="00E051AC" w:rsidRPr="00765004" w:rsidRDefault="00261EDD" w:rsidP="00623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504,2</w:t>
            </w:r>
            <w:r w:rsidR="00F0205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367F8" w14:textId="26B80ED4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78918E" w14:textId="5424019A" w:rsidR="00E051AC" w:rsidRPr="00765004" w:rsidRDefault="00543855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477,114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4A85D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6BBEF8" w14:textId="343BED40" w:rsidR="00E051AC" w:rsidRPr="00765004" w:rsidRDefault="00261EDD" w:rsidP="00B47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976,0</w:t>
            </w:r>
            <w:r w:rsidR="00F0205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32</w:t>
            </w:r>
          </w:p>
        </w:tc>
        <w:tc>
          <w:tcPr>
            <w:tcW w:w="236" w:type="dxa"/>
            <w:vAlign w:val="bottom"/>
          </w:tcPr>
          <w:p w14:paraId="6D89F8FF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2244B9" w14:textId="706C2EDC" w:rsidR="00E051AC" w:rsidRPr="00765004" w:rsidRDefault="00543855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1,128</w:t>
            </w:r>
            <w:r w:rsidR="0072324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130</w:t>
            </w:r>
          </w:p>
        </w:tc>
      </w:tr>
      <w:tr w:rsidR="00E051AC" w:rsidRPr="00EE17A5" w14:paraId="502441D8" w14:textId="77777777" w:rsidTr="00C21103">
        <w:trPr>
          <w:trHeight w:val="3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405771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B677293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AA35A27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</w:tcPr>
          <w:p w14:paraId="57C66175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095B6CB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3A927C2A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0B218D3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</w:tcPr>
          <w:p w14:paraId="6B6F07A7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1D8589EE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66" w:type="dxa"/>
            <w:vAlign w:val="bottom"/>
          </w:tcPr>
          <w:p w14:paraId="27093778" w14:textId="77777777" w:rsidR="00E051AC" w:rsidRPr="00765004" w:rsidRDefault="00E051AC" w:rsidP="00E051AC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27A1BF6D" w14:textId="77777777" w:rsidR="00E051AC" w:rsidRPr="00765004" w:rsidRDefault="00E051AC" w:rsidP="00E051A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894" w:type="dxa"/>
          </w:tcPr>
          <w:p w14:paraId="0339815B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</w:tr>
      <w:tr w:rsidR="00E051AC" w:rsidRPr="00EE17A5" w14:paraId="57FF6850" w14:textId="77777777" w:rsidTr="00C21103">
        <w:trPr>
          <w:trHeight w:val="3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23A92C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01DCC8E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23D600A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</w:tcPr>
          <w:p w14:paraId="379A5486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6A959F1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19EC5469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A6EFC2A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</w:tcPr>
          <w:p w14:paraId="2ECC9DB1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7ACA5F3F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66" w:type="dxa"/>
            <w:vAlign w:val="bottom"/>
          </w:tcPr>
          <w:p w14:paraId="40B4ECD2" w14:textId="77777777" w:rsidR="00E051AC" w:rsidRPr="00765004" w:rsidRDefault="00E051AC" w:rsidP="00E051AC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77EE14B8" w14:textId="77777777" w:rsidR="00E051AC" w:rsidRPr="00765004" w:rsidRDefault="00E051AC" w:rsidP="00E051A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894" w:type="dxa"/>
          </w:tcPr>
          <w:p w14:paraId="039DCE49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</w:tr>
      <w:tr w:rsidR="00E051AC" w:rsidRPr="00EE17A5" w14:paraId="3E711D01" w14:textId="77777777" w:rsidTr="00C21103">
        <w:trPr>
          <w:trHeight w:val="3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F25EDA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82DAD36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B5AA631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</w:tcPr>
          <w:p w14:paraId="3FA67AC5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0C0B0A7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2B45F5BF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5F17CA0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</w:tcPr>
          <w:p w14:paraId="0C46D09B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13BD92EB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66" w:type="dxa"/>
            <w:vAlign w:val="bottom"/>
          </w:tcPr>
          <w:p w14:paraId="6AB9F538" w14:textId="77777777" w:rsidR="00E051AC" w:rsidRPr="00765004" w:rsidRDefault="00E051AC" w:rsidP="00E051AC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7B0159DB" w14:textId="77777777" w:rsidR="00E051AC" w:rsidRPr="00765004" w:rsidRDefault="00E051AC" w:rsidP="00E051A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894" w:type="dxa"/>
          </w:tcPr>
          <w:p w14:paraId="7DE111B4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</w:tr>
      <w:tr w:rsidR="00E051AC" w:rsidRPr="00EE17A5" w14:paraId="4856C326" w14:textId="77777777" w:rsidTr="00C21103">
        <w:trPr>
          <w:trHeight w:val="3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88E7A6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72BA572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076CD98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</w:tcPr>
          <w:p w14:paraId="78BA2F7C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9BC9E23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740B6261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3CA0FE2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</w:tcPr>
          <w:p w14:paraId="29D039A1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343F97F3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66" w:type="dxa"/>
            <w:vAlign w:val="bottom"/>
          </w:tcPr>
          <w:p w14:paraId="06B5238A" w14:textId="77777777" w:rsidR="00E051AC" w:rsidRPr="00765004" w:rsidRDefault="00E051AC" w:rsidP="00E051AC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6E212BF0" w14:textId="77777777" w:rsidR="00E051AC" w:rsidRPr="00765004" w:rsidRDefault="00E051AC" w:rsidP="00E051A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894" w:type="dxa"/>
          </w:tcPr>
          <w:p w14:paraId="099F88FB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</w:tr>
      <w:tr w:rsidR="00E051AC" w:rsidRPr="00EE17A5" w14:paraId="646B04F3" w14:textId="77777777" w:rsidTr="00C21103">
        <w:trPr>
          <w:trHeight w:val="3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9F9A86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BF7BF7A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A797906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</w:tcPr>
          <w:p w14:paraId="71249C84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4955CC8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11151CA2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1F81A43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</w:tcPr>
          <w:p w14:paraId="56146B02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685A1081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66" w:type="dxa"/>
            <w:vAlign w:val="bottom"/>
          </w:tcPr>
          <w:p w14:paraId="62380A77" w14:textId="77777777" w:rsidR="00E051AC" w:rsidRPr="00765004" w:rsidRDefault="00E051AC" w:rsidP="00E051AC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1AF65CC3" w14:textId="77777777" w:rsidR="00E051AC" w:rsidRPr="00765004" w:rsidRDefault="00E051AC" w:rsidP="00E051A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894" w:type="dxa"/>
          </w:tcPr>
          <w:p w14:paraId="78515D08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</w:tr>
      <w:tr w:rsidR="00E051AC" w:rsidRPr="00EE17A5" w14:paraId="20AEE9CD" w14:textId="77777777" w:rsidTr="00C21103">
        <w:trPr>
          <w:trHeight w:val="3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2FFCE6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406081A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671B3B9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</w:tcPr>
          <w:p w14:paraId="630897B9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BB1740A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41BD89AF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F57E78D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</w:tcPr>
          <w:p w14:paraId="0A5AD20F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59394803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66" w:type="dxa"/>
            <w:vAlign w:val="bottom"/>
          </w:tcPr>
          <w:p w14:paraId="058C8EA2" w14:textId="77777777" w:rsidR="00E051AC" w:rsidRPr="00765004" w:rsidRDefault="00E051AC" w:rsidP="00E051AC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7C4893C5" w14:textId="77777777" w:rsidR="00E051AC" w:rsidRPr="00765004" w:rsidRDefault="00E051AC" w:rsidP="00E051A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894" w:type="dxa"/>
          </w:tcPr>
          <w:p w14:paraId="0759F23E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</w:tr>
      <w:tr w:rsidR="00E051AC" w:rsidRPr="00EE17A5" w14:paraId="2A19F4C9" w14:textId="77777777" w:rsidTr="00C21103">
        <w:trPr>
          <w:trHeight w:val="3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489048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1D3CBFB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545545F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</w:tcPr>
          <w:p w14:paraId="1FC2817A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3EDEB4F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5968DBD6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6C68C0B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</w:tcPr>
          <w:p w14:paraId="29F739AB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0C6C2D64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66" w:type="dxa"/>
            <w:vAlign w:val="bottom"/>
          </w:tcPr>
          <w:p w14:paraId="2D1607C2" w14:textId="77777777" w:rsidR="00E051AC" w:rsidRPr="00765004" w:rsidRDefault="00E051AC" w:rsidP="00E051AC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41345A52" w14:textId="77777777" w:rsidR="00E051AC" w:rsidRPr="00765004" w:rsidRDefault="00E051AC" w:rsidP="00E051A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894" w:type="dxa"/>
          </w:tcPr>
          <w:p w14:paraId="1079C226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</w:tr>
      <w:tr w:rsidR="00E051AC" w:rsidRPr="00EE17A5" w14:paraId="454BDC27" w14:textId="77777777" w:rsidTr="00C21103">
        <w:trPr>
          <w:trHeight w:val="3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2FCB8F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4A0F015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D274C3E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</w:tcPr>
          <w:p w14:paraId="37A4AE9B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3CB401B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676736CE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DAE655C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</w:tcPr>
          <w:p w14:paraId="2673632C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33B0666D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66" w:type="dxa"/>
            <w:vAlign w:val="bottom"/>
          </w:tcPr>
          <w:p w14:paraId="11563C77" w14:textId="77777777" w:rsidR="00E051AC" w:rsidRPr="00765004" w:rsidRDefault="00E051AC" w:rsidP="00E051AC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345A650B" w14:textId="77777777" w:rsidR="00E051AC" w:rsidRPr="00765004" w:rsidRDefault="00E051AC" w:rsidP="00E051A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894" w:type="dxa"/>
          </w:tcPr>
          <w:p w14:paraId="0AE3193C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</w:tr>
      <w:tr w:rsidR="00E051AC" w:rsidRPr="00EE17A5" w14:paraId="14058ADF" w14:textId="77777777" w:rsidTr="008D4CF7">
        <w:trPr>
          <w:trHeight w:val="6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FEE7BF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  <w:r w:rsidRPr="006E7B3F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lastRenderedPageBreak/>
              <w:t xml:space="preserve">EBITDA </w:t>
            </w:r>
            <w:r w:rsidRPr="006E7B3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ตามส่วนงาน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30D408F" w14:textId="6DCB1CC5" w:rsidR="00E051AC" w:rsidRPr="006E7B3F" w:rsidRDefault="00991F2F" w:rsidP="00623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27,496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E72944E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</w:tcPr>
          <w:p w14:paraId="5CB02C75" w14:textId="4A857ECD" w:rsidR="00E051AC" w:rsidRPr="006E7B3F" w:rsidRDefault="00543855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30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,209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DA66037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22C60469" w14:textId="1657836A" w:rsidR="00E051AC" w:rsidRPr="006E7B3F" w:rsidRDefault="00991F2F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155,468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1A3EF50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  <w:vAlign w:val="bottom"/>
          </w:tcPr>
          <w:p w14:paraId="29208843" w14:textId="71DF33DC" w:rsidR="00E051AC" w:rsidRPr="006E7B3F" w:rsidRDefault="00543855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155,953</w:t>
            </w: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60182EA8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66" w:type="dxa"/>
            <w:vAlign w:val="bottom"/>
          </w:tcPr>
          <w:p w14:paraId="1AC2C557" w14:textId="0DC47B4F" w:rsidR="00E051AC" w:rsidRPr="006E7B3F" w:rsidRDefault="00991F2F" w:rsidP="00E051AC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182,964</w:t>
            </w:r>
          </w:p>
        </w:tc>
        <w:tc>
          <w:tcPr>
            <w:tcW w:w="236" w:type="dxa"/>
            <w:vAlign w:val="bottom"/>
          </w:tcPr>
          <w:p w14:paraId="3D195A12" w14:textId="77777777" w:rsidR="00E051AC" w:rsidRPr="006E7B3F" w:rsidRDefault="00E051AC" w:rsidP="00E051A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15" w:right="-116" w:hanging="108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894" w:type="dxa"/>
            <w:vAlign w:val="bottom"/>
          </w:tcPr>
          <w:p w14:paraId="10A1389D" w14:textId="6F091FEB" w:rsidR="00E051AC" w:rsidRPr="006E7B3F" w:rsidRDefault="00543855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186,162</w:t>
            </w:r>
          </w:p>
        </w:tc>
      </w:tr>
      <w:tr w:rsidR="00E051AC" w:rsidRPr="00EE17A5" w14:paraId="1B3DF4E7" w14:textId="77777777" w:rsidTr="008D4CF7">
        <w:trPr>
          <w:trHeight w:val="281"/>
        </w:trPr>
        <w:tc>
          <w:tcPr>
            <w:tcW w:w="2790" w:type="dxa"/>
            <w:tcBorders>
              <w:top w:val="nil"/>
              <w:left w:val="nil"/>
              <w:right w:val="nil"/>
            </w:tcBorders>
            <w:vAlign w:val="bottom"/>
          </w:tcPr>
          <w:p w14:paraId="33AD4A74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E7B3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A0E1BE2" w14:textId="77777777" w:rsidR="00E051AC" w:rsidRPr="006E7B3F" w:rsidRDefault="00E051AC" w:rsidP="00623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A507B7A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  <w:vAlign w:val="bottom"/>
          </w:tcPr>
          <w:p w14:paraId="6C9DD102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D6823D2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1F333749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ADCB913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  <w:vAlign w:val="bottom"/>
          </w:tcPr>
          <w:p w14:paraId="50B4C14D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4168980A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66" w:type="dxa"/>
            <w:vAlign w:val="bottom"/>
          </w:tcPr>
          <w:p w14:paraId="649D9524" w14:textId="2DC37695" w:rsidR="00E051AC" w:rsidRPr="006E7B3F" w:rsidRDefault="00261EDD" w:rsidP="00E051AC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(43,372)</w:t>
            </w:r>
          </w:p>
        </w:tc>
        <w:tc>
          <w:tcPr>
            <w:tcW w:w="236" w:type="dxa"/>
            <w:vAlign w:val="bottom"/>
          </w:tcPr>
          <w:p w14:paraId="0C6F7A4C" w14:textId="77777777" w:rsidR="00E051AC" w:rsidRPr="006E7B3F" w:rsidRDefault="00E051AC" w:rsidP="00E051A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94" w:type="dxa"/>
            <w:vAlign w:val="bottom"/>
          </w:tcPr>
          <w:p w14:paraId="2BB35E86" w14:textId="24094E2E" w:rsidR="00E051AC" w:rsidRPr="00765004" w:rsidRDefault="00543855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(44,226)</w:t>
            </w:r>
          </w:p>
        </w:tc>
      </w:tr>
      <w:tr w:rsidR="00E051AC" w:rsidRPr="00EE17A5" w14:paraId="0CD8A606" w14:textId="77777777" w:rsidTr="008D4CF7">
        <w:trPr>
          <w:trHeight w:val="60"/>
        </w:trPr>
        <w:tc>
          <w:tcPr>
            <w:tcW w:w="2790" w:type="dxa"/>
            <w:tcBorders>
              <w:top w:val="nil"/>
              <w:left w:val="nil"/>
              <w:right w:val="nil"/>
            </w:tcBorders>
            <w:vAlign w:val="bottom"/>
          </w:tcPr>
          <w:p w14:paraId="32E8FA91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E7B3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EE14C71" w14:textId="77777777" w:rsidR="00E051AC" w:rsidRPr="006E7B3F" w:rsidRDefault="00E051AC" w:rsidP="00623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43E54A2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  <w:vAlign w:val="bottom"/>
          </w:tcPr>
          <w:p w14:paraId="36418C91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BBA559E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0673580F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205D9C5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  <w:vAlign w:val="bottom"/>
          </w:tcPr>
          <w:p w14:paraId="05801564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1DC140FF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66" w:type="dxa"/>
            <w:vAlign w:val="bottom"/>
          </w:tcPr>
          <w:p w14:paraId="19E73BCC" w14:textId="4DAA1CC0" w:rsidR="00E051AC" w:rsidRPr="006E7B3F" w:rsidRDefault="00261EDD" w:rsidP="00E051AC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991F2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11,685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56EDCDAF" w14:textId="707BF72C" w:rsidR="00E051AC" w:rsidRPr="006E7B3F" w:rsidRDefault="00E051AC" w:rsidP="00E051A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94" w:type="dxa"/>
            <w:vAlign w:val="bottom"/>
          </w:tcPr>
          <w:p w14:paraId="7BF8A4D6" w14:textId="64FB17BA" w:rsidR="00E051AC" w:rsidRPr="00765004" w:rsidRDefault="00543855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(15,313)</w:t>
            </w:r>
          </w:p>
        </w:tc>
      </w:tr>
      <w:tr w:rsidR="00E051AC" w:rsidRPr="00EE17A5" w14:paraId="5B5DC587" w14:textId="77777777" w:rsidTr="008D4CF7">
        <w:trPr>
          <w:trHeight w:val="60"/>
        </w:trPr>
        <w:tc>
          <w:tcPr>
            <w:tcW w:w="2790" w:type="dxa"/>
            <w:tcBorders>
              <w:top w:val="nil"/>
              <w:left w:val="nil"/>
              <w:right w:val="nil"/>
            </w:tcBorders>
            <w:vAlign w:val="bottom"/>
          </w:tcPr>
          <w:p w14:paraId="6E65E674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E7B3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646EBC5" w14:textId="77777777" w:rsidR="00E051AC" w:rsidRPr="006E7B3F" w:rsidRDefault="00E051AC" w:rsidP="00623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9CFD9AD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  <w:vAlign w:val="bottom"/>
          </w:tcPr>
          <w:p w14:paraId="35DEBE61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D3A64E2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043CFD2F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2C9A7B3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  <w:vAlign w:val="bottom"/>
          </w:tcPr>
          <w:p w14:paraId="7D335DA2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369C075D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66" w:type="dxa"/>
            <w:vAlign w:val="bottom"/>
          </w:tcPr>
          <w:p w14:paraId="1AD349D6" w14:textId="632F5978" w:rsidR="00E051AC" w:rsidRPr="006E7B3F" w:rsidRDefault="00261EDD" w:rsidP="00F61157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(11,687)</w:t>
            </w:r>
          </w:p>
        </w:tc>
        <w:tc>
          <w:tcPr>
            <w:tcW w:w="236" w:type="dxa"/>
            <w:vAlign w:val="bottom"/>
          </w:tcPr>
          <w:p w14:paraId="36C4626C" w14:textId="64721912" w:rsidR="00E051AC" w:rsidRPr="006E7B3F" w:rsidRDefault="00E051AC" w:rsidP="00E051A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94" w:type="dxa"/>
            <w:vAlign w:val="bottom"/>
          </w:tcPr>
          <w:p w14:paraId="27008E3F" w14:textId="43E4B4DA" w:rsidR="00E051AC" w:rsidRPr="00765004" w:rsidRDefault="00543855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(12,567)</w:t>
            </w:r>
          </w:p>
        </w:tc>
      </w:tr>
      <w:tr w:rsidR="00E051AC" w:rsidRPr="00EE17A5" w14:paraId="29AB7AAF" w14:textId="77777777" w:rsidTr="00C21103">
        <w:trPr>
          <w:trHeight w:val="60"/>
        </w:trPr>
        <w:tc>
          <w:tcPr>
            <w:tcW w:w="2790" w:type="dxa"/>
            <w:tcBorders>
              <w:top w:val="nil"/>
              <w:left w:val="nil"/>
              <w:right w:val="nil"/>
            </w:tcBorders>
            <w:vAlign w:val="bottom"/>
          </w:tcPr>
          <w:p w14:paraId="376FA030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E7B3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ค่าใช้จ่ายดำเนินงานอื่น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0612A9A" w14:textId="77777777" w:rsidR="00E051AC" w:rsidRPr="006E7B3F" w:rsidRDefault="00E051AC" w:rsidP="00623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AAC35A1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  <w:vAlign w:val="bottom"/>
          </w:tcPr>
          <w:p w14:paraId="7B92399A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3B8BA2A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50CAA26A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8C5AF74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  <w:vAlign w:val="bottom"/>
          </w:tcPr>
          <w:p w14:paraId="22E89AAF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5082DF20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66" w:type="dxa"/>
            <w:vAlign w:val="bottom"/>
          </w:tcPr>
          <w:p w14:paraId="47B6A744" w14:textId="77777777" w:rsidR="00E051AC" w:rsidRPr="006E7B3F" w:rsidRDefault="00E051AC" w:rsidP="00E051AC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453BB0F9" w14:textId="77777777" w:rsidR="00E051AC" w:rsidRPr="006E7B3F" w:rsidRDefault="00E051AC" w:rsidP="00E051A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94" w:type="dxa"/>
            <w:vAlign w:val="bottom"/>
          </w:tcPr>
          <w:p w14:paraId="1E010F0F" w14:textId="78DE5F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E051AC" w:rsidRPr="00EE17A5" w14:paraId="251914A6" w14:textId="77777777" w:rsidTr="00153DA2">
        <w:trPr>
          <w:trHeight w:val="60"/>
        </w:trPr>
        <w:tc>
          <w:tcPr>
            <w:tcW w:w="2790" w:type="dxa"/>
            <w:tcBorders>
              <w:top w:val="nil"/>
              <w:left w:val="nil"/>
              <w:right w:val="nil"/>
            </w:tcBorders>
            <w:vAlign w:val="bottom"/>
          </w:tcPr>
          <w:p w14:paraId="328E42F3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E7B3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</w:t>
            </w:r>
            <w:r w:rsidRPr="006E7B3F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6E7B3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ที่ไม่ได้ปันส่วน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6AB20AC" w14:textId="77777777" w:rsidR="00E051AC" w:rsidRPr="006E7B3F" w:rsidRDefault="00E051AC" w:rsidP="00623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E112965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  <w:vAlign w:val="bottom"/>
          </w:tcPr>
          <w:p w14:paraId="336DE966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A9FC280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7DF5772C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CE9C88C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  <w:vAlign w:val="bottom"/>
          </w:tcPr>
          <w:p w14:paraId="3FBF7C8D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3019F0F6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66" w:type="dxa"/>
            <w:vAlign w:val="bottom"/>
          </w:tcPr>
          <w:p w14:paraId="6E3DC8A2" w14:textId="6491412E" w:rsidR="00E051AC" w:rsidRPr="006E7B3F" w:rsidRDefault="00261EDD" w:rsidP="00E051AC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991F2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91,28</w:t>
            </w:r>
            <w:r w:rsidR="004032E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5346E2B1" w14:textId="77777777" w:rsidR="00E051AC" w:rsidRPr="006E7B3F" w:rsidRDefault="00E051AC" w:rsidP="00E051A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94" w:type="dxa"/>
            <w:vAlign w:val="bottom"/>
          </w:tcPr>
          <w:p w14:paraId="6173733F" w14:textId="3B8C384E" w:rsidR="00E051AC" w:rsidRPr="00765004" w:rsidRDefault="00543855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(97,299)</w:t>
            </w:r>
          </w:p>
        </w:tc>
      </w:tr>
      <w:tr w:rsidR="00E051AC" w:rsidRPr="00EE17A5" w14:paraId="0B31CE09" w14:textId="77777777" w:rsidTr="00153DA2">
        <w:trPr>
          <w:trHeight w:val="6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9F933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6E7B3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119EBA7" w14:textId="77777777" w:rsidR="00E051AC" w:rsidRPr="00765004" w:rsidRDefault="00E051AC" w:rsidP="00623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5" w:right="-12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A721C23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  <w:vAlign w:val="bottom"/>
          </w:tcPr>
          <w:p w14:paraId="06AE6CF2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15" w:right="-12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C9627B3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577DE92C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4673399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  <w:vAlign w:val="bottom"/>
          </w:tcPr>
          <w:p w14:paraId="56333CA9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06AB158F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66D395" w14:textId="5377CBC8" w:rsidR="00E051AC" w:rsidRPr="00765004" w:rsidRDefault="00261EDD" w:rsidP="00F61157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24,93</w:t>
            </w:r>
            <w:r w:rsidR="0024690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</w:t>
            </w:r>
          </w:p>
        </w:tc>
        <w:tc>
          <w:tcPr>
            <w:tcW w:w="236" w:type="dxa"/>
            <w:vAlign w:val="bottom"/>
          </w:tcPr>
          <w:p w14:paraId="3FCFE3A7" w14:textId="77777777" w:rsidR="00E051AC" w:rsidRPr="00765004" w:rsidRDefault="00E051AC" w:rsidP="00E051A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5D667F" w14:textId="126BF693" w:rsidR="00E051AC" w:rsidRPr="00765004" w:rsidRDefault="00543855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16,757</w:t>
            </w:r>
          </w:p>
        </w:tc>
      </w:tr>
      <w:tr w:rsidR="00E051AC" w:rsidRPr="00EE17A5" w14:paraId="6451C25E" w14:textId="77777777" w:rsidTr="00C21103">
        <w:trPr>
          <w:trHeight w:val="6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9F614" w14:textId="77777777" w:rsidR="00E051AC" w:rsidRPr="00915E50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92229B1" w14:textId="77777777" w:rsidR="00E051AC" w:rsidRPr="00EE17A5" w:rsidRDefault="00E051AC" w:rsidP="00623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EA64FA1" w14:textId="77777777" w:rsidR="00E051AC" w:rsidRPr="00EE17A5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  <w:vAlign w:val="bottom"/>
          </w:tcPr>
          <w:p w14:paraId="0D49B5A6" w14:textId="77777777" w:rsidR="00E051AC" w:rsidRPr="00EE17A5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FCA52D5" w14:textId="77777777" w:rsidR="00E051AC" w:rsidRPr="00EE17A5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6FD891B0" w14:textId="77777777" w:rsidR="00E051AC" w:rsidRPr="00EE17A5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25A04BF" w14:textId="77777777" w:rsidR="00E051AC" w:rsidRPr="00EE17A5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  <w:vAlign w:val="bottom"/>
          </w:tcPr>
          <w:p w14:paraId="3274FE4F" w14:textId="77777777" w:rsidR="00E051AC" w:rsidRPr="00EE17A5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4D4CFE41" w14:textId="77777777" w:rsidR="00E051AC" w:rsidRPr="00EE17A5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866" w:type="dxa"/>
            <w:tcBorders>
              <w:top w:val="double" w:sz="4" w:space="0" w:color="auto"/>
            </w:tcBorders>
            <w:vAlign w:val="bottom"/>
          </w:tcPr>
          <w:p w14:paraId="1DC2F07D" w14:textId="77777777" w:rsidR="00E051AC" w:rsidRPr="00EE17A5" w:rsidRDefault="00E051AC" w:rsidP="00E051AC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14"/>
                <w:szCs w:val="14"/>
                <w:highlight w:val="yellow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5A909BF6" w14:textId="77777777" w:rsidR="00E051AC" w:rsidRPr="00EE17A5" w:rsidRDefault="00E051AC" w:rsidP="00E051A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14"/>
                <w:szCs w:val="14"/>
                <w:highlight w:val="yellow"/>
                <w:lang w:bidi="th-TH"/>
              </w:rPr>
            </w:pPr>
          </w:p>
        </w:tc>
        <w:tc>
          <w:tcPr>
            <w:tcW w:w="894" w:type="dxa"/>
            <w:tcBorders>
              <w:top w:val="double" w:sz="4" w:space="0" w:color="auto"/>
            </w:tcBorders>
            <w:vAlign w:val="bottom"/>
          </w:tcPr>
          <w:p w14:paraId="78BC212D" w14:textId="77777777" w:rsidR="00E051AC" w:rsidRPr="00EE17A5" w:rsidRDefault="00E051AC" w:rsidP="00E051A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14"/>
                <w:szCs w:val="14"/>
                <w:highlight w:val="yellow"/>
                <w:lang w:bidi="th-TH"/>
              </w:rPr>
            </w:pPr>
          </w:p>
        </w:tc>
      </w:tr>
      <w:tr w:rsidR="00E051AC" w:rsidRPr="00EE17A5" w14:paraId="6865C1ED" w14:textId="77777777" w:rsidTr="00C21103">
        <w:trPr>
          <w:trHeight w:val="6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9B279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E7B3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สินทรัพย์ส่วนงาน</w:t>
            </w:r>
            <w:r w:rsidRPr="006E7B3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  <w:r w:rsidRPr="006E7B3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ณ วันที่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450B7C8" w14:textId="77777777" w:rsidR="00E051AC" w:rsidRPr="00EE17A5" w:rsidRDefault="00E051AC" w:rsidP="00623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7A735D2" w14:textId="77777777" w:rsidR="00E051AC" w:rsidRPr="00EE17A5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  <w:vAlign w:val="bottom"/>
          </w:tcPr>
          <w:p w14:paraId="54C87BAD" w14:textId="77777777" w:rsidR="00E051AC" w:rsidRPr="00EE17A5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A3D7324" w14:textId="77777777" w:rsidR="00E051AC" w:rsidRPr="00EE17A5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1276F702" w14:textId="77777777" w:rsidR="00E051AC" w:rsidRPr="00EE17A5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8EED3C7" w14:textId="77777777" w:rsidR="00E051AC" w:rsidRPr="00EE17A5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  <w:vAlign w:val="bottom"/>
          </w:tcPr>
          <w:p w14:paraId="7D3F6124" w14:textId="77777777" w:rsidR="00E051AC" w:rsidRPr="00EE17A5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037E98FE" w14:textId="77777777" w:rsidR="00E051AC" w:rsidRPr="00EE17A5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66" w:type="dxa"/>
            <w:vAlign w:val="bottom"/>
          </w:tcPr>
          <w:p w14:paraId="2AC005F1" w14:textId="77777777" w:rsidR="00E051AC" w:rsidRPr="00EE17A5" w:rsidRDefault="00E051AC" w:rsidP="00E051A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23B0B4D6" w14:textId="77777777" w:rsidR="00E051AC" w:rsidRPr="00EE17A5" w:rsidRDefault="00E051AC" w:rsidP="00E051A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894" w:type="dxa"/>
            <w:vAlign w:val="bottom"/>
          </w:tcPr>
          <w:p w14:paraId="4D1637C1" w14:textId="77777777" w:rsidR="00E051AC" w:rsidRPr="00EE17A5" w:rsidRDefault="00E051AC" w:rsidP="00E051A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</w:tr>
      <w:tr w:rsidR="00E051AC" w:rsidRPr="00460867" w14:paraId="36EADC04" w14:textId="77777777" w:rsidTr="000B0C46">
        <w:trPr>
          <w:trHeight w:val="6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D80A2" w14:textId="21A793D8" w:rsidR="00E051AC" w:rsidRPr="00460867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E7B3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 xml:space="preserve">   </w:t>
            </w:r>
            <w:r w:rsidR="00F55F70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 xml:space="preserve">30 </w:t>
            </w:r>
            <w:r w:rsidR="0054385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กันย</w:t>
            </w:r>
            <w:r w:rsidR="00F55F70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ายน</w:t>
            </w:r>
            <w:r w:rsidRPr="00460867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/</w:t>
            </w:r>
            <w:r w:rsidRPr="0046086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  <w:r w:rsidRPr="00460867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31</w:t>
            </w:r>
            <w:r w:rsidRPr="00460867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 xml:space="preserve"> ธันวาคม</w:t>
            </w: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0CC9108" w14:textId="409B443C" w:rsidR="00E051AC" w:rsidRPr="00460867" w:rsidRDefault="00261EDD" w:rsidP="00623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249,</w:t>
            </w:r>
            <w:r w:rsidR="00991F2F">
              <w:rPr>
                <w:rFonts w:ascii="Angsana New" w:hAnsi="Angsana New" w:cs="Angsana New"/>
                <w:color w:val="000000"/>
                <w:sz w:val="30"/>
                <w:szCs w:val="30"/>
              </w:rPr>
              <w:t>016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2E4B301" w14:textId="77777777" w:rsidR="00E051AC" w:rsidRPr="00460867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AB3F1B3" w14:textId="7C560628" w:rsidR="00E051AC" w:rsidRPr="00460867" w:rsidRDefault="00261EDD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262,</w:t>
            </w:r>
            <w:r w:rsidR="00991F2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088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44C2CAF" w14:textId="77777777" w:rsidR="00E051AC" w:rsidRPr="00460867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7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95AF915" w14:textId="53ABF9CF" w:rsidR="00E051AC" w:rsidRPr="00460867" w:rsidRDefault="00261EDD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419,</w:t>
            </w:r>
            <w:r w:rsidR="00825D7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645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2128DB8" w14:textId="77777777" w:rsidR="00E051AC" w:rsidRPr="00460867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7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CD3A5B0" w14:textId="01B9D750" w:rsidR="00E051AC" w:rsidRPr="00460867" w:rsidRDefault="00261EDD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  <w:r w:rsidR="00825D7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39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825D7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526</w:t>
            </w: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2E87FC3F" w14:textId="77777777" w:rsidR="00E051AC" w:rsidRPr="00460867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66" w:type="dxa"/>
            <w:tcBorders>
              <w:bottom w:val="double" w:sz="4" w:space="0" w:color="auto"/>
            </w:tcBorders>
            <w:vAlign w:val="bottom"/>
          </w:tcPr>
          <w:p w14:paraId="31E4D647" w14:textId="1522B2DA" w:rsidR="00E051AC" w:rsidRPr="00460867" w:rsidRDefault="00261EDD" w:rsidP="00F6115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668,</w:t>
            </w:r>
            <w:r w:rsidR="00825D7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661</w:t>
            </w:r>
          </w:p>
        </w:tc>
        <w:tc>
          <w:tcPr>
            <w:tcW w:w="236" w:type="dxa"/>
            <w:vAlign w:val="bottom"/>
          </w:tcPr>
          <w:p w14:paraId="32FD3005" w14:textId="77777777" w:rsidR="00E051AC" w:rsidRPr="00460867" w:rsidRDefault="00E051AC" w:rsidP="00E051A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94" w:type="dxa"/>
            <w:tcBorders>
              <w:bottom w:val="double" w:sz="4" w:space="0" w:color="auto"/>
            </w:tcBorders>
            <w:vAlign w:val="bottom"/>
          </w:tcPr>
          <w:p w14:paraId="3627FB92" w14:textId="7D8D9316" w:rsidR="00E051AC" w:rsidRPr="00460867" w:rsidRDefault="00261EDD" w:rsidP="00E051A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  <w:r w:rsidR="00825D7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825D7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614</w:t>
            </w:r>
          </w:p>
        </w:tc>
      </w:tr>
      <w:tr w:rsidR="00E051AC" w:rsidRPr="00460867" w14:paraId="0B858BF1" w14:textId="77777777" w:rsidTr="00C21103">
        <w:trPr>
          <w:trHeight w:val="6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76655" w14:textId="77777777" w:rsidR="00E051AC" w:rsidRPr="00460867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60867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หนี้สินส่วนงาน</w:t>
            </w:r>
            <w:r w:rsidRPr="0046086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  <w:r w:rsidRPr="00460867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ณ วันที่</w:t>
            </w: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5EDC5C4" w14:textId="77777777" w:rsidR="00E051AC" w:rsidRPr="00460867" w:rsidRDefault="00E051AC" w:rsidP="00623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DC89F7B" w14:textId="77777777" w:rsidR="00E051AC" w:rsidRPr="00460867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49B231F" w14:textId="77777777" w:rsidR="00E051AC" w:rsidRPr="00460867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E9F5C9C" w14:textId="77777777" w:rsidR="00E051AC" w:rsidRPr="00460867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2B0D2B8" w14:textId="77777777" w:rsidR="00E051AC" w:rsidRPr="00460867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490B50A" w14:textId="77777777" w:rsidR="00E051AC" w:rsidRPr="00460867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7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E7DEC18" w14:textId="77777777" w:rsidR="00E051AC" w:rsidRPr="00460867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0FD715AF" w14:textId="77777777" w:rsidR="00E051AC" w:rsidRPr="00460867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66" w:type="dxa"/>
            <w:tcBorders>
              <w:top w:val="double" w:sz="4" w:space="0" w:color="auto"/>
            </w:tcBorders>
            <w:vAlign w:val="bottom"/>
          </w:tcPr>
          <w:p w14:paraId="4967A08F" w14:textId="77777777" w:rsidR="00E051AC" w:rsidRPr="00460867" w:rsidRDefault="00E051AC" w:rsidP="00E051A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27875A74" w14:textId="77777777" w:rsidR="00E051AC" w:rsidRPr="00460867" w:rsidRDefault="00E051AC" w:rsidP="00E051A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94" w:type="dxa"/>
            <w:tcBorders>
              <w:top w:val="double" w:sz="4" w:space="0" w:color="auto"/>
            </w:tcBorders>
            <w:vAlign w:val="bottom"/>
          </w:tcPr>
          <w:p w14:paraId="0EA5D914" w14:textId="77777777" w:rsidR="00E051AC" w:rsidRPr="00460867" w:rsidRDefault="00E051AC" w:rsidP="00E051A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E051AC" w:rsidRPr="00460867" w14:paraId="4F7EAB57" w14:textId="77777777" w:rsidTr="00C21103">
        <w:trPr>
          <w:trHeight w:val="60"/>
        </w:trPr>
        <w:tc>
          <w:tcPr>
            <w:tcW w:w="2790" w:type="dxa"/>
            <w:tcBorders>
              <w:top w:val="nil"/>
              <w:left w:val="nil"/>
              <w:right w:val="nil"/>
            </w:tcBorders>
            <w:vAlign w:val="bottom"/>
          </w:tcPr>
          <w:p w14:paraId="1D564E75" w14:textId="28A21F3E" w:rsidR="00E051AC" w:rsidRPr="00460867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6086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 xml:space="preserve">   </w:t>
            </w:r>
            <w:r w:rsidR="00F55F70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 xml:space="preserve">30 </w:t>
            </w:r>
            <w:r w:rsidR="0054385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กันย</w:t>
            </w:r>
            <w:r w:rsidR="00F55F70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ายน</w:t>
            </w:r>
            <w:r w:rsidRPr="00460867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/</w:t>
            </w:r>
            <w:r w:rsidRPr="0046086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  <w:r w:rsidRPr="00460867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31</w:t>
            </w:r>
            <w:r w:rsidRPr="00460867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 xml:space="preserve"> ธันวาคม</w:t>
            </w: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30C90EF" w14:textId="1DBFC479" w:rsidR="00E051AC" w:rsidRPr="00460867" w:rsidRDefault="00261EDD" w:rsidP="00623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182,617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420DDAA" w14:textId="77777777" w:rsidR="00E051AC" w:rsidRPr="00460867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BE4AF7A" w14:textId="00DBE2B4" w:rsidR="00E051AC" w:rsidRPr="00460867" w:rsidRDefault="00EA6D33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270,786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F2CCAA9" w14:textId="77777777" w:rsidR="00E051AC" w:rsidRPr="00460867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7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467B274" w14:textId="09353A0B" w:rsidR="00E051AC" w:rsidRPr="00460867" w:rsidRDefault="00261EDD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150,300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935C5C3" w14:textId="77777777" w:rsidR="00E051AC" w:rsidRPr="00460867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7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EF09777" w14:textId="767D91F5" w:rsidR="00E051AC" w:rsidRPr="00460867" w:rsidRDefault="00261EDD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</w:t>
            </w:r>
            <w:r w:rsidR="00825D7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825D7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015</w:t>
            </w: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4EEF90F6" w14:textId="77777777" w:rsidR="00E051AC" w:rsidRPr="00460867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66" w:type="dxa"/>
            <w:tcBorders>
              <w:bottom w:val="double" w:sz="4" w:space="0" w:color="auto"/>
            </w:tcBorders>
            <w:vAlign w:val="bottom"/>
          </w:tcPr>
          <w:p w14:paraId="57991A50" w14:textId="405FBC7A" w:rsidR="00E051AC" w:rsidRPr="00460867" w:rsidRDefault="00261EDD" w:rsidP="00F6115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332,917</w:t>
            </w:r>
          </w:p>
        </w:tc>
        <w:tc>
          <w:tcPr>
            <w:tcW w:w="236" w:type="dxa"/>
            <w:vAlign w:val="bottom"/>
          </w:tcPr>
          <w:p w14:paraId="27934CF3" w14:textId="77777777" w:rsidR="00E051AC" w:rsidRPr="00460867" w:rsidRDefault="00E051AC" w:rsidP="00E051A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94" w:type="dxa"/>
            <w:tcBorders>
              <w:bottom w:val="double" w:sz="4" w:space="0" w:color="auto"/>
            </w:tcBorders>
            <w:vAlign w:val="bottom"/>
          </w:tcPr>
          <w:p w14:paraId="58FBD09B" w14:textId="5327E0F8" w:rsidR="00E051AC" w:rsidRPr="00460867" w:rsidRDefault="00261EDD" w:rsidP="00E051A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  <w:r w:rsidR="00825D7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825D7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801</w:t>
            </w:r>
          </w:p>
        </w:tc>
      </w:tr>
    </w:tbl>
    <w:p w14:paraId="16FB4124" w14:textId="77777777" w:rsidR="008B1316" w:rsidRPr="00460867" w:rsidRDefault="008B1316" w:rsidP="008B13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</w:rPr>
      </w:pPr>
    </w:p>
    <w:p w14:paraId="6E643355" w14:textId="036684C7" w:rsidR="007A0E63" w:rsidRPr="00460867" w:rsidRDefault="007A0E63" w:rsidP="002140A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z w:val="30"/>
          <w:szCs w:val="30"/>
        </w:rPr>
      </w:pPr>
      <w:r w:rsidRPr="00460867">
        <w:rPr>
          <w:rFonts w:asciiTheme="majorBidi" w:hAnsiTheme="majorBidi" w:cstheme="majorBidi"/>
          <w:sz w:val="30"/>
          <w:szCs w:val="30"/>
          <w:cs/>
        </w:rPr>
        <w:t>รายได้ดังกล่าวมีจังหวะเวลาของการรับรู้รายได้จากการโอนสินค้าหรือบริการที่รับรู้ ณ เวลาใดเวลาหนึ่ง</w:t>
      </w:r>
    </w:p>
    <w:p w14:paraId="427B5E7B" w14:textId="11E4702D" w:rsidR="008D3B94" w:rsidRPr="00460867" w:rsidRDefault="008D3B94" w:rsidP="00214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2CF73D1" w14:textId="4B6A102C" w:rsidR="00396E71" w:rsidRPr="00460867" w:rsidRDefault="00396E71" w:rsidP="00214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6086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การกระทบยอดสินทรัพย์และหนี้สินของส่วนงานที่รายงาน </w:t>
      </w:r>
    </w:p>
    <w:p w14:paraId="3EFB3516" w14:textId="77777777" w:rsidR="002C4344" w:rsidRPr="00460867" w:rsidRDefault="002C4344" w:rsidP="00214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280" w:type="dxa"/>
        <w:tblInd w:w="450" w:type="dxa"/>
        <w:tblLook w:val="01E0" w:firstRow="1" w:lastRow="1" w:firstColumn="1" w:lastColumn="1" w:noHBand="0" w:noVBand="0"/>
      </w:tblPr>
      <w:tblGrid>
        <w:gridCol w:w="4230"/>
        <w:gridCol w:w="1080"/>
        <w:gridCol w:w="236"/>
        <w:gridCol w:w="1117"/>
        <w:gridCol w:w="236"/>
        <w:gridCol w:w="1024"/>
        <w:gridCol w:w="236"/>
        <w:gridCol w:w="1121"/>
      </w:tblGrid>
      <w:tr w:rsidR="002C4344" w:rsidRPr="00460867" w14:paraId="372D53F1" w14:textId="77777777" w:rsidTr="008F3F31">
        <w:tc>
          <w:tcPr>
            <w:tcW w:w="4230" w:type="dxa"/>
          </w:tcPr>
          <w:p w14:paraId="5A5ED8E9" w14:textId="77777777" w:rsidR="002C4344" w:rsidRPr="00460867" w:rsidRDefault="002C4344" w:rsidP="00B13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</w:p>
        </w:tc>
        <w:tc>
          <w:tcPr>
            <w:tcW w:w="5050" w:type="dxa"/>
            <w:gridSpan w:val="7"/>
          </w:tcPr>
          <w:p w14:paraId="03B44E52" w14:textId="3916629A" w:rsidR="002C4344" w:rsidRPr="00460867" w:rsidRDefault="002C4344" w:rsidP="00B13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46086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C4344" w:rsidRPr="00460867" w14:paraId="234B34FD" w14:textId="77777777" w:rsidTr="008F3F31">
        <w:tc>
          <w:tcPr>
            <w:tcW w:w="4230" w:type="dxa"/>
          </w:tcPr>
          <w:p w14:paraId="60FA0836" w14:textId="77777777" w:rsidR="002C4344" w:rsidRPr="00460867" w:rsidRDefault="002C4344" w:rsidP="00B13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</w:p>
        </w:tc>
        <w:tc>
          <w:tcPr>
            <w:tcW w:w="2433" w:type="dxa"/>
            <w:gridSpan w:val="3"/>
          </w:tcPr>
          <w:p w14:paraId="7319DA47" w14:textId="77777777" w:rsidR="002C4344" w:rsidRPr="00460867" w:rsidRDefault="002C4344" w:rsidP="00B13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6086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41D7CDC1" w14:textId="77777777" w:rsidR="002C4344" w:rsidRPr="00460867" w:rsidRDefault="002C4344" w:rsidP="00B13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81" w:type="dxa"/>
            <w:gridSpan w:val="3"/>
          </w:tcPr>
          <w:p w14:paraId="0EFD379D" w14:textId="77777777" w:rsidR="002C4344" w:rsidRPr="00460867" w:rsidRDefault="002C4344" w:rsidP="00B13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6086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3618B3" w:rsidRPr="00460867" w14:paraId="6BD14F51" w14:textId="77777777" w:rsidTr="008F3F31">
        <w:tc>
          <w:tcPr>
            <w:tcW w:w="4230" w:type="dxa"/>
          </w:tcPr>
          <w:p w14:paraId="5C5E2C37" w14:textId="77777777" w:rsidR="003618B3" w:rsidRPr="00460867" w:rsidRDefault="003618B3" w:rsidP="0036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3D334A4" w14:textId="7751A645" w:rsidR="003618B3" w:rsidRPr="00460867" w:rsidRDefault="00F55F70" w:rsidP="0036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8" w:right="-7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543855">
              <w:rPr>
                <w:rFonts w:ascii="Angsana New" w:hAnsi="Angsana New" w:cs="Angsana New" w:hint="cs"/>
                <w:sz w:val="30"/>
                <w:szCs w:val="30"/>
                <w:cs/>
              </w:rPr>
              <w:t>กันย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ายน</w:t>
            </w:r>
          </w:p>
        </w:tc>
        <w:tc>
          <w:tcPr>
            <w:tcW w:w="236" w:type="dxa"/>
            <w:vAlign w:val="center"/>
          </w:tcPr>
          <w:p w14:paraId="78973850" w14:textId="77777777" w:rsidR="003618B3" w:rsidRPr="00460867" w:rsidRDefault="003618B3" w:rsidP="0036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vAlign w:val="center"/>
          </w:tcPr>
          <w:p w14:paraId="5C5852DE" w14:textId="2E77751C" w:rsidR="003618B3" w:rsidRPr="00460867" w:rsidRDefault="003618B3" w:rsidP="0036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1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460867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460867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14:paraId="436FE797" w14:textId="77777777" w:rsidR="003618B3" w:rsidRPr="00460867" w:rsidRDefault="003618B3" w:rsidP="0036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center"/>
          </w:tcPr>
          <w:p w14:paraId="371456A3" w14:textId="5145D70A" w:rsidR="003618B3" w:rsidRPr="00460867" w:rsidRDefault="00F55F70" w:rsidP="0036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543855">
              <w:rPr>
                <w:rFonts w:ascii="Angsana New" w:hAnsi="Angsana New" w:cs="Angsana New" w:hint="cs"/>
                <w:sz w:val="30"/>
                <w:szCs w:val="30"/>
                <w:cs/>
              </w:rPr>
              <w:t>กันย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ายน</w:t>
            </w:r>
          </w:p>
        </w:tc>
        <w:tc>
          <w:tcPr>
            <w:tcW w:w="236" w:type="dxa"/>
            <w:vAlign w:val="center"/>
          </w:tcPr>
          <w:p w14:paraId="224C6955" w14:textId="77777777" w:rsidR="003618B3" w:rsidRPr="00460867" w:rsidRDefault="003618B3" w:rsidP="0036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center"/>
          </w:tcPr>
          <w:p w14:paraId="6871AB9B" w14:textId="1E30BB84" w:rsidR="003618B3" w:rsidRPr="00460867" w:rsidRDefault="003618B3" w:rsidP="0036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460867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460867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618B3" w:rsidRPr="00460867" w14:paraId="0D087A19" w14:textId="77777777" w:rsidTr="008F3F31">
        <w:tc>
          <w:tcPr>
            <w:tcW w:w="4230" w:type="dxa"/>
          </w:tcPr>
          <w:p w14:paraId="173C952B" w14:textId="77777777" w:rsidR="003618B3" w:rsidRPr="00460867" w:rsidRDefault="003618B3" w:rsidP="0036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A336280" w14:textId="59BD49F1" w:rsidR="003618B3" w:rsidRPr="00460867" w:rsidRDefault="003618B3" w:rsidP="0036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0867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  <w:vAlign w:val="center"/>
          </w:tcPr>
          <w:p w14:paraId="70566DBD" w14:textId="77777777" w:rsidR="003618B3" w:rsidRPr="00460867" w:rsidRDefault="003618B3" w:rsidP="0036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vAlign w:val="center"/>
          </w:tcPr>
          <w:p w14:paraId="3EBCD011" w14:textId="6C635660" w:rsidR="003618B3" w:rsidRPr="00460867" w:rsidRDefault="003618B3" w:rsidP="0036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086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6C86DEEF" w14:textId="77777777" w:rsidR="003618B3" w:rsidRPr="00460867" w:rsidRDefault="003618B3" w:rsidP="0036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center"/>
          </w:tcPr>
          <w:p w14:paraId="0D2370F6" w14:textId="7C8643BB" w:rsidR="003618B3" w:rsidRPr="00460867" w:rsidRDefault="003618B3" w:rsidP="0036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0867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  <w:vAlign w:val="center"/>
          </w:tcPr>
          <w:p w14:paraId="23B143D8" w14:textId="77777777" w:rsidR="003618B3" w:rsidRPr="00460867" w:rsidRDefault="003618B3" w:rsidP="0036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center"/>
          </w:tcPr>
          <w:p w14:paraId="62846AF7" w14:textId="725A127A" w:rsidR="003618B3" w:rsidRPr="00460867" w:rsidRDefault="003618B3" w:rsidP="0036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086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3618B3" w:rsidRPr="00460867" w14:paraId="4EDE113B" w14:textId="77777777" w:rsidTr="008F3F31">
        <w:tc>
          <w:tcPr>
            <w:tcW w:w="4230" w:type="dxa"/>
          </w:tcPr>
          <w:p w14:paraId="1940C7EF" w14:textId="77777777" w:rsidR="003618B3" w:rsidRPr="00460867" w:rsidRDefault="003618B3" w:rsidP="003618B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50" w:type="dxa"/>
            <w:gridSpan w:val="7"/>
          </w:tcPr>
          <w:p w14:paraId="6542CDCD" w14:textId="0C6AB8F5" w:rsidR="003618B3" w:rsidRPr="00460867" w:rsidRDefault="003618B3" w:rsidP="003618B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6086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460867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46086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3618B3" w:rsidRPr="00460867" w14:paraId="7113733C" w14:textId="77777777" w:rsidTr="008F3F31">
        <w:tc>
          <w:tcPr>
            <w:tcW w:w="4230" w:type="dxa"/>
          </w:tcPr>
          <w:p w14:paraId="3847E385" w14:textId="77777777" w:rsidR="003618B3" w:rsidRPr="00460867" w:rsidRDefault="003618B3" w:rsidP="003618B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0867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1080" w:type="dxa"/>
          </w:tcPr>
          <w:p w14:paraId="38F02C0D" w14:textId="5002370D" w:rsidR="003618B3" w:rsidRPr="00460867" w:rsidRDefault="00261EDD" w:rsidP="003618B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668,66</w:t>
            </w:r>
            <w:r w:rsidR="001D50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6" w:type="dxa"/>
          </w:tcPr>
          <w:p w14:paraId="70D6B42E" w14:textId="77777777" w:rsidR="003618B3" w:rsidRPr="00460867" w:rsidRDefault="003618B3" w:rsidP="0036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7" w:type="dxa"/>
          </w:tcPr>
          <w:p w14:paraId="77CB3128" w14:textId="0334798C" w:rsidR="003618B3" w:rsidRPr="00460867" w:rsidRDefault="003618B3" w:rsidP="003618B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08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701,614</w:t>
            </w:r>
          </w:p>
        </w:tc>
        <w:tc>
          <w:tcPr>
            <w:tcW w:w="236" w:type="dxa"/>
          </w:tcPr>
          <w:p w14:paraId="4929D3D3" w14:textId="77777777" w:rsidR="003618B3" w:rsidRPr="00460867" w:rsidRDefault="003618B3" w:rsidP="0036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64B02F13" w14:textId="66C569B2" w:rsidR="003618B3" w:rsidRPr="00623750" w:rsidRDefault="00261EDD" w:rsidP="0062375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332,917</w:t>
            </w:r>
          </w:p>
        </w:tc>
        <w:tc>
          <w:tcPr>
            <w:tcW w:w="236" w:type="dxa"/>
          </w:tcPr>
          <w:p w14:paraId="560ADB8B" w14:textId="77777777" w:rsidR="003618B3" w:rsidRPr="00460867" w:rsidRDefault="003618B3" w:rsidP="0036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1" w:type="dxa"/>
          </w:tcPr>
          <w:p w14:paraId="7995560F" w14:textId="2B0809BB" w:rsidR="003618B3" w:rsidRPr="00460867" w:rsidRDefault="003618B3" w:rsidP="003618B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0867">
              <w:rPr>
                <w:rFonts w:asciiTheme="majorBidi" w:hAnsiTheme="majorBidi" w:cstheme="majorBidi"/>
                <w:sz w:val="30"/>
                <w:szCs w:val="30"/>
              </w:rPr>
              <w:t>411,801</w:t>
            </w:r>
          </w:p>
        </w:tc>
      </w:tr>
      <w:tr w:rsidR="003618B3" w:rsidRPr="00460867" w14:paraId="4820F545" w14:textId="77777777" w:rsidTr="008F3F31">
        <w:tc>
          <w:tcPr>
            <w:tcW w:w="4230" w:type="dxa"/>
          </w:tcPr>
          <w:p w14:paraId="098AEB48" w14:textId="77777777" w:rsidR="003618B3" w:rsidRPr="00460867" w:rsidRDefault="003618B3" w:rsidP="003618B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0867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080" w:type="dxa"/>
          </w:tcPr>
          <w:p w14:paraId="3170D6DD" w14:textId="226A0B39" w:rsidR="003618B3" w:rsidRPr="00460867" w:rsidRDefault="00261EDD" w:rsidP="003618B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500,49</w:t>
            </w:r>
            <w:r w:rsidR="001D50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6" w:type="dxa"/>
          </w:tcPr>
          <w:p w14:paraId="50EFAE7B" w14:textId="77777777" w:rsidR="003618B3" w:rsidRPr="00460867" w:rsidRDefault="003618B3" w:rsidP="0036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7" w:type="dxa"/>
          </w:tcPr>
          <w:p w14:paraId="1605887E" w14:textId="7F306639" w:rsidR="003618B3" w:rsidRPr="00460867" w:rsidRDefault="003618B3" w:rsidP="003618B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608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550,459</w:t>
            </w:r>
          </w:p>
        </w:tc>
        <w:tc>
          <w:tcPr>
            <w:tcW w:w="236" w:type="dxa"/>
          </w:tcPr>
          <w:p w14:paraId="6D51FB26" w14:textId="77777777" w:rsidR="003618B3" w:rsidRPr="00460867" w:rsidRDefault="003618B3" w:rsidP="0036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7D1CD58A" w14:textId="3CD76B4E" w:rsidR="003618B3" w:rsidRPr="00460867" w:rsidRDefault="00261EDD" w:rsidP="003618B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111,89</w:t>
            </w:r>
            <w:r w:rsidR="004B479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36" w:type="dxa"/>
          </w:tcPr>
          <w:p w14:paraId="56390F56" w14:textId="77777777" w:rsidR="003618B3" w:rsidRPr="00460867" w:rsidRDefault="003618B3" w:rsidP="0036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1" w:type="dxa"/>
          </w:tcPr>
          <w:p w14:paraId="660E27FD" w14:textId="76D2AB77" w:rsidR="003618B3" w:rsidRPr="00460867" w:rsidRDefault="003618B3" w:rsidP="003618B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608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125,593</w:t>
            </w:r>
          </w:p>
        </w:tc>
      </w:tr>
      <w:tr w:rsidR="003618B3" w:rsidRPr="002C4344" w14:paraId="35E765CA" w14:textId="77777777" w:rsidTr="00A06F2F">
        <w:trPr>
          <w:trHeight w:val="442"/>
        </w:trPr>
        <w:tc>
          <w:tcPr>
            <w:tcW w:w="4230" w:type="dxa"/>
          </w:tcPr>
          <w:p w14:paraId="336E222C" w14:textId="77777777" w:rsidR="003618B3" w:rsidRPr="00460867" w:rsidRDefault="003618B3" w:rsidP="003618B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08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321BE1D" w14:textId="68E5CAB1" w:rsidR="003618B3" w:rsidRPr="00460867" w:rsidRDefault="00261EDD" w:rsidP="0062375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1,169,15</w:t>
            </w:r>
            <w:r w:rsidR="00AE720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608726FD" w14:textId="77777777" w:rsidR="003618B3" w:rsidRPr="00460867" w:rsidRDefault="003618B3" w:rsidP="0036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3BEFAA8D" w14:textId="5600DD7F" w:rsidR="003618B3" w:rsidRPr="00460867" w:rsidRDefault="003618B3" w:rsidP="003618B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08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1,252,073</w:t>
            </w:r>
          </w:p>
        </w:tc>
        <w:tc>
          <w:tcPr>
            <w:tcW w:w="236" w:type="dxa"/>
          </w:tcPr>
          <w:p w14:paraId="746EB99D" w14:textId="77777777" w:rsidR="003618B3" w:rsidRPr="00460867" w:rsidRDefault="003618B3" w:rsidP="0036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56D3A66F" w14:textId="32CBF8C3" w:rsidR="003618B3" w:rsidRPr="00460867" w:rsidRDefault="00261EDD" w:rsidP="0062375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444,8</w:t>
            </w:r>
            <w:r w:rsidR="004B47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</w:t>
            </w:r>
          </w:p>
        </w:tc>
        <w:tc>
          <w:tcPr>
            <w:tcW w:w="236" w:type="dxa"/>
          </w:tcPr>
          <w:p w14:paraId="10A4C778" w14:textId="77777777" w:rsidR="003618B3" w:rsidRPr="00460867" w:rsidRDefault="003618B3" w:rsidP="0036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</w:tcPr>
          <w:p w14:paraId="1C850396" w14:textId="6E93BABA" w:rsidR="003618B3" w:rsidRPr="002C4344" w:rsidRDefault="003618B3" w:rsidP="003618B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08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537,394</w:t>
            </w:r>
          </w:p>
        </w:tc>
      </w:tr>
    </w:tbl>
    <w:p w14:paraId="13F31CAA" w14:textId="77777777" w:rsidR="00EC2D2A" w:rsidRPr="00EC2D2A" w:rsidRDefault="00EC2D2A" w:rsidP="00AF15C3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-43" w:hanging="63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EC2D2A">
        <w:rPr>
          <w:rFonts w:asciiTheme="majorBidi" w:hAnsiTheme="majorBidi" w:hint="cs"/>
          <w:b/>
          <w:bCs/>
          <w:sz w:val="30"/>
          <w:szCs w:val="30"/>
          <w:cs/>
          <w:lang w:val="th-TH"/>
        </w:rPr>
        <w:lastRenderedPageBreak/>
        <w:t>เงินปันผล</w:t>
      </w:r>
    </w:p>
    <w:p w14:paraId="5817984C" w14:textId="77777777" w:rsidR="00EC2D2A" w:rsidRPr="0044409E" w:rsidRDefault="00EC2D2A" w:rsidP="00EC2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710"/>
        <w:gridCol w:w="1620"/>
        <w:gridCol w:w="1066"/>
        <w:gridCol w:w="231"/>
        <w:gridCol w:w="1673"/>
      </w:tblGrid>
      <w:tr w:rsidR="00EC2D2A" w:rsidRPr="007B5AC3" w14:paraId="2014229B" w14:textId="77777777" w:rsidTr="001D5070">
        <w:trPr>
          <w:tblHeader/>
        </w:trPr>
        <w:tc>
          <w:tcPr>
            <w:tcW w:w="3150" w:type="dxa"/>
            <w:vAlign w:val="bottom"/>
          </w:tcPr>
          <w:p w14:paraId="50A52A3C" w14:textId="77777777" w:rsidR="00EC2D2A" w:rsidRPr="007B5AC3" w:rsidRDefault="00EC2D2A" w:rsidP="00E8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6B520ED8" w14:textId="77777777" w:rsidR="00EC2D2A" w:rsidRPr="007B5AC3" w:rsidRDefault="00EC2D2A" w:rsidP="00E8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5AC3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20" w:type="dxa"/>
            <w:vAlign w:val="bottom"/>
          </w:tcPr>
          <w:p w14:paraId="46106682" w14:textId="77777777" w:rsidR="00EC2D2A" w:rsidRPr="007B5AC3" w:rsidRDefault="00EC2D2A" w:rsidP="00E8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5AC3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</w:tcPr>
          <w:p w14:paraId="7E3974BF" w14:textId="77777777" w:rsidR="00EC2D2A" w:rsidRPr="007B5AC3" w:rsidRDefault="00EC2D2A" w:rsidP="00E8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5AC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7D40B653" w14:textId="77777777" w:rsidR="00EC2D2A" w:rsidRPr="007B5AC3" w:rsidRDefault="00EC2D2A" w:rsidP="00E8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73" w:type="dxa"/>
            <w:vAlign w:val="bottom"/>
          </w:tcPr>
          <w:p w14:paraId="369F8092" w14:textId="77777777" w:rsidR="00EC2D2A" w:rsidRPr="007B5AC3" w:rsidDel="00D43E7A" w:rsidRDefault="00EC2D2A" w:rsidP="00E8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5AC3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EC2D2A" w:rsidRPr="007B5AC3" w14:paraId="33735598" w14:textId="77777777" w:rsidTr="001D5070">
        <w:trPr>
          <w:tblHeader/>
        </w:trPr>
        <w:tc>
          <w:tcPr>
            <w:tcW w:w="3150" w:type="dxa"/>
          </w:tcPr>
          <w:p w14:paraId="3F804550" w14:textId="77777777" w:rsidR="00EC2D2A" w:rsidRPr="007B5AC3" w:rsidRDefault="00EC2D2A" w:rsidP="00E8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36EFDFF6" w14:textId="77777777" w:rsidR="00EC2D2A" w:rsidRPr="007B5AC3" w:rsidRDefault="00EC2D2A" w:rsidP="00E8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B6FA84D" w14:textId="77777777" w:rsidR="00EC2D2A" w:rsidRPr="007B5AC3" w:rsidRDefault="00EC2D2A" w:rsidP="00E8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759853D5" w14:textId="77777777" w:rsidR="00EC2D2A" w:rsidRPr="007B5AC3" w:rsidRDefault="00EC2D2A" w:rsidP="00E8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5A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6FD5059E" w14:textId="77777777" w:rsidR="00EC2D2A" w:rsidRPr="007B5AC3" w:rsidRDefault="00EC2D2A" w:rsidP="00E8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73" w:type="dxa"/>
          </w:tcPr>
          <w:p w14:paraId="5A456653" w14:textId="77777777" w:rsidR="00EC2D2A" w:rsidRPr="007B5AC3" w:rsidRDefault="00EC2D2A" w:rsidP="00E8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B5A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7B5AC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</w:t>
            </w:r>
            <w:r w:rsidRPr="007B5A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EC2D2A" w:rsidRPr="007B5AC3" w14:paraId="63DE93BE" w14:textId="77777777" w:rsidTr="001D5070">
        <w:tc>
          <w:tcPr>
            <w:tcW w:w="3150" w:type="dxa"/>
          </w:tcPr>
          <w:p w14:paraId="6AA78115" w14:textId="4EF28F8E" w:rsidR="00EC2D2A" w:rsidRPr="00471218" w:rsidRDefault="00EC2D2A" w:rsidP="00E8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71218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471218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710" w:type="dxa"/>
          </w:tcPr>
          <w:p w14:paraId="370FECCE" w14:textId="0812F6A0" w:rsidR="00EC2D2A" w:rsidRPr="00471218" w:rsidRDefault="00EC2D2A" w:rsidP="00E8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2</w:t>
            </w:r>
            <w:r w:rsidR="001A6BA7">
              <w:rPr>
                <w:rFonts w:asciiTheme="majorBidi" w:hAnsiTheme="majorBidi"/>
                <w:sz w:val="30"/>
                <w:szCs w:val="30"/>
              </w:rPr>
              <w:t>3</w:t>
            </w:r>
            <w:r w:rsidRPr="00471218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471218">
              <w:rPr>
                <w:rFonts w:asciiTheme="majorBidi" w:hAnsiTheme="majorBidi" w:hint="cs"/>
                <w:sz w:val="30"/>
                <w:szCs w:val="30"/>
                <w:cs/>
              </w:rPr>
              <w:t xml:space="preserve">เมษายน </w:t>
            </w:r>
            <w:r w:rsidRPr="00471218">
              <w:rPr>
                <w:rFonts w:asciiTheme="majorBidi" w:hAnsiTheme="majorBidi"/>
                <w:sz w:val="30"/>
                <w:szCs w:val="30"/>
              </w:rPr>
              <w:t>256</w:t>
            </w:r>
            <w:r>
              <w:rPr>
                <w:rFonts w:asciiTheme="majorBidi" w:hAnsiTheme="majorBidi"/>
                <w:sz w:val="30"/>
                <w:szCs w:val="30"/>
              </w:rPr>
              <w:t>8</w:t>
            </w:r>
          </w:p>
        </w:tc>
        <w:tc>
          <w:tcPr>
            <w:tcW w:w="1620" w:type="dxa"/>
          </w:tcPr>
          <w:p w14:paraId="78FC5D12" w14:textId="6C81E8ED" w:rsidR="00EC2D2A" w:rsidRPr="00471218" w:rsidRDefault="00EC2D2A" w:rsidP="00E8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1218">
              <w:rPr>
                <w:rFonts w:asciiTheme="majorBidi" w:hAnsiTheme="majorBidi" w:hint="cs"/>
                <w:sz w:val="30"/>
                <w:szCs w:val="30"/>
                <w:cs/>
              </w:rPr>
              <w:t xml:space="preserve">พฤษภาคม </w:t>
            </w:r>
            <w:r w:rsidRPr="00471218">
              <w:rPr>
                <w:rFonts w:asciiTheme="majorBidi" w:hAnsiTheme="majorBidi"/>
                <w:sz w:val="30"/>
                <w:szCs w:val="30"/>
              </w:rPr>
              <w:t>256</w:t>
            </w:r>
            <w:r>
              <w:rPr>
                <w:rFonts w:asciiTheme="majorBidi" w:hAnsiTheme="majorBidi"/>
                <w:sz w:val="30"/>
                <w:szCs w:val="30"/>
              </w:rPr>
              <w:t>8</w:t>
            </w:r>
          </w:p>
        </w:tc>
        <w:tc>
          <w:tcPr>
            <w:tcW w:w="1066" w:type="dxa"/>
          </w:tcPr>
          <w:p w14:paraId="048B6B43" w14:textId="24106FB8" w:rsidR="00EC2D2A" w:rsidRPr="00471218" w:rsidRDefault="00EC2D2A" w:rsidP="00E8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6BA7">
              <w:rPr>
                <w:rFonts w:asciiTheme="majorBidi" w:hAnsiTheme="majorBidi" w:cstheme="majorBidi"/>
                <w:sz w:val="30"/>
                <w:szCs w:val="30"/>
              </w:rPr>
              <w:t>0.0</w:t>
            </w:r>
            <w:r w:rsidR="001A6BA7" w:rsidRPr="001A6BA7">
              <w:rPr>
                <w:rFonts w:asciiTheme="majorBidi" w:hAnsiTheme="majorBidi" w:cstheme="majorBidi"/>
                <w:sz w:val="30"/>
                <w:szCs w:val="30"/>
              </w:rPr>
              <w:t>266</w:t>
            </w:r>
          </w:p>
        </w:tc>
        <w:tc>
          <w:tcPr>
            <w:tcW w:w="231" w:type="dxa"/>
          </w:tcPr>
          <w:p w14:paraId="739E9638" w14:textId="77777777" w:rsidR="00EC2D2A" w:rsidRPr="00471218" w:rsidRDefault="00EC2D2A" w:rsidP="00E8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3" w:type="dxa"/>
          </w:tcPr>
          <w:p w14:paraId="25F5DAFB" w14:textId="23B6FD58" w:rsidR="00EC2D2A" w:rsidRPr="00471218" w:rsidRDefault="001A6BA7" w:rsidP="001D5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15,960</w:t>
            </w:r>
          </w:p>
        </w:tc>
      </w:tr>
      <w:tr w:rsidR="00EC2D2A" w:rsidRPr="007B5AC3" w14:paraId="7B99E61A" w14:textId="77777777" w:rsidTr="001D5070">
        <w:tc>
          <w:tcPr>
            <w:tcW w:w="3150" w:type="dxa"/>
          </w:tcPr>
          <w:p w14:paraId="6CD6C194" w14:textId="11849BB2" w:rsidR="00EC2D2A" w:rsidRPr="00A10547" w:rsidRDefault="00EC2D2A" w:rsidP="00E8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1218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471218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710" w:type="dxa"/>
          </w:tcPr>
          <w:p w14:paraId="05CD37A4" w14:textId="1659C74E" w:rsidR="00EC2D2A" w:rsidRPr="00A10547" w:rsidRDefault="00EC2D2A" w:rsidP="00E8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471218">
              <w:rPr>
                <w:rFonts w:asciiTheme="majorBidi" w:hAnsiTheme="majorBidi"/>
                <w:sz w:val="30"/>
                <w:szCs w:val="30"/>
              </w:rPr>
              <w:t>2</w:t>
            </w:r>
            <w:r>
              <w:rPr>
                <w:rFonts w:asciiTheme="majorBidi" w:hAnsiTheme="majorBidi"/>
                <w:sz w:val="30"/>
                <w:szCs w:val="30"/>
              </w:rPr>
              <w:t>4</w:t>
            </w:r>
            <w:r w:rsidRPr="00471218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471218">
              <w:rPr>
                <w:rFonts w:asciiTheme="majorBidi" w:hAnsiTheme="majorBidi" w:hint="cs"/>
                <w:sz w:val="30"/>
                <w:szCs w:val="30"/>
                <w:cs/>
              </w:rPr>
              <w:t xml:space="preserve">เมษายน </w:t>
            </w:r>
            <w:r w:rsidRPr="00471218">
              <w:rPr>
                <w:rFonts w:asciiTheme="majorBidi" w:hAnsiTheme="majorBidi"/>
                <w:sz w:val="30"/>
                <w:szCs w:val="30"/>
              </w:rPr>
              <w:t>256</w:t>
            </w:r>
            <w:r>
              <w:rPr>
                <w:rFonts w:asciiTheme="majorBidi" w:hAnsiTheme="majorBidi"/>
                <w:sz w:val="30"/>
                <w:szCs w:val="30"/>
              </w:rPr>
              <w:t>7</w:t>
            </w:r>
          </w:p>
        </w:tc>
        <w:tc>
          <w:tcPr>
            <w:tcW w:w="1620" w:type="dxa"/>
          </w:tcPr>
          <w:p w14:paraId="2CDC3F35" w14:textId="62C58955" w:rsidR="00EC2D2A" w:rsidRPr="00A10547" w:rsidRDefault="00EC2D2A" w:rsidP="00E8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471218">
              <w:rPr>
                <w:rFonts w:asciiTheme="majorBidi" w:hAnsiTheme="majorBidi" w:hint="cs"/>
                <w:sz w:val="30"/>
                <w:szCs w:val="30"/>
                <w:cs/>
              </w:rPr>
              <w:t xml:space="preserve">พฤษภาคม </w:t>
            </w:r>
            <w:r w:rsidRPr="00471218">
              <w:rPr>
                <w:rFonts w:asciiTheme="majorBidi" w:hAnsiTheme="majorBidi"/>
                <w:sz w:val="30"/>
                <w:szCs w:val="30"/>
              </w:rPr>
              <w:t>256</w:t>
            </w:r>
            <w:r>
              <w:rPr>
                <w:rFonts w:asciiTheme="majorBidi" w:hAnsiTheme="majorBidi"/>
                <w:sz w:val="30"/>
                <w:szCs w:val="30"/>
              </w:rPr>
              <w:t>7</w:t>
            </w:r>
          </w:p>
        </w:tc>
        <w:tc>
          <w:tcPr>
            <w:tcW w:w="1066" w:type="dxa"/>
          </w:tcPr>
          <w:p w14:paraId="1871A9AD" w14:textId="77777777" w:rsidR="00EC2D2A" w:rsidRPr="00A10547" w:rsidRDefault="00EC2D2A" w:rsidP="00E8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1218">
              <w:rPr>
                <w:rFonts w:asciiTheme="majorBidi" w:hAnsiTheme="majorBidi" w:cstheme="majorBidi"/>
                <w:sz w:val="30"/>
                <w:szCs w:val="30"/>
              </w:rPr>
              <w:t>0.0133</w:t>
            </w:r>
          </w:p>
        </w:tc>
        <w:tc>
          <w:tcPr>
            <w:tcW w:w="231" w:type="dxa"/>
          </w:tcPr>
          <w:p w14:paraId="5B870805" w14:textId="77777777" w:rsidR="00EC2D2A" w:rsidRPr="00A10547" w:rsidRDefault="00EC2D2A" w:rsidP="00E8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3" w:type="dxa"/>
          </w:tcPr>
          <w:p w14:paraId="664B8E2B" w14:textId="15C566F1" w:rsidR="00EC2D2A" w:rsidRPr="00A10547" w:rsidRDefault="00EC2D2A" w:rsidP="001D5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71218">
              <w:rPr>
                <w:rFonts w:asciiTheme="majorBidi" w:hAnsiTheme="majorBidi" w:cstheme="majorBidi"/>
                <w:sz w:val="30"/>
                <w:szCs w:val="30"/>
              </w:rPr>
              <w:t>7,9</w:t>
            </w:r>
            <w:r w:rsidR="00FA742D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</w:tr>
    </w:tbl>
    <w:p w14:paraId="613530FC" w14:textId="77777777" w:rsidR="00EC2D2A" w:rsidRPr="0044409E" w:rsidRDefault="00EC2D2A" w:rsidP="00EC2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63BCF9B6" w14:textId="5AAD2AF2" w:rsidR="002C7D5C" w:rsidRPr="002F24B7" w:rsidRDefault="002C7D5C" w:rsidP="004E126E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2F24B7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ภาระ</w:t>
      </w:r>
      <w:r w:rsidRPr="002F24B7">
        <w:rPr>
          <w:rFonts w:asciiTheme="majorBidi" w:hAnsiTheme="majorBidi" w:cstheme="majorBidi"/>
          <w:b/>
          <w:bCs/>
          <w:sz w:val="30"/>
          <w:szCs w:val="30"/>
          <w:cs/>
        </w:rPr>
        <w:t>ผูกพัน</w:t>
      </w:r>
      <w:r w:rsidRPr="002F24B7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กับบุคคลหรือกิจการที่ไม่เกี่ยวข้องกัน</w:t>
      </w:r>
    </w:p>
    <w:p w14:paraId="2AEADF9E" w14:textId="77777777" w:rsidR="000B008F" w:rsidRPr="0044409E" w:rsidRDefault="000B008F" w:rsidP="004755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  <w:highlight w:val="yellow"/>
        </w:rPr>
      </w:pPr>
    </w:p>
    <w:tbl>
      <w:tblPr>
        <w:tblW w:w="944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2"/>
        <w:gridCol w:w="1529"/>
        <w:gridCol w:w="266"/>
        <w:gridCol w:w="1530"/>
      </w:tblGrid>
      <w:tr w:rsidR="007E34F5" w:rsidRPr="00EE17A5" w14:paraId="129B9BEA" w14:textId="77777777" w:rsidTr="007E34F5">
        <w:trPr>
          <w:tblHeader/>
        </w:trPr>
        <w:tc>
          <w:tcPr>
            <w:tcW w:w="3240" w:type="pct"/>
          </w:tcPr>
          <w:p w14:paraId="2F86AF8E" w14:textId="77777777" w:rsidR="009F1617" w:rsidRDefault="009F1617" w:rsidP="005F3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  <w:p w14:paraId="22A7ECD5" w14:textId="0101B45E" w:rsidR="005F3918" w:rsidRPr="00FA3B6C" w:rsidRDefault="005F3918" w:rsidP="005F3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rPr>
                <w:rFonts w:asciiTheme="majorBidi" w:hAnsiTheme="majorBidi" w:cstheme="majorBidi"/>
                <w:sz w:val="30"/>
                <w:szCs w:val="30"/>
              </w:rPr>
            </w:pPr>
            <w:r w:rsidRPr="00FA3B6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F55F7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 w:rsidR="00543855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</w:t>
            </w:r>
            <w:r w:rsidR="00F55F7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ายน</w:t>
            </w:r>
            <w:r w:rsidRPr="00FA3B6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Pr="00FA3B6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256</w:t>
            </w:r>
            <w:r w:rsidR="00C479F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8</w:t>
            </w:r>
          </w:p>
        </w:tc>
        <w:tc>
          <w:tcPr>
            <w:tcW w:w="809" w:type="pct"/>
          </w:tcPr>
          <w:p w14:paraId="03B902F1" w14:textId="77777777" w:rsidR="000169C8" w:rsidRPr="00C86D1F" w:rsidRDefault="000169C8" w:rsidP="002F2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firstLine="18"/>
              <w:jc w:val="center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</w:p>
          <w:p w14:paraId="1F355E3B" w14:textId="0E9EF8BC" w:rsidR="005F3918" w:rsidRPr="00C86D1F" w:rsidRDefault="005F3918" w:rsidP="002F2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firstLine="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6D1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5C1E3300" w14:textId="77777777" w:rsidR="005F3918" w:rsidRPr="002F24B7" w:rsidRDefault="005F3918" w:rsidP="002F2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pct"/>
          </w:tcPr>
          <w:p w14:paraId="78F63575" w14:textId="77777777" w:rsidR="00C86D1F" w:rsidRDefault="005F3918" w:rsidP="002F2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70"/>
              <w:jc w:val="center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  <w:r w:rsidRPr="00C86D1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0D977419" w14:textId="5E22D29A" w:rsidR="005F3918" w:rsidRPr="00C86D1F" w:rsidRDefault="005F3918" w:rsidP="002F2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6D1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E34F5" w:rsidRPr="00EE17A5" w14:paraId="4AD6D34A" w14:textId="77777777" w:rsidTr="007E34F5">
        <w:trPr>
          <w:tblHeader/>
        </w:trPr>
        <w:tc>
          <w:tcPr>
            <w:tcW w:w="3240" w:type="pct"/>
          </w:tcPr>
          <w:p w14:paraId="46236076" w14:textId="77777777" w:rsidR="007E34F5" w:rsidRPr="002F24B7" w:rsidRDefault="007E34F5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60" w:type="pct"/>
            <w:gridSpan w:val="3"/>
          </w:tcPr>
          <w:p w14:paraId="16C862E3" w14:textId="4618EA3D" w:rsidR="007E34F5" w:rsidRPr="002F24B7" w:rsidRDefault="007E34F5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E34F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E34F5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7E34F5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7E34F5" w:rsidRPr="00EE17A5" w14:paraId="7DE73389" w14:textId="77777777" w:rsidTr="007E34F5">
        <w:tc>
          <w:tcPr>
            <w:tcW w:w="3240" w:type="pct"/>
          </w:tcPr>
          <w:p w14:paraId="6EDF147B" w14:textId="7A858DDC" w:rsidR="005F3918" w:rsidRPr="002F24B7" w:rsidRDefault="005F3918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F24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809" w:type="pct"/>
          </w:tcPr>
          <w:p w14:paraId="7F219570" w14:textId="77777777" w:rsidR="005F3918" w:rsidRPr="00EE17A5" w:rsidRDefault="005F3918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41" w:type="pct"/>
          </w:tcPr>
          <w:p w14:paraId="0718A601" w14:textId="77777777" w:rsidR="005F3918" w:rsidRPr="00EE17A5" w:rsidRDefault="005F3918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810" w:type="pct"/>
          </w:tcPr>
          <w:p w14:paraId="57A5194D" w14:textId="77777777" w:rsidR="005F3918" w:rsidRPr="00EE17A5" w:rsidRDefault="005F3918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</w:tr>
      <w:tr w:rsidR="007E34F5" w:rsidRPr="00EE17A5" w14:paraId="15D71F22" w14:textId="77777777" w:rsidTr="007E34F5">
        <w:tc>
          <w:tcPr>
            <w:tcW w:w="3240" w:type="pct"/>
          </w:tcPr>
          <w:p w14:paraId="1D2FA6D4" w14:textId="0D457E87" w:rsidR="005F3918" w:rsidRPr="002F24B7" w:rsidRDefault="005F3918" w:rsidP="0099065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F24B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809" w:type="pct"/>
          </w:tcPr>
          <w:p w14:paraId="481FD2C8" w14:textId="006ACAF1" w:rsidR="005F3918" w:rsidRPr="00D54109" w:rsidRDefault="00737D74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51,75</w:t>
            </w:r>
            <w:r w:rsidR="00D631A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1" w:type="pct"/>
          </w:tcPr>
          <w:p w14:paraId="309BED51" w14:textId="77777777" w:rsidR="005F3918" w:rsidRPr="00EE17A5" w:rsidRDefault="005F3918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810" w:type="pct"/>
          </w:tcPr>
          <w:p w14:paraId="68EC0614" w14:textId="6C5B0714" w:rsidR="005F3918" w:rsidRPr="001A687A" w:rsidRDefault="00737D74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E34F5" w:rsidRPr="00EE17A5" w14:paraId="4E3F999F" w14:textId="77777777" w:rsidTr="007E34F5">
        <w:tc>
          <w:tcPr>
            <w:tcW w:w="3240" w:type="pct"/>
          </w:tcPr>
          <w:p w14:paraId="78D22082" w14:textId="13E490CB" w:rsidR="005F3918" w:rsidRPr="002F24B7" w:rsidRDefault="005F3918" w:rsidP="0099065C">
            <w:pPr>
              <w:spacing w:line="240" w:lineRule="auto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2F24B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หนังสือค้ำประกันการใช้ไฟฟ้า</w:t>
            </w:r>
          </w:p>
        </w:tc>
        <w:tc>
          <w:tcPr>
            <w:tcW w:w="809" w:type="pct"/>
          </w:tcPr>
          <w:p w14:paraId="30360E2B" w14:textId="61F1E57E" w:rsidR="005F3918" w:rsidRPr="00D54109" w:rsidRDefault="00737D74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1,021</w:t>
            </w:r>
          </w:p>
        </w:tc>
        <w:tc>
          <w:tcPr>
            <w:tcW w:w="141" w:type="pct"/>
          </w:tcPr>
          <w:p w14:paraId="651D14A3" w14:textId="77777777" w:rsidR="005F3918" w:rsidRPr="00EE17A5" w:rsidRDefault="005F3918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810" w:type="pct"/>
          </w:tcPr>
          <w:p w14:paraId="27ADAD99" w14:textId="7B2B6A05" w:rsidR="005F3918" w:rsidRPr="001A687A" w:rsidRDefault="00737D74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E34F5" w:rsidRPr="00EE17A5" w14:paraId="1A63048F" w14:textId="77777777" w:rsidTr="007E34F5">
        <w:tc>
          <w:tcPr>
            <w:tcW w:w="3240" w:type="pct"/>
          </w:tcPr>
          <w:p w14:paraId="49DD791B" w14:textId="30B3A620" w:rsidR="005F3918" w:rsidRPr="002F24B7" w:rsidRDefault="005F3918" w:rsidP="0099065C">
            <w:pPr>
              <w:spacing w:line="240" w:lineRule="auto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2F24B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หนังสือค้ำประกันสำหรับการซื้ออะไหล่</w:t>
            </w:r>
          </w:p>
        </w:tc>
        <w:tc>
          <w:tcPr>
            <w:tcW w:w="809" w:type="pct"/>
          </w:tcPr>
          <w:p w14:paraId="507BCF68" w14:textId="7688C783" w:rsidR="005F3918" w:rsidRPr="00D54109" w:rsidRDefault="00737D74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4,000</w:t>
            </w:r>
          </w:p>
        </w:tc>
        <w:tc>
          <w:tcPr>
            <w:tcW w:w="141" w:type="pct"/>
          </w:tcPr>
          <w:p w14:paraId="3B85326E" w14:textId="77777777" w:rsidR="005F3918" w:rsidRPr="00EE17A5" w:rsidRDefault="005F3918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810" w:type="pct"/>
          </w:tcPr>
          <w:p w14:paraId="7FEC68DE" w14:textId="4B8F476A" w:rsidR="005F3918" w:rsidRPr="001A687A" w:rsidRDefault="00737D74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E34F5" w:rsidRPr="00EE17A5" w14:paraId="32DBE212" w14:textId="77777777" w:rsidTr="007E34F5">
        <w:tc>
          <w:tcPr>
            <w:tcW w:w="3240" w:type="pct"/>
          </w:tcPr>
          <w:p w14:paraId="78F53B41" w14:textId="56275E37" w:rsidR="005F3918" w:rsidRPr="002F24B7" w:rsidRDefault="005F3918" w:rsidP="0099065C">
            <w:pPr>
              <w:spacing w:line="240" w:lineRule="auto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2F24B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หนังสือค้ำประกันสำหรับการซื้อรถยนต์ </w:t>
            </w:r>
            <w:r w:rsidR="00C86D1F" w:rsidRPr="00C86D1F">
              <w:rPr>
                <w:rFonts w:asciiTheme="majorBidi" w:hAnsiTheme="majorBidi" w:cs="Angsana New" w:hint="cs"/>
                <w:color w:val="000000"/>
                <w:sz w:val="30"/>
                <w:szCs w:val="30"/>
                <w:cs/>
              </w:rPr>
              <w:t>อะไหล่และอุปกรณ์</w:t>
            </w:r>
          </w:p>
        </w:tc>
        <w:tc>
          <w:tcPr>
            <w:tcW w:w="809" w:type="pct"/>
          </w:tcPr>
          <w:p w14:paraId="72EF2C4A" w14:textId="77777777" w:rsidR="005F3918" w:rsidRPr="00D54109" w:rsidRDefault="005F3918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1" w:type="pct"/>
          </w:tcPr>
          <w:p w14:paraId="150C1223" w14:textId="77777777" w:rsidR="005F3918" w:rsidRPr="00EE17A5" w:rsidRDefault="005F3918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highlight w:val="yellow"/>
              </w:rPr>
            </w:pPr>
          </w:p>
        </w:tc>
        <w:tc>
          <w:tcPr>
            <w:tcW w:w="810" w:type="pct"/>
          </w:tcPr>
          <w:p w14:paraId="0B2082A3" w14:textId="77777777" w:rsidR="005F3918" w:rsidRPr="001A687A" w:rsidRDefault="005F3918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7E34F5" w:rsidRPr="00EE17A5" w14:paraId="0D7F2D8A" w14:textId="77777777" w:rsidTr="007E34F5">
        <w:tc>
          <w:tcPr>
            <w:tcW w:w="3240" w:type="pct"/>
          </w:tcPr>
          <w:p w14:paraId="2091CE37" w14:textId="5851DCE6" w:rsidR="005F3918" w:rsidRPr="002F24B7" w:rsidRDefault="005F3918" w:rsidP="009906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24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C86D1F" w:rsidRPr="00C86D1F">
              <w:rPr>
                <w:rFonts w:asciiTheme="majorBidi" w:hAnsiTheme="majorBidi" w:cs="Angsana New" w:hint="cs"/>
                <w:sz w:val="30"/>
                <w:szCs w:val="30"/>
                <w:cs/>
              </w:rPr>
              <w:t>ตกแต่งภายใต้</w:t>
            </w:r>
            <w:r w:rsidRPr="002F24B7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เครื่องหมายการค้า “ฮอนด้า”</w:t>
            </w:r>
          </w:p>
        </w:tc>
        <w:tc>
          <w:tcPr>
            <w:tcW w:w="809" w:type="pct"/>
          </w:tcPr>
          <w:p w14:paraId="79526B2E" w14:textId="3B69A2D7" w:rsidR="005F3918" w:rsidRPr="00D54109" w:rsidRDefault="00737D74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48,000</w:t>
            </w:r>
          </w:p>
        </w:tc>
        <w:tc>
          <w:tcPr>
            <w:tcW w:w="141" w:type="pct"/>
          </w:tcPr>
          <w:p w14:paraId="040BE44D" w14:textId="77777777" w:rsidR="005F3918" w:rsidRPr="00EE17A5" w:rsidRDefault="005F3918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highlight w:val="yellow"/>
              </w:rPr>
            </w:pPr>
          </w:p>
        </w:tc>
        <w:tc>
          <w:tcPr>
            <w:tcW w:w="810" w:type="pct"/>
          </w:tcPr>
          <w:p w14:paraId="1CC0F929" w14:textId="52B38240" w:rsidR="005F3918" w:rsidRPr="001A687A" w:rsidRDefault="00737D74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E34F5" w:rsidRPr="00EE17A5" w14:paraId="6E8439BE" w14:textId="77777777" w:rsidTr="007E34F5">
        <w:tc>
          <w:tcPr>
            <w:tcW w:w="3240" w:type="pct"/>
          </w:tcPr>
          <w:p w14:paraId="139A5472" w14:textId="70A0359E" w:rsidR="005F3918" w:rsidRPr="002F24B7" w:rsidRDefault="005F3918" w:rsidP="009906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24B7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หนังสือค้ำประกันอื่นๆ</w:t>
            </w:r>
          </w:p>
        </w:tc>
        <w:tc>
          <w:tcPr>
            <w:tcW w:w="809" w:type="pct"/>
            <w:tcBorders>
              <w:bottom w:val="single" w:sz="4" w:space="0" w:color="auto"/>
            </w:tcBorders>
          </w:tcPr>
          <w:p w14:paraId="22A64DA4" w14:textId="51AA61CC" w:rsidR="005F3918" w:rsidRPr="00D54109" w:rsidRDefault="00737D74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400</w:t>
            </w:r>
          </w:p>
        </w:tc>
        <w:tc>
          <w:tcPr>
            <w:tcW w:w="141" w:type="pct"/>
          </w:tcPr>
          <w:p w14:paraId="2065FE15" w14:textId="77777777" w:rsidR="005F3918" w:rsidRPr="00EE17A5" w:rsidRDefault="005F3918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highlight w:val="yellow"/>
              </w:rPr>
            </w:pPr>
          </w:p>
        </w:tc>
        <w:tc>
          <w:tcPr>
            <w:tcW w:w="810" w:type="pct"/>
            <w:tcBorders>
              <w:bottom w:val="single" w:sz="4" w:space="0" w:color="auto"/>
            </w:tcBorders>
          </w:tcPr>
          <w:p w14:paraId="03D13AAF" w14:textId="4B98BBCC" w:rsidR="005F3918" w:rsidRPr="001A687A" w:rsidRDefault="00737D74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E34F5" w:rsidRPr="00EE17A5" w14:paraId="16820CED" w14:textId="77777777" w:rsidTr="007E34F5">
        <w:tc>
          <w:tcPr>
            <w:tcW w:w="3240" w:type="pct"/>
          </w:tcPr>
          <w:p w14:paraId="6302AE05" w14:textId="77777777" w:rsidR="005F3918" w:rsidRPr="002F24B7" w:rsidRDefault="005F3918" w:rsidP="00A14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41E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09" w:type="pct"/>
            <w:tcBorders>
              <w:bottom w:val="double" w:sz="4" w:space="0" w:color="auto"/>
            </w:tcBorders>
          </w:tcPr>
          <w:p w14:paraId="78DADA11" w14:textId="19FE79E9" w:rsidR="005F3918" w:rsidRPr="00D54109" w:rsidRDefault="00737D74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105,17</w:t>
            </w:r>
            <w:r w:rsidR="00D631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8</w:t>
            </w:r>
          </w:p>
        </w:tc>
        <w:tc>
          <w:tcPr>
            <w:tcW w:w="141" w:type="pct"/>
          </w:tcPr>
          <w:p w14:paraId="7698F602" w14:textId="77777777" w:rsidR="005F3918" w:rsidRPr="00EE17A5" w:rsidRDefault="005F3918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highlight w:val="yellow"/>
              </w:rPr>
            </w:pPr>
          </w:p>
        </w:tc>
        <w:tc>
          <w:tcPr>
            <w:tcW w:w="810" w:type="pct"/>
            <w:tcBorders>
              <w:bottom w:val="double" w:sz="4" w:space="0" w:color="auto"/>
            </w:tcBorders>
          </w:tcPr>
          <w:p w14:paraId="6522A8E7" w14:textId="3D696630" w:rsidR="005F3918" w:rsidRPr="00216CD0" w:rsidRDefault="00737D74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hanging="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29F8A733" w14:textId="21869B76" w:rsidR="0089048A" w:rsidRPr="0044409E" w:rsidRDefault="0089048A" w:rsidP="008E57A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45847927" w14:textId="1BA0996A" w:rsidR="008E57A8" w:rsidRPr="002F24B7" w:rsidRDefault="00882924" w:rsidP="001B201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F24B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</w:t>
      </w:r>
      <w:r w:rsidR="008E57A8" w:rsidRPr="002F24B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ค้ำประกัน</w:t>
      </w:r>
    </w:p>
    <w:p w14:paraId="13802962" w14:textId="75A745C6" w:rsidR="008E57A8" w:rsidRPr="0044409E" w:rsidRDefault="008E57A8" w:rsidP="00412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0"/>
          <w:szCs w:val="20"/>
          <w:highlight w:val="yellow"/>
          <w:cs/>
        </w:rPr>
      </w:pPr>
    </w:p>
    <w:p w14:paraId="27D6994F" w14:textId="59A1A9A2" w:rsidR="008E57A8" w:rsidRPr="002F24B7" w:rsidRDefault="008E57A8" w:rsidP="008E5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99065C">
        <w:rPr>
          <w:rFonts w:ascii="Angsana New" w:hAnsi="Angsana New" w:cs="Angsana New" w:hint="cs"/>
          <w:sz w:val="30"/>
          <w:szCs w:val="30"/>
          <w:cs/>
        </w:rPr>
        <w:t>หนี้สิน</w:t>
      </w:r>
      <w:r w:rsidRPr="0099065C">
        <w:rPr>
          <w:rFonts w:ascii="Angsana New" w:eastAsia="Calibri" w:hAnsi="Angsana New" w:cs="Angsana New" w:hint="cs"/>
          <w:sz w:val="30"/>
          <w:szCs w:val="30"/>
          <w:cs/>
        </w:rPr>
        <w:t xml:space="preserve">ที่มีภาระดอกเบี้ยส่วนที่มีหลักประกัน </w:t>
      </w:r>
      <w:r w:rsidRPr="0099065C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F55F70">
        <w:rPr>
          <w:rFonts w:ascii="Angsana New" w:hAnsi="Angsana New" w:cs="Angsana New"/>
          <w:sz w:val="30"/>
          <w:szCs w:val="30"/>
        </w:rPr>
        <w:t xml:space="preserve">30 </w:t>
      </w:r>
      <w:r w:rsidR="00543855">
        <w:rPr>
          <w:rFonts w:ascii="Angsana New" w:hAnsi="Angsana New" w:cs="Angsana New" w:hint="cs"/>
          <w:sz w:val="30"/>
          <w:szCs w:val="30"/>
          <w:cs/>
        </w:rPr>
        <w:t>กันย</w:t>
      </w:r>
      <w:r w:rsidR="00F55F70">
        <w:rPr>
          <w:rFonts w:ascii="Angsana New" w:hAnsi="Angsana New" w:cs="Angsana New"/>
          <w:sz w:val="30"/>
          <w:szCs w:val="30"/>
          <w:cs/>
        </w:rPr>
        <w:t>ายน</w:t>
      </w:r>
      <w:r w:rsidR="001F7D56" w:rsidRPr="0099065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B2E9F" w:rsidRPr="0099065C">
        <w:rPr>
          <w:rFonts w:ascii="Angsana New" w:hAnsi="Angsana New" w:cs="Angsana New"/>
          <w:sz w:val="30"/>
          <w:szCs w:val="30"/>
        </w:rPr>
        <w:t>256</w:t>
      </w:r>
      <w:r w:rsidR="00C479FD">
        <w:rPr>
          <w:rFonts w:ascii="Angsana New" w:hAnsi="Angsana New" w:cs="Angsana New"/>
          <w:sz w:val="30"/>
          <w:szCs w:val="30"/>
        </w:rPr>
        <w:t>8</w:t>
      </w:r>
      <w:r w:rsidRPr="0099065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9065C">
        <w:rPr>
          <w:rFonts w:ascii="Angsana New" w:eastAsia="Calibri" w:hAnsi="Angsana New" w:cs="Angsana New" w:hint="cs"/>
          <w:sz w:val="30"/>
          <w:szCs w:val="30"/>
          <w:cs/>
        </w:rPr>
        <w:t xml:space="preserve">ถูกค้ำประกันโดยการจดจำนองที่ดิน </w:t>
      </w:r>
      <w:r w:rsidR="00134D10">
        <w:rPr>
          <w:rFonts w:ascii="Angsana New" w:eastAsia="Calibri" w:hAnsi="Angsana New" w:cs="Angsana New"/>
          <w:sz w:val="30"/>
          <w:szCs w:val="30"/>
        </w:rPr>
        <w:br/>
      </w:r>
      <w:r w:rsidR="000C51F8">
        <w:rPr>
          <w:rFonts w:ascii="Angsana New" w:eastAsia="Calibri" w:hAnsi="Angsana New" w:cs="Angsana New" w:hint="cs"/>
          <w:sz w:val="30"/>
          <w:szCs w:val="30"/>
          <w:cs/>
        </w:rPr>
        <w:t>และ</w:t>
      </w:r>
      <w:r w:rsidRPr="0099065C">
        <w:rPr>
          <w:rFonts w:ascii="Angsana New" w:eastAsia="Calibri" w:hAnsi="Angsana New" w:cs="Angsana New" w:hint="cs"/>
          <w:sz w:val="30"/>
          <w:szCs w:val="30"/>
          <w:cs/>
        </w:rPr>
        <w:t>สิ่งปลูกสร้างของกลุ่มบริษัท</w:t>
      </w:r>
      <w:r w:rsidRPr="002F24B7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 xml:space="preserve"> </w:t>
      </w:r>
      <w:r w:rsidRPr="002F24B7">
        <w:rPr>
          <w:rFonts w:ascii="Angsana New" w:hAnsi="Angsana New" w:cs="Angsana New" w:hint="cs"/>
          <w:sz w:val="30"/>
          <w:szCs w:val="30"/>
          <w:cs/>
        </w:rPr>
        <w:t>โดยมีรายละเอียดของหลักประกันซึ่งเป็นสินทรัพย์ดังนี้</w:t>
      </w:r>
    </w:p>
    <w:p w14:paraId="0548445B" w14:textId="6AB56240" w:rsidR="00A336B5" w:rsidRPr="0044409E" w:rsidRDefault="00A336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0"/>
          <w:szCs w:val="20"/>
          <w:highlight w:val="yellow"/>
        </w:rPr>
      </w:pPr>
    </w:p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9"/>
        <w:gridCol w:w="992"/>
        <w:gridCol w:w="1534"/>
        <w:gridCol w:w="271"/>
        <w:gridCol w:w="1532"/>
      </w:tblGrid>
      <w:tr w:rsidR="007E34F5" w:rsidRPr="00EE17A5" w14:paraId="26361566" w14:textId="77777777" w:rsidTr="006A036C">
        <w:trPr>
          <w:trHeight w:val="870"/>
          <w:tblHeader/>
        </w:trPr>
        <w:tc>
          <w:tcPr>
            <w:tcW w:w="2714" w:type="pct"/>
          </w:tcPr>
          <w:p w14:paraId="76D86253" w14:textId="77777777" w:rsidR="009F1617" w:rsidRDefault="009F1617" w:rsidP="000E0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  <w:p w14:paraId="55D19DB4" w14:textId="2E19DB2D" w:rsidR="007E34F5" w:rsidRPr="00FA3B6C" w:rsidRDefault="00C479FD" w:rsidP="000E0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0"/>
              <w:rPr>
                <w:rFonts w:ascii="Angsana New" w:hAnsi="Angsana New" w:cs="Angsana New"/>
                <w:sz w:val="30"/>
                <w:szCs w:val="30"/>
              </w:rPr>
            </w:pPr>
            <w:r w:rsidRPr="00FA3B6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F55F7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 w:rsidR="00543855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</w:t>
            </w:r>
            <w:r w:rsidR="00F55F7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ายน</w:t>
            </w:r>
            <w:r w:rsidRPr="00FA3B6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Pr="00FA3B6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8</w:t>
            </w:r>
          </w:p>
        </w:tc>
        <w:tc>
          <w:tcPr>
            <w:tcW w:w="524" w:type="pct"/>
          </w:tcPr>
          <w:p w14:paraId="380B5FED" w14:textId="77777777" w:rsidR="007E34F5" w:rsidRDefault="007E34F5" w:rsidP="007E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firstLine="18"/>
              <w:jc w:val="center"/>
              <w:rPr>
                <w:rFonts w:asciiTheme="majorBidi" w:hAnsiTheme="majorBidi" w:cs="Angsana New"/>
                <w:i/>
                <w:iCs/>
                <w:sz w:val="30"/>
                <w:szCs w:val="30"/>
              </w:rPr>
            </w:pPr>
          </w:p>
          <w:p w14:paraId="7BFB706B" w14:textId="709FBA0F" w:rsidR="006F0053" w:rsidRPr="007E34F5" w:rsidRDefault="00FE2E58" w:rsidP="007E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firstLine="18"/>
              <w:jc w:val="center"/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</w:pPr>
            <w:r w:rsidRPr="00FE2E58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10" w:type="pct"/>
          </w:tcPr>
          <w:p w14:paraId="1202F5AB" w14:textId="77777777" w:rsidR="000169C8" w:rsidRPr="00C86D1F" w:rsidRDefault="000169C8" w:rsidP="00C12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firstLine="18"/>
              <w:jc w:val="center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</w:p>
          <w:p w14:paraId="659BD808" w14:textId="2E732298" w:rsidR="007E34F5" w:rsidRPr="00C86D1F" w:rsidRDefault="007E34F5" w:rsidP="00C12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firstLine="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6D1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26BB9C59" w14:textId="77777777" w:rsidR="007E34F5" w:rsidRPr="00C86D1F" w:rsidRDefault="007E34F5" w:rsidP="00C12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9" w:type="pct"/>
          </w:tcPr>
          <w:p w14:paraId="758AF8CF" w14:textId="77777777" w:rsidR="00C86D1F" w:rsidRDefault="007E34F5" w:rsidP="00C12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70"/>
              <w:jc w:val="center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  <w:r w:rsidRPr="00C86D1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0669DC53" w14:textId="356EC511" w:rsidR="007E34F5" w:rsidRPr="00C86D1F" w:rsidRDefault="007E34F5" w:rsidP="00C12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6D1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E34F5" w:rsidRPr="00EE17A5" w14:paraId="3D18715C" w14:textId="77777777" w:rsidTr="006A036C">
        <w:trPr>
          <w:trHeight w:val="428"/>
          <w:tblHeader/>
        </w:trPr>
        <w:tc>
          <w:tcPr>
            <w:tcW w:w="2714" w:type="pct"/>
          </w:tcPr>
          <w:p w14:paraId="03DFBB35" w14:textId="77777777" w:rsidR="007E34F5" w:rsidRPr="002F24B7" w:rsidRDefault="007E34F5" w:rsidP="000E0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4" w:type="pct"/>
          </w:tcPr>
          <w:p w14:paraId="4E6BBB4E" w14:textId="5FB18F10" w:rsidR="007E34F5" w:rsidRPr="007E34F5" w:rsidRDefault="007E34F5" w:rsidP="00016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firstLine="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62" w:type="pct"/>
            <w:gridSpan w:val="3"/>
          </w:tcPr>
          <w:p w14:paraId="391D88DE" w14:textId="7814BB8B" w:rsidR="007E34F5" w:rsidRPr="002F24B7" w:rsidRDefault="007E34F5" w:rsidP="00C12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E34F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E34F5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7E34F5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7E34F5" w:rsidRPr="00EE17A5" w14:paraId="7359262F" w14:textId="77777777" w:rsidTr="006A036C">
        <w:trPr>
          <w:trHeight w:val="418"/>
        </w:trPr>
        <w:tc>
          <w:tcPr>
            <w:tcW w:w="2714" w:type="pct"/>
            <w:vAlign w:val="center"/>
          </w:tcPr>
          <w:p w14:paraId="79DF5F18" w14:textId="1EB6A650" w:rsidR="007E34F5" w:rsidRPr="002F24B7" w:rsidRDefault="007E34F5" w:rsidP="000E0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9"/>
              </w:tabs>
              <w:spacing w:line="240" w:lineRule="auto"/>
              <w:ind w:hanging="2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E34F5">
              <w:rPr>
                <w:rFonts w:asciiTheme="majorBidi" w:hAnsiTheme="majorBidi" w:cs="Angsana New" w:hint="cs"/>
                <w:color w:val="00000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524" w:type="pct"/>
          </w:tcPr>
          <w:p w14:paraId="3AADE789" w14:textId="77777777" w:rsidR="007E34F5" w:rsidRPr="007E34F5" w:rsidRDefault="007E34F5" w:rsidP="00016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firstLine="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pct"/>
          </w:tcPr>
          <w:p w14:paraId="095023B8" w14:textId="188553C3" w:rsidR="007E34F5" w:rsidRPr="007E34F5" w:rsidRDefault="0092129F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69,925</w:t>
            </w:r>
          </w:p>
        </w:tc>
        <w:tc>
          <w:tcPr>
            <w:tcW w:w="143" w:type="pct"/>
          </w:tcPr>
          <w:p w14:paraId="6276F108" w14:textId="77777777" w:rsidR="007E34F5" w:rsidRPr="007E34F5" w:rsidRDefault="007E34F5" w:rsidP="00C12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pct"/>
            <w:vAlign w:val="center"/>
          </w:tcPr>
          <w:p w14:paraId="080999AD" w14:textId="6B1A627C" w:rsidR="007E34F5" w:rsidRPr="007E34F5" w:rsidRDefault="00737D74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E34F5" w:rsidRPr="00EE17A5" w14:paraId="5FC8CFE9" w14:textId="77777777" w:rsidTr="006A036C">
        <w:trPr>
          <w:trHeight w:val="408"/>
        </w:trPr>
        <w:tc>
          <w:tcPr>
            <w:tcW w:w="2714" w:type="pct"/>
            <w:vAlign w:val="center"/>
          </w:tcPr>
          <w:p w14:paraId="0BAABD19" w14:textId="3A320C2D" w:rsidR="007E34F5" w:rsidRPr="002F24B7" w:rsidRDefault="007E34F5" w:rsidP="000E0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9"/>
              </w:tabs>
              <w:spacing w:line="240" w:lineRule="auto"/>
              <w:ind w:hanging="20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E34F5">
              <w:rPr>
                <w:rFonts w:asciiTheme="majorBidi" w:hAnsiTheme="majorBidi" w:cs="Angsana New" w:hint="cs"/>
                <w:color w:val="000000"/>
                <w:sz w:val="30"/>
                <w:szCs w:val="30"/>
                <w:cs/>
              </w:rPr>
              <w:t>ที่ดิน</w:t>
            </w:r>
            <w:r w:rsidRPr="007E34F5">
              <w:rPr>
                <w:rFonts w:asciiTheme="majorBidi" w:hAnsiTheme="majorBidi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7E34F5">
              <w:rPr>
                <w:rFonts w:asciiTheme="majorBidi" w:hAnsiTheme="majorBidi" w:cs="Angsana New" w:hint="cs"/>
                <w:color w:val="000000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524" w:type="pct"/>
          </w:tcPr>
          <w:p w14:paraId="36DA2FB6" w14:textId="16BBF368" w:rsidR="007E34F5" w:rsidRPr="007E34F5" w:rsidRDefault="007E34F5" w:rsidP="00016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firstLine="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810" w:type="pct"/>
            <w:tcBorders>
              <w:bottom w:val="single" w:sz="4" w:space="0" w:color="auto"/>
            </w:tcBorders>
          </w:tcPr>
          <w:p w14:paraId="30252A19" w14:textId="264D554A" w:rsidR="007E34F5" w:rsidRPr="007E34F5" w:rsidRDefault="00737D74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262,</w:t>
            </w:r>
            <w:r w:rsidR="00B16540">
              <w:rPr>
                <w:rFonts w:asciiTheme="majorBidi" w:hAnsiTheme="majorBidi" w:cstheme="majorBidi"/>
                <w:sz w:val="30"/>
                <w:szCs w:val="30"/>
              </w:rPr>
              <w:t>207</w:t>
            </w:r>
          </w:p>
        </w:tc>
        <w:tc>
          <w:tcPr>
            <w:tcW w:w="143" w:type="pct"/>
          </w:tcPr>
          <w:p w14:paraId="1CCCCC87" w14:textId="77777777" w:rsidR="007E34F5" w:rsidRPr="007E34F5" w:rsidRDefault="007E34F5" w:rsidP="00C12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pct"/>
            <w:tcBorders>
              <w:bottom w:val="single" w:sz="4" w:space="0" w:color="auto"/>
            </w:tcBorders>
            <w:vAlign w:val="center"/>
          </w:tcPr>
          <w:p w14:paraId="77CF1E42" w14:textId="6E412714" w:rsidR="007E34F5" w:rsidRPr="007E34F5" w:rsidRDefault="00737D74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E34F5" w:rsidRPr="00EE17A5" w14:paraId="5AD47BBE" w14:textId="77777777" w:rsidTr="006A036C">
        <w:trPr>
          <w:trHeight w:val="428"/>
        </w:trPr>
        <w:tc>
          <w:tcPr>
            <w:tcW w:w="2714" w:type="pct"/>
          </w:tcPr>
          <w:p w14:paraId="3E1ADCF3" w14:textId="77777777" w:rsidR="007E34F5" w:rsidRPr="002F24B7" w:rsidRDefault="007E34F5" w:rsidP="000E0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9"/>
              </w:tabs>
              <w:spacing w:line="240" w:lineRule="auto"/>
              <w:ind w:hanging="2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24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4" w:type="pct"/>
          </w:tcPr>
          <w:p w14:paraId="22ABC656" w14:textId="77777777" w:rsidR="007E34F5" w:rsidRPr="007E34F5" w:rsidRDefault="007E34F5" w:rsidP="00016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firstLine="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pct"/>
            <w:tcBorders>
              <w:top w:val="single" w:sz="4" w:space="0" w:color="auto"/>
              <w:bottom w:val="double" w:sz="4" w:space="0" w:color="auto"/>
            </w:tcBorders>
          </w:tcPr>
          <w:p w14:paraId="279B2421" w14:textId="7A2F57A0" w:rsidR="007E34F5" w:rsidRPr="003236C5" w:rsidRDefault="00737D74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747A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747A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132</w:t>
            </w:r>
          </w:p>
        </w:tc>
        <w:tc>
          <w:tcPr>
            <w:tcW w:w="143" w:type="pct"/>
          </w:tcPr>
          <w:p w14:paraId="05C5D544" w14:textId="77777777" w:rsidR="007E34F5" w:rsidRPr="002F24B7" w:rsidRDefault="007E34F5" w:rsidP="00C12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1934BED" w14:textId="54852A2B" w:rsidR="007E34F5" w:rsidRPr="002F24B7" w:rsidRDefault="00737D74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hanging="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3B2E89B1" w14:textId="77777777" w:rsidR="006F0053" w:rsidRPr="0044409E" w:rsidRDefault="006F0053" w:rsidP="000D34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/>
        <w:jc w:val="thaiDistribute"/>
        <w:rPr>
          <w:rFonts w:ascii="Angsana New" w:hAnsi="Angsana New" w:cs="Angsana New"/>
          <w:sz w:val="20"/>
          <w:szCs w:val="20"/>
        </w:rPr>
      </w:pPr>
    </w:p>
    <w:p w14:paraId="2F86666E" w14:textId="5A964889" w:rsidR="00196B22" w:rsidRPr="00522E0E" w:rsidRDefault="008E57A8" w:rsidP="001A6B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810"/>
        </w:tabs>
        <w:ind w:left="540" w:right="-29"/>
        <w:jc w:val="thaiDistribute"/>
        <w:rPr>
          <w:rFonts w:ascii="Angsana New" w:hAnsi="Angsana New" w:cs="Angsana New"/>
          <w:sz w:val="30"/>
          <w:szCs w:val="30"/>
          <w:cs/>
        </w:rPr>
      </w:pPr>
      <w:r w:rsidRPr="000A43F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F55F70">
        <w:rPr>
          <w:rFonts w:ascii="Angsana New" w:hAnsi="Angsana New" w:cs="Angsana New"/>
          <w:sz w:val="30"/>
          <w:szCs w:val="30"/>
        </w:rPr>
        <w:t xml:space="preserve">30 </w:t>
      </w:r>
      <w:r w:rsidR="00543855">
        <w:rPr>
          <w:rFonts w:ascii="Angsana New" w:hAnsi="Angsana New" w:cs="Angsana New" w:hint="cs"/>
          <w:sz w:val="30"/>
          <w:szCs w:val="30"/>
          <w:cs/>
        </w:rPr>
        <w:t>กันย</w:t>
      </w:r>
      <w:r w:rsidR="00F55F70">
        <w:rPr>
          <w:rFonts w:ascii="Angsana New" w:hAnsi="Angsana New" w:cs="Angsana New"/>
          <w:sz w:val="30"/>
          <w:szCs w:val="30"/>
          <w:cs/>
        </w:rPr>
        <w:t>ายน</w:t>
      </w:r>
      <w:r w:rsidR="00C13139" w:rsidRPr="000A43F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B2E9F" w:rsidRPr="000A43FC">
        <w:rPr>
          <w:rFonts w:ascii="Angsana New" w:hAnsi="Angsana New" w:cs="Angsana New"/>
          <w:sz w:val="30"/>
          <w:szCs w:val="30"/>
        </w:rPr>
        <w:t>256</w:t>
      </w:r>
      <w:r w:rsidR="00C479FD">
        <w:rPr>
          <w:rFonts w:ascii="Angsana New" w:hAnsi="Angsana New" w:cs="Angsana New"/>
          <w:sz w:val="30"/>
          <w:szCs w:val="30"/>
        </w:rPr>
        <w:t>8</w:t>
      </w:r>
      <w:r w:rsidR="001B2E9F" w:rsidRPr="000A43FC">
        <w:rPr>
          <w:rFonts w:ascii="Angsana New" w:hAnsi="Angsana New" w:cs="Angsana New"/>
          <w:sz w:val="30"/>
          <w:szCs w:val="30"/>
        </w:rPr>
        <w:t xml:space="preserve"> </w:t>
      </w:r>
      <w:r w:rsidRPr="000A43FC">
        <w:rPr>
          <w:rFonts w:ascii="Angsana New" w:hAnsi="Angsana New" w:cs="Angsana New"/>
          <w:sz w:val="30"/>
          <w:szCs w:val="30"/>
          <w:cs/>
        </w:rPr>
        <w:t xml:space="preserve">กลุ่มบริษัทมีวงเงินสินเชื่อซึ่งยังมิได้เบิกใช้เป็นจำนวนเงินรวม </w:t>
      </w:r>
      <w:r w:rsidR="00A72CFA">
        <w:rPr>
          <w:rFonts w:ascii="Angsana New" w:hAnsi="Angsana New" w:cs="Angsana New"/>
          <w:sz w:val="30"/>
          <w:szCs w:val="30"/>
        </w:rPr>
        <w:t>581.00</w:t>
      </w:r>
      <w:r w:rsidR="005F3EF9" w:rsidRPr="000A43F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A43FC">
        <w:rPr>
          <w:rFonts w:ascii="Angsana New" w:hAnsi="Angsana New" w:cs="Angsana New"/>
          <w:sz w:val="30"/>
          <w:szCs w:val="30"/>
          <w:cs/>
        </w:rPr>
        <w:t>ล้านบาท</w:t>
      </w:r>
      <w:bookmarkStart w:id="1" w:name="_Hlk70006244"/>
      <w:bookmarkEnd w:id="1"/>
    </w:p>
    <w:sectPr w:rsidR="00196B22" w:rsidRPr="00522E0E" w:rsidSect="00C318EE">
      <w:headerReference w:type="default" r:id="rId11"/>
      <w:footerReference w:type="default" r:id="rId12"/>
      <w:pgSz w:w="11909" w:h="16834" w:code="9"/>
      <w:pgMar w:top="691" w:right="1152" w:bottom="576" w:left="1152" w:header="720" w:footer="720" w:gutter="0"/>
      <w:pgNumType w:start="16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B4282F" w14:textId="77777777" w:rsidR="00C87064" w:rsidRDefault="00C87064">
      <w:r>
        <w:separator/>
      </w:r>
    </w:p>
  </w:endnote>
  <w:endnote w:type="continuationSeparator" w:id="0">
    <w:p w14:paraId="4493B1D2" w14:textId="77777777" w:rsidR="00C87064" w:rsidRDefault="00C870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84398" w14:textId="77777777" w:rsidR="00AB1BBB" w:rsidRPr="00853DEB" w:rsidRDefault="00AB1BBB" w:rsidP="00853DEB">
    <w:pPr>
      <w:pStyle w:val="Footer"/>
      <w:framePr w:w="307" w:h="485" w:hRule="exact" w:wrap="around" w:vAnchor="text" w:hAnchor="margin" w:xAlign="center" w:y="9"/>
      <w:rPr>
        <w:rStyle w:val="PageNumber"/>
        <w:rFonts w:ascii="Angsana New" w:hAnsi="Angsana New" w:cs="Angsana New"/>
        <w:sz w:val="30"/>
        <w:szCs w:val="30"/>
      </w:rPr>
    </w:pP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853DEB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2</w:t>
    </w:r>
    <w:r>
      <w:rPr>
        <w:rStyle w:val="PageNumber"/>
        <w:rFonts w:ascii="Angsana New" w:hAnsi="Angsana New" w:cs="Angsana New"/>
        <w:noProof/>
        <w:sz w:val="30"/>
        <w:szCs w:val="30"/>
        <w:cs/>
      </w:rPr>
      <w:t>8</w:t>
    </w: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07C5CF60" w14:textId="77777777" w:rsidR="00AB1BBB" w:rsidRPr="006105F4" w:rsidRDefault="00AB1BBB" w:rsidP="003E287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ind w:right="360"/>
      <w:rPr>
        <w:rFonts w:ascii="Angsana New" w:hAnsi="Angsana New" w:cs="Angsana New"/>
        <w:b/>
        <w:bCs/>
        <w:sz w:val="30"/>
        <w:szCs w:val="30"/>
      </w:rPr>
    </w:pPr>
    <w:r w:rsidRPr="00D218EE">
      <w:rPr>
        <w:rStyle w:val="PageNumber"/>
        <w:rFonts w:ascii="Angsana New" w:hAnsi="Angsana New" w:cs="Angsana New"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2F9A1B" w14:textId="77777777" w:rsidR="00C87064" w:rsidRDefault="00C87064">
      <w:r>
        <w:separator/>
      </w:r>
    </w:p>
  </w:footnote>
  <w:footnote w:type="continuationSeparator" w:id="0">
    <w:p w14:paraId="1A9C1A93" w14:textId="77777777" w:rsidR="00C87064" w:rsidRDefault="00C870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17364" w14:textId="77777777" w:rsidR="00AB1BBB" w:rsidRDefault="00AB1BBB" w:rsidP="0046261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9475D2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9475D2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ออโต</w:t>
    </w:r>
    <w:r w:rsidRPr="009475D2">
      <w:rPr>
        <w:rFonts w:ascii="Angsana New" w:hAnsi="Angsana New" w:cs="Angsana New" w:hint="cs"/>
        <w:b/>
        <w:bCs/>
        <w:sz w:val="32"/>
        <w:szCs w:val="32"/>
        <w:cs/>
      </w:rPr>
      <w:t>คอร์ป</w:t>
    </w:r>
    <w:r w:rsidRPr="009475D2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475D2">
      <w:rPr>
        <w:rFonts w:ascii="Angsana New" w:hAnsi="Angsana New" w:cs="Angsana New" w:hint="cs"/>
        <w:b/>
        <w:bCs/>
        <w:sz w:val="32"/>
        <w:szCs w:val="32"/>
        <w:cs/>
      </w:rPr>
      <w:t>โฮลดิ้ง</w:t>
    </w:r>
    <w:r w:rsidRPr="009475D2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475D2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76948B1B" w14:textId="77777777" w:rsidR="00AB1BBB" w:rsidRDefault="00AB1BBB" w:rsidP="0046261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527F49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  <w:r w:rsidRPr="00527F49">
      <w:rPr>
        <w:rFonts w:ascii="Angsana New" w:hAnsi="Angsana New" w:cs="Angsana New"/>
        <w:b/>
        <w:bCs/>
        <w:sz w:val="32"/>
        <w:szCs w:val="32"/>
        <w:cs/>
      </w:rPr>
      <w:t xml:space="preserve"> </w:t>
    </w:r>
  </w:p>
  <w:p w14:paraId="1A668D63" w14:textId="34156189" w:rsidR="00EE3EF9" w:rsidRPr="0034106F" w:rsidRDefault="00EE3EF9" w:rsidP="00EE3EF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สำหรับ</w:t>
    </w:r>
    <w:r w:rsidR="00E72DB8" w:rsidRPr="00E72DB8">
      <w:rPr>
        <w:rFonts w:ascii="Angsana New" w:hAnsi="Angsana New" w:cs="Angsana New" w:hint="cs"/>
        <w:b/>
        <w:bCs/>
        <w:sz w:val="32"/>
        <w:szCs w:val="32"/>
        <w:cs/>
      </w:rPr>
      <w:t>งวด</w:t>
    </w:r>
    <w:r w:rsidR="000C0D3B" w:rsidRPr="000C0D3B">
      <w:rPr>
        <w:rFonts w:ascii="Angsana New" w:hAnsi="Angsana New" w:cs="Angsana New" w:hint="cs"/>
        <w:b/>
        <w:bCs/>
        <w:sz w:val="32"/>
        <w:szCs w:val="32"/>
        <w:cs/>
      </w:rPr>
      <w:t>สามเดือนและ</w:t>
    </w:r>
    <w:r w:rsidR="00543855">
      <w:rPr>
        <w:rFonts w:ascii="Angsana New" w:hAnsi="Angsana New" w:cs="Angsana New" w:hint="cs"/>
        <w:b/>
        <w:bCs/>
        <w:sz w:val="32"/>
        <w:szCs w:val="32"/>
        <w:cs/>
      </w:rPr>
      <w:t>เก้า</w:t>
    </w:r>
    <w:r w:rsidR="000C0D3B" w:rsidRPr="000C0D3B">
      <w:rPr>
        <w:rFonts w:ascii="Angsana New" w:hAnsi="Angsana New" w:cs="Angsana New" w:hint="cs"/>
        <w:b/>
        <w:bCs/>
        <w:sz w:val="32"/>
        <w:szCs w:val="32"/>
        <w:cs/>
      </w:rPr>
      <w:t>เดือนสิ้นสุดวันที่</w:t>
    </w:r>
    <w:r w:rsidR="000C0D3B" w:rsidRPr="000C0D3B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AF15C3">
      <w:rPr>
        <w:rFonts w:ascii="Angsana New" w:hAnsi="Angsana New" w:cs="Angsana New"/>
        <w:b/>
        <w:bCs/>
        <w:sz w:val="32"/>
        <w:szCs w:val="32"/>
      </w:rPr>
      <w:t xml:space="preserve">30 </w:t>
    </w:r>
    <w:r w:rsidR="00543855">
      <w:rPr>
        <w:rFonts w:ascii="Angsana New" w:hAnsi="Angsana New" w:cs="Angsana New" w:hint="cs"/>
        <w:b/>
        <w:bCs/>
        <w:sz w:val="32"/>
        <w:szCs w:val="32"/>
        <w:cs/>
      </w:rPr>
      <w:t>กันยา</w:t>
    </w:r>
    <w:r w:rsidR="000C0D3B" w:rsidRPr="000C0D3B">
      <w:rPr>
        <w:rFonts w:ascii="Angsana New" w:hAnsi="Angsana New" w:cs="Angsana New" w:hint="cs"/>
        <w:b/>
        <w:bCs/>
        <w:sz w:val="32"/>
        <w:szCs w:val="32"/>
        <w:cs/>
      </w:rPr>
      <w:t>ยน</w:t>
    </w:r>
    <w:r w:rsidR="000C0D3B" w:rsidRPr="000C0D3B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3447AC">
      <w:rPr>
        <w:rFonts w:ascii="Angsana New" w:hAnsi="Angsana New" w:cs="Angsana New"/>
        <w:b/>
        <w:bCs/>
        <w:sz w:val="32"/>
        <w:szCs w:val="32"/>
      </w:rPr>
      <w:t>2568</w:t>
    </w:r>
    <w:r w:rsidR="00E72DB8" w:rsidRPr="00E72DB8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14:paraId="7258030F" w14:textId="77777777" w:rsidR="00AB1BBB" w:rsidRPr="00B239E0" w:rsidRDefault="00AB1BBB" w:rsidP="00FE3960">
    <w:pPr>
      <w:jc w:val="center"/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A95834EC"/>
    <w:lvl w:ilvl="0" w:tplc="B5F4F75A">
      <w:start w:val="1"/>
      <w:numFmt w:val="thaiLetters"/>
      <w:lvlText w:val="(%1)"/>
      <w:lvlJc w:val="left"/>
      <w:pPr>
        <w:ind w:left="63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4B0A90"/>
    <w:multiLevelType w:val="hybridMultilevel"/>
    <w:tmpl w:val="4D063024"/>
    <w:lvl w:ilvl="0" w:tplc="0930E61C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1E3F7B18"/>
    <w:multiLevelType w:val="hybridMultilevel"/>
    <w:tmpl w:val="B00C4DC6"/>
    <w:lvl w:ilvl="0" w:tplc="9F9002FA">
      <w:start w:val="12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F80292"/>
    <w:multiLevelType w:val="singleLevel"/>
    <w:tmpl w:val="04090001"/>
    <w:lvl w:ilvl="0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color w:val="auto"/>
        <w:sz w:val="24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3ED459E"/>
    <w:multiLevelType w:val="hybridMultilevel"/>
    <w:tmpl w:val="D338C03A"/>
    <w:lvl w:ilvl="0" w:tplc="996EAB44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7" w15:restartNumberingAfterBreak="0">
    <w:nsid w:val="37305916"/>
    <w:multiLevelType w:val="hybridMultilevel"/>
    <w:tmpl w:val="7780FF4C"/>
    <w:lvl w:ilvl="0" w:tplc="994A48BA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052953"/>
    <w:multiLevelType w:val="multilevel"/>
    <w:tmpl w:val="12742B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415521C7"/>
    <w:multiLevelType w:val="multilevel"/>
    <w:tmpl w:val="BFB0442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41EF3236"/>
    <w:multiLevelType w:val="hybridMultilevel"/>
    <w:tmpl w:val="9464487E"/>
    <w:lvl w:ilvl="0" w:tplc="44F01234">
      <w:start w:val="1"/>
      <w:numFmt w:val="thaiLetters"/>
      <w:lvlText w:val="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44F8336F"/>
    <w:multiLevelType w:val="multilevel"/>
    <w:tmpl w:val="12742B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4F274F66"/>
    <w:multiLevelType w:val="hybridMultilevel"/>
    <w:tmpl w:val="2634DED8"/>
    <w:lvl w:ilvl="0" w:tplc="F8BCDA02">
      <w:start w:val="31"/>
      <w:numFmt w:val="bullet"/>
      <w:lvlText w:val="-"/>
      <w:lvlJc w:val="left"/>
      <w:pPr>
        <w:ind w:left="25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1" w:hanging="360"/>
      </w:pPr>
      <w:rPr>
        <w:rFonts w:ascii="Wingdings" w:hAnsi="Wingdings" w:hint="default"/>
      </w:rPr>
    </w:lvl>
  </w:abstractNum>
  <w:abstractNum w:abstractNumId="25" w15:restartNumberingAfterBreak="0">
    <w:nsid w:val="55904B5D"/>
    <w:multiLevelType w:val="hybridMultilevel"/>
    <w:tmpl w:val="CE74DFF2"/>
    <w:lvl w:ilvl="0" w:tplc="0930E61C">
      <w:start w:val="2"/>
      <w:numFmt w:val="bullet"/>
      <w:lvlText w:val="-"/>
      <w:lvlJc w:val="left"/>
      <w:pPr>
        <w:ind w:left="12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56180F1E"/>
    <w:multiLevelType w:val="hybridMultilevel"/>
    <w:tmpl w:val="AE2073BC"/>
    <w:lvl w:ilvl="0" w:tplc="65C48098">
      <w:start w:val="1"/>
      <w:numFmt w:val="decimal"/>
      <w:lvlText w:val="(%1)"/>
      <w:lvlJc w:val="left"/>
      <w:pPr>
        <w:ind w:left="1140" w:hanging="360"/>
      </w:pPr>
      <w:rPr>
        <w:rFonts w:asciiTheme="majorBidi" w:eastAsia="Times New Roman" w:hAnsiTheme="majorBidi" w:cstheme="majorBidi"/>
      </w:rPr>
    </w:lvl>
    <w:lvl w:ilvl="1" w:tplc="04090019">
      <w:start w:val="1"/>
      <w:numFmt w:val="lowerLetter"/>
      <w:lvlText w:val="%2."/>
      <w:lvlJc w:val="left"/>
      <w:pPr>
        <w:ind w:left="1860" w:hanging="360"/>
      </w:pPr>
    </w:lvl>
    <w:lvl w:ilvl="2" w:tplc="0409001B">
      <w:start w:val="1"/>
      <w:numFmt w:val="lowerRoman"/>
      <w:lvlText w:val="%3."/>
      <w:lvlJc w:val="right"/>
      <w:pPr>
        <w:ind w:left="2580" w:hanging="180"/>
      </w:pPr>
    </w:lvl>
    <w:lvl w:ilvl="3" w:tplc="0409000F">
      <w:start w:val="1"/>
      <w:numFmt w:val="decimal"/>
      <w:lvlText w:val="%4."/>
      <w:lvlJc w:val="left"/>
      <w:pPr>
        <w:ind w:left="3300" w:hanging="360"/>
      </w:pPr>
    </w:lvl>
    <w:lvl w:ilvl="4" w:tplc="04090019">
      <w:start w:val="1"/>
      <w:numFmt w:val="lowerLetter"/>
      <w:lvlText w:val="%5."/>
      <w:lvlJc w:val="left"/>
      <w:pPr>
        <w:ind w:left="4020" w:hanging="360"/>
      </w:pPr>
    </w:lvl>
    <w:lvl w:ilvl="5" w:tplc="0409001B">
      <w:start w:val="1"/>
      <w:numFmt w:val="lowerRoman"/>
      <w:lvlText w:val="%6."/>
      <w:lvlJc w:val="right"/>
      <w:pPr>
        <w:ind w:left="4740" w:hanging="180"/>
      </w:pPr>
    </w:lvl>
    <w:lvl w:ilvl="6" w:tplc="0409000F">
      <w:start w:val="1"/>
      <w:numFmt w:val="decimal"/>
      <w:lvlText w:val="%7."/>
      <w:lvlJc w:val="left"/>
      <w:pPr>
        <w:ind w:left="5460" w:hanging="360"/>
      </w:pPr>
    </w:lvl>
    <w:lvl w:ilvl="7" w:tplc="04090019">
      <w:start w:val="1"/>
      <w:numFmt w:val="lowerLetter"/>
      <w:lvlText w:val="%8."/>
      <w:lvlJc w:val="left"/>
      <w:pPr>
        <w:ind w:left="6180" w:hanging="360"/>
      </w:pPr>
    </w:lvl>
    <w:lvl w:ilvl="8" w:tplc="0409001B">
      <w:start w:val="1"/>
      <w:numFmt w:val="lowerRoman"/>
      <w:lvlText w:val="%9."/>
      <w:lvlJc w:val="right"/>
      <w:pPr>
        <w:ind w:left="6900" w:hanging="180"/>
      </w:pPr>
    </w:lvl>
  </w:abstractNum>
  <w:abstractNum w:abstractNumId="27" w15:restartNumberingAfterBreak="0">
    <w:nsid w:val="5A2F7FA8"/>
    <w:multiLevelType w:val="hybridMultilevel"/>
    <w:tmpl w:val="9FE0BCB8"/>
    <w:lvl w:ilvl="0" w:tplc="5C6E4B34">
      <w:start w:val="9"/>
      <w:numFmt w:val="bullet"/>
      <w:lvlText w:val="﷐"/>
      <w:lvlJc w:val="left"/>
      <w:pPr>
        <w:ind w:left="1065" w:hanging="70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0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6A953703"/>
    <w:multiLevelType w:val="hybridMultilevel"/>
    <w:tmpl w:val="6450DC40"/>
    <w:lvl w:ilvl="0" w:tplc="2474C074">
      <w:start w:val="1"/>
      <w:numFmt w:val="thaiLetters"/>
      <w:lvlText w:val="(%1)"/>
      <w:lvlJc w:val="left"/>
      <w:pPr>
        <w:ind w:left="1260" w:hanging="360"/>
      </w:pPr>
      <w:rPr>
        <w:rFonts w:hint="default"/>
        <w:b/>
        <w:bCs/>
        <w:i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3" w15:restartNumberingAfterBreak="0">
    <w:nsid w:val="7EE84CBA"/>
    <w:multiLevelType w:val="multilevel"/>
    <w:tmpl w:val="12742B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220950209">
    <w:abstractNumId w:val="6"/>
  </w:num>
  <w:num w:numId="2" w16cid:durableId="941768182">
    <w:abstractNumId w:val="5"/>
  </w:num>
  <w:num w:numId="3" w16cid:durableId="1314793111">
    <w:abstractNumId w:val="9"/>
  </w:num>
  <w:num w:numId="4" w16cid:durableId="579677574">
    <w:abstractNumId w:val="7"/>
  </w:num>
  <w:num w:numId="5" w16cid:durableId="1264262937">
    <w:abstractNumId w:val="8"/>
  </w:num>
  <w:num w:numId="6" w16cid:durableId="28535759">
    <w:abstractNumId w:val="3"/>
  </w:num>
  <w:num w:numId="7" w16cid:durableId="1805348168">
    <w:abstractNumId w:val="2"/>
  </w:num>
  <w:num w:numId="8" w16cid:durableId="348988106">
    <w:abstractNumId w:val="0"/>
  </w:num>
  <w:num w:numId="9" w16cid:durableId="28115659">
    <w:abstractNumId w:val="1"/>
  </w:num>
  <w:num w:numId="10" w16cid:durableId="1954171780">
    <w:abstractNumId w:val="4"/>
  </w:num>
  <w:num w:numId="11" w16cid:durableId="54282975">
    <w:abstractNumId w:val="19"/>
  </w:num>
  <w:num w:numId="12" w16cid:durableId="803426969">
    <w:abstractNumId w:val="14"/>
  </w:num>
  <w:num w:numId="13" w16cid:durableId="587036957">
    <w:abstractNumId w:val="29"/>
  </w:num>
  <w:num w:numId="14" w16cid:durableId="473790720">
    <w:abstractNumId w:val="15"/>
  </w:num>
  <w:num w:numId="15" w16cid:durableId="355617292">
    <w:abstractNumId w:val="20"/>
  </w:num>
  <w:num w:numId="16" w16cid:durableId="50273729">
    <w:abstractNumId w:val="18"/>
  </w:num>
  <w:num w:numId="17" w16cid:durableId="2111007035">
    <w:abstractNumId w:val="10"/>
  </w:num>
  <w:num w:numId="18" w16cid:durableId="720206596">
    <w:abstractNumId w:val="27"/>
  </w:num>
  <w:num w:numId="19" w16cid:durableId="1430615758">
    <w:abstractNumId w:val="13"/>
  </w:num>
  <w:num w:numId="20" w16cid:durableId="2005817255">
    <w:abstractNumId w:val="28"/>
  </w:num>
  <w:num w:numId="21" w16cid:durableId="1124809450">
    <w:abstractNumId w:val="11"/>
  </w:num>
  <w:num w:numId="22" w16cid:durableId="1841381919">
    <w:abstractNumId w:val="21"/>
  </w:num>
  <w:num w:numId="23" w16cid:durableId="178586374">
    <w:abstractNumId w:val="16"/>
  </w:num>
  <w:num w:numId="24" w16cid:durableId="1786609281">
    <w:abstractNumId w:val="25"/>
  </w:num>
  <w:num w:numId="25" w16cid:durableId="522134156">
    <w:abstractNumId w:val="33"/>
  </w:num>
  <w:num w:numId="26" w16cid:durableId="385186609">
    <w:abstractNumId w:val="32"/>
  </w:num>
  <w:num w:numId="27" w16cid:durableId="1080129861">
    <w:abstractNumId w:val="12"/>
  </w:num>
  <w:num w:numId="28" w16cid:durableId="868571187">
    <w:abstractNumId w:val="30"/>
  </w:num>
  <w:num w:numId="29" w16cid:durableId="229196890">
    <w:abstractNumId w:val="31"/>
  </w:num>
  <w:num w:numId="30" w16cid:durableId="1345863701">
    <w:abstractNumId w:val="24"/>
  </w:num>
  <w:num w:numId="31" w16cid:durableId="398679020">
    <w:abstractNumId w:val="34"/>
  </w:num>
  <w:num w:numId="32" w16cid:durableId="1657957266">
    <w:abstractNumId w:val="23"/>
  </w:num>
  <w:num w:numId="33" w16cid:durableId="3851060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511606917">
    <w:abstractNumId w:val="22"/>
  </w:num>
  <w:num w:numId="35" w16cid:durableId="297417233">
    <w:abstractNumId w:val="17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7943"/>
    <w:rsid w:val="00000E44"/>
    <w:rsid w:val="000018A8"/>
    <w:rsid w:val="00001B5F"/>
    <w:rsid w:val="00002013"/>
    <w:rsid w:val="00002A1C"/>
    <w:rsid w:val="00002B6C"/>
    <w:rsid w:val="00002BCB"/>
    <w:rsid w:val="00002E06"/>
    <w:rsid w:val="00002FC2"/>
    <w:rsid w:val="00003B19"/>
    <w:rsid w:val="0000436C"/>
    <w:rsid w:val="000052BB"/>
    <w:rsid w:val="00005E91"/>
    <w:rsid w:val="00006A85"/>
    <w:rsid w:val="00006BAA"/>
    <w:rsid w:val="0000763E"/>
    <w:rsid w:val="00007C2F"/>
    <w:rsid w:val="00007CD2"/>
    <w:rsid w:val="00010109"/>
    <w:rsid w:val="00010FAB"/>
    <w:rsid w:val="00011505"/>
    <w:rsid w:val="00012EF6"/>
    <w:rsid w:val="000136D9"/>
    <w:rsid w:val="00014D70"/>
    <w:rsid w:val="00014F2A"/>
    <w:rsid w:val="00015351"/>
    <w:rsid w:val="0001540F"/>
    <w:rsid w:val="00016396"/>
    <w:rsid w:val="000167C6"/>
    <w:rsid w:val="000169C8"/>
    <w:rsid w:val="0001715D"/>
    <w:rsid w:val="0001745A"/>
    <w:rsid w:val="00017BB1"/>
    <w:rsid w:val="00017F2E"/>
    <w:rsid w:val="0002015B"/>
    <w:rsid w:val="00020849"/>
    <w:rsid w:val="00022049"/>
    <w:rsid w:val="00022A4D"/>
    <w:rsid w:val="0002302B"/>
    <w:rsid w:val="0002387C"/>
    <w:rsid w:val="0002448E"/>
    <w:rsid w:val="00024CB8"/>
    <w:rsid w:val="00025237"/>
    <w:rsid w:val="00025FBD"/>
    <w:rsid w:val="00026259"/>
    <w:rsid w:val="000271FD"/>
    <w:rsid w:val="00031EEC"/>
    <w:rsid w:val="00032317"/>
    <w:rsid w:val="00033962"/>
    <w:rsid w:val="00033B43"/>
    <w:rsid w:val="0003439E"/>
    <w:rsid w:val="000345BD"/>
    <w:rsid w:val="000348F3"/>
    <w:rsid w:val="00034A38"/>
    <w:rsid w:val="000351DA"/>
    <w:rsid w:val="000358C3"/>
    <w:rsid w:val="00035B3D"/>
    <w:rsid w:val="00035FB2"/>
    <w:rsid w:val="00036BEF"/>
    <w:rsid w:val="00036EB8"/>
    <w:rsid w:val="00040025"/>
    <w:rsid w:val="00041020"/>
    <w:rsid w:val="00041934"/>
    <w:rsid w:val="000429FB"/>
    <w:rsid w:val="000434A8"/>
    <w:rsid w:val="000442F9"/>
    <w:rsid w:val="0004492C"/>
    <w:rsid w:val="00044F64"/>
    <w:rsid w:val="00045798"/>
    <w:rsid w:val="00045A7E"/>
    <w:rsid w:val="00045A96"/>
    <w:rsid w:val="00045FB4"/>
    <w:rsid w:val="00046368"/>
    <w:rsid w:val="00046C33"/>
    <w:rsid w:val="00047164"/>
    <w:rsid w:val="0004764E"/>
    <w:rsid w:val="00050189"/>
    <w:rsid w:val="00050499"/>
    <w:rsid w:val="000521F3"/>
    <w:rsid w:val="0005240A"/>
    <w:rsid w:val="00052ACD"/>
    <w:rsid w:val="00052DDE"/>
    <w:rsid w:val="000538DA"/>
    <w:rsid w:val="00055AAD"/>
    <w:rsid w:val="00055EA0"/>
    <w:rsid w:val="0005619C"/>
    <w:rsid w:val="00060235"/>
    <w:rsid w:val="0006078F"/>
    <w:rsid w:val="00060DB9"/>
    <w:rsid w:val="000615EA"/>
    <w:rsid w:val="00061884"/>
    <w:rsid w:val="00061938"/>
    <w:rsid w:val="00061C9E"/>
    <w:rsid w:val="00062E41"/>
    <w:rsid w:val="0006385D"/>
    <w:rsid w:val="0006483E"/>
    <w:rsid w:val="0006510C"/>
    <w:rsid w:val="000658FA"/>
    <w:rsid w:val="00067194"/>
    <w:rsid w:val="000673F5"/>
    <w:rsid w:val="000676E0"/>
    <w:rsid w:val="00067A1C"/>
    <w:rsid w:val="00070513"/>
    <w:rsid w:val="00070B39"/>
    <w:rsid w:val="00073106"/>
    <w:rsid w:val="00073B78"/>
    <w:rsid w:val="000741EA"/>
    <w:rsid w:val="000742D5"/>
    <w:rsid w:val="0007538D"/>
    <w:rsid w:val="00076326"/>
    <w:rsid w:val="00076A0F"/>
    <w:rsid w:val="00076BF3"/>
    <w:rsid w:val="00076EB6"/>
    <w:rsid w:val="00076FB0"/>
    <w:rsid w:val="00077C1A"/>
    <w:rsid w:val="000800AA"/>
    <w:rsid w:val="000803C8"/>
    <w:rsid w:val="0008096C"/>
    <w:rsid w:val="000819A4"/>
    <w:rsid w:val="00081A0F"/>
    <w:rsid w:val="00081E79"/>
    <w:rsid w:val="00081F0E"/>
    <w:rsid w:val="00082275"/>
    <w:rsid w:val="00082A22"/>
    <w:rsid w:val="00082D5B"/>
    <w:rsid w:val="0008378D"/>
    <w:rsid w:val="0008414B"/>
    <w:rsid w:val="0008466F"/>
    <w:rsid w:val="00084DE8"/>
    <w:rsid w:val="000851CD"/>
    <w:rsid w:val="00085A1B"/>
    <w:rsid w:val="00085CC7"/>
    <w:rsid w:val="00087CE4"/>
    <w:rsid w:val="00090681"/>
    <w:rsid w:val="000906FC"/>
    <w:rsid w:val="000910EA"/>
    <w:rsid w:val="00091DAF"/>
    <w:rsid w:val="00092063"/>
    <w:rsid w:val="00092337"/>
    <w:rsid w:val="00092E1A"/>
    <w:rsid w:val="00093CD0"/>
    <w:rsid w:val="0009456F"/>
    <w:rsid w:val="00094A9A"/>
    <w:rsid w:val="00094B0C"/>
    <w:rsid w:val="00095BA6"/>
    <w:rsid w:val="00095C58"/>
    <w:rsid w:val="00096537"/>
    <w:rsid w:val="0009720F"/>
    <w:rsid w:val="00097943"/>
    <w:rsid w:val="00097DB9"/>
    <w:rsid w:val="000A0173"/>
    <w:rsid w:val="000A0FE2"/>
    <w:rsid w:val="000A1A61"/>
    <w:rsid w:val="000A1B71"/>
    <w:rsid w:val="000A1DA3"/>
    <w:rsid w:val="000A2B73"/>
    <w:rsid w:val="000A2EBF"/>
    <w:rsid w:val="000A3018"/>
    <w:rsid w:val="000A404F"/>
    <w:rsid w:val="000A40BA"/>
    <w:rsid w:val="000A43FC"/>
    <w:rsid w:val="000A5444"/>
    <w:rsid w:val="000A56FF"/>
    <w:rsid w:val="000A5F28"/>
    <w:rsid w:val="000A61EB"/>
    <w:rsid w:val="000A61F8"/>
    <w:rsid w:val="000A6928"/>
    <w:rsid w:val="000A697F"/>
    <w:rsid w:val="000A6EAF"/>
    <w:rsid w:val="000B008F"/>
    <w:rsid w:val="000B0ACE"/>
    <w:rsid w:val="000B0B7C"/>
    <w:rsid w:val="000B0C46"/>
    <w:rsid w:val="000B0DF7"/>
    <w:rsid w:val="000B2897"/>
    <w:rsid w:val="000B3069"/>
    <w:rsid w:val="000B4B60"/>
    <w:rsid w:val="000B4EF0"/>
    <w:rsid w:val="000B56C8"/>
    <w:rsid w:val="000B5E44"/>
    <w:rsid w:val="000B726C"/>
    <w:rsid w:val="000B773D"/>
    <w:rsid w:val="000C0677"/>
    <w:rsid w:val="000C0D3B"/>
    <w:rsid w:val="000C1748"/>
    <w:rsid w:val="000C1E19"/>
    <w:rsid w:val="000C1E38"/>
    <w:rsid w:val="000C2001"/>
    <w:rsid w:val="000C22A4"/>
    <w:rsid w:val="000C293D"/>
    <w:rsid w:val="000C476D"/>
    <w:rsid w:val="000C480F"/>
    <w:rsid w:val="000C4923"/>
    <w:rsid w:val="000C4FB4"/>
    <w:rsid w:val="000C51F8"/>
    <w:rsid w:val="000C58A4"/>
    <w:rsid w:val="000C5C7A"/>
    <w:rsid w:val="000C5D36"/>
    <w:rsid w:val="000C63D1"/>
    <w:rsid w:val="000C644E"/>
    <w:rsid w:val="000C75F1"/>
    <w:rsid w:val="000C77E4"/>
    <w:rsid w:val="000D0CC6"/>
    <w:rsid w:val="000D124B"/>
    <w:rsid w:val="000D141B"/>
    <w:rsid w:val="000D15B0"/>
    <w:rsid w:val="000D1684"/>
    <w:rsid w:val="000D1DAE"/>
    <w:rsid w:val="000D202D"/>
    <w:rsid w:val="000D3467"/>
    <w:rsid w:val="000D3484"/>
    <w:rsid w:val="000D374E"/>
    <w:rsid w:val="000D3ADB"/>
    <w:rsid w:val="000D3E8E"/>
    <w:rsid w:val="000D3EF2"/>
    <w:rsid w:val="000D47FC"/>
    <w:rsid w:val="000D4E68"/>
    <w:rsid w:val="000D6312"/>
    <w:rsid w:val="000D6CDD"/>
    <w:rsid w:val="000D6E8D"/>
    <w:rsid w:val="000D776D"/>
    <w:rsid w:val="000D7EE9"/>
    <w:rsid w:val="000E04E2"/>
    <w:rsid w:val="000E0E36"/>
    <w:rsid w:val="000E16F0"/>
    <w:rsid w:val="000E1B31"/>
    <w:rsid w:val="000E32B2"/>
    <w:rsid w:val="000E3409"/>
    <w:rsid w:val="000E406B"/>
    <w:rsid w:val="000E4BAC"/>
    <w:rsid w:val="000E5110"/>
    <w:rsid w:val="000E5277"/>
    <w:rsid w:val="000E5AC0"/>
    <w:rsid w:val="000E676D"/>
    <w:rsid w:val="000E7686"/>
    <w:rsid w:val="000E7F0C"/>
    <w:rsid w:val="000E7F6B"/>
    <w:rsid w:val="000F002B"/>
    <w:rsid w:val="000F0BFE"/>
    <w:rsid w:val="000F15CB"/>
    <w:rsid w:val="000F1736"/>
    <w:rsid w:val="000F191E"/>
    <w:rsid w:val="000F271E"/>
    <w:rsid w:val="000F43C6"/>
    <w:rsid w:val="000F496A"/>
    <w:rsid w:val="000F4F57"/>
    <w:rsid w:val="000F517B"/>
    <w:rsid w:val="000F5543"/>
    <w:rsid w:val="000F585C"/>
    <w:rsid w:val="000F6F4B"/>
    <w:rsid w:val="000F7435"/>
    <w:rsid w:val="000F7D69"/>
    <w:rsid w:val="001004FC"/>
    <w:rsid w:val="001005D4"/>
    <w:rsid w:val="00100FA4"/>
    <w:rsid w:val="00101522"/>
    <w:rsid w:val="00101922"/>
    <w:rsid w:val="00102E16"/>
    <w:rsid w:val="00103DD1"/>
    <w:rsid w:val="00103DD3"/>
    <w:rsid w:val="0010665A"/>
    <w:rsid w:val="00106EFD"/>
    <w:rsid w:val="00107287"/>
    <w:rsid w:val="00107459"/>
    <w:rsid w:val="00107D42"/>
    <w:rsid w:val="00110240"/>
    <w:rsid w:val="0011027C"/>
    <w:rsid w:val="00111E99"/>
    <w:rsid w:val="001122EA"/>
    <w:rsid w:val="00112BA6"/>
    <w:rsid w:val="00114A9F"/>
    <w:rsid w:val="001151EA"/>
    <w:rsid w:val="001158F6"/>
    <w:rsid w:val="00115D13"/>
    <w:rsid w:val="00116FE1"/>
    <w:rsid w:val="0011770B"/>
    <w:rsid w:val="00117F53"/>
    <w:rsid w:val="001218F7"/>
    <w:rsid w:val="001224FD"/>
    <w:rsid w:val="00123835"/>
    <w:rsid w:val="0012397A"/>
    <w:rsid w:val="00126595"/>
    <w:rsid w:val="0012704B"/>
    <w:rsid w:val="001272F9"/>
    <w:rsid w:val="00127B83"/>
    <w:rsid w:val="00127F68"/>
    <w:rsid w:val="00132250"/>
    <w:rsid w:val="00132FDC"/>
    <w:rsid w:val="001346A5"/>
    <w:rsid w:val="001346EA"/>
    <w:rsid w:val="00134D10"/>
    <w:rsid w:val="00135322"/>
    <w:rsid w:val="00135923"/>
    <w:rsid w:val="00135E95"/>
    <w:rsid w:val="0013630A"/>
    <w:rsid w:val="00136C26"/>
    <w:rsid w:val="00136D6B"/>
    <w:rsid w:val="0013750B"/>
    <w:rsid w:val="001379F1"/>
    <w:rsid w:val="00137CA3"/>
    <w:rsid w:val="00137EF8"/>
    <w:rsid w:val="00137F22"/>
    <w:rsid w:val="00140EB5"/>
    <w:rsid w:val="001413F1"/>
    <w:rsid w:val="00141DCF"/>
    <w:rsid w:val="001436BC"/>
    <w:rsid w:val="0014388E"/>
    <w:rsid w:val="001438B9"/>
    <w:rsid w:val="00143E23"/>
    <w:rsid w:val="00144287"/>
    <w:rsid w:val="0014598A"/>
    <w:rsid w:val="00145E66"/>
    <w:rsid w:val="001474BD"/>
    <w:rsid w:val="00147D18"/>
    <w:rsid w:val="00147F37"/>
    <w:rsid w:val="00147FB5"/>
    <w:rsid w:val="00150D6A"/>
    <w:rsid w:val="00150FC1"/>
    <w:rsid w:val="001518EC"/>
    <w:rsid w:val="00152157"/>
    <w:rsid w:val="0015217A"/>
    <w:rsid w:val="00152642"/>
    <w:rsid w:val="00152F09"/>
    <w:rsid w:val="001531C2"/>
    <w:rsid w:val="00153385"/>
    <w:rsid w:val="0015362C"/>
    <w:rsid w:val="00153D11"/>
    <w:rsid w:val="00154B96"/>
    <w:rsid w:val="001553E8"/>
    <w:rsid w:val="00155D73"/>
    <w:rsid w:val="001560F8"/>
    <w:rsid w:val="00156135"/>
    <w:rsid w:val="001562ED"/>
    <w:rsid w:val="00156874"/>
    <w:rsid w:val="00156BCD"/>
    <w:rsid w:val="00156C8F"/>
    <w:rsid w:val="0015717C"/>
    <w:rsid w:val="00157B7E"/>
    <w:rsid w:val="0016095F"/>
    <w:rsid w:val="0016104C"/>
    <w:rsid w:val="001621C1"/>
    <w:rsid w:val="00162C0B"/>
    <w:rsid w:val="00163CBB"/>
    <w:rsid w:val="001641BC"/>
    <w:rsid w:val="00164323"/>
    <w:rsid w:val="0016459E"/>
    <w:rsid w:val="001653A5"/>
    <w:rsid w:val="001658FF"/>
    <w:rsid w:val="00165BC4"/>
    <w:rsid w:val="001663E3"/>
    <w:rsid w:val="00166747"/>
    <w:rsid w:val="001678F1"/>
    <w:rsid w:val="0017131D"/>
    <w:rsid w:val="00172B4E"/>
    <w:rsid w:val="0017345B"/>
    <w:rsid w:val="001735B2"/>
    <w:rsid w:val="00173830"/>
    <w:rsid w:val="00173BA5"/>
    <w:rsid w:val="001740FA"/>
    <w:rsid w:val="00174C0F"/>
    <w:rsid w:val="00176887"/>
    <w:rsid w:val="0017794E"/>
    <w:rsid w:val="00177B30"/>
    <w:rsid w:val="0018028B"/>
    <w:rsid w:val="00181EEC"/>
    <w:rsid w:val="001821DC"/>
    <w:rsid w:val="00182F67"/>
    <w:rsid w:val="0018338A"/>
    <w:rsid w:val="0018477D"/>
    <w:rsid w:val="00184A6C"/>
    <w:rsid w:val="001855C5"/>
    <w:rsid w:val="00185A61"/>
    <w:rsid w:val="00185E54"/>
    <w:rsid w:val="00186457"/>
    <w:rsid w:val="00186CE4"/>
    <w:rsid w:val="00186D97"/>
    <w:rsid w:val="001873E7"/>
    <w:rsid w:val="00187CB4"/>
    <w:rsid w:val="001900B1"/>
    <w:rsid w:val="0019063D"/>
    <w:rsid w:val="00191617"/>
    <w:rsid w:val="00191835"/>
    <w:rsid w:val="001925DF"/>
    <w:rsid w:val="0019275E"/>
    <w:rsid w:val="00193B8C"/>
    <w:rsid w:val="00194041"/>
    <w:rsid w:val="00195902"/>
    <w:rsid w:val="00195F8F"/>
    <w:rsid w:val="0019603D"/>
    <w:rsid w:val="00196B22"/>
    <w:rsid w:val="00196DC4"/>
    <w:rsid w:val="00197361"/>
    <w:rsid w:val="001978DB"/>
    <w:rsid w:val="001A0E06"/>
    <w:rsid w:val="001A1240"/>
    <w:rsid w:val="001A1311"/>
    <w:rsid w:val="001A155A"/>
    <w:rsid w:val="001A1816"/>
    <w:rsid w:val="001A1A14"/>
    <w:rsid w:val="001A345A"/>
    <w:rsid w:val="001A348D"/>
    <w:rsid w:val="001A4B40"/>
    <w:rsid w:val="001A4D23"/>
    <w:rsid w:val="001A5102"/>
    <w:rsid w:val="001A6023"/>
    <w:rsid w:val="001A6362"/>
    <w:rsid w:val="001A687A"/>
    <w:rsid w:val="001A6BA7"/>
    <w:rsid w:val="001A7722"/>
    <w:rsid w:val="001B0253"/>
    <w:rsid w:val="001B1404"/>
    <w:rsid w:val="001B201F"/>
    <w:rsid w:val="001B2E9F"/>
    <w:rsid w:val="001B39E2"/>
    <w:rsid w:val="001B4712"/>
    <w:rsid w:val="001B4A9D"/>
    <w:rsid w:val="001B4DD8"/>
    <w:rsid w:val="001B4F7A"/>
    <w:rsid w:val="001B5EB2"/>
    <w:rsid w:val="001B6035"/>
    <w:rsid w:val="001B675A"/>
    <w:rsid w:val="001B6EE3"/>
    <w:rsid w:val="001B70BF"/>
    <w:rsid w:val="001B7B4F"/>
    <w:rsid w:val="001C167F"/>
    <w:rsid w:val="001C1F0F"/>
    <w:rsid w:val="001C2084"/>
    <w:rsid w:val="001C24C6"/>
    <w:rsid w:val="001C5C5A"/>
    <w:rsid w:val="001D1E7D"/>
    <w:rsid w:val="001D1FEB"/>
    <w:rsid w:val="001D2EA1"/>
    <w:rsid w:val="001D2FAD"/>
    <w:rsid w:val="001D345D"/>
    <w:rsid w:val="001D471F"/>
    <w:rsid w:val="001D475A"/>
    <w:rsid w:val="001D4B56"/>
    <w:rsid w:val="001D5070"/>
    <w:rsid w:val="001D6024"/>
    <w:rsid w:val="001D6B1E"/>
    <w:rsid w:val="001D6C83"/>
    <w:rsid w:val="001D7BA2"/>
    <w:rsid w:val="001E014B"/>
    <w:rsid w:val="001E26F9"/>
    <w:rsid w:val="001E4671"/>
    <w:rsid w:val="001E48E6"/>
    <w:rsid w:val="001E4C42"/>
    <w:rsid w:val="001E57D1"/>
    <w:rsid w:val="001E6FD7"/>
    <w:rsid w:val="001E737A"/>
    <w:rsid w:val="001E7E99"/>
    <w:rsid w:val="001F09E2"/>
    <w:rsid w:val="001F0DBB"/>
    <w:rsid w:val="001F156A"/>
    <w:rsid w:val="001F179B"/>
    <w:rsid w:val="001F181F"/>
    <w:rsid w:val="001F383F"/>
    <w:rsid w:val="001F3C26"/>
    <w:rsid w:val="001F3DB7"/>
    <w:rsid w:val="001F404A"/>
    <w:rsid w:val="001F4E7A"/>
    <w:rsid w:val="001F5245"/>
    <w:rsid w:val="001F7367"/>
    <w:rsid w:val="001F74D9"/>
    <w:rsid w:val="001F78DB"/>
    <w:rsid w:val="001F7A4D"/>
    <w:rsid w:val="001F7AC6"/>
    <w:rsid w:val="001F7B5C"/>
    <w:rsid w:val="001F7D56"/>
    <w:rsid w:val="00200C6F"/>
    <w:rsid w:val="002021B6"/>
    <w:rsid w:val="0020223C"/>
    <w:rsid w:val="00202868"/>
    <w:rsid w:val="00202B6C"/>
    <w:rsid w:val="00202BA8"/>
    <w:rsid w:val="00203B0B"/>
    <w:rsid w:val="002048B6"/>
    <w:rsid w:val="00204ECC"/>
    <w:rsid w:val="00206DEA"/>
    <w:rsid w:val="002079BF"/>
    <w:rsid w:val="00207CFB"/>
    <w:rsid w:val="0021097B"/>
    <w:rsid w:val="00210B51"/>
    <w:rsid w:val="002112C8"/>
    <w:rsid w:val="00211571"/>
    <w:rsid w:val="00211A30"/>
    <w:rsid w:val="002124DF"/>
    <w:rsid w:val="0021256B"/>
    <w:rsid w:val="0021402C"/>
    <w:rsid w:val="002140A6"/>
    <w:rsid w:val="00214941"/>
    <w:rsid w:val="0021542D"/>
    <w:rsid w:val="00215C6E"/>
    <w:rsid w:val="00216018"/>
    <w:rsid w:val="00216CD0"/>
    <w:rsid w:val="00217648"/>
    <w:rsid w:val="00217923"/>
    <w:rsid w:val="00217E16"/>
    <w:rsid w:val="002203AD"/>
    <w:rsid w:val="00220CA9"/>
    <w:rsid w:val="002210A8"/>
    <w:rsid w:val="002218BD"/>
    <w:rsid w:val="0022283E"/>
    <w:rsid w:val="00222C4F"/>
    <w:rsid w:val="00223511"/>
    <w:rsid w:val="00223A2E"/>
    <w:rsid w:val="00224BEA"/>
    <w:rsid w:val="002258C6"/>
    <w:rsid w:val="002258FE"/>
    <w:rsid w:val="00225CD5"/>
    <w:rsid w:val="00226A3E"/>
    <w:rsid w:val="00226D0C"/>
    <w:rsid w:val="00230A1C"/>
    <w:rsid w:val="00230A8D"/>
    <w:rsid w:val="00230AD4"/>
    <w:rsid w:val="00231951"/>
    <w:rsid w:val="00231E6B"/>
    <w:rsid w:val="0023212A"/>
    <w:rsid w:val="002322E0"/>
    <w:rsid w:val="00232A78"/>
    <w:rsid w:val="0023331A"/>
    <w:rsid w:val="00233960"/>
    <w:rsid w:val="00233BDF"/>
    <w:rsid w:val="00234DC3"/>
    <w:rsid w:val="00234E04"/>
    <w:rsid w:val="00235199"/>
    <w:rsid w:val="0023690B"/>
    <w:rsid w:val="00236C71"/>
    <w:rsid w:val="0023707F"/>
    <w:rsid w:val="00237895"/>
    <w:rsid w:val="00240D58"/>
    <w:rsid w:val="00244001"/>
    <w:rsid w:val="00245476"/>
    <w:rsid w:val="00245B1A"/>
    <w:rsid w:val="00246062"/>
    <w:rsid w:val="00246063"/>
    <w:rsid w:val="0024690D"/>
    <w:rsid w:val="00247131"/>
    <w:rsid w:val="00247805"/>
    <w:rsid w:val="0025000E"/>
    <w:rsid w:val="00250DC6"/>
    <w:rsid w:val="002510F1"/>
    <w:rsid w:val="002522C4"/>
    <w:rsid w:val="002523B1"/>
    <w:rsid w:val="00252875"/>
    <w:rsid w:val="002528CC"/>
    <w:rsid w:val="00252BC9"/>
    <w:rsid w:val="00252CA5"/>
    <w:rsid w:val="00252E87"/>
    <w:rsid w:val="00253302"/>
    <w:rsid w:val="0025369E"/>
    <w:rsid w:val="002537DD"/>
    <w:rsid w:val="00253911"/>
    <w:rsid w:val="002539B5"/>
    <w:rsid w:val="00254DBF"/>
    <w:rsid w:val="002558FC"/>
    <w:rsid w:val="00256D3B"/>
    <w:rsid w:val="0025778A"/>
    <w:rsid w:val="0026031F"/>
    <w:rsid w:val="00260402"/>
    <w:rsid w:val="00260B81"/>
    <w:rsid w:val="00261221"/>
    <w:rsid w:val="00261461"/>
    <w:rsid w:val="00261EDD"/>
    <w:rsid w:val="00262E27"/>
    <w:rsid w:val="00262EF0"/>
    <w:rsid w:val="00262F12"/>
    <w:rsid w:val="00265722"/>
    <w:rsid w:val="00265B3A"/>
    <w:rsid w:val="002710D0"/>
    <w:rsid w:val="0027229D"/>
    <w:rsid w:val="0027296F"/>
    <w:rsid w:val="00272981"/>
    <w:rsid w:val="002729A5"/>
    <w:rsid w:val="002743EB"/>
    <w:rsid w:val="002745DF"/>
    <w:rsid w:val="00275300"/>
    <w:rsid w:val="002775E4"/>
    <w:rsid w:val="002805F5"/>
    <w:rsid w:val="002807BD"/>
    <w:rsid w:val="002811FC"/>
    <w:rsid w:val="0028276B"/>
    <w:rsid w:val="00282B36"/>
    <w:rsid w:val="00282CB5"/>
    <w:rsid w:val="002830B7"/>
    <w:rsid w:val="002841FD"/>
    <w:rsid w:val="00285239"/>
    <w:rsid w:val="002857E0"/>
    <w:rsid w:val="00285D8D"/>
    <w:rsid w:val="00286E57"/>
    <w:rsid w:val="00290017"/>
    <w:rsid w:val="00290B11"/>
    <w:rsid w:val="00290C9E"/>
    <w:rsid w:val="00290FA3"/>
    <w:rsid w:val="00293036"/>
    <w:rsid w:val="00294110"/>
    <w:rsid w:val="00294966"/>
    <w:rsid w:val="00294B55"/>
    <w:rsid w:val="002957C5"/>
    <w:rsid w:val="00296169"/>
    <w:rsid w:val="00296908"/>
    <w:rsid w:val="00297B01"/>
    <w:rsid w:val="002A0013"/>
    <w:rsid w:val="002A0023"/>
    <w:rsid w:val="002A0C55"/>
    <w:rsid w:val="002A0D80"/>
    <w:rsid w:val="002A15C5"/>
    <w:rsid w:val="002A1F00"/>
    <w:rsid w:val="002A25C4"/>
    <w:rsid w:val="002A2E2B"/>
    <w:rsid w:val="002A2F25"/>
    <w:rsid w:val="002A3E73"/>
    <w:rsid w:val="002A3ED3"/>
    <w:rsid w:val="002A57C4"/>
    <w:rsid w:val="002A61E4"/>
    <w:rsid w:val="002A7019"/>
    <w:rsid w:val="002A7336"/>
    <w:rsid w:val="002A734C"/>
    <w:rsid w:val="002A7AD1"/>
    <w:rsid w:val="002A7B68"/>
    <w:rsid w:val="002A7C97"/>
    <w:rsid w:val="002B0343"/>
    <w:rsid w:val="002B0E9E"/>
    <w:rsid w:val="002B1A81"/>
    <w:rsid w:val="002B1D5A"/>
    <w:rsid w:val="002B1F9F"/>
    <w:rsid w:val="002B3021"/>
    <w:rsid w:val="002B3191"/>
    <w:rsid w:val="002B48A7"/>
    <w:rsid w:val="002B5746"/>
    <w:rsid w:val="002B630E"/>
    <w:rsid w:val="002B645B"/>
    <w:rsid w:val="002B73D0"/>
    <w:rsid w:val="002B79C7"/>
    <w:rsid w:val="002C0570"/>
    <w:rsid w:val="002C14FD"/>
    <w:rsid w:val="002C1532"/>
    <w:rsid w:val="002C1C54"/>
    <w:rsid w:val="002C2B3D"/>
    <w:rsid w:val="002C2C6A"/>
    <w:rsid w:val="002C3026"/>
    <w:rsid w:val="002C328F"/>
    <w:rsid w:val="002C3896"/>
    <w:rsid w:val="002C3CFE"/>
    <w:rsid w:val="002C3F18"/>
    <w:rsid w:val="002C400D"/>
    <w:rsid w:val="002C4344"/>
    <w:rsid w:val="002C590F"/>
    <w:rsid w:val="002C5911"/>
    <w:rsid w:val="002C5C1B"/>
    <w:rsid w:val="002C5D2B"/>
    <w:rsid w:val="002C60C0"/>
    <w:rsid w:val="002C61F1"/>
    <w:rsid w:val="002C7157"/>
    <w:rsid w:val="002C72AC"/>
    <w:rsid w:val="002C7D5C"/>
    <w:rsid w:val="002D0053"/>
    <w:rsid w:val="002D04E2"/>
    <w:rsid w:val="002D0A2F"/>
    <w:rsid w:val="002D0C60"/>
    <w:rsid w:val="002D0E34"/>
    <w:rsid w:val="002D16C4"/>
    <w:rsid w:val="002D1E9A"/>
    <w:rsid w:val="002D263E"/>
    <w:rsid w:val="002D27E3"/>
    <w:rsid w:val="002D2DD8"/>
    <w:rsid w:val="002D322D"/>
    <w:rsid w:val="002D337F"/>
    <w:rsid w:val="002D500A"/>
    <w:rsid w:val="002D557E"/>
    <w:rsid w:val="002D5BEE"/>
    <w:rsid w:val="002D5E88"/>
    <w:rsid w:val="002D603A"/>
    <w:rsid w:val="002D6616"/>
    <w:rsid w:val="002D66F0"/>
    <w:rsid w:val="002D67B1"/>
    <w:rsid w:val="002D6C3F"/>
    <w:rsid w:val="002D71F7"/>
    <w:rsid w:val="002D7219"/>
    <w:rsid w:val="002E0063"/>
    <w:rsid w:val="002E0C27"/>
    <w:rsid w:val="002E1924"/>
    <w:rsid w:val="002E1FA2"/>
    <w:rsid w:val="002E32D6"/>
    <w:rsid w:val="002E3532"/>
    <w:rsid w:val="002E3747"/>
    <w:rsid w:val="002E377E"/>
    <w:rsid w:val="002E428A"/>
    <w:rsid w:val="002E5037"/>
    <w:rsid w:val="002E57A5"/>
    <w:rsid w:val="002E620D"/>
    <w:rsid w:val="002E6EBC"/>
    <w:rsid w:val="002E78EE"/>
    <w:rsid w:val="002E7CBA"/>
    <w:rsid w:val="002F08F4"/>
    <w:rsid w:val="002F1641"/>
    <w:rsid w:val="002F226F"/>
    <w:rsid w:val="002F24B7"/>
    <w:rsid w:val="002F26B1"/>
    <w:rsid w:val="002F271E"/>
    <w:rsid w:val="002F346E"/>
    <w:rsid w:val="002F37B2"/>
    <w:rsid w:val="002F3F51"/>
    <w:rsid w:val="002F49F0"/>
    <w:rsid w:val="002F56F4"/>
    <w:rsid w:val="002F6152"/>
    <w:rsid w:val="002F6976"/>
    <w:rsid w:val="002F6BC4"/>
    <w:rsid w:val="002F6E54"/>
    <w:rsid w:val="002F70EE"/>
    <w:rsid w:val="002F7CF1"/>
    <w:rsid w:val="002F7F3B"/>
    <w:rsid w:val="0030241D"/>
    <w:rsid w:val="00302D16"/>
    <w:rsid w:val="00302E7A"/>
    <w:rsid w:val="00303494"/>
    <w:rsid w:val="003039E5"/>
    <w:rsid w:val="00304480"/>
    <w:rsid w:val="00304D21"/>
    <w:rsid w:val="00304FED"/>
    <w:rsid w:val="0030551C"/>
    <w:rsid w:val="00305AEF"/>
    <w:rsid w:val="00305B55"/>
    <w:rsid w:val="00305BB0"/>
    <w:rsid w:val="00306006"/>
    <w:rsid w:val="003062C4"/>
    <w:rsid w:val="00306602"/>
    <w:rsid w:val="00307B04"/>
    <w:rsid w:val="00307B83"/>
    <w:rsid w:val="0031014A"/>
    <w:rsid w:val="00310AFA"/>
    <w:rsid w:val="00311144"/>
    <w:rsid w:val="00311BEA"/>
    <w:rsid w:val="003122E3"/>
    <w:rsid w:val="00312B85"/>
    <w:rsid w:val="00313C04"/>
    <w:rsid w:val="0031503D"/>
    <w:rsid w:val="003159AC"/>
    <w:rsid w:val="00316A1D"/>
    <w:rsid w:val="003201B3"/>
    <w:rsid w:val="00322491"/>
    <w:rsid w:val="00322742"/>
    <w:rsid w:val="0032302B"/>
    <w:rsid w:val="00323050"/>
    <w:rsid w:val="003236C5"/>
    <w:rsid w:val="003238D1"/>
    <w:rsid w:val="003238E7"/>
    <w:rsid w:val="00323EA7"/>
    <w:rsid w:val="00324AAB"/>
    <w:rsid w:val="003255E1"/>
    <w:rsid w:val="00325CAE"/>
    <w:rsid w:val="003265AE"/>
    <w:rsid w:val="003301CA"/>
    <w:rsid w:val="00330C46"/>
    <w:rsid w:val="003315F0"/>
    <w:rsid w:val="0033265F"/>
    <w:rsid w:val="003339E3"/>
    <w:rsid w:val="00333BCF"/>
    <w:rsid w:val="00334590"/>
    <w:rsid w:val="00334D2F"/>
    <w:rsid w:val="00334E05"/>
    <w:rsid w:val="00334F1B"/>
    <w:rsid w:val="003352EE"/>
    <w:rsid w:val="003356DF"/>
    <w:rsid w:val="003374D4"/>
    <w:rsid w:val="00337849"/>
    <w:rsid w:val="0034106F"/>
    <w:rsid w:val="00341619"/>
    <w:rsid w:val="003428C8"/>
    <w:rsid w:val="00343046"/>
    <w:rsid w:val="00343F6C"/>
    <w:rsid w:val="003444A5"/>
    <w:rsid w:val="003447AC"/>
    <w:rsid w:val="003470D2"/>
    <w:rsid w:val="00347229"/>
    <w:rsid w:val="0034756F"/>
    <w:rsid w:val="00347614"/>
    <w:rsid w:val="00347619"/>
    <w:rsid w:val="00347D39"/>
    <w:rsid w:val="00347E8F"/>
    <w:rsid w:val="00350868"/>
    <w:rsid w:val="0035270C"/>
    <w:rsid w:val="00352A6F"/>
    <w:rsid w:val="003533D6"/>
    <w:rsid w:val="00353738"/>
    <w:rsid w:val="00355759"/>
    <w:rsid w:val="00356DF5"/>
    <w:rsid w:val="00357CC8"/>
    <w:rsid w:val="00360B21"/>
    <w:rsid w:val="00361087"/>
    <w:rsid w:val="003618B3"/>
    <w:rsid w:val="003622F1"/>
    <w:rsid w:val="003647B1"/>
    <w:rsid w:val="00364D23"/>
    <w:rsid w:val="0036632F"/>
    <w:rsid w:val="003675D2"/>
    <w:rsid w:val="00370285"/>
    <w:rsid w:val="00370B9B"/>
    <w:rsid w:val="0037111F"/>
    <w:rsid w:val="003722E4"/>
    <w:rsid w:val="003734B5"/>
    <w:rsid w:val="0037357F"/>
    <w:rsid w:val="00373E3D"/>
    <w:rsid w:val="00373F4D"/>
    <w:rsid w:val="003741AA"/>
    <w:rsid w:val="003752B0"/>
    <w:rsid w:val="003755B4"/>
    <w:rsid w:val="00376438"/>
    <w:rsid w:val="00376C56"/>
    <w:rsid w:val="003772C3"/>
    <w:rsid w:val="00377A2E"/>
    <w:rsid w:val="003819BD"/>
    <w:rsid w:val="00382404"/>
    <w:rsid w:val="0038508F"/>
    <w:rsid w:val="003852E6"/>
    <w:rsid w:val="00386824"/>
    <w:rsid w:val="00386E5E"/>
    <w:rsid w:val="00386FA5"/>
    <w:rsid w:val="0038785D"/>
    <w:rsid w:val="0038789A"/>
    <w:rsid w:val="00387BFD"/>
    <w:rsid w:val="00390014"/>
    <w:rsid w:val="0039002A"/>
    <w:rsid w:val="00390030"/>
    <w:rsid w:val="00390D52"/>
    <w:rsid w:val="0039186A"/>
    <w:rsid w:val="0039253A"/>
    <w:rsid w:val="003929CA"/>
    <w:rsid w:val="00393CC0"/>
    <w:rsid w:val="00394738"/>
    <w:rsid w:val="00394B5F"/>
    <w:rsid w:val="00394D34"/>
    <w:rsid w:val="00396096"/>
    <w:rsid w:val="003965D2"/>
    <w:rsid w:val="00396E41"/>
    <w:rsid w:val="00396E71"/>
    <w:rsid w:val="00397061"/>
    <w:rsid w:val="00397A68"/>
    <w:rsid w:val="00397AFB"/>
    <w:rsid w:val="003A0402"/>
    <w:rsid w:val="003A13BC"/>
    <w:rsid w:val="003A1B4C"/>
    <w:rsid w:val="003A1C9A"/>
    <w:rsid w:val="003A2235"/>
    <w:rsid w:val="003A28EB"/>
    <w:rsid w:val="003A34F7"/>
    <w:rsid w:val="003A38BE"/>
    <w:rsid w:val="003A3A25"/>
    <w:rsid w:val="003A63BC"/>
    <w:rsid w:val="003A6A03"/>
    <w:rsid w:val="003A6C20"/>
    <w:rsid w:val="003A6CED"/>
    <w:rsid w:val="003B0E0E"/>
    <w:rsid w:val="003B1BDB"/>
    <w:rsid w:val="003B2CF1"/>
    <w:rsid w:val="003B45EB"/>
    <w:rsid w:val="003B4A91"/>
    <w:rsid w:val="003B52CC"/>
    <w:rsid w:val="003B52E9"/>
    <w:rsid w:val="003B576B"/>
    <w:rsid w:val="003B587F"/>
    <w:rsid w:val="003B6064"/>
    <w:rsid w:val="003B69E1"/>
    <w:rsid w:val="003B7DBF"/>
    <w:rsid w:val="003B7E39"/>
    <w:rsid w:val="003C0667"/>
    <w:rsid w:val="003C0940"/>
    <w:rsid w:val="003C13E3"/>
    <w:rsid w:val="003C27A1"/>
    <w:rsid w:val="003C31B7"/>
    <w:rsid w:val="003C33B6"/>
    <w:rsid w:val="003C3B06"/>
    <w:rsid w:val="003C6B07"/>
    <w:rsid w:val="003C7386"/>
    <w:rsid w:val="003C771E"/>
    <w:rsid w:val="003D1100"/>
    <w:rsid w:val="003D1EE5"/>
    <w:rsid w:val="003D1F7B"/>
    <w:rsid w:val="003D22CE"/>
    <w:rsid w:val="003D29D2"/>
    <w:rsid w:val="003D3353"/>
    <w:rsid w:val="003D33DD"/>
    <w:rsid w:val="003D5BC6"/>
    <w:rsid w:val="003D6280"/>
    <w:rsid w:val="003D6A77"/>
    <w:rsid w:val="003D6DE9"/>
    <w:rsid w:val="003D7F36"/>
    <w:rsid w:val="003E03B1"/>
    <w:rsid w:val="003E06B6"/>
    <w:rsid w:val="003E0E53"/>
    <w:rsid w:val="003E287C"/>
    <w:rsid w:val="003E370E"/>
    <w:rsid w:val="003E3E37"/>
    <w:rsid w:val="003E55B1"/>
    <w:rsid w:val="003E5675"/>
    <w:rsid w:val="003E59FD"/>
    <w:rsid w:val="003E71F3"/>
    <w:rsid w:val="003F124A"/>
    <w:rsid w:val="003F1302"/>
    <w:rsid w:val="003F1A83"/>
    <w:rsid w:val="003F1F56"/>
    <w:rsid w:val="003F2BEC"/>
    <w:rsid w:val="003F2FD4"/>
    <w:rsid w:val="003F3AC6"/>
    <w:rsid w:val="003F4176"/>
    <w:rsid w:val="003F5DCE"/>
    <w:rsid w:val="003F6371"/>
    <w:rsid w:val="003F640C"/>
    <w:rsid w:val="003F6AC4"/>
    <w:rsid w:val="003F73D3"/>
    <w:rsid w:val="00400952"/>
    <w:rsid w:val="00401456"/>
    <w:rsid w:val="004016DE"/>
    <w:rsid w:val="00401C7B"/>
    <w:rsid w:val="004032E9"/>
    <w:rsid w:val="004042F7"/>
    <w:rsid w:val="004048FE"/>
    <w:rsid w:val="00405CD2"/>
    <w:rsid w:val="004065AD"/>
    <w:rsid w:val="00407B78"/>
    <w:rsid w:val="00410116"/>
    <w:rsid w:val="0041044A"/>
    <w:rsid w:val="00411BC8"/>
    <w:rsid w:val="00412109"/>
    <w:rsid w:val="004121CB"/>
    <w:rsid w:val="004137D6"/>
    <w:rsid w:val="00413AF5"/>
    <w:rsid w:val="004140DE"/>
    <w:rsid w:val="00414A2E"/>
    <w:rsid w:val="00414CF6"/>
    <w:rsid w:val="00414E6C"/>
    <w:rsid w:val="004152AE"/>
    <w:rsid w:val="00416797"/>
    <w:rsid w:val="00416DD0"/>
    <w:rsid w:val="00417044"/>
    <w:rsid w:val="004200B6"/>
    <w:rsid w:val="004202AB"/>
    <w:rsid w:val="00421E77"/>
    <w:rsid w:val="00422083"/>
    <w:rsid w:val="00422DE4"/>
    <w:rsid w:val="00422EC2"/>
    <w:rsid w:val="00423496"/>
    <w:rsid w:val="004239FB"/>
    <w:rsid w:val="00423C22"/>
    <w:rsid w:val="00424B34"/>
    <w:rsid w:val="0042593A"/>
    <w:rsid w:val="00425CC2"/>
    <w:rsid w:val="004268CF"/>
    <w:rsid w:val="0042695D"/>
    <w:rsid w:val="004275A0"/>
    <w:rsid w:val="00427C8E"/>
    <w:rsid w:val="00430D23"/>
    <w:rsid w:val="004312C0"/>
    <w:rsid w:val="00431D47"/>
    <w:rsid w:val="00431FA2"/>
    <w:rsid w:val="0043213F"/>
    <w:rsid w:val="0043476E"/>
    <w:rsid w:val="00435527"/>
    <w:rsid w:val="004357EF"/>
    <w:rsid w:val="00435AAD"/>
    <w:rsid w:val="00436074"/>
    <w:rsid w:val="00437BAF"/>
    <w:rsid w:val="00437E09"/>
    <w:rsid w:val="004409C8"/>
    <w:rsid w:val="00441227"/>
    <w:rsid w:val="00441B34"/>
    <w:rsid w:val="00441BD2"/>
    <w:rsid w:val="0044203A"/>
    <w:rsid w:val="00443DA7"/>
    <w:rsid w:val="0044409E"/>
    <w:rsid w:val="00444487"/>
    <w:rsid w:val="004448E5"/>
    <w:rsid w:val="00444DEA"/>
    <w:rsid w:val="00446A99"/>
    <w:rsid w:val="00447CED"/>
    <w:rsid w:val="004512CE"/>
    <w:rsid w:val="004516AE"/>
    <w:rsid w:val="00451D98"/>
    <w:rsid w:val="004525F7"/>
    <w:rsid w:val="00452EAC"/>
    <w:rsid w:val="00453D65"/>
    <w:rsid w:val="00454C4D"/>
    <w:rsid w:val="004553D2"/>
    <w:rsid w:val="004554A5"/>
    <w:rsid w:val="004555D1"/>
    <w:rsid w:val="0045630F"/>
    <w:rsid w:val="0045675F"/>
    <w:rsid w:val="00456875"/>
    <w:rsid w:val="00456C76"/>
    <w:rsid w:val="00456E2D"/>
    <w:rsid w:val="00456ED9"/>
    <w:rsid w:val="004576A4"/>
    <w:rsid w:val="00457A4E"/>
    <w:rsid w:val="00460867"/>
    <w:rsid w:val="004617CA"/>
    <w:rsid w:val="004621D8"/>
    <w:rsid w:val="00462212"/>
    <w:rsid w:val="0046261B"/>
    <w:rsid w:val="004633BF"/>
    <w:rsid w:val="00463EDA"/>
    <w:rsid w:val="0046504F"/>
    <w:rsid w:val="004659DD"/>
    <w:rsid w:val="00465F7E"/>
    <w:rsid w:val="004662E7"/>
    <w:rsid w:val="00466991"/>
    <w:rsid w:val="0046766A"/>
    <w:rsid w:val="00470401"/>
    <w:rsid w:val="00470B91"/>
    <w:rsid w:val="00471D07"/>
    <w:rsid w:val="00471DD3"/>
    <w:rsid w:val="004725E0"/>
    <w:rsid w:val="00472633"/>
    <w:rsid w:val="0047351F"/>
    <w:rsid w:val="00474620"/>
    <w:rsid w:val="00474AF9"/>
    <w:rsid w:val="00474B6C"/>
    <w:rsid w:val="00474D1B"/>
    <w:rsid w:val="00475176"/>
    <w:rsid w:val="004751A7"/>
    <w:rsid w:val="004755CC"/>
    <w:rsid w:val="004755F5"/>
    <w:rsid w:val="00475976"/>
    <w:rsid w:val="00475FDD"/>
    <w:rsid w:val="004763F4"/>
    <w:rsid w:val="0047664B"/>
    <w:rsid w:val="00476794"/>
    <w:rsid w:val="00476AE8"/>
    <w:rsid w:val="00476CDB"/>
    <w:rsid w:val="00476E8F"/>
    <w:rsid w:val="00480438"/>
    <w:rsid w:val="00480556"/>
    <w:rsid w:val="0048057E"/>
    <w:rsid w:val="0048166B"/>
    <w:rsid w:val="00482B3A"/>
    <w:rsid w:val="00482B76"/>
    <w:rsid w:val="00482EB7"/>
    <w:rsid w:val="00483087"/>
    <w:rsid w:val="00483A02"/>
    <w:rsid w:val="00484162"/>
    <w:rsid w:val="0048487E"/>
    <w:rsid w:val="00484FDE"/>
    <w:rsid w:val="004850C8"/>
    <w:rsid w:val="004853A0"/>
    <w:rsid w:val="00485C8E"/>
    <w:rsid w:val="00486814"/>
    <w:rsid w:val="00486A4F"/>
    <w:rsid w:val="004874A1"/>
    <w:rsid w:val="004874C3"/>
    <w:rsid w:val="004876E5"/>
    <w:rsid w:val="00487C10"/>
    <w:rsid w:val="004907A0"/>
    <w:rsid w:val="0049115B"/>
    <w:rsid w:val="004912C7"/>
    <w:rsid w:val="0049134E"/>
    <w:rsid w:val="0049161F"/>
    <w:rsid w:val="0049196C"/>
    <w:rsid w:val="00491F63"/>
    <w:rsid w:val="0049249B"/>
    <w:rsid w:val="00492E32"/>
    <w:rsid w:val="00495786"/>
    <w:rsid w:val="0049584C"/>
    <w:rsid w:val="00495B59"/>
    <w:rsid w:val="0049621E"/>
    <w:rsid w:val="00496504"/>
    <w:rsid w:val="00497942"/>
    <w:rsid w:val="004A0256"/>
    <w:rsid w:val="004A2369"/>
    <w:rsid w:val="004A262F"/>
    <w:rsid w:val="004A2DD3"/>
    <w:rsid w:val="004A2EAE"/>
    <w:rsid w:val="004A396C"/>
    <w:rsid w:val="004A3B57"/>
    <w:rsid w:val="004A43FE"/>
    <w:rsid w:val="004A4744"/>
    <w:rsid w:val="004A4D29"/>
    <w:rsid w:val="004A4E44"/>
    <w:rsid w:val="004A7B1A"/>
    <w:rsid w:val="004A7C98"/>
    <w:rsid w:val="004A7CF9"/>
    <w:rsid w:val="004B0E55"/>
    <w:rsid w:val="004B1F5E"/>
    <w:rsid w:val="004B3E21"/>
    <w:rsid w:val="004B43EC"/>
    <w:rsid w:val="004B4516"/>
    <w:rsid w:val="004B479B"/>
    <w:rsid w:val="004B56B2"/>
    <w:rsid w:val="004B6237"/>
    <w:rsid w:val="004B6C59"/>
    <w:rsid w:val="004B6EA3"/>
    <w:rsid w:val="004B704A"/>
    <w:rsid w:val="004B70DD"/>
    <w:rsid w:val="004B7C61"/>
    <w:rsid w:val="004C09CC"/>
    <w:rsid w:val="004C0A04"/>
    <w:rsid w:val="004C0B0A"/>
    <w:rsid w:val="004C1F6F"/>
    <w:rsid w:val="004C20A9"/>
    <w:rsid w:val="004C332B"/>
    <w:rsid w:val="004C36EB"/>
    <w:rsid w:val="004C3C7A"/>
    <w:rsid w:val="004C4BBF"/>
    <w:rsid w:val="004C53A7"/>
    <w:rsid w:val="004C641A"/>
    <w:rsid w:val="004C6723"/>
    <w:rsid w:val="004C6AB1"/>
    <w:rsid w:val="004C6C14"/>
    <w:rsid w:val="004C700C"/>
    <w:rsid w:val="004C7065"/>
    <w:rsid w:val="004C7283"/>
    <w:rsid w:val="004C7B0A"/>
    <w:rsid w:val="004D0EE7"/>
    <w:rsid w:val="004D1371"/>
    <w:rsid w:val="004D13FC"/>
    <w:rsid w:val="004D1460"/>
    <w:rsid w:val="004D1726"/>
    <w:rsid w:val="004D1EB7"/>
    <w:rsid w:val="004D26FB"/>
    <w:rsid w:val="004D455C"/>
    <w:rsid w:val="004D482F"/>
    <w:rsid w:val="004D5751"/>
    <w:rsid w:val="004D7118"/>
    <w:rsid w:val="004D75C3"/>
    <w:rsid w:val="004E02CB"/>
    <w:rsid w:val="004E126E"/>
    <w:rsid w:val="004E1281"/>
    <w:rsid w:val="004E18B5"/>
    <w:rsid w:val="004E1AA8"/>
    <w:rsid w:val="004E2E91"/>
    <w:rsid w:val="004E3776"/>
    <w:rsid w:val="004E3AF9"/>
    <w:rsid w:val="004E3C19"/>
    <w:rsid w:val="004E4CA3"/>
    <w:rsid w:val="004E4CE0"/>
    <w:rsid w:val="004E6C4D"/>
    <w:rsid w:val="004E6F7C"/>
    <w:rsid w:val="004E70E8"/>
    <w:rsid w:val="004E75B7"/>
    <w:rsid w:val="004E75EC"/>
    <w:rsid w:val="004E7C47"/>
    <w:rsid w:val="004F08F2"/>
    <w:rsid w:val="004F0D67"/>
    <w:rsid w:val="004F1D0B"/>
    <w:rsid w:val="004F24B4"/>
    <w:rsid w:val="004F29BC"/>
    <w:rsid w:val="004F2C51"/>
    <w:rsid w:val="004F330E"/>
    <w:rsid w:val="004F4091"/>
    <w:rsid w:val="004F4204"/>
    <w:rsid w:val="004F4C47"/>
    <w:rsid w:val="004F50F4"/>
    <w:rsid w:val="004F5E42"/>
    <w:rsid w:val="004F62C1"/>
    <w:rsid w:val="004F7773"/>
    <w:rsid w:val="00500E08"/>
    <w:rsid w:val="005014A2"/>
    <w:rsid w:val="005018F4"/>
    <w:rsid w:val="00501D2B"/>
    <w:rsid w:val="00502120"/>
    <w:rsid w:val="00502762"/>
    <w:rsid w:val="00503364"/>
    <w:rsid w:val="00503A17"/>
    <w:rsid w:val="00504EAF"/>
    <w:rsid w:val="00505B9E"/>
    <w:rsid w:val="00506893"/>
    <w:rsid w:val="005069B9"/>
    <w:rsid w:val="0050745C"/>
    <w:rsid w:val="00511616"/>
    <w:rsid w:val="0051163E"/>
    <w:rsid w:val="00511666"/>
    <w:rsid w:val="005135D2"/>
    <w:rsid w:val="00513894"/>
    <w:rsid w:val="00514622"/>
    <w:rsid w:val="00514913"/>
    <w:rsid w:val="005151F9"/>
    <w:rsid w:val="0051569C"/>
    <w:rsid w:val="00515912"/>
    <w:rsid w:val="00515E7B"/>
    <w:rsid w:val="00516DCC"/>
    <w:rsid w:val="00517CA1"/>
    <w:rsid w:val="00520C51"/>
    <w:rsid w:val="00520C7D"/>
    <w:rsid w:val="00521E58"/>
    <w:rsid w:val="00522AA7"/>
    <w:rsid w:val="00522E0E"/>
    <w:rsid w:val="00522FCD"/>
    <w:rsid w:val="005234B1"/>
    <w:rsid w:val="005236CE"/>
    <w:rsid w:val="00524055"/>
    <w:rsid w:val="005240FA"/>
    <w:rsid w:val="0052428C"/>
    <w:rsid w:val="0052486B"/>
    <w:rsid w:val="00524A4E"/>
    <w:rsid w:val="00525231"/>
    <w:rsid w:val="00526DE2"/>
    <w:rsid w:val="005271C5"/>
    <w:rsid w:val="00527223"/>
    <w:rsid w:val="00527449"/>
    <w:rsid w:val="00527F49"/>
    <w:rsid w:val="005300F3"/>
    <w:rsid w:val="00531230"/>
    <w:rsid w:val="00531D04"/>
    <w:rsid w:val="0053250F"/>
    <w:rsid w:val="00532EC3"/>
    <w:rsid w:val="005333BF"/>
    <w:rsid w:val="00533850"/>
    <w:rsid w:val="00533B45"/>
    <w:rsid w:val="005348BD"/>
    <w:rsid w:val="00535122"/>
    <w:rsid w:val="005357E2"/>
    <w:rsid w:val="00535DF3"/>
    <w:rsid w:val="00535E98"/>
    <w:rsid w:val="00536177"/>
    <w:rsid w:val="00536844"/>
    <w:rsid w:val="005368D3"/>
    <w:rsid w:val="00536D61"/>
    <w:rsid w:val="00540050"/>
    <w:rsid w:val="00540068"/>
    <w:rsid w:val="00541403"/>
    <w:rsid w:val="005414A8"/>
    <w:rsid w:val="005431E7"/>
    <w:rsid w:val="00543855"/>
    <w:rsid w:val="00543E18"/>
    <w:rsid w:val="00543E9B"/>
    <w:rsid w:val="0054481A"/>
    <w:rsid w:val="00544CFB"/>
    <w:rsid w:val="00544E89"/>
    <w:rsid w:val="00545EE5"/>
    <w:rsid w:val="00547ACA"/>
    <w:rsid w:val="00547AFF"/>
    <w:rsid w:val="005513E6"/>
    <w:rsid w:val="00551BE1"/>
    <w:rsid w:val="0055215A"/>
    <w:rsid w:val="005522B8"/>
    <w:rsid w:val="0055274D"/>
    <w:rsid w:val="00552839"/>
    <w:rsid w:val="00553D7D"/>
    <w:rsid w:val="00555E53"/>
    <w:rsid w:val="0055618A"/>
    <w:rsid w:val="005561EC"/>
    <w:rsid w:val="00556C33"/>
    <w:rsid w:val="00556C38"/>
    <w:rsid w:val="005576E4"/>
    <w:rsid w:val="00557D74"/>
    <w:rsid w:val="00557DE6"/>
    <w:rsid w:val="00560B30"/>
    <w:rsid w:val="0056305D"/>
    <w:rsid w:val="00563BDB"/>
    <w:rsid w:val="00563D06"/>
    <w:rsid w:val="00563D37"/>
    <w:rsid w:val="005648BE"/>
    <w:rsid w:val="00564A53"/>
    <w:rsid w:val="00564B70"/>
    <w:rsid w:val="00564BC8"/>
    <w:rsid w:val="005650D0"/>
    <w:rsid w:val="005651DC"/>
    <w:rsid w:val="0056564A"/>
    <w:rsid w:val="00565B37"/>
    <w:rsid w:val="005668B3"/>
    <w:rsid w:val="00566C9F"/>
    <w:rsid w:val="005701C5"/>
    <w:rsid w:val="00570213"/>
    <w:rsid w:val="005705E3"/>
    <w:rsid w:val="00570668"/>
    <w:rsid w:val="00573110"/>
    <w:rsid w:val="0057337B"/>
    <w:rsid w:val="00573457"/>
    <w:rsid w:val="005735D5"/>
    <w:rsid w:val="005736B4"/>
    <w:rsid w:val="00573706"/>
    <w:rsid w:val="00573E78"/>
    <w:rsid w:val="00573EED"/>
    <w:rsid w:val="0057458D"/>
    <w:rsid w:val="0057467A"/>
    <w:rsid w:val="00574C3B"/>
    <w:rsid w:val="0057535E"/>
    <w:rsid w:val="00575A21"/>
    <w:rsid w:val="00576259"/>
    <w:rsid w:val="00576388"/>
    <w:rsid w:val="005805AD"/>
    <w:rsid w:val="00580AD1"/>
    <w:rsid w:val="00581E5A"/>
    <w:rsid w:val="005837E7"/>
    <w:rsid w:val="00583F46"/>
    <w:rsid w:val="00584022"/>
    <w:rsid w:val="0058409B"/>
    <w:rsid w:val="005847DD"/>
    <w:rsid w:val="005850A4"/>
    <w:rsid w:val="0058548E"/>
    <w:rsid w:val="00585867"/>
    <w:rsid w:val="00585A56"/>
    <w:rsid w:val="005869D5"/>
    <w:rsid w:val="00586D76"/>
    <w:rsid w:val="0058743A"/>
    <w:rsid w:val="0058767A"/>
    <w:rsid w:val="00590ED3"/>
    <w:rsid w:val="00592138"/>
    <w:rsid w:val="00592902"/>
    <w:rsid w:val="00592D68"/>
    <w:rsid w:val="00593607"/>
    <w:rsid w:val="00593CC6"/>
    <w:rsid w:val="00594CA8"/>
    <w:rsid w:val="00594DFD"/>
    <w:rsid w:val="00595B1B"/>
    <w:rsid w:val="00595E2F"/>
    <w:rsid w:val="00595E53"/>
    <w:rsid w:val="00596197"/>
    <w:rsid w:val="005961A2"/>
    <w:rsid w:val="00597863"/>
    <w:rsid w:val="005A0EEC"/>
    <w:rsid w:val="005A1FE6"/>
    <w:rsid w:val="005A2C56"/>
    <w:rsid w:val="005A5231"/>
    <w:rsid w:val="005A590C"/>
    <w:rsid w:val="005A7CF9"/>
    <w:rsid w:val="005B03EB"/>
    <w:rsid w:val="005B0CA0"/>
    <w:rsid w:val="005B0F2B"/>
    <w:rsid w:val="005B164B"/>
    <w:rsid w:val="005B1667"/>
    <w:rsid w:val="005B1746"/>
    <w:rsid w:val="005B1E5B"/>
    <w:rsid w:val="005B25FA"/>
    <w:rsid w:val="005B2792"/>
    <w:rsid w:val="005B2B4D"/>
    <w:rsid w:val="005B2CAB"/>
    <w:rsid w:val="005B2FDB"/>
    <w:rsid w:val="005B3E31"/>
    <w:rsid w:val="005B4058"/>
    <w:rsid w:val="005B6125"/>
    <w:rsid w:val="005B6502"/>
    <w:rsid w:val="005B7F0E"/>
    <w:rsid w:val="005C05AD"/>
    <w:rsid w:val="005C05D5"/>
    <w:rsid w:val="005C07D2"/>
    <w:rsid w:val="005C1CAB"/>
    <w:rsid w:val="005C36EF"/>
    <w:rsid w:val="005C40FB"/>
    <w:rsid w:val="005C424C"/>
    <w:rsid w:val="005C439C"/>
    <w:rsid w:val="005C4626"/>
    <w:rsid w:val="005C47C1"/>
    <w:rsid w:val="005C4A1E"/>
    <w:rsid w:val="005C4B57"/>
    <w:rsid w:val="005C594C"/>
    <w:rsid w:val="005C685F"/>
    <w:rsid w:val="005C78A2"/>
    <w:rsid w:val="005C7E59"/>
    <w:rsid w:val="005D0156"/>
    <w:rsid w:val="005D0500"/>
    <w:rsid w:val="005D08C2"/>
    <w:rsid w:val="005D0E0D"/>
    <w:rsid w:val="005D0E69"/>
    <w:rsid w:val="005D1153"/>
    <w:rsid w:val="005D2812"/>
    <w:rsid w:val="005D2946"/>
    <w:rsid w:val="005D5060"/>
    <w:rsid w:val="005D5B68"/>
    <w:rsid w:val="005D5DCC"/>
    <w:rsid w:val="005D60C3"/>
    <w:rsid w:val="005D7585"/>
    <w:rsid w:val="005D7F0B"/>
    <w:rsid w:val="005E0025"/>
    <w:rsid w:val="005E0ACA"/>
    <w:rsid w:val="005E122A"/>
    <w:rsid w:val="005E15B1"/>
    <w:rsid w:val="005E1FE2"/>
    <w:rsid w:val="005E27B8"/>
    <w:rsid w:val="005E3D1D"/>
    <w:rsid w:val="005E3D4F"/>
    <w:rsid w:val="005E48C3"/>
    <w:rsid w:val="005E4EF1"/>
    <w:rsid w:val="005E625D"/>
    <w:rsid w:val="005E62F9"/>
    <w:rsid w:val="005F16D9"/>
    <w:rsid w:val="005F1F75"/>
    <w:rsid w:val="005F36C9"/>
    <w:rsid w:val="005F3918"/>
    <w:rsid w:val="005F3EF9"/>
    <w:rsid w:val="005F537E"/>
    <w:rsid w:val="005F5899"/>
    <w:rsid w:val="005F6639"/>
    <w:rsid w:val="005F69CF"/>
    <w:rsid w:val="005F7159"/>
    <w:rsid w:val="005F72BD"/>
    <w:rsid w:val="005F7644"/>
    <w:rsid w:val="005F7C53"/>
    <w:rsid w:val="005F7DE2"/>
    <w:rsid w:val="006003D1"/>
    <w:rsid w:val="00600514"/>
    <w:rsid w:val="006008E1"/>
    <w:rsid w:val="00600A92"/>
    <w:rsid w:val="00600AB3"/>
    <w:rsid w:val="00602140"/>
    <w:rsid w:val="0060272F"/>
    <w:rsid w:val="00602D14"/>
    <w:rsid w:val="00603725"/>
    <w:rsid w:val="006040DF"/>
    <w:rsid w:val="00604AA8"/>
    <w:rsid w:val="00605541"/>
    <w:rsid w:val="00605613"/>
    <w:rsid w:val="006056D3"/>
    <w:rsid w:val="0060581E"/>
    <w:rsid w:val="00605A6D"/>
    <w:rsid w:val="00606733"/>
    <w:rsid w:val="0060682E"/>
    <w:rsid w:val="00606D69"/>
    <w:rsid w:val="006105F4"/>
    <w:rsid w:val="00610AD5"/>
    <w:rsid w:val="00610DA1"/>
    <w:rsid w:val="0061330B"/>
    <w:rsid w:val="00613EB7"/>
    <w:rsid w:val="0061478D"/>
    <w:rsid w:val="0061556F"/>
    <w:rsid w:val="00615749"/>
    <w:rsid w:val="00615C2B"/>
    <w:rsid w:val="00616D6C"/>
    <w:rsid w:val="0061798D"/>
    <w:rsid w:val="00617A74"/>
    <w:rsid w:val="00620F7C"/>
    <w:rsid w:val="00621771"/>
    <w:rsid w:val="00621A11"/>
    <w:rsid w:val="00621C4D"/>
    <w:rsid w:val="00621E6E"/>
    <w:rsid w:val="006221D9"/>
    <w:rsid w:val="006234DD"/>
    <w:rsid w:val="006236CA"/>
    <w:rsid w:val="00623750"/>
    <w:rsid w:val="0062375F"/>
    <w:rsid w:val="00623BA3"/>
    <w:rsid w:val="0062432D"/>
    <w:rsid w:val="0062491F"/>
    <w:rsid w:val="006300D0"/>
    <w:rsid w:val="0063012B"/>
    <w:rsid w:val="00630270"/>
    <w:rsid w:val="0063156D"/>
    <w:rsid w:val="00632C80"/>
    <w:rsid w:val="00633CE9"/>
    <w:rsid w:val="00633FF2"/>
    <w:rsid w:val="006340FD"/>
    <w:rsid w:val="00634CEC"/>
    <w:rsid w:val="00634E79"/>
    <w:rsid w:val="0063513D"/>
    <w:rsid w:val="0063540F"/>
    <w:rsid w:val="00635880"/>
    <w:rsid w:val="00635A11"/>
    <w:rsid w:val="00635FFE"/>
    <w:rsid w:val="00636305"/>
    <w:rsid w:val="006418C1"/>
    <w:rsid w:val="00642537"/>
    <w:rsid w:val="0064408C"/>
    <w:rsid w:val="00644731"/>
    <w:rsid w:val="00646440"/>
    <w:rsid w:val="00650B0D"/>
    <w:rsid w:val="00650FAE"/>
    <w:rsid w:val="00651602"/>
    <w:rsid w:val="00651644"/>
    <w:rsid w:val="0065280C"/>
    <w:rsid w:val="00652ABA"/>
    <w:rsid w:val="00652BD1"/>
    <w:rsid w:val="00652E4C"/>
    <w:rsid w:val="006537FC"/>
    <w:rsid w:val="00654BF0"/>
    <w:rsid w:val="00654F19"/>
    <w:rsid w:val="006556FC"/>
    <w:rsid w:val="00655A09"/>
    <w:rsid w:val="006566B5"/>
    <w:rsid w:val="00656782"/>
    <w:rsid w:val="00656B8B"/>
    <w:rsid w:val="00656E74"/>
    <w:rsid w:val="006574DC"/>
    <w:rsid w:val="006579C2"/>
    <w:rsid w:val="00657C92"/>
    <w:rsid w:val="00661F1E"/>
    <w:rsid w:val="00662A10"/>
    <w:rsid w:val="00662B05"/>
    <w:rsid w:val="00663023"/>
    <w:rsid w:val="00663903"/>
    <w:rsid w:val="00663AE0"/>
    <w:rsid w:val="00663D7A"/>
    <w:rsid w:val="00665D4C"/>
    <w:rsid w:val="00666011"/>
    <w:rsid w:val="006661A8"/>
    <w:rsid w:val="006667F0"/>
    <w:rsid w:val="00666A3F"/>
    <w:rsid w:val="00666BA4"/>
    <w:rsid w:val="00667ADC"/>
    <w:rsid w:val="00667DE2"/>
    <w:rsid w:val="006709B8"/>
    <w:rsid w:val="00671454"/>
    <w:rsid w:val="00671888"/>
    <w:rsid w:val="0067225C"/>
    <w:rsid w:val="0067346A"/>
    <w:rsid w:val="006740C8"/>
    <w:rsid w:val="00675253"/>
    <w:rsid w:val="00675434"/>
    <w:rsid w:val="00675E53"/>
    <w:rsid w:val="0067678A"/>
    <w:rsid w:val="00676F54"/>
    <w:rsid w:val="006775B0"/>
    <w:rsid w:val="006804DA"/>
    <w:rsid w:val="00680EF2"/>
    <w:rsid w:val="006818D5"/>
    <w:rsid w:val="0068210A"/>
    <w:rsid w:val="00683D20"/>
    <w:rsid w:val="00684A97"/>
    <w:rsid w:val="00684F0E"/>
    <w:rsid w:val="006853BE"/>
    <w:rsid w:val="006860EC"/>
    <w:rsid w:val="0068622F"/>
    <w:rsid w:val="00686550"/>
    <w:rsid w:val="0068692E"/>
    <w:rsid w:val="00686B1C"/>
    <w:rsid w:val="006909D0"/>
    <w:rsid w:val="0069409F"/>
    <w:rsid w:val="00694366"/>
    <w:rsid w:val="00694D7E"/>
    <w:rsid w:val="00697FE0"/>
    <w:rsid w:val="006A036C"/>
    <w:rsid w:val="006A093B"/>
    <w:rsid w:val="006A0F59"/>
    <w:rsid w:val="006A1552"/>
    <w:rsid w:val="006A1BA8"/>
    <w:rsid w:val="006A3432"/>
    <w:rsid w:val="006A378C"/>
    <w:rsid w:val="006A395D"/>
    <w:rsid w:val="006A4336"/>
    <w:rsid w:val="006A433B"/>
    <w:rsid w:val="006A5A7D"/>
    <w:rsid w:val="006A69D2"/>
    <w:rsid w:val="006A71F2"/>
    <w:rsid w:val="006A732E"/>
    <w:rsid w:val="006A73E5"/>
    <w:rsid w:val="006B0165"/>
    <w:rsid w:val="006B07F9"/>
    <w:rsid w:val="006B0F0D"/>
    <w:rsid w:val="006B15AD"/>
    <w:rsid w:val="006B2571"/>
    <w:rsid w:val="006B2BA2"/>
    <w:rsid w:val="006B3B9D"/>
    <w:rsid w:val="006B4419"/>
    <w:rsid w:val="006B49CD"/>
    <w:rsid w:val="006B54EC"/>
    <w:rsid w:val="006B5D0E"/>
    <w:rsid w:val="006B6CF1"/>
    <w:rsid w:val="006C0B4E"/>
    <w:rsid w:val="006C1639"/>
    <w:rsid w:val="006C1DC1"/>
    <w:rsid w:val="006C1EBF"/>
    <w:rsid w:val="006C2B36"/>
    <w:rsid w:val="006C2C0A"/>
    <w:rsid w:val="006C303F"/>
    <w:rsid w:val="006C30F9"/>
    <w:rsid w:val="006C337F"/>
    <w:rsid w:val="006C48FA"/>
    <w:rsid w:val="006C4DA9"/>
    <w:rsid w:val="006C54B6"/>
    <w:rsid w:val="006C7659"/>
    <w:rsid w:val="006C7874"/>
    <w:rsid w:val="006C7F94"/>
    <w:rsid w:val="006D0419"/>
    <w:rsid w:val="006D2A6E"/>
    <w:rsid w:val="006D2CAE"/>
    <w:rsid w:val="006D355D"/>
    <w:rsid w:val="006D39DB"/>
    <w:rsid w:val="006D39E3"/>
    <w:rsid w:val="006D3A56"/>
    <w:rsid w:val="006D3AA4"/>
    <w:rsid w:val="006D409B"/>
    <w:rsid w:val="006D4B8A"/>
    <w:rsid w:val="006D577A"/>
    <w:rsid w:val="006D6F84"/>
    <w:rsid w:val="006E04A0"/>
    <w:rsid w:val="006E1E36"/>
    <w:rsid w:val="006E2531"/>
    <w:rsid w:val="006E2CE3"/>
    <w:rsid w:val="006E2F00"/>
    <w:rsid w:val="006E33A5"/>
    <w:rsid w:val="006E3665"/>
    <w:rsid w:val="006E38B2"/>
    <w:rsid w:val="006E5C48"/>
    <w:rsid w:val="006E6513"/>
    <w:rsid w:val="006E754D"/>
    <w:rsid w:val="006E7B3F"/>
    <w:rsid w:val="006F0053"/>
    <w:rsid w:val="006F086E"/>
    <w:rsid w:val="006F0CE8"/>
    <w:rsid w:val="006F0D94"/>
    <w:rsid w:val="006F116A"/>
    <w:rsid w:val="006F11BF"/>
    <w:rsid w:val="006F1BEC"/>
    <w:rsid w:val="006F2658"/>
    <w:rsid w:val="006F3A07"/>
    <w:rsid w:val="006F4074"/>
    <w:rsid w:val="006F6BBF"/>
    <w:rsid w:val="006F74A5"/>
    <w:rsid w:val="006F7B59"/>
    <w:rsid w:val="0070002D"/>
    <w:rsid w:val="0070116A"/>
    <w:rsid w:val="00701CC0"/>
    <w:rsid w:val="00701DD8"/>
    <w:rsid w:val="00702245"/>
    <w:rsid w:val="007023E4"/>
    <w:rsid w:val="00703106"/>
    <w:rsid w:val="00703403"/>
    <w:rsid w:val="00704542"/>
    <w:rsid w:val="00704674"/>
    <w:rsid w:val="00704CEC"/>
    <w:rsid w:val="00704EBE"/>
    <w:rsid w:val="00705FE8"/>
    <w:rsid w:val="00706C2A"/>
    <w:rsid w:val="00710873"/>
    <w:rsid w:val="00710CCF"/>
    <w:rsid w:val="00713D9F"/>
    <w:rsid w:val="00714BE2"/>
    <w:rsid w:val="0071640F"/>
    <w:rsid w:val="0071709F"/>
    <w:rsid w:val="007171EB"/>
    <w:rsid w:val="00717267"/>
    <w:rsid w:val="00717D37"/>
    <w:rsid w:val="00717DC6"/>
    <w:rsid w:val="00721A02"/>
    <w:rsid w:val="00723248"/>
    <w:rsid w:val="00723701"/>
    <w:rsid w:val="007238AC"/>
    <w:rsid w:val="00724184"/>
    <w:rsid w:val="0072515E"/>
    <w:rsid w:val="007263CD"/>
    <w:rsid w:val="00726586"/>
    <w:rsid w:val="007271AD"/>
    <w:rsid w:val="00727D7D"/>
    <w:rsid w:val="00727F6F"/>
    <w:rsid w:val="00730369"/>
    <w:rsid w:val="00730C16"/>
    <w:rsid w:val="00732715"/>
    <w:rsid w:val="00732D26"/>
    <w:rsid w:val="00733353"/>
    <w:rsid w:val="007337D0"/>
    <w:rsid w:val="00733B5D"/>
    <w:rsid w:val="007342D7"/>
    <w:rsid w:val="0073455B"/>
    <w:rsid w:val="00735215"/>
    <w:rsid w:val="007352AA"/>
    <w:rsid w:val="00735963"/>
    <w:rsid w:val="00735B0D"/>
    <w:rsid w:val="0073656A"/>
    <w:rsid w:val="007365AD"/>
    <w:rsid w:val="00736D7E"/>
    <w:rsid w:val="00737123"/>
    <w:rsid w:val="00737D00"/>
    <w:rsid w:val="00737D74"/>
    <w:rsid w:val="00741A07"/>
    <w:rsid w:val="00741E9C"/>
    <w:rsid w:val="00742AC3"/>
    <w:rsid w:val="00743BC0"/>
    <w:rsid w:val="00743C83"/>
    <w:rsid w:val="00743E40"/>
    <w:rsid w:val="00744590"/>
    <w:rsid w:val="00745DF8"/>
    <w:rsid w:val="00746740"/>
    <w:rsid w:val="00747A7D"/>
    <w:rsid w:val="00747AD8"/>
    <w:rsid w:val="00747C81"/>
    <w:rsid w:val="00750BD6"/>
    <w:rsid w:val="00751472"/>
    <w:rsid w:val="007522EE"/>
    <w:rsid w:val="00752770"/>
    <w:rsid w:val="00754EAC"/>
    <w:rsid w:val="00754EC8"/>
    <w:rsid w:val="00755978"/>
    <w:rsid w:val="0075693E"/>
    <w:rsid w:val="00757ABE"/>
    <w:rsid w:val="00760294"/>
    <w:rsid w:val="007609DB"/>
    <w:rsid w:val="00760D44"/>
    <w:rsid w:val="00761618"/>
    <w:rsid w:val="007620F4"/>
    <w:rsid w:val="00762EF0"/>
    <w:rsid w:val="00765004"/>
    <w:rsid w:val="007662F4"/>
    <w:rsid w:val="007666DC"/>
    <w:rsid w:val="00766A05"/>
    <w:rsid w:val="00766F9C"/>
    <w:rsid w:val="007670E1"/>
    <w:rsid w:val="0076718A"/>
    <w:rsid w:val="007673AC"/>
    <w:rsid w:val="00767411"/>
    <w:rsid w:val="00767F70"/>
    <w:rsid w:val="00771098"/>
    <w:rsid w:val="00771A9A"/>
    <w:rsid w:val="00772365"/>
    <w:rsid w:val="00772FA4"/>
    <w:rsid w:val="00773B97"/>
    <w:rsid w:val="00774B8D"/>
    <w:rsid w:val="00775E28"/>
    <w:rsid w:val="0077641A"/>
    <w:rsid w:val="0077649D"/>
    <w:rsid w:val="007767AF"/>
    <w:rsid w:val="00776AA8"/>
    <w:rsid w:val="00776D36"/>
    <w:rsid w:val="00777C05"/>
    <w:rsid w:val="00780785"/>
    <w:rsid w:val="007825A9"/>
    <w:rsid w:val="00783ABC"/>
    <w:rsid w:val="00784381"/>
    <w:rsid w:val="0078496F"/>
    <w:rsid w:val="00784A2E"/>
    <w:rsid w:val="00784CEF"/>
    <w:rsid w:val="007865E5"/>
    <w:rsid w:val="00786CCE"/>
    <w:rsid w:val="00787623"/>
    <w:rsid w:val="00790048"/>
    <w:rsid w:val="007912FC"/>
    <w:rsid w:val="00791395"/>
    <w:rsid w:val="00791821"/>
    <w:rsid w:val="00791A8D"/>
    <w:rsid w:val="0079209E"/>
    <w:rsid w:val="00792306"/>
    <w:rsid w:val="0079245F"/>
    <w:rsid w:val="00792720"/>
    <w:rsid w:val="00792E53"/>
    <w:rsid w:val="00794102"/>
    <w:rsid w:val="007947CB"/>
    <w:rsid w:val="00794ACF"/>
    <w:rsid w:val="00794B9E"/>
    <w:rsid w:val="00794DC6"/>
    <w:rsid w:val="00795981"/>
    <w:rsid w:val="00795AD2"/>
    <w:rsid w:val="00795F1C"/>
    <w:rsid w:val="007A018A"/>
    <w:rsid w:val="007A0E63"/>
    <w:rsid w:val="007A1470"/>
    <w:rsid w:val="007A1DD2"/>
    <w:rsid w:val="007A2A69"/>
    <w:rsid w:val="007A2B92"/>
    <w:rsid w:val="007A2D89"/>
    <w:rsid w:val="007A2F41"/>
    <w:rsid w:val="007A3F6B"/>
    <w:rsid w:val="007A40C9"/>
    <w:rsid w:val="007A6500"/>
    <w:rsid w:val="007A6A78"/>
    <w:rsid w:val="007A78EF"/>
    <w:rsid w:val="007A7BFE"/>
    <w:rsid w:val="007B043C"/>
    <w:rsid w:val="007B092F"/>
    <w:rsid w:val="007B0BDC"/>
    <w:rsid w:val="007B190B"/>
    <w:rsid w:val="007B1F12"/>
    <w:rsid w:val="007B2118"/>
    <w:rsid w:val="007B236F"/>
    <w:rsid w:val="007B2C9C"/>
    <w:rsid w:val="007B2D70"/>
    <w:rsid w:val="007B31F6"/>
    <w:rsid w:val="007B3209"/>
    <w:rsid w:val="007B3874"/>
    <w:rsid w:val="007B3BBB"/>
    <w:rsid w:val="007B3E7C"/>
    <w:rsid w:val="007B42E3"/>
    <w:rsid w:val="007B43B4"/>
    <w:rsid w:val="007B45AC"/>
    <w:rsid w:val="007B483F"/>
    <w:rsid w:val="007B4B7A"/>
    <w:rsid w:val="007B51FB"/>
    <w:rsid w:val="007B525A"/>
    <w:rsid w:val="007B5AC3"/>
    <w:rsid w:val="007B67B3"/>
    <w:rsid w:val="007B67E5"/>
    <w:rsid w:val="007B7781"/>
    <w:rsid w:val="007B7BC9"/>
    <w:rsid w:val="007C0080"/>
    <w:rsid w:val="007C15F1"/>
    <w:rsid w:val="007C1B04"/>
    <w:rsid w:val="007C1D29"/>
    <w:rsid w:val="007C25B9"/>
    <w:rsid w:val="007C314D"/>
    <w:rsid w:val="007C3B0C"/>
    <w:rsid w:val="007C50D2"/>
    <w:rsid w:val="007C52B8"/>
    <w:rsid w:val="007C5F0A"/>
    <w:rsid w:val="007C6FD0"/>
    <w:rsid w:val="007D0297"/>
    <w:rsid w:val="007D0447"/>
    <w:rsid w:val="007D04DF"/>
    <w:rsid w:val="007D083C"/>
    <w:rsid w:val="007D0876"/>
    <w:rsid w:val="007D1852"/>
    <w:rsid w:val="007D20C7"/>
    <w:rsid w:val="007D2188"/>
    <w:rsid w:val="007D32EE"/>
    <w:rsid w:val="007D3EC7"/>
    <w:rsid w:val="007D3F6B"/>
    <w:rsid w:val="007D455C"/>
    <w:rsid w:val="007D5293"/>
    <w:rsid w:val="007D6422"/>
    <w:rsid w:val="007D6BD8"/>
    <w:rsid w:val="007D6BF1"/>
    <w:rsid w:val="007D7970"/>
    <w:rsid w:val="007E03B2"/>
    <w:rsid w:val="007E04D5"/>
    <w:rsid w:val="007E060E"/>
    <w:rsid w:val="007E0EE4"/>
    <w:rsid w:val="007E1E70"/>
    <w:rsid w:val="007E22A9"/>
    <w:rsid w:val="007E2C19"/>
    <w:rsid w:val="007E2D73"/>
    <w:rsid w:val="007E34F5"/>
    <w:rsid w:val="007E3F98"/>
    <w:rsid w:val="007E4093"/>
    <w:rsid w:val="007E4A67"/>
    <w:rsid w:val="007E4F8F"/>
    <w:rsid w:val="007E54F9"/>
    <w:rsid w:val="007E5C7D"/>
    <w:rsid w:val="007E6C06"/>
    <w:rsid w:val="007E7CBD"/>
    <w:rsid w:val="007F1322"/>
    <w:rsid w:val="007F1CEB"/>
    <w:rsid w:val="007F1E28"/>
    <w:rsid w:val="007F253E"/>
    <w:rsid w:val="007F382B"/>
    <w:rsid w:val="007F46F2"/>
    <w:rsid w:val="007F4772"/>
    <w:rsid w:val="007F48CA"/>
    <w:rsid w:val="007F4EE1"/>
    <w:rsid w:val="007F5E02"/>
    <w:rsid w:val="007F6AE3"/>
    <w:rsid w:val="007F6ED9"/>
    <w:rsid w:val="007F70A1"/>
    <w:rsid w:val="007F7998"/>
    <w:rsid w:val="007F7AAD"/>
    <w:rsid w:val="008003D2"/>
    <w:rsid w:val="00800D1F"/>
    <w:rsid w:val="00801B0F"/>
    <w:rsid w:val="00802770"/>
    <w:rsid w:val="00802B3E"/>
    <w:rsid w:val="00802DDC"/>
    <w:rsid w:val="00803543"/>
    <w:rsid w:val="00805636"/>
    <w:rsid w:val="00805775"/>
    <w:rsid w:val="00805B33"/>
    <w:rsid w:val="00805B9C"/>
    <w:rsid w:val="00807AF6"/>
    <w:rsid w:val="00810032"/>
    <w:rsid w:val="008102BF"/>
    <w:rsid w:val="00810614"/>
    <w:rsid w:val="00810CAD"/>
    <w:rsid w:val="008118AA"/>
    <w:rsid w:val="0081207F"/>
    <w:rsid w:val="008125C9"/>
    <w:rsid w:val="00813A7B"/>
    <w:rsid w:val="00814189"/>
    <w:rsid w:val="00814626"/>
    <w:rsid w:val="00814989"/>
    <w:rsid w:val="0081570E"/>
    <w:rsid w:val="0081626B"/>
    <w:rsid w:val="00816C45"/>
    <w:rsid w:val="00816FF2"/>
    <w:rsid w:val="00817701"/>
    <w:rsid w:val="00820973"/>
    <w:rsid w:val="00820DA6"/>
    <w:rsid w:val="00820E70"/>
    <w:rsid w:val="00821544"/>
    <w:rsid w:val="00822123"/>
    <w:rsid w:val="00822296"/>
    <w:rsid w:val="00822A26"/>
    <w:rsid w:val="00822F9A"/>
    <w:rsid w:val="008234EE"/>
    <w:rsid w:val="008235D3"/>
    <w:rsid w:val="00823753"/>
    <w:rsid w:val="00824250"/>
    <w:rsid w:val="008258FB"/>
    <w:rsid w:val="00825D78"/>
    <w:rsid w:val="00825DC8"/>
    <w:rsid w:val="00826AE9"/>
    <w:rsid w:val="00827542"/>
    <w:rsid w:val="008275BD"/>
    <w:rsid w:val="00827968"/>
    <w:rsid w:val="008305CE"/>
    <w:rsid w:val="00830600"/>
    <w:rsid w:val="00831108"/>
    <w:rsid w:val="008311A7"/>
    <w:rsid w:val="00831E25"/>
    <w:rsid w:val="00833EEF"/>
    <w:rsid w:val="00834133"/>
    <w:rsid w:val="00834201"/>
    <w:rsid w:val="00834D37"/>
    <w:rsid w:val="00835609"/>
    <w:rsid w:val="00835A76"/>
    <w:rsid w:val="00840B47"/>
    <w:rsid w:val="008414A7"/>
    <w:rsid w:val="008414D4"/>
    <w:rsid w:val="00842E8E"/>
    <w:rsid w:val="00843054"/>
    <w:rsid w:val="00844A1D"/>
    <w:rsid w:val="00844BA3"/>
    <w:rsid w:val="00845104"/>
    <w:rsid w:val="00845386"/>
    <w:rsid w:val="00846084"/>
    <w:rsid w:val="0084744C"/>
    <w:rsid w:val="00847AA7"/>
    <w:rsid w:val="00847F11"/>
    <w:rsid w:val="008504FB"/>
    <w:rsid w:val="00850840"/>
    <w:rsid w:val="00851A13"/>
    <w:rsid w:val="0085202C"/>
    <w:rsid w:val="00852138"/>
    <w:rsid w:val="0085238D"/>
    <w:rsid w:val="00852CAD"/>
    <w:rsid w:val="00853DEB"/>
    <w:rsid w:val="008551FC"/>
    <w:rsid w:val="008555E2"/>
    <w:rsid w:val="0085642F"/>
    <w:rsid w:val="00856FAA"/>
    <w:rsid w:val="00857A9D"/>
    <w:rsid w:val="008600F6"/>
    <w:rsid w:val="00860955"/>
    <w:rsid w:val="00861259"/>
    <w:rsid w:val="0086183C"/>
    <w:rsid w:val="00861A24"/>
    <w:rsid w:val="00861B7C"/>
    <w:rsid w:val="00861B91"/>
    <w:rsid w:val="00861F0E"/>
    <w:rsid w:val="00865668"/>
    <w:rsid w:val="00865E28"/>
    <w:rsid w:val="00866323"/>
    <w:rsid w:val="0086769A"/>
    <w:rsid w:val="00867C67"/>
    <w:rsid w:val="00867DED"/>
    <w:rsid w:val="00871897"/>
    <w:rsid w:val="00871DAE"/>
    <w:rsid w:val="00872980"/>
    <w:rsid w:val="008736DD"/>
    <w:rsid w:val="00873961"/>
    <w:rsid w:val="00873C8E"/>
    <w:rsid w:val="008747E2"/>
    <w:rsid w:val="00875605"/>
    <w:rsid w:val="008773D5"/>
    <w:rsid w:val="00877933"/>
    <w:rsid w:val="00877D7B"/>
    <w:rsid w:val="0088071A"/>
    <w:rsid w:val="00880729"/>
    <w:rsid w:val="00880A4B"/>
    <w:rsid w:val="00881760"/>
    <w:rsid w:val="00881940"/>
    <w:rsid w:val="00881A46"/>
    <w:rsid w:val="00881DCE"/>
    <w:rsid w:val="008823A5"/>
    <w:rsid w:val="0088264E"/>
    <w:rsid w:val="00882924"/>
    <w:rsid w:val="00883526"/>
    <w:rsid w:val="00883772"/>
    <w:rsid w:val="0088379A"/>
    <w:rsid w:val="008838C9"/>
    <w:rsid w:val="00884369"/>
    <w:rsid w:val="00884878"/>
    <w:rsid w:val="00885177"/>
    <w:rsid w:val="008857A3"/>
    <w:rsid w:val="0088621F"/>
    <w:rsid w:val="00886268"/>
    <w:rsid w:val="008878CB"/>
    <w:rsid w:val="00890219"/>
    <w:rsid w:val="0089048A"/>
    <w:rsid w:val="00890B66"/>
    <w:rsid w:val="00890DE8"/>
    <w:rsid w:val="00892671"/>
    <w:rsid w:val="0089362F"/>
    <w:rsid w:val="008939C8"/>
    <w:rsid w:val="00893B12"/>
    <w:rsid w:val="00893E04"/>
    <w:rsid w:val="008949AA"/>
    <w:rsid w:val="0089511D"/>
    <w:rsid w:val="00895314"/>
    <w:rsid w:val="008957D4"/>
    <w:rsid w:val="008964C5"/>
    <w:rsid w:val="008966BD"/>
    <w:rsid w:val="00896F97"/>
    <w:rsid w:val="00897D82"/>
    <w:rsid w:val="008A053B"/>
    <w:rsid w:val="008A13CC"/>
    <w:rsid w:val="008A1DA9"/>
    <w:rsid w:val="008A2CFE"/>
    <w:rsid w:val="008A30C2"/>
    <w:rsid w:val="008A375E"/>
    <w:rsid w:val="008A3B52"/>
    <w:rsid w:val="008A3F26"/>
    <w:rsid w:val="008A560A"/>
    <w:rsid w:val="008B016A"/>
    <w:rsid w:val="008B105B"/>
    <w:rsid w:val="008B1316"/>
    <w:rsid w:val="008B2437"/>
    <w:rsid w:val="008B263A"/>
    <w:rsid w:val="008B3F31"/>
    <w:rsid w:val="008B4126"/>
    <w:rsid w:val="008B4D7D"/>
    <w:rsid w:val="008B7BED"/>
    <w:rsid w:val="008C0E18"/>
    <w:rsid w:val="008C1467"/>
    <w:rsid w:val="008C1E27"/>
    <w:rsid w:val="008C1E3D"/>
    <w:rsid w:val="008C20D1"/>
    <w:rsid w:val="008C26AC"/>
    <w:rsid w:val="008C393D"/>
    <w:rsid w:val="008C3DF7"/>
    <w:rsid w:val="008C3EAD"/>
    <w:rsid w:val="008C410D"/>
    <w:rsid w:val="008C4473"/>
    <w:rsid w:val="008C51B7"/>
    <w:rsid w:val="008C60A7"/>
    <w:rsid w:val="008C6A2F"/>
    <w:rsid w:val="008C6BD3"/>
    <w:rsid w:val="008C7207"/>
    <w:rsid w:val="008C7250"/>
    <w:rsid w:val="008C73C2"/>
    <w:rsid w:val="008C7EBB"/>
    <w:rsid w:val="008D085E"/>
    <w:rsid w:val="008D0ECB"/>
    <w:rsid w:val="008D16F6"/>
    <w:rsid w:val="008D1A9C"/>
    <w:rsid w:val="008D1AC4"/>
    <w:rsid w:val="008D22E4"/>
    <w:rsid w:val="008D3B94"/>
    <w:rsid w:val="008D491F"/>
    <w:rsid w:val="008D4CEE"/>
    <w:rsid w:val="008D4ECA"/>
    <w:rsid w:val="008D5529"/>
    <w:rsid w:val="008D56A8"/>
    <w:rsid w:val="008D5D55"/>
    <w:rsid w:val="008D6195"/>
    <w:rsid w:val="008D72C3"/>
    <w:rsid w:val="008D7748"/>
    <w:rsid w:val="008E087A"/>
    <w:rsid w:val="008E117A"/>
    <w:rsid w:val="008E1DE6"/>
    <w:rsid w:val="008E22EB"/>
    <w:rsid w:val="008E336F"/>
    <w:rsid w:val="008E3525"/>
    <w:rsid w:val="008E57A8"/>
    <w:rsid w:val="008E634A"/>
    <w:rsid w:val="008E6F0E"/>
    <w:rsid w:val="008E7023"/>
    <w:rsid w:val="008E714D"/>
    <w:rsid w:val="008F23CD"/>
    <w:rsid w:val="008F2B58"/>
    <w:rsid w:val="008F31DF"/>
    <w:rsid w:val="008F3F31"/>
    <w:rsid w:val="008F479D"/>
    <w:rsid w:val="008F48E8"/>
    <w:rsid w:val="008F4EAD"/>
    <w:rsid w:val="008F53CF"/>
    <w:rsid w:val="008F56C4"/>
    <w:rsid w:val="008F6054"/>
    <w:rsid w:val="008F607C"/>
    <w:rsid w:val="008F6E4F"/>
    <w:rsid w:val="008F719B"/>
    <w:rsid w:val="008F7458"/>
    <w:rsid w:val="008F74F7"/>
    <w:rsid w:val="008F76DA"/>
    <w:rsid w:val="0090065F"/>
    <w:rsid w:val="00900A8E"/>
    <w:rsid w:val="00900FE8"/>
    <w:rsid w:val="009018F5"/>
    <w:rsid w:val="0090217D"/>
    <w:rsid w:val="009022D4"/>
    <w:rsid w:val="0090305E"/>
    <w:rsid w:val="00903C69"/>
    <w:rsid w:val="00903E5D"/>
    <w:rsid w:val="00904F5F"/>
    <w:rsid w:val="00905359"/>
    <w:rsid w:val="00906CF6"/>
    <w:rsid w:val="009076E4"/>
    <w:rsid w:val="009111A4"/>
    <w:rsid w:val="00913318"/>
    <w:rsid w:val="009139F8"/>
    <w:rsid w:val="00913CBD"/>
    <w:rsid w:val="00914593"/>
    <w:rsid w:val="00914A41"/>
    <w:rsid w:val="00914D2D"/>
    <w:rsid w:val="009150AB"/>
    <w:rsid w:val="00915E50"/>
    <w:rsid w:val="00916D2A"/>
    <w:rsid w:val="00917ACD"/>
    <w:rsid w:val="0092016A"/>
    <w:rsid w:val="0092033E"/>
    <w:rsid w:val="00920A2E"/>
    <w:rsid w:val="00920AC1"/>
    <w:rsid w:val="0092129F"/>
    <w:rsid w:val="0092158D"/>
    <w:rsid w:val="00921776"/>
    <w:rsid w:val="00922894"/>
    <w:rsid w:val="009228D9"/>
    <w:rsid w:val="00922CBA"/>
    <w:rsid w:val="00922D1B"/>
    <w:rsid w:val="00924076"/>
    <w:rsid w:val="009253B1"/>
    <w:rsid w:val="009258EA"/>
    <w:rsid w:val="00925A68"/>
    <w:rsid w:val="00925E10"/>
    <w:rsid w:val="009260A7"/>
    <w:rsid w:val="0092787D"/>
    <w:rsid w:val="009308E1"/>
    <w:rsid w:val="00930CA5"/>
    <w:rsid w:val="00930CB5"/>
    <w:rsid w:val="00930E61"/>
    <w:rsid w:val="00931CAC"/>
    <w:rsid w:val="009323B7"/>
    <w:rsid w:val="00932A68"/>
    <w:rsid w:val="009348B1"/>
    <w:rsid w:val="00934D12"/>
    <w:rsid w:val="00935EF6"/>
    <w:rsid w:val="00936E92"/>
    <w:rsid w:val="00937DB4"/>
    <w:rsid w:val="009405C6"/>
    <w:rsid w:val="00940D1F"/>
    <w:rsid w:val="00941B9E"/>
    <w:rsid w:val="00941C18"/>
    <w:rsid w:val="00942DF9"/>
    <w:rsid w:val="00942F82"/>
    <w:rsid w:val="009432C4"/>
    <w:rsid w:val="00943656"/>
    <w:rsid w:val="00944038"/>
    <w:rsid w:val="0094438F"/>
    <w:rsid w:val="00944779"/>
    <w:rsid w:val="009454A1"/>
    <w:rsid w:val="009454F2"/>
    <w:rsid w:val="00945667"/>
    <w:rsid w:val="00945BB2"/>
    <w:rsid w:val="00945E4A"/>
    <w:rsid w:val="009463D8"/>
    <w:rsid w:val="00946F28"/>
    <w:rsid w:val="00947572"/>
    <w:rsid w:val="009475D2"/>
    <w:rsid w:val="009476B4"/>
    <w:rsid w:val="00950040"/>
    <w:rsid w:val="0095052A"/>
    <w:rsid w:val="009507B1"/>
    <w:rsid w:val="009513E6"/>
    <w:rsid w:val="0095325F"/>
    <w:rsid w:val="009562BD"/>
    <w:rsid w:val="009574AD"/>
    <w:rsid w:val="0095761F"/>
    <w:rsid w:val="00957AB8"/>
    <w:rsid w:val="00960B18"/>
    <w:rsid w:val="00961DE6"/>
    <w:rsid w:val="00963018"/>
    <w:rsid w:val="0096336E"/>
    <w:rsid w:val="00964237"/>
    <w:rsid w:val="009646A5"/>
    <w:rsid w:val="00964A83"/>
    <w:rsid w:val="009652A7"/>
    <w:rsid w:val="00965903"/>
    <w:rsid w:val="00965AD8"/>
    <w:rsid w:val="00965D23"/>
    <w:rsid w:val="00965DC3"/>
    <w:rsid w:val="00966257"/>
    <w:rsid w:val="00966966"/>
    <w:rsid w:val="0097030F"/>
    <w:rsid w:val="00970A3E"/>
    <w:rsid w:val="00970FEE"/>
    <w:rsid w:val="00971848"/>
    <w:rsid w:val="0097363A"/>
    <w:rsid w:val="0097580C"/>
    <w:rsid w:val="00975F6A"/>
    <w:rsid w:val="0097629B"/>
    <w:rsid w:val="00976D96"/>
    <w:rsid w:val="009806E9"/>
    <w:rsid w:val="00980976"/>
    <w:rsid w:val="00980FD0"/>
    <w:rsid w:val="009813E8"/>
    <w:rsid w:val="00981845"/>
    <w:rsid w:val="00981A7D"/>
    <w:rsid w:val="00981F46"/>
    <w:rsid w:val="009829CE"/>
    <w:rsid w:val="00982AAC"/>
    <w:rsid w:val="00982E6F"/>
    <w:rsid w:val="00983A04"/>
    <w:rsid w:val="00983F25"/>
    <w:rsid w:val="0098414D"/>
    <w:rsid w:val="00986B84"/>
    <w:rsid w:val="0098762E"/>
    <w:rsid w:val="00987BDA"/>
    <w:rsid w:val="00987E63"/>
    <w:rsid w:val="00987F17"/>
    <w:rsid w:val="0099065C"/>
    <w:rsid w:val="00990968"/>
    <w:rsid w:val="00990AEE"/>
    <w:rsid w:val="00990C65"/>
    <w:rsid w:val="00991587"/>
    <w:rsid w:val="00991F2F"/>
    <w:rsid w:val="00992328"/>
    <w:rsid w:val="009928ED"/>
    <w:rsid w:val="00992D48"/>
    <w:rsid w:val="00993F70"/>
    <w:rsid w:val="00994CA5"/>
    <w:rsid w:val="00995A83"/>
    <w:rsid w:val="00996A83"/>
    <w:rsid w:val="00996E65"/>
    <w:rsid w:val="00996E6B"/>
    <w:rsid w:val="00997822"/>
    <w:rsid w:val="009A014A"/>
    <w:rsid w:val="009A06FE"/>
    <w:rsid w:val="009A0CB4"/>
    <w:rsid w:val="009A1292"/>
    <w:rsid w:val="009A171A"/>
    <w:rsid w:val="009A26D4"/>
    <w:rsid w:val="009A2BE3"/>
    <w:rsid w:val="009A43DA"/>
    <w:rsid w:val="009A4FA6"/>
    <w:rsid w:val="009A505D"/>
    <w:rsid w:val="009A5C85"/>
    <w:rsid w:val="009A689C"/>
    <w:rsid w:val="009B1F57"/>
    <w:rsid w:val="009B2C26"/>
    <w:rsid w:val="009B3659"/>
    <w:rsid w:val="009B4148"/>
    <w:rsid w:val="009B5FF3"/>
    <w:rsid w:val="009B6592"/>
    <w:rsid w:val="009B6C0F"/>
    <w:rsid w:val="009C0340"/>
    <w:rsid w:val="009C0CEB"/>
    <w:rsid w:val="009C0F12"/>
    <w:rsid w:val="009C0F1D"/>
    <w:rsid w:val="009C24B3"/>
    <w:rsid w:val="009C2C17"/>
    <w:rsid w:val="009C3554"/>
    <w:rsid w:val="009C39A2"/>
    <w:rsid w:val="009C4879"/>
    <w:rsid w:val="009C5DAA"/>
    <w:rsid w:val="009C6113"/>
    <w:rsid w:val="009C6C47"/>
    <w:rsid w:val="009C6F19"/>
    <w:rsid w:val="009C7490"/>
    <w:rsid w:val="009D00D1"/>
    <w:rsid w:val="009D0419"/>
    <w:rsid w:val="009D09A8"/>
    <w:rsid w:val="009D0FE0"/>
    <w:rsid w:val="009D38B0"/>
    <w:rsid w:val="009D3D1F"/>
    <w:rsid w:val="009D488B"/>
    <w:rsid w:val="009D4A91"/>
    <w:rsid w:val="009D4E0D"/>
    <w:rsid w:val="009D548A"/>
    <w:rsid w:val="009D6317"/>
    <w:rsid w:val="009D63BC"/>
    <w:rsid w:val="009D71C5"/>
    <w:rsid w:val="009D7657"/>
    <w:rsid w:val="009D785F"/>
    <w:rsid w:val="009E13C8"/>
    <w:rsid w:val="009E181B"/>
    <w:rsid w:val="009E2A74"/>
    <w:rsid w:val="009E379A"/>
    <w:rsid w:val="009E3A13"/>
    <w:rsid w:val="009E458D"/>
    <w:rsid w:val="009E4DF6"/>
    <w:rsid w:val="009F02CD"/>
    <w:rsid w:val="009F0E00"/>
    <w:rsid w:val="009F14D3"/>
    <w:rsid w:val="009F1617"/>
    <w:rsid w:val="009F18F6"/>
    <w:rsid w:val="009F21B1"/>
    <w:rsid w:val="009F2749"/>
    <w:rsid w:val="009F358A"/>
    <w:rsid w:val="009F3BA4"/>
    <w:rsid w:val="009F4D92"/>
    <w:rsid w:val="009F516E"/>
    <w:rsid w:val="009F523C"/>
    <w:rsid w:val="009F6A5E"/>
    <w:rsid w:val="009F7E19"/>
    <w:rsid w:val="00A00A84"/>
    <w:rsid w:val="00A01196"/>
    <w:rsid w:val="00A0148A"/>
    <w:rsid w:val="00A015AF"/>
    <w:rsid w:val="00A01A68"/>
    <w:rsid w:val="00A026AA"/>
    <w:rsid w:val="00A03BAC"/>
    <w:rsid w:val="00A03D6C"/>
    <w:rsid w:val="00A0417F"/>
    <w:rsid w:val="00A0483C"/>
    <w:rsid w:val="00A04AD2"/>
    <w:rsid w:val="00A04D44"/>
    <w:rsid w:val="00A05E8B"/>
    <w:rsid w:val="00A06F2F"/>
    <w:rsid w:val="00A1298F"/>
    <w:rsid w:val="00A13448"/>
    <w:rsid w:val="00A134F2"/>
    <w:rsid w:val="00A138DD"/>
    <w:rsid w:val="00A13F91"/>
    <w:rsid w:val="00A141EE"/>
    <w:rsid w:val="00A14BCE"/>
    <w:rsid w:val="00A15102"/>
    <w:rsid w:val="00A15668"/>
    <w:rsid w:val="00A157E2"/>
    <w:rsid w:val="00A16479"/>
    <w:rsid w:val="00A16653"/>
    <w:rsid w:val="00A166EC"/>
    <w:rsid w:val="00A204D3"/>
    <w:rsid w:val="00A20643"/>
    <w:rsid w:val="00A2087B"/>
    <w:rsid w:val="00A217B5"/>
    <w:rsid w:val="00A233D6"/>
    <w:rsid w:val="00A23A33"/>
    <w:rsid w:val="00A23AFE"/>
    <w:rsid w:val="00A2408D"/>
    <w:rsid w:val="00A264AF"/>
    <w:rsid w:val="00A27281"/>
    <w:rsid w:val="00A27342"/>
    <w:rsid w:val="00A274D6"/>
    <w:rsid w:val="00A278A1"/>
    <w:rsid w:val="00A27F69"/>
    <w:rsid w:val="00A30F31"/>
    <w:rsid w:val="00A3137D"/>
    <w:rsid w:val="00A31504"/>
    <w:rsid w:val="00A31BAA"/>
    <w:rsid w:val="00A31FE8"/>
    <w:rsid w:val="00A32377"/>
    <w:rsid w:val="00A324A9"/>
    <w:rsid w:val="00A3310B"/>
    <w:rsid w:val="00A3360F"/>
    <w:rsid w:val="00A336B5"/>
    <w:rsid w:val="00A355B7"/>
    <w:rsid w:val="00A3571E"/>
    <w:rsid w:val="00A362D6"/>
    <w:rsid w:val="00A3669A"/>
    <w:rsid w:val="00A36A94"/>
    <w:rsid w:val="00A36CE3"/>
    <w:rsid w:val="00A40314"/>
    <w:rsid w:val="00A40507"/>
    <w:rsid w:val="00A405E0"/>
    <w:rsid w:val="00A40B7A"/>
    <w:rsid w:val="00A410E4"/>
    <w:rsid w:val="00A4168A"/>
    <w:rsid w:val="00A41DD8"/>
    <w:rsid w:val="00A4200C"/>
    <w:rsid w:val="00A4216E"/>
    <w:rsid w:val="00A42B06"/>
    <w:rsid w:val="00A42C33"/>
    <w:rsid w:val="00A42E7A"/>
    <w:rsid w:val="00A435DC"/>
    <w:rsid w:val="00A44D4F"/>
    <w:rsid w:val="00A44D80"/>
    <w:rsid w:val="00A45F89"/>
    <w:rsid w:val="00A469F4"/>
    <w:rsid w:val="00A47491"/>
    <w:rsid w:val="00A474E2"/>
    <w:rsid w:val="00A4772B"/>
    <w:rsid w:val="00A50A89"/>
    <w:rsid w:val="00A50F51"/>
    <w:rsid w:val="00A50F58"/>
    <w:rsid w:val="00A512CB"/>
    <w:rsid w:val="00A51BC0"/>
    <w:rsid w:val="00A54E27"/>
    <w:rsid w:val="00A54E52"/>
    <w:rsid w:val="00A56107"/>
    <w:rsid w:val="00A56ACE"/>
    <w:rsid w:val="00A56CC0"/>
    <w:rsid w:val="00A56D1D"/>
    <w:rsid w:val="00A5715A"/>
    <w:rsid w:val="00A57C3C"/>
    <w:rsid w:val="00A60A85"/>
    <w:rsid w:val="00A60EEF"/>
    <w:rsid w:val="00A6194C"/>
    <w:rsid w:val="00A62A38"/>
    <w:rsid w:val="00A62B72"/>
    <w:rsid w:val="00A6361A"/>
    <w:rsid w:val="00A63EEB"/>
    <w:rsid w:val="00A6406F"/>
    <w:rsid w:val="00A6460C"/>
    <w:rsid w:val="00A64950"/>
    <w:rsid w:val="00A66376"/>
    <w:rsid w:val="00A67471"/>
    <w:rsid w:val="00A6752F"/>
    <w:rsid w:val="00A71348"/>
    <w:rsid w:val="00A71A38"/>
    <w:rsid w:val="00A72B9C"/>
    <w:rsid w:val="00A72CFA"/>
    <w:rsid w:val="00A72DF8"/>
    <w:rsid w:val="00A733ED"/>
    <w:rsid w:val="00A7359A"/>
    <w:rsid w:val="00A73A20"/>
    <w:rsid w:val="00A74127"/>
    <w:rsid w:val="00A76731"/>
    <w:rsid w:val="00A771D5"/>
    <w:rsid w:val="00A77B46"/>
    <w:rsid w:val="00A81D0C"/>
    <w:rsid w:val="00A82817"/>
    <w:rsid w:val="00A8355B"/>
    <w:rsid w:val="00A83D1D"/>
    <w:rsid w:val="00A842FB"/>
    <w:rsid w:val="00A85131"/>
    <w:rsid w:val="00A85A2A"/>
    <w:rsid w:val="00A85CD0"/>
    <w:rsid w:val="00A86C9F"/>
    <w:rsid w:val="00A870FB"/>
    <w:rsid w:val="00A87A78"/>
    <w:rsid w:val="00A9141A"/>
    <w:rsid w:val="00A91511"/>
    <w:rsid w:val="00A925E2"/>
    <w:rsid w:val="00A93206"/>
    <w:rsid w:val="00A94200"/>
    <w:rsid w:val="00A94232"/>
    <w:rsid w:val="00A94C9A"/>
    <w:rsid w:val="00A94DC8"/>
    <w:rsid w:val="00A95BA4"/>
    <w:rsid w:val="00A9651D"/>
    <w:rsid w:val="00A96CCD"/>
    <w:rsid w:val="00AA2635"/>
    <w:rsid w:val="00AA2922"/>
    <w:rsid w:val="00AA2BFD"/>
    <w:rsid w:val="00AA31BB"/>
    <w:rsid w:val="00AA369F"/>
    <w:rsid w:val="00AA3B60"/>
    <w:rsid w:val="00AA3BAA"/>
    <w:rsid w:val="00AA470C"/>
    <w:rsid w:val="00AA4AA1"/>
    <w:rsid w:val="00AA4E81"/>
    <w:rsid w:val="00AA5028"/>
    <w:rsid w:val="00AA608F"/>
    <w:rsid w:val="00AA6664"/>
    <w:rsid w:val="00AA6C74"/>
    <w:rsid w:val="00AA6E54"/>
    <w:rsid w:val="00AA7184"/>
    <w:rsid w:val="00AA79F2"/>
    <w:rsid w:val="00AB05CE"/>
    <w:rsid w:val="00AB0749"/>
    <w:rsid w:val="00AB119E"/>
    <w:rsid w:val="00AB1782"/>
    <w:rsid w:val="00AB186E"/>
    <w:rsid w:val="00AB193D"/>
    <w:rsid w:val="00AB1BBB"/>
    <w:rsid w:val="00AB1D46"/>
    <w:rsid w:val="00AB24EC"/>
    <w:rsid w:val="00AB256E"/>
    <w:rsid w:val="00AB28FC"/>
    <w:rsid w:val="00AB2B48"/>
    <w:rsid w:val="00AB3B6E"/>
    <w:rsid w:val="00AB3E38"/>
    <w:rsid w:val="00AB493D"/>
    <w:rsid w:val="00AB54AA"/>
    <w:rsid w:val="00AB5BA1"/>
    <w:rsid w:val="00AB5EBA"/>
    <w:rsid w:val="00AB63B4"/>
    <w:rsid w:val="00AB64CB"/>
    <w:rsid w:val="00AB67A9"/>
    <w:rsid w:val="00AC04CB"/>
    <w:rsid w:val="00AC21B1"/>
    <w:rsid w:val="00AC2CCC"/>
    <w:rsid w:val="00AC338B"/>
    <w:rsid w:val="00AC37F3"/>
    <w:rsid w:val="00AC3D47"/>
    <w:rsid w:val="00AC4E76"/>
    <w:rsid w:val="00AC5800"/>
    <w:rsid w:val="00AC59FA"/>
    <w:rsid w:val="00AC66D6"/>
    <w:rsid w:val="00AC6805"/>
    <w:rsid w:val="00AC74E8"/>
    <w:rsid w:val="00AC767A"/>
    <w:rsid w:val="00AD0442"/>
    <w:rsid w:val="00AD0762"/>
    <w:rsid w:val="00AD0D48"/>
    <w:rsid w:val="00AD1D2E"/>
    <w:rsid w:val="00AD1D9C"/>
    <w:rsid w:val="00AD2EC7"/>
    <w:rsid w:val="00AD32F0"/>
    <w:rsid w:val="00AD4786"/>
    <w:rsid w:val="00AD5658"/>
    <w:rsid w:val="00AD589F"/>
    <w:rsid w:val="00AD5C1C"/>
    <w:rsid w:val="00AD60B5"/>
    <w:rsid w:val="00AD680A"/>
    <w:rsid w:val="00AD697C"/>
    <w:rsid w:val="00AD72B6"/>
    <w:rsid w:val="00AD7399"/>
    <w:rsid w:val="00AD7A68"/>
    <w:rsid w:val="00AE12C3"/>
    <w:rsid w:val="00AE1A47"/>
    <w:rsid w:val="00AE3259"/>
    <w:rsid w:val="00AE3317"/>
    <w:rsid w:val="00AE5670"/>
    <w:rsid w:val="00AE7199"/>
    <w:rsid w:val="00AE7205"/>
    <w:rsid w:val="00AE73AC"/>
    <w:rsid w:val="00AE7B64"/>
    <w:rsid w:val="00AE7C27"/>
    <w:rsid w:val="00AE7D4D"/>
    <w:rsid w:val="00AF0330"/>
    <w:rsid w:val="00AF15C3"/>
    <w:rsid w:val="00AF1A2F"/>
    <w:rsid w:val="00AF20B5"/>
    <w:rsid w:val="00AF24D8"/>
    <w:rsid w:val="00AF2F6C"/>
    <w:rsid w:val="00AF3451"/>
    <w:rsid w:val="00AF3734"/>
    <w:rsid w:val="00AF4542"/>
    <w:rsid w:val="00AF59CD"/>
    <w:rsid w:val="00AF5D9D"/>
    <w:rsid w:val="00AF6C48"/>
    <w:rsid w:val="00AF7CB6"/>
    <w:rsid w:val="00B00D1E"/>
    <w:rsid w:val="00B00E46"/>
    <w:rsid w:val="00B01212"/>
    <w:rsid w:val="00B0148D"/>
    <w:rsid w:val="00B01F38"/>
    <w:rsid w:val="00B0209E"/>
    <w:rsid w:val="00B026DB"/>
    <w:rsid w:val="00B027E8"/>
    <w:rsid w:val="00B02CA6"/>
    <w:rsid w:val="00B03407"/>
    <w:rsid w:val="00B03ECE"/>
    <w:rsid w:val="00B044CE"/>
    <w:rsid w:val="00B046A4"/>
    <w:rsid w:val="00B05900"/>
    <w:rsid w:val="00B05AD0"/>
    <w:rsid w:val="00B06B8C"/>
    <w:rsid w:val="00B06EA3"/>
    <w:rsid w:val="00B0706A"/>
    <w:rsid w:val="00B07358"/>
    <w:rsid w:val="00B07545"/>
    <w:rsid w:val="00B07CAD"/>
    <w:rsid w:val="00B10C66"/>
    <w:rsid w:val="00B11076"/>
    <w:rsid w:val="00B11220"/>
    <w:rsid w:val="00B11A70"/>
    <w:rsid w:val="00B1250A"/>
    <w:rsid w:val="00B133A6"/>
    <w:rsid w:val="00B13777"/>
    <w:rsid w:val="00B13AFE"/>
    <w:rsid w:val="00B16540"/>
    <w:rsid w:val="00B1658C"/>
    <w:rsid w:val="00B20F46"/>
    <w:rsid w:val="00B20FE2"/>
    <w:rsid w:val="00B213CE"/>
    <w:rsid w:val="00B21B62"/>
    <w:rsid w:val="00B2359B"/>
    <w:rsid w:val="00B239E0"/>
    <w:rsid w:val="00B23AE5"/>
    <w:rsid w:val="00B242D9"/>
    <w:rsid w:val="00B2436B"/>
    <w:rsid w:val="00B2500D"/>
    <w:rsid w:val="00B254F5"/>
    <w:rsid w:val="00B2600E"/>
    <w:rsid w:val="00B26C7F"/>
    <w:rsid w:val="00B2708F"/>
    <w:rsid w:val="00B277D1"/>
    <w:rsid w:val="00B27A50"/>
    <w:rsid w:val="00B27B60"/>
    <w:rsid w:val="00B30679"/>
    <w:rsid w:val="00B31703"/>
    <w:rsid w:val="00B321F5"/>
    <w:rsid w:val="00B32230"/>
    <w:rsid w:val="00B33D85"/>
    <w:rsid w:val="00B34344"/>
    <w:rsid w:val="00B34350"/>
    <w:rsid w:val="00B347D3"/>
    <w:rsid w:val="00B35112"/>
    <w:rsid w:val="00B3598C"/>
    <w:rsid w:val="00B35B17"/>
    <w:rsid w:val="00B35BAE"/>
    <w:rsid w:val="00B36D41"/>
    <w:rsid w:val="00B36FD6"/>
    <w:rsid w:val="00B37242"/>
    <w:rsid w:val="00B37287"/>
    <w:rsid w:val="00B41A58"/>
    <w:rsid w:val="00B46BAF"/>
    <w:rsid w:val="00B46FA0"/>
    <w:rsid w:val="00B472A4"/>
    <w:rsid w:val="00B47452"/>
    <w:rsid w:val="00B47C47"/>
    <w:rsid w:val="00B5009A"/>
    <w:rsid w:val="00B50138"/>
    <w:rsid w:val="00B5078C"/>
    <w:rsid w:val="00B5126C"/>
    <w:rsid w:val="00B514F0"/>
    <w:rsid w:val="00B51C63"/>
    <w:rsid w:val="00B51FC7"/>
    <w:rsid w:val="00B52280"/>
    <w:rsid w:val="00B52C7E"/>
    <w:rsid w:val="00B52C9B"/>
    <w:rsid w:val="00B52E38"/>
    <w:rsid w:val="00B53C69"/>
    <w:rsid w:val="00B54C5A"/>
    <w:rsid w:val="00B55F66"/>
    <w:rsid w:val="00B5631A"/>
    <w:rsid w:val="00B56ABA"/>
    <w:rsid w:val="00B5790E"/>
    <w:rsid w:val="00B57AD1"/>
    <w:rsid w:val="00B60FF3"/>
    <w:rsid w:val="00B61217"/>
    <w:rsid w:val="00B61347"/>
    <w:rsid w:val="00B61B01"/>
    <w:rsid w:val="00B62610"/>
    <w:rsid w:val="00B62FFF"/>
    <w:rsid w:val="00B63FAA"/>
    <w:rsid w:val="00B644AE"/>
    <w:rsid w:val="00B644B1"/>
    <w:rsid w:val="00B64929"/>
    <w:rsid w:val="00B66729"/>
    <w:rsid w:val="00B668FE"/>
    <w:rsid w:val="00B670C3"/>
    <w:rsid w:val="00B67453"/>
    <w:rsid w:val="00B67749"/>
    <w:rsid w:val="00B678F9"/>
    <w:rsid w:val="00B67FDB"/>
    <w:rsid w:val="00B71E83"/>
    <w:rsid w:val="00B72457"/>
    <w:rsid w:val="00B7339C"/>
    <w:rsid w:val="00B73640"/>
    <w:rsid w:val="00B737A0"/>
    <w:rsid w:val="00B74989"/>
    <w:rsid w:val="00B74EF3"/>
    <w:rsid w:val="00B75AEB"/>
    <w:rsid w:val="00B76346"/>
    <w:rsid w:val="00B80093"/>
    <w:rsid w:val="00B81719"/>
    <w:rsid w:val="00B81891"/>
    <w:rsid w:val="00B81AAC"/>
    <w:rsid w:val="00B82095"/>
    <w:rsid w:val="00B824B1"/>
    <w:rsid w:val="00B83F23"/>
    <w:rsid w:val="00B8414B"/>
    <w:rsid w:val="00B84734"/>
    <w:rsid w:val="00B8493F"/>
    <w:rsid w:val="00B85983"/>
    <w:rsid w:val="00B85B7D"/>
    <w:rsid w:val="00B85D4C"/>
    <w:rsid w:val="00B85DF9"/>
    <w:rsid w:val="00B8748B"/>
    <w:rsid w:val="00B878AB"/>
    <w:rsid w:val="00B900CE"/>
    <w:rsid w:val="00B9047A"/>
    <w:rsid w:val="00B9057F"/>
    <w:rsid w:val="00B90C8B"/>
    <w:rsid w:val="00B90CCE"/>
    <w:rsid w:val="00B90DAB"/>
    <w:rsid w:val="00B90F57"/>
    <w:rsid w:val="00B91219"/>
    <w:rsid w:val="00B9135F"/>
    <w:rsid w:val="00B91F3B"/>
    <w:rsid w:val="00B93246"/>
    <w:rsid w:val="00B953C7"/>
    <w:rsid w:val="00B960E3"/>
    <w:rsid w:val="00B961FD"/>
    <w:rsid w:val="00BA047F"/>
    <w:rsid w:val="00BA08FF"/>
    <w:rsid w:val="00BA0AD6"/>
    <w:rsid w:val="00BA0BBB"/>
    <w:rsid w:val="00BA0EDD"/>
    <w:rsid w:val="00BA1396"/>
    <w:rsid w:val="00BA1737"/>
    <w:rsid w:val="00BA1788"/>
    <w:rsid w:val="00BA3C1B"/>
    <w:rsid w:val="00BA4209"/>
    <w:rsid w:val="00BA436A"/>
    <w:rsid w:val="00BA4E25"/>
    <w:rsid w:val="00BA4F19"/>
    <w:rsid w:val="00BA6BB7"/>
    <w:rsid w:val="00BA7054"/>
    <w:rsid w:val="00BA7250"/>
    <w:rsid w:val="00BA76D0"/>
    <w:rsid w:val="00BA79B9"/>
    <w:rsid w:val="00BA7D67"/>
    <w:rsid w:val="00BB0A27"/>
    <w:rsid w:val="00BB0A46"/>
    <w:rsid w:val="00BB18F9"/>
    <w:rsid w:val="00BB20B1"/>
    <w:rsid w:val="00BB31C9"/>
    <w:rsid w:val="00BB33E9"/>
    <w:rsid w:val="00BB3CC2"/>
    <w:rsid w:val="00BB43D1"/>
    <w:rsid w:val="00BB4F15"/>
    <w:rsid w:val="00BB5286"/>
    <w:rsid w:val="00BB5D46"/>
    <w:rsid w:val="00BB73C2"/>
    <w:rsid w:val="00BC150B"/>
    <w:rsid w:val="00BC55B8"/>
    <w:rsid w:val="00BC66FD"/>
    <w:rsid w:val="00BC6A64"/>
    <w:rsid w:val="00BC73AE"/>
    <w:rsid w:val="00BC76D9"/>
    <w:rsid w:val="00BC7711"/>
    <w:rsid w:val="00BC7E20"/>
    <w:rsid w:val="00BD0FCD"/>
    <w:rsid w:val="00BD1754"/>
    <w:rsid w:val="00BD1E8B"/>
    <w:rsid w:val="00BD38F9"/>
    <w:rsid w:val="00BD48A3"/>
    <w:rsid w:val="00BD4D70"/>
    <w:rsid w:val="00BD51C9"/>
    <w:rsid w:val="00BD563B"/>
    <w:rsid w:val="00BD6205"/>
    <w:rsid w:val="00BD6BA1"/>
    <w:rsid w:val="00BE035B"/>
    <w:rsid w:val="00BE0987"/>
    <w:rsid w:val="00BE0C4C"/>
    <w:rsid w:val="00BE0C59"/>
    <w:rsid w:val="00BE1174"/>
    <w:rsid w:val="00BE1775"/>
    <w:rsid w:val="00BE1910"/>
    <w:rsid w:val="00BE22F0"/>
    <w:rsid w:val="00BE2DA2"/>
    <w:rsid w:val="00BE4507"/>
    <w:rsid w:val="00BE596D"/>
    <w:rsid w:val="00BE5D08"/>
    <w:rsid w:val="00BF0CED"/>
    <w:rsid w:val="00BF1BD5"/>
    <w:rsid w:val="00BF279B"/>
    <w:rsid w:val="00BF2813"/>
    <w:rsid w:val="00BF4A65"/>
    <w:rsid w:val="00BF7283"/>
    <w:rsid w:val="00BF7B7C"/>
    <w:rsid w:val="00C0063E"/>
    <w:rsid w:val="00C00888"/>
    <w:rsid w:val="00C00C92"/>
    <w:rsid w:val="00C01EAC"/>
    <w:rsid w:val="00C0297F"/>
    <w:rsid w:val="00C03017"/>
    <w:rsid w:val="00C03250"/>
    <w:rsid w:val="00C03342"/>
    <w:rsid w:val="00C03799"/>
    <w:rsid w:val="00C03DBC"/>
    <w:rsid w:val="00C03FCF"/>
    <w:rsid w:val="00C045CD"/>
    <w:rsid w:val="00C049D3"/>
    <w:rsid w:val="00C04F23"/>
    <w:rsid w:val="00C10116"/>
    <w:rsid w:val="00C1038E"/>
    <w:rsid w:val="00C10B3A"/>
    <w:rsid w:val="00C11618"/>
    <w:rsid w:val="00C11957"/>
    <w:rsid w:val="00C11E2D"/>
    <w:rsid w:val="00C121CC"/>
    <w:rsid w:val="00C1268F"/>
    <w:rsid w:val="00C12B94"/>
    <w:rsid w:val="00C13139"/>
    <w:rsid w:val="00C148E2"/>
    <w:rsid w:val="00C14DF3"/>
    <w:rsid w:val="00C15F81"/>
    <w:rsid w:val="00C15FAA"/>
    <w:rsid w:val="00C15FCE"/>
    <w:rsid w:val="00C1662D"/>
    <w:rsid w:val="00C17316"/>
    <w:rsid w:val="00C1754A"/>
    <w:rsid w:val="00C17E0A"/>
    <w:rsid w:val="00C20881"/>
    <w:rsid w:val="00C20903"/>
    <w:rsid w:val="00C21103"/>
    <w:rsid w:val="00C21621"/>
    <w:rsid w:val="00C225E3"/>
    <w:rsid w:val="00C228C6"/>
    <w:rsid w:val="00C22917"/>
    <w:rsid w:val="00C22F4B"/>
    <w:rsid w:val="00C2350F"/>
    <w:rsid w:val="00C2416B"/>
    <w:rsid w:val="00C24172"/>
    <w:rsid w:val="00C24A2B"/>
    <w:rsid w:val="00C24B41"/>
    <w:rsid w:val="00C252E9"/>
    <w:rsid w:val="00C25D46"/>
    <w:rsid w:val="00C25E61"/>
    <w:rsid w:val="00C25F73"/>
    <w:rsid w:val="00C269A3"/>
    <w:rsid w:val="00C26C55"/>
    <w:rsid w:val="00C27188"/>
    <w:rsid w:val="00C30C35"/>
    <w:rsid w:val="00C31314"/>
    <w:rsid w:val="00C318EE"/>
    <w:rsid w:val="00C323EB"/>
    <w:rsid w:val="00C32B08"/>
    <w:rsid w:val="00C3306F"/>
    <w:rsid w:val="00C334C1"/>
    <w:rsid w:val="00C35277"/>
    <w:rsid w:val="00C36306"/>
    <w:rsid w:val="00C377B9"/>
    <w:rsid w:val="00C40AE0"/>
    <w:rsid w:val="00C40AF3"/>
    <w:rsid w:val="00C4140F"/>
    <w:rsid w:val="00C41FD1"/>
    <w:rsid w:val="00C42D62"/>
    <w:rsid w:val="00C42DD2"/>
    <w:rsid w:val="00C4354B"/>
    <w:rsid w:val="00C4457B"/>
    <w:rsid w:val="00C45D8C"/>
    <w:rsid w:val="00C46C1F"/>
    <w:rsid w:val="00C47434"/>
    <w:rsid w:val="00C47869"/>
    <w:rsid w:val="00C479FD"/>
    <w:rsid w:val="00C47E8F"/>
    <w:rsid w:val="00C502EF"/>
    <w:rsid w:val="00C50FFF"/>
    <w:rsid w:val="00C51974"/>
    <w:rsid w:val="00C5220A"/>
    <w:rsid w:val="00C523CB"/>
    <w:rsid w:val="00C537EC"/>
    <w:rsid w:val="00C54BC1"/>
    <w:rsid w:val="00C54F5D"/>
    <w:rsid w:val="00C55754"/>
    <w:rsid w:val="00C55E63"/>
    <w:rsid w:val="00C55F2D"/>
    <w:rsid w:val="00C5620E"/>
    <w:rsid w:val="00C56DC5"/>
    <w:rsid w:val="00C5732D"/>
    <w:rsid w:val="00C57E5B"/>
    <w:rsid w:val="00C6098C"/>
    <w:rsid w:val="00C61121"/>
    <w:rsid w:val="00C6177B"/>
    <w:rsid w:val="00C622B3"/>
    <w:rsid w:val="00C6279F"/>
    <w:rsid w:val="00C62F41"/>
    <w:rsid w:val="00C636C2"/>
    <w:rsid w:val="00C63B04"/>
    <w:rsid w:val="00C63CCD"/>
    <w:rsid w:val="00C64033"/>
    <w:rsid w:val="00C6541B"/>
    <w:rsid w:val="00C66064"/>
    <w:rsid w:val="00C66243"/>
    <w:rsid w:val="00C66D97"/>
    <w:rsid w:val="00C6795A"/>
    <w:rsid w:val="00C67D3E"/>
    <w:rsid w:val="00C70B9D"/>
    <w:rsid w:val="00C71827"/>
    <w:rsid w:val="00C72BFF"/>
    <w:rsid w:val="00C7344C"/>
    <w:rsid w:val="00C73B29"/>
    <w:rsid w:val="00C77A9D"/>
    <w:rsid w:val="00C77C56"/>
    <w:rsid w:val="00C800AA"/>
    <w:rsid w:val="00C80A6A"/>
    <w:rsid w:val="00C811AB"/>
    <w:rsid w:val="00C81584"/>
    <w:rsid w:val="00C82FF2"/>
    <w:rsid w:val="00C8355E"/>
    <w:rsid w:val="00C83A8A"/>
    <w:rsid w:val="00C8436B"/>
    <w:rsid w:val="00C8448C"/>
    <w:rsid w:val="00C848A3"/>
    <w:rsid w:val="00C84E66"/>
    <w:rsid w:val="00C85293"/>
    <w:rsid w:val="00C85ADC"/>
    <w:rsid w:val="00C85BA1"/>
    <w:rsid w:val="00C85CB8"/>
    <w:rsid w:val="00C869A6"/>
    <w:rsid w:val="00C86BBB"/>
    <w:rsid w:val="00C86D1F"/>
    <w:rsid w:val="00C86D9A"/>
    <w:rsid w:val="00C87064"/>
    <w:rsid w:val="00C87996"/>
    <w:rsid w:val="00C903FA"/>
    <w:rsid w:val="00C90BA6"/>
    <w:rsid w:val="00C90E26"/>
    <w:rsid w:val="00C917B9"/>
    <w:rsid w:val="00C91D58"/>
    <w:rsid w:val="00C93A28"/>
    <w:rsid w:val="00C93E56"/>
    <w:rsid w:val="00C94094"/>
    <w:rsid w:val="00C94675"/>
    <w:rsid w:val="00C94870"/>
    <w:rsid w:val="00C94AD6"/>
    <w:rsid w:val="00C94C15"/>
    <w:rsid w:val="00C958EC"/>
    <w:rsid w:val="00C96485"/>
    <w:rsid w:val="00C970F2"/>
    <w:rsid w:val="00C97477"/>
    <w:rsid w:val="00C97665"/>
    <w:rsid w:val="00C97ED1"/>
    <w:rsid w:val="00CA0003"/>
    <w:rsid w:val="00CA0104"/>
    <w:rsid w:val="00CA0FE4"/>
    <w:rsid w:val="00CA1597"/>
    <w:rsid w:val="00CA21AD"/>
    <w:rsid w:val="00CA30EE"/>
    <w:rsid w:val="00CA4754"/>
    <w:rsid w:val="00CA4C8D"/>
    <w:rsid w:val="00CA6942"/>
    <w:rsid w:val="00CB0107"/>
    <w:rsid w:val="00CB1A50"/>
    <w:rsid w:val="00CB1A5A"/>
    <w:rsid w:val="00CB1DCE"/>
    <w:rsid w:val="00CB1E34"/>
    <w:rsid w:val="00CB474F"/>
    <w:rsid w:val="00CB527A"/>
    <w:rsid w:val="00CB587A"/>
    <w:rsid w:val="00CB66AF"/>
    <w:rsid w:val="00CB727F"/>
    <w:rsid w:val="00CC057B"/>
    <w:rsid w:val="00CC0582"/>
    <w:rsid w:val="00CC1C80"/>
    <w:rsid w:val="00CC215D"/>
    <w:rsid w:val="00CC296E"/>
    <w:rsid w:val="00CC2CB5"/>
    <w:rsid w:val="00CC4685"/>
    <w:rsid w:val="00CC4F2B"/>
    <w:rsid w:val="00CC60BF"/>
    <w:rsid w:val="00CC67A4"/>
    <w:rsid w:val="00CC6D5A"/>
    <w:rsid w:val="00CC6DCF"/>
    <w:rsid w:val="00CD0666"/>
    <w:rsid w:val="00CD0F01"/>
    <w:rsid w:val="00CD0F58"/>
    <w:rsid w:val="00CD13A8"/>
    <w:rsid w:val="00CD295C"/>
    <w:rsid w:val="00CD4149"/>
    <w:rsid w:val="00CD423C"/>
    <w:rsid w:val="00CD4492"/>
    <w:rsid w:val="00CD4BE8"/>
    <w:rsid w:val="00CD5BE4"/>
    <w:rsid w:val="00CD6DD6"/>
    <w:rsid w:val="00CD767F"/>
    <w:rsid w:val="00CD7715"/>
    <w:rsid w:val="00CE003D"/>
    <w:rsid w:val="00CE0549"/>
    <w:rsid w:val="00CE0A74"/>
    <w:rsid w:val="00CE0BAC"/>
    <w:rsid w:val="00CE0BED"/>
    <w:rsid w:val="00CE0D71"/>
    <w:rsid w:val="00CE1ACC"/>
    <w:rsid w:val="00CE1C3E"/>
    <w:rsid w:val="00CE3D3D"/>
    <w:rsid w:val="00CE3F5B"/>
    <w:rsid w:val="00CE42BC"/>
    <w:rsid w:val="00CE5031"/>
    <w:rsid w:val="00CE573C"/>
    <w:rsid w:val="00CE5ED9"/>
    <w:rsid w:val="00CE604D"/>
    <w:rsid w:val="00CE6157"/>
    <w:rsid w:val="00CE63AB"/>
    <w:rsid w:val="00CE714B"/>
    <w:rsid w:val="00CF12B9"/>
    <w:rsid w:val="00CF1BBA"/>
    <w:rsid w:val="00CF2147"/>
    <w:rsid w:val="00CF2551"/>
    <w:rsid w:val="00CF278E"/>
    <w:rsid w:val="00CF2934"/>
    <w:rsid w:val="00CF3C0D"/>
    <w:rsid w:val="00CF436A"/>
    <w:rsid w:val="00CF506C"/>
    <w:rsid w:val="00CF528D"/>
    <w:rsid w:val="00CF6058"/>
    <w:rsid w:val="00CF6B60"/>
    <w:rsid w:val="00CF6F23"/>
    <w:rsid w:val="00CF7140"/>
    <w:rsid w:val="00D00319"/>
    <w:rsid w:val="00D016E6"/>
    <w:rsid w:val="00D021DA"/>
    <w:rsid w:val="00D03884"/>
    <w:rsid w:val="00D0474B"/>
    <w:rsid w:val="00D11AC7"/>
    <w:rsid w:val="00D12748"/>
    <w:rsid w:val="00D1278F"/>
    <w:rsid w:val="00D12A96"/>
    <w:rsid w:val="00D131D1"/>
    <w:rsid w:val="00D137A3"/>
    <w:rsid w:val="00D145EE"/>
    <w:rsid w:val="00D146D9"/>
    <w:rsid w:val="00D147CD"/>
    <w:rsid w:val="00D14996"/>
    <w:rsid w:val="00D15296"/>
    <w:rsid w:val="00D15774"/>
    <w:rsid w:val="00D1705A"/>
    <w:rsid w:val="00D17D30"/>
    <w:rsid w:val="00D2061A"/>
    <w:rsid w:val="00D218EE"/>
    <w:rsid w:val="00D21C2A"/>
    <w:rsid w:val="00D22AE6"/>
    <w:rsid w:val="00D22B79"/>
    <w:rsid w:val="00D23798"/>
    <w:rsid w:val="00D238B2"/>
    <w:rsid w:val="00D241EE"/>
    <w:rsid w:val="00D2458C"/>
    <w:rsid w:val="00D25969"/>
    <w:rsid w:val="00D26604"/>
    <w:rsid w:val="00D2687C"/>
    <w:rsid w:val="00D27705"/>
    <w:rsid w:val="00D27819"/>
    <w:rsid w:val="00D27B0A"/>
    <w:rsid w:val="00D30816"/>
    <w:rsid w:val="00D30D37"/>
    <w:rsid w:val="00D321E8"/>
    <w:rsid w:val="00D32CAE"/>
    <w:rsid w:val="00D33B88"/>
    <w:rsid w:val="00D33EC8"/>
    <w:rsid w:val="00D36285"/>
    <w:rsid w:val="00D37309"/>
    <w:rsid w:val="00D37D5F"/>
    <w:rsid w:val="00D418B2"/>
    <w:rsid w:val="00D41C4A"/>
    <w:rsid w:val="00D42027"/>
    <w:rsid w:val="00D423BC"/>
    <w:rsid w:val="00D43A26"/>
    <w:rsid w:val="00D44EE4"/>
    <w:rsid w:val="00D46329"/>
    <w:rsid w:val="00D47834"/>
    <w:rsid w:val="00D47845"/>
    <w:rsid w:val="00D505CE"/>
    <w:rsid w:val="00D50685"/>
    <w:rsid w:val="00D50A7F"/>
    <w:rsid w:val="00D5132A"/>
    <w:rsid w:val="00D518C7"/>
    <w:rsid w:val="00D524C8"/>
    <w:rsid w:val="00D52559"/>
    <w:rsid w:val="00D527DE"/>
    <w:rsid w:val="00D53EC9"/>
    <w:rsid w:val="00D53EE6"/>
    <w:rsid w:val="00D54109"/>
    <w:rsid w:val="00D55147"/>
    <w:rsid w:val="00D56557"/>
    <w:rsid w:val="00D56967"/>
    <w:rsid w:val="00D57A4F"/>
    <w:rsid w:val="00D61183"/>
    <w:rsid w:val="00D617C9"/>
    <w:rsid w:val="00D61951"/>
    <w:rsid w:val="00D62A96"/>
    <w:rsid w:val="00D62F5B"/>
    <w:rsid w:val="00D631AE"/>
    <w:rsid w:val="00D63D92"/>
    <w:rsid w:val="00D64262"/>
    <w:rsid w:val="00D64CC3"/>
    <w:rsid w:val="00D652D9"/>
    <w:rsid w:val="00D65499"/>
    <w:rsid w:val="00D65BBE"/>
    <w:rsid w:val="00D65E19"/>
    <w:rsid w:val="00D661A3"/>
    <w:rsid w:val="00D67484"/>
    <w:rsid w:val="00D706AB"/>
    <w:rsid w:val="00D7077B"/>
    <w:rsid w:val="00D723BB"/>
    <w:rsid w:val="00D732ED"/>
    <w:rsid w:val="00D749F4"/>
    <w:rsid w:val="00D74C65"/>
    <w:rsid w:val="00D75AEA"/>
    <w:rsid w:val="00D75B17"/>
    <w:rsid w:val="00D75D53"/>
    <w:rsid w:val="00D76ADF"/>
    <w:rsid w:val="00D76C5F"/>
    <w:rsid w:val="00D800B4"/>
    <w:rsid w:val="00D80978"/>
    <w:rsid w:val="00D80EA4"/>
    <w:rsid w:val="00D826B4"/>
    <w:rsid w:val="00D82733"/>
    <w:rsid w:val="00D82A8C"/>
    <w:rsid w:val="00D82E09"/>
    <w:rsid w:val="00D83087"/>
    <w:rsid w:val="00D834E3"/>
    <w:rsid w:val="00D835E1"/>
    <w:rsid w:val="00D84521"/>
    <w:rsid w:val="00D84554"/>
    <w:rsid w:val="00D84F50"/>
    <w:rsid w:val="00D85724"/>
    <w:rsid w:val="00D86167"/>
    <w:rsid w:val="00D872B0"/>
    <w:rsid w:val="00D87E08"/>
    <w:rsid w:val="00D917F1"/>
    <w:rsid w:val="00D91B94"/>
    <w:rsid w:val="00D92312"/>
    <w:rsid w:val="00D92818"/>
    <w:rsid w:val="00D92B7F"/>
    <w:rsid w:val="00D94679"/>
    <w:rsid w:val="00D94A52"/>
    <w:rsid w:val="00D95B42"/>
    <w:rsid w:val="00D96611"/>
    <w:rsid w:val="00D969D7"/>
    <w:rsid w:val="00D96B6E"/>
    <w:rsid w:val="00D97310"/>
    <w:rsid w:val="00DA045F"/>
    <w:rsid w:val="00DA31F2"/>
    <w:rsid w:val="00DA381B"/>
    <w:rsid w:val="00DA3CC6"/>
    <w:rsid w:val="00DA40F2"/>
    <w:rsid w:val="00DA585A"/>
    <w:rsid w:val="00DA5908"/>
    <w:rsid w:val="00DA5D8D"/>
    <w:rsid w:val="00DA5EBF"/>
    <w:rsid w:val="00DA61FB"/>
    <w:rsid w:val="00DA6A25"/>
    <w:rsid w:val="00DA6BD9"/>
    <w:rsid w:val="00DB07B4"/>
    <w:rsid w:val="00DB09F8"/>
    <w:rsid w:val="00DB13B0"/>
    <w:rsid w:val="00DB16BF"/>
    <w:rsid w:val="00DB16D5"/>
    <w:rsid w:val="00DB1D41"/>
    <w:rsid w:val="00DB2D68"/>
    <w:rsid w:val="00DB332A"/>
    <w:rsid w:val="00DB4BC3"/>
    <w:rsid w:val="00DB4BED"/>
    <w:rsid w:val="00DB59EA"/>
    <w:rsid w:val="00DB5B9B"/>
    <w:rsid w:val="00DB5BAC"/>
    <w:rsid w:val="00DB7195"/>
    <w:rsid w:val="00DB7CF2"/>
    <w:rsid w:val="00DB7E0C"/>
    <w:rsid w:val="00DC003C"/>
    <w:rsid w:val="00DC018E"/>
    <w:rsid w:val="00DC03F8"/>
    <w:rsid w:val="00DC157C"/>
    <w:rsid w:val="00DC19C7"/>
    <w:rsid w:val="00DC2DA7"/>
    <w:rsid w:val="00DC40E8"/>
    <w:rsid w:val="00DC4418"/>
    <w:rsid w:val="00DC5271"/>
    <w:rsid w:val="00DC56B6"/>
    <w:rsid w:val="00DC5EB2"/>
    <w:rsid w:val="00DC600B"/>
    <w:rsid w:val="00DC624B"/>
    <w:rsid w:val="00DC7BDC"/>
    <w:rsid w:val="00DD000A"/>
    <w:rsid w:val="00DD0B0A"/>
    <w:rsid w:val="00DD125E"/>
    <w:rsid w:val="00DD15B9"/>
    <w:rsid w:val="00DD1644"/>
    <w:rsid w:val="00DD3ABF"/>
    <w:rsid w:val="00DD4865"/>
    <w:rsid w:val="00DD4E8C"/>
    <w:rsid w:val="00DD52E0"/>
    <w:rsid w:val="00DD65EB"/>
    <w:rsid w:val="00DD682D"/>
    <w:rsid w:val="00DD7CFF"/>
    <w:rsid w:val="00DE0B75"/>
    <w:rsid w:val="00DE2E30"/>
    <w:rsid w:val="00DE3048"/>
    <w:rsid w:val="00DE388C"/>
    <w:rsid w:val="00DE4575"/>
    <w:rsid w:val="00DE475B"/>
    <w:rsid w:val="00DE48EA"/>
    <w:rsid w:val="00DE5230"/>
    <w:rsid w:val="00DE5914"/>
    <w:rsid w:val="00DE679A"/>
    <w:rsid w:val="00DE69A0"/>
    <w:rsid w:val="00DE700D"/>
    <w:rsid w:val="00DE7252"/>
    <w:rsid w:val="00DE7D71"/>
    <w:rsid w:val="00DF01E7"/>
    <w:rsid w:val="00DF032F"/>
    <w:rsid w:val="00DF07A8"/>
    <w:rsid w:val="00DF1BD9"/>
    <w:rsid w:val="00DF398A"/>
    <w:rsid w:val="00DF3C4E"/>
    <w:rsid w:val="00DF4C20"/>
    <w:rsid w:val="00DF4D6D"/>
    <w:rsid w:val="00DF68E2"/>
    <w:rsid w:val="00DF7EC5"/>
    <w:rsid w:val="00DF7EE0"/>
    <w:rsid w:val="00DF7F7E"/>
    <w:rsid w:val="00E00084"/>
    <w:rsid w:val="00E0139F"/>
    <w:rsid w:val="00E015A6"/>
    <w:rsid w:val="00E02BC1"/>
    <w:rsid w:val="00E04466"/>
    <w:rsid w:val="00E048A5"/>
    <w:rsid w:val="00E04B5B"/>
    <w:rsid w:val="00E04F93"/>
    <w:rsid w:val="00E051AC"/>
    <w:rsid w:val="00E07716"/>
    <w:rsid w:val="00E07B73"/>
    <w:rsid w:val="00E104B5"/>
    <w:rsid w:val="00E10932"/>
    <w:rsid w:val="00E11A75"/>
    <w:rsid w:val="00E11D35"/>
    <w:rsid w:val="00E12A61"/>
    <w:rsid w:val="00E12D0D"/>
    <w:rsid w:val="00E12F26"/>
    <w:rsid w:val="00E13D16"/>
    <w:rsid w:val="00E1408E"/>
    <w:rsid w:val="00E14320"/>
    <w:rsid w:val="00E14EB7"/>
    <w:rsid w:val="00E1637A"/>
    <w:rsid w:val="00E1736C"/>
    <w:rsid w:val="00E1746A"/>
    <w:rsid w:val="00E175A5"/>
    <w:rsid w:val="00E209FC"/>
    <w:rsid w:val="00E2148A"/>
    <w:rsid w:val="00E21A87"/>
    <w:rsid w:val="00E23A36"/>
    <w:rsid w:val="00E2452F"/>
    <w:rsid w:val="00E24B5D"/>
    <w:rsid w:val="00E25724"/>
    <w:rsid w:val="00E25C23"/>
    <w:rsid w:val="00E26B58"/>
    <w:rsid w:val="00E2708F"/>
    <w:rsid w:val="00E274C8"/>
    <w:rsid w:val="00E27A65"/>
    <w:rsid w:val="00E27D3B"/>
    <w:rsid w:val="00E27DCD"/>
    <w:rsid w:val="00E30708"/>
    <w:rsid w:val="00E30DB1"/>
    <w:rsid w:val="00E3153A"/>
    <w:rsid w:val="00E31ABF"/>
    <w:rsid w:val="00E328CA"/>
    <w:rsid w:val="00E33EBE"/>
    <w:rsid w:val="00E35206"/>
    <w:rsid w:val="00E374B4"/>
    <w:rsid w:val="00E37BD7"/>
    <w:rsid w:val="00E406C3"/>
    <w:rsid w:val="00E40A25"/>
    <w:rsid w:val="00E41033"/>
    <w:rsid w:val="00E41321"/>
    <w:rsid w:val="00E413D1"/>
    <w:rsid w:val="00E4172B"/>
    <w:rsid w:val="00E42294"/>
    <w:rsid w:val="00E42385"/>
    <w:rsid w:val="00E423F1"/>
    <w:rsid w:val="00E42628"/>
    <w:rsid w:val="00E43344"/>
    <w:rsid w:val="00E43752"/>
    <w:rsid w:val="00E43A49"/>
    <w:rsid w:val="00E43A56"/>
    <w:rsid w:val="00E44178"/>
    <w:rsid w:val="00E44660"/>
    <w:rsid w:val="00E45105"/>
    <w:rsid w:val="00E454FE"/>
    <w:rsid w:val="00E45B80"/>
    <w:rsid w:val="00E45FD0"/>
    <w:rsid w:val="00E4699B"/>
    <w:rsid w:val="00E47866"/>
    <w:rsid w:val="00E50C66"/>
    <w:rsid w:val="00E5161B"/>
    <w:rsid w:val="00E51842"/>
    <w:rsid w:val="00E51A16"/>
    <w:rsid w:val="00E53006"/>
    <w:rsid w:val="00E534A8"/>
    <w:rsid w:val="00E535E1"/>
    <w:rsid w:val="00E54421"/>
    <w:rsid w:val="00E5552B"/>
    <w:rsid w:val="00E56B88"/>
    <w:rsid w:val="00E56DEE"/>
    <w:rsid w:val="00E571B6"/>
    <w:rsid w:val="00E576C8"/>
    <w:rsid w:val="00E57CF8"/>
    <w:rsid w:val="00E60EAA"/>
    <w:rsid w:val="00E61C7D"/>
    <w:rsid w:val="00E6232B"/>
    <w:rsid w:val="00E62885"/>
    <w:rsid w:val="00E62C6D"/>
    <w:rsid w:val="00E630FA"/>
    <w:rsid w:val="00E645F6"/>
    <w:rsid w:val="00E64DFC"/>
    <w:rsid w:val="00E65598"/>
    <w:rsid w:val="00E65BB9"/>
    <w:rsid w:val="00E66333"/>
    <w:rsid w:val="00E66912"/>
    <w:rsid w:val="00E676AA"/>
    <w:rsid w:val="00E7003A"/>
    <w:rsid w:val="00E70696"/>
    <w:rsid w:val="00E7085D"/>
    <w:rsid w:val="00E70EE5"/>
    <w:rsid w:val="00E71516"/>
    <w:rsid w:val="00E720A8"/>
    <w:rsid w:val="00E7224C"/>
    <w:rsid w:val="00E728C2"/>
    <w:rsid w:val="00E72997"/>
    <w:rsid w:val="00E72DB8"/>
    <w:rsid w:val="00E7347F"/>
    <w:rsid w:val="00E736AB"/>
    <w:rsid w:val="00E73B78"/>
    <w:rsid w:val="00E74427"/>
    <w:rsid w:val="00E7558E"/>
    <w:rsid w:val="00E75C46"/>
    <w:rsid w:val="00E75D7C"/>
    <w:rsid w:val="00E7667D"/>
    <w:rsid w:val="00E76E46"/>
    <w:rsid w:val="00E77802"/>
    <w:rsid w:val="00E77B9D"/>
    <w:rsid w:val="00E80D84"/>
    <w:rsid w:val="00E80DF5"/>
    <w:rsid w:val="00E811D0"/>
    <w:rsid w:val="00E8157C"/>
    <w:rsid w:val="00E81602"/>
    <w:rsid w:val="00E81D4E"/>
    <w:rsid w:val="00E8330F"/>
    <w:rsid w:val="00E8340F"/>
    <w:rsid w:val="00E83D27"/>
    <w:rsid w:val="00E841B1"/>
    <w:rsid w:val="00E8425B"/>
    <w:rsid w:val="00E84B23"/>
    <w:rsid w:val="00E860BE"/>
    <w:rsid w:val="00E869D9"/>
    <w:rsid w:val="00E86FDD"/>
    <w:rsid w:val="00E87A8D"/>
    <w:rsid w:val="00E90895"/>
    <w:rsid w:val="00E92574"/>
    <w:rsid w:val="00E960F9"/>
    <w:rsid w:val="00E9681E"/>
    <w:rsid w:val="00E96866"/>
    <w:rsid w:val="00E96CB9"/>
    <w:rsid w:val="00E97CE4"/>
    <w:rsid w:val="00EA09E0"/>
    <w:rsid w:val="00EA1670"/>
    <w:rsid w:val="00EA2271"/>
    <w:rsid w:val="00EA2C5F"/>
    <w:rsid w:val="00EA3B1D"/>
    <w:rsid w:val="00EA4F6E"/>
    <w:rsid w:val="00EA576A"/>
    <w:rsid w:val="00EA57E9"/>
    <w:rsid w:val="00EA5889"/>
    <w:rsid w:val="00EA5C17"/>
    <w:rsid w:val="00EA640C"/>
    <w:rsid w:val="00EA6D33"/>
    <w:rsid w:val="00EB00C3"/>
    <w:rsid w:val="00EB00CF"/>
    <w:rsid w:val="00EB1436"/>
    <w:rsid w:val="00EB156D"/>
    <w:rsid w:val="00EB271D"/>
    <w:rsid w:val="00EB3E77"/>
    <w:rsid w:val="00EB464F"/>
    <w:rsid w:val="00EB52CE"/>
    <w:rsid w:val="00EB5C40"/>
    <w:rsid w:val="00EB6252"/>
    <w:rsid w:val="00EB7931"/>
    <w:rsid w:val="00EB7D37"/>
    <w:rsid w:val="00EC09B1"/>
    <w:rsid w:val="00EC1140"/>
    <w:rsid w:val="00EC27DA"/>
    <w:rsid w:val="00EC2BC6"/>
    <w:rsid w:val="00EC2D2A"/>
    <w:rsid w:val="00EC2F5F"/>
    <w:rsid w:val="00EC403D"/>
    <w:rsid w:val="00EC4352"/>
    <w:rsid w:val="00EC55D7"/>
    <w:rsid w:val="00EC6033"/>
    <w:rsid w:val="00EC60A9"/>
    <w:rsid w:val="00EC7058"/>
    <w:rsid w:val="00EC776F"/>
    <w:rsid w:val="00EC7F2C"/>
    <w:rsid w:val="00ED030F"/>
    <w:rsid w:val="00ED064D"/>
    <w:rsid w:val="00ED0E77"/>
    <w:rsid w:val="00ED29FE"/>
    <w:rsid w:val="00ED2A5D"/>
    <w:rsid w:val="00ED2AC5"/>
    <w:rsid w:val="00ED3AD8"/>
    <w:rsid w:val="00ED43D7"/>
    <w:rsid w:val="00ED43F2"/>
    <w:rsid w:val="00ED4C07"/>
    <w:rsid w:val="00ED5087"/>
    <w:rsid w:val="00ED5B91"/>
    <w:rsid w:val="00ED5C21"/>
    <w:rsid w:val="00ED5E61"/>
    <w:rsid w:val="00ED7EA2"/>
    <w:rsid w:val="00EE049C"/>
    <w:rsid w:val="00EE0A1E"/>
    <w:rsid w:val="00EE0EBA"/>
    <w:rsid w:val="00EE17A5"/>
    <w:rsid w:val="00EE17EF"/>
    <w:rsid w:val="00EE1DDE"/>
    <w:rsid w:val="00EE38AE"/>
    <w:rsid w:val="00EE3AD3"/>
    <w:rsid w:val="00EE3EF9"/>
    <w:rsid w:val="00EE4E5B"/>
    <w:rsid w:val="00EE58EF"/>
    <w:rsid w:val="00EE5E3C"/>
    <w:rsid w:val="00EE6126"/>
    <w:rsid w:val="00EE69B2"/>
    <w:rsid w:val="00EE6A90"/>
    <w:rsid w:val="00EE6E21"/>
    <w:rsid w:val="00EE7623"/>
    <w:rsid w:val="00EE76D4"/>
    <w:rsid w:val="00EE7846"/>
    <w:rsid w:val="00EF0997"/>
    <w:rsid w:val="00EF0B5A"/>
    <w:rsid w:val="00EF2547"/>
    <w:rsid w:val="00EF2B2F"/>
    <w:rsid w:val="00EF4751"/>
    <w:rsid w:val="00EF5EE0"/>
    <w:rsid w:val="00EF651F"/>
    <w:rsid w:val="00EF77AF"/>
    <w:rsid w:val="00EF77C0"/>
    <w:rsid w:val="00F0087D"/>
    <w:rsid w:val="00F013B5"/>
    <w:rsid w:val="00F013BD"/>
    <w:rsid w:val="00F0205A"/>
    <w:rsid w:val="00F022F0"/>
    <w:rsid w:val="00F03970"/>
    <w:rsid w:val="00F04A7C"/>
    <w:rsid w:val="00F06392"/>
    <w:rsid w:val="00F06FFC"/>
    <w:rsid w:val="00F07278"/>
    <w:rsid w:val="00F108E2"/>
    <w:rsid w:val="00F11529"/>
    <w:rsid w:val="00F11D46"/>
    <w:rsid w:val="00F1255D"/>
    <w:rsid w:val="00F12C2C"/>
    <w:rsid w:val="00F1455E"/>
    <w:rsid w:val="00F14DF2"/>
    <w:rsid w:val="00F165C7"/>
    <w:rsid w:val="00F167B2"/>
    <w:rsid w:val="00F171AA"/>
    <w:rsid w:val="00F179A6"/>
    <w:rsid w:val="00F202C8"/>
    <w:rsid w:val="00F20DCA"/>
    <w:rsid w:val="00F20FC2"/>
    <w:rsid w:val="00F21B30"/>
    <w:rsid w:val="00F22661"/>
    <w:rsid w:val="00F22AAA"/>
    <w:rsid w:val="00F22FEE"/>
    <w:rsid w:val="00F2320D"/>
    <w:rsid w:val="00F23AD2"/>
    <w:rsid w:val="00F246C2"/>
    <w:rsid w:val="00F255D1"/>
    <w:rsid w:val="00F258B8"/>
    <w:rsid w:val="00F2689A"/>
    <w:rsid w:val="00F26935"/>
    <w:rsid w:val="00F26A61"/>
    <w:rsid w:val="00F27CC3"/>
    <w:rsid w:val="00F304F9"/>
    <w:rsid w:val="00F31139"/>
    <w:rsid w:val="00F31A8C"/>
    <w:rsid w:val="00F32C46"/>
    <w:rsid w:val="00F33369"/>
    <w:rsid w:val="00F334BD"/>
    <w:rsid w:val="00F336E4"/>
    <w:rsid w:val="00F35396"/>
    <w:rsid w:val="00F36033"/>
    <w:rsid w:val="00F363C1"/>
    <w:rsid w:val="00F364B9"/>
    <w:rsid w:val="00F3730C"/>
    <w:rsid w:val="00F37882"/>
    <w:rsid w:val="00F3795A"/>
    <w:rsid w:val="00F37AAF"/>
    <w:rsid w:val="00F408BC"/>
    <w:rsid w:val="00F425BA"/>
    <w:rsid w:val="00F42D38"/>
    <w:rsid w:val="00F43081"/>
    <w:rsid w:val="00F4418A"/>
    <w:rsid w:val="00F44D5B"/>
    <w:rsid w:val="00F453B5"/>
    <w:rsid w:val="00F46302"/>
    <w:rsid w:val="00F46B04"/>
    <w:rsid w:val="00F4719D"/>
    <w:rsid w:val="00F50AB9"/>
    <w:rsid w:val="00F50CF0"/>
    <w:rsid w:val="00F51B6C"/>
    <w:rsid w:val="00F52042"/>
    <w:rsid w:val="00F521D1"/>
    <w:rsid w:val="00F524C0"/>
    <w:rsid w:val="00F52F98"/>
    <w:rsid w:val="00F5324D"/>
    <w:rsid w:val="00F53261"/>
    <w:rsid w:val="00F53AAB"/>
    <w:rsid w:val="00F544A3"/>
    <w:rsid w:val="00F5454A"/>
    <w:rsid w:val="00F551EB"/>
    <w:rsid w:val="00F55769"/>
    <w:rsid w:val="00F55F41"/>
    <w:rsid w:val="00F55F70"/>
    <w:rsid w:val="00F562BD"/>
    <w:rsid w:val="00F56B19"/>
    <w:rsid w:val="00F57785"/>
    <w:rsid w:val="00F60595"/>
    <w:rsid w:val="00F609BB"/>
    <w:rsid w:val="00F61157"/>
    <w:rsid w:val="00F6143F"/>
    <w:rsid w:val="00F616B5"/>
    <w:rsid w:val="00F61762"/>
    <w:rsid w:val="00F61E0D"/>
    <w:rsid w:val="00F6274C"/>
    <w:rsid w:val="00F62AAA"/>
    <w:rsid w:val="00F62D69"/>
    <w:rsid w:val="00F631F5"/>
    <w:rsid w:val="00F6337D"/>
    <w:rsid w:val="00F64BC0"/>
    <w:rsid w:val="00F64D5E"/>
    <w:rsid w:val="00F65BAC"/>
    <w:rsid w:val="00F67E9F"/>
    <w:rsid w:val="00F70506"/>
    <w:rsid w:val="00F7064A"/>
    <w:rsid w:val="00F70C8B"/>
    <w:rsid w:val="00F7135B"/>
    <w:rsid w:val="00F717B4"/>
    <w:rsid w:val="00F71B39"/>
    <w:rsid w:val="00F72A52"/>
    <w:rsid w:val="00F72F65"/>
    <w:rsid w:val="00F72FBB"/>
    <w:rsid w:val="00F73071"/>
    <w:rsid w:val="00F73976"/>
    <w:rsid w:val="00F739A0"/>
    <w:rsid w:val="00F749DD"/>
    <w:rsid w:val="00F74C46"/>
    <w:rsid w:val="00F7587B"/>
    <w:rsid w:val="00F75DFF"/>
    <w:rsid w:val="00F75F59"/>
    <w:rsid w:val="00F76A32"/>
    <w:rsid w:val="00F77903"/>
    <w:rsid w:val="00F77C95"/>
    <w:rsid w:val="00F77D82"/>
    <w:rsid w:val="00F80283"/>
    <w:rsid w:val="00F805EB"/>
    <w:rsid w:val="00F807E9"/>
    <w:rsid w:val="00F80A67"/>
    <w:rsid w:val="00F8110A"/>
    <w:rsid w:val="00F816E1"/>
    <w:rsid w:val="00F8327A"/>
    <w:rsid w:val="00F8332B"/>
    <w:rsid w:val="00F83A75"/>
    <w:rsid w:val="00F83C05"/>
    <w:rsid w:val="00F855FF"/>
    <w:rsid w:val="00F85C25"/>
    <w:rsid w:val="00F86010"/>
    <w:rsid w:val="00F868F0"/>
    <w:rsid w:val="00F86A84"/>
    <w:rsid w:val="00F86B5B"/>
    <w:rsid w:val="00F91E7C"/>
    <w:rsid w:val="00F92597"/>
    <w:rsid w:val="00F930F6"/>
    <w:rsid w:val="00F93211"/>
    <w:rsid w:val="00F93D47"/>
    <w:rsid w:val="00F93F0B"/>
    <w:rsid w:val="00F93FD3"/>
    <w:rsid w:val="00F950B8"/>
    <w:rsid w:val="00F9633E"/>
    <w:rsid w:val="00F96F8E"/>
    <w:rsid w:val="00F971E4"/>
    <w:rsid w:val="00F97595"/>
    <w:rsid w:val="00F97739"/>
    <w:rsid w:val="00FA064F"/>
    <w:rsid w:val="00FA0977"/>
    <w:rsid w:val="00FA1251"/>
    <w:rsid w:val="00FA1A85"/>
    <w:rsid w:val="00FA3B6C"/>
    <w:rsid w:val="00FA5773"/>
    <w:rsid w:val="00FA59D7"/>
    <w:rsid w:val="00FA5A7B"/>
    <w:rsid w:val="00FA601E"/>
    <w:rsid w:val="00FA68AA"/>
    <w:rsid w:val="00FA6AF2"/>
    <w:rsid w:val="00FA742D"/>
    <w:rsid w:val="00FB026B"/>
    <w:rsid w:val="00FB1462"/>
    <w:rsid w:val="00FB2306"/>
    <w:rsid w:val="00FB3492"/>
    <w:rsid w:val="00FB3C66"/>
    <w:rsid w:val="00FB488D"/>
    <w:rsid w:val="00FB501D"/>
    <w:rsid w:val="00FB69E2"/>
    <w:rsid w:val="00FC03AD"/>
    <w:rsid w:val="00FC1639"/>
    <w:rsid w:val="00FC19A4"/>
    <w:rsid w:val="00FC2A8B"/>
    <w:rsid w:val="00FC2A97"/>
    <w:rsid w:val="00FC4F58"/>
    <w:rsid w:val="00FC59B8"/>
    <w:rsid w:val="00FC5F1B"/>
    <w:rsid w:val="00FC72F7"/>
    <w:rsid w:val="00FC7632"/>
    <w:rsid w:val="00FC7D7F"/>
    <w:rsid w:val="00FD0D7B"/>
    <w:rsid w:val="00FD108B"/>
    <w:rsid w:val="00FD2168"/>
    <w:rsid w:val="00FD238A"/>
    <w:rsid w:val="00FD2526"/>
    <w:rsid w:val="00FD3FDF"/>
    <w:rsid w:val="00FD40F1"/>
    <w:rsid w:val="00FD41EE"/>
    <w:rsid w:val="00FD4674"/>
    <w:rsid w:val="00FD521E"/>
    <w:rsid w:val="00FD5371"/>
    <w:rsid w:val="00FD5968"/>
    <w:rsid w:val="00FD639F"/>
    <w:rsid w:val="00FD6FBC"/>
    <w:rsid w:val="00FD7A55"/>
    <w:rsid w:val="00FE0191"/>
    <w:rsid w:val="00FE07CD"/>
    <w:rsid w:val="00FE1D8C"/>
    <w:rsid w:val="00FE2E58"/>
    <w:rsid w:val="00FE3840"/>
    <w:rsid w:val="00FE3960"/>
    <w:rsid w:val="00FE3B32"/>
    <w:rsid w:val="00FE51A8"/>
    <w:rsid w:val="00FE52EA"/>
    <w:rsid w:val="00FE5449"/>
    <w:rsid w:val="00FE5716"/>
    <w:rsid w:val="00FE6CA6"/>
    <w:rsid w:val="00FF03ED"/>
    <w:rsid w:val="00FF1EE9"/>
    <w:rsid w:val="00FF2A51"/>
    <w:rsid w:val="00FF32D3"/>
    <w:rsid w:val="00FF34E4"/>
    <w:rsid w:val="00FF3B3F"/>
    <w:rsid w:val="00FF4627"/>
    <w:rsid w:val="00FF4BA4"/>
    <w:rsid w:val="00FF4C62"/>
    <w:rsid w:val="00FF53F2"/>
    <w:rsid w:val="00FF6B6C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B7E2F29"/>
  <w15:chartTrackingRefBased/>
  <w15:docId w15:val="{BF6596B7-5760-4745-BE6D-7794DE7C6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15E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BF2813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BF281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F2813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BF2813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BF2813"/>
    <w:rPr>
      <w:b/>
      <w:bCs/>
    </w:rPr>
  </w:style>
  <w:style w:type="paragraph" w:styleId="ListBullet">
    <w:name w:val="List Bullet"/>
    <w:basedOn w:val="Normal"/>
    <w:rsid w:val="00BF2813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BF2813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BF2813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F2813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F2813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F2813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F2813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BF2813"/>
    <w:pPr>
      <w:ind w:left="284"/>
    </w:pPr>
  </w:style>
  <w:style w:type="paragraph" w:customStyle="1" w:styleId="AAFrameAddress">
    <w:name w:val="AA Frame Address"/>
    <w:basedOn w:val="Heading1"/>
    <w:rsid w:val="00BF2813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BF2813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BF2813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BF2813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BF2813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BF2813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BF2813"/>
    <w:pPr>
      <w:ind w:left="851" w:hanging="284"/>
    </w:pPr>
  </w:style>
  <w:style w:type="paragraph" w:styleId="Index4">
    <w:name w:val="index 4"/>
    <w:basedOn w:val="Normal"/>
    <w:next w:val="Normal"/>
    <w:semiHidden/>
    <w:rsid w:val="00BF2813"/>
    <w:pPr>
      <w:ind w:left="1135" w:hanging="284"/>
    </w:pPr>
  </w:style>
  <w:style w:type="paragraph" w:styleId="Index6">
    <w:name w:val="index 6"/>
    <w:basedOn w:val="Normal"/>
    <w:next w:val="Normal"/>
    <w:semiHidden/>
    <w:rsid w:val="00BF2813"/>
    <w:pPr>
      <w:ind w:left="1702" w:hanging="284"/>
    </w:pPr>
  </w:style>
  <w:style w:type="paragraph" w:styleId="Index5">
    <w:name w:val="index 5"/>
    <w:basedOn w:val="Normal"/>
    <w:next w:val="Normal"/>
    <w:semiHidden/>
    <w:rsid w:val="00BF2813"/>
    <w:pPr>
      <w:ind w:left="1418" w:hanging="284"/>
    </w:pPr>
  </w:style>
  <w:style w:type="paragraph" w:styleId="Index7">
    <w:name w:val="index 7"/>
    <w:basedOn w:val="Normal"/>
    <w:next w:val="Normal"/>
    <w:semiHidden/>
    <w:rsid w:val="00BF2813"/>
    <w:pPr>
      <w:ind w:left="1985" w:hanging="284"/>
    </w:pPr>
  </w:style>
  <w:style w:type="paragraph" w:styleId="Index8">
    <w:name w:val="index 8"/>
    <w:basedOn w:val="Normal"/>
    <w:next w:val="Normal"/>
    <w:semiHidden/>
    <w:rsid w:val="00BF2813"/>
    <w:pPr>
      <w:ind w:left="2269" w:hanging="284"/>
    </w:pPr>
  </w:style>
  <w:style w:type="paragraph" w:styleId="Index9">
    <w:name w:val="index 9"/>
    <w:basedOn w:val="Normal"/>
    <w:next w:val="Normal"/>
    <w:semiHidden/>
    <w:rsid w:val="00BF2813"/>
    <w:pPr>
      <w:ind w:left="2552" w:hanging="284"/>
    </w:pPr>
  </w:style>
  <w:style w:type="paragraph" w:styleId="TOC2">
    <w:name w:val="toc 2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F2813"/>
    <w:pPr>
      <w:ind w:left="851"/>
    </w:pPr>
  </w:style>
  <w:style w:type="paragraph" w:styleId="TOC5">
    <w:name w:val="toc 5"/>
    <w:basedOn w:val="Normal"/>
    <w:next w:val="Normal"/>
    <w:semiHidden/>
    <w:rsid w:val="00BF2813"/>
    <w:pPr>
      <w:ind w:left="1134"/>
    </w:pPr>
  </w:style>
  <w:style w:type="paragraph" w:styleId="TOC6">
    <w:name w:val="toc 6"/>
    <w:basedOn w:val="Normal"/>
    <w:next w:val="Normal"/>
    <w:semiHidden/>
    <w:rsid w:val="00BF2813"/>
    <w:pPr>
      <w:ind w:left="1418"/>
    </w:pPr>
  </w:style>
  <w:style w:type="paragraph" w:styleId="TOC7">
    <w:name w:val="toc 7"/>
    <w:basedOn w:val="Normal"/>
    <w:next w:val="Normal"/>
    <w:semiHidden/>
    <w:rsid w:val="00BF2813"/>
    <w:pPr>
      <w:ind w:left="1701"/>
    </w:pPr>
  </w:style>
  <w:style w:type="paragraph" w:styleId="TOC8">
    <w:name w:val="toc 8"/>
    <w:basedOn w:val="Normal"/>
    <w:next w:val="Normal"/>
    <w:semiHidden/>
    <w:rsid w:val="00BF2813"/>
    <w:pPr>
      <w:ind w:left="1985"/>
    </w:pPr>
  </w:style>
  <w:style w:type="paragraph" w:styleId="TOC9">
    <w:name w:val="toc 9"/>
    <w:basedOn w:val="Normal"/>
    <w:next w:val="Normal"/>
    <w:semiHidden/>
    <w:rsid w:val="00BF2813"/>
    <w:pPr>
      <w:ind w:left="2268"/>
    </w:pPr>
  </w:style>
  <w:style w:type="paragraph" w:styleId="TableofFigures">
    <w:name w:val="table of figures"/>
    <w:basedOn w:val="Normal"/>
    <w:next w:val="Normal"/>
    <w:semiHidden/>
    <w:rsid w:val="00BF2813"/>
    <w:pPr>
      <w:ind w:left="567" w:hanging="567"/>
    </w:pPr>
  </w:style>
  <w:style w:type="paragraph" w:styleId="ListBullet5">
    <w:name w:val="List Bullet 5"/>
    <w:basedOn w:val="Normal"/>
    <w:rsid w:val="00BF2813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BF2813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BF2813"/>
    <w:pPr>
      <w:ind w:firstLine="284"/>
    </w:pPr>
  </w:style>
  <w:style w:type="paragraph" w:styleId="BodyTextIndent">
    <w:name w:val="Body Text Indent"/>
    <w:basedOn w:val="Normal"/>
    <w:rsid w:val="00BF2813"/>
    <w:pPr>
      <w:spacing w:after="120"/>
      <w:ind w:left="283"/>
    </w:pPr>
  </w:style>
  <w:style w:type="paragraph" w:styleId="BodyTextFirstIndent2">
    <w:name w:val="Body Text First Indent 2"/>
    <w:basedOn w:val="BodyTextIndent"/>
    <w:rsid w:val="00BF2813"/>
    <w:pPr>
      <w:ind w:left="284" w:firstLine="284"/>
    </w:pPr>
  </w:style>
  <w:style w:type="character" w:styleId="Strong">
    <w:name w:val="Strong"/>
    <w:qFormat/>
    <w:rsid w:val="00BF281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BF2813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BF281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BF281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BF2813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F2813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F281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BF2813"/>
    <w:pPr>
      <w:framePr w:h="1054" w:wrap="around" w:y="5920"/>
    </w:pPr>
  </w:style>
  <w:style w:type="paragraph" w:customStyle="1" w:styleId="ReportHeading3">
    <w:name w:val="ReportHeading3"/>
    <w:basedOn w:val="ReportHeading2"/>
    <w:rsid w:val="00BF2813"/>
    <w:pPr>
      <w:framePr w:h="443" w:wrap="around" w:y="8223"/>
    </w:pPr>
  </w:style>
  <w:style w:type="paragraph" w:customStyle="1" w:styleId="a">
    <w:name w:val="¢éÍ¤ÇÒ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BF2813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BF281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BF281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BF281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BF281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BF281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styleId="PageNumber">
    <w:name w:val="page number"/>
    <w:basedOn w:val="DefaultParagraphFont"/>
    <w:rsid w:val="00BF2813"/>
  </w:style>
  <w:style w:type="paragraph" w:customStyle="1" w:styleId="a2">
    <w:name w:val="???????"/>
    <w:basedOn w:val="Normal"/>
    <w:uiPriority w:val="99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0">
    <w:name w:val="?????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30">
    <w:name w:val="?????3?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?????????? E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styleId="BalloonText">
    <w:name w:val="Balloon Text"/>
    <w:basedOn w:val="Normal"/>
    <w:semiHidden/>
    <w:rsid w:val="00D218EE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491F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491F63"/>
    <w:rPr>
      <w:rFonts w:ascii="Angsana New" w:hAnsi="Angsana New" w:cs="Angsana New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BA4E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C00C92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C00C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097D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Angsana New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834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ing2Char">
    <w:name w:val="Heading 2 Char"/>
    <w:link w:val="Heading2"/>
    <w:rsid w:val="007E060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SSETS">
    <w:name w:val="ASSETS"/>
    <w:basedOn w:val="Normal"/>
    <w:rsid w:val="003F3A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character" w:customStyle="1" w:styleId="BodyText2Char">
    <w:name w:val="Body Text 2 Char"/>
    <w:link w:val="BodyText2"/>
    <w:rsid w:val="00FC2A97"/>
    <w:rPr>
      <w:rFonts w:ascii="Book Antiqua" w:hAnsi="Book Antiqua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652E4C"/>
    <w:pPr>
      <w:ind w:left="720"/>
      <w:contextualSpacing/>
    </w:pPr>
    <w:rPr>
      <w:rFonts w:cs="Angsana New"/>
      <w:szCs w:val="22"/>
    </w:rPr>
  </w:style>
  <w:style w:type="paragraph" w:customStyle="1" w:styleId="Default">
    <w:name w:val="Default"/>
    <w:rsid w:val="00F11529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60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389"/>
      <w:jc w:val="thaiDistribute"/>
    </w:pPr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60272F"/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FooterChar">
    <w:name w:val="Footer Char"/>
    <w:link w:val="Footer"/>
    <w:uiPriority w:val="99"/>
    <w:rsid w:val="00C6795A"/>
    <w:rPr>
      <w:rFonts w:ascii="Arial" w:hAnsi="Arial"/>
      <w:sz w:val="18"/>
      <w:szCs w:val="18"/>
    </w:rPr>
  </w:style>
  <w:style w:type="paragraph" w:customStyle="1" w:styleId="acctstatementheading">
    <w:name w:val="acct statement heading"/>
    <w:aliases w:val="as"/>
    <w:basedOn w:val="Heading2"/>
    <w:next w:val="Normal"/>
    <w:rsid w:val="007B525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character" w:customStyle="1" w:styleId="BodyTextFirstIndentChar">
    <w:name w:val="Body Text First Indent Char"/>
    <w:link w:val="BodyTextFirstIndent"/>
    <w:uiPriority w:val="99"/>
    <w:rsid w:val="00076EB6"/>
    <w:rPr>
      <w:rFonts w:ascii="Arial" w:hAnsi="Arial"/>
      <w:sz w:val="18"/>
      <w:szCs w:val="18"/>
    </w:rPr>
  </w:style>
  <w:style w:type="character" w:styleId="CommentReference">
    <w:name w:val="annotation reference"/>
    <w:semiHidden/>
    <w:unhideWhenUsed/>
    <w:rsid w:val="00154B9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54B9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semiHidden/>
    <w:rsid w:val="00154B96"/>
    <w:rPr>
      <w:rFonts w:ascii="Arial" w:hAnsi="Arial" w:cs="Angsana New"/>
      <w:szCs w:val="25"/>
    </w:rPr>
  </w:style>
  <w:style w:type="character" w:customStyle="1" w:styleId="HeaderChar">
    <w:name w:val="Header Char"/>
    <w:link w:val="Header"/>
    <w:uiPriority w:val="99"/>
    <w:locked/>
    <w:rsid w:val="00D25969"/>
    <w:rPr>
      <w:rFonts w:ascii="Arial" w:hAnsi="Arial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C86D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C86D9A"/>
    <w:rPr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C86D9A"/>
    <w:rPr>
      <w:vertAlign w:val="superscript"/>
    </w:rPr>
  </w:style>
  <w:style w:type="character" w:customStyle="1" w:styleId="BodyText2Char1">
    <w:name w:val="Body Text 2 Char1"/>
    <w:rsid w:val="008C1E27"/>
    <w:rPr>
      <w:rFonts w:ascii="Book Antiqua" w:eastAsia="Times New Roman" w:hAnsi="Book Antiqua" w:cs="Times New Roman"/>
      <w:szCs w:val="22"/>
    </w:rPr>
  </w:style>
  <w:style w:type="paragraph" w:customStyle="1" w:styleId="acctmergecolhdg">
    <w:name w:val="acct merge col hdg"/>
    <w:aliases w:val="mh"/>
    <w:basedOn w:val="Normal"/>
    <w:rsid w:val="006C0B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cent">
    <w:name w:val="&amp;cent"/>
    <w:basedOn w:val="Normal"/>
    <w:uiPriority w:val="99"/>
    <w:rsid w:val="001C1F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/>
      <w:sz w:val="30"/>
      <w:szCs w:val="30"/>
      <w:lang w:eastAsia="ja-JP"/>
    </w:rPr>
  </w:style>
  <w:style w:type="character" w:customStyle="1" w:styleId="ListParagraphChar">
    <w:name w:val="List Paragraph Char"/>
    <w:link w:val="ListParagraph"/>
    <w:uiPriority w:val="34"/>
    <w:rsid w:val="00427C8E"/>
    <w:rPr>
      <w:rFonts w:ascii="Arial" w:hAnsi="Arial" w:cs="Angsana New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540068"/>
    <w:rPr>
      <w:rFonts w:ascii="Arial" w:hAnsi="Arial" w:cs="Angsana New"/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E63AB"/>
    <w:rPr>
      <w:b/>
      <w:bCs/>
    </w:rPr>
  </w:style>
  <w:style w:type="character" w:customStyle="1" w:styleId="CommentSubjectChar">
    <w:name w:val="Comment Subject Char"/>
    <w:link w:val="CommentSubject"/>
    <w:semiHidden/>
    <w:rsid w:val="00CE63AB"/>
    <w:rPr>
      <w:rFonts w:ascii="Arial" w:hAnsi="Arial" w:cs="Angsana New"/>
      <w:b/>
      <w:bCs/>
      <w:szCs w:val="25"/>
    </w:rPr>
  </w:style>
  <w:style w:type="paragraph" w:styleId="Revision">
    <w:name w:val="Revision"/>
    <w:hidden/>
    <w:uiPriority w:val="99"/>
    <w:semiHidden/>
    <w:rsid w:val="00E97CE4"/>
    <w:rPr>
      <w:rFonts w:ascii="Arial" w:hAnsi="Arial" w:cs="Angsana New"/>
      <w:sz w:val="18"/>
      <w:szCs w:val="22"/>
    </w:rPr>
  </w:style>
  <w:style w:type="character" w:customStyle="1" w:styleId="ui-provider">
    <w:name w:val="ui-provider"/>
    <w:basedOn w:val="DefaultParagraphFont"/>
    <w:rsid w:val="007D52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0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EFE94387-7365-4E10-B60D-EBE151D43B5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F11837E-8CB1-4FFE-BD35-8530AECCE1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5A1D118-0D81-41DF-99EC-4EC5AB4595D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C7636F6-A58F-4C84-A5C2-335734C9D1AD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140</TotalTime>
  <Pages>7</Pages>
  <Words>1259</Words>
  <Characters>5644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6890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Anongnuch, Tangthanawatskul</dc:creator>
  <cp:keywords/>
  <cp:lastModifiedBy>Nattavuth, Rujiradamrongchai</cp:lastModifiedBy>
  <cp:revision>31</cp:revision>
  <cp:lastPrinted>2025-10-24T14:22:00Z</cp:lastPrinted>
  <dcterms:created xsi:type="dcterms:W3CDTF">2025-08-11T04:19:00Z</dcterms:created>
  <dcterms:modified xsi:type="dcterms:W3CDTF">2025-11-06T09:02:00Z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