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C132DF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bookmarkEnd w:id="1"/>
    <w:p w14:paraId="686AF50F" w14:textId="77777777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482BAB" w14:textId="2F9EB712" w:rsidR="00297419" w:rsidRPr="008F7775" w:rsidRDefault="00691FA0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2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AD38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AD3842" w:rsidRPr="00AD3842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="002974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97419"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bookmarkEnd w:id="2"/>
    <w:p w14:paraId="6DC03C8C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2DFC99D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51710D" w14:textId="77777777" w:rsidR="00297419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A01DD4E" w14:textId="3CA05108" w:rsidR="00297419" w:rsidRPr="00C52C41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297419" w:rsidRPr="00C52C41" w:rsidSect="00C87E31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95F16D" w14:textId="77777777" w:rsidR="00A97957" w:rsidRPr="00C52C41" w:rsidRDefault="00A97957" w:rsidP="00A97957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739C9846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7246C4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17C91C9A" w14:textId="70772FA5" w:rsidR="00797EB2" w:rsidRPr="00290DE0" w:rsidRDefault="00797EB2" w:rsidP="00797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ข้าพเจ้าได้สอบทานงบฐานะการเงินที่แสดงเงินลงทุนตามวิธีส่วนได้เสียและงบฐานะการเงินเฉพาะกิจการ </w:t>
      </w:r>
      <w:r w:rsidR="00062268">
        <w:rPr>
          <w:rFonts w:ascii="Angsana New" w:hAnsi="Angsana New"/>
          <w:sz w:val="30"/>
          <w:szCs w:val="30"/>
        </w:rPr>
        <w:br/>
      </w:r>
      <w:r w:rsidR="00747ED2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747ED2" w:rsidRPr="001F3D7B">
        <w:rPr>
          <w:rFonts w:ascii="Angsana New" w:hAnsi="Angsana New"/>
          <w:sz w:val="30"/>
          <w:szCs w:val="30"/>
        </w:rPr>
        <w:t xml:space="preserve">30 </w:t>
      </w:r>
      <w:r w:rsidR="00AD3842" w:rsidRPr="00AD3842">
        <w:rPr>
          <w:rFonts w:ascii="Angsana New" w:hAnsi="Angsana New"/>
          <w:sz w:val="30"/>
          <w:szCs w:val="30"/>
          <w:cs/>
        </w:rPr>
        <w:t>กันยายน</w:t>
      </w:r>
      <w:r w:rsidR="00747ED2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47ED2" w:rsidRPr="001F3D7B">
        <w:rPr>
          <w:rFonts w:ascii="Angsana New" w:hAnsi="Angsana New" w:hint="cs"/>
          <w:sz w:val="30"/>
          <w:szCs w:val="30"/>
        </w:rPr>
        <w:t>256</w:t>
      </w:r>
      <w:r w:rsidR="00747ED2">
        <w:rPr>
          <w:rFonts w:ascii="Angsana New" w:hAnsi="Angsana New"/>
          <w:sz w:val="30"/>
          <w:szCs w:val="30"/>
        </w:rPr>
        <w:t>8</w:t>
      </w:r>
      <w:r w:rsidRPr="001F3D7B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งบกำไรขาดทุนที่แสดงเงินลงทุนตามวิธีส่วนได้เสียและงบกำไรขาดทุนเฉพาะกิจการ </w:t>
      </w:r>
      <w:r w:rsidR="00062268">
        <w:rPr>
          <w:rFonts w:ascii="Angsana New" w:hAnsi="Angsana New"/>
          <w:sz w:val="30"/>
          <w:szCs w:val="30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AD3842"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 w:rsidR="00062268">
        <w:rPr>
          <w:rFonts w:ascii="Angsana New" w:hAnsi="Angsana New"/>
          <w:sz w:val="30"/>
          <w:szCs w:val="30"/>
        </w:rPr>
        <w:br/>
      </w:r>
      <w:r w:rsidR="00AD3842">
        <w:rPr>
          <w:rFonts w:ascii="Angsana New" w:hAnsi="Angsana New" w:hint="cs"/>
          <w:sz w:val="30"/>
          <w:szCs w:val="30"/>
          <w:cs/>
          <w:lang w:val="th-TH"/>
        </w:rPr>
        <w:t xml:space="preserve">งวดสามเดือนและหกเดือนสิ้นสุดวันที่ </w:t>
      </w:r>
      <w:r w:rsidR="00AD3842" w:rsidRPr="00290DE0">
        <w:rPr>
          <w:rFonts w:ascii="Angsana New" w:hAnsi="Angsana New"/>
          <w:sz w:val="30"/>
          <w:szCs w:val="30"/>
          <w:lang w:val="th-TH"/>
        </w:rPr>
        <w:t xml:space="preserve">30 </w:t>
      </w:r>
      <w:r w:rsidR="00AD3842" w:rsidRPr="00290DE0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="00AD3842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D3842" w:rsidRPr="00E0273F">
        <w:rPr>
          <w:rFonts w:ascii="Angsana New" w:hAnsi="Angsana New" w:hint="cs"/>
          <w:sz w:val="30"/>
          <w:szCs w:val="30"/>
          <w:lang w:val="th-TH"/>
        </w:rPr>
        <w:t>256</w:t>
      </w:r>
      <w:r w:rsidR="00BF6297">
        <w:rPr>
          <w:rFonts w:ascii="Angsana New" w:hAnsi="Angsana New"/>
          <w:sz w:val="30"/>
          <w:szCs w:val="30"/>
        </w:rPr>
        <w:t>8</w:t>
      </w:r>
      <w:r w:rsidR="00AD3842" w:rsidRPr="00E0273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273F">
        <w:rPr>
          <w:rFonts w:ascii="Angsana New" w:hAnsi="Angsana New" w:hint="cs"/>
          <w:sz w:val="30"/>
          <w:szCs w:val="30"/>
          <w:cs/>
          <w:lang w:val="th-TH"/>
        </w:rPr>
        <w:t>งบการ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เปลี่ยนแปลงส่วนขอ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>ง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="00A66C98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และงบกระแสเงินสดที่แสดงเงินลงทุนตามวิธี</w:t>
      </w:r>
      <w:r w:rsidR="00062268">
        <w:rPr>
          <w:rFonts w:ascii="Angsana New" w:hAnsi="Angsana New"/>
          <w:sz w:val="30"/>
          <w:szCs w:val="30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ส่วนได้เสียและงบกระแสเงินสดเฉพาะกิจการ</w:t>
      </w:r>
      <w:r w:rsidR="00747ED2">
        <w:rPr>
          <w:rFonts w:ascii="Angsana New" w:hAnsi="Angsana New"/>
          <w:sz w:val="30"/>
          <w:szCs w:val="30"/>
        </w:rPr>
        <w:t xml:space="preserve"> </w:t>
      </w:r>
      <w:r w:rsidR="00747ED2" w:rsidRPr="001F3D7B">
        <w:rPr>
          <w:rFonts w:ascii="Angsana New" w:hAnsi="Angsana New" w:hint="cs"/>
          <w:sz w:val="30"/>
          <w:szCs w:val="30"/>
          <w:cs/>
          <w:lang w:val="th-TH"/>
        </w:rPr>
        <w:t>สำหรับงวด</w:t>
      </w:r>
      <w:r w:rsidR="00AD3842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="00747ED2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747ED2" w:rsidRPr="001F3D7B">
        <w:rPr>
          <w:rFonts w:ascii="Angsana New" w:hAnsi="Angsana New" w:hint="cs"/>
          <w:sz w:val="30"/>
          <w:szCs w:val="30"/>
        </w:rPr>
        <w:t>30</w:t>
      </w:r>
      <w:r w:rsidR="00747ED2" w:rsidRPr="001F3D7B">
        <w:rPr>
          <w:rFonts w:ascii="Angsana New" w:hAnsi="Angsana New" w:hint="cs"/>
          <w:sz w:val="30"/>
          <w:szCs w:val="30"/>
          <w:cs/>
        </w:rPr>
        <w:t xml:space="preserve"> </w:t>
      </w:r>
      <w:r w:rsidR="00AD3842" w:rsidRPr="00AD3842">
        <w:rPr>
          <w:rFonts w:ascii="Angsana New" w:hAnsi="Angsana New"/>
          <w:sz w:val="30"/>
          <w:szCs w:val="30"/>
          <w:cs/>
        </w:rPr>
        <w:t>กันยายน</w:t>
      </w:r>
      <w:r w:rsidRPr="001F3D7B">
        <w:rPr>
          <w:rFonts w:ascii="Angsana New" w:hAnsi="Angsana New" w:hint="cs"/>
          <w:sz w:val="30"/>
          <w:szCs w:val="30"/>
          <w:cs/>
        </w:rPr>
        <w:t xml:space="preserve"> </w:t>
      </w:r>
      <w:r w:rsidRPr="001F3D7B">
        <w:rPr>
          <w:rFonts w:ascii="Angsana New" w:hAnsi="Angsana New" w:hint="cs"/>
          <w:sz w:val="30"/>
          <w:szCs w:val="30"/>
        </w:rPr>
        <w:t>256</w:t>
      </w:r>
      <w:r w:rsidR="00747ED2">
        <w:rPr>
          <w:rFonts w:ascii="Angsana New" w:hAnsi="Angsana New"/>
          <w:sz w:val="30"/>
          <w:szCs w:val="30"/>
        </w:rPr>
        <w:t>8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</w:t>
      </w:r>
      <w:r w:rsidRPr="001F3D7B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62268">
        <w:rPr>
          <w:rFonts w:ascii="Angsana New" w:hAnsi="Angsana New"/>
          <w:sz w:val="30"/>
          <w:szCs w:val="30"/>
        </w:rPr>
        <w:br/>
      </w:r>
      <w:r w:rsidRPr="001F3D7B">
        <w:rPr>
          <w:rFonts w:ascii="Angsana New" w:hAnsi="Angsana New"/>
          <w:sz w:val="30"/>
          <w:szCs w:val="30"/>
          <w:cs/>
          <w:lang w:val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062268">
        <w:rPr>
          <w:rFonts w:ascii="Angsana New" w:hAnsi="Angsana New"/>
          <w:sz w:val="30"/>
          <w:szCs w:val="30"/>
        </w:rPr>
        <w:br/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การบัญชีฉบับที่ </w:t>
      </w:r>
      <w:r w:rsidRPr="001F3D7B">
        <w:rPr>
          <w:rFonts w:ascii="Angsana New" w:hAnsi="Angsana New"/>
          <w:sz w:val="30"/>
          <w:szCs w:val="30"/>
        </w:rPr>
        <w:t>34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>
        <w:rPr>
          <w:rFonts w:ascii="Angsana New" w:hAnsi="Angsana New" w:hint="cs"/>
          <w:sz w:val="30"/>
          <w:szCs w:val="30"/>
          <w:cs/>
        </w:rPr>
        <w:t>า</w:t>
      </w:r>
    </w:p>
    <w:p w14:paraId="195B039C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53A62BF9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1F3D7B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28F1C10E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5D880881" w14:textId="0FB84BC7" w:rsidR="00797EB2" w:rsidRPr="001F3D7B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  <w:sectPr w:rsidR="00797EB2" w:rsidRPr="001F3D7B" w:rsidSect="00A2797E">
          <w:footerReference w:type="default" r:id="rId15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  <w:r w:rsidRPr="001F3D7B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Pr="001F3D7B">
        <w:rPr>
          <w:rFonts w:ascii="Angsana New" w:hAnsi="Angsana New" w:cs="Angsana New" w:hint="cs"/>
          <w:spacing w:val="-4"/>
          <w:lang w:val="en-US"/>
        </w:rPr>
        <w:t>2410</w:t>
      </w:r>
      <w:r w:rsidRPr="001F3D7B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Pr="001F3D7B">
        <w:rPr>
          <w:rFonts w:ascii="Angsana New" w:hAnsi="Angsana New" w:cs="Angsana New"/>
          <w:spacing w:val="-4"/>
          <w:cs/>
        </w:rPr>
        <w:br/>
        <w:t>การตรวจสอบ ดังนั้นข้าพเจ้าจึงไม่แสดงความเห็นต่อข้อมูลทางการเงินระหว่างกาลที่สอบทา</w:t>
      </w:r>
      <w:r w:rsidRPr="001F3D7B">
        <w:rPr>
          <w:rFonts w:ascii="Angsana New" w:hAnsi="Angsana New" w:cs="Angsana New" w:hint="cs"/>
          <w:spacing w:val="-4"/>
          <w:cs/>
        </w:rPr>
        <w:t>น</w:t>
      </w:r>
    </w:p>
    <w:p w14:paraId="6C1AAF27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797EB2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56BE60A8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28C25B97" w14:textId="2C3FDB2C" w:rsidR="00464770" w:rsidRPr="00797EB2" w:rsidRDefault="00797EB2" w:rsidP="00797EB2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797EB2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97EB2">
        <w:rPr>
          <w:rFonts w:ascii="Angsana New" w:hAnsi="Angsana New"/>
          <w:sz w:val="30"/>
          <w:szCs w:val="30"/>
        </w:rPr>
        <w:t>34</w:t>
      </w:r>
      <w:r w:rsidRPr="00797EB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926BA6E" w14:textId="56DBC4DD" w:rsidR="00464770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81C4812" w14:textId="0005C910" w:rsidR="00297419" w:rsidRDefault="00297419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0FF7FFE" w14:textId="77777777" w:rsidR="00BF0F83" w:rsidRDefault="00BF0F83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B3C986A" w14:textId="77777777" w:rsidR="009159D8" w:rsidRDefault="009159D8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1EC9D500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สาวิตรี องค์สิริ</w:t>
      </w:r>
      <w:r w:rsidRPr="00F165F8">
        <w:rPr>
          <w:rFonts w:ascii="Angsana New" w:hAnsi="Angsana New" w:cs="Angsana New" w:hint="cs"/>
          <w:cs/>
          <w:lang w:val="en-US"/>
        </w:rPr>
        <w:t>มีมงคล</w:t>
      </w:r>
      <w:r w:rsidRPr="00F165F8">
        <w:rPr>
          <w:rFonts w:ascii="Angsana New" w:hAnsi="Angsana New" w:cs="Angsana New"/>
          <w:cs/>
        </w:rPr>
        <w:t>)</w:t>
      </w:r>
    </w:p>
    <w:p w14:paraId="3FFD1154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1DE78F26" w:rsidR="00464770" w:rsidRPr="00057B1B" w:rsidRDefault="008379C7" w:rsidP="008379C7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F165F8">
        <w:rPr>
          <w:rFonts w:ascii="Angsana New" w:hAnsi="Angsana New" w:cs="Angsana New"/>
          <w:cs/>
        </w:rPr>
        <w:t>เลขทะเบียน</w:t>
      </w:r>
      <w:r w:rsidRPr="00F165F8">
        <w:rPr>
          <w:rFonts w:ascii="Angsana New" w:hAnsi="Angsana New" w:cs="Angsana New" w:hint="cs"/>
          <w:cs/>
        </w:rPr>
        <w:t xml:space="preserve"> </w:t>
      </w:r>
      <w:r w:rsidRPr="00F165F8">
        <w:rPr>
          <w:rFonts w:ascii="Angsana New" w:hAnsi="Angsana New" w:cs="Angsana New"/>
          <w:lang w:val="en-US"/>
        </w:rPr>
        <w:t>10449</w:t>
      </w:r>
      <w:r w:rsidRPr="00F165F8">
        <w:rPr>
          <w:rFonts w:ascii="Angsana New" w:hAnsi="Angsana New" w:cs="Angsana New"/>
          <w:cs/>
        </w:rPr>
        <w:t xml:space="preserve"> 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A55076" w14:textId="77777777" w:rsidR="00C137BA" w:rsidRDefault="00464770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696232C6" w:rsidR="00464770" w:rsidRDefault="003C6B5B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AD3842">
        <w:rPr>
          <w:rFonts w:ascii="Angsana New" w:hAnsi="Angsana New"/>
          <w:sz w:val="30"/>
          <w:szCs w:val="30"/>
        </w:rPr>
        <w:t xml:space="preserve"> </w:t>
      </w:r>
      <w:r w:rsidR="00997FAA">
        <w:rPr>
          <w:rFonts w:ascii="Angsana New" w:hAnsi="Angsana New" w:hint="cs"/>
          <w:sz w:val="30"/>
          <w:szCs w:val="30"/>
          <w:cs/>
        </w:rPr>
        <w:t>พฤศจิกายน</w:t>
      </w:r>
      <w:r w:rsidR="00AF3281">
        <w:rPr>
          <w:rFonts w:ascii="Angsana New" w:hAnsi="Angsana New" w:hint="cs"/>
          <w:sz w:val="30"/>
          <w:szCs w:val="30"/>
          <w:cs/>
        </w:rPr>
        <w:t xml:space="preserve"> </w:t>
      </w:r>
      <w:r w:rsidR="0051147C">
        <w:rPr>
          <w:rFonts w:ascii="Angsana New" w:hAnsi="Angsana New"/>
          <w:sz w:val="30"/>
          <w:szCs w:val="30"/>
        </w:rPr>
        <w:t>256</w:t>
      </w:r>
      <w:r w:rsidR="00BF6297">
        <w:rPr>
          <w:rFonts w:ascii="Angsana New" w:hAnsi="Angsana New"/>
          <w:sz w:val="30"/>
          <w:szCs w:val="30"/>
        </w:rPr>
        <w:t>8</w:t>
      </w:r>
    </w:p>
    <w:sectPr w:rsidR="00464770" w:rsidSect="006C4095">
      <w:headerReference w:type="default" r:id="rId16"/>
      <w:footerReference w:type="default" r:id="rId17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68DD6" w14:textId="77777777" w:rsidR="004972C9" w:rsidRDefault="004972C9">
      <w:r>
        <w:separator/>
      </w:r>
    </w:p>
  </w:endnote>
  <w:endnote w:type="continuationSeparator" w:id="0">
    <w:p w14:paraId="11E6CD22" w14:textId="77777777" w:rsidR="004972C9" w:rsidRDefault="0049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93FBA" w14:textId="77777777" w:rsidR="003224CE" w:rsidRDefault="003224CE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3224CE" w:rsidRDefault="003224CE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A308F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3224CE" w:rsidRPr="001B16E3" w:rsidRDefault="003224CE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D719" w14:textId="77777777" w:rsidR="00797EB2" w:rsidRPr="00F25036" w:rsidRDefault="00797EB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E1967" w14:textId="77777777" w:rsidR="004972C9" w:rsidRDefault="004972C9">
      <w:r>
        <w:separator/>
      </w:r>
    </w:p>
  </w:footnote>
  <w:footnote w:type="continuationSeparator" w:id="0">
    <w:p w14:paraId="57C514AA" w14:textId="77777777" w:rsidR="004972C9" w:rsidRDefault="00497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71E89" w14:textId="3E75D3CB" w:rsidR="003224CE" w:rsidRPr="003A3A4B" w:rsidRDefault="003224CE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94AE877" w14:textId="59C4EF47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31C4CA8" w14:textId="1FB5CF61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CE189F1" w14:textId="1375A3E4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31D244B" w14:textId="30060925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299973F" w14:textId="094C3EAE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D0D572D" w14:textId="13D63B82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CB59BC2" w14:textId="77777777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62177" w14:textId="70A3D8C3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BFB443" w14:textId="2EAB9551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8C12F4" w14:textId="23BFDBE8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2640EC7" w14:textId="2397A450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B875780" w14:textId="62347315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2FE591" w14:textId="77777777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CEE03" w14:textId="75A3D4D5" w:rsidR="00A2783D" w:rsidRDefault="00A2783D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2928F73A" w14:textId="7FC22036" w:rsidR="00A2783D" w:rsidRDefault="00A2783D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55ABDBD" w14:textId="152DDAE6" w:rsidR="00297419" w:rsidRDefault="00297419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1B3357DD" w14:textId="77777777" w:rsidR="00297419" w:rsidRPr="00985A84" w:rsidRDefault="00297419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8086284">
    <w:abstractNumId w:val="6"/>
  </w:num>
  <w:num w:numId="2" w16cid:durableId="1263682755">
    <w:abstractNumId w:val="5"/>
  </w:num>
  <w:num w:numId="3" w16cid:durableId="611861480">
    <w:abstractNumId w:val="9"/>
  </w:num>
  <w:num w:numId="4" w16cid:durableId="1778988722">
    <w:abstractNumId w:val="7"/>
  </w:num>
  <w:num w:numId="5" w16cid:durableId="590353679">
    <w:abstractNumId w:val="8"/>
  </w:num>
  <w:num w:numId="6" w16cid:durableId="1361784492">
    <w:abstractNumId w:val="3"/>
  </w:num>
  <w:num w:numId="7" w16cid:durableId="1015304302">
    <w:abstractNumId w:val="2"/>
  </w:num>
  <w:num w:numId="8" w16cid:durableId="1894542828">
    <w:abstractNumId w:val="0"/>
  </w:num>
  <w:num w:numId="9" w16cid:durableId="1455519072">
    <w:abstractNumId w:val="1"/>
  </w:num>
  <w:num w:numId="10" w16cid:durableId="2067099579">
    <w:abstractNumId w:val="4"/>
  </w:num>
  <w:num w:numId="11" w16cid:durableId="2118941785">
    <w:abstractNumId w:val="18"/>
  </w:num>
  <w:num w:numId="12" w16cid:durableId="1979219581">
    <w:abstractNumId w:val="14"/>
  </w:num>
  <w:num w:numId="13" w16cid:durableId="1565291489">
    <w:abstractNumId w:val="26"/>
  </w:num>
  <w:num w:numId="14" w16cid:durableId="1990211951">
    <w:abstractNumId w:val="17"/>
  </w:num>
  <w:num w:numId="15" w16cid:durableId="1178009650">
    <w:abstractNumId w:val="19"/>
  </w:num>
  <w:num w:numId="16" w16cid:durableId="1398018114">
    <w:abstractNumId w:val="21"/>
  </w:num>
  <w:num w:numId="17" w16cid:durableId="1252545618">
    <w:abstractNumId w:val="10"/>
  </w:num>
  <w:num w:numId="18" w16cid:durableId="11688438">
    <w:abstractNumId w:val="24"/>
  </w:num>
  <w:num w:numId="19" w16cid:durableId="197663064">
    <w:abstractNumId w:val="11"/>
  </w:num>
  <w:num w:numId="20" w16cid:durableId="1918009313">
    <w:abstractNumId w:val="27"/>
  </w:num>
  <w:num w:numId="21" w16cid:durableId="1939757093">
    <w:abstractNumId w:val="13"/>
  </w:num>
  <w:num w:numId="22" w16cid:durableId="1419670352">
    <w:abstractNumId w:val="20"/>
  </w:num>
  <w:num w:numId="23" w16cid:durableId="1135027618">
    <w:abstractNumId w:val="23"/>
  </w:num>
  <w:num w:numId="24" w16cid:durableId="1007295320">
    <w:abstractNumId w:val="15"/>
  </w:num>
  <w:num w:numId="25" w16cid:durableId="399334188">
    <w:abstractNumId w:val="28"/>
  </w:num>
  <w:num w:numId="26" w16cid:durableId="88543999">
    <w:abstractNumId w:val="22"/>
  </w:num>
  <w:num w:numId="27" w16cid:durableId="1766458287">
    <w:abstractNumId w:val="12"/>
  </w:num>
  <w:num w:numId="28" w16cid:durableId="1514414037">
    <w:abstractNumId w:val="25"/>
  </w:num>
  <w:num w:numId="29" w16cid:durableId="203437686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3CE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268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0DD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55B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4729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6C1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DE0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419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28D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663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09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56B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53E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3A4B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6B5B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0FF2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1D7B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2C9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0AA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3DA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3B"/>
    <w:rsid w:val="00617087"/>
    <w:rsid w:val="00617119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4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C26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1FA0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317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46C4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47ED2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1D2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97EB2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0741A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6DB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379C7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161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574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9D8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85F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1B32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97FAA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6D43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C36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82D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049C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3D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B2E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94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12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6C98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617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957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842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D7D2E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281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3CC3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0F83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297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69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7BA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1C4E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6AA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E3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7DF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B7E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5C13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869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445"/>
    <w:rsid w:val="00D9254A"/>
    <w:rsid w:val="00D92AB3"/>
    <w:rsid w:val="00D93F73"/>
    <w:rsid w:val="00D94CA5"/>
    <w:rsid w:val="00D9507D"/>
    <w:rsid w:val="00D95087"/>
    <w:rsid w:val="00D95192"/>
    <w:rsid w:val="00D951D4"/>
    <w:rsid w:val="00D95976"/>
    <w:rsid w:val="00D96331"/>
    <w:rsid w:val="00D9647D"/>
    <w:rsid w:val="00D968CB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73F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D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5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D80"/>
    <w:rsid w:val="00F05594"/>
    <w:rsid w:val="00F05D92"/>
    <w:rsid w:val="00F06116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352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137D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D6E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2228D"/>
  </w:style>
  <w:style w:type="character" w:customStyle="1" w:styleId="Heading5Char">
    <w:name w:val="Heading 5 Char"/>
    <w:basedOn w:val="DefaultParagraphFont"/>
    <w:link w:val="Heading5"/>
    <w:rsid w:val="00A97957"/>
    <w:rPr>
      <w:rFonts w:cs="EucrosiaUPC"/>
      <w:b/>
      <w:bCs/>
      <w:sz w:val="30"/>
      <w:szCs w:val="30"/>
    </w:rPr>
  </w:style>
  <w:style w:type="paragraph" w:customStyle="1" w:styleId="T0">
    <w:name w:val="????? T"/>
    <w:basedOn w:val="Normal"/>
    <w:rsid w:val="008379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C792C-B2BB-4504-9179-2336A3CED1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1BBAF5C-0F56-41CF-A557-A8059B2F0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5CDA4-2F01-48C8-A5D6-6AD96634E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3</Pages>
  <Words>448</Words>
  <Characters>1693</Characters>
  <Application>Microsoft Office Word</Application>
  <DocSecurity>0</DocSecurity>
  <Lines>40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2111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Nattanan, Nakjangwat</cp:lastModifiedBy>
  <cp:revision>10</cp:revision>
  <cp:lastPrinted>2022-05-17T08:59:00Z</cp:lastPrinted>
  <dcterms:created xsi:type="dcterms:W3CDTF">2025-07-23T02:47:00Z</dcterms:created>
  <dcterms:modified xsi:type="dcterms:W3CDTF">2025-10-24T03:02:00Z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