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1493659C" w:rsidR="00726B9B" w:rsidRPr="00C52C41" w:rsidRDefault="008B233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11D485D5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B233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4A8D970B" w:rsidR="00BD265A" w:rsidRPr="00C52C41" w:rsidRDefault="008B233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34E86121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51E30A8D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0E189BB7" w:rsidR="0033736D" w:rsidRPr="00C52C41" w:rsidRDefault="008B233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48A73D70" w:rsidR="00E245AE" w:rsidRPr="00E245AE" w:rsidRDefault="0033736D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F7947" w:rsidRPr="00C52C41" w14:paraId="51754340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0A1624" w14:textId="7FB32630" w:rsidR="007F7947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004A07" w14:textId="77777777" w:rsidR="007F7947" w:rsidRPr="00C52C41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024DE69" w14:textId="16CD0543" w:rsidR="007F7947" w:rsidRPr="00C52C41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F7947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53881E2E" w:rsidR="007F7947" w:rsidRPr="006B116C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F1BBE2" w14:textId="77777777" w:rsidR="007F7947" w:rsidRPr="006B116C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7F7947" w:rsidRPr="006B116C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F7947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56C3B8AB" w:rsidR="007F7947" w:rsidRPr="006B116C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DF9C16" w14:textId="77777777" w:rsidR="007F7947" w:rsidRPr="006B116C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7F7947" w:rsidRPr="006B116C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1563A263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  <w:cs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771E51">
        <w:rPr>
          <w:rFonts w:ascii="Angsana New" w:hAnsi="Angsana New"/>
          <w:sz w:val="30"/>
          <w:szCs w:val="30"/>
          <w:cs/>
        </w:rPr>
        <w:t>เมื่อวันท</w:t>
      </w:r>
      <w:r w:rsidR="00003CA9">
        <w:rPr>
          <w:rFonts w:ascii="Angsana New" w:hAnsi="Angsana New" w:hint="cs"/>
          <w:sz w:val="30"/>
          <w:szCs w:val="30"/>
          <w:cs/>
        </w:rPr>
        <w:t xml:space="preserve">ี่ </w:t>
      </w:r>
      <w:r w:rsidR="007F57CB">
        <w:rPr>
          <w:rFonts w:ascii="Angsana New" w:hAnsi="Angsana New"/>
          <w:sz w:val="30"/>
          <w:szCs w:val="30"/>
        </w:rPr>
        <w:t>11</w:t>
      </w:r>
      <w:r w:rsidR="009E2D06">
        <w:rPr>
          <w:rFonts w:ascii="Angsana New" w:hAnsi="Angsana New"/>
          <w:sz w:val="30"/>
          <w:szCs w:val="30"/>
        </w:rPr>
        <w:t xml:space="preserve"> </w:t>
      </w:r>
      <w:r w:rsidR="00CA1745">
        <w:rPr>
          <w:rFonts w:ascii="Angsana New" w:hAnsi="Angsana New" w:hint="cs"/>
          <w:sz w:val="30"/>
          <w:szCs w:val="30"/>
          <w:cs/>
        </w:rPr>
        <w:t>พฤศจิกายน</w:t>
      </w:r>
      <w:r w:rsidR="00406288">
        <w:rPr>
          <w:rFonts w:ascii="Angsana New" w:hAnsi="Angsana New" w:hint="cs"/>
          <w:sz w:val="30"/>
          <w:szCs w:val="30"/>
          <w:cs/>
        </w:rPr>
        <w:t xml:space="preserve"> </w:t>
      </w:r>
      <w:r w:rsidR="00564757">
        <w:rPr>
          <w:rFonts w:ascii="Angsana New" w:hAnsi="Angsana New"/>
          <w:sz w:val="30"/>
          <w:szCs w:val="30"/>
        </w:rPr>
        <w:t>256</w:t>
      </w:r>
      <w:r w:rsidR="00F00B19">
        <w:rPr>
          <w:rFonts w:ascii="Angsana New" w:hAnsi="Angsana New"/>
          <w:sz w:val="30"/>
          <w:szCs w:val="30"/>
        </w:rPr>
        <w:t>8</w:t>
      </w:r>
    </w:p>
    <w:p w14:paraId="656242A1" w14:textId="77777777" w:rsidR="00C85FF1" w:rsidRPr="00303D3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83563CD" w14:textId="313E9A28" w:rsidR="00C85FF1" w:rsidRPr="009B4EB3" w:rsidRDefault="00C85FF1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7AC158" w14:textId="2CC5E2BA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92299">
        <w:rPr>
          <w:rFonts w:ascii="Angsana New" w:hAnsi="Angsana New"/>
          <w:sz w:val="30"/>
          <w:szCs w:val="30"/>
        </w:rPr>
        <w:t>34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เรื่อง </w:t>
      </w:r>
      <w:r w:rsidRPr="0029229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9229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</w:t>
      </w:r>
      <w:r w:rsidR="000C45FC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Pr="00292299">
        <w:rPr>
          <w:rFonts w:ascii="Angsana New" w:hAnsi="Angsana New"/>
          <w:sz w:val="30"/>
          <w:szCs w:val="30"/>
        </w:rPr>
        <w:t xml:space="preserve">31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 w:hint="cs"/>
          <w:sz w:val="30"/>
          <w:szCs w:val="30"/>
        </w:rPr>
        <w:t>256</w:t>
      </w:r>
      <w:r w:rsidR="009E2D06">
        <w:rPr>
          <w:rFonts w:ascii="Angsana New" w:hAnsi="Angsana New"/>
          <w:sz w:val="30"/>
          <w:szCs w:val="30"/>
        </w:rPr>
        <w:t>8</w:t>
      </w:r>
    </w:p>
    <w:p w14:paraId="725804CA" w14:textId="77777777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BC9F96" w14:textId="755D70D4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>31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/>
          <w:sz w:val="30"/>
          <w:szCs w:val="30"/>
        </w:rPr>
        <w:t>256</w:t>
      </w:r>
      <w:r w:rsidR="009E2D06">
        <w:rPr>
          <w:rFonts w:ascii="Angsana New" w:hAnsi="Angsana New"/>
          <w:sz w:val="30"/>
          <w:szCs w:val="30"/>
        </w:rPr>
        <w:t>8</w:t>
      </w:r>
    </w:p>
    <w:p w14:paraId="48A43136" w14:textId="6F5CCB23" w:rsidR="00C85FF1" w:rsidRPr="00875146" w:rsidRDefault="00C85FF1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86906A" w14:textId="6D17B0C0" w:rsidR="009B3614" w:rsidRPr="008B233B" w:rsidRDefault="008B233B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cs/>
          <w:lang w:val="th-TH"/>
        </w:rPr>
      </w:pPr>
      <w:r w:rsidRPr="008B233B">
        <w:rPr>
          <w:rFonts w:ascii="Angsana New" w:hAnsi="Angsana New" w:hint="cs"/>
          <w:bCs/>
          <w:sz w:val="30"/>
          <w:szCs w:val="30"/>
          <w:cs/>
        </w:rPr>
        <w:t>2</w:t>
      </w:r>
      <w:r w:rsidR="009B3614" w:rsidRPr="008B233B">
        <w:rPr>
          <w:rFonts w:ascii="Angsana New" w:hAnsi="Angsana New"/>
          <w:bCs/>
          <w:sz w:val="30"/>
          <w:szCs w:val="30"/>
        </w:rPr>
        <w:tab/>
      </w:r>
      <w:r w:rsidR="009B3614" w:rsidRPr="008B233B">
        <w:rPr>
          <w:rFonts w:ascii="Angsana New" w:hAnsi="Angsana New"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Default="00917F8F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41956EDA" w14:textId="564AEDB4" w:rsidR="009E2026" w:rsidRDefault="008B233B" w:rsidP="009E2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0F3D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Pr="00350F3D">
        <w:rPr>
          <w:rFonts w:ascii="Angsana New" w:hAnsi="Angsana New" w:hint="cs"/>
          <w:sz w:val="30"/>
          <w:szCs w:val="30"/>
          <w:cs/>
        </w:rPr>
        <w:t>ร่วม</w:t>
      </w:r>
      <w:r w:rsidRPr="00350F3D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Pr="00350F3D">
        <w:rPr>
          <w:rFonts w:ascii="Angsana New" w:hAnsi="Angsana New"/>
          <w:sz w:val="30"/>
          <w:szCs w:val="30"/>
        </w:rPr>
        <w:t>3</w:t>
      </w:r>
      <w:r w:rsidRPr="00350F3D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</w:t>
      </w:r>
      <w:r w:rsidR="00BA6151" w:rsidRPr="00350F3D">
        <w:rPr>
          <w:rFonts w:ascii="Angsana New" w:hAnsi="Angsana New" w:hint="cs"/>
          <w:sz w:val="30"/>
          <w:szCs w:val="30"/>
          <w:cs/>
        </w:rPr>
        <w:t>อื่น</w:t>
      </w:r>
      <w:r w:rsidR="00B712E7" w:rsidRPr="00350F3D">
        <w:rPr>
          <w:rFonts w:ascii="Angsana New" w:hAnsi="Angsana New"/>
          <w:sz w:val="30"/>
          <w:szCs w:val="30"/>
          <w:cs/>
        </w:rPr>
        <w:br/>
      </w:r>
      <w:r w:rsidRPr="00350F3D">
        <w:rPr>
          <w:rFonts w:ascii="Angsana New" w:hAnsi="Angsana New"/>
          <w:sz w:val="30"/>
          <w:szCs w:val="30"/>
          <w:cs/>
        </w:rPr>
        <w:t>ที่เกี่ยวข้อง</w:t>
      </w:r>
      <w:r w:rsidR="00B712E7" w:rsidRPr="00350F3D">
        <w:rPr>
          <w:rFonts w:ascii="Angsana New" w:hAnsi="Angsana New" w:hint="cs"/>
          <w:sz w:val="30"/>
          <w:szCs w:val="30"/>
          <w:cs/>
        </w:rPr>
        <w:t>กัน</w:t>
      </w:r>
      <w:r w:rsidRPr="00350F3D">
        <w:rPr>
          <w:rFonts w:ascii="Angsana New" w:hAnsi="Angsana New"/>
          <w:sz w:val="30"/>
          <w:szCs w:val="30"/>
          <w:cs/>
        </w:rPr>
        <w:t>ไม่มีการเปลี่ยนแปล</w:t>
      </w:r>
      <w:r w:rsidR="003C78C1">
        <w:rPr>
          <w:rFonts w:ascii="Angsana New" w:hAnsi="Angsana New" w:hint="cs"/>
          <w:sz w:val="30"/>
          <w:szCs w:val="30"/>
          <w:cs/>
        </w:rPr>
        <w:t xml:space="preserve">งจากงบการเงินสำหรับปีสิ้นสุดวันที่ </w:t>
      </w:r>
      <w:r w:rsidR="003C78C1">
        <w:rPr>
          <w:rFonts w:ascii="Angsana New" w:hAnsi="Angsana New"/>
          <w:sz w:val="30"/>
          <w:szCs w:val="30"/>
        </w:rPr>
        <w:t xml:space="preserve">31 </w:t>
      </w:r>
      <w:r w:rsidR="003C78C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C78C1">
        <w:rPr>
          <w:rFonts w:ascii="Angsana New" w:hAnsi="Angsana New"/>
          <w:sz w:val="30"/>
          <w:szCs w:val="30"/>
        </w:rPr>
        <w:t>2568</w:t>
      </w:r>
    </w:p>
    <w:p w14:paraId="730191F5" w14:textId="1CCA811B" w:rsidR="008B233B" w:rsidRDefault="008B233B" w:rsidP="009E2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170"/>
        <w:gridCol w:w="270"/>
        <w:gridCol w:w="1260"/>
        <w:gridCol w:w="270"/>
        <w:gridCol w:w="1440"/>
      </w:tblGrid>
      <w:tr w:rsidR="00F70362" w:rsidRPr="00292299" w14:paraId="0570A077" w14:textId="77777777" w:rsidTr="00BC06B8">
        <w:trPr>
          <w:tblHeader/>
        </w:trPr>
        <w:tc>
          <w:tcPr>
            <w:tcW w:w="3420" w:type="dxa"/>
          </w:tcPr>
          <w:p w14:paraId="4EB1B743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790" w:type="dxa"/>
            <w:gridSpan w:val="3"/>
          </w:tcPr>
          <w:p w14:paraId="12D05DAF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EA6BBF8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85F82E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8EC371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ECB1E0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0362" w:rsidRPr="00292299" w14:paraId="33C00A95" w14:textId="77777777" w:rsidTr="00BC06B8">
        <w:trPr>
          <w:tblHeader/>
        </w:trPr>
        <w:tc>
          <w:tcPr>
            <w:tcW w:w="3420" w:type="dxa"/>
          </w:tcPr>
          <w:p w14:paraId="4CC8B0A6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790" w:type="dxa"/>
            <w:gridSpan w:val="3"/>
          </w:tcPr>
          <w:p w14:paraId="4A2DABB8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5217C65" w14:textId="77777777" w:rsidR="00F70362" w:rsidRPr="00DF743F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0AE24A2" w14:textId="77777777" w:rsidR="00F70362" w:rsidRPr="00DF743F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362" w:rsidRPr="00292299" w14:paraId="03C1FAA1" w14:textId="77777777" w:rsidTr="00BC06B8">
        <w:trPr>
          <w:tblHeader/>
        </w:trPr>
        <w:tc>
          <w:tcPr>
            <w:tcW w:w="3420" w:type="dxa"/>
          </w:tcPr>
          <w:p w14:paraId="6962C4A7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</w:tcPr>
          <w:p w14:paraId="0D1F2DCC" w14:textId="5E252616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2CB54B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33AAFA" w14:textId="0E77C8F3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332385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6805A" w14:textId="478ABFBA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0D6F122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ED8989" w14:textId="20A9D5CF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70362" w:rsidRPr="00292299" w14:paraId="29B9F5A0" w14:textId="77777777" w:rsidTr="00BC06B8">
        <w:trPr>
          <w:tblHeader/>
        </w:trPr>
        <w:tc>
          <w:tcPr>
            <w:tcW w:w="3420" w:type="dxa"/>
          </w:tcPr>
          <w:p w14:paraId="43B8AC42" w14:textId="77777777" w:rsidR="00F70362" w:rsidRPr="00292299" w:rsidRDefault="00F70362" w:rsidP="00BC06B8">
            <w:pPr>
              <w:pStyle w:val="Heading5"/>
              <w:tabs>
                <w:tab w:val="clear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6030" w:type="dxa"/>
            <w:gridSpan w:val="7"/>
          </w:tcPr>
          <w:p w14:paraId="1EB53B8B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362" w:rsidRPr="00292299" w14:paraId="42321AF1" w14:textId="77777777" w:rsidTr="00BC06B8">
        <w:tc>
          <w:tcPr>
            <w:tcW w:w="3420" w:type="dxa"/>
          </w:tcPr>
          <w:p w14:paraId="5E10C275" w14:textId="77777777" w:rsidR="00F70362" w:rsidRPr="006C285E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8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6C28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50" w:type="dxa"/>
          </w:tcPr>
          <w:p w14:paraId="4400D959" w14:textId="77777777" w:rsidR="00F70362" w:rsidRPr="00292299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EF2D0" w14:textId="77777777" w:rsidR="00F70362" w:rsidRPr="00292299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5FA57" w14:textId="77777777" w:rsidR="00F70362" w:rsidRPr="00C91CBC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1C149" w14:textId="77777777" w:rsidR="00F70362" w:rsidRPr="00C91CBC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90D3A6" w14:textId="77777777" w:rsidR="00F70362" w:rsidRPr="00C91CBC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4881C" w14:textId="77777777" w:rsidR="00F70362" w:rsidRPr="00C91CBC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B656F0" w14:textId="77777777" w:rsidR="00F70362" w:rsidRPr="00C91CBC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0362" w:rsidRPr="00292299" w14:paraId="541A27DD" w14:textId="77777777" w:rsidTr="00BC06B8">
        <w:tc>
          <w:tcPr>
            <w:tcW w:w="3420" w:type="dxa"/>
          </w:tcPr>
          <w:p w14:paraId="17405CA8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1B2F48FD" w14:textId="3E710F7E" w:rsidR="00F70362" w:rsidRPr="00E979BA" w:rsidRDefault="005440E3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40E3">
              <w:rPr>
                <w:rFonts w:asciiTheme="majorBidi" w:hAnsiTheme="majorBidi" w:cstheme="majorBidi"/>
                <w:sz w:val="30"/>
                <w:szCs w:val="30"/>
              </w:rPr>
              <w:t>25,450</w:t>
            </w:r>
          </w:p>
        </w:tc>
        <w:tc>
          <w:tcPr>
            <w:tcW w:w="270" w:type="dxa"/>
          </w:tcPr>
          <w:p w14:paraId="000FCEFB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842814" w14:textId="5AF7CF34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10,080</w:t>
            </w:r>
          </w:p>
        </w:tc>
        <w:tc>
          <w:tcPr>
            <w:tcW w:w="270" w:type="dxa"/>
          </w:tcPr>
          <w:p w14:paraId="5E02909C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729634" w14:textId="4A4DE007" w:rsidR="00F70362" w:rsidRPr="00483749" w:rsidRDefault="005440E3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40E3">
              <w:rPr>
                <w:rFonts w:asciiTheme="majorBidi" w:hAnsiTheme="majorBidi" w:cstheme="majorBidi"/>
                <w:sz w:val="30"/>
                <w:szCs w:val="30"/>
              </w:rPr>
              <w:t>25,450</w:t>
            </w:r>
          </w:p>
        </w:tc>
        <w:tc>
          <w:tcPr>
            <w:tcW w:w="270" w:type="dxa"/>
          </w:tcPr>
          <w:p w14:paraId="7DF90115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AB8BAC" w14:textId="41A9D0F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10,080</w:t>
            </w:r>
          </w:p>
        </w:tc>
      </w:tr>
      <w:tr w:rsidR="00F70362" w:rsidRPr="00292299" w14:paraId="0B2AF667" w14:textId="77777777" w:rsidTr="00BC06B8">
        <w:tc>
          <w:tcPr>
            <w:tcW w:w="3420" w:type="dxa"/>
          </w:tcPr>
          <w:p w14:paraId="0A783616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350" w:type="dxa"/>
          </w:tcPr>
          <w:p w14:paraId="40BF9394" w14:textId="0238A6D5" w:rsidR="00F70362" w:rsidRPr="00E979BA" w:rsidRDefault="005440E3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40E3">
              <w:rPr>
                <w:rFonts w:asciiTheme="majorBidi" w:hAnsiTheme="majorBidi" w:cstheme="majorBidi"/>
                <w:sz w:val="30"/>
                <w:szCs w:val="30"/>
              </w:rPr>
              <w:t>7,360</w:t>
            </w:r>
          </w:p>
        </w:tc>
        <w:tc>
          <w:tcPr>
            <w:tcW w:w="270" w:type="dxa"/>
          </w:tcPr>
          <w:p w14:paraId="108D6757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22E87" w14:textId="573646A2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8,797</w:t>
            </w:r>
          </w:p>
        </w:tc>
        <w:tc>
          <w:tcPr>
            <w:tcW w:w="270" w:type="dxa"/>
          </w:tcPr>
          <w:p w14:paraId="037FB42F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3018F5" w14:textId="792672E7" w:rsidR="00F70362" w:rsidRPr="00483749" w:rsidRDefault="005440E3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40E3">
              <w:rPr>
                <w:rFonts w:asciiTheme="majorBidi" w:hAnsiTheme="majorBidi" w:cstheme="majorBidi"/>
                <w:sz w:val="30"/>
                <w:szCs w:val="30"/>
              </w:rPr>
              <w:t>7,360</w:t>
            </w:r>
          </w:p>
        </w:tc>
        <w:tc>
          <w:tcPr>
            <w:tcW w:w="270" w:type="dxa"/>
          </w:tcPr>
          <w:p w14:paraId="313A5D73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FD494" w14:textId="7E711D09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8,797</w:t>
            </w:r>
          </w:p>
        </w:tc>
      </w:tr>
      <w:tr w:rsidR="00F70362" w:rsidRPr="00D54225" w14:paraId="43F4FCD1" w14:textId="77777777" w:rsidTr="00BC06B8">
        <w:tc>
          <w:tcPr>
            <w:tcW w:w="3420" w:type="dxa"/>
          </w:tcPr>
          <w:p w14:paraId="0A3B8F95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2A000984" w14:textId="3C6A9E13" w:rsidR="00F70362" w:rsidRPr="00E979BA" w:rsidRDefault="005440E3" w:rsidP="00544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9E43E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60FD2" w14:textId="4260CEEF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2,545</w:t>
            </w:r>
          </w:p>
        </w:tc>
        <w:tc>
          <w:tcPr>
            <w:tcW w:w="270" w:type="dxa"/>
          </w:tcPr>
          <w:p w14:paraId="060990FB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0BAEAC" w14:textId="566D00D4" w:rsidR="00F70362" w:rsidRPr="00483749" w:rsidRDefault="005440E3" w:rsidP="00544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38CCE2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18D01F" w14:textId="7EF7745A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2,545</w:t>
            </w:r>
          </w:p>
        </w:tc>
      </w:tr>
      <w:tr w:rsidR="00F70362" w:rsidRPr="00292299" w14:paraId="73DD405E" w14:textId="77777777" w:rsidTr="00BC06B8">
        <w:tc>
          <w:tcPr>
            <w:tcW w:w="3420" w:type="dxa"/>
          </w:tcPr>
          <w:p w14:paraId="2893C9AD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48ACACF7" w14:textId="3668F28D" w:rsidR="00F70362" w:rsidRPr="00E979BA" w:rsidRDefault="005440E3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40E3">
              <w:rPr>
                <w:rFonts w:asciiTheme="majorBidi" w:hAnsiTheme="majorBidi" w:cstheme="majorBidi"/>
                <w:sz w:val="30"/>
                <w:szCs w:val="30"/>
              </w:rPr>
              <w:t>25,500</w:t>
            </w:r>
          </w:p>
        </w:tc>
        <w:tc>
          <w:tcPr>
            <w:tcW w:w="270" w:type="dxa"/>
          </w:tcPr>
          <w:p w14:paraId="237465A3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BD2E4" w14:textId="7E587DB8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24,203</w:t>
            </w:r>
          </w:p>
        </w:tc>
        <w:tc>
          <w:tcPr>
            <w:tcW w:w="270" w:type="dxa"/>
          </w:tcPr>
          <w:p w14:paraId="1A8642E8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C17C19" w14:textId="45EFC3E1" w:rsidR="00F70362" w:rsidRPr="00483749" w:rsidRDefault="005440E3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40E3">
              <w:rPr>
                <w:rFonts w:asciiTheme="majorBidi" w:hAnsiTheme="majorBidi" w:cstheme="majorBidi"/>
                <w:sz w:val="30"/>
                <w:szCs w:val="30"/>
              </w:rPr>
              <w:t>25,500</w:t>
            </w:r>
          </w:p>
        </w:tc>
        <w:tc>
          <w:tcPr>
            <w:tcW w:w="270" w:type="dxa"/>
          </w:tcPr>
          <w:p w14:paraId="38C29F4D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662D1C" w14:textId="4FCE01BF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24,203</w:t>
            </w:r>
          </w:p>
        </w:tc>
      </w:tr>
      <w:tr w:rsidR="00F70362" w:rsidRPr="00292299" w14:paraId="4C6227FE" w14:textId="77777777" w:rsidTr="00BC06B8">
        <w:tc>
          <w:tcPr>
            <w:tcW w:w="3420" w:type="dxa"/>
          </w:tcPr>
          <w:p w14:paraId="09FB5501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FC"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350" w:type="dxa"/>
          </w:tcPr>
          <w:p w14:paraId="09F8CEC6" w14:textId="4B89D0C3" w:rsidR="00F70362" w:rsidRPr="00E979BA" w:rsidRDefault="005440E3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40E3">
              <w:rPr>
                <w:rFonts w:asciiTheme="majorBidi" w:hAnsiTheme="majorBidi" w:cstheme="majorBidi"/>
                <w:sz w:val="30"/>
                <w:szCs w:val="30"/>
              </w:rPr>
              <w:t>16,941</w:t>
            </w:r>
          </w:p>
        </w:tc>
        <w:tc>
          <w:tcPr>
            <w:tcW w:w="270" w:type="dxa"/>
          </w:tcPr>
          <w:p w14:paraId="29213961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30198" w14:textId="4716C47D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17,280</w:t>
            </w:r>
          </w:p>
        </w:tc>
        <w:tc>
          <w:tcPr>
            <w:tcW w:w="270" w:type="dxa"/>
          </w:tcPr>
          <w:p w14:paraId="5A812FBC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112188" w14:textId="5491847E" w:rsidR="00F70362" w:rsidRPr="00483749" w:rsidRDefault="005440E3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40E3">
              <w:rPr>
                <w:rFonts w:asciiTheme="majorBidi" w:hAnsiTheme="majorBidi" w:cstheme="majorBidi"/>
                <w:sz w:val="30"/>
                <w:szCs w:val="30"/>
              </w:rPr>
              <w:t>16,941</w:t>
            </w:r>
          </w:p>
        </w:tc>
        <w:tc>
          <w:tcPr>
            <w:tcW w:w="270" w:type="dxa"/>
          </w:tcPr>
          <w:p w14:paraId="114016E8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BB741B" w14:textId="1FAF3FB6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17,280</w:t>
            </w:r>
          </w:p>
        </w:tc>
      </w:tr>
      <w:tr w:rsidR="00F70362" w:rsidRPr="00292299" w14:paraId="3BAE9404" w14:textId="77777777" w:rsidTr="00BC06B8">
        <w:trPr>
          <w:trHeight w:val="272"/>
        </w:trPr>
        <w:tc>
          <w:tcPr>
            <w:tcW w:w="3420" w:type="dxa"/>
          </w:tcPr>
          <w:p w14:paraId="6CA52299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162D33EE" w14:textId="0D8EB4EF" w:rsidR="00F70362" w:rsidRPr="00E979BA" w:rsidRDefault="005440E3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40E3">
              <w:rPr>
                <w:rFonts w:asciiTheme="majorBidi" w:hAnsiTheme="majorBidi" w:cstheme="majorBidi"/>
                <w:sz w:val="30"/>
                <w:szCs w:val="30"/>
              </w:rPr>
              <w:t>8,948</w:t>
            </w:r>
          </w:p>
        </w:tc>
        <w:tc>
          <w:tcPr>
            <w:tcW w:w="270" w:type="dxa"/>
          </w:tcPr>
          <w:p w14:paraId="5F2DFE1C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A7169" w14:textId="01BD085D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8,871</w:t>
            </w:r>
          </w:p>
        </w:tc>
        <w:tc>
          <w:tcPr>
            <w:tcW w:w="270" w:type="dxa"/>
          </w:tcPr>
          <w:p w14:paraId="2E5D7893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7786B" w14:textId="33797AE9" w:rsidR="00F70362" w:rsidRPr="00483749" w:rsidRDefault="005440E3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40E3">
              <w:rPr>
                <w:rFonts w:asciiTheme="majorBidi" w:hAnsiTheme="majorBidi" w:cstheme="majorBidi"/>
                <w:sz w:val="30"/>
                <w:szCs w:val="30"/>
              </w:rPr>
              <w:t>8,948</w:t>
            </w:r>
          </w:p>
        </w:tc>
        <w:tc>
          <w:tcPr>
            <w:tcW w:w="270" w:type="dxa"/>
          </w:tcPr>
          <w:p w14:paraId="150389A0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C3700E" w14:textId="2B783C5B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8,871</w:t>
            </w:r>
          </w:p>
        </w:tc>
      </w:tr>
      <w:tr w:rsidR="00F70362" w:rsidRPr="00292299" w14:paraId="50752281" w14:textId="77777777" w:rsidTr="00BC06B8">
        <w:trPr>
          <w:trHeight w:val="92"/>
        </w:trPr>
        <w:tc>
          <w:tcPr>
            <w:tcW w:w="3420" w:type="dxa"/>
          </w:tcPr>
          <w:p w14:paraId="33712982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75221B7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439E1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D42C3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6D40A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4122A8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B5926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F7D362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362" w:rsidRPr="00292299" w14:paraId="7F48ED50" w14:textId="77777777" w:rsidTr="00BC06B8">
        <w:tc>
          <w:tcPr>
            <w:tcW w:w="3420" w:type="dxa"/>
          </w:tcPr>
          <w:p w14:paraId="38B988C7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0C112EF" w14:textId="77777777" w:rsidR="00F70362" w:rsidRPr="00E979BA" w:rsidRDefault="00F70362" w:rsidP="00BC06B8">
            <w:pPr>
              <w:tabs>
                <w:tab w:val="decimal" w:pos="114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03018" w14:textId="77777777" w:rsidR="00F70362" w:rsidRPr="00E979BA" w:rsidRDefault="00F70362" w:rsidP="00BC06B8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41D753" w14:textId="77777777" w:rsidR="00F70362" w:rsidRPr="00E979BA" w:rsidRDefault="00F70362" w:rsidP="00BC06B8">
            <w:pPr>
              <w:tabs>
                <w:tab w:val="decimal" w:pos="960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E2D04" w14:textId="77777777" w:rsidR="00F70362" w:rsidRPr="00E979BA" w:rsidRDefault="00F70362" w:rsidP="00BC06B8">
            <w:pPr>
              <w:tabs>
                <w:tab w:val="decimal" w:pos="105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1F68E" w14:textId="77777777" w:rsidR="00F70362" w:rsidRPr="00E979BA" w:rsidRDefault="00F70362" w:rsidP="00BC06B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C620D" w14:textId="77777777" w:rsidR="00F70362" w:rsidRPr="00E979BA" w:rsidRDefault="00F70362" w:rsidP="00BC06B8">
            <w:pPr>
              <w:tabs>
                <w:tab w:val="decimal" w:pos="105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6A7CF7" w14:textId="77777777" w:rsidR="00F70362" w:rsidRPr="00E979BA" w:rsidRDefault="00F70362" w:rsidP="00BC06B8">
            <w:pPr>
              <w:tabs>
                <w:tab w:val="decimal" w:pos="1050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362" w:rsidRPr="00292299" w14:paraId="591B00BC" w14:textId="77777777" w:rsidTr="00BC06B8">
        <w:tc>
          <w:tcPr>
            <w:tcW w:w="3420" w:type="dxa"/>
          </w:tcPr>
          <w:p w14:paraId="2BC5113F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4233690A" w14:textId="6EACB9AB" w:rsidR="00F70362" w:rsidRPr="00E979BA" w:rsidRDefault="00B801FF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01FF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9518597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ECD58" w14:textId="121D948C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36987A7E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9FFF3B" w14:textId="0D1A0BBA" w:rsidR="00F70362" w:rsidRPr="00483749" w:rsidRDefault="00B801FF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01FF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1F0F2A8A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DFBB23" w14:textId="7B468E3E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9A9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F70362" w:rsidRPr="00292299" w14:paraId="5E6E095E" w14:textId="77777777" w:rsidTr="00BC06B8">
        <w:tc>
          <w:tcPr>
            <w:tcW w:w="3420" w:type="dxa"/>
          </w:tcPr>
          <w:p w14:paraId="7BF81006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768BAD50" w14:textId="028B75AA" w:rsidR="00F70362" w:rsidRPr="00CF5B81" w:rsidRDefault="00B801FF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84CF12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8CCDD" w14:textId="716DA17F" w:rsidR="00F70362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A826A3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DEE181" w14:textId="6D5C964E" w:rsidR="00F70362" w:rsidRPr="00483749" w:rsidRDefault="00B801FF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01FF">
              <w:rPr>
                <w:rFonts w:asciiTheme="majorBidi" w:hAnsiTheme="majorBidi" w:cstheme="majorBidi"/>
                <w:sz w:val="30"/>
                <w:szCs w:val="30"/>
              </w:rPr>
              <w:t>143,75</w:t>
            </w:r>
            <w:r w:rsidR="00012F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7DE4BB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BCD617" w14:textId="164D9C51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124,682</w:t>
            </w:r>
          </w:p>
        </w:tc>
      </w:tr>
      <w:tr w:rsidR="00F70362" w:rsidRPr="00292299" w14:paraId="4D1B35DC" w14:textId="77777777" w:rsidTr="00BC06B8">
        <w:tc>
          <w:tcPr>
            <w:tcW w:w="3420" w:type="dxa"/>
          </w:tcPr>
          <w:p w14:paraId="3E6A5342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008EB56" w14:textId="445E4F87" w:rsidR="00F70362" w:rsidRPr="00E979BA" w:rsidRDefault="00B801FF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01FF">
              <w:rPr>
                <w:rFonts w:asciiTheme="majorBidi" w:hAnsiTheme="majorBidi" w:cstheme="majorBidi"/>
                <w:sz w:val="30"/>
                <w:szCs w:val="30"/>
              </w:rPr>
              <w:t>2,527</w:t>
            </w:r>
          </w:p>
        </w:tc>
        <w:tc>
          <w:tcPr>
            <w:tcW w:w="270" w:type="dxa"/>
          </w:tcPr>
          <w:p w14:paraId="41390C59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B7E76" w14:textId="55A6634C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9A9">
              <w:rPr>
                <w:rFonts w:asciiTheme="majorBidi" w:hAnsiTheme="majorBidi" w:cstheme="majorBidi"/>
                <w:sz w:val="30"/>
                <w:szCs w:val="30"/>
              </w:rPr>
              <w:t>2,626</w:t>
            </w:r>
          </w:p>
        </w:tc>
        <w:tc>
          <w:tcPr>
            <w:tcW w:w="270" w:type="dxa"/>
          </w:tcPr>
          <w:p w14:paraId="1C4F3D53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F0656E" w14:textId="459FDC5B" w:rsidR="00F70362" w:rsidRPr="00483749" w:rsidRDefault="00B801FF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01FF">
              <w:rPr>
                <w:rFonts w:asciiTheme="majorBidi" w:hAnsiTheme="majorBidi" w:cstheme="majorBidi"/>
                <w:sz w:val="30"/>
                <w:szCs w:val="30"/>
              </w:rPr>
              <w:t>2,527</w:t>
            </w:r>
          </w:p>
        </w:tc>
        <w:tc>
          <w:tcPr>
            <w:tcW w:w="270" w:type="dxa"/>
          </w:tcPr>
          <w:p w14:paraId="6F70035A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3D7E18" w14:textId="552BD410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9A9">
              <w:rPr>
                <w:rFonts w:asciiTheme="majorBidi" w:hAnsiTheme="majorBidi" w:cstheme="majorBidi"/>
                <w:sz w:val="30"/>
                <w:szCs w:val="30"/>
              </w:rPr>
              <w:t>2,626</w:t>
            </w:r>
          </w:p>
        </w:tc>
      </w:tr>
      <w:tr w:rsidR="00F70362" w:rsidRPr="003123E6" w14:paraId="2A1AF0C2" w14:textId="77777777" w:rsidTr="00BC06B8">
        <w:tc>
          <w:tcPr>
            <w:tcW w:w="3420" w:type="dxa"/>
          </w:tcPr>
          <w:p w14:paraId="27EE1C47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74BFA416" w14:textId="1523DD4F" w:rsidR="00F70362" w:rsidRPr="00E979BA" w:rsidRDefault="00B801FF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01FF">
              <w:rPr>
                <w:rFonts w:asciiTheme="majorBidi" w:hAnsiTheme="majorBidi" w:cstheme="majorBidi"/>
                <w:sz w:val="30"/>
                <w:szCs w:val="30"/>
              </w:rPr>
              <w:t>1,201,412</w:t>
            </w:r>
          </w:p>
        </w:tc>
        <w:tc>
          <w:tcPr>
            <w:tcW w:w="270" w:type="dxa"/>
          </w:tcPr>
          <w:p w14:paraId="7706C717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0BB29" w14:textId="03722663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9A9">
              <w:rPr>
                <w:rFonts w:asciiTheme="majorBidi" w:hAnsiTheme="majorBidi" w:cstheme="majorBidi"/>
                <w:sz w:val="30"/>
                <w:szCs w:val="30"/>
              </w:rPr>
              <w:t>1,150,638</w:t>
            </w:r>
          </w:p>
        </w:tc>
        <w:tc>
          <w:tcPr>
            <w:tcW w:w="270" w:type="dxa"/>
          </w:tcPr>
          <w:p w14:paraId="4EE8ECD5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D29885" w14:textId="28CD70E0" w:rsidR="00F70362" w:rsidRPr="00483749" w:rsidRDefault="00B801FF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01FF">
              <w:rPr>
                <w:rFonts w:asciiTheme="majorBidi" w:hAnsiTheme="majorBidi" w:cstheme="majorBidi"/>
                <w:sz w:val="30"/>
                <w:szCs w:val="30"/>
              </w:rPr>
              <w:t>1,201,412</w:t>
            </w:r>
          </w:p>
        </w:tc>
        <w:tc>
          <w:tcPr>
            <w:tcW w:w="270" w:type="dxa"/>
          </w:tcPr>
          <w:p w14:paraId="22320ACC" w14:textId="77777777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D4FDD6" w14:textId="1DEDE1B1" w:rsidR="00F70362" w:rsidRPr="0048374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9A9">
              <w:rPr>
                <w:rFonts w:asciiTheme="majorBidi" w:hAnsiTheme="majorBidi" w:cstheme="majorBidi"/>
                <w:sz w:val="30"/>
                <w:szCs w:val="30"/>
              </w:rPr>
              <w:t>1,150,638</w:t>
            </w:r>
          </w:p>
        </w:tc>
      </w:tr>
      <w:tr w:rsidR="00F70362" w:rsidRPr="00292299" w14:paraId="2DC8D1FC" w14:textId="77777777" w:rsidTr="00BC06B8">
        <w:tc>
          <w:tcPr>
            <w:tcW w:w="3420" w:type="dxa"/>
          </w:tcPr>
          <w:p w14:paraId="6692F93F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F70DDA0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300A5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C7249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94B23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7457C7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853DE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965F0B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362" w:rsidRPr="00292299" w14:paraId="74D90133" w14:textId="77777777" w:rsidTr="00BC06B8">
        <w:tc>
          <w:tcPr>
            <w:tcW w:w="3420" w:type="dxa"/>
          </w:tcPr>
          <w:p w14:paraId="0C2C71BD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20141430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73594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F34D3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A561F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16CA6F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10919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A6D8D4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362" w:rsidRPr="00292299" w14:paraId="54475D37" w14:textId="77777777" w:rsidTr="00BC06B8">
        <w:trPr>
          <w:trHeight w:val="299"/>
        </w:trPr>
        <w:tc>
          <w:tcPr>
            <w:tcW w:w="3420" w:type="dxa"/>
          </w:tcPr>
          <w:p w14:paraId="440FE69B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310EA37F" w14:textId="768EAB9A" w:rsidR="00F70362" w:rsidRPr="00E979BA" w:rsidRDefault="00DD40AA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40AA">
              <w:rPr>
                <w:rFonts w:asciiTheme="majorBidi" w:hAnsiTheme="majorBidi" w:cstheme="majorBidi"/>
                <w:sz w:val="30"/>
                <w:szCs w:val="30"/>
              </w:rPr>
              <w:t>1,176,665</w:t>
            </w:r>
          </w:p>
        </w:tc>
        <w:tc>
          <w:tcPr>
            <w:tcW w:w="270" w:type="dxa"/>
          </w:tcPr>
          <w:p w14:paraId="19A31B27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55CBE" w14:textId="6C62189C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C3D">
              <w:rPr>
                <w:rFonts w:asciiTheme="majorBidi" w:hAnsiTheme="majorBidi" w:cstheme="majorBidi"/>
                <w:sz w:val="30"/>
                <w:szCs w:val="30"/>
              </w:rPr>
              <w:t>1,329,897</w:t>
            </w:r>
          </w:p>
        </w:tc>
        <w:tc>
          <w:tcPr>
            <w:tcW w:w="270" w:type="dxa"/>
          </w:tcPr>
          <w:p w14:paraId="62D3B9FE" w14:textId="77777777" w:rsidR="00F70362" w:rsidRPr="006E72E7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931E5C" w14:textId="2B109F67" w:rsidR="00F70362" w:rsidRPr="006E72E7" w:rsidRDefault="00DD40AA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40AA">
              <w:rPr>
                <w:rFonts w:asciiTheme="majorBidi" w:hAnsiTheme="majorBidi" w:cstheme="majorBidi"/>
                <w:sz w:val="30"/>
                <w:szCs w:val="30"/>
              </w:rPr>
              <w:t>1,176,665</w:t>
            </w:r>
          </w:p>
        </w:tc>
        <w:tc>
          <w:tcPr>
            <w:tcW w:w="270" w:type="dxa"/>
          </w:tcPr>
          <w:p w14:paraId="7A00AE7F" w14:textId="77777777" w:rsidR="00F70362" w:rsidRPr="006E72E7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3340BE" w14:textId="63A05593" w:rsidR="00F70362" w:rsidRPr="006E72E7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1F1">
              <w:rPr>
                <w:rFonts w:asciiTheme="majorBidi" w:hAnsiTheme="majorBidi" w:cstheme="majorBidi"/>
                <w:sz w:val="30"/>
                <w:szCs w:val="30"/>
              </w:rPr>
              <w:t>1,329,897</w:t>
            </w:r>
          </w:p>
        </w:tc>
      </w:tr>
      <w:tr w:rsidR="00F70362" w:rsidRPr="00292299" w14:paraId="3236CA9D" w14:textId="77777777" w:rsidTr="00BC06B8">
        <w:tc>
          <w:tcPr>
            <w:tcW w:w="3420" w:type="dxa"/>
          </w:tcPr>
          <w:p w14:paraId="69015E15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48340A0" w14:textId="5B725092" w:rsidR="00F70362" w:rsidRPr="00E979BA" w:rsidRDefault="00DD40AA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40AA">
              <w:rPr>
                <w:rFonts w:asciiTheme="majorBidi" w:hAnsiTheme="majorBidi" w:cstheme="majorBidi"/>
                <w:sz w:val="30"/>
                <w:szCs w:val="30"/>
              </w:rPr>
              <w:t>6,665</w:t>
            </w:r>
          </w:p>
        </w:tc>
        <w:tc>
          <w:tcPr>
            <w:tcW w:w="270" w:type="dxa"/>
          </w:tcPr>
          <w:p w14:paraId="6A533F58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B211AD" w14:textId="4FCBFAAB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C3D">
              <w:rPr>
                <w:rFonts w:asciiTheme="majorBidi" w:hAnsiTheme="majorBidi" w:cstheme="majorBidi"/>
                <w:sz w:val="30"/>
                <w:szCs w:val="30"/>
              </w:rPr>
              <w:t>4,547</w:t>
            </w:r>
          </w:p>
        </w:tc>
        <w:tc>
          <w:tcPr>
            <w:tcW w:w="270" w:type="dxa"/>
          </w:tcPr>
          <w:p w14:paraId="485CD33E" w14:textId="77777777" w:rsidR="00F70362" w:rsidRPr="006E72E7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0D09C" w14:textId="205243F8" w:rsidR="00F70362" w:rsidRPr="006E72E7" w:rsidRDefault="00DD40AA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40AA">
              <w:rPr>
                <w:rFonts w:asciiTheme="majorBidi" w:hAnsiTheme="majorBidi" w:cstheme="majorBidi"/>
                <w:sz w:val="30"/>
                <w:szCs w:val="30"/>
              </w:rPr>
              <w:t>6,665</w:t>
            </w:r>
          </w:p>
        </w:tc>
        <w:tc>
          <w:tcPr>
            <w:tcW w:w="270" w:type="dxa"/>
          </w:tcPr>
          <w:p w14:paraId="01EFB769" w14:textId="77777777" w:rsidR="00F70362" w:rsidRPr="006E72E7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5BD63D" w14:textId="5FADE10A" w:rsidR="00F70362" w:rsidRPr="006E72E7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C3D">
              <w:rPr>
                <w:rFonts w:asciiTheme="majorBidi" w:hAnsiTheme="majorBidi" w:cstheme="majorBidi"/>
                <w:sz w:val="30"/>
                <w:szCs w:val="30"/>
              </w:rPr>
              <w:t>4,547</w:t>
            </w:r>
          </w:p>
        </w:tc>
      </w:tr>
      <w:tr w:rsidR="00F70362" w:rsidRPr="00292299" w14:paraId="11C77861" w14:textId="77777777" w:rsidTr="00BC06B8">
        <w:tc>
          <w:tcPr>
            <w:tcW w:w="3420" w:type="dxa"/>
          </w:tcPr>
          <w:p w14:paraId="7B07BB74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72AF49D9" w14:textId="41DFA12E" w:rsidR="00F70362" w:rsidRPr="00E979BA" w:rsidRDefault="00DD40AA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40AA">
              <w:rPr>
                <w:rFonts w:asciiTheme="majorBidi" w:hAnsiTheme="majorBidi" w:cstheme="majorBidi"/>
                <w:sz w:val="30"/>
                <w:szCs w:val="30"/>
              </w:rPr>
              <w:t>865,652</w:t>
            </w:r>
          </w:p>
        </w:tc>
        <w:tc>
          <w:tcPr>
            <w:tcW w:w="270" w:type="dxa"/>
          </w:tcPr>
          <w:p w14:paraId="49B0FBA6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2E5D9" w14:textId="738A4626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C3D">
              <w:rPr>
                <w:rFonts w:asciiTheme="majorBidi" w:hAnsiTheme="majorBidi" w:cstheme="majorBidi"/>
                <w:sz w:val="30"/>
                <w:szCs w:val="30"/>
              </w:rPr>
              <w:t>1,267,346</w:t>
            </w:r>
          </w:p>
        </w:tc>
        <w:tc>
          <w:tcPr>
            <w:tcW w:w="270" w:type="dxa"/>
          </w:tcPr>
          <w:p w14:paraId="5B2887CD" w14:textId="77777777" w:rsidR="00F70362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EEB8BC" w14:textId="3A1CCC7D" w:rsidR="00F70362" w:rsidRDefault="00DD40AA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40AA">
              <w:rPr>
                <w:rFonts w:asciiTheme="majorBidi" w:hAnsiTheme="majorBidi" w:cstheme="majorBidi"/>
                <w:sz w:val="30"/>
                <w:szCs w:val="30"/>
              </w:rPr>
              <w:t>865,652</w:t>
            </w:r>
          </w:p>
        </w:tc>
        <w:tc>
          <w:tcPr>
            <w:tcW w:w="270" w:type="dxa"/>
          </w:tcPr>
          <w:p w14:paraId="2D31E867" w14:textId="77777777" w:rsidR="00F70362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AD84AB" w14:textId="72AE9DC4" w:rsidR="00F70362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C3D">
              <w:rPr>
                <w:rFonts w:asciiTheme="majorBidi" w:hAnsiTheme="majorBidi" w:cstheme="majorBidi"/>
                <w:sz w:val="30"/>
                <w:szCs w:val="30"/>
              </w:rPr>
              <w:t>1,267,346</w:t>
            </w:r>
          </w:p>
        </w:tc>
      </w:tr>
      <w:tr w:rsidR="00F70362" w:rsidRPr="00292299" w14:paraId="66EFC76A" w14:textId="77777777" w:rsidTr="00BC06B8">
        <w:tc>
          <w:tcPr>
            <w:tcW w:w="3420" w:type="dxa"/>
          </w:tcPr>
          <w:p w14:paraId="2C61D637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DC1C3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</w:tcPr>
          <w:p w14:paraId="4063BF91" w14:textId="1A9EC531" w:rsidR="00F70362" w:rsidRPr="00DC1C3D" w:rsidRDefault="00DD40AA" w:rsidP="00DD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8F15F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109F3B" w14:textId="3B4403ED" w:rsidR="00F70362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159D">
              <w:rPr>
                <w:rFonts w:asciiTheme="majorBidi" w:hAnsiTheme="majorBidi" w:cstheme="majorBidi"/>
                <w:sz w:val="30"/>
                <w:szCs w:val="30"/>
              </w:rPr>
              <w:t>15,346</w:t>
            </w:r>
          </w:p>
        </w:tc>
        <w:tc>
          <w:tcPr>
            <w:tcW w:w="270" w:type="dxa"/>
          </w:tcPr>
          <w:p w14:paraId="57B96C7B" w14:textId="77777777" w:rsidR="00F70362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83808C" w14:textId="57FFB201" w:rsidR="00F70362" w:rsidRDefault="00DD40AA" w:rsidP="00DD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E78134" w14:textId="77777777" w:rsidR="00F70362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549BF5" w14:textId="5B1BD56C" w:rsidR="00F70362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159D">
              <w:rPr>
                <w:rFonts w:asciiTheme="majorBidi" w:hAnsiTheme="majorBidi" w:cstheme="majorBidi"/>
                <w:sz w:val="30"/>
                <w:szCs w:val="30"/>
              </w:rPr>
              <w:t>15,346</w:t>
            </w:r>
          </w:p>
        </w:tc>
      </w:tr>
      <w:tr w:rsidR="00F70362" w:rsidRPr="00292299" w14:paraId="4C887E29" w14:textId="77777777" w:rsidTr="00BC06B8">
        <w:tc>
          <w:tcPr>
            <w:tcW w:w="3420" w:type="dxa"/>
          </w:tcPr>
          <w:p w14:paraId="17C21D4E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0CEAED1D" w14:textId="0ED30DC2" w:rsidR="00F70362" w:rsidRPr="00E979BA" w:rsidRDefault="002E2EE4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EE4">
              <w:rPr>
                <w:rFonts w:asciiTheme="majorBidi" w:hAnsiTheme="majorBidi" w:cstheme="majorBidi"/>
                <w:sz w:val="30"/>
                <w:szCs w:val="30"/>
              </w:rPr>
              <w:t>11,371</w:t>
            </w:r>
          </w:p>
        </w:tc>
        <w:tc>
          <w:tcPr>
            <w:tcW w:w="270" w:type="dxa"/>
          </w:tcPr>
          <w:p w14:paraId="2B9738B8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7B3BF" w14:textId="21B5B4D3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1F1">
              <w:rPr>
                <w:rFonts w:asciiTheme="majorBidi" w:hAnsiTheme="majorBidi" w:cstheme="majorBidi"/>
                <w:sz w:val="30"/>
                <w:szCs w:val="30"/>
              </w:rPr>
              <w:t>16,634</w:t>
            </w:r>
          </w:p>
        </w:tc>
        <w:tc>
          <w:tcPr>
            <w:tcW w:w="270" w:type="dxa"/>
          </w:tcPr>
          <w:p w14:paraId="1C679C7A" w14:textId="77777777" w:rsidR="00F70362" w:rsidRPr="006E72E7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EAB1FC" w14:textId="1B5BC4BB" w:rsidR="00F70362" w:rsidRPr="006E72E7" w:rsidRDefault="002E2EE4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EE4">
              <w:rPr>
                <w:rFonts w:asciiTheme="majorBidi" w:hAnsiTheme="majorBidi" w:cstheme="majorBidi"/>
                <w:sz w:val="30"/>
                <w:szCs w:val="30"/>
              </w:rPr>
              <w:t>11,371</w:t>
            </w:r>
          </w:p>
        </w:tc>
        <w:tc>
          <w:tcPr>
            <w:tcW w:w="270" w:type="dxa"/>
          </w:tcPr>
          <w:p w14:paraId="3FBAFD31" w14:textId="77777777" w:rsidR="00F70362" w:rsidRPr="006E72E7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90292E" w14:textId="451E404A" w:rsidR="00F70362" w:rsidRPr="006E72E7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1F1">
              <w:rPr>
                <w:rFonts w:asciiTheme="majorBidi" w:hAnsiTheme="majorBidi" w:cstheme="majorBidi"/>
                <w:sz w:val="30"/>
                <w:szCs w:val="30"/>
              </w:rPr>
              <w:t>16,634</w:t>
            </w:r>
          </w:p>
        </w:tc>
      </w:tr>
      <w:tr w:rsidR="00F70362" w:rsidRPr="00292299" w14:paraId="5E51574B" w14:textId="77777777" w:rsidTr="00BC06B8">
        <w:tc>
          <w:tcPr>
            <w:tcW w:w="3420" w:type="dxa"/>
          </w:tcPr>
          <w:p w14:paraId="2B5CCA6E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50" w:type="dxa"/>
          </w:tcPr>
          <w:p w14:paraId="21CEA824" w14:textId="504CE546" w:rsidR="00F70362" w:rsidRPr="00E979BA" w:rsidRDefault="002E2EE4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EE4">
              <w:rPr>
                <w:rFonts w:asciiTheme="majorBidi" w:hAnsiTheme="majorBidi" w:cstheme="majorBidi"/>
                <w:sz w:val="30"/>
                <w:szCs w:val="30"/>
              </w:rPr>
              <w:t>12,731</w:t>
            </w:r>
          </w:p>
        </w:tc>
        <w:tc>
          <w:tcPr>
            <w:tcW w:w="270" w:type="dxa"/>
          </w:tcPr>
          <w:p w14:paraId="1015402D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BC2AF" w14:textId="78F135A1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1F1">
              <w:rPr>
                <w:rFonts w:asciiTheme="majorBidi" w:hAnsiTheme="majorBidi" w:cstheme="majorBidi"/>
                <w:sz w:val="30"/>
                <w:szCs w:val="30"/>
              </w:rPr>
              <w:t>11,122</w:t>
            </w:r>
          </w:p>
        </w:tc>
        <w:tc>
          <w:tcPr>
            <w:tcW w:w="270" w:type="dxa"/>
          </w:tcPr>
          <w:p w14:paraId="67788039" w14:textId="77777777" w:rsidR="00F70362" w:rsidRPr="006E72E7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DC03F2" w14:textId="24D16B81" w:rsidR="00F70362" w:rsidRPr="006E72E7" w:rsidRDefault="002E2EE4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EE4">
              <w:rPr>
                <w:rFonts w:asciiTheme="majorBidi" w:hAnsiTheme="majorBidi" w:cstheme="majorBidi"/>
                <w:sz w:val="30"/>
                <w:szCs w:val="30"/>
              </w:rPr>
              <w:t>12,731</w:t>
            </w:r>
          </w:p>
        </w:tc>
        <w:tc>
          <w:tcPr>
            <w:tcW w:w="270" w:type="dxa"/>
          </w:tcPr>
          <w:p w14:paraId="57900A58" w14:textId="77777777" w:rsidR="00F70362" w:rsidRPr="006E72E7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9AAFC" w14:textId="593BE93C" w:rsidR="00F70362" w:rsidRPr="006E72E7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1F1">
              <w:rPr>
                <w:rFonts w:asciiTheme="majorBidi" w:hAnsiTheme="majorBidi" w:cstheme="majorBidi"/>
                <w:sz w:val="30"/>
                <w:szCs w:val="30"/>
              </w:rPr>
              <w:t>11,122</w:t>
            </w:r>
          </w:p>
        </w:tc>
      </w:tr>
      <w:tr w:rsidR="00F70362" w:rsidRPr="00292299" w14:paraId="18A47D08" w14:textId="77777777" w:rsidTr="00BC06B8">
        <w:trPr>
          <w:trHeight w:val="80"/>
        </w:trPr>
        <w:tc>
          <w:tcPr>
            <w:tcW w:w="3420" w:type="dxa"/>
          </w:tcPr>
          <w:p w14:paraId="718EB89A" w14:textId="77777777" w:rsidR="00F70362" w:rsidRPr="00292299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0B4CDC6B" w14:textId="4A078FBA" w:rsidR="00F70362" w:rsidRPr="00E979BA" w:rsidRDefault="002E2EE4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EE4">
              <w:rPr>
                <w:rFonts w:asciiTheme="majorBidi" w:hAnsiTheme="majorBidi" w:cstheme="majorBidi"/>
                <w:sz w:val="30"/>
                <w:szCs w:val="30"/>
              </w:rPr>
              <w:t>17,248</w:t>
            </w:r>
          </w:p>
        </w:tc>
        <w:tc>
          <w:tcPr>
            <w:tcW w:w="270" w:type="dxa"/>
          </w:tcPr>
          <w:p w14:paraId="1EB09AB6" w14:textId="77777777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2C078A" w14:textId="0EE4B541" w:rsidR="00F70362" w:rsidRPr="00E979BA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1F1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4C2A27A7" w14:textId="77777777" w:rsidR="00F70362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00883" w14:textId="7992596D" w:rsidR="00F70362" w:rsidRDefault="002E2EE4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EE4">
              <w:rPr>
                <w:rFonts w:asciiTheme="majorBidi" w:hAnsiTheme="majorBidi" w:cstheme="majorBidi"/>
                <w:sz w:val="30"/>
                <w:szCs w:val="30"/>
              </w:rPr>
              <w:t>17,248</w:t>
            </w:r>
          </w:p>
        </w:tc>
        <w:tc>
          <w:tcPr>
            <w:tcW w:w="270" w:type="dxa"/>
          </w:tcPr>
          <w:p w14:paraId="1B935113" w14:textId="77777777" w:rsidR="00F70362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9A0450" w14:textId="518BF0B5" w:rsidR="00F70362" w:rsidRDefault="00F70362" w:rsidP="00F7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13,130</w:t>
            </w:r>
          </w:p>
        </w:tc>
      </w:tr>
      <w:tr w:rsidR="00F70362" w:rsidRPr="00292299" w14:paraId="428BE9D4" w14:textId="77777777" w:rsidTr="00BC06B8">
        <w:trPr>
          <w:trHeight w:val="146"/>
        </w:trPr>
        <w:tc>
          <w:tcPr>
            <w:tcW w:w="3420" w:type="dxa"/>
          </w:tcPr>
          <w:p w14:paraId="795D5B11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7BA01A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9C1E9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0F7E4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29D0C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FD08B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02FA6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70D443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362" w:rsidRPr="00292299" w14:paraId="2CBA854D" w14:textId="77777777" w:rsidTr="00BC06B8">
        <w:trPr>
          <w:trHeight w:val="236"/>
        </w:trPr>
        <w:tc>
          <w:tcPr>
            <w:tcW w:w="3420" w:type="dxa"/>
          </w:tcPr>
          <w:p w14:paraId="0C963B8B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7A76E895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598F6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89E085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72F45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5D6BEC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1E7F7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2CE784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362" w:rsidRPr="00292299" w14:paraId="1EEABC42" w14:textId="77777777" w:rsidTr="00BC06B8">
        <w:trPr>
          <w:trHeight w:val="191"/>
        </w:trPr>
        <w:tc>
          <w:tcPr>
            <w:tcW w:w="3420" w:type="dxa"/>
          </w:tcPr>
          <w:p w14:paraId="0A98A65B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1D329A32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23F4A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2CC88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D3E4B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CBA89F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0D2C0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71D44E" w14:textId="77777777" w:rsidR="00F70362" w:rsidRPr="00E979BA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A43" w:rsidRPr="00292299" w14:paraId="23817CA0" w14:textId="77777777" w:rsidTr="00BC06B8">
        <w:trPr>
          <w:trHeight w:val="407"/>
        </w:trPr>
        <w:tc>
          <w:tcPr>
            <w:tcW w:w="3420" w:type="dxa"/>
          </w:tcPr>
          <w:p w14:paraId="2E44F6A3" w14:textId="77777777" w:rsidR="00667A43" w:rsidRPr="00292299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</w:tcPr>
          <w:p w14:paraId="26B689B5" w14:textId="4F2826D4" w:rsidR="00667A43" w:rsidRPr="00E979BA" w:rsidRDefault="002E2EE4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EE4">
              <w:rPr>
                <w:rFonts w:asciiTheme="majorBidi" w:hAnsiTheme="majorBidi" w:cstheme="majorBidi"/>
                <w:sz w:val="30"/>
                <w:szCs w:val="30"/>
              </w:rPr>
              <w:t>24,434</w:t>
            </w:r>
          </w:p>
        </w:tc>
        <w:tc>
          <w:tcPr>
            <w:tcW w:w="270" w:type="dxa"/>
          </w:tcPr>
          <w:p w14:paraId="43CDAAF6" w14:textId="77777777" w:rsidR="00667A43" w:rsidRPr="00E979BA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2480C6" w14:textId="1A227F3D" w:rsidR="00667A43" w:rsidRPr="00E979BA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0418">
              <w:rPr>
                <w:rFonts w:asciiTheme="majorBidi" w:hAnsiTheme="majorBidi" w:cstheme="majorBidi"/>
                <w:sz w:val="30"/>
                <w:szCs w:val="30"/>
              </w:rPr>
              <w:t>28,281</w:t>
            </w:r>
          </w:p>
        </w:tc>
        <w:tc>
          <w:tcPr>
            <w:tcW w:w="270" w:type="dxa"/>
          </w:tcPr>
          <w:p w14:paraId="476D0ADD" w14:textId="77777777" w:rsidR="00667A43" w:rsidRPr="00E54F34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469F72" w14:textId="03421B7E" w:rsidR="00667A43" w:rsidRPr="00E54F34" w:rsidRDefault="002E2EE4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EE4">
              <w:rPr>
                <w:rFonts w:asciiTheme="majorBidi" w:hAnsiTheme="majorBidi" w:cstheme="majorBidi"/>
                <w:sz w:val="30"/>
                <w:szCs w:val="30"/>
              </w:rPr>
              <w:t>24,434</w:t>
            </w:r>
          </w:p>
        </w:tc>
        <w:tc>
          <w:tcPr>
            <w:tcW w:w="270" w:type="dxa"/>
          </w:tcPr>
          <w:p w14:paraId="595FA61D" w14:textId="77777777" w:rsidR="00667A43" w:rsidRPr="00E54F34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748E3C" w14:textId="5C23CA01" w:rsidR="00667A43" w:rsidRPr="00E54F34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0418">
              <w:rPr>
                <w:rFonts w:asciiTheme="majorBidi" w:hAnsiTheme="majorBidi" w:cstheme="majorBidi"/>
                <w:sz w:val="30"/>
                <w:szCs w:val="30"/>
              </w:rPr>
              <w:t>28,281</w:t>
            </w:r>
          </w:p>
        </w:tc>
      </w:tr>
      <w:tr w:rsidR="00667A43" w:rsidRPr="00292299" w14:paraId="1C62645A" w14:textId="77777777" w:rsidTr="00BC06B8">
        <w:tc>
          <w:tcPr>
            <w:tcW w:w="3420" w:type="dxa"/>
          </w:tcPr>
          <w:p w14:paraId="3996BE06" w14:textId="77777777" w:rsidR="00667A43" w:rsidRPr="00292299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28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04B2FC" w14:textId="510ED1BA" w:rsidR="00667A43" w:rsidRPr="00E979BA" w:rsidRDefault="002E2EE4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25A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25A1B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3A536056" w14:textId="77777777" w:rsidR="00667A43" w:rsidRPr="00E979BA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A3A793" w14:textId="6FB9FB28" w:rsidR="00667A43" w:rsidRPr="00E979BA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0418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40606E32" w14:textId="77777777" w:rsidR="00667A43" w:rsidRPr="00E54F34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704C0E" w14:textId="1942C2CE" w:rsidR="00667A43" w:rsidRPr="00E54F34" w:rsidRDefault="002E2EE4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25A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25A1B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45229166" w14:textId="77777777" w:rsidR="00667A43" w:rsidRPr="00E54F34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30C780" w14:textId="5B4D856B" w:rsidR="00667A43" w:rsidRPr="00E54F34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0418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</w:tr>
      <w:tr w:rsidR="00667A43" w:rsidRPr="00292299" w14:paraId="2FCC4E47" w14:textId="77777777" w:rsidTr="00BC06B8">
        <w:tc>
          <w:tcPr>
            <w:tcW w:w="3420" w:type="dxa"/>
          </w:tcPr>
          <w:p w14:paraId="05B084ED" w14:textId="77777777" w:rsidR="00667A43" w:rsidRPr="00292299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E81C5D" w14:textId="0570B1D3" w:rsidR="00667A43" w:rsidRPr="00E979BA" w:rsidRDefault="002E2EE4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626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14:paraId="6694F253" w14:textId="77777777" w:rsidR="00667A43" w:rsidRPr="00E979BA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21527C" w14:textId="0EC21AED" w:rsidR="00667A43" w:rsidRPr="00E979BA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4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28,708</w:t>
            </w:r>
          </w:p>
        </w:tc>
        <w:tc>
          <w:tcPr>
            <w:tcW w:w="270" w:type="dxa"/>
          </w:tcPr>
          <w:p w14:paraId="4866544F" w14:textId="77777777" w:rsidR="00667A43" w:rsidRPr="00E54F34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BD3EE2" w14:textId="2C9E1073" w:rsidR="00667A43" w:rsidRPr="00E54F34" w:rsidRDefault="002E2EE4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626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14:paraId="2F2211F6" w14:textId="77777777" w:rsidR="00667A43" w:rsidRPr="00E54F34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917C423" w14:textId="6537D3AA" w:rsidR="00667A43" w:rsidRPr="00E54F34" w:rsidRDefault="00667A43" w:rsidP="0066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4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28,708</w:t>
            </w:r>
          </w:p>
        </w:tc>
      </w:tr>
    </w:tbl>
    <w:p w14:paraId="19ED8747" w14:textId="77777777" w:rsidR="00003CA9" w:rsidRDefault="00003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8F0FA8C" w14:textId="11922973" w:rsidR="00CF0607" w:rsidRPr="00406288" w:rsidRDefault="00CF0607" w:rsidP="00003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173C29" w:rsidRPr="0021653C">
        <w:rPr>
          <w:rFonts w:ascii="Angsana New" w:hAnsi="Angsana New" w:hint="cs"/>
          <w:sz w:val="30"/>
          <w:szCs w:val="30"/>
        </w:rPr>
        <w:t>3</w:t>
      </w:r>
      <w:r w:rsidR="00173C29">
        <w:rPr>
          <w:rFonts w:ascii="Angsana New" w:hAnsi="Angsana New"/>
          <w:sz w:val="30"/>
          <w:szCs w:val="30"/>
        </w:rPr>
        <w:t xml:space="preserve">0 </w:t>
      </w:r>
      <w:r w:rsidR="00146903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779E3">
        <w:rPr>
          <w:rFonts w:ascii="Angsana New" w:hAnsi="Angsana New" w:hint="cs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>
        <w:rPr>
          <w:rFonts w:ascii="Angsana New" w:hAnsi="Angsana New" w:hint="cs"/>
          <w:sz w:val="30"/>
          <w:szCs w:val="30"/>
          <w:cs/>
        </w:rPr>
        <w:t xml:space="preserve">ละ </w:t>
      </w:r>
      <w:r w:rsidRPr="00A42740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779E3">
        <w:rPr>
          <w:rFonts w:ascii="Angsana New" w:hAnsi="Angsana New" w:hint="cs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C8A19B" w14:textId="77777777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5764"/>
        <w:gridCol w:w="1711"/>
        <w:gridCol w:w="270"/>
        <w:gridCol w:w="1711"/>
      </w:tblGrid>
      <w:tr w:rsidR="00CF0607" w:rsidRPr="00DF743F" w14:paraId="7098074E" w14:textId="77777777" w:rsidTr="00224742">
        <w:trPr>
          <w:tblHeader/>
        </w:trPr>
        <w:tc>
          <w:tcPr>
            <w:tcW w:w="5773" w:type="dxa"/>
            <w:gridSpan w:val="2"/>
          </w:tcPr>
          <w:p w14:paraId="3EEC7B7E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hideMark/>
          </w:tcPr>
          <w:p w14:paraId="114A75DB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F0607" w:rsidRPr="00DF743F" w14:paraId="6B5B9517" w14:textId="77777777" w:rsidTr="00224742">
        <w:trPr>
          <w:tblHeader/>
        </w:trPr>
        <w:tc>
          <w:tcPr>
            <w:tcW w:w="5773" w:type="dxa"/>
            <w:gridSpan w:val="2"/>
          </w:tcPr>
          <w:p w14:paraId="135D36BF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7A09F727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F0607" w:rsidRPr="00DF743F" w14:paraId="5CB2E97C" w14:textId="77777777" w:rsidTr="00224742">
        <w:trPr>
          <w:tblHeader/>
        </w:trPr>
        <w:tc>
          <w:tcPr>
            <w:tcW w:w="5773" w:type="dxa"/>
            <w:gridSpan w:val="2"/>
          </w:tcPr>
          <w:p w14:paraId="3373925C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73C2A8C3" w14:textId="79A94831" w:rsidR="00CF0607" w:rsidRPr="00DF743F" w:rsidRDefault="00F00B19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0B1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0B1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DD13CC6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2F153C31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F0607" w:rsidRPr="00DF743F" w14:paraId="1758E801" w14:textId="77777777" w:rsidTr="00224742">
        <w:trPr>
          <w:tblHeader/>
        </w:trPr>
        <w:tc>
          <w:tcPr>
            <w:tcW w:w="5773" w:type="dxa"/>
            <w:gridSpan w:val="2"/>
          </w:tcPr>
          <w:p w14:paraId="56B4110A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4FE820D" w14:textId="1576B06E" w:rsidR="00CF0607" w:rsidRPr="00DF743F" w:rsidRDefault="000779E3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2D00942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2000F54" w14:textId="16BA5BDE" w:rsidR="00CF0607" w:rsidRPr="00DF743F" w:rsidRDefault="000779E3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F0607" w:rsidRPr="00DF743F" w14:paraId="310530F3" w14:textId="77777777" w:rsidTr="00224742">
        <w:trPr>
          <w:tblHeader/>
        </w:trPr>
        <w:tc>
          <w:tcPr>
            <w:tcW w:w="5773" w:type="dxa"/>
            <w:gridSpan w:val="2"/>
          </w:tcPr>
          <w:p w14:paraId="48C923B6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676BE38B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607" w:rsidRPr="00DF743F" w14:paraId="1D88B5B6" w14:textId="77777777" w:rsidTr="00224742">
        <w:tc>
          <w:tcPr>
            <w:tcW w:w="5773" w:type="dxa"/>
            <w:gridSpan w:val="2"/>
            <w:hideMark/>
          </w:tcPr>
          <w:p w14:paraId="2F33B1DF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692" w:type="dxa"/>
            <w:gridSpan w:val="3"/>
          </w:tcPr>
          <w:p w14:paraId="6D3B7873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C75F5" w:rsidRPr="00DF743F" w14:paraId="458DC98B" w14:textId="77777777" w:rsidTr="004B1933">
        <w:trPr>
          <w:trHeight w:val="272"/>
        </w:trPr>
        <w:tc>
          <w:tcPr>
            <w:tcW w:w="5773" w:type="dxa"/>
            <w:gridSpan w:val="2"/>
            <w:hideMark/>
          </w:tcPr>
          <w:p w14:paraId="20AFCA2E" w14:textId="7AB80EFB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12EC0FFE" w14:textId="1F2F70C1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sz w:val="30"/>
                <w:szCs w:val="30"/>
              </w:rPr>
              <w:t>9,947</w:t>
            </w:r>
          </w:p>
        </w:tc>
        <w:tc>
          <w:tcPr>
            <w:tcW w:w="270" w:type="dxa"/>
          </w:tcPr>
          <w:p w14:paraId="052E4F7B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ABCABE" w14:textId="6FD90EB2" w:rsidR="00BC75F5" w:rsidRPr="004B1933" w:rsidRDefault="00BC75F5" w:rsidP="009E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636EE">
              <w:rPr>
                <w:rFonts w:asciiTheme="majorBidi" w:hAnsiTheme="majorBidi" w:cstheme="majorBidi"/>
                <w:sz w:val="30"/>
                <w:szCs w:val="30"/>
              </w:rPr>
              <w:t>3,787</w:t>
            </w:r>
          </w:p>
        </w:tc>
      </w:tr>
      <w:tr w:rsidR="00BC75F5" w:rsidRPr="00DF743F" w14:paraId="3FA76B69" w14:textId="77777777" w:rsidTr="004B1933">
        <w:trPr>
          <w:trHeight w:val="272"/>
        </w:trPr>
        <w:tc>
          <w:tcPr>
            <w:tcW w:w="5773" w:type="dxa"/>
            <w:gridSpan w:val="2"/>
          </w:tcPr>
          <w:p w14:paraId="5BC634D9" w14:textId="1DBFC6BA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5DE6497D" w14:textId="05597FDA" w:rsidR="00BC75F5" w:rsidRPr="00E979BA" w:rsidRDefault="00367DC8" w:rsidP="0036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9E2663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3385F8" w14:textId="5CED66E5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BC75F5" w:rsidRPr="00DF743F" w14:paraId="5A1B3DAB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6B79B043" w14:textId="77777777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BE138" w14:textId="64C0B8FB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sz w:val="30"/>
                <w:szCs w:val="30"/>
              </w:rPr>
              <w:t>553,166</w:t>
            </w:r>
          </w:p>
        </w:tc>
        <w:tc>
          <w:tcPr>
            <w:tcW w:w="270" w:type="dxa"/>
          </w:tcPr>
          <w:p w14:paraId="63ABE3F4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4F3D6" w14:textId="553C406A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5771">
              <w:rPr>
                <w:rFonts w:asciiTheme="majorBidi" w:hAnsiTheme="majorBidi" w:cstheme="majorBidi"/>
                <w:sz w:val="30"/>
                <w:szCs w:val="30"/>
              </w:rPr>
              <w:t>554,529</w:t>
            </w:r>
          </w:p>
        </w:tc>
      </w:tr>
      <w:tr w:rsidR="00BC75F5" w:rsidRPr="00DF743F" w14:paraId="5313E32C" w14:textId="77777777" w:rsidTr="004B1933">
        <w:trPr>
          <w:trHeight w:val="334"/>
        </w:trPr>
        <w:tc>
          <w:tcPr>
            <w:tcW w:w="5773" w:type="dxa"/>
            <w:gridSpan w:val="2"/>
          </w:tcPr>
          <w:p w14:paraId="6219BCA9" w14:textId="77777777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77CAF" w14:textId="04584483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563,116</w:t>
            </w:r>
          </w:p>
        </w:tc>
        <w:tc>
          <w:tcPr>
            <w:tcW w:w="270" w:type="dxa"/>
          </w:tcPr>
          <w:p w14:paraId="6D26FE84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F0FF5" w14:textId="62EC1261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558,329</w:t>
            </w:r>
          </w:p>
        </w:tc>
      </w:tr>
      <w:tr w:rsidR="00BC75F5" w:rsidRPr="00DF743F" w14:paraId="205C30C4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3CFEFF87" w14:textId="77777777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1" w:type="dxa"/>
          </w:tcPr>
          <w:p w14:paraId="1D9DB124" w14:textId="217B60DC" w:rsidR="00BC75F5" w:rsidRPr="001F1E84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1766A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E488D28" w14:textId="67AF260E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75F5" w:rsidRPr="00DF743F" w14:paraId="5C4B4FC0" w14:textId="77777777" w:rsidTr="004B1933">
        <w:trPr>
          <w:trHeight w:val="262"/>
        </w:trPr>
        <w:tc>
          <w:tcPr>
            <w:tcW w:w="5773" w:type="dxa"/>
            <w:gridSpan w:val="2"/>
            <w:hideMark/>
          </w:tcPr>
          <w:p w14:paraId="0BC7A500" w14:textId="77777777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1A3A8" w14:textId="70CDC7EA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563,116</w:t>
            </w:r>
          </w:p>
        </w:tc>
        <w:tc>
          <w:tcPr>
            <w:tcW w:w="270" w:type="dxa"/>
          </w:tcPr>
          <w:p w14:paraId="10C00F6B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C35DE" w14:textId="3D83E313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558,329</w:t>
            </w:r>
          </w:p>
        </w:tc>
      </w:tr>
      <w:tr w:rsidR="00E979BA" w:rsidRPr="00D02092" w14:paraId="6956455F" w14:textId="77777777" w:rsidTr="00224742">
        <w:trPr>
          <w:trHeight w:val="260"/>
        </w:trPr>
        <w:tc>
          <w:tcPr>
            <w:tcW w:w="5773" w:type="dxa"/>
            <w:gridSpan w:val="2"/>
          </w:tcPr>
          <w:p w14:paraId="503F6B3D" w14:textId="77777777" w:rsidR="00E979BA" w:rsidRPr="00D02092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F1FB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CF675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7E342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79BA" w:rsidRPr="00DF743F" w14:paraId="284A18D1" w14:textId="77777777" w:rsidTr="00224742">
        <w:tc>
          <w:tcPr>
            <w:tcW w:w="5773" w:type="dxa"/>
            <w:gridSpan w:val="2"/>
            <w:hideMark/>
          </w:tcPr>
          <w:p w14:paraId="2DB04B05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</w:t>
            </w: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1" w:type="dxa"/>
          </w:tcPr>
          <w:p w14:paraId="5F3ABBCE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3C87E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226F70E0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C75F5" w:rsidRPr="00DF743F" w14:paraId="7F8D2DEA" w14:textId="77777777" w:rsidTr="004B1933">
        <w:tc>
          <w:tcPr>
            <w:tcW w:w="5773" w:type="dxa"/>
            <w:gridSpan w:val="2"/>
            <w:hideMark/>
          </w:tcPr>
          <w:p w14:paraId="3DA6E2CB" w14:textId="46F6DED9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4657498E" w14:textId="63C44EF3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sz w:val="30"/>
                <w:szCs w:val="30"/>
              </w:rPr>
              <w:t>6,668</w:t>
            </w:r>
          </w:p>
        </w:tc>
        <w:tc>
          <w:tcPr>
            <w:tcW w:w="270" w:type="dxa"/>
          </w:tcPr>
          <w:p w14:paraId="1DADB530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C0CBBCB" w14:textId="7FA9FC24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3,8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BC75F5" w:rsidRPr="00DF743F" w14:paraId="5166D967" w14:textId="77777777" w:rsidTr="004B1933">
        <w:tc>
          <w:tcPr>
            <w:tcW w:w="5773" w:type="dxa"/>
            <w:gridSpan w:val="2"/>
            <w:hideMark/>
          </w:tcPr>
          <w:p w14:paraId="66275BAC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0EF4C475" w14:textId="4339354A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sz w:val="30"/>
                <w:szCs w:val="30"/>
              </w:rPr>
              <w:t>4,121</w:t>
            </w:r>
          </w:p>
        </w:tc>
        <w:tc>
          <w:tcPr>
            <w:tcW w:w="270" w:type="dxa"/>
          </w:tcPr>
          <w:p w14:paraId="5F21705A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0E02136" w14:textId="6ACE6E55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</w:tr>
      <w:tr w:rsidR="00BC75F5" w:rsidRPr="00DF743F" w14:paraId="210B329D" w14:textId="77777777" w:rsidTr="00C158FE">
        <w:tc>
          <w:tcPr>
            <w:tcW w:w="5773" w:type="dxa"/>
            <w:gridSpan w:val="2"/>
            <w:hideMark/>
          </w:tcPr>
          <w:p w14:paraId="71AF1483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EC75" w14:textId="26F0A277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7DC8">
              <w:rPr>
                <w:rFonts w:asciiTheme="majorBidi" w:hAnsiTheme="majorBidi" w:cstheme="majorBidi"/>
                <w:sz w:val="30"/>
                <w:szCs w:val="30"/>
              </w:rPr>
              <w:t>1,727</w:t>
            </w:r>
          </w:p>
        </w:tc>
        <w:tc>
          <w:tcPr>
            <w:tcW w:w="270" w:type="dxa"/>
          </w:tcPr>
          <w:p w14:paraId="3F2642E9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1A888" w14:textId="18ED7362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2,020</w:t>
            </w:r>
          </w:p>
        </w:tc>
      </w:tr>
      <w:tr w:rsidR="00BC75F5" w:rsidRPr="00DF743F" w14:paraId="254F751A" w14:textId="77777777" w:rsidTr="00C158FE">
        <w:trPr>
          <w:trHeight w:val="77"/>
        </w:trPr>
        <w:tc>
          <w:tcPr>
            <w:tcW w:w="5773" w:type="dxa"/>
            <w:gridSpan w:val="2"/>
            <w:hideMark/>
          </w:tcPr>
          <w:p w14:paraId="45A17645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3089C" w14:textId="5C788E57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12,516</w:t>
            </w:r>
          </w:p>
        </w:tc>
        <w:tc>
          <w:tcPr>
            <w:tcW w:w="270" w:type="dxa"/>
          </w:tcPr>
          <w:p w14:paraId="4CAE36D1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9CA37" w14:textId="34E811F6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</w:tr>
      <w:tr w:rsidR="00613010" w:rsidRPr="00D02092" w14:paraId="6F845117" w14:textId="77777777" w:rsidTr="00C158FE">
        <w:trPr>
          <w:trHeight w:val="34"/>
        </w:trPr>
        <w:tc>
          <w:tcPr>
            <w:tcW w:w="5773" w:type="dxa"/>
            <w:gridSpan w:val="2"/>
          </w:tcPr>
          <w:p w14:paraId="744C271B" w14:textId="77777777" w:rsidR="00613010" w:rsidRPr="00D02092" w:rsidRDefault="00613010" w:rsidP="00613010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8852DA6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4F014" w14:textId="77777777" w:rsidR="00613010" w:rsidRPr="00D02092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41EB00A3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010" w:rsidRPr="00DF743F" w14:paraId="7E0B0A6D" w14:textId="77777777" w:rsidTr="00C158FE">
        <w:tc>
          <w:tcPr>
            <w:tcW w:w="5773" w:type="dxa"/>
            <w:gridSpan w:val="2"/>
            <w:hideMark/>
          </w:tcPr>
          <w:p w14:paraId="4227E46E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1" w:type="dxa"/>
          </w:tcPr>
          <w:p w14:paraId="0F731A38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C18A0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4D9AE93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75F5" w:rsidRPr="00DF743F" w14:paraId="63D3A09A" w14:textId="77777777" w:rsidTr="00C158FE">
        <w:trPr>
          <w:trHeight w:val="245"/>
        </w:trPr>
        <w:tc>
          <w:tcPr>
            <w:tcW w:w="5773" w:type="dxa"/>
            <w:gridSpan w:val="2"/>
            <w:vAlign w:val="bottom"/>
            <w:hideMark/>
          </w:tcPr>
          <w:p w14:paraId="089BED50" w14:textId="4FB80A08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60EBD753" w14:textId="5C2D3926" w:rsidR="00BC75F5" w:rsidRPr="00E979BA" w:rsidRDefault="00367DC8" w:rsidP="007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B06D02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552C81B" w14:textId="7F5B9CF9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75F5" w:rsidRPr="00DF743F" w14:paraId="1E201F04" w14:textId="77777777" w:rsidTr="00C158FE">
        <w:tc>
          <w:tcPr>
            <w:tcW w:w="5773" w:type="dxa"/>
            <w:gridSpan w:val="2"/>
            <w:hideMark/>
          </w:tcPr>
          <w:p w14:paraId="48C52A42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4EF2F88C" w14:textId="65572B83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sz w:val="30"/>
                <w:szCs w:val="30"/>
              </w:rPr>
              <w:t>227,287</w:t>
            </w:r>
          </w:p>
        </w:tc>
        <w:tc>
          <w:tcPr>
            <w:tcW w:w="270" w:type="dxa"/>
          </w:tcPr>
          <w:p w14:paraId="5A35F324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62BD9593" w14:textId="78611CD5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215,600</w:t>
            </w:r>
          </w:p>
        </w:tc>
      </w:tr>
      <w:tr w:rsidR="00BC75F5" w:rsidRPr="00DF743F" w14:paraId="202BEC7B" w14:textId="77777777" w:rsidTr="00C158FE">
        <w:tc>
          <w:tcPr>
            <w:tcW w:w="5773" w:type="dxa"/>
            <w:gridSpan w:val="2"/>
            <w:hideMark/>
          </w:tcPr>
          <w:p w14:paraId="5152A489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</w:tcPr>
          <w:p w14:paraId="6A7EEB91" w14:textId="37DCB74A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sz w:val="30"/>
                <w:szCs w:val="30"/>
              </w:rPr>
              <w:t>277,092</w:t>
            </w:r>
          </w:p>
        </w:tc>
        <w:tc>
          <w:tcPr>
            <w:tcW w:w="270" w:type="dxa"/>
          </w:tcPr>
          <w:p w14:paraId="222004AD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41602302" w14:textId="3DE89065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332,419</w:t>
            </w:r>
          </w:p>
        </w:tc>
      </w:tr>
      <w:tr w:rsidR="00BC75F5" w:rsidRPr="00DF743F" w14:paraId="0DBA92A1" w14:textId="77777777" w:rsidTr="00C158FE">
        <w:trPr>
          <w:trHeight w:val="334"/>
        </w:trPr>
        <w:tc>
          <w:tcPr>
            <w:tcW w:w="5773" w:type="dxa"/>
            <w:gridSpan w:val="2"/>
            <w:hideMark/>
          </w:tcPr>
          <w:p w14:paraId="501BDB9C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4E0F6" w14:textId="5CD35D15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504,379</w:t>
            </w:r>
          </w:p>
        </w:tc>
        <w:tc>
          <w:tcPr>
            <w:tcW w:w="270" w:type="dxa"/>
          </w:tcPr>
          <w:p w14:paraId="36F72FC9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0F382" w14:textId="59F5EB11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548,026</w:t>
            </w:r>
          </w:p>
        </w:tc>
      </w:tr>
      <w:tr w:rsidR="00613010" w:rsidRPr="00D02092" w14:paraId="5FF3FE88" w14:textId="77777777" w:rsidTr="00C158FE">
        <w:trPr>
          <w:trHeight w:val="197"/>
        </w:trPr>
        <w:tc>
          <w:tcPr>
            <w:tcW w:w="5773" w:type="dxa"/>
            <w:gridSpan w:val="2"/>
          </w:tcPr>
          <w:p w14:paraId="4997DA24" w14:textId="77777777" w:rsidR="00613010" w:rsidRPr="00D02092" w:rsidRDefault="00613010" w:rsidP="00613010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884FF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331662" w14:textId="77777777" w:rsidR="00613010" w:rsidRPr="00D02092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E8F15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2623A20A" w14:textId="77777777" w:rsidTr="00C158FE">
        <w:trPr>
          <w:gridBefore w:val="1"/>
          <w:wBefore w:w="9" w:type="dxa"/>
          <w:trHeight w:val="389"/>
        </w:trPr>
        <w:tc>
          <w:tcPr>
            <w:tcW w:w="5764" w:type="dxa"/>
            <w:hideMark/>
          </w:tcPr>
          <w:p w14:paraId="2E78827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711" w:type="dxa"/>
          </w:tcPr>
          <w:p w14:paraId="60311D7D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52897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332FD14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C75F5" w:rsidRPr="00DF743F" w14:paraId="2D64A00C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400C0ED5" w14:textId="05602CC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29A1D9DF" w14:textId="3390D31D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sz w:val="30"/>
                <w:szCs w:val="30"/>
              </w:rPr>
              <w:t>48,697</w:t>
            </w:r>
          </w:p>
        </w:tc>
        <w:tc>
          <w:tcPr>
            <w:tcW w:w="270" w:type="dxa"/>
          </w:tcPr>
          <w:p w14:paraId="41300758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6A9691CF" w14:textId="63125811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52,316</w:t>
            </w:r>
          </w:p>
        </w:tc>
      </w:tr>
      <w:tr w:rsidR="00BC75F5" w:rsidRPr="00DF743F" w14:paraId="75BCBA47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085CAAC7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05388" w14:textId="1F8CBAFF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sz w:val="30"/>
                <w:szCs w:val="30"/>
              </w:rPr>
              <w:t>11,306</w:t>
            </w:r>
          </w:p>
        </w:tc>
        <w:tc>
          <w:tcPr>
            <w:tcW w:w="270" w:type="dxa"/>
          </w:tcPr>
          <w:p w14:paraId="1B616DF0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34863" w14:textId="765479CE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6,369</w:t>
            </w:r>
          </w:p>
        </w:tc>
      </w:tr>
      <w:tr w:rsidR="00BC75F5" w:rsidRPr="00DF743F" w14:paraId="1A4C2495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64433E76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01AB3" w14:textId="19E266C2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60,003</w:t>
            </w:r>
          </w:p>
        </w:tc>
        <w:tc>
          <w:tcPr>
            <w:tcW w:w="270" w:type="dxa"/>
          </w:tcPr>
          <w:p w14:paraId="1ECCF2BC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8E87F" w14:textId="081408BA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58,685</w:t>
            </w:r>
          </w:p>
        </w:tc>
      </w:tr>
      <w:tr w:rsidR="00613010" w:rsidRPr="00DF743F" w14:paraId="76DAD96F" w14:textId="77777777" w:rsidTr="00224742">
        <w:trPr>
          <w:gridBefore w:val="1"/>
          <w:wBefore w:w="9" w:type="dxa"/>
        </w:trPr>
        <w:tc>
          <w:tcPr>
            <w:tcW w:w="5764" w:type="dxa"/>
            <w:hideMark/>
          </w:tcPr>
          <w:p w14:paraId="745BF9D1" w14:textId="0265B065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078BBC1E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C81AD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8C774D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0266" w:rsidRPr="00DF743F" w14:paraId="2CF66714" w14:textId="77777777" w:rsidTr="00224742">
        <w:trPr>
          <w:gridBefore w:val="1"/>
          <w:wBefore w:w="9" w:type="dxa"/>
        </w:trPr>
        <w:tc>
          <w:tcPr>
            <w:tcW w:w="5764" w:type="dxa"/>
          </w:tcPr>
          <w:p w14:paraId="36B77A4A" w14:textId="4C3B5B18" w:rsidR="00900266" w:rsidRPr="00DF743F" w:rsidRDefault="00900266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</w:p>
        </w:tc>
        <w:tc>
          <w:tcPr>
            <w:tcW w:w="1711" w:type="dxa"/>
          </w:tcPr>
          <w:p w14:paraId="37DB274D" w14:textId="77777777" w:rsidR="00900266" w:rsidRPr="00E979BA" w:rsidRDefault="00900266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7F7436" w14:textId="77777777" w:rsidR="00900266" w:rsidRPr="00DF743F" w:rsidRDefault="00900266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D9A2125" w14:textId="77777777" w:rsidR="00900266" w:rsidRPr="00DF743F" w:rsidRDefault="00900266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5917E3E5" w14:textId="77777777" w:rsidTr="00224742">
        <w:trPr>
          <w:gridBefore w:val="1"/>
          <w:wBefore w:w="9" w:type="dxa"/>
        </w:trPr>
        <w:tc>
          <w:tcPr>
            <w:tcW w:w="5764" w:type="dxa"/>
            <w:hideMark/>
          </w:tcPr>
          <w:p w14:paraId="44D47C66" w14:textId="57BDA433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26B51F4F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7EF3C4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5A5A666A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75F5" w:rsidRPr="00DF743F" w14:paraId="62B3A45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048EBDE8" w14:textId="77777777" w:rsidR="00BC75F5" w:rsidRPr="00DF743F" w:rsidRDefault="00BC75F5" w:rsidP="00BC75F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บันทึกไว้ในบัญชี 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711" w:type="dxa"/>
          </w:tcPr>
          <w:p w14:paraId="73182E77" w14:textId="10C5237B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  <w:tc>
          <w:tcPr>
            <w:tcW w:w="270" w:type="dxa"/>
            <w:vAlign w:val="bottom"/>
          </w:tcPr>
          <w:p w14:paraId="01BB8C7C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3093143" w14:textId="1392B4D8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</w:tr>
      <w:tr w:rsidR="00BC75F5" w:rsidRPr="00DF743F" w14:paraId="65AC59D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B59081" w14:textId="77777777" w:rsidR="00BC75F5" w:rsidRPr="00DF743F" w:rsidRDefault="00BC75F5" w:rsidP="00BC75F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1" w:type="dxa"/>
          </w:tcPr>
          <w:p w14:paraId="70755CFB" w14:textId="63299183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7DC8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617D0B42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525C968" w14:textId="28066A19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</w:tr>
      <w:tr w:rsidR="00BC75F5" w:rsidRPr="00DF743F" w14:paraId="501F629B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00979B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4D5BF" w14:textId="1C1711F2" w:rsidR="00BC75F5" w:rsidRPr="00E979BA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D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3,370</w:t>
            </w:r>
          </w:p>
        </w:tc>
        <w:tc>
          <w:tcPr>
            <w:tcW w:w="270" w:type="dxa"/>
          </w:tcPr>
          <w:p w14:paraId="0748E252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F26C7" w14:textId="264C1ED2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4,560</w:t>
            </w:r>
          </w:p>
        </w:tc>
      </w:tr>
    </w:tbl>
    <w:p w14:paraId="646E4545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40295F11" w14:textId="2E5A9762" w:rsidR="00CF0607" w:rsidRPr="002B1BE4" w:rsidRDefault="00CF0607" w:rsidP="00CF0607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E30EC17" w14:textId="77777777" w:rsidR="00CF0607" w:rsidRPr="00D02092" w:rsidRDefault="00CF0607" w:rsidP="00CF06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05DDEAD4" w14:textId="61D7BA1C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</w:t>
      </w:r>
      <w:r w:rsidR="00F152C8">
        <w:rPr>
          <w:rFonts w:ascii="Angsana New" w:hAnsi="Angsana New" w:hint="cs"/>
          <w:spacing w:val="-2"/>
          <w:sz w:val="30"/>
          <w:szCs w:val="30"/>
          <w:cs/>
        </w:rPr>
        <w:t>ที่มีสาระสำคัญ</w:t>
      </w:r>
      <w:r w:rsidR="007D5DA1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="007D5DA1">
        <w:rPr>
          <w:rFonts w:ascii="Angsana New" w:hAnsi="Angsana New"/>
          <w:sz w:val="30"/>
          <w:szCs w:val="30"/>
        </w:rPr>
        <w:br/>
        <w:t xml:space="preserve">31 </w:t>
      </w:r>
      <w:r w:rsidR="007D5DA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D5DA1">
        <w:rPr>
          <w:rFonts w:ascii="Angsana New" w:hAnsi="Angsana New"/>
          <w:sz w:val="30"/>
          <w:szCs w:val="30"/>
        </w:rPr>
        <w:t>2568</w:t>
      </w:r>
    </w:p>
    <w:p w14:paraId="2D866A88" w14:textId="77777777" w:rsidR="00CF0607" w:rsidRPr="00406288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cs/>
          <w:lang w:val="en-US"/>
        </w:rPr>
      </w:pPr>
    </w:p>
    <w:p w14:paraId="3EE0FDF9" w14:textId="5CCAA27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CC3C243" w14:textId="77777777" w:rsidR="005B0C8B" w:rsidRPr="006E1A17" w:rsidRDefault="005B0C8B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DAC958" w14:textId="0B6BE4D1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C75F5">
        <w:rPr>
          <w:rFonts w:ascii="Angsana New" w:hAnsi="Angsana New"/>
          <w:spacing w:val="-2"/>
          <w:sz w:val="30"/>
          <w:szCs w:val="30"/>
        </w:rPr>
        <w:t>30</w:t>
      </w:r>
      <w:r w:rsidR="00BC75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00B19" w:rsidRPr="00F00B19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993F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779E3">
        <w:rPr>
          <w:rFonts w:ascii="Angsana New" w:hAnsi="Angsana New" w:hint="cs"/>
          <w:spacing w:val="-2"/>
          <w:sz w:val="30"/>
          <w:szCs w:val="30"/>
        </w:rPr>
        <w:t>2568</w:t>
      </w:r>
      <w:r w:rsidR="001F1E84">
        <w:rPr>
          <w:rFonts w:ascii="Angsana New" w:hAnsi="Angsana New"/>
          <w:spacing w:val="-2"/>
          <w:sz w:val="30"/>
          <w:szCs w:val="30"/>
        </w:rPr>
        <w:t xml:space="preserve"> </w:t>
      </w:r>
      <w:r w:rsidR="00303D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3D39">
        <w:rPr>
          <w:rFonts w:ascii="Angsana New" w:hAnsi="Angsana New"/>
          <w:sz w:val="30"/>
          <w:szCs w:val="30"/>
        </w:rPr>
        <w:t>31</w:t>
      </w:r>
      <w:r w:rsidR="00303D39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="000779E3">
        <w:rPr>
          <w:rFonts w:ascii="Angsana New" w:hAnsi="Angsana New"/>
          <w:sz w:val="30"/>
          <w:szCs w:val="30"/>
        </w:rPr>
        <w:t>2568</w:t>
      </w:r>
      <w:r w:rsidR="00303D39">
        <w:rPr>
          <w:rFonts w:ascii="Angsana New" w:hAnsi="Angsana New"/>
          <w:sz w:val="30"/>
          <w:szCs w:val="30"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6E1A17" w:rsidRDefault="001C4FF9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065DD4" w:rsidRPr="00B0181B" w14:paraId="4EA4E4F3" w14:textId="77777777" w:rsidTr="00AF191D">
        <w:tc>
          <w:tcPr>
            <w:tcW w:w="576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AF191D">
        <w:tc>
          <w:tcPr>
            <w:tcW w:w="576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BC75F5" w:rsidRPr="00B0181B" w14:paraId="33B992D2" w14:textId="77777777" w:rsidTr="00AF191D">
        <w:tc>
          <w:tcPr>
            <w:tcW w:w="5769" w:type="dxa"/>
            <w:gridSpan w:val="2"/>
          </w:tcPr>
          <w:p w14:paraId="25A1CBF5" w14:textId="77777777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1A2F53" w14:textId="274DBCCE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F00B19" w:rsidRPr="00F00B19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965B45" w14:textId="77777777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3830EC" w14:textId="4737A3D7" w:rsidR="00BC75F5" w:rsidRPr="00FB40CD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65DD4" w:rsidRPr="00B0181B" w14:paraId="7D829D32" w14:textId="77777777" w:rsidTr="00AF191D">
        <w:tc>
          <w:tcPr>
            <w:tcW w:w="576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0B770D80" w:rsidR="00065DD4" w:rsidRPr="00284595" w:rsidRDefault="000779E3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4A812C02" w:rsidR="00065DD4" w:rsidRPr="00284595" w:rsidRDefault="000779E3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A40ED" w:rsidRPr="00B0181B" w14:paraId="6329660B" w14:textId="77777777" w:rsidTr="00AF191D">
        <w:tc>
          <w:tcPr>
            <w:tcW w:w="576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75F5" w:rsidRPr="003D047D" w14:paraId="48C8A8AC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16B9D15F" w14:textId="262C88AC" w:rsidR="00BC75F5" w:rsidRPr="008C1619" w:rsidRDefault="00BC75F5" w:rsidP="00BC75F5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71A1DE8F" w14:textId="77777777" w:rsidR="00BC75F5" w:rsidRPr="003B322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E404DD" w14:textId="77777777" w:rsidR="00BC75F5" w:rsidRPr="003B322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B9B884B" w14:textId="77777777" w:rsidR="00BC75F5" w:rsidRPr="003B322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75F5" w:rsidRPr="003D047D" w14:paraId="4E9351C4" w14:textId="3D7B82B2" w:rsidTr="00AF191D">
        <w:trPr>
          <w:gridBefore w:val="1"/>
          <w:wBefore w:w="9" w:type="dxa"/>
        </w:trPr>
        <w:tc>
          <w:tcPr>
            <w:tcW w:w="5760" w:type="dxa"/>
          </w:tcPr>
          <w:p w14:paraId="589D5CA3" w14:textId="32619F94" w:rsidR="00BC75F5" w:rsidRPr="000568D6" w:rsidRDefault="00BC75F5" w:rsidP="00BC75F5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5EC9C5ED" w:rsidR="00BC75F5" w:rsidRPr="003B3227" w:rsidRDefault="00367DC8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7DC8">
              <w:rPr>
                <w:rFonts w:ascii="Angsana New" w:hAnsi="Angsana New"/>
                <w:b/>
                <w:bCs/>
                <w:sz w:val="30"/>
                <w:szCs w:val="30"/>
              </w:rPr>
              <w:t>32,462</w:t>
            </w:r>
          </w:p>
        </w:tc>
        <w:tc>
          <w:tcPr>
            <w:tcW w:w="270" w:type="dxa"/>
          </w:tcPr>
          <w:p w14:paraId="64FEAD5C" w14:textId="77777777" w:rsidR="00BC75F5" w:rsidRPr="003B322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644502A8" w:rsidR="00BC75F5" w:rsidRPr="00897CC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40,730</w:t>
            </w:r>
          </w:p>
        </w:tc>
      </w:tr>
    </w:tbl>
    <w:p w14:paraId="7D6862DD" w14:textId="77777777" w:rsidR="00900266" w:rsidRDefault="00900266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A3CA7B0" w14:textId="1A244B45" w:rsidR="00FA25C1" w:rsidRPr="00981687" w:rsidRDefault="00CF0607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501AD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606B2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3FA06F3" w14:textId="77777777" w:rsidR="00FA25C1" w:rsidRPr="00616936" w:rsidRDefault="00FA25C1" w:rsidP="0082426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5F5" w:rsidRPr="00B0181B" w14:paraId="419E5315" w14:textId="77777777" w:rsidTr="00224742">
        <w:tc>
          <w:tcPr>
            <w:tcW w:w="2997" w:type="dxa"/>
          </w:tcPr>
          <w:p w14:paraId="226C1F64" w14:textId="2CC825D0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00B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3033" w:type="dxa"/>
            <w:gridSpan w:val="4"/>
          </w:tcPr>
          <w:p w14:paraId="28FD1426" w14:textId="77777777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BC75F5" w:rsidRPr="0028459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C75F5" w:rsidRPr="00B0181B" w14:paraId="0ED9B01D" w14:textId="77777777" w:rsidTr="00270674">
        <w:tc>
          <w:tcPr>
            <w:tcW w:w="2997" w:type="dxa"/>
          </w:tcPr>
          <w:p w14:paraId="78DC33A3" w14:textId="7F9FF2D2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0B19" w:rsidRPr="00F00B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32B5F6BE" w14:textId="133B68F0" w:rsidR="00BC75F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09C79AB0" w14:textId="77777777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0C2C8159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35AA23C2" w14:textId="77777777" w:rsidR="00BC75F5" w:rsidRPr="0028459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4345EC61" w:rsidR="00BC75F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CAB98E8" w14:textId="77777777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781A3C68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4B1F25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4B1F25" w:rsidRPr="007553D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4B1F25" w:rsidRPr="00E029E6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3CA9" w:rsidRPr="007553D7" w14:paraId="44ADDA33" w14:textId="0CEED597" w:rsidTr="00270674">
        <w:tc>
          <w:tcPr>
            <w:tcW w:w="2997" w:type="dxa"/>
          </w:tcPr>
          <w:p w14:paraId="2B4DA030" w14:textId="02B5857A" w:rsidR="00003CA9" w:rsidRPr="00156A78" w:rsidRDefault="00003CA9" w:rsidP="00003C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6BE7D18C" w:rsidR="00003CA9" w:rsidRPr="00422A55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03CA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03CA9">
              <w:rPr>
                <w:rFonts w:ascii="Angsana New" w:hAnsi="Angsana New"/>
                <w:sz w:val="30"/>
                <w:szCs w:val="30"/>
              </w:rPr>
              <w:t>,</w:t>
            </w:r>
            <w:r w:rsidRPr="00003CA9">
              <w:rPr>
                <w:rFonts w:ascii="Angsana New" w:hAnsi="Angsana New"/>
                <w:sz w:val="30"/>
                <w:szCs w:val="30"/>
                <w:cs/>
              </w:rPr>
              <w:t>681</w:t>
            </w:r>
            <w:r w:rsidRPr="00003CA9">
              <w:rPr>
                <w:rFonts w:ascii="Angsana New" w:hAnsi="Angsana New"/>
                <w:sz w:val="30"/>
                <w:szCs w:val="30"/>
              </w:rPr>
              <w:t>,</w:t>
            </w:r>
            <w:r w:rsidRPr="00003CA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B3228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69793B30" w14:textId="77777777" w:rsidR="00003CA9" w:rsidRPr="007553D7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2F3AF99D" w:rsidR="00003CA9" w:rsidRPr="00B111EA" w:rsidRDefault="00003CA9" w:rsidP="009E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191D">
              <w:rPr>
                <w:rFonts w:ascii="Angsana New" w:hAnsi="Angsana New"/>
                <w:sz w:val="30"/>
                <w:szCs w:val="30"/>
              </w:rPr>
              <w:t>1,668,85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9132F0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5564618D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9677B5F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28FCACF2" w:rsidR="00003CA9" w:rsidRDefault="00003CA9" w:rsidP="009E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003CA9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003CA9" w:rsidRPr="00156A78" w:rsidRDefault="00003CA9" w:rsidP="00003C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094A1931" w:rsidR="00003CA9" w:rsidRPr="00422A55" w:rsidRDefault="00367DC8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67DC8">
              <w:rPr>
                <w:rFonts w:ascii="Angsana New" w:hAnsi="Angsana New"/>
                <w:sz w:val="30"/>
                <w:szCs w:val="30"/>
              </w:rPr>
              <w:t>92,710</w:t>
            </w:r>
          </w:p>
        </w:tc>
        <w:tc>
          <w:tcPr>
            <w:tcW w:w="236" w:type="dxa"/>
          </w:tcPr>
          <w:p w14:paraId="7A611084" w14:textId="77777777" w:rsidR="00003CA9" w:rsidRPr="007553D7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5F18410B" w:rsidR="00003CA9" w:rsidRPr="00B111EA" w:rsidRDefault="00F00B1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00B19">
              <w:rPr>
                <w:rFonts w:ascii="Angsana New" w:hAnsi="Angsana New"/>
                <w:sz w:val="30"/>
                <w:szCs w:val="30"/>
              </w:rPr>
              <w:t>72,365</w:t>
            </w:r>
          </w:p>
        </w:tc>
        <w:tc>
          <w:tcPr>
            <w:tcW w:w="270" w:type="dxa"/>
          </w:tcPr>
          <w:p w14:paraId="0C0FC6CF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157F3ECD" w:rsidR="00003CA9" w:rsidRDefault="00367DC8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00839842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0B19" w:rsidRPr="007553D7" w14:paraId="1F4591E0" w14:textId="77777777" w:rsidTr="00270674">
        <w:trPr>
          <w:trHeight w:val="281"/>
        </w:trPr>
        <w:tc>
          <w:tcPr>
            <w:tcW w:w="2997" w:type="dxa"/>
          </w:tcPr>
          <w:p w14:paraId="588D7FCB" w14:textId="762CF6B2" w:rsidR="00F00B19" w:rsidRPr="00156A78" w:rsidRDefault="00F00B19" w:rsidP="00003C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00B1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76C83B6" w14:textId="15FA774D" w:rsidR="00F00B19" w:rsidRDefault="00367DC8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67DC8">
              <w:rPr>
                <w:rFonts w:ascii="Angsana New" w:hAnsi="Angsana New"/>
                <w:sz w:val="30"/>
                <w:szCs w:val="30"/>
              </w:rPr>
              <w:t>(143,752)</w:t>
            </w:r>
          </w:p>
        </w:tc>
        <w:tc>
          <w:tcPr>
            <w:tcW w:w="236" w:type="dxa"/>
          </w:tcPr>
          <w:p w14:paraId="2905A55A" w14:textId="77777777" w:rsidR="00F00B19" w:rsidRPr="007553D7" w:rsidRDefault="00F00B1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58A52511" w14:textId="1B12490A" w:rsidR="00F00B19" w:rsidRPr="00F00B19" w:rsidRDefault="00F00B1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0B19">
              <w:rPr>
                <w:rFonts w:ascii="Angsana New" w:hAnsi="Angsana New"/>
                <w:sz w:val="30"/>
                <w:szCs w:val="30"/>
                <w:cs/>
              </w:rPr>
              <w:t>(124</w:t>
            </w:r>
            <w:r w:rsidRPr="00F00B19">
              <w:rPr>
                <w:rFonts w:ascii="Angsana New" w:hAnsi="Angsana New"/>
                <w:sz w:val="30"/>
                <w:szCs w:val="30"/>
              </w:rPr>
              <w:t>,</w:t>
            </w:r>
            <w:r w:rsidRPr="00F00B19">
              <w:rPr>
                <w:rFonts w:ascii="Angsana New" w:hAnsi="Angsana New"/>
                <w:sz w:val="30"/>
                <w:szCs w:val="30"/>
                <w:cs/>
              </w:rPr>
              <w:t>682)</w:t>
            </w:r>
          </w:p>
        </w:tc>
        <w:tc>
          <w:tcPr>
            <w:tcW w:w="270" w:type="dxa"/>
          </w:tcPr>
          <w:p w14:paraId="528BDFEE" w14:textId="77777777" w:rsidR="00F00B19" w:rsidRDefault="00F00B1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1A96BC" w14:textId="4D98FA1D" w:rsidR="00F00B19" w:rsidRPr="005F4BBC" w:rsidRDefault="00367DC8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58C01" w14:textId="77777777" w:rsidR="00F00B19" w:rsidRDefault="00F00B1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3A8D6CF" w14:textId="00C01ADB" w:rsidR="00F00B19" w:rsidRPr="005F4BBC" w:rsidRDefault="00367DC8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3CA9" w:rsidRPr="007553D7" w14:paraId="3CD25C4A" w14:textId="7CA17444" w:rsidTr="00270674">
        <w:tc>
          <w:tcPr>
            <w:tcW w:w="2997" w:type="dxa"/>
          </w:tcPr>
          <w:p w14:paraId="3337C867" w14:textId="3B5A11C0" w:rsidR="00003CA9" w:rsidRPr="00156A78" w:rsidRDefault="00003CA9" w:rsidP="00003C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030C4E50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2B0108E3" w:rsidR="00367DC8" w:rsidRPr="00422A55" w:rsidRDefault="00367DC8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67DC8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36" w:type="dxa"/>
            <w:vAlign w:val="bottom"/>
          </w:tcPr>
          <w:p w14:paraId="0054BC0F" w14:textId="77777777" w:rsidR="00003CA9" w:rsidRPr="007553D7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C4947C6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BF3EA0" w14:textId="76CC7241" w:rsidR="00003CA9" w:rsidRPr="00B111EA" w:rsidRDefault="00F00B1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00B19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4F64A6F5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4EBCCD7A" w:rsidR="00003CA9" w:rsidRDefault="00525A1B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442A7C99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3CA9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003CA9" w:rsidRPr="00C131AE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4BC53E32" w:rsidR="00003CA9" w:rsidRPr="00422A55" w:rsidRDefault="00367DC8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7DC8">
              <w:rPr>
                <w:rFonts w:ascii="Angsana New" w:hAnsi="Angsana New"/>
                <w:b/>
                <w:bCs/>
                <w:sz w:val="30"/>
                <w:szCs w:val="30"/>
              </w:rPr>
              <w:t>1,630,385</w:t>
            </w:r>
          </w:p>
        </w:tc>
        <w:tc>
          <w:tcPr>
            <w:tcW w:w="236" w:type="dxa"/>
          </w:tcPr>
          <w:p w14:paraId="12240989" w14:textId="77777777" w:rsidR="00003CA9" w:rsidRPr="007553D7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07484E1E" w:rsidR="00003CA9" w:rsidRPr="00B111EA" w:rsidRDefault="00F00B1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0B19">
              <w:rPr>
                <w:rFonts w:ascii="Angsana New" w:hAnsi="Angsana New"/>
                <w:b/>
                <w:bCs/>
                <w:sz w:val="30"/>
                <w:szCs w:val="30"/>
              </w:rPr>
              <w:t>1,616,585</w:t>
            </w:r>
          </w:p>
        </w:tc>
        <w:tc>
          <w:tcPr>
            <w:tcW w:w="270" w:type="dxa"/>
          </w:tcPr>
          <w:p w14:paraId="58421DB2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0CAE4AFB" w:rsidR="00003CA9" w:rsidRDefault="00367DC8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7DC8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6BD3E287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2CFACBC8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9DBBE6" w14:textId="77777777" w:rsidR="00616936" w:rsidRPr="004B1F25" w:rsidRDefault="0061693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37E34A9" w14:textId="090BF293" w:rsidR="001E09C4" w:rsidRPr="004B1F25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</w:t>
      </w:r>
      <w:r w:rsidR="00EC7BC7" w:rsidRPr="004B1F25">
        <w:rPr>
          <w:rFonts w:ascii="Angsana New" w:hAnsi="Angsana New" w:hint="cs"/>
          <w:sz w:val="30"/>
          <w:szCs w:val="30"/>
          <w:cs/>
        </w:rPr>
        <w:t>ระหว่าง</w:t>
      </w:r>
      <w:r w:rsidR="00EC7BC7">
        <w:rPr>
          <w:rFonts w:ascii="Angsana New" w:hAnsi="Angsana New" w:hint="cs"/>
          <w:sz w:val="30"/>
          <w:szCs w:val="30"/>
          <w:cs/>
        </w:rPr>
        <w:t>งวด</w:t>
      </w:r>
      <w:r w:rsidR="00F00B19">
        <w:rPr>
          <w:rFonts w:ascii="Angsana New" w:hAnsi="Angsana New" w:hint="cs"/>
          <w:sz w:val="30"/>
          <w:szCs w:val="30"/>
          <w:cs/>
        </w:rPr>
        <w:t>หก</w:t>
      </w:r>
      <w:r w:rsidR="00EC7BC7">
        <w:rPr>
          <w:rFonts w:ascii="Angsana New" w:hAnsi="Angsana New" w:hint="cs"/>
          <w:sz w:val="30"/>
          <w:szCs w:val="30"/>
          <w:cs/>
        </w:rPr>
        <w:t>เดือน</w:t>
      </w:r>
      <w:r w:rsidR="00EC7BC7" w:rsidRPr="004B1F2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C7BC7">
        <w:rPr>
          <w:rFonts w:ascii="Angsana New" w:hAnsi="Angsana New" w:hint="cs"/>
          <w:spacing w:val="-2"/>
          <w:sz w:val="30"/>
          <w:szCs w:val="30"/>
        </w:rPr>
        <w:t>3</w:t>
      </w:r>
      <w:r w:rsidR="00EC7BC7">
        <w:rPr>
          <w:rFonts w:ascii="Angsana New" w:hAnsi="Angsana New"/>
          <w:spacing w:val="-2"/>
          <w:sz w:val="30"/>
          <w:szCs w:val="30"/>
        </w:rPr>
        <w:t>0</w:t>
      </w:r>
      <w:r w:rsidR="00EC7BC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00B19" w:rsidRPr="00F00B19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F00B1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779E3">
        <w:rPr>
          <w:rFonts w:ascii="Angsana New" w:hAnsi="Angsana New" w:hint="cs"/>
          <w:spacing w:val="-2"/>
          <w:sz w:val="30"/>
          <w:szCs w:val="30"/>
        </w:rPr>
        <w:t>2568</w:t>
      </w:r>
      <w:r w:rsidR="00B111EA">
        <w:rPr>
          <w:rFonts w:ascii="Angsana New" w:hAnsi="Angsana New"/>
          <w:spacing w:val="-2"/>
          <w:sz w:val="30"/>
          <w:szCs w:val="30"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EC7BC7">
        <w:rPr>
          <w:rFonts w:ascii="Angsana New" w:hAnsi="Angsana New"/>
          <w:sz w:val="30"/>
          <w:szCs w:val="30"/>
        </w:rPr>
        <w:t>7</w:t>
      </w:r>
    </w:p>
    <w:p w14:paraId="134A0BE9" w14:textId="44A96F4C" w:rsidR="006E1A17" w:rsidRPr="00993F0D" w:rsidRDefault="006E1A17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75BFC27" w14:textId="2DC7A1A7" w:rsidR="00BB286A" w:rsidRPr="004B1F25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B1F25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4B1F25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4B1F25">
        <w:rPr>
          <w:rFonts w:ascii="Angsana New" w:hAnsi="Angsana New"/>
          <w:sz w:val="30"/>
          <w:szCs w:val="30"/>
          <w:cs/>
        </w:rPr>
        <w:t xml:space="preserve"> </w:t>
      </w:r>
      <w:r w:rsidR="00EC7BC7" w:rsidRPr="004B1F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C7BC7">
        <w:rPr>
          <w:rFonts w:ascii="Angsana New" w:hAnsi="Angsana New" w:hint="cs"/>
          <w:spacing w:val="-2"/>
          <w:sz w:val="30"/>
          <w:szCs w:val="30"/>
        </w:rPr>
        <w:t>3</w:t>
      </w:r>
      <w:r w:rsidR="00EC7BC7">
        <w:rPr>
          <w:rFonts w:ascii="Angsana New" w:hAnsi="Angsana New"/>
          <w:spacing w:val="-2"/>
          <w:sz w:val="30"/>
          <w:szCs w:val="30"/>
        </w:rPr>
        <w:t>0</w:t>
      </w:r>
      <w:r w:rsidR="00EC7BC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00B19" w:rsidRPr="00F00B19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993F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779E3">
        <w:rPr>
          <w:rFonts w:ascii="Angsana New" w:hAnsi="Angsana New" w:hint="cs"/>
          <w:spacing w:val="-2"/>
          <w:sz w:val="30"/>
          <w:szCs w:val="30"/>
        </w:rPr>
        <w:t>2568</w:t>
      </w:r>
      <w:r w:rsidR="0061301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2B7CCD" w:rsidRPr="002B7CCD">
        <w:rPr>
          <w:rFonts w:ascii="Angsana New" w:hAnsi="Angsana New"/>
          <w:sz w:val="30"/>
          <w:szCs w:val="30"/>
        </w:rPr>
        <w:t xml:space="preserve">31 </w:t>
      </w:r>
      <w:r w:rsidR="002B7CCD" w:rsidRPr="002B7CCD">
        <w:rPr>
          <w:rFonts w:ascii="Angsana New" w:hAnsi="Angsana New"/>
          <w:sz w:val="30"/>
          <w:szCs w:val="30"/>
          <w:cs/>
        </w:rPr>
        <w:t xml:space="preserve">มีนาคม </w:t>
      </w:r>
      <w:r w:rsidR="000779E3">
        <w:rPr>
          <w:rFonts w:ascii="Angsana New" w:hAnsi="Angsana New"/>
          <w:sz w:val="30"/>
          <w:szCs w:val="30"/>
        </w:rPr>
        <w:t>2568</w:t>
      </w:r>
      <w:r w:rsidR="002B7CCD" w:rsidRPr="002B7CCD">
        <w:rPr>
          <w:rFonts w:ascii="Angsana New" w:hAnsi="Angsana New"/>
          <w:sz w:val="30"/>
          <w:szCs w:val="30"/>
        </w:rPr>
        <w:t xml:space="preserve"> </w:t>
      </w:r>
      <w:r w:rsidRPr="004B1F25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4B1F25" w:rsidRDefault="00FA25C1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1C96B15F" w:rsidR="00E2689B" w:rsidRPr="00343FE6" w:rsidRDefault="00E2689B" w:rsidP="002A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5" w:right="-28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2A25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A259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A2598">
              <w:rPr>
                <w:rFonts w:ascii="Angsana New" w:hAnsi="Angsana New"/>
                <w:sz w:val="30"/>
                <w:szCs w:val="30"/>
              </w:rPr>
              <w:t>(“TTS”)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6975F1" w:rsidRPr="00343FE6" w14:paraId="5E257EA6" w14:textId="19F02E57" w:rsidTr="001E24D6">
        <w:tc>
          <w:tcPr>
            <w:tcW w:w="1890" w:type="dxa"/>
          </w:tcPr>
          <w:p w14:paraId="78A5E1C7" w14:textId="2D39F35F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0</w:t>
            </w:r>
            <w:r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F00B1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กันยายน</w:t>
            </w:r>
            <w:r w:rsidR="00D0709E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0ED388FB" w14:textId="7777777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1F00700E" w:rsidR="006975F1" w:rsidRPr="00D27E7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6975F1" w:rsidRPr="00D27E7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6ED79D14" w:rsidR="006975F1" w:rsidRPr="00D27E7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6975F1" w:rsidRPr="00D27E7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02F1BF8B" w:rsidR="006975F1" w:rsidRPr="00D27E7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5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6975F1" w:rsidRPr="00D27E7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466E4398" w:rsidR="006975F1" w:rsidRPr="00D27E7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6975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1,630,385</w:t>
            </w:r>
          </w:p>
        </w:tc>
      </w:tr>
      <w:tr w:rsidR="006975F1" w:rsidRPr="00343FE6" w14:paraId="7FDD2F19" w14:textId="48D92917" w:rsidTr="001E24D6">
        <w:tc>
          <w:tcPr>
            <w:tcW w:w="1890" w:type="dxa"/>
          </w:tcPr>
          <w:p w14:paraId="5F78999E" w14:textId="5CDAA045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30AA3125" w14:textId="7777777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0E8328A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6A01D95C" w14:textId="7777777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226C4093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50DCF8F4" w:rsidR="006975F1" w:rsidRPr="00D20AF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6975F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35ACF78D" w:rsidR="006975F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6D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1,681,3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</w:tbl>
    <w:p w14:paraId="4F3EF471" w14:textId="77777777" w:rsidR="00270C9A" w:rsidRPr="00F52B5C" w:rsidRDefault="00270C9A" w:rsidP="00F52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E1AD16" w14:textId="28C957ED" w:rsidR="00E8767F" w:rsidRPr="004B1F25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3DE0EE61" w:rsidR="00E8767F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25CA63" w14:textId="43FE20CB" w:rsidR="001D7C67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2E0E">
        <w:rPr>
          <w:rFonts w:ascii="Angsana New" w:hAnsi="Angsana New"/>
          <w:sz w:val="30"/>
          <w:szCs w:val="30"/>
          <w:cs/>
        </w:rPr>
        <w:t xml:space="preserve">เนื่องจากบริษัทมีตัวแทนอยู่ในคณะกรรมการของ </w:t>
      </w:r>
      <w:r w:rsidRPr="00FC2E0E">
        <w:rPr>
          <w:rFonts w:ascii="Angsana New" w:hAnsi="Angsana New"/>
          <w:sz w:val="30"/>
          <w:szCs w:val="30"/>
        </w:rPr>
        <w:t xml:space="preserve">TTS </w:t>
      </w:r>
      <w:r w:rsidRPr="00FC2E0E">
        <w:rPr>
          <w:rFonts w:ascii="Angsana New" w:hAnsi="Angsana New"/>
          <w:sz w:val="30"/>
          <w:szCs w:val="30"/>
          <w:cs/>
        </w:rPr>
        <w:t>ดังนั้น บริษัทบันทึกเงินลงทุนดังกล่าว</w:t>
      </w:r>
      <w:r w:rsidR="00601DA1" w:rsidRPr="00FC2E0E">
        <w:rPr>
          <w:rFonts w:ascii="Angsana New" w:hAnsi="Angsana New" w:hint="cs"/>
          <w:sz w:val="30"/>
          <w:szCs w:val="30"/>
          <w:cs/>
        </w:rPr>
        <w:t>เป็น</w:t>
      </w:r>
      <w:r w:rsidRPr="00FC2E0E">
        <w:rPr>
          <w:rFonts w:ascii="Angsana New" w:hAnsi="Angsana New"/>
          <w:sz w:val="30"/>
          <w:szCs w:val="30"/>
          <w:cs/>
        </w:rPr>
        <w:t>เงินลงทุนใน</w:t>
      </w:r>
      <w:r w:rsidR="003A1A8B">
        <w:rPr>
          <w:rFonts w:ascii="Angsana New" w:hAnsi="Angsana New"/>
          <w:sz w:val="30"/>
          <w:szCs w:val="30"/>
        </w:rPr>
        <w:br/>
      </w:r>
      <w:r w:rsidRPr="00FC2E0E">
        <w:rPr>
          <w:rFonts w:ascii="Angsana New" w:hAnsi="Angsana New"/>
          <w:sz w:val="30"/>
          <w:szCs w:val="30"/>
          <w:cs/>
        </w:rPr>
        <w:t>บริษัท</w:t>
      </w:r>
      <w:r w:rsidRPr="001D7C67">
        <w:rPr>
          <w:rFonts w:ascii="Angsana New" w:hAnsi="Angsana New"/>
          <w:sz w:val="30"/>
          <w:szCs w:val="30"/>
          <w:cs/>
        </w:rPr>
        <w:t>ร่วมในงบการเงินที่แสดงเงินลงทุนตามวิธีส่วนได้เสีย</w:t>
      </w:r>
    </w:p>
    <w:p w14:paraId="51D2AF28" w14:textId="77777777" w:rsidR="001D7C67" w:rsidRPr="004B1F25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537143" w14:textId="124EBD37" w:rsidR="00A430C6" w:rsidRDefault="00B40015" w:rsidP="0029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 w:rsidRPr="004B1F2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B1F25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 w:rsidRPr="004B1F25">
        <w:rPr>
          <w:rFonts w:ascii="Angsana New" w:hAnsi="Angsana New" w:hint="cs"/>
          <w:sz w:val="30"/>
          <w:szCs w:val="30"/>
          <w:cs/>
        </w:rPr>
        <w:t>น</w:t>
      </w:r>
      <w:r w:rsidR="00A430C6">
        <w:rPr>
          <w:rFonts w:ascii="Angsana New" w:hAnsi="Angsana New"/>
          <w:sz w:val="30"/>
          <w:szCs w:val="30"/>
          <w:cs/>
        </w:rPr>
        <w:br w:type="page"/>
      </w:r>
    </w:p>
    <w:p w14:paraId="5DD3E98F" w14:textId="78685505" w:rsidR="00F16F3D" w:rsidRPr="002B1BE4" w:rsidRDefault="00AA51CA" w:rsidP="00F16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F16F3D" w:rsidRPr="002B1BE4">
        <w:rPr>
          <w:rFonts w:ascii="Angsana New" w:hAnsi="Angsana New"/>
          <w:b/>
          <w:bCs/>
          <w:sz w:val="30"/>
          <w:szCs w:val="30"/>
        </w:rPr>
        <w:tab/>
      </w:r>
      <w:r w:rsidR="00F16F3D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5B3EDC4" w14:textId="77777777" w:rsidR="00F16F3D" w:rsidRPr="00C31CD0" w:rsidRDefault="00F16F3D" w:rsidP="00F16F3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6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252"/>
        <w:gridCol w:w="1188"/>
        <w:gridCol w:w="270"/>
        <w:gridCol w:w="1350"/>
        <w:gridCol w:w="270"/>
        <w:gridCol w:w="1170"/>
        <w:gridCol w:w="270"/>
        <w:gridCol w:w="1325"/>
      </w:tblGrid>
      <w:tr w:rsidR="00666B43" w:rsidRPr="008F7775" w14:paraId="710CBE2E" w14:textId="77777777" w:rsidTr="00C8178A">
        <w:tc>
          <w:tcPr>
            <w:tcW w:w="2430" w:type="dxa"/>
          </w:tcPr>
          <w:p w14:paraId="02B53161" w14:textId="07761A07" w:rsidR="00666B43" w:rsidRPr="001419FC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00B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7265" w:type="dxa"/>
            <w:gridSpan w:val="9"/>
          </w:tcPr>
          <w:p w14:paraId="7C33FA0D" w14:textId="444C8B4E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00BA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64D" w:rsidRPr="008F7775" w14:paraId="6F1D6151" w14:textId="77777777" w:rsidTr="00C170EE">
        <w:tc>
          <w:tcPr>
            <w:tcW w:w="2430" w:type="dxa"/>
          </w:tcPr>
          <w:p w14:paraId="10E8EC6A" w14:textId="060D7546" w:rsidR="0028264D" w:rsidRPr="00B111EA" w:rsidRDefault="0028264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0B19" w:rsidRPr="00F00B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30" w:type="dxa"/>
            <w:gridSpan w:val="5"/>
          </w:tcPr>
          <w:p w14:paraId="5F9714D2" w14:textId="20E6E9BE" w:rsidR="0028264D" w:rsidRPr="009B6A75" w:rsidRDefault="0028264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63CE64A" w14:textId="32BB8982" w:rsidR="0028264D" w:rsidRPr="009B6A75" w:rsidRDefault="0028264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5" w:type="dxa"/>
            <w:gridSpan w:val="3"/>
          </w:tcPr>
          <w:p w14:paraId="695B501D" w14:textId="4943B7A2" w:rsidR="0028264D" w:rsidRPr="009B6A75" w:rsidRDefault="0028264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4E1042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564757" w:rsidRPr="008F7775" w14:paraId="0665D0B6" w14:textId="77777777" w:rsidTr="00C8178A">
        <w:tc>
          <w:tcPr>
            <w:tcW w:w="2430" w:type="dxa"/>
          </w:tcPr>
          <w:p w14:paraId="552B5922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075F2A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64DACB16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8ADFC82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6A9E6512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249CE1" w14:textId="5EC5F03E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CE830" w14:textId="420698E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42E90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B1BD5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0907AC3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564757" w:rsidRPr="008F7775" w14:paraId="5E01B623" w14:textId="77777777" w:rsidTr="00C8178A">
        <w:tc>
          <w:tcPr>
            <w:tcW w:w="2430" w:type="dxa"/>
          </w:tcPr>
          <w:p w14:paraId="0B0481BB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F18B78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3B805EB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6BDC647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4226B08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D289C0" w14:textId="5998489E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C760B" w14:textId="21A317BE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9858C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F8527F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025A51D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564757" w:rsidRPr="008F7775" w14:paraId="7C4C6C4C" w14:textId="77777777" w:rsidTr="00C8178A">
        <w:tc>
          <w:tcPr>
            <w:tcW w:w="2430" w:type="dxa"/>
          </w:tcPr>
          <w:p w14:paraId="02B53630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EC6EE7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15679F37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53BECC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17C434EA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EAD918" w14:textId="4890B5F1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ECB6C53" w14:textId="0FFB474C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7B2A6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0B5D65F2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191CAE0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564757" w:rsidRPr="008F7775" w14:paraId="50AC1B0E" w14:textId="77777777" w:rsidTr="00C8178A">
        <w:tc>
          <w:tcPr>
            <w:tcW w:w="2430" w:type="dxa"/>
          </w:tcPr>
          <w:p w14:paraId="1AE39D31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1224C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38191D04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7AE391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13937C5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92AB44" w14:textId="201664FA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23790599" w14:textId="0D974730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882D7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1205E27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41C8D54F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564757" w:rsidRPr="008F7775" w14:paraId="66D72D0B" w14:textId="77777777" w:rsidTr="00C8178A">
        <w:tc>
          <w:tcPr>
            <w:tcW w:w="2430" w:type="dxa"/>
          </w:tcPr>
          <w:p w14:paraId="7596BC61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65" w:type="dxa"/>
            <w:gridSpan w:val="9"/>
          </w:tcPr>
          <w:p w14:paraId="32C5BC57" w14:textId="6B1D6DE2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B43" w:rsidRPr="008F7775" w14:paraId="35E9777F" w14:textId="77777777" w:rsidTr="00C8178A">
        <w:tc>
          <w:tcPr>
            <w:tcW w:w="2430" w:type="dxa"/>
          </w:tcPr>
          <w:p w14:paraId="67E7FE39" w14:textId="77777777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4A10BAE1" w14:textId="5AD62F63" w:rsidR="00666B43" w:rsidRPr="00FC5F88" w:rsidRDefault="004D57D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sz w:val="30"/>
                <w:szCs w:val="30"/>
              </w:rPr>
              <w:t>45,232</w:t>
            </w:r>
          </w:p>
        </w:tc>
        <w:tc>
          <w:tcPr>
            <w:tcW w:w="252" w:type="dxa"/>
          </w:tcPr>
          <w:p w14:paraId="7EDE3256" w14:textId="77777777" w:rsidR="00666B43" w:rsidRPr="00FC5F8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D3DFCF6" w14:textId="6101E7D3" w:rsidR="00666B43" w:rsidRPr="00FC5F88" w:rsidRDefault="004D57D4" w:rsidP="004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07418" w14:textId="77777777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28E9DD" w14:textId="5E2C3534" w:rsidR="00666B43" w:rsidRPr="009E29D1" w:rsidRDefault="004D57D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bCs/>
                <w:sz w:val="30"/>
                <w:szCs w:val="30"/>
              </w:rPr>
              <w:t>44,600</w:t>
            </w:r>
          </w:p>
        </w:tc>
        <w:tc>
          <w:tcPr>
            <w:tcW w:w="270" w:type="dxa"/>
          </w:tcPr>
          <w:p w14:paraId="3E1E3C9D" w14:textId="16DC0E9A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08254F" w14:textId="612107D4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70" w:type="dxa"/>
            <w:vAlign w:val="bottom"/>
          </w:tcPr>
          <w:p w14:paraId="388C0C1C" w14:textId="77777777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6FB961CA" w14:textId="77C56A2B" w:rsidR="00666B43" w:rsidRPr="00B111EA" w:rsidRDefault="00666B43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B19" w:rsidRPr="008F7775" w14:paraId="761D66C8" w14:textId="77777777" w:rsidTr="00DA5663">
        <w:tc>
          <w:tcPr>
            <w:tcW w:w="2430" w:type="dxa"/>
          </w:tcPr>
          <w:p w14:paraId="589A1961" w14:textId="77777777" w:rsidR="00F00B19" w:rsidRPr="008F7775" w:rsidRDefault="00F00B19" w:rsidP="00F0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2ACC7AB4" w14:textId="3398C1BD" w:rsidR="00F00B19" w:rsidRPr="00FC5F88" w:rsidRDefault="004D57D4" w:rsidP="00F0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sz w:val="30"/>
                <w:szCs w:val="30"/>
              </w:rPr>
              <w:t>94,372</w:t>
            </w:r>
          </w:p>
        </w:tc>
        <w:tc>
          <w:tcPr>
            <w:tcW w:w="252" w:type="dxa"/>
          </w:tcPr>
          <w:p w14:paraId="018C046A" w14:textId="77777777" w:rsidR="00F00B19" w:rsidRPr="00FC5F88" w:rsidRDefault="00F00B19" w:rsidP="00F0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9212BF" w14:textId="78232217" w:rsidR="00F00B19" w:rsidRPr="00FC5F88" w:rsidRDefault="004D57D4" w:rsidP="004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7F119B5D" w14:textId="77777777" w:rsidR="00F00B19" w:rsidRPr="009E29D1" w:rsidRDefault="00F00B19" w:rsidP="00F0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9FCC85" w14:textId="0B3F0EE6" w:rsidR="00F00B19" w:rsidRPr="009E29D1" w:rsidRDefault="004D57D4" w:rsidP="00F0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bCs/>
                <w:sz w:val="30"/>
                <w:szCs w:val="30"/>
              </w:rPr>
              <w:t>70,358</w:t>
            </w:r>
          </w:p>
        </w:tc>
        <w:tc>
          <w:tcPr>
            <w:tcW w:w="270" w:type="dxa"/>
          </w:tcPr>
          <w:p w14:paraId="45E62B17" w14:textId="23A07471" w:rsidR="00F00B19" w:rsidRPr="009E29D1" w:rsidRDefault="00F00B19" w:rsidP="00F0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0FE08E" w14:textId="6A434557" w:rsidR="00F00B19" w:rsidRPr="00B111EA" w:rsidRDefault="00F00B19" w:rsidP="00F0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B19">
              <w:rPr>
                <w:rFonts w:asciiTheme="majorBidi" w:hAnsiTheme="majorBidi" w:cstheme="majorBidi"/>
                <w:sz w:val="30"/>
                <w:szCs w:val="30"/>
              </w:rPr>
              <w:t>59,792</w:t>
            </w:r>
          </w:p>
        </w:tc>
        <w:tc>
          <w:tcPr>
            <w:tcW w:w="270" w:type="dxa"/>
            <w:vAlign w:val="bottom"/>
          </w:tcPr>
          <w:p w14:paraId="3E268133" w14:textId="77777777" w:rsidR="00F00B19" w:rsidRPr="00B111EA" w:rsidRDefault="00F00B19" w:rsidP="00F0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663764A8" w14:textId="0E25D145" w:rsidR="00F00B19" w:rsidRPr="00B111EA" w:rsidRDefault="00F00B19" w:rsidP="00F0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0CC">
              <w:rPr>
                <w:rFonts w:asciiTheme="majorBidi" w:hAnsiTheme="majorBidi" w:cstheme="majorBidi"/>
                <w:sz w:val="30"/>
                <w:szCs w:val="30"/>
              </w:rPr>
              <w:t>5,138</w:t>
            </w:r>
          </w:p>
        </w:tc>
      </w:tr>
      <w:tr w:rsidR="00666B43" w:rsidRPr="008F7775" w14:paraId="15747F52" w14:textId="77777777" w:rsidTr="00C8178A">
        <w:tc>
          <w:tcPr>
            <w:tcW w:w="2430" w:type="dxa"/>
          </w:tcPr>
          <w:p w14:paraId="60FCFA1E" w14:textId="65196A1E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29" w:right="-540" w:hanging="129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70" w:type="dxa"/>
          </w:tcPr>
          <w:p w14:paraId="21CC56D3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44DA7" w14:textId="1BAF258D" w:rsidR="004D57D4" w:rsidRPr="00FC5F88" w:rsidRDefault="004D57D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sz w:val="30"/>
                <w:szCs w:val="30"/>
              </w:rPr>
              <w:t>8,222</w:t>
            </w:r>
          </w:p>
        </w:tc>
        <w:tc>
          <w:tcPr>
            <w:tcW w:w="252" w:type="dxa"/>
          </w:tcPr>
          <w:p w14:paraId="79F3EA10" w14:textId="77777777" w:rsidR="00666B43" w:rsidRPr="00FC5F8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0B1877" w14:textId="77777777" w:rsidR="00666B43" w:rsidRDefault="00666B43" w:rsidP="004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676552" w14:textId="38D5911E" w:rsidR="004D57D4" w:rsidRPr="00FC5F88" w:rsidRDefault="004D57D4" w:rsidP="004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5AF6D5D5" w14:textId="77777777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0366E5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5932F20" w14:textId="09EF06D6" w:rsidR="004D57D4" w:rsidRPr="009E29D1" w:rsidRDefault="004D57D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bCs/>
                <w:sz w:val="30"/>
                <w:szCs w:val="30"/>
              </w:rPr>
              <w:t>2,259</w:t>
            </w:r>
          </w:p>
        </w:tc>
        <w:tc>
          <w:tcPr>
            <w:tcW w:w="270" w:type="dxa"/>
          </w:tcPr>
          <w:p w14:paraId="22A6B7DC" w14:textId="5675F05E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E827D2" w14:textId="7600CC03" w:rsidR="00666B43" w:rsidRPr="00B111EA" w:rsidRDefault="00F00B19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B19">
              <w:rPr>
                <w:rFonts w:asciiTheme="majorBidi" w:hAnsiTheme="majorBidi" w:cstheme="majorBidi"/>
                <w:sz w:val="30"/>
                <w:szCs w:val="30"/>
              </w:rPr>
              <w:t>5,027</w:t>
            </w:r>
          </w:p>
        </w:tc>
        <w:tc>
          <w:tcPr>
            <w:tcW w:w="270" w:type="dxa"/>
            <w:vAlign w:val="bottom"/>
          </w:tcPr>
          <w:p w14:paraId="154C8646" w14:textId="77777777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33C7DCF5" w14:textId="1708FE96" w:rsidR="00666B43" w:rsidRPr="00B111EA" w:rsidRDefault="00666B43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6B43" w:rsidRPr="008F7775" w14:paraId="08BCE5D6" w14:textId="77777777" w:rsidTr="00C8178A">
        <w:tc>
          <w:tcPr>
            <w:tcW w:w="2430" w:type="dxa"/>
          </w:tcPr>
          <w:p w14:paraId="087EB244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</w:t>
            </w:r>
          </w:p>
          <w:p w14:paraId="314517E0" w14:textId="7621C490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11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170" w:type="dxa"/>
          </w:tcPr>
          <w:p w14:paraId="309FFF87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1B0DC" w14:textId="59F45D38" w:rsidR="004D57D4" w:rsidRPr="00FC5F88" w:rsidRDefault="004D57D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sz w:val="30"/>
                <w:szCs w:val="30"/>
              </w:rPr>
              <w:t>31,137</w:t>
            </w:r>
          </w:p>
        </w:tc>
        <w:tc>
          <w:tcPr>
            <w:tcW w:w="252" w:type="dxa"/>
          </w:tcPr>
          <w:p w14:paraId="35DAC283" w14:textId="77777777" w:rsidR="00666B43" w:rsidRPr="00FC5F8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F6D305D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64E638" w14:textId="5D96425B" w:rsidR="004D57D4" w:rsidRPr="00FC5F88" w:rsidRDefault="004D57D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sz w:val="30"/>
                <w:szCs w:val="30"/>
              </w:rPr>
              <w:t>145,069</w:t>
            </w:r>
          </w:p>
        </w:tc>
        <w:tc>
          <w:tcPr>
            <w:tcW w:w="270" w:type="dxa"/>
          </w:tcPr>
          <w:p w14:paraId="313AA8CD" w14:textId="77777777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9C63C7" w14:textId="77777777" w:rsidR="00666B43" w:rsidRDefault="00666B43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749016F" w14:textId="2EACD170" w:rsidR="004D57D4" w:rsidRPr="00564757" w:rsidRDefault="004D57D4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0C8E3" w14:textId="7A83A474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877E70" w14:textId="286E2651" w:rsidR="00666B43" w:rsidRPr="00B111EA" w:rsidRDefault="00F00B19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0B19">
              <w:rPr>
                <w:rFonts w:asciiTheme="majorBidi" w:hAnsiTheme="majorBidi" w:cstheme="majorBidi"/>
                <w:sz w:val="30"/>
                <w:szCs w:val="30"/>
              </w:rPr>
              <w:t>137,931</w:t>
            </w:r>
          </w:p>
        </w:tc>
        <w:tc>
          <w:tcPr>
            <w:tcW w:w="270" w:type="dxa"/>
            <w:vAlign w:val="bottom"/>
          </w:tcPr>
          <w:p w14:paraId="400A5D96" w14:textId="77777777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68B52798" w14:textId="02DAF748" w:rsidR="00666B43" w:rsidRPr="00B111EA" w:rsidRDefault="00F00B19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B19">
              <w:rPr>
                <w:rFonts w:asciiTheme="majorBidi" w:hAnsiTheme="majorBidi" w:cstheme="majorBidi"/>
                <w:sz w:val="30"/>
                <w:szCs w:val="30"/>
              </w:rPr>
              <w:t>52,641</w:t>
            </w:r>
          </w:p>
        </w:tc>
      </w:tr>
      <w:tr w:rsidR="00666B43" w:rsidRPr="008F7775" w14:paraId="61B6A38A" w14:textId="77777777" w:rsidTr="00C8178A">
        <w:tc>
          <w:tcPr>
            <w:tcW w:w="2430" w:type="dxa"/>
          </w:tcPr>
          <w:p w14:paraId="01E7BA1C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  <w:p w14:paraId="51CA00A2" w14:textId="64B153C6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11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170" w:type="dxa"/>
          </w:tcPr>
          <w:p w14:paraId="78292965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87220A" w14:textId="03F2C3C0" w:rsidR="004D57D4" w:rsidRPr="00FC5F88" w:rsidRDefault="004D57D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sz w:val="30"/>
                <w:szCs w:val="30"/>
              </w:rPr>
              <w:t>3,865</w:t>
            </w:r>
          </w:p>
        </w:tc>
        <w:tc>
          <w:tcPr>
            <w:tcW w:w="252" w:type="dxa"/>
          </w:tcPr>
          <w:p w14:paraId="5431B5A5" w14:textId="77777777" w:rsidR="00666B43" w:rsidRPr="00FC5F8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9E34BE6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1256E2" w14:textId="35BA3393" w:rsidR="004D57D4" w:rsidRPr="00FC5F88" w:rsidRDefault="004D57D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sz w:val="30"/>
                <w:szCs w:val="30"/>
              </w:rPr>
              <w:t>17,632</w:t>
            </w:r>
          </w:p>
        </w:tc>
        <w:tc>
          <w:tcPr>
            <w:tcW w:w="270" w:type="dxa"/>
          </w:tcPr>
          <w:p w14:paraId="3E782331" w14:textId="77777777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2D3CE0" w14:textId="77777777" w:rsidR="00666B43" w:rsidRDefault="00666B43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505D07A8" w14:textId="10850278" w:rsidR="004D57D4" w:rsidRPr="00564757" w:rsidRDefault="004D57D4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9BCAB4" w14:textId="36C8CC94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BC5AD8" w14:textId="0001AF2B" w:rsidR="00666B43" w:rsidRPr="00B111EA" w:rsidRDefault="00F00B19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B19">
              <w:rPr>
                <w:rFonts w:asciiTheme="majorBidi" w:hAnsiTheme="majorBidi" w:cstheme="majorBidi"/>
                <w:sz w:val="30"/>
                <w:szCs w:val="30"/>
              </w:rPr>
              <w:t>55,401</w:t>
            </w:r>
          </w:p>
        </w:tc>
        <w:tc>
          <w:tcPr>
            <w:tcW w:w="270" w:type="dxa"/>
            <w:vAlign w:val="bottom"/>
          </w:tcPr>
          <w:p w14:paraId="1FF5E930" w14:textId="77777777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37FF8C50" w14:textId="359B280F" w:rsidR="00666B43" w:rsidRPr="00B111EA" w:rsidRDefault="00F00B19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B19">
              <w:rPr>
                <w:rFonts w:asciiTheme="majorBidi" w:hAnsiTheme="majorBidi" w:cstheme="majorBidi"/>
                <w:sz w:val="30"/>
                <w:szCs w:val="30"/>
              </w:rPr>
              <w:t>93,305</w:t>
            </w:r>
          </w:p>
        </w:tc>
      </w:tr>
      <w:tr w:rsidR="00666B43" w:rsidRPr="008F7775" w14:paraId="73B71A02" w14:textId="77777777" w:rsidTr="00C8178A">
        <w:tc>
          <w:tcPr>
            <w:tcW w:w="2430" w:type="dxa"/>
          </w:tcPr>
          <w:p w14:paraId="36ACD41A" w14:textId="77777777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51C3A9" w14:textId="1E94B69C" w:rsidR="00666B43" w:rsidRPr="00FC5F88" w:rsidRDefault="004D57D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D57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182,828</w:t>
            </w:r>
          </w:p>
        </w:tc>
        <w:tc>
          <w:tcPr>
            <w:tcW w:w="252" w:type="dxa"/>
          </w:tcPr>
          <w:p w14:paraId="1ECBF88C" w14:textId="77777777" w:rsidR="00666B43" w:rsidRPr="00FC5F8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0AD7A6" w14:textId="3A19EAD4" w:rsidR="00666B43" w:rsidRPr="00FC5F88" w:rsidRDefault="004D57D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57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163,262</w:t>
            </w:r>
          </w:p>
        </w:tc>
        <w:tc>
          <w:tcPr>
            <w:tcW w:w="270" w:type="dxa"/>
          </w:tcPr>
          <w:p w14:paraId="4C16CB4F" w14:textId="77777777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4BA75C" w14:textId="4FA1AD33" w:rsidR="00666B43" w:rsidRPr="009E29D1" w:rsidRDefault="004D57D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D57D4">
              <w:rPr>
                <w:rFonts w:asciiTheme="majorBidi" w:hAnsiTheme="majorBidi" w:cstheme="majorBidi"/>
                <w:b/>
                <w:sz w:val="30"/>
                <w:szCs w:val="30"/>
              </w:rPr>
              <w:t>117,217</w:t>
            </w:r>
          </w:p>
        </w:tc>
        <w:tc>
          <w:tcPr>
            <w:tcW w:w="270" w:type="dxa"/>
          </w:tcPr>
          <w:p w14:paraId="44FFA50A" w14:textId="1BFB9339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B5125" w14:textId="14A5F616" w:rsidR="00666B43" w:rsidRPr="00B111EA" w:rsidRDefault="00F00B19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0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258,512</w:t>
            </w:r>
          </w:p>
        </w:tc>
        <w:tc>
          <w:tcPr>
            <w:tcW w:w="270" w:type="dxa"/>
            <w:vAlign w:val="bottom"/>
          </w:tcPr>
          <w:p w14:paraId="1614AA1F" w14:textId="77777777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F2B26" w14:textId="0B08AEB5" w:rsidR="00666B43" w:rsidRPr="00B111EA" w:rsidRDefault="00F00B19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0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151,084</w:t>
            </w:r>
          </w:p>
        </w:tc>
      </w:tr>
    </w:tbl>
    <w:p w14:paraId="70FFF068" w14:textId="77777777" w:rsidR="00AA51CA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3DF8A8" w14:textId="77777777" w:rsidR="00AA51CA" w:rsidRDefault="00AA5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49096B" w14:textId="25B6BB58" w:rsidR="00150B4B" w:rsidRPr="00CF7C61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59E43" w14:textId="15872850" w:rsidR="00150B4B" w:rsidRPr="00CF7C61" w:rsidRDefault="001779DD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บริษัทเสนอข้อมูลส่วนงานดำเนินงานที่สำคัญ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27357C75" w14:textId="77777777" w:rsidR="00150B4B" w:rsidRPr="00F22402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F2240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65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637"/>
        <w:gridCol w:w="900"/>
        <w:gridCol w:w="270"/>
        <w:gridCol w:w="900"/>
        <w:gridCol w:w="270"/>
        <w:gridCol w:w="900"/>
        <w:gridCol w:w="270"/>
        <w:gridCol w:w="990"/>
        <w:gridCol w:w="270"/>
        <w:gridCol w:w="1013"/>
        <w:gridCol w:w="270"/>
        <w:gridCol w:w="967"/>
      </w:tblGrid>
      <w:tr w:rsidR="00993F0D" w:rsidRPr="00D47FE8" w14:paraId="43D0BD2E" w14:textId="77777777" w:rsidTr="00EE15AD">
        <w:trPr>
          <w:tblHeader/>
        </w:trPr>
        <w:tc>
          <w:tcPr>
            <w:tcW w:w="2637" w:type="dxa"/>
          </w:tcPr>
          <w:p w14:paraId="267C58EA" w14:textId="77777777" w:rsidR="00993F0D" w:rsidRPr="00D47FE8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0B6BDB82" w14:textId="77777777" w:rsidR="00993F0D" w:rsidRPr="00D47FE8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666B43" w:rsidRPr="00D47FE8" w14:paraId="752C8EB5" w14:textId="77777777" w:rsidTr="00EE15AD">
        <w:trPr>
          <w:tblHeader/>
        </w:trPr>
        <w:tc>
          <w:tcPr>
            <w:tcW w:w="2637" w:type="dxa"/>
          </w:tcPr>
          <w:p w14:paraId="39F654F8" w14:textId="36E6CC2C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8C5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70" w:type="dxa"/>
            <w:gridSpan w:val="3"/>
          </w:tcPr>
          <w:p w14:paraId="3A267DF8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1BB5EB2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3C2CB712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A77F04E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64A8DBF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66B43" w:rsidRPr="006C7560" w14:paraId="6A825A34" w14:textId="77777777" w:rsidTr="00EE15AD">
        <w:trPr>
          <w:tblHeader/>
        </w:trPr>
        <w:tc>
          <w:tcPr>
            <w:tcW w:w="2637" w:type="dxa"/>
          </w:tcPr>
          <w:p w14:paraId="496BAA0B" w14:textId="143851EF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0</w:t>
            </w:r>
            <w:r w:rsidR="008C5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8C5616" w:rsidRPr="008C56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</w:tcPr>
          <w:p w14:paraId="42673E3D" w14:textId="1A2AEADD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0DCB86A0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F86125" w14:textId="1B8A46F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AB3AB0B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B5C6B2" w14:textId="1FE15C01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D9484B0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B32E9A" w14:textId="643B9728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60F9B8B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FCEF5EC" w14:textId="680EEEA1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1BD0AB8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1C510039" w14:textId="4229C022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93F0D" w:rsidRPr="00D47FE8" w14:paraId="7187565A" w14:textId="77777777" w:rsidTr="00EE15AD">
        <w:trPr>
          <w:tblHeader/>
        </w:trPr>
        <w:tc>
          <w:tcPr>
            <w:tcW w:w="2637" w:type="dxa"/>
          </w:tcPr>
          <w:p w14:paraId="25CB7261" w14:textId="77777777" w:rsidR="00993F0D" w:rsidRPr="00D47FE8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08EFC5E3" w14:textId="77777777" w:rsidR="00993F0D" w:rsidRPr="00D47FE8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993F0D" w:rsidRPr="00D47FE8" w14:paraId="15F1C99A" w14:textId="77777777" w:rsidTr="00EE15AD">
        <w:tc>
          <w:tcPr>
            <w:tcW w:w="9657" w:type="dxa"/>
            <w:gridSpan w:val="12"/>
          </w:tcPr>
          <w:p w14:paraId="7008A012" w14:textId="77777777" w:rsidR="00993F0D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8C5616" w:rsidRPr="00C96298" w14:paraId="0A432483" w14:textId="77777777" w:rsidTr="00EE15AD">
        <w:tc>
          <w:tcPr>
            <w:tcW w:w="2637" w:type="dxa"/>
          </w:tcPr>
          <w:p w14:paraId="77CFE48B" w14:textId="77777777" w:rsidR="008C5616" w:rsidRPr="00D47FE8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7D7FB343" w14:textId="54A5D42B" w:rsidR="008C5616" w:rsidRPr="00BC37D5" w:rsidRDefault="00F80DB2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sz w:val="26"/>
                <w:szCs w:val="26"/>
              </w:rPr>
              <w:t>1,471,551</w:t>
            </w:r>
          </w:p>
        </w:tc>
        <w:tc>
          <w:tcPr>
            <w:tcW w:w="270" w:type="dxa"/>
          </w:tcPr>
          <w:p w14:paraId="270CFA77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F17B13" w14:textId="385153E8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1,967,731</w:t>
            </w:r>
          </w:p>
        </w:tc>
        <w:tc>
          <w:tcPr>
            <w:tcW w:w="270" w:type="dxa"/>
          </w:tcPr>
          <w:p w14:paraId="460B6B8F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A16C1" w14:textId="288D64A3" w:rsidR="008C5616" w:rsidRPr="00BC37D5" w:rsidRDefault="00F80DB2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2,438,747</w:t>
            </w:r>
          </w:p>
        </w:tc>
        <w:tc>
          <w:tcPr>
            <w:tcW w:w="270" w:type="dxa"/>
          </w:tcPr>
          <w:p w14:paraId="4CB7C0BB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699EE0" w14:textId="70C8C323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2,716,580</w:t>
            </w:r>
          </w:p>
        </w:tc>
        <w:tc>
          <w:tcPr>
            <w:tcW w:w="270" w:type="dxa"/>
          </w:tcPr>
          <w:p w14:paraId="2F00C228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B2536A5" w14:textId="7395223D" w:rsidR="008C5616" w:rsidRPr="003447E3" w:rsidRDefault="00F80DB2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sz w:val="26"/>
                <w:szCs w:val="26"/>
              </w:rPr>
              <w:t>3,910,298</w:t>
            </w:r>
          </w:p>
        </w:tc>
        <w:tc>
          <w:tcPr>
            <w:tcW w:w="270" w:type="dxa"/>
          </w:tcPr>
          <w:p w14:paraId="6DAE4808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520E50EB" w14:textId="51C0A5C6" w:rsidR="008C5616" w:rsidRPr="00BC37D5" w:rsidRDefault="008C5616" w:rsidP="009E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4,684,311</w:t>
            </w:r>
          </w:p>
        </w:tc>
      </w:tr>
      <w:tr w:rsidR="008C5616" w:rsidRPr="00C96298" w14:paraId="3022C491" w14:textId="77777777" w:rsidTr="00B26DF5">
        <w:tc>
          <w:tcPr>
            <w:tcW w:w="2637" w:type="dxa"/>
          </w:tcPr>
          <w:p w14:paraId="4CDC6099" w14:textId="77777777" w:rsidR="008C5616" w:rsidRPr="00D47FE8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72B176" w14:textId="349365DE" w:rsidR="008C5616" w:rsidRPr="00BC37D5" w:rsidRDefault="00F80DB2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sz w:val="26"/>
                <w:szCs w:val="26"/>
              </w:rPr>
              <w:t>(1,524,526)</w:t>
            </w:r>
          </w:p>
        </w:tc>
        <w:tc>
          <w:tcPr>
            <w:tcW w:w="270" w:type="dxa"/>
          </w:tcPr>
          <w:p w14:paraId="740EDA93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E42A04" w14:textId="3A551A8F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(1,865,923)</w:t>
            </w:r>
          </w:p>
        </w:tc>
        <w:tc>
          <w:tcPr>
            <w:tcW w:w="270" w:type="dxa"/>
          </w:tcPr>
          <w:p w14:paraId="642CDBF4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FF0D43" w14:textId="05168349" w:rsidR="008C5616" w:rsidRPr="00BC37D5" w:rsidRDefault="00F80DB2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sz w:val="26"/>
                <w:szCs w:val="26"/>
              </w:rPr>
              <w:t>(2,184,802)</w:t>
            </w:r>
          </w:p>
        </w:tc>
        <w:tc>
          <w:tcPr>
            <w:tcW w:w="270" w:type="dxa"/>
          </w:tcPr>
          <w:p w14:paraId="7EAC9336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987095" w14:textId="68494DF1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(2,375,040)</w:t>
            </w:r>
          </w:p>
        </w:tc>
        <w:tc>
          <w:tcPr>
            <w:tcW w:w="270" w:type="dxa"/>
          </w:tcPr>
          <w:p w14:paraId="1C23E89C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89F7267" w14:textId="398A942D" w:rsidR="008C5616" w:rsidRPr="003447E3" w:rsidRDefault="00F80DB2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sz w:val="26"/>
                <w:szCs w:val="26"/>
              </w:rPr>
              <w:t>(3,709,328)</w:t>
            </w:r>
          </w:p>
        </w:tc>
        <w:tc>
          <w:tcPr>
            <w:tcW w:w="270" w:type="dxa"/>
          </w:tcPr>
          <w:p w14:paraId="07F4A912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5006CE3C" w14:textId="4CDDA73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(4,240,963)</w:t>
            </w:r>
          </w:p>
        </w:tc>
      </w:tr>
      <w:tr w:rsidR="008C5616" w:rsidRPr="00812335" w14:paraId="75811683" w14:textId="77777777" w:rsidTr="00B26DF5">
        <w:tc>
          <w:tcPr>
            <w:tcW w:w="2637" w:type="dxa"/>
          </w:tcPr>
          <w:p w14:paraId="40DBB050" w14:textId="27E3596B" w:rsidR="008C5616" w:rsidRPr="00812335" w:rsidRDefault="007C34EA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="008C5616"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07CB66" w14:textId="00B67991" w:rsidR="008C5616" w:rsidRPr="00BC37D5" w:rsidRDefault="002D34D5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80DB2" w:rsidRPr="00F80D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52,975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112D5D5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AA214B0" w14:textId="110D3003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101,808</w:t>
            </w:r>
          </w:p>
        </w:tc>
        <w:tc>
          <w:tcPr>
            <w:tcW w:w="270" w:type="dxa"/>
          </w:tcPr>
          <w:p w14:paraId="57006247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4C71C6D" w14:textId="7AD6CB0A" w:rsidR="008C5616" w:rsidRPr="00BC37D5" w:rsidRDefault="00F80DB2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253,945</w:t>
            </w:r>
          </w:p>
        </w:tc>
        <w:tc>
          <w:tcPr>
            <w:tcW w:w="270" w:type="dxa"/>
          </w:tcPr>
          <w:p w14:paraId="259A6B40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112E13" w14:textId="35A4FF18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341,540</w:t>
            </w:r>
          </w:p>
        </w:tc>
        <w:tc>
          <w:tcPr>
            <w:tcW w:w="270" w:type="dxa"/>
          </w:tcPr>
          <w:p w14:paraId="1E214EBE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7ED69F91" w14:textId="0BA9F726" w:rsidR="008C5616" w:rsidRPr="00BC37D5" w:rsidRDefault="00F80DB2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200,970</w:t>
            </w:r>
          </w:p>
        </w:tc>
        <w:tc>
          <w:tcPr>
            <w:tcW w:w="270" w:type="dxa"/>
          </w:tcPr>
          <w:p w14:paraId="0AB487FF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4AD2011A" w14:textId="2A1CE944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443,348</w:t>
            </w:r>
          </w:p>
        </w:tc>
      </w:tr>
      <w:tr w:rsidR="00993F0D" w:rsidRPr="00D47FE8" w14:paraId="2D3BA575" w14:textId="77777777" w:rsidTr="00EE15AD">
        <w:trPr>
          <w:trHeight w:hRule="exact" w:val="370"/>
        </w:trPr>
        <w:tc>
          <w:tcPr>
            <w:tcW w:w="2637" w:type="dxa"/>
          </w:tcPr>
          <w:p w14:paraId="74499826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5ECDAF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5915C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A647A4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175AE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067720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4FD76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4C7501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178BC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2F1A82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DA50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B41FAB3" w14:textId="77777777" w:rsidR="00993F0D" w:rsidRPr="00BC37D5" w:rsidRDefault="00993F0D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C5616" w:rsidRPr="00D47FE8" w14:paraId="0A3E75FE" w14:textId="77777777" w:rsidTr="004B4855">
        <w:tc>
          <w:tcPr>
            <w:tcW w:w="2637" w:type="dxa"/>
          </w:tcPr>
          <w:p w14:paraId="644739DE" w14:textId="77777777" w:rsidR="008C5616" w:rsidRPr="00D47FE8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1B83D49D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805225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4DC1760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79B815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A97E15B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D5731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7F6EBAA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B8BB5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3EB8C61" w14:textId="3CBE6CCB" w:rsidR="008C5616" w:rsidRPr="00BC37D5" w:rsidRDefault="00F80DB2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0DB2">
              <w:rPr>
                <w:rFonts w:asciiTheme="majorBidi" w:hAnsiTheme="majorBidi" w:cstheme="majorBidi"/>
                <w:sz w:val="26"/>
                <w:szCs w:val="26"/>
              </w:rPr>
              <w:t>(124,618)</w:t>
            </w:r>
          </w:p>
        </w:tc>
        <w:tc>
          <w:tcPr>
            <w:tcW w:w="270" w:type="dxa"/>
          </w:tcPr>
          <w:p w14:paraId="4E750ED3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7BC68738" w14:textId="5723FFEA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(153,097)</w:t>
            </w:r>
          </w:p>
        </w:tc>
      </w:tr>
      <w:tr w:rsidR="008C5616" w:rsidRPr="00D47FE8" w14:paraId="6BB78587" w14:textId="77777777" w:rsidTr="004B4855">
        <w:tc>
          <w:tcPr>
            <w:tcW w:w="2637" w:type="dxa"/>
          </w:tcPr>
          <w:p w14:paraId="1941547D" w14:textId="77777777" w:rsidR="008C5616" w:rsidRPr="00D47FE8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A52F043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824A9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1035E02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A3ACE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9EEE6FF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20AFA2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FEC260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73C5A0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D71626A" w14:textId="02BBB9D6" w:rsidR="008C5616" w:rsidRPr="00BC37D5" w:rsidRDefault="00F80DB2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0DB2">
              <w:rPr>
                <w:rFonts w:asciiTheme="majorBidi" w:hAnsiTheme="majorBidi" w:cstheme="majorBidi"/>
                <w:sz w:val="26"/>
                <w:szCs w:val="26"/>
              </w:rPr>
              <w:t>(137,266)</w:t>
            </w:r>
          </w:p>
        </w:tc>
        <w:tc>
          <w:tcPr>
            <w:tcW w:w="270" w:type="dxa"/>
          </w:tcPr>
          <w:p w14:paraId="31D96DCD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7D561D85" w14:textId="5A38F416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(98,824)</w:t>
            </w:r>
          </w:p>
        </w:tc>
      </w:tr>
      <w:tr w:rsidR="008C5616" w:rsidRPr="00D47FE8" w14:paraId="66CD3FBA" w14:textId="77777777" w:rsidTr="00EE15AD">
        <w:tc>
          <w:tcPr>
            <w:tcW w:w="2637" w:type="dxa"/>
          </w:tcPr>
          <w:p w14:paraId="3913DDF4" w14:textId="3097607E" w:rsidR="008C5616" w:rsidRPr="00D47FE8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5" w:right="-135" w:hanging="19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ขาดทุนจากการด้อยค่าอาคารและ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อุปกรณ์ และสินทรัพย์ไม่มีตัวตน</w:t>
            </w:r>
          </w:p>
        </w:tc>
        <w:tc>
          <w:tcPr>
            <w:tcW w:w="900" w:type="dxa"/>
          </w:tcPr>
          <w:p w14:paraId="4A36A757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DBE9C4F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47F452A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8D1428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C4B0957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B21B09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C3E63C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646DF4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00A4C090" w14:textId="77777777" w:rsidR="008C5616" w:rsidRDefault="008C5616" w:rsidP="00F8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DB0189" w14:textId="37299221" w:rsidR="00F80DB2" w:rsidRDefault="00F80DB2" w:rsidP="00F8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sz w:val="26"/>
                <w:szCs w:val="26"/>
              </w:rPr>
              <w:t>(119,908)</w:t>
            </w:r>
          </w:p>
        </w:tc>
        <w:tc>
          <w:tcPr>
            <w:tcW w:w="270" w:type="dxa"/>
          </w:tcPr>
          <w:p w14:paraId="69D69AB7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459FF3D3" w14:textId="77777777" w:rsidR="008C5616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FA564A" w14:textId="2459C616" w:rsidR="008C5616" w:rsidRPr="00E228E3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56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5616" w:rsidRPr="00D47FE8" w14:paraId="18F64506" w14:textId="77777777" w:rsidTr="00EE15AD">
        <w:tc>
          <w:tcPr>
            <w:tcW w:w="2637" w:type="dxa"/>
          </w:tcPr>
          <w:p w14:paraId="7A8A82F3" w14:textId="77777777" w:rsidR="008C5616" w:rsidRPr="00D47FE8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ECEAEAC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0FC2D7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9B2A173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E88F78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8D4CE80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2F185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8602B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8E3E58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FA7EF4" w14:textId="3B53F5F4" w:rsidR="008C5616" w:rsidRPr="00BC37D5" w:rsidRDefault="00F80DB2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sz w:val="26"/>
                <w:szCs w:val="26"/>
              </w:rPr>
              <w:t>36,521</w:t>
            </w:r>
          </w:p>
        </w:tc>
        <w:tc>
          <w:tcPr>
            <w:tcW w:w="270" w:type="dxa"/>
          </w:tcPr>
          <w:p w14:paraId="0CE506F9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108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9493800" w14:textId="5FE2532E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5616">
              <w:rPr>
                <w:rFonts w:asciiTheme="majorBidi" w:hAnsiTheme="majorBidi" w:cstheme="majorBidi"/>
                <w:sz w:val="26"/>
                <w:szCs w:val="26"/>
              </w:rPr>
              <w:t>51,879</w:t>
            </w:r>
          </w:p>
        </w:tc>
      </w:tr>
      <w:tr w:rsidR="00666B43" w:rsidRPr="00A942E3" w14:paraId="3EE4A44A" w14:textId="77777777" w:rsidTr="00EE15AD">
        <w:trPr>
          <w:trHeight w:val="352"/>
        </w:trPr>
        <w:tc>
          <w:tcPr>
            <w:tcW w:w="2637" w:type="dxa"/>
          </w:tcPr>
          <w:p w14:paraId="3AC2B5AC" w14:textId="1D0D6FAF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ขาดทุน) กำไรจากกิจกรรมดำเนินงาน</w:t>
            </w:r>
          </w:p>
        </w:tc>
        <w:tc>
          <w:tcPr>
            <w:tcW w:w="900" w:type="dxa"/>
          </w:tcPr>
          <w:p w14:paraId="5AC04DB1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7160B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E97DEA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E51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CFBDE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B6491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1F24D0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42C8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A1F8CC9" w14:textId="77777777" w:rsidR="00F80DB2" w:rsidRDefault="00F80DB2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0BC5543" w14:textId="79EA3C7D" w:rsidR="00666B43" w:rsidRPr="00BC37D5" w:rsidRDefault="00F80DB2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(144,301)</w:t>
            </w:r>
          </w:p>
        </w:tc>
        <w:tc>
          <w:tcPr>
            <w:tcW w:w="270" w:type="dxa"/>
          </w:tcPr>
          <w:p w14:paraId="441FC39B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FDAE835" w14:textId="77777777" w:rsidR="00666B43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19FEA1A" w14:textId="1AB5C3D7" w:rsidR="00666B43" w:rsidRPr="00BC37D5" w:rsidRDefault="008C5616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56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243,306</w:t>
            </w:r>
          </w:p>
        </w:tc>
      </w:tr>
      <w:tr w:rsidR="00666B43" w:rsidRPr="00D47FE8" w14:paraId="67CE3446" w14:textId="77777777" w:rsidTr="00EE15AD">
        <w:tc>
          <w:tcPr>
            <w:tcW w:w="2637" w:type="dxa"/>
          </w:tcPr>
          <w:p w14:paraId="647F713D" w14:textId="4E3BFEBD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0828208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3CB8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354E67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B5CCC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3C3BC9A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7262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EF8793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30F157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BA74F66" w14:textId="69C84EAB" w:rsidR="00666B43" w:rsidRPr="00BC37D5" w:rsidRDefault="00F80DB2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sz w:val="26"/>
                <w:szCs w:val="26"/>
              </w:rPr>
              <w:t>(7,454)</w:t>
            </w:r>
          </w:p>
        </w:tc>
        <w:tc>
          <w:tcPr>
            <w:tcW w:w="270" w:type="dxa"/>
          </w:tcPr>
          <w:p w14:paraId="5C9DF01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321196AD" w14:textId="74003462" w:rsidR="00666B43" w:rsidRPr="00BC37D5" w:rsidRDefault="008C5616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5616">
              <w:rPr>
                <w:rFonts w:asciiTheme="majorBidi" w:hAnsiTheme="majorBidi" w:cstheme="majorBidi"/>
                <w:sz w:val="26"/>
                <w:szCs w:val="26"/>
              </w:rPr>
              <w:t>(9,146)</w:t>
            </w:r>
          </w:p>
        </w:tc>
      </w:tr>
      <w:tr w:rsidR="00666B43" w:rsidRPr="00D47FE8" w14:paraId="09DDFA42" w14:textId="77777777" w:rsidTr="00EE15AD">
        <w:tc>
          <w:tcPr>
            <w:tcW w:w="2637" w:type="dxa"/>
          </w:tcPr>
          <w:p w14:paraId="6CB861EE" w14:textId="50FDD5FF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7891D501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A576C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FCAB465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7431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05565E8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33309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DD3E9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B6441A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E5F63D9" w14:textId="2961F71E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663D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1AB0C0B7" w14:textId="77777777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6B43" w:rsidRPr="00D47FE8" w14:paraId="3C50D068" w14:textId="77777777" w:rsidTr="00EE15AD">
        <w:tc>
          <w:tcPr>
            <w:tcW w:w="2637" w:type="dxa"/>
          </w:tcPr>
          <w:p w14:paraId="23D67E49" w14:textId="7AF21778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76B774DB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AFA8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B3B034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AD2E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E7AB73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D3D97A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E4AFA0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65ECA7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A3498E9" w14:textId="5482C480" w:rsidR="00666B43" w:rsidRPr="00BC37D5" w:rsidRDefault="00F80DB2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sz w:val="26"/>
                <w:szCs w:val="26"/>
              </w:rPr>
              <w:t>92,710</w:t>
            </w:r>
          </w:p>
        </w:tc>
        <w:tc>
          <w:tcPr>
            <w:tcW w:w="270" w:type="dxa"/>
          </w:tcPr>
          <w:p w14:paraId="3EDAFF1B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2798E31" w14:textId="798F025C" w:rsidR="00666B43" w:rsidRPr="00BC37D5" w:rsidRDefault="008C5616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5616">
              <w:rPr>
                <w:rFonts w:asciiTheme="majorBidi" w:hAnsiTheme="majorBidi" w:cstheme="majorBidi"/>
                <w:sz w:val="26"/>
                <w:szCs w:val="26"/>
              </w:rPr>
              <w:t>72,365</w:t>
            </w:r>
          </w:p>
        </w:tc>
      </w:tr>
      <w:tr w:rsidR="008C5616" w:rsidRPr="00D47FE8" w14:paraId="62762A64" w14:textId="77777777" w:rsidTr="00B3744F">
        <w:tc>
          <w:tcPr>
            <w:tcW w:w="2637" w:type="dxa"/>
            <w:vAlign w:val="bottom"/>
          </w:tcPr>
          <w:p w14:paraId="0358011F" w14:textId="538DB002" w:rsidR="008C5616" w:rsidRPr="00183EE9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(ขาดทุน) กำไร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  <w:vAlign w:val="bottom"/>
          </w:tcPr>
          <w:p w14:paraId="622FC5D8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C5E987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9CB5C4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F5CBE2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9B9955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563204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C978A6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267729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7DB6274C" w14:textId="006D2FFE" w:rsidR="008C5616" w:rsidRPr="00BC37D5" w:rsidRDefault="00F80DB2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(59,045)</w:t>
            </w:r>
          </w:p>
        </w:tc>
        <w:tc>
          <w:tcPr>
            <w:tcW w:w="270" w:type="dxa"/>
            <w:vAlign w:val="bottom"/>
          </w:tcPr>
          <w:p w14:paraId="500E92C8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A21EC61" w14:textId="560A4C39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306,525</w:t>
            </w:r>
          </w:p>
        </w:tc>
      </w:tr>
      <w:tr w:rsidR="00666B43" w:rsidRPr="00D47FE8" w14:paraId="3F7D3E62" w14:textId="77777777" w:rsidTr="00EE15AD">
        <w:tc>
          <w:tcPr>
            <w:tcW w:w="2637" w:type="dxa"/>
          </w:tcPr>
          <w:p w14:paraId="6A452068" w14:textId="0718A338" w:rsidR="00666B43" w:rsidRPr="00D47FE8" w:rsidRDefault="00900B52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66B43">
              <w:rPr>
                <w:rFonts w:ascii="Angsana New" w:hAnsi="Angsana New"/>
                <w:sz w:val="26"/>
                <w:szCs w:val="26"/>
              </w:rPr>
              <w:t>(</w:t>
            </w:r>
            <w:r w:rsidR="00666B43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666B43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666B4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78F92D10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42C59D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EA3C2D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75C144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F84126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C335A3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ED92D8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7402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8D4461F" w14:textId="5B8E9F53" w:rsidR="00666B43" w:rsidRPr="00BC37D5" w:rsidRDefault="00F80DB2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sz w:val="26"/>
                <w:szCs w:val="26"/>
              </w:rPr>
              <w:t>31,076</w:t>
            </w:r>
          </w:p>
        </w:tc>
        <w:tc>
          <w:tcPr>
            <w:tcW w:w="270" w:type="dxa"/>
          </w:tcPr>
          <w:p w14:paraId="4292F12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A3A0923" w14:textId="4A174FF6" w:rsidR="00666B43" w:rsidRPr="00BC37D5" w:rsidRDefault="008C5616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5616">
              <w:rPr>
                <w:rFonts w:asciiTheme="majorBidi" w:hAnsiTheme="majorBidi" w:cstheme="majorBidi"/>
                <w:sz w:val="26"/>
                <w:szCs w:val="26"/>
              </w:rPr>
              <w:t>(47,227)</w:t>
            </w:r>
          </w:p>
        </w:tc>
      </w:tr>
      <w:tr w:rsidR="00666B43" w:rsidRPr="006A40DC" w14:paraId="0B1F9ED4" w14:textId="77777777" w:rsidTr="00EE15AD">
        <w:tc>
          <w:tcPr>
            <w:tcW w:w="2637" w:type="dxa"/>
          </w:tcPr>
          <w:p w14:paraId="42CF180F" w14:textId="27ADE67D" w:rsidR="00666B43" w:rsidRPr="00E14EE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E14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DDAC4DA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BEAB05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B3D820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7207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252ABA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515E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874F1C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2C47B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8687E51" w14:textId="13DD0AF8" w:rsidR="00666B43" w:rsidRPr="00BC37D5" w:rsidRDefault="00F80DB2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D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(27,969)</w:t>
            </w:r>
          </w:p>
        </w:tc>
        <w:tc>
          <w:tcPr>
            <w:tcW w:w="270" w:type="dxa"/>
          </w:tcPr>
          <w:p w14:paraId="5BC2EF3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 w:firstLine="2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0612D9C" w14:textId="0911D264" w:rsidR="00666B43" w:rsidRPr="00BC37D5" w:rsidRDefault="008C5616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56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259,298</w:t>
            </w:r>
          </w:p>
        </w:tc>
      </w:tr>
    </w:tbl>
    <w:p w14:paraId="0E6A6BDE" w14:textId="293ED1AF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9FEE0DE" w14:textId="23485195" w:rsidR="00311436" w:rsidRDefault="00311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19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113"/>
        <w:gridCol w:w="241"/>
        <w:gridCol w:w="29"/>
        <w:gridCol w:w="980"/>
        <w:gridCol w:w="15"/>
        <w:gridCol w:w="270"/>
        <w:gridCol w:w="11"/>
        <w:gridCol w:w="1066"/>
        <w:gridCol w:w="272"/>
        <w:gridCol w:w="1169"/>
        <w:gridCol w:w="8"/>
      </w:tblGrid>
      <w:tr w:rsidR="007213E2" w:rsidRPr="007213E2" w14:paraId="28A9B27B" w14:textId="77777777" w:rsidTr="00583DDF">
        <w:tc>
          <w:tcPr>
            <w:tcW w:w="2419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60" w:type="dxa"/>
            <w:gridSpan w:val="20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76B7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583DDF">
        <w:tc>
          <w:tcPr>
            <w:tcW w:w="2419" w:type="dxa"/>
          </w:tcPr>
          <w:p w14:paraId="1130F273" w14:textId="7D190610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gridSpan w:val="5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5" w:type="dxa"/>
            <w:gridSpan w:val="2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5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66B43" w:rsidRPr="007213E2" w14:paraId="0E7B7DF2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E2F1052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9203E3" w14:textId="18001ABA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75A49" w:rsidRPr="00575A49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gridSpan w:val="2"/>
          </w:tcPr>
          <w:p w14:paraId="42AC1419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5E8BEE01" w14:textId="32CC7982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gridSpan w:val="2"/>
            <w:vAlign w:val="bottom"/>
          </w:tcPr>
          <w:p w14:paraId="39367DEC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7A898D3D" w14:textId="4F82CA7C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75A49" w:rsidRPr="00575A49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09FC5A72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1266F80" w14:textId="26EB3336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  <w:gridSpan w:val="2"/>
            <w:vAlign w:val="bottom"/>
          </w:tcPr>
          <w:p w14:paraId="2A906229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00127E83" w14:textId="65E42102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75A49" w:rsidRPr="00575A49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2" w:type="dxa"/>
          </w:tcPr>
          <w:p w14:paraId="608C233B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B307EC0" w14:textId="5B823639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8C6175" w:rsidRPr="007213E2" w14:paraId="3962BA66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BBE9F58" w14:textId="440A827B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F3DECA" w14:textId="14ABD199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43" w:type="dxa"/>
            <w:gridSpan w:val="2"/>
          </w:tcPr>
          <w:p w14:paraId="28B6D3D6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47F77AA2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057C890A" w14:textId="36F87FA5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</w:tcPr>
          <w:p w14:paraId="15A1EEAC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04DEC25" w14:textId="6BD264B4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81" w:type="dxa"/>
            <w:gridSpan w:val="2"/>
            <w:vAlign w:val="bottom"/>
          </w:tcPr>
          <w:p w14:paraId="4868E8A2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7BB17A99" w14:textId="7F8C92FF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72" w:type="dxa"/>
          </w:tcPr>
          <w:p w14:paraId="62B92F73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55E2FF5" w14:textId="721F7360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</w:tr>
      <w:tr w:rsidR="008C6175" w:rsidRPr="007213E2" w14:paraId="10DD7BDB" w14:textId="77777777" w:rsidTr="00583DDF">
        <w:trPr>
          <w:trHeight w:val="297"/>
        </w:trPr>
        <w:tc>
          <w:tcPr>
            <w:tcW w:w="2419" w:type="dxa"/>
          </w:tcPr>
          <w:p w14:paraId="1B95A037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0" w:type="dxa"/>
            <w:gridSpan w:val="20"/>
          </w:tcPr>
          <w:p w14:paraId="56302A8E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8C6175" w:rsidRPr="007213E2" w14:paraId="6A548BE8" w14:textId="77777777" w:rsidTr="00583DDF">
        <w:trPr>
          <w:gridAfter w:val="1"/>
          <w:wAfter w:w="8" w:type="dxa"/>
        </w:trPr>
        <w:tc>
          <w:tcPr>
            <w:tcW w:w="7383" w:type="dxa"/>
            <w:gridSpan w:val="15"/>
          </w:tcPr>
          <w:p w14:paraId="18CA5A80" w14:textId="77777777" w:rsidR="008C6175" w:rsidRPr="007213E2" w:rsidRDefault="008C6175" w:rsidP="008C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</w:tcPr>
          <w:p w14:paraId="25FEA237" w14:textId="77777777" w:rsidR="008C6175" w:rsidRPr="007213E2" w:rsidRDefault="008C6175" w:rsidP="008C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34A1D6EC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3FBEE564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1972F603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27E" w:rsidRPr="007213E2" w14:paraId="476E4EC7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488833AC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</w:tcPr>
          <w:p w14:paraId="2C333902" w14:textId="34216709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318,358</w:t>
            </w:r>
          </w:p>
        </w:tc>
        <w:tc>
          <w:tcPr>
            <w:tcW w:w="243" w:type="dxa"/>
            <w:gridSpan w:val="2"/>
          </w:tcPr>
          <w:p w14:paraId="441ECE4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6CDD523C" w14:textId="1F4A226E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441,288</w:t>
            </w:r>
          </w:p>
        </w:tc>
        <w:tc>
          <w:tcPr>
            <w:tcW w:w="238" w:type="dxa"/>
            <w:gridSpan w:val="2"/>
          </w:tcPr>
          <w:p w14:paraId="01A8C814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4310598B" w14:textId="5E2D22D5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1,296,796</w:t>
            </w:r>
          </w:p>
        </w:tc>
        <w:tc>
          <w:tcPr>
            <w:tcW w:w="241" w:type="dxa"/>
          </w:tcPr>
          <w:p w14:paraId="6547FEC4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6057F45" w14:textId="69C6D9BD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1,250,343</w:t>
            </w:r>
          </w:p>
        </w:tc>
        <w:tc>
          <w:tcPr>
            <w:tcW w:w="270" w:type="dxa"/>
          </w:tcPr>
          <w:p w14:paraId="6BF03A4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79F8A92E" w14:textId="6A352DDD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1,615,154</w:t>
            </w:r>
          </w:p>
        </w:tc>
        <w:tc>
          <w:tcPr>
            <w:tcW w:w="272" w:type="dxa"/>
          </w:tcPr>
          <w:p w14:paraId="537F3F6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3B0F9DC" w14:textId="54319260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1,691,631</w:t>
            </w:r>
          </w:p>
        </w:tc>
      </w:tr>
      <w:tr w:rsidR="0047127E" w:rsidRPr="007213E2" w14:paraId="4838FF9E" w14:textId="77777777">
        <w:trPr>
          <w:gridAfter w:val="1"/>
          <w:wAfter w:w="8" w:type="dxa"/>
        </w:trPr>
        <w:tc>
          <w:tcPr>
            <w:tcW w:w="2426" w:type="dxa"/>
            <w:gridSpan w:val="2"/>
          </w:tcPr>
          <w:p w14:paraId="6DD10AAC" w14:textId="6D7AAD3C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</w:tcPr>
          <w:p w14:paraId="07935549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A3B7B1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16EE8D6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58B2A28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5811B1D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9DF6F2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BB8D96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A20C3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1479D7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5371137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4053E6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7127E" w:rsidRPr="007213E2" w14:paraId="6F7A8CEC" w14:textId="77777777">
        <w:trPr>
          <w:gridAfter w:val="1"/>
          <w:wAfter w:w="8" w:type="dxa"/>
        </w:trPr>
        <w:tc>
          <w:tcPr>
            <w:tcW w:w="2426" w:type="dxa"/>
            <w:gridSpan w:val="2"/>
          </w:tcPr>
          <w:p w14:paraId="4DB31B54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vAlign w:val="center"/>
          </w:tcPr>
          <w:p w14:paraId="6B2C3191" w14:textId="1BCF865A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824,849</w:t>
            </w:r>
          </w:p>
        </w:tc>
        <w:tc>
          <w:tcPr>
            <w:tcW w:w="243" w:type="dxa"/>
            <w:gridSpan w:val="2"/>
            <w:vAlign w:val="center"/>
          </w:tcPr>
          <w:p w14:paraId="19766F8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6FA15E97" w14:textId="74C0F6B1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877,980</w:t>
            </w:r>
          </w:p>
        </w:tc>
        <w:tc>
          <w:tcPr>
            <w:tcW w:w="238" w:type="dxa"/>
            <w:gridSpan w:val="2"/>
            <w:vAlign w:val="center"/>
          </w:tcPr>
          <w:p w14:paraId="1CB6AAD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6C3AD07" w14:textId="00029891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426,595</w:t>
            </w:r>
          </w:p>
        </w:tc>
        <w:tc>
          <w:tcPr>
            <w:tcW w:w="241" w:type="dxa"/>
            <w:vAlign w:val="center"/>
          </w:tcPr>
          <w:p w14:paraId="3BD1B99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vAlign w:val="center"/>
          </w:tcPr>
          <w:p w14:paraId="77CA8E3A" w14:textId="5C592A7A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391,319</w:t>
            </w:r>
          </w:p>
        </w:tc>
        <w:tc>
          <w:tcPr>
            <w:tcW w:w="270" w:type="dxa"/>
          </w:tcPr>
          <w:p w14:paraId="30BF513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369C68E7" w14:textId="770AA5B0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1,251,444</w:t>
            </w:r>
          </w:p>
        </w:tc>
        <w:tc>
          <w:tcPr>
            <w:tcW w:w="272" w:type="dxa"/>
          </w:tcPr>
          <w:p w14:paraId="2971344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6EFFAEF" w14:textId="22CCD395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1,269,299</w:t>
            </w:r>
          </w:p>
        </w:tc>
      </w:tr>
      <w:tr w:rsidR="0047127E" w:rsidRPr="007213E2" w14:paraId="7C774CE2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4B7D1B5E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vAlign w:val="center"/>
          </w:tcPr>
          <w:p w14:paraId="198FB2B4" w14:textId="3DF23300" w:rsidR="0047127E" w:rsidRPr="00FC5F88" w:rsidRDefault="002070A5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38C756C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52597473" w14:textId="004E4853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4CD53D4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B9D0DBC" w14:textId="0F9B620B" w:rsidR="0047127E" w:rsidRPr="00FC5F88" w:rsidRDefault="002070A5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324B49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vAlign w:val="center"/>
          </w:tcPr>
          <w:p w14:paraId="7230259E" w14:textId="3FC01296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2023C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380922B2" w14:textId="6396D9B7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177,762</w:t>
            </w:r>
          </w:p>
        </w:tc>
        <w:tc>
          <w:tcPr>
            <w:tcW w:w="272" w:type="dxa"/>
          </w:tcPr>
          <w:p w14:paraId="5184D03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F35C299" w14:textId="24D31BB4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181,127</w:t>
            </w:r>
          </w:p>
        </w:tc>
      </w:tr>
      <w:tr w:rsidR="0047127E" w:rsidRPr="007213E2" w14:paraId="5CFBE09D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07CD6A20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</w:tcPr>
          <w:p w14:paraId="6E6CF004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6440B19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20EA4D5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57A6E29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3850AE93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A461BD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3EA5CF4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ECDE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D3C2F" w14:textId="063AA9F1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1,429,206</w:t>
            </w:r>
          </w:p>
        </w:tc>
        <w:tc>
          <w:tcPr>
            <w:tcW w:w="272" w:type="dxa"/>
          </w:tcPr>
          <w:p w14:paraId="21FA8BE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5D292" w14:textId="46E878A5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1,450,426</w:t>
            </w:r>
          </w:p>
        </w:tc>
      </w:tr>
      <w:tr w:rsidR="0047127E" w:rsidRPr="007213E2" w14:paraId="62646619" w14:textId="77777777" w:rsidTr="00583DDF">
        <w:trPr>
          <w:gridAfter w:val="1"/>
          <w:wAfter w:w="8" w:type="dxa"/>
          <w:trHeight w:val="77"/>
        </w:trPr>
        <w:tc>
          <w:tcPr>
            <w:tcW w:w="2426" w:type="dxa"/>
            <w:gridSpan w:val="2"/>
          </w:tcPr>
          <w:p w14:paraId="45E4BC01" w14:textId="729480A9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</w:tcPr>
          <w:p w14:paraId="730D4B73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601479D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C93A2C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6D9369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2610077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FFB141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6E3E37C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EEB87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5826974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5B872D0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BD841E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7127E" w:rsidRPr="007213E2" w14:paraId="7CDCB6E6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40ADB59B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vAlign w:val="center"/>
          </w:tcPr>
          <w:p w14:paraId="631CE40E" w14:textId="583C41EB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835,002</w:t>
            </w:r>
          </w:p>
        </w:tc>
        <w:tc>
          <w:tcPr>
            <w:tcW w:w="243" w:type="dxa"/>
            <w:gridSpan w:val="2"/>
            <w:vAlign w:val="center"/>
          </w:tcPr>
          <w:p w14:paraId="6665EAB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6EEB45F3" w14:textId="6C8AAE84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1,040,491</w:t>
            </w:r>
          </w:p>
        </w:tc>
        <w:tc>
          <w:tcPr>
            <w:tcW w:w="238" w:type="dxa"/>
            <w:gridSpan w:val="2"/>
            <w:vAlign w:val="center"/>
          </w:tcPr>
          <w:p w14:paraId="52E76DB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1368073B" w14:textId="1BA95CBA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253,607</w:t>
            </w:r>
          </w:p>
        </w:tc>
        <w:tc>
          <w:tcPr>
            <w:tcW w:w="241" w:type="dxa"/>
            <w:vAlign w:val="center"/>
          </w:tcPr>
          <w:p w14:paraId="18EA137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vAlign w:val="center"/>
          </w:tcPr>
          <w:p w14:paraId="66F88195" w14:textId="7C79CBD3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302,229</w:t>
            </w:r>
          </w:p>
        </w:tc>
        <w:tc>
          <w:tcPr>
            <w:tcW w:w="270" w:type="dxa"/>
            <w:vAlign w:val="center"/>
          </w:tcPr>
          <w:p w14:paraId="66901F6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42125A76" w14:textId="1E8E1814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1,088,609</w:t>
            </w:r>
          </w:p>
        </w:tc>
        <w:tc>
          <w:tcPr>
            <w:tcW w:w="272" w:type="dxa"/>
          </w:tcPr>
          <w:p w14:paraId="55252DB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E58B9CD" w14:textId="51770608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1,342,720</w:t>
            </w:r>
          </w:p>
        </w:tc>
      </w:tr>
      <w:tr w:rsidR="0047127E" w:rsidRPr="007213E2" w14:paraId="3B20AE29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3A61960F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</w:tcPr>
          <w:p w14:paraId="4CC684B5" w14:textId="570CE7B5" w:rsidR="0047127E" w:rsidRPr="00FC5F88" w:rsidRDefault="002070A5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6DDE3A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39726317" w14:textId="3F914709" w:rsidR="0047127E" w:rsidRPr="00950950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74504DD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47C6D479" w14:textId="2521EEEF" w:rsidR="0047127E" w:rsidRPr="00FC5F88" w:rsidRDefault="002070A5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1D1F59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5EC8185E" w14:textId="373396D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5BBEE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03B7FF03" w14:textId="45F4DD84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178,189</w:t>
            </w:r>
          </w:p>
        </w:tc>
        <w:tc>
          <w:tcPr>
            <w:tcW w:w="272" w:type="dxa"/>
            <w:tcBorders>
              <w:left w:val="nil"/>
            </w:tcBorders>
          </w:tcPr>
          <w:p w14:paraId="44BECE1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6F40996" w14:textId="575D46FE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185,969</w:t>
            </w:r>
          </w:p>
        </w:tc>
      </w:tr>
      <w:tr w:rsidR="0047127E" w:rsidRPr="007213E2" w14:paraId="2B3244CE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6FBC9D49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</w:tcPr>
          <w:p w14:paraId="31EAEAF6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C44B98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138D7769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52AC00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4416827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E97337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99D62B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02F0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24796D86" w14:textId="671C2363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1,266,798</w:t>
            </w:r>
          </w:p>
        </w:tc>
        <w:tc>
          <w:tcPr>
            <w:tcW w:w="272" w:type="dxa"/>
            <w:tcBorders>
              <w:left w:val="nil"/>
            </w:tcBorders>
          </w:tcPr>
          <w:p w14:paraId="616B6DD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160D758" w14:textId="3E1B9555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1,528,689</w:t>
            </w:r>
          </w:p>
        </w:tc>
      </w:tr>
      <w:tr w:rsidR="0047127E" w:rsidRPr="00D87B1A" w14:paraId="78B3494B" w14:textId="77777777">
        <w:trPr>
          <w:gridAfter w:val="1"/>
          <w:wAfter w:w="8" w:type="dxa"/>
        </w:trPr>
        <w:tc>
          <w:tcPr>
            <w:tcW w:w="2419" w:type="dxa"/>
          </w:tcPr>
          <w:p w14:paraId="722177A8" w14:textId="77777777" w:rsidR="0047127E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BEB0B6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32287C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60C07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3BC5157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A62BB2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127E" w:rsidRPr="00D87B1A" w14:paraId="364E73D2" w14:textId="77777777">
        <w:trPr>
          <w:gridAfter w:val="1"/>
          <w:wAfter w:w="8" w:type="dxa"/>
        </w:trPr>
        <w:tc>
          <w:tcPr>
            <w:tcW w:w="2419" w:type="dxa"/>
          </w:tcPr>
          <w:p w14:paraId="110FB8F0" w14:textId="77777777" w:rsidR="0047127E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  <w:vAlign w:val="center"/>
          </w:tcPr>
          <w:p w14:paraId="233677E0" w14:textId="76E78B66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sz w:val="26"/>
                <w:szCs w:val="26"/>
              </w:rPr>
              <w:t>189,838</w:t>
            </w:r>
          </w:p>
        </w:tc>
        <w:tc>
          <w:tcPr>
            <w:tcW w:w="243" w:type="dxa"/>
            <w:gridSpan w:val="2"/>
            <w:vAlign w:val="center"/>
          </w:tcPr>
          <w:p w14:paraId="7BA1980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2F7ADC02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204,606</w:t>
            </w:r>
          </w:p>
        </w:tc>
        <w:tc>
          <w:tcPr>
            <w:tcW w:w="238" w:type="dxa"/>
            <w:gridSpan w:val="2"/>
            <w:vAlign w:val="center"/>
          </w:tcPr>
          <w:p w14:paraId="6B837BC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E311C3A" w14:textId="279AE29F" w:rsidR="0047127E" w:rsidRPr="0072413E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1,520</w:t>
            </w:r>
          </w:p>
        </w:tc>
        <w:tc>
          <w:tcPr>
            <w:tcW w:w="241" w:type="dxa"/>
            <w:vAlign w:val="center"/>
          </w:tcPr>
          <w:p w14:paraId="2D14974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7E86946D" w:rsidR="0047127E" w:rsidRPr="0072413E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1,353</w:t>
            </w:r>
          </w:p>
        </w:tc>
        <w:tc>
          <w:tcPr>
            <w:tcW w:w="270" w:type="dxa"/>
          </w:tcPr>
          <w:p w14:paraId="42E6A0F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4B9A096" w14:textId="70446897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sz w:val="26"/>
                <w:szCs w:val="26"/>
              </w:rPr>
              <w:t>191,358</w:t>
            </w:r>
          </w:p>
        </w:tc>
        <w:tc>
          <w:tcPr>
            <w:tcW w:w="272" w:type="dxa"/>
          </w:tcPr>
          <w:p w14:paraId="00525C3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2A81C31" w14:textId="485204A5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205,959</w:t>
            </w:r>
          </w:p>
        </w:tc>
      </w:tr>
      <w:tr w:rsidR="0047127E" w:rsidRPr="00D87B1A" w14:paraId="116F3C16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7ABE166D" w14:textId="77777777" w:rsidR="0047127E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21D81B0C" w:rsidR="0047127E" w:rsidRPr="00FC5F88" w:rsidRDefault="002070A5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7F8797D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7786C11" w14:textId="7A925520" w:rsidR="0047127E" w:rsidRPr="00FC5F88" w:rsidRDefault="002070A5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D6C96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6AF2E6BD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A0488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3DCF33EE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sz w:val="26"/>
                <w:szCs w:val="26"/>
              </w:rPr>
              <w:t>25,589</w:t>
            </w:r>
          </w:p>
        </w:tc>
        <w:tc>
          <w:tcPr>
            <w:tcW w:w="272" w:type="dxa"/>
          </w:tcPr>
          <w:p w14:paraId="4CBB93E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326C563" w14:textId="5D836F40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29,115</w:t>
            </w:r>
          </w:p>
        </w:tc>
      </w:tr>
      <w:tr w:rsidR="0047127E" w:rsidRPr="00D87B1A" w14:paraId="5BC283EF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7360D8A7" w14:textId="77777777" w:rsidR="0047127E" w:rsidRPr="00D47FE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3DB1309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7630E4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7779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19EB1906" w:rsidR="0047127E" w:rsidRPr="00FC5F88" w:rsidRDefault="008130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sz w:val="26"/>
                <w:szCs w:val="26"/>
              </w:rPr>
              <w:t>216,947</w:t>
            </w:r>
          </w:p>
        </w:tc>
        <w:tc>
          <w:tcPr>
            <w:tcW w:w="272" w:type="dxa"/>
          </w:tcPr>
          <w:p w14:paraId="4BC0A3B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247C" w14:textId="0CC95C0A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235,074</w:t>
            </w:r>
          </w:p>
        </w:tc>
      </w:tr>
      <w:tr w:rsidR="008C6175" w:rsidRPr="007213E2" w14:paraId="78E153EA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5A8CA62D" w14:textId="65F667EE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</w:tcPr>
          <w:p w14:paraId="7212BFDA" w14:textId="43778095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4570F8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2AFB4EF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06101D11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3337BA6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BF758E9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5B1ACBC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8186A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DA7DF" w14:textId="77777777" w:rsidR="00D349CC" w:rsidRDefault="00D349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3A3E1D47" w14:textId="6ADDEC66" w:rsidR="008130AA" w:rsidRPr="00FC5F88" w:rsidRDefault="008130AA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Cs/>
                <w:sz w:val="26"/>
                <w:szCs w:val="26"/>
              </w:rPr>
              <w:t>4,042,689</w:t>
            </w:r>
          </w:p>
        </w:tc>
        <w:tc>
          <w:tcPr>
            <w:tcW w:w="272" w:type="dxa"/>
            <w:tcBorders>
              <w:left w:val="nil"/>
            </w:tcBorders>
          </w:tcPr>
          <w:p w14:paraId="7BF60368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AB3B7" w14:textId="77777777" w:rsidR="008C6175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5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63EF92D8" w14:textId="6DE89D0D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Cs/>
                <w:sz w:val="26"/>
                <w:szCs w:val="26"/>
              </w:rPr>
              <w:t>3,</w:t>
            </w:r>
            <w:r w:rsidR="0047127E">
              <w:rPr>
                <w:rFonts w:asciiTheme="majorBidi" w:hAnsiTheme="majorBidi" w:cstheme="majorBidi"/>
                <w:bCs/>
                <w:sz w:val="26"/>
                <w:szCs w:val="26"/>
              </w:rPr>
              <w:t>902,070</w:t>
            </w:r>
          </w:p>
        </w:tc>
      </w:tr>
      <w:tr w:rsidR="008C6175" w:rsidRPr="007213E2" w14:paraId="38AF5CE3" w14:textId="77777777" w:rsidTr="00583DDF">
        <w:trPr>
          <w:gridAfter w:val="1"/>
          <w:wAfter w:w="8" w:type="dxa"/>
          <w:trHeight w:val="379"/>
        </w:trPr>
        <w:tc>
          <w:tcPr>
            <w:tcW w:w="2426" w:type="dxa"/>
            <w:gridSpan w:val="2"/>
          </w:tcPr>
          <w:p w14:paraId="775D23FA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6CB73DD4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CCBD61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2E115BC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0B9DE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014CEC02" w:rsidR="008C6175" w:rsidRPr="00FC5F88" w:rsidRDefault="008130AA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30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8,570,794</w:t>
            </w:r>
          </w:p>
        </w:tc>
        <w:tc>
          <w:tcPr>
            <w:tcW w:w="272" w:type="dxa"/>
            <w:vAlign w:val="center"/>
          </w:tcPr>
          <w:p w14:paraId="2FA7BDC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294E58" w14:textId="7278408C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</w:t>
            </w:r>
            <w:r w:rsidR="00471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07,890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8C6175" w:rsidRPr="006A40DC" w14:paraId="63CEC6B5" w14:textId="77777777" w:rsidTr="00224742">
        <w:tc>
          <w:tcPr>
            <w:tcW w:w="2250" w:type="dxa"/>
          </w:tcPr>
          <w:p w14:paraId="319A48C8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06E6EAEA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E0E24" w:rsidRPr="006A40DC" w14:paraId="5455C059" w14:textId="77777777" w:rsidTr="00224742">
        <w:tc>
          <w:tcPr>
            <w:tcW w:w="2250" w:type="dxa"/>
          </w:tcPr>
          <w:p w14:paraId="0EA9F456" w14:textId="4CCF23C1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DB176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หก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40" w:type="dxa"/>
            <w:gridSpan w:val="3"/>
          </w:tcPr>
          <w:p w14:paraId="290F2DE8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4660ECA1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0F62C40B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B078E85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4BF36AD1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0E0E24" w:rsidRPr="006A40DC" w14:paraId="16F92565" w14:textId="77777777" w:rsidTr="00224742">
        <w:tc>
          <w:tcPr>
            <w:tcW w:w="2250" w:type="dxa"/>
          </w:tcPr>
          <w:p w14:paraId="78C0E9CD" w14:textId="5253845E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30 </w:t>
            </w:r>
            <w:r w:rsidR="00DB1764" w:rsidRPr="00DB1764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</w:tcPr>
          <w:p w14:paraId="1BD644A7" w14:textId="208FDE28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2568</w:t>
            </w:r>
          </w:p>
        </w:tc>
        <w:tc>
          <w:tcPr>
            <w:tcW w:w="252" w:type="dxa"/>
          </w:tcPr>
          <w:p w14:paraId="061472CB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848B18" w14:textId="3EED130A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47" w:type="dxa"/>
          </w:tcPr>
          <w:p w14:paraId="4CD8FE25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B9AB6E5" w14:textId="36D958DE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2568</w:t>
            </w:r>
          </w:p>
        </w:tc>
        <w:tc>
          <w:tcPr>
            <w:tcW w:w="237" w:type="dxa"/>
          </w:tcPr>
          <w:p w14:paraId="396746C9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A134D75" w14:textId="01C1AD49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18F636F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4E682AC" w14:textId="1D5164C2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2568</w:t>
            </w:r>
          </w:p>
        </w:tc>
        <w:tc>
          <w:tcPr>
            <w:tcW w:w="262" w:type="dxa"/>
          </w:tcPr>
          <w:p w14:paraId="2A2FE929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B109A39" w14:textId="67A1B16B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8C6175" w:rsidRPr="006A40DC" w14:paraId="067FC766" w14:textId="77777777" w:rsidTr="00224742">
        <w:tc>
          <w:tcPr>
            <w:tcW w:w="2250" w:type="dxa"/>
          </w:tcPr>
          <w:p w14:paraId="6F1C5F5E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E838486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8C6175" w:rsidRPr="006A40DC" w14:paraId="255A26E0" w14:textId="77777777" w:rsidTr="00224742">
        <w:tc>
          <w:tcPr>
            <w:tcW w:w="2250" w:type="dxa"/>
          </w:tcPr>
          <w:p w14:paraId="6F1148CD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0522DBE2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8C6175" w:rsidRPr="006A40DC" w14:paraId="131A217F" w14:textId="77777777" w:rsidTr="00224742">
        <w:tc>
          <w:tcPr>
            <w:tcW w:w="2250" w:type="dxa"/>
          </w:tcPr>
          <w:p w14:paraId="0E921494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52C23E5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969CF86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B4B1E85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1BDEC22A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4BCB83AC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874316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5258885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F334DF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40580E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B7EF378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04F0907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DB1764" w:rsidRPr="003E6192" w14:paraId="64753977" w14:textId="77777777" w:rsidTr="00224742">
        <w:tc>
          <w:tcPr>
            <w:tcW w:w="2250" w:type="dxa"/>
          </w:tcPr>
          <w:p w14:paraId="6C83B158" w14:textId="77777777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  <w:vAlign w:val="center"/>
          </w:tcPr>
          <w:p w14:paraId="13375D41" w14:textId="1D165906" w:rsidR="00DB1764" w:rsidRPr="00D349CC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1,382,624</w:t>
            </w:r>
          </w:p>
        </w:tc>
        <w:tc>
          <w:tcPr>
            <w:tcW w:w="252" w:type="dxa"/>
            <w:vAlign w:val="bottom"/>
          </w:tcPr>
          <w:p w14:paraId="4E0149D3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2279FADF" w14:textId="3222F68D" w:rsidR="00DB1764" w:rsidRPr="00FC5F88" w:rsidRDefault="00DB1764" w:rsidP="009E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D729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1,874,362</w:t>
            </w:r>
          </w:p>
        </w:tc>
        <w:tc>
          <w:tcPr>
            <w:tcW w:w="247" w:type="dxa"/>
            <w:vAlign w:val="bottom"/>
          </w:tcPr>
          <w:p w14:paraId="3C9A00F9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7B2420A1" w14:textId="6C6932EB" w:rsidR="00DB1764" w:rsidRPr="00D349CC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2,435,102</w:t>
            </w:r>
          </w:p>
        </w:tc>
        <w:tc>
          <w:tcPr>
            <w:tcW w:w="237" w:type="dxa"/>
            <w:vAlign w:val="bottom"/>
          </w:tcPr>
          <w:p w14:paraId="3404A7F7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31AC82BA" w14:textId="15FADD24" w:rsidR="00DB1764" w:rsidRPr="00FC5F88" w:rsidRDefault="00DB1764" w:rsidP="009E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2,716,580</w:t>
            </w:r>
          </w:p>
        </w:tc>
        <w:tc>
          <w:tcPr>
            <w:tcW w:w="270" w:type="dxa"/>
          </w:tcPr>
          <w:p w14:paraId="421FE4CC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C994E09" w14:textId="3379EB4D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3,817,726</w:t>
            </w:r>
          </w:p>
        </w:tc>
        <w:tc>
          <w:tcPr>
            <w:tcW w:w="262" w:type="dxa"/>
          </w:tcPr>
          <w:p w14:paraId="005386A4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1F60ED1D" w14:textId="452479FE" w:rsidR="00DB1764" w:rsidRPr="00FC5F88" w:rsidRDefault="00DB1764" w:rsidP="009E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4,590,942</w:t>
            </w:r>
          </w:p>
        </w:tc>
      </w:tr>
      <w:tr w:rsidR="00DB1764" w:rsidRPr="003E6192" w14:paraId="6706A6CB" w14:textId="77777777" w:rsidTr="00224742">
        <w:tc>
          <w:tcPr>
            <w:tcW w:w="2250" w:type="dxa"/>
          </w:tcPr>
          <w:p w14:paraId="002A80D9" w14:textId="77777777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  <w:vAlign w:val="center"/>
          </w:tcPr>
          <w:p w14:paraId="799DA68C" w14:textId="20400644" w:rsidR="00DB1764" w:rsidRPr="00D349CC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44,665</w:t>
            </w:r>
          </w:p>
        </w:tc>
        <w:tc>
          <w:tcPr>
            <w:tcW w:w="252" w:type="dxa"/>
            <w:vAlign w:val="bottom"/>
          </w:tcPr>
          <w:p w14:paraId="300B3F06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3A7D9C47" w14:textId="34849CFC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D729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47,166</w:t>
            </w:r>
          </w:p>
        </w:tc>
        <w:tc>
          <w:tcPr>
            <w:tcW w:w="247" w:type="dxa"/>
            <w:vAlign w:val="bottom"/>
          </w:tcPr>
          <w:p w14:paraId="7FE11420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8CE02A3" w14:textId="6C610E38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2482087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4149183" w14:textId="7CB29BBE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1F50D0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06C3013" w14:textId="6CB3CFC0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44,665</w:t>
            </w:r>
          </w:p>
        </w:tc>
        <w:tc>
          <w:tcPr>
            <w:tcW w:w="262" w:type="dxa"/>
          </w:tcPr>
          <w:p w14:paraId="617D340C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1B42A6D3" w14:textId="0AD3BB3C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95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47,166</w:t>
            </w:r>
          </w:p>
        </w:tc>
      </w:tr>
      <w:tr w:rsidR="00DB1764" w:rsidRPr="003E6192" w14:paraId="27714A32" w14:textId="77777777" w:rsidTr="00224742">
        <w:trPr>
          <w:trHeight w:hRule="exact" w:val="360"/>
        </w:trPr>
        <w:tc>
          <w:tcPr>
            <w:tcW w:w="2250" w:type="dxa"/>
          </w:tcPr>
          <w:p w14:paraId="0539B827" w14:textId="699FD175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66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  <w:vAlign w:val="center"/>
          </w:tcPr>
          <w:p w14:paraId="125A740E" w14:textId="0C141E97" w:rsidR="00DB1764" w:rsidRPr="00D349CC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26,777</w:t>
            </w:r>
          </w:p>
        </w:tc>
        <w:tc>
          <w:tcPr>
            <w:tcW w:w="252" w:type="dxa"/>
            <w:vAlign w:val="bottom"/>
          </w:tcPr>
          <w:p w14:paraId="3323064B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61B5307A" w14:textId="02E713E2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22,979</w:t>
            </w:r>
          </w:p>
        </w:tc>
        <w:tc>
          <w:tcPr>
            <w:tcW w:w="247" w:type="dxa"/>
            <w:vAlign w:val="bottom"/>
          </w:tcPr>
          <w:p w14:paraId="7F11B23A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64EF4937" w14:textId="626B6809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AD89D6B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31BF4EC" w14:textId="0A964D18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9006E3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A64DD66" w14:textId="25918E2C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26,777</w:t>
            </w:r>
          </w:p>
        </w:tc>
        <w:tc>
          <w:tcPr>
            <w:tcW w:w="262" w:type="dxa"/>
          </w:tcPr>
          <w:p w14:paraId="4A8E6EF7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5543DC8F" w14:textId="00DECB5B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22,979</w:t>
            </w:r>
          </w:p>
        </w:tc>
      </w:tr>
      <w:tr w:rsidR="00DB1764" w:rsidRPr="003E6192" w14:paraId="77CD2907" w14:textId="77777777" w:rsidTr="00224742">
        <w:tc>
          <w:tcPr>
            <w:tcW w:w="2250" w:type="dxa"/>
          </w:tcPr>
          <w:p w14:paraId="40381763" w14:textId="689C9B39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66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  <w:vAlign w:val="center"/>
          </w:tcPr>
          <w:p w14:paraId="42E605C9" w14:textId="5D132251" w:rsidR="00DB1764" w:rsidRPr="00D349CC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13,606</w:t>
            </w:r>
          </w:p>
        </w:tc>
        <w:tc>
          <w:tcPr>
            <w:tcW w:w="252" w:type="dxa"/>
            <w:vAlign w:val="bottom"/>
          </w:tcPr>
          <w:p w14:paraId="0D78BB2D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6BB167F0" w14:textId="71002356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19,33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47" w:type="dxa"/>
            <w:vAlign w:val="bottom"/>
          </w:tcPr>
          <w:p w14:paraId="0FED640B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123A53B" w14:textId="6254DAF7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3,645</w:t>
            </w:r>
          </w:p>
        </w:tc>
        <w:tc>
          <w:tcPr>
            <w:tcW w:w="237" w:type="dxa"/>
            <w:vAlign w:val="bottom"/>
          </w:tcPr>
          <w:p w14:paraId="6F869ADA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19EF95E8" w14:textId="162BD4F1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56B0BD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73C6F2C3" w14:textId="35FA3A88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17,251</w:t>
            </w:r>
          </w:p>
        </w:tc>
        <w:tc>
          <w:tcPr>
            <w:tcW w:w="262" w:type="dxa"/>
          </w:tcPr>
          <w:p w14:paraId="325C1435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1180085A" w14:textId="7B8B02B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19,338</w:t>
            </w:r>
          </w:p>
        </w:tc>
      </w:tr>
      <w:tr w:rsidR="00DB1764" w:rsidRPr="006A40DC" w14:paraId="0741FC5C" w14:textId="77777777" w:rsidTr="00224742">
        <w:tc>
          <w:tcPr>
            <w:tcW w:w="2250" w:type="dxa"/>
          </w:tcPr>
          <w:p w14:paraId="14ABE490" w14:textId="77777777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  <w:vAlign w:val="center"/>
          </w:tcPr>
          <w:p w14:paraId="216C14E6" w14:textId="0B7FAD70" w:rsidR="00DB1764" w:rsidRPr="00D349CC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3,879</w:t>
            </w:r>
          </w:p>
        </w:tc>
        <w:tc>
          <w:tcPr>
            <w:tcW w:w="252" w:type="dxa"/>
            <w:vAlign w:val="bottom"/>
          </w:tcPr>
          <w:p w14:paraId="4A6A71F4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70A27288" w14:textId="3821BC14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3,886</w:t>
            </w:r>
          </w:p>
        </w:tc>
        <w:tc>
          <w:tcPr>
            <w:tcW w:w="247" w:type="dxa"/>
            <w:vAlign w:val="bottom"/>
          </w:tcPr>
          <w:p w14:paraId="2310C3E5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5537DEAA" w14:textId="4D831E79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B65FB9E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272D0C2" w14:textId="2B58783C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BFA60D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8521911" w14:textId="13FF8EDC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3,879</w:t>
            </w:r>
          </w:p>
        </w:tc>
        <w:tc>
          <w:tcPr>
            <w:tcW w:w="262" w:type="dxa"/>
          </w:tcPr>
          <w:p w14:paraId="50985A92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7FD7721F" w14:textId="186E4E76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3,886</w:t>
            </w:r>
          </w:p>
        </w:tc>
      </w:tr>
      <w:tr w:rsidR="00DB1764" w:rsidRPr="006A40DC" w14:paraId="4CEF988A" w14:textId="77777777" w:rsidTr="00224742">
        <w:tc>
          <w:tcPr>
            <w:tcW w:w="2250" w:type="dxa"/>
          </w:tcPr>
          <w:p w14:paraId="097B1AE2" w14:textId="77777777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C31230" w14:textId="10ED88EC" w:rsidR="00DB1764" w:rsidRPr="00682C82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1,471,551</w:t>
            </w:r>
          </w:p>
        </w:tc>
        <w:tc>
          <w:tcPr>
            <w:tcW w:w="252" w:type="dxa"/>
            <w:vAlign w:val="bottom"/>
          </w:tcPr>
          <w:p w14:paraId="209D9D39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9A548C1" w14:textId="095122F9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1,967,731</w:t>
            </w:r>
          </w:p>
        </w:tc>
        <w:tc>
          <w:tcPr>
            <w:tcW w:w="247" w:type="dxa"/>
            <w:vAlign w:val="bottom"/>
          </w:tcPr>
          <w:p w14:paraId="34E50508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0FED37B" w14:textId="32A70513" w:rsidR="00DB1764" w:rsidRPr="00682C82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2,438,747</w:t>
            </w:r>
          </w:p>
        </w:tc>
        <w:tc>
          <w:tcPr>
            <w:tcW w:w="237" w:type="dxa"/>
            <w:vAlign w:val="bottom"/>
          </w:tcPr>
          <w:p w14:paraId="5B03EBC6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078FFD1" w14:textId="0C60C7B1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2,716,580</w:t>
            </w:r>
          </w:p>
        </w:tc>
        <w:tc>
          <w:tcPr>
            <w:tcW w:w="270" w:type="dxa"/>
          </w:tcPr>
          <w:p w14:paraId="7CFADC8C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EBEF14" w14:textId="2EE2E8C2" w:rsidR="00DB1764" w:rsidRPr="00872142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45A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3,910,298</w:t>
            </w:r>
          </w:p>
        </w:tc>
        <w:tc>
          <w:tcPr>
            <w:tcW w:w="262" w:type="dxa"/>
          </w:tcPr>
          <w:p w14:paraId="7C3FB4CB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7CA7B" w14:textId="48B86FF1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4,684,311</w:t>
            </w:r>
          </w:p>
        </w:tc>
      </w:tr>
      <w:tr w:rsidR="00280B5C" w:rsidRPr="006A40DC" w14:paraId="31C6CF48" w14:textId="77777777" w:rsidTr="00224742">
        <w:tc>
          <w:tcPr>
            <w:tcW w:w="2250" w:type="dxa"/>
          </w:tcPr>
          <w:p w14:paraId="1EBBC764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DD1854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0FB0F8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A908789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25AC8184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65F16A43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98666DA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3424A338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967614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3CDC32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0D8389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4200BFB1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80B5C" w:rsidRPr="006A40DC" w14:paraId="5F977322" w14:textId="77777777" w:rsidTr="00224742">
        <w:tc>
          <w:tcPr>
            <w:tcW w:w="2250" w:type="dxa"/>
          </w:tcPr>
          <w:p w14:paraId="330AB8CD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3D605A6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3479EC27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46564DE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00DB642E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B9EEFC8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1B61B8E8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FF54DB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670E5A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9E86C3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CA4A840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3D78F0B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DB1764" w:rsidRPr="006A40DC" w14:paraId="20FF883F" w14:textId="77777777" w:rsidTr="00522F49">
        <w:tc>
          <w:tcPr>
            <w:tcW w:w="2250" w:type="dxa"/>
          </w:tcPr>
          <w:p w14:paraId="5028CCE5" w14:textId="77777777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48495C76" w14:textId="2A537F6F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1,342,033</w:t>
            </w:r>
          </w:p>
        </w:tc>
        <w:tc>
          <w:tcPr>
            <w:tcW w:w="252" w:type="dxa"/>
            <w:vAlign w:val="bottom"/>
          </w:tcPr>
          <w:p w14:paraId="416CEA97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A7086E3" w14:textId="73B80DBB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1,815,538</w:t>
            </w:r>
          </w:p>
        </w:tc>
        <w:tc>
          <w:tcPr>
            <w:tcW w:w="247" w:type="dxa"/>
          </w:tcPr>
          <w:p w14:paraId="19F378C0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C6C1FC3" w14:textId="48069603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B0B56A7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D082434" w14:textId="4417AA0F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61A913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99FEAA3" w14:textId="32202AF7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1,342,033</w:t>
            </w:r>
          </w:p>
        </w:tc>
        <w:tc>
          <w:tcPr>
            <w:tcW w:w="262" w:type="dxa"/>
          </w:tcPr>
          <w:p w14:paraId="26F9338D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13B74E0" w14:textId="55D8BF24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1,815,538</w:t>
            </w:r>
          </w:p>
        </w:tc>
      </w:tr>
      <w:tr w:rsidR="00DB1764" w:rsidRPr="006A40DC" w14:paraId="1449CCBE" w14:textId="77777777" w:rsidTr="00224742">
        <w:tc>
          <w:tcPr>
            <w:tcW w:w="2250" w:type="dxa"/>
          </w:tcPr>
          <w:p w14:paraId="061AAEAF" w14:textId="77777777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48AC223A" w14:textId="2F5EA536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0EA9DCD2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5891E49" w14:textId="00F56816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185BA0A0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E2DE641" w14:textId="6940B48D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2,270,165</w:t>
            </w:r>
          </w:p>
        </w:tc>
        <w:tc>
          <w:tcPr>
            <w:tcW w:w="237" w:type="dxa"/>
          </w:tcPr>
          <w:p w14:paraId="11E71412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8F9C2D0" w14:textId="705DEEB4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2,549,952</w:t>
            </w:r>
          </w:p>
        </w:tc>
        <w:tc>
          <w:tcPr>
            <w:tcW w:w="270" w:type="dxa"/>
          </w:tcPr>
          <w:p w14:paraId="50B3A251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66E7D4" w14:textId="4F7517DB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2,270,16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2" w:type="dxa"/>
          </w:tcPr>
          <w:p w14:paraId="04D860CC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C062F19" w14:textId="12DC7585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2,549,952</w:t>
            </w:r>
          </w:p>
        </w:tc>
      </w:tr>
      <w:tr w:rsidR="00DB1764" w:rsidRPr="006A40DC" w14:paraId="6A50C43D" w14:textId="77777777" w:rsidTr="00212772">
        <w:tc>
          <w:tcPr>
            <w:tcW w:w="2250" w:type="dxa"/>
          </w:tcPr>
          <w:p w14:paraId="6E4055D5" w14:textId="77777777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9D127" w14:textId="3234D1BA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129,518</w:t>
            </w:r>
          </w:p>
        </w:tc>
        <w:tc>
          <w:tcPr>
            <w:tcW w:w="252" w:type="dxa"/>
            <w:vAlign w:val="bottom"/>
          </w:tcPr>
          <w:p w14:paraId="204999EA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A26A31" w14:textId="54A12AE4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152,193</w:t>
            </w:r>
          </w:p>
        </w:tc>
        <w:tc>
          <w:tcPr>
            <w:tcW w:w="247" w:type="dxa"/>
          </w:tcPr>
          <w:p w14:paraId="6BD0BEE0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23798DA" w14:textId="4D5EC70A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168,582</w:t>
            </w:r>
          </w:p>
        </w:tc>
        <w:tc>
          <w:tcPr>
            <w:tcW w:w="237" w:type="dxa"/>
          </w:tcPr>
          <w:p w14:paraId="69EFB83D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C7BDC38" w14:textId="07943FE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166,628</w:t>
            </w:r>
          </w:p>
        </w:tc>
        <w:tc>
          <w:tcPr>
            <w:tcW w:w="270" w:type="dxa"/>
          </w:tcPr>
          <w:p w14:paraId="26BC24F1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E1E7CD" w14:textId="0E973058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298,100</w:t>
            </w:r>
          </w:p>
        </w:tc>
        <w:tc>
          <w:tcPr>
            <w:tcW w:w="262" w:type="dxa"/>
          </w:tcPr>
          <w:p w14:paraId="67866A6D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AADD853" w14:textId="2B05902D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318,821</w:t>
            </w:r>
          </w:p>
        </w:tc>
      </w:tr>
      <w:tr w:rsidR="00DB1764" w:rsidRPr="006A40DC" w14:paraId="48A009B1" w14:textId="77777777" w:rsidTr="00224742">
        <w:tc>
          <w:tcPr>
            <w:tcW w:w="2250" w:type="dxa"/>
          </w:tcPr>
          <w:p w14:paraId="37853B11" w14:textId="77777777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37CC07" w14:textId="69EDFDA2" w:rsidR="00DB1764" w:rsidRPr="00682C82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1,471,551</w:t>
            </w:r>
          </w:p>
        </w:tc>
        <w:tc>
          <w:tcPr>
            <w:tcW w:w="252" w:type="dxa"/>
            <w:vAlign w:val="bottom"/>
          </w:tcPr>
          <w:p w14:paraId="309ADBA5" w14:textId="77777777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FE91E23" w14:textId="38F78FF6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1,967,731</w:t>
            </w:r>
          </w:p>
        </w:tc>
        <w:tc>
          <w:tcPr>
            <w:tcW w:w="247" w:type="dxa"/>
          </w:tcPr>
          <w:p w14:paraId="6D35EC58" w14:textId="77777777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8B8DEAF" w14:textId="59A25C8A" w:rsidR="00DB1764" w:rsidRPr="00682C82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2,438,747</w:t>
            </w:r>
          </w:p>
        </w:tc>
        <w:tc>
          <w:tcPr>
            <w:tcW w:w="237" w:type="dxa"/>
          </w:tcPr>
          <w:p w14:paraId="7743BD02" w14:textId="77777777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CB6E2F8" w14:textId="6AB05C0A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2,716,580</w:t>
            </w:r>
          </w:p>
        </w:tc>
        <w:tc>
          <w:tcPr>
            <w:tcW w:w="270" w:type="dxa"/>
          </w:tcPr>
          <w:p w14:paraId="0F2E3E01" w14:textId="77777777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0D7437" w14:textId="57B35577" w:rsidR="00DB1764" w:rsidRPr="00682C82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45A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3,910,298</w:t>
            </w:r>
          </w:p>
        </w:tc>
        <w:tc>
          <w:tcPr>
            <w:tcW w:w="262" w:type="dxa"/>
          </w:tcPr>
          <w:p w14:paraId="2B30699A" w14:textId="77777777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B500A17" w14:textId="2C480CEC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4,684,311</w:t>
            </w:r>
          </w:p>
        </w:tc>
      </w:tr>
      <w:tr w:rsidR="00DB1764" w:rsidRPr="006A40DC" w14:paraId="360F0159" w14:textId="77777777" w:rsidTr="00224742">
        <w:tc>
          <w:tcPr>
            <w:tcW w:w="2250" w:type="dxa"/>
          </w:tcPr>
          <w:p w14:paraId="3EA0B686" w14:textId="77777777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8709BF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758DC0C5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A294458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2FCAB1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07FE9A0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328CBE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C4E4B42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AA14F2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F24608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6756AA2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188BEDD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B1764" w:rsidRPr="006A40DC" w14:paraId="23B99560" w14:textId="77777777" w:rsidTr="00224742">
        <w:trPr>
          <w:trHeight w:val="34"/>
        </w:trPr>
        <w:tc>
          <w:tcPr>
            <w:tcW w:w="2250" w:type="dxa"/>
          </w:tcPr>
          <w:p w14:paraId="78B37DBC" w14:textId="77777777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18EB7D4D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1D32AAF2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BD4D3B1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6EC9F59B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54E02003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3538F1BA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49E2FDB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EC2BF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A1D93A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817569F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262CF5B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DB1764" w:rsidRPr="006A40DC" w14:paraId="464E3F0B" w14:textId="77777777" w:rsidTr="00224742">
        <w:trPr>
          <w:trHeight w:val="34"/>
        </w:trPr>
        <w:tc>
          <w:tcPr>
            <w:tcW w:w="2250" w:type="dxa"/>
          </w:tcPr>
          <w:p w14:paraId="21A44A03" w14:textId="77777777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B8202B" w14:textId="417C6FE0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1,471,551</w:t>
            </w:r>
          </w:p>
        </w:tc>
        <w:tc>
          <w:tcPr>
            <w:tcW w:w="252" w:type="dxa"/>
          </w:tcPr>
          <w:p w14:paraId="50B6EB9C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799F49" w14:textId="09E50B99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1,967,731</w:t>
            </w:r>
          </w:p>
        </w:tc>
        <w:tc>
          <w:tcPr>
            <w:tcW w:w="247" w:type="dxa"/>
          </w:tcPr>
          <w:p w14:paraId="18E05E4E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728EA54F" w14:textId="689E3C5B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2,438,747</w:t>
            </w:r>
          </w:p>
        </w:tc>
        <w:tc>
          <w:tcPr>
            <w:tcW w:w="237" w:type="dxa"/>
          </w:tcPr>
          <w:p w14:paraId="6568B2C5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C9F1F22" w14:textId="2F98C5FB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2,716,580</w:t>
            </w:r>
          </w:p>
        </w:tc>
        <w:tc>
          <w:tcPr>
            <w:tcW w:w="270" w:type="dxa"/>
          </w:tcPr>
          <w:p w14:paraId="7F7A46F2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100ABD3" w14:textId="7AB359D5" w:rsidR="00DB1764" w:rsidRPr="00FC5F88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45A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3,910,298</w:t>
            </w:r>
          </w:p>
        </w:tc>
        <w:tc>
          <w:tcPr>
            <w:tcW w:w="262" w:type="dxa"/>
          </w:tcPr>
          <w:p w14:paraId="61CC8582" w14:textId="77777777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E2AAD7B" w14:textId="0A52E1B4" w:rsidR="00DB1764" w:rsidRPr="00FC5F88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4,684,311</w:t>
            </w:r>
          </w:p>
        </w:tc>
      </w:tr>
      <w:tr w:rsidR="00DB1764" w:rsidRPr="006A40DC" w14:paraId="3B812DEB" w14:textId="77777777" w:rsidTr="00224742">
        <w:tc>
          <w:tcPr>
            <w:tcW w:w="2250" w:type="dxa"/>
          </w:tcPr>
          <w:p w14:paraId="42D57079" w14:textId="77777777" w:rsidR="00DB1764" w:rsidRPr="006A40DC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48A5E1" w14:textId="00095161" w:rsidR="00DB1764" w:rsidRPr="00682C82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1,471,551</w:t>
            </w:r>
          </w:p>
        </w:tc>
        <w:tc>
          <w:tcPr>
            <w:tcW w:w="252" w:type="dxa"/>
          </w:tcPr>
          <w:p w14:paraId="2B106D00" w14:textId="77777777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325EAF" w14:textId="54794A02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1,967,731</w:t>
            </w:r>
          </w:p>
        </w:tc>
        <w:tc>
          <w:tcPr>
            <w:tcW w:w="247" w:type="dxa"/>
          </w:tcPr>
          <w:p w14:paraId="17673692" w14:textId="77777777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DA52E17" w14:textId="4C606073" w:rsidR="00DB1764" w:rsidRPr="00682C82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45A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2,438,747</w:t>
            </w:r>
          </w:p>
        </w:tc>
        <w:tc>
          <w:tcPr>
            <w:tcW w:w="237" w:type="dxa"/>
          </w:tcPr>
          <w:p w14:paraId="74E62B41" w14:textId="77777777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D16430A" w14:textId="1ABBDF06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2,716,580</w:t>
            </w:r>
          </w:p>
        </w:tc>
        <w:tc>
          <w:tcPr>
            <w:tcW w:w="270" w:type="dxa"/>
          </w:tcPr>
          <w:p w14:paraId="1A16BC2A" w14:textId="77777777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D4F73" w14:textId="3F250E07" w:rsidR="00DB1764" w:rsidRPr="00682C82" w:rsidRDefault="00545ACD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45A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3,910,298</w:t>
            </w:r>
          </w:p>
        </w:tc>
        <w:tc>
          <w:tcPr>
            <w:tcW w:w="262" w:type="dxa"/>
          </w:tcPr>
          <w:p w14:paraId="4C1DF7D2" w14:textId="77777777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4B915AC" w14:textId="05D680C1" w:rsidR="00DB1764" w:rsidRPr="00682C82" w:rsidRDefault="00DB1764" w:rsidP="00DB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4,684,311</w:t>
            </w:r>
          </w:p>
        </w:tc>
      </w:tr>
    </w:tbl>
    <w:p w14:paraId="32049740" w14:textId="4C581C55" w:rsidR="007F7947" w:rsidRDefault="005640C9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F345DAC" w14:textId="77777777" w:rsidR="007F7947" w:rsidRDefault="007F7947" w:rsidP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Pr="00C52C41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4DD2C506" w14:textId="77777777" w:rsidR="007C34EA" w:rsidRDefault="007C34EA" w:rsidP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66"/>
        <w:jc w:val="both"/>
        <w:rPr>
          <w:rFonts w:ascii="Angsana New" w:hAnsi="Angsana New"/>
          <w:sz w:val="30"/>
          <w:szCs w:val="30"/>
        </w:rPr>
      </w:pPr>
    </w:p>
    <w:p w14:paraId="3DE825EE" w14:textId="57EA2D25" w:rsidR="007F7947" w:rsidRDefault="007F7947" w:rsidP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66"/>
        <w:jc w:val="both"/>
        <w:rPr>
          <w:rFonts w:ascii="Angsana New" w:hAnsi="Angsana New"/>
          <w:sz w:val="30"/>
          <w:szCs w:val="30"/>
        </w:rPr>
      </w:pPr>
      <w:r w:rsidRPr="00F70FA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CC17308" w14:textId="77777777" w:rsidR="007F7947" w:rsidRDefault="007F7947" w:rsidP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66"/>
        <w:jc w:val="both"/>
        <w:rPr>
          <w:rFonts w:ascii="Angsana New" w:hAnsi="Angsana New"/>
          <w:sz w:val="30"/>
          <w:szCs w:val="30"/>
        </w:rPr>
      </w:pPr>
    </w:p>
    <w:tbl>
      <w:tblPr>
        <w:tblW w:w="9651" w:type="dxa"/>
        <w:tblInd w:w="450" w:type="dxa"/>
        <w:tblLook w:val="04A0" w:firstRow="1" w:lastRow="0" w:firstColumn="1" w:lastColumn="0" w:noHBand="0" w:noVBand="1"/>
      </w:tblPr>
      <w:tblGrid>
        <w:gridCol w:w="2338"/>
        <w:gridCol w:w="1529"/>
        <w:gridCol w:w="1439"/>
        <w:gridCol w:w="1376"/>
        <w:gridCol w:w="1377"/>
        <w:gridCol w:w="236"/>
        <w:gridCol w:w="1356"/>
      </w:tblGrid>
      <w:tr w:rsidR="007F7947" w14:paraId="0B429965" w14:textId="77777777" w:rsidTr="00CA7574">
        <w:trPr>
          <w:tblHeader/>
        </w:trPr>
        <w:tc>
          <w:tcPr>
            <w:tcW w:w="2338" w:type="dxa"/>
          </w:tcPr>
          <w:p w14:paraId="21E77913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3" w:type="dxa"/>
            <w:gridSpan w:val="6"/>
            <w:vAlign w:val="bottom"/>
          </w:tcPr>
          <w:p w14:paraId="481C9310" w14:textId="77777777" w:rsidR="007F7947" w:rsidRDefault="007F7947" w:rsidP="00CA7574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/งบการเงินเฉพาะกิจการ</w:t>
            </w:r>
          </w:p>
        </w:tc>
      </w:tr>
      <w:tr w:rsidR="007F7947" w14:paraId="4B145BF1" w14:textId="77777777" w:rsidTr="00CA7574">
        <w:trPr>
          <w:tblHeader/>
        </w:trPr>
        <w:tc>
          <w:tcPr>
            <w:tcW w:w="2338" w:type="dxa"/>
          </w:tcPr>
          <w:p w14:paraId="15035D3C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  <w:hideMark/>
          </w:tcPr>
          <w:p w14:paraId="3D1C7A59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vAlign w:val="bottom"/>
            <w:hideMark/>
          </w:tcPr>
          <w:p w14:paraId="088E80FA" w14:textId="77777777" w:rsidR="007F7947" w:rsidRDefault="007F7947" w:rsidP="00CA7574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DF6A5B9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  <w:hideMark/>
          </w:tcPr>
          <w:p w14:paraId="5A409F2B" w14:textId="77777777" w:rsidR="007F7947" w:rsidRDefault="007F7947" w:rsidP="00CA7574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  <w:hideMark/>
          </w:tcPr>
          <w:p w14:paraId="7C272336" w14:textId="77777777" w:rsidR="007F7947" w:rsidRDefault="007F7947" w:rsidP="00CA7574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</w:t>
            </w:r>
          </w:p>
        </w:tc>
        <w:tc>
          <w:tcPr>
            <w:tcW w:w="236" w:type="dxa"/>
            <w:vAlign w:val="bottom"/>
          </w:tcPr>
          <w:p w14:paraId="047ED2B8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10669950" w14:textId="77777777" w:rsidR="007F7947" w:rsidRDefault="007F7947" w:rsidP="00CA7574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7F7947" w14:paraId="17F155C4" w14:textId="77777777" w:rsidTr="00CA7574">
        <w:trPr>
          <w:tblHeader/>
        </w:trPr>
        <w:tc>
          <w:tcPr>
            <w:tcW w:w="2338" w:type="dxa"/>
          </w:tcPr>
          <w:p w14:paraId="67180A22" w14:textId="77777777" w:rsidR="007F7947" w:rsidRDefault="007F7947" w:rsidP="00CA7574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2049B589" w14:textId="77777777" w:rsidR="007F7947" w:rsidRDefault="007F7947" w:rsidP="00CA7574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6C613EC" w14:textId="77777777" w:rsidR="007F7947" w:rsidRDefault="007F7947" w:rsidP="00CA7574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37F725B1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  <w:hideMark/>
          </w:tcPr>
          <w:p w14:paraId="1F6DD2CA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บาท/หุ้น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33C60E7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hideMark/>
          </w:tcPr>
          <w:p w14:paraId="4E5E6FBC" w14:textId="77777777" w:rsidR="007F7947" w:rsidRDefault="007F7947" w:rsidP="00CA7574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F7947" w14:paraId="2B5A65B7" w14:textId="77777777" w:rsidTr="00CA7574">
        <w:tc>
          <w:tcPr>
            <w:tcW w:w="5306" w:type="dxa"/>
            <w:gridSpan w:val="3"/>
            <w:vAlign w:val="bottom"/>
            <w:hideMark/>
          </w:tcPr>
          <w:p w14:paraId="20740B35" w14:textId="0C7B96DD" w:rsidR="007F7947" w:rsidRDefault="007F7947" w:rsidP="00CA7574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376" w:type="dxa"/>
          </w:tcPr>
          <w:p w14:paraId="1EDEC347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2F63828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D54DAB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04116B9F" w14:textId="77777777" w:rsidR="007F7947" w:rsidRDefault="007F7947" w:rsidP="00CA7574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947" w14:paraId="3BD34034" w14:textId="77777777" w:rsidTr="00CA7574">
        <w:tc>
          <w:tcPr>
            <w:tcW w:w="2338" w:type="dxa"/>
            <w:vAlign w:val="bottom"/>
            <w:hideMark/>
          </w:tcPr>
          <w:p w14:paraId="45FCE4BD" w14:textId="3D901285" w:rsidR="007F7947" w:rsidRDefault="007F7947" w:rsidP="00CA7574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529" w:type="dxa"/>
            <w:vAlign w:val="bottom"/>
            <w:hideMark/>
          </w:tcPr>
          <w:p w14:paraId="11DFF689" w14:textId="090D282F" w:rsidR="007F7947" w:rsidRDefault="009323C4" w:rsidP="00CA7574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7F79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 w:rsidR="007F7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39" w:type="dxa"/>
            <w:vAlign w:val="bottom"/>
            <w:hideMark/>
          </w:tcPr>
          <w:p w14:paraId="5801B15F" w14:textId="5F8E87DB" w:rsidR="007F7947" w:rsidRDefault="007F7947" w:rsidP="00CA7574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376" w:type="dxa"/>
            <w:hideMark/>
          </w:tcPr>
          <w:p w14:paraId="53FE6DEA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</w:tcPr>
          <w:p w14:paraId="62CB9321" w14:textId="0A0918B0" w:rsidR="007F7947" w:rsidRDefault="009323C4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23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1.50</w:t>
            </w:r>
          </w:p>
        </w:tc>
        <w:tc>
          <w:tcPr>
            <w:tcW w:w="236" w:type="dxa"/>
            <w:vAlign w:val="bottom"/>
          </w:tcPr>
          <w:p w14:paraId="36D8531F" w14:textId="77777777" w:rsidR="007F7947" w:rsidRDefault="007F7947" w:rsidP="00CA7574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3F9A8F3" w14:textId="7E561855" w:rsidR="007F7947" w:rsidRDefault="009323C4" w:rsidP="00CA7574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23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86.76</w:t>
            </w:r>
          </w:p>
        </w:tc>
      </w:tr>
      <w:tr w:rsidR="007F7947" w14:paraId="35064718" w14:textId="77777777" w:rsidTr="00CA7574">
        <w:tc>
          <w:tcPr>
            <w:tcW w:w="3867" w:type="dxa"/>
            <w:gridSpan w:val="2"/>
            <w:hideMark/>
          </w:tcPr>
          <w:p w14:paraId="3252E122" w14:textId="77777777" w:rsidR="007F7947" w:rsidRDefault="007F7947" w:rsidP="00CA7574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3093B1D0" w14:textId="77777777" w:rsidR="007F7947" w:rsidRDefault="007F7947" w:rsidP="00CA7574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2D1957F3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4FC185" w14:textId="2E87ACE0" w:rsidR="007F7947" w:rsidRDefault="009323C4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23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1.50</w:t>
            </w:r>
          </w:p>
        </w:tc>
        <w:tc>
          <w:tcPr>
            <w:tcW w:w="236" w:type="dxa"/>
            <w:vAlign w:val="bottom"/>
          </w:tcPr>
          <w:p w14:paraId="4EBFE6A7" w14:textId="77777777" w:rsidR="007F7947" w:rsidRDefault="007F7947" w:rsidP="00CA7574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007E9E" w14:textId="32CD8778" w:rsidR="007F7947" w:rsidRDefault="009323C4" w:rsidP="00CA7574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23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86.76</w:t>
            </w:r>
          </w:p>
        </w:tc>
      </w:tr>
      <w:tr w:rsidR="007F7947" w14:paraId="7DC4F2B6" w14:textId="77777777" w:rsidTr="00CA7574">
        <w:tc>
          <w:tcPr>
            <w:tcW w:w="3867" w:type="dxa"/>
            <w:gridSpan w:val="2"/>
          </w:tcPr>
          <w:p w14:paraId="4CE23970" w14:textId="77777777" w:rsidR="007F7947" w:rsidRDefault="007F7947" w:rsidP="00CA7574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1DC24FBD" w14:textId="77777777" w:rsidR="007F7947" w:rsidRDefault="007F7947" w:rsidP="00CA7574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4279B52A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7EC3D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9ED426" w14:textId="77777777" w:rsidR="007F7947" w:rsidRDefault="007F7947" w:rsidP="00CA7574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D9689" w14:textId="77777777" w:rsidR="007F7947" w:rsidRDefault="007F7947" w:rsidP="00CA7574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7947" w14:paraId="0613EBA0" w14:textId="77777777" w:rsidTr="00CA7574">
        <w:tc>
          <w:tcPr>
            <w:tcW w:w="5306" w:type="dxa"/>
            <w:gridSpan w:val="3"/>
            <w:vAlign w:val="bottom"/>
            <w:hideMark/>
          </w:tcPr>
          <w:p w14:paraId="07A0345F" w14:textId="7AC4564D" w:rsidR="007F7947" w:rsidRDefault="007F7947" w:rsidP="00CA7574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76" w:type="dxa"/>
          </w:tcPr>
          <w:p w14:paraId="2805C48E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0523D3A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03920A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A067DC7" w14:textId="77777777" w:rsidR="007F7947" w:rsidRDefault="007F7947" w:rsidP="00CA7574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947" w14:paraId="704972CF" w14:textId="77777777" w:rsidTr="00CA7574">
        <w:tc>
          <w:tcPr>
            <w:tcW w:w="2338" w:type="dxa"/>
            <w:vAlign w:val="bottom"/>
            <w:hideMark/>
          </w:tcPr>
          <w:p w14:paraId="454312AC" w14:textId="18D75B68" w:rsidR="007F7947" w:rsidRDefault="007F7947" w:rsidP="007F7947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29" w:type="dxa"/>
            <w:vAlign w:val="bottom"/>
            <w:hideMark/>
          </w:tcPr>
          <w:p w14:paraId="39301724" w14:textId="2A91A43A" w:rsidR="007F7947" w:rsidRDefault="007F7947" w:rsidP="007F7947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39" w:type="dxa"/>
            <w:vAlign w:val="bottom"/>
            <w:hideMark/>
          </w:tcPr>
          <w:p w14:paraId="04F4A4EF" w14:textId="73347F15" w:rsidR="007F7947" w:rsidRDefault="007F7947" w:rsidP="007F7947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76" w:type="dxa"/>
            <w:hideMark/>
          </w:tcPr>
          <w:p w14:paraId="38682B08" w14:textId="77777777" w:rsidR="007F7947" w:rsidRDefault="007F7947" w:rsidP="007F794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  <w:hideMark/>
          </w:tcPr>
          <w:p w14:paraId="0F47B351" w14:textId="7F192638" w:rsidR="007F7947" w:rsidRDefault="007F7947" w:rsidP="007F794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vAlign w:val="bottom"/>
          </w:tcPr>
          <w:p w14:paraId="4CB6E2FF" w14:textId="77777777" w:rsidR="007F7947" w:rsidRDefault="007F7947" w:rsidP="007F7947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1F2F2FCC" w14:textId="75C30CD9" w:rsidR="007F7947" w:rsidRDefault="007F7947" w:rsidP="007F7947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72.30</w:t>
            </w:r>
          </w:p>
        </w:tc>
      </w:tr>
      <w:tr w:rsidR="007F7947" w14:paraId="2951C747" w14:textId="77777777" w:rsidTr="00CA7574">
        <w:tc>
          <w:tcPr>
            <w:tcW w:w="3867" w:type="dxa"/>
            <w:gridSpan w:val="2"/>
            <w:hideMark/>
          </w:tcPr>
          <w:p w14:paraId="4CC656E6" w14:textId="77777777" w:rsidR="007F7947" w:rsidRDefault="007F7947" w:rsidP="00CA7574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70009E60" w14:textId="77777777" w:rsidR="007F7947" w:rsidRDefault="007F7947" w:rsidP="00CA7574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62C8CD7F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806E75" w14:textId="2F450AAB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vAlign w:val="bottom"/>
          </w:tcPr>
          <w:p w14:paraId="761A58DD" w14:textId="77777777" w:rsidR="007F7947" w:rsidRDefault="007F7947" w:rsidP="00CA7574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BD018BC" w14:textId="54F417C3" w:rsidR="007F7947" w:rsidRDefault="007F7947" w:rsidP="00CA7574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72.30</w:t>
            </w:r>
          </w:p>
        </w:tc>
      </w:tr>
    </w:tbl>
    <w:p w14:paraId="16837D84" w14:textId="77777777" w:rsidR="007F7947" w:rsidRPr="00F70FA8" w:rsidRDefault="007F7947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D2F9C2" w14:textId="2B397338" w:rsidR="00E245AE" w:rsidRDefault="007F7947" w:rsidP="00E2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E245AE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E245AE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16BC1DE1" w14:textId="77777777" w:rsidR="00E245AE" w:rsidRPr="00C52C41" w:rsidRDefault="00E245AE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84324" w14:textId="44FAEA1C" w:rsidR="00B1338F" w:rsidRPr="009C40BF" w:rsidRDefault="00B1338F" w:rsidP="000304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firstLine="1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4000B06F" w:rsidR="00B1338F" w:rsidRDefault="00B1338F" w:rsidP="00030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BD2769">
        <w:rPr>
          <w:rFonts w:ascii="Angsana New" w:hAnsi="Angsana New"/>
          <w:sz w:val="30"/>
          <w:szCs w:val="30"/>
        </w:rPr>
        <w:br/>
      </w:r>
      <w:r w:rsidRPr="00B1338F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5348B393" w:rsidR="00E060C2" w:rsidRDefault="00E0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6C54B0" w14:textId="77777777" w:rsidR="007F7947" w:rsidRDefault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F55858" w14:textId="77777777" w:rsidR="007F7947" w:rsidRDefault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1AD6B9" w14:textId="77777777" w:rsidR="007F7947" w:rsidRDefault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B50345C" w14:textId="77777777" w:rsidR="007F7947" w:rsidRDefault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BBA8DDD" w14:textId="77777777" w:rsidR="007F7947" w:rsidRDefault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119D29" w14:textId="77777777" w:rsidR="007F7947" w:rsidRDefault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B6067DC" w14:textId="77777777" w:rsidR="007F7947" w:rsidRDefault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62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B1338F" w:rsidRPr="00F0616C" w14:paraId="74D2849E" w14:textId="77777777" w:rsidTr="00231946">
        <w:trPr>
          <w:cantSplit/>
          <w:trHeight w:val="326"/>
        </w:trPr>
        <w:tc>
          <w:tcPr>
            <w:tcW w:w="2340" w:type="dxa"/>
            <w:vAlign w:val="bottom"/>
          </w:tcPr>
          <w:p w14:paraId="42D4B624" w14:textId="080464D3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231946">
        <w:trPr>
          <w:cantSplit/>
          <w:trHeight w:val="200"/>
        </w:trPr>
        <w:tc>
          <w:tcPr>
            <w:tcW w:w="2340" w:type="dxa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A52F8" w:rsidRPr="00F0616C" w14:paraId="388E810A" w14:textId="77777777" w:rsidTr="00D91E39">
        <w:trPr>
          <w:cantSplit/>
        </w:trPr>
        <w:tc>
          <w:tcPr>
            <w:tcW w:w="2340" w:type="dxa"/>
            <w:vAlign w:val="bottom"/>
          </w:tcPr>
          <w:p w14:paraId="1F811511" w14:textId="3358CB48" w:rsidR="00CF7F0C" w:rsidRPr="00F0616C" w:rsidRDefault="00CF7F0C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994C12" w14:textId="7E1A710C" w:rsidR="00CF7F0C" w:rsidRPr="004478DD" w:rsidRDefault="00CF7F0C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C70A18" w14:textId="2C45C0E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 w:rsidR="002A52F8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D3AC9" w14:textId="77777777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B6E19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CF979EF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9C78703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69358FA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DC9555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FDB1735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16462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231946">
        <w:trPr>
          <w:cantSplit/>
        </w:trPr>
        <w:tc>
          <w:tcPr>
            <w:tcW w:w="2340" w:type="dxa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280B5C" w:rsidRPr="00F0616C" w14:paraId="65C6FAF6" w14:textId="77777777" w:rsidTr="00231946">
        <w:trPr>
          <w:cantSplit/>
        </w:trPr>
        <w:tc>
          <w:tcPr>
            <w:tcW w:w="2340" w:type="dxa"/>
            <w:vAlign w:val="bottom"/>
          </w:tcPr>
          <w:p w14:paraId="64CD1C73" w14:textId="4066AFD4" w:rsidR="00280B5C" w:rsidRPr="001D3D16" w:rsidRDefault="00280B5C" w:rsidP="00280B5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B1764" w:rsidRPr="00DB17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DB176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8280" w:type="dxa"/>
            <w:gridSpan w:val="13"/>
            <w:vAlign w:val="bottom"/>
          </w:tcPr>
          <w:p w14:paraId="2BC954CD" w14:textId="77777777" w:rsidR="00280B5C" w:rsidRPr="00F0616C" w:rsidRDefault="00280B5C" w:rsidP="00280B5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A52F8" w:rsidRPr="00F0616C" w14:paraId="14B9CC5A" w14:textId="77777777" w:rsidTr="00D91E39">
        <w:trPr>
          <w:cantSplit/>
        </w:trPr>
        <w:tc>
          <w:tcPr>
            <w:tcW w:w="2340" w:type="dxa"/>
            <w:vAlign w:val="bottom"/>
          </w:tcPr>
          <w:p w14:paraId="595BC196" w14:textId="77777777" w:rsidR="00CF7F0C" w:rsidRPr="00920567" w:rsidRDefault="00CF7F0C" w:rsidP="004478DD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01E7F32" w14:textId="03D2C485" w:rsidR="00CF7F0C" w:rsidRPr="00872142" w:rsidRDefault="00CF7F0C" w:rsidP="00592F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FB4CF62" w14:textId="47C9C84E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0A2AFC78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84F7004" w14:textId="231635B3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41FAADA" w14:textId="2616D3F1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DEA2A0A" w14:textId="77777777" w:rsidR="00CF7F0C" w:rsidRPr="00872142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B5B87FD" w14:textId="1B37D7AD" w:rsidR="00CF7F0C" w:rsidRPr="00872142" w:rsidRDefault="00CF7F0C" w:rsidP="00D91E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5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17CE440" w14:textId="77777777" w:rsidR="00CF7F0C" w:rsidRPr="00872142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F4D684F" w14:textId="4470173A" w:rsidR="00CF7F0C" w:rsidRPr="00872142" w:rsidRDefault="00CF7F0C" w:rsidP="00D91E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7A7583F" w14:textId="77777777" w:rsidR="00CF7F0C" w:rsidRPr="00872142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9F12F8B" w14:textId="54CD9C11" w:rsidR="00CF7F0C" w:rsidRPr="00872142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2A52F8" w:rsidRPr="00F0616C" w14:paraId="65A8D3CD" w14:textId="77777777" w:rsidTr="00D91E39">
        <w:trPr>
          <w:cantSplit/>
          <w:trHeight w:val="227"/>
        </w:trPr>
        <w:tc>
          <w:tcPr>
            <w:tcW w:w="3600" w:type="dxa"/>
            <w:gridSpan w:val="2"/>
            <w:vAlign w:val="bottom"/>
          </w:tcPr>
          <w:p w14:paraId="7F02A552" w14:textId="1B122E8C" w:rsidR="00CF7F0C" w:rsidRPr="00F0616C" w:rsidRDefault="00CF7F0C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E06B39" w14:textId="2C99346E" w:rsidR="00CF7F0C" w:rsidRPr="00F0616C" w:rsidRDefault="00CF7F0C" w:rsidP="00592F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698AF1" w14:textId="772A4B5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3DA3C6" w14:textId="5897055F" w:rsidR="00CF7F0C" w:rsidRPr="00F0616C" w:rsidRDefault="00CF7F0C" w:rsidP="00592F9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C0D50B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2B9F969" w14:textId="34B5FB22" w:rsidR="00CF7F0C" w:rsidRPr="00F0616C" w:rsidRDefault="00CF7F0C" w:rsidP="00D91E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A21912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A89EE8" w14:textId="7E82B36D" w:rsidR="00CF7F0C" w:rsidRPr="00F0616C" w:rsidRDefault="00CF7F0C" w:rsidP="00592F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E4FC2E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AB38A5" w14:textId="1706E4C2" w:rsidR="00CF7F0C" w:rsidRPr="00F0616C" w:rsidRDefault="00CF7F0C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D1737" w:rsidRPr="00F0616C" w14:paraId="6EC95545" w14:textId="77777777" w:rsidTr="00D91E39">
        <w:trPr>
          <w:cantSplit/>
        </w:trPr>
        <w:tc>
          <w:tcPr>
            <w:tcW w:w="2340" w:type="dxa"/>
            <w:vAlign w:val="bottom"/>
          </w:tcPr>
          <w:p w14:paraId="18D252B7" w14:textId="77777777" w:rsidR="00CD1737" w:rsidRPr="00B95942" w:rsidRDefault="00CD1737" w:rsidP="00CD1737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19232B8E" w14:textId="77777777" w:rsidR="00CD1737" w:rsidRDefault="00CD1737" w:rsidP="00E8531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0EE427D8" w:rsidR="0010512C" w:rsidRPr="00B81D5F" w:rsidRDefault="0010512C" w:rsidP="00E8531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0512C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121D59F" w14:textId="77777777" w:rsidR="00CD1737" w:rsidRPr="00764939" w:rsidRDefault="00CD1737" w:rsidP="00CD1737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ABCEA9" w14:textId="77777777" w:rsidR="00E85312" w:rsidRDefault="00E85312" w:rsidP="00CD173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0F36C523" w:rsidR="0010512C" w:rsidRPr="00B81D5F" w:rsidRDefault="0010512C" w:rsidP="00CD173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0512C">
              <w:rPr>
                <w:rFonts w:asciiTheme="majorBidi" w:hAnsiTheme="majorBidi" w:cstheme="majorBidi"/>
                <w:sz w:val="26"/>
                <w:szCs w:val="26"/>
              </w:rPr>
              <w:t>66,45</w:t>
            </w:r>
            <w:r w:rsidR="00741FD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12017B1A" w14:textId="77777777" w:rsidR="00CD1737" w:rsidRPr="00764939" w:rsidRDefault="00CD1737" w:rsidP="00CD1737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0E9685" w14:textId="77777777" w:rsidR="00E85312" w:rsidRDefault="00E85312" w:rsidP="00CD173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7838B1FC" w:rsidR="0010512C" w:rsidRPr="00B81D5F" w:rsidRDefault="0010512C" w:rsidP="00CD173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0512C">
              <w:rPr>
                <w:rFonts w:asciiTheme="majorBidi" w:hAnsiTheme="majorBidi" w:cstheme="majorBidi"/>
                <w:sz w:val="26"/>
                <w:szCs w:val="26"/>
              </w:rPr>
              <w:t>80,56</w:t>
            </w:r>
            <w:r w:rsidR="00741FD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4A709D33" w14:textId="77777777" w:rsidR="00CD1737" w:rsidRPr="00B81D5F" w:rsidRDefault="00CD1737" w:rsidP="00CD173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4B95E7" w14:textId="18834246" w:rsidR="00CD1737" w:rsidRPr="00B81D5F" w:rsidRDefault="00741FD1" w:rsidP="00E85312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41FD1">
              <w:rPr>
                <w:rFonts w:asciiTheme="majorBidi" w:hAnsiTheme="majorBidi" w:cstheme="majorBidi"/>
                <w:sz w:val="26"/>
                <w:szCs w:val="26"/>
              </w:rPr>
              <w:t>80,563</w:t>
            </w:r>
          </w:p>
        </w:tc>
        <w:tc>
          <w:tcPr>
            <w:tcW w:w="180" w:type="dxa"/>
            <w:vAlign w:val="bottom"/>
          </w:tcPr>
          <w:p w14:paraId="37C299BB" w14:textId="77777777" w:rsidR="00CD1737" w:rsidRPr="00764939" w:rsidRDefault="00CD1737" w:rsidP="00CD1737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907A78" w14:textId="05C9FB78" w:rsidR="00CD1737" w:rsidRPr="00B81D5F" w:rsidRDefault="0010512C" w:rsidP="00CD1737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4B717C6" w14:textId="77777777" w:rsidR="00CD1737" w:rsidRPr="00764939" w:rsidRDefault="00CD1737" w:rsidP="00CD1737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17DA07" w14:textId="3CD30094" w:rsidR="00CD1737" w:rsidRPr="00B81D5F" w:rsidRDefault="0010512C" w:rsidP="00CD1737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11402E0" w14:textId="77777777" w:rsidR="00CD1737" w:rsidRPr="00764939" w:rsidRDefault="00CD1737" w:rsidP="00CD1737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BF3E64" w14:textId="382674B7" w:rsidR="00CD1737" w:rsidRPr="00B81D5F" w:rsidRDefault="00741FD1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41FD1">
              <w:rPr>
                <w:rFonts w:asciiTheme="majorBidi" w:hAnsiTheme="majorBidi" w:cstheme="majorBidi"/>
                <w:sz w:val="26"/>
                <w:szCs w:val="26"/>
              </w:rPr>
              <w:t>80,563</w:t>
            </w:r>
          </w:p>
        </w:tc>
      </w:tr>
      <w:tr w:rsidR="00E85312" w:rsidRPr="00F0616C" w14:paraId="1427B93D" w14:textId="77777777" w:rsidTr="00D91E39">
        <w:trPr>
          <w:cantSplit/>
          <w:trHeight w:val="452"/>
        </w:trPr>
        <w:tc>
          <w:tcPr>
            <w:tcW w:w="2340" w:type="dxa"/>
            <w:vAlign w:val="bottom"/>
          </w:tcPr>
          <w:p w14:paraId="3CD93B31" w14:textId="77777777" w:rsidR="00E85312" w:rsidRPr="00B95942" w:rsidRDefault="00E85312" w:rsidP="00E85312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3A6B979D" w14:textId="77777777" w:rsidR="00E85312" w:rsidRDefault="00E85312" w:rsidP="00E8531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4CA43C66" w:rsidR="0010512C" w:rsidRPr="00B81D5F" w:rsidRDefault="0010512C" w:rsidP="00E8531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08D4FC" w14:textId="77777777" w:rsidR="00E85312" w:rsidRDefault="00E85312" w:rsidP="00E8531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54941FFB" w:rsidR="0010512C" w:rsidRPr="00B81D5F" w:rsidRDefault="0010512C" w:rsidP="00E8531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0512C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F8E3191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E2AB54" w14:textId="77777777" w:rsidR="00E85312" w:rsidRDefault="00E85312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0A7826EB" w:rsidR="0010512C" w:rsidRPr="00B81D5F" w:rsidRDefault="0010512C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0512C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42314198" w14:textId="77777777" w:rsidR="00E85312" w:rsidRPr="00B81D5F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AE38D0" w14:textId="2A8A69AB" w:rsidR="00E85312" w:rsidRPr="00B81D5F" w:rsidRDefault="0010512C" w:rsidP="00E8531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4C6772E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CD6DDAE" w14:textId="1B048304" w:rsidR="00E85312" w:rsidRPr="00B81D5F" w:rsidRDefault="0010512C" w:rsidP="00E85312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A031800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3BCB641" w14:textId="5AAA7D3D" w:rsidR="00E85312" w:rsidRPr="00B81D5F" w:rsidRDefault="0010512C" w:rsidP="00E85312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0512C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59A8B800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A7B06B" w14:textId="1A683372" w:rsidR="00E85312" w:rsidRPr="00B81D5F" w:rsidRDefault="0010512C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0512C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872142" w:rsidRPr="00F0616C" w14:paraId="0C643430" w14:textId="77777777" w:rsidTr="00872142">
        <w:trPr>
          <w:cantSplit/>
          <w:trHeight w:val="335"/>
        </w:trPr>
        <w:tc>
          <w:tcPr>
            <w:tcW w:w="2340" w:type="dxa"/>
            <w:vAlign w:val="bottom"/>
          </w:tcPr>
          <w:p w14:paraId="07893BF8" w14:textId="77777777" w:rsidR="00872142" w:rsidRDefault="00872142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CE5689" w14:textId="77777777" w:rsidR="00872142" w:rsidRPr="00DA3BD6" w:rsidRDefault="00872142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DA9D83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D978F6" w14:textId="77777777" w:rsidR="00872142" w:rsidRDefault="00872142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02756C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5F740B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F3B298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1760F0" w14:textId="77777777" w:rsidR="00872142" w:rsidRPr="00B81D5F" w:rsidRDefault="00872142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EEAA5C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0A56B9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ADE61B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6146B1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E1C692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8BB9CF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2142" w:rsidRPr="00F0616C" w14:paraId="0950CC4C" w14:textId="77777777" w:rsidTr="00D91E39">
        <w:trPr>
          <w:cantSplit/>
          <w:trHeight w:val="452"/>
        </w:trPr>
        <w:tc>
          <w:tcPr>
            <w:tcW w:w="2340" w:type="dxa"/>
            <w:vAlign w:val="bottom"/>
          </w:tcPr>
          <w:p w14:paraId="631D43B0" w14:textId="4FA9EBF5" w:rsidR="00872142" w:rsidRDefault="00872142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74BAA963" w14:textId="77777777" w:rsidR="00872142" w:rsidRDefault="00872142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013972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059545" w14:textId="77777777" w:rsidR="00872142" w:rsidRDefault="00872142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B3C3D26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02C6C6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909051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FD4CF7" w14:textId="77777777" w:rsidR="00872142" w:rsidRPr="00B81D5F" w:rsidRDefault="00872142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7E7BE5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63C3B5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579D1E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3361BE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396155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57D346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52F8" w:rsidRPr="00F0616C" w14:paraId="289B92C7" w14:textId="77777777" w:rsidTr="00D91E39">
        <w:trPr>
          <w:cantSplit/>
        </w:trPr>
        <w:tc>
          <w:tcPr>
            <w:tcW w:w="2340" w:type="dxa"/>
            <w:vAlign w:val="bottom"/>
          </w:tcPr>
          <w:p w14:paraId="61A80E10" w14:textId="2C9F5E29" w:rsidR="00CF7F0C" w:rsidRPr="00F0616C" w:rsidRDefault="00CF7F0C" w:rsidP="0076493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07305967" w14:textId="5451E656" w:rsidR="00CF7F0C" w:rsidRPr="00764939" w:rsidRDefault="0010512C" w:rsidP="004E061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0512C">
              <w:rPr>
                <w:rFonts w:asciiTheme="majorBidi" w:hAnsiTheme="majorBidi" w:cstheme="majorBidi"/>
                <w:sz w:val="26"/>
                <w:szCs w:val="26"/>
              </w:rPr>
              <w:t>(3,354)</w:t>
            </w:r>
          </w:p>
        </w:tc>
        <w:tc>
          <w:tcPr>
            <w:tcW w:w="180" w:type="dxa"/>
            <w:vAlign w:val="bottom"/>
          </w:tcPr>
          <w:p w14:paraId="64E272D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DC687" w14:textId="51D336F7" w:rsidR="00CF7F0C" w:rsidRPr="00764939" w:rsidRDefault="0010512C" w:rsidP="003F4B07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960A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F39D47" w14:textId="2CF56791" w:rsidR="00CF7F0C" w:rsidRPr="00764939" w:rsidRDefault="0010512C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0512C">
              <w:rPr>
                <w:rFonts w:asciiTheme="majorBidi" w:hAnsiTheme="majorBidi" w:cstheme="majorBidi"/>
                <w:sz w:val="26"/>
                <w:szCs w:val="26"/>
              </w:rPr>
              <w:t>(3,354)</w:t>
            </w:r>
          </w:p>
        </w:tc>
        <w:tc>
          <w:tcPr>
            <w:tcW w:w="180" w:type="dxa"/>
            <w:vAlign w:val="bottom"/>
          </w:tcPr>
          <w:p w14:paraId="16E58343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E96C57" w14:textId="0C206519" w:rsidR="00CF7F0C" w:rsidRPr="00764939" w:rsidRDefault="0010512C" w:rsidP="00FD15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EE3EFC" w14:textId="77777777" w:rsidR="00CF7F0C" w:rsidRPr="00764939" w:rsidRDefault="00CF7F0C" w:rsidP="00764939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F353A5" w14:textId="70001CF7" w:rsidR="00CF7F0C" w:rsidRPr="00764939" w:rsidRDefault="0010512C" w:rsidP="0076493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0512C">
              <w:rPr>
                <w:rFonts w:asciiTheme="majorBidi" w:hAnsiTheme="majorBidi" w:cstheme="majorBidi"/>
                <w:sz w:val="26"/>
                <w:szCs w:val="26"/>
              </w:rPr>
              <w:t>(3,354)</w:t>
            </w:r>
          </w:p>
        </w:tc>
        <w:tc>
          <w:tcPr>
            <w:tcW w:w="180" w:type="dxa"/>
            <w:vAlign w:val="bottom"/>
          </w:tcPr>
          <w:p w14:paraId="55DC8B6D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DDAE11" w14:textId="1A56B9BE" w:rsidR="00CF7F0C" w:rsidRPr="00764939" w:rsidRDefault="0010512C" w:rsidP="0081672C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B6B7102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DB215C" w14:textId="03DB97AF" w:rsidR="00CF7F0C" w:rsidRPr="00764939" w:rsidRDefault="0010512C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0512C">
              <w:rPr>
                <w:rFonts w:asciiTheme="majorBidi" w:hAnsiTheme="majorBidi" w:cstheme="majorBidi"/>
                <w:sz w:val="26"/>
                <w:szCs w:val="26"/>
              </w:rPr>
              <w:t>(3,354)</w:t>
            </w:r>
          </w:p>
        </w:tc>
      </w:tr>
    </w:tbl>
    <w:p w14:paraId="5AD6AACF" w14:textId="24E81A10" w:rsidR="00C714C3" w:rsidRDefault="00C714C3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3CAC7A" w14:textId="77777777" w:rsidR="00C714C3" w:rsidRDefault="00C71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053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714C3" w:rsidRPr="00F0616C" w14:paraId="59E3E787" w14:textId="77777777" w:rsidTr="002D3A96">
        <w:trPr>
          <w:cantSplit/>
          <w:trHeight w:val="326"/>
        </w:trPr>
        <w:tc>
          <w:tcPr>
            <w:tcW w:w="2340" w:type="dxa"/>
            <w:vAlign w:val="bottom"/>
          </w:tcPr>
          <w:p w14:paraId="153AA0BB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0534E939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C714C3" w:rsidRPr="00F0616C" w14:paraId="3048F417" w14:textId="77777777" w:rsidTr="002D3A96">
        <w:trPr>
          <w:cantSplit/>
          <w:trHeight w:val="200"/>
        </w:trPr>
        <w:tc>
          <w:tcPr>
            <w:tcW w:w="2340" w:type="dxa"/>
            <w:vAlign w:val="bottom"/>
          </w:tcPr>
          <w:p w14:paraId="17360C3F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F809D70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4248F47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vAlign w:val="bottom"/>
          </w:tcPr>
          <w:p w14:paraId="19997C79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14C3" w:rsidRPr="00F0616C" w14:paraId="182B9AC9" w14:textId="77777777" w:rsidTr="002D3A96">
        <w:trPr>
          <w:cantSplit/>
        </w:trPr>
        <w:tc>
          <w:tcPr>
            <w:tcW w:w="2340" w:type="dxa"/>
            <w:vAlign w:val="bottom"/>
          </w:tcPr>
          <w:p w14:paraId="79C8F0CA" w14:textId="77777777" w:rsidR="00C714C3" w:rsidRPr="00F0616C" w:rsidRDefault="00C714C3" w:rsidP="00224742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CA7ECE" w14:textId="77777777" w:rsidR="00C714C3" w:rsidRPr="004478DD" w:rsidRDefault="00C714C3" w:rsidP="00224742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F6F5D67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5F3DF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D81467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9382B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09A0E2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46DDD1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C8614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349908D" w14:textId="77777777" w:rsidR="00C714C3" w:rsidRPr="00F0616C" w:rsidRDefault="00C714C3" w:rsidP="0022474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3B594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7DD9DEA" w14:textId="77777777" w:rsidR="00C714C3" w:rsidRPr="00F0616C" w:rsidRDefault="00C714C3" w:rsidP="0022474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BFFE3A9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2CDB971" w14:textId="77777777" w:rsidR="00C714C3" w:rsidRPr="00F0616C" w:rsidRDefault="00C714C3" w:rsidP="0022474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4FDF05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14C3" w:rsidRPr="00F0616C" w14:paraId="0D6EB5D1" w14:textId="77777777" w:rsidTr="002D3A96">
        <w:trPr>
          <w:cantSplit/>
        </w:trPr>
        <w:tc>
          <w:tcPr>
            <w:tcW w:w="2340" w:type="dxa"/>
            <w:vAlign w:val="bottom"/>
          </w:tcPr>
          <w:p w14:paraId="5BDDCDEF" w14:textId="77777777" w:rsidR="00C714C3" w:rsidRPr="00F0616C" w:rsidRDefault="00C714C3" w:rsidP="00224742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67323D83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714C3" w:rsidRPr="00F0616C" w14:paraId="359F10DE" w14:textId="77777777" w:rsidTr="002D3A96">
        <w:trPr>
          <w:cantSplit/>
        </w:trPr>
        <w:tc>
          <w:tcPr>
            <w:tcW w:w="2340" w:type="dxa"/>
            <w:vAlign w:val="bottom"/>
          </w:tcPr>
          <w:p w14:paraId="6B41C3A0" w14:textId="557E8158" w:rsidR="00C714C3" w:rsidRPr="001D3D16" w:rsidRDefault="00C714C3" w:rsidP="0022474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0779E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2568</w:t>
            </w:r>
          </w:p>
        </w:tc>
        <w:tc>
          <w:tcPr>
            <w:tcW w:w="8190" w:type="dxa"/>
            <w:gridSpan w:val="13"/>
            <w:vAlign w:val="bottom"/>
          </w:tcPr>
          <w:p w14:paraId="54FAD3E0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714C3" w:rsidRPr="00F0616C" w14:paraId="7D9AFE8C" w14:textId="77777777" w:rsidTr="002D3A96">
        <w:trPr>
          <w:cantSplit/>
        </w:trPr>
        <w:tc>
          <w:tcPr>
            <w:tcW w:w="2340" w:type="dxa"/>
            <w:vAlign w:val="bottom"/>
          </w:tcPr>
          <w:p w14:paraId="3256DBFB" w14:textId="77777777" w:rsidR="00C714C3" w:rsidRPr="00920567" w:rsidRDefault="00C714C3" w:rsidP="00224742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9420306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7AEB07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A9729F4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431819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A45FCD6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017C4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60A78A8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C3810C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93A9628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79F4C7C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545DD4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445E6E5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8B7C8B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C714C3" w:rsidRPr="00F0616C" w14:paraId="2EEBA6CC" w14:textId="77777777" w:rsidTr="002D3A96">
        <w:trPr>
          <w:cantSplit/>
          <w:trHeight w:val="227"/>
        </w:trPr>
        <w:tc>
          <w:tcPr>
            <w:tcW w:w="3600" w:type="dxa"/>
            <w:gridSpan w:val="2"/>
            <w:vAlign w:val="bottom"/>
          </w:tcPr>
          <w:p w14:paraId="3E242F4E" w14:textId="4999BC49" w:rsidR="00C714C3" w:rsidRPr="00F0616C" w:rsidRDefault="00C714C3" w:rsidP="0022474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2D3A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0D37934A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A2A18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CD94A4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CC1AB6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9AEBA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210417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3A6BD20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EB23524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AD689E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33443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48D764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7BE42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30E2E" w:rsidRPr="00F0616C" w14:paraId="047BAA80" w14:textId="77777777" w:rsidTr="002D3A96">
        <w:trPr>
          <w:cantSplit/>
        </w:trPr>
        <w:tc>
          <w:tcPr>
            <w:tcW w:w="2340" w:type="dxa"/>
            <w:vAlign w:val="bottom"/>
          </w:tcPr>
          <w:p w14:paraId="216AADAA" w14:textId="77777777" w:rsidR="00430E2E" w:rsidRPr="00B95942" w:rsidRDefault="00430E2E" w:rsidP="00430E2E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6C504FC8" w14:textId="77777777" w:rsidR="00430E2E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1A1D99" w14:textId="6011A291" w:rsidR="00430E2E" w:rsidRPr="00B81D5F" w:rsidRDefault="00430E2E" w:rsidP="00430E2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8EE5417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A17E09" w14:textId="77777777" w:rsidR="00430E2E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5FB250" w14:textId="759A1AB1" w:rsidR="00430E2E" w:rsidRPr="00B81D5F" w:rsidRDefault="00430E2E" w:rsidP="00430E2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64,42</w:t>
            </w:r>
            <w:r w:rsidR="00ED096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0C4887A6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E0EA5" w14:textId="77777777" w:rsidR="00430E2E" w:rsidRDefault="00430E2E" w:rsidP="00430E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068767" w14:textId="56E0E693" w:rsidR="00430E2E" w:rsidRPr="00EF1B25" w:rsidRDefault="00430E2E" w:rsidP="00430E2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78,53</w:t>
            </w:r>
            <w:r w:rsidR="00ED096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73856A5C" w14:textId="77777777" w:rsidR="00430E2E" w:rsidRPr="00B81D5F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4E33A5" w14:textId="34787DE0" w:rsidR="00430E2E" w:rsidRPr="00B81D5F" w:rsidRDefault="00430E2E" w:rsidP="00430E2E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78,5</w:t>
            </w:r>
            <w:r w:rsidR="00ED0963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80" w:type="dxa"/>
            <w:vAlign w:val="bottom"/>
          </w:tcPr>
          <w:p w14:paraId="33203442" w14:textId="77777777" w:rsidR="00430E2E" w:rsidRPr="00764939" w:rsidRDefault="00430E2E" w:rsidP="00430E2E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81905B" w14:textId="742859E7" w:rsidR="00430E2E" w:rsidRPr="00B81D5F" w:rsidRDefault="00430E2E" w:rsidP="00430E2E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68BDEBC" w14:textId="77777777" w:rsidR="00430E2E" w:rsidRPr="00764939" w:rsidRDefault="00430E2E" w:rsidP="00430E2E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EC8686" w14:textId="6EF01821" w:rsidR="00430E2E" w:rsidRPr="00B81D5F" w:rsidRDefault="00430E2E" w:rsidP="00430E2E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2F18D50" w14:textId="77777777" w:rsidR="00430E2E" w:rsidRPr="00764939" w:rsidRDefault="00430E2E" w:rsidP="00430E2E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C6E63E" w14:textId="4977AAFD" w:rsidR="00430E2E" w:rsidRPr="00B81D5F" w:rsidRDefault="00430E2E" w:rsidP="00430E2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78,53</w:t>
            </w:r>
            <w:r w:rsidR="00ED096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30E2E" w:rsidRPr="00F0616C" w14:paraId="463E6ECB" w14:textId="77777777" w:rsidTr="002D3A96">
        <w:trPr>
          <w:cantSplit/>
          <w:trHeight w:val="452"/>
        </w:trPr>
        <w:tc>
          <w:tcPr>
            <w:tcW w:w="2340" w:type="dxa"/>
            <w:vAlign w:val="bottom"/>
          </w:tcPr>
          <w:p w14:paraId="1748990A" w14:textId="77777777" w:rsidR="00430E2E" w:rsidRPr="00B95942" w:rsidRDefault="00430E2E" w:rsidP="00430E2E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1BD2D8F9" w14:textId="77777777" w:rsidR="00430E2E" w:rsidRDefault="00430E2E" w:rsidP="00430E2E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4A7A21" w14:textId="02DA99FC" w:rsidR="00430E2E" w:rsidRPr="00B81D5F" w:rsidRDefault="00430E2E" w:rsidP="00430E2E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3C01E2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7C2CAF" w14:textId="77777777" w:rsidR="00430E2E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A1331C" w14:textId="19CB1795" w:rsidR="00430E2E" w:rsidRPr="00B81D5F" w:rsidRDefault="00430E2E" w:rsidP="00430E2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2E32951D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B5FF30" w14:textId="77777777" w:rsidR="00430E2E" w:rsidRDefault="00430E2E" w:rsidP="00430E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B9262" w14:textId="0F0B7EC6" w:rsidR="00430E2E" w:rsidRPr="00B81D5F" w:rsidRDefault="00430E2E" w:rsidP="00430E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53EB819B" w14:textId="77777777" w:rsidR="00430E2E" w:rsidRPr="00B81D5F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D80681" w14:textId="15418EF1" w:rsidR="00430E2E" w:rsidRPr="00B81D5F" w:rsidRDefault="00430E2E" w:rsidP="00430E2E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67E4B9E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27D48C" w14:textId="4606C7B8" w:rsidR="00430E2E" w:rsidRPr="00B81D5F" w:rsidRDefault="00430E2E" w:rsidP="00430E2E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111EB23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763CE3" w14:textId="6F0FDB40" w:rsidR="00430E2E" w:rsidRPr="00B81D5F" w:rsidRDefault="00430E2E" w:rsidP="00430E2E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7E0A9985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B06C7A" w14:textId="190D2B68" w:rsidR="00430E2E" w:rsidRPr="00B81D5F" w:rsidRDefault="00430E2E" w:rsidP="00430E2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430E2E" w:rsidRPr="00F0616C" w14:paraId="639F1521" w14:textId="77777777" w:rsidTr="002D3A96">
        <w:trPr>
          <w:cantSplit/>
        </w:trPr>
        <w:tc>
          <w:tcPr>
            <w:tcW w:w="2340" w:type="dxa"/>
            <w:vAlign w:val="bottom"/>
          </w:tcPr>
          <w:p w14:paraId="2E987612" w14:textId="37B54657" w:rsidR="00430E2E" w:rsidRPr="00F0616C" w:rsidRDefault="00430E2E" w:rsidP="00430E2E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29F66A9B" w14:textId="616EAA48" w:rsidR="00430E2E" w:rsidRPr="00764939" w:rsidRDefault="00430E2E" w:rsidP="00430E2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  <w:vAlign w:val="bottom"/>
          </w:tcPr>
          <w:p w14:paraId="6D647C85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09EDB5" w14:textId="0038241A" w:rsidR="00430E2E" w:rsidRPr="00764939" w:rsidRDefault="00430E2E" w:rsidP="00430E2E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EF1081A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D0B4FF" w14:textId="63979293" w:rsidR="00430E2E" w:rsidRPr="00764939" w:rsidRDefault="00430E2E" w:rsidP="00430E2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  <w:vAlign w:val="bottom"/>
          </w:tcPr>
          <w:p w14:paraId="74BC75AC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FB3BEB" w14:textId="2F31805E" w:rsidR="00430E2E" w:rsidRPr="00764939" w:rsidRDefault="00430E2E" w:rsidP="00430E2E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36B110" w14:textId="77777777" w:rsidR="00430E2E" w:rsidRPr="00764939" w:rsidRDefault="00430E2E" w:rsidP="00430E2E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33950B" w14:textId="0CB92FC0" w:rsidR="00430E2E" w:rsidRPr="00764939" w:rsidRDefault="00430E2E" w:rsidP="00430E2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  <w:vAlign w:val="bottom"/>
          </w:tcPr>
          <w:p w14:paraId="43E9A5DB" w14:textId="77777777" w:rsidR="00430E2E" w:rsidRPr="00764939" w:rsidRDefault="00430E2E" w:rsidP="00430E2E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8C9ABF" w14:textId="66F341B7" w:rsidR="00430E2E" w:rsidRPr="00764939" w:rsidRDefault="00430E2E" w:rsidP="00430E2E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E198993" w14:textId="77777777" w:rsidR="00430E2E" w:rsidRPr="00764939" w:rsidRDefault="00430E2E" w:rsidP="00430E2E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BF8D5E" w14:textId="60BD1411" w:rsidR="00430E2E" w:rsidRPr="00764939" w:rsidRDefault="00430E2E" w:rsidP="00430E2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</w:tr>
    </w:tbl>
    <w:p w14:paraId="68FA85DA" w14:textId="77777777" w:rsidR="00C714C3" w:rsidRPr="00DF68CF" w:rsidRDefault="00C714C3" w:rsidP="00DF68C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/>
        </w:rPr>
      </w:pPr>
    </w:p>
    <w:p w14:paraId="384DA438" w14:textId="323D63B3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="004E061D">
        <w:rPr>
          <w:rFonts w:asciiTheme="majorBidi" w:hAnsiTheme="majorBidi" w:cstheme="majorBidi"/>
          <w:sz w:val="30"/>
          <w:szCs w:val="30"/>
          <w:cs/>
        </w:rPr>
        <w:br/>
      </w:r>
      <w:r w:rsidRPr="00822942">
        <w:rPr>
          <w:rFonts w:asciiTheme="majorBidi" w:hAnsiTheme="majorBidi" w:cstheme="majorBidi"/>
          <w:sz w:val="30"/>
          <w:szCs w:val="30"/>
          <w:cs/>
        </w:rPr>
        <w:t>ในงบฐานะการเงิน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C02579" w:rsidRDefault="00CE08B1" w:rsidP="00C02579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 w:rsidP="00C02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9BE1DDC" w14:textId="6F927422" w:rsidR="00686A2E" w:rsidRPr="003F4FEE" w:rsidRDefault="00BE088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C02579">
      <w:pPr>
        <w:spacing w:line="240" w:lineRule="auto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5640C9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5640C9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971C73" w:rsidRPr="005640C9" w14:paraId="67E6ED5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2CC9DF5A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8A3FAF" w14:textId="04DF47C1" w:rsidR="00971C73" w:rsidRPr="003E5BB7" w:rsidRDefault="00430E2E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B1764" w:rsidRPr="00DB176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6" w:type="dxa"/>
          </w:tcPr>
          <w:p w14:paraId="6DB9FB0E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12E14A2A" w14:textId="6175E2BB" w:rsidR="00971C73" w:rsidRPr="0010463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71C73" w:rsidRPr="005640C9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16D7B5BE" w:rsidR="00971C73" w:rsidRDefault="000779E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6" w:type="dxa"/>
          </w:tcPr>
          <w:p w14:paraId="01AE97C1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5307FD3D" w:rsidR="00971C73" w:rsidRDefault="000779E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71C73" w:rsidRPr="005640C9" w14:paraId="790FA9E6" w14:textId="77777777" w:rsidTr="0015313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971C73" w:rsidRPr="003E5BB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1C73" w:rsidRPr="005640C9" w14:paraId="5C68879C" w14:textId="31D680ED" w:rsidTr="00D03993">
        <w:tc>
          <w:tcPr>
            <w:tcW w:w="5850" w:type="dxa"/>
          </w:tcPr>
          <w:p w14:paraId="4A6E4F91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0E2E" w:rsidRPr="005640C9" w14:paraId="3DBC5E5D" w14:textId="77777777" w:rsidTr="00224742">
        <w:tc>
          <w:tcPr>
            <w:tcW w:w="5850" w:type="dxa"/>
          </w:tcPr>
          <w:p w14:paraId="2128BF03" w14:textId="3FD651A8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333487B2" w14:textId="4499ADA2" w:rsidR="00430E2E" w:rsidRPr="00C52C41" w:rsidRDefault="00B948A4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948A4">
              <w:rPr>
                <w:rFonts w:ascii="Angsana New" w:hAnsi="Angsana New"/>
                <w:sz w:val="30"/>
                <w:szCs w:val="30"/>
              </w:rPr>
              <w:t>1,309</w:t>
            </w:r>
          </w:p>
        </w:tc>
        <w:tc>
          <w:tcPr>
            <w:tcW w:w="270" w:type="dxa"/>
            <w:gridSpan w:val="2"/>
          </w:tcPr>
          <w:p w14:paraId="01467496" w14:textId="77777777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F34575" w14:textId="64885DDD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6,357</w:t>
            </w:r>
          </w:p>
        </w:tc>
      </w:tr>
      <w:tr w:rsidR="00430E2E" w:rsidRPr="005640C9" w14:paraId="644BF12F" w14:textId="77777777" w:rsidTr="00224742">
        <w:tc>
          <w:tcPr>
            <w:tcW w:w="5850" w:type="dxa"/>
          </w:tcPr>
          <w:p w14:paraId="39B2E63E" w14:textId="1C076470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1F37A148" w14:textId="58F884EF" w:rsidR="00430E2E" w:rsidRPr="00C52C41" w:rsidRDefault="00B948A4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948A4">
              <w:rPr>
                <w:rFonts w:ascii="Angsana New" w:hAnsi="Angsana New"/>
                <w:sz w:val="30"/>
                <w:szCs w:val="30"/>
              </w:rPr>
              <w:t>11,581</w:t>
            </w:r>
          </w:p>
        </w:tc>
        <w:tc>
          <w:tcPr>
            <w:tcW w:w="270" w:type="dxa"/>
            <w:gridSpan w:val="2"/>
          </w:tcPr>
          <w:p w14:paraId="343308F2" w14:textId="77777777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EAF1D3" w14:textId="51989D62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16,894</w:t>
            </w:r>
          </w:p>
        </w:tc>
      </w:tr>
      <w:tr w:rsidR="00430E2E" w:rsidRPr="005640C9" w14:paraId="0ACBF5B1" w14:textId="77777777" w:rsidTr="002D589C">
        <w:trPr>
          <w:trHeight w:val="299"/>
        </w:trPr>
        <w:tc>
          <w:tcPr>
            <w:tcW w:w="5850" w:type="dxa"/>
          </w:tcPr>
          <w:p w14:paraId="60828481" w14:textId="075B4870" w:rsidR="00430E2E" w:rsidRPr="002D589C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58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2275A" w14:textId="5F247F75" w:rsidR="00430E2E" w:rsidRPr="00333C6C" w:rsidRDefault="00B948A4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4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12,890</w:t>
            </w:r>
          </w:p>
        </w:tc>
        <w:tc>
          <w:tcPr>
            <w:tcW w:w="270" w:type="dxa"/>
            <w:gridSpan w:val="2"/>
            <w:vAlign w:val="bottom"/>
          </w:tcPr>
          <w:p w14:paraId="5B4C5D0B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A556D" w14:textId="6C7290BA" w:rsidR="00430E2E" w:rsidRPr="00104637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23,251</w:t>
            </w:r>
          </w:p>
        </w:tc>
      </w:tr>
      <w:tr w:rsidR="002D589C" w:rsidRPr="005640C9" w14:paraId="1F696BF6" w14:textId="77777777" w:rsidTr="005640C9">
        <w:tblPrEx>
          <w:tblLook w:val="04A0" w:firstRow="1" w:lastRow="0" w:firstColumn="1" w:lastColumn="0" w:noHBand="0" w:noVBand="1"/>
        </w:tblPrEx>
        <w:trPr>
          <w:trHeight w:val="134"/>
          <w:tblHeader/>
        </w:trPr>
        <w:tc>
          <w:tcPr>
            <w:tcW w:w="5850" w:type="dxa"/>
          </w:tcPr>
          <w:p w14:paraId="32C28D8A" w14:textId="2F0CC5CA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589C" w:rsidRPr="005640C9" w14:paraId="5827D9F7" w14:textId="77777777" w:rsidTr="005A70FA">
        <w:tc>
          <w:tcPr>
            <w:tcW w:w="5850" w:type="dxa"/>
          </w:tcPr>
          <w:p w14:paraId="0083CA52" w14:textId="6E38A970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AF54FAE" w14:textId="77777777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FEA047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578F79" w14:textId="77777777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0E2E" w:rsidRPr="005640C9" w14:paraId="3FF2048C" w14:textId="77777777" w:rsidTr="005A70FA">
        <w:tc>
          <w:tcPr>
            <w:tcW w:w="5850" w:type="dxa"/>
          </w:tcPr>
          <w:p w14:paraId="3EF8BD3F" w14:textId="4F564121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เลตเตอร์ออฟเครดิตเกี่ยวกับการซื้อวัตถุดิบ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7C5A211C" w:rsidR="00430E2E" w:rsidRPr="00333C6C" w:rsidRDefault="00B948A4" w:rsidP="00B9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693F0406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12,017</w:t>
            </w:r>
          </w:p>
        </w:tc>
      </w:tr>
      <w:tr w:rsidR="00430E2E" w:rsidRPr="005640C9" w14:paraId="3C714FC1" w14:textId="77777777" w:rsidTr="005A70FA">
        <w:tc>
          <w:tcPr>
            <w:tcW w:w="5850" w:type="dxa"/>
          </w:tcPr>
          <w:p w14:paraId="56F7CE4A" w14:textId="77777777" w:rsidR="00430E2E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6CBA230A" w14:textId="7BB1C12C" w:rsidR="00430E2E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3BDF3783" w14:textId="4480D740" w:rsidR="00430E2E" w:rsidRPr="00BA45D3" w:rsidRDefault="00B948A4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48A4">
              <w:rPr>
                <w:rFonts w:asciiTheme="majorBidi" w:hAnsiTheme="majorBidi" w:cstheme="majorBidi"/>
                <w:sz w:val="30"/>
                <w:szCs w:val="30"/>
              </w:rPr>
              <w:t>31,303</w:t>
            </w:r>
          </w:p>
        </w:tc>
        <w:tc>
          <w:tcPr>
            <w:tcW w:w="270" w:type="dxa"/>
            <w:gridSpan w:val="2"/>
            <w:vAlign w:val="bottom"/>
          </w:tcPr>
          <w:p w14:paraId="7D61603F" w14:textId="77777777" w:rsidR="00430E2E" w:rsidRPr="00BA45D3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B651EA" w14:textId="1F5925B6" w:rsidR="00430E2E" w:rsidRPr="006917E8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46,327</w:t>
            </w:r>
          </w:p>
        </w:tc>
      </w:tr>
      <w:tr w:rsidR="00430E2E" w:rsidRPr="005640C9" w14:paraId="577A7CD0" w14:textId="77777777" w:rsidTr="005A70FA">
        <w:tc>
          <w:tcPr>
            <w:tcW w:w="5850" w:type="dxa"/>
          </w:tcPr>
          <w:p w14:paraId="121D01A1" w14:textId="45C81313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0F84489" w:rsidR="00430E2E" w:rsidRPr="00333C6C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430E2E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E2E" w:rsidRPr="005640C9" w14:paraId="0FC7FA91" w14:textId="77777777" w:rsidTr="00F23C8D">
        <w:tc>
          <w:tcPr>
            <w:tcW w:w="5850" w:type="dxa"/>
          </w:tcPr>
          <w:p w14:paraId="141D0873" w14:textId="3D727373" w:rsidR="00430E2E" w:rsidRPr="002C53E6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bottom"/>
          </w:tcPr>
          <w:p w14:paraId="38D9E62A" w14:textId="0214305B" w:rsidR="00430E2E" w:rsidRPr="00333C6C" w:rsidRDefault="00B948A4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48A4">
              <w:rPr>
                <w:rFonts w:asciiTheme="majorBidi" w:hAnsiTheme="majorBidi" w:cstheme="majorBidi"/>
                <w:sz w:val="30"/>
                <w:szCs w:val="30"/>
              </w:rPr>
              <w:t>88,802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7501606F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88,802</w:t>
            </w:r>
          </w:p>
        </w:tc>
      </w:tr>
      <w:tr w:rsidR="00430E2E" w:rsidRPr="005640C9" w14:paraId="1A0DD032" w14:textId="77777777" w:rsidTr="00224742">
        <w:tc>
          <w:tcPr>
            <w:tcW w:w="5850" w:type="dxa"/>
          </w:tcPr>
          <w:p w14:paraId="3B0FBF5D" w14:textId="516C7E0C" w:rsidR="00430E2E" w:rsidRPr="00132529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center"/>
          </w:tcPr>
          <w:p w14:paraId="662D2C66" w14:textId="2D0B89E7" w:rsidR="00430E2E" w:rsidRPr="00333C6C" w:rsidRDefault="00B948A4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48A4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9CB78D5" w14:textId="59A3AC4B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430E2E" w:rsidRPr="005640C9" w14:paraId="08B25715" w14:textId="4EA2CA86" w:rsidTr="00224742">
        <w:trPr>
          <w:trHeight w:val="289"/>
        </w:trPr>
        <w:tc>
          <w:tcPr>
            <w:tcW w:w="5850" w:type="dxa"/>
          </w:tcPr>
          <w:p w14:paraId="7E6DFF54" w14:textId="77777777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9342C" w14:textId="1F2C2A29" w:rsidR="00430E2E" w:rsidRPr="00333C6C" w:rsidRDefault="00B948A4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4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124,746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FFA4E" w14:textId="1392CF54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151,787</w:t>
            </w:r>
          </w:p>
        </w:tc>
      </w:tr>
    </w:tbl>
    <w:p w14:paraId="0FCEF532" w14:textId="64D66027" w:rsidR="00E70462" w:rsidRDefault="00E70462" w:rsidP="00B94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E70462" w:rsidSect="00122298">
      <w:headerReference w:type="default" r:id="rId11"/>
      <w:footerReference w:type="default" r:id="rId12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DCF2D" w14:textId="77777777" w:rsidR="00560270" w:rsidRDefault="00560270">
      <w:r>
        <w:separator/>
      </w:r>
    </w:p>
  </w:endnote>
  <w:endnote w:type="continuationSeparator" w:id="0">
    <w:p w14:paraId="2101C529" w14:textId="77777777" w:rsidR="00560270" w:rsidRDefault="00560270">
      <w:r>
        <w:continuationSeparator/>
      </w:r>
    </w:p>
  </w:endnote>
  <w:endnote w:type="continuationNotice" w:id="1">
    <w:p w14:paraId="716ACC96" w14:textId="77777777" w:rsidR="00560270" w:rsidRDefault="0056027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EADE5" w14:textId="77777777" w:rsidR="00560270" w:rsidRDefault="00560270">
      <w:r>
        <w:separator/>
      </w:r>
    </w:p>
  </w:footnote>
  <w:footnote w:type="continuationSeparator" w:id="0">
    <w:p w14:paraId="7EE0B1C7" w14:textId="77777777" w:rsidR="00560270" w:rsidRDefault="00560270">
      <w:r>
        <w:continuationSeparator/>
      </w:r>
    </w:p>
  </w:footnote>
  <w:footnote w:type="continuationNotice" w:id="1">
    <w:p w14:paraId="628538D1" w14:textId="77777777" w:rsidR="00560270" w:rsidRDefault="0056027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003F" w14:textId="340C3B50" w:rsidR="003224CE" w:rsidRPr="00993F0D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93F0D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993F0D"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993F0D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433941FE" w:rsidR="003224CE" w:rsidRPr="00993F0D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93F0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8B233B" w:rsidRPr="00993F0D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B93071" w14:textId="472943B4" w:rsidR="00F16F3D" w:rsidRPr="00993F0D" w:rsidRDefault="009E2D06" w:rsidP="00F16F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F00B19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2F7D67">
      <w:rPr>
        <w:rFonts w:ascii="Angsana New" w:hAnsi="Angsana New"/>
        <w:b/>
        <w:bCs/>
        <w:sz w:val="30"/>
        <w:szCs w:val="30"/>
      </w:rPr>
      <w:t>30</w:t>
    </w:r>
    <w:r w:rsidR="00CE6378">
      <w:rPr>
        <w:rFonts w:ascii="Angsana New" w:hAnsi="Angsana New"/>
        <w:b/>
        <w:bCs/>
        <w:sz w:val="30"/>
        <w:szCs w:val="30"/>
      </w:rPr>
      <w:t xml:space="preserve"> </w:t>
    </w:r>
    <w:r w:rsidR="00416266" w:rsidRPr="00416266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416266" w:rsidRPr="00416266">
      <w:rPr>
        <w:rFonts w:ascii="Angsana New" w:hAnsi="Angsana New" w:hint="cs"/>
        <w:b/>
        <w:bCs/>
        <w:sz w:val="30"/>
        <w:szCs w:val="30"/>
        <w:cs/>
        <w:lang w:val="th-TH"/>
      </w:rPr>
      <w:t xml:space="preserve"> </w:t>
    </w:r>
    <w:r w:rsidR="002F7D67">
      <w:rPr>
        <w:rFonts w:ascii="Angsana New" w:hAnsi="Angsana New"/>
        <w:b/>
        <w:bCs/>
        <w:sz w:val="30"/>
        <w:szCs w:val="30"/>
      </w:rPr>
      <w:t>2568</w:t>
    </w:r>
    <w:r w:rsidR="00416266" w:rsidRPr="00416266">
      <w:rPr>
        <w:rFonts w:ascii="Angsana New" w:hAnsi="Angsana New" w:hint="cs"/>
        <w:b/>
        <w:bCs/>
        <w:sz w:val="30"/>
        <w:szCs w:val="30"/>
        <w:cs/>
        <w:lang w:val="th-TH"/>
      </w:rPr>
      <w:t xml:space="preserve"> </w:t>
    </w:r>
    <w:r w:rsidRPr="00416266">
      <w:rPr>
        <w:rFonts w:ascii="Angsana New" w:hAnsi="Angsana New" w:hint="cs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17A089CD" w14:textId="77777777" w:rsidR="003224CE" w:rsidRPr="00993F0D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6073987">
    <w:abstractNumId w:val="6"/>
  </w:num>
  <w:num w:numId="2" w16cid:durableId="544634431">
    <w:abstractNumId w:val="5"/>
  </w:num>
  <w:num w:numId="3" w16cid:durableId="720396736">
    <w:abstractNumId w:val="9"/>
  </w:num>
  <w:num w:numId="4" w16cid:durableId="2127120568">
    <w:abstractNumId w:val="7"/>
  </w:num>
  <w:num w:numId="5" w16cid:durableId="1823152642">
    <w:abstractNumId w:val="8"/>
  </w:num>
  <w:num w:numId="6" w16cid:durableId="298002437">
    <w:abstractNumId w:val="3"/>
  </w:num>
  <w:num w:numId="7" w16cid:durableId="603415339">
    <w:abstractNumId w:val="2"/>
  </w:num>
  <w:num w:numId="8" w16cid:durableId="1950775214">
    <w:abstractNumId w:val="0"/>
  </w:num>
  <w:num w:numId="9" w16cid:durableId="617613067">
    <w:abstractNumId w:val="1"/>
  </w:num>
  <w:num w:numId="10" w16cid:durableId="166944021">
    <w:abstractNumId w:val="4"/>
  </w:num>
  <w:num w:numId="11" w16cid:durableId="1601832660">
    <w:abstractNumId w:val="18"/>
  </w:num>
  <w:num w:numId="12" w16cid:durableId="716589456">
    <w:abstractNumId w:val="14"/>
  </w:num>
  <w:num w:numId="13" w16cid:durableId="1903708830">
    <w:abstractNumId w:val="26"/>
  </w:num>
  <w:num w:numId="14" w16cid:durableId="980186593">
    <w:abstractNumId w:val="17"/>
  </w:num>
  <w:num w:numId="15" w16cid:durableId="191581196">
    <w:abstractNumId w:val="19"/>
  </w:num>
  <w:num w:numId="16" w16cid:durableId="1914391710">
    <w:abstractNumId w:val="21"/>
  </w:num>
  <w:num w:numId="17" w16cid:durableId="1571386358">
    <w:abstractNumId w:val="10"/>
  </w:num>
  <w:num w:numId="18" w16cid:durableId="393940931">
    <w:abstractNumId w:val="24"/>
  </w:num>
  <w:num w:numId="19" w16cid:durableId="1798797456">
    <w:abstractNumId w:val="11"/>
  </w:num>
  <w:num w:numId="20" w16cid:durableId="2132312018">
    <w:abstractNumId w:val="27"/>
  </w:num>
  <w:num w:numId="21" w16cid:durableId="2011444552">
    <w:abstractNumId w:val="13"/>
  </w:num>
  <w:num w:numId="22" w16cid:durableId="1288778509">
    <w:abstractNumId w:val="20"/>
  </w:num>
  <w:num w:numId="23" w16cid:durableId="1637370656">
    <w:abstractNumId w:val="23"/>
  </w:num>
  <w:num w:numId="24" w16cid:durableId="694041004">
    <w:abstractNumId w:val="15"/>
  </w:num>
  <w:num w:numId="25" w16cid:durableId="858272883">
    <w:abstractNumId w:val="28"/>
  </w:num>
  <w:num w:numId="26" w16cid:durableId="477496442">
    <w:abstractNumId w:val="22"/>
  </w:num>
  <w:num w:numId="27" w16cid:durableId="42288880">
    <w:abstractNumId w:val="12"/>
  </w:num>
  <w:num w:numId="28" w16cid:durableId="1432512602">
    <w:abstractNumId w:val="25"/>
  </w:num>
  <w:num w:numId="29" w16cid:durableId="3350498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CA9"/>
    <w:rsid w:val="00003D5A"/>
    <w:rsid w:val="00003E91"/>
    <w:rsid w:val="00004C77"/>
    <w:rsid w:val="00004EEF"/>
    <w:rsid w:val="000050C8"/>
    <w:rsid w:val="00005B1B"/>
    <w:rsid w:val="00005B42"/>
    <w:rsid w:val="00005BC1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2F88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7AD"/>
    <w:rsid w:val="00021921"/>
    <w:rsid w:val="00021A71"/>
    <w:rsid w:val="00021D5B"/>
    <w:rsid w:val="000223BB"/>
    <w:rsid w:val="00022C61"/>
    <w:rsid w:val="0002333E"/>
    <w:rsid w:val="00023C69"/>
    <w:rsid w:val="00024535"/>
    <w:rsid w:val="00024A64"/>
    <w:rsid w:val="00024B29"/>
    <w:rsid w:val="00024B74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349"/>
    <w:rsid w:val="00030415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8F6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6E6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881"/>
    <w:rsid w:val="00043B8A"/>
    <w:rsid w:val="00043D18"/>
    <w:rsid w:val="00043D66"/>
    <w:rsid w:val="00044BA8"/>
    <w:rsid w:val="00045073"/>
    <w:rsid w:val="0004557F"/>
    <w:rsid w:val="000456D4"/>
    <w:rsid w:val="000464A1"/>
    <w:rsid w:val="000468BA"/>
    <w:rsid w:val="0004690D"/>
    <w:rsid w:val="00046B94"/>
    <w:rsid w:val="00046B98"/>
    <w:rsid w:val="000471E2"/>
    <w:rsid w:val="00047500"/>
    <w:rsid w:val="00047674"/>
    <w:rsid w:val="00047836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83B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09D"/>
    <w:rsid w:val="0005789C"/>
    <w:rsid w:val="00057B1B"/>
    <w:rsid w:val="000600F3"/>
    <w:rsid w:val="00060392"/>
    <w:rsid w:val="000604B0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9C6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AD"/>
    <w:rsid w:val="000735C6"/>
    <w:rsid w:val="00073726"/>
    <w:rsid w:val="00073B1F"/>
    <w:rsid w:val="00074633"/>
    <w:rsid w:val="00074D3B"/>
    <w:rsid w:val="00074E0A"/>
    <w:rsid w:val="000758B9"/>
    <w:rsid w:val="00075C2C"/>
    <w:rsid w:val="00075E58"/>
    <w:rsid w:val="0007608B"/>
    <w:rsid w:val="000760D3"/>
    <w:rsid w:val="00076CA3"/>
    <w:rsid w:val="00076F49"/>
    <w:rsid w:val="00077002"/>
    <w:rsid w:val="000779E3"/>
    <w:rsid w:val="00077C2D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2FB"/>
    <w:rsid w:val="000836F3"/>
    <w:rsid w:val="00083A32"/>
    <w:rsid w:val="00083BC2"/>
    <w:rsid w:val="00083C35"/>
    <w:rsid w:val="00083DBF"/>
    <w:rsid w:val="000851FA"/>
    <w:rsid w:val="000853B7"/>
    <w:rsid w:val="0008546F"/>
    <w:rsid w:val="000862FF"/>
    <w:rsid w:val="00086306"/>
    <w:rsid w:val="00086413"/>
    <w:rsid w:val="00086961"/>
    <w:rsid w:val="00086FFB"/>
    <w:rsid w:val="00087623"/>
    <w:rsid w:val="00090079"/>
    <w:rsid w:val="00090279"/>
    <w:rsid w:val="00090289"/>
    <w:rsid w:val="000906E1"/>
    <w:rsid w:val="000907A2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3DF9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0D03"/>
    <w:rsid w:val="000A137E"/>
    <w:rsid w:val="000A17C3"/>
    <w:rsid w:val="000A1A14"/>
    <w:rsid w:val="000A1CAA"/>
    <w:rsid w:val="000A293A"/>
    <w:rsid w:val="000A2A95"/>
    <w:rsid w:val="000A2B42"/>
    <w:rsid w:val="000A316A"/>
    <w:rsid w:val="000A3587"/>
    <w:rsid w:val="000A4431"/>
    <w:rsid w:val="000A4992"/>
    <w:rsid w:val="000A4EDA"/>
    <w:rsid w:val="000A536B"/>
    <w:rsid w:val="000A557A"/>
    <w:rsid w:val="000A5644"/>
    <w:rsid w:val="000A5B44"/>
    <w:rsid w:val="000A5C03"/>
    <w:rsid w:val="000A6708"/>
    <w:rsid w:val="000A6820"/>
    <w:rsid w:val="000A69EC"/>
    <w:rsid w:val="000A78D1"/>
    <w:rsid w:val="000A7BC0"/>
    <w:rsid w:val="000B10B7"/>
    <w:rsid w:val="000B10F4"/>
    <w:rsid w:val="000B15F8"/>
    <w:rsid w:val="000B1897"/>
    <w:rsid w:val="000B1939"/>
    <w:rsid w:val="000B1B69"/>
    <w:rsid w:val="000B2667"/>
    <w:rsid w:val="000B28D1"/>
    <w:rsid w:val="000B2999"/>
    <w:rsid w:val="000B2F23"/>
    <w:rsid w:val="000B3A17"/>
    <w:rsid w:val="000B3C67"/>
    <w:rsid w:val="000B3E52"/>
    <w:rsid w:val="000B40C9"/>
    <w:rsid w:val="000B47E6"/>
    <w:rsid w:val="000B4CAB"/>
    <w:rsid w:val="000B4EEE"/>
    <w:rsid w:val="000B5190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572"/>
    <w:rsid w:val="000C2901"/>
    <w:rsid w:val="000C2F72"/>
    <w:rsid w:val="000C3170"/>
    <w:rsid w:val="000C39C2"/>
    <w:rsid w:val="000C3A0A"/>
    <w:rsid w:val="000C3F4E"/>
    <w:rsid w:val="000C4106"/>
    <w:rsid w:val="000C45FC"/>
    <w:rsid w:val="000C478D"/>
    <w:rsid w:val="000C483E"/>
    <w:rsid w:val="000C4B52"/>
    <w:rsid w:val="000C4F21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2B2"/>
    <w:rsid w:val="000D2670"/>
    <w:rsid w:val="000D3378"/>
    <w:rsid w:val="000D38A6"/>
    <w:rsid w:val="000D3A17"/>
    <w:rsid w:val="000D3CD6"/>
    <w:rsid w:val="000D3D70"/>
    <w:rsid w:val="000D545D"/>
    <w:rsid w:val="000D5B7F"/>
    <w:rsid w:val="000D5CEE"/>
    <w:rsid w:val="000D5FB8"/>
    <w:rsid w:val="000D63B7"/>
    <w:rsid w:val="000D6A7B"/>
    <w:rsid w:val="000D6F6B"/>
    <w:rsid w:val="000D7D2A"/>
    <w:rsid w:val="000E00FA"/>
    <w:rsid w:val="000E06DB"/>
    <w:rsid w:val="000E0D95"/>
    <w:rsid w:val="000E0E24"/>
    <w:rsid w:val="000E0FF8"/>
    <w:rsid w:val="000E11FF"/>
    <w:rsid w:val="000E162A"/>
    <w:rsid w:val="000E20A7"/>
    <w:rsid w:val="000E23F7"/>
    <w:rsid w:val="000E2423"/>
    <w:rsid w:val="000E3410"/>
    <w:rsid w:val="000E39A2"/>
    <w:rsid w:val="000E4422"/>
    <w:rsid w:val="000E45F3"/>
    <w:rsid w:val="000E4863"/>
    <w:rsid w:val="000E4941"/>
    <w:rsid w:val="000E5015"/>
    <w:rsid w:val="000E528F"/>
    <w:rsid w:val="000E5664"/>
    <w:rsid w:val="000E5AA0"/>
    <w:rsid w:val="000E5B05"/>
    <w:rsid w:val="000E6287"/>
    <w:rsid w:val="000E7461"/>
    <w:rsid w:val="000E74F5"/>
    <w:rsid w:val="000E784B"/>
    <w:rsid w:val="000E7A1A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157"/>
    <w:rsid w:val="000F23BB"/>
    <w:rsid w:val="000F2594"/>
    <w:rsid w:val="000F2874"/>
    <w:rsid w:val="000F290E"/>
    <w:rsid w:val="000F2BB5"/>
    <w:rsid w:val="000F2D32"/>
    <w:rsid w:val="000F349E"/>
    <w:rsid w:val="000F3AE1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374"/>
    <w:rsid w:val="000F75F0"/>
    <w:rsid w:val="000F7A0E"/>
    <w:rsid w:val="001003FA"/>
    <w:rsid w:val="00100974"/>
    <w:rsid w:val="00101007"/>
    <w:rsid w:val="00101CE7"/>
    <w:rsid w:val="00102129"/>
    <w:rsid w:val="0010221C"/>
    <w:rsid w:val="0010251D"/>
    <w:rsid w:val="001028BF"/>
    <w:rsid w:val="001029F4"/>
    <w:rsid w:val="00102BB0"/>
    <w:rsid w:val="001030EB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056"/>
    <w:rsid w:val="00105127"/>
    <w:rsid w:val="0010512C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680B"/>
    <w:rsid w:val="0010706B"/>
    <w:rsid w:val="00107249"/>
    <w:rsid w:val="001073E7"/>
    <w:rsid w:val="0010762E"/>
    <w:rsid w:val="00107AE9"/>
    <w:rsid w:val="00107D60"/>
    <w:rsid w:val="001100F9"/>
    <w:rsid w:val="001101A7"/>
    <w:rsid w:val="00110228"/>
    <w:rsid w:val="001105CD"/>
    <w:rsid w:val="0011062D"/>
    <w:rsid w:val="00110DA0"/>
    <w:rsid w:val="00110F5E"/>
    <w:rsid w:val="00110F7D"/>
    <w:rsid w:val="00111550"/>
    <w:rsid w:val="00111907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B9F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0BE3"/>
    <w:rsid w:val="0012127A"/>
    <w:rsid w:val="0012137B"/>
    <w:rsid w:val="00121786"/>
    <w:rsid w:val="00121813"/>
    <w:rsid w:val="00121E8B"/>
    <w:rsid w:val="00122108"/>
    <w:rsid w:val="00122298"/>
    <w:rsid w:val="00122405"/>
    <w:rsid w:val="00122852"/>
    <w:rsid w:val="00122D2E"/>
    <w:rsid w:val="00122FDB"/>
    <w:rsid w:val="00123130"/>
    <w:rsid w:val="0012397C"/>
    <w:rsid w:val="00123A0E"/>
    <w:rsid w:val="00123F40"/>
    <w:rsid w:val="001244B8"/>
    <w:rsid w:val="00124565"/>
    <w:rsid w:val="00125080"/>
    <w:rsid w:val="0012518B"/>
    <w:rsid w:val="001255EC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196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44BC"/>
    <w:rsid w:val="00135B5E"/>
    <w:rsid w:val="00135C57"/>
    <w:rsid w:val="00136566"/>
    <w:rsid w:val="001367E6"/>
    <w:rsid w:val="0013696E"/>
    <w:rsid w:val="001373ED"/>
    <w:rsid w:val="001403E4"/>
    <w:rsid w:val="00140A4B"/>
    <w:rsid w:val="00140D27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932"/>
    <w:rsid w:val="00143BE0"/>
    <w:rsid w:val="00143E81"/>
    <w:rsid w:val="00143E91"/>
    <w:rsid w:val="001442C1"/>
    <w:rsid w:val="0014467E"/>
    <w:rsid w:val="00144700"/>
    <w:rsid w:val="001455FA"/>
    <w:rsid w:val="001457F9"/>
    <w:rsid w:val="00145E3F"/>
    <w:rsid w:val="00145E97"/>
    <w:rsid w:val="001460D1"/>
    <w:rsid w:val="0014618F"/>
    <w:rsid w:val="001461B7"/>
    <w:rsid w:val="00146639"/>
    <w:rsid w:val="00146903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4DB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3C"/>
    <w:rsid w:val="0015314D"/>
    <w:rsid w:val="0015391F"/>
    <w:rsid w:val="00153D36"/>
    <w:rsid w:val="00154039"/>
    <w:rsid w:val="00154EA8"/>
    <w:rsid w:val="00155AF2"/>
    <w:rsid w:val="00155BB4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2C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1A0C"/>
    <w:rsid w:val="001725A7"/>
    <w:rsid w:val="00172795"/>
    <w:rsid w:val="00172ECE"/>
    <w:rsid w:val="00173C29"/>
    <w:rsid w:val="00173C8B"/>
    <w:rsid w:val="00173D76"/>
    <w:rsid w:val="001740D8"/>
    <w:rsid w:val="00174999"/>
    <w:rsid w:val="00174CE4"/>
    <w:rsid w:val="00174DFA"/>
    <w:rsid w:val="00175700"/>
    <w:rsid w:val="00175773"/>
    <w:rsid w:val="001757EC"/>
    <w:rsid w:val="0017581E"/>
    <w:rsid w:val="00175A74"/>
    <w:rsid w:val="00177342"/>
    <w:rsid w:val="001779DD"/>
    <w:rsid w:val="0018058D"/>
    <w:rsid w:val="00180597"/>
    <w:rsid w:val="00180A47"/>
    <w:rsid w:val="00180DC1"/>
    <w:rsid w:val="00180E26"/>
    <w:rsid w:val="00181615"/>
    <w:rsid w:val="00181883"/>
    <w:rsid w:val="001819D0"/>
    <w:rsid w:val="00181FC1"/>
    <w:rsid w:val="0018208F"/>
    <w:rsid w:val="00182192"/>
    <w:rsid w:val="00182209"/>
    <w:rsid w:val="00182D78"/>
    <w:rsid w:val="0018366F"/>
    <w:rsid w:val="00183729"/>
    <w:rsid w:val="001837CC"/>
    <w:rsid w:val="0018406A"/>
    <w:rsid w:val="001841C5"/>
    <w:rsid w:val="00184276"/>
    <w:rsid w:val="001843E2"/>
    <w:rsid w:val="00184F74"/>
    <w:rsid w:val="00185F8D"/>
    <w:rsid w:val="001863B8"/>
    <w:rsid w:val="001864EE"/>
    <w:rsid w:val="00186817"/>
    <w:rsid w:val="001869D4"/>
    <w:rsid w:val="00186F1F"/>
    <w:rsid w:val="00187146"/>
    <w:rsid w:val="00187C8F"/>
    <w:rsid w:val="0019005B"/>
    <w:rsid w:val="00190C49"/>
    <w:rsid w:val="00190E18"/>
    <w:rsid w:val="001912D6"/>
    <w:rsid w:val="00191421"/>
    <w:rsid w:val="001933F6"/>
    <w:rsid w:val="001939C6"/>
    <w:rsid w:val="00193E06"/>
    <w:rsid w:val="00193F10"/>
    <w:rsid w:val="00194594"/>
    <w:rsid w:val="0019470C"/>
    <w:rsid w:val="00194D35"/>
    <w:rsid w:val="0019509D"/>
    <w:rsid w:val="00195279"/>
    <w:rsid w:val="00195474"/>
    <w:rsid w:val="001954E7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955"/>
    <w:rsid w:val="001A5CD1"/>
    <w:rsid w:val="001A5FA4"/>
    <w:rsid w:val="001A62C0"/>
    <w:rsid w:val="001A6C45"/>
    <w:rsid w:val="001A6E25"/>
    <w:rsid w:val="001A73B2"/>
    <w:rsid w:val="001A7F94"/>
    <w:rsid w:val="001A7FE3"/>
    <w:rsid w:val="001B056D"/>
    <w:rsid w:val="001B0626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05F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832"/>
    <w:rsid w:val="001C0D06"/>
    <w:rsid w:val="001C1328"/>
    <w:rsid w:val="001C1491"/>
    <w:rsid w:val="001C173F"/>
    <w:rsid w:val="001C1C5F"/>
    <w:rsid w:val="001C2226"/>
    <w:rsid w:val="001C2477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61"/>
    <w:rsid w:val="001C7181"/>
    <w:rsid w:val="001C7511"/>
    <w:rsid w:val="001C7772"/>
    <w:rsid w:val="001C78C1"/>
    <w:rsid w:val="001C7C5B"/>
    <w:rsid w:val="001D08DF"/>
    <w:rsid w:val="001D0B09"/>
    <w:rsid w:val="001D0BC3"/>
    <w:rsid w:val="001D0EE6"/>
    <w:rsid w:val="001D11A2"/>
    <w:rsid w:val="001D12BD"/>
    <w:rsid w:val="001D1405"/>
    <w:rsid w:val="001D1437"/>
    <w:rsid w:val="001D1C2A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59DD"/>
    <w:rsid w:val="001D618C"/>
    <w:rsid w:val="001D6319"/>
    <w:rsid w:val="001D655A"/>
    <w:rsid w:val="001D7037"/>
    <w:rsid w:val="001D72EC"/>
    <w:rsid w:val="001D7395"/>
    <w:rsid w:val="001D74FF"/>
    <w:rsid w:val="001D7B5D"/>
    <w:rsid w:val="001D7C67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C8E"/>
    <w:rsid w:val="001E5D2D"/>
    <w:rsid w:val="001E5E67"/>
    <w:rsid w:val="001E6C8B"/>
    <w:rsid w:val="001E7487"/>
    <w:rsid w:val="001E7AE6"/>
    <w:rsid w:val="001E7CD5"/>
    <w:rsid w:val="001E7DC7"/>
    <w:rsid w:val="001F0629"/>
    <w:rsid w:val="001F0E78"/>
    <w:rsid w:val="001F0FEC"/>
    <w:rsid w:val="001F12C2"/>
    <w:rsid w:val="001F13EC"/>
    <w:rsid w:val="001F1723"/>
    <w:rsid w:val="001F1E84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4FE"/>
    <w:rsid w:val="001F6B8A"/>
    <w:rsid w:val="001F6BE7"/>
    <w:rsid w:val="001F726B"/>
    <w:rsid w:val="001F73EC"/>
    <w:rsid w:val="001F793E"/>
    <w:rsid w:val="001F7C1D"/>
    <w:rsid w:val="0020011A"/>
    <w:rsid w:val="00200EAB"/>
    <w:rsid w:val="00200F10"/>
    <w:rsid w:val="00200F9E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0A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694"/>
    <w:rsid w:val="00213CF9"/>
    <w:rsid w:val="00213EB0"/>
    <w:rsid w:val="00214120"/>
    <w:rsid w:val="0021475B"/>
    <w:rsid w:val="002151E9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791"/>
    <w:rsid w:val="00217DD3"/>
    <w:rsid w:val="002204FF"/>
    <w:rsid w:val="00220777"/>
    <w:rsid w:val="00220829"/>
    <w:rsid w:val="0022094C"/>
    <w:rsid w:val="002209A6"/>
    <w:rsid w:val="00220E90"/>
    <w:rsid w:val="00220FEC"/>
    <w:rsid w:val="00221146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570"/>
    <w:rsid w:val="00224618"/>
    <w:rsid w:val="0022465B"/>
    <w:rsid w:val="00224742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784"/>
    <w:rsid w:val="00227D1D"/>
    <w:rsid w:val="00230173"/>
    <w:rsid w:val="002302AA"/>
    <w:rsid w:val="00230584"/>
    <w:rsid w:val="0023078E"/>
    <w:rsid w:val="00231500"/>
    <w:rsid w:val="002316E0"/>
    <w:rsid w:val="00231946"/>
    <w:rsid w:val="002319A6"/>
    <w:rsid w:val="00231D16"/>
    <w:rsid w:val="0023228A"/>
    <w:rsid w:val="00232600"/>
    <w:rsid w:val="00232632"/>
    <w:rsid w:val="002334E3"/>
    <w:rsid w:val="002336D4"/>
    <w:rsid w:val="002337C6"/>
    <w:rsid w:val="00233ABF"/>
    <w:rsid w:val="00233F63"/>
    <w:rsid w:val="0023480E"/>
    <w:rsid w:val="002349F2"/>
    <w:rsid w:val="00234A27"/>
    <w:rsid w:val="00234EAD"/>
    <w:rsid w:val="0023529D"/>
    <w:rsid w:val="00235A07"/>
    <w:rsid w:val="00235A57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3D1"/>
    <w:rsid w:val="00245778"/>
    <w:rsid w:val="002457AC"/>
    <w:rsid w:val="00245C1F"/>
    <w:rsid w:val="00245DF3"/>
    <w:rsid w:val="002460FD"/>
    <w:rsid w:val="00246687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27C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0898"/>
    <w:rsid w:val="0026159B"/>
    <w:rsid w:val="00261749"/>
    <w:rsid w:val="002621E1"/>
    <w:rsid w:val="002622FA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66450"/>
    <w:rsid w:val="002669C5"/>
    <w:rsid w:val="002669D9"/>
    <w:rsid w:val="00266E48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2FC7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0B5C"/>
    <w:rsid w:val="00280C3B"/>
    <w:rsid w:val="00281198"/>
    <w:rsid w:val="00281A7B"/>
    <w:rsid w:val="00281B8A"/>
    <w:rsid w:val="00281C5A"/>
    <w:rsid w:val="002821D7"/>
    <w:rsid w:val="0028238A"/>
    <w:rsid w:val="00282469"/>
    <w:rsid w:val="0028264D"/>
    <w:rsid w:val="00282906"/>
    <w:rsid w:val="00283613"/>
    <w:rsid w:val="00283D92"/>
    <w:rsid w:val="002840DE"/>
    <w:rsid w:val="00284536"/>
    <w:rsid w:val="00284595"/>
    <w:rsid w:val="00284749"/>
    <w:rsid w:val="00285874"/>
    <w:rsid w:val="00285B30"/>
    <w:rsid w:val="00286FC0"/>
    <w:rsid w:val="00287719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64A5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7E"/>
    <w:rsid w:val="002A1080"/>
    <w:rsid w:val="002A137A"/>
    <w:rsid w:val="002A16A1"/>
    <w:rsid w:val="002A2598"/>
    <w:rsid w:val="002A2A6D"/>
    <w:rsid w:val="002A2B6B"/>
    <w:rsid w:val="002A2C36"/>
    <w:rsid w:val="002A3153"/>
    <w:rsid w:val="002A3494"/>
    <w:rsid w:val="002A3A79"/>
    <w:rsid w:val="002A4255"/>
    <w:rsid w:val="002A4E7B"/>
    <w:rsid w:val="002A52F8"/>
    <w:rsid w:val="002A5317"/>
    <w:rsid w:val="002A565B"/>
    <w:rsid w:val="002A57D9"/>
    <w:rsid w:val="002A5DD2"/>
    <w:rsid w:val="002A6A9C"/>
    <w:rsid w:val="002A71AE"/>
    <w:rsid w:val="002A7295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2EB"/>
    <w:rsid w:val="002B363E"/>
    <w:rsid w:val="002B3A07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CCD"/>
    <w:rsid w:val="002B7DCF"/>
    <w:rsid w:val="002C05A0"/>
    <w:rsid w:val="002C08FB"/>
    <w:rsid w:val="002C0913"/>
    <w:rsid w:val="002C09A2"/>
    <w:rsid w:val="002C0E2B"/>
    <w:rsid w:val="002C1599"/>
    <w:rsid w:val="002C1849"/>
    <w:rsid w:val="002C2A0A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5F9"/>
    <w:rsid w:val="002D09F9"/>
    <w:rsid w:val="002D11A2"/>
    <w:rsid w:val="002D1A4C"/>
    <w:rsid w:val="002D1F8C"/>
    <w:rsid w:val="002D2070"/>
    <w:rsid w:val="002D268C"/>
    <w:rsid w:val="002D2D9F"/>
    <w:rsid w:val="002D2F5D"/>
    <w:rsid w:val="002D3277"/>
    <w:rsid w:val="002D34D5"/>
    <w:rsid w:val="002D3A96"/>
    <w:rsid w:val="002D3DE1"/>
    <w:rsid w:val="002D4A3F"/>
    <w:rsid w:val="002D4F2E"/>
    <w:rsid w:val="002D54A3"/>
    <w:rsid w:val="002D586A"/>
    <w:rsid w:val="002D589C"/>
    <w:rsid w:val="002D59F3"/>
    <w:rsid w:val="002D5CB6"/>
    <w:rsid w:val="002D5F2E"/>
    <w:rsid w:val="002D6BD9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EE4"/>
    <w:rsid w:val="002E2F9F"/>
    <w:rsid w:val="002E3671"/>
    <w:rsid w:val="002E3767"/>
    <w:rsid w:val="002E37A8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8E5"/>
    <w:rsid w:val="002F2AB1"/>
    <w:rsid w:val="002F31EB"/>
    <w:rsid w:val="002F3434"/>
    <w:rsid w:val="002F3845"/>
    <w:rsid w:val="002F3937"/>
    <w:rsid w:val="002F3EFD"/>
    <w:rsid w:val="002F45AA"/>
    <w:rsid w:val="002F5564"/>
    <w:rsid w:val="002F6BF6"/>
    <w:rsid w:val="002F72C1"/>
    <w:rsid w:val="002F7D67"/>
    <w:rsid w:val="003002FE"/>
    <w:rsid w:val="0030112B"/>
    <w:rsid w:val="00301C3E"/>
    <w:rsid w:val="00301ECA"/>
    <w:rsid w:val="00302990"/>
    <w:rsid w:val="00302FB6"/>
    <w:rsid w:val="00303D0C"/>
    <w:rsid w:val="00303D39"/>
    <w:rsid w:val="0030421E"/>
    <w:rsid w:val="00304295"/>
    <w:rsid w:val="003042CE"/>
    <w:rsid w:val="00304791"/>
    <w:rsid w:val="00304AFC"/>
    <w:rsid w:val="00304D24"/>
    <w:rsid w:val="00305375"/>
    <w:rsid w:val="00305F09"/>
    <w:rsid w:val="00306019"/>
    <w:rsid w:val="003062B0"/>
    <w:rsid w:val="00306645"/>
    <w:rsid w:val="003067C3"/>
    <w:rsid w:val="00306A52"/>
    <w:rsid w:val="00307369"/>
    <w:rsid w:val="003077DE"/>
    <w:rsid w:val="00307B73"/>
    <w:rsid w:val="00307EA0"/>
    <w:rsid w:val="0031063E"/>
    <w:rsid w:val="00310659"/>
    <w:rsid w:val="00311436"/>
    <w:rsid w:val="00311AE5"/>
    <w:rsid w:val="00311CF0"/>
    <w:rsid w:val="003123E6"/>
    <w:rsid w:val="00312BCE"/>
    <w:rsid w:val="00312BDC"/>
    <w:rsid w:val="00312D2C"/>
    <w:rsid w:val="00312E0E"/>
    <w:rsid w:val="0031356A"/>
    <w:rsid w:val="003136C4"/>
    <w:rsid w:val="00313E43"/>
    <w:rsid w:val="00313FF4"/>
    <w:rsid w:val="003142D2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17A5A"/>
    <w:rsid w:val="003200CA"/>
    <w:rsid w:val="003201A2"/>
    <w:rsid w:val="003208B8"/>
    <w:rsid w:val="003214AB"/>
    <w:rsid w:val="003214CA"/>
    <w:rsid w:val="00321582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0D32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C6C"/>
    <w:rsid w:val="00333DEB"/>
    <w:rsid w:val="00333EA4"/>
    <w:rsid w:val="00333FD7"/>
    <w:rsid w:val="003341D9"/>
    <w:rsid w:val="00334245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4DF"/>
    <w:rsid w:val="0033782A"/>
    <w:rsid w:val="00337D25"/>
    <w:rsid w:val="00337EA5"/>
    <w:rsid w:val="00337F48"/>
    <w:rsid w:val="00340053"/>
    <w:rsid w:val="00340587"/>
    <w:rsid w:val="00340E96"/>
    <w:rsid w:val="0034110D"/>
    <w:rsid w:val="0034127D"/>
    <w:rsid w:val="003416C2"/>
    <w:rsid w:val="00341C73"/>
    <w:rsid w:val="00342290"/>
    <w:rsid w:val="0034232D"/>
    <w:rsid w:val="00343097"/>
    <w:rsid w:val="00343FE6"/>
    <w:rsid w:val="003446E1"/>
    <w:rsid w:val="003447E3"/>
    <w:rsid w:val="0034493A"/>
    <w:rsid w:val="00344AC0"/>
    <w:rsid w:val="00344D51"/>
    <w:rsid w:val="00344FC0"/>
    <w:rsid w:val="00345137"/>
    <w:rsid w:val="003452A7"/>
    <w:rsid w:val="0034541D"/>
    <w:rsid w:val="003454C3"/>
    <w:rsid w:val="003454FC"/>
    <w:rsid w:val="00345822"/>
    <w:rsid w:val="003462B7"/>
    <w:rsid w:val="003464C8"/>
    <w:rsid w:val="00347516"/>
    <w:rsid w:val="00347579"/>
    <w:rsid w:val="003478E0"/>
    <w:rsid w:val="00347A00"/>
    <w:rsid w:val="00347E4F"/>
    <w:rsid w:val="0035067C"/>
    <w:rsid w:val="0035099E"/>
    <w:rsid w:val="00350CB9"/>
    <w:rsid w:val="00350DE7"/>
    <w:rsid w:val="00350F3D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2B9"/>
    <w:rsid w:val="003579B7"/>
    <w:rsid w:val="00357C40"/>
    <w:rsid w:val="0036011B"/>
    <w:rsid w:val="00360358"/>
    <w:rsid w:val="00360EB0"/>
    <w:rsid w:val="00361205"/>
    <w:rsid w:val="00361349"/>
    <w:rsid w:val="003614CC"/>
    <w:rsid w:val="003616B1"/>
    <w:rsid w:val="00361AF6"/>
    <w:rsid w:val="00361C9E"/>
    <w:rsid w:val="00361F02"/>
    <w:rsid w:val="00362208"/>
    <w:rsid w:val="0036236E"/>
    <w:rsid w:val="00363245"/>
    <w:rsid w:val="003633FB"/>
    <w:rsid w:val="00363795"/>
    <w:rsid w:val="00363FB4"/>
    <w:rsid w:val="0036401C"/>
    <w:rsid w:val="00364637"/>
    <w:rsid w:val="003646AC"/>
    <w:rsid w:val="003649DA"/>
    <w:rsid w:val="00364A81"/>
    <w:rsid w:val="00364C47"/>
    <w:rsid w:val="00364D42"/>
    <w:rsid w:val="0036551D"/>
    <w:rsid w:val="003658D4"/>
    <w:rsid w:val="00365B7B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67DC8"/>
    <w:rsid w:val="00370023"/>
    <w:rsid w:val="00370E4A"/>
    <w:rsid w:val="00370F21"/>
    <w:rsid w:val="003712B4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51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30C"/>
    <w:rsid w:val="0038144B"/>
    <w:rsid w:val="00382096"/>
    <w:rsid w:val="0038211F"/>
    <w:rsid w:val="003821BA"/>
    <w:rsid w:val="0038235D"/>
    <w:rsid w:val="0038253E"/>
    <w:rsid w:val="003828BA"/>
    <w:rsid w:val="00382F87"/>
    <w:rsid w:val="00383298"/>
    <w:rsid w:val="003835B9"/>
    <w:rsid w:val="003837D5"/>
    <w:rsid w:val="00384448"/>
    <w:rsid w:val="003844C6"/>
    <w:rsid w:val="00385B14"/>
    <w:rsid w:val="00385E91"/>
    <w:rsid w:val="003860B0"/>
    <w:rsid w:val="0038618F"/>
    <w:rsid w:val="00386917"/>
    <w:rsid w:val="003869BC"/>
    <w:rsid w:val="0038710D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3C44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49C"/>
    <w:rsid w:val="003974AB"/>
    <w:rsid w:val="00397579"/>
    <w:rsid w:val="003A01FC"/>
    <w:rsid w:val="003A0726"/>
    <w:rsid w:val="003A0785"/>
    <w:rsid w:val="003A0E67"/>
    <w:rsid w:val="003A1292"/>
    <w:rsid w:val="003A12A2"/>
    <w:rsid w:val="003A1A8B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57DD"/>
    <w:rsid w:val="003A70C5"/>
    <w:rsid w:val="003A759F"/>
    <w:rsid w:val="003A7B8F"/>
    <w:rsid w:val="003A7F16"/>
    <w:rsid w:val="003B0738"/>
    <w:rsid w:val="003B12D0"/>
    <w:rsid w:val="003B17D2"/>
    <w:rsid w:val="003B1801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6D60"/>
    <w:rsid w:val="003B79E1"/>
    <w:rsid w:val="003B7B34"/>
    <w:rsid w:val="003B7F84"/>
    <w:rsid w:val="003C0130"/>
    <w:rsid w:val="003C0D13"/>
    <w:rsid w:val="003C12E9"/>
    <w:rsid w:val="003C142C"/>
    <w:rsid w:val="003C263F"/>
    <w:rsid w:val="003C3672"/>
    <w:rsid w:val="003C4853"/>
    <w:rsid w:val="003C4E5B"/>
    <w:rsid w:val="003C5880"/>
    <w:rsid w:val="003C5B7D"/>
    <w:rsid w:val="003C5BB8"/>
    <w:rsid w:val="003C68AF"/>
    <w:rsid w:val="003C69B8"/>
    <w:rsid w:val="003C7537"/>
    <w:rsid w:val="003C78C1"/>
    <w:rsid w:val="003C7B1B"/>
    <w:rsid w:val="003C7F0D"/>
    <w:rsid w:val="003D047D"/>
    <w:rsid w:val="003D070E"/>
    <w:rsid w:val="003D0D11"/>
    <w:rsid w:val="003D179B"/>
    <w:rsid w:val="003D2092"/>
    <w:rsid w:val="003D236A"/>
    <w:rsid w:val="003D2EDD"/>
    <w:rsid w:val="003D2F59"/>
    <w:rsid w:val="003D379E"/>
    <w:rsid w:val="003D3C7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0FF2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192"/>
    <w:rsid w:val="003E6956"/>
    <w:rsid w:val="003E6CDC"/>
    <w:rsid w:val="003E6E37"/>
    <w:rsid w:val="003E7542"/>
    <w:rsid w:val="003E75D1"/>
    <w:rsid w:val="003E7E18"/>
    <w:rsid w:val="003E7E70"/>
    <w:rsid w:val="003F043D"/>
    <w:rsid w:val="003F0B7F"/>
    <w:rsid w:val="003F0BE1"/>
    <w:rsid w:val="003F0FE4"/>
    <w:rsid w:val="003F0FED"/>
    <w:rsid w:val="003F1420"/>
    <w:rsid w:val="003F185F"/>
    <w:rsid w:val="003F18F0"/>
    <w:rsid w:val="003F1AF5"/>
    <w:rsid w:val="003F219C"/>
    <w:rsid w:val="003F2B45"/>
    <w:rsid w:val="003F2BD9"/>
    <w:rsid w:val="003F2C41"/>
    <w:rsid w:val="003F2D11"/>
    <w:rsid w:val="003F2EE3"/>
    <w:rsid w:val="003F320B"/>
    <w:rsid w:val="003F3C80"/>
    <w:rsid w:val="003F422C"/>
    <w:rsid w:val="003F46ED"/>
    <w:rsid w:val="003F4720"/>
    <w:rsid w:val="003F477D"/>
    <w:rsid w:val="003F4B07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9C5"/>
    <w:rsid w:val="00401A21"/>
    <w:rsid w:val="00401C1F"/>
    <w:rsid w:val="00401DB1"/>
    <w:rsid w:val="0040237B"/>
    <w:rsid w:val="00402C00"/>
    <w:rsid w:val="00402F5B"/>
    <w:rsid w:val="00403154"/>
    <w:rsid w:val="0040381C"/>
    <w:rsid w:val="00403A8E"/>
    <w:rsid w:val="00403B3F"/>
    <w:rsid w:val="00403B9E"/>
    <w:rsid w:val="00403BA1"/>
    <w:rsid w:val="00403EFD"/>
    <w:rsid w:val="00403F0E"/>
    <w:rsid w:val="00404303"/>
    <w:rsid w:val="00404486"/>
    <w:rsid w:val="00404AC9"/>
    <w:rsid w:val="0040531C"/>
    <w:rsid w:val="00405417"/>
    <w:rsid w:val="004055CA"/>
    <w:rsid w:val="0040560A"/>
    <w:rsid w:val="004058BE"/>
    <w:rsid w:val="00406288"/>
    <w:rsid w:val="00406AC2"/>
    <w:rsid w:val="004076EA"/>
    <w:rsid w:val="00407ACA"/>
    <w:rsid w:val="00407CA0"/>
    <w:rsid w:val="00410478"/>
    <w:rsid w:val="00410620"/>
    <w:rsid w:val="00410AC0"/>
    <w:rsid w:val="00410D20"/>
    <w:rsid w:val="004119FE"/>
    <w:rsid w:val="00411AF1"/>
    <w:rsid w:val="0041257F"/>
    <w:rsid w:val="00412EEA"/>
    <w:rsid w:val="00412F3E"/>
    <w:rsid w:val="00413260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08"/>
    <w:rsid w:val="00415BC9"/>
    <w:rsid w:val="00416266"/>
    <w:rsid w:val="0041654E"/>
    <w:rsid w:val="00416769"/>
    <w:rsid w:val="0041690C"/>
    <w:rsid w:val="00416E85"/>
    <w:rsid w:val="00416F4A"/>
    <w:rsid w:val="00417044"/>
    <w:rsid w:val="00417829"/>
    <w:rsid w:val="00420722"/>
    <w:rsid w:val="00420BEA"/>
    <w:rsid w:val="00420E3C"/>
    <w:rsid w:val="00420FC8"/>
    <w:rsid w:val="0042108B"/>
    <w:rsid w:val="0042160E"/>
    <w:rsid w:val="00421742"/>
    <w:rsid w:val="00421ADA"/>
    <w:rsid w:val="00421F7F"/>
    <w:rsid w:val="004222E1"/>
    <w:rsid w:val="00422596"/>
    <w:rsid w:val="0042267B"/>
    <w:rsid w:val="004227A0"/>
    <w:rsid w:val="00422A55"/>
    <w:rsid w:val="00422AA2"/>
    <w:rsid w:val="00423081"/>
    <w:rsid w:val="00423269"/>
    <w:rsid w:val="00423275"/>
    <w:rsid w:val="004247CB"/>
    <w:rsid w:val="00424A4C"/>
    <w:rsid w:val="00424F32"/>
    <w:rsid w:val="00425185"/>
    <w:rsid w:val="00426144"/>
    <w:rsid w:val="00426521"/>
    <w:rsid w:val="00427588"/>
    <w:rsid w:val="00427FE8"/>
    <w:rsid w:val="00430140"/>
    <w:rsid w:val="00430A0E"/>
    <w:rsid w:val="00430E2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C3D"/>
    <w:rsid w:val="00442E87"/>
    <w:rsid w:val="004449BD"/>
    <w:rsid w:val="00445625"/>
    <w:rsid w:val="00445AC6"/>
    <w:rsid w:val="00445B5E"/>
    <w:rsid w:val="00445F09"/>
    <w:rsid w:val="00445FA2"/>
    <w:rsid w:val="0044620C"/>
    <w:rsid w:val="00446367"/>
    <w:rsid w:val="00446472"/>
    <w:rsid w:val="0044677B"/>
    <w:rsid w:val="0044694E"/>
    <w:rsid w:val="00447034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27D0"/>
    <w:rsid w:val="00452F52"/>
    <w:rsid w:val="00453787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03D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5F69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27E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8DC"/>
    <w:rsid w:val="00477EC5"/>
    <w:rsid w:val="0048004F"/>
    <w:rsid w:val="00480803"/>
    <w:rsid w:val="00480B52"/>
    <w:rsid w:val="0048344F"/>
    <w:rsid w:val="00483749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36B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97B5D"/>
    <w:rsid w:val="004A07C5"/>
    <w:rsid w:val="004A0C6D"/>
    <w:rsid w:val="004A0CEC"/>
    <w:rsid w:val="004A0D3D"/>
    <w:rsid w:val="004A176B"/>
    <w:rsid w:val="004A1DCF"/>
    <w:rsid w:val="004A2B4C"/>
    <w:rsid w:val="004A345A"/>
    <w:rsid w:val="004A380F"/>
    <w:rsid w:val="004A394A"/>
    <w:rsid w:val="004A395B"/>
    <w:rsid w:val="004A3974"/>
    <w:rsid w:val="004A3B87"/>
    <w:rsid w:val="004A3C1B"/>
    <w:rsid w:val="004A49B3"/>
    <w:rsid w:val="004A4A8A"/>
    <w:rsid w:val="004A4B89"/>
    <w:rsid w:val="004A4C81"/>
    <w:rsid w:val="004A4EA7"/>
    <w:rsid w:val="004A560E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58A"/>
    <w:rsid w:val="004A79D6"/>
    <w:rsid w:val="004A7A2E"/>
    <w:rsid w:val="004B0200"/>
    <w:rsid w:val="004B046B"/>
    <w:rsid w:val="004B0717"/>
    <w:rsid w:val="004B1933"/>
    <w:rsid w:val="004B1D8D"/>
    <w:rsid w:val="004B1F25"/>
    <w:rsid w:val="004B1F47"/>
    <w:rsid w:val="004B24B1"/>
    <w:rsid w:val="004B25C2"/>
    <w:rsid w:val="004B2686"/>
    <w:rsid w:val="004B2FB1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437"/>
    <w:rsid w:val="004B5505"/>
    <w:rsid w:val="004B55E2"/>
    <w:rsid w:val="004B565C"/>
    <w:rsid w:val="004B5775"/>
    <w:rsid w:val="004B5BFB"/>
    <w:rsid w:val="004B6469"/>
    <w:rsid w:val="004B674E"/>
    <w:rsid w:val="004B6FE1"/>
    <w:rsid w:val="004B7569"/>
    <w:rsid w:val="004B7CE6"/>
    <w:rsid w:val="004C0605"/>
    <w:rsid w:val="004C0A8F"/>
    <w:rsid w:val="004C1402"/>
    <w:rsid w:val="004C1677"/>
    <w:rsid w:val="004C1BB9"/>
    <w:rsid w:val="004C1F3A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BCD"/>
    <w:rsid w:val="004C5E2F"/>
    <w:rsid w:val="004C6411"/>
    <w:rsid w:val="004C648F"/>
    <w:rsid w:val="004C702C"/>
    <w:rsid w:val="004C709C"/>
    <w:rsid w:val="004C70E2"/>
    <w:rsid w:val="004C7716"/>
    <w:rsid w:val="004C77D6"/>
    <w:rsid w:val="004C787E"/>
    <w:rsid w:val="004C7D62"/>
    <w:rsid w:val="004C7E13"/>
    <w:rsid w:val="004C7E6A"/>
    <w:rsid w:val="004D0417"/>
    <w:rsid w:val="004D089D"/>
    <w:rsid w:val="004D0DB8"/>
    <w:rsid w:val="004D1432"/>
    <w:rsid w:val="004D18AC"/>
    <w:rsid w:val="004D18D1"/>
    <w:rsid w:val="004D25E5"/>
    <w:rsid w:val="004D2640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7D4"/>
    <w:rsid w:val="004D595C"/>
    <w:rsid w:val="004D59F5"/>
    <w:rsid w:val="004D5ED8"/>
    <w:rsid w:val="004D60B6"/>
    <w:rsid w:val="004D62C1"/>
    <w:rsid w:val="004D7D31"/>
    <w:rsid w:val="004E00E1"/>
    <w:rsid w:val="004E04B6"/>
    <w:rsid w:val="004E061D"/>
    <w:rsid w:val="004E1042"/>
    <w:rsid w:val="004E1650"/>
    <w:rsid w:val="004E1932"/>
    <w:rsid w:val="004E1A17"/>
    <w:rsid w:val="004E1C10"/>
    <w:rsid w:val="004E1CCE"/>
    <w:rsid w:val="004E2483"/>
    <w:rsid w:val="004E2EFC"/>
    <w:rsid w:val="004E338A"/>
    <w:rsid w:val="004E351F"/>
    <w:rsid w:val="004E3FC5"/>
    <w:rsid w:val="004E4137"/>
    <w:rsid w:val="004E4498"/>
    <w:rsid w:val="004E4E34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E7D0C"/>
    <w:rsid w:val="004F0403"/>
    <w:rsid w:val="004F110C"/>
    <w:rsid w:val="004F1DC9"/>
    <w:rsid w:val="004F2375"/>
    <w:rsid w:val="004F2BA0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ADA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4A1"/>
    <w:rsid w:val="005059CB"/>
    <w:rsid w:val="00505D4B"/>
    <w:rsid w:val="00505E5A"/>
    <w:rsid w:val="00506182"/>
    <w:rsid w:val="00506344"/>
    <w:rsid w:val="0050637B"/>
    <w:rsid w:val="00506A9A"/>
    <w:rsid w:val="00506B04"/>
    <w:rsid w:val="00506BAF"/>
    <w:rsid w:val="00506BB2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4E07"/>
    <w:rsid w:val="005153A1"/>
    <w:rsid w:val="00515465"/>
    <w:rsid w:val="005155DD"/>
    <w:rsid w:val="005159B5"/>
    <w:rsid w:val="005159D9"/>
    <w:rsid w:val="00515AEC"/>
    <w:rsid w:val="00515C3D"/>
    <w:rsid w:val="00515CBE"/>
    <w:rsid w:val="00516181"/>
    <w:rsid w:val="00516731"/>
    <w:rsid w:val="00517424"/>
    <w:rsid w:val="0051767C"/>
    <w:rsid w:val="00517AD7"/>
    <w:rsid w:val="00520065"/>
    <w:rsid w:val="00520716"/>
    <w:rsid w:val="005208B4"/>
    <w:rsid w:val="00520D6A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2F49"/>
    <w:rsid w:val="005232F4"/>
    <w:rsid w:val="005239B0"/>
    <w:rsid w:val="00523B8C"/>
    <w:rsid w:val="00523FC3"/>
    <w:rsid w:val="00524133"/>
    <w:rsid w:val="005245E8"/>
    <w:rsid w:val="00524BB1"/>
    <w:rsid w:val="005250CB"/>
    <w:rsid w:val="00525674"/>
    <w:rsid w:val="00525A1B"/>
    <w:rsid w:val="00526203"/>
    <w:rsid w:val="005262BC"/>
    <w:rsid w:val="005265F7"/>
    <w:rsid w:val="0052669F"/>
    <w:rsid w:val="0052680A"/>
    <w:rsid w:val="0052690F"/>
    <w:rsid w:val="00527740"/>
    <w:rsid w:val="00527C23"/>
    <w:rsid w:val="00527F0D"/>
    <w:rsid w:val="0053017A"/>
    <w:rsid w:val="0053032F"/>
    <w:rsid w:val="00530C0D"/>
    <w:rsid w:val="0053122C"/>
    <w:rsid w:val="00532EE8"/>
    <w:rsid w:val="0053396D"/>
    <w:rsid w:val="0053487C"/>
    <w:rsid w:val="0053492D"/>
    <w:rsid w:val="00534DA2"/>
    <w:rsid w:val="00534FBC"/>
    <w:rsid w:val="005350A7"/>
    <w:rsid w:val="005352D0"/>
    <w:rsid w:val="0053573B"/>
    <w:rsid w:val="00535772"/>
    <w:rsid w:val="00535981"/>
    <w:rsid w:val="00535C29"/>
    <w:rsid w:val="00536401"/>
    <w:rsid w:val="0053753C"/>
    <w:rsid w:val="00537763"/>
    <w:rsid w:val="005400C3"/>
    <w:rsid w:val="00540A47"/>
    <w:rsid w:val="0054188E"/>
    <w:rsid w:val="005418F7"/>
    <w:rsid w:val="00541C28"/>
    <w:rsid w:val="00542BAA"/>
    <w:rsid w:val="005430B9"/>
    <w:rsid w:val="00543366"/>
    <w:rsid w:val="00543BE3"/>
    <w:rsid w:val="005440E3"/>
    <w:rsid w:val="0054488A"/>
    <w:rsid w:val="005448DD"/>
    <w:rsid w:val="00544D34"/>
    <w:rsid w:val="00544D6F"/>
    <w:rsid w:val="00544E42"/>
    <w:rsid w:val="00545ACD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45C"/>
    <w:rsid w:val="00550A00"/>
    <w:rsid w:val="00550C28"/>
    <w:rsid w:val="0055146B"/>
    <w:rsid w:val="005515AF"/>
    <w:rsid w:val="00551A8A"/>
    <w:rsid w:val="00552216"/>
    <w:rsid w:val="005528AD"/>
    <w:rsid w:val="00552D5A"/>
    <w:rsid w:val="0055349D"/>
    <w:rsid w:val="005538DC"/>
    <w:rsid w:val="00554042"/>
    <w:rsid w:val="005543EE"/>
    <w:rsid w:val="0055442F"/>
    <w:rsid w:val="00554769"/>
    <w:rsid w:val="00554A60"/>
    <w:rsid w:val="0055512A"/>
    <w:rsid w:val="005552B1"/>
    <w:rsid w:val="00555E8B"/>
    <w:rsid w:val="005563C0"/>
    <w:rsid w:val="005565F2"/>
    <w:rsid w:val="00556F0F"/>
    <w:rsid w:val="005570D1"/>
    <w:rsid w:val="005577AF"/>
    <w:rsid w:val="00557A7D"/>
    <w:rsid w:val="00557F68"/>
    <w:rsid w:val="00560270"/>
    <w:rsid w:val="0056034F"/>
    <w:rsid w:val="005603FE"/>
    <w:rsid w:val="0056087B"/>
    <w:rsid w:val="00560C59"/>
    <w:rsid w:val="005610FC"/>
    <w:rsid w:val="00561345"/>
    <w:rsid w:val="005613CA"/>
    <w:rsid w:val="00561911"/>
    <w:rsid w:val="00561B3A"/>
    <w:rsid w:val="00561C56"/>
    <w:rsid w:val="00562215"/>
    <w:rsid w:val="00562516"/>
    <w:rsid w:val="005627C8"/>
    <w:rsid w:val="00562AE2"/>
    <w:rsid w:val="005633CA"/>
    <w:rsid w:val="005635B1"/>
    <w:rsid w:val="0056396D"/>
    <w:rsid w:val="00563D41"/>
    <w:rsid w:val="005640C9"/>
    <w:rsid w:val="0056422F"/>
    <w:rsid w:val="005644E4"/>
    <w:rsid w:val="0056456D"/>
    <w:rsid w:val="00564757"/>
    <w:rsid w:val="00564B3A"/>
    <w:rsid w:val="00564B6C"/>
    <w:rsid w:val="00564D72"/>
    <w:rsid w:val="00564FBE"/>
    <w:rsid w:val="0056506B"/>
    <w:rsid w:val="005650A4"/>
    <w:rsid w:val="00565537"/>
    <w:rsid w:val="00565538"/>
    <w:rsid w:val="005657C2"/>
    <w:rsid w:val="00565D3F"/>
    <w:rsid w:val="00565E0E"/>
    <w:rsid w:val="00566124"/>
    <w:rsid w:val="005667DB"/>
    <w:rsid w:val="00566A60"/>
    <w:rsid w:val="00566A9D"/>
    <w:rsid w:val="00566AE9"/>
    <w:rsid w:val="00566C07"/>
    <w:rsid w:val="0056763E"/>
    <w:rsid w:val="0056769D"/>
    <w:rsid w:val="00567BD0"/>
    <w:rsid w:val="00567CF1"/>
    <w:rsid w:val="00570128"/>
    <w:rsid w:val="005706C8"/>
    <w:rsid w:val="00570BAB"/>
    <w:rsid w:val="00570D52"/>
    <w:rsid w:val="00570D67"/>
    <w:rsid w:val="005717AD"/>
    <w:rsid w:val="0057192C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BD7"/>
    <w:rsid w:val="00573C95"/>
    <w:rsid w:val="00573EFD"/>
    <w:rsid w:val="00573F06"/>
    <w:rsid w:val="0057404D"/>
    <w:rsid w:val="0057423C"/>
    <w:rsid w:val="00574E62"/>
    <w:rsid w:val="00575029"/>
    <w:rsid w:val="0057580C"/>
    <w:rsid w:val="005759A3"/>
    <w:rsid w:val="00575A49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6BA"/>
    <w:rsid w:val="00581896"/>
    <w:rsid w:val="005830FD"/>
    <w:rsid w:val="0058318D"/>
    <w:rsid w:val="00583721"/>
    <w:rsid w:val="0058387D"/>
    <w:rsid w:val="00583DDF"/>
    <w:rsid w:val="00584320"/>
    <w:rsid w:val="005843D6"/>
    <w:rsid w:val="00584A9F"/>
    <w:rsid w:val="00584AD5"/>
    <w:rsid w:val="00585225"/>
    <w:rsid w:val="00585279"/>
    <w:rsid w:val="00585320"/>
    <w:rsid w:val="0058545B"/>
    <w:rsid w:val="0058545E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476"/>
    <w:rsid w:val="00590DAF"/>
    <w:rsid w:val="00590F45"/>
    <w:rsid w:val="005915F0"/>
    <w:rsid w:val="00591A96"/>
    <w:rsid w:val="00592221"/>
    <w:rsid w:val="00592DC5"/>
    <w:rsid w:val="00592F93"/>
    <w:rsid w:val="005934E5"/>
    <w:rsid w:val="00593D38"/>
    <w:rsid w:val="00594302"/>
    <w:rsid w:val="00594435"/>
    <w:rsid w:val="00594475"/>
    <w:rsid w:val="00594B7C"/>
    <w:rsid w:val="00594C47"/>
    <w:rsid w:val="00594E58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01C"/>
    <w:rsid w:val="005A24CD"/>
    <w:rsid w:val="005A2741"/>
    <w:rsid w:val="005A2D6A"/>
    <w:rsid w:val="005A31B9"/>
    <w:rsid w:val="005A329E"/>
    <w:rsid w:val="005A35E1"/>
    <w:rsid w:val="005A371C"/>
    <w:rsid w:val="005A3B09"/>
    <w:rsid w:val="005A3BB3"/>
    <w:rsid w:val="005A3D21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16D"/>
    <w:rsid w:val="005A68FC"/>
    <w:rsid w:val="005A6CB5"/>
    <w:rsid w:val="005A6D49"/>
    <w:rsid w:val="005A6F62"/>
    <w:rsid w:val="005A70FA"/>
    <w:rsid w:val="005A7289"/>
    <w:rsid w:val="005B0274"/>
    <w:rsid w:val="005B0839"/>
    <w:rsid w:val="005B0B0A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05"/>
    <w:rsid w:val="005B482F"/>
    <w:rsid w:val="005B4909"/>
    <w:rsid w:val="005B4AC6"/>
    <w:rsid w:val="005B4AFC"/>
    <w:rsid w:val="005B4B92"/>
    <w:rsid w:val="005B54D2"/>
    <w:rsid w:val="005B5EAA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450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3A"/>
    <w:rsid w:val="005D0959"/>
    <w:rsid w:val="005D11DB"/>
    <w:rsid w:val="005D16A6"/>
    <w:rsid w:val="005D24A7"/>
    <w:rsid w:val="005D3210"/>
    <w:rsid w:val="005D3664"/>
    <w:rsid w:val="005D3D50"/>
    <w:rsid w:val="005D44E3"/>
    <w:rsid w:val="005D48A6"/>
    <w:rsid w:val="005D4D44"/>
    <w:rsid w:val="005D52BC"/>
    <w:rsid w:val="005D56B4"/>
    <w:rsid w:val="005D5D22"/>
    <w:rsid w:val="005D5D44"/>
    <w:rsid w:val="005D5E0E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635"/>
    <w:rsid w:val="005E68EA"/>
    <w:rsid w:val="005E6D10"/>
    <w:rsid w:val="005E74AD"/>
    <w:rsid w:val="005E7502"/>
    <w:rsid w:val="005E75DB"/>
    <w:rsid w:val="005E77C4"/>
    <w:rsid w:val="005E7C3C"/>
    <w:rsid w:val="005E7DA0"/>
    <w:rsid w:val="005F0987"/>
    <w:rsid w:val="005F0A93"/>
    <w:rsid w:val="005F1DB3"/>
    <w:rsid w:val="005F2999"/>
    <w:rsid w:val="005F2BA5"/>
    <w:rsid w:val="005F2D4C"/>
    <w:rsid w:val="005F2E9D"/>
    <w:rsid w:val="005F3939"/>
    <w:rsid w:val="005F3967"/>
    <w:rsid w:val="005F39AA"/>
    <w:rsid w:val="005F3C12"/>
    <w:rsid w:val="005F3D74"/>
    <w:rsid w:val="005F41ED"/>
    <w:rsid w:val="005F4403"/>
    <w:rsid w:val="005F4739"/>
    <w:rsid w:val="005F49C8"/>
    <w:rsid w:val="005F4A02"/>
    <w:rsid w:val="005F4B9E"/>
    <w:rsid w:val="005F4BBC"/>
    <w:rsid w:val="005F54DC"/>
    <w:rsid w:val="005F55EF"/>
    <w:rsid w:val="005F5A50"/>
    <w:rsid w:val="005F5ACD"/>
    <w:rsid w:val="005F5BAA"/>
    <w:rsid w:val="005F650A"/>
    <w:rsid w:val="005F65F4"/>
    <w:rsid w:val="005F704B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DA1"/>
    <w:rsid w:val="00601E31"/>
    <w:rsid w:val="006026E8"/>
    <w:rsid w:val="006028D7"/>
    <w:rsid w:val="00602B65"/>
    <w:rsid w:val="00602F3A"/>
    <w:rsid w:val="00603098"/>
    <w:rsid w:val="00603BE8"/>
    <w:rsid w:val="0060439B"/>
    <w:rsid w:val="0060479C"/>
    <w:rsid w:val="00604A0F"/>
    <w:rsid w:val="00604C6E"/>
    <w:rsid w:val="00604CC2"/>
    <w:rsid w:val="00604E56"/>
    <w:rsid w:val="00605A6F"/>
    <w:rsid w:val="00605ACF"/>
    <w:rsid w:val="00605B85"/>
    <w:rsid w:val="00605ED2"/>
    <w:rsid w:val="00606B23"/>
    <w:rsid w:val="00606E98"/>
    <w:rsid w:val="0060760A"/>
    <w:rsid w:val="00607A3F"/>
    <w:rsid w:val="00607A98"/>
    <w:rsid w:val="006100E8"/>
    <w:rsid w:val="006103AE"/>
    <w:rsid w:val="00610545"/>
    <w:rsid w:val="006106A1"/>
    <w:rsid w:val="00610D6B"/>
    <w:rsid w:val="00610E37"/>
    <w:rsid w:val="00611151"/>
    <w:rsid w:val="006111C3"/>
    <w:rsid w:val="00611411"/>
    <w:rsid w:val="00611E05"/>
    <w:rsid w:val="006123C2"/>
    <w:rsid w:val="00612455"/>
    <w:rsid w:val="006128DD"/>
    <w:rsid w:val="00612D6A"/>
    <w:rsid w:val="00612DDE"/>
    <w:rsid w:val="00613010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47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598"/>
    <w:rsid w:val="006216E8"/>
    <w:rsid w:val="00621ECB"/>
    <w:rsid w:val="0062203F"/>
    <w:rsid w:val="006228A2"/>
    <w:rsid w:val="0062363C"/>
    <w:rsid w:val="006238C2"/>
    <w:rsid w:val="00623B6E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4F6A"/>
    <w:rsid w:val="00625410"/>
    <w:rsid w:val="00625979"/>
    <w:rsid w:val="006261A3"/>
    <w:rsid w:val="00626484"/>
    <w:rsid w:val="00626767"/>
    <w:rsid w:val="00626918"/>
    <w:rsid w:val="00626A7A"/>
    <w:rsid w:val="00626B49"/>
    <w:rsid w:val="00626BDF"/>
    <w:rsid w:val="0062784C"/>
    <w:rsid w:val="006309A9"/>
    <w:rsid w:val="00630B14"/>
    <w:rsid w:val="00630D32"/>
    <w:rsid w:val="0063159D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1D12"/>
    <w:rsid w:val="00642390"/>
    <w:rsid w:val="00642597"/>
    <w:rsid w:val="006427F5"/>
    <w:rsid w:val="0064314B"/>
    <w:rsid w:val="00643194"/>
    <w:rsid w:val="00643B45"/>
    <w:rsid w:val="00643B70"/>
    <w:rsid w:val="00643EB8"/>
    <w:rsid w:val="00643FCC"/>
    <w:rsid w:val="006446BD"/>
    <w:rsid w:val="00644704"/>
    <w:rsid w:val="006448BE"/>
    <w:rsid w:val="00644BB6"/>
    <w:rsid w:val="00644EAE"/>
    <w:rsid w:val="0064525B"/>
    <w:rsid w:val="00646467"/>
    <w:rsid w:val="006465A7"/>
    <w:rsid w:val="00646744"/>
    <w:rsid w:val="00646C06"/>
    <w:rsid w:val="00646F4F"/>
    <w:rsid w:val="00647358"/>
    <w:rsid w:val="006475E5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2A44"/>
    <w:rsid w:val="006537D1"/>
    <w:rsid w:val="006537D7"/>
    <w:rsid w:val="00653B12"/>
    <w:rsid w:val="006542F6"/>
    <w:rsid w:val="00654AFC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2FDF"/>
    <w:rsid w:val="00663160"/>
    <w:rsid w:val="00663E42"/>
    <w:rsid w:val="006641BB"/>
    <w:rsid w:val="0066432F"/>
    <w:rsid w:val="00664947"/>
    <w:rsid w:val="00664AD8"/>
    <w:rsid w:val="00664E94"/>
    <w:rsid w:val="00665B20"/>
    <w:rsid w:val="00665E16"/>
    <w:rsid w:val="00665E5E"/>
    <w:rsid w:val="00665F95"/>
    <w:rsid w:val="00666049"/>
    <w:rsid w:val="00666B43"/>
    <w:rsid w:val="00667A43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1B45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4F88"/>
    <w:rsid w:val="006750AF"/>
    <w:rsid w:val="00675228"/>
    <w:rsid w:val="00675B19"/>
    <w:rsid w:val="00675B4A"/>
    <w:rsid w:val="00675D94"/>
    <w:rsid w:val="00675F32"/>
    <w:rsid w:val="006766C5"/>
    <w:rsid w:val="0067677A"/>
    <w:rsid w:val="006769F9"/>
    <w:rsid w:val="00676B71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1C54"/>
    <w:rsid w:val="0068205C"/>
    <w:rsid w:val="00682060"/>
    <w:rsid w:val="006828F8"/>
    <w:rsid w:val="00682C82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7C3"/>
    <w:rsid w:val="00687E05"/>
    <w:rsid w:val="00687FEE"/>
    <w:rsid w:val="006902DE"/>
    <w:rsid w:val="00690439"/>
    <w:rsid w:val="006908BF"/>
    <w:rsid w:val="006908D4"/>
    <w:rsid w:val="006909DC"/>
    <w:rsid w:val="00690A9D"/>
    <w:rsid w:val="00690B37"/>
    <w:rsid w:val="00690D3C"/>
    <w:rsid w:val="00690DBD"/>
    <w:rsid w:val="00691493"/>
    <w:rsid w:val="00691734"/>
    <w:rsid w:val="006917AE"/>
    <w:rsid w:val="006917E8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C50"/>
    <w:rsid w:val="00696DC5"/>
    <w:rsid w:val="00697313"/>
    <w:rsid w:val="006975F1"/>
    <w:rsid w:val="00697608"/>
    <w:rsid w:val="006A0188"/>
    <w:rsid w:val="006A0493"/>
    <w:rsid w:val="006A04C7"/>
    <w:rsid w:val="006A0B79"/>
    <w:rsid w:val="006A0D38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3C55"/>
    <w:rsid w:val="006A436C"/>
    <w:rsid w:val="006A444F"/>
    <w:rsid w:val="006A4ED0"/>
    <w:rsid w:val="006A5B22"/>
    <w:rsid w:val="006A5C88"/>
    <w:rsid w:val="006A5CF3"/>
    <w:rsid w:val="006A5F6F"/>
    <w:rsid w:val="006A6054"/>
    <w:rsid w:val="006A679B"/>
    <w:rsid w:val="006A682D"/>
    <w:rsid w:val="006A718A"/>
    <w:rsid w:val="006A743E"/>
    <w:rsid w:val="006A74DC"/>
    <w:rsid w:val="006A756C"/>
    <w:rsid w:val="006A77B4"/>
    <w:rsid w:val="006A79A3"/>
    <w:rsid w:val="006A7BC3"/>
    <w:rsid w:val="006B0A2C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2A8A"/>
    <w:rsid w:val="006B33B1"/>
    <w:rsid w:val="006B3486"/>
    <w:rsid w:val="006B3ED5"/>
    <w:rsid w:val="006B4DD5"/>
    <w:rsid w:val="006B4E87"/>
    <w:rsid w:val="006B53F7"/>
    <w:rsid w:val="006B572F"/>
    <w:rsid w:val="006B597E"/>
    <w:rsid w:val="006B5BF8"/>
    <w:rsid w:val="006B5F22"/>
    <w:rsid w:val="006B5F48"/>
    <w:rsid w:val="006B6043"/>
    <w:rsid w:val="006B6357"/>
    <w:rsid w:val="006B66D0"/>
    <w:rsid w:val="006B7922"/>
    <w:rsid w:val="006B7984"/>
    <w:rsid w:val="006B79B5"/>
    <w:rsid w:val="006B7F48"/>
    <w:rsid w:val="006C00B3"/>
    <w:rsid w:val="006C07A5"/>
    <w:rsid w:val="006C0B39"/>
    <w:rsid w:val="006C0C84"/>
    <w:rsid w:val="006C109C"/>
    <w:rsid w:val="006C113C"/>
    <w:rsid w:val="006C1C73"/>
    <w:rsid w:val="006C2129"/>
    <w:rsid w:val="006C285E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414"/>
    <w:rsid w:val="006D6F70"/>
    <w:rsid w:val="006D6FF0"/>
    <w:rsid w:val="006D7287"/>
    <w:rsid w:val="006D7298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A17"/>
    <w:rsid w:val="006E1BCF"/>
    <w:rsid w:val="006E272B"/>
    <w:rsid w:val="006E28AF"/>
    <w:rsid w:val="006E2AFA"/>
    <w:rsid w:val="006E3496"/>
    <w:rsid w:val="006E34EC"/>
    <w:rsid w:val="006E40ED"/>
    <w:rsid w:val="006E419B"/>
    <w:rsid w:val="006E4858"/>
    <w:rsid w:val="006E4A5E"/>
    <w:rsid w:val="006E4BBF"/>
    <w:rsid w:val="006E4F5B"/>
    <w:rsid w:val="006E5433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2E7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72B"/>
    <w:rsid w:val="006F3887"/>
    <w:rsid w:val="006F3B1B"/>
    <w:rsid w:val="006F42EC"/>
    <w:rsid w:val="006F45AC"/>
    <w:rsid w:val="006F4C9D"/>
    <w:rsid w:val="006F4DDA"/>
    <w:rsid w:val="006F6F01"/>
    <w:rsid w:val="006F6F65"/>
    <w:rsid w:val="006F7171"/>
    <w:rsid w:val="006F719B"/>
    <w:rsid w:val="006F71A4"/>
    <w:rsid w:val="006F76B1"/>
    <w:rsid w:val="006F7C13"/>
    <w:rsid w:val="006F7DAA"/>
    <w:rsid w:val="006F7E89"/>
    <w:rsid w:val="0070058E"/>
    <w:rsid w:val="007005FB"/>
    <w:rsid w:val="0070069C"/>
    <w:rsid w:val="007008D9"/>
    <w:rsid w:val="007009A9"/>
    <w:rsid w:val="00701026"/>
    <w:rsid w:val="007011C0"/>
    <w:rsid w:val="0070147D"/>
    <w:rsid w:val="0070152C"/>
    <w:rsid w:val="00701F7B"/>
    <w:rsid w:val="0070202E"/>
    <w:rsid w:val="00702C19"/>
    <w:rsid w:val="00702D42"/>
    <w:rsid w:val="00703C8D"/>
    <w:rsid w:val="00703DEC"/>
    <w:rsid w:val="007044D3"/>
    <w:rsid w:val="00704876"/>
    <w:rsid w:val="00704D56"/>
    <w:rsid w:val="007050CC"/>
    <w:rsid w:val="00705633"/>
    <w:rsid w:val="007059BD"/>
    <w:rsid w:val="00706101"/>
    <w:rsid w:val="0070613D"/>
    <w:rsid w:val="0070670B"/>
    <w:rsid w:val="00706A74"/>
    <w:rsid w:val="00706ACD"/>
    <w:rsid w:val="00706EEA"/>
    <w:rsid w:val="007072FF"/>
    <w:rsid w:val="0070733B"/>
    <w:rsid w:val="0070755E"/>
    <w:rsid w:val="00707BC4"/>
    <w:rsid w:val="00710DC4"/>
    <w:rsid w:val="0071144D"/>
    <w:rsid w:val="007116C7"/>
    <w:rsid w:val="00711E88"/>
    <w:rsid w:val="007121CE"/>
    <w:rsid w:val="007122F1"/>
    <w:rsid w:val="007124B0"/>
    <w:rsid w:val="00713213"/>
    <w:rsid w:val="00713688"/>
    <w:rsid w:val="0071380A"/>
    <w:rsid w:val="00713B51"/>
    <w:rsid w:val="00713F0E"/>
    <w:rsid w:val="00714BD8"/>
    <w:rsid w:val="007155F7"/>
    <w:rsid w:val="0071567C"/>
    <w:rsid w:val="00715D4C"/>
    <w:rsid w:val="007164B3"/>
    <w:rsid w:val="007164EB"/>
    <w:rsid w:val="00716F36"/>
    <w:rsid w:val="0071779D"/>
    <w:rsid w:val="0072006F"/>
    <w:rsid w:val="00720B91"/>
    <w:rsid w:val="00720F65"/>
    <w:rsid w:val="007210C0"/>
    <w:rsid w:val="0072123A"/>
    <w:rsid w:val="007213E2"/>
    <w:rsid w:val="00721831"/>
    <w:rsid w:val="00721ABB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413E"/>
    <w:rsid w:val="00725BE9"/>
    <w:rsid w:val="00725D2F"/>
    <w:rsid w:val="00725FEB"/>
    <w:rsid w:val="00726062"/>
    <w:rsid w:val="007261AE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3A70"/>
    <w:rsid w:val="007350CA"/>
    <w:rsid w:val="00735376"/>
    <w:rsid w:val="00735465"/>
    <w:rsid w:val="0073547C"/>
    <w:rsid w:val="007355D5"/>
    <w:rsid w:val="00735D4E"/>
    <w:rsid w:val="00736CAE"/>
    <w:rsid w:val="00736F63"/>
    <w:rsid w:val="007375CD"/>
    <w:rsid w:val="0073793C"/>
    <w:rsid w:val="007411A9"/>
    <w:rsid w:val="0074130C"/>
    <w:rsid w:val="0074197F"/>
    <w:rsid w:val="00741A48"/>
    <w:rsid w:val="00741B3F"/>
    <w:rsid w:val="00741F81"/>
    <w:rsid w:val="00741FD1"/>
    <w:rsid w:val="007420B5"/>
    <w:rsid w:val="007421F6"/>
    <w:rsid w:val="00742644"/>
    <w:rsid w:val="0074344A"/>
    <w:rsid w:val="00743AFF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2E9C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147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78A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6CD"/>
    <w:rsid w:val="00762858"/>
    <w:rsid w:val="00762A77"/>
    <w:rsid w:val="00762D20"/>
    <w:rsid w:val="00763B59"/>
    <w:rsid w:val="00763C2A"/>
    <w:rsid w:val="007640F3"/>
    <w:rsid w:val="00764531"/>
    <w:rsid w:val="007647E0"/>
    <w:rsid w:val="007648E3"/>
    <w:rsid w:val="00764939"/>
    <w:rsid w:val="007651B7"/>
    <w:rsid w:val="007656E2"/>
    <w:rsid w:val="0076575A"/>
    <w:rsid w:val="00765AEC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4E0A"/>
    <w:rsid w:val="00775376"/>
    <w:rsid w:val="007754C8"/>
    <w:rsid w:val="007755C4"/>
    <w:rsid w:val="007766DD"/>
    <w:rsid w:val="00776DC9"/>
    <w:rsid w:val="00777067"/>
    <w:rsid w:val="00777104"/>
    <w:rsid w:val="00777163"/>
    <w:rsid w:val="007771AB"/>
    <w:rsid w:val="00777299"/>
    <w:rsid w:val="0077751C"/>
    <w:rsid w:val="007819DC"/>
    <w:rsid w:val="00781C9C"/>
    <w:rsid w:val="00781F8B"/>
    <w:rsid w:val="00782789"/>
    <w:rsid w:val="00782CC3"/>
    <w:rsid w:val="00782EB9"/>
    <w:rsid w:val="00783143"/>
    <w:rsid w:val="007831AF"/>
    <w:rsid w:val="0078322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4FD5"/>
    <w:rsid w:val="0078530F"/>
    <w:rsid w:val="00785925"/>
    <w:rsid w:val="00785935"/>
    <w:rsid w:val="00785E36"/>
    <w:rsid w:val="00785F08"/>
    <w:rsid w:val="00786256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1D77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3FE7"/>
    <w:rsid w:val="00794084"/>
    <w:rsid w:val="0079416A"/>
    <w:rsid w:val="0079419D"/>
    <w:rsid w:val="007942FB"/>
    <w:rsid w:val="0079453E"/>
    <w:rsid w:val="00794618"/>
    <w:rsid w:val="007946E8"/>
    <w:rsid w:val="00794780"/>
    <w:rsid w:val="00795EDF"/>
    <w:rsid w:val="00796ED0"/>
    <w:rsid w:val="0079713A"/>
    <w:rsid w:val="0079719E"/>
    <w:rsid w:val="00797296"/>
    <w:rsid w:val="00797B14"/>
    <w:rsid w:val="00797DC8"/>
    <w:rsid w:val="007A0333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2B8"/>
    <w:rsid w:val="007A342B"/>
    <w:rsid w:val="007A3856"/>
    <w:rsid w:val="007A3DEB"/>
    <w:rsid w:val="007A41C9"/>
    <w:rsid w:val="007A4830"/>
    <w:rsid w:val="007A48F4"/>
    <w:rsid w:val="007A48F5"/>
    <w:rsid w:val="007A4A4D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7D0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3AB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4EA"/>
    <w:rsid w:val="007C35A5"/>
    <w:rsid w:val="007C3729"/>
    <w:rsid w:val="007C3C6C"/>
    <w:rsid w:val="007C5497"/>
    <w:rsid w:val="007C570B"/>
    <w:rsid w:val="007C5CC0"/>
    <w:rsid w:val="007C6607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2EA2"/>
    <w:rsid w:val="007D321B"/>
    <w:rsid w:val="007D4397"/>
    <w:rsid w:val="007D48B7"/>
    <w:rsid w:val="007D5604"/>
    <w:rsid w:val="007D5DA1"/>
    <w:rsid w:val="007D637B"/>
    <w:rsid w:val="007D63C2"/>
    <w:rsid w:val="007D6957"/>
    <w:rsid w:val="007D69CB"/>
    <w:rsid w:val="007D6EEC"/>
    <w:rsid w:val="007D7831"/>
    <w:rsid w:val="007D7920"/>
    <w:rsid w:val="007D7AA2"/>
    <w:rsid w:val="007E00B9"/>
    <w:rsid w:val="007E0BB9"/>
    <w:rsid w:val="007E0F41"/>
    <w:rsid w:val="007E147E"/>
    <w:rsid w:val="007E1ED9"/>
    <w:rsid w:val="007E20E0"/>
    <w:rsid w:val="007E31AC"/>
    <w:rsid w:val="007E3299"/>
    <w:rsid w:val="007E3876"/>
    <w:rsid w:val="007E3922"/>
    <w:rsid w:val="007E43B2"/>
    <w:rsid w:val="007E47B4"/>
    <w:rsid w:val="007E514C"/>
    <w:rsid w:val="007E5980"/>
    <w:rsid w:val="007E59AD"/>
    <w:rsid w:val="007E5A80"/>
    <w:rsid w:val="007E642F"/>
    <w:rsid w:val="007E67DE"/>
    <w:rsid w:val="007E68C3"/>
    <w:rsid w:val="007E69DF"/>
    <w:rsid w:val="007E7A1A"/>
    <w:rsid w:val="007F01FD"/>
    <w:rsid w:val="007F036E"/>
    <w:rsid w:val="007F105D"/>
    <w:rsid w:val="007F106A"/>
    <w:rsid w:val="007F142C"/>
    <w:rsid w:val="007F1516"/>
    <w:rsid w:val="007F1A18"/>
    <w:rsid w:val="007F1BFE"/>
    <w:rsid w:val="007F1D7A"/>
    <w:rsid w:val="007F2DA3"/>
    <w:rsid w:val="007F31FA"/>
    <w:rsid w:val="007F36A9"/>
    <w:rsid w:val="007F3AFE"/>
    <w:rsid w:val="007F3D29"/>
    <w:rsid w:val="007F3E54"/>
    <w:rsid w:val="007F44FA"/>
    <w:rsid w:val="007F4946"/>
    <w:rsid w:val="007F4E51"/>
    <w:rsid w:val="007F555A"/>
    <w:rsid w:val="007F5576"/>
    <w:rsid w:val="007F57CB"/>
    <w:rsid w:val="007F5AAE"/>
    <w:rsid w:val="007F5AC8"/>
    <w:rsid w:val="007F5B0A"/>
    <w:rsid w:val="007F5C05"/>
    <w:rsid w:val="007F664E"/>
    <w:rsid w:val="007F68B6"/>
    <w:rsid w:val="007F7947"/>
    <w:rsid w:val="007F7C0A"/>
    <w:rsid w:val="007F7F33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66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17D1"/>
    <w:rsid w:val="00812011"/>
    <w:rsid w:val="008122B7"/>
    <w:rsid w:val="008122D0"/>
    <w:rsid w:val="0081255C"/>
    <w:rsid w:val="008130AA"/>
    <w:rsid w:val="00813513"/>
    <w:rsid w:val="00813557"/>
    <w:rsid w:val="0081358B"/>
    <w:rsid w:val="00813AF1"/>
    <w:rsid w:val="00813BE4"/>
    <w:rsid w:val="00814713"/>
    <w:rsid w:val="00814AB7"/>
    <w:rsid w:val="0081508E"/>
    <w:rsid w:val="008152F3"/>
    <w:rsid w:val="008154FB"/>
    <w:rsid w:val="00815EEF"/>
    <w:rsid w:val="008166D3"/>
    <w:rsid w:val="0081672C"/>
    <w:rsid w:val="00816741"/>
    <w:rsid w:val="00816CB6"/>
    <w:rsid w:val="00816E66"/>
    <w:rsid w:val="00816FF5"/>
    <w:rsid w:val="008172AC"/>
    <w:rsid w:val="00817521"/>
    <w:rsid w:val="00817D98"/>
    <w:rsid w:val="00817F9F"/>
    <w:rsid w:val="00820677"/>
    <w:rsid w:val="00820D4C"/>
    <w:rsid w:val="00820D83"/>
    <w:rsid w:val="00820EF8"/>
    <w:rsid w:val="00821145"/>
    <w:rsid w:val="008214B3"/>
    <w:rsid w:val="00821EF0"/>
    <w:rsid w:val="0082217E"/>
    <w:rsid w:val="00822571"/>
    <w:rsid w:val="008226DE"/>
    <w:rsid w:val="008227EA"/>
    <w:rsid w:val="00822942"/>
    <w:rsid w:val="00822A90"/>
    <w:rsid w:val="00822C77"/>
    <w:rsid w:val="00822D84"/>
    <w:rsid w:val="00822DE0"/>
    <w:rsid w:val="00823156"/>
    <w:rsid w:val="008231B9"/>
    <w:rsid w:val="008231D9"/>
    <w:rsid w:val="008235F1"/>
    <w:rsid w:val="008235F7"/>
    <w:rsid w:val="008237E7"/>
    <w:rsid w:val="008239AF"/>
    <w:rsid w:val="00823E65"/>
    <w:rsid w:val="00823F77"/>
    <w:rsid w:val="0082419C"/>
    <w:rsid w:val="0082426D"/>
    <w:rsid w:val="008242ED"/>
    <w:rsid w:val="00824AC1"/>
    <w:rsid w:val="00824C7F"/>
    <w:rsid w:val="008259D4"/>
    <w:rsid w:val="00826282"/>
    <w:rsid w:val="008268A2"/>
    <w:rsid w:val="00826A5C"/>
    <w:rsid w:val="00826AC1"/>
    <w:rsid w:val="00827275"/>
    <w:rsid w:val="00827370"/>
    <w:rsid w:val="008278CC"/>
    <w:rsid w:val="0082790D"/>
    <w:rsid w:val="0083002A"/>
    <w:rsid w:val="00830748"/>
    <w:rsid w:val="00830D0C"/>
    <w:rsid w:val="00830D0E"/>
    <w:rsid w:val="008313A7"/>
    <w:rsid w:val="00831550"/>
    <w:rsid w:val="008319B8"/>
    <w:rsid w:val="0083249E"/>
    <w:rsid w:val="0083351B"/>
    <w:rsid w:val="00833562"/>
    <w:rsid w:val="0083373A"/>
    <w:rsid w:val="00833A3C"/>
    <w:rsid w:val="00834204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901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3BAF"/>
    <w:rsid w:val="00864A50"/>
    <w:rsid w:val="00864A51"/>
    <w:rsid w:val="00864D53"/>
    <w:rsid w:val="00865135"/>
    <w:rsid w:val="00865142"/>
    <w:rsid w:val="008653CB"/>
    <w:rsid w:val="0086579B"/>
    <w:rsid w:val="0086584E"/>
    <w:rsid w:val="00865917"/>
    <w:rsid w:val="008660E6"/>
    <w:rsid w:val="00866161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142"/>
    <w:rsid w:val="00872222"/>
    <w:rsid w:val="008725A8"/>
    <w:rsid w:val="008725CE"/>
    <w:rsid w:val="00872C41"/>
    <w:rsid w:val="00872E7B"/>
    <w:rsid w:val="00873201"/>
    <w:rsid w:val="0087374C"/>
    <w:rsid w:val="00873D54"/>
    <w:rsid w:val="00874760"/>
    <w:rsid w:val="00874875"/>
    <w:rsid w:val="00874A12"/>
    <w:rsid w:val="00874F75"/>
    <w:rsid w:val="0087503A"/>
    <w:rsid w:val="00875146"/>
    <w:rsid w:val="0087580C"/>
    <w:rsid w:val="00875CD0"/>
    <w:rsid w:val="0087653E"/>
    <w:rsid w:val="008768E7"/>
    <w:rsid w:val="00876C66"/>
    <w:rsid w:val="00876E27"/>
    <w:rsid w:val="00877604"/>
    <w:rsid w:val="008779C6"/>
    <w:rsid w:val="00880866"/>
    <w:rsid w:val="008811AB"/>
    <w:rsid w:val="0088140D"/>
    <w:rsid w:val="008814A3"/>
    <w:rsid w:val="0088160B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0686"/>
    <w:rsid w:val="008906BE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76A"/>
    <w:rsid w:val="00893A7E"/>
    <w:rsid w:val="00893B36"/>
    <w:rsid w:val="00893D45"/>
    <w:rsid w:val="00894850"/>
    <w:rsid w:val="00894DB1"/>
    <w:rsid w:val="00896399"/>
    <w:rsid w:val="0089679E"/>
    <w:rsid w:val="008969E7"/>
    <w:rsid w:val="00897206"/>
    <w:rsid w:val="0089785D"/>
    <w:rsid w:val="00897CC5"/>
    <w:rsid w:val="008A0435"/>
    <w:rsid w:val="008A0526"/>
    <w:rsid w:val="008A0DCC"/>
    <w:rsid w:val="008A12AB"/>
    <w:rsid w:val="008A1427"/>
    <w:rsid w:val="008A1FF2"/>
    <w:rsid w:val="008A21F4"/>
    <w:rsid w:val="008A2493"/>
    <w:rsid w:val="008A263A"/>
    <w:rsid w:val="008A3177"/>
    <w:rsid w:val="008A3824"/>
    <w:rsid w:val="008A392A"/>
    <w:rsid w:val="008A3E00"/>
    <w:rsid w:val="008A3F48"/>
    <w:rsid w:val="008A4C33"/>
    <w:rsid w:val="008A4FBB"/>
    <w:rsid w:val="008A54B0"/>
    <w:rsid w:val="008A56BD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33B"/>
    <w:rsid w:val="008B256B"/>
    <w:rsid w:val="008B40F4"/>
    <w:rsid w:val="008B4D80"/>
    <w:rsid w:val="008B55C3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616"/>
    <w:rsid w:val="008C597D"/>
    <w:rsid w:val="008C6135"/>
    <w:rsid w:val="008C617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27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5C4C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701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75D"/>
    <w:rsid w:val="008E4922"/>
    <w:rsid w:val="008E495D"/>
    <w:rsid w:val="008E4A3B"/>
    <w:rsid w:val="008E4DC5"/>
    <w:rsid w:val="008E4E49"/>
    <w:rsid w:val="008E5049"/>
    <w:rsid w:val="008E5290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D2"/>
    <w:rsid w:val="008F0FF8"/>
    <w:rsid w:val="008F1332"/>
    <w:rsid w:val="008F1957"/>
    <w:rsid w:val="008F1AD2"/>
    <w:rsid w:val="008F2971"/>
    <w:rsid w:val="008F2D97"/>
    <w:rsid w:val="008F2ED3"/>
    <w:rsid w:val="008F3127"/>
    <w:rsid w:val="008F3306"/>
    <w:rsid w:val="008F3D7A"/>
    <w:rsid w:val="008F3DAE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58"/>
    <w:rsid w:val="008F7F7B"/>
    <w:rsid w:val="00900266"/>
    <w:rsid w:val="009005F0"/>
    <w:rsid w:val="00900710"/>
    <w:rsid w:val="0090078B"/>
    <w:rsid w:val="009009F7"/>
    <w:rsid w:val="00900B52"/>
    <w:rsid w:val="00900BA1"/>
    <w:rsid w:val="00900C7D"/>
    <w:rsid w:val="00900CFD"/>
    <w:rsid w:val="00901023"/>
    <w:rsid w:val="009015EB"/>
    <w:rsid w:val="00901D6E"/>
    <w:rsid w:val="009020A8"/>
    <w:rsid w:val="00902192"/>
    <w:rsid w:val="00902336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B3C"/>
    <w:rsid w:val="00907C8B"/>
    <w:rsid w:val="00910402"/>
    <w:rsid w:val="00910739"/>
    <w:rsid w:val="00910B60"/>
    <w:rsid w:val="00910D82"/>
    <w:rsid w:val="00911138"/>
    <w:rsid w:val="009113B5"/>
    <w:rsid w:val="00911451"/>
    <w:rsid w:val="00911894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4E0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567"/>
    <w:rsid w:val="00920D5A"/>
    <w:rsid w:val="00920FE7"/>
    <w:rsid w:val="009214B8"/>
    <w:rsid w:val="00921854"/>
    <w:rsid w:val="009219D0"/>
    <w:rsid w:val="00921FDF"/>
    <w:rsid w:val="0092221C"/>
    <w:rsid w:val="00923030"/>
    <w:rsid w:val="00923422"/>
    <w:rsid w:val="009239D1"/>
    <w:rsid w:val="00923A92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0F30"/>
    <w:rsid w:val="00931260"/>
    <w:rsid w:val="00931634"/>
    <w:rsid w:val="00931821"/>
    <w:rsid w:val="00931972"/>
    <w:rsid w:val="009319B0"/>
    <w:rsid w:val="00931A5B"/>
    <w:rsid w:val="0093229A"/>
    <w:rsid w:val="009323C4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0F0A"/>
    <w:rsid w:val="0094127C"/>
    <w:rsid w:val="009414F3"/>
    <w:rsid w:val="00941619"/>
    <w:rsid w:val="0094240D"/>
    <w:rsid w:val="00942623"/>
    <w:rsid w:val="009428C5"/>
    <w:rsid w:val="00942907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5B76"/>
    <w:rsid w:val="00946000"/>
    <w:rsid w:val="00946127"/>
    <w:rsid w:val="0094655D"/>
    <w:rsid w:val="00946745"/>
    <w:rsid w:val="00950377"/>
    <w:rsid w:val="009505AD"/>
    <w:rsid w:val="00950950"/>
    <w:rsid w:val="009509DC"/>
    <w:rsid w:val="0095223B"/>
    <w:rsid w:val="009525D6"/>
    <w:rsid w:val="00952676"/>
    <w:rsid w:val="009528DA"/>
    <w:rsid w:val="0095295D"/>
    <w:rsid w:val="0095302F"/>
    <w:rsid w:val="0095348F"/>
    <w:rsid w:val="00954EAF"/>
    <w:rsid w:val="0095591D"/>
    <w:rsid w:val="0095623D"/>
    <w:rsid w:val="009564F9"/>
    <w:rsid w:val="0095657A"/>
    <w:rsid w:val="00956825"/>
    <w:rsid w:val="00956878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2D7F"/>
    <w:rsid w:val="009633DC"/>
    <w:rsid w:val="00963613"/>
    <w:rsid w:val="00963F44"/>
    <w:rsid w:val="009644E6"/>
    <w:rsid w:val="00964E4B"/>
    <w:rsid w:val="0096561F"/>
    <w:rsid w:val="0096621F"/>
    <w:rsid w:val="0096651D"/>
    <w:rsid w:val="00966939"/>
    <w:rsid w:val="00966E4E"/>
    <w:rsid w:val="00966F22"/>
    <w:rsid w:val="00967027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1793"/>
    <w:rsid w:val="00971C73"/>
    <w:rsid w:val="00972490"/>
    <w:rsid w:val="009725BB"/>
    <w:rsid w:val="0097360F"/>
    <w:rsid w:val="00973DE9"/>
    <w:rsid w:val="0097408B"/>
    <w:rsid w:val="00974610"/>
    <w:rsid w:val="00974842"/>
    <w:rsid w:val="00974F34"/>
    <w:rsid w:val="0097505A"/>
    <w:rsid w:val="009758B6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2E"/>
    <w:rsid w:val="00981BAA"/>
    <w:rsid w:val="00981E31"/>
    <w:rsid w:val="00981FEF"/>
    <w:rsid w:val="009825A3"/>
    <w:rsid w:val="009825A5"/>
    <w:rsid w:val="009828EE"/>
    <w:rsid w:val="009832F1"/>
    <w:rsid w:val="00983366"/>
    <w:rsid w:val="009838CC"/>
    <w:rsid w:val="00983A6A"/>
    <w:rsid w:val="009841FE"/>
    <w:rsid w:val="00984CC5"/>
    <w:rsid w:val="00985738"/>
    <w:rsid w:val="00985A84"/>
    <w:rsid w:val="00985AD7"/>
    <w:rsid w:val="00985E86"/>
    <w:rsid w:val="0098657C"/>
    <w:rsid w:val="009867D4"/>
    <w:rsid w:val="009869AD"/>
    <w:rsid w:val="00986AF8"/>
    <w:rsid w:val="00986FAE"/>
    <w:rsid w:val="00987C5C"/>
    <w:rsid w:val="00987C99"/>
    <w:rsid w:val="00987D60"/>
    <w:rsid w:val="009904F8"/>
    <w:rsid w:val="00990FD8"/>
    <w:rsid w:val="00991134"/>
    <w:rsid w:val="009911BD"/>
    <w:rsid w:val="009916FB"/>
    <w:rsid w:val="00991B1E"/>
    <w:rsid w:val="00991EFE"/>
    <w:rsid w:val="00991FD7"/>
    <w:rsid w:val="009922BF"/>
    <w:rsid w:val="009923FF"/>
    <w:rsid w:val="00993970"/>
    <w:rsid w:val="00993F0D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40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3AF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798"/>
    <w:rsid w:val="009B2E0F"/>
    <w:rsid w:val="009B2E4A"/>
    <w:rsid w:val="009B2F08"/>
    <w:rsid w:val="009B33E8"/>
    <w:rsid w:val="009B34F2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EB3"/>
    <w:rsid w:val="009B4FC4"/>
    <w:rsid w:val="009B5696"/>
    <w:rsid w:val="009B5AC0"/>
    <w:rsid w:val="009B5B04"/>
    <w:rsid w:val="009B5E70"/>
    <w:rsid w:val="009B60E5"/>
    <w:rsid w:val="009B62EB"/>
    <w:rsid w:val="009B6CAA"/>
    <w:rsid w:val="009B7790"/>
    <w:rsid w:val="009B7899"/>
    <w:rsid w:val="009B7A98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1AB2"/>
    <w:rsid w:val="009C2BCE"/>
    <w:rsid w:val="009C2DE8"/>
    <w:rsid w:val="009C35F0"/>
    <w:rsid w:val="009C39A7"/>
    <w:rsid w:val="009C40BF"/>
    <w:rsid w:val="009C40DA"/>
    <w:rsid w:val="009C42AD"/>
    <w:rsid w:val="009C4473"/>
    <w:rsid w:val="009C4873"/>
    <w:rsid w:val="009C4E0A"/>
    <w:rsid w:val="009C4EDF"/>
    <w:rsid w:val="009C532F"/>
    <w:rsid w:val="009C61A9"/>
    <w:rsid w:val="009C6842"/>
    <w:rsid w:val="009C6BFF"/>
    <w:rsid w:val="009C6C2E"/>
    <w:rsid w:val="009C7000"/>
    <w:rsid w:val="009C74B2"/>
    <w:rsid w:val="009C75B8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7A2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026"/>
    <w:rsid w:val="009E21E6"/>
    <w:rsid w:val="009E2575"/>
    <w:rsid w:val="009E2D06"/>
    <w:rsid w:val="009E310A"/>
    <w:rsid w:val="009E3391"/>
    <w:rsid w:val="009E3952"/>
    <w:rsid w:val="009E3F04"/>
    <w:rsid w:val="009E400D"/>
    <w:rsid w:val="009E418F"/>
    <w:rsid w:val="009E4281"/>
    <w:rsid w:val="009E42E5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2B"/>
    <w:rsid w:val="009F445E"/>
    <w:rsid w:val="009F4473"/>
    <w:rsid w:val="009F4B01"/>
    <w:rsid w:val="009F4CF0"/>
    <w:rsid w:val="009F5226"/>
    <w:rsid w:val="009F60DF"/>
    <w:rsid w:val="009F61EC"/>
    <w:rsid w:val="009F6368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049C"/>
    <w:rsid w:val="00A017B3"/>
    <w:rsid w:val="00A01854"/>
    <w:rsid w:val="00A027BB"/>
    <w:rsid w:val="00A02887"/>
    <w:rsid w:val="00A028F1"/>
    <w:rsid w:val="00A02A93"/>
    <w:rsid w:val="00A02DAD"/>
    <w:rsid w:val="00A02EB0"/>
    <w:rsid w:val="00A03079"/>
    <w:rsid w:val="00A032A1"/>
    <w:rsid w:val="00A032E2"/>
    <w:rsid w:val="00A037D3"/>
    <w:rsid w:val="00A038BD"/>
    <w:rsid w:val="00A039A2"/>
    <w:rsid w:val="00A04B53"/>
    <w:rsid w:val="00A05330"/>
    <w:rsid w:val="00A0557A"/>
    <w:rsid w:val="00A055C1"/>
    <w:rsid w:val="00A05870"/>
    <w:rsid w:val="00A05D95"/>
    <w:rsid w:val="00A0641B"/>
    <w:rsid w:val="00A065AC"/>
    <w:rsid w:val="00A07607"/>
    <w:rsid w:val="00A07C39"/>
    <w:rsid w:val="00A10E82"/>
    <w:rsid w:val="00A10F8F"/>
    <w:rsid w:val="00A11178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AD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2FA"/>
    <w:rsid w:val="00A22944"/>
    <w:rsid w:val="00A22DEA"/>
    <w:rsid w:val="00A232C0"/>
    <w:rsid w:val="00A23378"/>
    <w:rsid w:val="00A23BF8"/>
    <w:rsid w:val="00A23CE2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47"/>
    <w:rsid w:val="00A311CA"/>
    <w:rsid w:val="00A31221"/>
    <w:rsid w:val="00A3191A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3D4"/>
    <w:rsid w:val="00A41AA3"/>
    <w:rsid w:val="00A41AAC"/>
    <w:rsid w:val="00A41D01"/>
    <w:rsid w:val="00A4217E"/>
    <w:rsid w:val="00A4286E"/>
    <w:rsid w:val="00A42918"/>
    <w:rsid w:val="00A42B63"/>
    <w:rsid w:val="00A42D3A"/>
    <w:rsid w:val="00A42DAC"/>
    <w:rsid w:val="00A430C6"/>
    <w:rsid w:val="00A431C0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68A7"/>
    <w:rsid w:val="00A47232"/>
    <w:rsid w:val="00A473B6"/>
    <w:rsid w:val="00A473DD"/>
    <w:rsid w:val="00A47DE0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584B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1D96"/>
    <w:rsid w:val="00A62328"/>
    <w:rsid w:val="00A6242B"/>
    <w:rsid w:val="00A62857"/>
    <w:rsid w:val="00A62991"/>
    <w:rsid w:val="00A63857"/>
    <w:rsid w:val="00A6397E"/>
    <w:rsid w:val="00A63A06"/>
    <w:rsid w:val="00A63D21"/>
    <w:rsid w:val="00A63EF2"/>
    <w:rsid w:val="00A64363"/>
    <w:rsid w:val="00A64591"/>
    <w:rsid w:val="00A64C39"/>
    <w:rsid w:val="00A652FF"/>
    <w:rsid w:val="00A65BA6"/>
    <w:rsid w:val="00A66227"/>
    <w:rsid w:val="00A6629A"/>
    <w:rsid w:val="00A66415"/>
    <w:rsid w:val="00A6694B"/>
    <w:rsid w:val="00A66B17"/>
    <w:rsid w:val="00A673B0"/>
    <w:rsid w:val="00A6742C"/>
    <w:rsid w:val="00A67898"/>
    <w:rsid w:val="00A67FDC"/>
    <w:rsid w:val="00A70793"/>
    <w:rsid w:val="00A709E3"/>
    <w:rsid w:val="00A70FFE"/>
    <w:rsid w:val="00A71645"/>
    <w:rsid w:val="00A71C74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49D9"/>
    <w:rsid w:val="00A856F1"/>
    <w:rsid w:val="00A868F6"/>
    <w:rsid w:val="00A875BB"/>
    <w:rsid w:val="00A87BB6"/>
    <w:rsid w:val="00A87D3A"/>
    <w:rsid w:val="00A9016B"/>
    <w:rsid w:val="00A9061E"/>
    <w:rsid w:val="00A90622"/>
    <w:rsid w:val="00A90D3A"/>
    <w:rsid w:val="00A91617"/>
    <w:rsid w:val="00A917B2"/>
    <w:rsid w:val="00A92121"/>
    <w:rsid w:val="00A92275"/>
    <w:rsid w:val="00A935AF"/>
    <w:rsid w:val="00A93716"/>
    <w:rsid w:val="00A93C8E"/>
    <w:rsid w:val="00A942AC"/>
    <w:rsid w:val="00A942D1"/>
    <w:rsid w:val="00A958FF"/>
    <w:rsid w:val="00A95932"/>
    <w:rsid w:val="00A95F0C"/>
    <w:rsid w:val="00A95F2B"/>
    <w:rsid w:val="00A96198"/>
    <w:rsid w:val="00A966B4"/>
    <w:rsid w:val="00A967F7"/>
    <w:rsid w:val="00A96DEB"/>
    <w:rsid w:val="00A971AE"/>
    <w:rsid w:val="00A97624"/>
    <w:rsid w:val="00A976FC"/>
    <w:rsid w:val="00A977AD"/>
    <w:rsid w:val="00A97815"/>
    <w:rsid w:val="00A9783A"/>
    <w:rsid w:val="00A97CFD"/>
    <w:rsid w:val="00AA0764"/>
    <w:rsid w:val="00AA09BA"/>
    <w:rsid w:val="00AA0AB0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1CA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A7E79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60F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2F3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79E"/>
    <w:rsid w:val="00AD78C0"/>
    <w:rsid w:val="00AE02B2"/>
    <w:rsid w:val="00AE0705"/>
    <w:rsid w:val="00AE0B5E"/>
    <w:rsid w:val="00AE0C1E"/>
    <w:rsid w:val="00AE1206"/>
    <w:rsid w:val="00AE1A39"/>
    <w:rsid w:val="00AE1BEB"/>
    <w:rsid w:val="00AE2596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5B31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0D76"/>
    <w:rsid w:val="00AF1418"/>
    <w:rsid w:val="00AF1555"/>
    <w:rsid w:val="00AF1841"/>
    <w:rsid w:val="00AF191D"/>
    <w:rsid w:val="00AF2208"/>
    <w:rsid w:val="00AF22F1"/>
    <w:rsid w:val="00AF2742"/>
    <w:rsid w:val="00AF2943"/>
    <w:rsid w:val="00AF2BCA"/>
    <w:rsid w:val="00AF31E9"/>
    <w:rsid w:val="00AF3212"/>
    <w:rsid w:val="00AF376B"/>
    <w:rsid w:val="00AF39B4"/>
    <w:rsid w:val="00AF3D02"/>
    <w:rsid w:val="00AF3DB6"/>
    <w:rsid w:val="00AF453B"/>
    <w:rsid w:val="00AF470D"/>
    <w:rsid w:val="00AF4740"/>
    <w:rsid w:val="00AF4828"/>
    <w:rsid w:val="00AF50A6"/>
    <w:rsid w:val="00AF55E9"/>
    <w:rsid w:val="00AF5984"/>
    <w:rsid w:val="00AF59FB"/>
    <w:rsid w:val="00AF5F29"/>
    <w:rsid w:val="00AF6746"/>
    <w:rsid w:val="00AF67E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2EA9"/>
    <w:rsid w:val="00B03119"/>
    <w:rsid w:val="00B03251"/>
    <w:rsid w:val="00B03777"/>
    <w:rsid w:val="00B03CBA"/>
    <w:rsid w:val="00B04076"/>
    <w:rsid w:val="00B044E5"/>
    <w:rsid w:val="00B047A6"/>
    <w:rsid w:val="00B049DB"/>
    <w:rsid w:val="00B04B04"/>
    <w:rsid w:val="00B04D6C"/>
    <w:rsid w:val="00B055DA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A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7AD"/>
    <w:rsid w:val="00B229CC"/>
    <w:rsid w:val="00B235E3"/>
    <w:rsid w:val="00B239E6"/>
    <w:rsid w:val="00B23C3A"/>
    <w:rsid w:val="00B2408A"/>
    <w:rsid w:val="00B245FA"/>
    <w:rsid w:val="00B24675"/>
    <w:rsid w:val="00B24D59"/>
    <w:rsid w:val="00B24F1B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228E"/>
    <w:rsid w:val="00B32422"/>
    <w:rsid w:val="00B32592"/>
    <w:rsid w:val="00B330B5"/>
    <w:rsid w:val="00B3374B"/>
    <w:rsid w:val="00B33977"/>
    <w:rsid w:val="00B341DB"/>
    <w:rsid w:val="00B3486F"/>
    <w:rsid w:val="00B34A5D"/>
    <w:rsid w:val="00B34AB2"/>
    <w:rsid w:val="00B34E02"/>
    <w:rsid w:val="00B34E83"/>
    <w:rsid w:val="00B354FC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4C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75E"/>
    <w:rsid w:val="00B52828"/>
    <w:rsid w:val="00B528AC"/>
    <w:rsid w:val="00B529F2"/>
    <w:rsid w:val="00B529FC"/>
    <w:rsid w:val="00B52ED1"/>
    <w:rsid w:val="00B54A72"/>
    <w:rsid w:val="00B557A8"/>
    <w:rsid w:val="00B55AC6"/>
    <w:rsid w:val="00B56295"/>
    <w:rsid w:val="00B57372"/>
    <w:rsid w:val="00B57734"/>
    <w:rsid w:val="00B60090"/>
    <w:rsid w:val="00B60ADB"/>
    <w:rsid w:val="00B60B2F"/>
    <w:rsid w:val="00B60FA6"/>
    <w:rsid w:val="00B611F9"/>
    <w:rsid w:val="00B6122D"/>
    <w:rsid w:val="00B61251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157"/>
    <w:rsid w:val="00B649CB"/>
    <w:rsid w:val="00B64A7D"/>
    <w:rsid w:val="00B650EB"/>
    <w:rsid w:val="00B6565D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12E7"/>
    <w:rsid w:val="00B716B3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3CB"/>
    <w:rsid w:val="00B76462"/>
    <w:rsid w:val="00B7686B"/>
    <w:rsid w:val="00B7732D"/>
    <w:rsid w:val="00B77FC4"/>
    <w:rsid w:val="00B80029"/>
    <w:rsid w:val="00B801FF"/>
    <w:rsid w:val="00B80F69"/>
    <w:rsid w:val="00B81711"/>
    <w:rsid w:val="00B819BE"/>
    <w:rsid w:val="00B81D5F"/>
    <w:rsid w:val="00B81DF5"/>
    <w:rsid w:val="00B82053"/>
    <w:rsid w:val="00B82185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6294"/>
    <w:rsid w:val="00B86A43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296"/>
    <w:rsid w:val="00B92467"/>
    <w:rsid w:val="00B926D3"/>
    <w:rsid w:val="00B92989"/>
    <w:rsid w:val="00B936A2"/>
    <w:rsid w:val="00B937FD"/>
    <w:rsid w:val="00B93989"/>
    <w:rsid w:val="00B93C69"/>
    <w:rsid w:val="00B942DE"/>
    <w:rsid w:val="00B94452"/>
    <w:rsid w:val="00B9468A"/>
    <w:rsid w:val="00B948A4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56D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0"/>
    <w:rsid w:val="00BA37AB"/>
    <w:rsid w:val="00BA38E0"/>
    <w:rsid w:val="00BA3D98"/>
    <w:rsid w:val="00BA407D"/>
    <w:rsid w:val="00BA45D3"/>
    <w:rsid w:val="00BA4820"/>
    <w:rsid w:val="00BA4847"/>
    <w:rsid w:val="00BA4AB0"/>
    <w:rsid w:val="00BA4D66"/>
    <w:rsid w:val="00BA4E9F"/>
    <w:rsid w:val="00BA54B6"/>
    <w:rsid w:val="00BA5761"/>
    <w:rsid w:val="00BA5F75"/>
    <w:rsid w:val="00BA6151"/>
    <w:rsid w:val="00BA649B"/>
    <w:rsid w:val="00BA6FB2"/>
    <w:rsid w:val="00BA71A7"/>
    <w:rsid w:val="00BA740B"/>
    <w:rsid w:val="00BB05A4"/>
    <w:rsid w:val="00BB0903"/>
    <w:rsid w:val="00BB09A9"/>
    <w:rsid w:val="00BB0F3C"/>
    <w:rsid w:val="00BB0FFF"/>
    <w:rsid w:val="00BB130D"/>
    <w:rsid w:val="00BB142D"/>
    <w:rsid w:val="00BB1707"/>
    <w:rsid w:val="00BB177E"/>
    <w:rsid w:val="00BB1AB5"/>
    <w:rsid w:val="00BB1D06"/>
    <w:rsid w:val="00BB20BE"/>
    <w:rsid w:val="00BB25B8"/>
    <w:rsid w:val="00BB286A"/>
    <w:rsid w:val="00BB2B6C"/>
    <w:rsid w:val="00BB2C17"/>
    <w:rsid w:val="00BB40D0"/>
    <w:rsid w:val="00BB417E"/>
    <w:rsid w:val="00BB4908"/>
    <w:rsid w:val="00BB4C99"/>
    <w:rsid w:val="00BB507E"/>
    <w:rsid w:val="00BB52C6"/>
    <w:rsid w:val="00BB5310"/>
    <w:rsid w:val="00BB5AB4"/>
    <w:rsid w:val="00BB5BDF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2E8C"/>
    <w:rsid w:val="00BC30B9"/>
    <w:rsid w:val="00BC379D"/>
    <w:rsid w:val="00BC37D5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5F5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2769"/>
    <w:rsid w:val="00BD27A0"/>
    <w:rsid w:val="00BD306E"/>
    <w:rsid w:val="00BD37DD"/>
    <w:rsid w:val="00BD3832"/>
    <w:rsid w:val="00BD3ABC"/>
    <w:rsid w:val="00BD527D"/>
    <w:rsid w:val="00BD57BE"/>
    <w:rsid w:val="00BD60D8"/>
    <w:rsid w:val="00BD620D"/>
    <w:rsid w:val="00BD62ED"/>
    <w:rsid w:val="00BD6E86"/>
    <w:rsid w:val="00BD7E7C"/>
    <w:rsid w:val="00BE00F2"/>
    <w:rsid w:val="00BE02D3"/>
    <w:rsid w:val="00BE051C"/>
    <w:rsid w:val="00BE0887"/>
    <w:rsid w:val="00BE0889"/>
    <w:rsid w:val="00BE08C4"/>
    <w:rsid w:val="00BE0D4A"/>
    <w:rsid w:val="00BE0E22"/>
    <w:rsid w:val="00BE16A6"/>
    <w:rsid w:val="00BE18BB"/>
    <w:rsid w:val="00BE196E"/>
    <w:rsid w:val="00BE1CCE"/>
    <w:rsid w:val="00BE230C"/>
    <w:rsid w:val="00BE249B"/>
    <w:rsid w:val="00BE2FAF"/>
    <w:rsid w:val="00BE3143"/>
    <w:rsid w:val="00BE31D9"/>
    <w:rsid w:val="00BE3296"/>
    <w:rsid w:val="00BE3377"/>
    <w:rsid w:val="00BE34C0"/>
    <w:rsid w:val="00BE34EB"/>
    <w:rsid w:val="00BE363B"/>
    <w:rsid w:val="00BE3C51"/>
    <w:rsid w:val="00BE424C"/>
    <w:rsid w:val="00BE4310"/>
    <w:rsid w:val="00BE4334"/>
    <w:rsid w:val="00BE45F7"/>
    <w:rsid w:val="00BE46D2"/>
    <w:rsid w:val="00BE4C9C"/>
    <w:rsid w:val="00BE5AA7"/>
    <w:rsid w:val="00BE5CC3"/>
    <w:rsid w:val="00BE63B5"/>
    <w:rsid w:val="00BE7BF1"/>
    <w:rsid w:val="00BE7C1A"/>
    <w:rsid w:val="00BF0415"/>
    <w:rsid w:val="00BF09B1"/>
    <w:rsid w:val="00BF0AB3"/>
    <w:rsid w:val="00BF0B4D"/>
    <w:rsid w:val="00BF0E32"/>
    <w:rsid w:val="00BF1295"/>
    <w:rsid w:val="00BF1937"/>
    <w:rsid w:val="00BF24AD"/>
    <w:rsid w:val="00BF26B8"/>
    <w:rsid w:val="00BF2707"/>
    <w:rsid w:val="00BF29EE"/>
    <w:rsid w:val="00BF30C0"/>
    <w:rsid w:val="00BF32E9"/>
    <w:rsid w:val="00BF3588"/>
    <w:rsid w:val="00BF3692"/>
    <w:rsid w:val="00BF3BC2"/>
    <w:rsid w:val="00BF3F6C"/>
    <w:rsid w:val="00BF4206"/>
    <w:rsid w:val="00BF4B44"/>
    <w:rsid w:val="00BF4EA9"/>
    <w:rsid w:val="00BF5072"/>
    <w:rsid w:val="00BF54AC"/>
    <w:rsid w:val="00BF577B"/>
    <w:rsid w:val="00BF6320"/>
    <w:rsid w:val="00BF6398"/>
    <w:rsid w:val="00BF63B5"/>
    <w:rsid w:val="00BF66B6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579"/>
    <w:rsid w:val="00C02779"/>
    <w:rsid w:val="00C02C0C"/>
    <w:rsid w:val="00C037C0"/>
    <w:rsid w:val="00C03ABF"/>
    <w:rsid w:val="00C03C29"/>
    <w:rsid w:val="00C03E7E"/>
    <w:rsid w:val="00C03FBE"/>
    <w:rsid w:val="00C04202"/>
    <w:rsid w:val="00C04A6E"/>
    <w:rsid w:val="00C04E14"/>
    <w:rsid w:val="00C055C6"/>
    <w:rsid w:val="00C05621"/>
    <w:rsid w:val="00C056C7"/>
    <w:rsid w:val="00C0579D"/>
    <w:rsid w:val="00C05CD0"/>
    <w:rsid w:val="00C06074"/>
    <w:rsid w:val="00C0631D"/>
    <w:rsid w:val="00C06488"/>
    <w:rsid w:val="00C066A5"/>
    <w:rsid w:val="00C06DFC"/>
    <w:rsid w:val="00C076A4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E2A"/>
    <w:rsid w:val="00C14176"/>
    <w:rsid w:val="00C145A3"/>
    <w:rsid w:val="00C1512B"/>
    <w:rsid w:val="00C151F8"/>
    <w:rsid w:val="00C1540E"/>
    <w:rsid w:val="00C158FE"/>
    <w:rsid w:val="00C15F01"/>
    <w:rsid w:val="00C162CF"/>
    <w:rsid w:val="00C1686A"/>
    <w:rsid w:val="00C16962"/>
    <w:rsid w:val="00C20383"/>
    <w:rsid w:val="00C2049E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82E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1C16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019"/>
    <w:rsid w:val="00C45595"/>
    <w:rsid w:val="00C45E25"/>
    <w:rsid w:val="00C46278"/>
    <w:rsid w:val="00C4656C"/>
    <w:rsid w:val="00C465EE"/>
    <w:rsid w:val="00C468D5"/>
    <w:rsid w:val="00C4700D"/>
    <w:rsid w:val="00C4725B"/>
    <w:rsid w:val="00C479F9"/>
    <w:rsid w:val="00C47BD6"/>
    <w:rsid w:val="00C47DF3"/>
    <w:rsid w:val="00C50246"/>
    <w:rsid w:val="00C506DC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B36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916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0FD4"/>
    <w:rsid w:val="00C714C3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C4"/>
    <w:rsid w:val="00C805DC"/>
    <w:rsid w:val="00C80F84"/>
    <w:rsid w:val="00C814FC"/>
    <w:rsid w:val="00C81546"/>
    <w:rsid w:val="00C8178A"/>
    <w:rsid w:val="00C81A35"/>
    <w:rsid w:val="00C81EE9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567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395"/>
    <w:rsid w:val="00C90C39"/>
    <w:rsid w:val="00C90D7D"/>
    <w:rsid w:val="00C90D96"/>
    <w:rsid w:val="00C90F9C"/>
    <w:rsid w:val="00C91475"/>
    <w:rsid w:val="00C91CBC"/>
    <w:rsid w:val="00C9209D"/>
    <w:rsid w:val="00C93BBF"/>
    <w:rsid w:val="00C93BDB"/>
    <w:rsid w:val="00C93D55"/>
    <w:rsid w:val="00C93DC0"/>
    <w:rsid w:val="00C941DB"/>
    <w:rsid w:val="00C9461F"/>
    <w:rsid w:val="00C949A6"/>
    <w:rsid w:val="00C94D5E"/>
    <w:rsid w:val="00C95005"/>
    <w:rsid w:val="00C95052"/>
    <w:rsid w:val="00C95482"/>
    <w:rsid w:val="00C9568F"/>
    <w:rsid w:val="00C95AE2"/>
    <w:rsid w:val="00C95E0C"/>
    <w:rsid w:val="00C95F97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14"/>
    <w:rsid w:val="00CA1560"/>
    <w:rsid w:val="00CA1647"/>
    <w:rsid w:val="00CA1745"/>
    <w:rsid w:val="00CA1C57"/>
    <w:rsid w:val="00CA1D4C"/>
    <w:rsid w:val="00CA2084"/>
    <w:rsid w:val="00CA31E8"/>
    <w:rsid w:val="00CA334D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6A7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D0A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737"/>
    <w:rsid w:val="00CD1799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94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27B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2A05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378"/>
    <w:rsid w:val="00CE650A"/>
    <w:rsid w:val="00CE6621"/>
    <w:rsid w:val="00CE7303"/>
    <w:rsid w:val="00CE7899"/>
    <w:rsid w:val="00CF0607"/>
    <w:rsid w:val="00CF0B46"/>
    <w:rsid w:val="00CF0FCC"/>
    <w:rsid w:val="00CF161D"/>
    <w:rsid w:val="00CF1900"/>
    <w:rsid w:val="00CF2079"/>
    <w:rsid w:val="00CF2413"/>
    <w:rsid w:val="00CF2571"/>
    <w:rsid w:val="00CF2731"/>
    <w:rsid w:val="00CF2B1C"/>
    <w:rsid w:val="00CF2C5E"/>
    <w:rsid w:val="00CF2E96"/>
    <w:rsid w:val="00CF338C"/>
    <w:rsid w:val="00CF37B5"/>
    <w:rsid w:val="00CF3C5D"/>
    <w:rsid w:val="00CF4B99"/>
    <w:rsid w:val="00CF4BDC"/>
    <w:rsid w:val="00CF5548"/>
    <w:rsid w:val="00CF5B81"/>
    <w:rsid w:val="00CF5E0B"/>
    <w:rsid w:val="00CF61EA"/>
    <w:rsid w:val="00CF6263"/>
    <w:rsid w:val="00CF6351"/>
    <w:rsid w:val="00CF6D47"/>
    <w:rsid w:val="00CF71B9"/>
    <w:rsid w:val="00CF7C61"/>
    <w:rsid w:val="00CF7CC3"/>
    <w:rsid w:val="00CF7F0C"/>
    <w:rsid w:val="00D00788"/>
    <w:rsid w:val="00D00B5E"/>
    <w:rsid w:val="00D00C3F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993"/>
    <w:rsid w:val="00D03BB4"/>
    <w:rsid w:val="00D03FD8"/>
    <w:rsid w:val="00D04118"/>
    <w:rsid w:val="00D042E7"/>
    <w:rsid w:val="00D0450F"/>
    <w:rsid w:val="00D0458C"/>
    <w:rsid w:val="00D04592"/>
    <w:rsid w:val="00D045AA"/>
    <w:rsid w:val="00D047B2"/>
    <w:rsid w:val="00D047B3"/>
    <w:rsid w:val="00D04962"/>
    <w:rsid w:val="00D04AD6"/>
    <w:rsid w:val="00D05F37"/>
    <w:rsid w:val="00D06540"/>
    <w:rsid w:val="00D065FE"/>
    <w:rsid w:val="00D0709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B69"/>
    <w:rsid w:val="00D14CDE"/>
    <w:rsid w:val="00D152C0"/>
    <w:rsid w:val="00D15780"/>
    <w:rsid w:val="00D157FA"/>
    <w:rsid w:val="00D15943"/>
    <w:rsid w:val="00D15EBB"/>
    <w:rsid w:val="00D15EFF"/>
    <w:rsid w:val="00D15FC7"/>
    <w:rsid w:val="00D16346"/>
    <w:rsid w:val="00D16373"/>
    <w:rsid w:val="00D16C41"/>
    <w:rsid w:val="00D16C6C"/>
    <w:rsid w:val="00D16D50"/>
    <w:rsid w:val="00D16EE1"/>
    <w:rsid w:val="00D172D7"/>
    <w:rsid w:val="00D176D2"/>
    <w:rsid w:val="00D17C5D"/>
    <w:rsid w:val="00D201C0"/>
    <w:rsid w:val="00D206E1"/>
    <w:rsid w:val="00D20AF1"/>
    <w:rsid w:val="00D2187A"/>
    <w:rsid w:val="00D21C39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77B"/>
    <w:rsid w:val="00D27BBF"/>
    <w:rsid w:val="00D27DE7"/>
    <w:rsid w:val="00D27E71"/>
    <w:rsid w:val="00D3002C"/>
    <w:rsid w:val="00D3018F"/>
    <w:rsid w:val="00D30900"/>
    <w:rsid w:val="00D309DB"/>
    <w:rsid w:val="00D30C1D"/>
    <w:rsid w:val="00D31288"/>
    <w:rsid w:val="00D3180B"/>
    <w:rsid w:val="00D31958"/>
    <w:rsid w:val="00D32288"/>
    <w:rsid w:val="00D325AF"/>
    <w:rsid w:val="00D326F2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9CC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10CC"/>
    <w:rsid w:val="00D41373"/>
    <w:rsid w:val="00D42388"/>
    <w:rsid w:val="00D423D0"/>
    <w:rsid w:val="00D4275B"/>
    <w:rsid w:val="00D42F3B"/>
    <w:rsid w:val="00D436B8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0B1"/>
    <w:rsid w:val="00D527B4"/>
    <w:rsid w:val="00D529B7"/>
    <w:rsid w:val="00D52E81"/>
    <w:rsid w:val="00D532C3"/>
    <w:rsid w:val="00D5432A"/>
    <w:rsid w:val="00D567C1"/>
    <w:rsid w:val="00D56830"/>
    <w:rsid w:val="00D56FBA"/>
    <w:rsid w:val="00D57406"/>
    <w:rsid w:val="00D5740B"/>
    <w:rsid w:val="00D57505"/>
    <w:rsid w:val="00D5793A"/>
    <w:rsid w:val="00D579A0"/>
    <w:rsid w:val="00D57D69"/>
    <w:rsid w:val="00D57F0E"/>
    <w:rsid w:val="00D603EB"/>
    <w:rsid w:val="00D60480"/>
    <w:rsid w:val="00D6051E"/>
    <w:rsid w:val="00D605CA"/>
    <w:rsid w:val="00D60A4B"/>
    <w:rsid w:val="00D61679"/>
    <w:rsid w:val="00D617B0"/>
    <w:rsid w:val="00D61A2E"/>
    <w:rsid w:val="00D61AB2"/>
    <w:rsid w:val="00D61ED8"/>
    <w:rsid w:val="00D6233E"/>
    <w:rsid w:val="00D6235F"/>
    <w:rsid w:val="00D62548"/>
    <w:rsid w:val="00D62E1F"/>
    <w:rsid w:val="00D6331B"/>
    <w:rsid w:val="00D63342"/>
    <w:rsid w:val="00D63ADA"/>
    <w:rsid w:val="00D63ECB"/>
    <w:rsid w:val="00D63F3D"/>
    <w:rsid w:val="00D63F73"/>
    <w:rsid w:val="00D64043"/>
    <w:rsid w:val="00D640B0"/>
    <w:rsid w:val="00D6439C"/>
    <w:rsid w:val="00D646C8"/>
    <w:rsid w:val="00D64801"/>
    <w:rsid w:val="00D64A01"/>
    <w:rsid w:val="00D64A66"/>
    <w:rsid w:val="00D64EA3"/>
    <w:rsid w:val="00D64F30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884"/>
    <w:rsid w:val="00D70BA6"/>
    <w:rsid w:val="00D70D36"/>
    <w:rsid w:val="00D70EA4"/>
    <w:rsid w:val="00D7120A"/>
    <w:rsid w:val="00D71395"/>
    <w:rsid w:val="00D716CC"/>
    <w:rsid w:val="00D717F2"/>
    <w:rsid w:val="00D717FC"/>
    <w:rsid w:val="00D7185A"/>
    <w:rsid w:val="00D7192C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94F"/>
    <w:rsid w:val="00D73F08"/>
    <w:rsid w:val="00D74903"/>
    <w:rsid w:val="00D74CE1"/>
    <w:rsid w:val="00D74FCC"/>
    <w:rsid w:val="00D751BD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1B4F"/>
    <w:rsid w:val="00D827EB"/>
    <w:rsid w:val="00D82930"/>
    <w:rsid w:val="00D82A0C"/>
    <w:rsid w:val="00D82B19"/>
    <w:rsid w:val="00D82BA3"/>
    <w:rsid w:val="00D837D3"/>
    <w:rsid w:val="00D83912"/>
    <w:rsid w:val="00D8395E"/>
    <w:rsid w:val="00D83DF9"/>
    <w:rsid w:val="00D83E55"/>
    <w:rsid w:val="00D84220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E39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0C9"/>
    <w:rsid w:val="00DA02DA"/>
    <w:rsid w:val="00DA04E4"/>
    <w:rsid w:val="00DA0984"/>
    <w:rsid w:val="00DA0F8B"/>
    <w:rsid w:val="00DA0FE7"/>
    <w:rsid w:val="00DA18C9"/>
    <w:rsid w:val="00DA190F"/>
    <w:rsid w:val="00DA1C13"/>
    <w:rsid w:val="00DA289A"/>
    <w:rsid w:val="00DA2F68"/>
    <w:rsid w:val="00DA30DE"/>
    <w:rsid w:val="00DA312E"/>
    <w:rsid w:val="00DA3217"/>
    <w:rsid w:val="00DA386B"/>
    <w:rsid w:val="00DA3B2A"/>
    <w:rsid w:val="00DA3BD6"/>
    <w:rsid w:val="00DA4091"/>
    <w:rsid w:val="00DA4093"/>
    <w:rsid w:val="00DA41F1"/>
    <w:rsid w:val="00DA4D40"/>
    <w:rsid w:val="00DA4ED8"/>
    <w:rsid w:val="00DA4FE5"/>
    <w:rsid w:val="00DA500F"/>
    <w:rsid w:val="00DA5355"/>
    <w:rsid w:val="00DA59E2"/>
    <w:rsid w:val="00DA5CC2"/>
    <w:rsid w:val="00DA5CC5"/>
    <w:rsid w:val="00DA5DEA"/>
    <w:rsid w:val="00DA7AE0"/>
    <w:rsid w:val="00DB01A6"/>
    <w:rsid w:val="00DB0943"/>
    <w:rsid w:val="00DB09E4"/>
    <w:rsid w:val="00DB0ACC"/>
    <w:rsid w:val="00DB0E8F"/>
    <w:rsid w:val="00DB12FA"/>
    <w:rsid w:val="00DB1764"/>
    <w:rsid w:val="00DB1FED"/>
    <w:rsid w:val="00DB2072"/>
    <w:rsid w:val="00DB2274"/>
    <w:rsid w:val="00DB2E89"/>
    <w:rsid w:val="00DB304C"/>
    <w:rsid w:val="00DB31FC"/>
    <w:rsid w:val="00DB376F"/>
    <w:rsid w:val="00DB3E13"/>
    <w:rsid w:val="00DB43A8"/>
    <w:rsid w:val="00DB4641"/>
    <w:rsid w:val="00DB497C"/>
    <w:rsid w:val="00DB4AC3"/>
    <w:rsid w:val="00DB5840"/>
    <w:rsid w:val="00DB5941"/>
    <w:rsid w:val="00DB5B26"/>
    <w:rsid w:val="00DB61AA"/>
    <w:rsid w:val="00DB749D"/>
    <w:rsid w:val="00DB7D93"/>
    <w:rsid w:val="00DC02D0"/>
    <w:rsid w:val="00DC0757"/>
    <w:rsid w:val="00DC0C5C"/>
    <w:rsid w:val="00DC0D77"/>
    <w:rsid w:val="00DC1576"/>
    <w:rsid w:val="00DC170C"/>
    <w:rsid w:val="00DC1892"/>
    <w:rsid w:val="00DC1C3D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6B1E"/>
    <w:rsid w:val="00DC7760"/>
    <w:rsid w:val="00DC7BFC"/>
    <w:rsid w:val="00DC7CA8"/>
    <w:rsid w:val="00DD0728"/>
    <w:rsid w:val="00DD0D74"/>
    <w:rsid w:val="00DD0F97"/>
    <w:rsid w:val="00DD152F"/>
    <w:rsid w:val="00DD1CF3"/>
    <w:rsid w:val="00DD2464"/>
    <w:rsid w:val="00DD29C4"/>
    <w:rsid w:val="00DD3336"/>
    <w:rsid w:val="00DD3712"/>
    <w:rsid w:val="00DD3787"/>
    <w:rsid w:val="00DD3B4E"/>
    <w:rsid w:val="00DD3EAD"/>
    <w:rsid w:val="00DD40AA"/>
    <w:rsid w:val="00DD4414"/>
    <w:rsid w:val="00DD49A5"/>
    <w:rsid w:val="00DD5A4C"/>
    <w:rsid w:val="00DD5F41"/>
    <w:rsid w:val="00DD63E7"/>
    <w:rsid w:val="00DD6467"/>
    <w:rsid w:val="00DD6765"/>
    <w:rsid w:val="00DD6998"/>
    <w:rsid w:val="00DD6E81"/>
    <w:rsid w:val="00DD7AA2"/>
    <w:rsid w:val="00DE03AC"/>
    <w:rsid w:val="00DE0418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1F3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10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8CF"/>
    <w:rsid w:val="00DF6DFB"/>
    <w:rsid w:val="00DF6E91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1E08"/>
    <w:rsid w:val="00E020E7"/>
    <w:rsid w:val="00E0216D"/>
    <w:rsid w:val="00E02331"/>
    <w:rsid w:val="00E029E6"/>
    <w:rsid w:val="00E03512"/>
    <w:rsid w:val="00E0353B"/>
    <w:rsid w:val="00E037EF"/>
    <w:rsid w:val="00E0394A"/>
    <w:rsid w:val="00E03BEC"/>
    <w:rsid w:val="00E04940"/>
    <w:rsid w:val="00E04D18"/>
    <w:rsid w:val="00E04E1B"/>
    <w:rsid w:val="00E04F4B"/>
    <w:rsid w:val="00E04FA9"/>
    <w:rsid w:val="00E05233"/>
    <w:rsid w:val="00E0529F"/>
    <w:rsid w:val="00E052D3"/>
    <w:rsid w:val="00E05AC2"/>
    <w:rsid w:val="00E060C2"/>
    <w:rsid w:val="00E06679"/>
    <w:rsid w:val="00E06784"/>
    <w:rsid w:val="00E068B5"/>
    <w:rsid w:val="00E06CFC"/>
    <w:rsid w:val="00E0720B"/>
    <w:rsid w:val="00E1070F"/>
    <w:rsid w:val="00E10D2D"/>
    <w:rsid w:val="00E10E68"/>
    <w:rsid w:val="00E110A4"/>
    <w:rsid w:val="00E11165"/>
    <w:rsid w:val="00E11694"/>
    <w:rsid w:val="00E1172A"/>
    <w:rsid w:val="00E11D8B"/>
    <w:rsid w:val="00E12F0E"/>
    <w:rsid w:val="00E130BA"/>
    <w:rsid w:val="00E131A7"/>
    <w:rsid w:val="00E131AF"/>
    <w:rsid w:val="00E13528"/>
    <w:rsid w:val="00E13609"/>
    <w:rsid w:val="00E13894"/>
    <w:rsid w:val="00E13E15"/>
    <w:rsid w:val="00E142DF"/>
    <w:rsid w:val="00E14707"/>
    <w:rsid w:val="00E14B26"/>
    <w:rsid w:val="00E14CB6"/>
    <w:rsid w:val="00E14D38"/>
    <w:rsid w:val="00E14EBD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1D05"/>
    <w:rsid w:val="00E222E3"/>
    <w:rsid w:val="00E22316"/>
    <w:rsid w:val="00E223CE"/>
    <w:rsid w:val="00E228E3"/>
    <w:rsid w:val="00E22A9F"/>
    <w:rsid w:val="00E22AA1"/>
    <w:rsid w:val="00E23539"/>
    <w:rsid w:val="00E242D5"/>
    <w:rsid w:val="00E245AE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164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B06"/>
    <w:rsid w:val="00E35D1C"/>
    <w:rsid w:val="00E36115"/>
    <w:rsid w:val="00E36156"/>
    <w:rsid w:val="00E3674F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4637"/>
    <w:rsid w:val="00E451F4"/>
    <w:rsid w:val="00E453EA"/>
    <w:rsid w:val="00E45587"/>
    <w:rsid w:val="00E455A4"/>
    <w:rsid w:val="00E4568A"/>
    <w:rsid w:val="00E4569C"/>
    <w:rsid w:val="00E45B18"/>
    <w:rsid w:val="00E45E74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172"/>
    <w:rsid w:val="00E502A1"/>
    <w:rsid w:val="00E50696"/>
    <w:rsid w:val="00E506B3"/>
    <w:rsid w:val="00E5077B"/>
    <w:rsid w:val="00E50B94"/>
    <w:rsid w:val="00E50E03"/>
    <w:rsid w:val="00E513BC"/>
    <w:rsid w:val="00E517B2"/>
    <w:rsid w:val="00E51A94"/>
    <w:rsid w:val="00E52359"/>
    <w:rsid w:val="00E52D6E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34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B70"/>
    <w:rsid w:val="00E62DA3"/>
    <w:rsid w:val="00E63397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2C3"/>
    <w:rsid w:val="00E67334"/>
    <w:rsid w:val="00E674E9"/>
    <w:rsid w:val="00E6792B"/>
    <w:rsid w:val="00E67968"/>
    <w:rsid w:val="00E70462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146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007"/>
    <w:rsid w:val="00E751F7"/>
    <w:rsid w:val="00E753CF"/>
    <w:rsid w:val="00E75B44"/>
    <w:rsid w:val="00E75E45"/>
    <w:rsid w:val="00E76131"/>
    <w:rsid w:val="00E76741"/>
    <w:rsid w:val="00E76880"/>
    <w:rsid w:val="00E76972"/>
    <w:rsid w:val="00E76E03"/>
    <w:rsid w:val="00E7710A"/>
    <w:rsid w:val="00E77239"/>
    <w:rsid w:val="00E77412"/>
    <w:rsid w:val="00E77528"/>
    <w:rsid w:val="00E77EFC"/>
    <w:rsid w:val="00E80530"/>
    <w:rsid w:val="00E805C1"/>
    <w:rsid w:val="00E806B1"/>
    <w:rsid w:val="00E808F1"/>
    <w:rsid w:val="00E80A9C"/>
    <w:rsid w:val="00E80E1E"/>
    <w:rsid w:val="00E810FC"/>
    <w:rsid w:val="00E81171"/>
    <w:rsid w:val="00E8122C"/>
    <w:rsid w:val="00E8162E"/>
    <w:rsid w:val="00E828D5"/>
    <w:rsid w:val="00E82981"/>
    <w:rsid w:val="00E829E0"/>
    <w:rsid w:val="00E82C9E"/>
    <w:rsid w:val="00E82CEB"/>
    <w:rsid w:val="00E8305B"/>
    <w:rsid w:val="00E83257"/>
    <w:rsid w:val="00E83433"/>
    <w:rsid w:val="00E836B6"/>
    <w:rsid w:val="00E83C9D"/>
    <w:rsid w:val="00E8416E"/>
    <w:rsid w:val="00E85258"/>
    <w:rsid w:val="00E85312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87B09"/>
    <w:rsid w:val="00E9018D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3200"/>
    <w:rsid w:val="00E941FC"/>
    <w:rsid w:val="00E944E4"/>
    <w:rsid w:val="00E94689"/>
    <w:rsid w:val="00E94D27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9BA"/>
    <w:rsid w:val="00E97A87"/>
    <w:rsid w:val="00EA0502"/>
    <w:rsid w:val="00EA0C83"/>
    <w:rsid w:val="00EA0CFA"/>
    <w:rsid w:val="00EA0DD0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D39"/>
    <w:rsid w:val="00EA6FFD"/>
    <w:rsid w:val="00EA72E7"/>
    <w:rsid w:val="00EA75D5"/>
    <w:rsid w:val="00EB0388"/>
    <w:rsid w:val="00EB062A"/>
    <w:rsid w:val="00EB0706"/>
    <w:rsid w:val="00EB0BEA"/>
    <w:rsid w:val="00EB0D75"/>
    <w:rsid w:val="00EB0E28"/>
    <w:rsid w:val="00EB1632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86C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13A5"/>
    <w:rsid w:val="00EC1ED4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051"/>
    <w:rsid w:val="00EC5719"/>
    <w:rsid w:val="00EC5732"/>
    <w:rsid w:val="00EC5A5E"/>
    <w:rsid w:val="00EC671B"/>
    <w:rsid w:val="00EC6A00"/>
    <w:rsid w:val="00EC71E2"/>
    <w:rsid w:val="00EC74C9"/>
    <w:rsid w:val="00EC7BC7"/>
    <w:rsid w:val="00EC7CFA"/>
    <w:rsid w:val="00ED02F2"/>
    <w:rsid w:val="00ED047A"/>
    <w:rsid w:val="00ED07B2"/>
    <w:rsid w:val="00ED0963"/>
    <w:rsid w:val="00ED121A"/>
    <w:rsid w:val="00ED16CB"/>
    <w:rsid w:val="00ED172B"/>
    <w:rsid w:val="00ED18B7"/>
    <w:rsid w:val="00ED258A"/>
    <w:rsid w:val="00ED25B2"/>
    <w:rsid w:val="00ED28D5"/>
    <w:rsid w:val="00ED2B29"/>
    <w:rsid w:val="00ED2BBF"/>
    <w:rsid w:val="00ED2FB5"/>
    <w:rsid w:val="00ED32F1"/>
    <w:rsid w:val="00ED3541"/>
    <w:rsid w:val="00ED3750"/>
    <w:rsid w:val="00ED4748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D7F50"/>
    <w:rsid w:val="00ED7FEE"/>
    <w:rsid w:val="00EE0027"/>
    <w:rsid w:val="00EE0DCD"/>
    <w:rsid w:val="00EE15AD"/>
    <w:rsid w:val="00EE1A95"/>
    <w:rsid w:val="00EE1D24"/>
    <w:rsid w:val="00EE22C2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25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0B19"/>
    <w:rsid w:val="00F00E85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3D34"/>
    <w:rsid w:val="00F043C7"/>
    <w:rsid w:val="00F04D80"/>
    <w:rsid w:val="00F05209"/>
    <w:rsid w:val="00F05594"/>
    <w:rsid w:val="00F05D92"/>
    <w:rsid w:val="00F066C9"/>
    <w:rsid w:val="00F068F1"/>
    <w:rsid w:val="00F06F88"/>
    <w:rsid w:val="00F105AA"/>
    <w:rsid w:val="00F10BB8"/>
    <w:rsid w:val="00F10D2D"/>
    <w:rsid w:val="00F1128D"/>
    <w:rsid w:val="00F11423"/>
    <w:rsid w:val="00F116F9"/>
    <w:rsid w:val="00F117D9"/>
    <w:rsid w:val="00F11A6D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2C8"/>
    <w:rsid w:val="00F15818"/>
    <w:rsid w:val="00F15B11"/>
    <w:rsid w:val="00F15BBF"/>
    <w:rsid w:val="00F15C6B"/>
    <w:rsid w:val="00F16217"/>
    <w:rsid w:val="00F16842"/>
    <w:rsid w:val="00F16C06"/>
    <w:rsid w:val="00F16E6A"/>
    <w:rsid w:val="00F16F3D"/>
    <w:rsid w:val="00F17252"/>
    <w:rsid w:val="00F179AF"/>
    <w:rsid w:val="00F2006C"/>
    <w:rsid w:val="00F20182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402"/>
    <w:rsid w:val="00F22882"/>
    <w:rsid w:val="00F23005"/>
    <w:rsid w:val="00F2320F"/>
    <w:rsid w:val="00F2350E"/>
    <w:rsid w:val="00F23A9E"/>
    <w:rsid w:val="00F23C44"/>
    <w:rsid w:val="00F23C8D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27FDA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2D9B"/>
    <w:rsid w:val="00F3372B"/>
    <w:rsid w:val="00F3378D"/>
    <w:rsid w:val="00F3471B"/>
    <w:rsid w:val="00F35046"/>
    <w:rsid w:val="00F35223"/>
    <w:rsid w:val="00F357F2"/>
    <w:rsid w:val="00F35BD2"/>
    <w:rsid w:val="00F35F73"/>
    <w:rsid w:val="00F361D8"/>
    <w:rsid w:val="00F36508"/>
    <w:rsid w:val="00F3662A"/>
    <w:rsid w:val="00F36B08"/>
    <w:rsid w:val="00F36BAC"/>
    <w:rsid w:val="00F36CB5"/>
    <w:rsid w:val="00F370B8"/>
    <w:rsid w:val="00F37325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1E2F"/>
    <w:rsid w:val="00F51F64"/>
    <w:rsid w:val="00F52417"/>
    <w:rsid w:val="00F52962"/>
    <w:rsid w:val="00F52AA3"/>
    <w:rsid w:val="00F52B5C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168"/>
    <w:rsid w:val="00F60D83"/>
    <w:rsid w:val="00F60F10"/>
    <w:rsid w:val="00F60FE9"/>
    <w:rsid w:val="00F60FFB"/>
    <w:rsid w:val="00F6161A"/>
    <w:rsid w:val="00F616E7"/>
    <w:rsid w:val="00F61E60"/>
    <w:rsid w:val="00F62584"/>
    <w:rsid w:val="00F62E04"/>
    <w:rsid w:val="00F631CA"/>
    <w:rsid w:val="00F634E3"/>
    <w:rsid w:val="00F63879"/>
    <w:rsid w:val="00F642E3"/>
    <w:rsid w:val="00F648F6"/>
    <w:rsid w:val="00F655F6"/>
    <w:rsid w:val="00F657A9"/>
    <w:rsid w:val="00F65BD0"/>
    <w:rsid w:val="00F6606F"/>
    <w:rsid w:val="00F661B0"/>
    <w:rsid w:val="00F66431"/>
    <w:rsid w:val="00F665CC"/>
    <w:rsid w:val="00F6705F"/>
    <w:rsid w:val="00F67212"/>
    <w:rsid w:val="00F677A3"/>
    <w:rsid w:val="00F70362"/>
    <w:rsid w:val="00F7043B"/>
    <w:rsid w:val="00F70507"/>
    <w:rsid w:val="00F706C3"/>
    <w:rsid w:val="00F71A12"/>
    <w:rsid w:val="00F72A05"/>
    <w:rsid w:val="00F73257"/>
    <w:rsid w:val="00F732EF"/>
    <w:rsid w:val="00F733B0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A5"/>
    <w:rsid w:val="00F762C5"/>
    <w:rsid w:val="00F763E1"/>
    <w:rsid w:val="00F76497"/>
    <w:rsid w:val="00F765CA"/>
    <w:rsid w:val="00F76EBF"/>
    <w:rsid w:val="00F77A4B"/>
    <w:rsid w:val="00F77B49"/>
    <w:rsid w:val="00F80012"/>
    <w:rsid w:val="00F800F1"/>
    <w:rsid w:val="00F803C5"/>
    <w:rsid w:val="00F80DB2"/>
    <w:rsid w:val="00F81305"/>
    <w:rsid w:val="00F8178E"/>
    <w:rsid w:val="00F818A8"/>
    <w:rsid w:val="00F81F05"/>
    <w:rsid w:val="00F827BD"/>
    <w:rsid w:val="00F83105"/>
    <w:rsid w:val="00F83138"/>
    <w:rsid w:val="00F835A1"/>
    <w:rsid w:val="00F83645"/>
    <w:rsid w:val="00F84210"/>
    <w:rsid w:val="00F84488"/>
    <w:rsid w:val="00F84505"/>
    <w:rsid w:val="00F84559"/>
    <w:rsid w:val="00F84BE2"/>
    <w:rsid w:val="00F856D2"/>
    <w:rsid w:val="00F857AD"/>
    <w:rsid w:val="00F85916"/>
    <w:rsid w:val="00F85F26"/>
    <w:rsid w:val="00F8605B"/>
    <w:rsid w:val="00F86067"/>
    <w:rsid w:val="00F86213"/>
    <w:rsid w:val="00F86341"/>
    <w:rsid w:val="00F86762"/>
    <w:rsid w:val="00F86D23"/>
    <w:rsid w:val="00F87F15"/>
    <w:rsid w:val="00F87FDB"/>
    <w:rsid w:val="00F90431"/>
    <w:rsid w:val="00F904DD"/>
    <w:rsid w:val="00F90E86"/>
    <w:rsid w:val="00F91B47"/>
    <w:rsid w:val="00F91FEA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5C3C"/>
    <w:rsid w:val="00F9604B"/>
    <w:rsid w:val="00F96634"/>
    <w:rsid w:val="00F96873"/>
    <w:rsid w:val="00F969A5"/>
    <w:rsid w:val="00F970BC"/>
    <w:rsid w:val="00F970C6"/>
    <w:rsid w:val="00F972B9"/>
    <w:rsid w:val="00F97471"/>
    <w:rsid w:val="00F975BB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D0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8EC"/>
    <w:rsid w:val="00FA6FB8"/>
    <w:rsid w:val="00FA755E"/>
    <w:rsid w:val="00FA75A4"/>
    <w:rsid w:val="00FA7726"/>
    <w:rsid w:val="00FA7962"/>
    <w:rsid w:val="00FA7A59"/>
    <w:rsid w:val="00FB018F"/>
    <w:rsid w:val="00FB0DEA"/>
    <w:rsid w:val="00FB0F7D"/>
    <w:rsid w:val="00FB136A"/>
    <w:rsid w:val="00FB1406"/>
    <w:rsid w:val="00FB14A4"/>
    <w:rsid w:val="00FB1A6A"/>
    <w:rsid w:val="00FB1F3C"/>
    <w:rsid w:val="00FB2456"/>
    <w:rsid w:val="00FB28C1"/>
    <w:rsid w:val="00FB2C01"/>
    <w:rsid w:val="00FB2C3B"/>
    <w:rsid w:val="00FB330E"/>
    <w:rsid w:val="00FB3997"/>
    <w:rsid w:val="00FB3F53"/>
    <w:rsid w:val="00FB40CD"/>
    <w:rsid w:val="00FB49D7"/>
    <w:rsid w:val="00FB4DC1"/>
    <w:rsid w:val="00FB5178"/>
    <w:rsid w:val="00FB5212"/>
    <w:rsid w:val="00FB52E3"/>
    <w:rsid w:val="00FB561D"/>
    <w:rsid w:val="00FB6F01"/>
    <w:rsid w:val="00FB7127"/>
    <w:rsid w:val="00FB7210"/>
    <w:rsid w:val="00FB79AA"/>
    <w:rsid w:val="00FB7A29"/>
    <w:rsid w:val="00FC0068"/>
    <w:rsid w:val="00FC130C"/>
    <w:rsid w:val="00FC1C69"/>
    <w:rsid w:val="00FC1F10"/>
    <w:rsid w:val="00FC1FFD"/>
    <w:rsid w:val="00FC2917"/>
    <w:rsid w:val="00FC2DC7"/>
    <w:rsid w:val="00FC2E0E"/>
    <w:rsid w:val="00FC3847"/>
    <w:rsid w:val="00FC3D41"/>
    <w:rsid w:val="00FC4588"/>
    <w:rsid w:val="00FC5273"/>
    <w:rsid w:val="00FC5751"/>
    <w:rsid w:val="00FC5F88"/>
    <w:rsid w:val="00FC6042"/>
    <w:rsid w:val="00FC664C"/>
    <w:rsid w:val="00FC69F7"/>
    <w:rsid w:val="00FC6CE3"/>
    <w:rsid w:val="00FC7434"/>
    <w:rsid w:val="00FC746D"/>
    <w:rsid w:val="00FD0232"/>
    <w:rsid w:val="00FD0590"/>
    <w:rsid w:val="00FD05B9"/>
    <w:rsid w:val="00FD0827"/>
    <w:rsid w:val="00FD11AB"/>
    <w:rsid w:val="00FD153A"/>
    <w:rsid w:val="00FD15D3"/>
    <w:rsid w:val="00FD1827"/>
    <w:rsid w:val="00FD1861"/>
    <w:rsid w:val="00FD1963"/>
    <w:rsid w:val="00FD1D6A"/>
    <w:rsid w:val="00FD22F4"/>
    <w:rsid w:val="00FD2630"/>
    <w:rsid w:val="00FD279D"/>
    <w:rsid w:val="00FD27D3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0"/>
    <w:rsid w:val="00FE0D45"/>
    <w:rsid w:val="00FE0D5D"/>
    <w:rsid w:val="00FE1123"/>
    <w:rsid w:val="00FE2565"/>
    <w:rsid w:val="00FE27E7"/>
    <w:rsid w:val="00FE31E6"/>
    <w:rsid w:val="00FE3915"/>
    <w:rsid w:val="00FE42CC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1C6"/>
    <w:rsid w:val="00FF26AC"/>
    <w:rsid w:val="00FF2756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65C1"/>
    <w:rsid w:val="00FF6B57"/>
    <w:rsid w:val="00FF708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32BA1F0B-7DA6-4A1C-9C69-D670C367D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3C39EA-EEC9-4469-94AB-127420147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17DBA6-46C2-4565-A684-F3CAC44AB2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608E80-EF5D-4B1F-9C49-555BC3A5D3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255</TotalTime>
  <Pages>14</Pages>
  <Words>2328</Words>
  <Characters>11018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Nattanan, Nakjangwat</cp:lastModifiedBy>
  <cp:revision>58</cp:revision>
  <cp:lastPrinted>2025-07-30T08:38:00Z</cp:lastPrinted>
  <dcterms:created xsi:type="dcterms:W3CDTF">2025-07-23T04:55:00Z</dcterms:created>
  <dcterms:modified xsi:type="dcterms:W3CDTF">2025-11-03T02:43:00Z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