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7356C" w14:textId="77777777" w:rsidR="00CE1E58" w:rsidRPr="002E53F2" w:rsidRDefault="00CE1E58" w:rsidP="002E53F2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2E53F2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2E53F2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2E53F2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95934CB" w14:textId="77777777" w:rsidR="00CE1E58" w:rsidRPr="002E53F2" w:rsidRDefault="00CE1E58" w:rsidP="002E53F2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0C79B7A5" w14:textId="565EFDE8" w:rsidR="002E6492" w:rsidRPr="002E53F2" w:rsidRDefault="00FD2878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53F2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35AF43D8" w14:textId="196D2D90" w:rsidR="00CE1E58" w:rsidRPr="002E53F2" w:rsidRDefault="00CE1E58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E53F2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2E53F2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01E3432B" w14:textId="3182ADE8" w:rsidR="009655C3" w:rsidRPr="002E53F2" w:rsidRDefault="00CE1E58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53F2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4ADB4B7" w14:textId="77777777" w:rsidR="004A6698" w:rsidRPr="002E53F2" w:rsidRDefault="004A6698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53F2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เงินลงทุนในการร่วมค้า</w:t>
      </w:r>
    </w:p>
    <w:p w14:paraId="0B3B47CF" w14:textId="77777777" w:rsidR="00DD4626" w:rsidRPr="002E53F2" w:rsidRDefault="00DD4626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E53F2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7C3E8AC8" w14:textId="77777777" w:rsidR="00D301E1" w:rsidRPr="002E53F2" w:rsidRDefault="00D301E1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E53F2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65F0D41" w14:textId="77777777" w:rsidR="00D301E1" w:rsidRPr="002E53F2" w:rsidRDefault="00D301E1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E53F2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C1C3A67" w14:textId="2756E468" w:rsidR="006E1A2A" w:rsidRPr="002E53F2" w:rsidRDefault="00393784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E53F2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</w:t>
      </w:r>
    </w:p>
    <w:p w14:paraId="4B852054" w14:textId="7BC521E7" w:rsidR="00B30343" w:rsidRPr="002E53F2" w:rsidRDefault="00B30343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E53F2">
        <w:rPr>
          <w:rFonts w:ascii="Angsana New" w:hAnsi="Angsana New" w:cs="Angsana New" w:hint="cs"/>
          <w:sz w:val="30"/>
          <w:szCs w:val="30"/>
          <w:cs/>
          <w:lang w:bidi="th-TH"/>
        </w:rPr>
        <w:t>การจ่ายโดยใช้หุ้นเป็นเกณฑ์</w:t>
      </w:r>
    </w:p>
    <w:p w14:paraId="54B29B92" w14:textId="2CE3C25A" w:rsidR="00844C5B" w:rsidRPr="002E53F2" w:rsidRDefault="00844C5B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E53F2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26C48B34" w14:textId="77777777" w:rsidR="00DD4626" w:rsidRPr="002E53F2" w:rsidRDefault="00290012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53F2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3DD47DF0" w14:textId="7C62B62A" w:rsidR="00DC794B" w:rsidRPr="002E53F2" w:rsidRDefault="00DC794B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53F2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E6D4AF5" w14:textId="33D0F72C" w:rsidR="005628B5" w:rsidRPr="002E53F2" w:rsidRDefault="006B1550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3C2F1CCE" w14:textId="55AB990C" w:rsidR="0066298E" w:rsidRPr="002E53F2" w:rsidRDefault="0066298E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BAF5C0A" w14:textId="4E11726F" w:rsidR="00DD4626" w:rsidRPr="002E53F2" w:rsidRDefault="00DD4626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E53F2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0E5FDDA0" w14:textId="2FBF6BC0" w:rsidR="006C73F9" w:rsidRPr="002E53F2" w:rsidRDefault="006C73F9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53F2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AC16AE6" w14:textId="08566663" w:rsidR="00D5414D" w:rsidRPr="002E53F2" w:rsidRDefault="00D5414D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53F2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หนี้สินที่อาจเกิดขึ้น</w:t>
      </w:r>
    </w:p>
    <w:p w14:paraId="3979B572" w14:textId="12F51746" w:rsidR="00D53E5F" w:rsidRPr="002E53F2" w:rsidRDefault="00D53E5F" w:rsidP="002E53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53F2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D329CDA" w14:textId="050CF2F2" w:rsidR="00E57CFF" w:rsidRPr="002E53F2" w:rsidRDefault="00844C5B" w:rsidP="002E53F2">
      <w:pPr>
        <w:pStyle w:val="index"/>
        <w:tabs>
          <w:tab w:val="left" w:pos="1134"/>
          <w:tab w:val="left" w:pos="3666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</w:rPr>
      </w:pPr>
      <w:r w:rsidRPr="002E53F2">
        <w:rPr>
          <w:rFonts w:ascii="Angsana New" w:hAnsi="Angsana New" w:cs="Angsana New"/>
        </w:rPr>
        <w:tab/>
      </w:r>
    </w:p>
    <w:p w14:paraId="69B800C7" w14:textId="77777777" w:rsidR="0025275A" w:rsidRPr="002E53F2" w:rsidRDefault="002371CF" w:rsidP="002E53F2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2E53F2">
        <w:rPr>
          <w:rFonts w:ascii="Angsana New" w:hAnsi="Angsana New" w:cs="Angsana New"/>
          <w:b/>
          <w:bCs/>
        </w:rPr>
        <w:br w:type="page"/>
      </w:r>
      <w:r w:rsidR="0025275A" w:rsidRPr="002E53F2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4B6B6A" w:rsidRPr="002E53F2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2E53F2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5302CB3A" w14:textId="77777777" w:rsidR="0025275A" w:rsidRPr="002E53F2" w:rsidRDefault="0025275A" w:rsidP="002E53F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B4839D" w14:textId="56D8CF69" w:rsidR="00C8565E" w:rsidRPr="002E53F2" w:rsidRDefault="0025275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>งบการเงิน</w:t>
      </w:r>
      <w:r w:rsidR="004B6B6A" w:rsidRPr="002E53F2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2E53F2">
        <w:rPr>
          <w:rFonts w:ascii="Angsana New" w:hAnsi="Angsana New"/>
          <w:sz w:val="30"/>
          <w:szCs w:val="30"/>
          <w:cs/>
        </w:rPr>
        <w:t>นี้</w:t>
      </w:r>
      <w:r w:rsidRPr="002E53F2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2E53F2">
        <w:rPr>
          <w:rFonts w:ascii="Angsana New" w:hAnsi="Angsana New"/>
          <w:sz w:val="30"/>
          <w:szCs w:val="30"/>
          <w:cs/>
        </w:rPr>
        <w:t>ติ</w:t>
      </w:r>
      <w:r w:rsidR="00C67B97" w:rsidRPr="002E53F2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2E53F2">
        <w:rPr>
          <w:rFonts w:ascii="Angsana New" w:hAnsi="Angsana New"/>
          <w:sz w:val="30"/>
          <w:szCs w:val="30"/>
          <w:cs/>
        </w:rPr>
        <w:t>จาก</w:t>
      </w:r>
      <w:r w:rsidR="00723C61" w:rsidRPr="002E53F2">
        <w:rPr>
          <w:rFonts w:ascii="Angsana New" w:hAnsi="Angsana New" w:hint="cs"/>
          <w:sz w:val="30"/>
          <w:szCs w:val="30"/>
          <w:cs/>
        </w:rPr>
        <w:t>คณะ</w:t>
      </w:r>
      <w:r w:rsidR="006322AD" w:rsidRPr="002E53F2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2E53F2">
        <w:rPr>
          <w:rFonts w:ascii="Angsana New" w:hAnsi="Angsana New"/>
          <w:sz w:val="30"/>
          <w:szCs w:val="30"/>
          <w:cs/>
        </w:rPr>
        <w:t>วันที่</w:t>
      </w:r>
      <w:r w:rsidR="00E56400" w:rsidRPr="002E53F2">
        <w:rPr>
          <w:rFonts w:ascii="Angsana New" w:hAnsi="Angsana New"/>
          <w:sz w:val="30"/>
          <w:szCs w:val="30"/>
        </w:rPr>
        <w:t xml:space="preserve"> </w:t>
      </w:r>
      <w:r w:rsidR="00FE5A8A" w:rsidRPr="002E53F2">
        <w:rPr>
          <w:rFonts w:ascii="Angsana New" w:hAnsi="Angsana New"/>
          <w:sz w:val="30"/>
          <w:szCs w:val="30"/>
        </w:rPr>
        <w:t>12</w:t>
      </w:r>
      <w:r w:rsidR="00B45626" w:rsidRPr="002E53F2">
        <w:rPr>
          <w:rFonts w:ascii="Angsana New" w:hAnsi="Angsana New"/>
          <w:sz w:val="30"/>
          <w:szCs w:val="30"/>
        </w:rPr>
        <w:t xml:space="preserve"> </w:t>
      </w:r>
      <w:r w:rsidR="00F966A6" w:rsidRPr="002E53F2">
        <w:rPr>
          <w:rFonts w:ascii="Angsana New" w:hAnsi="Angsana New" w:hint="cs"/>
          <w:sz w:val="30"/>
          <w:szCs w:val="30"/>
          <w:cs/>
        </w:rPr>
        <w:t>พฤศจิกายน</w:t>
      </w:r>
      <w:r w:rsidR="00E56400" w:rsidRPr="002E53F2">
        <w:rPr>
          <w:rFonts w:ascii="Angsana New" w:hAnsi="Angsana New"/>
          <w:sz w:val="30"/>
          <w:szCs w:val="30"/>
          <w:cs/>
        </w:rPr>
        <w:t xml:space="preserve"> </w:t>
      </w:r>
      <w:r w:rsidR="00E56400" w:rsidRPr="002E53F2">
        <w:rPr>
          <w:rFonts w:ascii="Angsana New" w:hAnsi="Angsana New"/>
          <w:sz w:val="30"/>
          <w:szCs w:val="30"/>
        </w:rPr>
        <w:t>256</w:t>
      </w:r>
      <w:r w:rsidR="00B45626" w:rsidRPr="002E53F2">
        <w:rPr>
          <w:rFonts w:ascii="Angsana New" w:hAnsi="Angsana New"/>
          <w:sz w:val="30"/>
          <w:szCs w:val="30"/>
        </w:rPr>
        <w:t>8</w:t>
      </w:r>
      <w:bookmarkStart w:id="0" w:name="_Hlk32174630"/>
    </w:p>
    <w:bookmarkEnd w:id="0"/>
    <w:p w14:paraId="7F046A57" w14:textId="77777777" w:rsidR="00A24763" w:rsidRPr="002E53F2" w:rsidRDefault="00A24763" w:rsidP="002E53F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701172" w14:textId="7A53FED7" w:rsidR="00FD2878" w:rsidRPr="002E53F2" w:rsidRDefault="00FD2878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3F90E26B" w14:textId="77777777" w:rsidR="00FD2878" w:rsidRPr="002E53F2" w:rsidRDefault="00FD2878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2BD91A" w14:textId="20648BE9" w:rsidR="00CD03E7" w:rsidRPr="002E53F2" w:rsidRDefault="00CD03E7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 xml:space="preserve">บริษัท แอสเสท เวิรด์ </w:t>
      </w:r>
      <w:r w:rsidRPr="002E53F2">
        <w:rPr>
          <w:rFonts w:ascii="Angsana New" w:hAnsi="Angsana New" w:hint="cs"/>
          <w:sz w:val="30"/>
          <w:szCs w:val="30"/>
          <w:cs/>
        </w:rPr>
        <w:t xml:space="preserve">คอร์ป </w:t>
      </w:r>
      <w:r w:rsidRPr="002E53F2">
        <w:rPr>
          <w:rFonts w:ascii="Angsana New" w:hAnsi="Angsana New"/>
          <w:sz w:val="30"/>
          <w:szCs w:val="30"/>
          <w:cs/>
        </w:rPr>
        <w:t>จำกัด</w:t>
      </w:r>
      <w:r w:rsidRPr="002E53F2">
        <w:rPr>
          <w:rFonts w:ascii="Angsana New" w:hAnsi="Angsana New"/>
          <w:sz w:val="30"/>
          <w:szCs w:val="30"/>
        </w:rPr>
        <w:t xml:space="preserve"> (</w:t>
      </w:r>
      <w:r w:rsidRPr="002E53F2">
        <w:rPr>
          <w:rFonts w:ascii="Angsana New" w:hAnsi="Angsana New" w:hint="cs"/>
          <w:sz w:val="30"/>
          <w:szCs w:val="30"/>
          <w:cs/>
        </w:rPr>
        <w:t>มหาชน)</w:t>
      </w:r>
      <w:r w:rsidRPr="002E53F2">
        <w:rPr>
          <w:rFonts w:ascii="Angsana New" w:hAnsi="Angsana New"/>
          <w:sz w:val="30"/>
          <w:szCs w:val="30"/>
        </w:rPr>
        <w:t xml:space="preserve"> “</w:t>
      </w:r>
      <w:r w:rsidRPr="002E53F2">
        <w:rPr>
          <w:rFonts w:ascii="Angsana New" w:hAnsi="Angsana New"/>
          <w:sz w:val="30"/>
          <w:szCs w:val="30"/>
          <w:cs/>
        </w:rPr>
        <w:t>บริษัท</w:t>
      </w:r>
      <w:r w:rsidRPr="002E53F2">
        <w:rPr>
          <w:rFonts w:ascii="Angsana New" w:hAnsi="Angsana New"/>
          <w:sz w:val="30"/>
          <w:szCs w:val="30"/>
        </w:rPr>
        <w:t xml:space="preserve">” </w:t>
      </w:r>
      <w:r w:rsidRPr="002E53F2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</w:t>
      </w:r>
      <w:r w:rsidRPr="002E53F2">
        <w:rPr>
          <w:rFonts w:ascii="Angsana New" w:hAnsi="Angsana New"/>
          <w:sz w:val="30"/>
          <w:szCs w:val="30"/>
          <w:cs/>
        </w:rPr>
        <w:t>ในประเทศ</w:t>
      </w:r>
      <w:r w:rsidRPr="002E53F2">
        <w:rPr>
          <w:rFonts w:ascii="Angsana New" w:hAnsi="Angsana New" w:hint="cs"/>
          <w:sz w:val="30"/>
          <w:szCs w:val="30"/>
          <w:cs/>
        </w:rPr>
        <w:t>ไทย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และจดทะเบียนกับตลาดหลักทรัพย์แห่งประเทศไทย</w:t>
      </w:r>
      <w:r w:rsidRPr="002E53F2">
        <w:rPr>
          <w:rFonts w:ascii="Angsana New" w:hAnsi="Angsana New" w:hint="cs"/>
          <w:sz w:val="30"/>
          <w:szCs w:val="30"/>
          <w:cs/>
        </w:rPr>
        <w:t xml:space="preserve"> </w:t>
      </w:r>
      <w:bookmarkStart w:id="1" w:name="_Hlk24672387"/>
      <w:r w:rsidRPr="002E53F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E53F2">
        <w:rPr>
          <w:rFonts w:ascii="Angsana New" w:hAnsi="Angsana New"/>
          <w:sz w:val="30"/>
          <w:szCs w:val="30"/>
        </w:rPr>
        <w:t>10</w:t>
      </w:r>
      <w:r w:rsidRPr="002E53F2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2E53F2">
        <w:rPr>
          <w:rFonts w:ascii="Angsana New" w:hAnsi="Angsana New"/>
          <w:sz w:val="30"/>
          <w:szCs w:val="30"/>
        </w:rPr>
        <w:t xml:space="preserve">2562 </w:t>
      </w:r>
      <w:r w:rsidRPr="002E53F2">
        <w:rPr>
          <w:rFonts w:ascii="Angsana New" w:hAnsi="Angsana New"/>
          <w:sz w:val="30"/>
          <w:szCs w:val="30"/>
          <w:cs/>
        </w:rPr>
        <w:t>โดยมีที่อยู่จดทะเบียน</w:t>
      </w:r>
      <w:bookmarkStart w:id="2" w:name="_Hlk24672360"/>
      <w:r w:rsidRPr="002E53F2">
        <w:rPr>
          <w:rFonts w:ascii="Angsana New" w:hAnsi="Angsana New"/>
          <w:sz w:val="30"/>
          <w:szCs w:val="30"/>
          <w:cs/>
        </w:rPr>
        <w:t>ของบริษัท</w:t>
      </w:r>
      <w:bookmarkEnd w:id="1"/>
      <w:bookmarkEnd w:id="2"/>
      <w:r w:rsidRPr="002E53F2">
        <w:rPr>
          <w:rFonts w:ascii="Angsana New" w:hAnsi="Angsana New"/>
          <w:sz w:val="30"/>
          <w:szCs w:val="30"/>
          <w:cs/>
        </w:rPr>
        <w:t>ตั้งอยู่</w:t>
      </w:r>
      <w:r w:rsidRPr="002E53F2">
        <w:rPr>
          <w:rFonts w:ascii="Angsana New" w:hAnsi="Angsana New" w:hint="cs"/>
          <w:sz w:val="30"/>
          <w:szCs w:val="30"/>
          <w:cs/>
        </w:rPr>
        <w:t>เลขที่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1</w:t>
      </w:r>
      <w:r w:rsidRPr="002E53F2">
        <w:rPr>
          <w:rFonts w:ascii="Angsana New" w:hAnsi="Angsana New"/>
          <w:sz w:val="30"/>
          <w:szCs w:val="30"/>
          <w:cs/>
        </w:rPr>
        <w:t xml:space="preserve"> 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อาคารเอ็มไพร์ทาวเวอร์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ชั้น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pacing w:val="-2"/>
          <w:sz w:val="30"/>
          <w:szCs w:val="30"/>
        </w:rPr>
        <w:t>54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ถนนสาทรใต้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แขวงยานนาวา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เขตสาทร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กรุงเทพมหานคร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534C4EA" w14:textId="77777777" w:rsidR="00CD03E7" w:rsidRPr="002E53F2" w:rsidRDefault="00CD03E7" w:rsidP="002E53F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731243" w14:textId="1B725198" w:rsidR="00CD03E7" w:rsidRPr="002E53F2" w:rsidRDefault="00CD03E7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0D3EDC" w:rsidRPr="002E53F2">
        <w:rPr>
          <w:rFonts w:ascii="Angsana New" w:hAnsi="Angsana New" w:hint="cs"/>
          <w:sz w:val="30"/>
          <w:szCs w:val="30"/>
          <w:cs/>
        </w:rPr>
        <w:t>งวด</w:t>
      </w:r>
      <w:r w:rsidRPr="002E53F2">
        <w:rPr>
          <w:rFonts w:ascii="Angsana New" w:hAnsi="Angsana New"/>
          <w:sz w:val="30"/>
          <w:szCs w:val="30"/>
          <w:cs/>
        </w:rPr>
        <w:t xml:space="preserve"> ได้แก่ บริษัท ทีซีซี บริหารธุรกิจ จำกัด ซึ่งเป็นนิติบุคคลที่จัดตั้งขึ้นในประเทศไทย (ถือหุ้นร้อยละ </w:t>
      </w:r>
      <w:r w:rsidRPr="002E53F2">
        <w:rPr>
          <w:rFonts w:ascii="Angsana New" w:hAnsi="Angsana New"/>
          <w:sz w:val="30"/>
          <w:szCs w:val="30"/>
        </w:rPr>
        <w:t>44.9</w:t>
      </w:r>
      <w:r w:rsidR="00ED2F37" w:rsidRPr="002E53F2">
        <w:rPr>
          <w:rFonts w:ascii="Angsana New" w:hAnsi="Angsana New"/>
          <w:sz w:val="30"/>
          <w:szCs w:val="30"/>
        </w:rPr>
        <w:t>8</w:t>
      </w:r>
      <w:r w:rsidRPr="002E53F2">
        <w:rPr>
          <w:rFonts w:ascii="Angsana New" w:hAnsi="Angsana New"/>
          <w:sz w:val="30"/>
          <w:szCs w:val="30"/>
          <w:cs/>
        </w:rPr>
        <w:t xml:space="preserve">) </w:t>
      </w:r>
      <w:r w:rsidRPr="002E53F2">
        <w:rPr>
          <w:rFonts w:ascii="Angsana New" w:hAnsi="Angsana New" w:hint="cs"/>
          <w:sz w:val="30"/>
          <w:szCs w:val="30"/>
          <w:cs/>
        </w:rPr>
        <w:t>และ 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ทีซีซี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รีเทล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  <w:r w:rsidRPr="002E53F2">
        <w:rPr>
          <w:rFonts w:ascii="Angsana New" w:hAnsi="Angsana New"/>
          <w:sz w:val="30"/>
          <w:szCs w:val="30"/>
          <w:cs/>
        </w:rPr>
        <w:t xml:space="preserve"> ซึ่งเป็นนิติบุคคลที่จัดตั้งขึ้นในประเทศไทย (ถือหุ้นร้อยละ </w:t>
      </w:r>
      <w:r w:rsidR="00ED2F37" w:rsidRPr="002E53F2">
        <w:rPr>
          <w:rFonts w:ascii="Angsana New" w:hAnsi="Angsana New"/>
          <w:sz w:val="30"/>
          <w:szCs w:val="30"/>
        </w:rPr>
        <w:t>29.99</w:t>
      </w:r>
      <w:r w:rsidRPr="002E53F2">
        <w:rPr>
          <w:rFonts w:ascii="Angsana New" w:hAnsi="Angsana New"/>
          <w:sz w:val="30"/>
          <w:szCs w:val="30"/>
          <w:cs/>
        </w:rPr>
        <w:t xml:space="preserve">) </w:t>
      </w:r>
      <w:r w:rsidR="008352E5" w:rsidRPr="002E53F2">
        <w:rPr>
          <w:rFonts w:ascii="Angsana New" w:hAnsi="Angsana New"/>
          <w:sz w:val="30"/>
          <w:szCs w:val="30"/>
        </w:rPr>
        <w:t xml:space="preserve"> </w:t>
      </w:r>
      <w:r w:rsidR="008352E5" w:rsidRPr="002E53F2">
        <w:rPr>
          <w:rFonts w:ascii="Angsana New" w:hAnsi="Angsana New" w:hint="cs"/>
          <w:sz w:val="30"/>
          <w:szCs w:val="30"/>
          <w:cs/>
        </w:rPr>
        <w:t>และบริษัทใหญ่ในลำดับสูงสุดในระหว่าง</w:t>
      </w:r>
      <w:r w:rsidR="005725A9" w:rsidRPr="002E53F2">
        <w:rPr>
          <w:rFonts w:ascii="Angsana New" w:hAnsi="Angsana New" w:hint="cs"/>
          <w:sz w:val="30"/>
          <w:szCs w:val="30"/>
          <w:cs/>
        </w:rPr>
        <w:t>งวด</w:t>
      </w:r>
      <w:r w:rsidR="00BC3A9C" w:rsidRPr="002E53F2">
        <w:rPr>
          <w:rFonts w:ascii="Angsana New" w:hAnsi="Angsana New" w:hint="cs"/>
          <w:sz w:val="30"/>
          <w:szCs w:val="30"/>
          <w:cs/>
        </w:rPr>
        <w:t xml:space="preserve"> ได้แก่ บริษัท</w:t>
      </w:r>
      <w:r w:rsidR="00381F6C" w:rsidRPr="002E53F2">
        <w:rPr>
          <w:rFonts w:ascii="Angsana New" w:hAnsi="Angsana New" w:hint="cs"/>
          <w:sz w:val="30"/>
          <w:szCs w:val="30"/>
          <w:cs/>
        </w:rPr>
        <w:t xml:space="preserve"> </w:t>
      </w:r>
      <w:r w:rsidR="00BC3A9C" w:rsidRPr="002E53F2">
        <w:rPr>
          <w:rFonts w:ascii="Angsana New" w:hAnsi="Angsana New" w:hint="cs"/>
          <w:sz w:val="30"/>
          <w:szCs w:val="30"/>
          <w:cs/>
        </w:rPr>
        <w:t>ศรัท</w:t>
      </w:r>
      <w:r w:rsidR="00FF4272" w:rsidRPr="002E53F2">
        <w:rPr>
          <w:rFonts w:ascii="Angsana New" w:hAnsi="Angsana New" w:hint="cs"/>
          <w:sz w:val="30"/>
          <w:szCs w:val="30"/>
          <w:cs/>
        </w:rPr>
        <w:t>ธา</w:t>
      </w:r>
      <w:r w:rsidR="00D85B45" w:rsidRPr="002E53F2">
        <w:rPr>
          <w:rFonts w:ascii="Angsana New" w:hAnsi="Angsana New" w:hint="cs"/>
          <w:sz w:val="30"/>
          <w:szCs w:val="30"/>
          <w:cs/>
        </w:rPr>
        <w:t xml:space="preserve">ทรัพย์ </w:t>
      </w:r>
      <w:r w:rsidR="00D85B45" w:rsidRPr="002E53F2">
        <w:rPr>
          <w:rFonts w:ascii="Angsana New" w:hAnsi="Angsana New"/>
          <w:sz w:val="30"/>
          <w:szCs w:val="30"/>
        </w:rPr>
        <w:t xml:space="preserve">9 </w:t>
      </w:r>
      <w:r w:rsidR="00D85B45" w:rsidRPr="002E53F2">
        <w:rPr>
          <w:rFonts w:ascii="Angsana New" w:hAnsi="Angsana New" w:hint="cs"/>
          <w:sz w:val="30"/>
          <w:szCs w:val="30"/>
          <w:cs/>
        </w:rPr>
        <w:t>จำกัด</w:t>
      </w:r>
      <w:r w:rsidR="00F9164F" w:rsidRPr="002E53F2">
        <w:rPr>
          <w:rFonts w:ascii="Angsana New" w:hAnsi="Angsana New" w:hint="cs"/>
          <w:sz w:val="30"/>
          <w:szCs w:val="30"/>
          <w:cs/>
        </w:rPr>
        <w:t xml:space="preserve"> ซึ่งเป็นนิติบุคคลที่จัดตั้งขึ้นในประเทศไทย</w:t>
      </w:r>
    </w:p>
    <w:p w14:paraId="531CE2CA" w14:textId="77777777" w:rsidR="00FD2878" w:rsidRPr="002E53F2" w:rsidRDefault="00FD2878" w:rsidP="002E53F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335AC8" w14:textId="00724295" w:rsidR="00E66B73" w:rsidRPr="002E53F2" w:rsidRDefault="00E66B73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2E53F2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716186" w:rsidRPr="002E53F2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072E4BB4" w14:textId="77777777" w:rsidR="001001BD" w:rsidRPr="002E53F2" w:rsidRDefault="001001BD" w:rsidP="002E53F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C2ACB5" w14:textId="5FFA8AA2" w:rsidR="00716186" w:rsidRPr="002E53F2" w:rsidRDefault="007C1BA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55B39" w:rsidRPr="002E53F2">
        <w:rPr>
          <w:rFonts w:ascii="Angsana New" w:hAnsi="Angsana New"/>
          <w:sz w:val="30"/>
          <w:szCs w:val="30"/>
        </w:rPr>
        <w:t>34</w:t>
      </w:r>
      <w:r w:rsidRPr="002E53F2">
        <w:rPr>
          <w:rFonts w:ascii="Angsana New" w:hAnsi="Angsana New"/>
          <w:sz w:val="30"/>
          <w:szCs w:val="30"/>
          <w:cs/>
        </w:rPr>
        <w:t xml:space="preserve"> เรื่อง </w:t>
      </w:r>
      <w:r w:rsidRPr="002E53F2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E53F2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</w:t>
      </w:r>
      <w:r w:rsidRPr="002E53F2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1C0ABD" w:rsidRPr="002E53F2">
        <w:rPr>
          <w:rFonts w:ascii="Angsana New" w:hAnsi="Angsana New" w:hint="cs"/>
          <w:spacing w:val="-2"/>
          <w:sz w:val="30"/>
          <w:szCs w:val="30"/>
          <w:cs/>
        </w:rPr>
        <w:t xml:space="preserve"> โดยงบการเงินระหว่างกาลนี้</w:t>
      </w:r>
      <w:r w:rsidR="001C0ABD" w:rsidRPr="002E53F2">
        <w:rPr>
          <w:rFonts w:ascii="Angsana New" w:hAnsi="Angsana New" w:hint="cs"/>
          <w:sz w:val="30"/>
          <w:szCs w:val="30"/>
          <w:cs/>
        </w:rPr>
        <w:t>เน้นการให้ข้อมูลที่เกี่ยวกับกิจกรรม</w:t>
      </w:r>
      <w:r w:rsidR="001C0ABD" w:rsidRPr="002E53F2">
        <w:rPr>
          <w:rFonts w:ascii="Angsana New" w:hAnsi="Angsana New"/>
          <w:sz w:val="30"/>
          <w:szCs w:val="30"/>
          <w:cs/>
        </w:rPr>
        <w:t xml:space="preserve"> </w:t>
      </w:r>
      <w:r w:rsidR="001C0ABD" w:rsidRPr="002E53F2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</w:t>
      </w:r>
      <w:r w:rsidR="00A45C3D">
        <w:rPr>
          <w:rFonts w:ascii="Angsana New" w:hAnsi="Angsana New" w:hint="cs"/>
          <w:sz w:val="30"/>
          <w:szCs w:val="30"/>
          <w:cs/>
        </w:rPr>
        <w:t xml:space="preserve"> </w:t>
      </w:r>
      <w:r w:rsidR="001C0ABD" w:rsidRPr="002E53F2">
        <w:rPr>
          <w:rFonts w:ascii="Angsana New" w:hAnsi="Angsana New" w:hint="cs"/>
          <w:sz w:val="30"/>
          <w:szCs w:val="30"/>
          <w:cs/>
        </w:rPr>
        <w:t>ๆ</w:t>
      </w:r>
      <w:r w:rsidR="001C0ABD" w:rsidRPr="002E53F2">
        <w:rPr>
          <w:rFonts w:ascii="Angsana New" w:hAnsi="Angsana New"/>
          <w:sz w:val="30"/>
          <w:szCs w:val="30"/>
          <w:cs/>
        </w:rPr>
        <w:t xml:space="preserve"> </w:t>
      </w:r>
      <w:r w:rsidR="001C0ABD" w:rsidRPr="002E53F2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1C0ABD" w:rsidRPr="002E53F2">
        <w:rPr>
          <w:rFonts w:ascii="Angsana New" w:hAnsi="Angsana New"/>
          <w:sz w:val="30"/>
          <w:szCs w:val="30"/>
          <w:cs/>
        </w:rPr>
        <w:t xml:space="preserve"> </w:t>
      </w:r>
      <w:r w:rsidR="001C0ABD" w:rsidRPr="002E53F2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1C0ABD" w:rsidRPr="002E53F2">
        <w:rPr>
          <w:rFonts w:ascii="Angsana New" w:hAnsi="Angsana New"/>
          <w:sz w:val="30"/>
          <w:szCs w:val="30"/>
          <w:cs/>
        </w:rPr>
        <w:t xml:space="preserve"> </w:t>
      </w:r>
      <w:r w:rsidR="008710C1" w:rsidRPr="002E53F2">
        <w:rPr>
          <w:rFonts w:ascii="Angsana New" w:hAnsi="Angsana New"/>
          <w:sz w:val="30"/>
          <w:szCs w:val="30"/>
        </w:rPr>
        <w:t>31</w:t>
      </w:r>
      <w:r w:rsidR="001C0ABD" w:rsidRPr="002E53F2">
        <w:rPr>
          <w:rFonts w:ascii="Angsana New" w:hAnsi="Angsana New"/>
          <w:sz w:val="30"/>
          <w:szCs w:val="30"/>
          <w:cs/>
        </w:rPr>
        <w:t xml:space="preserve"> </w:t>
      </w:r>
      <w:r w:rsidR="001C0ABD" w:rsidRPr="002E53F2">
        <w:rPr>
          <w:rFonts w:ascii="Angsana New" w:hAnsi="Angsana New" w:hint="cs"/>
          <w:sz w:val="30"/>
          <w:szCs w:val="30"/>
          <w:cs/>
        </w:rPr>
        <w:t>ธันวาคม</w:t>
      </w:r>
      <w:r w:rsidR="001C0ABD" w:rsidRPr="002E53F2">
        <w:rPr>
          <w:rFonts w:ascii="Angsana New" w:hAnsi="Angsana New"/>
          <w:sz w:val="30"/>
          <w:szCs w:val="30"/>
          <w:cs/>
        </w:rPr>
        <w:t xml:space="preserve"> </w:t>
      </w:r>
      <w:r w:rsidR="008710C1" w:rsidRPr="002E53F2">
        <w:rPr>
          <w:rFonts w:ascii="Angsana New" w:hAnsi="Angsana New"/>
          <w:sz w:val="30"/>
          <w:szCs w:val="30"/>
        </w:rPr>
        <w:t>256</w:t>
      </w:r>
      <w:r w:rsidR="00B45626" w:rsidRPr="002E53F2">
        <w:rPr>
          <w:rFonts w:ascii="Angsana New" w:hAnsi="Angsana New"/>
          <w:sz w:val="30"/>
          <w:szCs w:val="30"/>
        </w:rPr>
        <w:t>7</w:t>
      </w:r>
    </w:p>
    <w:p w14:paraId="7C686CDC" w14:textId="77777777" w:rsidR="007C1BA3" w:rsidRPr="002E53F2" w:rsidRDefault="007C1BA3" w:rsidP="002E53F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D2538FE" w14:textId="59ED438F" w:rsidR="00D20D56" w:rsidRPr="002E53F2" w:rsidRDefault="00ED72B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ab/>
      </w:r>
      <w:r w:rsidR="00FC2B6F" w:rsidRPr="002E53F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="00FC2B6F" w:rsidRPr="002E53F2">
        <w:rPr>
          <w:rFonts w:ascii="Angsana New" w:hAnsi="Angsana New"/>
          <w:sz w:val="30"/>
          <w:szCs w:val="30"/>
          <w:cs/>
        </w:rPr>
        <w:t xml:space="preserve"> </w:t>
      </w:r>
      <w:r w:rsidR="00FC2B6F" w:rsidRPr="002E53F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C2B6F" w:rsidRPr="002E53F2">
        <w:rPr>
          <w:rFonts w:ascii="Angsana New" w:hAnsi="Angsana New"/>
          <w:sz w:val="30"/>
          <w:szCs w:val="30"/>
          <w:cs/>
        </w:rPr>
        <w:t xml:space="preserve"> </w:t>
      </w:r>
      <w:r w:rsidR="00FC2B6F" w:rsidRPr="002E53F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="00FC2B6F" w:rsidRPr="002E53F2">
        <w:rPr>
          <w:rFonts w:ascii="Angsana New" w:hAnsi="Angsana New"/>
          <w:sz w:val="30"/>
          <w:szCs w:val="30"/>
          <w:cs/>
        </w:rPr>
        <w:t xml:space="preserve"> </w:t>
      </w:r>
      <w:r w:rsidR="00FC2B6F" w:rsidRPr="002E53F2">
        <w:rPr>
          <w:rFonts w:ascii="Angsana New" w:hAnsi="Angsana New" w:hint="cs"/>
          <w:sz w:val="30"/>
          <w:szCs w:val="30"/>
          <w:cs/>
        </w:rPr>
        <w:t>ทั้งนี้</w:t>
      </w:r>
      <w:r w:rsidR="00FC2B6F" w:rsidRPr="002E53F2">
        <w:rPr>
          <w:rFonts w:ascii="Angsana New" w:hAnsi="Angsana New"/>
          <w:sz w:val="30"/>
          <w:szCs w:val="30"/>
          <w:cs/>
        </w:rPr>
        <w:t xml:space="preserve"> </w:t>
      </w:r>
      <w:r w:rsidR="00FC2B6F" w:rsidRPr="002E53F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FC2B6F" w:rsidRPr="002E53F2">
        <w:rPr>
          <w:rFonts w:ascii="Angsana New" w:hAnsi="Angsana New"/>
          <w:sz w:val="30"/>
          <w:szCs w:val="30"/>
          <w:cs/>
        </w:rPr>
        <w:t xml:space="preserve"> </w:t>
      </w:r>
      <w:r w:rsidR="00FC2B6F" w:rsidRPr="002E53F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FC2B6F" w:rsidRPr="002E53F2">
        <w:rPr>
          <w:rFonts w:ascii="Angsana New" w:hAnsi="Angsana New"/>
          <w:sz w:val="30"/>
          <w:szCs w:val="30"/>
          <w:cs/>
        </w:rPr>
        <w:t xml:space="preserve"> </w:t>
      </w:r>
      <w:r w:rsidR="008710C1" w:rsidRPr="002E53F2">
        <w:rPr>
          <w:rFonts w:ascii="Angsana New" w:hAnsi="Angsana New"/>
          <w:sz w:val="30"/>
          <w:szCs w:val="30"/>
        </w:rPr>
        <w:t>31</w:t>
      </w:r>
      <w:r w:rsidR="00FC2B6F" w:rsidRPr="002E53F2">
        <w:rPr>
          <w:rFonts w:ascii="Angsana New" w:hAnsi="Angsana New"/>
          <w:sz w:val="30"/>
          <w:szCs w:val="30"/>
          <w:cs/>
        </w:rPr>
        <w:t xml:space="preserve"> </w:t>
      </w:r>
      <w:r w:rsidR="00FC2B6F" w:rsidRPr="002E53F2">
        <w:rPr>
          <w:rFonts w:ascii="Angsana New" w:hAnsi="Angsana New" w:hint="cs"/>
          <w:sz w:val="30"/>
          <w:szCs w:val="30"/>
          <w:cs/>
        </w:rPr>
        <w:t>ธันวาคม</w:t>
      </w:r>
      <w:r w:rsidR="00FC2B6F" w:rsidRPr="002E53F2">
        <w:rPr>
          <w:rFonts w:ascii="Angsana New" w:hAnsi="Angsana New"/>
          <w:sz w:val="30"/>
          <w:szCs w:val="30"/>
          <w:cs/>
        </w:rPr>
        <w:t xml:space="preserve"> </w:t>
      </w:r>
      <w:r w:rsidR="008710C1" w:rsidRPr="002E53F2">
        <w:rPr>
          <w:rFonts w:ascii="Angsana New" w:hAnsi="Angsana New"/>
          <w:sz w:val="30"/>
          <w:szCs w:val="30"/>
        </w:rPr>
        <w:t>256</w:t>
      </w:r>
      <w:r w:rsidR="00B45626" w:rsidRPr="002E53F2">
        <w:rPr>
          <w:rFonts w:ascii="Angsana New" w:hAnsi="Angsana New"/>
          <w:sz w:val="30"/>
          <w:szCs w:val="30"/>
        </w:rPr>
        <w:t>7</w:t>
      </w:r>
    </w:p>
    <w:p w14:paraId="25A6B865" w14:textId="77777777" w:rsidR="00C8565E" w:rsidRPr="002E53F2" w:rsidRDefault="00C8565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E53F2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78A85B" w14:textId="4C0C8965" w:rsidR="00C61BCB" w:rsidRPr="002E53F2" w:rsidRDefault="00F96459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2E53F2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ADF632E" w14:textId="77777777" w:rsidR="00815BA9" w:rsidRPr="002E53F2" w:rsidRDefault="00815BA9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8"/>
          <w:szCs w:val="28"/>
          <w:cs/>
        </w:rPr>
      </w:pPr>
    </w:p>
    <w:p w14:paraId="576BAC1C" w14:textId="2FF04E0E" w:rsidR="0068161C" w:rsidRPr="002E53F2" w:rsidRDefault="0068161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E53F2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D45B4F" w:rsidRPr="002E53F2">
        <w:rPr>
          <w:rFonts w:ascii="Angsana New" w:hAnsi="Angsana New" w:hint="cs"/>
          <w:b/>
          <w:sz w:val="30"/>
          <w:szCs w:val="30"/>
          <w:cs/>
        </w:rPr>
        <w:t>กิจการร่วมค้าและ</w:t>
      </w:r>
      <w:r w:rsidRPr="002E53F2">
        <w:rPr>
          <w:rFonts w:ascii="Angsana New" w:hAnsi="Angsana New"/>
          <w:b/>
          <w:sz w:val="30"/>
          <w:szCs w:val="30"/>
          <w:cs/>
        </w:rPr>
        <w:t>บริษัทย่อย</w:t>
      </w:r>
      <w:r w:rsidRPr="002E53F2">
        <w:rPr>
          <w:rFonts w:ascii="Angsana New" w:hAnsi="Angsana New" w:hint="cs"/>
          <w:b/>
          <w:sz w:val="30"/>
          <w:szCs w:val="30"/>
          <w:cs/>
        </w:rPr>
        <w:t>ที่มีการเปลี่ยนแปลงอย่างมีสาระสำคัญ</w:t>
      </w:r>
      <w:r w:rsidRPr="002E53F2">
        <w:rPr>
          <w:rFonts w:ascii="Angsana New" w:hAnsi="Angsana New"/>
          <w:b/>
          <w:sz w:val="30"/>
          <w:szCs w:val="30"/>
          <w:cs/>
        </w:rPr>
        <w:t xml:space="preserve"> ได้เปิดเผยในหมายเหตุ</w:t>
      </w:r>
      <w:r w:rsidR="00D45B4F" w:rsidRPr="002E53F2">
        <w:rPr>
          <w:rFonts w:ascii="Angsana New" w:hAnsi="Angsana New"/>
          <w:b/>
          <w:sz w:val="30"/>
          <w:szCs w:val="30"/>
        </w:rPr>
        <w:br/>
      </w:r>
      <w:r w:rsidRPr="002E53F2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6C3177" w:rsidRPr="002E53F2">
        <w:rPr>
          <w:rFonts w:ascii="Angsana New" w:hAnsi="Angsana New"/>
          <w:bCs/>
          <w:sz w:val="30"/>
          <w:szCs w:val="30"/>
        </w:rPr>
        <w:t>4</w:t>
      </w:r>
      <w:r w:rsidRPr="002E53F2">
        <w:rPr>
          <w:rFonts w:ascii="Angsana New" w:hAnsi="Angsana New"/>
          <w:bCs/>
          <w:sz w:val="30"/>
          <w:szCs w:val="30"/>
        </w:rPr>
        <w:t xml:space="preserve"> </w:t>
      </w:r>
      <w:r w:rsidR="00D45B4F" w:rsidRPr="002E53F2">
        <w:rPr>
          <w:rFonts w:ascii="Angsana New" w:hAnsi="Angsana New" w:hint="cs"/>
          <w:b/>
          <w:sz w:val="30"/>
          <w:szCs w:val="30"/>
          <w:cs/>
        </w:rPr>
        <w:t>และ</w:t>
      </w:r>
      <w:r w:rsidR="00D45B4F" w:rsidRPr="002E53F2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6C3177" w:rsidRPr="002E53F2">
        <w:rPr>
          <w:rFonts w:ascii="Angsana New" w:hAnsi="Angsana New"/>
          <w:bCs/>
          <w:sz w:val="30"/>
          <w:szCs w:val="30"/>
        </w:rPr>
        <w:t>5</w:t>
      </w:r>
      <w:r w:rsidR="00D45B4F" w:rsidRPr="002E53F2">
        <w:rPr>
          <w:rFonts w:ascii="Angsana New" w:hAnsi="Angsana New"/>
          <w:bCs/>
          <w:sz w:val="30"/>
          <w:szCs w:val="30"/>
        </w:rPr>
        <w:t xml:space="preserve"> </w:t>
      </w:r>
      <w:r w:rsidRPr="002E53F2">
        <w:rPr>
          <w:rFonts w:ascii="Angsana New" w:hAnsi="Angsana New"/>
          <w:b/>
          <w:sz w:val="30"/>
          <w:szCs w:val="30"/>
          <w:cs/>
        </w:rPr>
        <w:t>สำหรับบุคคลหรือกิจการอื่นที่เกี่ยวข้องกัน</w:t>
      </w:r>
      <w:r w:rsidR="00F53DCC" w:rsidRPr="002E53F2">
        <w:rPr>
          <w:rFonts w:ascii="Angsana New" w:hAnsi="Angsana New" w:hint="cs"/>
          <w:b/>
          <w:sz w:val="30"/>
          <w:szCs w:val="30"/>
          <w:cs/>
        </w:rPr>
        <w:t>ที่ความสัมพันธ์เปลี่ยนแปลงอย่างมีสาระสำคัญและก</w:t>
      </w:r>
      <w:r w:rsidRPr="002E53F2">
        <w:rPr>
          <w:rFonts w:ascii="Angsana New" w:hAnsi="Angsana New"/>
          <w:b/>
          <w:sz w:val="30"/>
          <w:szCs w:val="30"/>
          <w:cs/>
        </w:rPr>
        <w:t>ลุ่มบริษัทมีรายการระหว่างกันที่มีนัยสำคัญในระหว่างงวดมีดังต่อไปนี้</w:t>
      </w:r>
    </w:p>
    <w:p w14:paraId="08A7AE0B" w14:textId="77777777" w:rsidR="00960E84" w:rsidRPr="002E53F2" w:rsidRDefault="00960E8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2" w:type="dxa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1863"/>
        <w:gridCol w:w="3579"/>
      </w:tblGrid>
      <w:tr w:rsidR="0010014D" w:rsidRPr="002E53F2" w14:paraId="476C57EC" w14:textId="77777777" w:rsidTr="0070681D">
        <w:trPr>
          <w:trHeight w:val="767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C46D" w14:textId="3BD239AE" w:rsidR="00F15296" w:rsidRPr="002E53F2" w:rsidRDefault="00F1529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7A754A08" w14:textId="77777777" w:rsidR="00F15296" w:rsidRPr="002E53F2" w:rsidRDefault="00F15296" w:rsidP="002E53F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0A61D34" w14:textId="77777777" w:rsidR="00F15296" w:rsidRPr="002E53F2" w:rsidRDefault="00F1529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16F3" w14:textId="77777777" w:rsidR="00F15296" w:rsidRPr="002E53F2" w:rsidRDefault="00F1529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0014D" w:rsidRPr="002E53F2" w14:paraId="25CD6ACC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75D07A" w14:textId="34F0CE89" w:rsidR="00213599" w:rsidRPr="002E53F2" w:rsidRDefault="0021359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CCBA6B3" w14:textId="760BAAC1" w:rsidR="00213599" w:rsidRPr="002E53F2" w:rsidRDefault="0021359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4BC6D45A" w14:textId="78EC844A" w:rsidR="00213599" w:rsidRPr="002E53F2" w:rsidRDefault="0021359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</w:t>
            </w:r>
            <w:r w:rsidR="002F7EB8">
              <w:rPr>
                <w:rFonts w:ascii="Angsana New" w:hAnsi="Angsana New"/>
                <w:sz w:val="30"/>
                <w:szCs w:val="30"/>
              </w:rPr>
              <w:br/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>ต่าง</w:t>
            </w:r>
            <w:r w:rsidR="002F7E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>ๆ ของกิจการไม่ว่าทางตรงหรือทางอ้อม ทั้งนี้ รวมถึงกรรมการของกลุ่ม</w:t>
            </w:r>
            <w:r w:rsidRPr="002E53F2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  <w:tr w:rsidR="0010014D" w:rsidRPr="002E53F2" w14:paraId="1995684E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DF71CF" w14:textId="77A98FF8" w:rsidR="00F133F6" w:rsidRPr="002E53F2" w:rsidRDefault="00BA759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0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คอฟฟี่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คอนเซ็ปต์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รีเทล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91E0E82" w14:textId="780A54ED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311F51E4" w14:textId="134F5416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E53F2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2E53F2" w14:paraId="4C964D63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54B560" w14:textId="30CCAAF4" w:rsidR="00F133F6" w:rsidRPr="002E53F2" w:rsidRDefault="00B251C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20" w:hanging="2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71BF2234" w14:textId="1FCD540B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4C90082C" w14:textId="38FDE2C5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E53F2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2E53F2" w14:paraId="285EE69F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86CF60" w14:textId="36520B69" w:rsidR="00F133F6" w:rsidRPr="002E53F2" w:rsidRDefault="0042242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3" w:hanging="1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นำเมือง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52CE89B7" w14:textId="231DF3F4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58860446" w14:textId="11BFB177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53F2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2E53F2" w14:paraId="12EB8FE2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B79F5B" w14:textId="0D13192F" w:rsidR="00032839" w:rsidRPr="002E53F2" w:rsidRDefault="00FE042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โออิชิ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ราเมน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0691E08" w14:textId="77777777" w:rsidR="00032839" w:rsidRPr="002E53F2" w:rsidRDefault="000328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1BB1E6AF" w14:textId="77777777" w:rsidR="00032839" w:rsidRPr="002E53F2" w:rsidRDefault="000328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2E53F2" w14:paraId="1BC2EE4E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CE37DEC" w14:textId="58454A47" w:rsidR="00032839" w:rsidRPr="002E53F2" w:rsidRDefault="00E878F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แปซิฟิค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เลเช่อร์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E6297A8" w14:textId="77777777" w:rsidR="00032839" w:rsidRPr="002E53F2" w:rsidRDefault="000328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3760E877" w14:textId="77777777" w:rsidR="00032839" w:rsidRPr="002E53F2" w:rsidRDefault="000328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2E53F2" w14:paraId="3D21913D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F755F24" w14:textId="6E9FD3A3" w:rsidR="00F133F6" w:rsidRPr="002E53F2" w:rsidRDefault="00B251C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รีเทล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เวิลด์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17D87" w:rsidRPr="002E53F2">
              <w:rPr>
                <w:rFonts w:asciiTheme="majorBidi" w:hAnsiTheme="majorBidi"/>
                <w:sz w:val="30"/>
                <w:szCs w:val="30"/>
              </w:rPr>
              <w:t>2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54CFDD57" w14:textId="4F2495D5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456B36C9" w14:textId="00CF5BBE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E53F2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2E53F2" w14:paraId="47F64B1B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8D2A933" w14:textId="40B4CA8F" w:rsidR="00F133F6" w:rsidRPr="002E53F2" w:rsidRDefault="00B251C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ที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ซี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ซี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.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เทคโนโลยี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4B2005D" w14:textId="10807E4A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7BC4CCEB" w14:textId="0EA3B800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E53F2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2E53F2" w14:paraId="216B7478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CE54D5" w14:textId="77777777" w:rsidR="00032839" w:rsidRPr="002E53F2" w:rsidRDefault="000328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เดอะ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คิวเอสอาร์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ออฟ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เอเชีย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699476C" w14:textId="77777777" w:rsidR="00032839" w:rsidRPr="002E53F2" w:rsidRDefault="000328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1155BE1F" w14:textId="77777777" w:rsidR="00032839" w:rsidRPr="002E53F2" w:rsidRDefault="000328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2E53F2" w14:paraId="3893A8D4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BCD90B7" w14:textId="2B9E5E5D" w:rsidR="008254C1" w:rsidRPr="002E53F2" w:rsidRDefault="008254C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ทิพย์พัฒน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อาร์เขต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835A9CD" w14:textId="1AD640D2" w:rsidR="008254C1" w:rsidRPr="002E53F2" w:rsidRDefault="008254C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2DBFF7D6" w14:textId="288165FF" w:rsidR="008254C1" w:rsidRPr="002E53F2" w:rsidRDefault="008254C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2E53F2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2E53F2" w14:paraId="7FDDE4D9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9E2F8F" w14:textId="094BE42F" w:rsidR="00F133F6" w:rsidRPr="002E53F2" w:rsidRDefault="00FB59B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วัฒนพัฒน์เทรดดิ้ง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F935C96" w14:textId="1EBEBB5E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4353C5F3" w14:textId="7A36C072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2E53F2" w14:paraId="0FD368C0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7EDCC8" w14:textId="42A2DC01" w:rsidR="00F133F6" w:rsidRPr="002E53F2" w:rsidRDefault="00FB59B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แอสเสท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เวิรด์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เวกซ์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62E8883F" w14:textId="12DF6595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0DBFBD72" w14:textId="44BC3A06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sz w:val="30"/>
                <w:szCs w:val="30"/>
                <w:cs/>
              </w:rPr>
              <w:t>มีผู้ถือหุ้นรายใหญ่</w:t>
            </w:r>
            <w:r w:rsidR="00FB59B6" w:rsidRPr="002E53F2">
              <w:rPr>
                <w:rFonts w:hint="cs"/>
                <w:sz w:val="30"/>
                <w:szCs w:val="30"/>
                <w:cs/>
              </w:rPr>
              <w:t>สูงสุดร่วมกันและมีกรรมการ</w:t>
            </w:r>
            <w:r w:rsidRPr="002E53F2">
              <w:rPr>
                <w:sz w:val="30"/>
                <w:szCs w:val="30"/>
                <w:cs/>
              </w:rPr>
              <w:t>ร่วมกัน</w:t>
            </w:r>
          </w:p>
        </w:tc>
      </w:tr>
      <w:tr w:rsidR="0010014D" w:rsidRPr="002E53F2" w14:paraId="41C780C0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ACF5ECF" w14:textId="550F2A58" w:rsidR="00F133F6" w:rsidRPr="002E53F2" w:rsidRDefault="00FB59B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เบอร์ลี่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ยุคเกอร์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07518E6" w14:textId="7E3297B8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7748E008" w14:textId="502DE86E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sz w:val="30"/>
                <w:szCs w:val="30"/>
                <w:cs/>
              </w:rPr>
              <w:t>มีผู้ถือหุ้นรายใหญ่</w:t>
            </w:r>
            <w:r w:rsidR="00B42AC4" w:rsidRPr="002E53F2">
              <w:rPr>
                <w:rFonts w:hint="cs"/>
                <w:sz w:val="30"/>
                <w:szCs w:val="30"/>
                <w:cs/>
              </w:rPr>
              <w:t>สูงสุดร่วมกันและมีกรรมการ</w:t>
            </w:r>
            <w:r w:rsidRPr="002E53F2">
              <w:rPr>
                <w:sz w:val="30"/>
                <w:szCs w:val="30"/>
                <w:cs/>
              </w:rPr>
              <w:t>ร่วมกัน</w:t>
            </w:r>
          </w:p>
        </w:tc>
      </w:tr>
      <w:tr w:rsidR="0010014D" w:rsidRPr="002E53F2" w14:paraId="689906EF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CEEB8B" w14:textId="1D0D0173" w:rsidR="00C01D34" w:rsidRPr="002E53F2" w:rsidRDefault="00FB59B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บิ๊กซี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ซูเปอร์เซ็นเตอร์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0C2EFE94" w14:textId="7733748B" w:rsidR="00C01D34" w:rsidRPr="002E53F2" w:rsidRDefault="00C01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01E92765" w14:textId="666F1F1C" w:rsidR="00C01D34" w:rsidRPr="002E53F2" w:rsidRDefault="002A113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10014D" w:rsidRPr="002E53F2" w14:paraId="2FF416B7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BC21888" w14:textId="2D4D95B3" w:rsidR="00F133F6" w:rsidRPr="002E53F2" w:rsidRDefault="00FB59B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lastRenderedPageBreak/>
              <w:t>บริษัท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คริสตอลลา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0341124" w14:textId="15E10746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288275F6" w14:textId="49B06BB3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53F2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10014D" w:rsidRPr="002E53F2" w14:paraId="5A0BFD51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3832C5" w14:textId="27A74D13" w:rsidR="00032839" w:rsidRPr="002E53F2" w:rsidRDefault="009965C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left" w:pos="540"/>
              </w:tabs>
              <w:spacing w:line="240" w:lineRule="auto"/>
              <w:ind w:left="159" w:hanging="15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โฮเรก้า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แมเนจเม้นท์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02009326" w14:textId="77777777" w:rsidR="00032839" w:rsidRPr="002E53F2" w:rsidRDefault="000328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6B19DBA3" w14:textId="77777777" w:rsidR="00032839" w:rsidRPr="002E53F2" w:rsidRDefault="000328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10014D" w:rsidRPr="002E53F2" w14:paraId="0F9B7708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1834BC" w14:textId="4B1C7BF5" w:rsidR="00F133F6" w:rsidRPr="002E53F2" w:rsidRDefault="00FB59B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อาคเนย์ประกันชีวิต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35ABEA5D" w14:textId="74E0BE26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1F4AB200" w14:textId="4E827FAD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E53F2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10014D" w:rsidRPr="002E53F2" w14:paraId="38BB557F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1FD67A" w14:textId="5FC96736" w:rsidR="00F133F6" w:rsidRPr="002E53F2" w:rsidRDefault="00AF372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4" w:hanging="1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ทีซีซี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แลนด์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อินเตอร์เนชั่นแนล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2E53F2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B73F25E" w14:textId="6CEBC112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1A25D725" w14:textId="7874E41D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8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E53F2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07431D" w:rsidRPr="002E53F2" w14:paraId="470D5603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09C917" w14:textId="3BAAAE53" w:rsidR="0007431D" w:rsidRPr="002E53F2" w:rsidRDefault="0007431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4" w:hanging="134"/>
              <w:jc w:val="thaiDistribute"/>
              <w:rPr>
                <w:sz w:val="30"/>
                <w:szCs w:val="30"/>
                <w:cs/>
              </w:rPr>
            </w:pPr>
            <w:r w:rsidRPr="002E53F2">
              <w:rPr>
                <w:rFonts w:hint="cs"/>
                <w:sz w:val="30"/>
                <w:szCs w:val="30"/>
                <w:cs/>
              </w:rPr>
              <w:t>บริษัท</w:t>
            </w:r>
            <w:r w:rsidRPr="002E53F2">
              <w:rPr>
                <w:sz w:val="30"/>
                <w:szCs w:val="30"/>
                <w:cs/>
              </w:rPr>
              <w:t xml:space="preserve"> </w:t>
            </w:r>
            <w:r w:rsidRPr="002E53F2">
              <w:rPr>
                <w:rFonts w:hint="cs"/>
                <w:sz w:val="30"/>
                <w:szCs w:val="30"/>
                <w:cs/>
              </w:rPr>
              <w:t>ไทยเบฟเวอเรจ</w:t>
            </w:r>
            <w:r w:rsidRPr="002E53F2">
              <w:rPr>
                <w:sz w:val="30"/>
                <w:szCs w:val="30"/>
                <w:cs/>
              </w:rPr>
              <w:t xml:space="preserve"> </w:t>
            </w:r>
            <w:r w:rsidRPr="002E53F2">
              <w:rPr>
                <w:rFonts w:hint="cs"/>
                <w:sz w:val="30"/>
                <w:szCs w:val="30"/>
                <w:cs/>
              </w:rPr>
              <w:t>จำกัด</w:t>
            </w:r>
            <w:r w:rsidRPr="002E53F2">
              <w:rPr>
                <w:sz w:val="30"/>
                <w:szCs w:val="30"/>
                <w:cs/>
              </w:rPr>
              <w:t xml:space="preserve"> (</w:t>
            </w:r>
            <w:r w:rsidRPr="002E53F2">
              <w:rPr>
                <w:rFonts w:hint="cs"/>
                <w:sz w:val="30"/>
                <w:szCs w:val="30"/>
                <w:cs/>
              </w:rPr>
              <w:t>มหาชน</w:t>
            </w:r>
            <w:r w:rsidRPr="002E53F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61743894" w14:textId="321B4661" w:rsidR="0007431D" w:rsidRPr="002E53F2" w:rsidRDefault="0007431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42AB7752" w14:textId="5B67D5F2" w:rsidR="0007431D" w:rsidRPr="002E53F2" w:rsidRDefault="0007431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sz w:val="30"/>
                <w:szCs w:val="30"/>
                <w:cs/>
              </w:rPr>
            </w:pPr>
            <w:r w:rsidRPr="002E53F2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10014D" w:rsidRPr="002E53F2" w14:paraId="25AF0502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0C5480" w14:textId="369AF327" w:rsidR="00F133F6" w:rsidRPr="002E53F2" w:rsidRDefault="00AF372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4" w:hanging="134"/>
              <w:jc w:val="thaiDistribute"/>
              <w:rPr>
                <w:sz w:val="30"/>
                <w:szCs w:val="30"/>
                <w:cs/>
              </w:rPr>
            </w:pPr>
            <w:r w:rsidRPr="002E53F2">
              <w:rPr>
                <w:rFonts w:hint="cs"/>
                <w:sz w:val="30"/>
                <w:szCs w:val="30"/>
                <w:cs/>
              </w:rPr>
              <w:t>บริษัท</w:t>
            </w:r>
            <w:r w:rsidRPr="002E53F2">
              <w:rPr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เพาเวอร์</w:t>
            </w:r>
            <w:r w:rsidRPr="002E53F2">
              <w:rPr>
                <w:sz w:val="30"/>
                <w:szCs w:val="30"/>
                <w:cs/>
              </w:rPr>
              <w:t xml:space="preserve"> </w:t>
            </w:r>
            <w:r w:rsidRPr="002E53F2">
              <w:rPr>
                <w:rFonts w:hint="cs"/>
                <w:sz w:val="30"/>
                <w:szCs w:val="30"/>
                <w:cs/>
              </w:rPr>
              <w:t>โซลูชั่น</w:t>
            </w:r>
            <w:r w:rsidRPr="002E53F2">
              <w:rPr>
                <w:sz w:val="30"/>
                <w:szCs w:val="30"/>
                <w:cs/>
              </w:rPr>
              <w:t xml:space="preserve"> </w:t>
            </w:r>
            <w:r w:rsidRPr="002E53F2">
              <w:rPr>
                <w:rFonts w:hint="cs"/>
                <w:sz w:val="30"/>
                <w:szCs w:val="30"/>
                <w:cs/>
              </w:rPr>
              <w:t>เทคโนโลยี</w:t>
            </w:r>
            <w:r w:rsidRPr="002E53F2">
              <w:rPr>
                <w:sz w:val="30"/>
                <w:szCs w:val="30"/>
                <w:cs/>
              </w:rPr>
              <w:t xml:space="preserve"> </w:t>
            </w:r>
            <w:r w:rsidRPr="002E53F2">
              <w:rPr>
                <w:rFonts w:hint="cs"/>
                <w:sz w:val="30"/>
                <w:szCs w:val="30"/>
                <w:cs/>
              </w:rPr>
              <w:t>จำกัด</w:t>
            </w:r>
            <w:r w:rsidRPr="002E53F2">
              <w:rPr>
                <w:sz w:val="30"/>
                <w:szCs w:val="30"/>
                <w:cs/>
              </w:rPr>
              <w:t xml:space="preserve"> (</w:t>
            </w:r>
            <w:r w:rsidRPr="002E53F2">
              <w:rPr>
                <w:rFonts w:hint="cs"/>
                <w:sz w:val="30"/>
                <w:szCs w:val="30"/>
                <w:cs/>
              </w:rPr>
              <w:t>มหาชน</w:t>
            </w:r>
            <w:r w:rsidRPr="002E53F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651284EB" w14:textId="0C709128" w:rsidR="00F133F6" w:rsidRPr="002E53F2" w:rsidRDefault="00F133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12822415" w14:textId="456BA6A8" w:rsidR="00F133F6" w:rsidRPr="002E53F2" w:rsidRDefault="00B42AC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EDD91C4" w14:textId="7C8B68FC" w:rsidR="00D36BC6" w:rsidRPr="002E53F2" w:rsidRDefault="00D36BC6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720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42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4293"/>
        <w:gridCol w:w="990"/>
        <w:gridCol w:w="270"/>
        <w:gridCol w:w="1170"/>
        <w:gridCol w:w="270"/>
        <w:gridCol w:w="1079"/>
        <w:gridCol w:w="270"/>
        <w:gridCol w:w="1073"/>
        <w:gridCol w:w="6"/>
      </w:tblGrid>
      <w:tr w:rsidR="00691BD5" w:rsidRPr="002E53F2" w14:paraId="65867E25" w14:textId="77777777" w:rsidTr="00B60236">
        <w:trPr>
          <w:cantSplit/>
          <w:trHeight w:val="335"/>
          <w:tblHeader/>
        </w:trPr>
        <w:tc>
          <w:tcPr>
            <w:tcW w:w="4293" w:type="dxa"/>
            <w:vAlign w:val="bottom"/>
          </w:tcPr>
          <w:p w14:paraId="7B7A7711" w14:textId="77777777" w:rsidR="00691BD5" w:rsidRPr="002E53F2" w:rsidRDefault="00691BD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E53F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vAlign w:val="bottom"/>
          </w:tcPr>
          <w:p w14:paraId="2436CBBA" w14:textId="77777777" w:rsidR="00691BD5" w:rsidRPr="002E53F2" w:rsidRDefault="00691BD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5325E7B" w14:textId="77777777" w:rsidR="00691BD5" w:rsidRPr="002E53F2" w:rsidRDefault="00691BD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4"/>
            <w:vAlign w:val="bottom"/>
          </w:tcPr>
          <w:p w14:paraId="585F9290" w14:textId="77777777" w:rsidR="00691BD5" w:rsidRPr="002E53F2" w:rsidRDefault="00691BD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3E8" w:rsidRPr="002E53F2" w14:paraId="411C1E2F" w14:textId="77777777" w:rsidTr="00B60236">
        <w:trPr>
          <w:tblHeader/>
        </w:trPr>
        <w:tc>
          <w:tcPr>
            <w:tcW w:w="4293" w:type="dxa"/>
            <w:vAlign w:val="bottom"/>
          </w:tcPr>
          <w:p w14:paraId="73A2377E" w14:textId="73AFBB02" w:rsidR="00BD63E8" w:rsidRPr="002E53F2" w:rsidRDefault="00BD63E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966A6"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17D87"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B71440"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966A6"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3137C5C0" w14:textId="6CC6DEE9" w:rsidR="00BD63E8" w:rsidRPr="002E53F2" w:rsidRDefault="00BD63E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43AA1CA8" w14:textId="77777777" w:rsidR="00BD63E8" w:rsidRPr="002E53F2" w:rsidRDefault="00BD63E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1A44ED" w14:textId="70090F5F" w:rsidR="00BD63E8" w:rsidRPr="002E53F2" w:rsidRDefault="00BD63E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3AD32784" w14:textId="77777777" w:rsidR="00BD63E8" w:rsidRPr="002E53F2" w:rsidRDefault="00BD63E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19FD0B0" w14:textId="2515928A" w:rsidR="00BD63E8" w:rsidRPr="002E53F2" w:rsidRDefault="00BD63E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7B15D2B1" w14:textId="77777777" w:rsidR="00BD63E8" w:rsidRPr="002E53F2" w:rsidRDefault="00BD63E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F40B994" w14:textId="6774A287" w:rsidR="00BD63E8" w:rsidRPr="002E53F2" w:rsidRDefault="00BD63E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C2394" w:rsidRPr="002E53F2" w14:paraId="27CD5062" w14:textId="77777777" w:rsidTr="00B60236">
        <w:trPr>
          <w:gridAfter w:val="1"/>
          <w:wAfter w:w="6" w:type="dxa"/>
          <w:tblHeader/>
        </w:trPr>
        <w:tc>
          <w:tcPr>
            <w:tcW w:w="4293" w:type="dxa"/>
            <w:vAlign w:val="bottom"/>
          </w:tcPr>
          <w:p w14:paraId="6EBECC7C" w14:textId="77777777" w:rsidR="00AC2394" w:rsidRPr="002E53F2" w:rsidRDefault="00AC239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2" w:type="dxa"/>
            <w:gridSpan w:val="7"/>
            <w:vAlign w:val="bottom"/>
          </w:tcPr>
          <w:p w14:paraId="28B7A1F7" w14:textId="77777777" w:rsidR="00AC2394" w:rsidRPr="002E53F2" w:rsidRDefault="00AC239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0D0" w:rsidRPr="002E53F2" w14:paraId="522B9D4F" w14:textId="77777777" w:rsidTr="00B60236">
        <w:tc>
          <w:tcPr>
            <w:tcW w:w="4293" w:type="dxa"/>
            <w:vAlign w:val="bottom"/>
          </w:tcPr>
          <w:p w14:paraId="0A91764E" w14:textId="77777777" w:rsidR="003350D0" w:rsidRPr="002E53F2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9743261" w14:textId="660A97A9" w:rsidR="003350D0" w:rsidRPr="002E53F2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BD74E0" w14:textId="77777777" w:rsidR="003350D0" w:rsidRPr="002E53F2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3993B7" w14:textId="77777777" w:rsidR="003350D0" w:rsidRPr="002E53F2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E47AE5" w14:textId="77777777" w:rsidR="003350D0" w:rsidRPr="002E53F2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B4B6B7F" w14:textId="77777777" w:rsidR="003350D0" w:rsidRPr="002E53F2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67CBD7" w14:textId="77777777" w:rsidR="003350D0" w:rsidRPr="002E53F2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403D5BD" w14:textId="6F36BD17" w:rsidR="003350D0" w:rsidRPr="002E53F2" w:rsidRDefault="003350D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3C6B" w:rsidRPr="002E53F2" w14:paraId="512DF4F3" w14:textId="77777777" w:rsidTr="00B60236">
        <w:tc>
          <w:tcPr>
            <w:tcW w:w="4293" w:type="dxa"/>
            <w:vAlign w:val="bottom"/>
          </w:tcPr>
          <w:p w14:paraId="697182CE" w14:textId="19D4FBEE" w:rsidR="00073C6B" w:rsidRPr="002E53F2" w:rsidRDefault="00073C6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vAlign w:val="bottom"/>
          </w:tcPr>
          <w:p w14:paraId="42B3F61F" w14:textId="5FFDD84C" w:rsidR="00073C6B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F5E293" w14:textId="77777777" w:rsidR="00073C6B" w:rsidRPr="002E53F2" w:rsidRDefault="00073C6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01D6AD" w14:textId="554D5F25" w:rsidR="00073C6B" w:rsidRPr="002E53F2" w:rsidRDefault="00073C6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1958A4E" w14:textId="77777777" w:rsidR="00073C6B" w:rsidRPr="002E53F2" w:rsidRDefault="00073C6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0E7BBEA" w14:textId="470E0982" w:rsidR="00073C6B" w:rsidRPr="002E53F2" w:rsidRDefault="00073C6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2,148,619 </w:t>
            </w:r>
          </w:p>
        </w:tc>
        <w:tc>
          <w:tcPr>
            <w:tcW w:w="270" w:type="dxa"/>
            <w:vAlign w:val="bottom"/>
          </w:tcPr>
          <w:p w14:paraId="2520B0F0" w14:textId="77777777" w:rsidR="00073C6B" w:rsidRPr="002E53F2" w:rsidRDefault="00073C6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230B21D" w14:textId="77B31DC8" w:rsidR="00073C6B" w:rsidRPr="002E53F2" w:rsidRDefault="00073C6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1,980,867</w:t>
            </w:r>
          </w:p>
        </w:tc>
      </w:tr>
      <w:tr w:rsidR="00AC05E2" w:rsidRPr="002E53F2" w14:paraId="3012C9F7" w14:textId="77777777" w:rsidTr="00B60236">
        <w:tc>
          <w:tcPr>
            <w:tcW w:w="4293" w:type="dxa"/>
            <w:vAlign w:val="bottom"/>
          </w:tcPr>
          <w:p w14:paraId="6B1AF633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vAlign w:val="bottom"/>
          </w:tcPr>
          <w:p w14:paraId="04640043" w14:textId="4B37DE78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6AB607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D5DA0D" w14:textId="671182C1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1ADE59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BD0A398" w14:textId="008F9F64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2,150,831 </w:t>
            </w:r>
          </w:p>
        </w:tc>
        <w:tc>
          <w:tcPr>
            <w:tcW w:w="270" w:type="dxa"/>
            <w:vAlign w:val="bottom"/>
          </w:tcPr>
          <w:p w14:paraId="6E20DEF3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E161439" w14:textId="227C0E1B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2,083,248</w:t>
            </w:r>
          </w:p>
        </w:tc>
      </w:tr>
      <w:tr w:rsidR="00AC05E2" w:rsidRPr="002E53F2" w14:paraId="57F536C8" w14:textId="77777777" w:rsidTr="00B60236">
        <w:tc>
          <w:tcPr>
            <w:tcW w:w="4293" w:type="dxa"/>
            <w:vAlign w:val="bottom"/>
          </w:tcPr>
          <w:p w14:paraId="4BC033E1" w14:textId="5D03CD75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2793240B" w14:textId="7BA0613D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DA83A6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F9665A" w14:textId="25D222DF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D84584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0EFA2FB" w14:textId="20E266AB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1,841 </w:t>
            </w:r>
          </w:p>
        </w:tc>
        <w:tc>
          <w:tcPr>
            <w:tcW w:w="270" w:type="dxa"/>
            <w:vAlign w:val="bottom"/>
          </w:tcPr>
          <w:p w14:paraId="144C62B5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1738654" w14:textId="6CD866E2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3,306</w:t>
            </w:r>
          </w:p>
        </w:tc>
      </w:tr>
      <w:tr w:rsidR="00AC05E2" w:rsidRPr="002E53F2" w14:paraId="40E6626C" w14:textId="77777777" w:rsidTr="00B60236">
        <w:trPr>
          <w:trHeight w:val="137"/>
        </w:trPr>
        <w:tc>
          <w:tcPr>
            <w:tcW w:w="4293" w:type="dxa"/>
            <w:vAlign w:val="bottom"/>
          </w:tcPr>
          <w:p w14:paraId="07FE7CC2" w14:textId="3B9BD85B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vAlign w:val="bottom"/>
          </w:tcPr>
          <w:p w14:paraId="4904D7CC" w14:textId="12BF21D8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D78539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1ECCED" w14:textId="6510D87A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A8652F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B3E81AF" w14:textId="28896F76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282,760 </w:t>
            </w:r>
          </w:p>
        </w:tc>
        <w:tc>
          <w:tcPr>
            <w:tcW w:w="270" w:type="dxa"/>
            <w:vAlign w:val="bottom"/>
          </w:tcPr>
          <w:p w14:paraId="3801E699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BF8551F" w14:textId="766D3C9D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05E2" w:rsidRPr="002E53F2" w14:paraId="5C875405" w14:textId="77777777" w:rsidTr="00B60236">
        <w:trPr>
          <w:trHeight w:val="137"/>
        </w:trPr>
        <w:tc>
          <w:tcPr>
            <w:tcW w:w="4293" w:type="dxa"/>
            <w:vAlign w:val="bottom"/>
          </w:tcPr>
          <w:p w14:paraId="5BDADAED" w14:textId="54ED076C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990" w:type="dxa"/>
            <w:vAlign w:val="bottom"/>
          </w:tcPr>
          <w:p w14:paraId="760D99E6" w14:textId="1DBAC922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D60AAA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63C3D8" w14:textId="0990890D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5D1621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C26C69B" w14:textId="3B85CFD5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27,646 </w:t>
            </w:r>
          </w:p>
        </w:tc>
        <w:tc>
          <w:tcPr>
            <w:tcW w:w="270" w:type="dxa"/>
            <w:vAlign w:val="bottom"/>
          </w:tcPr>
          <w:p w14:paraId="069E0141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6A2BF07" w14:textId="13A9DC18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27,675</w:t>
            </w:r>
          </w:p>
        </w:tc>
      </w:tr>
      <w:tr w:rsidR="00AC05E2" w:rsidRPr="002E53F2" w14:paraId="6B14CA7A" w14:textId="77777777" w:rsidTr="00B60236">
        <w:trPr>
          <w:trHeight w:val="20"/>
        </w:trPr>
        <w:tc>
          <w:tcPr>
            <w:tcW w:w="4293" w:type="dxa"/>
            <w:vAlign w:val="bottom"/>
          </w:tcPr>
          <w:p w14:paraId="3D4F9574" w14:textId="1C7B736F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vAlign w:val="bottom"/>
          </w:tcPr>
          <w:p w14:paraId="31256872" w14:textId="49848A2E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24A713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2A2639" w14:textId="08E66881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091387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33F0313" w14:textId="517D54E3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68,036 </w:t>
            </w:r>
          </w:p>
        </w:tc>
        <w:tc>
          <w:tcPr>
            <w:tcW w:w="270" w:type="dxa"/>
            <w:vAlign w:val="bottom"/>
          </w:tcPr>
          <w:p w14:paraId="0365D25D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443E0D2" w14:textId="00C2AE65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5,642</w:t>
            </w:r>
          </w:p>
        </w:tc>
      </w:tr>
      <w:tr w:rsidR="00AC05E2" w:rsidRPr="002E53F2" w14:paraId="2B422A4C" w14:textId="77777777" w:rsidTr="00B60236">
        <w:trPr>
          <w:trHeight w:val="20"/>
        </w:trPr>
        <w:tc>
          <w:tcPr>
            <w:tcW w:w="4293" w:type="dxa"/>
            <w:vAlign w:val="bottom"/>
          </w:tcPr>
          <w:p w14:paraId="17A8A3A2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3B9A3453" w14:textId="67D07A44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D63004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FCD775" w14:textId="0A43D9DC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E25A5B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0B1070A" w14:textId="502E7004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10,102 </w:t>
            </w:r>
          </w:p>
        </w:tc>
        <w:tc>
          <w:tcPr>
            <w:tcW w:w="270" w:type="dxa"/>
            <w:vAlign w:val="bottom"/>
          </w:tcPr>
          <w:p w14:paraId="7267C406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1D81FA1" w14:textId="3FA62B4B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18,442</w:t>
            </w:r>
          </w:p>
        </w:tc>
      </w:tr>
      <w:tr w:rsidR="00AC05E2" w:rsidRPr="002E53F2" w14:paraId="63674603" w14:textId="77777777" w:rsidTr="00B60236">
        <w:trPr>
          <w:trHeight w:val="20"/>
        </w:trPr>
        <w:tc>
          <w:tcPr>
            <w:tcW w:w="4293" w:type="dxa"/>
            <w:vAlign w:val="bottom"/>
          </w:tcPr>
          <w:p w14:paraId="245D720A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vAlign w:val="bottom"/>
          </w:tcPr>
          <w:p w14:paraId="2FECA79A" w14:textId="5164CAAB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E67ABD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FF7C8D" w14:textId="68097ADA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C5A0989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52C9E37" w14:textId="208C2458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23,290 </w:t>
            </w:r>
          </w:p>
        </w:tc>
        <w:tc>
          <w:tcPr>
            <w:tcW w:w="270" w:type="dxa"/>
            <w:vAlign w:val="bottom"/>
          </w:tcPr>
          <w:p w14:paraId="7BBE8ED3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87A359A" w14:textId="7C26DE3B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293,642</w:t>
            </w:r>
          </w:p>
        </w:tc>
      </w:tr>
      <w:tr w:rsidR="00AC05E2" w:rsidRPr="002E53F2" w14:paraId="7AB0CE74" w14:textId="77777777" w:rsidTr="00B60236">
        <w:trPr>
          <w:trHeight w:val="20"/>
        </w:trPr>
        <w:tc>
          <w:tcPr>
            <w:tcW w:w="4293" w:type="dxa"/>
            <w:vAlign w:val="bottom"/>
          </w:tcPr>
          <w:p w14:paraId="06535BCD" w14:textId="6AFB5661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990" w:type="dxa"/>
            <w:vAlign w:val="bottom"/>
          </w:tcPr>
          <w:p w14:paraId="46F57F5E" w14:textId="3401CE14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242651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DEE438" w14:textId="4EBAE44C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E5F64E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A2716DA" w14:textId="3B5B041C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705 </w:t>
            </w:r>
          </w:p>
        </w:tc>
        <w:tc>
          <w:tcPr>
            <w:tcW w:w="270" w:type="dxa"/>
            <w:vAlign w:val="bottom"/>
          </w:tcPr>
          <w:p w14:paraId="48A4A799" w14:textId="77777777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FBE82E7" w14:textId="5176A63D" w:rsidR="00AC05E2" w:rsidRPr="002E53F2" w:rsidRDefault="00AC05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</w:tr>
      <w:tr w:rsidR="00EF5978" w:rsidRPr="002E53F2" w14:paraId="27EFEA7A" w14:textId="77777777" w:rsidTr="00B60236">
        <w:trPr>
          <w:trHeight w:val="20"/>
        </w:trPr>
        <w:tc>
          <w:tcPr>
            <w:tcW w:w="4293" w:type="dxa"/>
            <w:vAlign w:val="bottom"/>
          </w:tcPr>
          <w:p w14:paraId="63CED247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065E9F4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CCE84B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F856FE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2E2EA2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7BFC6F5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407122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A40EDCE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978" w:rsidRPr="002E53F2" w14:paraId="485403F5" w14:textId="77777777" w:rsidTr="00B60236">
        <w:tc>
          <w:tcPr>
            <w:tcW w:w="4293" w:type="dxa"/>
            <w:vAlign w:val="bottom"/>
          </w:tcPr>
          <w:p w14:paraId="7712CA4E" w14:textId="77777777" w:rsidR="00EF5978" w:rsidRPr="002E53F2" w:rsidRDefault="00EF5978" w:rsidP="002E53F2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 w:rsidRPr="002E53F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990" w:type="dxa"/>
            <w:vAlign w:val="bottom"/>
          </w:tcPr>
          <w:p w14:paraId="26E80F8B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A90F0E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B35179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494A14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3ABA0CE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2A44D9E0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E673474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0236" w:rsidRPr="002E53F2" w14:paraId="1634B90F" w14:textId="77777777" w:rsidTr="00B60236">
        <w:tc>
          <w:tcPr>
            <w:tcW w:w="4293" w:type="dxa"/>
            <w:vAlign w:val="bottom"/>
          </w:tcPr>
          <w:p w14:paraId="532E4D8D" w14:textId="77777777" w:rsidR="00B60236" w:rsidRPr="002E53F2" w:rsidRDefault="00B60236" w:rsidP="002E53F2">
            <w:pPr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  <w:p w14:paraId="38DAAB73" w14:textId="3261F064" w:rsidR="00B60236" w:rsidRPr="002E53F2" w:rsidRDefault="00B60236" w:rsidP="002E53F2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990" w:type="dxa"/>
            <w:vAlign w:val="bottom"/>
          </w:tcPr>
          <w:p w14:paraId="37F0301F" w14:textId="075D1F52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659 </w:t>
            </w:r>
          </w:p>
        </w:tc>
        <w:tc>
          <w:tcPr>
            <w:tcW w:w="270" w:type="dxa"/>
            <w:vAlign w:val="bottom"/>
          </w:tcPr>
          <w:p w14:paraId="1472EAD5" w14:textId="77777777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A7B17E" w14:textId="109DCEF8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750E686" w14:textId="77777777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5A85B8E" w14:textId="57077E4F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2E53F2"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6CD04E3" w14:textId="77777777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2418269" w14:textId="1A193E07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0236" w:rsidRPr="002E53F2" w14:paraId="3DF37A62" w14:textId="77777777" w:rsidTr="00B60236">
        <w:tc>
          <w:tcPr>
            <w:tcW w:w="4293" w:type="dxa"/>
            <w:vAlign w:val="bottom"/>
          </w:tcPr>
          <w:p w14:paraId="2E7A8E8A" w14:textId="77777777" w:rsidR="00B60236" w:rsidRPr="002E53F2" w:rsidRDefault="00B60236" w:rsidP="002E53F2">
            <w:pPr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รายได้จากการให้เช่าและให้บริการ</w:t>
            </w:r>
          </w:p>
          <w:p w14:paraId="0ECB1491" w14:textId="2EBB05EC" w:rsidR="00B60236" w:rsidRPr="002E53F2" w:rsidRDefault="00B60236" w:rsidP="002E53F2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</w:t>
            </w: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กรรม</w:t>
            </w:r>
          </w:p>
        </w:tc>
        <w:tc>
          <w:tcPr>
            <w:tcW w:w="990" w:type="dxa"/>
            <w:vAlign w:val="bottom"/>
          </w:tcPr>
          <w:p w14:paraId="1FE0C5DC" w14:textId="1A8747FC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178 </w:t>
            </w:r>
          </w:p>
        </w:tc>
        <w:tc>
          <w:tcPr>
            <w:tcW w:w="270" w:type="dxa"/>
            <w:vAlign w:val="bottom"/>
          </w:tcPr>
          <w:p w14:paraId="0D1351D5" w14:textId="77777777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3701BD" w14:textId="1119A7F5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4A93B1" w14:textId="77777777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E10B395" w14:textId="3EF1A303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2E53F2"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41C64381" w14:textId="77777777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E1886AD" w14:textId="556D40B3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0236" w:rsidRPr="002E53F2" w14:paraId="4E1B406E" w14:textId="77777777" w:rsidTr="00B60236">
        <w:tc>
          <w:tcPr>
            <w:tcW w:w="4293" w:type="dxa"/>
            <w:vAlign w:val="bottom"/>
          </w:tcPr>
          <w:p w14:paraId="5A28A239" w14:textId="77777777" w:rsidR="00B60236" w:rsidRPr="002E53F2" w:rsidRDefault="00B60236" w:rsidP="002E53F2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vAlign w:val="bottom"/>
          </w:tcPr>
          <w:p w14:paraId="63E444D7" w14:textId="52E1550E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392,643 </w:t>
            </w:r>
          </w:p>
        </w:tc>
        <w:tc>
          <w:tcPr>
            <w:tcW w:w="270" w:type="dxa"/>
            <w:vAlign w:val="bottom"/>
          </w:tcPr>
          <w:p w14:paraId="4731C7AB" w14:textId="77777777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C5C39C" w14:textId="65A378CD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102,258</w:t>
            </w:r>
          </w:p>
        </w:tc>
        <w:tc>
          <w:tcPr>
            <w:tcW w:w="270" w:type="dxa"/>
            <w:vAlign w:val="bottom"/>
          </w:tcPr>
          <w:p w14:paraId="4CEE255E" w14:textId="77777777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71C5DFD" w14:textId="09CDB937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431,184 </w:t>
            </w:r>
          </w:p>
        </w:tc>
        <w:tc>
          <w:tcPr>
            <w:tcW w:w="270" w:type="dxa"/>
            <w:vAlign w:val="bottom"/>
          </w:tcPr>
          <w:p w14:paraId="464EA0C1" w14:textId="77777777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179F0E4" w14:textId="4ECBE475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102,258</w:t>
            </w:r>
          </w:p>
        </w:tc>
      </w:tr>
      <w:tr w:rsidR="00B60236" w:rsidRPr="002E53F2" w14:paraId="3FF44118" w14:textId="77777777" w:rsidTr="00B60236">
        <w:tc>
          <w:tcPr>
            <w:tcW w:w="4293" w:type="dxa"/>
            <w:vAlign w:val="bottom"/>
          </w:tcPr>
          <w:p w14:paraId="0683A17E" w14:textId="77777777" w:rsidR="00B60236" w:rsidRPr="002E53F2" w:rsidRDefault="00B60236" w:rsidP="002E53F2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vAlign w:val="bottom"/>
          </w:tcPr>
          <w:p w14:paraId="02D716F9" w14:textId="5BA118A5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5600A">
              <w:rPr>
                <w:rFonts w:asciiTheme="majorBidi" w:hAnsiTheme="majorBidi" w:cstheme="majorBidi"/>
                <w:sz w:val="30"/>
                <w:szCs w:val="30"/>
              </w:rPr>
              <w:t>20,678</w:t>
            </w: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0990AC7" w14:textId="77777777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3F303D" w14:textId="486EACAE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1,854</w:t>
            </w:r>
          </w:p>
        </w:tc>
        <w:tc>
          <w:tcPr>
            <w:tcW w:w="270" w:type="dxa"/>
            <w:vAlign w:val="bottom"/>
          </w:tcPr>
          <w:p w14:paraId="452A6AA1" w14:textId="77777777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7496D7F" w14:textId="773C20E6" w:rsidR="00B60236" w:rsidRPr="002E53F2" w:rsidRDefault="0065600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20,678</w:t>
            </w:r>
            <w:r w:rsidR="00B60236"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6FA4DCC" w14:textId="77777777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B874879" w14:textId="77F3161D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1,854</w:t>
            </w:r>
          </w:p>
        </w:tc>
      </w:tr>
      <w:tr w:rsidR="00B60236" w:rsidRPr="002E53F2" w14:paraId="1024E9D4" w14:textId="77777777" w:rsidTr="00B60236">
        <w:tc>
          <w:tcPr>
            <w:tcW w:w="4293" w:type="dxa"/>
            <w:vAlign w:val="bottom"/>
          </w:tcPr>
          <w:p w14:paraId="28FF1C9F" w14:textId="0A37DE33" w:rsidR="00B60236" w:rsidRPr="002E53F2" w:rsidRDefault="00B60236" w:rsidP="002E53F2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5DF9C43F" w14:textId="00C6E1D1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504 </w:t>
            </w:r>
          </w:p>
        </w:tc>
        <w:tc>
          <w:tcPr>
            <w:tcW w:w="270" w:type="dxa"/>
            <w:vAlign w:val="bottom"/>
          </w:tcPr>
          <w:p w14:paraId="51EA7F79" w14:textId="77777777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2935F3" w14:textId="1C541229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40781D2" w14:textId="77777777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F0C2742" w14:textId="2692DF96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79 </w:t>
            </w:r>
          </w:p>
        </w:tc>
        <w:tc>
          <w:tcPr>
            <w:tcW w:w="270" w:type="dxa"/>
            <w:vAlign w:val="bottom"/>
          </w:tcPr>
          <w:p w14:paraId="404B043D" w14:textId="77777777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8EE7C58" w14:textId="6B83C6C3" w:rsidR="00B60236" w:rsidRPr="002E53F2" w:rsidRDefault="00B602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65BB0" w:rsidRPr="002E53F2" w14:paraId="03596AE5" w14:textId="77777777" w:rsidTr="00B60236">
        <w:tc>
          <w:tcPr>
            <w:tcW w:w="4293" w:type="dxa"/>
            <w:vAlign w:val="bottom"/>
          </w:tcPr>
          <w:p w14:paraId="1A30B5E2" w14:textId="77777777" w:rsidR="00265BB0" w:rsidRPr="002E53F2" w:rsidRDefault="00265BB0" w:rsidP="002E53F2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9BE6083" w14:textId="77777777" w:rsidR="00265BB0" w:rsidRPr="002E53F2" w:rsidRDefault="00265BB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897161" w14:textId="77777777" w:rsidR="00265BB0" w:rsidRPr="002E53F2" w:rsidRDefault="00265BB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CF96BD" w14:textId="77777777" w:rsidR="00265BB0" w:rsidRPr="002E53F2" w:rsidRDefault="00265BB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D6BE48" w14:textId="77777777" w:rsidR="00265BB0" w:rsidRPr="002E53F2" w:rsidRDefault="00265BB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54EA01B" w14:textId="77777777" w:rsidR="00265BB0" w:rsidRPr="002E53F2" w:rsidRDefault="00265BB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60FE60" w14:textId="77777777" w:rsidR="00265BB0" w:rsidRPr="002E53F2" w:rsidRDefault="00265BB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80BAF85" w14:textId="77777777" w:rsidR="00265BB0" w:rsidRPr="002E53F2" w:rsidRDefault="00265BB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07D3" w:rsidRPr="002E53F2" w14:paraId="4BD301AA" w14:textId="77777777" w:rsidTr="00B60236">
        <w:tc>
          <w:tcPr>
            <w:tcW w:w="4293" w:type="dxa"/>
            <w:vAlign w:val="bottom"/>
          </w:tcPr>
          <w:p w14:paraId="780D8E7D" w14:textId="7E40876D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  <w:vAlign w:val="bottom"/>
          </w:tcPr>
          <w:p w14:paraId="3B20439A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CE3DE4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293098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39E5BF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92FC8DF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939EFD9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EB333B2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07D3" w:rsidRPr="002E53F2" w14:paraId="4BEAF193" w14:textId="77777777" w:rsidTr="00B60236">
        <w:tc>
          <w:tcPr>
            <w:tcW w:w="4293" w:type="dxa"/>
            <w:vAlign w:val="bottom"/>
          </w:tcPr>
          <w:p w14:paraId="78F3B3F7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vAlign w:val="bottom"/>
          </w:tcPr>
          <w:p w14:paraId="384C096F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12C728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6F2F95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81501B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AEAE1A4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DF3582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114897A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F8A" w:rsidRPr="002E53F2" w14:paraId="212BE775" w14:textId="77777777" w:rsidTr="00B60236">
        <w:tc>
          <w:tcPr>
            <w:tcW w:w="4293" w:type="dxa"/>
            <w:vAlign w:val="bottom"/>
          </w:tcPr>
          <w:p w14:paraId="02BFCFDF" w14:textId="7CB49FF2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</w:tabs>
              <w:spacing w:line="240" w:lineRule="auto"/>
              <w:ind w:left="401" w:right="-200" w:hanging="40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2E53F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9117678" w14:textId="08D74F63" w:rsidR="007B7F8A" w:rsidRPr="002E53F2" w:rsidRDefault="009B620B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B620B">
              <w:rPr>
                <w:rFonts w:asciiTheme="majorBidi" w:hAnsiTheme="majorBidi" w:cstheme="majorBidi" w:hint="cs"/>
                <w:sz w:val="30"/>
                <w:szCs w:val="30"/>
              </w:rPr>
              <w:t>175</w:t>
            </w:r>
            <w:r w:rsidR="007B7F8A" w:rsidRPr="002E53F2">
              <w:rPr>
                <w:rFonts w:asciiTheme="majorBidi" w:hAnsiTheme="majorBidi" w:cstheme="majorBidi"/>
                <w:sz w:val="30"/>
                <w:szCs w:val="30"/>
              </w:rPr>
              <w:t>,919</w:t>
            </w:r>
          </w:p>
        </w:tc>
        <w:tc>
          <w:tcPr>
            <w:tcW w:w="270" w:type="dxa"/>
            <w:vAlign w:val="bottom"/>
          </w:tcPr>
          <w:p w14:paraId="7DFA7CF5" w14:textId="77777777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FEAB97" w14:textId="3303B0F7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134,465</w:t>
            </w:r>
          </w:p>
        </w:tc>
        <w:tc>
          <w:tcPr>
            <w:tcW w:w="270" w:type="dxa"/>
            <w:vAlign w:val="bottom"/>
          </w:tcPr>
          <w:p w14:paraId="6309913A" w14:textId="77777777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78FE5FD" w14:textId="625BA6A4" w:rsidR="007B7F8A" w:rsidRPr="002E53F2" w:rsidRDefault="009B620B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B620B">
              <w:rPr>
                <w:rFonts w:asciiTheme="majorBidi" w:hAnsiTheme="majorBidi" w:cstheme="majorBidi" w:hint="cs"/>
                <w:sz w:val="30"/>
                <w:szCs w:val="30"/>
              </w:rPr>
              <w:t>175</w:t>
            </w:r>
            <w:r w:rsidR="007B7F8A" w:rsidRPr="002E53F2">
              <w:rPr>
                <w:rFonts w:asciiTheme="majorBidi" w:hAnsiTheme="majorBidi" w:cstheme="majorBidi"/>
                <w:sz w:val="30"/>
                <w:szCs w:val="30"/>
              </w:rPr>
              <w:t>,919</w:t>
            </w:r>
          </w:p>
        </w:tc>
        <w:tc>
          <w:tcPr>
            <w:tcW w:w="270" w:type="dxa"/>
            <w:vAlign w:val="bottom"/>
          </w:tcPr>
          <w:p w14:paraId="5676E52A" w14:textId="77777777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FAFAA7A" w14:textId="3D4283A3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134,465</w:t>
            </w:r>
          </w:p>
        </w:tc>
      </w:tr>
      <w:tr w:rsidR="007B7F8A" w:rsidRPr="002E53F2" w14:paraId="2DED99C3" w14:textId="77777777" w:rsidTr="00B60236">
        <w:tc>
          <w:tcPr>
            <w:tcW w:w="4293" w:type="dxa"/>
            <w:vAlign w:val="bottom"/>
          </w:tcPr>
          <w:p w14:paraId="2C5B44E1" w14:textId="77777777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vAlign w:val="bottom"/>
          </w:tcPr>
          <w:p w14:paraId="446E2941" w14:textId="5568B759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2,346</w:t>
            </w:r>
          </w:p>
        </w:tc>
        <w:tc>
          <w:tcPr>
            <w:tcW w:w="270" w:type="dxa"/>
            <w:vAlign w:val="bottom"/>
          </w:tcPr>
          <w:p w14:paraId="51318152" w14:textId="77777777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3B1767" w14:textId="56BEC6A9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/>
                <w:sz w:val="30"/>
                <w:szCs w:val="30"/>
              </w:rPr>
              <w:t>3,</w:t>
            </w:r>
            <w:r>
              <w:rPr>
                <w:rFonts w:asciiTheme="majorBidi" w:hAnsiTheme="majorBidi"/>
                <w:sz w:val="30"/>
                <w:szCs w:val="30"/>
              </w:rPr>
              <w:t>353</w:t>
            </w:r>
          </w:p>
        </w:tc>
        <w:tc>
          <w:tcPr>
            <w:tcW w:w="270" w:type="dxa"/>
            <w:vAlign w:val="bottom"/>
          </w:tcPr>
          <w:p w14:paraId="3CFDCAD8" w14:textId="77777777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F5BA731" w14:textId="417CDB25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2,346</w:t>
            </w:r>
          </w:p>
        </w:tc>
        <w:tc>
          <w:tcPr>
            <w:tcW w:w="270" w:type="dxa"/>
            <w:vAlign w:val="bottom"/>
          </w:tcPr>
          <w:p w14:paraId="2A2A0421" w14:textId="77777777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8ED2D3F" w14:textId="6DB5378E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/>
                <w:sz w:val="30"/>
                <w:szCs w:val="30"/>
              </w:rPr>
              <w:t>3,</w:t>
            </w:r>
            <w:r>
              <w:rPr>
                <w:rFonts w:asciiTheme="majorBidi" w:hAnsiTheme="majorBidi"/>
                <w:sz w:val="30"/>
                <w:szCs w:val="30"/>
              </w:rPr>
              <w:t>353</w:t>
            </w:r>
          </w:p>
        </w:tc>
      </w:tr>
      <w:tr w:rsidR="007B7F8A" w:rsidRPr="002E53F2" w14:paraId="51AA7B44" w14:textId="77777777" w:rsidTr="00B60236">
        <w:tc>
          <w:tcPr>
            <w:tcW w:w="4293" w:type="dxa"/>
            <w:vAlign w:val="bottom"/>
          </w:tcPr>
          <w:p w14:paraId="0F309972" w14:textId="77777777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</w:p>
        </w:tc>
        <w:tc>
          <w:tcPr>
            <w:tcW w:w="990" w:type="dxa"/>
            <w:vAlign w:val="bottom"/>
          </w:tcPr>
          <w:p w14:paraId="567B6874" w14:textId="72F64D9A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11,317</w:t>
            </w:r>
          </w:p>
        </w:tc>
        <w:tc>
          <w:tcPr>
            <w:tcW w:w="270" w:type="dxa"/>
            <w:vAlign w:val="bottom"/>
          </w:tcPr>
          <w:p w14:paraId="57631344" w14:textId="77777777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E6EB7A" w14:textId="248F82D2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13,454</w:t>
            </w:r>
          </w:p>
        </w:tc>
        <w:tc>
          <w:tcPr>
            <w:tcW w:w="270" w:type="dxa"/>
            <w:vAlign w:val="bottom"/>
          </w:tcPr>
          <w:p w14:paraId="4BE45DA5" w14:textId="77777777" w:rsidR="007B7F8A" w:rsidRPr="002E53F2" w:rsidRDefault="007B7F8A" w:rsidP="007B7F8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2E950DF" w14:textId="6DEFEA50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11,317</w:t>
            </w:r>
          </w:p>
        </w:tc>
        <w:tc>
          <w:tcPr>
            <w:tcW w:w="270" w:type="dxa"/>
            <w:vAlign w:val="bottom"/>
          </w:tcPr>
          <w:p w14:paraId="1BD02AE5" w14:textId="77777777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C0A494B" w14:textId="7E88851D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13,454</w:t>
            </w:r>
          </w:p>
        </w:tc>
      </w:tr>
      <w:tr w:rsidR="007B7F8A" w:rsidRPr="002E53F2" w14:paraId="2C7BC331" w14:textId="77777777" w:rsidTr="00B60236">
        <w:tc>
          <w:tcPr>
            <w:tcW w:w="4293" w:type="dxa"/>
            <w:vAlign w:val="bottom"/>
          </w:tcPr>
          <w:p w14:paraId="1447C250" w14:textId="5B5D9844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62C0A" w14:textId="0ADC288B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189,582</w:t>
            </w:r>
          </w:p>
        </w:tc>
        <w:tc>
          <w:tcPr>
            <w:tcW w:w="270" w:type="dxa"/>
            <w:vAlign w:val="bottom"/>
          </w:tcPr>
          <w:p w14:paraId="42043F38" w14:textId="77777777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A1B0A" w14:textId="2C4079CC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151,272</w:t>
            </w:r>
          </w:p>
        </w:tc>
        <w:tc>
          <w:tcPr>
            <w:tcW w:w="270" w:type="dxa"/>
            <w:vAlign w:val="bottom"/>
          </w:tcPr>
          <w:p w14:paraId="10EC245B" w14:textId="77777777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B62BE" w14:textId="27FCF108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189,582</w:t>
            </w:r>
          </w:p>
        </w:tc>
        <w:tc>
          <w:tcPr>
            <w:tcW w:w="270" w:type="dxa"/>
            <w:vAlign w:val="bottom"/>
          </w:tcPr>
          <w:p w14:paraId="5747E8E4" w14:textId="77777777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E52CF" w14:textId="63EFD1EC" w:rsidR="007B7F8A" w:rsidRPr="002E53F2" w:rsidRDefault="007B7F8A" w:rsidP="007B7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151,272</w:t>
            </w:r>
          </w:p>
        </w:tc>
      </w:tr>
      <w:tr w:rsidR="009407D3" w:rsidRPr="002E53F2" w14:paraId="56FE6442" w14:textId="77777777" w:rsidTr="00B60236">
        <w:trPr>
          <w:trHeight w:val="314"/>
        </w:trPr>
        <w:tc>
          <w:tcPr>
            <w:tcW w:w="4293" w:type="dxa"/>
            <w:vAlign w:val="bottom"/>
          </w:tcPr>
          <w:p w14:paraId="22FBE92C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52D0391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AEEAF90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1D1F1A4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30019B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12BAA021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9DDF8B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6F958AE5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407D3" w:rsidRPr="002E53F2" w14:paraId="1526F893" w14:textId="77777777" w:rsidTr="00B60236">
        <w:tc>
          <w:tcPr>
            <w:tcW w:w="4293" w:type="dxa"/>
            <w:vAlign w:val="bottom"/>
          </w:tcPr>
          <w:p w14:paraId="7859158F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0C9D0A23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9A8580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0086D2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4101ED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1F3C08F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2EF128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6E6891D" w14:textId="77777777" w:rsidR="009407D3" w:rsidRPr="002E53F2" w:rsidRDefault="009407D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4E50" w:rsidRPr="002E53F2" w14:paraId="4F797AD2" w14:textId="77777777" w:rsidTr="00954E50">
        <w:tc>
          <w:tcPr>
            <w:tcW w:w="4293" w:type="dxa"/>
            <w:vAlign w:val="bottom"/>
          </w:tcPr>
          <w:p w14:paraId="131AED7B" w14:textId="77777777" w:rsidR="00954E50" w:rsidRPr="002E53F2" w:rsidRDefault="00954E50" w:rsidP="002E53F2">
            <w:pPr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  <w:p w14:paraId="0B154581" w14:textId="77777777" w:rsidR="00954E50" w:rsidRPr="002E53F2" w:rsidRDefault="00954E50" w:rsidP="002E53F2">
            <w:pPr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990" w:type="dxa"/>
            <w:vAlign w:val="bottom"/>
          </w:tcPr>
          <w:p w14:paraId="4A1813B8" w14:textId="6D044073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43,988 </w:t>
            </w:r>
          </w:p>
        </w:tc>
        <w:tc>
          <w:tcPr>
            <w:tcW w:w="270" w:type="dxa"/>
            <w:vAlign w:val="bottom"/>
          </w:tcPr>
          <w:p w14:paraId="18B959FB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CB3318" w14:textId="310C04F0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39,268</w:t>
            </w:r>
          </w:p>
        </w:tc>
        <w:tc>
          <w:tcPr>
            <w:tcW w:w="270" w:type="dxa"/>
            <w:vAlign w:val="bottom"/>
          </w:tcPr>
          <w:p w14:paraId="5D73E70D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BE2E628" w14:textId="5C92E1D8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2E53F2"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AA4714E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0895473" w14:textId="52EEABB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4E50" w:rsidRPr="002E53F2" w14:paraId="40322C93" w14:textId="77777777" w:rsidTr="00954E50">
        <w:tc>
          <w:tcPr>
            <w:tcW w:w="4293" w:type="dxa"/>
            <w:vAlign w:val="bottom"/>
          </w:tcPr>
          <w:p w14:paraId="0269A93A" w14:textId="77777777" w:rsidR="00954E50" w:rsidRPr="002E53F2" w:rsidRDefault="00954E50" w:rsidP="002E53F2">
            <w:pPr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2A8DCEDE" w14:textId="440CD355" w:rsidR="00954E50" w:rsidRPr="002E53F2" w:rsidRDefault="00954E50" w:rsidP="002E53F2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</w:t>
            </w: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กรรม</w:t>
            </w:r>
          </w:p>
        </w:tc>
        <w:tc>
          <w:tcPr>
            <w:tcW w:w="990" w:type="dxa"/>
            <w:vAlign w:val="bottom"/>
          </w:tcPr>
          <w:p w14:paraId="1D45E85B" w14:textId="572962E1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144,879 </w:t>
            </w:r>
          </w:p>
        </w:tc>
        <w:tc>
          <w:tcPr>
            <w:tcW w:w="270" w:type="dxa"/>
            <w:vAlign w:val="bottom"/>
          </w:tcPr>
          <w:p w14:paraId="1DEF9D0A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684208" w14:textId="7C3DC57D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131,378</w:t>
            </w:r>
          </w:p>
        </w:tc>
        <w:tc>
          <w:tcPr>
            <w:tcW w:w="270" w:type="dxa"/>
            <w:vAlign w:val="bottom"/>
          </w:tcPr>
          <w:p w14:paraId="16B9E5A1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2CD082A" w14:textId="1FFA0956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2E53F2"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6EBF1BC8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7115D3A" w14:textId="5AD0004E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4E50" w:rsidRPr="002E53F2" w14:paraId="78EE21C6" w14:textId="77777777" w:rsidTr="00954E50">
        <w:tc>
          <w:tcPr>
            <w:tcW w:w="4293" w:type="dxa"/>
            <w:vAlign w:val="bottom"/>
          </w:tcPr>
          <w:p w14:paraId="2327CA9D" w14:textId="62929F77" w:rsidR="00954E50" w:rsidRPr="002E53F2" w:rsidRDefault="00954E50" w:rsidP="002E53F2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vAlign w:val="bottom"/>
          </w:tcPr>
          <w:p w14:paraId="4894B636" w14:textId="69C3292D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3,171 </w:t>
            </w:r>
          </w:p>
        </w:tc>
        <w:tc>
          <w:tcPr>
            <w:tcW w:w="270" w:type="dxa"/>
            <w:vAlign w:val="bottom"/>
          </w:tcPr>
          <w:p w14:paraId="0C1F12E8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25073B" w14:textId="68894811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15,416</w:t>
            </w:r>
          </w:p>
        </w:tc>
        <w:tc>
          <w:tcPr>
            <w:tcW w:w="270" w:type="dxa"/>
            <w:vAlign w:val="bottom"/>
          </w:tcPr>
          <w:p w14:paraId="6A9317B5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8015A37" w14:textId="3478C7CD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3,171 </w:t>
            </w:r>
          </w:p>
        </w:tc>
        <w:tc>
          <w:tcPr>
            <w:tcW w:w="270" w:type="dxa"/>
            <w:vAlign w:val="bottom"/>
          </w:tcPr>
          <w:p w14:paraId="56EEB331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E5D3605" w14:textId="78A885FA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15,416</w:t>
            </w:r>
          </w:p>
        </w:tc>
      </w:tr>
      <w:tr w:rsidR="00954E50" w:rsidRPr="002E53F2" w14:paraId="0640F750" w14:textId="77777777" w:rsidTr="00954E50">
        <w:tc>
          <w:tcPr>
            <w:tcW w:w="4293" w:type="dxa"/>
            <w:vAlign w:val="bottom"/>
          </w:tcPr>
          <w:p w14:paraId="0C560F74" w14:textId="652CF336" w:rsidR="00954E50" w:rsidRPr="002E53F2" w:rsidRDefault="00954E50" w:rsidP="002E53F2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5C9B7CDA" w14:textId="7F0FA293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119 </w:t>
            </w:r>
          </w:p>
        </w:tc>
        <w:tc>
          <w:tcPr>
            <w:tcW w:w="270" w:type="dxa"/>
            <w:vAlign w:val="bottom"/>
          </w:tcPr>
          <w:p w14:paraId="54119B60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828618" w14:textId="67E8116E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7,740</w:t>
            </w:r>
          </w:p>
        </w:tc>
        <w:tc>
          <w:tcPr>
            <w:tcW w:w="270" w:type="dxa"/>
            <w:vAlign w:val="bottom"/>
          </w:tcPr>
          <w:p w14:paraId="245F26DB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16254C1" w14:textId="0B687085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8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645A6EF7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C5FE77F" w14:textId="2D61C13F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954E50" w:rsidRPr="002E53F2" w14:paraId="74F9AF07" w14:textId="77777777" w:rsidTr="00954E50">
        <w:tc>
          <w:tcPr>
            <w:tcW w:w="4293" w:type="dxa"/>
            <w:vAlign w:val="bottom"/>
          </w:tcPr>
          <w:p w14:paraId="45BB81CE" w14:textId="06649867" w:rsidR="00954E50" w:rsidRPr="002E53F2" w:rsidRDefault="00954E50" w:rsidP="002E53F2">
            <w:pPr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990" w:type="dxa"/>
            <w:vAlign w:val="bottom"/>
          </w:tcPr>
          <w:p w14:paraId="456FA1D0" w14:textId="15DCCB94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29,099 </w:t>
            </w:r>
          </w:p>
        </w:tc>
        <w:tc>
          <w:tcPr>
            <w:tcW w:w="270" w:type="dxa"/>
            <w:vAlign w:val="bottom"/>
          </w:tcPr>
          <w:p w14:paraId="669F8A91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93CCFF" w14:textId="056791B8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24,098</w:t>
            </w:r>
          </w:p>
        </w:tc>
        <w:tc>
          <w:tcPr>
            <w:tcW w:w="270" w:type="dxa"/>
            <w:vAlign w:val="bottom"/>
          </w:tcPr>
          <w:p w14:paraId="6E2C10D3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B8E65B7" w14:textId="3FEE19DD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0E0E916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F5AAF09" w14:textId="5958197A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4E50" w:rsidRPr="002E53F2" w14:paraId="1BD375AF" w14:textId="77777777" w:rsidTr="00954E50">
        <w:tc>
          <w:tcPr>
            <w:tcW w:w="4293" w:type="dxa"/>
            <w:vAlign w:val="bottom"/>
          </w:tcPr>
          <w:p w14:paraId="7DE57FBF" w14:textId="66C8583A" w:rsidR="00954E50" w:rsidRPr="002E53F2" w:rsidRDefault="00954E50" w:rsidP="002E53F2">
            <w:pPr>
              <w:spacing w:line="230" w:lineRule="auto"/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ค่าใช้จ่ายเกี่ยวกับสัญญาเช่าและค่าบริการพื้นที่เช่า</w:t>
            </w:r>
          </w:p>
        </w:tc>
        <w:tc>
          <w:tcPr>
            <w:tcW w:w="990" w:type="dxa"/>
            <w:vAlign w:val="bottom"/>
          </w:tcPr>
          <w:p w14:paraId="6862C5BC" w14:textId="3C4162C4" w:rsidR="00954E50" w:rsidRPr="002E53F2" w:rsidRDefault="003D168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11,417</w:t>
            </w:r>
          </w:p>
        </w:tc>
        <w:tc>
          <w:tcPr>
            <w:tcW w:w="270" w:type="dxa"/>
            <w:vAlign w:val="bottom"/>
          </w:tcPr>
          <w:p w14:paraId="3048A72C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420FB5" w14:textId="2F3BAC0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9,357</w:t>
            </w:r>
          </w:p>
        </w:tc>
        <w:tc>
          <w:tcPr>
            <w:tcW w:w="270" w:type="dxa"/>
            <w:vAlign w:val="bottom"/>
          </w:tcPr>
          <w:p w14:paraId="776192F4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54F92BF" w14:textId="02F5A1EE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</w:p>
        </w:tc>
        <w:tc>
          <w:tcPr>
            <w:tcW w:w="270" w:type="dxa"/>
            <w:vAlign w:val="bottom"/>
          </w:tcPr>
          <w:p w14:paraId="08BDB030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01CCC38" w14:textId="4B4EF492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13</w:t>
            </w:r>
          </w:p>
        </w:tc>
      </w:tr>
      <w:tr w:rsidR="00954E50" w:rsidRPr="002E53F2" w14:paraId="54F91391" w14:textId="77777777" w:rsidTr="00954E50">
        <w:tc>
          <w:tcPr>
            <w:tcW w:w="4293" w:type="dxa"/>
            <w:vAlign w:val="bottom"/>
          </w:tcPr>
          <w:p w14:paraId="1A567F70" w14:textId="51A3DC08" w:rsidR="00954E50" w:rsidRPr="002E53F2" w:rsidRDefault="00954E50" w:rsidP="002E53F2">
            <w:pPr>
              <w:spacing w:line="230" w:lineRule="auto"/>
              <w:ind w:left="222" w:right="160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990" w:type="dxa"/>
            <w:vAlign w:val="bottom"/>
          </w:tcPr>
          <w:p w14:paraId="03639C65" w14:textId="479B629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</w:p>
        </w:tc>
        <w:tc>
          <w:tcPr>
            <w:tcW w:w="270" w:type="dxa"/>
            <w:vAlign w:val="bottom"/>
          </w:tcPr>
          <w:p w14:paraId="1F7384B8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B738E6" w14:textId="4B5CB43B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35,345</w:t>
            </w:r>
          </w:p>
        </w:tc>
        <w:tc>
          <w:tcPr>
            <w:tcW w:w="270" w:type="dxa"/>
            <w:vAlign w:val="bottom"/>
          </w:tcPr>
          <w:p w14:paraId="690E8FEA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EB40555" w14:textId="253A3A4F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0B3D7B5A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0B1EDB5" w14:textId="6F05CF6C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4E50" w:rsidRPr="002E53F2" w14:paraId="70EDDB95" w14:textId="77777777" w:rsidTr="00954E50">
        <w:tc>
          <w:tcPr>
            <w:tcW w:w="4293" w:type="dxa"/>
            <w:vAlign w:val="bottom"/>
          </w:tcPr>
          <w:p w14:paraId="72708135" w14:textId="053C88E7" w:rsidR="00954E50" w:rsidRPr="002E53F2" w:rsidRDefault="00954E50" w:rsidP="002E53F2">
            <w:pPr>
              <w:spacing w:line="230" w:lineRule="auto"/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990" w:type="dxa"/>
            <w:vAlign w:val="bottom"/>
          </w:tcPr>
          <w:p w14:paraId="6119BECB" w14:textId="2F2209E8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7,551 </w:t>
            </w:r>
          </w:p>
        </w:tc>
        <w:tc>
          <w:tcPr>
            <w:tcW w:w="270" w:type="dxa"/>
            <w:vAlign w:val="bottom"/>
          </w:tcPr>
          <w:p w14:paraId="33B96B5B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585454" w14:textId="29A21453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8,391</w:t>
            </w:r>
          </w:p>
        </w:tc>
        <w:tc>
          <w:tcPr>
            <w:tcW w:w="270" w:type="dxa"/>
            <w:vAlign w:val="bottom"/>
          </w:tcPr>
          <w:p w14:paraId="36A8054A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6DFBB93" w14:textId="71B96CD6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5,555 </w:t>
            </w:r>
          </w:p>
        </w:tc>
        <w:tc>
          <w:tcPr>
            <w:tcW w:w="270" w:type="dxa"/>
            <w:vAlign w:val="bottom"/>
          </w:tcPr>
          <w:p w14:paraId="302BF27C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1025118" w14:textId="2748E55D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6,361</w:t>
            </w:r>
          </w:p>
        </w:tc>
      </w:tr>
      <w:tr w:rsidR="00954E50" w:rsidRPr="002E53F2" w14:paraId="06097D62" w14:textId="77777777" w:rsidTr="00954E50">
        <w:tc>
          <w:tcPr>
            <w:tcW w:w="4293" w:type="dxa"/>
            <w:vAlign w:val="bottom"/>
          </w:tcPr>
          <w:p w14:paraId="700DE979" w14:textId="130D4F84" w:rsidR="00954E50" w:rsidRPr="002E53F2" w:rsidRDefault="00954E50" w:rsidP="002E53F2">
            <w:pPr>
              <w:spacing w:line="230" w:lineRule="auto"/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vAlign w:val="bottom"/>
          </w:tcPr>
          <w:p w14:paraId="60C2BB05" w14:textId="0B855BA6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31,</w:t>
            </w:r>
            <w:r w:rsidR="009F67E2"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428 </w:t>
            </w: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98D9698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D70EA6" w14:textId="14039A4B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28,613</w:t>
            </w:r>
          </w:p>
        </w:tc>
        <w:tc>
          <w:tcPr>
            <w:tcW w:w="270" w:type="dxa"/>
            <w:vAlign w:val="bottom"/>
          </w:tcPr>
          <w:p w14:paraId="5059D071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09E6C99" w14:textId="71913B82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4,233 </w:t>
            </w:r>
          </w:p>
        </w:tc>
        <w:tc>
          <w:tcPr>
            <w:tcW w:w="270" w:type="dxa"/>
            <w:vAlign w:val="bottom"/>
          </w:tcPr>
          <w:p w14:paraId="78B8F27C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A3B7522" w14:textId="17DDCB50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2,972</w:t>
            </w:r>
          </w:p>
        </w:tc>
      </w:tr>
      <w:tr w:rsidR="00954E50" w:rsidRPr="002E53F2" w14:paraId="54F42130" w14:textId="77777777" w:rsidTr="00954E50">
        <w:tc>
          <w:tcPr>
            <w:tcW w:w="4293" w:type="dxa"/>
            <w:vAlign w:val="bottom"/>
          </w:tcPr>
          <w:p w14:paraId="63EB751B" w14:textId="24801A6B" w:rsidR="00954E50" w:rsidRPr="002E53F2" w:rsidRDefault="00954E50" w:rsidP="002E53F2">
            <w:pPr>
              <w:spacing w:line="230" w:lineRule="auto"/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5AF882BF" w14:textId="38DD96D6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85,9</w:t>
            </w:r>
            <w:r w:rsidR="002C5AC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57A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ABCAF7C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A4D036" w14:textId="55FC51C8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79,728</w:t>
            </w:r>
          </w:p>
        </w:tc>
        <w:tc>
          <w:tcPr>
            <w:tcW w:w="270" w:type="dxa"/>
            <w:vAlign w:val="bottom"/>
          </w:tcPr>
          <w:p w14:paraId="64D468E1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3C86198" w14:textId="6BA4EE79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6,750 </w:t>
            </w:r>
          </w:p>
        </w:tc>
        <w:tc>
          <w:tcPr>
            <w:tcW w:w="270" w:type="dxa"/>
            <w:vAlign w:val="bottom"/>
          </w:tcPr>
          <w:p w14:paraId="7954E699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91F6861" w14:textId="0D71E7A9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3,696</w:t>
            </w:r>
          </w:p>
        </w:tc>
      </w:tr>
      <w:tr w:rsidR="00954E50" w:rsidRPr="002E53F2" w14:paraId="0A21D438" w14:textId="77777777" w:rsidTr="00954E50">
        <w:tc>
          <w:tcPr>
            <w:tcW w:w="4293" w:type="dxa"/>
            <w:vAlign w:val="bottom"/>
          </w:tcPr>
          <w:p w14:paraId="1B7C0483" w14:textId="37FB60DF" w:rsidR="00954E50" w:rsidRPr="002E53F2" w:rsidRDefault="00954E50" w:rsidP="002E53F2">
            <w:pPr>
              <w:spacing w:line="230" w:lineRule="auto"/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vAlign w:val="bottom"/>
          </w:tcPr>
          <w:p w14:paraId="7FC5C564" w14:textId="6DCB95E0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35,468 </w:t>
            </w:r>
          </w:p>
        </w:tc>
        <w:tc>
          <w:tcPr>
            <w:tcW w:w="270" w:type="dxa"/>
            <w:vAlign w:val="bottom"/>
          </w:tcPr>
          <w:p w14:paraId="6132892F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C5B3A7" w14:textId="5C6D835C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36,868</w:t>
            </w:r>
          </w:p>
        </w:tc>
        <w:tc>
          <w:tcPr>
            <w:tcW w:w="270" w:type="dxa"/>
            <w:vAlign w:val="bottom"/>
          </w:tcPr>
          <w:p w14:paraId="3D89F6DE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0D07D62" w14:textId="315D88BA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5,749 </w:t>
            </w:r>
          </w:p>
        </w:tc>
        <w:tc>
          <w:tcPr>
            <w:tcW w:w="270" w:type="dxa"/>
            <w:vAlign w:val="bottom"/>
          </w:tcPr>
          <w:p w14:paraId="09671789" w14:textId="77777777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2FE8ADB" w14:textId="6117B763" w:rsidR="00954E50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5,524</w:t>
            </w:r>
          </w:p>
        </w:tc>
      </w:tr>
      <w:tr w:rsidR="00FB03D2" w:rsidRPr="002E53F2" w14:paraId="6F21C6F9" w14:textId="77777777" w:rsidTr="00954E50">
        <w:tc>
          <w:tcPr>
            <w:tcW w:w="4293" w:type="dxa"/>
            <w:vAlign w:val="bottom"/>
          </w:tcPr>
          <w:p w14:paraId="505E79CD" w14:textId="7C6E2B46" w:rsidR="00FB03D2" w:rsidRPr="002E53F2" w:rsidRDefault="00FB03D2" w:rsidP="002E53F2">
            <w:pPr>
              <w:spacing w:line="230" w:lineRule="auto"/>
              <w:ind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990" w:type="dxa"/>
            <w:vAlign w:val="bottom"/>
          </w:tcPr>
          <w:p w14:paraId="5373910D" w14:textId="629D89C0" w:rsidR="00FB03D2" w:rsidRPr="002E53F2" w:rsidRDefault="00954E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1,041</w:t>
            </w:r>
          </w:p>
        </w:tc>
        <w:tc>
          <w:tcPr>
            <w:tcW w:w="270" w:type="dxa"/>
            <w:vAlign w:val="bottom"/>
          </w:tcPr>
          <w:p w14:paraId="139088ED" w14:textId="77777777" w:rsidR="00FB03D2" w:rsidRPr="002E53F2" w:rsidRDefault="00FB03D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E1A079" w14:textId="097AC62C" w:rsidR="00FB03D2" w:rsidRPr="002E53F2" w:rsidRDefault="006B057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1,381</w:t>
            </w:r>
          </w:p>
        </w:tc>
        <w:tc>
          <w:tcPr>
            <w:tcW w:w="270" w:type="dxa"/>
            <w:vAlign w:val="bottom"/>
          </w:tcPr>
          <w:p w14:paraId="2CD61A86" w14:textId="77777777" w:rsidR="00FB03D2" w:rsidRPr="002E53F2" w:rsidRDefault="00FB03D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CC454FB" w14:textId="4289009A" w:rsidR="00FB03D2" w:rsidRPr="002E53F2" w:rsidRDefault="009B620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620B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2FCF3E9" w14:textId="77777777" w:rsidR="00FB03D2" w:rsidRPr="002E53F2" w:rsidRDefault="00FB03D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D25D323" w14:textId="5F114418" w:rsidR="00FB03D2" w:rsidRPr="002E53F2" w:rsidRDefault="0064035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</w:tbl>
    <w:p w14:paraId="2FE48452" w14:textId="77777777" w:rsidR="00265BB0" w:rsidRPr="002E53F2" w:rsidRDefault="00265BB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30"/>
          <w:szCs w:val="30"/>
        </w:rPr>
      </w:pPr>
    </w:p>
    <w:p w14:paraId="68D891B0" w14:textId="302F7809" w:rsidR="00AC2394" w:rsidRPr="002E53F2" w:rsidRDefault="00AC239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24"/>
          <w:szCs w:val="24"/>
        </w:rPr>
      </w:pPr>
      <w:r w:rsidRPr="002E53F2">
        <w:rPr>
          <w:rFonts w:ascii="Angsana New" w:hAnsi="Angsana New"/>
          <w:sz w:val="30"/>
          <w:szCs w:val="30"/>
          <w:cs/>
        </w:rPr>
        <w:lastRenderedPageBreak/>
        <w:t>ยอดคงเหลือกับกิจการที่เกี่ยวข้องกัน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/>
          <w:sz w:val="30"/>
          <w:szCs w:val="30"/>
          <w:cs/>
        </w:rPr>
        <w:t xml:space="preserve">ณ </w:t>
      </w:r>
      <w:r w:rsidR="000A071F" w:rsidRPr="002E53F2">
        <w:rPr>
          <w:rFonts w:ascii="Angsana New" w:hAnsi="Angsana New"/>
          <w:sz w:val="30"/>
          <w:szCs w:val="30"/>
          <w:cs/>
        </w:rPr>
        <w:t xml:space="preserve">วันที่ </w:t>
      </w:r>
      <w:r w:rsidR="001B4300" w:rsidRPr="002E53F2">
        <w:rPr>
          <w:rFonts w:ascii="Angsana New" w:hAnsi="Angsana New"/>
          <w:sz w:val="30"/>
          <w:szCs w:val="30"/>
        </w:rPr>
        <w:t>3</w:t>
      </w:r>
      <w:r w:rsidR="006E4B74" w:rsidRPr="002E53F2">
        <w:rPr>
          <w:rFonts w:ascii="Angsana New" w:hAnsi="Angsana New"/>
          <w:sz w:val="30"/>
          <w:szCs w:val="30"/>
        </w:rPr>
        <w:t>0</w:t>
      </w:r>
      <w:r w:rsidR="007D3E38" w:rsidRPr="002E53F2">
        <w:rPr>
          <w:rFonts w:ascii="Angsana New" w:hAnsi="Angsana New"/>
          <w:sz w:val="30"/>
          <w:szCs w:val="30"/>
        </w:rPr>
        <w:t xml:space="preserve"> </w:t>
      </w:r>
      <w:r w:rsidR="00305520" w:rsidRPr="002E53F2">
        <w:rPr>
          <w:rFonts w:ascii="Angsana New" w:hAnsi="Angsana New" w:hint="cs"/>
          <w:sz w:val="30"/>
          <w:szCs w:val="30"/>
          <w:cs/>
        </w:rPr>
        <w:t>กันยายน</w:t>
      </w:r>
      <w:r w:rsidR="00AA5323" w:rsidRPr="002E53F2">
        <w:rPr>
          <w:rFonts w:ascii="Angsana New" w:hAnsi="Angsana New"/>
          <w:sz w:val="30"/>
          <w:szCs w:val="30"/>
          <w:cs/>
        </w:rPr>
        <w:t xml:space="preserve"> </w:t>
      </w:r>
      <w:r w:rsidR="000A071F" w:rsidRPr="002E53F2">
        <w:rPr>
          <w:rFonts w:ascii="Angsana New" w:hAnsi="Angsana New"/>
          <w:sz w:val="30"/>
          <w:szCs w:val="30"/>
        </w:rPr>
        <w:t>256</w:t>
      </w:r>
      <w:r w:rsidR="00EF5978" w:rsidRPr="002E53F2">
        <w:rPr>
          <w:rFonts w:ascii="Angsana New" w:hAnsi="Angsana New"/>
          <w:sz w:val="30"/>
          <w:szCs w:val="30"/>
        </w:rPr>
        <w:t>8</w:t>
      </w:r>
      <w:r w:rsidRPr="002E53F2">
        <w:rPr>
          <w:rFonts w:ascii="Angsana New" w:hAnsi="Angsana New"/>
          <w:sz w:val="30"/>
          <w:szCs w:val="30"/>
          <w:cs/>
        </w:rPr>
        <w:t xml:space="preserve"> และ </w:t>
      </w:r>
      <w:r w:rsidRPr="002E53F2">
        <w:rPr>
          <w:rFonts w:ascii="Angsana New" w:hAnsi="Angsana New"/>
          <w:sz w:val="30"/>
          <w:szCs w:val="30"/>
        </w:rPr>
        <w:t>31</w:t>
      </w:r>
      <w:r w:rsidRPr="002E53F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E53F2">
        <w:rPr>
          <w:rFonts w:ascii="Angsana New" w:hAnsi="Angsana New"/>
          <w:sz w:val="30"/>
          <w:szCs w:val="30"/>
        </w:rPr>
        <w:t>256</w:t>
      </w:r>
      <w:r w:rsidR="00EF5978" w:rsidRPr="002E53F2">
        <w:rPr>
          <w:rFonts w:ascii="Angsana New" w:hAnsi="Angsana New"/>
          <w:sz w:val="30"/>
          <w:szCs w:val="30"/>
        </w:rPr>
        <w:t>7</w:t>
      </w:r>
      <w:r w:rsidRPr="002E53F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0E90F84" w14:textId="77777777" w:rsidR="005B2070" w:rsidRPr="002E53F2" w:rsidRDefault="005B207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39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87"/>
        <w:gridCol w:w="1107"/>
        <w:gridCol w:w="291"/>
        <w:gridCol w:w="1259"/>
        <w:gridCol w:w="236"/>
        <w:gridCol w:w="1111"/>
        <w:gridCol w:w="11"/>
        <w:gridCol w:w="279"/>
        <w:gridCol w:w="16"/>
        <w:gridCol w:w="1098"/>
      </w:tblGrid>
      <w:tr w:rsidR="005B2070" w:rsidRPr="002E53F2" w14:paraId="73B47809" w14:textId="77777777" w:rsidTr="00A94E54">
        <w:trPr>
          <w:tblHeader/>
        </w:trPr>
        <w:tc>
          <w:tcPr>
            <w:tcW w:w="3987" w:type="dxa"/>
          </w:tcPr>
          <w:p w14:paraId="68051FE1" w14:textId="77777777" w:rsidR="005B2070" w:rsidRPr="002E53F2" w:rsidRDefault="005B20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14:paraId="27A4EE48" w14:textId="77777777" w:rsidR="005B2070" w:rsidRPr="002E53F2" w:rsidRDefault="005B20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55F713" w14:textId="77777777" w:rsidR="005B2070" w:rsidRPr="002E53F2" w:rsidRDefault="005B20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5" w:type="dxa"/>
            <w:gridSpan w:val="5"/>
          </w:tcPr>
          <w:p w14:paraId="65F49993" w14:textId="77777777" w:rsidR="005B2070" w:rsidRPr="002E53F2" w:rsidRDefault="0059249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394" w:rsidRPr="002E53F2" w14:paraId="526A265C" w14:textId="77777777" w:rsidTr="00A94E54">
        <w:trPr>
          <w:tblHeader/>
        </w:trPr>
        <w:tc>
          <w:tcPr>
            <w:tcW w:w="3987" w:type="dxa"/>
          </w:tcPr>
          <w:p w14:paraId="6D6DF717" w14:textId="77777777" w:rsidR="00AC2394" w:rsidRPr="002E53F2" w:rsidRDefault="00AC239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2EAD1715" w14:textId="786B76DA" w:rsidR="00AC2394" w:rsidRPr="002E53F2" w:rsidRDefault="006E4B7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D2081" w:rsidRPr="002E53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1" w:type="dxa"/>
            <w:vAlign w:val="center"/>
          </w:tcPr>
          <w:p w14:paraId="415B3F7E" w14:textId="77777777" w:rsidR="00AC2394" w:rsidRPr="002E53F2" w:rsidRDefault="00AC239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49FADD2" w14:textId="2F105E06" w:rsidR="00AC2394" w:rsidRPr="002E53F2" w:rsidRDefault="00AC239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31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CDC4474" w14:textId="77777777" w:rsidR="00AC2394" w:rsidRPr="002E53F2" w:rsidRDefault="00AC239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93AF6F4" w14:textId="09D4CFAB" w:rsidR="00AC2394" w:rsidRPr="002E53F2" w:rsidRDefault="006E4B7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D2081" w:rsidRPr="002E53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  <w:gridSpan w:val="2"/>
            <w:vAlign w:val="center"/>
          </w:tcPr>
          <w:p w14:paraId="362095D4" w14:textId="77777777" w:rsidR="00AC2394" w:rsidRPr="002E53F2" w:rsidRDefault="00AC239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B20BFC8" w14:textId="37704F15" w:rsidR="00AC2394" w:rsidRPr="002E53F2" w:rsidRDefault="00AC239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31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2394" w:rsidRPr="002E53F2" w14:paraId="630383A7" w14:textId="77777777" w:rsidTr="00A94E54">
        <w:trPr>
          <w:tblHeader/>
        </w:trPr>
        <w:tc>
          <w:tcPr>
            <w:tcW w:w="3987" w:type="dxa"/>
          </w:tcPr>
          <w:p w14:paraId="4D4E74EF" w14:textId="77777777" w:rsidR="00AC2394" w:rsidRPr="002E53F2" w:rsidRDefault="00AC239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55E8C2AC" w14:textId="7B27098A" w:rsidR="00AC2394" w:rsidRPr="002E53F2" w:rsidRDefault="000A071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EF5978" w:rsidRPr="002E53F2">
              <w:rPr>
                <w:rFonts w:ascii="Angsana New" w:hAnsi="Angsana New"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91" w:type="dxa"/>
            <w:vAlign w:val="center"/>
          </w:tcPr>
          <w:p w14:paraId="5D81361F" w14:textId="77777777" w:rsidR="00AC2394" w:rsidRPr="002E53F2" w:rsidRDefault="00AC239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410623D8" w14:textId="3212E95E" w:rsidR="00AC2394" w:rsidRPr="002E53F2" w:rsidRDefault="00AC239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EF5978" w:rsidRPr="002E53F2">
              <w:rPr>
                <w:rFonts w:ascii="Angsana New" w:hAnsi="Angsana New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399F47B" w14:textId="77777777" w:rsidR="00AC2394" w:rsidRPr="002E53F2" w:rsidRDefault="00AC239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6444D272" w14:textId="0F9BB35F" w:rsidR="00AC2394" w:rsidRPr="002E53F2" w:rsidRDefault="000A071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EF5978" w:rsidRPr="002E53F2">
              <w:rPr>
                <w:rFonts w:ascii="Angsana New" w:hAnsi="Angsana New"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90" w:type="dxa"/>
            <w:gridSpan w:val="2"/>
            <w:vAlign w:val="center"/>
          </w:tcPr>
          <w:p w14:paraId="3F4A4F5B" w14:textId="77777777" w:rsidR="00AC2394" w:rsidRPr="002E53F2" w:rsidRDefault="00AC239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20D33E23" w14:textId="374BDD85" w:rsidR="00AC2394" w:rsidRPr="002E53F2" w:rsidRDefault="00AC239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EF5978" w:rsidRPr="002E53F2">
              <w:rPr>
                <w:rFonts w:ascii="Angsana New" w:hAnsi="Angsana New"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A56B4F" w:rsidRPr="002E53F2" w14:paraId="08692ADE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987" w:type="dxa"/>
          </w:tcPr>
          <w:p w14:paraId="1C86EC48" w14:textId="77777777" w:rsidR="00A56B4F" w:rsidRPr="002E53F2" w:rsidRDefault="00A56B4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8" w:type="dxa"/>
            <w:gridSpan w:val="9"/>
            <w:tcBorders>
              <w:top w:val="nil"/>
              <w:bottom w:val="nil"/>
            </w:tcBorders>
            <w:vAlign w:val="bottom"/>
          </w:tcPr>
          <w:p w14:paraId="7F234DB6" w14:textId="77777777" w:rsidR="00A56B4F" w:rsidRPr="002E53F2" w:rsidRDefault="00A56B4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5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02125" w:rsidRPr="002E53F2" w14:paraId="3275AD86" w14:textId="77777777" w:rsidTr="0095043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459E41EB" w14:textId="77777777" w:rsidR="00902125" w:rsidRPr="002E53F2" w:rsidRDefault="0059249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6353A1D8" w14:textId="77777777" w:rsidR="00902125" w:rsidRPr="002E53F2" w:rsidRDefault="009021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1A74D4A1" w14:textId="77777777" w:rsidR="00902125" w:rsidRPr="002E53F2" w:rsidRDefault="009021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0F0DF351" w14:textId="77777777" w:rsidR="00902125" w:rsidRPr="002E53F2" w:rsidRDefault="009021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3C2133" w14:textId="77777777" w:rsidR="00902125" w:rsidRPr="002E53F2" w:rsidRDefault="009021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bottom w:val="nil"/>
            </w:tcBorders>
          </w:tcPr>
          <w:p w14:paraId="0ED272E7" w14:textId="77777777" w:rsidR="00902125" w:rsidRPr="002E53F2" w:rsidRDefault="009021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3A8EC56F" w14:textId="77777777" w:rsidR="00902125" w:rsidRPr="002E53F2" w:rsidRDefault="009021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2391209" w14:textId="77777777" w:rsidR="00902125" w:rsidRPr="002E53F2" w:rsidRDefault="009021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7F7FEC" w:rsidRPr="002E53F2" w14:paraId="4C35DD0B" w14:textId="77777777" w:rsidTr="007F7FE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41C6602E" w14:textId="38A07473" w:rsidR="007F7FEC" w:rsidRPr="002E53F2" w:rsidRDefault="007F7FEC" w:rsidP="007F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726491CF" w14:textId="54FDD183" w:rsidR="007F7FEC" w:rsidRPr="002E53F2" w:rsidRDefault="00B23B03" w:rsidP="007F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173AAEE2" w14:textId="77777777" w:rsidR="007F7FEC" w:rsidRPr="002E53F2" w:rsidRDefault="007F7FEC" w:rsidP="007F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4153D12B" w14:textId="285B7DB6" w:rsidR="007F7FEC" w:rsidRPr="00B23B03" w:rsidRDefault="00B23B03" w:rsidP="00B23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28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23B0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8C39E2" w14:textId="77777777" w:rsidR="007F7FEC" w:rsidRPr="002E53F2" w:rsidRDefault="007F7FEC" w:rsidP="007F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bottom w:val="nil"/>
            </w:tcBorders>
          </w:tcPr>
          <w:p w14:paraId="69957614" w14:textId="5F9CDDA3" w:rsidR="007F7FEC" w:rsidRPr="002E53F2" w:rsidRDefault="00B23B03" w:rsidP="007F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25DFDB72" w14:textId="77777777" w:rsidR="007F7FEC" w:rsidRPr="002E53F2" w:rsidRDefault="007F7FEC" w:rsidP="007F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7F279C3" w14:textId="1FEF911B" w:rsidR="007F7FEC" w:rsidRPr="002E53F2" w:rsidRDefault="00B23B03" w:rsidP="007F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7F7FEC" w:rsidRPr="002E53F2" w14:paraId="04DAB455" w14:textId="77777777" w:rsidTr="007F7FE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6095EA5F" w14:textId="7EA02409" w:rsidR="007F7FEC" w:rsidRPr="002E53F2" w:rsidRDefault="007F7FEC" w:rsidP="007F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</w:tcPr>
          <w:p w14:paraId="724D1739" w14:textId="2D30DE20" w:rsidR="007F7FEC" w:rsidRPr="007F7FEC" w:rsidRDefault="009B620B" w:rsidP="007F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620B">
              <w:rPr>
                <w:rFonts w:asciiTheme="majorBidi" w:hAnsiTheme="majorBidi"/>
                <w:sz w:val="30"/>
                <w:szCs w:val="30"/>
                <w:lang w:eastAsia="zh-CN"/>
              </w:rPr>
              <w:t>28</w:t>
            </w:r>
            <w:r w:rsidR="007F7FEC" w:rsidRPr="007F7FE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9B620B">
              <w:rPr>
                <w:rFonts w:asciiTheme="majorBidi" w:hAnsiTheme="majorBidi"/>
                <w:sz w:val="30"/>
                <w:szCs w:val="30"/>
                <w:lang w:eastAsia="zh-CN"/>
              </w:rPr>
              <w:t>174</w:t>
            </w: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1280E84F" w14:textId="77777777" w:rsidR="007F7FEC" w:rsidRPr="007F7FEC" w:rsidRDefault="007F7FEC" w:rsidP="007F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</w:tcPr>
          <w:p w14:paraId="765CE940" w14:textId="42113C15" w:rsidR="007F7FEC" w:rsidRPr="007F7FEC" w:rsidRDefault="007F7FEC" w:rsidP="007F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7FEC">
              <w:rPr>
                <w:rFonts w:asciiTheme="majorBidi" w:hAnsiTheme="majorBidi" w:cstheme="majorBidi"/>
                <w:sz w:val="30"/>
                <w:szCs w:val="30"/>
              </w:rPr>
              <w:t>24,967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6D322F" w14:textId="77777777" w:rsidR="007F7FEC" w:rsidRPr="007F7FEC" w:rsidRDefault="007F7FEC" w:rsidP="007F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bottom w:val="single" w:sz="4" w:space="0" w:color="auto"/>
            </w:tcBorders>
          </w:tcPr>
          <w:p w14:paraId="292B31AF" w14:textId="2A3ADB0E" w:rsidR="007F7FEC" w:rsidRPr="007F7FEC" w:rsidRDefault="007F7FEC" w:rsidP="007F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F7FE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791DBCAB" w14:textId="77777777" w:rsidR="007F7FEC" w:rsidRPr="007F7FEC" w:rsidRDefault="007F7FEC" w:rsidP="007F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04DBF1DF" w14:textId="2EF2715E" w:rsidR="007F7FEC" w:rsidRPr="007F7FEC" w:rsidRDefault="007F7FEC" w:rsidP="007F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F7F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7FEC" w:rsidRPr="002E53F2" w14:paraId="48822876" w14:textId="77777777" w:rsidTr="007F7FE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678EC7BE" w14:textId="0FD64F92" w:rsidR="007F7FEC" w:rsidRPr="002E53F2" w:rsidRDefault="007F7FEC" w:rsidP="007F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B91AA99" w14:textId="4010687D" w:rsidR="007F7FEC" w:rsidRPr="002E53F2" w:rsidRDefault="009B620B" w:rsidP="00334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28" w:lineRule="auto"/>
              <w:ind w:right="6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B620B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28</w:t>
            </w:r>
            <w:r w:rsidR="007F7FEC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="00AD550F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428</w:t>
            </w:r>
          </w:p>
        </w:tc>
        <w:tc>
          <w:tcPr>
            <w:tcW w:w="291" w:type="dxa"/>
            <w:tcBorders>
              <w:top w:val="nil"/>
            </w:tcBorders>
          </w:tcPr>
          <w:p w14:paraId="4E4AA2F9" w14:textId="77777777" w:rsidR="007F7FEC" w:rsidRPr="002E53F2" w:rsidRDefault="007F7FEC" w:rsidP="007F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205AF9CF" w14:textId="05012929" w:rsidR="007F7FEC" w:rsidRPr="002E53F2" w:rsidRDefault="007F7FEC" w:rsidP="007F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28" w:lineRule="auto"/>
              <w:ind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24,967</w:t>
            </w:r>
          </w:p>
        </w:tc>
        <w:tc>
          <w:tcPr>
            <w:tcW w:w="236" w:type="dxa"/>
            <w:tcBorders>
              <w:top w:val="nil"/>
            </w:tcBorders>
          </w:tcPr>
          <w:p w14:paraId="5D2E3B63" w14:textId="77777777" w:rsidR="007F7FEC" w:rsidRPr="002E53F2" w:rsidRDefault="007F7FEC" w:rsidP="007F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A91FDA" w14:textId="0A013BF9" w:rsidR="007F7FEC" w:rsidRPr="002E53F2" w:rsidRDefault="007F7FEC" w:rsidP="007F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28" w:lineRule="auto"/>
              <w:ind w:right="-5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</w:tcBorders>
          </w:tcPr>
          <w:p w14:paraId="6037D4B2" w14:textId="77777777" w:rsidR="007F7FEC" w:rsidRPr="002E53F2" w:rsidRDefault="007F7FEC" w:rsidP="007F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8E79D16" w14:textId="4D69FC94" w:rsidR="007F7FEC" w:rsidRPr="002E53F2" w:rsidRDefault="007F7FEC" w:rsidP="007F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03A15" w:rsidRPr="002E53F2" w14:paraId="10D810D1" w14:textId="77777777" w:rsidTr="008457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07"/>
        </w:trPr>
        <w:tc>
          <w:tcPr>
            <w:tcW w:w="3987" w:type="dxa"/>
            <w:tcBorders>
              <w:top w:val="nil"/>
              <w:bottom w:val="nil"/>
            </w:tcBorders>
          </w:tcPr>
          <w:p w14:paraId="701ADB36" w14:textId="77777777" w:rsidR="00E03A15" w:rsidRPr="008457E5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07" w:type="dxa"/>
          </w:tcPr>
          <w:p w14:paraId="5158AA91" w14:textId="77777777" w:rsidR="00E03A15" w:rsidRPr="008457E5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91" w:type="dxa"/>
          </w:tcPr>
          <w:p w14:paraId="51945192" w14:textId="77777777" w:rsidR="00E03A15" w:rsidRPr="008457E5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59" w:type="dxa"/>
          </w:tcPr>
          <w:p w14:paraId="420A2029" w14:textId="77777777" w:rsidR="00E03A15" w:rsidRPr="008457E5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980A1BC" w14:textId="77777777" w:rsidR="00E03A15" w:rsidRPr="008457E5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2" w:type="dxa"/>
            <w:gridSpan w:val="2"/>
          </w:tcPr>
          <w:p w14:paraId="76C95ECB" w14:textId="77777777" w:rsidR="00E03A15" w:rsidRPr="008457E5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5" w:type="dxa"/>
            <w:gridSpan w:val="2"/>
          </w:tcPr>
          <w:p w14:paraId="2646861D" w14:textId="77777777" w:rsidR="00E03A15" w:rsidRPr="008457E5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98" w:type="dxa"/>
          </w:tcPr>
          <w:p w14:paraId="7A93BD74" w14:textId="77777777" w:rsidR="00E03A15" w:rsidRPr="008457E5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03A15" w:rsidRPr="002E53F2" w14:paraId="5C3CEAD5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0F7CD5C4" w14:textId="7C4D14BB" w:rsidR="00E03A15" w:rsidRPr="002E53F2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07" w:type="dxa"/>
            <w:tcBorders>
              <w:bottom w:val="nil"/>
            </w:tcBorders>
          </w:tcPr>
          <w:p w14:paraId="43217866" w14:textId="77777777" w:rsidR="00E03A15" w:rsidRPr="002E53F2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" w:type="dxa"/>
            <w:tcBorders>
              <w:bottom w:val="nil"/>
            </w:tcBorders>
          </w:tcPr>
          <w:p w14:paraId="7614C3BB" w14:textId="77777777" w:rsidR="00E03A15" w:rsidRPr="002E53F2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15A5E59B" w14:textId="77777777" w:rsidR="00E03A15" w:rsidRPr="002E53F2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8662AC7" w14:textId="77777777" w:rsidR="00E03A15" w:rsidRPr="002E53F2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bottom w:val="nil"/>
            </w:tcBorders>
          </w:tcPr>
          <w:p w14:paraId="2283C200" w14:textId="77777777" w:rsidR="00E03A15" w:rsidRPr="002E53F2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33B64C33" w14:textId="77777777" w:rsidR="00E03A15" w:rsidRPr="002E53F2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395FDF7" w14:textId="77777777" w:rsidR="00E03A15" w:rsidRPr="002E53F2" w:rsidRDefault="00E03A1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25D10" w:rsidRPr="002E53F2" w14:paraId="4C36D5AF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14CE0FF" w14:textId="77777777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tcBorders>
              <w:bottom w:val="nil"/>
            </w:tcBorders>
          </w:tcPr>
          <w:p w14:paraId="6D606A2E" w14:textId="66E57FCF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  <w:tcBorders>
              <w:bottom w:val="nil"/>
            </w:tcBorders>
          </w:tcPr>
          <w:p w14:paraId="26D654DB" w14:textId="77777777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07823000" w14:textId="6248677E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28782CB2" w14:textId="77777777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76116" w14:textId="04A1C515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1,810,694 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24345A37" w14:textId="77777777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775C5ED" w14:textId="2A4B18CA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</w:rPr>
              <w:t>7,258,779</w:t>
            </w:r>
          </w:p>
        </w:tc>
      </w:tr>
      <w:tr w:rsidR="00025D10" w:rsidRPr="002E53F2" w14:paraId="2B408A50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A2BCD5B" w14:textId="2F40A145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107" w:type="dxa"/>
            <w:tcBorders>
              <w:bottom w:val="nil"/>
            </w:tcBorders>
          </w:tcPr>
          <w:p w14:paraId="6D71E51C" w14:textId="57915836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779,926 </w:t>
            </w:r>
          </w:p>
        </w:tc>
        <w:tc>
          <w:tcPr>
            <w:tcW w:w="291" w:type="dxa"/>
            <w:tcBorders>
              <w:bottom w:val="nil"/>
            </w:tcBorders>
          </w:tcPr>
          <w:p w14:paraId="456F6732" w14:textId="77777777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5DD6C519" w14:textId="0B948870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316,876</w:t>
            </w:r>
          </w:p>
        </w:tc>
        <w:tc>
          <w:tcPr>
            <w:tcW w:w="236" w:type="dxa"/>
            <w:tcBorders>
              <w:bottom w:val="nil"/>
            </w:tcBorders>
          </w:tcPr>
          <w:p w14:paraId="13544B6B" w14:textId="77777777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DFA99" w14:textId="4D127019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779,434 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15E3984D" w14:textId="77777777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75677D8" w14:textId="10DDDEA8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</w:rPr>
              <w:t>316,875</w:t>
            </w:r>
          </w:p>
        </w:tc>
      </w:tr>
      <w:tr w:rsidR="00025D10" w:rsidRPr="002E53F2" w14:paraId="36C753A7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EB08A71" w14:textId="77777777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5BBF229" w14:textId="7DF1F358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7,155 </w:t>
            </w:r>
          </w:p>
        </w:tc>
        <w:tc>
          <w:tcPr>
            <w:tcW w:w="291" w:type="dxa"/>
            <w:tcBorders>
              <w:bottom w:val="nil"/>
            </w:tcBorders>
          </w:tcPr>
          <w:p w14:paraId="1645D1F5" w14:textId="77777777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F946D49" w14:textId="724571B8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13,090</w:t>
            </w:r>
          </w:p>
        </w:tc>
        <w:tc>
          <w:tcPr>
            <w:tcW w:w="236" w:type="dxa"/>
            <w:tcBorders>
              <w:bottom w:val="nil"/>
            </w:tcBorders>
          </w:tcPr>
          <w:p w14:paraId="4C3155B9" w14:textId="77777777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269A2" w14:textId="57635522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4,707 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268B3402" w14:textId="77777777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557077E" w14:textId="7E73FC2C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</w:rPr>
              <w:t>11,247</w:t>
            </w:r>
          </w:p>
        </w:tc>
      </w:tr>
      <w:tr w:rsidR="00025D10" w:rsidRPr="002E53F2" w14:paraId="00836BF4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7E0F035" w14:textId="77777777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6BE01F" w14:textId="46116E1B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787,081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6481C7F2" w14:textId="77777777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8214" w14:textId="2FD31831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329,966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EB1A12" w14:textId="77777777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41874" w14:textId="18C5E254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2,594,835 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AF3FB" w14:textId="77777777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AEB5DC" w14:textId="4245FD42" w:rsidR="00025D10" w:rsidRPr="002E53F2" w:rsidRDefault="00025D1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7,586,901</w:t>
            </w:r>
          </w:p>
        </w:tc>
      </w:tr>
    </w:tbl>
    <w:p w14:paraId="78527AC8" w14:textId="77777777" w:rsidR="0048473A" w:rsidRPr="002E53F2" w:rsidRDefault="0048473A" w:rsidP="002E53F2">
      <w:pPr>
        <w:rPr>
          <w:sz w:val="30"/>
          <w:szCs w:val="30"/>
        </w:rPr>
      </w:pPr>
    </w:p>
    <w:tbl>
      <w:tblPr>
        <w:tblW w:w="938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1917"/>
        <w:gridCol w:w="990"/>
        <w:gridCol w:w="270"/>
        <w:gridCol w:w="990"/>
        <w:gridCol w:w="253"/>
        <w:gridCol w:w="1025"/>
        <w:gridCol w:w="236"/>
        <w:gridCol w:w="1096"/>
        <w:gridCol w:w="239"/>
        <w:gridCol w:w="1021"/>
        <w:gridCol w:w="270"/>
        <w:gridCol w:w="1080"/>
      </w:tblGrid>
      <w:tr w:rsidR="0048473A" w:rsidRPr="002E53F2" w14:paraId="3565C1B5" w14:textId="77777777" w:rsidTr="00265BB0">
        <w:trPr>
          <w:trHeight w:val="70"/>
          <w:tblHeader/>
        </w:trPr>
        <w:tc>
          <w:tcPr>
            <w:tcW w:w="1917" w:type="dxa"/>
            <w:vAlign w:val="bottom"/>
          </w:tcPr>
          <w:p w14:paraId="36E7BAC0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250" w:type="dxa"/>
            <w:gridSpan w:val="3"/>
            <w:vAlign w:val="bottom"/>
          </w:tcPr>
          <w:p w14:paraId="72F433E9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1D785B85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7" w:type="dxa"/>
            <w:gridSpan w:val="7"/>
            <w:vAlign w:val="bottom"/>
          </w:tcPr>
          <w:p w14:paraId="2D5BCA1F" w14:textId="4BAF7E9C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="007F16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32279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/</w:t>
            </w:r>
            <w:r w:rsidR="007F16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322797" w:rsidRPr="0032279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8473A" w:rsidRPr="002E53F2" w14:paraId="6B1A375C" w14:textId="77777777" w:rsidTr="008E5B7B">
        <w:trPr>
          <w:trHeight w:val="80"/>
          <w:tblHeader/>
        </w:trPr>
        <w:tc>
          <w:tcPr>
            <w:tcW w:w="1917" w:type="dxa"/>
          </w:tcPr>
          <w:p w14:paraId="1BC50A4F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2E53F2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71292C19" w14:textId="74BEAF12" w:rsidR="0048473A" w:rsidRPr="002E53F2" w:rsidRDefault="0048473A" w:rsidP="00806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4"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2E53F2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ระยะสั้นแ</w:t>
            </w:r>
            <w:r w:rsidRPr="002E53F2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990" w:type="dxa"/>
            <w:hideMark/>
          </w:tcPr>
          <w:p w14:paraId="538DAC26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D120B63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84BD026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F7D0CF5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B66F3F7" w14:textId="77780B9E" w:rsidR="0048473A" w:rsidRPr="002E53F2" w:rsidRDefault="00B3451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E5B7B" w:rsidRPr="002E53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3" w:type="dxa"/>
          </w:tcPr>
          <w:p w14:paraId="07A9FFDC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  <w:hideMark/>
          </w:tcPr>
          <w:p w14:paraId="1FC94615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7925F16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15567F19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</w:tcPr>
          <w:p w14:paraId="3256AD16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423AF803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vAlign w:val="bottom"/>
          </w:tcPr>
          <w:p w14:paraId="6B496ED1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2D3F0F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1D91B76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0FF3ED4" w14:textId="0FBFA9D7" w:rsidR="0048473A" w:rsidRPr="002E53F2" w:rsidRDefault="00B3451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E5B7B" w:rsidRPr="002E53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8473A" w:rsidRPr="002E53F2" w14:paraId="6C3132BC" w14:textId="77777777" w:rsidTr="00265BB0">
        <w:trPr>
          <w:tblHeader/>
        </w:trPr>
        <w:tc>
          <w:tcPr>
            <w:tcW w:w="1917" w:type="dxa"/>
          </w:tcPr>
          <w:p w14:paraId="67CAB749" w14:textId="19BD3175" w:rsidR="0048473A" w:rsidRPr="002E53F2" w:rsidRDefault="00933202" w:rsidP="0093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 xml:space="preserve">   </w:t>
            </w:r>
            <w:r w:rsidR="0048473A" w:rsidRPr="002E53F2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="0048473A"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</w:tcPr>
          <w:p w14:paraId="66E656E4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2DA04DD5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9D6B885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3" w:type="dxa"/>
          </w:tcPr>
          <w:p w14:paraId="3D71C5D8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</w:tcPr>
          <w:p w14:paraId="50BFCF4D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6980A306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</w:tcPr>
          <w:p w14:paraId="06FB0628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6727F25D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vAlign w:val="bottom"/>
          </w:tcPr>
          <w:p w14:paraId="0289BEB8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9663FA7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2A4ED51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8473A" w:rsidRPr="002E53F2" w14:paraId="77C372CF" w14:textId="77777777" w:rsidTr="00265BB0">
        <w:trPr>
          <w:tblHeader/>
        </w:trPr>
        <w:tc>
          <w:tcPr>
            <w:tcW w:w="1917" w:type="dxa"/>
            <w:vAlign w:val="bottom"/>
          </w:tcPr>
          <w:p w14:paraId="36744F3B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7106ADE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3" w:type="dxa"/>
          </w:tcPr>
          <w:p w14:paraId="3BE097B9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67" w:type="dxa"/>
            <w:gridSpan w:val="7"/>
            <w:vAlign w:val="bottom"/>
          </w:tcPr>
          <w:p w14:paraId="32295C37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500A" w:rsidRPr="002E53F2" w14:paraId="28CA683E" w14:textId="77777777" w:rsidTr="0099500A">
        <w:tc>
          <w:tcPr>
            <w:tcW w:w="1917" w:type="dxa"/>
          </w:tcPr>
          <w:p w14:paraId="28F59219" w14:textId="7476D68E" w:rsidR="0099500A" w:rsidRPr="002E53F2" w:rsidRDefault="0099500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90" w:type="dxa"/>
          </w:tcPr>
          <w:p w14:paraId="6FF28C24" w14:textId="0E11F7C8" w:rsidR="0099500A" w:rsidRPr="002E53F2" w:rsidRDefault="0099500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6F730B9" w14:textId="77777777" w:rsidR="0099500A" w:rsidRPr="002E53F2" w:rsidRDefault="0099500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14F590" w14:textId="6CF5C6A6" w:rsidR="0099500A" w:rsidRPr="002E53F2" w:rsidRDefault="0032279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3" w:type="dxa"/>
          </w:tcPr>
          <w:p w14:paraId="031D4C50" w14:textId="77777777" w:rsidR="0099500A" w:rsidRPr="002E53F2" w:rsidRDefault="0099500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60558FB" w14:textId="05CC92A2" w:rsidR="0099500A" w:rsidRPr="002E53F2" w:rsidRDefault="0099500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6334656" w14:textId="77777777" w:rsidR="0099500A" w:rsidRPr="002E53F2" w:rsidRDefault="0099500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581E4814" w14:textId="3EBD7264" w:rsidR="0099500A" w:rsidRPr="002E53F2" w:rsidRDefault="00A3145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178,155</w:t>
            </w:r>
          </w:p>
        </w:tc>
        <w:tc>
          <w:tcPr>
            <w:tcW w:w="239" w:type="dxa"/>
          </w:tcPr>
          <w:p w14:paraId="1CC00441" w14:textId="77777777" w:rsidR="0099500A" w:rsidRPr="002E53F2" w:rsidRDefault="0099500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0D6FF50D" w14:textId="5F760D3B" w:rsidR="0099500A" w:rsidRPr="002E53F2" w:rsidRDefault="002F3F4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/>
                <w:sz w:val="30"/>
                <w:szCs w:val="30"/>
              </w:rPr>
            </w:pPr>
            <w:r w:rsidRPr="002E53F2">
              <w:rPr>
                <w:rFonts w:asciiTheme="majorBidi" w:hAnsiTheme="majorBidi"/>
                <w:sz w:val="30"/>
                <w:szCs w:val="30"/>
              </w:rPr>
              <w:t>(</w:t>
            </w:r>
            <w:r w:rsidR="00A31453" w:rsidRPr="002E53F2">
              <w:rPr>
                <w:rFonts w:asciiTheme="majorBidi" w:hAnsiTheme="majorBidi"/>
                <w:sz w:val="30"/>
                <w:szCs w:val="30"/>
              </w:rPr>
              <w:t>178,155</w:t>
            </w:r>
            <w:r w:rsidRPr="002E53F2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18B97C" w14:textId="77777777" w:rsidR="0099500A" w:rsidRPr="002E53F2" w:rsidRDefault="0099500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9081A5" w14:textId="50C754B1" w:rsidR="0099500A" w:rsidRPr="002E53F2" w:rsidRDefault="002F3F4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9880E45" w14:textId="77777777" w:rsidR="0099500A" w:rsidRPr="00050A0D" w:rsidRDefault="0099500A" w:rsidP="002E53F2">
      <w:pPr>
        <w:rPr>
          <w:sz w:val="28"/>
          <w:szCs w:val="28"/>
        </w:rPr>
      </w:pPr>
    </w:p>
    <w:tbl>
      <w:tblPr>
        <w:tblW w:w="9395" w:type="dxa"/>
        <w:tblInd w:w="423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7"/>
        <w:gridCol w:w="1107"/>
        <w:gridCol w:w="291"/>
        <w:gridCol w:w="1259"/>
        <w:gridCol w:w="236"/>
        <w:gridCol w:w="1122"/>
        <w:gridCol w:w="295"/>
        <w:gridCol w:w="1098"/>
      </w:tblGrid>
      <w:tr w:rsidR="00E24FE2" w:rsidRPr="002E53F2" w14:paraId="0205C8C0" w14:textId="77777777" w:rsidTr="007027E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09E3EF0" w14:textId="77777777" w:rsidR="00E24FE2" w:rsidRPr="002E53F2" w:rsidRDefault="00E24F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BA15D" w14:textId="2AA5957A" w:rsidR="00E24FE2" w:rsidRPr="002E53F2" w:rsidRDefault="00E24F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8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1A3FCF" w14:textId="77777777" w:rsidR="00E24FE2" w:rsidRPr="002E53F2" w:rsidRDefault="00E24F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D1A47" w14:textId="3E8C778A" w:rsidR="00E24FE2" w:rsidRPr="002E53F2" w:rsidRDefault="00E24F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8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73A" w:rsidRPr="002E53F2" w14:paraId="1659BF79" w14:textId="77777777" w:rsidTr="007027E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98877B7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3656482" w14:textId="4EA6ACC7" w:rsidR="0048473A" w:rsidRPr="002E53F2" w:rsidRDefault="00B3451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63F52" w:rsidRPr="002E53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DBA31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66C9555" w14:textId="592C5A90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31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A9CC2D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730A9C35" w14:textId="6C9362AE" w:rsidR="0048473A" w:rsidRPr="002E53F2" w:rsidRDefault="00B3451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63F52" w:rsidRPr="002E53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7907E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80F19B4" w14:textId="4554B712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31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8473A" w:rsidRPr="002E53F2" w14:paraId="54EDCA1D" w14:textId="77777777" w:rsidTr="007027E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3365617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17238" w14:textId="159B2566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79B38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A9B1E" w14:textId="7BF680C9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CDBDB2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30971" w14:textId="5DFFF99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DFB3C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BF5B4" w14:textId="4016FDB5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48473A" w:rsidRPr="002E53F2" w14:paraId="2AF6719D" w14:textId="77777777" w:rsidTr="007027E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178BF0C" w14:textId="77777777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8B7F" w14:textId="32382D38" w:rsidR="0048473A" w:rsidRPr="002E53F2" w:rsidRDefault="0048473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5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22F75" w:rsidRPr="002E53F2" w14:paraId="65D57530" w14:textId="77777777" w:rsidTr="00422F7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3E53AC4" w14:textId="77777777" w:rsidR="00422F75" w:rsidRPr="002E53F2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ินทรัพย์หมุนเวียนอื่น</w:t>
            </w:r>
            <w:r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     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C0C3409" w14:textId="77777777" w:rsidR="00422F75" w:rsidRPr="002E53F2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7B353E5E" w14:textId="77777777" w:rsidR="00422F75" w:rsidRPr="002E53F2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4A69B27" w14:textId="77777777" w:rsidR="00422F75" w:rsidRPr="002E53F2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9AFC83" w14:textId="77777777" w:rsidR="00422F75" w:rsidRPr="002E53F2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42D60328" w14:textId="77777777" w:rsidR="00422F75" w:rsidRPr="002E53F2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27440002" w14:textId="77777777" w:rsidR="00422F75" w:rsidRPr="002E53F2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6C10478" w14:textId="77777777" w:rsidR="00422F75" w:rsidRPr="002E53F2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2F75" w:rsidRPr="002E53F2" w14:paraId="62A97350" w14:textId="77777777" w:rsidTr="00422F7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8FDAD8B" w14:textId="77777777" w:rsidR="00422F75" w:rsidRPr="002E53F2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F7980B" w14:textId="3953A030" w:rsidR="00422F75" w:rsidRPr="002E53F2" w:rsidRDefault="00353C4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2390C314" w14:textId="77777777" w:rsidR="00422F75" w:rsidRPr="002E53F2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988B05" w14:textId="049FD760" w:rsidR="00422F75" w:rsidRPr="002E53F2" w:rsidRDefault="00B437D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19ED80" w14:textId="77777777" w:rsidR="00422F75" w:rsidRPr="002E53F2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B90133" w14:textId="06D9FCF3" w:rsidR="00422F75" w:rsidRPr="002E53F2" w:rsidRDefault="00353C4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3B6FAFC2" w14:textId="77777777" w:rsidR="00422F75" w:rsidRPr="002E53F2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B68216" w14:textId="77777777" w:rsidR="00422F75" w:rsidRPr="002E53F2" w:rsidRDefault="00422F7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EBD23FE" w14:textId="77777777" w:rsidR="00422F75" w:rsidRPr="002E53F2" w:rsidRDefault="00422F75" w:rsidP="002E53F2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1010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1827"/>
        <w:gridCol w:w="90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1B61BF" w:rsidRPr="002E53F2" w14:paraId="01D1A35C" w14:textId="3B050D60" w:rsidTr="0074380B">
        <w:trPr>
          <w:trHeight w:val="70"/>
          <w:tblHeader/>
        </w:trPr>
        <w:tc>
          <w:tcPr>
            <w:tcW w:w="1827" w:type="dxa"/>
            <w:vAlign w:val="bottom"/>
          </w:tcPr>
          <w:p w14:paraId="621CB793" w14:textId="223A7C20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E53F2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070" w:type="dxa"/>
            <w:gridSpan w:val="3"/>
            <w:vAlign w:val="bottom"/>
          </w:tcPr>
          <w:p w14:paraId="02BB7B1E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6D6ED2E9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9"/>
            <w:vAlign w:val="bottom"/>
          </w:tcPr>
          <w:p w14:paraId="7C9B4311" w14:textId="2891662D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E53F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2E53F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B61BF" w:rsidRPr="002E53F2" w14:paraId="7DD300BC" w14:textId="1F40884A" w:rsidTr="00583B49">
        <w:trPr>
          <w:tblHeader/>
        </w:trPr>
        <w:tc>
          <w:tcPr>
            <w:tcW w:w="1827" w:type="dxa"/>
          </w:tcPr>
          <w:p w14:paraId="6274A3A3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lang w:val="en-GB"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br w:type="page"/>
            </w:r>
          </w:p>
          <w:p w14:paraId="2FB68C4B" w14:textId="77777777" w:rsidR="001B61BF" w:rsidRPr="00C919BF" w:rsidRDefault="001B61BF" w:rsidP="0093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309" w:hanging="9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  <w:lang w:val="en-GB"/>
              </w:rPr>
            </w:pPr>
            <w:r w:rsidRPr="00C919BF"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  <w:lang w:val="en-GB"/>
              </w:rPr>
              <w:t>เงินให้กู้ยืม</w:t>
            </w:r>
            <w:r w:rsidRPr="00C919BF">
              <w:rPr>
                <w:rFonts w:ascii="Angsana New" w:hAnsi="Angsana New" w:hint="cs"/>
                <w:b/>
                <w:bCs/>
                <w:i/>
                <w:iCs/>
                <w:spacing w:val="-6"/>
                <w:sz w:val="28"/>
                <w:szCs w:val="28"/>
                <w:cs/>
                <w:lang w:val="en-GB"/>
              </w:rPr>
              <w:t>ระยะยาวแ</w:t>
            </w:r>
            <w:r w:rsidRPr="00C919BF"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  <w:lang w:val="en-GB"/>
              </w:rPr>
              <w:t>ก่</w:t>
            </w:r>
          </w:p>
        </w:tc>
        <w:tc>
          <w:tcPr>
            <w:tcW w:w="900" w:type="dxa"/>
            <w:vAlign w:val="bottom"/>
            <w:hideMark/>
          </w:tcPr>
          <w:p w14:paraId="0930EF31" w14:textId="77777777" w:rsidR="001B61BF" w:rsidRPr="0074380B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380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ณ วันที่ </w:t>
            </w:r>
          </w:p>
          <w:p w14:paraId="3554EB64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380B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74380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5D724D6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70624E6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782CDE78" w14:textId="2316DF48" w:rsidR="001B61BF" w:rsidRPr="002E53F2" w:rsidRDefault="00B3451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3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63F52" w:rsidRPr="002E53F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6C5F914F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29567D4F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7612120B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3F2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2E4B21BD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35A1F50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6FF6C4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95A613E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516F87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97DAB5F" w14:textId="0F1A21F8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>โอนจัด</w:t>
            </w:r>
          </w:p>
        </w:tc>
        <w:tc>
          <w:tcPr>
            <w:tcW w:w="270" w:type="dxa"/>
            <w:vAlign w:val="bottom"/>
          </w:tcPr>
          <w:p w14:paraId="3CFAD53B" w14:textId="7FAD21DC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C563787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580ED823" w14:textId="3183319D" w:rsidR="001B61BF" w:rsidRPr="002E53F2" w:rsidRDefault="00B3451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63F52" w:rsidRPr="002E53F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B61BF" w:rsidRPr="002E53F2" w14:paraId="521172C8" w14:textId="4600D357" w:rsidTr="0074380B">
        <w:trPr>
          <w:tblHeader/>
        </w:trPr>
        <w:tc>
          <w:tcPr>
            <w:tcW w:w="1827" w:type="dxa"/>
          </w:tcPr>
          <w:p w14:paraId="22D0375E" w14:textId="77777777" w:rsidR="001B61BF" w:rsidRPr="00C919BF" w:rsidRDefault="001B61B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309"/>
              <w:jc w:val="center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  <w:lang w:val="en-GB"/>
              </w:rPr>
            </w:pPr>
            <w:r w:rsidRPr="00C919BF">
              <w:rPr>
                <w:rFonts w:ascii="Angsana New" w:hAnsi="Angsana New" w:hint="cs"/>
                <w:b/>
                <w:bCs/>
                <w:i/>
                <w:iCs/>
                <w:spacing w:val="-6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28E8C96C" w14:textId="218AB28B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0583F786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2BB8781" w14:textId="7DD5FFCB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3F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5F4A1FB3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9AF0CF0" w14:textId="329EEC03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0B903725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6A045C2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DA0E99C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12EE01C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E58753A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5595B5B" w14:textId="7895CFA0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  <w:vAlign w:val="bottom"/>
          </w:tcPr>
          <w:p w14:paraId="029610DC" w14:textId="2FF8F5F3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52DC8E1" w14:textId="5EA240D5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3F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B61BF" w:rsidRPr="002E53F2" w14:paraId="6584B2BD" w14:textId="5972307D" w:rsidTr="0074380B">
        <w:trPr>
          <w:tblHeader/>
        </w:trPr>
        <w:tc>
          <w:tcPr>
            <w:tcW w:w="1827" w:type="dxa"/>
            <w:vAlign w:val="bottom"/>
          </w:tcPr>
          <w:p w14:paraId="026D389B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321438A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E28C593" w14:textId="77777777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9"/>
            <w:vAlign w:val="bottom"/>
          </w:tcPr>
          <w:p w14:paraId="18184135" w14:textId="06A01B24" w:rsidR="001B61BF" w:rsidRPr="002E53F2" w:rsidRDefault="001B61B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500A" w:rsidRPr="002E53F2" w14:paraId="208FB349" w14:textId="435E5725" w:rsidTr="0074380B">
        <w:tc>
          <w:tcPr>
            <w:tcW w:w="1827" w:type="dxa"/>
          </w:tcPr>
          <w:p w14:paraId="50F9A3AE" w14:textId="5158F542" w:rsidR="0099500A" w:rsidRPr="002E53F2" w:rsidRDefault="0099500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900" w:type="dxa"/>
          </w:tcPr>
          <w:p w14:paraId="14091FDB" w14:textId="5CC5D0A6" w:rsidR="0099500A" w:rsidRPr="002E53F2" w:rsidRDefault="0099500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3F2">
              <w:rPr>
                <w:rFonts w:asciiTheme="majorBidi" w:hAnsiTheme="majorBidi" w:cstheme="majorBidi"/>
                <w:sz w:val="28"/>
                <w:szCs w:val="28"/>
              </w:rPr>
              <w:t>4.01</w:t>
            </w:r>
          </w:p>
        </w:tc>
        <w:tc>
          <w:tcPr>
            <w:tcW w:w="270" w:type="dxa"/>
          </w:tcPr>
          <w:p w14:paraId="3D17DFA3" w14:textId="77777777" w:rsidR="0099500A" w:rsidRPr="002E53F2" w:rsidRDefault="0099500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EB4A34" w14:textId="3406E147" w:rsidR="0099500A" w:rsidRPr="002E53F2" w:rsidRDefault="00FF24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3F2">
              <w:rPr>
                <w:rFonts w:ascii="Angsana New" w:hAnsi="Angsana New"/>
                <w:sz w:val="28"/>
                <w:szCs w:val="28"/>
              </w:rPr>
              <w:t>4.42</w:t>
            </w:r>
          </w:p>
        </w:tc>
        <w:tc>
          <w:tcPr>
            <w:tcW w:w="270" w:type="dxa"/>
          </w:tcPr>
          <w:p w14:paraId="788A8C7F" w14:textId="77777777" w:rsidR="0099500A" w:rsidRPr="002E53F2" w:rsidRDefault="0099500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63CDBA5" w14:textId="4652CDF1" w:rsidR="0099500A" w:rsidRPr="002E53F2" w:rsidRDefault="0099500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62</w:t>
            </w:r>
            <w:r w:rsidRPr="002E53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414</w:t>
            </w:r>
          </w:p>
        </w:tc>
        <w:tc>
          <w:tcPr>
            <w:tcW w:w="270" w:type="dxa"/>
          </w:tcPr>
          <w:p w14:paraId="17C33E5B" w14:textId="77777777" w:rsidR="0099500A" w:rsidRPr="002E53F2" w:rsidRDefault="0099500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83BF4D0" w14:textId="352AE54D" w:rsidR="0099500A" w:rsidRPr="002E53F2" w:rsidRDefault="00FF24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E53F2">
              <w:rPr>
                <w:rFonts w:asciiTheme="majorBidi" w:hAnsiTheme="majorBidi" w:cstheme="majorBidi"/>
                <w:sz w:val="28"/>
                <w:szCs w:val="28"/>
              </w:rPr>
              <w:t>589,598</w:t>
            </w:r>
          </w:p>
        </w:tc>
        <w:tc>
          <w:tcPr>
            <w:tcW w:w="270" w:type="dxa"/>
          </w:tcPr>
          <w:p w14:paraId="6F2B9B8A" w14:textId="77777777" w:rsidR="0099500A" w:rsidRPr="002E53F2" w:rsidRDefault="0099500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FADE03" w14:textId="4F621D11" w:rsidR="0099500A" w:rsidRPr="002E53F2" w:rsidRDefault="00FF24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53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24140D" w14:textId="77777777" w:rsidR="0099500A" w:rsidRPr="002E53F2" w:rsidRDefault="0099500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2D9FD2" w14:textId="1C065990" w:rsidR="0099500A" w:rsidRPr="002E53F2" w:rsidRDefault="00FF24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E53F2">
              <w:rPr>
                <w:rFonts w:asciiTheme="majorBidi" w:hAnsiTheme="majorBidi" w:cstheme="majorBidi"/>
                <w:sz w:val="28"/>
                <w:szCs w:val="28"/>
              </w:rPr>
              <w:t>(62,414)</w:t>
            </w:r>
          </w:p>
        </w:tc>
        <w:tc>
          <w:tcPr>
            <w:tcW w:w="270" w:type="dxa"/>
          </w:tcPr>
          <w:p w14:paraId="3021ED0C" w14:textId="0D31EF8A" w:rsidR="0099500A" w:rsidRPr="002E53F2" w:rsidRDefault="0099500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49376C1" w14:textId="22C573B4" w:rsidR="0099500A" w:rsidRPr="002E53F2" w:rsidRDefault="00FF243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589,598</w:t>
            </w:r>
          </w:p>
        </w:tc>
      </w:tr>
    </w:tbl>
    <w:p w14:paraId="65D0BF92" w14:textId="3637AA1E" w:rsidR="00C072FD" w:rsidRPr="002E53F2" w:rsidRDefault="00C072F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1010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1827"/>
        <w:gridCol w:w="90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6D0630" w:rsidRPr="002E53F2" w14:paraId="4B5FB269" w14:textId="105FA482" w:rsidTr="0074380B">
        <w:trPr>
          <w:trHeight w:val="70"/>
          <w:tblHeader/>
        </w:trPr>
        <w:tc>
          <w:tcPr>
            <w:tcW w:w="1827" w:type="dxa"/>
            <w:vAlign w:val="bottom"/>
          </w:tcPr>
          <w:p w14:paraId="70797373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E53F2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070" w:type="dxa"/>
            <w:gridSpan w:val="3"/>
            <w:vAlign w:val="bottom"/>
          </w:tcPr>
          <w:p w14:paraId="7E4EE408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38EFE6B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9"/>
            <w:vAlign w:val="bottom"/>
          </w:tcPr>
          <w:p w14:paraId="4036C7F3" w14:textId="63F839C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E53F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5756ED" w:rsidRPr="002E53F2" w14:paraId="769C6421" w14:textId="30959750" w:rsidTr="00583B49">
        <w:trPr>
          <w:tblHeader/>
        </w:trPr>
        <w:tc>
          <w:tcPr>
            <w:tcW w:w="1827" w:type="dxa"/>
          </w:tcPr>
          <w:p w14:paraId="624CD1EC" w14:textId="7777777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lang w:val="en-GB"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br w:type="page"/>
            </w:r>
          </w:p>
          <w:p w14:paraId="57E019F5" w14:textId="381E3D4D" w:rsidR="005756ED" w:rsidRPr="002E53F2" w:rsidRDefault="005756ED" w:rsidP="00C6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309" w:hanging="345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  <w:lang w:val="en-GB"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t>เงินให้กู้ยืม</w:t>
            </w:r>
            <w:r w:rsidRPr="002E53F2">
              <w:rPr>
                <w:rFonts w:ascii="Angsana New" w:hAnsi="Angsana New" w:hint="cs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t>ระยะยาวแ</w:t>
            </w:r>
            <w:r w:rsidRPr="002E53F2"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t>ก่</w:t>
            </w:r>
          </w:p>
        </w:tc>
        <w:tc>
          <w:tcPr>
            <w:tcW w:w="900" w:type="dxa"/>
            <w:vAlign w:val="bottom"/>
            <w:hideMark/>
          </w:tcPr>
          <w:p w14:paraId="4B50A026" w14:textId="77777777" w:rsidR="005756ED" w:rsidRPr="0074380B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380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ณ วันที่ </w:t>
            </w:r>
          </w:p>
          <w:p w14:paraId="6F1CAAF8" w14:textId="7777777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380B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74380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9D7CBC7" w14:textId="7777777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7FCD68B" w14:textId="7777777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7F288BDD" w14:textId="27F9D5FB" w:rsidR="005756ED" w:rsidRPr="002E53F2" w:rsidRDefault="00B3451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63F52" w:rsidRPr="002E53F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518AAAF9" w14:textId="7777777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FCDFEE1" w14:textId="7777777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2CB7D136" w14:textId="7777777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3F2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22E1C56F" w14:textId="7777777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A5FEB5F" w14:textId="7777777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D57041" w14:textId="7777777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340582A" w14:textId="7777777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8301F9" w14:textId="7777777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2573516" w14:textId="7A929F2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>โอนจัด</w:t>
            </w:r>
          </w:p>
        </w:tc>
        <w:tc>
          <w:tcPr>
            <w:tcW w:w="270" w:type="dxa"/>
            <w:vAlign w:val="bottom"/>
          </w:tcPr>
          <w:p w14:paraId="1975A20A" w14:textId="7777777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53C9C9A" w14:textId="7777777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75DA937A" w14:textId="705BF530" w:rsidR="005756ED" w:rsidRPr="002E53F2" w:rsidRDefault="00B3451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63F52" w:rsidRPr="002E53F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756ED" w:rsidRPr="002E53F2" w14:paraId="6E11F83C" w14:textId="38CCFACA" w:rsidTr="0074380B">
        <w:trPr>
          <w:tblHeader/>
        </w:trPr>
        <w:tc>
          <w:tcPr>
            <w:tcW w:w="1827" w:type="dxa"/>
          </w:tcPr>
          <w:p w14:paraId="68BA4FB4" w14:textId="75F14B35" w:rsidR="005756ED" w:rsidRPr="002E53F2" w:rsidRDefault="005756ED" w:rsidP="0016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8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E53F2">
              <w:rPr>
                <w:rFonts w:ascii="Angsana New" w:hAnsi="Angsana New" w:hint="cs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4E90A733" w14:textId="2F5B2420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1E6B1E34" w14:textId="7777777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E728018" w14:textId="6356D9D5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3F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59A8CBF8" w14:textId="7777777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BA5CC39" w14:textId="2588D62C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62988C75" w14:textId="7777777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15157F9" w14:textId="7777777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8A89B68" w14:textId="7777777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75EEE92" w14:textId="7777777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FF358BE" w14:textId="7777777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5A034B0" w14:textId="66FFB369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76D2287B" w14:textId="77777777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BDED7A" w14:textId="4C3F84A8" w:rsidR="005756ED" w:rsidRPr="002E53F2" w:rsidRDefault="005756E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3F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D0630" w:rsidRPr="002E53F2" w14:paraId="296D0A50" w14:textId="696ACF93" w:rsidTr="0074380B">
        <w:trPr>
          <w:tblHeader/>
        </w:trPr>
        <w:tc>
          <w:tcPr>
            <w:tcW w:w="1827" w:type="dxa"/>
            <w:vAlign w:val="bottom"/>
          </w:tcPr>
          <w:p w14:paraId="426D0DC2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CB59DF8" w14:textId="3806DF0C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E7A32C6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9"/>
            <w:vAlign w:val="bottom"/>
          </w:tcPr>
          <w:p w14:paraId="41AA1CC9" w14:textId="07B47270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0630" w:rsidRPr="002E53F2" w14:paraId="3AD5E6CA" w14:textId="0D65C7EE" w:rsidTr="0074380B">
        <w:tc>
          <w:tcPr>
            <w:tcW w:w="1827" w:type="dxa"/>
          </w:tcPr>
          <w:p w14:paraId="57316AAA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DD5EBAA" w14:textId="4332350A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8"/>
              </w:tabs>
              <w:spacing w:line="240" w:lineRule="auto"/>
              <w:ind w:left="-172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3F2">
              <w:rPr>
                <w:rFonts w:asciiTheme="majorBidi" w:hAnsiTheme="majorBidi" w:cstheme="majorBidi"/>
                <w:sz w:val="28"/>
                <w:szCs w:val="28"/>
              </w:rPr>
              <w:t>4.01 - 5.08</w:t>
            </w:r>
          </w:p>
        </w:tc>
        <w:tc>
          <w:tcPr>
            <w:tcW w:w="270" w:type="dxa"/>
          </w:tcPr>
          <w:p w14:paraId="32BEAA22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9197DE" w14:textId="0FDEC6CD" w:rsidR="006D0630" w:rsidRPr="002E53F2" w:rsidRDefault="00AE716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="00CD2B55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41D8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D2B5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C63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D2B55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270" w:type="dxa"/>
          </w:tcPr>
          <w:p w14:paraId="077BFE5D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D9D9AD" w14:textId="14F1C0FB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54</w:t>
            </w:r>
            <w:r w:rsidRPr="002E53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53F2">
              <w:rPr>
                <w:rFonts w:asciiTheme="majorBidi" w:hAnsiTheme="majorBidi"/>
                <w:sz w:val="28"/>
                <w:szCs w:val="28"/>
              </w:rPr>
              <w:t>206</w:t>
            </w:r>
            <w:r w:rsidRPr="002E53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53F2">
              <w:rPr>
                <w:rFonts w:asciiTheme="majorBidi" w:hAnsiTheme="majorBidi"/>
                <w:sz w:val="28"/>
                <w:szCs w:val="28"/>
              </w:rPr>
              <w:t>010</w:t>
            </w:r>
          </w:p>
        </w:tc>
        <w:tc>
          <w:tcPr>
            <w:tcW w:w="270" w:type="dxa"/>
          </w:tcPr>
          <w:p w14:paraId="52809BE9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AEA2039" w14:textId="7D97A1F9" w:rsidR="006D0630" w:rsidRPr="002E53F2" w:rsidRDefault="00E0304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1" w:right="-102"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  <w:r w:rsidRPr="00E0304E">
              <w:rPr>
                <w:rFonts w:asciiTheme="majorBidi" w:hAnsiTheme="majorBidi"/>
                <w:spacing w:val="-6"/>
                <w:sz w:val="28"/>
                <w:szCs w:val="28"/>
              </w:rPr>
              <w:t>86,</w:t>
            </w:r>
            <w:r w:rsidR="007C7D1E">
              <w:rPr>
                <w:rFonts w:asciiTheme="majorBidi" w:hAnsiTheme="majorBidi"/>
                <w:spacing w:val="-6"/>
                <w:sz w:val="28"/>
                <w:szCs w:val="28"/>
              </w:rPr>
              <w:t>336,318</w:t>
            </w:r>
          </w:p>
        </w:tc>
        <w:tc>
          <w:tcPr>
            <w:tcW w:w="270" w:type="dxa"/>
          </w:tcPr>
          <w:p w14:paraId="72E2F7BB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12"/>
              </w:tabs>
              <w:spacing w:line="240" w:lineRule="auto"/>
              <w:ind w:left="-129" w:right="-27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46B6A6" w14:textId="7F29A69C" w:rsidR="006D0630" w:rsidRPr="002E53F2" w:rsidRDefault="002365C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105"/>
              <w:rPr>
                <w:rFonts w:asciiTheme="majorBidi" w:hAnsiTheme="majorBidi"/>
                <w:spacing w:val="-2"/>
                <w:sz w:val="28"/>
                <w:szCs w:val="28"/>
              </w:rPr>
            </w:pPr>
            <w:r w:rsidRPr="002E53F2">
              <w:rPr>
                <w:rFonts w:asciiTheme="majorBidi" w:hAnsiTheme="majorBidi"/>
                <w:spacing w:val="-2"/>
                <w:sz w:val="28"/>
                <w:szCs w:val="28"/>
              </w:rPr>
              <w:t>(</w:t>
            </w:r>
            <w:r w:rsidR="00FE2D0C" w:rsidRPr="00FE2D0C">
              <w:rPr>
                <w:rFonts w:asciiTheme="majorBidi" w:hAnsiTheme="majorBidi"/>
                <w:spacing w:val="-2"/>
                <w:sz w:val="28"/>
                <w:szCs w:val="28"/>
              </w:rPr>
              <w:t>68,76</w:t>
            </w:r>
            <w:r w:rsidR="00D96C08">
              <w:rPr>
                <w:rFonts w:asciiTheme="majorBidi" w:hAnsiTheme="majorBidi"/>
                <w:spacing w:val="-2"/>
                <w:sz w:val="28"/>
                <w:szCs w:val="28"/>
              </w:rPr>
              <w:t>3</w:t>
            </w:r>
            <w:r w:rsidR="00FE2D0C" w:rsidRPr="00FE2D0C">
              <w:rPr>
                <w:rFonts w:asciiTheme="majorBidi" w:hAnsiTheme="majorBidi"/>
                <w:spacing w:val="-2"/>
                <w:sz w:val="28"/>
                <w:szCs w:val="28"/>
              </w:rPr>
              <w:t>,</w:t>
            </w:r>
            <w:r w:rsidR="00D96C08">
              <w:rPr>
                <w:rFonts w:asciiTheme="majorBidi" w:hAnsiTheme="majorBidi"/>
                <w:spacing w:val="-2"/>
                <w:sz w:val="28"/>
                <w:szCs w:val="28"/>
              </w:rPr>
              <w:t>048</w:t>
            </w:r>
            <w:r w:rsidRPr="002E53F2">
              <w:rPr>
                <w:rFonts w:asciiTheme="majorBidi" w:hAnsiTheme="maj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BD9BF92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12"/>
              </w:tabs>
              <w:spacing w:line="240" w:lineRule="auto"/>
              <w:ind w:left="-129" w:right="-276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96FF89" w14:textId="5135D774" w:rsidR="006D0630" w:rsidRPr="002E53F2" w:rsidRDefault="002365C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15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62,414</w:t>
            </w:r>
          </w:p>
        </w:tc>
        <w:tc>
          <w:tcPr>
            <w:tcW w:w="270" w:type="dxa"/>
          </w:tcPr>
          <w:p w14:paraId="66884101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B3AF62" w14:textId="2ABB00B2" w:rsidR="006D0630" w:rsidRPr="002E53F2" w:rsidRDefault="00C54EA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71,841,69</w:t>
            </w:r>
            <w:r w:rsidR="00A2771F" w:rsidRPr="002E53F2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</w:tr>
      <w:tr w:rsidR="006D0630" w:rsidRPr="002E53F2" w14:paraId="3AD7CD9E" w14:textId="331DF9BA" w:rsidTr="0074380B">
        <w:tc>
          <w:tcPr>
            <w:tcW w:w="1827" w:type="dxa"/>
          </w:tcPr>
          <w:p w14:paraId="3B0399D1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900" w:type="dxa"/>
          </w:tcPr>
          <w:p w14:paraId="1430B6E1" w14:textId="5CA7F5F5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3F2">
              <w:rPr>
                <w:rFonts w:asciiTheme="majorBidi" w:hAnsiTheme="majorBidi" w:cstheme="majorBidi"/>
                <w:sz w:val="28"/>
                <w:szCs w:val="28"/>
              </w:rPr>
              <w:t>4.01</w:t>
            </w:r>
          </w:p>
        </w:tc>
        <w:tc>
          <w:tcPr>
            <w:tcW w:w="270" w:type="dxa"/>
          </w:tcPr>
          <w:p w14:paraId="2BE481F3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5A0132" w14:textId="025307E4" w:rsidR="006D0630" w:rsidRPr="002E53F2" w:rsidRDefault="00BE05A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53F2">
              <w:rPr>
                <w:rFonts w:asciiTheme="majorBidi" w:hAnsiTheme="majorBidi" w:cstheme="majorBidi"/>
                <w:sz w:val="28"/>
                <w:szCs w:val="28"/>
              </w:rPr>
              <w:t>4.42</w:t>
            </w:r>
          </w:p>
        </w:tc>
        <w:tc>
          <w:tcPr>
            <w:tcW w:w="270" w:type="dxa"/>
          </w:tcPr>
          <w:p w14:paraId="2FECC4AA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417E02" w14:textId="205B9AE3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62</w:t>
            </w:r>
            <w:r w:rsidRPr="002E53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53F2">
              <w:rPr>
                <w:rFonts w:asciiTheme="majorBidi" w:hAnsiTheme="majorBidi"/>
                <w:sz w:val="28"/>
                <w:szCs w:val="28"/>
              </w:rPr>
              <w:t>414</w:t>
            </w:r>
          </w:p>
        </w:tc>
        <w:tc>
          <w:tcPr>
            <w:tcW w:w="270" w:type="dxa"/>
          </w:tcPr>
          <w:p w14:paraId="508BDACF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0560700" w14:textId="5E939949" w:rsidR="006D0630" w:rsidRPr="002E53F2" w:rsidRDefault="009A692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1" w:right="-102"/>
              <w:rPr>
                <w:rFonts w:asciiTheme="majorBidi" w:hAnsiTheme="majorBidi"/>
                <w:spacing w:val="-6"/>
                <w:sz w:val="28"/>
                <w:szCs w:val="28"/>
              </w:rPr>
            </w:pPr>
            <w:r w:rsidRPr="002E53F2">
              <w:rPr>
                <w:rFonts w:asciiTheme="majorBidi" w:hAnsiTheme="majorBidi" w:cstheme="majorBidi"/>
                <w:sz w:val="28"/>
                <w:szCs w:val="28"/>
              </w:rPr>
              <w:t>589,598</w:t>
            </w:r>
          </w:p>
        </w:tc>
        <w:tc>
          <w:tcPr>
            <w:tcW w:w="270" w:type="dxa"/>
          </w:tcPr>
          <w:p w14:paraId="1F574FA3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12"/>
              </w:tabs>
              <w:spacing w:line="240" w:lineRule="auto"/>
              <w:ind w:left="-129" w:right="-27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96E260" w14:textId="5F6C6F3E" w:rsidR="006D0630" w:rsidRPr="002E53F2" w:rsidRDefault="009A692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77659F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12"/>
              </w:tabs>
              <w:spacing w:line="240" w:lineRule="auto"/>
              <w:ind w:left="-129" w:right="-276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828291" w14:textId="5DF482AD" w:rsidR="006D0630" w:rsidRPr="002E53F2" w:rsidRDefault="009A692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 w:cstheme="majorBidi"/>
                <w:sz w:val="28"/>
                <w:szCs w:val="28"/>
              </w:rPr>
              <w:t>(62,414)</w:t>
            </w:r>
          </w:p>
        </w:tc>
        <w:tc>
          <w:tcPr>
            <w:tcW w:w="270" w:type="dxa"/>
          </w:tcPr>
          <w:p w14:paraId="1BCBE459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02245F" w14:textId="084608EF" w:rsidR="006D0630" w:rsidRPr="002E53F2" w:rsidRDefault="009A692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 w:cstheme="majorBidi"/>
                <w:sz w:val="28"/>
                <w:szCs w:val="28"/>
              </w:rPr>
              <w:t>589,598</w:t>
            </w:r>
          </w:p>
        </w:tc>
      </w:tr>
      <w:tr w:rsidR="006D0630" w:rsidRPr="002E53F2" w14:paraId="41525E57" w14:textId="3C4BAEB3" w:rsidTr="0074380B">
        <w:tc>
          <w:tcPr>
            <w:tcW w:w="1827" w:type="dxa"/>
          </w:tcPr>
          <w:p w14:paraId="03F7F12E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59EC2FD3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F3A1BE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90EC0A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BBF254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4C7148" w14:textId="3647BB96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54</w:t>
            </w:r>
            <w:r w:rsidRPr="002E53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268</w:t>
            </w:r>
            <w:r w:rsidRPr="002E53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424</w:t>
            </w:r>
          </w:p>
        </w:tc>
        <w:tc>
          <w:tcPr>
            <w:tcW w:w="270" w:type="dxa"/>
          </w:tcPr>
          <w:p w14:paraId="27A2BF29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98C3FDE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7AF56E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C261EE6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7C689F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8C67A66" w14:textId="4E40D259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B70EE0" w14:textId="77777777" w:rsidR="006D0630" w:rsidRPr="002E53F2" w:rsidRDefault="006D063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79CD1A" w14:textId="7E24367E" w:rsidR="006D0630" w:rsidRPr="002E53F2" w:rsidRDefault="00BE3F4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72,431,292</w:t>
            </w:r>
          </w:p>
        </w:tc>
      </w:tr>
    </w:tbl>
    <w:p w14:paraId="5D1B5669" w14:textId="77777777" w:rsidR="005D2E29" w:rsidRPr="002E53F2" w:rsidRDefault="005D2E29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jc w:val="thaiDistribute"/>
        <w:rPr>
          <w:rFonts w:ascii="Angsana New" w:hAnsi="Angsana New"/>
          <w:sz w:val="20"/>
          <w:szCs w:val="20"/>
          <w:cs/>
        </w:rPr>
      </w:pPr>
    </w:p>
    <w:p w14:paraId="309D547A" w14:textId="3F945891" w:rsidR="007E0DAF" w:rsidRPr="002E53F2" w:rsidRDefault="007E0D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E53F2">
        <w:rPr>
          <w:rFonts w:hint="cs"/>
          <w:sz w:val="30"/>
          <w:szCs w:val="30"/>
          <w:cs/>
        </w:rPr>
        <w:t>ยอดคงเหลือ</w:t>
      </w:r>
      <w:r w:rsidRPr="002E53F2">
        <w:rPr>
          <w:rFonts w:asciiTheme="majorBidi" w:hAnsiTheme="majorBidi" w:cstheme="majorBidi"/>
          <w:sz w:val="30"/>
          <w:szCs w:val="30"/>
          <w:cs/>
        </w:rPr>
        <w:t>ดอกเบี้ยค้าง</w:t>
      </w:r>
      <w:r w:rsidRPr="002E53F2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2E53F2">
        <w:rPr>
          <w:rFonts w:asciiTheme="majorBidi" w:hAnsiTheme="majorBidi" w:cstheme="majorBidi"/>
          <w:sz w:val="30"/>
          <w:szCs w:val="30"/>
          <w:cs/>
        </w:rPr>
        <w:t>ของบริษัทที่มีกับบริษัท</w:t>
      </w:r>
      <w:r w:rsidRPr="002E53F2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2E53F2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="00C4342C" w:rsidRPr="002E53F2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2E53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53C8" w:rsidRPr="002E53F2">
        <w:rPr>
          <w:rFonts w:asciiTheme="majorBidi" w:hAnsiTheme="majorBidi" w:cstheme="majorBidi"/>
          <w:sz w:val="30"/>
          <w:szCs w:val="30"/>
        </w:rPr>
        <w:t>215.29</w:t>
      </w:r>
      <w:r w:rsidRPr="002E53F2">
        <w:rPr>
          <w:rFonts w:asciiTheme="majorBidi" w:hAnsiTheme="majorBidi" w:cstheme="majorBidi"/>
          <w:sz w:val="30"/>
          <w:szCs w:val="30"/>
        </w:rPr>
        <w:t xml:space="preserve"> </w:t>
      </w:r>
      <w:r w:rsidRPr="002E53F2">
        <w:rPr>
          <w:rFonts w:asciiTheme="majorBidi" w:hAnsiTheme="majorBidi" w:cstheme="majorBidi" w:hint="cs"/>
          <w:sz w:val="30"/>
          <w:szCs w:val="30"/>
          <w:cs/>
        </w:rPr>
        <w:t>ล้านบาท รวมเป็นส่วนหนึ่งของเงินให้กู้</w:t>
      </w:r>
      <w:r w:rsidR="00C4342C" w:rsidRPr="002E53F2">
        <w:rPr>
          <w:rFonts w:asciiTheme="majorBidi" w:hAnsiTheme="majorBidi" w:cstheme="majorBidi" w:hint="cs"/>
          <w:sz w:val="30"/>
          <w:szCs w:val="30"/>
          <w:cs/>
        </w:rPr>
        <w:t>ยืม</w:t>
      </w:r>
      <w:r w:rsidRPr="002E53F2">
        <w:rPr>
          <w:rFonts w:asciiTheme="majorBidi" w:hAnsiTheme="majorBidi" w:cstheme="majorBidi" w:hint="cs"/>
          <w:sz w:val="30"/>
          <w:szCs w:val="30"/>
          <w:cs/>
        </w:rPr>
        <w:t>ระยะยาวแก่บริษัทย่อย</w:t>
      </w:r>
      <w:r w:rsidR="00C82CCC" w:rsidRPr="002E53F2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E53F2">
        <w:rPr>
          <w:rFonts w:asciiTheme="majorBidi" w:hAnsiTheme="majorBidi" w:cstheme="majorBidi" w:hint="cs"/>
          <w:sz w:val="30"/>
          <w:szCs w:val="30"/>
          <w:cs/>
        </w:rPr>
        <w:t>เพิ่มขึ้นในระหว่างงวด</w:t>
      </w:r>
    </w:p>
    <w:p w14:paraId="68F1D649" w14:textId="77777777" w:rsidR="00816070" w:rsidRPr="002E53F2" w:rsidRDefault="0081607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6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290"/>
        <w:gridCol w:w="1260"/>
        <w:gridCol w:w="290"/>
        <w:gridCol w:w="9"/>
        <w:gridCol w:w="1232"/>
        <w:gridCol w:w="290"/>
        <w:gridCol w:w="1150"/>
      </w:tblGrid>
      <w:tr w:rsidR="00DB050F" w:rsidRPr="002E53F2" w14:paraId="58402E51" w14:textId="77777777" w:rsidTr="004021B4">
        <w:trPr>
          <w:tblHeader/>
        </w:trPr>
        <w:tc>
          <w:tcPr>
            <w:tcW w:w="3852" w:type="dxa"/>
          </w:tcPr>
          <w:p w14:paraId="1375F965" w14:textId="77777777" w:rsidR="00DB050F" w:rsidRPr="002E53F2" w:rsidRDefault="00DB050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10" w:type="dxa"/>
            <w:gridSpan w:val="3"/>
          </w:tcPr>
          <w:p w14:paraId="2FED580E" w14:textId="77777777" w:rsidR="00DB050F" w:rsidRPr="002E53F2" w:rsidRDefault="00DB050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F57EC0D" w14:textId="77777777" w:rsidR="00DB050F" w:rsidRPr="002E53F2" w:rsidRDefault="00DB050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1" w:type="dxa"/>
            <w:gridSpan w:val="4"/>
          </w:tcPr>
          <w:p w14:paraId="2B0775D5" w14:textId="77777777" w:rsidR="00DB050F" w:rsidRPr="002E53F2" w:rsidRDefault="00DB050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79A" w:rsidRPr="002E53F2" w14:paraId="4342E64C" w14:textId="77777777" w:rsidTr="004021B4">
        <w:trPr>
          <w:tblHeader/>
        </w:trPr>
        <w:tc>
          <w:tcPr>
            <w:tcW w:w="3852" w:type="dxa"/>
          </w:tcPr>
          <w:p w14:paraId="313DAD46" w14:textId="77777777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2D13B9" w14:textId="4D7E6837" w:rsidR="0066179A" w:rsidRPr="002E53F2" w:rsidRDefault="00B3451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8288A" w:rsidRPr="002E53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  <w:vAlign w:val="center"/>
          </w:tcPr>
          <w:p w14:paraId="2A5A6A03" w14:textId="77777777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A1CBB4" w14:textId="20FCC8A7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31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7F10B7B1" w14:textId="77777777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</w:tcPr>
          <w:p w14:paraId="3F63F271" w14:textId="44AFFA7F" w:rsidR="0066179A" w:rsidRPr="002E53F2" w:rsidRDefault="00B3451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8288A" w:rsidRPr="002E53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  <w:vAlign w:val="center"/>
          </w:tcPr>
          <w:p w14:paraId="7858BDAD" w14:textId="77777777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F7193E0" w14:textId="49A098D9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31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5978" w:rsidRPr="002E53F2" w14:paraId="3BCD170C" w14:textId="77777777" w:rsidTr="004021B4">
        <w:trPr>
          <w:tblHeader/>
        </w:trPr>
        <w:tc>
          <w:tcPr>
            <w:tcW w:w="3852" w:type="dxa"/>
          </w:tcPr>
          <w:p w14:paraId="7889B711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640EFA0" w14:textId="4532F2FF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90" w:type="dxa"/>
            <w:vAlign w:val="center"/>
          </w:tcPr>
          <w:p w14:paraId="1435AF0F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89956F" w14:textId="0F62BB42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90" w:type="dxa"/>
          </w:tcPr>
          <w:p w14:paraId="3B36AC00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B714C53" w14:textId="6A39FB8B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90" w:type="dxa"/>
            <w:vAlign w:val="center"/>
          </w:tcPr>
          <w:p w14:paraId="0489DB35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37AB2592" w14:textId="75AAC81D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991B7A" w:rsidRPr="002E53F2" w14:paraId="10B47A54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852" w:type="dxa"/>
          </w:tcPr>
          <w:p w14:paraId="3FB23810" w14:textId="77777777" w:rsidR="00991B7A" w:rsidRPr="002E53F2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1" w:type="dxa"/>
            <w:gridSpan w:val="8"/>
            <w:tcBorders>
              <w:top w:val="nil"/>
              <w:bottom w:val="nil"/>
            </w:tcBorders>
            <w:vAlign w:val="bottom"/>
          </w:tcPr>
          <w:p w14:paraId="331D939B" w14:textId="77777777" w:rsidR="00991B7A" w:rsidRPr="002E53F2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5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91B7A" w:rsidRPr="002E53F2" w14:paraId="08399D2F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76C593E5" w14:textId="77777777" w:rsidR="00991B7A" w:rsidRPr="002E53F2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4C7BEEA" w14:textId="77777777" w:rsidR="00991B7A" w:rsidRPr="002E53F2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DF3E143" w14:textId="77777777" w:rsidR="00991B7A" w:rsidRPr="002E53F2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15A168" w14:textId="77777777" w:rsidR="00991B7A" w:rsidRPr="002E53F2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8DDD2FE" w14:textId="77777777" w:rsidR="00991B7A" w:rsidRPr="002E53F2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vAlign w:val="bottom"/>
          </w:tcPr>
          <w:p w14:paraId="70F44DA9" w14:textId="77777777" w:rsidR="00991B7A" w:rsidRPr="002E53F2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754421B" w14:textId="77777777" w:rsidR="00991B7A" w:rsidRPr="002E53F2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678ED70" w14:textId="77777777" w:rsidR="00991B7A" w:rsidRPr="002E53F2" w:rsidRDefault="00991B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5978" w:rsidRPr="002E53F2" w14:paraId="74DBD755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54FD018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1EEEF28" w14:textId="59138C45" w:rsidR="00EF5978" w:rsidRPr="002E53F2" w:rsidRDefault="0051207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6597B1E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D50078" w14:textId="2EE3884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37FF2E2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2E95822C" w14:textId="787B8E88" w:rsidR="00EF5978" w:rsidRPr="002E53F2" w:rsidRDefault="00353C4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11,26</w:t>
            </w:r>
            <w:r w:rsidR="00AB6846" w:rsidRPr="002E53F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8AFA30F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450F3E75" w14:textId="0291CE6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</w:rPr>
              <w:t>11,273</w:t>
            </w:r>
          </w:p>
        </w:tc>
      </w:tr>
      <w:tr w:rsidR="00EF5978" w:rsidRPr="002E53F2" w14:paraId="246A2465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30E0C700" w14:textId="4684398B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3A3F0CDD" w14:textId="0C21F8D9" w:rsidR="00EF5978" w:rsidRPr="002E53F2" w:rsidRDefault="0051207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9,223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FDD472A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6FFD7AD" w14:textId="30D9859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7,537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001AAEB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14:paraId="7B06AD25" w14:textId="24A726E0" w:rsidR="00EF5978" w:rsidRPr="002E53F2" w:rsidRDefault="00353C4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A2D51FC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47AF1FF7" w14:textId="7F2F01E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</w:rPr>
              <w:t>804</w:t>
            </w:r>
          </w:p>
        </w:tc>
      </w:tr>
      <w:tr w:rsidR="00EF5978" w:rsidRPr="002E53F2" w14:paraId="7722F869" w14:textId="77777777" w:rsidTr="0022148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1702EC1E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2901EE" w14:textId="5D6A7B93" w:rsidR="00EF5978" w:rsidRPr="002E53F2" w:rsidRDefault="0051207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9,223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E3BE8CB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5E8BB6" w14:textId="64194BC3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7,537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22A866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3DA31E75" w14:textId="3DFB01BF" w:rsidR="00EF5978" w:rsidRPr="002E53F2" w:rsidRDefault="00353C4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 w:rsidR="00AB6846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5D43A55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9CEA1D4" w14:textId="5AA1EF94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12,077</w:t>
            </w:r>
          </w:p>
        </w:tc>
      </w:tr>
      <w:tr w:rsidR="00832344" w:rsidRPr="002E53F2" w14:paraId="5F038CA6" w14:textId="77777777" w:rsidTr="0022148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F000A8E" w14:textId="5BEBD937" w:rsidR="00832344" w:rsidRPr="002E53F2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A1B869" w14:textId="77777777" w:rsidR="00832344" w:rsidRPr="002E53F2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A2C7149" w14:textId="77777777" w:rsidR="00832344" w:rsidRPr="002E53F2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602A887" w14:textId="77777777" w:rsidR="00832344" w:rsidRPr="002E53F2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0F0826ED" w14:textId="77777777" w:rsidR="00832344" w:rsidRPr="002E53F2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46CA0A72" w14:textId="77777777" w:rsidR="00832344" w:rsidRPr="002E53F2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FFF81AB" w14:textId="77777777" w:rsidR="00832344" w:rsidRPr="002E53F2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81E5730" w14:textId="77777777" w:rsidR="00832344" w:rsidRPr="002E53F2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4CA" w:rsidRPr="002E53F2" w14:paraId="06E915D4" w14:textId="77777777" w:rsidTr="0022148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7C9947C" w14:textId="38062FF7" w:rsidR="008064CA" w:rsidRPr="002E53F2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B5226D2" w14:textId="77777777" w:rsidR="008064CA" w:rsidRPr="002E53F2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9A84BF7" w14:textId="77777777" w:rsidR="008064CA" w:rsidRPr="002E53F2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876F801" w14:textId="77777777" w:rsidR="008064CA" w:rsidRPr="002E53F2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37151DD3" w14:textId="77777777" w:rsidR="008064CA" w:rsidRPr="002E53F2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4025EADD" w14:textId="77777777" w:rsidR="008064CA" w:rsidRPr="002E53F2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9AFF781" w14:textId="77777777" w:rsidR="008064CA" w:rsidRPr="002E53F2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3EB6D3D3" w14:textId="77777777" w:rsidR="008064CA" w:rsidRPr="002E53F2" w:rsidRDefault="008064C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978" w:rsidRPr="002E53F2" w14:paraId="7F50427E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637AFB2" w14:textId="59A06701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15C0F03" w14:textId="59E076D9" w:rsidR="00EF5978" w:rsidRPr="002E53F2" w:rsidRDefault="00CA639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9,653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3B8CDA5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B5E777" w14:textId="17BFFE11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FC438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24,299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47DA6BB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</w:tcPr>
          <w:p w14:paraId="7372405A" w14:textId="133C534D" w:rsidR="00EF5978" w:rsidRPr="002E53F2" w:rsidRDefault="00CA639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11BB688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1F36405F" w14:textId="55E3200B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32344" w:rsidRPr="002E53F2" w14:paraId="69B5DF78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014DA7B" w14:textId="77777777" w:rsidR="00832344" w:rsidRPr="00C80361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B0E71AE" w14:textId="77777777" w:rsidR="00832344" w:rsidRPr="00C80361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42C079C" w14:textId="77777777" w:rsidR="00832344" w:rsidRPr="00C80361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2CDEFD" w14:textId="77777777" w:rsidR="00832344" w:rsidRPr="00C80361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C73584B" w14:textId="77777777" w:rsidR="00832344" w:rsidRPr="00C80361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00EFA8E" w14:textId="77777777" w:rsidR="00832344" w:rsidRPr="00C80361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AEF41A" w14:textId="77777777" w:rsidR="00832344" w:rsidRPr="00C80361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07D74D1C" w14:textId="77777777" w:rsidR="00832344" w:rsidRPr="00C80361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AC2" w:rsidRPr="002E53F2" w14:paraId="327DFB1A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7D43D580" w14:textId="77777777" w:rsidR="00850AC2" w:rsidRPr="00C80361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E629D1E" w14:textId="77777777" w:rsidR="00850AC2" w:rsidRPr="00C80361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8324711" w14:textId="77777777" w:rsidR="00850AC2" w:rsidRPr="00C80361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DD0F5F" w14:textId="77777777" w:rsidR="00850AC2" w:rsidRPr="00C80361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4AA39231" w14:textId="77777777" w:rsidR="00850AC2" w:rsidRPr="00C80361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002C441C" w14:textId="77777777" w:rsidR="00850AC2" w:rsidRPr="00C80361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D3DA5A3" w14:textId="77777777" w:rsidR="00850AC2" w:rsidRPr="00C80361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0108324A" w14:textId="77777777" w:rsidR="00850AC2" w:rsidRPr="00C80361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AC2" w:rsidRPr="002E53F2" w14:paraId="4B7311B4" w14:textId="77777777" w:rsidTr="00850AC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75EA8CFD" w14:textId="77777777" w:rsidR="00850AC2" w:rsidRPr="00C80361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22FB10F" w14:textId="77777777" w:rsidR="00850AC2" w:rsidRPr="00C80361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AA85CB3" w14:textId="77777777" w:rsidR="00850AC2" w:rsidRPr="00C80361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7F9071B" w14:textId="77777777" w:rsidR="00850AC2" w:rsidRPr="00C80361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7928CF8" w14:textId="77777777" w:rsidR="00850AC2" w:rsidRPr="00C80361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2C36F118" w14:textId="77777777" w:rsidR="00850AC2" w:rsidRPr="00C80361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2CBE7E1" w14:textId="77777777" w:rsidR="00850AC2" w:rsidRPr="00C80361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nil"/>
            </w:tcBorders>
          </w:tcPr>
          <w:p w14:paraId="738B8B7C" w14:textId="77777777" w:rsidR="00850AC2" w:rsidRPr="00C80361" w:rsidRDefault="00850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2344" w:rsidRPr="002E53F2" w14:paraId="602F2D00" w14:textId="77777777" w:rsidTr="00850AC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4D55C1D" w14:textId="59DC0057" w:rsidR="00832344" w:rsidRPr="002E53F2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83BAB30" w14:textId="77777777" w:rsidR="00832344" w:rsidRPr="002E53F2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423246F" w14:textId="77777777" w:rsidR="00832344" w:rsidRPr="002E53F2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4339818D" w14:textId="77777777" w:rsidR="00832344" w:rsidRPr="002E53F2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02BE627" w14:textId="77777777" w:rsidR="00832344" w:rsidRPr="002E53F2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vAlign w:val="bottom"/>
          </w:tcPr>
          <w:p w14:paraId="7F29172B" w14:textId="77777777" w:rsidR="00832344" w:rsidRPr="002E53F2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66AC4E1" w14:textId="77777777" w:rsidR="00832344" w:rsidRPr="002E53F2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</w:tcBorders>
          </w:tcPr>
          <w:p w14:paraId="290FDA1C" w14:textId="77777777" w:rsidR="00832344" w:rsidRPr="002E53F2" w:rsidRDefault="0083234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5978" w:rsidRPr="002E53F2" w14:paraId="3D7EF418" w14:textId="77777777" w:rsidTr="00C7091A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0CDE481F" w14:textId="13E270FE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6818F0C" w14:textId="3CA1C8AB" w:rsidR="00EF5978" w:rsidRPr="002E53F2" w:rsidRDefault="00CD0FE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359ABA1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21A2B62" w14:textId="5854C27A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50FF3E05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AFB2379" w14:textId="5F827DDE" w:rsidR="00EF5978" w:rsidRPr="002E53F2" w:rsidRDefault="005C47A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2E53F2">
              <w:rPr>
                <w:rFonts w:asciiTheme="majorBidi" w:hAnsiTheme="majorBidi"/>
                <w:sz w:val="30"/>
                <w:szCs w:val="30"/>
              </w:rPr>
              <w:t>124,238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F8CDB1C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19BE8848" w14:textId="5F866062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</w:rPr>
              <w:t>260,900</w:t>
            </w:r>
          </w:p>
        </w:tc>
      </w:tr>
      <w:tr w:rsidR="00EF5978" w:rsidRPr="002E53F2" w14:paraId="7440D553" w14:textId="77777777" w:rsidTr="00C7091A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779F18DD" w14:textId="076C4F7E" w:rsidR="00EF5978" w:rsidRPr="002E53F2" w:rsidRDefault="00A978D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กิจ</w:t>
            </w:r>
            <w:r w:rsidR="00EF5978" w:rsidRPr="002E53F2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D89DA16" w14:textId="5E51BDE9" w:rsidR="00EF5978" w:rsidRPr="002E53F2" w:rsidRDefault="005D4FE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C8044F4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FE1F8A3" w14:textId="0C809C68" w:rsidR="00EF5978" w:rsidRPr="002E53F2" w:rsidRDefault="00B17D8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29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B0C87AB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4ABD67BD" w14:textId="44920A5C" w:rsidR="00EF5978" w:rsidRPr="002E53F2" w:rsidRDefault="005C47A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2E53F2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5F419579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72103EA9" w14:textId="412C7521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F5978" w:rsidRPr="002E53F2" w14:paraId="07FE0F84" w14:textId="7777777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A671090" w14:textId="05DFD05B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EF347F7" w14:textId="69A79958" w:rsidR="00EF5978" w:rsidRPr="002E53F2" w:rsidRDefault="00DD1A3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54,608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1CBEE7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7D45440" w14:textId="40FDD984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63,582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7B0D4CB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5E05CC4" w14:textId="59F13335" w:rsidR="00EF5978" w:rsidRPr="002E53F2" w:rsidRDefault="008E725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2E53F2">
              <w:rPr>
                <w:rFonts w:asciiTheme="majorBidi" w:hAnsiTheme="majorBidi"/>
                <w:sz w:val="30"/>
                <w:szCs w:val="30"/>
              </w:rPr>
              <w:t>54,608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B53B00E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0495F5A9" w14:textId="6196518C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</w:rPr>
              <w:t>63,582</w:t>
            </w:r>
          </w:p>
        </w:tc>
      </w:tr>
      <w:tr w:rsidR="00EF5978" w:rsidRPr="002E53F2" w14:paraId="199F8D23" w14:textId="7777777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6EA29B0D" w14:textId="6886E77F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F233509" w14:textId="6472C5FF" w:rsidR="00EF5978" w:rsidRPr="002E53F2" w:rsidRDefault="005D4FE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12,5</w:t>
            </w:r>
            <w:r w:rsidR="00A47CCE" w:rsidRPr="002E53F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E53F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4B68917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59B603B5" w14:textId="658E6269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</w:rPr>
              <w:t>18,796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36B9141E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14:paraId="754582CF" w14:textId="05D066A6" w:rsidR="00EF5978" w:rsidRPr="002E53F2" w:rsidRDefault="005C47A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2E53F2">
              <w:rPr>
                <w:rFonts w:asciiTheme="majorBidi" w:hAnsiTheme="majorBidi"/>
                <w:sz w:val="30"/>
                <w:szCs w:val="30"/>
              </w:rPr>
              <w:t>885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B83D15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  <w:vAlign w:val="bottom"/>
          </w:tcPr>
          <w:p w14:paraId="650C0819" w14:textId="5EC34A8A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</w:rPr>
              <w:t>4,116</w:t>
            </w:r>
          </w:p>
        </w:tc>
      </w:tr>
      <w:tr w:rsidR="00EF5978" w:rsidRPr="002E53F2" w14:paraId="183D0D22" w14:textId="77777777" w:rsidTr="00517D3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38A5FA7E" w14:textId="3744063B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878ECF" w14:textId="278520E1" w:rsidR="00EF5978" w:rsidRPr="002E53F2" w:rsidRDefault="00EC59C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67,2</w:t>
            </w:r>
            <w:r w:rsidR="00A47CCE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57E8FA4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94465" w14:textId="22623E99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82,407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22A1AAEA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2F268CC7" w14:textId="1AA91D33" w:rsidR="00EF5978" w:rsidRPr="002E53F2" w:rsidRDefault="00B440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179,731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74F389DA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C6F0D" w14:textId="050F7271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328,598</w:t>
            </w:r>
          </w:p>
        </w:tc>
      </w:tr>
      <w:tr w:rsidR="00517D38" w:rsidRPr="002E53F2" w14:paraId="124CF789" w14:textId="77777777" w:rsidTr="0074428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47938703" w14:textId="77777777" w:rsidR="00517D38" w:rsidRPr="002E53F2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1AF6C04" w14:textId="77777777" w:rsidR="00517D38" w:rsidRPr="002E53F2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41CF7479" w14:textId="77777777" w:rsidR="00517D38" w:rsidRPr="002E53F2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4EB42771" w14:textId="77777777" w:rsidR="00517D38" w:rsidRPr="002E53F2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7059F097" w14:textId="77777777" w:rsidR="00517D38" w:rsidRPr="002E53F2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</w:tcPr>
          <w:p w14:paraId="456FC931" w14:textId="77777777" w:rsidR="00517D38" w:rsidRPr="002E53F2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C862BD9" w14:textId="77777777" w:rsidR="00517D38" w:rsidRPr="002E53F2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  <w:vAlign w:val="bottom"/>
          </w:tcPr>
          <w:p w14:paraId="724D15DF" w14:textId="77777777" w:rsidR="00517D38" w:rsidRPr="002E53F2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7D38" w:rsidRPr="002E53F2" w14:paraId="6AF18727" w14:textId="77777777" w:rsidTr="0074428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6F546C5F" w14:textId="1F85F477" w:rsidR="00517D38" w:rsidRPr="002E53F2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4CE6EC0" w14:textId="77777777" w:rsidR="00517D38" w:rsidRPr="002E53F2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4E7B8780" w14:textId="77777777" w:rsidR="00517D38" w:rsidRPr="002E53F2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40A2BD6" w14:textId="77777777" w:rsidR="00517D38" w:rsidRPr="002E53F2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540B7FD" w14:textId="77777777" w:rsidR="00517D38" w:rsidRPr="002E53F2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5EDF3981" w14:textId="77777777" w:rsidR="00517D38" w:rsidRPr="002E53F2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4ADE67A" w14:textId="77777777" w:rsidR="00517D38" w:rsidRPr="002E53F2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0E6F9D48" w14:textId="77777777" w:rsidR="00517D38" w:rsidRPr="002E53F2" w:rsidRDefault="00517D3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F5978" w:rsidRPr="002E53F2" w14:paraId="2BA7357C" w14:textId="77777777" w:rsidTr="0074428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3C9A907C" w14:textId="71002D9A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0A5AAF5" w14:textId="77979DFE" w:rsidR="00EF5978" w:rsidRPr="002E53F2" w:rsidRDefault="00CD0FE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</w:t>
            </w:r>
            <w:r w:rsidR="00BB6D04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E9C3E8A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0B17FD31" w14:textId="25D8D4A6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8,233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3258F819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</w:tcPr>
          <w:p w14:paraId="1A32B2DF" w14:textId="00FAF0BB" w:rsidR="00EF5978" w:rsidRPr="002E53F2" w:rsidRDefault="00CD0FE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2604DC0C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double" w:sz="4" w:space="0" w:color="auto"/>
            </w:tcBorders>
            <w:vAlign w:val="bottom"/>
          </w:tcPr>
          <w:p w14:paraId="237A7354" w14:textId="27C1CF22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156D75E0" w14:textId="77777777" w:rsidR="007C5A64" w:rsidRPr="002E53F2" w:rsidRDefault="007C5A6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698FC31A" w14:textId="77777777" w:rsidR="00AF10EE" w:rsidRPr="002E53F2" w:rsidRDefault="00AF10E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24"/>
          <w:szCs w:val="24"/>
          <w:cs/>
        </w:rPr>
      </w:pPr>
    </w:p>
    <w:tbl>
      <w:tblPr>
        <w:tblW w:w="96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0"/>
        <w:gridCol w:w="990"/>
        <w:gridCol w:w="236"/>
        <w:gridCol w:w="992"/>
        <w:gridCol w:w="270"/>
        <w:gridCol w:w="1204"/>
        <w:gridCol w:w="236"/>
        <w:gridCol w:w="1024"/>
        <w:gridCol w:w="270"/>
        <w:gridCol w:w="990"/>
        <w:gridCol w:w="236"/>
        <w:gridCol w:w="1049"/>
        <w:gridCol w:w="9"/>
      </w:tblGrid>
      <w:tr w:rsidR="00B30E85" w:rsidRPr="002E53F2" w14:paraId="01220438" w14:textId="77777777" w:rsidTr="00697ABC">
        <w:trPr>
          <w:gridAfter w:val="1"/>
          <w:wAfter w:w="9" w:type="dxa"/>
          <w:tblHeader/>
        </w:trPr>
        <w:tc>
          <w:tcPr>
            <w:tcW w:w="2140" w:type="dxa"/>
            <w:vAlign w:val="bottom"/>
          </w:tcPr>
          <w:p w14:paraId="4376BB86" w14:textId="77777777" w:rsidR="00B30E85" w:rsidRPr="002E53F2" w:rsidRDefault="00B30E8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vAlign w:val="bottom"/>
          </w:tcPr>
          <w:p w14:paraId="3D04EE27" w14:textId="77777777" w:rsidR="00B30E85" w:rsidRPr="002E53F2" w:rsidRDefault="00B30E85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1312C48" w14:textId="77777777" w:rsidR="00B30E85" w:rsidRPr="002E53F2" w:rsidRDefault="00B30E85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vAlign w:val="bottom"/>
          </w:tcPr>
          <w:p w14:paraId="567C7F07" w14:textId="77777777" w:rsidR="00B30E85" w:rsidRPr="002E53F2" w:rsidRDefault="00B30E85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79A" w:rsidRPr="002E53F2" w14:paraId="76056472" w14:textId="77777777" w:rsidTr="00697ABC">
        <w:trPr>
          <w:tblHeader/>
        </w:trPr>
        <w:tc>
          <w:tcPr>
            <w:tcW w:w="2140" w:type="dxa"/>
          </w:tcPr>
          <w:p w14:paraId="11087AAA" w14:textId="77777777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2E53F2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0D568695" w14:textId="5F3ADA98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2E53F2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ระยะยาวจาก</w:t>
            </w:r>
          </w:p>
        </w:tc>
        <w:tc>
          <w:tcPr>
            <w:tcW w:w="990" w:type="dxa"/>
            <w:hideMark/>
          </w:tcPr>
          <w:p w14:paraId="284BC152" w14:textId="77777777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D1F846A" w14:textId="7D443D8D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D27C9E6" w14:textId="77777777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47FA32D7" w14:textId="77777777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A61C478" w14:textId="47CD3296" w:rsidR="0066179A" w:rsidRPr="002E53F2" w:rsidRDefault="00B3451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8288A" w:rsidRPr="002E53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3BB0A7B" w14:textId="77777777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2E5B9F18" w14:textId="77777777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650B280" w14:textId="0BF33902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60DC859B" w14:textId="77777777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06FE727D" w14:textId="77777777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7ADD74" w14:textId="77777777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68EA640" w14:textId="77777777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8CA970" w14:textId="77777777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vAlign w:val="bottom"/>
            <w:hideMark/>
          </w:tcPr>
          <w:p w14:paraId="57AC341F" w14:textId="77777777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6160687" w14:textId="2998BDC7" w:rsidR="0066179A" w:rsidRPr="002E53F2" w:rsidRDefault="00B3451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8288A" w:rsidRPr="002E53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75F86" w:rsidRPr="002E53F2" w14:paraId="6DA50462" w14:textId="77777777" w:rsidTr="00697ABC">
        <w:trPr>
          <w:tblHeader/>
        </w:trPr>
        <w:tc>
          <w:tcPr>
            <w:tcW w:w="2140" w:type="dxa"/>
          </w:tcPr>
          <w:p w14:paraId="47EB6FD6" w14:textId="77777777" w:rsidR="00475F86" w:rsidRPr="002E53F2" w:rsidRDefault="00475F8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E53F2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</w:tcPr>
          <w:p w14:paraId="2E2E397D" w14:textId="55CBF9C5" w:rsidR="00475F86" w:rsidRPr="002E53F2" w:rsidRDefault="00C86063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25</w:t>
            </w:r>
            <w:r w:rsidR="00FF5C0A" w:rsidRPr="002E53F2">
              <w:rPr>
                <w:rFonts w:ascii="Angsana New" w:hAnsi="Angsana New"/>
                <w:sz w:val="30"/>
                <w:szCs w:val="30"/>
              </w:rPr>
              <w:t>6</w:t>
            </w:r>
            <w:r w:rsidR="00EF5978" w:rsidRPr="002E53F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3E603498" w14:textId="77777777" w:rsidR="00475F86" w:rsidRPr="002E53F2" w:rsidRDefault="00475F8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0BCE904D" w14:textId="7E7F6C7C" w:rsidR="00475F86" w:rsidRPr="002E53F2" w:rsidRDefault="000A071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256</w:t>
            </w:r>
            <w:r w:rsidR="00EF5978" w:rsidRPr="002E53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E828EBA" w14:textId="77777777" w:rsidR="00475F86" w:rsidRPr="002E53F2" w:rsidRDefault="00475F8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41AA2440" w14:textId="1D952016" w:rsidR="00475F86" w:rsidRPr="002E53F2" w:rsidRDefault="000A071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256</w:t>
            </w:r>
            <w:r w:rsidR="00EF5978" w:rsidRPr="002E53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373D8B4F" w14:textId="77777777" w:rsidR="00475F86" w:rsidRPr="002E53F2" w:rsidRDefault="00475F8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4F162A4B" w14:textId="77777777" w:rsidR="00475F86" w:rsidRPr="002E53F2" w:rsidRDefault="00475F8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0615BDC" w14:textId="77777777" w:rsidR="00475F86" w:rsidRPr="002E53F2" w:rsidRDefault="00475F8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20DCDE1" w14:textId="77777777" w:rsidR="00475F86" w:rsidRPr="002E53F2" w:rsidRDefault="00475F8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76A00B19" w14:textId="77777777" w:rsidR="00475F86" w:rsidRPr="002E53F2" w:rsidRDefault="00475F8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74D6C087" w14:textId="05A92BCD" w:rsidR="00475F86" w:rsidRPr="002E53F2" w:rsidRDefault="000A071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256</w:t>
            </w:r>
            <w:r w:rsidR="00EF5978" w:rsidRPr="002E53F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C0422" w:rsidRPr="002E53F2" w14:paraId="445F263F" w14:textId="77777777" w:rsidTr="00697ABC">
        <w:trPr>
          <w:gridAfter w:val="1"/>
          <w:wAfter w:w="9" w:type="dxa"/>
          <w:tblHeader/>
        </w:trPr>
        <w:tc>
          <w:tcPr>
            <w:tcW w:w="2140" w:type="dxa"/>
            <w:vAlign w:val="bottom"/>
          </w:tcPr>
          <w:p w14:paraId="6EA621DA" w14:textId="77777777" w:rsidR="007C0422" w:rsidRPr="002E53F2" w:rsidRDefault="007C0422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vAlign w:val="bottom"/>
          </w:tcPr>
          <w:p w14:paraId="766DAAF1" w14:textId="77777777" w:rsidR="007C0422" w:rsidRPr="002E53F2" w:rsidRDefault="007C0422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843DE67" w14:textId="77777777" w:rsidR="007C0422" w:rsidRPr="002E53F2" w:rsidRDefault="007C0422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vAlign w:val="bottom"/>
          </w:tcPr>
          <w:p w14:paraId="0EB80331" w14:textId="77777777" w:rsidR="007C0422" w:rsidRPr="002E53F2" w:rsidRDefault="007C0422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4B32" w:rsidRPr="002E53F2" w14:paraId="62D5C03C" w14:textId="77777777" w:rsidTr="00697ABC">
        <w:tc>
          <w:tcPr>
            <w:tcW w:w="2140" w:type="dxa"/>
            <w:hideMark/>
          </w:tcPr>
          <w:p w14:paraId="114B289D" w14:textId="77777777" w:rsidR="009E4B32" w:rsidRPr="002E53F2" w:rsidRDefault="009E4B32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B61CDD4" w14:textId="2279A047" w:rsidR="009E4B32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2.72</w:t>
            </w:r>
          </w:p>
        </w:tc>
        <w:tc>
          <w:tcPr>
            <w:tcW w:w="236" w:type="dxa"/>
          </w:tcPr>
          <w:p w14:paraId="4221F9BC" w14:textId="77777777" w:rsidR="009E4B32" w:rsidRPr="002E53F2" w:rsidRDefault="009E4B32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767239" w14:textId="0EB43B5C" w:rsidR="009E4B32" w:rsidRPr="00966109" w:rsidRDefault="006352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1.</w:t>
            </w:r>
            <w:r w:rsidR="00CA7744">
              <w:rPr>
                <w:rFonts w:ascii="Angsana New" w:hAnsi="Angsana New"/>
                <w:spacing w:val="-8"/>
                <w:sz w:val="30"/>
                <w:szCs w:val="30"/>
              </w:rPr>
              <w:t>68</w:t>
            </w:r>
            <w:r w:rsidR="00D85DA2">
              <w:rPr>
                <w:rFonts w:ascii="Angsana New" w:hAnsi="Angsana New"/>
                <w:spacing w:val="-8"/>
                <w:sz w:val="30"/>
                <w:szCs w:val="30"/>
              </w:rPr>
              <w:t xml:space="preserve"> - 1.86</w:t>
            </w:r>
          </w:p>
        </w:tc>
        <w:tc>
          <w:tcPr>
            <w:tcW w:w="270" w:type="dxa"/>
          </w:tcPr>
          <w:p w14:paraId="5708AEC6" w14:textId="77777777" w:rsidR="009E4B32" w:rsidRPr="002E53F2" w:rsidRDefault="009E4B3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325D95F" w14:textId="4E2EC419" w:rsidR="009E4B32" w:rsidRPr="002E53F2" w:rsidRDefault="00B17D8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="00EF5978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53F2">
              <w:rPr>
                <w:rFonts w:asciiTheme="majorBidi" w:hAnsiTheme="majorBidi"/>
                <w:b/>
                <w:bCs/>
                <w:sz w:val="30"/>
                <w:szCs w:val="30"/>
              </w:rPr>
              <w:t>851</w:t>
            </w:r>
            <w:r w:rsidR="00EF5978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53F2">
              <w:rPr>
                <w:rFonts w:asciiTheme="majorBidi" w:hAnsiTheme="majorBidi"/>
                <w:b/>
                <w:bCs/>
                <w:sz w:val="30"/>
                <w:szCs w:val="30"/>
              </w:rPr>
              <w:t>029</w:t>
            </w:r>
          </w:p>
        </w:tc>
        <w:tc>
          <w:tcPr>
            <w:tcW w:w="236" w:type="dxa"/>
          </w:tcPr>
          <w:p w14:paraId="5E10B327" w14:textId="77777777" w:rsidR="009E4B32" w:rsidRPr="002E53F2" w:rsidRDefault="009E4B32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1B5CE5D" w14:textId="33C4005A" w:rsidR="009E4B32" w:rsidRPr="002E53F2" w:rsidRDefault="00030F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3,105,641</w:t>
            </w:r>
          </w:p>
        </w:tc>
        <w:tc>
          <w:tcPr>
            <w:tcW w:w="270" w:type="dxa"/>
          </w:tcPr>
          <w:p w14:paraId="76BAA58A" w14:textId="77777777" w:rsidR="009E4B32" w:rsidRPr="002E53F2" w:rsidRDefault="009E4B3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6DA494" w14:textId="44964349" w:rsidR="009E4B32" w:rsidRPr="002E53F2" w:rsidRDefault="00AF0A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(4,</w:t>
            </w:r>
            <w:r w:rsidR="00030F7A">
              <w:rPr>
                <w:rFonts w:asciiTheme="majorBidi" w:hAnsiTheme="majorBidi" w:cstheme="majorBidi"/>
                <w:sz w:val="30"/>
                <w:szCs w:val="30"/>
              </w:rPr>
              <w:t>407,465</w:t>
            </w:r>
            <w:r w:rsidRPr="002E53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64FAEF0" w14:textId="77777777" w:rsidR="009E4B32" w:rsidRPr="002E53F2" w:rsidRDefault="009E4B3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bottom w:val="double" w:sz="4" w:space="0" w:color="auto"/>
            </w:tcBorders>
          </w:tcPr>
          <w:p w14:paraId="09F6F9B1" w14:textId="144A18C3" w:rsidR="009E4B32" w:rsidRPr="002E53F2" w:rsidRDefault="00AF0A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2,549,20</w:t>
            </w:r>
            <w:r w:rsidR="006B54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213BFF67" w14:textId="77777777" w:rsidR="00FD27B8" w:rsidRPr="002E53F2" w:rsidRDefault="00FD27B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61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43"/>
        <w:gridCol w:w="1265"/>
        <w:gridCol w:w="253"/>
        <w:gridCol w:w="1265"/>
        <w:gridCol w:w="282"/>
        <w:gridCol w:w="1262"/>
        <w:gridCol w:w="263"/>
        <w:gridCol w:w="1184"/>
      </w:tblGrid>
      <w:tr w:rsidR="005321B9" w:rsidRPr="002E53F2" w14:paraId="57F8ADAB" w14:textId="77777777" w:rsidTr="004021B4">
        <w:trPr>
          <w:trHeight w:val="20"/>
          <w:tblHeader/>
        </w:trPr>
        <w:tc>
          <w:tcPr>
            <w:tcW w:w="3843" w:type="dxa"/>
          </w:tcPr>
          <w:p w14:paraId="593312A5" w14:textId="77777777" w:rsidR="005321B9" w:rsidRPr="002E53F2" w:rsidRDefault="005321B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83" w:type="dxa"/>
            <w:gridSpan w:val="3"/>
          </w:tcPr>
          <w:p w14:paraId="175F1CBC" w14:textId="77777777" w:rsidR="005321B9" w:rsidRPr="002E53F2" w:rsidRDefault="005321B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6DE1524" w14:textId="77777777" w:rsidR="005321B9" w:rsidRPr="002E53F2" w:rsidRDefault="005321B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9" w:type="dxa"/>
            <w:gridSpan w:val="3"/>
          </w:tcPr>
          <w:p w14:paraId="00DDCC71" w14:textId="77777777" w:rsidR="005321B9" w:rsidRPr="002E53F2" w:rsidRDefault="005321B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2E53F2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66179A" w:rsidRPr="002E53F2" w14:paraId="4B04E704" w14:textId="77777777" w:rsidTr="004021B4">
        <w:trPr>
          <w:trHeight w:val="20"/>
          <w:tblHeader/>
        </w:trPr>
        <w:tc>
          <w:tcPr>
            <w:tcW w:w="3843" w:type="dxa"/>
          </w:tcPr>
          <w:p w14:paraId="7A2B4FD0" w14:textId="77777777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AA1C9EF" w14:textId="7534071D" w:rsidR="0066179A" w:rsidRPr="002E53F2" w:rsidRDefault="008500A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8288A" w:rsidRPr="002E53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3" w:type="dxa"/>
            <w:vAlign w:val="center"/>
          </w:tcPr>
          <w:p w14:paraId="5BCCBAE7" w14:textId="77777777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82B0B08" w14:textId="47BFB259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31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2" w:type="dxa"/>
          </w:tcPr>
          <w:p w14:paraId="065306F4" w14:textId="77777777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</w:tcPr>
          <w:p w14:paraId="3A3E7856" w14:textId="1C56CC4C" w:rsidR="0066179A" w:rsidRPr="002E53F2" w:rsidRDefault="008500A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8288A" w:rsidRPr="002E53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3" w:type="dxa"/>
            <w:vAlign w:val="center"/>
          </w:tcPr>
          <w:p w14:paraId="099B4FD7" w14:textId="77777777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652A15B" w14:textId="52D81A71" w:rsidR="0066179A" w:rsidRPr="002E53F2" w:rsidRDefault="0066179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31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5978" w:rsidRPr="002E53F2" w14:paraId="453AEC03" w14:textId="77777777" w:rsidTr="004021B4">
        <w:trPr>
          <w:trHeight w:val="20"/>
          <w:tblHeader/>
        </w:trPr>
        <w:tc>
          <w:tcPr>
            <w:tcW w:w="3843" w:type="dxa"/>
          </w:tcPr>
          <w:p w14:paraId="161F5ED2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14:paraId="4C855403" w14:textId="1DA40F8D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53" w:type="dxa"/>
            <w:vAlign w:val="center"/>
          </w:tcPr>
          <w:p w14:paraId="31F4D9FF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14:paraId="195BDC7D" w14:textId="1344FEC3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2" w:type="dxa"/>
          </w:tcPr>
          <w:p w14:paraId="74265A82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vAlign w:val="center"/>
          </w:tcPr>
          <w:p w14:paraId="7E6B28C8" w14:textId="15369E3D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63" w:type="dxa"/>
            <w:vAlign w:val="center"/>
          </w:tcPr>
          <w:p w14:paraId="70086EB9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0E8CA8F8" w14:textId="0FBC82E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38750E" w:rsidRPr="002E53F2" w14:paraId="728CE220" w14:textId="77777777" w:rsidTr="004021B4">
        <w:trPr>
          <w:trHeight w:val="20"/>
          <w:tblHeader/>
        </w:trPr>
        <w:tc>
          <w:tcPr>
            <w:tcW w:w="3843" w:type="dxa"/>
          </w:tcPr>
          <w:p w14:paraId="110BC7E2" w14:textId="77777777" w:rsidR="0038750E" w:rsidRPr="002E53F2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74" w:type="dxa"/>
            <w:gridSpan w:val="7"/>
          </w:tcPr>
          <w:p w14:paraId="0BFFE1FA" w14:textId="77777777" w:rsidR="0038750E" w:rsidRPr="002E53F2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8750E" w:rsidRPr="002E53F2" w14:paraId="71518D3D" w14:textId="77777777" w:rsidTr="004021B4">
        <w:trPr>
          <w:trHeight w:val="20"/>
        </w:trPr>
        <w:tc>
          <w:tcPr>
            <w:tcW w:w="3843" w:type="dxa"/>
          </w:tcPr>
          <w:p w14:paraId="2AD9152D" w14:textId="5F43E7B8" w:rsidR="0038750E" w:rsidRPr="002E53F2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5" w:type="dxa"/>
          </w:tcPr>
          <w:p w14:paraId="650E2E18" w14:textId="77777777" w:rsidR="0038750E" w:rsidRPr="002E53F2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6C0B4B3F" w14:textId="77777777" w:rsidR="0038750E" w:rsidRPr="002E53F2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0852ABBF" w14:textId="434DABC7" w:rsidR="0038750E" w:rsidRPr="002E53F2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66937B9A" w14:textId="77777777" w:rsidR="0038750E" w:rsidRPr="002E53F2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42F9AC25" w14:textId="77777777" w:rsidR="0038750E" w:rsidRPr="002E53F2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F4DE22D" w14:textId="77777777" w:rsidR="0038750E" w:rsidRPr="002E53F2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9EAD746" w14:textId="1588FC8F" w:rsidR="0038750E" w:rsidRPr="002E53F2" w:rsidRDefault="003875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5978" w:rsidRPr="002E53F2" w14:paraId="0D1298D0" w14:textId="77777777">
        <w:trPr>
          <w:trHeight w:val="20"/>
        </w:trPr>
        <w:tc>
          <w:tcPr>
            <w:tcW w:w="3843" w:type="dxa"/>
          </w:tcPr>
          <w:p w14:paraId="6F968E12" w14:textId="4B1D54E9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7DD54B49" w14:textId="13ADAB59" w:rsidR="00EF5978" w:rsidRPr="002E53F2" w:rsidRDefault="00650F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7AB62E5F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3A1DE048" w14:textId="02C0DE3A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82" w:type="dxa"/>
          </w:tcPr>
          <w:p w14:paraId="2732080B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456B5853" w14:textId="7E0470B6" w:rsidR="00EF5978" w:rsidRPr="002E53F2" w:rsidRDefault="00650F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157,466</w:t>
            </w:r>
          </w:p>
        </w:tc>
        <w:tc>
          <w:tcPr>
            <w:tcW w:w="263" w:type="dxa"/>
          </w:tcPr>
          <w:p w14:paraId="4228492F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1E8C7288" w14:textId="1A89BF16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eastAsia="Times New Roman" w:hAnsiTheme="majorBidi" w:cstheme="majorBidi"/>
                <w:sz w:val="30"/>
                <w:szCs w:val="30"/>
              </w:rPr>
              <w:t>168,389</w:t>
            </w:r>
          </w:p>
        </w:tc>
      </w:tr>
      <w:tr w:rsidR="00EF5978" w:rsidRPr="002E53F2" w14:paraId="1E783476" w14:textId="77777777" w:rsidTr="00907831">
        <w:trPr>
          <w:trHeight w:val="317"/>
        </w:trPr>
        <w:tc>
          <w:tcPr>
            <w:tcW w:w="3843" w:type="dxa"/>
          </w:tcPr>
          <w:p w14:paraId="504E2CCF" w14:textId="3F4F4B08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219DAD0" w14:textId="4BC3A6F9" w:rsidR="00EF5978" w:rsidRPr="002E53F2" w:rsidRDefault="00650F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843,477</w:t>
            </w:r>
          </w:p>
        </w:tc>
        <w:tc>
          <w:tcPr>
            <w:tcW w:w="253" w:type="dxa"/>
          </w:tcPr>
          <w:p w14:paraId="14EC40B2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67AAC0E" w14:textId="5049B50E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782,374</w:t>
            </w:r>
          </w:p>
        </w:tc>
        <w:tc>
          <w:tcPr>
            <w:tcW w:w="282" w:type="dxa"/>
          </w:tcPr>
          <w:p w14:paraId="6B27622F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0EEA1C1" w14:textId="26E6E4F1" w:rsidR="00EF5978" w:rsidRPr="002E53F2" w:rsidRDefault="00650F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263" w:type="dxa"/>
          </w:tcPr>
          <w:p w14:paraId="3DC04C8B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5454BC3" w14:textId="5D0B980F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EF5978" w:rsidRPr="002E53F2" w14:paraId="74075982" w14:textId="77777777" w:rsidTr="005C64FC">
        <w:trPr>
          <w:trHeight w:val="20"/>
        </w:trPr>
        <w:tc>
          <w:tcPr>
            <w:tcW w:w="3843" w:type="dxa"/>
          </w:tcPr>
          <w:p w14:paraId="57A912B6" w14:textId="5FFE4A52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0C3FBD71" w14:textId="1C33E431" w:rsidR="00EF5978" w:rsidRPr="002E53F2" w:rsidRDefault="00650F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843,477</w:t>
            </w:r>
          </w:p>
        </w:tc>
        <w:tc>
          <w:tcPr>
            <w:tcW w:w="253" w:type="dxa"/>
          </w:tcPr>
          <w:p w14:paraId="04534C0E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0A996AD0" w14:textId="297D0094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782,374</w:t>
            </w:r>
          </w:p>
        </w:tc>
        <w:tc>
          <w:tcPr>
            <w:tcW w:w="282" w:type="dxa"/>
          </w:tcPr>
          <w:p w14:paraId="3AA36A1B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A2A5EA8" w14:textId="71181562" w:rsidR="00EF5978" w:rsidRPr="002E53F2" w:rsidRDefault="00650F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157,868</w:t>
            </w:r>
          </w:p>
        </w:tc>
        <w:tc>
          <w:tcPr>
            <w:tcW w:w="263" w:type="dxa"/>
          </w:tcPr>
          <w:p w14:paraId="367E2C7F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217DD955" w14:textId="371741F4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168,889</w:t>
            </w:r>
          </w:p>
        </w:tc>
      </w:tr>
      <w:tr w:rsidR="00696E13" w:rsidRPr="002E53F2" w14:paraId="42889647" w14:textId="77777777" w:rsidTr="004D72FA">
        <w:trPr>
          <w:trHeight w:val="20"/>
        </w:trPr>
        <w:tc>
          <w:tcPr>
            <w:tcW w:w="3843" w:type="dxa"/>
          </w:tcPr>
          <w:p w14:paraId="11171D89" w14:textId="77777777" w:rsidR="00696E13" w:rsidRPr="002E53F2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3ED4CB84" w14:textId="77777777" w:rsidR="00696E13" w:rsidRPr="002E53F2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04905585" w14:textId="77777777" w:rsidR="00696E13" w:rsidRPr="002E53F2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302D80EC" w14:textId="77777777" w:rsidR="00696E13" w:rsidRPr="002E53F2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5CB79AA6" w14:textId="77777777" w:rsidR="00696E13" w:rsidRPr="002E53F2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0AB4C5FF" w14:textId="77777777" w:rsidR="00696E13" w:rsidRPr="002E53F2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41C8C7F" w14:textId="77777777" w:rsidR="00696E13" w:rsidRPr="002E53F2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646BB34" w14:textId="77777777" w:rsidR="00696E13" w:rsidRPr="002E53F2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5F84" w:rsidRPr="002E53F2" w14:paraId="28B20449" w14:textId="77777777" w:rsidTr="004D72FA">
        <w:trPr>
          <w:trHeight w:val="20"/>
        </w:trPr>
        <w:tc>
          <w:tcPr>
            <w:tcW w:w="3843" w:type="dxa"/>
          </w:tcPr>
          <w:p w14:paraId="4CB01A91" w14:textId="77777777" w:rsidR="00F85F84" w:rsidRPr="002E53F2" w:rsidRDefault="00F85F8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1AF80B8A" w14:textId="77777777" w:rsidR="00F85F84" w:rsidRPr="002E53F2" w:rsidRDefault="00F85F8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38DF5EF6" w14:textId="77777777" w:rsidR="00F85F84" w:rsidRPr="002E53F2" w:rsidRDefault="00F85F8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6C4AD530" w14:textId="77777777" w:rsidR="00F85F84" w:rsidRPr="002E53F2" w:rsidRDefault="00F85F8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DE179C4" w14:textId="77777777" w:rsidR="00F85F84" w:rsidRPr="002E53F2" w:rsidRDefault="00F85F8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1E091A43" w14:textId="77777777" w:rsidR="00F85F84" w:rsidRPr="002E53F2" w:rsidRDefault="00F85F8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E414FCF" w14:textId="77777777" w:rsidR="00F85F84" w:rsidRPr="002E53F2" w:rsidRDefault="00F85F8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0A9F9F61" w14:textId="77777777" w:rsidR="00F85F84" w:rsidRPr="002E53F2" w:rsidRDefault="00F85F8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6E13" w:rsidRPr="002E53F2" w14:paraId="57E8E6D5" w14:textId="77777777" w:rsidTr="004D72FA">
        <w:trPr>
          <w:trHeight w:val="20"/>
        </w:trPr>
        <w:tc>
          <w:tcPr>
            <w:tcW w:w="3843" w:type="dxa"/>
          </w:tcPr>
          <w:p w14:paraId="5ECC2CF6" w14:textId="77777777" w:rsidR="00696E13" w:rsidRPr="002E53F2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59E5B60D" w14:textId="77777777" w:rsidR="00696E13" w:rsidRPr="002E53F2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5C860503" w14:textId="77777777" w:rsidR="00696E13" w:rsidRPr="002E53F2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1C7B1A56" w14:textId="77777777" w:rsidR="00696E13" w:rsidRPr="002E53F2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39AE0B57" w14:textId="77777777" w:rsidR="00696E13" w:rsidRPr="002E53F2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64F5E7FD" w14:textId="77777777" w:rsidR="00696E13" w:rsidRPr="002E53F2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8D1B784" w14:textId="77777777" w:rsidR="00696E13" w:rsidRPr="002E53F2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307A1E4B" w14:textId="77777777" w:rsidR="00696E13" w:rsidRPr="002E53F2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067B" w:rsidRPr="002E53F2" w14:paraId="17B35ADA" w14:textId="77777777" w:rsidTr="004D72FA">
        <w:trPr>
          <w:trHeight w:val="20"/>
        </w:trPr>
        <w:tc>
          <w:tcPr>
            <w:tcW w:w="3843" w:type="dxa"/>
          </w:tcPr>
          <w:p w14:paraId="23699DF2" w14:textId="77777777" w:rsidR="005D067B" w:rsidRPr="002E53F2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</w:pPr>
            <w:r w:rsidRPr="002E53F2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เงินมัดจำรับจากผู้เช่า</w:t>
            </w:r>
          </w:p>
        </w:tc>
        <w:tc>
          <w:tcPr>
            <w:tcW w:w="1265" w:type="dxa"/>
          </w:tcPr>
          <w:p w14:paraId="25DD197E" w14:textId="77777777" w:rsidR="005D067B" w:rsidRPr="002E53F2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2E27C2AD" w14:textId="77777777" w:rsidR="005D067B" w:rsidRPr="002E53F2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466440C3" w14:textId="77777777" w:rsidR="005D067B" w:rsidRPr="002E53F2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F15517C" w14:textId="77777777" w:rsidR="005D067B" w:rsidRPr="002E53F2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3FE3B0F4" w14:textId="77777777" w:rsidR="005D067B" w:rsidRPr="002E53F2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D084F3E" w14:textId="77777777" w:rsidR="005D067B" w:rsidRPr="002E53F2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2D4C5C1" w14:textId="77777777" w:rsidR="005D067B" w:rsidRPr="002E53F2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067B" w:rsidRPr="002E53F2" w14:paraId="4C72329D" w14:textId="77777777" w:rsidTr="004D72FA">
        <w:trPr>
          <w:trHeight w:val="20"/>
        </w:trPr>
        <w:tc>
          <w:tcPr>
            <w:tcW w:w="3843" w:type="dxa"/>
          </w:tcPr>
          <w:p w14:paraId="56B11996" w14:textId="27316064" w:rsidR="005D067B" w:rsidRPr="00696E13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696E1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632F78C4" w14:textId="06FCECAF" w:rsidR="005D067B" w:rsidRPr="00696E13" w:rsidRDefault="00650FF6" w:rsidP="00A3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6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38,354</w:t>
            </w:r>
          </w:p>
        </w:tc>
        <w:tc>
          <w:tcPr>
            <w:tcW w:w="253" w:type="dxa"/>
          </w:tcPr>
          <w:p w14:paraId="2F38D8E9" w14:textId="77777777" w:rsidR="005D067B" w:rsidRPr="00696E13" w:rsidRDefault="005D067B" w:rsidP="00DA3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32E63717" w14:textId="5480707C" w:rsidR="005D067B" w:rsidRPr="00696E13" w:rsidRDefault="00EF5978" w:rsidP="00A3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6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34,518</w:t>
            </w:r>
          </w:p>
        </w:tc>
        <w:tc>
          <w:tcPr>
            <w:tcW w:w="282" w:type="dxa"/>
          </w:tcPr>
          <w:p w14:paraId="44DC3C08" w14:textId="77777777" w:rsidR="005D067B" w:rsidRPr="00696E13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4FF7CE1B" w14:textId="3010B20B" w:rsidR="005D067B" w:rsidRPr="00696E13" w:rsidRDefault="00650F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6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0AABB6C" w14:textId="77777777" w:rsidR="005D067B" w:rsidRPr="00696E13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60E5015D" w14:textId="4A2C6FC2" w:rsidR="005D067B" w:rsidRPr="00696E13" w:rsidRDefault="005D06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6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D72FA" w:rsidRPr="002E53F2" w14:paraId="6F9B6C52" w14:textId="77777777" w:rsidTr="004D72FA">
        <w:trPr>
          <w:trHeight w:val="20"/>
        </w:trPr>
        <w:tc>
          <w:tcPr>
            <w:tcW w:w="3843" w:type="dxa"/>
          </w:tcPr>
          <w:p w14:paraId="57A7A8DC" w14:textId="77777777" w:rsidR="004D72FA" w:rsidRPr="00696E13" w:rsidRDefault="004D72F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5605D304" w14:textId="77777777" w:rsidR="004D72FA" w:rsidRPr="00696E13" w:rsidRDefault="004D72FA" w:rsidP="0096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387D2B27" w14:textId="77777777" w:rsidR="004D72FA" w:rsidRPr="00696E13" w:rsidRDefault="004D72FA" w:rsidP="0096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34ED43D2" w14:textId="77777777" w:rsidR="004D72FA" w:rsidRPr="00696E13" w:rsidRDefault="004D72FA" w:rsidP="0096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D4FA22A" w14:textId="77777777" w:rsidR="004D72FA" w:rsidRPr="00696E13" w:rsidRDefault="004D72F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430CD4B0" w14:textId="77777777" w:rsidR="004D72FA" w:rsidRPr="00696E13" w:rsidRDefault="004D72F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E483CF3" w14:textId="77777777" w:rsidR="004D72FA" w:rsidRPr="00696E13" w:rsidRDefault="004D72F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14572E64" w14:textId="77777777" w:rsidR="004D72FA" w:rsidRPr="00696E13" w:rsidRDefault="004D72F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6E13" w:rsidRPr="002E53F2" w14:paraId="092A1896" w14:textId="77777777" w:rsidTr="0095270D">
        <w:trPr>
          <w:trHeight w:val="20"/>
        </w:trPr>
        <w:tc>
          <w:tcPr>
            <w:tcW w:w="3843" w:type="dxa"/>
          </w:tcPr>
          <w:p w14:paraId="6D98BF5E" w14:textId="30427D6D" w:rsidR="00696E13" w:rsidRPr="00696E13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265" w:type="dxa"/>
          </w:tcPr>
          <w:p w14:paraId="17F277C8" w14:textId="77777777" w:rsidR="00696E13" w:rsidRPr="00696E13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4BE9E63C" w14:textId="77777777" w:rsidR="00696E13" w:rsidRPr="00696E13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67325693" w14:textId="77777777" w:rsidR="00696E13" w:rsidRPr="00696E13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113029E2" w14:textId="77777777" w:rsidR="00696E13" w:rsidRPr="00696E13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7FC38CD4" w14:textId="77777777" w:rsidR="00696E13" w:rsidRPr="00696E13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BFE9708" w14:textId="77777777" w:rsidR="00696E13" w:rsidRPr="00696E13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40F4C4AE" w14:textId="77777777" w:rsidR="00696E13" w:rsidRPr="00696E13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6E13" w:rsidRPr="002E53F2" w14:paraId="72D35856" w14:textId="77777777">
        <w:trPr>
          <w:trHeight w:val="20"/>
        </w:trPr>
        <w:tc>
          <w:tcPr>
            <w:tcW w:w="3843" w:type="dxa"/>
          </w:tcPr>
          <w:p w14:paraId="57776371" w14:textId="03F017BD" w:rsidR="00696E13" w:rsidRPr="002E53F2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1A2EBACC" w14:textId="2CCB626A" w:rsidR="00696E13" w:rsidRPr="002E53F2" w:rsidRDefault="00696E13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140,202</w:t>
            </w:r>
          </w:p>
        </w:tc>
        <w:tc>
          <w:tcPr>
            <w:tcW w:w="253" w:type="dxa"/>
          </w:tcPr>
          <w:p w14:paraId="0DC0E84C" w14:textId="77777777" w:rsidR="00696E13" w:rsidRPr="002E53F2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3C9C6A53" w14:textId="118B422F" w:rsidR="00696E13" w:rsidRPr="002E53F2" w:rsidRDefault="00696E13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140,202</w:t>
            </w:r>
          </w:p>
        </w:tc>
        <w:tc>
          <w:tcPr>
            <w:tcW w:w="282" w:type="dxa"/>
          </w:tcPr>
          <w:p w14:paraId="57A7CD44" w14:textId="77777777" w:rsidR="00696E13" w:rsidRPr="002E53F2" w:rsidRDefault="00696E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5B7A7EBF" w14:textId="2676CCD2" w:rsidR="00696E13" w:rsidRPr="00521C9B" w:rsidRDefault="00696E13" w:rsidP="00A3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1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140,202</w:t>
            </w:r>
          </w:p>
        </w:tc>
        <w:tc>
          <w:tcPr>
            <w:tcW w:w="263" w:type="dxa"/>
          </w:tcPr>
          <w:p w14:paraId="055D4573" w14:textId="77777777" w:rsidR="00696E13" w:rsidRPr="002E53F2" w:rsidRDefault="00696E13" w:rsidP="0095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997"/>
              </w:tabs>
              <w:spacing w:line="240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663DFB02" w14:textId="369C57EA" w:rsidR="00696E13" w:rsidRPr="002E53F2" w:rsidRDefault="00696E13" w:rsidP="00A3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  <w:tab w:val="decimal" w:pos="930"/>
              </w:tabs>
              <w:spacing w:line="240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140,202</w:t>
            </w:r>
          </w:p>
        </w:tc>
      </w:tr>
      <w:tr w:rsidR="00696E13" w:rsidRPr="002E53F2" w14:paraId="1283A5CA" w14:textId="77777777">
        <w:trPr>
          <w:trHeight w:val="20"/>
        </w:trPr>
        <w:tc>
          <w:tcPr>
            <w:tcW w:w="3843" w:type="dxa"/>
          </w:tcPr>
          <w:p w14:paraId="6AAFDD65" w14:textId="26E57002" w:rsidR="00696E13" w:rsidRPr="002E53F2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vAlign w:val="bottom"/>
          </w:tcPr>
          <w:p w14:paraId="77CD666C" w14:textId="4B06BD2A" w:rsidR="00696E13" w:rsidRPr="002E53F2" w:rsidRDefault="00696E13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1DDF2B4E" w14:textId="77777777" w:rsidR="00696E13" w:rsidRPr="002E53F2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vAlign w:val="bottom"/>
          </w:tcPr>
          <w:p w14:paraId="158D22BC" w14:textId="5C93D630" w:rsidR="00696E13" w:rsidRPr="002E53F2" w:rsidRDefault="00696E13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627A4024" w14:textId="77777777" w:rsidR="00696E13" w:rsidRPr="002E53F2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06FB879D" w14:textId="2E8CD8CA" w:rsidR="00696E13" w:rsidRPr="002E53F2" w:rsidRDefault="00696E13" w:rsidP="0096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A8E400A" w14:textId="77777777" w:rsidR="00696E13" w:rsidRPr="002E53F2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3E3BADB4" w14:textId="6C657FB1" w:rsidR="00696E13" w:rsidRPr="002E53F2" w:rsidRDefault="00696E13" w:rsidP="0096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6E13" w:rsidRPr="002E53F2" w14:paraId="0950A78B" w14:textId="77777777" w:rsidTr="00696E13">
        <w:trPr>
          <w:trHeight w:val="20"/>
        </w:trPr>
        <w:tc>
          <w:tcPr>
            <w:tcW w:w="3843" w:type="dxa"/>
          </w:tcPr>
          <w:p w14:paraId="7EE52E7C" w14:textId="0CE09FFE" w:rsidR="00696E13" w:rsidRPr="009508C2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9508C2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65" w:type="dxa"/>
          </w:tcPr>
          <w:p w14:paraId="393559B7" w14:textId="00365CB0" w:rsidR="00696E13" w:rsidRPr="009508C2" w:rsidRDefault="00696E13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4EBF860A" w14:textId="77777777" w:rsidR="00696E13" w:rsidRPr="009508C2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24860F31" w14:textId="408E6F3B" w:rsidR="00696E13" w:rsidRPr="009508C2" w:rsidRDefault="00696E13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601914F" w14:textId="77777777" w:rsidR="00696E13" w:rsidRPr="009508C2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45305A9E" w14:textId="334DF31E" w:rsidR="00696E13" w:rsidRPr="009508C2" w:rsidRDefault="00696E13" w:rsidP="0096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B112DD9" w14:textId="77777777" w:rsidR="00696E13" w:rsidRPr="009508C2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0D18BE7E" w14:textId="50748F1A" w:rsidR="00696E13" w:rsidRPr="009508C2" w:rsidRDefault="00696E13" w:rsidP="0096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6E13" w:rsidRPr="002E53F2" w14:paraId="747AB49B" w14:textId="77777777" w:rsidTr="00696E13">
        <w:trPr>
          <w:trHeight w:val="20"/>
        </w:trPr>
        <w:tc>
          <w:tcPr>
            <w:tcW w:w="3843" w:type="dxa"/>
          </w:tcPr>
          <w:p w14:paraId="269ABA8B" w14:textId="16AE580C" w:rsidR="00696E13" w:rsidRPr="009508C2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9508C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18F3328D" w14:textId="3974895E" w:rsidR="00696E13" w:rsidRPr="009508C2" w:rsidRDefault="00696E13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8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16,194</w:t>
            </w:r>
          </w:p>
        </w:tc>
        <w:tc>
          <w:tcPr>
            <w:tcW w:w="253" w:type="dxa"/>
          </w:tcPr>
          <w:p w14:paraId="44E70CB6" w14:textId="77777777" w:rsidR="00696E13" w:rsidRPr="009508C2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6EDF7283" w14:textId="46C6C027" w:rsidR="00696E13" w:rsidRPr="009508C2" w:rsidRDefault="00696E13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8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10,454</w:t>
            </w:r>
          </w:p>
        </w:tc>
        <w:tc>
          <w:tcPr>
            <w:tcW w:w="282" w:type="dxa"/>
          </w:tcPr>
          <w:p w14:paraId="0D3907F9" w14:textId="77777777" w:rsidR="00696E13" w:rsidRPr="009508C2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5FF3A303" w14:textId="51C66C50" w:rsidR="00696E13" w:rsidRPr="00521C9B" w:rsidRDefault="00696E13" w:rsidP="0052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1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16,194</w:t>
            </w:r>
          </w:p>
        </w:tc>
        <w:tc>
          <w:tcPr>
            <w:tcW w:w="263" w:type="dxa"/>
          </w:tcPr>
          <w:p w14:paraId="20C195D7" w14:textId="77777777" w:rsidR="00696E13" w:rsidRPr="009508C2" w:rsidRDefault="00696E13" w:rsidP="00DF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3D9E1439" w14:textId="4436123A" w:rsidR="00696E13" w:rsidRPr="009508C2" w:rsidRDefault="00696E13" w:rsidP="0096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8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10,454</w:t>
            </w:r>
          </w:p>
        </w:tc>
      </w:tr>
    </w:tbl>
    <w:p w14:paraId="34B0EAFA" w14:textId="16719AB6" w:rsidR="008A0941" w:rsidRPr="00C80361" w:rsidRDefault="008A0941" w:rsidP="00C80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E68E890" w14:textId="4D593E95" w:rsidR="0066179A" w:rsidRPr="002E53F2" w:rsidRDefault="0066179A" w:rsidP="002E53F2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E53F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</w:t>
      </w:r>
      <w:r w:rsidRPr="002E53F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ใหม่</w:t>
      </w:r>
      <w:r w:rsidRPr="002E53F2">
        <w:rPr>
          <w:rFonts w:ascii="Angsana New" w:hAnsi="Angsana New"/>
          <w:b/>
          <w:bCs/>
          <w:i/>
          <w:iCs/>
          <w:sz w:val="30"/>
          <w:szCs w:val="30"/>
          <w:cs/>
        </w:rPr>
        <w:t>ที่</w:t>
      </w:r>
      <w:r w:rsidRPr="002E53F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เข้า</w:t>
      </w:r>
      <w:r w:rsidRPr="002E53F2">
        <w:rPr>
          <w:rFonts w:ascii="Angsana New" w:hAnsi="Angsana New"/>
          <w:b/>
          <w:bCs/>
          <w:i/>
          <w:iCs/>
          <w:sz w:val="30"/>
          <w:szCs w:val="30"/>
          <w:cs/>
        </w:rPr>
        <w:t>ทำกับกิจการที่เกี่ยวข้องกัน</w:t>
      </w:r>
      <w:r w:rsidRPr="002E53F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ในระหว่าง</w:t>
      </w:r>
      <w:r w:rsidR="00FF5C0A" w:rsidRPr="002E53F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งวด</w:t>
      </w:r>
      <w:r w:rsidR="00A77254" w:rsidRPr="002E53F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="00367875" w:rsidRPr="002E53F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เดือนสิ้นสุด</w:t>
      </w:r>
      <w:r w:rsidR="000A071F" w:rsidRPr="002E53F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วันที่ </w:t>
      </w:r>
      <w:r w:rsidR="00CB0D63" w:rsidRPr="002E53F2">
        <w:rPr>
          <w:rFonts w:ascii="Angsana New" w:hAnsi="Angsana New"/>
          <w:b/>
          <w:bCs/>
          <w:i/>
          <w:iCs/>
          <w:sz w:val="30"/>
          <w:szCs w:val="30"/>
        </w:rPr>
        <w:t xml:space="preserve">30 </w:t>
      </w:r>
      <w:r w:rsidR="00851E27" w:rsidRPr="002E53F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กันยายน </w:t>
      </w:r>
      <w:r w:rsidR="000A071F" w:rsidRPr="002E53F2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 w:rsidR="00EF5978" w:rsidRPr="002E53F2">
        <w:rPr>
          <w:rFonts w:ascii="Angsana New" w:hAnsi="Angsana New"/>
          <w:b/>
          <w:bCs/>
          <w:i/>
          <w:iCs/>
          <w:sz w:val="30"/>
          <w:szCs w:val="30"/>
        </w:rPr>
        <w:t>8</w:t>
      </w:r>
    </w:p>
    <w:p w14:paraId="6BFAD8AF" w14:textId="77777777" w:rsidR="00C610CD" w:rsidRPr="002E53F2" w:rsidRDefault="00C610C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9EC0C5" w14:textId="48DDF421" w:rsidR="001763AB" w:rsidRPr="002E53F2" w:rsidRDefault="001763A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E53F2">
        <w:rPr>
          <w:rFonts w:ascii="Angsana New" w:hAnsi="Angsana New" w:hint="cs"/>
          <w:i/>
          <w:iCs/>
          <w:sz w:val="30"/>
          <w:szCs w:val="30"/>
          <w:cs/>
        </w:rPr>
        <w:t>สัญญาให้คำปรึกษางานการวางแผนกลยุทธ์และพัฒนาโครงการ</w:t>
      </w:r>
    </w:p>
    <w:p w14:paraId="31C3E57E" w14:textId="77777777" w:rsidR="001763AB" w:rsidRPr="002E53F2" w:rsidRDefault="001763A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D41D41" w14:textId="2D4899E2" w:rsidR="00DF6141" w:rsidRPr="002E53F2" w:rsidRDefault="00A80FB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ในระหว่างงวด</w:t>
      </w:r>
      <w:r w:rsidR="00851E27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เก้า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เดือนสิ้นสุด</w:t>
      </w:r>
      <w:r w:rsidR="000A071F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วันที่ </w:t>
      </w:r>
      <w:r w:rsidR="005F5CA4" w:rsidRPr="002E53F2">
        <w:rPr>
          <w:rFonts w:ascii="Angsana New" w:eastAsiaTheme="minorEastAsia" w:hAnsi="Angsana New"/>
          <w:sz w:val="30"/>
          <w:szCs w:val="30"/>
          <w:lang w:eastAsia="zh-CN"/>
        </w:rPr>
        <w:t xml:space="preserve">30 </w:t>
      </w:r>
      <w:r w:rsidR="00851E27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กันยายน </w:t>
      </w:r>
      <w:r w:rsidR="000A071F" w:rsidRPr="002E53F2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EF5978" w:rsidRPr="002E53F2">
        <w:rPr>
          <w:rFonts w:ascii="Angsana New" w:eastAsiaTheme="minorEastAsia" w:hAnsi="Angsana New"/>
          <w:sz w:val="30"/>
          <w:szCs w:val="30"/>
          <w:lang w:eastAsia="zh-CN"/>
        </w:rPr>
        <w:t>8</w:t>
      </w:r>
      <w:r w:rsidRPr="002E53F2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DF6141"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="00416352">
        <w:rPr>
          <w:rFonts w:ascii="Angsana New" w:hAnsi="Angsana New" w:hint="cs"/>
          <w:sz w:val="30"/>
          <w:szCs w:val="30"/>
          <w:cs/>
        </w:rPr>
        <w:t>ทำสัญญา</w:t>
      </w:r>
      <w:r w:rsidR="00DF6141" w:rsidRPr="002E53F2">
        <w:rPr>
          <w:rFonts w:ascii="Angsana New" w:hAnsi="Angsana New" w:hint="cs"/>
          <w:sz w:val="30"/>
          <w:szCs w:val="30"/>
          <w:cs/>
        </w:rPr>
        <w:t>ให้บริการที่ปรึกษาส</w:t>
      </w:r>
      <w:r w:rsidR="004F510E" w:rsidRPr="002E53F2">
        <w:rPr>
          <w:rFonts w:ascii="Angsana New" w:hAnsi="Angsana New" w:hint="cs"/>
          <w:sz w:val="30"/>
          <w:szCs w:val="30"/>
          <w:cs/>
        </w:rPr>
        <w:t>ำ</w:t>
      </w:r>
      <w:r w:rsidR="00DF6141" w:rsidRPr="002E53F2">
        <w:rPr>
          <w:rFonts w:ascii="Angsana New" w:hAnsi="Angsana New" w:hint="cs"/>
          <w:sz w:val="30"/>
          <w:szCs w:val="30"/>
          <w:cs/>
        </w:rPr>
        <w:t>หรับงานศึกษา</w:t>
      </w:r>
      <w:r w:rsidR="00DF6141" w:rsidRPr="002E53F2">
        <w:rPr>
          <w:rFonts w:ascii="Angsana New" w:hAnsi="Angsana New"/>
          <w:sz w:val="30"/>
          <w:szCs w:val="30"/>
          <w:cs/>
        </w:rPr>
        <w:t xml:space="preserve"> </w:t>
      </w:r>
      <w:r w:rsidR="00D30FD6">
        <w:rPr>
          <w:rFonts w:ascii="Angsana New" w:hAnsi="Angsana New"/>
          <w:sz w:val="30"/>
          <w:szCs w:val="30"/>
        </w:rPr>
        <w:br/>
      </w:r>
      <w:r w:rsidR="00DF6141" w:rsidRPr="002E53F2">
        <w:rPr>
          <w:rFonts w:ascii="Angsana New" w:hAnsi="Angsana New" w:hint="cs"/>
          <w:sz w:val="30"/>
          <w:szCs w:val="30"/>
          <w:cs/>
        </w:rPr>
        <w:t>การวางแผนกลยุทธ์และการพัฒนาโครงการกับ</w:t>
      </w:r>
      <w:r w:rsidR="00CF5E53" w:rsidRPr="002E53F2">
        <w:rPr>
          <w:rFonts w:ascii="Angsana New" w:hAnsi="Angsana New" w:hint="cs"/>
          <w:sz w:val="30"/>
          <w:szCs w:val="30"/>
          <w:cs/>
        </w:rPr>
        <w:t>บริษัทย่อยและ</w:t>
      </w:r>
      <w:r w:rsidR="0050342F" w:rsidRPr="002E53F2">
        <w:rPr>
          <w:rFonts w:ascii="Angsana New" w:hAnsi="Angsana New" w:hint="cs"/>
          <w:sz w:val="30"/>
          <w:szCs w:val="30"/>
          <w:cs/>
        </w:rPr>
        <w:t>กิจ</w:t>
      </w:r>
      <w:r w:rsidR="00CF5E53" w:rsidRPr="002E53F2">
        <w:rPr>
          <w:rFonts w:ascii="Angsana New" w:hAnsi="Angsana New" w:hint="cs"/>
          <w:sz w:val="30"/>
          <w:szCs w:val="30"/>
          <w:cs/>
        </w:rPr>
        <w:t>การร่วมค้าหลายแห่ง</w:t>
      </w:r>
      <w:r w:rsidR="00CF5E53" w:rsidRPr="002E53F2">
        <w:rPr>
          <w:rFonts w:ascii="Angsana New" w:hAnsi="Angsana New"/>
          <w:sz w:val="30"/>
          <w:szCs w:val="30"/>
          <w:cs/>
        </w:rPr>
        <w:t xml:space="preserve"> </w:t>
      </w:r>
      <w:r w:rsidR="00DF6141" w:rsidRPr="002E53F2">
        <w:rPr>
          <w:rFonts w:ascii="Angsana New" w:hAnsi="Angsana New" w:hint="cs"/>
          <w:sz w:val="30"/>
          <w:szCs w:val="30"/>
          <w:cs/>
        </w:rPr>
        <w:t>เพื่อให้บริการที่ปรึกษาด้านการด</w:t>
      </w:r>
      <w:r w:rsidR="004F510E" w:rsidRPr="002E53F2">
        <w:rPr>
          <w:rFonts w:ascii="Angsana New" w:hAnsi="Angsana New" w:hint="cs"/>
          <w:sz w:val="30"/>
          <w:szCs w:val="30"/>
          <w:cs/>
        </w:rPr>
        <w:t>ำ</w:t>
      </w:r>
      <w:r w:rsidR="00DF6141" w:rsidRPr="002E53F2">
        <w:rPr>
          <w:rFonts w:ascii="Angsana New" w:hAnsi="Angsana New" w:hint="cs"/>
          <w:sz w:val="30"/>
          <w:szCs w:val="30"/>
          <w:cs/>
        </w:rPr>
        <w:t>เนินงานตามที่</w:t>
      </w:r>
      <w:r w:rsidR="002E0864" w:rsidRPr="002E53F2">
        <w:rPr>
          <w:rFonts w:ascii="Angsana New" w:hAnsi="Angsana New" w:hint="cs"/>
          <w:sz w:val="30"/>
          <w:szCs w:val="30"/>
          <w:cs/>
        </w:rPr>
        <w:t>กำ</w:t>
      </w:r>
      <w:r w:rsidR="00DF6141" w:rsidRPr="002E53F2">
        <w:rPr>
          <w:rFonts w:ascii="Angsana New" w:hAnsi="Angsana New" w:hint="cs"/>
          <w:sz w:val="30"/>
          <w:szCs w:val="30"/>
          <w:cs/>
        </w:rPr>
        <w:t>หนดขอบเขตไว้ในสัญญา</w:t>
      </w:r>
      <w:r w:rsidR="00DF6141" w:rsidRPr="002E53F2">
        <w:rPr>
          <w:rFonts w:ascii="Angsana New" w:hAnsi="Angsana New"/>
          <w:sz w:val="30"/>
          <w:szCs w:val="30"/>
          <w:cs/>
        </w:rPr>
        <w:t xml:space="preserve"> </w:t>
      </w:r>
      <w:r w:rsidR="00DF6141" w:rsidRPr="002E53F2">
        <w:rPr>
          <w:rFonts w:ascii="Angsana New" w:hAnsi="Angsana New" w:hint="cs"/>
          <w:sz w:val="30"/>
          <w:szCs w:val="30"/>
          <w:cs/>
        </w:rPr>
        <w:t>ซึ่งบริษัทจะได้รับค่าจ้างตามความส</w:t>
      </w:r>
      <w:r w:rsidR="004F510E" w:rsidRPr="002E53F2">
        <w:rPr>
          <w:rFonts w:ascii="Angsana New" w:hAnsi="Angsana New" w:hint="cs"/>
          <w:sz w:val="30"/>
          <w:szCs w:val="30"/>
          <w:cs/>
        </w:rPr>
        <w:t>ำ</w:t>
      </w:r>
      <w:r w:rsidR="00DF6141" w:rsidRPr="002E53F2">
        <w:rPr>
          <w:rFonts w:ascii="Angsana New" w:hAnsi="Angsana New" w:hint="cs"/>
          <w:sz w:val="30"/>
          <w:szCs w:val="30"/>
          <w:cs/>
        </w:rPr>
        <w:t>เร็จของงานแต่ละขั้นตอนตามสัญญา</w:t>
      </w:r>
      <w:r w:rsidR="00DF6141" w:rsidRPr="002E53F2">
        <w:rPr>
          <w:rFonts w:ascii="Angsana New" w:hAnsi="Angsana New"/>
          <w:sz w:val="30"/>
          <w:szCs w:val="30"/>
          <w:cs/>
        </w:rPr>
        <w:t xml:space="preserve"> </w:t>
      </w:r>
      <w:r w:rsidR="00DF6141" w:rsidRPr="002E53F2">
        <w:rPr>
          <w:rFonts w:ascii="Angsana New" w:hAnsi="Angsana New" w:hint="cs"/>
          <w:sz w:val="30"/>
          <w:szCs w:val="30"/>
          <w:cs/>
        </w:rPr>
        <w:t>โดยปัจจุบันสัญญา</w:t>
      </w:r>
      <w:r w:rsidR="003105A5" w:rsidRPr="002E53F2">
        <w:rPr>
          <w:rFonts w:ascii="Angsana New" w:hAnsi="Angsana New" w:hint="cs"/>
          <w:sz w:val="30"/>
          <w:szCs w:val="30"/>
          <w:cs/>
        </w:rPr>
        <w:t>บางส่วน</w:t>
      </w:r>
      <w:r w:rsidR="00DF6141" w:rsidRPr="002E53F2">
        <w:rPr>
          <w:rFonts w:ascii="Angsana New" w:hAnsi="Angsana New" w:hint="cs"/>
          <w:sz w:val="30"/>
          <w:szCs w:val="30"/>
          <w:cs/>
        </w:rPr>
        <w:t>อยู่ในระหว่างลงนาม</w:t>
      </w:r>
    </w:p>
    <w:p w14:paraId="067F3E88" w14:textId="77777777" w:rsidR="00DF6141" w:rsidRPr="002E53F2" w:rsidRDefault="00DF614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0AD9ACC" w14:textId="2B1978CD" w:rsidR="003F35ED" w:rsidRPr="002E53F2" w:rsidRDefault="003F35E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2E53F2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</w:t>
      </w:r>
      <w:r w:rsidRPr="002E53F2">
        <w:rPr>
          <w:rFonts w:ascii="Angsana New" w:hAnsi="Angsana New" w:hint="cs"/>
          <w:i/>
          <w:iCs/>
          <w:sz w:val="30"/>
          <w:szCs w:val="30"/>
          <w:cs/>
        </w:rPr>
        <w:t>งานบริหารการพัฒนาโครงการ</w:t>
      </w:r>
    </w:p>
    <w:p w14:paraId="5F184B71" w14:textId="77777777" w:rsidR="003F35ED" w:rsidRPr="002E53F2" w:rsidRDefault="003F35E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4B52F6E" w14:textId="3804EE17" w:rsidR="003F35ED" w:rsidRPr="002E53F2" w:rsidRDefault="00F775E9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</w:t>
      </w:r>
      <w:r w:rsidR="00FF5C0A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งวด</w:t>
      </w:r>
      <w:r w:rsidR="00851E27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เก้า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เดือนสิ้นสุด</w:t>
      </w:r>
      <w:r w:rsidR="000A071F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วันที่ </w:t>
      </w:r>
      <w:r w:rsidR="005F5CA4" w:rsidRPr="002E53F2">
        <w:rPr>
          <w:rFonts w:ascii="Angsana New" w:eastAsiaTheme="minorEastAsia" w:hAnsi="Angsana New"/>
          <w:sz w:val="30"/>
          <w:szCs w:val="30"/>
          <w:lang w:eastAsia="zh-CN"/>
        </w:rPr>
        <w:t xml:space="preserve">30 </w:t>
      </w:r>
      <w:r w:rsidR="00851E27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กันยายน </w:t>
      </w:r>
      <w:r w:rsidR="000A071F" w:rsidRPr="002E53F2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EF5978" w:rsidRPr="002E53F2">
        <w:rPr>
          <w:rFonts w:ascii="Angsana New" w:eastAsiaTheme="minorEastAsia" w:hAnsi="Angsana New"/>
          <w:sz w:val="30"/>
          <w:szCs w:val="30"/>
          <w:lang w:eastAsia="zh-CN"/>
        </w:rPr>
        <w:t xml:space="preserve">8 </w:t>
      </w:r>
      <w:r w:rsidR="003F35ED" w:rsidRPr="002E53F2">
        <w:rPr>
          <w:rFonts w:ascii="Angsana New" w:hAnsi="Angsana New" w:hint="cs"/>
          <w:sz w:val="30"/>
          <w:szCs w:val="30"/>
          <w:cs/>
          <w:lang w:eastAsia="zh-CN"/>
        </w:rPr>
        <w:t>บริษัทได้เข้าทำสัญญาให้บริการที่ปรึกษางานบริหาร</w:t>
      </w:r>
      <w:r w:rsidR="00397340" w:rsidRPr="002E53F2">
        <w:rPr>
          <w:rFonts w:ascii="Angsana New" w:hAnsi="Angsana New"/>
          <w:sz w:val="30"/>
          <w:szCs w:val="30"/>
          <w:lang w:eastAsia="zh-CN"/>
        </w:rPr>
        <w:br/>
      </w:r>
      <w:r w:rsidR="003F35ED" w:rsidRPr="002E53F2">
        <w:rPr>
          <w:rFonts w:ascii="Angsana New" w:hAnsi="Angsana New" w:hint="cs"/>
          <w:sz w:val="30"/>
          <w:szCs w:val="30"/>
          <w:cs/>
          <w:lang w:eastAsia="zh-CN"/>
        </w:rPr>
        <w:t>การพัฒนาโครงการและงานควบคุมงานก่อสร้างกับ</w:t>
      </w:r>
      <w:r w:rsidR="00042A89" w:rsidRPr="002E53F2">
        <w:rPr>
          <w:rFonts w:ascii="Angsana New" w:hAnsi="Angsana New" w:hint="cs"/>
          <w:sz w:val="30"/>
          <w:szCs w:val="30"/>
          <w:cs/>
          <w:lang w:eastAsia="zh-CN"/>
        </w:rPr>
        <w:t>บริษัท</w:t>
      </w:r>
      <w:r w:rsidR="009D3CB5" w:rsidRPr="002E53F2">
        <w:rPr>
          <w:rFonts w:ascii="Angsana New" w:hAnsi="Angsana New" w:hint="cs"/>
          <w:sz w:val="30"/>
          <w:szCs w:val="30"/>
          <w:cs/>
        </w:rPr>
        <w:t>ย่อยและ</w:t>
      </w:r>
      <w:r w:rsidR="0050342F" w:rsidRPr="002E53F2">
        <w:rPr>
          <w:rFonts w:ascii="Angsana New" w:hAnsi="Angsana New" w:hint="cs"/>
          <w:sz w:val="30"/>
          <w:szCs w:val="30"/>
          <w:cs/>
        </w:rPr>
        <w:t>กิจ</w:t>
      </w:r>
      <w:r w:rsidR="009D3CB5" w:rsidRPr="002E53F2">
        <w:rPr>
          <w:rFonts w:ascii="Angsana New" w:hAnsi="Angsana New" w:hint="cs"/>
          <w:sz w:val="30"/>
          <w:szCs w:val="30"/>
          <w:cs/>
        </w:rPr>
        <w:t>การร่วมค้าหลายแห่ง</w:t>
      </w:r>
      <w:r w:rsidR="00CF5E53" w:rsidRPr="002E53F2">
        <w:rPr>
          <w:rFonts w:ascii="Angsana New" w:hAnsi="Angsana New"/>
          <w:sz w:val="30"/>
          <w:szCs w:val="30"/>
          <w:cs/>
        </w:rPr>
        <w:t xml:space="preserve"> </w:t>
      </w:r>
      <w:r w:rsidR="003F35ED" w:rsidRPr="002E53F2">
        <w:rPr>
          <w:rFonts w:ascii="Angsana New" w:hAnsi="Angsana New" w:hint="cs"/>
          <w:sz w:val="30"/>
          <w:szCs w:val="30"/>
          <w:cs/>
          <w:lang w:eastAsia="zh-CN"/>
        </w:rPr>
        <w:t>เพื่อให้บริการที่ปรึกษา</w:t>
      </w:r>
      <w:r w:rsidR="003F35ED" w:rsidRPr="002E53F2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ด้านการดำเนินงานบริหารโครงการและควบคุมการก่อสร้างโครงการ</w:t>
      </w:r>
      <w:r w:rsidR="003F35ED" w:rsidRPr="002E53F2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="003F35ED" w:rsidRPr="002E53F2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ซึ่งบริษัทจะได้รับค่าบริการเป็นอัตราที่ตกลงกันไว้ในสัญญา สัญญาดังกล่าวมีระยะเวลาจนกว่าโครงการจะแล้วเสร็จ โดยปัจจุบันสัญญา</w:t>
      </w:r>
      <w:r w:rsidR="00E459DA" w:rsidRPr="002E53F2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บางส่วน</w:t>
      </w:r>
      <w:r w:rsidR="003F35ED" w:rsidRPr="002E53F2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อยู่ในระหว่างลงนาม</w:t>
      </w:r>
    </w:p>
    <w:p w14:paraId="03FF427A" w14:textId="77777777" w:rsidR="00DA2786" w:rsidRDefault="00DA2786" w:rsidP="00206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2BF7132" w14:textId="77777777" w:rsidR="00DA2786" w:rsidRDefault="00DA2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50640F7" w14:textId="72A5EE9A" w:rsidR="003F35ED" w:rsidRPr="002E53F2" w:rsidRDefault="003F35E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E53F2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สัญญาให้คำปรึกษาเกี่ยวกับการดำเนินธุรกิจ</w:t>
      </w:r>
    </w:p>
    <w:p w14:paraId="53B43FF3" w14:textId="3BDF1F0C" w:rsidR="003F35ED" w:rsidRPr="002E53F2" w:rsidRDefault="003F35E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54AF9C" w14:textId="7DAE96C4" w:rsidR="002A113A" w:rsidRPr="00E637BD" w:rsidRDefault="00E637BD" w:rsidP="002E53F2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pacing w:val="-4"/>
          <w:sz w:val="30"/>
          <w:szCs w:val="30"/>
          <w:lang w:eastAsia="zh-CN"/>
        </w:rPr>
      </w:pPr>
      <w:r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ในระหว่างงวดเก้าเดือนสิ้นสุดวันที่</w:t>
      </w:r>
      <w:r w:rsidRPr="00E637BD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E637BD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30</w:t>
      </w:r>
      <w:r w:rsidRPr="00E637BD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กันยายน</w:t>
      </w:r>
      <w:r w:rsidRPr="00E637BD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E637BD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2568</w:t>
      </w:r>
      <w:r w:rsidRPr="00E637BD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2A113A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บริษัทได้</w:t>
      </w:r>
      <w:r w:rsidR="00AF2959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ทำสัญญา</w:t>
      </w:r>
      <w:r w:rsidR="002A113A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ให้บริการบริหารธุรกิจและการให้คำปรึกษาเกี่ยวกับการดำเนินธุรกิจและการลงทุนกับบริษัทย่อยหลายแห่ง</w:t>
      </w:r>
      <w:r w:rsidR="002A113A" w:rsidRPr="00E637BD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2A113A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ซึ่งให้บริการให้คำปรึกษา</w:t>
      </w:r>
      <w:r w:rsidR="002A113A" w:rsidRPr="00E637BD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2A113A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คำแนะนำ</w:t>
      </w:r>
      <w:r w:rsidR="002A113A" w:rsidRPr="00E637BD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AF2959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และ</w:t>
      </w:r>
      <w:r w:rsidR="002A113A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ประสานงาน</w:t>
      </w:r>
      <w:r w:rsidR="00AF2959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เกี่ยวกับการกำหนด</w:t>
      </w:r>
      <w:r w:rsidR="002A113A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นโยบาย</w:t>
      </w:r>
      <w:r w:rsidR="00AF2959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ให้เป็นแนวทางตามมาตรฐานสากล</w:t>
      </w:r>
      <w:r w:rsidR="00AF2959" w:rsidRPr="00E637BD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2A113A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การดำเนินธุรกิจ</w:t>
      </w:r>
      <w:r w:rsidR="00AF2959" w:rsidRPr="00E637BD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AF2959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การหาแหล่งเงินทุน</w:t>
      </w:r>
      <w:r w:rsidR="002A113A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และการลงทุน</w:t>
      </w:r>
      <w:r w:rsidR="002A113A" w:rsidRPr="00E637BD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AF2959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สัญญามีผลบังคับใช้เป็นระยะเวลา</w:t>
      </w:r>
      <w:r w:rsidR="00AF2959" w:rsidRPr="00E637BD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F07D31" w:rsidRPr="00E637BD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1</w:t>
      </w:r>
      <w:r w:rsidR="00AF2959" w:rsidRPr="00E637BD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AF2959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ปี</w:t>
      </w:r>
      <w:r w:rsidR="00AF2959" w:rsidRPr="00E637BD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AF2959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เริ่มตั้งแต่วันที่</w:t>
      </w:r>
      <w:r w:rsidR="00AF2959" w:rsidRPr="00E637BD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F07D31" w:rsidRPr="00E637BD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1</w:t>
      </w:r>
      <w:r w:rsidR="00AF2959" w:rsidRPr="00E637BD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AF2959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มกราคม</w:t>
      </w:r>
      <w:r w:rsidR="00AF2959" w:rsidRPr="00E637BD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F07D31" w:rsidRPr="00E637BD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256</w:t>
      </w:r>
      <w:r w:rsidR="007673E8" w:rsidRPr="00E637BD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8</w:t>
      </w:r>
      <w:r w:rsidR="00AF2959" w:rsidRPr="00E637BD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AF2959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ถึงวันที่</w:t>
      </w:r>
      <w:r w:rsidR="00AF2959" w:rsidRPr="00E637BD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F07D31" w:rsidRPr="00E637BD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31</w:t>
      </w:r>
      <w:r w:rsidR="00AF2959" w:rsidRPr="00E637BD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AF2959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ธันวาคม</w:t>
      </w:r>
      <w:r w:rsidR="00AF2959" w:rsidRPr="00E637BD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F07D31" w:rsidRPr="00E637BD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256</w:t>
      </w:r>
      <w:r w:rsidR="007673E8" w:rsidRPr="00E637BD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8</w:t>
      </w:r>
      <w:r w:rsidR="00AF2959" w:rsidRPr="00E637BD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2A113A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บริษัทจะได้รับ</w:t>
      </w:r>
      <w:r w:rsidR="00AF2959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ค่าตอบแทน</w:t>
      </w:r>
      <w:r w:rsidR="002A113A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ในอัตราที่ตกลงกัน</w:t>
      </w:r>
      <w:r w:rsidR="00AF2959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ไว้ในสัญญา</w:t>
      </w:r>
      <w:r w:rsidR="002A113A" w:rsidRPr="00E637BD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2A113A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โดยปัจจุบันสัญญาใหม่</w:t>
      </w:r>
      <w:r w:rsidR="00AF2959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บางส่วน</w:t>
      </w:r>
      <w:r w:rsidR="002A113A" w:rsidRPr="00E637BD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อยู่ในขั้นตอนการลงนาม</w:t>
      </w:r>
    </w:p>
    <w:p w14:paraId="0DCA6D86" w14:textId="77777777" w:rsidR="00746CE5" w:rsidRPr="002E53F2" w:rsidRDefault="00746CE5" w:rsidP="002E53F2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</w:p>
    <w:p w14:paraId="7DF5FF80" w14:textId="736F73C0" w:rsidR="00BC3B36" w:rsidRPr="002E53F2" w:rsidRDefault="00BC3B36" w:rsidP="002E53F2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i/>
          <w:iCs/>
          <w:sz w:val="30"/>
          <w:szCs w:val="30"/>
          <w:lang w:eastAsia="zh-CN"/>
        </w:rPr>
      </w:pPr>
      <w:r w:rsidRPr="002E53F2">
        <w:rPr>
          <w:rFonts w:ascii="Angsana New" w:eastAsiaTheme="minorEastAsia" w:hAnsi="Angsana New" w:hint="cs"/>
          <w:i/>
          <w:iCs/>
          <w:sz w:val="30"/>
          <w:szCs w:val="30"/>
          <w:cs/>
          <w:lang w:eastAsia="zh-CN"/>
        </w:rPr>
        <w:t>สัญญาเช่าที่ดิน</w:t>
      </w:r>
    </w:p>
    <w:p w14:paraId="6327B6E4" w14:textId="77777777" w:rsidR="00BC3B36" w:rsidRPr="002E53F2" w:rsidRDefault="00BC3B36" w:rsidP="002E53F2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</w:p>
    <w:p w14:paraId="41C40D39" w14:textId="1A9B8A8C" w:rsidR="00BC3B36" w:rsidRPr="002E53F2" w:rsidRDefault="00FC41A3" w:rsidP="002E53F2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ในระหว่างงวด</w:t>
      </w:r>
      <w:r w:rsidR="00BE252D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เก้า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เดือนสิ้นสุดวันที่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/>
          <w:sz w:val="30"/>
          <w:szCs w:val="30"/>
          <w:lang w:eastAsia="zh-CN"/>
        </w:rPr>
        <w:t>30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BE252D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กันยายน </w:t>
      </w:r>
      <w:r w:rsidRPr="002E53F2">
        <w:rPr>
          <w:rFonts w:ascii="Angsana New" w:eastAsiaTheme="minorEastAsia" w:hAnsi="Angsana New"/>
          <w:sz w:val="30"/>
          <w:szCs w:val="30"/>
          <w:lang w:eastAsia="zh-CN"/>
        </w:rPr>
        <w:t xml:space="preserve">2568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แอสเสท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เวิรด์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รีเทล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จำกัด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ซึ่งเป็นบริษัทย่อยของบริษัทได้เข้าทำสัญญาเช่าที่ดินกับกิจการที่เกี่ยวข้องกันแห่งหนึ่ง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โดยมีกำหนดระยะเวลาตั้งแต่วันที่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/>
          <w:sz w:val="30"/>
          <w:szCs w:val="30"/>
          <w:lang w:eastAsia="zh-CN"/>
        </w:rPr>
        <w:t>1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มีนาคม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/>
          <w:sz w:val="30"/>
          <w:szCs w:val="30"/>
          <w:lang w:eastAsia="zh-CN"/>
        </w:rPr>
        <w:t>2568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ถึง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/>
          <w:sz w:val="30"/>
          <w:szCs w:val="30"/>
          <w:lang w:eastAsia="zh-CN"/>
        </w:rPr>
        <w:t>29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กุมภาพันธ์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/>
          <w:sz w:val="30"/>
          <w:szCs w:val="30"/>
          <w:lang w:eastAsia="zh-CN"/>
        </w:rPr>
        <w:t>2571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ซึ่งบริษัทย่อยต้องชำระค่าเช่าเป็นรายเดือนตามอัตราที่ระบุไว้ในสัญญา</w:t>
      </w:r>
    </w:p>
    <w:p w14:paraId="32DEAEAE" w14:textId="77777777" w:rsidR="00BC3B36" w:rsidRPr="002E53F2" w:rsidRDefault="00BC3B36" w:rsidP="002E53F2">
      <w:pPr>
        <w:tabs>
          <w:tab w:val="clear" w:pos="227"/>
          <w:tab w:val="clear" w:pos="454"/>
        </w:tabs>
        <w:jc w:val="thaiDistribute"/>
        <w:rPr>
          <w:rFonts w:ascii="Angsana New" w:eastAsiaTheme="minorEastAsia" w:hAnsi="Angsana New"/>
          <w:sz w:val="30"/>
          <w:szCs w:val="30"/>
          <w:cs/>
          <w:lang w:eastAsia="zh-CN"/>
        </w:rPr>
      </w:pPr>
    </w:p>
    <w:p w14:paraId="7AC67FD8" w14:textId="190DFABB" w:rsidR="00F614BB" w:rsidRPr="002E53F2" w:rsidRDefault="00F614B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E53F2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สัญญาเงินให้กู้ยืมและกู้ยืมจากกิจการที่เกี่ยวข้องกัน</w:t>
      </w:r>
    </w:p>
    <w:p w14:paraId="77578E80" w14:textId="7502B557" w:rsidR="00F614BB" w:rsidRPr="002E53F2" w:rsidRDefault="00F614B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800EB3A" w14:textId="77777777" w:rsidR="00E86F7C" w:rsidRPr="002E53F2" w:rsidRDefault="00E86F7C" w:rsidP="002E53F2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บริษัทได้ทำสัญญาเงินให้กู้ยืมเงินและกู้ยืมเงินและบันทึกแก้ไขเพิ่มเติมกับบริษัทย่อยหลายแห่ง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/>
          <w:sz w:val="30"/>
          <w:szCs w:val="30"/>
          <w:lang w:eastAsia="zh-CN"/>
        </w:rPr>
        <w:t xml:space="preserve">2.95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/>
          <w:sz w:val="30"/>
          <w:szCs w:val="30"/>
          <w:lang w:eastAsia="zh-CN"/>
        </w:rPr>
        <w:t xml:space="preserve">1.20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ทั้งนี้เงินกู้ยืมและเงินให้กู้ยืมกับบริษัทย่อยมีเงื่อนไขการรับชำระคืนเงินกู้เมื่อทวงถาม</w:t>
      </w:r>
    </w:p>
    <w:p w14:paraId="794C8FA5" w14:textId="77777777" w:rsidR="00E86F7C" w:rsidRPr="002E53F2" w:rsidRDefault="00E86F7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95DCA05" w14:textId="68FBE480" w:rsidR="009236F0" w:rsidRPr="00CE4482" w:rsidRDefault="003E7DBF" w:rsidP="002E53F2">
      <w:pPr>
        <w:ind w:left="540"/>
        <w:jc w:val="thaiDistribute"/>
        <w:rPr>
          <w:rFonts w:ascii="Angsana New" w:eastAsiaTheme="minorEastAsia" w:hAnsi="Angsana New"/>
          <w:spacing w:val="-4"/>
          <w:sz w:val="30"/>
          <w:szCs w:val="30"/>
          <w:lang w:eastAsia="zh-CN"/>
        </w:rPr>
      </w:pPr>
      <w:r w:rsidRPr="00CE4482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ในระหว่างงวดเก้าเดือนสิ้นสุดวันที่</w:t>
      </w:r>
      <w:r w:rsidRPr="00CE4482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CE4482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30</w:t>
      </w:r>
      <w:r w:rsidRPr="00CE4482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CE4482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กันยายน</w:t>
      </w:r>
      <w:r w:rsidRPr="00CE4482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CE4482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2568</w:t>
      </w:r>
      <w:r w:rsidRPr="00CE4482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9236F0" w:rsidRPr="00CE4482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กลุ่มบริษัทปรับอัตราดอกเบี้ยเงินให้กู้ยืมเงินและกู้ยืมเงิน</w:t>
      </w:r>
      <w:r w:rsidR="009236F0" w:rsidRPr="00CE4482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CE4482">
        <w:rPr>
          <w:rFonts w:ascii="Angsana New" w:eastAsiaTheme="minorEastAsia" w:hAnsi="Angsana New"/>
          <w:spacing w:val="-4"/>
          <w:sz w:val="30"/>
          <w:szCs w:val="30"/>
          <w:lang w:eastAsia="zh-CN"/>
        </w:rPr>
        <w:br/>
      </w:r>
      <w:r w:rsidR="009236F0" w:rsidRPr="00CE4482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="009236F0" w:rsidRPr="00CE4482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="00F84672" w:rsidRPr="00CE4482">
        <w:rPr>
          <w:rFonts w:ascii="Angsana New" w:eastAsiaTheme="minorEastAsia" w:hAnsi="Angsana New"/>
          <w:spacing w:val="-6"/>
          <w:sz w:val="30"/>
          <w:szCs w:val="30"/>
          <w:lang w:eastAsia="zh-CN"/>
        </w:rPr>
        <w:t>3.</w:t>
      </w:r>
      <w:r w:rsidR="00637B9D" w:rsidRPr="00CE4482">
        <w:rPr>
          <w:rFonts w:ascii="Angsana New" w:eastAsiaTheme="minorEastAsia" w:hAnsi="Angsana New"/>
          <w:spacing w:val="-6"/>
          <w:sz w:val="30"/>
          <w:szCs w:val="30"/>
          <w:lang w:eastAsia="zh-CN"/>
        </w:rPr>
        <w:t>52</w:t>
      </w:r>
      <w:r w:rsidR="00F84672" w:rsidRPr="00CE4482">
        <w:rPr>
          <w:rFonts w:ascii="Angsana New" w:eastAsiaTheme="minorEastAsia" w:hAnsi="Angsana New"/>
          <w:spacing w:val="-6"/>
          <w:sz w:val="30"/>
          <w:szCs w:val="30"/>
          <w:lang w:eastAsia="zh-CN"/>
        </w:rPr>
        <w:t xml:space="preserve"> </w:t>
      </w:r>
      <w:r w:rsidR="00C03B3F">
        <w:rPr>
          <w:rFonts w:ascii="Angsana New" w:eastAsiaTheme="minorEastAsia" w:hAnsi="Angsana New"/>
          <w:spacing w:val="-6"/>
          <w:sz w:val="30"/>
          <w:szCs w:val="30"/>
          <w:lang w:eastAsia="zh-CN"/>
        </w:rPr>
        <w:t>-</w:t>
      </w:r>
      <w:r w:rsidR="00F84672" w:rsidRPr="00CE4482">
        <w:rPr>
          <w:rFonts w:ascii="Angsana New" w:eastAsiaTheme="minorEastAsia" w:hAnsi="Angsana New"/>
          <w:spacing w:val="-6"/>
          <w:sz w:val="30"/>
          <w:szCs w:val="30"/>
          <w:lang w:eastAsia="zh-CN"/>
        </w:rPr>
        <w:t xml:space="preserve"> </w:t>
      </w:r>
      <w:r w:rsidR="00637B9D" w:rsidRPr="00CE4482">
        <w:rPr>
          <w:rFonts w:ascii="Angsana New" w:eastAsiaTheme="minorEastAsia" w:hAnsi="Angsana New"/>
          <w:spacing w:val="-6"/>
          <w:sz w:val="30"/>
          <w:szCs w:val="30"/>
          <w:lang w:eastAsia="zh-CN"/>
        </w:rPr>
        <w:t>5.92</w:t>
      </w:r>
      <w:r w:rsidR="009236F0" w:rsidRPr="00CE4482">
        <w:rPr>
          <w:rFonts w:ascii="Angsana New" w:eastAsiaTheme="minorEastAsia" w:hAnsi="Angsana New"/>
          <w:spacing w:val="-6"/>
          <w:sz w:val="30"/>
          <w:szCs w:val="30"/>
          <w:lang w:eastAsia="zh-CN"/>
        </w:rPr>
        <w:t xml:space="preserve"> </w:t>
      </w:r>
      <w:r w:rsidR="009236F0" w:rsidRPr="00CE4482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ต่อปี</w:t>
      </w:r>
      <w:r w:rsidR="009236F0" w:rsidRPr="00CE4482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="009236F0" w:rsidRPr="00CE4482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="009236F0" w:rsidRPr="00CE4482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="00CB14E5" w:rsidRPr="00CE4482">
        <w:rPr>
          <w:rFonts w:ascii="Angsana New" w:eastAsiaTheme="minorEastAsia" w:hAnsi="Angsana New"/>
          <w:spacing w:val="-6"/>
          <w:sz w:val="30"/>
          <w:szCs w:val="30"/>
          <w:lang w:eastAsia="zh-CN"/>
        </w:rPr>
        <w:t>1.</w:t>
      </w:r>
      <w:r w:rsidR="00CE4482" w:rsidRPr="00CE4482">
        <w:rPr>
          <w:rFonts w:ascii="Angsana New" w:eastAsiaTheme="minorEastAsia" w:hAnsi="Angsana New"/>
          <w:spacing w:val="-6"/>
          <w:sz w:val="30"/>
          <w:szCs w:val="30"/>
          <w:lang w:eastAsia="zh-CN"/>
        </w:rPr>
        <w:t>68</w:t>
      </w:r>
      <w:r w:rsidR="000E4B86" w:rsidRPr="00CE4482">
        <w:rPr>
          <w:rFonts w:ascii="Angsana New" w:eastAsiaTheme="minorEastAsia" w:hAnsi="Angsana New"/>
          <w:spacing w:val="-6"/>
          <w:sz w:val="30"/>
          <w:szCs w:val="30"/>
          <w:lang w:eastAsia="zh-CN"/>
        </w:rPr>
        <w:t xml:space="preserve"> </w:t>
      </w:r>
      <w:r w:rsidR="00C03B3F">
        <w:rPr>
          <w:rFonts w:ascii="Angsana New" w:eastAsiaTheme="minorEastAsia" w:hAnsi="Angsana New"/>
          <w:spacing w:val="-6"/>
          <w:sz w:val="30"/>
          <w:szCs w:val="30"/>
          <w:lang w:eastAsia="zh-CN"/>
        </w:rPr>
        <w:t>-</w:t>
      </w:r>
      <w:r w:rsidR="000E4B86" w:rsidRPr="00CE4482">
        <w:rPr>
          <w:rFonts w:ascii="Angsana New" w:eastAsiaTheme="minorEastAsia" w:hAnsi="Angsana New"/>
          <w:spacing w:val="-6"/>
          <w:sz w:val="30"/>
          <w:szCs w:val="30"/>
          <w:lang w:eastAsia="zh-CN"/>
        </w:rPr>
        <w:t xml:space="preserve"> </w:t>
      </w:r>
      <w:r w:rsidR="00CE4482" w:rsidRPr="00CE4482">
        <w:rPr>
          <w:rFonts w:ascii="Angsana New" w:eastAsiaTheme="minorEastAsia" w:hAnsi="Angsana New"/>
          <w:spacing w:val="-6"/>
          <w:sz w:val="30"/>
          <w:szCs w:val="30"/>
          <w:lang w:eastAsia="zh-CN"/>
        </w:rPr>
        <w:t>1.86</w:t>
      </w:r>
      <w:r w:rsidR="009236F0" w:rsidRPr="00CE4482">
        <w:rPr>
          <w:rFonts w:ascii="Angsana New" w:eastAsiaTheme="minorEastAsia" w:hAnsi="Angsana New"/>
          <w:spacing w:val="-6"/>
          <w:sz w:val="30"/>
          <w:szCs w:val="30"/>
          <w:lang w:eastAsia="zh-CN"/>
        </w:rPr>
        <w:t xml:space="preserve"> </w:t>
      </w:r>
      <w:r w:rsidR="009236F0" w:rsidRPr="00CE4482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ต่อปี</w:t>
      </w:r>
    </w:p>
    <w:p w14:paraId="311EAB7E" w14:textId="77777777" w:rsidR="004541B6" w:rsidRPr="002E53F2" w:rsidRDefault="004541B6" w:rsidP="002E53F2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</w:p>
    <w:p w14:paraId="79B91E67" w14:textId="48567E9A" w:rsidR="00620934" w:rsidRPr="002E53F2" w:rsidRDefault="009C59A4" w:rsidP="002E53F2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ในระหว่างงวด</w:t>
      </w:r>
      <w:r w:rsidR="00BE252D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เก้า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เดือนสิ้นสุดวันที่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5F5CA4" w:rsidRPr="002E53F2">
        <w:rPr>
          <w:rFonts w:ascii="Angsana New" w:eastAsiaTheme="minorEastAsia" w:hAnsi="Angsana New"/>
          <w:sz w:val="30"/>
          <w:szCs w:val="30"/>
          <w:lang w:eastAsia="zh-CN"/>
        </w:rPr>
        <w:t xml:space="preserve">30 </w:t>
      </w:r>
      <w:r w:rsidR="00BE252D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กันยายน </w:t>
      </w:r>
      <w:r w:rsidRPr="002E53F2">
        <w:rPr>
          <w:rFonts w:ascii="Angsana New" w:eastAsiaTheme="minorEastAsia" w:hAnsi="Angsana New"/>
          <w:sz w:val="30"/>
          <w:szCs w:val="30"/>
          <w:lang w:eastAsia="zh-CN"/>
        </w:rPr>
        <w:t xml:space="preserve">2568 </w:t>
      </w:r>
      <w:r w:rsidR="002A2AAD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</w:t>
      </w:r>
      <w:r w:rsidR="00297488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ได้</w:t>
      </w:r>
      <w:r w:rsidR="00C46895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เข้าทำสัญญาให้กู้ยืมเงิน</w:t>
      </w:r>
      <w:r w:rsidR="00B17E81">
        <w:rPr>
          <w:rFonts w:ascii="Angsana New" w:eastAsiaTheme="minorEastAsia" w:hAnsi="Angsana New" w:hint="cs"/>
          <w:sz w:val="30"/>
          <w:szCs w:val="30"/>
          <w:cs/>
          <w:lang w:eastAsia="zh-CN"/>
        </w:rPr>
        <w:t>ระยะสั้นและ</w:t>
      </w:r>
      <w:r w:rsidR="00C46895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ระยะ</w:t>
      </w:r>
      <w:r w:rsidR="002B6256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ยาว</w:t>
      </w:r>
      <w:r w:rsidR="00C46895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ประเภทตั๋วสัญญาใช้เงิน</w:t>
      </w:r>
      <w:r w:rsidR="00FC0197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กับ</w:t>
      </w:r>
      <w:r w:rsidR="0032669C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กิจการร่วมค้าแห่งหนึ่ง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จำนวน</w:t>
      </w:r>
      <w:r w:rsidR="003A5E22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เงิน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CE1891">
        <w:rPr>
          <w:rFonts w:ascii="Angsana New" w:eastAsiaTheme="minorEastAsia" w:hAnsi="Angsana New"/>
          <w:sz w:val="30"/>
          <w:szCs w:val="30"/>
          <w:lang w:eastAsia="zh-CN"/>
        </w:rPr>
        <w:t xml:space="preserve">178.16 </w:t>
      </w:r>
      <w:r w:rsidR="00DA77C9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ล้านบาท</w:t>
      </w:r>
      <w:r w:rsidR="00D91495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D91495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และ </w:t>
      </w:r>
      <w:r w:rsidR="00CE1891" w:rsidRPr="002E53F2">
        <w:rPr>
          <w:rFonts w:ascii="Angsana New" w:eastAsiaTheme="minorEastAsia" w:hAnsi="Angsana New"/>
          <w:sz w:val="30"/>
          <w:szCs w:val="30"/>
          <w:lang w:eastAsia="zh-CN"/>
        </w:rPr>
        <w:t xml:space="preserve">589.60 </w:t>
      </w:r>
      <w:r w:rsidR="00B17E81">
        <w:rPr>
          <w:rFonts w:ascii="Angsana New" w:eastAsiaTheme="minorEastAsia" w:hAnsi="Angsana New" w:hint="cs"/>
          <w:sz w:val="30"/>
          <w:szCs w:val="30"/>
          <w:cs/>
          <w:lang w:eastAsia="zh-CN"/>
        </w:rPr>
        <w:t>ล้านบาท ตามลำดับ</w:t>
      </w:r>
      <w:r w:rsidR="00DA77C9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32669C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โ</w:t>
      </w:r>
      <w:r w:rsidR="00347646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ด</w:t>
      </w:r>
      <w:r w:rsidR="0032669C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ยมีอัตราดอกเบี้ย</w:t>
      </w:r>
      <w:r w:rsidR="00F96FBC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เงินให้กู้ยืมร้อยละ </w:t>
      </w:r>
      <w:r w:rsidR="00C85FEF" w:rsidRPr="002E53F2">
        <w:rPr>
          <w:rFonts w:ascii="Angsana New" w:eastAsiaTheme="minorEastAsia" w:hAnsi="Angsana New"/>
          <w:sz w:val="30"/>
          <w:szCs w:val="30"/>
          <w:lang w:eastAsia="zh-CN"/>
        </w:rPr>
        <w:t xml:space="preserve">4.42 </w:t>
      </w:r>
      <w:r w:rsidR="00C85FEF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="002C2ADE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ทั้งนี้เงินให้กู้ยืมกับกิจการร่วมค้ามีเงื่อนไขการรับชำระคืนเงินให้กู้เมื่อทวงถาม</w:t>
      </w:r>
    </w:p>
    <w:p w14:paraId="594248A3" w14:textId="77777777" w:rsidR="00DB7AFB" w:rsidRPr="002E53F2" w:rsidRDefault="00DB7AFB" w:rsidP="002E53F2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</w:p>
    <w:p w14:paraId="54646574" w14:textId="77777777" w:rsidR="00016CF9" w:rsidRDefault="00016CF9" w:rsidP="002E53F2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</w:p>
    <w:p w14:paraId="2DECAF83" w14:textId="77777777" w:rsidR="00016CF9" w:rsidRDefault="00016CF9" w:rsidP="002E53F2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</w:p>
    <w:p w14:paraId="245FAD34" w14:textId="77777777" w:rsidR="00016CF9" w:rsidRDefault="00016CF9" w:rsidP="002E53F2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</w:p>
    <w:p w14:paraId="5C2F1625" w14:textId="6C1608E2" w:rsidR="009236F0" w:rsidRDefault="009236F0" w:rsidP="002E53F2">
      <w:pPr>
        <w:ind w:left="540"/>
        <w:jc w:val="thaiDistribute"/>
        <w:rPr>
          <w:rFonts w:ascii="Angsana New" w:eastAsiaTheme="minorEastAsia" w:hAnsi="Angsana New"/>
          <w:spacing w:val="-4"/>
          <w:sz w:val="30"/>
          <w:szCs w:val="30"/>
          <w:lang w:eastAsia="zh-CN"/>
        </w:rPr>
      </w:pP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lastRenderedPageBreak/>
        <w:t>เมื่อวันที่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741C5E" w:rsidRPr="002E53F2">
        <w:rPr>
          <w:rFonts w:ascii="Angsana New" w:eastAsiaTheme="minorEastAsia" w:hAnsi="Angsana New"/>
          <w:sz w:val="30"/>
          <w:szCs w:val="30"/>
          <w:lang w:eastAsia="zh-CN"/>
        </w:rPr>
        <w:t>2</w:t>
      </w:r>
      <w:r w:rsidR="005D4FEB" w:rsidRPr="002E53F2">
        <w:rPr>
          <w:rFonts w:ascii="Angsana New" w:eastAsiaTheme="minorEastAsia" w:hAnsi="Angsana New"/>
          <w:sz w:val="30"/>
          <w:szCs w:val="30"/>
          <w:lang w:eastAsia="zh-CN"/>
        </w:rPr>
        <w:t xml:space="preserve">9 </w:t>
      </w:r>
      <w:r w:rsidR="005D4FEB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กันยายน</w:t>
      </w:r>
      <w:r w:rsidR="005E1538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EA39B0" w:rsidRPr="002E53F2">
        <w:rPr>
          <w:rFonts w:ascii="Angsana New" w:eastAsiaTheme="minorEastAsia" w:hAnsi="Angsana New"/>
          <w:sz w:val="30"/>
          <w:szCs w:val="30"/>
          <w:lang w:eastAsia="zh-CN"/>
        </w:rPr>
        <w:t>8</w:t>
      </w:r>
      <w:r w:rsidRPr="002E53F2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</w:t>
      </w:r>
      <w:r w:rsidR="005A0ECA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ทั้งหมด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จากบริษัทย่อย</w:t>
      </w:r>
      <w:r w:rsidR="00D018B1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5D4FEB" w:rsidRPr="002E53F2">
        <w:rPr>
          <w:rFonts w:ascii="Angsana New" w:eastAsiaTheme="minorEastAsia" w:hAnsi="Angsana New"/>
          <w:sz w:val="30"/>
          <w:szCs w:val="30"/>
          <w:lang w:eastAsia="zh-CN"/>
        </w:rPr>
        <w:t>22</w:t>
      </w:r>
      <w:r w:rsidRPr="002E53F2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</w:t>
      </w:r>
      <w:r w:rsidR="005F6F3B" w:rsidRPr="002E53F2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5F6F3B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และไม่เรียกชำระคืนเงินให้กู้ยืม</w:t>
      </w:r>
      <w:r w:rsidR="00467C98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จาก</w:t>
      </w:r>
      <w:r w:rsidR="009F3A1B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กิจ</w:t>
      </w:r>
      <w:r w:rsidR="00467C98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การร่วมค้าแห่งหนึ่ง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ภายในรอบระยะเวลา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/>
          <w:sz w:val="30"/>
          <w:szCs w:val="30"/>
          <w:lang w:eastAsia="zh-CN"/>
        </w:rPr>
        <w:t xml:space="preserve">12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เงินให้กู้ยืมดังกล่าว</w:t>
      </w:r>
      <w:r w:rsidR="00D018B1"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br/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ถูกจัดประเภทเป็นสินทรัพย์ไม่หมุนเวียน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ณ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วันที่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4C6CC3" w:rsidRPr="002E53F2">
        <w:rPr>
          <w:rFonts w:ascii="Angsana New" w:eastAsiaTheme="minorEastAsia" w:hAnsi="Angsana New"/>
          <w:sz w:val="30"/>
          <w:szCs w:val="30"/>
          <w:lang w:eastAsia="zh-CN"/>
        </w:rPr>
        <w:t xml:space="preserve">30 </w:t>
      </w:r>
      <w:r w:rsidR="00471D0F"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กันยายน</w:t>
      </w:r>
      <w:r w:rsidR="00471D0F"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B3274B" w:rsidRPr="002E53F2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EA39B0" w:rsidRPr="002E53F2">
        <w:rPr>
          <w:rFonts w:ascii="Angsana New" w:eastAsiaTheme="minorEastAsia" w:hAnsi="Angsana New"/>
          <w:sz w:val="30"/>
          <w:szCs w:val="30"/>
          <w:lang w:eastAsia="zh-CN"/>
        </w:rPr>
        <w:t>8</w:t>
      </w:r>
      <w:r w:rsidR="00B3274B" w:rsidRPr="002E53F2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และในวันเดียวกัน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บริษัทย่อย</w:t>
      </w:r>
      <w:r w:rsidRPr="002E53F2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605781" w:rsidRPr="002E53F2">
        <w:rPr>
          <w:rFonts w:ascii="Angsana New" w:eastAsiaTheme="minorEastAsia" w:hAnsi="Angsana New"/>
          <w:sz w:val="30"/>
          <w:szCs w:val="30"/>
          <w:lang w:eastAsia="zh-CN"/>
        </w:rPr>
        <w:t>7</w:t>
      </w:r>
      <w:r w:rsidRPr="002E53F2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บริษัทได้ออกหนังสือไม่เรียกชำระคืนเงินให้กู้ยืมแก่</w:t>
      </w:r>
      <w:r w:rsidRPr="002E53F2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บริษัทภายในรอบระยะเวลา</w:t>
      </w:r>
      <w:r w:rsidRPr="002E53F2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/>
          <w:spacing w:val="-4"/>
          <w:sz w:val="30"/>
          <w:szCs w:val="30"/>
          <w:lang w:eastAsia="zh-CN"/>
        </w:rPr>
        <w:t xml:space="preserve">12 </w:t>
      </w:r>
      <w:r w:rsidRPr="002E53F2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เดือน</w:t>
      </w:r>
      <w:r w:rsidRPr="002E53F2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เงินกู้ยืมดังกล่าวถูกจัดประเภทเป็นหนี้สินไม่หมุนเวียน</w:t>
      </w:r>
      <w:r w:rsidRPr="002E53F2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ณ</w:t>
      </w:r>
      <w:r w:rsidRPr="002E53F2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2E53F2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วันที่</w:t>
      </w:r>
      <w:r w:rsidRPr="002E53F2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4C6CC3" w:rsidRPr="002E53F2">
        <w:rPr>
          <w:rFonts w:ascii="Angsana New" w:eastAsiaTheme="minorEastAsia" w:hAnsi="Angsana New"/>
          <w:spacing w:val="-4"/>
          <w:sz w:val="30"/>
          <w:szCs w:val="30"/>
          <w:lang w:eastAsia="zh-CN"/>
        </w:rPr>
        <w:t xml:space="preserve">30 </w:t>
      </w:r>
      <w:r w:rsidR="00471D0F" w:rsidRPr="002E53F2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กันยายน</w:t>
      </w:r>
      <w:r w:rsidR="00471D0F" w:rsidRPr="002E53F2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B3274B" w:rsidRPr="002E53F2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256</w:t>
      </w:r>
      <w:r w:rsidR="00EA39B0" w:rsidRPr="002E53F2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8</w:t>
      </w:r>
    </w:p>
    <w:p w14:paraId="3037B79B" w14:textId="77777777" w:rsidR="00212D22" w:rsidRDefault="00212D22" w:rsidP="002E53F2">
      <w:pPr>
        <w:ind w:left="540"/>
        <w:jc w:val="thaiDistribute"/>
        <w:rPr>
          <w:rFonts w:ascii="Angsana New" w:eastAsiaTheme="minorEastAsia" w:hAnsi="Angsana New"/>
          <w:spacing w:val="-4"/>
          <w:sz w:val="30"/>
          <w:szCs w:val="30"/>
          <w:lang w:eastAsia="zh-CN"/>
        </w:rPr>
      </w:pPr>
    </w:p>
    <w:p w14:paraId="5E8FF58E" w14:textId="36870668" w:rsidR="00212D22" w:rsidRDefault="00A84E79" w:rsidP="00212D22">
      <w:pPr>
        <w:ind w:left="540"/>
        <w:jc w:val="thaiDistribute"/>
        <w:rPr>
          <w:rFonts w:ascii="Angsana New" w:eastAsiaTheme="minorEastAsia" w:hAnsi="Angsana New"/>
          <w:i/>
          <w:iCs/>
          <w:spacing w:val="-4"/>
          <w:sz w:val="30"/>
          <w:szCs w:val="30"/>
          <w:lang w:eastAsia="zh-CN"/>
        </w:rPr>
      </w:pPr>
      <w:r w:rsidRPr="00A84E79">
        <w:rPr>
          <w:rFonts w:ascii="Angsana New" w:eastAsiaTheme="minorEastAsia" w:hAnsi="Angsana New" w:hint="cs"/>
          <w:i/>
          <w:iCs/>
          <w:spacing w:val="-4"/>
          <w:sz w:val="30"/>
          <w:szCs w:val="30"/>
          <w:cs/>
          <w:lang w:eastAsia="zh-CN"/>
        </w:rPr>
        <w:t>สัญญาให้บริการพนักงาน</w:t>
      </w:r>
    </w:p>
    <w:p w14:paraId="22C43835" w14:textId="77777777" w:rsidR="00A84E79" w:rsidRPr="00C616DE" w:rsidRDefault="00A84E79" w:rsidP="00212D22">
      <w:pPr>
        <w:ind w:left="540"/>
        <w:jc w:val="thaiDistribute"/>
        <w:rPr>
          <w:rFonts w:ascii="Angsana New" w:eastAsiaTheme="minorEastAsia" w:hAnsi="Angsana New"/>
          <w:i/>
          <w:iCs/>
          <w:spacing w:val="-4"/>
          <w:sz w:val="30"/>
          <w:szCs w:val="30"/>
          <w:highlight w:val="yellow"/>
          <w:lang w:eastAsia="zh-CN"/>
        </w:rPr>
      </w:pPr>
    </w:p>
    <w:p w14:paraId="293346A1" w14:textId="22968DF3" w:rsidR="008E5473" w:rsidRPr="00653B34" w:rsidRDefault="00F40835" w:rsidP="002E53F2">
      <w:pPr>
        <w:ind w:left="540"/>
        <w:jc w:val="thaiDistribute"/>
        <w:rPr>
          <w:rFonts w:ascii="Angsana New" w:eastAsiaTheme="minorEastAsia" w:hAnsi="Angsana New"/>
          <w:spacing w:val="-6"/>
          <w:sz w:val="30"/>
          <w:szCs w:val="30"/>
          <w:lang w:eastAsia="zh-CN"/>
        </w:rPr>
      </w:pPr>
      <w:r w:rsidRPr="00653B34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ในระหว่างงวดเก้าเดือนสิ้นสุดวันที่</w:t>
      </w:r>
      <w:r w:rsidRPr="00653B34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Pr="00653B34">
        <w:rPr>
          <w:rFonts w:ascii="Angsana New" w:eastAsiaTheme="minorEastAsia" w:hAnsi="Angsana New"/>
          <w:spacing w:val="-6"/>
          <w:sz w:val="30"/>
          <w:szCs w:val="30"/>
          <w:lang w:eastAsia="zh-CN"/>
        </w:rPr>
        <w:t>30</w:t>
      </w:r>
      <w:r w:rsidRPr="00653B34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Pr="00653B34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กันยายน</w:t>
      </w:r>
      <w:r w:rsidRPr="00653B34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Pr="00653B34">
        <w:rPr>
          <w:rFonts w:ascii="Angsana New" w:eastAsiaTheme="minorEastAsia" w:hAnsi="Angsana New"/>
          <w:spacing w:val="-6"/>
          <w:sz w:val="30"/>
          <w:szCs w:val="30"/>
          <w:lang w:eastAsia="zh-CN"/>
        </w:rPr>
        <w:t>2568</w:t>
      </w:r>
      <w:r w:rsidRPr="00653B34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Pr="00653B34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บริษัทได้เข้าทำสัญญาให้บริการพนักงานกับบริษัทย่อยแห่งหนึ่ง</w:t>
      </w:r>
      <w:r w:rsidRPr="00653B34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Pr="00653B34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เกี่ยวกับการให้พนักงานของบริษัทย่อยมาช่วยในการดำเนินการพัฒนาและปรับปรุงโครงการโรงแรม</w:t>
      </w:r>
      <w:r w:rsidRPr="00653B34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Pr="00653B34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โดยมีกำหนดระยะเวลาตั้งแต่วันที่</w:t>
      </w:r>
      <w:r w:rsidRPr="00653B34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Pr="00653B34">
        <w:rPr>
          <w:rFonts w:ascii="Angsana New" w:eastAsiaTheme="minorEastAsia" w:hAnsi="Angsana New"/>
          <w:spacing w:val="-6"/>
          <w:sz w:val="30"/>
          <w:szCs w:val="30"/>
          <w:lang w:eastAsia="zh-CN"/>
        </w:rPr>
        <w:t>1</w:t>
      </w:r>
      <w:r w:rsidRPr="00653B34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Pr="00653B34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กรกฎาคม</w:t>
      </w:r>
      <w:r w:rsidRPr="00653B34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Pr="00653B34">
        <w:rPr>
          <w:rFonts w:ascii="Angsana New" w:eastAsiaTheme="minorEastAsia" w:hAnsi="Angsana New"/>
          <w:spacing w:val="-6"/>
          <w:sz w:val="30"/>
          <w:szCs w:val="30"/>
          <w:lang w:eastAsia="zh-CN"/>
        </w:rPr>
        <w:t>2568</w:t>
      </w:r>
      <w:r w:rsidRPr="00653B34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Pr="00653B34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ถึง</w:t>
      </w:r>
      <w:r w:rsidRPr="00653B34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Pr="00653B34">
        <w:rPr>
          <w:rFonts w:ascii="Angsana New" w:eastAsiaTheme="minorEastAsia" w:hAnsi="Angsana New"/>
          <w:spacing w:val="-6"/>
          <w:sz w:val="30"/>
          <w:szCs w:val="30"/>
          <w:lang w:eastAsia="zh-CN"/>
        </w:rPr>
        <w:t>30</w:t>
      </w:r>
      <w:r w:rsidRPr="00653B34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Pr="00653B34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พฤศจิกายน</w:t>
      </w:r>
      <w:r w:rsidRPr="00653B34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Pr="00653B34">
        <w:rPr>
          <w:rFonts w:ascii="Angsana New" w:eastAsiaTheme="minorEastAsia" w:hAnsi="Angsana New"/>
          <w:spacing w:val="-6"/>
          <w:sz w:val="30"/>
          <w:szCs w:val="30"/>
          <w:lang w:eastAsia="zh-CN"/>
        </w:rPr>
        <w:t>2568</w:t>
      </w:r>
      <w:r w:rsidRPr="00653B34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  <w:r w:rsidRPr="00653B34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ซึ่ง</w:t>
      </w:r>
      <w:r w:rsidR="00C12AA8" w:rsidRPr="00653B34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บริษัท</w:t>
      </w:r>
      <w:r w:rsidRPr="00653B34">
        <w:rPr>
          <w:rFonts w:ascii="Angsana New" w:eastAsiaTheme="minorEastAsia" w:hAnsi="Angsana New" w:hint="cs"/>
          <w:spacing w:val="-6"/>
          <w:sz w:val="30"/>
          <w:szCs w:val="30"/>
          <w:cs/>
          <w:lang w:eastAsia="zh-CN"/>
        </w:rPr>
        <w:t>ต้องชำระค่าบริการตามอัตราที่ระบุไว้ในสัญญา</w:t>
      </w:r>
      <w:r w:rsidRPr="00653B34">
        <w:rPr>
          <w:rFonts w:ascii="Angsana New" w:eastAsiaTheme="minorEastAsia" w:hAnsi="Angsana New"/>
          <w:spacing w:val="-6"/>
          <w:sz w:val="30"/>
          <w:szCs w:val="30"/>
          <w:cs/>
          <w:lang w:eastAsia="zh-CN"/>
        </w:rPr>
        <w:t xml:space="preserve"> </w:t>
      </w:r>
    </w:p>
    <w:p w14:paraId="208CA5C1" w14:textId="77777777" w:rsidR="00F40835" w:rsidRPr="002E53F2" w:rsidRDefault="00F40835" w:rsidP="002E53F2">
      <w:pPr>
        <w:ind w:left="540"/>
        <w:jc w:val="thaiDistribute"/>
        <w:rPr>
          <w:rFonts w:ascii="Angsana New" w:eastAsiaTheme="minorEastAsia" w:hAnsi="Angsana New"/>
          <w:spacing w:val="-4"/>
          <w:sz w:val="30"/>
          <w:szCs w:val="30"/>
          <w:lang w:eastAsia="zh-CN"/>
        </w:rPr>
      </w:pPr>
    </w:p>
    <w:p w14:paraId="6F1AFE4B" w14:textId="2A5355E7" w:rsidR="00B406B1" w:rsidRPr="002E53F2" w:rsidRDefault="00B406B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53F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ภาระผูกพันที่มีกับบุคคลหรือกิจการที่เกี่ยวข้องกัน</w:t>
      </w:r>
    </w:p>
    <w:p w14:paraId="3586DD8F" w14:textId="77777777" w:rsidR="00B406B1" w:rsidRPr="002E53F2" w:rsidRDefault="00B406B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2"/>
        <w:gridCol w:w="1349"/>
        <w:gridCol w:w="247"/>
        <w:gridCol w:w="1462"/>
      </w:tblGrid>
      <w:tr w:rsidR="00C22C25" w:rsidRPr="002E53F2" w14:paraId="583C39B6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5611130E" w14:textId="77777777" w:rsidR="00C22C25" w:rsidRPr="002E53F2" w:rsidRDefault="00C22C25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14D9EC" w14:textId="5319EE78" w:rsidR="00C22C25" w:rsidRPr="002E53F2" w:rsidRDefault="00370AE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0A071F"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B1711C"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A2329"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E72C5"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BE72C5"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071F"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F5978"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42" w:type="pct"/>
          </w:tcPr>
          <w:p w14:paraId="02F92AC6" w14:textId="77777777" w:rsidR="00C22C25" w:rsidRPr="002E53F2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EAA0F5" w14:textId="77777777" w:rsidR="00C22C25" w:rsidRPr="002E53F2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632DA53B" w14:textId="77777777" w:rsidR="00C22C25" w:rsidRPr="002E53F2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6928AB30" w14:textId="02048682" w:rsidR="00C22C25" w:rsidRPr="002E53F2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394B34" w:rsidRPr="002E53F2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2C25" w:rsidRPr="002E53F2" w14:paraId="644F10C1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197EDCD4" w14:textId="77777777" w:rsidR="00C22C25" w:rsidRPr="002E53F2" w:rsidRDefault="00C22C25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2" w:type="pct"/>
            <w:gridSpan w:val="3"/>
          </w:tcPr>
          <w:p w14:paraId="32EA5F19" w14:textId="77777777" w:rsidR="00C22C25" w:rsidRPr="002E53F2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C25" w:rsidRPr="002E53F2" w14:paraId="15FD2D6F" w14:textId="77777777" w:rsidTr="00AF2174">
        <w:trPr>
          <w:trHeight w:val="420"/>
        </w:trPr>
        <w:tc>
          <w:tcPr>
            <w:tcW w:w="3318" w:type="pct"/>
          </w:tcPr>
          <w:p w14:paraId="4842B1AD" w14:textId="77777777" w:rsidR="00C22C25" w:rsidRPr="002E53F2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41A71376" w14:textId="77777777" w:rsidR="00C22C25" w:rsidRPr="002E53F2" w:rsidRDefault="00C22C25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1A278FF" w14:textId="77777777" w:rsidR="00C22C25" w:rsidRPr="002E53F2" w:rsidRDefault="00C22C25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</w:tcPr>
          <w:p w14:paraId="1108B464" w14:textId="77777777" w:rsidR="00C22C25" w:rsidRPr="002E53F2" w:rsidRDefault="00C22C25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2C25" w:rsidRPr="002E53F2" w14:paraId="0FD3F4B9" w14:textId="77777777" w:rsidTr="00DC0612">
        <w:trPr>
          <w:trHeight w:val="420"/>
        </w:trPr>
        <w:tc>
          <w:tcPr>
            <w:tcW w:w="3318" w:type="pct"/>
          </w:tcPr>
          <w:p w14:paraId="2CC4AB48" w14:textId="77777777" w:rsidR="00C22C25" w:rsidRPr="002E53F2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42" w:type="pct"/>
            <w:shd w:val="clear" w:color="auto" w:fill="FFFFFF"/>
          </w:tcPr>
          <w:p w14:paraId="0FEBA63A" w14:textId="77777777" w:rsidR="00C22C25" w:rsidRPr="002E53F2" w:rsidRDefault="00C22C25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E54B3F8" w14:textId="77777777" w:rsidR="00C22C25" w:rsidRPr="002E53F2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72891412" w14:textId="77777777" w:rsidR="00C22C25" w:rsidRPr="002E53F2" w:rsidRDefault="00C22C2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E17" w:rsidRPr="002E53F2" w14:paraId="7E28BC4C" w14:textId="77777777" w:rsidTr="00AF2174">
        <w:trPr>
          <w:trHeight w:val="420"/>
        </w:trPr>
        <w:tc>
          <w:tcPr>
            <w:tcW w:w="3318" w:type="pct"/>
          </w:tcPr>
          <w:p w14:paraId="51600C30" w14:textId="1B94B5E7" w:rsidR="00C70E17" w:rsidRPr="002E53F2" w:rsidRDefault="0012012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42" w:type="pct"/>
            <w:shd w:val="clear" w:color="auto" w:fill="FFFFFF"/>
          </w:tcPr>
          <w:p w14:paraId="6CC06301" w14:textId="738F596A" w:rsidR="00C70E17" w:rsidRPr="002E53F2" w:rsidRDefault="0079554A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E53F2">
              <w:rPr>
                <w:rFonts w:ascii="Angsana New" w:hAnsi="Angsana New"/>
                <w:sz w:val="30"/>
                <w:szCs w:val="30"/>
                <w:lang w:eastAsia="zh-CN"/>
              </w:rPr>
              <w:t>2,199</w:t>
            </w:r>
          </w:p>
        </w:tc>
        <w:tc>
          <w:tcPr>
            <w:tcW w:w="136" w:type="pct"/>
          </w:tcPr>
          <w:p w14:paraId="2BA307D7" w14:textId="77777777" w:rsidR="00C70E17" w:rsidRPr="002E53F2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28707AEE" w14:textId="6375BFAA" w:rsidR="00C70E17" w:rsidRPr="002E53F2" w:rsidRDefault="009B2CAF" w:rsidP="009B2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257A" w:rsidRPr="002E53F2" w14:paraId="4619D45B" w14:textId="77777777" w:rsidTr="00DC0612">
        <w:trPr>
          <w:trHeight w:val="420"/>
        </w:trPr>
        <w:tc>
          <w:tcPr>
            <w:tcW w:w="3318" w:type="pct"/>
          </w:tcPr>
          <w:p w14:paraId="720ADAB5" w14:textId="504D84AA" w:rsidR="0043257A" w:rsidRPr="002E53F2" w:rsidRDefault="006D71C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42" w:type="pct"/>
            <w:shd w:val="clear" w:color="auto" w:fill="FFFFFF"/>
          </w:tcPr>
          <w:p w14:paraId="25754166" w14:textId="05338AA9" w:rsidR="0043257A" w:rsidRPr="002E53F2" w:rsidRDefault="0079554A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E53F2">
              <w:rPr>
                <w:rFonts w:ascii="Angsana New" w:hAnsi="Angsana New"/>
                <w:sz w:val="30"/>
                <w:szCs w:val="30"/>
                <w:lang w:eastAsia="zh-CN"/>
              </w:rPr>
              <w:t>10,708</w:t>
            </w:r>
          </w:p>
        </w:tc>
        <w:tc>
          <w:tcPr>
            <w:tcW w:w="136" w:type="pct"/>
          </w:tcPr>
          <w:p w14:paraId="1E5AB269" w14:textId="77777777" w:rsidR="0043257A" w:rsidRPr="002E53F2" w:rsidRDefault="004325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187B1D25" w14:textId="5C150A6C" w:rsidR="0043257A" w:rsidRPr="002E53F2" w:rsidRDefault="0079554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0612" w:rsidRPr="002E53F2" w14:paraId="2378831C" w14:textId="77777777" w:rsidTr="00DC0612">
        <w:trPr>
          <w:trHeight w:val="420"/>
        </w:trPr>
        <w:tc>
          <w:tcPr>
            <w:tcW w:w="3318" w:type="pct"/>
          </w:tcPr>
          <w:p w14:paraId="0ACD06DB" w14:textId="12EC4C89" w:rsidR="00DC0612" w:rsidRPr="002E53F2" w:rsidRDefault="009C6E9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768CC4F0" w14:textId="363E1EA9" w:rsidR="00DC0612" w:rsidRPr="002E53F2" w:rsidRDefault="0079554A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E53F2">
              <w:rPr>
                <w:rFonts w:ascii="Angsana New" w:hAnsi="Angsana New"/>
                <w:sz w:val="30"/>
                <w:szCs w:val="30"/>
                <w:lang w:eastAsia="zh-CN"/>
              </w:rPr>
              <w:t>11,822</w:t>
            </w:r>
          </w:p>
        </w:tc>
        <w:tc>
          <w:tcPr>
            <w:tcW w:w="136" w:type="pct"/>
          </w:tcPr>
          <w:p w14:paraId="116C3309" w14:textId="77777777" w:rsidR="00DC0612" w:rsidRPr="002E53F2" w:rsidRDefault="00DC061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7EEE9FE1" w14:textId="53B363DF" w:rsidR="00DC0612" w:rsidRPr="002E53F2" w:rsidRDefault="005E0D5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E53F2">
              <w:rPr>
                <w:rFonts w:ascii="Angsana New" w:hAnsi="Angsana New"/>
                <w:sz w:val="30"/>
                <w:szCs w:val="30"/>
                <w:lang w:eastAsia="zh-CN"/>
              </w:rPr>
              <w:t>468</w:t>
            </w:r>
          </w:p>
        </w:tc>
      </w:tr>
      <w:tr w:rsidR="00186D36" w:rsidRPr="002E53F2" w14:paraId="5553D250" w14:textId="77777777" w:rsidTr="00186D36">
        <w:trPr>
          <w:trHeight w:val="420"/>
        </w:trPr>
        <w:tc>
          <w:tcPr>
            <w:tcW w:w="3318" w:type="pct"/>
          </w:tcPr>
          <w:p w14:paraId="06ADD035" w14:textId="72178F3C" w:rsidR="00186D36" w:rsidRPr="002E53F2" w:rsidRDefault="00186D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5192B83" w14:textId="2F4F4AA9" w:rsidR="00186D36" w:rsidRPr="002E53F2" w:rsidRDefault="0079554A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24,729</w:t>
            </w:r>
          </w:p>
        </w:tc>
        <w:tc>
          <w:tcPr>
            <w:tcW w:w="136" w:type="pct"/>
          </w:tcPr>
          <w:p w14:paraId="41A72B83" w14:textId="77777777" w:rsidR="00186D36" w:rsidRPr="002E53F2" w:rsidRDefault="00186D3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453D2226" w14:textId="2495EFEF" w:rsidR="00186D36" w:rsidRPr="002E53F2" w:rsidRDefault="005E0D5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329AB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</w:tr>
      <w:tr w:rsidR="00C70E17" w:rsidRPr="002E53F2" w14:paraId="2AD9CFCC" w14:textId="77777777" w:rsidTr="00186D36">
        <w:trPr>
          <w:trHeight w:val="64"/>
        </w:trPr>
        <w:tc>
          <w:tcPr>
            <w:tcW w:w="3318" w:type="pct"/>
          </w:tcPr>
          <w:p w14:paraId="7BCCA684" w14:textId="77777777" w:rsidR="00C70E17" w:rsidRPr="008A74C4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FFFFFF"/>
          </w:tcPr>
          <w:p w14:paraId="751D2058" w14:textId="77777777" w:rsidR="00C70E17" w:rsidRPr="002E53F2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96EBCB0" w14:textId="77777777" w:rsidR="00C70E17" w:rsidRPr="002E53F2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  <w:tcBorders>
              <w:top w:val="double" w:sz="4" w:space="0" w:color="auto"/>
            </w:tcBorders>
          </w:tcPr>
          <w:p w14:paraId="28499B5C" w14:textId="77777777" w:rsidR="00C70E17" w:rsidRPr="002E53F2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0E17" w:rsidRPr="002E53F2" w14:paraId="2D8C0449" w14:textId="77777777" w:rsidTr="00AF2174">
        <w:trPr>
          <w:trHeight w:val="420"/>
        </w:trPr>
        <w:tc>
          <w:tcPr>
            <w:tcW w:w="3318" w:type="pct"/>
          </w:tcPr>
          <w:p w14:paraId="01058181" w14:textId="6667D767" w:rsidR="00C70E17" w:rsidRPr="002E53F2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5D68CA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E53F2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42" w:type="pct"/>
            <w:shd w:val="clear" w:color="auto" w:fill="FFFFFF"/>
          </w:tcPr>
          <w:p w14:paraId="4B45F4C6" w14:textId="77777777" w:rsidR="00C70E17" w:rsidRPr="002E53F2" w:rsidRDefault="00C70E17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5CC31A3" w14:textId="77777777" w:rsidR="00C70E17" w:rsidRPr="002E53F2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15991A20" w14:textId="77777777" w:rsidR="00C70E17" w:rsidRPr="002E53F2" w:rsidRDefault="00C70E1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3BC" w:rsidRPr="002E53F2" w14:paraId="2BD8FE4B" w14:textId="77777777" w:rsidTr="00B87465">
        <w:trPr>
          <w:trHeight w:val="420"/>
        </w:trPr>
        <w:tc>
          <w:tcPr>
            <w:tcW w:w="3318" w:type="pct"/>
          </w:tcPr>
          <w:p w14:paraId="56BBFAE8" w14:textId="6DBDFBF8" w:rsidR="005953BC" w:rsidRPr="002E53F2" w:rsidRDefault="004B66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42" w:type="pct"/>
            <w:shd w:val="clear" w:color="auto" w:fill="FFFFFF"/>
          </w:tcPr>
          <w:p w14:paraId="049573CC" w14:textId="5D5719B2" w:rsidR="005953BC" w:rsidRPr="002E53F2" w:rsidRDefault="001909CB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E53F2">
              <w:rPr>
                <w:rFonts w:ascii="Angsana New" w:hAnsi="Angsana New"/>
                <w:sz w:val="30"/>
                <w:szCs w:val="30"/>
                <w:lang w:eastAsia="zh-CN"/>
              </w:rPr>
              <w:t>2,000</w:t>
            </w:r>
          </w:p>
        </w:tc>
        <w:tc>
          <w:tcPr>
            <w:tcW w:w="136" w:type="pct"/>
          </w:tcPr>
          <w:p w14:paraId="74880098" w14:textId="77777777" w:rsidR="005953BC" w:rsidRPr="002E53F2" w:rsidRDefault="005953B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</w:tcPr>
          <w:p w14:paraId="208BBCDC" w14:textId="2E32D297" w:rsidR="005953BC" w:rsidRPr="002E53F2" w:rsidRDefault="00A1002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E53F2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0D30E2" w:rsidRPr="002E53F2" w14:paraId="1B2E9404" w14:textId="77777777" w:rsidTr="005953BC">
        <w:trPr>
          <w:trHeight w:val="420"/>
        </w:trPr>
        <w:tc>
          <w:tcPr>
            <w:tcW w:w="3318" w:type="pct"/>
          </w:tcPr>
          <w:p w14:paraId="6F8D2302" w14:textId="77777777" w:rsidR="000D30E2" w:rsidRPr="002E53F2" w:rsidRDefault="000D30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1484F04D" w14:textId="65891D8A" w:rsidR="000D30E2" w:rsidRPr="002E53F2" w:rsidRDefault="00197A65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E53F2">
              <w:rPr>
                <w:rFonts w:ascii="Angsana New" w:hAnsi="Angsana New"/>
                <w:sz w:val="30"/>
                <w:szCs w:val="30"/>
                <w:lang w:eastAsia="zh-CN"/>
              </w:rPr>
              <w:t>124,855</w:t>
            </w:r>
          </w:p>
        </w:tc>
        <w:tc>
          <w:tcPr>
            <w:tcW w:w="136" w:type="pct"/>
          </w:tcPr>
          <w:p w14:paraId="4B037517" w14:textId="77777777" w:rsidR="000D30E2" w:rsidRPr="002E53F2" w:rsidRDefault="000D30E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5EAFD942" w14:textId="28D714D1" w:rsidR="000D30E2" w:rsidRPr="002E53F2" w:rsidRDefault="005C7CC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23,300</w:t>
            </w:r>
          </w:p>
        </w:tc>
      </w:tr>
      <w:tr w:rsidR="005953BC" w:rsidRPr="002E53F2" w14:paraId="30D32D38" w14:textId="77777777" w:rsidTr="005953BC">
        <w:trPr>
          <w:trHeight w:val="420"/>
        </w:trPr>
        <w:tc>
          <w:tcPr>
            <w:tcW w:w="3318" w:type="pct"/>
          </w:tcPr>
          <w:p w14:paraId="5CFBF1D3" w14:textId="4847D3E0" w:rsidR="005953BC" w:rsidRPr="002E53F2" w:rsidRDefault="005953B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8791F6B" w14:textId="49255746" w:rsidR="005953BC" w:rsidRPr="002E53F2" w:rsidRDefault="00197A65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126,855</w:t>
            </w:r>
          </w:p>
        </w:tc>
        <w:tc>
          <w:tcPr>
            <w:tcW w:w="136" w:type="pct"/>
          </w:tcPr>
          <w:p w14:paraId="69B717B2" w14:textId="77777777" w:rsidR="005953BC" w:rsidRPr="002E53F2" w:rsidRDefault="005953B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301500F9" w14:textId="4D132AA5" w:rsidR="005953BC" w:rsidRPr="002E53F2" w:rsidRDefault="005C7CC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5C7CCE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23,300</w:t>
            </w:r>
          </w:p>
        </w:tc>
      </w:tr>
    </w:tbl>
    <w:p w14:paraId="35BA7394" w14:textId="77777777" w:rsidR="00016CF9" w:rsidRPr="00016CF9" w:rsidRDefault="00016CF9" w:rsidP="00206426">
      <w:pPr>
        <w:spacing w:line="240" w:lineRule="auto"/>
        <w:ind w:right="63"/>
        <w:jc w:val="thaiDistribute"/>
        <w:rPr>
          <w:rFonts w:ascii="Angsana New" w:hAnsi="Angsana New"/>
          <w:snapToGrid w:val="0"/>
          <w:sz w:val="30"/>
          <w:szCs w:val="30"/>
          <w:cs/>
          <w:lang w:val="en-GB" w:eastAsia="th-TH"/>
        </w:rPr>
      </w:pPr>
    </w:p>
    <w:p w14:paraId="564A84A7" w14:textId="77777777" w:rsidR="00206426" w:rsidRDefault="00206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EE1E104" w14:textId="411824DA" w:rsidR="004A6698" w:rsidRPr="002E53F2" w:rsidRDefault="004A6698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2E53F2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5A8229D9" w14:textId="77777777" w:rsidR="004A6698" w:rsidRPr="002E53F2" w:rsidRDefault="004A669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10"/>
        <w:gridCol w:w="1350"/>
        <w:gridCol w:w="270"/>
        <w:gridCol w:w="1274"/>
      </w:tblGrid>
      <w:tr w:rsidR="004A6698" w:rsidRPr="002E53F2" w14:paraId="6FC9E7B7" w14:textId="77777777" w:rsidTr="001B2C93">
        <w:trPr>
          <w:trHeight w:val="854"/>
          <w:tblHeader/>
        </w:trPr>
        <w:tc>
          <w:tcPr>
            <w:tcW w:w="5400" w:type="dxa"/>
            <w:vAlign w:val="bottom"/>
            <w:hideMark/>
          </w:tcPr>
          <w:p w14:paraId="4E8C4A0A" w14:textId="4343BD60" w:rsidR="004A6698" w:rsidRPr="002E53F2" w:rsidRDefault="004A66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7014429" w14:textId="2C856308" w:rsidR="004A6698" w:rsidRPr="002E53F2" w:rsidRDefault="004A66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A0120" w:rsidRPr="002E53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E53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F5C0A" w:rsidRPr="002E53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A77254" w:rsidRPr="002E53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E53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0A071F" w:rsidRPr="002E53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B1711C" w:rsidRPr="002E53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A2329" w:rsidRPr="002E53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E72C5" w:rsidRPr="002E53F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BE72C5" w:rsidRPr="002E53F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071F" w:rsidRPr="002E53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17D87" w:rsidRPr="002E53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10" w:type="dxa"/>
            <w:vAlign w:val="bottom"/>
          </w:tcPr>
          <w:p w14:paraId="314CA2F3" w14:textId="77777777" w:rsidR="007E7814" w:rsidRPr="002E53F2" w:rsidRDefault="007E7814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6A0D3A2" w14:textId="4D618588" w:rsidR="004A6698" w:rsidRPr="002E53F2" w:rsidRDefault="007E7814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  <w:hideMark/>
          </w:tcPr>
          <w:p w14:paraId="62E38F58" w14:textId="77777777" w:rsidR="004A6698" w:rsidRPr="002E53F2" w:rsidRDefault="004A66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4EFF043A" w14:textId="77777777" w:rsidR="004A6698" w:rsidRPr="002E53F2" w:rsidRDefault="004A66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  <w:hideMark/>
          </w:tcPr>
          <w:p w14:paraId="2851F612" w14:textId="77777777" w:rsidR="004A6698" w:rsidRPr="002E53F2" w:rsidRDefault="004A66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6B59D193" w14:textId="77777777" w:rsidR="004A6698" w:rsidRPr="002E53F2" w:rsidRDefault="004A66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A6698" w:rsidRPr="002E53F2" w14:paraId="0C0164DF" w14:textId="77777777" w:rsidTr="001B2C93">
        <w:trPr>
          <w:trHeight w:val="402"/>
          <w:tblHeader/>
        </w:trPr>
        <w:tc>
          <w:tcPr>
            <w:tcW w:w="5400" w:type="dxa"/>
            <w:vAlign w:val="bottom"/>
            <w:hideMark/>
          </w:tcPr>
          <w:p w14:paraId="2FCB464D" w14:textId="77777777" w:rsidR="004A6698" w:rsidRPr="002E53F2" w:rsidRDefault="004A669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454C454" w14:textId="77777777" w:rsidR="004A6698" w:rsidRPr="002E53F2" w:rsidRDefault="004A6698" w:rsidP="002E53F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4" w:type="dxa"/>
            <w:gridSpan w:val="3"/>
            <w:hideMark/>
          </w:tcPr>
          <w:p w14:paraId="62FC8183" w14:textId="77777777" w:rsidR="004A6698" w:rsidRPr="002E53F2" w:rsidRDefault="004A6698" w:rsidP="002E53F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E53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E53F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E53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F5978" w:rsidRPr="002E53F2" w14:paraId="2E6290C4" w14:textId="77777777" w:rsidTr="001B2C93">
        <w:trPr>
          <w:trHeight w:val="414"/>
        </w:trPr>
        <w:tc>
          <w:tcPr>
            <w:tcW w:w="5400" w:type="dxa"/>
          </w:tcPr>
          <w:p w14:paraId="03B2F891" w14:textId="180AF25A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E53F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E53F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810" w:type="dxa"/>
          </w:tcPr>
          <w:p w14:paraId="03F673B9" w14:textId="77777777" w:rsidR="00EF5978" w:rsidRPr="002E53F2" w:rsidRDefault="00EF5978" w:rsidP="002E53F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C237A8" w14:textId="41E3FD49" w:rsidR="00EF5978" w:rsidRPr="002E53F2" w:rsidRDefault="00EF5978" w:rsidP="002E53F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6E9C"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2E53F2">
              <w:rPr>
                <w:rFonts w:asciiTheme="majorBidi" w:hAnsiTheme="majorBidi" w:cstheme="majorBidi"/>
                <w:sz w:val="30"/>
                <w:szCs w:val="30"/>
              </w:rPr>
              <w:t>,049,882</w:t>
            </w:r>
          </w:p>
        </w:tc>
        <w:tc>
          <w:tcPr>
            <w:tcW w:w="270" w:type="dxa"/>
            <w:vAlign w:val="bottom"/>
          </w:tcPr>
          <w:p w14:paraId="55DDEB64" w14:textId="77777777" w:rsidR="00EF5978" w:rsidRPr="002E53F2" w:rsidRDefault="00EF5978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3D9C407B" w14:textId="31EA564F" w:rsidR="00EF5978" w:rsidRPr="002E53F2" w:rsidRDefault="00EF5978" w:rsidP="002E53F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96"/>
              <w:rPr>
                <w:rFonts w:asciiTheme="majorBidi" w:hAnsiTheme="majorBidi" w:cs="Angsana New"/>
                <w:sz w:val="30"/>
                <w:szCs w:val="30"/>
                <w:lang w:eastAsia="zh-CN" w:bidi="th-TH"/>
              </w:rPr>
            </w:pPr>
            <w:r w:rsidRPr="002E53F2">
              <w:rPr>
                <w:rFonts w:asciiTheme="majorBidi" w:hAnsiTheme="majorBidi" w:cs="Angsana New"/>
                <w:sz w:val="30"/>
                <w:szCs w:val="30"/>
                <w:lang w:eastAsia="zh-CN" w:bidi="th-TH"/>
              </w:rPr>
              <w:t>2,213,935</w:t>
            </w:r>
          </w:p>
        </w:tc>
      </w:tr>
      <w:tr w:rsidR="002C1501" w:rsidRPr="002E53F2" w14:paraId="59041891" w14:textId="77777777" w:rsidTr="001B2C93">
        <w:trPr>
          <w:trHeight w:val="414"/>
        </w:trPr>
        <w:tc>
          <w:tcPr>
            <w:tcW w:w="5400" w:type="dxa"/>
          </w:tcPr>
          <w:p w14:paraId="18B1974F" w14:textId="7A27ACFF" w:rsidR="002C1501" w:rsidRPr="002E53F2" w:rsidRDefault="002C1501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ซื้อเงินลงทุนในการร่วมค้า</w:t>
            </w:r>
          </w:p>
        </w:tc>
        <w:tc>
          <w:tcPr>
            <w:tcW w:w="810" w:type="dxa"/>
          </w:tcPr>
          <w:p w14:paraId="70067030" w14:textId="77777777" w:rsidR="002C1501" w:rsidRPr="002E53F2" w:rsidRDefault="002C1501" w:rsidP="002E53F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0ACE02" w14:textId="4F651DBD" w:rsidR="002C1501" w:rsidRPr="002E53F2" w:rsidRDefault="008E0241" w:rsidP="002E53F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1,868,191</w:t>
            </w:r>
          </w:p>
        </w:tc>
        <w:tc>
          <w:tcPr>
            <w:tcW w:w="270" w:type="dxa"/>
            <w:vAlign w:val="bottom"/>
          </w:tcPr>
          <w:p w14:paraId="338E0436" w14:textId="77777777" w:rsidR="002C1501" w:rsidRPr="002E53F2" w:rsidRDefault="002C1501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6A444B27" w14:textId="0413E367" w:rsidR="002C1501" w:rsidRPr="002E53F2" w:rsidRDefault="009B620B" w:rsidP="002E53F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96"/>
              <w:rPr>
                <w:rFonts w:asciiTheme="majorBidi" w:hAnsiTheme="majorBidi" w:cs="Angsana New"/>
                <w:sz w:val="30"/>
                <w:szCs w:val="30"/>
                <w:lang w:eastAsia="zh-CN" w:bidi="th-TH"/>
              </w:rPr>
            </w:pPr>
            <w:r w:rsidRPr="009B620B">
              <w:rPr>
                <w:rFonts w:asciiTheme="majorBidi" w:hAnsiTheme="majorBidi" w:cs="Angsana New"/>
                <w:sz w:val="30"/>
                <w:szCs w:val="30"/>
                <w:lang w:val="en-US" w:eastAsia="zh-CN" w:bidi="th-TH"/>
              </w:rPr>
              <w:t>1</w:t>
            </w:r>
            <w:r w:rsidR="00951BC8" w:rsidRPr="002E53F2">
              <w:rPr>
                <w:rFonts w:asciiTheme="majorBidi" w:hAnsiTheme="majorBidi" w:cs="Angsana New"/>
                <w:sz w:val="30"/>
                <w:szCs w:val="30"/>
                <w:lang w:eastAsia="zh-CN" w:bidi="th-TH"/>
              </w:rPr>
              <w:t>,</w:t>
            </w:r>
            <w:r w:rsidRPr="009B620B">
              <w:rPr>
                <w:rFonts w:asciiTheme="majorBidi" w:hAnsiTheme="majorBidi" w:cs="Angsana New"/>
                <w:sz w:val="30"/>
                <w:szCs w:val="30"/>
                <w:lang w:val="en-US" w:eastAsia="zh-CN" w:bidi="th-TH"/>
              </w:rPr>
              <w:t>868</w:t>
            </w:r>
            <w:r w:rsidR="00951BC8" w:rsidRPr="002E53F2">
              <w:rPr>
                <w:rFonts w:asciiTheme="majorBidi" w:hAnsiTheme="majorBidi" w:cs="Angsana New"/>
                <w:sz w:val="30"/>
                <w:szCs w:val="30"/>
                <w:lang w:eastAsia="zh-CN" w:bidi="th-TH"/>
              </w:rPr>
              <w:t>,</w:t>
            </w:r>
            <w:r w:rsidRPr="009B620B">
              <w:rPr>
                <w:rFonts w:asciiTheme="majorBidi" w:hAnsiTheme="majorBidi" w:cs="Angsana New"/>
                <w:sz w:val="30"/>
                <w:szCs w:val="30"/>
                <w:lang w:val="en-US" w:eastAsia="zh-CN" w:bidi="th-TH"/>
              </w:rPr>
              <w:t>191</w:t>
            </w:r>
          </w:p>
        </w:tc>
      </w:tr>
      <w:tr w:rsidR="002C1501" w:rsidRPr="002E53F2" w14:paraId="3F9F0D49" w14:textId="77777777" w:rsidTr="001B2C93">
        <w:trPr>
          <w:trHeight w:val="414"/>
        </w:trPr>
        <w:tc>
          <w:tcPr>
            <w:tcW w:w="5400" w:type="dxa"/>
          </w:tcPr>
          <w:p w14:paraId="38E72F0E" w14:textId="37B1C0B3" w:rsidR="002C1501" w:rsidRPr="002E53F2" w:rsidRDefault="002C1501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โอนจัดประเภทใหม่</w:t>
            </w:r>
            <w:r w:rsidR="00EC4BF7">
              <w:rPr>
                <w:rFonts w:asciiTheme="majorBidi" w:hAnsiTheme="majorBidi" w:hint="cs"/>
                <w:sz w:val="30"/>
                <w:szCs w:val="30"/>
                <w:cs/>
              </w:rPr>
              <w:t>เป็น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810" w:type="dxa"/>
          </w:tcPr>
          <w:p w14:paraId="1804F06C" w14:textId="61282383" w:rsidR="002C1501" w:rsidRPr="002E53F2" w:rsidRDefault="003607FA" w:rsidP="002E53F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E53F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50" w:type="dxa"/>
            <w:vAlign w:val="bottom"/>
          </w:tcPr>
          <w:p w14:paraId="10882BE4" w14:textId="725878B2" w:rsidR="002C1501" w:rsidRPr="002E53F2" w:rsidRDefault="008E0241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0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3087656" w14:textId="77777777" w:rsidR="002C1501" w:rsidRPr="002E53F2" w:rsidRDefault="002C1501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06B0970A" w14:textId="3F718BE1" w:rsidR="002C1501" w:rsidRPr="002E53F2" w:rsidRDefault="00951BC8" w:rsidP="002E53F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96"/>
              <w:rPr>
                <w:rFonts w:asciiTheme="majorBidi" w:hAnsiTheme="majorBidi" w:cs="Angsana New"/>
                <w:sz w:val="30"/>
                <w:szCs w:val="30"/>
                <w:lang w:eastAsia="zh-CN" w:bidi="th-TH"/>
              </w:rPr>
            </w:pPr>
            <w:r w:rsidRPr="002E53F2">
              <w:rPr>
                <w:rFonts w:asciiTheme="majorBidi" w:hAnsiTheme="majorBidi" w:cs="Angsana New"/>
                <w:sz w:val="30"/>
                <w:szCs w:val="30"/>
                <w:cs/>
                <w:lang w:eastAsia="zh-CN" w:bidi="th-TH"/>
              </w:rPr>
              <w:t>(</w:t>
            </w:r>
            <w:r w:rsidR="009B620B" w:rsidRPr="009B620B">
              <w:rPr>
                <w:rFonts w:asciiTheme="majorBidi" w:hAnsiTheme="majorBidi" w:cs="Angsana New"/>
                <w:sz w:val="30"/>
                <w:szCs w:val="30"/>
                <w:lang w:val="en-US" w:eastAsia="zh-CN" w:bidi="th-TH"/>
              </w:rPr>
              <w:t>510</w:t>
            </w:r>
            <w:r w:rsidRPr="002E53F2">
              <w:rPr>
                <w:rFonts w:asciiTheme="majorBidi" w:hAnsiTheme="majorBidi" w:cs="Angsana New"/>
                <w:sz w:val="30"/>
                <w:szCs w:val="30"/>
                <w:cs/>
                <w:lang w:eastAsia="zh-CN" w:bidi="th-TH"/>
              </w:rPr>
              <w:t>)</w:t>
            </w:r>
          </w:p>
        </w:tc>
      </w:tr>
      <w:tr w:rsidR="002C1501" w:rsidRPr="002E53F2" w14:paraId="39DD82FF" w14:textId="77777777" w:rsidTr="001B2C93">
        <w:trPr>
          <w:trHeight w:val="414"/>
        </w:trPr>
        <w:tc>
          <w:tcPr>
            <w:tcW w:w="5400" w:type="dxa"/>
          </w:tcPr>
          <w:p w14:paraId="0D2F671E" w14:textId="38FDDF40" w:rsidR="002C1501" w:rsidRPr="002E53F2" w:rsidRDefault="002C1501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ผลต่างจากการ</w:t>
            </w:r>
            <w:r w:rsidR="007F1D91" w:rsidRPr="002E53F2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ซื้อส่วนได้เสียในการร่วมค้า</w:t>
            </w:r>
            <w:r w:rsidRPr="002E53F2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ภายใต้การควบคุมเดียวกัน</w:t>
            </w:r>
          </w:p>
        </w:tc>
        <w:tc>
          <w:tcPr>
            <w:tcW w:w="810" w:type="dxa"/>
            <w:vAlign w:val="bottom"/>
          </w:tcPr>
          <w:p w14:paraId="6E93A7B6" w14:textId="77777777" w:rsidR="002C1501" w:rsidRPr="002E53F2" w:rsidRDefault="002C1501" w:rsidP="002E53F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95EBB3" w14:textId="3B08AA14" w:rsidR="002C1501" w:rsidRPr="002E53F2" w:rsidRDefault="008E0241" w:rsidP="002E53F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53F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9B620B" w:rsidRPr="009B62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114</w:t>
            </w:r>
            <w:r w:rsidRPr="002E53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B620B" w:rsidRPr="009B62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350</w:t>
            </w:r>
            <w:r w:rsidRPr="002E53F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F801229" w14:textId="77777777" w:rsidR="002C1501" w:rsidRPr="002E53F2" w:rsidRDefault="002C1501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4F458A75" w14:textId="1F40A0E8" w:rsidR="002C1501" w:rsidRPr="002E53F2" w:rsidRDefault="00951BC8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0" w:right="-96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1143F7" w:rsidRPr="002E53F2" w14:paraId="0D5C49D7" w14:textId="77777777" w:rsidTr="001B2C93">
        <w:trPr>
          <w:trHeight w:val="414"/>
        </w:trPr>
        <w:tc>
          <w:tcPr>
            <w:tcW w:w="5400" w:type="dxa"/>
          </w:tcPr>
          <w:p w14:paraId="350EC269" w14:textId="1F8F2781" w:rsidR="004C6316" w:rsidRPr="002E53F2" w:rsidRDefault="004C6316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316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ส่วนแบ่งกำไรของการร่วมค้าที่ใช้วิธีส่วนได้เสีย</w:t>
            </w:r>
          </w:p>
        </w:tc>
        <w:tc>
          <w:tcPr>
            <w:tcW w:w="810" w:type="dxa"/>
          </w:tcPr>
          <w:p w14:paraId="1245062C" w14:textId="77777777" w:rsidR="001143F7" w:rsidRPr="002E53F2" w:rsidRDefault="001143F7" w:rsidP="002E53F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0A7928" w14:textId="45E4DBA9" w:rsidR="001143F7" w:rsidRPr="002E53F2" w:rsidRDefault="008E0241" w:rsidP="002E53F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270" w:type="dxa"/>
            <w:vAlign w:val="bottom"/>
          </w:tcPr>
          <w:p w14:paraId="15D6F60F" w14:textId="77777777" w:rsidR="001143F7" w:rsidRPr="002E53F2" w:rsidRDefault="001143F7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72AA611B" w14:textId="0D69A074" w:rsidR="001143F7" w:rsidRPr="002E53F2" w:rsidRDefault="00951BC8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0" w:right="-96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BB69CC" w:rsidRPr="002E53F2" w14:paraId="50665097" w14:textId="77777777" w:rsidTr="001B2C93">
        <w:trPr>
          <w:trHeight w:val="414"/>
        </w:trPr>
        <w:tc>
          <w:tcPr>
            <w:tcW w:w="5400" w:type="dxa"/>
          </w:tcPr>
          <w:p w14:paraId="60CA4B0A" w14:textId="36702A3D" w:rsidR="005B4BFD" w:rsidRPr="005B4BFD" w:rsidRDefault="005B4BF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B4BFD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ส่วนแบ่งกำไรขาดทุนเบ็ดเสร็จอื่นของการร่วมค้าที่ใช้วิธีส่วนได้เสีย</w:t>
            </w:r>
          </w:p>
        </w:tc>
        <w:tc>
          <w:tcPr>
            <w:tcW w:w="810" w:type="dxa"/>
          </w:tcPr>
          <w:p w14:paraId="4BADA6B5" w14:textId="77777777" w:rsidR="00BB69CC" w:rsidRPr="002E53F2" w:rsidRDefault="00BB69CC" w:rsidP="002E53F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E1530E" w14:textId="1DA06923" w:rsidR="00BB69CC" w:rsidRPr="002E53F2" w:rsidRDefault="008E0241" w:rsidP="002E53F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14,765</w:t>
            </w:r>
          </w:p>
        </w:tc>
        <w:tc>
          <w:tcPr>
            <w:tcW w:w="270" w:type="dxa"/>
            <w:vAlign w:val="bottom"/>
          </w:tcPr>
          <w:p w14:paraId="623C301A" w14:textId="77777777" w:rsidR="00BB69CC" w:rsidRPr="002E53F2" w:rsidRDefault="00BB69CC" w:rsidP="002E53F2">
            <w:pPr>
              <w:tabs>
                <w:tab w:val="clear" w:pos="227"/>
                <w:tab w:val="clear" w:pos="454"/>
                <w:tab w:val="clear" w:pos="680"/>
                <w:tab w:val="left" w:pos="620"/>
                <w:tab w:val="decimal" w:pos="765"/>
              </w:tabs>
              <w:spacing w:line="240" w:lineRule="auto"/>
              <w:ind w:right="17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4" w:type="dxa"/>
            <w:vAlign w:val="bottom"/>
          </w:tcPr>
          <w:p w14:paraId="3A0E447D" w14:textId="283D3026" w:rsidR="00BB69CC" w:rsidRPr="002E53F2" w:rsidRDefault="00951BC8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0" w:right="-96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BB60B5" w:rsidRPr="002E53F2" w14:paraId="32BE7D27" w14:textId="77777777" w:rsidTr="001B2C93">
        <w:trPr>
          <w:trHeight w:val="414"/>
        </w:trPr>
        <w:tc>
          <w:tcPr>
            <w:tcW w:w="5400" w:type="dxa"/>
          </w:tcPr>
          <w:p w14:paraId="7ED92086" w14:textId="0D6A08F9" w:rsidR="00BB60B5" w:rsidRPr="002E53F2" w:rsidRDefault="0050060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การ</w:t>
            </w:r>
            <w:r w:rsidR="00BB60B5" w:rsidRPr="002E53F2">
              <w:rPr>
                <w:rFonts w:asciiTheme="majorBidi" w:hAnsiTheme="majorBidi" w:hint="cs"/>
                <w:sz w:val="30"/>
                <w:szCs w:val="30"/>
                <w:cs/>
              </w:rPr>
              <w:t>ตัดกำไร</w:t>
            </w:r>
            <w:r w:rsidR="0079640B" w:rsidRPr="002E53F2">
              <w:rPr>
                <w:rFonts w:asciiTheme="majorBidi" w:hAnsiTheme="majorBidi" w:hint="cs"/>
                <w:sz w:val="30"/>
                <w:szCs w:val="30"/>
                <w:cs/>
              </w:rPr>
              <w:t>ระหว่างกัน</w:t>
            </w:r>
            <w:r w:rsidR="00BB60B5" w:rsidRPr="002E53F2">
              <w:rPr>
                <w:rFonts w:asciiTheme="majorBidi" w:hAnsiTheme="majorBidi" w:hint="cs"/>
                <w:sz w:val="30"/>
                <w:szCs w:val="30"/>
                <w:cs/>
              </w:rPr>
              <w:t>ที่ยังไม่</w:t>
            </w:r>
            <w:r w:rsidR="0079640B" w:rsidRPr="002E53F2">
              <w:rPr>
                <w:rFonts w:asciiTheme="majorBidi" w:hAnsiTheme="majorBidi" w:hint="cs"/>
                <w:sz w:val="30"/>
                <w:szCs w:val="30"/>
                <w:cs/>
              </w:rPr>
              <w:t>ได้รับรู้</w:t>
            </w:r>
            <w:r w:rsidR="00D138C5" w:rsidRPr="002E53F2">
              <w:rPr>
                <w:rFonts w:asciiTheme="majorBidi" w:hAnsiTheme="majorBidi" w:hint="cs"/>
                <w:sz w:val="30"/>
                <w:szCs w:val="30"/>
                <w:cs/>
              </w:rPr>
              <w:t>รายได้</w:t>
            </w:r>
            <w:r w:rsidR="00BB60B5" w:rsidRPr="002E53F2">
              <w:rPr>
                <w:rFonts w:asciiTheme="majorBidi" w:hAnsiTheme="majorBidi" w:hint="cs"/>
                <w:sz w:val="30"/>
                <w:szCs w:val="30"/>
                <w:cs/>
              </w:rPr>
              <w:t>จากค่าบริหาร</w:t>
            </w:r>
            <w:r w:rsidR="00D138C5" w:rsidRPr="002E53F2">
              <w:rPr>
                <w:rFonts w:asciiTheme="majorBidi" w:hAnsiTheme="majorBidi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810" w:type="dxa"/>
          </w:tcPr>
          <w:p w14:paraId="6AC1AFB6" w14:textId="77777777" w:rsidR="00BB60B5" w:rsidRPr="002E53F2" w:rsidRDefault="00BB60B5" w:rsidP="002E53F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7EBCD9" w14:textId="360C8742" w:rsidR="00BB60B5" w:rsidRPr="002E53F2" w:rsidRDefault="008E0241" w:rsidP="002E53F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(38,541)</w:t>
            </w:r>
          </w:p>
        </w:tc>
        <w:tc>
          <w:tcPr>
            <w:tcW w:w="270" w:type="dxa"/>
            <w:vAlign w:val="bottom"/>
          </w:tcPr>
          <w:p w14:paraId="501FA19B" w14:textId="77777777" w:rsidR="00BB60B5" w:rsidRPr="002E53F2" w:rsidRDefault="00BB60B5" w:rsidP="002E53F2">
            <w:pPr>
              <w:tabs>
                <w:tab w:val="clear" w:pos="227"/>
                <w:tab w:val="clear" w:pos="454"/>
                <w:tab w:val="clear" w:pos="680"/>
                <w:tab w:val="left" w:pos="620"/>
                <w:tab w:val="decimal" w:pos="765"/>
              </w:tabs>
              <w:spacing w:line="240" w:lineRule="auto"/>
              <w:ind w:right="17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688789CD" w14:textId="4E6CE983" w:rsidR="00BB60B5" w:rsidRPr="002E53F2" w:rsidRDefault="00951BC8" w:rsidP="002E53F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0" w:right="-96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1143F7" w:rsidRPr="002E53F2" w14:paraId="3E9A004D" w14:textId="77777777" w:rsidTr="001B2C93">
        <w:trPr>
          <w:trHeight w:val="414"/>
        </w:trPr>
        <w:tc>
          <w:tcPr>
            <w:tcW w:w="5400" w:type="dxa"/>
          </w:tcPr>
          <w:p w14:paraId="4D25014E" w14:textId="4A0D4E9E" w:rsidR="001143F7" w:rsidRPr="002E53F2" w:rsidRDefault="00910BB2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="000A071F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6646B1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BE72C5" w:rsidRPr="002E53F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BE72C5" w:rsidRPr="002E53F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A071F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F5978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810" w:type="dxa"/>
          </w:tcPr>
          <w:p w14:paraId="1FAFDC63" w14:textId="77777777" w:rsidR="001143F7" w:rsidRPr="002E53F2" w:rsidRDefault="001143F7" w:rsidP="002E53F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68DA5" w14:textId="29385D1A" w:rsidR="001143F7" w:rsidRPr="002E53F2" w:rsidRDefault="008E0241" w:rsidP="002E53F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3,780,676</w:t>
            </w:r>
          </w:p>
        </w:tc>
        <w:tc>
          <w:tcPr>
            <w:tcW w:w="270" w:type="dxa"/>
            <w:vAlign w:val="bottom"/>
          </w:tcPr>
          <w:p w14:paraId="6894B7F3" w14:textId="77777777" w:rsidR="001143F7" w:rsidRPr="002E53F2" w:rsidRDefault="001143F7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1CA48" w14:textId="09897CAF" w:rsidR="001143F7" w:rsidRPr="002E53F2" w:rsidRDefault="009B620B" w:rsidP="002E53F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B620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951BC8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B620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081</w:t>
            </w:r>
            <w:r w:rsidR="00951BC8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B620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616</w:t>
            </w:r>
          </w:p>
        </w:tc>
      </w:tr>
    </w:tbl>
    <w:p w14:paraId="5233091D" w14:textId="77777777" w:rsidR="00F33C8D" w:rsidRPr="002E53F2" w:rsidRDefault="00F33C8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28" w:lineRule="auto"/>
        <w:ind w:left="540" w:right="562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F5F0450" w14:textId="3CF15396" w:rsidR="00EF5978" w:rsidRPr="002E53F2" w:rsidRDefault="00EF597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28" w:lineRule="auto"/>
        <w:ind w:left="540" w:right="562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2E53F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การซื้อเงินลงทุนในการร่วมค้า</w:t>
      </w:r>
      <w:r w:rsidR="003E66C9">
        <w:rPr>
          <w:rFonts w:ascii="Angsana New" w:hAnsi="Angsana New" w:hint="cs"/>
          <w:i/>
          <w:iCs/>
          <w:sz w:val="30"/>
          <w:szCs w:val="30"/>
          <w:cs/>
        </w:rPr>
        <w:t>ระหว่าง</w:t>
      </w:r>
      <w:r w:rsidR="00D703CF" w:rsidRPr="002E53F2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BE72C5" w:rsidRPr="002E53F2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D703CF" w:rsidRPr="002E53F2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Pr="002E53F2">
        <w:rPr>
          <w:rFonts w:ascii="Angsana New" w:hAnsi="Angsana New" w:hint="cs"/>
          <w:i/>
          <w:iCs/>
          <w:sz w:val="30"/>
          <w:szCs w:val="30"/>
          <w:cs/>
        </w:rPr>
        <w:t>สิ้นสุด</w:t>
      </w:r>
      <w:r w:rsidRPr="002E53F2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วันที่ </w:t>
      </w:r>
      <w:r w:rsidR="00811108" w:rsidRPr="002E53F2">
        <w:rPr>
          <w:rFonts w:ascii="Angsana New" w:hAnsi="Angsana New"/>
          <w:i/>
          <w:iCs/>
          <w:color w:val="000000"/>
          <w:sz w:val="30"/>
          <w:szCs w:val="30"/>
        </w:rPr>
        <w:t xml:space="preserve">30 </w:t>
      </w:r>
      <w:r w:rsidR="00BE72C5" w:rsidRPr="002E53F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กันยายน</w:t>
      </w:r>
      <w:r w:rsidR="00BE72C5" w:rsidRPr="002E53F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i/>
          <w:iCs/>
          <w:color w:val="000000"/>
          <w:sz w:val="30"/>
          <w:szCs w:val="30"/>
        </w:rPr>
        <w:t>2568</w:t>
      </w:r>
    </w:p>
    <w:p w14:paraId="6896A1AB" w14:textId="22A7517F" w:rsidR="00EF5978" w:rsidRPr="002E53F2" w:rsidRDefault="00EF597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28"/>
          <w:szCs w:val="28"/>
          <w:cs/>
        </w:rPr>
      </w:pPr>
    </w:p>
    <w:p w14:paraId="33C55BD0" w14:textId="172FD366" w:rsidR="00002880" w:rsidRPr="002E53F2" w:rsidRDefault="0065604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E53F2">
        <w:rPr>
          <w:rFonts w:ascii="Angsana New" w:hAnsi="Angsana New"/>
          <w:sz w:val="30"/>
          <w:szCs w:val="30"/>
        </w:rPr>
        <w:t xml:space="preserve">25 </w:t>
      </w:r>
      <w:r w:rsidRPr="002E53F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2E53F2">
        <w:rPr>
          <w:rFonts w:ascii="Angsana New" w:hAnsi="Angsana New"/>
          <w:sz w:val="30"/>
          <w:szCs w:val="30"/>
        </w:rPr>
        <w:t xml:space="preserve">2568 </w:t>
      </w:r>
      <w:r w:rsidRPr="002E53F2">
        <w:rPr>
          <w:rFonts w:ascii="Angsana New" w:hAnsi="Angsana New" w:hint="cs"/>
          <w:sz w:val="30"/>
          <w:szCs w:val="30"/>
          <w:cs/>
        </w:rPr>
        <w:t>บริษัทได้ลงนามในสัญญาซื้อขายหุ้นของบริษัท ไชน่าทาวน์ เดส</w:t>
      </w:r>
      <w:r w:rsidR="008177F2" w:rsidRPr="002E53F2">
        <w:rPr>
          <w:rFonts w:ascii="Angsana New" w:hAnsi="Angsana New" w:hint="cs"/>
          <w:sz w:val="30"/>
          <w:szCs w:val="30"/>
          <w:cs/>
        </w:rPr>
        <w:t>ติ</w:t>
      </w:r>
      <w:r w:rsidRPr="002E53F2">
        <w:rPr>
          <w:rFonts w:ascii="Angsana New" w:hAnsi="Angsana New" w:hint="cs"/>
          <w:sz w:val="30"/>
          <w:szCs w:val="30"/>
          <w:cs/>
        </w:rPr>
        <w:t xml:space="preserve">เนชั่น (ไทยแลนด์) จำกัด </w:t>
      </w:r>
      <w:r w:rsidR="00CC2449" w:rsidRPr="002E53F2">
        <w:rPr>
          <w:rFonts w:ascii="Angsana New" w:hAnsi="Angsana New" w:hint="cs"/>
          <w:sz w:val="30"/>
          <w:szCs w:val="30"/>
          <w:cs/>
        </w:rPr>
        <w:t>ซึ่งเป็นบริษัทที่อยู่ภายใต้การควบคุมเดียวกัน ที่ประกอบธุรกิจ</w:t>
      </w:r>
      <w:r w:rsidR="006E6DF9" w:rsidRPr="002E53F2">
        <w:rPr>
          <w:rFonts w:ascii="Angsana New" w:hAnsi="Angsana New" w:hint="cs"/>
          <w:sz w:val="30"/>
          <w:szCs w:val="30"/>
          <w:cs/>
        </w:rPr>
        <w:t>ให้เช่า</w:t>
      </w:r>
      <w:r w:rsidR="0070509D" w:rsidRPr="002E53F2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="00CC2449" w:rsidRPr="002E53F2">
        <w:rPr>
          <w:rFonts w:ascii="Angsana New" w:hAnsi="Angsana New" w:hint="cs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คิ</w:t>
      </w:r>
      <w:r w:rsidR="00B8129B" w:rsidRPr="002E53F2">
        <w:rPr>
          <w:rFonts w:ascii="Angsana New" w:hAnsi="Angsana New" w:hint="cs"/>
          <w:sz w:val="30"/>
          <w:szCs w:val="30"/>
          <w:cs/>
        </w:rPr>
        <w:t>ดเป็นส่วนได้เสีย</w:t>
      </w:r>
      <w:r w:rsidR="00D13029" w:rsidRPr="002E53F2">
        <w:rPr>
          <w:rFonts w:ascii="Angsana New" w:hAnsi="Angsana New"/>
          <w:sz w:val="30"/>
          <w:szCs w:val="30"/>
          <w:cs/>
        </w:rPr>
        <w:br/>
      </w:r>
      <w:r w:rsidR="00B8129B" w:rsidRPr="002E53F2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B8129B" w:rsidRPr="002E53F2">
        <w:rPr>
          <w:rFonts w:ascii="Angsana New" w:hAnsi="Angsana New"/>
          <w:sz w:val="30"/>
          <w:szCs w:val="30"/>
        </w:rPr>
        <w:t xml:space="preserve">100 </w:t>
      </w:r>
      <w:r w:rsidR="00B8129B" w:rsidRPr="002E53F2">
        <w:rPr>
          <w:rFonts w:ascii="Angsana New" w:hAnsi="Angsana New" w:hint="cs"/>
          <w:sz w:val="30"/>
          <w:szCs w:val="30"/>
          <w:cs/>
        </w:rPr>
        <w:t xml:space="preserve">ของหุ้นที่ออกและชำระแล้ว </w:t>
      </w:r>
      <w:r w:rsidR="006B28A5" w:rsidRPr="002E53F2">
        <w:rPr>
          <w:rFonts w:ascii="Angsana New" w:hAnsi="Angsana New" w:hint="cs"/>
          <w:sz w:val="30"/>
          <w:szCs w:val="30"/>
          <w:cs/>
        </w:rPr>
        <w:t>รวม</w:t>
      </w:r>
      <w:r w:rsidR="00781C10">
        <w:rPr>
          <w:rFonts w:ascii="Angsana New" w:hAnsi="Angsana New" w:hint="cs"/>
          <w:sz w:val="30"/>
          <w:szCs w:val="30"/>
          <w:cs/>
        </w:rPr>
        <w:t>มูลค่า</w:t>
      </w:r>
      <w:r w:rsidR="006B28A5" w:rsidRPr="002E53F2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CF2CF2" w:rsidRPr="002E53F2">
        <w:rPr>
          <w:rFonts w:ascii="Angsana New" w:hAnsi="Angsana New"/>
          <w:sz w:val="30"/>
          <w:szCs w:val="30"/>
        </w:rPr>
        <w:t>9,830.76</w:t>
      </w:r>
      <w:r w:rsidR="006B28A5" w:rsidRPr="002E53F2">
        <w:rPr>
          <w:rFonts w:ascii="Angsana New" w:hAnsi="Angsana New"/>
          <w:sz w:val="30"/>
          <w:szCs w:val="30"/>
        </w:rPr>
        <w:t xml:space="preserve"> </w:t>
      </w:r>
      <w:r w:rsidR="006B28A5" w:rsidRPr="002E53F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781C10">
        <w:rPr>
          <w:rFonts w:ascii="Angsana New" w:hAnsi="Angsana New" w:hint="cs"/>
          <w:sz w:val="30"/>
          <w:szCs w:val="30"/>
          <w:cs/>
        </w:rPr>
        <w:t>บริษัท</w:t>
      </w:r>
      <w:r w:rsidR="00B8129B" w:rsidRPr="002E53F2">
        <w:rPr>
          <w:rFonts w:ascii="Angsana New" w:hAnsi="Angsana New" w:hint="cs"/>
          <w:sz w:val="30"/>
          <w:szCs w:val="30"/>
          <w:cs/>
        </w:rPr>
        <w:t>เข้าซื้อหุ้นขั้นต้น</w:t>
      </w:r>
      <w:r w:rsidR="009D3CDA" w:rsidRPr="002E53F2">
        <w:rPr>
          <w:rFonts w:ascii="Angsana New" w:hAnsi="Angsana New" w:hint="cs"/>
          <w:sz w:val="30"/>
          <w:szCs w:val="30"/>
          <w:cs/>
        </w:rPr>
        <w:t xml:space="preserve">เป็นจำนวนร้อยละ </w:t>
      </w:r>
      <w:r w:rsidR="009D3CDA" w:rsidRPr="002E53F2">
        <w:rPr>
          <w:rFonts w:ascii="Angsana New" w:hAnsi="Angsana New"/>
          <w:sz w:val="30"/>
          <w:szCs w:val="30"/>
        </w:rPr>
        <w:t xml:space="preserve">25 </w:t>
      </w:r>
      <w:r w:rsidR="009D3CDA" w:rsidRPr="002E53F2">
        <w:rPr>
          <w:rFonts w:ascii="Angsana New" w:hAnsi="Angsana New" w:hint="cs"/>
          <w:sz w:val="30"/>
          <w:szCs w:val="30"/>
          <w:cs/>
        </w:rPr>
        <w:t xml:space="preserve">ของหุ้นที่ออกและชำระแล้ว </w:t>
      </w:r>
      <w:r w:rsidR="00781C10">
        <w:rPr>
          <w:rFonts w:ascii="Angsana New" w:hAnsi="Angsana New" w:hint="cs"/>
          <w:sz w:val="30"/>
          <w:szCs w:val="30"/>
          <w:cs/>
        </w:rPr>
        <w:t>และ</w:t>
      </w:r>
      <w:r w:rsidR="009D3CDA" w:rsidRPr="002E53F2">
        <w:rPr>
          <w:rFonts w:ascii="Angsana New" w:hAnsi="Angsana New" w:hint="cs"/>
          <w:sz w:val="30"/>
          <w:szCs w:val="30"/>
          <w:cs/>
        </w:rPr>
        <w:t>ตกลงจะเข้าซื้อหุ้นส่วนที่เหลือ</w:t>
      </w:r>
      <w:r w:rsidR="009A097B" w:rsidRPr="002E53F2">
        <w:rPr>
          <w:rFonts w:ascii="Angsana New" w:hAnsi="Angsana New" w:hint="cs"/>
          <w:sz w:val="30"/>
          <w:szCs w:val="30"/>
          <w:cs/>
        </w:rPr>
        <w:t>โดยซื้อครั้งเดียวหรือทยอยซื้อหลายครั้ง</w:t>
      </w:r>
      <w:r w:rsidR="00C366E2" w:rsidRPr="002E53F2">
        <w:rPr>
          <w:rFonts w:ascii="Angsana New" w:hAnsi="Angsana New" w:hint="cs"/>
          <w:sz w:val="30"/>
          <w:szCs w:val="30"/>
          <w:cs/>
        </w:rPr>
        <w:t>ตามเงื่อนไขที่กำหนดไว้ในสัญญาซื้อเงินลงทุน</w:t>
      </w:r>
      <w:r w:rsidR="004E38B2" w:rsidRPr="002E53F2">
        <w:rPr>
          <w:rFonts w:ascii="Angsana New" w:hAnsi="Angsana New"/>
          <w:sz w:val="30"/>
          <w:szCs w:val="30"/>
        </w:rPr>
        <w:t xml:space="preserve"> </w:t>
      </w:r>
      <w:r w:rsidR="006E00B9" w:rsidRPr="002E53F2">
        <w:rPr>
          <w:rFonts w:ascii="Angsana New" w:hAnsi="Angsana New" w:hint="cs"/>
          <w:sz w:val="30"/>
          <w:szCs w:val="30"/>
          <w:cs/>
        </w:rPr>
        <w:t xml:space="preserve">และจะมีสิทธิซื้อหุ้นเพิ่มเติมเกินกว่าร้อยละ </w:t>
      </w:r>
      <w:r w:rsidR="006E00B9" w:rsidRPr="002E53F2">
        <w:rPr>
          <w:rFonts w:ascii="Angsana New" w:hAnsi="Angsana New"/>
          <w:sz w:val="30"/>
          <w:szCs w:val="30"/>
        </w:rPr>
        <w:t xml:space="preserve">36 </w:t>
      </w:r>
      <w:r w:rsidR="00775240">
        <w:rPr>
          <w:rFonts w:ascii="Angsana New" w:hAnsi="Angsana New" w:hint="cs"/>
          <w:sz w:val="30"/>
          <w:szCs w:val="30"/>
          <w:cs/>
        </w:rPr>
        <w:t xml:space="preserve">ของหุ้นที่ออกและชำระแล้ว </w:t>
      </w:r>
      <w:r w:rsidR="006E00B9" w:rsidRPr="002E53F2">
        <w:rPr>
          <w:rFonts w:ascii="Angsana New" w:hAnsi="Angsana New" w:hint="cs"/>
          <w:sz w:val="30"/>
          <w:szCs w:val="30"/>
          <w:cs/>
        </w:rPr>
        <w:t xml:space="preserve">ภายหลังวันที่ </w:t>
      </w:r>
      <w:r w:rsidR="006E00B9" w:rsidRPr="002E53F2">
        <w:rPr>
          <w:rFonts w:ascii="Angsana New" w:hAnsi="Angsana New"/>
          <w:sz w:val="30"/>
          <w:szCs w:val="30"/>
        </w:rPr>
        <w:t xml:space="preserve">1 </w:t>
      </w:r>
      <w:r w:rsidR="006E00B9" w:rsidRPr="002E53F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6E00B9" w:rsidRPr="002E53F2">
        <w:rPr>
          <w:rFonts w:ascii="Angsana New" w:hAnsi="Angsana New"/>
          <w:sz w:val="30"/>
          <w:szCs w:val="30"/>
        </w:rPr>
        <w:t xml:space="preserve">2571 </w:t>
      </w:r>
      <w:r w:rsidR="00002880" w:rsidRPr="002E53F2">
        <w:rPr>
          <w:rFonts w:ascii="Angsana New" w:hAnsi="Angsana New" w:hint="cs"/>
          <w:sz w:val="30"/>
          <w:szCs w:val="30"/>
          <w:cs/>
        </w:rPr>
        <w:t>ในวันเดียวกัน บริษัทได้ลงนามในสัญญาระหว่างผู้ถือหุ้นกับก</w:t>
      </w:r>
      <w:r w:rsidR="00EC27CC" w:rsidRPr="002E53F2">
        <w:rPr>
          <w:rFonts w:ascii="Angsana New" w:hAnsi="Angsana New" w:hint="cs"/>
          <w:sz w:val="30"/>
          <w:szCs w:val="30"/>
          <w:cs/>
        </w:rPr>
        <w:t>ิจการที่เกี่ยวข้องกันและได้จัดประเภทเงินลงทุนดังกล่าวเป็นเงินลงทุนในการร่วมค้า</w:t>
      </w:r>
    </w:p>
    <w:p w14:paraId="0A5B6125" w14:textId="77777777" w:rsidR="00EC27CC" w:rsidRPr="002E53F2" w:rsidRDefault="00EC27C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B894D41" w14:textId="69DC5B4E" w:rsidR="00EC27CC" w:rsidRPr="002E53F2" w:rsidRDefault="00EC27C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A36E1">
        <w:rPr>
          <w:rFonts w:ascii="Angsana New" w:hAnsi="Angsana New" w:hint="cs"/>
          <w:spacing w:val="-4"/>
          <w:sz w:val="30"/>
          <w:szCs w:val="30"/>
          <w:cs/>
        </w:rPr>
        <w:t>มูลค่าสิ่งตอบแทนที่โอนให้ในการเข้าซื้อหุ้น</w:t>
      </w:r>
      <w:r w:rsidR="00FD193F" w:rsidRPr="008A36E1">
        <w:rPr>
          <w:rFonts w:ascii="Angsana New" w:hAnsi="Angsana New" w:hint="cs"/>
          <w:spacing w:val="-4"/>
          <w:sz w:val="30"/>
          <w:szCs w:val="30"/>
          <w:cs/>
        </w:rPr>
        <w:t>ขั้นต้นจำนวน</w:t>
      </w:r>
      <w:r w:rsidR="000D3EDC" w:rsidRPr="008A36E1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FD193F" w:rsidRPr="008A36E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D193F" w:rsidRPr="008A36E1">
        <w:rPr>
          <w:rFonts w:ascii="Angsana New" w:hAnsi="Angsana New"/>
          <w:spacing w:val="-4"/>
          <w:sz w:val="30"/>
          <w:szCs w:val="30"/>
        </w:rPr>
        <w:t>2,457.</w:t>
      </w:r>
      <w:r w:rsidR="00EE6E5D" w:rsidRPr="008A36E1">
        <w:rPr>
          <w:rFonts w:ascii="Angsana New" w:hAnsi="Angsana New"/>
          <w:spacing w:val="-4"/>
          <w:sz w:val="30"/>
          <w:szCs w:val="30"/>
        </w:rPr>
        <w:t>7</w:t>
      </w:r>
      <w:r w:rsidR="00FD193F" w:rsidRPr="008A36E1">
        <w:rPr>
          <w:rFonts w:ascii="Angsana New" w:hAnsi="Angsana New"/>
          <w:spacing w:val="-4"/>
          <w:sz w:val="30"/>
          <w:szCs w:val="30"/>
        </w:rPr>
        <w:t xml:space="preserve">9 </w:t>
      </w:r>
      <w:r w:rsidR="00FD193F" w:rsidRPr="008A36E1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6B28A5" w:rsidRPr="008A36E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74904" w:rsidRPr="008A36E1">
        <w:rPr>
          <w:rFonts w:ascii="Angsana New" w:hAnsi="Angsana New" w:hint="cs"/>
          <w:spacing w:val="-4"/>
          <w:sz w:val="30"/>
          <w:szCs w:val="30"/>
          <w:cs/>
        </w:rPr>
        <w:t>แบ่งเป็นเงินให้กู้ยืมแก่</w:t>
      </w:r>
      <w:r w:rsidR="00775240" w:rsidRPr="008A36E1">
        <w:rPr>
          <w:rFonts w:ascii="Angsana New" w:hAnsi="Angsana New" w:hint="cs"/>
          <w:spacing w:val="-4"/>
          <w:sz w:val="30"/>
          <w:szCs w:val="30"/>
          <w:cs/>
        </w:rPr>
        <w:t>กิจ</w:t>
      </w:r>
      <w:r w:rsidR="002846CE" w:rsidRPr="008A36E1">
        <w:rPr>
          <w:rFonts w:ascii="Angsana New" w:hAnsi="Angsana New" w:hint="cs"/>
          <w:spacing w:val="-4"/>
          <w:sz w:val="30"/>
          <w:szCs w:val="30"/>
          <w:cs/>
        </w:rPr>
        <w:t>การร่วมค้า</w:t>
      </w:r>
      <w:r w:rsidR="002846CE" w:rsidRPr="002E53F2">
        <w:rPr>
          <w:rFonts w:ascii="Angsana New" w:hAnsi="Angsana New" w:hint="cs"/>
          <w:sz w:val="30"/>
          <w:szCs w:val="30"/>
          <w:cs/>
        </w:rPr>
        <w:t>เพื่อชำระคืนผู้ถือหุ้นเดิมจำนวน</w:t>
      </w:r>
      <w:r w:rsidR="000D3EDC" w:rsidRPr="002E53F2">
        <w:rPr>
          <w:rFonts w:ascii="Angsana New" w:hAnsi="Angsana New" w:hint="cs"/>
          <w:sz w:val="30"/>
          <w:szCs w:val="30"/>
          <w:cs/>
        </w:rPr>
        <w:t>เงิน</w:t>
      </w:r>
      <w:r w:rsidR="002846CE" w:rsidRPr="002E53F2">
        <w:rPr>
          <w:rFonts w:ascii="Angsana New" w:hAnsi="Angsana New" w:hint="cs"/>
          <w:sz w:val="30"/>
          <w:szCs w:val="30"/>
          <w:cs/>
        </w:rPr>
        <w:t xml:space="preserve"> </w:t>
      </w:r>
      <w:r w:rsidR="002846CE" w:rsidRPr="002E53F2">
        <w:rPr>
          <w:rFonts w:ascii="Angsana New" w:hAnsi="Angsana New"/>
          <w:sz w:val="30"/>
          <w:szCs w:val="30"/>
        </w:rPr>
        <w:t xml:space="preserve">589.60 </w:t>
      </w:r>
      <w:r w:rsidR="002846CE"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="006E3187" w:rsidRPr="002E53F2">
        <w:rPr>
          <w:rFonts w:ascii="Angsana New" w:hAnsi="Angsana New" w:hint="cs"/>
          <w:sz w:val="30"/>
          <w:szCs w:val="30"/>
          <w:cs/>
        </w:rPr>
        <w:t xml:space="preserve"> และจ่ายเงินซื้อเงินลงทุนในการร่วมค้า</w:t>
      </w:r>
      <w:r w:rsidR="00471E1E" w:rsidRPr="002E53F2">
        <w:rPr>
          <w:rFonts w:ascii="Angsana New" w:hAnsi="Angsana New" w:hint="cs"/>
          <w:sz w:val="30"/>
          <w:szCs w:val="30"/>
          <w:cs/>
        </w:rPr>
        <w:t>จำนวน</w:t>
      </w:r>
      <w:r w:rsidR="00231D31" w:rsidRPr="002E53F2">
        <w:rPr>
          <w:rFonts w:ascii="Angsana New" w:hAnsi="Angsana New" w:hint="cs"/>
          <w:sz w:val="30"/>
          <w:szCs w:val="30"/>
          <w:cs/>
        </w:rPr>
        <w:t>เงิน</w:t>
      </w:r>
      <w:r w:rsidR="00471E1E" w:rsidRPr="002E53F2">
        <w:rPr>
          <w:rFonts w:ascii="Angsana New" w:hAnsi="Angsana New" w:hint="cs"/>
          <w:sz w:val="30"/>
          <w:szCs w:val="30"/>
          <w:cs/>
        </w:rPr>
        <w:t xml:space="preserve"> </w:t>
      </w:r>
      <w:r w:rsidR="00471E1E" w:rsidRPr="002E53F2">
        <w:rPr>
          <w:rFonts w:ascii="Angsana New" w:hAnsi="Angsana New"/>
          <w:sz w:val="30"/>
          <w:szCs w:val="30"/>
        </w:rPr>
        <w:t>1,868.</w:t>
      </w:r>
      <w:r w:rsidR="00EE6E5D" w:rsidRPr="002E53F2">
        <w:rPr>
          <w:rFonts w:ascii="Angsana New" w:hAnsi="Angsana New"/>
          <w:sz w:val="30"/>
          <w:szCs w:val="30"/>
        </w:rPr>
        <w:t>1</w:t>
      </w:r>
      <w:r w:rsidR="00282D13" w:rsidRPr="002E53F2">
        <w:rPr>
          <w:rFonts w:ascii="Angsana New" w:hAnsi="Angsana New"/>
          <w:sz w:val="30"/>
          <w:szCs w:val="30"/>
        </w:rPr>
        <w:t xml:space="preserve">9 </w:t>
      </w:r>
      <w:r w:rsidR="00282D13"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="00274904" w:rsidRPr="002E53F2">
        <w:rPr>
          <w:rFonts w:ascii="Angsana New" w:hAnsi="Angsana New" w:hint="cs"/>
          <w:sz w:val="30"/>
          <w:szCs w:val="30"/>
          <w:cs/>
        </w:rPr>
        <w:t xml:space="preserve"> </w:t>
      </w:r>
      <w:r w:rsidR="00420C91" w:rsidRPr="002E53F2">
        <w:rPr>
          <w:rFonts w:ascii="Angsana New" w:hAnsi="Angsana New" w:hint="cs"/>
          <w:sz w:val="30"/>
          <w:szCs w:val="30"/>
          <w:cs/>
        </w:rPr>
        <w:t>ซึ่ง</w:t>
      </w:r>
      <w:r w:rsidR="006B28A5" w:rsidRPr="002E53F2">
        <w:rPr>
          <w:rFonts w:ascii="Angsana New" w:hAnsi="Angsana New" w:hint="cs"/>
          <w:sz w:val="30"/>
          <w:szCs w:val="30"/>
          <w:cs/>
        </w:rPr>
        <w:t>เงินลงทุนในการร่วมค้า</w:t>
      </w:r>
      <w:r w:rsidR="000F4A12" w:rsidRPr="002E53F2">
        <w:rPr>
          <w:rFonts w:ascii="Angsana New" w:hAnsi="Angsana New" w:hint="cs"/>
          <w:sz w:val="30"/>
          <w:szCs w:val="30"/>
          <w:cs/>
        </w:rPr>
        <w:t>ดังกล่าว</w:t>
      </w:r>
      <w:r w:rsidR="00231D31" w:rsidRPr="002E53F2">
        <w:rPr>
          <w:rFonts w:ascii="Angsana New" w:hAnsi="Angsana New" w:hint="cs"/>
          <w:sz w:val="30"/>
          <w:szCs w:val="30"/>
          <w:cs/>
        </w:rPr>
        <w:t>รับรู้</w:t>
      </w:r>
      <w:r w:rsidR="000F4A12" w:rsidRPr="002E53F2">
        <w:rPr>
          <w:rFonts w:ascii="Angsana New" w:hAnsi="Angsana New" w:hint="cs"/>
          <w:sz w:val="30"/>
          <w:szCs w:val="30"/>
          <w:cs/>
        </w:rPr>
        <w:t>ตามวิธีส่วนได้เสีย</w:t>
      </w:r>
      <w:r w:rsidR="000D3EDC" w:rsidRPr="002E53F2">
        <w:rPr>
          <w:rFonts w:ascii="Angsana New" w:hAnsi="Angsana New" w:hint="cs"/>
          <w:sz w:val="30"/>
          <w:szCs w:val="30"/>
          <w:cs/>
        </w:rPr>
        <w:t>เป็น</w:t>
      </w:r>
      <w:r w:rsidR="006B28A5" w:rsidRPr="002E53F2">
        <w:rPr>
          <w:rFonts w:ascii="Angsana New" w:hAnsi="Angsana New" w:hint="cs"/>
          <w:sz w:val="30"/>
          <w:szCs w:val="30"/>
          <w:cs/>
        </w:rPr>
        <w:t>จำนวน</w:t>
      </w:r>
      <w:r w:rsidR="00231D31" w:rsidRPr="002E53F2">
        <w:rPr>
          <w:rFonts w:ascii="Angsana New" w:hAnsi="Angsana New" w:hint="cs"/>
          <w:sz w:val="30"/>
          <w:szCs w:val="30"/>
          <w:cs/>
        </w:rPr>
        <w:t>เงิน</w:t>
      </w:r>
      <w:r w:rsidR="006B28A5" w:rsidRPr="002E53F2">
        <w:rPr>
          <w:rFonts w:ascii="Angsana New" w:hAnsi="Angsana New" w:hint="cs"/>
          <w:sz w:val="30"/>
          <w:szCs w:val="30"/>
          <w:cs/>
        </w:rPr>
        <w:t xml:space="preserve"> </w:t>
      </w:r>
      <w:r w:rsidR="004E6FF8" w:rsidRPr="002E53F2">
        <w:rPr>
          <w:rFonts w:ascii="Angsana New" w:hAnsi="Angsana New"/>
          <w:sz w:val="30"/>
          <w:szCs w:val="30"/>
        </w:rPr>
        <w:t>1</w:t>
      </w:r>
      <w:r w:rsidR="00977D6C" w:rsidRPr="002E53F2">
        <w:rPr>
          <w:rFonts w:ascii="Angsana New" w:hAnsi="Angsana New"/>
          <w:sz w:val="30"/>
          <w:szCs w:val="30"/>
        </w:rPr>
        <w:t>,753.74</w:t>
      </w:r>
      <w:r w:rsidR="006B28A5" w:rsidRPr="002E53F2">
        <w:rPr>
          <w:rFonts w:ascii="Angsana New" w:hAnsi="Angsana New"/>
          <w:sz w:val="30"/>
          <w:szCs w:val="30"/>
        </w:rPr>
        <w:t xml:space="preserve"> </w:t>
      </w:r>
      <w:r w:rsidR="006B28A5" w:rsidRPr="002E53F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0B3CCD" w:rsidRPr="002E53F2">
        <w:rPr>
          <w:rFonts w:ascii="Angsana New" w:hAnsi="Angsana New"/>
          <w:sz w:val="30"/>
          <w:szCs w:val="30"/>
        </w:rPr>
        <w:br/>
      </w:r>
      <w:r w:rsidR="00420C91" w:rsidRPr="002E53F2">
        <w:rPr>
          <w:rFonts w:ascii="Angsana New" w:hAnsi="Angsana New" w:hint="cs"/>
          <w:sz w:val="30"/>
          <w:szCs w:val="30"/>
          <w:cs/>
        </w:rPr>
        <w:t>ทำให้เกิด</w:t>
      </w:r>
      <w:r w:rsidR="008C2B15" w:rsidRPr="002E53F2">
        <w:rPr>
          <w:rFonts w:ascii="Angsana New" w:hAnsi="Angsana New" w:hint="cs"/>
          <w:sz w:val="30"/>
          <w:szCs w:val="30"/>
          <w:cs/>
        </w:rPr>
        <w:t>ผลต่างระหว่างเงินจ่ายซื้อและมูลค่าเงินลง</w:t>
      </w:r>
      <w:r w:rsidR="007E39B1" w:rsidRPr="002E53F2">
        <w:rPr>
          <w:rFonts w:ascii="Angsana New" w:hAnsi="Angsana New" w:hint="cs"/>
          <w:sz w:val="30"/>
          <w:szCs w:val="30"/>
          <w:cs/>
        </w:rPr>
        <w:t>ทุนในการร่วมค้าตามวิธีส่วนได้เสี</w:t>
      </w:r>
      <w:r w:rsidR="002E46EE" w:rsidRPr="002E53F2">
        <w:rPr>
          <w:rFonts w:ascii="Angsana New" w:hAnsi="Angsana New" w:hint="cs"/>
          <w:sz w:val="30"/>
          <w:szCs w:val="30"/>
          <w:cs/>
        </w:rPr>
        <w:t>ย</w:t>
      </w:r>
      <w:r w:rsidR="001E693A" w:rsidRPr="002E53F2">
        <w:rPr>
          <w:rFonts w:ascii="Angsana New" w:hAnsi="Angsana New" w:hint="cs"/>
          <w:sz w:val="30"/>
          <w:szCs w:val="30"/>
          <w:cs/>
        </w:rPr>
        <w:t>จำนวน</w:t>
      </w:r>
      <w:r w:rsidR="00DA46F3">
        <w:rPr>
          <w:rFonts w:ascii="Angsana New" w:hAnsi="Angsana New" w:hint="cs"/>
          <w:sz w:val="30"/>
          <w:szCs w:val="30"/>
          <w:cs/>
        </w:rPr>
        <w:t>เงิน</w:t>
      </w:r>
      <w:r w:rsidR="001E693A" w:rsidRPr="002E53F2">
        <w:rPr>
          <w:rFonts w:ascii="Angsana New" w:hAnsi="Angsana New" w:hint="cs"/>
          <w:sz w:val="30"/>
          <w:szCs w:val="30"/>
          <w:cs/>
        </w:rPr>
        <w:t xml:space="preserve"> </w:t>
      </w:r>
      <w:r w:rsidR="001E693A" w:rsidRPr="002E53F2">
        <w:rPr>
          <w:rFonts w:ascii="Angsana New" w:hAnsi="Angsana New"/>
          <w:sz w:val="30"/>
          <w:szCs w:val="30"/>
        </w:rPr>
        <w:t xml:space="preserve">114.35 </w:t>
      </w:r>
      <w:r w:rsidR="001E693A" w:rsidRPr="002E53F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0B3CCD" w:rsidRPr="002E53F2">
        <w:rPr>
          <w:rFonts w:ascii="Angsana New" w:hAnsi="Angsana New"/>
          <w:sz w:val="30"/>
          <w:szCs w:val="30"/>
        </w:rPr>
        <w:br/>
      </w:r>
      <w:r w:rsidR="001E693A" w:rsidRPr="002E53F2">
        <w:rPr>
          <w:rFonts w:ascii="Angsana New" w:hAnsi="Angsana New" w:hint="cs"/>
          <w:sz w:val="30"/>
          <w:szCs w:val="30"/>
          <w:cs/>
        </w:rPr>
        <w:t>ถูกบันทึกเป็นผลต่างจากการรวมธุรกิจภายใต้การควบคุมเดียวกันในงบการเงินรวม</w:t>
      </w:r>
    </w:p>
    <w:p w14:paraId="28AF8B43" w14:textId="155012F7" w:rsidR="00FD5B7B" w:rsidRPr="002E53F2" w:rsidRDefault="00FD5B7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cs/>
        </w:rPr>
      </w:pPr>
    </w:p>
    <w:p w14:paraId="455380C9" w14:textId="77777777" w:rsidR="005C0194" w:rsidRDefault="005C01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79E9DA2" w14:textId="383ADD95" w:rsidR="00C265AF" w:rsidRPr="002E53F2" w:rsidRDefault="00C265AF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2E53F2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5691E53" w14:textId="77777777" w:rsidR="009239B0" w:rsidRPr="002E53F2" w:rsidRDefault="009239B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260"/>
        <w:gridCol w:w="270"/>
        <w:gridCol w:w="1440"/>
      </w:tblGrid>
      <w:tr w:rsidR="00C265AF" w:rsidRPr="002E53F2" w14:paraId="63DF0FE5" w14:textId="77777777" w:rsidTr="004B5BBB">
        <w:tc>
          <w:tcPr>
            <w:tcW w:w="6120" w:type="dxa"/>
            <w:hideMark/>
          </w:tcPr>
          <w:p w14:paraId="41D3D712" w14:textId="61734ED0" w:rsidR="00C265AF" w:rsidRPr="002E53F2" w:rsidRDefault="00C265AF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2E53F2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 w:rsidRPr="002E53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เคลื่อนไหว</w:t>
            </w:r>
            <w:r w:rsidRPr="002E53F2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F5C0A" w:rsidRPr="002E53F2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A77254" w:rsidRPr="002E53F2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A60605" w:rsidRPr="002E53F2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</w:t>
            </w:r>
            <w:r w:rsidR="00370AE4" w:rsidRPr="002E53F2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สุดวันที่</w:t>
            </w:r>
          </w:p>
          <w:p w14:paraId="7A6322F4" w14:textId="5A6E1110" w:rsidR="00C265AF" w:rsidRPr="002E53F2" w:rsidRDefault="0002652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E53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6646B1"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E72C5"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BE72C5"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071F"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F5978"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7DF051F8" w14:textId="77777777" w:rsidR="00C265AF" w:rsidRPr="002E53F2" w:rsidRDefault="00C265AF" w:rsidP="002E53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4840DF9A" w14:textId="047A58DB" w:rsidR="004B5BBB" w:rsidRPr="002E53F2" w:rsidRDefault="004B5BBB" w:rsidP="002E53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7BCF059C" w14:textId="77777777" w:rsidR="00C265AF" w:rsidRPr="002E53F2" w:rsidRDefault="00C265AF" w:rsidP="002E53F2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50173CBD" w14:textId="77777777" w:rsidR="00C265AF" w:rsidRPr="002E53F2" w:rsidRDefault="00C265AF" w:rsidP="002E53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681FD4C" w14:textId="77777777" w:rsidR="00C265AF" w:rsidRPr="002E53F2" w:rsidRDefault="00C265AF" w:rsidP="002E53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65AF" w:rsidRPr="002E53F2" w14:paraId="681C56A1" w14:textId="77777777" w:rsidTr="004B5BBB">
        <w:tc>
          <w:tcPr>
            <w:tcW w:w="6120" w:type="dxa"/>
          </w:tcPr>
          <w:p w14:paraId="7F71A25F" w14:textId="77777777" w:rsidR="00C265AF" w:rsidRPr="002E53F2" w:rsidRDefault="00C265AF" w:rsidP="002E53F2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6F2314" w14:textId="77777777" w:rsidR="00C265AF" w:rsidRPr="002E53F2" w:rsidRDefault="00C265AF" w:rsidP="002E53F2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A186D0" w14:textId="77777777" w:rsidR="00C265AF" w:rsidRPr="002E53F2" w:rsidRDefault="00C265AF" w:rsidP="002E53F2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76BDBD84" w14:textId="77777777" w:rsidR="00C265AF" w:rsidRPr="002E53F2" w:rsidRDefault="00C265AF" w:rsidP="002E53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33AA" w:rsidRPr="002E53F2" w14:paraId="1D326987" w14:textId="77777777" w:rsidTr="00ED2EC1">
        <w:tc>
          <w:tcPr>
            <w:tcW w:w="6120" w:type="dxa"/>
            <w:hideMark/>
          </w:tcPr>
          <w:p w14:paraId="22344B10" w14:textId="0C322EC9" w:rsidR="000633AA" w:rsidRPr="002E53F2" w:rsidRDefault="000633AA" w:rsidP="002E53F2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2E53F2">
              <w:rPr>
                <w:rFonts w:ascii="Angsana New" w:eastAsia="MS Mincho" w:hAnsi="Angsana New" w:hint="cs"/>
                <w:sz w:val="30"/>
                <w:szCs w:val="30"/>
              </w:rPr>
              <w:t xml:space="preserve">1 </w:t>
            </w:r>
            <w:r w:rsidRPr="002E53F2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มกราคม </w:t>
            </w:r>
            <w:r w:rsidR="000A071F" w:rsidRPr="002E53F2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="00EF5978" w:rsidRPr="002E53F2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4B305FDB" w14:textId="77777777" w:rsidR="000633AA" w:rsidRPr="002E53F2" w:rsidRDefault="000633AA" w:rsidP="002E53F2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DA337F" w14:textId="77777777" w:rsidR="000633AA" w:rsidRPr="002E53F2" w:rsidRDefault="000633AA" w:rsidP="002E53F2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2F647EE" w14:textId="61406C4E" w:rsidR="000633AA" w:rsidRPr="002E53F2" w:rsidRDefault="003A582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left="-104" w:right="-11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ab/>
            </w:r>
            <w:r w:rsidR="00B17D87" w:rsidRPr="002E53F2">
              <w:rPr>
                <w:rFonts w:ascii="Angsana New" w:eastAsia="MS Mincho" w:hAnsi="Angsana New"/>
                <w:sz w:val="30"/>
                <w:szCs w:val="30"/>
              </w:rPr>
              <w:t>89</w:t>
            </w:r>
            <w:r w:rsidR="00EF5978" w:rsidRPr="002E53F2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7D87" w:rsidRPr="002E53F2">
              <w:rPr>
                <w:rFonts w:ascii="Angsana New" w:eastAsia="MS Mincho" w:hAnsi="Angsana New"/>
                <w:sz w:val="30"/>
                <w:szCs w:val="30"/>
              </w:rPr>
              <w:t>346</w:t>
            </w:r>
            <w:r w:rsidR="00EF5978" w:rsidRPr="002E53F2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7D87" w:rsidRPr="002E53F2">
              <w:rPr>
                <w:rFonts w:ascii="Angsana New" w:eastAsia="MS Mincho" w:hAnsi="Angsana New"/>
                <w:sz w:val="30"/>
                <w:szCs w:val="30"/>
              </w:rPr>
              <w:t>213</w:t>
            </w:r>
          </w:p>
        </w:tc>
      </w:tr>
      <w:tr w:rsidR="00F47B24" w:rsidRPr="002E53F2" w14:paraId="331B3CB8" w14:textId="77777777" w:rsidTr="00ED2EC1">
        <w:tc>
          <w:tcPr>
            <w:tcW w:w="6120" w:type="dxa"/>
          </w:tcPr>
          <w:p w14:paraId="6A8745FF" w14:textId="4E3808E9" w:rsidR="00F47B24" w:rsidRPr="002E53F2" w:rsidRDefault="00F47B24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260" w:type="dxa"/>
          </w:tcPr>
          <w:p w14:paraId="62952512" w14:textId="77777777" w:rsidR="00F47B24" w:rsidRPr="002E53F2" w:rsidRDefault="00F47B24" w:rsidP="002E53F2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BC10CA" w14:textId="77777777" w:rsidR="00F47B24" w:rsidRPr="002E53F2" w:rsidRDefault="00F47B24" w:rsidP="002E53F2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FDCC26A" w14:textId="6ABE6B64" w:rsidR="00F47B24" w:rsidRPr="002E53F2" w:rsidRDefault="00D9604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left="-104" w:right="-11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ab/>
              <w:t>14,874,975</w:t>
            </w:r>
          </w:p>
        </w:tc>
      </w:tr>
      <w:tr w:rsidR="0049094C" w:rsidRPr="002E53F2" w14:paraId="288EE7BE" w14:textId="77777777" w:rsidTr="00ED2EC1">
        <w:tc>
          <w:tcPr>
            <w:tcW w:w="6120" w:type="dxa"/>
          </w:tcPr>
          <w:p w14:paraId="741C66B0" w14:textId="661ECA8F" w:rsidR="0049094C" w:rsidRPr="002E53F2" w:rsidRDefault="00313C34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 w:hint="cs"/>
                <w:sz w:val="30"/>
                <w:szCs w:val="30"/>
                <w:cs/>
              </w:rPr>
              <w:t>ลดทุนในบริษัทย่อย</w:t>
            </w:r>
          </w:p>
        </w:tc>
        <w:tc>
          <w:tcPr>
            <w:tcW w:w="1260" w:type="dxa"/>
          </w:tcPr>
          <w:p w14:paraId="009C71D1" w14:textId="77777777" w:rsidR="0049094C" w:rsidRPr="002E53F2" w:rsidRDefault="0049094C" w:rsidP="002E53F2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C7066B" w14:textId="77777777" w:rsidR="0049094C" w:rsidRPr="002E53F2" w:rsidRDefault="0049094C" w:rsidP="002E53F2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A4DDFC8" w14:textId="6EB2EA8A" w:rsidR="0049094C" w:rsidRPr="002E53F2" w:rsidRDefault="00D9604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left="-104" w:right="-11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  <w:cs/>
              </w:rPr>
              <w:tab/>
            </w:r>
            <w:r w:rsidR="00386775" w:rsidRPr="002E53F2">
              <w:rPr>
                <w:rFonts w:ascii="Angsana New" w:eastAsia="MS Mincho" w:hAnsi="Angsana New"/>
                <w:sz w:val="30"/>
                <w:szCs w:val="30"/>
                <w:cs/>
              </w:rPr>
              <w:t>(</w:t>
            </w:r>
            <w:r w:rsidR="009B620B" w:rsidRPr="009B620B">
              <w:rPr>
                <w:rFonts w:ascii="Angsana New" w:eastAsia="MS Mincho" w:hAnsi="Angsana New"/>
                <w:sz w:val="30"/>
                <w:szCs w:val="30"/>
              </w:rPr>
              <w:t>20</w:t>
            </w:r>
            <w:r w:rsidR="00386775" w:rsidRPr="002E53F2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9B620B" w:rsidRPr="009B620B">
              <w:rPr>
                <w:rFonts w:ascii="Angsana New" w:eastAsia="MS Mincho" w:hAnsi="Angsana New"/>
                <w:sz w:val="30"/>
                <w:szCs w:val="30"/>
              </w:rPr>
              <w:t>440</w:t>
            </w:r>
            <w:r w:rsidR="00386775" w:rsidRPr="002E53F2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9B620B" w:rsidRPr="009B620B">
              <w:rPr>
                <w:rFonts w:ascii="Angsana New" w:eastAsia="MS Mincho" w:hAnsi="Angsana New"/>
                <w:sz w:val="30"/>
                <w:szCs w:val="30"/>
              </w:rPr>
              <w:t>000</w:t>
            </w:r>
            <w:r w:rsidR="00386775" w:rsidRPr="002E53F2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</w:tr>
      <w:tr w:rsidR="000633AA" w:rsidRPr="002E53F2" w14:paraId="28140CE9" w14:textId="77777777" w:rsidTr="00ED2EC1">
        <w:tc>
          <w:tcPr>
            <w:tcW w:w="6120" w:type="dxa"/>
          </w:tcPr>
          <w:p w14:paraId="23703BFE" w14:textId="0324FD9C" w:rsidR="000633AA" w:rsidRPr="002E53F2" w:rsidRDefault="00652075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 w:hint="cs"/>
                <w:sz w:val="30"/>
                <w:szCs w:val="30"/>
                <w:cs/>
              </w:rPr>
              <w:t>โอนจัดประเภทจากเงินลงทุนในการร่วมค้า</w:t>
            </w:r>
          </w:p>
        </w:tc>
        <w:tc>
          <w:tcPr>
            <w:tcW w:w="1260" w:type="dxa"/>
          </w:tcPr>
          <w:p w14:paraId="23BA578B" w14:textId="753A5FC6" w:rsidR="000633AA" w:rsidRPr="002E53F2" w:rsidRDefault="00D138C5" w:rsidP="002E53F2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EBD21EC" w14:textId="77777777" w:rsidR="000633AA" w:rsidRPr="002E53F2" w:rsidRDefault="000633AA" w:rsidP="002E53F2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8CB3DF0" w14:textId="10D9634B" w:rsidR="000633AA" w:rsidRPr="002E53F2" w:rsidRDefault="00D9604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left="-104" w:right="-113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ab/>
            </w:r>
            <w:r w:rsidR="00386775" w:rsidRPr="002E53F2">
              <w:rPr>
                <w:rFonts w:ascii="Angsana New" w:eastAsia="MS Mincho" w:hAnsi="Angsana New"/>
                <w:sz w:val="30"/>
                <w:szCs w:val="30"/>
              </w:rPr>
              <w:t>510</w:t>
            </w:r>
          </w:p>
        </w:tc>
      </w:tr>
      <w:tr w:rsidR="000633AA" w:rsidRPr="002E53F2" w14:paraId="31AB3609" w14:textId="77777777" w:rsidTr="00ED2EC1">
        <w:tc>
          <w:tcPr>
            <w:tcW w:w="6120" w:type="dxa"/>
            <w:hideMark/>
          </w:tcPr>
          <w:p w14:paraId="55C4655F" w14:textId="48D711D3" w:rsidR="000633AA" w:rsidRPr="002E53F2" w:rsidRDefault="000633AA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0A071F" w:rsidRPr="002E53F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811108" w:rsidRPr="002E53F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="00BE72C5" w:rsidRPr="002E53F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BE72C5" w:rsidRPr="002E53F2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A071F" w:rsidRPr="002E53F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</w:t>
            </w:r>
            <w:r w:rsidR="00340C78" w:rsidRPr="002E53F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6A71C972" w14:textId="77777777" w:rsidR="000633AA" w:rsidRPr="002E53F2" w:rsidRDefault="000633AA" w:rsidP="002E53F2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4A15BF" w14:textId="77777777" w:rsidR="000633AA" w:rsidRPr="002E53F2" w:rsidRDefault="000633A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311979" w14:textId="7EC2FF9F" w:rsidR="000633AA" w:rsidRPr="002E53F2" w:rsidRDefault="00D9604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left="-104" w:right="-113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ab/>
            </w:r>
            <w:r w:rsidR="00386775" w:rsidRPr="002E53F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83,781,698</w:t>
            </w:r>
          </w:p>
        </w:tc>
      </w:tr>
    </w:tbl>
    <w:p w14:paraId="48506028" w14:textId="4E85AA22" w:rsidR="00C265AF" w:rsidRPr="002E53F2" w:rsidRDefault="00C265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9AFBADB" w14:textId="77777777" w:rsidR="0060006C" w:rsidRPr="002E53F2" w:rsidRDefault="0060006C" w:rsidP="0060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E53F2">
        <w:rPr>
          <w:rFonts w:ascii="Angsana New" w:hAnsi="Angsana New" w:hint="cs"/>
          <w:i/>
          <w:iCs/>
          <w:sz w:val="30"/>
          <w:szCs w:val="30"/>
          <w:cs/>
        </w:rPr>
        <w:t>การจำหน่ายเงินลงทุนในบริษัทย่อย</w:t>
      </w:r>
      <w:r>
        <w:rPr>
          <w:rFonts w:ascii="Angsana New" w:hAnsi="Angsana New" w:hint="cs"/>
          <w:i/>
          <w:iCs/>
          <w:sz w:val="30"/>
          <w:szCs w:val="30"/>
          <w:cs/>
        </w:rPr>
        <w:t>ระหว่าง</w:t>
      </w:r>
      <w:r w:rsidRPr="002E53F2">
        <w:rPr>
          <w:rFonts w:ascii="Angsana New" w:hAnsi="Angsana New" w:hint="cs"/>
          <w:i/>
          <w:iCs/>
          <w:sz w:val="30"/>
          <w:szCs w:val="30"/>
          <w:cs/>
        </w:rPr>
        <w:t>งวดเก้าเดือนสิ้นสุดวันที่</w:t>
      </w:r>
      <w:r w:rsidRPr="002E53F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i/>
          <w:iCs/>
          <w:sz w:val="30"/>
          <w:szCs w:val="30"/>
        </w:rPr>
        <w:t xml:space="preserve">30 </w:t>
      </w:r>
      <w:r w:rsidRPr="002E53F2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2E53F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i/>
          <w:iCs/>
          <w:sz w:val="30"/>
          <w:szCs w:val="30"/>
        </w:rPr>
        <w:t>2568</w:t>
      </w:r>
    </w:p>
    <w:p w14:paraId="35A01157" w14:textId="77777777" w:rsidR="0060006C" w:rsidRPr="002E53F2" w:rsidRDefault="0060006C" w:rsidP="0060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58C60FC5" w14:textId="2C902EAF" w:rsidR="0060006C" w:rsidRPr="002E53F2" w:rsidRDefault="0060006C" w:rsidP="0060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14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กุมภาพันธ์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2568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บริษัทขายหุ้นสามัญ</w:t>
      </w:r>
      <w:r w:rsidR="00470149" w:rsidRPr="00722D1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70149" w:rsidRPr="00722D1A">
        <w:rPr>
          <w:rFonts w:ascii="Angsana New" w:hAnsi="Angsana New"/>
          <w:sz w:val="30"/>
          <w:szCs w:val="30"/>
        </w:rPr>
        <w:t xml:space="preserve">1 </w:t>
      </w:r>
      <w:r w:rsidR="00470149" w:rsidRPr="00722D1A">
        <w:rPr>
          <w:rFonts w:ascii="Angsana New" w:hAnsi="Angsana New" w:hint="cs"/>
          <w:sz w:val="30"/>
          <w:szCs w:val="30"/>
          <w:cs/>
        </w:rPr>
        <w:t>หุ้น</w:t>
      </w:r>
      <w:r w:rsidR="00470149">
        <w:rPr>
          <w:rFonts w:ascii="Angsana New" w:hAnsi="Angsana New" w:hint="cs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ของบริษัท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ทีซีซี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โฮเทล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แอสเสท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ซึ่งเป็นบริษัทย่อยทางตรงออกไปให้กับบริษัท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เอดับบลิวซีเพื่อธุรกิจ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จำกัด ซึ่งเป็นบริษัทย่อยทางตรง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3E60FD">
        <w:rPr>
          <w:rFonts w:ascii="Angsana New" w:hAnsi="Angsana New"/>
          <w:sz w:val="30"/>
          <w:szCs w:val="30"/>
        </w:rPr>
        <w:br/>
      </w:r>
      <w:r w:rsidRPr="002E53F2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9.48 </w:t>
      </w:r>
      <w:r w:rsidRPr="002E53F2">
        <w:rPr>
          <w:rFonts w:ascii="Angsana New" w:hAnsi="Angsana New" w:hint="cs"/>
          <w:sz w:val="30"/>
          <w:szCs w:val="30"/>
          <w:cs/>
        </w:rPr>
        <w:t>บาท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ทั้งนี้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บริษัทยังคงมีสัดส่วนการถือหุ้นเป็นร้อยละ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99.99</w:t>
      </w:r>
      <w:r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99.99</w:t>
      </w:r>
    </w:p>
    <w:p w14:paraId="7CD81BCE" w14:textId="77777777" w:rsidR="0060006C" w:rsidRPr="0060006C" w:rsidRDefault="0060006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63B4881" w14:textId="643FC0E6" w:rsidR="00B62CFD" w:rsidRPr="002E53F2" w:rsidRDefault="00EF228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E53F2">
        <w:rPr>
          <w:rFonts w:ascii="Angsana New" w:hAnsi="Angsana New" w:hint="cs"/>
          <w:i/>
          <w:iCs/>
          <w:sz w:val="30"/>
          <w:szCs w:val="30"/>
          <w:cs/>
        </w:rPr>
        <w:t>การเปลี่ยนชื่อบริษัทย่อย</w:t>
      </w:r>
      <w:r w:rsidR="00C11EDA" w:rsidRPr="00C11EDA">
        <w:rPr>
          <w:rFonts w:ascii="Angsana New" w:hAnsi="Angsana New" w:hint="cs"/>
          <w:i/>
          <w:iCs/>
          <w:sz w:val="30"/>
          <w:szCs w:val="30"/>
          <w:cs/>
        </w:rPr>
        <w:t>ระหว่าง</w:t>
      </w:r>
      <w:r w:rsidR="00737DC9" w:rsidRPr="00737DC9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BE72C5" w:rsidRPr="002E53F2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Pr="002E53F2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Pr="002E53F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i/>
          <w:iCs/>
          <w:sz w:val="30"/>
          <w:szCs w:val="30"/>
        </w:rPr>
        <w:t>30</w:t>
      </w:r>
      <w:r w:rsidRPr="002E53F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E72C5" w:rsidRPr="002E53F2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BE72C5" w:rsidRPr="002E53F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i/>
          <w:iCs/>
          <w:sz w:val="30"/>
          <w:szCs w:val="30"/>
        </w:rPr>
        <w:t>2568</w:t>
      </w:r>
    </w:p>
    <w:p w14:paraId="0C73406B" w14:textId="77777777" w:rsidR="00EF228E" w:rsidRPr="002E53F2" w:rsidRDefault="00EF228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27920430" w14:textId="20EF0B66" w:rsidR="00EF228E" w:rsidRPr="002E53F2" w:rsidRDefault="00EF228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E53F2">
        <w:rPr>
          <w:rFonts w:ascii="Angsana New" w:hAnsi="Angsana New" w:hint="eastAsia"/>
          <w:sz w:val="30"/>
          <w:szCs w:val="30"/>
        </w:rPr>
        <w:t> </w:t>
      </w:r>
      <w:r w:rsidRPr="002E53F2">
        <w:rPr>
          <w:rFonts w:ascii="Angsana New" w:hAnsi="Angsana New"/>
          <w:sz w:val="30"/>
          <w:szCs w:val="30"/>
        </w:rPr>
        <w:t>2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พฤษภาคม</w:t>
      </w:r>
      <w:r w:rsidRPr="002E53F2">
        <w:rPr>
          <w:rFonts w:ascii="Angsana New" w:hAnsi="Angsana New" w:hint="eastAsia"/>
          <w:sz w:val="30"/>
          <w:szCs w:val="30"/>
        </w:rPr>
        <w:t> </w:t>
      </w:r>
      <w:r w:rsidRPr="002E53F2">
        <w:rPr>
          <w:rFonts w:ascii="Angsana New" w:hAnsi="Angsana New"/>
          <w:sz w:val="30"/>
          <w:szCs w:val="30"/>
        </w:rPr>
        <w:t>2568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เลอ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คองคอร์ด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โฮเต็ล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2862C0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ดำเนินการจดทะเบียนเปลี่ยนชื่อบริษัทเป็น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เอดับเบิ้ลยูซี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ไลฟ์สไตล์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รัชดา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50E10FCC" w14:textId="77777777" w:rsidR="00EF228E" w:rsidRPr="002E53F2" w:rsidRDefault="00EF228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A305DA" w14:textId="3DCB7C62" w:rsidR="00EF228E" w:rsidRPr="002E53F2" w:rsidRDefault="00EF228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7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พฤษภาคม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2568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99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0C486D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ดำเนินการจดทะเบียนเปลี่ยนชื่อบริษัทเป็น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เอดับบลิวซี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รีเทลล์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กับกระทรวงพาณิชย์เป็นที่เรียบร้อยแล้ว</w:t>
      </w:r>
    </w:p>
    <w:p w14:paraId="3A4F4C5E" w14:textId="77777777" w:rsidR="00B62CFD" w:rsidRPr="002E53F2" w:rsidRDefault="00B62CF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98909AF" w14:textId="77777777" w:rsidR="00206426" w:rsidRDefault="00206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132368E" w14:textId="5A87099F" w:rsidR="00737083" w:rsidRPr="002E53F2" w:rsidRDefault="0073708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E53F2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การลดทุนในบริษัทย่อย</w:t>
      </w:r>
      <w:r w:rsidR="00C11EDA" w:rsidRPr="00C11EDA">
        <w:rPr>
          <w:rFonts w:ascii="Angsana New" w:hAnsi="Angsana New" w:hint="cs"/>
          <w:i/>
          <w:iCs/>
          <w:sz w:val="30"/>
          <w:szCs w:val="30"/>
          <w:cs/>
        </w:rPr>
        <w:t>ระหว่าง</w:t>
      </w:r>
      <w:r w:rsidRPr="002E53F2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BE72C5" w:rsidRPr="002E53F2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Pr="002E53F2">
        <w:rPr>
          <w:rFonts w:ascii="Angsana New" w:hAnsi="Angsana New" w:hint="cs"/>
          <w:i/>
          <w:iCs/>
          <w:sz w:val="30"/>
          <w:szCs w:val="30"/>
          <w:cs/>
        </w:rPr>
        <w:t xml:space="preserve">เดือนสิ้นสุดวันที่ </w:t>
      </w:r>
      <w:r w:rsidR="007310CD" w:rsidRPr="002E53F2">
        <w:rPr>
          <w:rFonts w:ascii="Angsana New" w:hAnsi="Angsana New"/>
          <w:i/>
          <w:iCs/>
          <w:sz w:val="30"/>
          <w:szCs w:val="30"/>
        </w:rPr>
        <w:t xml:space="preserve">30 </w:t>
      </w:r>
      <w:r w:rsidR="00BE72C5" w:rsidRPr="002E53F2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BE72C5" w:rsidRPr="002E53F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i/>
          <w:iCs/>
          <w:sz w:val="30"/>
          <w:szCs w:val="30"/>
        </w:rPr>
        <w:t>2568</w:t>
      </w:r>
    </w:p>
    <w:p w14:paraId="7E63984F" w14:textId="77777777" w:rsidR="00737083" w:rsidRPr="002E53F2" w:rsidRDefault="0073708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22"/>
          <w:szCs w:val="22"/>
        </w:rPr>
      </w:pPr>
    </w:p>
    <w:p w14:paraId="7C1D0F8D" w14:textId="19FA441F" w:rsidR="00880090" w:rsidRPr="002E53F2" w:rsidRDefault="0073708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E53F2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3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มีนาคม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2568 </w:t>
      </w:r>
      <w:r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ทีซีซี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โฮเทล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แอสเสท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="002862C0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ดำเนินการ</w:t>
      </w:r>
      <w:r w:rsidR="00FC0ADD">
        <w:rPr>
          <w:rFonts w:ascii="Angsana New" w:hAnsi="Angsana New"/>
          <w:sz w:val="30"/>
          <w:szCs w:val="30"/>
          <w:cs/>
        </w:rPr>
        <w:br/>
      </w:r>
      <w:r w:rsidRPr="002E53F2">
        <w:rPr>
          <w:rFonts w:ascii="Angsana New" w:hAnsi="Angsana New" w:hint="cs"/>
          <w:sz w:val="30"/>
          <w:szCs w:val="30"/>
          <w:cs/>
        </w:rPr>
        <w:t>จดทะเบียนลดทุนที่ออกและชำระแล้วจำนวน</w:t>
      </w:r>
      <w:r w:rsidR="00231D31" w:rsidRPr="002E53F2">
        <w:rPr>
          <w:rFonts w:ascii="Angsana New" w:hAnsi="Angsana New" w:hint="cs"/>
          <w:sz w:val="30"/>
          <w:szCs w:val="30"/>
          <w:cs/>
        </w:rPr>
        <w:t>เงิน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20,000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จากเดิม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40,000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(</w:t>
      </w:r>
      <w:r w:rsidRPr="002E53F2">
        <w:rPr>
          <w:rFonts w:ascii="Angsana New" w:hAnsi="Angsana New" w:hint="cs"/>
          <w:sz w:val="30"/>
          <w:szCs w:val="30"/>
          <w:cs/>
        </w:rPr>
        <w:t>จำนวน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4,662 </w:t>
      </w:r>
      <w:r w:rsidRPr="002E53F2">
        <w:rPr>
          <w:rFonts w:ascii="Angsana New" w:hAnsi="Angsana New" w:hint="cs"/>
          <w:sz w:val="30"/>
          <w:szCs w:val="30"/>
          <w:cs/>
        </w:rPr>
        <w:t>ล้านหุ้น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8.58 </w:t>
      </w:r>
      <w:r w:rsidRPr="002E53F2">
        <w:rPr>
          <w:rFonts w:ascii="Angsana New" w:hAnsi="Angsana New" w:hint="cs"/>
          <w:sz w:val="30"/>
          <w:szCs w:val="30"/>
          <w:cs/>
        </w:rPr>
        <w:t>บาท</w:t>
      </w:r>
      <w:r w:rsidRPr="002E53F2">
        <w:rPr>
          <w:rFonts w:ascii="Angsana New" w:hAnsi="Angsana New"/>
          <w:sz w:val="30"/>
          <w:szCs w:val="30"/>
          <w:cs/>
        </w:rPr>
        <w:t xml:space="preserve">) </w:t>
      </w:r>
      <w:r w:rsidRPr="002E53F2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20,000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(</w:t>
      </w:r>
      <w:r w:rsidRPr="002E53F2">
        <w:rPr>
          <w:rFonts w:ascii="Angsana New" w:hAnsi="Angsana New" w:hint="cs"/>
          <w:sz w:val="30"/>
          <w:szCs w:val="30"/>
          <w:cs/>
        </w:rPr>
        <w:t>จำนวน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2,331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ล้านหุ้น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8.58 </w:t>
      </w:r>
      <w:r w:rsidRPr="002E53F2">
        <w:rPr>
          <w:rFonts w:ascii="Angsana New" w:hAnsi="Angsana New" w:hint="cs"/>
          <w:sz w:val="30"/>
          <w:szCs w:val="30"/>
          <w:cs/>
        </w:rPr>
        <w:t>บาท</w:t>
      </w:r>
      <w:r w:rsidRPr="002E53F2">
        <w:rPr>
          <w:rFonts w:ascii="Angsana New" w:hAnsi="Angsana New"/>
          <w:sz w:val="30"/>
          <w:szCs w:val="30"/>
          <w:cs/>
        </w:rPr>
        <w:t xml:space="preserve">) </w:t>
      </w:r>
      <w:r w:rsidRPr="002E53F2">
        <w:rPr>
          <w:rFonts w:ascii="Angsana New" w:hAnsi="Angsana New" w:hint="cs"/>
          <w:sz w:val="30"/>
          <w:szCs w:val="30"/>
          <w:cs/>
        </w:rPr>
        <w:t>เพื่อคืนเงินลงทุนให้แก่บริษัท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CF1924" w:rsidRPr="002E53F2">
        <w:rPr>
          <w:rFonts w:ascii="Angsana New" w:hAnsi="Angsana New" w:hint="cs"/>
          <w:sz w:val="30"/>
          <w:szCs w:val="30"/>
          <w:cs/>
        </w:rPr>
        <w:t>ทั้งนี้</w:t>
      </w:r>
      <w:r w:rsidR="00CF1924" w:rsidRPr="002E53F2">
        <w:rPr>
          <w:rFonts w:ascii="Angsana New" w:hAnsi="Angsana New"/>
          <w:sz w:val="30"/>
          <w:szCs w:val="30"/>
          <w:cs/>
        </w:rPr>
        <w:t xml:space="preserve"> </w:t>
      </w:r>
      <w:r w:rsidR="00CF1924" w:rsidRPr="002E53F2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</w:t>
      </w:r>
      <w:r w:rsidR="00CA1608" w:rsidRPr="00CA1608">
        <w:rPr>
          <w:rFonts w:ascii="Angsana New" w:hAnsi="Angsana New" w:hint="cs"/>
          <w:sz w:val="30"/>
          <w:szCs w:val="30"/>
          <w:cs/>
        </w:rPr>
        <w:t>เป็นร้อยละ</w:t>
      </w:r>
      <w:r w:rsidR="00CA1608" w:rsidRPr="00CA1608">
        <w:rPr>
          <w:rFonts w:ascii="Angsana New" w:hAnsi="Angsana New"/>
          <w:sz w:val="30"/>
          <w:szCs w:val="30"/>
          <w:cs/>
        </w:rPr>
        <w:t xml:space="preserve"> </w:t>
      </w:r>
      <w:r w:rsidR="00CA1608">
        <w:rPr>
          <w:rFonts w:ascii="Angsana New" w:hAnsi="Angsana New"/>
          <w:sz w:val="30"/>
          <w:szCs w:val="30"/>
        </w:rPr>
        <w:t>99.99</w:t>
      </w:r>
      <w:r w:rsidR="00CA1608" w:rsidRPr="00CA1608">
        <w:rPr>
          <w:rFonts w:ascii="Angsana New" w:hAnsi="Angsana New"/>
          <w:sz w:val="30"/>
          <w:szCs w:val="30"/>
          <w:cs/>
        </w:rPr>
        <w:t xml:space="preserve"> </w:t>
      </w:r>
      <w:r w:rsidR="00ED6248" w:rsidRPr="002E53F2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="00ED6248" w:rsidRPr="002E53F2">
        <w:rPr>
          <w:rFonts w:ascii="Angsana New" w:hAnsi="Angsana New"/>
          <w:sz w:val="30"/>
          <w:szCs w:val="30"/>
          <w:cs/>
        </w:rPr>
        <w:t xml:space="preserve"> </w:t>
      </w:r>
      <w:r w:rsidR="00ED6248" w:rsidRPr="002E53F2">
        <w:rPr>
          <w:rFonts w:ascii="Angsana New" w:hAnsi="Angsana New"/>
          <w:sz w:val="30"/>
          <w:szCs w:val="30"/>
        </w:rPr>
        <w:t>99.99</w:t>
      </w:r>
    </w:p>
    <w:p w14:paraId="5948D7AE" w14:textId="77777777" w:rsidR="00206426" w:rsidRDefault="00206426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387311" w14:textId="03CFE31F" w:rsidR="00737083" w:rsidRPr="002E53F2" w:rsidRDefault="0073708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11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มีนาคม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2568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ฟินิกซ์บอกซ์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ซึ่งเป็นบริษัทย่อยทางอ้อม</w:t>
      </w:r>
      <w:r w:rsidR="002862C0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ดำเนินการจดทะเบียนลดทุนที่ออกและชำระแล้วจำนวน</w:t>
      </w:r>
      <w:r w:rsidR="00231D31" w:rsidRPr="002E53F2">
        <w:rPr>
          <w:rFonts w:ascii="Angsana New" w:hAnsi="Angsana New" w:hint="cs"/>
          <w:sz w:val="30"/>
          <w:szCs w:val="30"/>
          <w:cs/>
        </w:rPr>
        <w:t>เงิน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1,500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จากเดิม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2,000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(</w:t>
      </w:r>
      <w:r w:rsidRPr="002E53F2">
        <w:rPr>
          <w:rFonts w:ascii="Angsana New" w:hAnsi="Angsana New" w:hint="cs"/>
          <w:sz w:val="30"/>
          <w:szCs w:val="30"/>
          <w:cs/>
        </w:rPr>
        <w:t>จำนวน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200 </w:t>
      </w:r>
      <w:r w:rsidRPr="002E53F2">
        <w:rPr>
          <w:rFonts w:ascii="Angsana New" w:hAnsi="Angsana New" w:hint="cs"/>
          <w:sz w:val="30"/>
          <w:szCs w:val="30"/>
          <w:cs/>
        </w:rPr>
        <w:t>ล้านหุ้น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10 </w:t>
      </w:r>
      <w:r w:rsidRPr="002E53F2">
        <w:rPr>
          <w:rFonts w:ascii="Angsana New" w:hAnsi="Angsana New" w:hint="cs"/>
          <w:sz w:val="30"/>
          <w:szCs w:val="30"/>
          <w:cs/>
        </w:rPr>
        <w:t>บาท</w:t>
      </w:r>
      <w:r w:rsidRPr="002E53F2">
        <w:rPr>
          <w:rFonts w:ascii="Angsana New" w:hAnsi="Angsana New"/>
          <w:sz w:val="30"/>
          <w:szCs w:val="30"/>
          <w:cs/>
        </w:rPr>
        <w:t xml:space="preserve">) </w:t>
      </w:r>
      <w:r w:rsidRPr="002E53F2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50</w:t>
      </w:r>
      <w:r w:rsidR="00E927C5" w:rsidRPr="002E53F2">
        <w:rPr>
          <w:rFonts w:ascii="Angsana New" w:hAnsi="Angsana New"/>
          <w:sz w:val="30"/>
          <w:szCs w:val="30"/>
        </w:rPr>
        <w:t>0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(</w:t>
      </w:r>
      <w:r w:rsidRPr="002E53F2">
        <w:rPr>
          <w:rFonts w:ascii="Angsana New" w:hAnsi="Angsana New" w:hint="cs"/>
          <w:sz w:val="30"/>
          <w:szCs w:val="30"/>
          <w:cs/>
        </w:rPr>
        <w:t>จำนวน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5</w:t>
      </w:r>
      <w:r w:rsidR="00E927C5" w:rsidRPr="002E53F2">
        <w:rPr>
          <w:rFonts w:ascii="Angsana New" w:hAnsi="Angsana New"/>
          <w:sz w:val="30"/>
          <w:szCs w:val="30"/>
        </w:rPr>
        <w:t>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ล้านหุ้น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10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บาท</w:t>
      </w:r>
      <w:r w:rsidRPr="002E53F2">
        <w:rPr>
          <w:rFonts w:ascii="Angsana New" w:hAnsi="Angsana New"/>
          <w:sz w:val="30"/>
          <w:szCs w:val="30"/>
          <w:cs/>
        </w:rPr>
        <w:t xml:space="preserve">) </w:t>
      </w:r>
      <w:r w:rsidRPr="002E53F2">
        <w:rPr>
          <w:rFonts w:ascii="Angsana New" w:hAnsi="Angsana New" w:hint="cs"/>
          <w:sz w:val="30"/>
          <w:szCs w:val="30"/>
          <w:cs/>
        </w:rPr>
        <w:t>เพื่อคืนเงินลงทุนให้แก่บริษัท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ทั้งนี้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</w:t>
      </w:r>
      <w:r w:rsidR="00D75006" w:rsidRPr="00D75006">
        <w:rPr>
          <w:rFonts w:ascii="Angsana New" w:hAnsi="Angsana New" w:hint="cs"/>
          <w:sz w:val="30"/>
          <w:szCs w:val="30"/>
          <w:cs/>
        </w:rPr>
        <w:t>เป็นร้อยละ</w:t>
      </w:r>
      <w:r w:rsidR="00D75006" w:rsidRPr="00D75006">
        <w:rPr>
          <w:rFonts w:ascii="Angsana New" w:hAnsi="Angsana New"/>
          <w:sz w:val="30"/>
          <w:szCs w:val="30"/>
          <w:cs/>
        </w:rPr>
        <w:t xml:space="preserve"> </w:t>
      </w:r>
      <w:r w:rsidR="00D75006">
        <w:rPr>
          <w:rFonts w:ascii="Angsana New" w:hAnsi="Angsana New"/>
          <w:sz w:val="30"/>
          <w:szCs w:val="30"/>
        </w:rPr>
        <w:t>25.00</w:t>
      </w:r>
      <w:r w:rsidR="00D75006" w:rsidRPr="00D75006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100</w:t>
      </w:r>
      <w:r w:rsidR="009E22DE" w:rsidRPr="002E53F2">
        <w:rPr>
          <w:rFonts w:ascii="Angsana New" w:hAnsi="Angsana New"/>
          <w:sz w:val="30"/>
          <w:szCs w:val="30"/>
        </w:rPr>
        <w:t>.00</w:t>
      </w:r>
    </w:p>
    <w:p w14:paraId="1AEA7934" w14:textId="77777777" w:rsidR="00B22ED5" w:rsidRPr="002E53F2" w:rsidRDefault="00B22ED5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1CA414" w14:textId="315592E6" w:rsidR="00EF228E" w:rsidRPr="002E53F2" w:rsidRDefault="00EF228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24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เมษายน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2568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ฟินิกซ์บอกซ์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ซึ่งเป็นบริษัทย่อยทางอ้อม</w:t>
      </w:r>
      <w:r w:rsidR="002862C0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ดำเนินการจดทะเบียนลดทุนที่ออกและชำระแล้วจำนวนเงิน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260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จากเดิม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500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(</w:t>
      </w:r>
      <w:r w:rsidRPr="002E53F2">
        <w:rPr>
          <w:rFonts w:ascii="Angsana New" w:hAnsi="Angsana New" w:hint="cs"/>
          <w:sz w:val="30"/>
          <w:szCs w:val="30"/>
          <w:cs/>
        </w:rPr>
        <w:t>จำนวน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50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ล้านหุ้น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10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บาท</w:t>
      </w:r>
      <w:r w:rsidRPr="002E53F2">
        <w:rPr>
          <w:rFonts w:ascii="Angsana New" w:hAnsi="Angsana New"/>
          <w:sz w:val="30"/>
          <w:szCs w:val="30"/>
          <w:cs/>
        </w:rPr>
        <w:t xml:space="preserve">) </w:t>
      </w:r>
      <w:r w:rsidR="00E75D4A" w:rsidRPr="002E53F2">
        <w:rPr>
          <w:rFonts w:ascii="Angsana New" w:hAnsi="Angsana New"/>
          <w:sz w:val="30"/>
          <w:szCs w:val="30"/>
          <w:cs/>
        </w:rPr>
        <w:br/>
      </w:r>
      <w:r w:rsidRPr="002E53F2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240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(</w:t>
      </w:r>
      <w:r w:rsidRPr="002E53F2">
        <w:rPr>
          <w:rFonts w:ascii="Angsana New" w:hAnsi="Angsana New" w:hint="cs"/>
          <w:sz w:val="30"/>
          <w:szCs w:val="30"/>
          <w:cs/>
        </w:rPr>
        <w:t>จำนวน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24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ล้านหุ้น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10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บาท</w:t>
      </w:r>
      <w:r w:rsidRPr="002E53F2">
        <w:rPr>
          <w:rFonts w:ascii="Angsana New" w:hAnsi="Angsana New"/>
          <w:sz w:val="30"/>
          <w:szCs w:val="30"/>
          <w:cs/>
        </w:rPr>
        <w:t xml:space="preserve">) </w:t>
      </w:r>
      <w:r w:rsidRPr="002E53F2">
        <w:rPr>
          <w:rFonts w:ascii="Angsana New" w:hAnsi="Angsana New" w:hint="cs"/>
          <w:sz w:val="30"/>
          <w:szCs w:val="30"/>
          <w:cs/>
        </w:rPr>
        <w:t>เพื่อคืนเงินลงทุนให้แก่บริษัท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ทั้งนี้</w:t>
      </w:r>
      <w:r w:rsidR="00BF0360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</w:t>
      </w:r>
      <w:r w:rsidR="00DF3733" w:rsidRPr="00D75006">
        <w:rPr>
          <w:rFonts w:ascii="Angsana New" w:hAnsi="Angsana New" w:hint="cs"/>
          <w:sz w:val="30"/>
          <w:szCs w:val="30"/>
          <w:cs/>
        </w:rPr>
        <w:t>เป็นร้อยละ</w:t>
      </w:r>
      <w:r w:rsidR="00DF3733" w:rsidRPr="00D75006">
        <w:rPr>
          <w:rFonts w:ascii="Angsana New" w:hAnsi="Angsana New"/>
          <w:sz w:val="30"/>
          <w:szCs w:val="30"/>
          <w:cs/>
        </w:rPr>
        <w:t xml:space="preserve"> </w:t>
      </w:r>
      <w:r w:rsidR="00DF3733">
        <w:rPr>
          <w:rFonts w:ascii="Angsana New" w:hAnsi="Angsana New"/>
          <w:sz w:val="30"/>
          <w:szCs w:val="30"/>
        </w:rPr>
        <w:t>25.00</w:t>
      </w:r>
      <w:r w:rsidR="00DF3733" w:rsidRPr="00D75006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100.00</w:t>
      </w:r>
    </w:p>
    <w:p w14:paraId="70CF7F4F" w14:textId="77777777" w:rsidR="00737083" w:rsidRPr="002E53F2" w:rsidRDefault="0073708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01C86E" w14:textId="782DEB23" w:rsidR="00DD0908" w:rsidRPr="002E53F2" w:rsidRDefault="00597F55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E53F2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</w:t>
      </w:r>
      <w:r w:rsidR="00737083" w:rsidRPr="002E53F2">
        <w:rPr>
          <w:rFonts w:ascii="Angsana New" w:hAnsi="Angsana New" w:hint="cs"/>
          <w:i/>
          <w:iCs/>
          <w:sz w:val="30"/>
          <w:szCs w:val="30"/>
          <w:cs/>
        </w:rPr>
        <w:t>และเพิ่มทุน</w:t>
      </w:r>
      <w:r w:rsidRPr="002E53F2">
        <w:rPr>
          <w:rFonts w:ascii="Angsana New" w:hAnsi="Angsana New" w:hint="cs"/>
          <w:i/>
          <w:iCs/>
          <w:sz w:val="30"/>
          <w:szCs w:val="30"/>
          <w:cs/>
        </w:rPr>
        <w:t>ในบริษัทย่อย</w:t>
      </w:r>
      <w:r w:rsidR="007A56C5">
        <w:rPr>
          <w:rFonts w:ascii="Angsana New" w:hAnsi="Angsana New" w:hint="cs"/>
          <w:i/>
          <w:iCs/>
          <w:sz w:val="30"/>
          <w:szCs w:val="30"/>
          <w:cs/>
        </w:rPr>
        <w:t>ระหว่าง</w:t>
      </w:r>
      <w:r w:rsidR="00FF5C0A" w:rsidRPr="002E53F2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BE72C5" w:rsidRPr="002E53F2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Pr="002E53F2">
        <w:rPr>
          <w:rFonts w:ascii="Angsana New" w:hAnsi="Angsana New" w:hint="cs"/>
          <w:i/>
          <w:iCs/>
          <w:sz w:val="30"/>
          <w:szCs w:val="30"/>
          <w:cs/>
        </w:rPr>
        <w:t>เดือนสิ้นสุด</w:t>
      </w:r>
      <w:r w:rsidR="000A071F" w:rsidRPr="002E53F2">
        <w:rPr>
          <w:rFonts w:ascii="Angsana New" w:hAnsi="Angsana New" w:hint="cs"/>
          <w:i/>
          <w:iCs/>
          <w:sz w:val="30"/>
          <w:szCs w:val="30"/>
          <w:cs/>
        </w:rPr>
        <w:t xml:space="preserve">วันที่ </w:t>
      </w:r>
      <w:r w:rsidR="007310CD" w:rsidRPr="002E53F2">
        <w:rPr>
          <w:rFonts w:ascii="Angsana New" w:hAnsi="Angsana New"/>
          <w:i/>
          <w:iCs/>
          <w:sz w:val="30"/>
          <w:szCs w:val="30"/>
        </w:rPr>
        <w:t xml:space="preserve">30 </w:t>
      </w:r>
      <w:r w:rsidR="00BE72C5" w:rsidRPr="002E53F2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BE72C5" w:rsidRPr="002E53F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A071F" w:rsidRPr="002E53F2">
        <w:rPr>
          <w:rFonts w:ascii="Angsana New" w:hAnsi="Angsana New"/>
          <w:i/>
          <w:iCs/>
          <w:sz w:val="30"/>
          <w:szCs w:val="30"/>
        </w:rPr>
        <w:t>256</w:t>
      </w:r>
      <w:r w:rsidR="00EF5978" w:rsidRPr="002E53F2">
        <w:rPr>
          <w:rFonts w:ascii="Angsana New" w:hAnsi="Angsana New"/>
          <w:i/>
          <w:iCs/>
          <w:sz w:val="30"/>
          <w:szCs w:val="30"/>
        </w:rPr>
        <w:t>8</w:t>
      </w:r>
    </w:p>
    <w:p w14:paraId="19A28773" w14:textId="77777777" w:rsidR="00DD0908" w:rsidRPr="002E53F2" w:rsidRDefault="00DD090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4E7E382" w14:textId="402CE67A" w:rsidR="000233BD" w:rsidRPr="002E53F2" w:rsidRDefault="000233B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14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กุมภาพันธ์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2568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="00F20DC8" w:rsidRPr="002E53F2">
        <w:rPr>
          <w:rFonts w:ascii="Angsana New" w:hAnsi="Angsana New" w:hint="cs"/>
          <w:sz w:val="30"/>
          <w:szCs w:val="30"/>
          <w:cs/>
        </w:rPr>
        <w:t>เข้า</w:t>
      </w:r>
      <w:r w:rsidRPr="002E53F2">
        <w:rPr>
          <w:rFonts w:ascii="Angsana New" w:hAnsi="Angsana New" w:hint="cs"/>
          <w:sz w:val="30"/>
          <w:szCs w:val="30"/>
          <w:cs/>
        </w:rPr>
        <w:t>ซื้อหุ้นสามัญ</w:t>
      </w:r>
      <w:r w:rsidR="00125BF7" w:rsidRPr="00125BF7">
        <w:rPr>
          <w:rFonts w:ascii="Angsana New" w:hAnsi="Angsana New" w:hint="cs"/>
          <w:sz w:val="30"/>
          <w:szCs w:val="30"/>
          <w:cs/>
        </w:rPr>
        <w:t>จำนวน</w:t>
      </w:r>
      <w:r w:rsidR="00125BF7" w:rsidRPr="00125BF7">
        <w:rPr>
          <w:rFonts w:ascii="Angsana New" w:hAnsi="Angsana New"/>
          <w:sz w:val="30"/>
          <w:szCs w:val="30"/>
          <w:cs/>
        </w:rPr>
        <w:t xml:space="preserve"> </w:t>
      </w:r>
      <w:r w:rsidR="00C8722E">
        <w:rPr>
          <w:rFonts w:ascii="Angsana New" w:hAnsi="Angsana New"/>
          <w:sz w:val="30"/>
          <w:szCs w:val="30"/>
        </w:rPr>
        <w:t>1</w:t>
      </w:r>
      <w:r w:rsidR="00125BF7" w:rsidRPr="00125BF7">
        <w:rPr>
          <w:rFonts w:ascii="Angsana New" w:hAnsi="Angsana New"/>
          <w:sz w:val="30"/>
          <w:szCs w:val="30"/>
          <w:cs/>
        </w:rPr>
        <w:t xml:space="preserve"> </w:t>
      </w:r>
      <w:r w:rsidR="00125BF7" w:rsidRPr="00125BF7">
        <w:rPr>
          <w:rFonts w:ascii="Angsana New" w:hAnsi="Angsana New" w:hint="cs"/>
          <w:sz w:val="30"/>
          <w:szCs w:val="30"/>
          <w:cs/>
        </w:rPr>
        <w:t>หุ้น</w:t>
      </w:r>
      <w:r w:rsidR="00125BF7" w:rsidRPr="00125BF7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ของบริษัท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เอดับบลิวซีเพื่อธุรกิจ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125BF7">
        <w:rPr>
          <w:rFonts w:ascii="Angsana New" w:hAnsi="Angsana New"/>
          <w:sz w:val="30"/>
          <w:szCs w:val="30"/>
          <w:cs/>
        </w:rPr>
        <w:br/>
      </w:r>
      <w:r w:rsidRPr="002E53F2">
        <w:rPr>
          <w:rFonts w:ascii="Angsana New" w:hAnsi="Angsana New" w:hint="cs"/>
          <w:sz w:val="30"/>
          <w:szCs w:val="30"/>
          <w:cs/>
        </w:rPr>
        <w:t>จากบริษัท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ทีซีซี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โฮเทล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แอสเสท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10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บาท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ทำให้บริษัทมีส่วนได้เสียในบริษัทดังกล่าวเพิ่มขึ้นจากร้อยละ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99.98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เป็นร้อยละ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99.99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100</w:t>
      </w:r>
      <w:r w:rsidR="009E22DE" w:rsidRPr="002E53F2">
        <w:rPr>
          <w:rFonts w:ascii="Angsana New" w:hAnsi="Angsana New"/>
          <w:sz w:val="30"/>
          <w:szCs w:val="30"/>
        </w:rPr>
        <w:t>.00</w:t>
      </w:r>
    </w:p>
    <w:p w14:paraId="457B9320" w14:textId="77777777" w:rsidR="00FD1F23" w:rsidRPr="002E53F2" w:rsidRDefault="00FD1F2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F0FD8A6" w14:textId="5AC5D938" w:rsidR="000233BD" w:rsidRPr="002E53F2" w:rsidRDefault="000233B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25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กุมภาพันธ์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2568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แอสเสท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เวิรด์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แอทแทรคชั่น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แอนด์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รีเทล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="00F20DC8" w:rsidRPr="002E53F2">
        <w:rPr>
          <w:rFonts w:ascii="Angsana New" w:hAnsi="Angsana New"/>
          <w:sz w:val="30"/>
          <w:szCs w:val="30"/>
          <w:cs/>
        </w:rPr>
        <w:br/>
      </w:r>
      <w:r w:rsidRPr="002E53F2">
        <w:rPr>
          <w:rFonts w:ascii="Angsana New" w:hAnsi="Angsana New" w:hint="cs"/>
          <w:spacing w:val="-4"/>
          <w:sz w:val="30"/>
          <w:szCs w:val="30"/>
          <w:cs/>
        </w:rPr>
        <w:t>ดำเนินการจดทะเบียนเพิ่มทุนจำนวน</w:t>
      </w:r>
      <w:r w:rsidR="00231D31" w:rsidRPr="002E53F2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3F6C37" w:rsidRPr="002E53F2">
        <w:rPr>
          <w:rFonts w:ascii="Angsana New" w:hAnsi="Angsana New"/>
          <w:spacing w:val="-4"/>
          <w:sz w:val="30"/>
          <w:szCs w:val="30"/>
        </w:rPr>
        <w:t xml:space="preserve"> 331.90</w:t>
      </w:r>
      <w:r w:rsidRPr="002E53F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4"/>
          <w:sz w:val="30"/>
          <w:szCs w:val="30"/>
          <w:cs/>
        </w:rPr>
        <w:t>จากเดิม</w:t>
      </w:r>
      <w:r w:rsidRPr="002E53F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pacing w:val="-4"/>
          <w:sz w:val="30"/>
          <w:szCs w:val="30"/>
        </w:rPr>
        <w:t>0.10</w:t>
      </w:r>
      <w:r w:rsidRPr="002E53F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2E53F2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2E53F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pacing w:val="-4"/>
          <w:sz w:val="30"/>
          <w:szCs w:val="30"/>
        </w:rPr>
        <w:t>0.01</w:t>
      </w:r>
      <w:r w:rsidRPr="002E53F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4"/>
          <w:sz w:val="30"/>
          <w:szCs w:val="30"/>
          <w:cs/>
        </w:rPr>
        <w:t>ล้านหุ้น</w:t>
      </w:r>
      <w:r w:rsidRPr="002E53F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4"/>
          <w:sz w:val="30"/>
          <w:szCs w:val="30"/>
          <w:cs/>
        </w:rPr>
        <w:t>มูลค่าหุ้นละ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10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เป็นจำนวน</w:t>
      </w:r>
      <w:r w:rsidR="00225C05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6C37" w:rsidRPr="002E53F2">
        <w:rPr>
          <w:rFonts w:ascii="Angsana New" w:hAnsi="Angsana New"/>
          <w:spacing w:val="-2"/>
          <w:sz w:val="30"/>
          <w:szCs w:val="30"/>
        </w:rPr>
        <w:t>332.00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6C37" w:rsidRPr="002E53F2">
        <w:rPr>
          <w:rFonts w:ascii="Angsana New" w:hAnsi="Angsana New"/>
          <w:spacing w:val="-2"/>
          <w:sz w:val="30"/>
          <w:szCs w:val="30"/>
        </w:rPr>
        <w:t>33</w:t>
      </w:r>
      <w:r w:rsidR="00680EB5" w:rsidRPr="002E53F2">
        <w:rPr>
          <w:rFonts w:ascii="Angsana New" w:hAnsi="Angsana New"/>
          <w:spacing w:val="-2"/>
          <w:sz w:val="30"/>
          <w:szCs w:val="30"/>
        </w:rPr>
        <w:t>.20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ล้านหุ้น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มูลค่าหุ้นละ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pacing w:val="-2"/>
          <w:sz w:val="30"/>
          <w:szCs w:val="30"/>
        </w:rPr>
        <w:t>10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2E53F2">
        <w:rPr>
          <w:rFonts w:ascii="Angsana New" w:hAnsi="Angsana New"/>
          <w:sz w:val="30"/>
          <w:szCs w:val="30"/>
          <w:cs/>
        </w:rPr>
        <w:t xml:space="preserve">) </w:t>
      </w:r>
      <w:r w:rsidRPr="002E53F2">
        <w:rPr>
          <w:rFonts w:ascii="Angsana New" w:hAnsi="Angsana New" w:hint="cs"/>
          <w:sz w:val="30"/>
          <w:szCs w:val="30"/>
          <w:cs/>
        </w:rPr>
        <w:t>และบริษัทไม่ได้ใช้สิทธิเพิ่มทุน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ทำให้บริษัทมีส่วนได้เสียในบริษัทย่อยดังกล่าวลดลงจากร้อยละ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99.98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เป็นร้อยละ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0.03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ทั้งนี้กลุ่มบริษัทยังคงมีส่วนได้เสียเป็นร้อยละ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100</w:t>
      </w:r>
      <w:r w:rsidR="009E22DE" w:rsidRPr="002E53F2">
        <w:rPr>
          <w:rFonts w:ascii="Angsana New" w:hAnsi="Angsana New"/>
          <w:sz w:val="30"/>
          <w:szCs w:val="30"/>
        </w:rPr>
        <w:t>.00</w:t>
      </w:r>
    </w:p>
    <w:p w14:paraId="7DE96D17" w14:textId="77777777" w:rsidR="00FD1F23" w:rsidRPr="002E53F2" w:rsidRDefault="00FD1F2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3AADFC4" w14:textId="77777777" w:rsidR="00751AB5" w:rsidRDefault="00751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DB191CC" w14:textId="57FD258B" w:rsidR="00D836A1" w:rsidRDefault="000233BD" w:rsidP="00751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4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มีนาคม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2568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ทีซีซี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โฮเทล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แอสเสท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ดำเนินการ</w:t>
      </w:r>
      <w:r w:rsidR="002862C0">
        <w:rPr>
          <w:rFonts w:ascii="Angsana New" w:hAnsi="Angsana New"/>
          <w:sz w:val="30"/>
          <w:szCs w:val="30"/>
        </w:rPr>
        <w:br/>
      </w:r>
      <w:r w:rsidRPr="002E53F2">
        <w:rPr>
          <w:rFonts w:ascii="Angsana New" w:hAnsi="Angsana New" w:hint="cs"/>
          <w:sz w:val="30"/>
          <w:szCs w:val="30"/>
          <w:cs/>
        </w:rPr>
        <w:t>จดทะเบียนเพิ่มทุนจำนวน</w:t>
      </w:r>
      <w:r w:rsidR="00231D31" w:rsidRPr="002E53F2">
        <w:rPr>
          <w:rFonts w:ascii="Angsana New" w:hAnsi="Angsana New" w:hint="cs"/>
          <w:sz w:val="30"/>
          <w:szCs w:val="30"/>
          <w:cs/>
        </w:rPr>
        <w:t>เงิน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20,000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จากเดิม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20,000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(</w:t>
      </w:r>
      <w:r w:rsidRPr="002E53F2">
        <w:rPr>
          <w:rFonts w:ascii="Angsana New" w:hAnsi="Angsana New" w:hint="cs"/>
          <w:sz w:val="30"/>
          <w:szCs w:val="30"/>
          <w:cs/>
        </w:rPr>
        <w:t>จำนวน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2,331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ล้านหุ้น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8.58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บาท</w:t>
      </w:r>
      <w:r w:rsidRPr="002E53F2">
        <w:rPr>
          <w:rFonts w:ascii="Angsana New" w:hAnsi="Angsana New"/>
          <w:sz w:val="30"/>
          <w:szCs w:val="30"/>
          <w:cs/>
        </w:rPr>
        <w:t xml:space="preserve">) </w:t>
      </w:r>
      <w:r w:rsidRPr="002E53F2">
        <w:rPr>
          <w:rFonts w:ascii="Angsana New" w:hAnsi="Angsana New" w:hint="cs"/>
          <w:sz w:val="30"/>
          <w:szCs w:val="30"/>
          <w:cs/>
        </w:rPr>
        <w:t>เป็นจำนวน</w:t>
      </w:r>
      <w:r w:rsidR="006C266A">
        <w:rPr>
          <w:rFonts w:ascii="Angsana New" w:hAnsi="Angsana New" w:hint="cs"/>
          <w:sz w:val="30"/>
          <w:szCs w:val="30"/>
          <w:cs/>
        </w:rPr>
        <w:t>เงิน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40,000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(</w:t>
      </w:r>
      <w:r w:rsidRPr="002E53F2">
        <w:rPr>
          <w:rFonts w:ascii="Angsana New" w:hAnsi="Angsana New" w:hint="cs"/>
          <w:sz w:val="30"/>
          <w:szCs w:val="30"/>
          <w:cs/>
        </w:rPr>
        <w:t>จำนวน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4,662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ล้านหุ้น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8.58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บาท</w:t>
      </w:r>
      <w:r w:rsidRPr="002E53F2">
        <w:rPr>
          <w:rFonts w:ascii="Angsana New" w:hAnsi="Angsana New"/>
          <w:sz w:val="30"/>
          <w:szCs w:val="30"/>
          <w:cs/>
        </w:rPr>
        <w:t xml:space="preserve">) </w:t>
      </w:r>
      <w:r w:rsidRPr="002E53F2">
        <w:rPr>
          <w:rFonts w:ascii="Angsana New" w:hAnsi="Angsana New" w:hint="cs"/>
          <w:sz w:val="30"/>
          <w:szCs w:val="30"/>
          <w:cs/>
        </w:rPr>
        <w:t>และบริษัทไม่ได้ใช้สิทธิเพิ่มทุน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CF1924" w:rsidRPr="002E53F2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ทำให้บริษัทมีส่วนได้เสียในบริษัทย่อยดังกล่าวลดลงจากร้อยละ</w:t>
      </w:r>
      <w:r w:rsidR="00CF1924" w:rsidRPr="002E53F2">
        <w:rPr>
          <w:rFonts w:ascii="Angsana New" w:hAnsi="Angsana New"/>
          <w:sz w:val="30"/>
          <w:szCs w:val="30"/>
          <w:cs/>
        </w:rPr>
        <w:t xml:space="preserve"> </w:t>
      </w:r>
      <w:r w:rsidR="00CF1924" w:rsidRPr="002E53F2">
        <w:rPr>
          <w:rFonts w:ascii="Angsana New" w:hAnsi="Angsana New"/>
          <w:sz w:val="30"/>
          <w:szCs w:val="30"/>
        </w:rPr>
        <w:t>99.99</w:t>
      </w:r>
      <w:r w:rsidR="00CF1924" w:rsidRPr="002E53F2">
        <w:rPr>
          <w:rFonts w:ascii="Angsana New" w:hAnsi="Angsana New"/>
          <w:sz w:val="30"/>
          <w:szCs w:val="30"/>
          <w:cs/>
        </w:rPr>
        <w:t xml:space="preserve"> </w:t>
      </w:r>
      <w:r w:rsidR="00CF1924" w:rsidRPr="002E53F2">
        <w:rPr>
          <w:rFonts w:ascii="Angsana New" w:hAnsi="Angsana New" w:hint="cs"/>
          <w:sz w:val="30"/>
          <w:szCs w:val="30"/>
          <w:cs/>
        </w:rPr>
        <w:t>เป็นร้อยละ</w:t>
      </w:r>
      <w:r w:rsidR="00CF1924" w:rsidRPr="002E53F2">
        <w:rPr>
          <w:rFonts w:ascii="Angsana New" w:hAnsi="Angsana New"/>
          <w:sz w:val="30"/>
          <w:szCs w:val="30"/>
          <w:cs/>
        </w:rPr>
        <w:t xml:space="preserve"> </w:t>
      </w:r>
      <w:r w:rsidR="00CF1924" w:rsidRPr="002E53F2">
        <w:rPr>
          <w:rFonts w:ascii="Angsana New" w:hAnsi="Angsana New"/>
          <w:sz w:val="30"/>
          <w:szCs w:val="30"/>
        </w:rPr>
        <w:t xml:space="preserve">50.00 </w:t>
      </w:r>
      <w:r w:rsidR="00CF1924" w:rsidRPr="002E53F2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="00CF1924" w:rsidRPr="002E53F2">
        <w:rPr>
          <w:rFonts w:ascii="Angsana New" w:hAnsi="Angsana New"/>
          <w:sz w:val="30"/>
          <w:szCs w:val="30"/>
          <w:cs/>
        </w:rPr>
        <w:t xml:space="preserve"> </w:t>
      </w:r>
      <w:r w:rsidR="00CF1924" w:rsidRPr="002E53F2">
        <w:rPr>
          <w:rFonts w:ascii="Angsana New" w:hAnsi="Angsana New"/>
          <w:sz w:val="30"/>
          <w:szCs w:val="30"/>
        </w:rPr>
        <w:t>99.99</w:t>
      </w:r>
    </w:p>
    <w:p w14:paraId="38A28CAE" w14:textId="77777777" w:rsidR="00751AB5" w:rsidRDefault="00751AB5" w:rsidP="00751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0D6730E" w14:textId="04E2039F" w:rsidR="00BA26B5" w:rsidRPr="002E53F2" w:rsidRDefault="00BA26B5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28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มีนาคม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2568 </w:t>
      </w:r>
      <w:r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ทีซีซี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โฮเทล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แอสเสท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 xml:space="preserve">และบริษัท แอสเสท เวิรด์ รีเทล จำกัด </w:t>
      </w:r>
      <w:r w:rsidRPr="002E53F2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ซึ่งเป็นบริษัทย่อยทางตรง</w:t>
      </w:r>
      <w:r w:rsidRPr="002E53F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="00E04C83" w:rsidRPr="002E53F2">
        <w:rPr>
          <w:rFonts w:ascii="Angsana New" w:hAnsi="Angsana New" w:hint="cs"/>
          <w:spacing w:val="-4"/>
          <w:sz w:val="30"/>
          <w:szCs w:val="30"/>
          <w:cs/>
        </w:rPr>
        <w:t>เข้า</w:t>
      </w:r>
      <w:r w:rsidRPr="002E53F2">
        <w:rPr>
          <w:rFonts w:ascii="Angsana New" w:hAnsi="Angsana New" w:hint="cs"/>
          <w:spacing w:val="-4"/>
          <w:sz w:val="30"/>
          <w:szCs w:val="30"/>
          <w:cs/>
        </w:rPr>
        <w:t>ซื้อหุ้นสามัญของบริษัท</w:t>
      </w:r>
      <w:r w:rsidRPr="002E53F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4"/>
          <w:sz w:val="30"/>
          <w:szCs w:val="30"/>
          <w:cs/>
        </w:rPr>
        <w:t>เอดับบลิวซี</w:t>
      </w:r>
      <w:r w:rsidRPr="002E53F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4"/>
          <w:sz w:val="30"/>
          <w:szCs w:val="30"/>
          <w:cs/>
        </w:rPr>
        <w:t>ฮอสปิทอลลิตี้</w:t>
      </w:r>
      <w:r w:rsidRPr="002E53F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4"/>
          <w:sz w:val="30"/>
          <w:szCs w:val="30"/>
          <w:cs/>
        </w:rPr>
        <w:t>เดเวลอปเมนท์</w:t>
      </w:r>
      <w:r w:rsidRPr="002E53F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4"/>
          <w:sz w:val="30"/>
          <w:szCs w:val="30"/>
          <w:cs/>
        </w:rPr>
        <w:t>จำกัด จากผู้ร่วมค้า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 xml:space="preserve">คิดเป็นส่วนได้เสียร้อยละ </w:t>
      </w:r>
      <w:r w:rsidRPr="002E53F2">
        <w:rPr>
          <w:rFonts w:ascii="Angsana New" w:hAnsi="Angsana New"/>
          <w:sz w:val="30"/>
          <w:szCs w:val="30"/>
        </w:rPr>
        <w:t>4</w:t>
      </w:r>
      <w:r w:rsidR="00D658BE" w:rsidRPr="002E53F2">
        <w:rPr>
          <w:rFonts w:ascii="Angsana New" w:hAnsi="Angsana New"/>
          <w:sz w:val="30"/>
          <w:szCs w:val="30"/>
        </w:rPr>
        <w:t>9.00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 xml:space="preserve">ของหุ้นที่ออกและชำระแล้ว รวมเป็นจำนวนเงิน </w:t>
      </w:r>
      <w:r w:rsidRPr="002E53F2">
        <w:rPr>
          <w:rFonts w:ascii="Angsana New" w:hAnsi="Angsana New"/>
          <w:sz w:val="30"/>
          <w:szCs w:val="30"/>
        </w:rPr>
        <w:t xml:space="preserve">0.49 </w:t>
      </w:r>
      <w:r w:rsidRPr="002E53F2">
        <w:rPr>
          <w:rFonts w:ascii="Angsana New" w:hAnsi="Angsana New" w:hint="cs"/>
          <w:sz w:val="30"/>
          <w:szCs w:val="30"/>
          <w:cs/>
        </w:rPr>
        <w:t xml:space="preserve">ล้านบาท ทำให้กลุ่มบริษัทมีส่วนได้เสียในบริษัทดังกล่าวเพิ่มขึ้นจากร้อยละ </w:t>
      </w:r>
      <w:r w:rsidRPr="002E53F2">
        <w:rPr>
          <w:rFonts w:ascii="Angsana New" w:hAnsi="Angsana New"/>
          <w:sz w:val="30"/>
          <w:szCs w:val="30"/>
        </w:rPr>
        <w:t>51</w:t>
      </w:r>
      <w:r w:rsidR="009E22DE" w:rsidRPr="002E53F2">
        <w:rPr>
          <w:rFonts w:ascii="Angsana New" w:hAnsi="Angsana New"/>
          <w:sz w:val="30"/>
          <w:szCs w:val="30"/>
        </w:rPr>
        <w:t>.00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Pr="002E53F2">
        <w:rPr>
          <w:rFonts w:ascii="Angsana New" w:hAnsi="Angsana New"/>
          <w:sz w:val="30"/>
          <w:szCs w:val="30"/>
        </w:rPr>
        <w:t>100</w:t>
      </w:r>
      <w:r w:rsidR="009E22DE" w:rsidRPr="002E53F2">
        <w:rPr>
          <w:rFonts w:ascii="Angsana New" w:hAnsi="Angsana New"/>
          <w:sz w:val="30"/>
          <w:szCs w:val="30"/>
        </w:rPr>
        <w:t>.00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กลุ่มบริษัทโอนจัดประเภทเงินลงทุนในบริษัท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จำกัด จากเงินลงทุนในการร่วมค้า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เป็นเงินลงทุนในบริษัทย่อย และทำให้กลุ่มบริษัทมีส่วนได้เสียในบริษัทย่อยของบริษัท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เอดับบลิวซี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ฮอสปิทอลลิตี้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เดเวลอปเมนท์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 xml:space="preserve">จำกัด เป็นร้อยละ </w:t>
      </w:r>
      <w:r w:rsidRPr="002E53F2">
        <w:rPr>
          <w:rFonts w:ascii="Angsana New" w:hAnsi="Angsana New"/>
          <w:sz w:val="30"/>
          <w:szCs w:val="30"/>
        </w:rPr>
        <w:t>100</w:t>
      </w:r>
      <w:r w:rsidR="009E22DE" w:rsidRPr="002E53F2">
        <w:rPr>
          <w:rFonts w:ascii="Angsana New" w:hAnsi="Angsana New"/>
          <w:sz w:val="30"/>
          <w:szCs w:val="30"/>
        </w:rPr>
        <w:t>.00</w:t>
      </w:r>
      <w:r w:rsidRPr="002E53F2">
        <w:rPr>
          <w:rFonts w:ascii="Angsana New" w:hAnsi="Angsana New" w:hint="cs"/>
          <w:sz w:val="30"/>
          <w:szCs w:val="30"/>
          <w:cs/>
        </w:rPr>
        <w:t xml:space="preserve"> โดยมีรายชื่อบริษัทดังต่อไปนี้</w:t>
      </w:r>
    </w:p>
    <w:p w14:paraId="6BDDB84B" w14:textId="77777777" w:rsidR="00BA26B5" w:rsidRPr="002E53F2" w:rsidRDefault="00BA26B5" w:rsidP="002E53F2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9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</w:p>
    <w:p w14:paraId="33F3F2E8" w14:textId="77777777" w:rsidR="00BA26B5" w:rsidRPr="002E53F2" w:rsidRDefault="00BA26B5" w:rsidP="002E53F2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96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</w:p>
    <w:p w14:paraId="30BA8A38" w14:textId="74AA481C" w:rsidR="00BA26B5" w:rsidRPr="002E53F2" w:rsidRDefault="00B76FF6" w:rsidP="002E53F2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รีเทลล์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  <w:r w:rsidRPr="002E53F2">
        <w:rPr>
          <w:rFonts w:ascii="Angsana New" w:hAnsi="Angsana New"/>
          <w:sz w:val="30"/>
          <w:szCs w:val="30"/>
          <w:cs/>
        </w:rPr>
        <w:t xml:space="preserve"> (</w:t>
      </w:r>
      <w:r w:rsidRPr="002E53F2">
        <w:rPr>
          <w:rFonts w:ascii="Angsana New" w:hAnsi="Angsana New" w:hint="cs"/>
          <w:sz w:val="30"/>
          <w:szCs w:val="30"/>
          <w:cs/>
        </w:rPr>
        <w:t>เดิมชื่อ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BA26B5"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="00BA26B5" w:rsidRPr="002E53F2">
        <w:rPr>
          <w:rFonts w:ascii="Angsana New" w:hAnsi="Angsana New"/>
          <w:sz w:val="30"/>
          <w:szCs w:val="30"/>
          <w:cs/>
        </w:rPr>
        <w:t xml:space="preserve"> </w:t>
      </w:r>
      <w:r w:rsidR="00BA26B5" w:rsidRPr="002E53F2">
        <w:rPr>
          <w:rFonts w:ascii="Angsana New" w:hAnsi="Angsana New" w:hint="cs"/>
          <w:sz w:val="30"/>
          <w:szCs w:val="30"/>
          <w:cs/>
        </w:rPr>
        <w:t>เอดับบลิวซี</w:t>
      </w:r>
      <w:r w:rsidR="00BA26B5" w:rsidRPr="002E53F2">
        <w:rPr>
          <w:rFonts w:ascii="Angsana New" w:hAnsi="Angsana New"/>
          <w:sz w:val="30"/>
          <w:szCs w:val="30"/>
          <w:cs/>
        </w:rPr>
        <w:t xml:space="preserve"> </w:t>
      </w:r>
      <w:r w:rsidR="00BA26B5" w:rsidRPr="002E53F2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="00BA26B5" w:rsidRPr="002E53F2">
        <w:rPr>
          <w:rFonts w:ascii="Angsana New" w:hAnsi="Angsana New"/>
          <w:sz w:val="30"/>
          <w:szCs w:val="30"/>
          <w:cs/>
        </w:rPr>
        <w:t xml:space="preserve"> </w:t>
      </w:r>
      <w:r w:rsidR="00BA26B5" w:rsidRPr="002E53F2">
        <w:rPr>
          <w:rFonts w:ascii="Angsana New" w:hAnsi="Angsana New" w:hint="cs"/>
          <w:sz w:val="30"/>
          <w:szCs w:val="30"/>
          <w:cs/>
        </w:rPr>
        <w:t>เดเวลอปเมนท์</w:t>
      </w:r>
      <w:r w:rsidR="00BA26B5" w:rsidRPr="002E53F2">
        <w:rPr>
          <w:rFonts w:ascii="Angsana New" w:hAnsi="Angsana New"/>
          <w:sz w:val="30"/>
          <w:szCs w:val="30"/>
          <w:cs/>
        </w:rPr>
        <w:t xml:space="preserve"> </w:t>
      </w:r>
      <w:r w:rsidR="00BA26B5" w:rsidRPr="002E53F2">
        <w:rPr>
          <w:rFonts w:ascii="Angsana New" w:hAnsi="Angsana New"/>
          <w:sz w:val="30"/>
          <w:szCs w:val="30"/>
        </w:rPr>
        <w:t xml:space="preserve">99 </w:t>
      </w:r>
      <w:r w:rsidR="00BA26B5" w:rsidRPr="002E53F2">
        <w:rPr>
          <w:rFonts w:ascii="Angsana New" w:hAnsi="Angsana New" w:hint="cs"/>
          <w:sz w:val="30"/>
          <w:szCs w:val="30"/>
          <w:cs/>
        </w:rPr>
        <w:t>จำกัด</w:t>
      </w:r>
      <w:r w:rsidRPr="002E53F2">
        <w:rPr>
          <w:rFonts w:ascii="Angsana New" w:hAnsi="Angsana New" w:hint="cs"/>
          <w:sz w:val="30"/>
          <w:szCs w:val="30"/>
          <w:cs/>
        </w:rPr>
        <w:t>)</w:t>
      </w:r>
    </w:p>
    <w:p w14:paraId="7F555B4F" w14:textId="77777777" w:rsidR="00BA26B5" w:rsidRPr="002E53F2" w:rsidRDefault="00BA26B5" w:rsidP="002E53F2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999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</w:p>
    <w:p w14:paraId="59C4CA4B" w14:textId="77777777" w:rsidR="00BA26B5" w:rsidRPr="002E53F2" w:rsidRDefault="00BA26B5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569931" w14:textId="2DECD7F1" w:rsidR="00C37406" w:rsidRPr="002E53F2" w:rsidRDefault="00C37406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E53F2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28 </w:t>
      </w:r>
      <w:r w:rsidRPr="002E53F2">
        <w:rPr>
          <w:rFonts w:ascii="Angsana New" w:hAnsi="Angsana New" w:hint="cs"/>
          <w:sz w:val="30"/>
          <w:szCs w:val="30"/>
          <w:cs/>
        </w:rPr>
        <w:t>มีนาคม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2568 </w:t>
      </w:r>
      <w:r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และบริษัท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ทีซีซี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โฮเทล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แอสเสท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ได้ซื้อหุ้นสามัญของ</w:t>
      </w:r>
      <w:r w:rsidR="007D5D93"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="007D5D93" w:rsidRPr="002E53F2">
        <w:rPr>
          <w:rFonts w:ascii="Angsana New" w:hAnsi="Angsana New"/>
          <w:sz w:val="30"/>
          <w:szCs w:val="30"/>
          <w:cs/>
        </w:rPr>
        <w:t xml:space="preserve"> </w:t>
      </w:r>
      <w:r w:rsidR="007D5D93" w:rsidRPr="002E53F2">
        <w:rPr>
          <w:rFonts w:ascii="Angsana New" w:hAnsi="Angsana New" w:hint="cs"/>
          <w:sz w:val="30"/>
          <w:szCs w:val="30"/>
          <w:cs/>
        </w:rPr>
        <w:t>เอดับเบิ้ลยูซี</w:t>
      </w:r>
      <w:r w:rsidR="007D5D93" w:rsidRPr="002E53F2">
        <w:rPr>
          <w:rFonts w:ascii="Angsana New" w:hAnsi="Angsana New"/>
          <w:sz w:val="30"/>
          <w:szCs w:val="30"/>
          <w:cs/>
        </w:rPr>
        <w:t xml:space="preserve"> </w:t>
      </w:r>
      <w:r w:rsidR="007D5D93" w:rsidRPr="002E53F2">
        <w:rPr>
          <w:rFonts w:ascii="Angsana New" w:hAnsi="Angsana New" w:hint="cs"/>
          <w:sz w:val="30"/>
          <w:szCs w:val="30"/>
          <w:cs/>
        </w:rPr>
        <w:t>ไลฟ์สไตล์</w:t>
      </w:r>
      <w:r w:rsidR="007D5D93" w:rsidRPr="002E53F2">
        <w:rPr>
          <w:rFonts w:ascii="Angsana New" w:hAnsi="Angsana New"/>
          <w:sz w:val="30"/>
          <w:szCs w:val="30"/>
          <w:cs/>
        </w:rPr>
        <w:t xml:space="preserve"> </w:t>
      </w:r>
      <w:r w:rsidR="007D5D93" w:rsidRPr="002E53F2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="007D5D93" w:rsidRPr="002E53F2">
        <w:rPr>
          <w:rFonts w:ascii="Angsana New" w:hAnsi="Angsana New"/>
          <w:sz w:val="30"/>
          <w:szCs w:val="30"/>
          <w:cs/>
        </w:rPr>
        <w:t xml:space="preserve"> </w:t>
      </w:r>
      <w:r w:rsidR="007D5D93" w:rsidRPr="002E53F2">
        <w:rPr>
          <w:rFonts w:ascii="Angsana New" w:hAnsi="Angsana New"/>
          <w:sz w:val="30"/>
          <w:szCs w:val="30"/>
          <w:cs/>
        </w:rPr>
        <w:br/>
      </w:r>
      <w:r w:rsidR="007D5D93" w:rsidRPr="002E53F2">
        <w:rPr>
          <w:rFonts w:ascii="Angsana New" w:hAnsi="Angsana New" w:hint="cs"/>
          <w:sz w:val="30"/>
          <w:szCs w:val="30"/>
          <w:cs/>
        </w:rPr>
        <w:t>รัชดา</w:t>
      </w:r>
      <w:r w:rsidR="007D5D93" w:rsidRPr="002E53F2">
        <w:rPr>
          <w:rFonts w:ascii="Angsana New" w:hAnsi="Angsana New"/>
          <w:sz w:val="30"/>
          <w:szCs w:val="30"/>
          <w:cs/>
        </w:rPr>
        <w:t xml:space="preserve"> </w:t>
      </w:r>
      <w:r w:rsidR="007D5D93" w:rsidRPr="002E53F2">
        <w:rPr>
          <w:rFonts w:ascii="Angsana New" w:hAnsi="Angsana New" w:hint="cs"/>
          <w:sz w:val="30"/>
          <w:szCs w:val="30"/>
          <w:cs/>
        </w:rPr>
        <w:t>จำกัด</w:t>
      </w:r>
      <w:r w:rsidR="007D5D93" w:rsidRPr="002E53F2">
        <w:rPr>
          <w:rFonts w:ascii="Angsana New" w:hAnsi="Angsana New"/>
          <w:sz w:val="30"/>
          <w:szCs w:val="30"/>
          <w:cs/>
        </w:rPr>
        <w:t xml:space="preserve"> (</w:t>
      </w:r>
      <w:r w:rsidR="007D5D93" w:rsidRPr="002E53F2">
        <w:rPr>
          <w:rFonts w:ascii="Angsana New" w:hAnsi="Angsana New" w:hint="cs"/>
          <w:sz w:val="30"/>
          <w:szCs w:val="30"/>
          <w:cs/>
        </w:rPr>
        <w:t>เดิมชื่อ</w:t>
      </w:r>
      <w:r w:rsidR="007D5D93" w:rsidRPr="002E53F2">
        <w:rPr>
          <w:rFonts w:ascii="Angsana New" w:hAnsi="Angsana New"/>
          <w:sz w:val="30"/>
          <w:szCs w:val="30"/>
          <w:cs/>
        </w:rPr>
        <w:t xml:space="preserve"> </w:t>
      </w:r>
      <w:r w:rsidR="007D5D93"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="007D5D93" w:rsidRPr="002E53F2">
        <w:rPr>
          <w:rFonts w:ascii="Angsana New" w:hAnsi="Angsana New"/>
          <w:sz w:val="30"/>
          <w:szCs w:val="30"/>
          <w:cs/>
        </w:rPr>
        <w:t xml:space="preserve"> </w:t>
      </w:r>
      <w:r w:rsidR="007D5D93" w:rsidRPr="002E53F2">
        <w:rPr>
          <w:rFonts w:ascii="Angsana New" w:hAnsi="Angsana New" w:hint="cs"/>
          <w:sz w:val="30"/>
          <w:szCs w:val="30"/>
          <w:cs/>
        </w:rPr>
        <w:t>เลอ</w:t>
      </w:r>
      <w:r w:rsidR="007D5D93" w:rsidRPr="002E53F2">
        <w:rPr>
          <w:rFonts w:ascii="Angsana New" w:hAnsi="Angsana New"/>
          <w:sz w:val="30"/>
          <w:szCs w:val="30"/>
          <w:cs/>
        </w:rPr>
        <w:t xml:space="preserve"> </w:t>
      </w:r>
      <w:r w:rsidR="007D5D93" w:rsidRPr="002E53F2">
        <w:rPr>
          <w:rFonts w:ascii="Angsana New" w:hAnsi="Angsana New" w:hint="cs"/>
          <w:sz w:val="30"/>
          <w:szCs w:val="30"/>
          <w:cs/>
        </w:rPr>
        <w:t>คองคอร์ด</w:t>
      </w:r>
      <w:r w:rsidR="007D5D93" w:rsidRPr="002E53F2">
        <w:rPr>
          <w:rFonts w:ascii="Angsana New" w:hAnsi="Angsana New"/>
          <w:sz w:val="30"/>
          <w:szCs w:val="30"/>
          <w:cs/>
        </w:rPr>
        <w:t xml:space="preserve"> </w:t>
      </w:r>
      <w:r w:rsidR="007D5D93" w:rsidRPr="002E53F2">
        <w:rPr>
          <w:rFonts w:ascii="Angsana New" w:hAnsi="Angsana New" w:hint="cs"/>
          <w:sz w:val="30"/>
          <w:szCs w:val="30"/>
          <w:cs/>
        </w:rPr>
        <w:t>โฮเต็ล</w:t>
      </w:r>
      <w:r w:rsidR="007D5D93" w:rsidRPr="002E53F2">
        <w:rPr>
          <w:rFonts w:ascii="Angsana New" w:hAnsi="Angsana New"/>
          <w:sz w:val="30"/>
          <w:szCs w:val="30"/>
          <w:cs/>
        </w:rPr>
        <w:t xml:space="preserve"> </w:t>
      </w:r>
      <w:r w:rsidR="007D5D93" w:rsidRPr="002E53F2">
        <w:rPr>
          <w:rFonts w:ascii="Angsana New" w:hAnsi="Angsana New" w:hint="cs"/>
          <w:sz w:val="30"/>
          <w:szCs w:val="30"/>
          <w:cs/>
        </w:rPr>
        <w:t>จำกัด</w:t>
      </w:r>
      <w:r w:rsidR="007D5D93" w:rsidRPr="002E53F2">
        <w:rPr>
          <w:rFonts w:ascii="Angsana New" w:hAnsi="Angsana New"/>
          <w:sz w:val="30"/>
          <w:szCs w:val="30"/>
          <w:cs/>
        </w:rPr>
        <w:t>)</w:t>
      </w:r>
      <w:r w:rsidR="007D5D93" w:rsidRPr="002E53F2">
        <w:rPr>
          <w:rFonts w:ascii="Angsana New" w:hAnsi="Angsana New" w:hint="cs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จากบุคคลภายนอก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จำนวน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8</w:t>
      </w:r>
      <w:r w:rsidR="00A84300" w:rsidRPr="002E53F2">
        <w:rPr>
          <w:rFonts w:ascii="Angsana New" w:hAnsi="Angsana New"/>
          <w:sz w:val="30"/>
          <w:szCs w:val="30"/>
        </w:rPr>
        <w:t>.</w:t>
      </w:r>
      <w:r w:rsidRPr="002E53F2">
        <w:rPr>
          <w:rFonts w:ascii="Angsana New" w:hAnsi="Angsana New"/>
          <w:sz w:val="30"/>
          <w:szCs w:val="30"/>
        </w:rPr>
        <w:t xml:space="preserve">43 </w:t>
      </w:r>
      <w:r w:rsidR="00A84300" w:rsidRPr="002E53F2">
        <w:rPr>
          <w:rFonts w:ascii="Angsana New" w:hAnsi="Angsana New" w:hint="cs"/>
          <w:sz w:val="30"/>
          <w:szCs w:val="30"/>
          <w:cs/>
        </w:rPr>
        <w:t>ล้าน</w:t>
      </w:r>
      <w:r w:rsidRPr="002E53F2">
        <w:rPr>
          <w:rFonts w:ascii="Angsana New" w:hAnsi="Angsana New" w:hint="cs"/>
          <w:sz w:val="30"/>
          <w:szCs w:val="30"/>
          <w:cs/>
        </w:rPr>
        <w:t>หุ้น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6A1932" w:rsidRPr="002E53F2">
        <w:rPr>
          <w:rFonts w:ascii="Angsana New" w:hAnsi="Angsana New"/>
          <w:sz w:val="30"/>
          <w:szCs w:val="30"/>
        </w:rPr>
        <w:t>4,362.78</w:t>
      </w:r>
      <w:r w:rsidR="00BD1922"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ทำให้</w:t>
      </w:r>
      <w:r w:rsidR="00505C36" w:rsidRPr="002E53F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E53F2">
        <w:rPr>
          <w:rFonts w:ascii="Angsana New" w:hAnsi="Angsana New" w:hint="cs"/>
          <w:sz w:val="30"/>
          <w:szCs w:val="30"/>
          <w:cs/>
        </w:rPr>
        <w:t>มีส่วนได้เสียในบริษัทดังกล่าวร้อยละ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100</w:t>
      </w:r>
      <w:r w:rsidR="009E22DE" w:rsidRPr="002E53F2">
        <w:rPr>
          <w:rFonts w:ascii="Angsana New" w:hAnsi="Angsana New"/>
          <w:sz w:val="30"/>
          <w:szCs w:val="30"/>
        </w:rPr>
        <w:t>.00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  <w:r w:rsidR="00AB55FC" w:rsidRPr="002E53F2">
        <w:rPr>
          <w:rFonts w:ascii="Angsana New" w:hAnsi="Angsana New"/>
          <w:sz w:val="30"/>
          <w:szCs w:val="30"/>
        </w:rPr>
        <w:t xml:space="preserve"> </w:t>
      </w:r>
      <w:r w:rsidR="005230B7"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="005230B7" w:rsidRPr="002E53F2">
        <w:rPr>
          <w:rFonts w:ascii="Angsana New" w:hAnsi="Angsana New"/>
          <w:sz w:val="30"/>
          <w:szCs w:val="30"/>
          <w:cs/>
        </w:rPr>
        <w:t xml:space="preserve"> </w:t>
      </w:r>
      <w:r w:rsidR="005230B7" w:rsidRPr="002E53F2">
        <w:rPr>
          <w:rFonts w:ascii="Angsana New" w:hAnsi="Angsana New" w:hint="cs"/>
          <w:sz w:val="30"/>
          <w:szCs w:val="30"/>
          <w:cs/>
        </w:rPr>
        <w:t>เอดับเบิ้ลยูซี</w:t>
      </w:r>
      <w:r w:rsidR="005230B7" w:rsidRPr="002E53F2">
        <w:rPr>
          <w:rFonts w:ascii="Angsana New" w:hAnsi="Angsana New"/>
          <w:sz w:val="30"/>
          <w:szCs w:val="30"/>
          <w:cs/>
        </w:rPr>
        <w:t xml:space="preserve"> </w:t>
      </w:r>
      <w:r w:rsidR="005230B7" w:rsidRPr="002E53F2">
        <w:rPr>
          <w:rFonts w:ascii="Angsana New" w:hAnsi="Angsana New" w:hint="cs"/>
          <w:sz w:val="30"/>
          <w:szCs w:val="30"/>
          <w:cs/>
        </w:rPr>
        <w:t>ไลฟ์สไตล์</w:t>
      </w:r>
      <w:r w:rsidR="005230B7" w:rsidRPr="002E53F2">
        <w:rPr>
          <w:rFonts w:ascii="Angsana New" w:hAnsi="Angsana New"/>
          <w:sz w:val="30"/>
          <w:szCs w:val="30"/>
          <w:cs/>
        </w:rPr>
        <w:t xml:space="preserve"> </w:t>
      </w:r>
      <w:r w:rsidR="005230B7" w:rsidRPr="002E53F2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="005230B7" w:rsidRPr="002E53F2">
        <w:rPr>
          <w:rFonts w:ascii="Angsana New" w:hAnsi="Angsana New"/>
          <w:sz w:val="30"/>
          <w:szCs w:val="30"/>
          <w:cs/>
        </w:rPr>
        <w:t xml:space="preserve"> </w:t>
      </w:r>
      <w:r w:rsidR="005230B7" w:rsidRPr="002E53F2">
        <w:rPr>
          <w:rFonts w:ascii="Angsana New" w:hAnsi="Angsana New" w:hint="cs"/>
          <w:sz w:val="30"/>
          <w:szCs w:val="30"/>
          <w:cs/>
        </w:rPr>
        <w:t>รัชดา</w:t>
      </w:r>
      <w:r w:rsidR="005230B7" w:rsidRPr="002E53F2">
        <w:rPr>
          <w:rFonts w:ascii="Angsana New" w:hAnsi="Angsana New"/>
          <w:sz w:val="30"/>
          <w:szCs w:val="30"/>
          <w:cs/>
        </w:rPr>
        <w:t xml:space="preserve"> </w:t>
      </w:r>
      <w:r w:rsidR="005230B7" w:rsidRPr="002E53F2">
        <w:rPr>
          <w:rFonts w:ascii="Angsana New" w:hAnsi="Angsana New" w:hint="cs"/>
          <w:sz w:val="30"/>
          <w:szCs w:val="30"/>
          <w:cs/>
        </w:rPr>
        <w:t>จำกัด</w:t>
      </w:r>
      <w:r w:rsidR="005230B7" w:rsidRPr="002E53F2">
        <w:rPr>
          <w:rFonts w:ascii="Angsana New" w:hAnsi="Angsana New"/>
          <w:sz w:val="30"/>
          <w:szCs w:val="30"/>
          <w:cs/>
        </w:rPr>
        <w:t xml:space="preserve"> </w:t>
      </w:r>
      <w:r w:rsidR="00586B88" w:rsidRPr="002E53F2">
        <w:rPr>
          <w:rFonts w:ascii="Angsana New" w:hAnsi="Angsana New" w:hint="cs"/>
          <w:sz w:val="30"/>
          <w:szCs w:val="30"/>
          <w:cs/>
        </w:rPr>
        <w:t>มีสินทรัพย์ที่ระบุได้ส่วนใหญ่เป็นที่ดิน อาคาร และอสังหาริมทรัพย</w:t>
      </w:r>
      <w:r w:rsidR="00D56A8A" w:rsidRPr="002E53F2">
        <w:rPr>
          <w:rFonts w:ascii="Angsana New" w:hAnsi="Angsana New" w:hint="cs"/>
          <w:sz w:val="30"/>
          <w:szCs w:val="30"/>
          <w:cs/>
        </w:rPr>
        <w:t>์เพื่อการลงทุน รายการนี้ถูกรับรู้เป็นการซื้อสินทรัพย์</w:t>
      </w:r>
      <w:r w:rsidR="00180E4E" w:rsidRPr="002E53F2">
        <w:rPr>
          <w:rFonts w:ascii="Angsana New" w:hAnsi="Angsana New" w:hint="cs"/>
          <w:sz w:val="30"/>
          <w:szCs w:val="30"/>
          <w:cs/>
        </w:rPr>
        <w:t>แทนที่จะเป็นการซื้อธุรกิจ เนื่องจากมูลค่ายุติธรรมเกือบทั้งหมดของสินทรัพย์ที่ได้มา</w:t>
      </w:r>
      <w:r w:rsidR="002903AA" w:rsidRPr="002E53F2">
        <w:rPr>
          <w:rFonts w:ascii="Angsana New" w:hAnsi="Angsana New" w:hint="cs"/>
          <w:sz w:val="30"/>
          <w:szCs w:val="30"/>
          <w:cs/>
        </w:rPr>
        <w:t>กระจุกตัวที่กลุ่มของสินทรัพย์ที่ระบุได้ที่มีลักษณะ</w:t>
      </w:r>
      <w:r w:rsidR="00201D21" w:rsidRPr="002E53F2">
        <w:rPr>
          <w:rFonts w:ascii="Angsana New" w:hAnsi="Angsana New" w:hint="cs"/>
          <w:sz w:val="30"/>
          <w:szCs w:val="30"/>
          <w:cs/>
        </w:rPr>
        <w:t>คล้ายคลึงกัน</w:t>
      </w:r>
    </w:p>
    <w:p w14:paraId="4840F386" w14:textId="1AB7E20A" w:rsidR="00751AB5" w:rsidRDefault="00751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850"/>
        <w:gridCol w:w="270"/>
        <w:gridCol w:w="990"/>
        <w:gridCol w:w="270"/>
        <w:gridCol w:w="1800"/>
      </w:tblGrid>
      <w:tr w:rsidR="0036562E" w:rsidRPr="002E53F2" w14:paraId="1787F618" w14:textId="77777777" w:rsidTr="0070681D">
        <w:trPr>
          <w:tblHeader/>
        </w:trPr>
        <w:tc>
          <w:tcPr>
            <w:tcW w:w="5850" w:type="dxa"/>
            <w:hideMark/>
          </w:tcPr>
          <w:p w14:paraId="6FC2155F" w14:textId="2341D026" w:rsidR="00766F35" w:rsidRPr="002E53F2" w:rsidRDefault="00766F35" w:rsidP="002E53F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270" w:type="dxa"/>
          </w:tcPr>
          <w:p w14:paraId="03BADC4B" w14:textId="77777777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2A1E99C" w14:textId="7F0B1546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BE0A3" w14:textId="77777777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79359452" w14:textId="77777777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E53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E53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6562E" w:rsidRPr="002E53F2" w14:paraId="519554C7" w14:textId="77777777" w:rsidTr="0070681D">
        <w:tc>
          <w:tcPr>
            <w:tcW w:w="5850" w:type="dxa"/>
            <w:hideMark/>
          </w:tcPr>
          <w:p w14:paraId="55F8A433" w14:textId="77777777" w:rsidR="00766F35" w:rsidRPr="002E53F2" w:rsidRDefault="00766F35" w:rsidP="002E53F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</w:tcPr>
          <w:p w14:paraId="3EC01C2F" w14:textId="77777777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0600E0" w14:textId="77777777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C8E5B" w14:textId="77777777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9CE11FF" w14:textId="6CD8E534" w:rsidR="00766F35" w:rsidRPr="002E53F2" w:rsidRDefault="00D2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BD3ADE" w:rsidRPr="002E53F2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36562E" w:rsidRPr="002E53F2" w14:paraId="43901C1A" w14:textId="77777777" w:rsidTr="0070681D">
        <w:tc>
          <w:tcPr>
            <w:tcW w:w="5850" w:type="dxa"/>
          </w:tcPr>
          <w:p w14:paraId="14BCFF5A" w14:textId="430A6F26" w:rsidR="003F1E11" w:rsidRPr="002E53F2" w:rsidRDefault="003F1E11" w:rsidP="002E53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319CCD2E" w14:textId="77777777" w:rsidR="003F1E11" w:rsidRPr="002E53F2" w:rsidRDefault="003F1E11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781B00" w14:textId="77777777" w:rsidR="003F1E11" w:rsidRPr="002E53F2" w:rsidRDefault="003F1E11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0BF2C" w14:textId="77777777" w:rsidR="003F1E11" w:rsidRPr="002E53F2" w:rsidRDefault="003F1E1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8A2AB3C" w14:textId="57DDF054" w:rsidR="003F1E11" w:rsidRPr="002E53F2" w:rsidRDefault="00D2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BD3ADE" w:rsidRPr="002E53F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562FD" w:rsidRPr="002E53F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6562E" w:rsidRPr="002E53F2" w14:paraId="13F658F1" w14:textId="77777777" w:rsidTr="0070681D">
        <w:tc>
          <w:tcPr>
            <w:tcW w:w="5850" w:type="dxa"/>
            <w:hideMark/>
          </w:tcPr>
          <w:p w14:paraId="68E23AC5" w14:textId="36CF4C6B" w:rsidR="00BB646B" w:rsidRPr="002E53F2" w:rsidRDefault="00BB646B" w:rsidP="002E53F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49F587A9" w14:textId="77777777" w:rsidR="00BB646B" w:rsidRPr="002E53F2" w:rsidRDefault="00BB646B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hideMark/>
          </w:tcPr>
          <w:p w14:paraId="6B622E0A" w14:textId="673C1D95" w:rsidR="00BB646B" w:rsidRPr="002E53F2" w:rsidRDefault="00BB646B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D390F" w14:textId="77777777" w:rsidR="00BB646B" w:rsidRPr="002E53F2" w:rsidRDefault="00BB646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4D2BF01" w14:textId="7859AAD7" w:rsidR="00BB646B" w:rsidRPr="002E53F2" w:rsidRDefault="00D2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363FB" w:rsidRPr="002E53F2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D400A" w:rsidRPr="002E53F2">
              <w:rPr>
                <w:rFonts w:asciiTheme="majorBidi" w:hAnsiTheme="majorBidi" w:cstheme="majorBidi"/>
                <w:sz w:val="30"/>
                <w:szCs w:val="30"/>
              </w:rPr>
              <w:t>641</w:t>
            </w:r>
            <w:r w:rsidR="00BB646B"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6562E" w:rsidRPr="002E53F2" w14:paraId="59AC8D0D" w14:textId="77777777" w:rsidTr="0070681D">
        <w:tc>
          <w:tcPr>
            <w:tcW w:w="5850" w:type="dxa"/>
            <w:hideMark/>
          </w:tcPr>
          <w:p w14:paraId="6CBEC547" w14:textId="64201039" w:rsidR="00BB646B" w:rsidRPr="002E53F2" w:rsidRDefault="00BB646B" w:rsidP="002E53F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6DA329AE" w14:textId="77777777" w:rsidR="00BB646B" w:rsidRPr="002E53F2" w:rsidRDefault="00BB646B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782DFD7" w14:textId="0847C06A" w:rsidR="00BB646B" w:rsidRPr="002E53F2" w:rsidRDefault="00BB646B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D1F6AC" w14:textId="77777777" w:rsidR="00BB646B" w:rsidRPr="002E53F2" w:rsidRDefault="00BB646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BF10DD6" w14:textId="22FC02A0" w:rsidR="00BB646B" w:rsidRPr="002E53F2" w:rsidRDefault="00D2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363FB" w:rsidRPr="002E53F2">
              <w:rPr>
                <w:rFonts w:asciiTheme="majorBidi" w:hAnsiTheme="majorBidi" w:cstheme="majorBidi"/>
                <w:sz w:val="30"/>
                <w:szCs w:val="30"/>
              </w:rPr>
              <w:t>2,756</w:t>
            </w:r>
            <w:r w:rsidR="00BB646B"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6562E" w:rsidRPr="002E53F2" w14:paraId="6DAB9ACF" w14:textId="77777777" w:rsidTr="0070681D">
        <w:tc>
          <w:tcPr>
            <w:tcW w:w="5850" w:type="dxa"/>
          </w:tcPr>
          <w:p w14:paraId="23D55B13" w14:textId="13BE9C27" w:rsidR="008663DD" w:rsidRPr="002E53F2" w:rsidRDefault="008663DD" w:rsidP="002E53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70" w:type="dxa"/>
          </w:tcPr>
          <w:p w14:paraId="4B13B3BB" w14:textId="77777777" w:rsidR="008663DD" w:rsidRPr="002E53F2" w:rsidRDefault="008663D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E2DFE1" w14:textId="77777777" w:rsidR="008663DD" w:rsidRPr="002E53F2" w:rsidRDefault="008663DD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39781" w14:textId="77777777" w:rsidR="008663DD" w:rsidRPr="002E53F2" w:rsidRDefault="008663D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BC7DE64" w14:textId="38FD8C2B" w:rsidR="008663DD" w:rsidRPr="002E53F2" w:rsidRDefault="00D2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BD3ADE" w:rsidRPr="002E53F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6562E" w:rsidRPr="002E53F2" w14:paraId="107572F9" w14:textId="77777777" w:rsidTr="0070681D">
        <w:tc>
          <w:tcPr>
            <w:tcW w:w="5850" w:type="dxa"/>
          </w:tcPr>
          <w:p w14:paraId="0678ABC5" w14:textId="54579825" w:rsidR="00EC3531" w:rsidRPr="002E53F2" w:rsidRDefault="00F147A0" w:rsidP="002E53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5E626740" w14:textId="77777777" w:rsidR="00EC3531" w:rsidRPr="002E53F2" w:rsidRDefault="00EC3531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1FF56B" w14:textId="77777777" w:rsidR="00EC3531" w:rsidRPr="002E53F2" w:rsidRDefault="00EC3531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6C450" w14:textId="77777777" w:rsidR="00EC3531" w:rsidRPr="002E53F2" w:rsidRDefault="00EC353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57624FB" w14:textId="71F71181" w:rsidR="00EC3531" w:rsidRPr="002E53F2" w:rsidRDefault="00D2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FA6CAF" w:rsidRPr="002E53F2">
              <w:rPr>
                <w:rFonts w:asciiTheme="majorBidi" w:hAnsiTheme="majorBidi" w:cstheme="majorBidi"/>
                <w:sz w:val="30"/>
                <w:szCs w:val="30"/>
              </w:rPr>
              <w:t>(37)</w:t>
            </w:r>
          </w:p>
        </w:tc>
      </w:tr>
      <w:tr w:rsidR="0036562E" w:rsidRPr="002E53F2" w14:paraId="795D7A4C" w14:textId="77777777" w:rsidTr="0070681D">
        <w:tc>
          <w:tcPr>
            <w:tcW w:w="5850" w:type="dxa"/>
            <w:hideMark/>
          </w:tcPr>
          <w:p w14:paraId="4BAC2269" w14:textId="77777777" w:rsidR="00766F35" w:rsidRPr="002E53F2" w:rsidRDefault="00766F35" w:rsidP="002E53F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270" w:type="dxa"/>
          </w:tcPr>
          <w:p w14:paraId="25B0E532" w14:textId="77777777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E557AD8" w14:textId="77777777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6757B" w14:textId="77777777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FE5AE54" w14:textId="764C24B2" w:rsidR="00766F35" w:rsidRPr="002E53F2" w:rsidRDefault="00D2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531AA3"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BD3ADE" w:rsidRPr="002E53F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D400A" w:rsidRPr="002E53F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31AA3"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6562E" w:rsidRPr="002E53F2" w14:paraId="1DA186D6" w14:textId="77777777" w:rsidTr="00D836A1">
        <w:tc>
          <w:tcPr>
            <w:tcW w:w="5850" w:type="dxa"/>
            <w:hideMark/>
          </w:tcPr>
          <w:p w14:paraId="12299D25" w14:textId="77777777" w:rsidR="00766F35" w:rsidRPr="002E53F2" w:rsidRDefault="00766F35" w:rsidP="002E53F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17E50E8" w14:textId="77777777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5F2C486" w14:textId="77777777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A2645" w14:textId="77777777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4AD386" w14:textId="2E67716F" w:rsidR="00766F35" w:rsidRPr="002E53F2" w:rsidRDefault="00D2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BD3ADE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31AA3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D3ADE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363</w:t>
            </w:r>
          </w:p>
        </w:tc>
      </w:tr>
      <w:tr w:rsidR="0036562E" w:rsidRPr="002E53F2" w14:paraId="484C93F6" w14:textId="77777777" w:rsidTr="00D836A1">
        <w:tc>
          <w:tcPr>
            <w:tcW w:w="5850" w:type="dxa"/>
          </w:tcPr>
          <w:p w14:paraId="58BE7A56" w14:textId="77777777" w:rsidR="00766F35" w:rsidRPr="002E53F2" w:rsidRDefault="00766F35" w:rsidP="002E53F2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6810BB" w14:textId="77777777" w:rsidR="00766F35" w:rsidRPr="002E53F2" w:rsidRDefault="00766F35" w:rsidP="002E53F2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56A775" w14:textId="77777777" w:rsidR="00766F35" w:rsidRPr="002E53F2" w:rsidRDefault="00766F35" w:rsidP="002E53F2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62FEF5" w14:textId="77777777" w:rsidR="00766F35" w:rsidRPr="002E53F2" w:rsidRDefault="00766F35" w:rsidP="002E53F2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DBD378" w14:textId="77777777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562E" w:rsidRPr="002E53F2" w14:paraId="39EA527E" w14:textId="77777777" w:rsidTr="0070681D">
        <w:tc>
          <w:tcPr>
            <w:tcW w:w="5850" w:type="dxa"/>
            <w:hideMark/>
          </w:tcPr>
          <w:p w14:paraId="3CD51777" w14:textId="77777777" w:rsidR="00766F35" w:rsidRPr="002E53F2" w:rsidRDefault="00766F35" w:rsidP="002E53F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270" w:type="dxa"/>
          </w:tcPr>
          <w:p w14:paraId="55F1F490" w14:textId="77777777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402B54" w14:textId="77777777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B0863" w14:textId="77777777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E0D93C3" w14:textId="517774A2" w:rsidR="00766F35" w:rsidRPr="002E53F2" w:rsidRDefault="00D2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BD3ADE" w:rsidRPr="002E53F2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36562E" w:rsidRPr="002E53F2" w14:paraId="493059DD" w14:textId="77777777" w:rsidTr="0070681D">
        <w:tc>
          <w:tcPr>
            <w:tcW w:w="5850" w:type="dxa"/>
            <w:hideMark/>
          </w:tcPr>
          <w:p w14:paraId="6D6B7D85" w14:textId="77777777" w:rsidR="00766F35" w:rsidRPr="002E53F2" w:rsidRDefault="00766F35" w:rsidP="002E53F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14:paraId="4FBB37AC" w14:textId="77777777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C53B21A" w14:textId="77777777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46983" w14:textId="77777777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B086CF" w14:textId="28AF42A6" w:rsidR="00766F35" w:rsidRPr="002E53F2" w:rsidRDefault="00D2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44010C" w:rsidRPr="002E53F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E7D3C" w:rsidRPr="002E53F2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2A3BDC" w:rsidRPr="002E53F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55C24" w:rsidRPr="002E53F2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44010C" w:rsidRPr="002E53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562E" w:rsidRPr="002E53F2" w14:paraId="14E08B03" w14:textId="77777777" w:rsidTr="0070681D">
        <w:tc>
          <w:tcPr>
            <w:tcW w:w="5850" w:type="dxa"/>
            <w:hideMark/>
          </w:tcPr>
          <w:p w14:paraId="5EF442A3" w14:textId="77777777" w:rsidR="00766F35" w:rsidRPr="002E53F2" w:rsidRDefault="00766F35" w:rsidP="002E53F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70" w:type="dxa"/>
          </w:tcPr>
          <w:p w14:paraId="5BAD3F67" w14:textId="77777777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0664A9B" w14:textId="77777777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48DD46" w14:textId="77777777" w:rsidR="00766F35" w:rsidRPr="002E53F2" w:rsidRDefault="00766F3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D8C69" w14:textId="233A71E5" w:rsidR="00766F35" w:rsidRPr="002E53F2" w:rsidRDefault="00D2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4E38B2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4010C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2A3BDC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55C24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4E38B2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867B104" w14:textId="77777777" w:rsidR="00766F35" w:rsidRPr="002E53F2" w:rsidRDefault="00766F35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04C6E116" w14:textId="11AFB241" w:rsidR="00C77C51" w:rsidRPr="002E53F2" w:rsidRDefault="00C77C5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ในเดือนมิถุนายน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2C58F9" w:rsidRPr="002E53F2">
        <w:rPr>
          <w:rFonts w:ascii="Angsana New" w:hAnsi="Angsana New"/>
          <w:sz w:val="30"/>
          <w:szCs w:val="30"/>
        </w:rPr>
        <w:t xml:space="preserve">2568 </w:t>
      </w:r>
      <w:r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ได้</w:t>
      </w:r>
      <w:r w:rsidR="00432260" w:rsidRPr="002E53F2">
        <w:rPr>
          <w:rFonts w:ascii="Angsana New" w:hAnsi="Angsana New" w:hint="cs"/>
          <w:sz w:val="30"/>
          <w:szCs w:val="30"/>
          <w:cs/>
        </w:rPr>
        <w:t>ปรับปรุงราคา</w:t>
      </w:r>
      <w:r w:rsidRPr="002E53F2">
        <w:rPr>
          <w:rFonts w:ascii="Angsana New" w:hAnsi="Angsana New" w:hint="cs"/>
          <w:sz w:val="30"/>
          <w:szCs w:val="30"/>
          <w:cs/>
        </w:rPr>
        <w:t>ซื้อหุ้นสามัญของบริษัท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เอดับเบิ้ลยูซี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ไลฟ์สไตล์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รัชดา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432260" w:rsidRPr="002E53F2">
        <w:rPr>
          <w:rFonts w:ascii="Angsana New" w:hAnsi="Angsana New" w:hint="cs"/>
          <w:sz w:val="30"/>
          <w:szCs w:val="30"/>
          <w:cs/>
        </w:rPr>
        <w:t>เพิ่มขึ้น</w:t>
      </w:r>
      <w:r w:rsidRPr="002E53F2">
        <w:rPr>
          <w:rFonts w:ascii="Angsana New" w:hAnsi="Angsana New" w:hint="cs"/>
          <w:sz w:val="30"/>
          <w:szCs w:val="30"/>
          <w:cs/>
        </w:rPr>
        <w:t>จำนวน</w:t>
      </w:r>
      <w:r w:rsidR="00BA2447">
        <w:rPr>
          <w:rFonts w:ascii="Angsana New" w:hAnsi="Angsana New" w:hint="cs"/>
          <w:sz w:val="30"/>
          <w:szCs w:val="30"/>
          <w:cs/>
        </w:rPr>
        <w:t>เงิน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8.74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</w:p>
    <w:p w14:paraId="781DDFFA" w14:textId="77777777" w:rsidR="00091018" w:rsidRPr="002E53F2" w:rsidRDefault="0009101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46B3F6" w14:textId="4160DAF6" w:rsidR="00091018" w:rsidRPr="002E53F2" w:rsidRDefault="0038623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18 </w:t>
      </w:r>
      <w:r w:rsidRPr="002E53F2">
        <w:rPr>
          <w:rFonts w:ascii="Angsana New" w:hAnsi="Angsana New" w:hint="cs"/>
          <w:sz w:val="30"/>
          <w:szCs w:val="30"/>
          <w:cs/>
        </w:rPr>
        <w:t>กรกฎาคม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2568 </w:t>
      </w:r>
      <w:r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พัทยา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พัฒนา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แอสเสท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="00ED6AE0">
        <w:rPr>
          <w:rFonts w:ascii="Angsana New" w:hAnsi="Angsana New" w:hint="cs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ดำเนินการ</w:t>
      </w:r>
      <w:r w:rsidR="00EF0B8C" w:rsidRPr="002E53F2">
        <w:rPr>
          <w:rFonts w:ascii="Angsana New" w:hAnsi="Angsana New"/>
          <w:sz w:val="30"/>
          <w:szCs w:val="30"/>
          <w:cs/>
        </w:rPr>
        <w:br/>
      </w:r>
      <w:r w:rsidRPr="002E53F2">
        <w:rPr>
          <w:rFonts w:ascii="Angsana New" w:hAnsi="Angsana New" w:hint="cs"/>
          <w:sz w:val="30"/>
          <w:szCs w:val="30"/>
          <w:cs/>
        </w:rPr>
        <w:t>จดทะเบียนเพิ่มทุนจำนวนเงิน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1,499.90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จากเดิม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0.10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(</w:t>
      </w:r>
      <w:r w:rsidRPr="002E53F2">
        <w:rPr>
          <w:rFonts w:ascii="Angsana New" w:hAnsi="Angsana New" w:hint="cs"/>
          <w:sz w:val="30"/>
          <w:szCs w:val="30"/>
          <w:cs/>
        </w:rPr>
        <w:t>จำนวน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0.01 </w:t>
      </w:r>
      <w:r w:rsidRPr="002E53F2">
        <w:rPr>
          <w:rFonts w:ascii="Angsana New" w:hAnsi="Angsana New" w:hint="cs"/>
          <w:sz w:val="30"/>
          <w:szCs w:val="30"/>
          <w:cs/>
        </w:rPr>
        <w:t>ล้านหุ้น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10 </w:t>
      </w:r>
      <w:r w:rsidRPr="002E53F2">
        <w:rPr>
          <w:rFonts w:ascii="Angsana New" w:hAnsi="Angsana New" w:hint="cs"/>
          <w:sz w:val="30"/>
          <w:szCs w:val="30"/>
          <w:cs/>
        </w:rPr>
        <w:t>บาท</w:t>
      </w:r>
      <w:r w:rsidRPr="002E53F2">
        <w:rPr>
          <w:rFonts w:ascii="Angsana New" w:hAnsi="Angsana New"/>
          <w:sz w:val="30"/>
          <w:szCs w:val="30"/>
          <w:cs/>
        </w:rPr>
        <w:t xml:space="preserve">) </w:t>
      </w:r>
      <w:r w:rsidRPr="002E53F2">
        <w:rPr>
          <w:rFonts w:ascii="Angsana New" w:hAnsi="Angsana New" w:hint="cs"/>
          <w:sz w:val="30"/>
          <w:szCs w:val="30"/>
          <w:cs/>
        </w:rPr>
        <w:t>เป็นจำนวน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1,500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(</w:t>
      </w:r>
      <w:r w:rsidRPr="002E53F2">
        <w:rPr>
          <w:rFonts w:ascii="Angsana New" w:hAnsi="Angsana New" w:hint="cs"/>
          <w:sz w:val="30"/>
          <w:szCs w:val="30"/>
          <w:cs/>
        </w:rPr>
        <w:t>จำนวน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150 </w:t>
      </w:r>
      <w:r w:rsidRPr="002E53F2">
        <w:rPr>
          <w:rFonts w:ascii="Angsana New" w:hAnsi="Angsana New" w:hint="cs"/>
          <w:sz w:val="30"/>
          <w:szCs w:val="30"/>
          <w:cs/>
        </w:rPr>
        <w:t>ล้านหุ้น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10 </w:t>
      </w:r>
      <w:r w:rsidRPr="002E53F2">
        <w:rPr>
          <w:rFonts w:ascii="Angsana New" w:hAnsi="Angsana New" w:hint="cs"/>
          <w:sz w:val="30"/>
          <w:szCs w:val="30"/>
          <w:cs/>
        </w:rPr>
        <w:t>บาท</w:t>
      </w:r>
      <w:r w:rsidRPr="002E53F2">
        <w:rPr>
          <w:rFonts w:ascii="Angsana New" w:hAnsi="Angsana New"/>
          <w:sz w:val="30"/>
          <w:szCs w:val="30"/>
          <w:cs/>
        </w:rPr>
        <w:t xml:space="preserve">) </w:t>
      </w:r>
      <w:r w:rsidRPr="002E53F2">
        <w:rPr>
          <w:rFonts w:ascii="Angsana New" w:hAnsi="Angsana New" w:hint="cs"/>
          <w:sz w:val="30"/>
          <w:szCs w:val="30"/>
          <w:cs/>
        </w:rPr>
        <w:t>ทั้งนี้</w:t>
      </w:r>
      <w:r w:rsidR="002447A1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</w:t>
      </w:r>
      <w:r w:rsidR="002C1E1F" w:rsidRPr="002C1E1F">
        <w:rPr>
          <w:rFonts w:ascii="Angsana New" w:hAnsi="Angsana New" w:hint="cs"/>
          <w:sz w:val="30"/>
          <w:szCs w:val="30"/>
          <w:cs/>
        </w:rPr>
        <w:t>เป็นร้อยละ</w:t>
      </w:r>
      <w:r w:rsidR="002C1E1F" w:rsidRPr="002C1E1F">
        <w:rPr>
          <w:rFonts w:ascii="Angsana New" w:hAnsi="Angsana New"/>
          <w:sz w:val="30"/>
          <w:szCs w:val="30"/>
          <w:cs/>
        </w:rPr>
        <w:t xml:space="preserve"> </w:t>
      </w:r>
      <w:r w:rsidR="002C1E1F">
        <w:rPr>
          <w:rFonts w:ascii="Angsana New" w:hAnsi="Angsana New"/>
          <w:sz w:val="30"/>
          <w:szCs w:val="30"/>
        </w:rPr>
        <w:t>25.00</w:t>
      </w:r>
      <w:r w:rsidR="002C1E1F" w:rsidRPr="002C1E1F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100</w:t>
      </w:r>
      <w:r w:rsidR="003A2CCA">
        <w:rPr>
          <w:rFonts w:ascii="Angsana New" w:hAnsi="Angsana New"/>
          <w:sz w:val="30"/>
          <w:szCs w:val="30"/>
        </w:rPr>
        <w:t>.00</w:t>
      </w:r>
    </w:p>
    <w:p w14:paraId="5AF0CC58" w14:textId="77777777" w:rsidR="00EF0B8C" w:rsidRPr="002E53F2" w:rsidRDefault="00EF0B8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69CA75" w14:textId="35C8AE32" w:rsidR="00EF0B8C" w:rsidRPr="002E53F2" w:rsidRDefault="00EF0B8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1 </w:t>
      </w:r>
      <w:r w:rsidRPr="002E53F2">
        <w:rPr>
          <w:rFonts w:ascii="Angsana New" w:hAnsi="Angsana New" w:hint="cs"/>
          <w:sz w:val="30"/>
          <w:szCs w:val="30"/>
          <w:cs/>
        </w:rPr>
        <w:t>สิงหาคม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2568 </w:t>
      </w:r>
      <w:r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ทีซีซี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โฮเทล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แอสเสท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จำกัด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="00B92C24">
        <w:rPr>
          <w:rFonts w:ascii="Angsana New" w:hAnsi="Angsana New" w:hint="cs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ดำเนินการจดทะเบียนเปลี่ยนแปลงจำนวนหุ้นและมูลค่าหุ้นจากเดิมจำนวน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4,662 </w:t>
      </w:r>
      <w:r w:rsidRPr="002E53F2">
        <w:rPr>
          <w:rFonts w:ascii="Angsana New" w:hAnsi="Angsana New" w:hint="cs"/>
          <w:sz w:val="30"/>
          <w:szCs w:val="30"/>
          <w:cs/>
        </w:rPr>
        <w:t>ล้านหุ้น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8.58 </w:t>
      </w:r>
      <w:r w:rsidRPr="002E53F2">
        <w:rPr>
          <w:rFonts w:ascii="Angsana New" w:hAnsi="Angsana New" w:hint="cs"/>
          <w:sz w:val="30"/>
          <w:szCs w:val="30"/>
          <w:cs/>
        </w:rPr>
        <w:t>บาท</w:t>
      </w:r>
      <w:r w:rsidR="005D598C" w:rsidRPr="002E53F2">
        <w:rPr>
          <w:rFonts w:ascii="Angsana New" w:hAnsi="Angsana New"/>
          <w:sz w:val="30"/>
          <w:szCs w:val="30"/>
          <w:cs/>
        </w:rPr>
        <w:t xml:space="preserve"> </w:t>
      </w:r>
      <w:r w:rsidR="005D598C" w:rsidRPr="002E53F2">
        <w:rPr>
          <w:rFonts w:ascii="Angsana New" w:hAnsi="Angsana New" w:hint="cs"/>
          <w:sz w:val="30"/>
          <w:szCs w:val="30"/>
          <w:cs/>
        </w:rPr>
        <w:t>รวมจำนวนเงิน</w:t>
      </w:r>
      <w:r w:rsidR="005D598C" w:rsidRPr="002E53F2">
        <w:rPr>
          <w:rFonts w:ascii="Angsana New" w:hAnsi="Angsana New"/>
          <w:sz w:val="30"/>
          <w:szCs w:val="30"/>
          <w:cs/>
        </w:rPr>
        <w:t xml:space="preserve"> </w:t>
      </w:r>
      <w:r w:rsidR="009B620B" w:rsidRPr="009B620B">
        <w:rPr>
          <w:rFonts w:ascii="Angsana New" w:hAnsi="Angsana New"/>
          <w:sz w:val="30"/>
          <w:szCs w:val="30"/>
        </w:rPr>
        <w:t>40</w:t>
      </w:r>
      <w:r w:rsidR="005D598C" w:rsidRPr="002E53F2">
        <w:rPr>
          <w:rFonts w:ascii="Angsana New" w:hAnsi="Angsana New"/>
          <w:sz w:val="30"/>
          <w:szCs w:val="30"/>
        </w:rPr>
        <w:t>,</w:t>
      </w:r>
      <w:r w:rsidR="009B620B" w:rsidRPr="009B620B">
        <w:rPr>
          <w:rFonts w:ascii="Angsana New" w:hAnsi="Angsana New"/>
          <w:sz w:val="30"/>
          <w:szCs w:val="30"/>
        </w:rPr>
        <w:t>000</w:t>
      </w:r>
      <w:r w:rsidR="005D598C" w:rsidRPr="002E53F2">
        <w:rPr>
          <w:rFonts w:ascii="Angsana New" w:hAnsi="Angsana New"/>
          <w:sz w:val="30"/>
          <w:szCs w:val="30"/>
          <w:cs/>
        </w:rPr>
        <w:t xml:space="preserve"> </w:t>
      </w:r>
      <w:r w:rsidR="005D598C"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="005D598C"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เป็นจำนวน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4,000 </w:t>
      </w:r>
      <w:r w:rsidRPr="002E53F2">
        <w:rPr>
          <w:rFonts w:ascii="Angsana New" w:hAnsi="Angsana New" w:hint="cs"/>
          <w:sz w:val="30"/>
          <w:szCs w:val="30"/>
          <w:cs/>
        </w:rPr>
        <w:t>ล้านหุ้น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10 </w:t>
      </w:r>
      <w:r w:rsidRPr="002E53F2">
        <w:rPr>
          <w:rFonts w:ascii="Angsana New" w:hAnsi="Angsana New" w:hint="cs"/>
          <w:sz w:val="30"/>
          <w:szCs w:val="30"/>
          <w:cs/>
        </w:rPr>
        <w:t>บาท</w:t>
      </w:r>
      <w:r w:rsidR="005D598C" w:rsidRPr="002E53F2">
        <w:rPr>
          <w:rFonts w:ascii="Angsana New" w:hAnsi="Angsana New"/>
          <w:sz w:val="30"/>
          <w:szCs w:val="30"/>
          <w:cs/>
        </w:rPr>
        <w:t xml:space="preserve"> </w:t>
      </w:r>
      <w:r w:rsidR="005D598C" w:rsidRPr="002E53F2">
        <w:rPr>
          <w:rFonts w:ascii="Angsana New" w:hAnsi="Angsana New" w:hint="cs"/>
          <w:sz w:val="30"/>
          <w:szCs w:val="30"/>
          <w:cs/>
        </w:rPr>
        <w:t>รวมจำนวนเงิน</w:t>
      </w:r>
      <w:r w:rsidR="005D598C" w:rsidRPr="002E53F2">
        <w:rPr>
          <w:rFonts w:ascii="Angsana New" w:hAnsi="Angsana New"/>
          <w:sz w:val="30"/>
          <w:szCs w:val="30"/>
          <w:cs/>
        </w:rPr>
        <w:t xml:space="preserve"> </w:t>
      </w:r>
      <w:r w:rsidR="009B620B" w:rsidRPr="009B620B">
        <w:rPr>
          <w:rFonts w:ascii="Angsana New" w:hAnsi="Angsana New"/>
          <w:sz w:val="30"/>
          <w:szCs w:val="30"/>
        </w:rPr>
        <w:t>40</w:t>
      </w:r>
      <w:r w:rsidR="005D598C" w:rsidRPr="002E53F2">
        <w:rPr>
          <w:rFonts w:ascii="Angsana New" w:hAnsi="Angsana New"/>
          <w:sz w:val="30"/>
          <w:szCs w:val="30"/>
        </w:rPr>
        <w:t>,</w:t>
      </w:r>
      <w:r w:rsidR="009B620B" w:rsidRPr="009B620B">
        <w:rPr>
          <w:rFonts w:ascii="Angsana New" w:hAnsi="Angsana New"/>
          <w:sz w:val="30"/>
          <w:szCs w:val="30"/>
        </w:rPr>
        <w:t>000</w:t>
      </w:r>
      <w:r w:rsidR="005D598C" w:rsidRPr="002E53F2">
        <w:rPr>
          <w:rFonts w:ascii="Angsana New" w:hAnsi="Angsana New"/>
          <w:sz w:val="30"/>
          <w:szCs w:val="30"/>
          <w:cs/>
        </w:rPr>
        <w:t xml:space="preserve"> </w:t>
      </w:r>
      <w:r w:rsidR="005D598C"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="005D598C"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ทั้งนี้</w:t>
      </w:r>
      <w:r w:rsidR="002721E0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บริษัทยังคงมีสัดส่วน</w:t>
      </w:r>
      <w:bookmarkStart w:id="3" w:name="_Hlk213347344"/>
      <w:r w:rsidR="00A60188">
        <w:rPr>
          <w:rFonts w:ascii="Angsana New" w:hAnsi="Angsana New" w:hint="cs"/>
          <w:sz w:val="30"/>
          <w:szCs w:val="30"/>
          <w:cs/>
        </w:rPr>
        <w:t>การถือหุ้น</w:t>
      </w:r>
      <w:bookmarkEnd w:id="3"/>
      <w:r w:rsidR="005D46A3" w:rsidRPr="005D46A3">
        <w:rPr>
          <w:rFonts w:ascii="Angsana New" w:hAnsi="Angsana New" w:hint="cs"/>
          <w:sz w:val="30"/>
          <w:szCs w:val="30"/>
          <w:cs/>
        </w:rPr>
        <w:t>เป็นร้อยละ</w:t>
      </w:r>
      <w:r w:rsidR="005D46A3" w:rsidRPr="005D46A3">
        <w:rPr>
          <w:rFonts w:ascii="Angsana New" w:hAnsi="Angsana New"/>
          <w:sz w:val="30"/>
          <w:szCs w:val="30"/>
          <w:cs/>
        </w:rPr>
        <w:t xml:space="preserve"> </w:t>
      </w:r>
      <w:r w:rsidR="003F2FF8">
        <w:rPr>
          <w:rFonts w:ascii="Angsana New" w:hAnsi="Angsana New"/>
          <w:sz w:val="30"/>
          <w:szCs w:val="30"/>
        </w:rPr>
        <w:t>50.00</w:t>
      </w:r>
      <w:r w:rsidR="005D46A3" w:rsidRPr="005D46A3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99.99</w:t>
      </w:r>
    </w:p>
    <w:p w14:paraId="49420065" w14:textId="77777777" w:rsidR="00EF0B8C" w:rsidRPr="002E53F2" w:rsidRDefault="00EF0B8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AC7FB5" w14:textId="290F2A7D" w:rsidR="0091405E" w:rsidRDefault="00EF0B8C" w:rsidP="00751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A748B9">
        <w:rPr>
          <w:rFonts w:ascii="Angsana New" w:hAnsi="Angsana New" w:hint="cs"/>
          <w:spacing w:val="-4"/>
          <w:sz w:val="30"/>
          <w:szCs w:val="30"/>
          <w:cs/>
        </w:rPr>
        <w:t>ในวันเดียวกัน</w:t>
      </w:r>
      <w:r w:rsidRPr="00A748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748B9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A748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748B9">
        <w:rPr>
          <w:rFonts w:ascii="Angsana New" w:hAnsi="Angsana New" w:hint="cs"/>
          <w:spacing w:val="-4"/>
          <w:sz w:val="30"/>
          <w:szCs w:val="30"/>
          <w:cs/>
        </w:rPr>
        <w:t>ทีซีซี</w:t>
      </w:r>
      <w:r w:rsidRPr="00A748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748B9">
        <w:rPr>
          <w:rFonts w:ascii="Angsana New" w:hAnsi="Angsana New" w:hint="cs"/>
          <w:spacing w:val="-4"/>
          <w:sz w:val="30"/>
          <w:szCs w:val="30"/>
          <w:cs/>
        </w:rPr>
        <w:t>โฮเทล</w:t>
      </w:r>
      <w:r w:rsidRPr="00A748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748B9">
        <w:rPr>
          <w:rFonts w:ascii="Angsana New" w:hAnsi="Angsana New" w:hint="cs"/>
          <w:spacing w:val="-4"/>
          <w:sz w:val="30"/>
          <w:szCs w:val="30"/>
          <w:cs/>
        </w:rPr>
        <w:t>แอสเสท</w:t>
      </w:r>
      <w:r w:rsidRPr="00A748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748B9">
        <w:rPr>
          <w:rFonts w:ascii="Angsana New" w:hAnsi="Angsana New" w:hint="cs"/>
          <w:spacing w:val="-4"/>
          <w:sz w:val="30"/>
          <w:szCs w:val="30"/>
          <w:cs/>
        </w:rPr>
        <w:t>แมนเนจเม้นท์</w:t>
      </w:r>
      <w:r w:rsidRPr="00A748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748B9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A748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748B9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ซึ่งเป็นบริษัทย่อยทางตรง</w:t>
      </w:r>
      <w:r w:rsidR="00B92C24" w:rsidRPr="00A748B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748B9">
        <w:rPr>
          <w:rFonts w:ascii="Angsana New" w:hAnsi="Angsana New" w:hint="cs"/>
          <w:spacing w:val="-4"/>
          <w:sz w:val="30"/>
          <w:szCs w:val="30"/>
          <w:cs/>
        </w:rPr>
        <w:t>ดำเนินการจดทะเบียน</w:t>
      </w:r>
      <w:r w:rsidR="00A748B9">
        <w:rPr>
          <w:rFonts w:ascii="Angsana New" w:hAnsi="Angsana New"/>
          <w:spacing w:val="-4"/>
          <w:sz w:val="30"/>
          <w:szCs w:val="30"/>
        </w:rPr>
        <w:br/>
      </w:r>
      <w:r w:rsidRPr="00324766">
        <w:rPr>
          <w:rFonts w:ascii="Angsana New" w:hAnsi="Angsana New" w:hint="cs"/>
          <w:sz w:val="30"/>
          <w:szCs w:val="30"/>
          <w:cs/>
        </w:rPr>
        <w:t>เพิ่มทุนจำนวนเงิน</w:t>
      </w:r>
      <w:r w:rsidRPr="00324766">
        <w:rPr>
          <w:rFonts w:ascii="Angsana New" w:hAnsi="Angsana New"/>
          <w:sz w:val="30"/>
          <w:szCs w:val="30"/>
          <w:cs/>
        </w:rPr>
        <w:t xml:space="preserve"> </w:t>
      </w:r>
      <w:r w:rsidRPr="00324766">
        <w:rPr>
          <w:rFonts w:ascii="Angsana New" w:hAnsi="Angsana New"/>
          <w:sz w:val="30"/>
          <w:szCs w:val="30"/>
        </w:rPr>
        <w:t xml:space="preserve">29,000 </w:t>
      </w:r>
      <w:r w:rsidRPr="00324766">
        <w:rPr>
          <w:rFonts w:ascii="Angsana New" w:hAnsi="Angsana New" w:hint="cs"/>
          <w:sz w:val="30"/>
          <w:szCs w:val="30"/>
          <w:cs/>
        </w:rPr>
        <w:t>ล้านบาท</w:t>
      </w:r>
      <w:r w:rsidRPr="00324766">
        <w:rPr>
          <w:rFonts w:ascii="Angsana New" w:hAnsi="Angsana New"/>
          <w:sz w:val="30"/>
          <w:szCs w:val="30"/>
          <w:cs/>
        </w:rPr>
        <w:t xml:space="preserve"> </w:t>
      </w:r>
      <w:r w:rsidRPr="00324766">
        <w:rPr>
          <w:rFonts w:ascii="Angsana New" w:hAnsi="Angsana New" w:hint="cs"/>
          <w:sz w:val="30"/>
          <w:szCs w:val="30"/>
          <w:cs/>
        </w:rPr>
        <w:t>จากเดิม</w:t>
      </w:r>
      <w:r w:rsidRPr="00324766">
        <w:rPr>
          <w:rFonts w:ascii="Angsana New" w:hAnsi="Angsana New"/>
          <w:sz w:val="30"/>
          <w:szCs w:val="30"/>
          <w:cs/>
        </w:rPr>
        <w:t xml:space="preserve"> </w:t>
      </w:r>
      <w:r w:rsidRPr="00324766">
        <w:rPr>
          <w:rFonts w:ascii="Angsana New" w:hAnsi="Angsana New"/>
          <w:sz w:val="30"/>
          <w:szCs w:val="30"/>
        </w:rPr>
        <w:t xml:space="preserve">40,000 </w:t>
      </w:r>
      <w:r w:rsidRPr="00324766">
        <w:rPr>
          <w:rFonts w:ascii="Angsana New" w:hAnsi="Angsana New" w:hint="cs"/>
          <w:sz w:val="30"/>
          <w:szCs w:val="30"/>
          <w:cs/>
        </w:rPr>
        <w:t>ล้านบาท</w:t>
      </w:r>
      <w:r w:rsidRPr="00324766">
        <w:rPr>
          <w:rFonts w:ascii="Angsana New" w:hAnsi="Angsana New"/>
          <w:sz w:val="30"/>
          <w:szCs w:val="30"/>
          <w:cs/>
        </w:rPr>
        <w:t xml:space="preserve"> (</w:t>
      </w:r>
      <w:r w:rsidRPr="00324766">
        <w:rPr>
          <w:rFonts w:ascii="Angsana New" w:hAnsi="Angsana New" w:hint="cs"/>
          <w:sz w:val="30"/>
          <w:szCs w:val="30"/>
          <w:cs/>
        </w:rPr>
        <w:t>จำนวน</w:t>
      </w:r>
      <w:r w:rsidRPr="00324766">
        <w:rPr>
          <w:rFonts w:ascii="Angsana New" w:hAnsi="Angsana New"/>
          <w:sz w:val="30"/>
          <w:szCs w:val="30"/>
          <w:cs/>
        </w:rPr>
        <w:t xml:space="preserve"> </w:t>
      </w:r>
      <w:r w:rsidRPr="00324766">
        <w:rPr>
          <w:rFonts w:ascii="Angsana New" w:hAnsi="Angsana New"/>
          <w:sz w:val="30"/>
          <w:szCs w:val="30"/>
        </w:rPr>
        <w:t xml:space="preserve">4,000 </w:t>
      </w:r>
      <w:r w:rsidRPr="00324766">
        <w:rPr>
          <w:rFonts w:ascii="Angsana New" w:hAnsi="Angsana New" w:hint="cs"/>
          <w:sz w:val="30"/>
          <w:szCs w:val="30"/>
          <w:cs/>
        </w:rPr>
        <w:t>ล้านหุ้น</w:t>
      </w:r>
      <w:r w:rsidRPr="00324766">
        <w:rPr>
          <w:rFonts w:ascii="Angsana New" w:hAnsi="Angsana New"/>
          <w:sz w:val="30"/>
          <w:szCs w:val="30"/>
          <w:cs/>
        </w:rPr>
        <w:t xml:space="preserve"> </w:t>
      </w:r>
      <w:r w:rsidRPr="00324766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324766">
        <w:rPr>
          <w:rFonts w:ascii="Angsana New" w:hAnsi="Angsana New"/>
          <w:sz w:val="30"/>
          <w:szCs w:val="30"/>
          <w:cs/>
        </w:rPr>
        <w:t xml:space="preserve"> </w:t>
      </w:r>
      <w:r w:rsidRPr="00324766">
        <w:rPr>
          <w:rFonts w:ascii="Angsana New" w:hAnsi="Angsana New"/>
          <w:sz w:val="30"/>
          <w:szCs w:val="30"/>
        </w:rPr>
        <w:t xml:space="preserve">10 </w:t>
      </w:r>
      <w:r w:rsidRPr="00324766">
        <w:rPr>
          <w:rFonts w:ascii="Angsana New" w:hAnsi="Angsana New" w:hint="cs"/>
          <w:sz w:val="30"/>
          <w:szCs w:val="30"/>
          <w:cs/>
        </w:rPr>
        <w:t>บาท</w:t>
      </w:r>
      <w:r w:rsidRPr="00324766">
        <w:rPr>
          <w:rFonts w:ascii="Angsana New" w:hAnsi="Angsana New"/>
          <w:sz w:val="30"/>
          <w:szCs w:val="30"/>
          <w:cs/>
        </w:rPr>
        <w:t xml:space="preserve">) </w:t>
      </w:r>
      <w:r w:rsidR="00324766">
        <w:rPr>
          <w:rFonts w:ascii="Angsana New" w:hAnsi="Angsana New"/>
          <w:sz w:val="30"/>
          <w:szCs w:val="30"/>
          <w:cs/>
        </w:rPr>
        <w:br/>
      </w:r>
      <w:r w:rsidRPr="00324766">
        <w:rPr>
          <w:rFonts w:ascii="Angsana New" w:hAnsi="Angsana New" w:hint="cs"/>
          <w:sz w:val="30"/>
          <w:szCs w:val="30"/>
          <w:cs/>
        </w:rPr>
        <w:t>เป็นจำนวน</w:t>
      </w:r>
      <w:r w:rsidR="00E3201B" w:rsidRPr="00324766">
        <w:rPr>
          <w:rFonts w:ascii="Angsana New" w:hAnsi="Angsana New" w:hint="cs"/>
          <w:sz w:val="30"/>
          <w:szCs w:val="30"/>
          <w:cs/>
        </w:rPr>
        <w:t>เงิน</w:t>
      </w:r>
      <w:r w:rsidRPr="00A748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748B9">
        <w:rPr>
          <w:rFonts w:ascii="Angsana New" w:hAnsi="Angsana New"/>
          <w:spacing w:val="-4"/>
          <w:sz w:val="30"/>
          <w:szCs w:val="30"/>
        </w:rPr>
        <w:t xml:space="preserve">69,000 </w:t>
      </w:r>
      <w:r w:rsidRPr="00A748B9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A748B9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A748B9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A748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748B9">
        <w:rPr>
          <w:rFonts w:ascii="Angsana New" w:hAnsi="Angsana New"/>
          <w:spacing w:val="-4"/>
          <w:sz w:val="30"/>
          <w:szCs w:val="30"/>
        </w:rPr>
        <w:t xml:space="preserve">6,900 </w:t>
      </w:r>
      <w:r w:rsidRPr="00A748B9">
        <w:rPr>
          <w:rFonts w:ascii="Angsana New" w:hAnsi="Angsana New" w:hint="cs"/>
          <w:spacing w:val="-4"/>
          <w:sz w:val="30"/>
          <w:szCs w:val="30"/>
          <w:cs/>
        </w:rPr>
        <w:t>ล้านหุ้น</w:t>
      </w:r>
      <w:r w:rsidRPr="00A748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748B9">
        <w:rPr>
          <w:rFonts w:ascii="Angsana New" w:hAnsi="Angsana New" w:hint="cs"/>
          <w:spacing w:val="-4"/>
          <w:sz w:val="30"/>
          <w:szCs w:val="30"/>
          <w:cs/>
        </w:rPr>
        <w:t>มูลค่าหุ้นละ</w:t>
      </w:r>
      <w:r w:rsidRPr="00A748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748B9">
        <w:rPr>
          <w:rFonts w:ascii="Angsana New" w:hAnsi="Angsana New"/>
          <w:spacing w:val="-4"/>
          <w:sz w:val="30"/>
          <w:szCs w:val="30"/>
        </w:rPr>
        <w:t xml:space="preserve">10 </w:t>
      </w:r>
      <w:r w:rsidRPr="00A748B9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A748B9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Pr="00A748B9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="002721E0">
        <w:rPr>
          <w:rFonts w:ascii="Angsana New" w:hAnsi="Angsana New"/>
          <w:spacing w:val="-4"/>
          <w:sz w:val="30"/>
          <w:szCs w:val="30"/>
        </w:rPr>
        <w:t xml:space="preserve"> </w:t>
      </w:r>
      <w:r w:rsidRPr="00A748B9">
        <w:rPr>
          <w:rFonts w:ascii="Angsana New" w:hAnsi="Angsana New" w:hint="cs"/>
          <w:spacing w:val="-4"/>
          <w:sz w:val="30"/>
          <w:szCs w:val="30"/>
          <w:cs/>
        </w:rPr>
        <w:t>บริษัทยังคงมีสัดส่วน</w:t>
      </w:r>
      <w:r w:rsidR="00324766" w:rsidRPr="00324766">
        <w:rPr>
          <w:rFonts w:ascii="Angsana New" w:hAnsi="Angsana New" w:hint="cs"/>
          <w:spacing w:val="-4"/>
          <w:sz w:val="30"/>
          <w:szCs w:val="30"/>
          <w:cs/>
        </w:rPr>
        <w:t>การถือหุ้น</w:t>
      </w:r>
      <w:r w:rsidR="00D90571" w:rsidRPr="00A748B9">
        <w:rPr>
          <w:rFonts w:ascii="Angsana New" w:hAnsi="Angsana New" w:hint="cs"/>
          <w:spacing w:val="-4"/>
          <w:sz w:val="30"/>
          <w:szCs w:val="30"/>
          <w:cs/>
        </w:rPr>
        <w:t>เป็นร้อยละ</w:t>
      </w:r>
      <w:r w:rsidR="00D90571" w:rsidRPr="00A748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F2FF8">
        <w:rPr>
          <w:rFonts w:ascii="Angsana New" w:hAnsi="Angsana New"/>
          <w:spacing w:val="-4"/>
          <w:sz w:val="30"/>
          <w:szCs w:val="30"/>
        </w:rPr>
        <w:t>50.00</w:t>
      </w:r>
      <w:r w:rsidR="00D90571" w:rsidRPr="00A748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748B9">
        <w:rPr>
          <w:rFonts w:ascii="Angsana New" w:hAnsi="Angsana New" w:hint="cs"/>
          <w:spacing w:val="-4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A748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748B9">
        <w:rPr>
          <w:rFonts w:ascii="Angsana New" w:hAnsi="Angsana New"/>
          <w:spacing w:val="-4"/>
          <w:sz w:val="30"/>
          <w:szCs w:val="30"/>
        </w:rPr>
        <w:t>99.99</w:t>
      </w:r>
    </w:p>
    <w:p w14:paraId="29B38FD1" w14:textId="77777777" w:rsidR="00CD537D" w:rsidRPr="00751AB5" w:rsidRDefault="00CD537D" w:rsidP="00751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557834B1" w14:textId="4E4329EE" w:rsidR="000A1DDD" w:rsidRPr="00291C99" w:rsidRDefault="000A1DDD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291C99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</w:t>
      </w:r>
      <w:r w:rsidR="00E668C5" w:rsidRPr="00291C99">
        <w:rPr>
          <w:rFonts w:ascii="Angsana New" w:hAnsi="Angsana New" w:hint="cs"/>
          <w:b/>
          <w:bCs/>
          <w:sz w:val="30"/>
          <w:szCs w:val="30"/>
          <w:cs/>
        </w:rPr>
        <w:t>ก</w:t>
      </w:r>
      <w:r w:rsidRPr="00291C99">
        <w:rPr>
          <w:rFonts w:ascii="Angsana New" w:hAnsi="Angsana New" w:hint="cs"/>
          <w:b/>
          <w:bCs/>
          <w:sz w:val="30"/>
          <w:szCs w:val="30"/>
          <w:cs/>
        </w:rPr>
        <w:t>ารลงทุน</w:t>
      </w:r>
    </w:p>
    <w:p w14:paraId="724699B6" w14:textId="77777777" w:rsidR="005E5406" w:rsidRPr="002E53F2" w:rsidRDefault="005E5406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Style w:val="TableGrid"/>
        <w:tblW w:w="9144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6084"/>
        <w:gridCol w:w="1260"/>
        <w:gridCol w:w="1800"/>
      </w:tblGrid>
      <w:tr w:rsidR="00624F9B" w:rsidRPr="002E53F2" w14:paraId="16D0EF05" w14:textId="77777777" w:rsidTr="001035E6">
        <w:trPr>
          <w:tblHeader/>
        </w:trPr>
        <w:tc>
          <w:tcPr>
            <w:tcW w:w="6084" w:type="dxa"/>
            <w:vAlign w:val="bottom"/>
          </w:tcPr>
          <w:p w14:paraId="04D8926A" w14:textId="77777777" w:rsidR="00624F9B" w:rsidRPr="002E53F2" w:rsidRDefault="00624F9B" w:rsidP="002E53F2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4" w:name="_Hlk69079709"/>
          </w:p>
        </w:tc>
        <w:tc>
          <w:tcPr>
            <w:tcW w:w="1260" w:type="dxa"/>
            <w:vAlign w:val="bottom"/>
          </w:tcPr>
          <w:p w14:paraId="0375A83B" w14:textId="77777777" w:rsidR="00624F9B" w:rsidRPr="002E53F2" w:rsidRDefault="00624F9B" w:rsidP="002E53F2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3FAFB7" w14:textId="7DED79F8" w:rsidR="00624F9B" w:rsidRPr="002E53F2" w:rsidRDefault="00624F9B" w:rsidP="002E53F2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A6B85" w:rsidRPr="002E53F2" w14:paraId="4ADAA503" w14:textId="77777777" w:rsidTr="00EA6B85">
        <w:trPr>
          <w:tblHeader/>
        </w:trPr>
        <w:tc>
          <w:tcPr>
            <w:tcW w:w="6084" w:type="dxa"/>
            <w:vAlign w:val="bottom"/>
          </w:tcPr>
          <w:p w14:paraId="1C7636D0" w14:textId="77777777" w:rsidR="00EA6B85" w:rsidRPr="002E53F2" w:rsidRDefault="00EA6B85" w:rsidP="002E53F2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218461" w14:textId="0687BF16" w:rsidR="00EA6B85" w:rsidRPr="002E53F2" w:rsidRDefault="00EA6B85" w:rsidP="002E53F2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D3ED5C" w14:textId="77777777" w:rsidR="00EA6B85" w:rsidRPr="002E53F2" w:rsidRDefault="00EA6B85" w:rsidP="002E53F2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E53F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</w:t>
            </w:r>
          </w:p>
          <w:p w14:paraId="66E06DA1" w14:textId="6345B7C3" w:rsidR="00EA6B85" w:rsidRPr="002E53F2" w:rsidRDefault="00EA6B85" w:rsidP="002E53F2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เพื่อการลงทุน</w:t>
            </w:r>
          </w:p>
        </w:tc>
      </w:tr>
      <w:tr w:rsidR="00EA6B85" w:rsidRPr="002E53F2" w14:paraId="6ED0E8F2" w14:textId="77777777" w:rsidTr="001035E6">
        <w:trPr>
          <w:tblHeader/>
        </w:trPr>
        <w:tc>
          <w:tcPr>
            <w:tcW w:w="6084" w:type="dxa"/>
            <w:vAlign w:val="bottom"/>
          </w:tcPr>
          <w:p w14:paraId="2A7060A4" w14:textId="77777777" w:rsidR="00EA6B85" w:rsidRPr="002E53F2" w:rsidRDefault="00EA6B85" w:rsidP="002E53F2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384DCB" w14:textId="5B63E941" w:rsidR="00EA6B85" w:rsidRPr="002E53F2" w:rsidRDefault="00EA6B85" w:rsidP="002E53F2">
            <w:pPr>
              <w:spacing w:line="240" w:lineRule="auto"/>
              <w:ind w:left="547" w:right="-471" w:hanging="38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E17E7C" w14:textId="22444C8E" w:rsidR="00EA6B85" w:rsidRPr="002E53F2" w:rsidRDefault="00EA6B85" w:rsidP="002E53F2">
            <w:pPr>
              <w:tabs>
                <w:tab w:val="clear" w:pos="1644"/>
                <w:tab w:val="left" w:pos="1583"/>
              </w:tabs>
              <w:spacing w:line="240" w:lineRule="auto"/>
              <w:ind w:left="250" w:firstLine="26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6B85" w:rsidRPr="002E53F2" w14:paraId="0E0426D4" w14:textId="77777777" w:rsidTr="00C318C0">
        <w:tc>
          <w:tcPr>
            <w:tcW w:w="6084" w:type="dxa"/>
            <w:vAlign w:val="bottom"/>
          </w:tcPr>
          <w:p w14:paraId="62541BA4" w14:textId="785B9192" w:rsidR="00EA6B85" w:rsidRPr="002E53F2" w:rsidRDefault="00EA6B85" w:rsidP="002E53F2">
            <w:pPr>
              <w:spacing w:line="240" w:lineRule="auto"/>
              <w:ind w:left="337" w:hanging="27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2E53F2">
              <w:rPr>
                <w:rFonts w:ascii="Angsana New" w:eastAsia="MS Mincho" w:hAnsi="Angsana New" w:hint="cs"/>
                <w:sz w:val="30"/>
                <w:szCs w:val="30"/>
              </w:rPr>
              <w:t xml:space="preserve">1 </w:t>
            </w:r>
            <w:r w:rsidRPr="002E53F2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มกราคม </w:t>
            </w:r>
            <w:r w:rsidRPr="002E53F2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Pr="002E53F2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4FB55F68" w14:textId="77777777" w:rsidR="00EA6B85" w:rsidRPr="002E53F2" w:rsidRDefault="00EA6B85" w:rsidP="002E53F2">
            <w:pPr>
              <w:spacing w:line="240" w:lineRule="auto"/>
              <w:ind w:left="5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C1A0A25" w14:textId="22A0A0E3" w:rsidR="00EA6B85" w:rsidRPr="002E53F2" w:rsidRDefault="00EA6B8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cs="Angsana New"/>
                <w:sz w:val="30"/>
                <w:szCs w:val="30"/>
              </w:rPr>
              <w:t>91,517,479</w:t>
            </w:r>
          </w:p>
        </w:tc>
      </w:tr>
      <w:tr w:rsidR="00EA6B85" w:rsidRPr="002E53F2" w14:paraId="5F6B5381" w14:textId="77777777">
        <w:tc>
          <w:tcPr>
            <w:tcW w:w="6084" w:type="dxa"/>
            <w:vAlign w:val="bottom"/>
          </w:tcPr>
          <w:p w14:paraId="18D075C8" w14:textId="77777777" w:rsidR="00EA6B85" w:rsidRPr="002E53F2" w:rsidRDefault="00EA6B85" w:rsidP="002E53F2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E53F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043258F" w14:textId="77777777" w:rsidR="00EA6B85" w:rsidRPr="002E53F2" w:rsidRDefault="00EA6B85" w:rsidP="002E53F2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CDED38C" w14:textId="3477B75A" w:rsidR="00EA6B85" w:rsidRPr="002E53F2" w:rsidRDefault="007C5A7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53F2">
              <w:rPr>
                <w:rFonts w:ascii="Angsana New" w:hAnsi="Angsana New" w:cs="Angsana New"/>
                <w:sz w:val="30"/>
                <w:szCs w:val="30"/>
              </w:rPr>
              <w:t>2,746,</w:t>
            </w:r>
            <w:r w:rsidR="00CD1759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9B75E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EA6B85" w:rsidRPr="002E53F2" w14:paraId="2FBF5EFF" w14:textId="77777777">
        <w:tc>
          <w:tcPr>
            <w:tcW w:w="6084" w:type="dxa"/>
            <w:vAlign w:val="bottom"/>
          </w:tcPr>
          <w:p w14:paraId="3EC525DA" w14:textId="5BAC252A" w:rsidR="00EA6B85" w:rsidRPr="002E53F2" w:rsidRDefault="00EA6B85" w:rsidP="002E53F2">
            <w:pPr>
              <w:spacing w:line="240" w:lineRule="auto"/>
              <w:ind w:left="337" w:hanging="27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โอนไปที่ดิน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60" w:type="dxa"/>
            <w:vAlign w:val="bottom"/>
          </w:tcPr>
          <w:p w14:paraId="2C49E58D" w14:textId="77777777" w:rsidR="00EA6B85" w:rsidRPr="002E53F2" w:rsidRDefault="00EA6B85" w:rsidP="002E53F2">
            <w:pPr>
              <w:spacing w:line="240" w:lineRule="auto"/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9F82565" w14:textId="3EF3CE11" w:rsidR="00EA6B85" w:rsidRPr="002E53F2" w:rsidRDefault="008C078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53F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766F8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9C1DBF">
              <w:rPr>
                <w:rFonts w:ascii="Angsana New" w:hAnsi="Angsana New" w:cs="Angsana New"/>
                <w:sz w:val="30"/>
                <w:szCs w:val="30"/>
              </w:rPr>
              <w:t>268</w:t>
            </w:r>
            <w:r w:rsidRPr="002E53F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C1DBF">
              <w:rPr>
                <w:rFonts w:ascii="Angsana New" w:hAnsi="Angsana New" w:cs="Angsana New"/>
                <w:sz w:val="30"/>
                <w:szCs w:val="30"/>
              </w:rPr>
              <w:t>235</w:t>
            </w:r>
            <w:r w:rsidRPr="002E53F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A6B85" w:rsidRPr="002E53F2" w14:paraId="19F8642E" w14:textId="77777777" w:rsidTr="00C318C0">
        <w:tc>
          <w:tcPr>
            <w:tcW w:w="6084" w:type="dxa"/>
            <w:vAlign w:val="bottom"/>
          </w:tcPr>
          <w:p w14:paraId="7440F36A" w14:textId="77777777" w:rsidR="00EA6B85" w:rsidRPr="002E53F2" w:rsidRDefault="00EA6B85" w:rsidP="002E53F2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E53F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260" w:type="dxa"/>
            <w:vAlign w:val="bottom"/>
          </w:tcPr>
          <w:p w14:paraId="7AC711E1" w14:textId="77777777" w:rsidR="00EA6B85" w:rsidRPr="002E53F2" w:rsidRDefault="00EA6B85" w:rsidP="002E53F2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6A6284" w14:textId="011FFDB2" w:rsidR="00EA6B85" w:rsidRPr="002E53F2" w:rsidRDefault="00F06C8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53F2">
              <w:rPr>
                <w:rFonts w:ascii="Angsana New" w:hAnsi="Angsana New" w:cs="Angsana New"/>
                <w:sz w:val="30"/>
                <w:szCs w:val="30"/>
              </w:rPr>
              <w:t>4,090,134</w:t>
            </w:r>
          </w:p>
        </w:tc>
      </w:tr>
      <w:tr w:rsidR="00EA6B85" w:rsidRPr="002E53F2" w14:paraId="6C823245" w14:textId="77777777" w:rsidTr="001035E6">
        <w:tc>
          <w:tcPr>
            <w:tcW w:w="6084" w:type="dxa"/>
            <w:vAlign w:val="bottom"/>
          </w:tcPr>
          <w:p w14:paraId="6927F8EC" w14:textId="706AA958" w:rsidR="00EA6B85" w:rsidRPr="002E53F2" w:rsidRDefault="00EA6B85" w:rsidP="002E53F2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138A9" w:rsidRPr="002E53F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BE72C5" w:rsidRPr="002E53F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BE72C5" w:rsidRPr="002E53F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3D856920" w14:textId="77777777" w:rsidR="00EA6B85" w:rsidRPr="002E53F2" w:rsidRDefault="00EA6B85" w:rsidP="002E53F2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9FC62" w14:textId="3F7FD8CA" w:rsidR="00EA6B85" w:rsidRPr="007B6175" w:rsidRDefault="00EB491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97,</w:t>
            </w:r>
            <w:r w:rsidR="00FF4168">
              <w:rPr>
                <w:rFonts w:ascii="Angsana New" w:hAnsi="Angsana New"/>
                <w:b/>
                <w:bCs/>
                <w:sz w:val="30"/>
                <w:szCs w:val="30"/>
              </w:rPr>
              <w:t>086</w:t>
            </w: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F4168">
              <w:rPr>
                <w:rFonts w:ascii="Angsana New" w:hAnsi="Angsana New"/>
                <w:b/>
                <w:bCs/>
                <w:sz w:val="30"/>
                <w:szCs w:val="30"/>
              </w:rPr>
              <w:t>364</w:t>
            </w:r>
          </w:p>
        </w:tc>
      </w:tr>
      <w:bookmarkEnd w:id="4"/>
    </w:tbl>
    <w:p w14:paraId="443585C0" w14:textId="77777777" w:rsidR="00E84E1F" w:rsidRPr="002E53F2" w:rsidRDefault="00E84E1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6C795BE" w14:textId="59A39A13" w:rsidR="00C265AF" w:rsidRPr="002E53F2" w:rsidRDefault="00C265AF" w:rsidP="002E53F2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ในระหว่าง</w:t>
      </w:r>
      <w:r w:rsidR="00231D31" w:rsidRPr="002E53F2">
        <w:rPr>
          <w:rFonts w:ascii="Angsana New" w:hAnsi="Angsana New" w:hint="cs"/>
          <w:sz w:val="30"/>
          <w:szCs w:val="30"/>
          <w:cs/>
        </w:rPr>
        <w:t>งวด</w:t>
      </w:r>
      <w:r w:rsidR="00BE72C5" w:rsidRPr="002E53F2">
        <w:rPr>
          <w:rFonts w:ascii="Angsana New" w:hAnsi="Angsana New" w:hint="cs"/>
          <w:sz w:val="30"/>
          <w:szCs w:val="30"/>
          <w:cs/>
        </w:rPr>
        <w:t>เก้า</w:t>
      </w:r>
      <w:r w:rsidR="00533136" w:rsidRPr="002E53F2">
        <w:rPr>
          <w:rFonts w:ascii="Angsana New" w:hAnsi="Angsana New" w:hint="cs"/>
          <w:sz w:val="30"/>
          <w:szCs w:val="30"/>
          <w:cs/>
        </w:rPr>
        <w:t>เดือน</w:t>
      </w:r>
      <w:r w:rsidR="00533136" w:rsidRPr="002E53F2">
        <w:rPr>
          <w:rFonts w:asciiTheme="majorBidi" w:hAnsiTheme="majorBidi" w:cstheme="majorBidi" w:hint="cs"/>
          <w:color w:val="0D0D0D"/>
          <w:sz w:val="30"/>
          <w:szCs w:val="30"/>
          <w:cs/>
        </w:rPr>
        <w:t>สิ้นสุด</w:t>
      </w:r>
      <w:r w:rsidR="000A071F" w:rsidRPr="002E53F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C6CC3" w:rsidRPr="002E53F2">
        <w:rPr>
          <w:rFonts w:ascii="Angsana New" w:hAnsi="Angsana New"/>
          <w:sz w:val="30"/>
          <w:szCs w:val="30"/>
        </w:rPr>
        <w:t xml:space="preserve">30 </w:t>
      </w:r>
      <w:r w:rsidR="00BE72C5" w:rsidRPr="002E53F2">
        <w:rPr>
          <w:rFonts w:ascii="Angsana New" w:hAnsi="Angsana New" w:hint="cs"/>
          <w:sz w:val="30"/>
          <w:szCs w:val="30"/>
          <w:cs/>
        </w:rPr>
        <w:t>กันยายน</w:t>
      </w:r>
      <w:r w:rsidR="00BE72C5" w:rsidRPr="002E53F2">
        <w:rPr>
          <w:rFonts w:ascii="Angsana New" w:hAnsi="Angsana New"/>
          <w:sz w:val="30"/>
          <w:szCs w:val="30"/>
          <w:cs/>
        </w:rPr>
        <w:t xml:space="preserve"> </w:t>
      </w:r>
      <w:r w:rsidR="000A071F" w:rsidRPr="002E53F2">
        <w:rPr>
          <w:rFonts w:ascii="Angsana New" w:hAnsi="Angsana New"/>
          <w:sz w:val="30"/>
          <w:szCs w:val="30"/>
        </w:rPr>
        <w:t>256</w:t>
      </w:r>
      <w:r w:rsidR="00481BDA" w:rsidRPr="002E53F2">
        <w:rPr>
          <w:rFonts w:ascii="Angsana New" w:hAnsi="Angsana New"/>
          <w:sz w:val="30"/>
          <w:szCs w:val="30"/>
        </w:rPr>
        <w:t>8</w:t>
      </w:r>
      <w:r w:rsidR="00533136"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กลุ่มบริษัทบันทึกค่าใช้จ่าย</w:t>
      </w:r>
      <w:r w:rsidRPr="002E53F2">
        <w:rPr>
          <w:rFonts w:ascii="Angsana New" w:hAnsi="Angsana New" w:hint="cs"/>
          <w:color w:val="000000" w:themeColor="text1"/>
          <w:sz w:val="30"/>
          <w:szCs w:val="30"/>
          <w:cs/>
        </w:rPr>
        <w:t>ในภายหลังเข้าเป็น</w:t>
      </w:r>
      <w:r w:rsidRPr="002E53F2">
        <w:rPr>
          <w:rFonts w:ascii="Angsana New" w:eastAsia="Times New Roman" w:hAnsi="Angsana New" w:hint="cs"/>
          <w:sz w:val="30"/>
          <w:szCs w:val="30"/>
          <w:cs/>
        </w:rPr>
        <w:t>ต้นทุนของสินทรัพย์ใ</w:t>
      </w:r>
      <w:r w:rsidRPr="002E53F2">
        <w:rPr>
          <w:rFonts w:ascii="Angsana New" w:hAnsi="Angsana New" w:hint="cs"/>
          <w:spacing w:val="-4"/>
          <w:sz w:val="30"/>
          <w:szCs w:val="30"/>
          <w:cs/>
        </w:rPr>
        <w:t xml:space="preserve">นงบการเงินรวมจำนวนเงิน </w:t>
      </w:r>
      <w:r w:rsidR="002E592E">
        <w:rPr>
          <w:rFonts w:ascii="Angsana New" w:hAnsi="Angsana New"/>
          <w:spacing w:val="-4"/>
          <w:sz w:val="30"/>
          <w:szCs w:val="30"/>
        </w:rPr>
        <w:t>6.96</w:t>
      </w:r>
      <w:r w:rsidR="00731705" w:rsidRPr="002E53F2">
        <w:rPr>
          <w:rFonts w:ascii="Angsana New" w:hAnsi="Angsana New"/>
          <w:spacing w:val="-4"/>
          <w:sz w:val="30"/>
          <w:szCs w:val="30"/>
        </w:rPr>
        <w:t xml:space="preserve"> </w:t>
      </w:r>
      <w:r w:rsidRPr="002E53F2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r w:rsidR="009708D1" w:rsidRPr="002E53F2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="009708D1" w:rsidRPr="002E53F2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="009708D1" w:rsidRPr="002E53F2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="00DC7600" w:rsidRPr="002E53F2">
        <w:rPr>
          <w:rFonts w:ascii="Angsana New" w:hAnsi="Angsana New"/>
          <w:i/>
          <w:iCs/>
          <w:color w:val="0D0D0D"/>
          <w:sz w:val="30"/>
          <w:szCs w:val="30"/>
        </w:rPr>
        <w:t>7</w:t>
      </w:r>
      <w:r w:rsidR="009708D1" w:rsidRPr="002E53F2">
        <w:rPr>
          <w:rFonts w:ascii="Angsana New" w:hAnsi="Angsana New"/>
          <w:i/>
          <w:iCs/>
          <w:color w:val="0D0D0D"/>
          <w:sz w:val="30"/>
          <w:szCs w:val="30"/>
        </w:rPr>
        <w:t>:</w:t>
      </w:r>
      <w:r w:rsidR="009B7829" w:rsidRPr="002E53F2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</w:t>
      </w:r>
      <w:r w:rsidR="008E2DFF" w:rsidRPr="002E53F2">
        <w:rPr>
          <w:rFonts w:asciiTheme="majorBidi" w:hAnsiTheme="majorBidi" w:cstheme="majorBidi"/>
          <w:i/>
          <w:iCs/>
          <w:color w:val="0D0D0D"/>
          <w:sz w:val="30"/>
          <w:szCs w:val="30"/>
        </w:rPr>
        <w:t>1</w:t>
      </w:r>
      <w:r w:rsidR="007E0D34" w:rsidRPr="002E53F2">
        <w:rPr>
          <w:rFonts w:asciiTheme="majorBidi" w:hAnsiTheme="majorBidi" w:cstheme="majorBidi"/>
          <w:i/>
          <w:iCs/>
          <w:color w:val="0D0D0D"/>
          <w:sz w:val="30"/>
          <w:szCs w:val="30"/>
        </w:rPr>
        <w:t>5</w:t>
      </w:r>
      <w:r w:rsidR="008E2DFF" w:rsidRPr="002E53F2">
        <w:rPr>
          <w:rFonts w:asciiTheme="majorBidi" w:hAnsiTheme="majorBidi" w:cstheme="majorBidi"/>
          <w:i/>
          <w:iCs/>
          <w:color w:val="0D0D0D"/>
          <w:sz w:val="30"/>
          <w:szCs w:val="30"/>
        </w:rPr>
        <w:t>.</w:t>
      </w:r>
      <w:r w:rsidR="007E0D34" w:rsidRPr="002E53F2">
        <w:rPr>
          <w:rFonts w:asciiTheme="majorBidi" w:hAnsiTheme="majorBidi" w:cstheme="majorBidi"/>
          <w:i/>
          <w:iCs/>
          <w:color w:val="0D0D0D"/>
          <w:sz w:val="30"/>
          <w:szCs w:val="30"/>
        </w:rPr>
        <w:t>03</w:t>
      </w:r>
      <w:r w:rsidR="009708D1" w:rsidRPr="002E53F2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="009708D1" w:rsidRPr="002E53F2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="009708D1" w:rsidRPr="002E53F2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p w14:paraId="193B3D28" w14:textId="77777777" w:rsidR="00A94FD8" w:rsidRPr="002E53F2" w:rsidRDefault="00A94FD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776B02F6" w14:textId="32F609FC" w:rsidR="00481BDA" w:rsidRPr="002E53F2" w:rsidRDefault="00481BDA" w:rsidP="002E53F2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D0D0D"/>
          <w:sz w:val="30"/>
          <w:szCs w:val="30"/>
        </w:rPr>
      </w:pPr>
      <w:r w:rsidRPr="002E53F2">
        <w:rPr>
          <w:rFonts w:asciiTheme="majorBidi" w:hAnsiTheme="majorBidi" w:cstheme="majorBidi"/>
          <w:color w:val="0D0D0D"/>
          <w:sz w:val="30"/>
          <w:szCs w:val="30"/>
          <w:cs/>
        </w:rPr>
        <w:t>ต้นทุนการกู้ยืมที่เกี่ยวข้องกับการได้มาซึ่งอสังหาริมทรัพย์เพื่อการลงทุน</w:t>
      </w:r>
      <w:r w:rsidRPr="002E53F2">
        <w:rPr>
          <w:rFonts w:asciiTheme="majorBidi" w:hAnsiTheme="majorBidi" w:cstheme="majorBidi" w:hint="cs"/>
          <w:color w:val="0D0D0D"/>
          <w:sz w:val="30"/>
          <w:szCs w:val="30"/>
          <w:cs/>
        </w:rPr>
        <w:t>ระหว่างก่อสร้าง</w:t>
      </w:r>
      <w:r w:rsidRPr="002E53F2">
        <w:rPr>
          <w:rFonts w:asciiTheme="majorBidi" w:hAnsiTheme="majorBidi" w:cstheme="majorBidi"/>
          <w:color w:val="0D0D0D"/>
          <w:sz w:val="30"/>
          <w:szCs w:val="30"/>
          <w:cs/>
        </w:rPr>
        <w:t>ได้บันทึกเป็นส่วนหนึ่งของต้นทุนสินทรัพย์จํานวนเงิน</w:t>
      </w:r>
      <w:r w:rsidRPr="002E53F2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D5664C">
        <w:rPr>
          <w:rFonts w:asciiTheme="majorBidi" w:hAnsiTheme="majorBidi" w:cstheme="majorBidi"/>
          <w:color w:val="0D0D0D"/>
          <w:sz w:val="30"/>
          <w:szCs w:val="30"/>
        </w:rPr>
        <w:t>148.</w:t>
      </w:r>
      <w:r w:rsidR="008250DF">
        <w:rPr>
          <w:rFonts w:asciiTheme="majorBidi" w:hAnsiTheme="majorBidi" w:cstheme="majorBidi"/>
          <w:color w:val="0D0D0D"/>
          <w:sz w:val="30"/>
          <w:szCs w:val="30"/>
        </w:rPr>
        <w:t>14</w:t>
      </w:r>
      <w:r w:rsidRPr="002E53F2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Pr="002E53F2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ล้านบาท </w:t>
      </w:r>
      <w:r w:rsidRPr="002E53F2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(</w:t>
      </w:r>
      <w:r w:rsidRPr="002E53F2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2567: </w:t>
      </w:r>
      <w:r w:rsidR="00BB61D3">
        <w:rPr>
          <w:rFonts w:ascii="Angsana New" w:hAnsi="Angsana New"/>
          <w:i/>
          <w:iCs/>
          <w:color w:val="0D0D0D"/>
          <w:sz w:val="30"/>
          <w:szCs w:val="30"/>
        </w:rPr>
        <w:t>112.29</w:t>
      </w:r>
      <w:r w:rsidRPr="002E53F2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</w:t>
      </w:r>
      <w:r w:rsidRPr="002E53F2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ล้านบาท</w:t>
      </w:r>
      <w:r w:rsidRPr="002E53F2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) </w:t>
      </w:r>
      <w:r w:rsidRPr="002E53F2">
        <w:rPr>
          <w:rFonts w:asciiTheme="majorBidi" w:hAnsiTheme="majorBidi" w:cstheme="majorBidi"/>
          <w:color w:val="0D0D0D"/>
          <w:sz w:val="30"/>
          <w:szCs w:val="30"/>
          <w:cs/>
        </w:rPr>
        <w:t>มีอัตราดอกเบี้ยที่รับรู้ร้อยละ</w:t>
      </w:r>
      <w:r w:rsidR="00F358C6" w:rsidRPr="002E53F2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E726B3" w:rsidRPr="002E53F2">
        <w:rPr>
          <w:rFonts w:asciiTheme="majorBidi" w:hAnsiTheme="majorBidi" w:cstheme="majorBidi"/>
          <w:color w:val="0D0D0D"/>
          <w:sz w:val="30"/>
          <w:szCs w:val="30"/>
        </w:rPr>
        <w:t>3.</w:t>
      </w:r>
      <w:r w:rsidR="0043297C">
        <w:rPr>
          <w:rFonts w:asciiTheme="majorBidi" w:hAnsiTheme="majorBidi" w:cstheme="majorBidi"/>
          <w:color w:val="0D0D0D"/>
          <w:sz w:val="30"/>
          <w:szCs w:val="30"/>
        </w:rPr>
        <w:t>52</w:t>
      </w:r>
      <w:r w:rsidR="00072CF0">
        <w:rPr>
          <w:rFonts w:asciiTheme="majorBidi" w:hAnsiTheme="majorBidi" w:cstheme="majorBidi"/>
          <w:color w:val="0D0D0D"/>
          <w:sz w:val="30"/>
          <w:szCs w:val="30"/>
        </w:rPr>
        <w:t xml:space="preserve"> -</w:t>
      </w:r>
      <w:r w:rsidR="00E726B3" w:rsidRPr="002E53F2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8F6D00">
        <w:rPr>
          <w:rFonts w:asciiTheme="majorBidi" w:hAnsiTheme="majorBidi" w:cstheme="majorBidi"/>
          <w:color w:val="0D0D0D"/>
          <w:sz w:val="30"/>
          <w:szCs w:val="30"/>
        </w:rPr>
        <w:t>5.57</w:t>
      </w:r>
      <w:r w:rsidR="00E726B3" w:rsidRPr="002E53F2">
        <w:rPr>
          <w:rFonts w:asciiTheme="majorBidi" w:hAnsiTheme="majorBidi" w:cstheme="majorBidi"/>
          <w:color w:val="0D0D0D"/>
          <w:sz w:val="30"/>
          <w:szCs w:val="30"/>
        </w:rPr>
        <w:t xml:space="preserve">  </w:t>
      </w:r>
      <w:r w:rsidR="00377D8C" w:rsidRPr="002E53F2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Pr="002E53F2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Pr="002E53F2">
        <w:rPr>
          <w:rFonts w:asciiTheme="majorBidi" w:hAnsiTheme="majorBidi" w:cstheme="majorBidi"/>
          <w:color w:val="0D0D0D"/>
          <w:sz w:val="30"/>
          <w:szCs w:val="30"/>
          <w:cs/>
        </w:rPr>
        <w:br/>
        <w:t xml:space="preserve">ต่อปี </w:t>
      </w:r>
      <w:r w:rsidRPr="002E53F2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(</w:t>
      </w:r>
      <w:r w:rsidRPr="002E53F2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2567: </w:t>
      </w:r>
      <w:r w:rsidRPr="002E53F2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ร้อย</w:t>
      </w:r>
      <w:r w:rsidRPr="002E53F2">
        <w:rPr>
          <w:rFonts w:asciiTheme="majorBidi" w:hAnsiTheme="majorBidi" w:hint="cs"/>
          <w:i/>
          <w:iCs/>
          <w:color w:val="0D0D0D"/>
          <w:sz w:val="30"/>
          <w:szCs w:val="30"/>
          <w:cs/>
        </w:rPr>
        <w:t>ละ</w:t>
      </w:r>
      <w:r w:rsidRPr="002E53F2">
        <w:rPr>
          <w:rFonts w:asciiTheme="majorBidi" w:hAnsiTheme="majorBidi"/>
          <w:i/>
          <w:iCs/>
          <w:color w:val="0D0D0D"/>
          <w:sz w:val="30"/>
          <w:szCs w:val="30"/>
          <w:cs/>
        </w:rPr>
        <w:t xml:space="preserve"> </w:t>
      </w:r>
      <w:r w:rsidR="00BE3F6C" w:rsidRPr="002E53F2">
        <w:rPr>
          <w:rFonts w:asciiTheme="majorBidi" w:hAnsiTheme="majorBidi"/>
          <w:i/>
          <w:iCs/>
          <w:color w:val="0D0D0D"/>
          <w:sz w:val="30"/>
          <w:szCs w:val="30"/>
        </w:rPr>
        <w:t xml:space="preserve">3.20 </w:t>
      </w:r>
      <w:r w:rsidR="00075026" w:rsidRPr="002E53F2">
        <w:rPr>
          <w:rFonts w:asciiTheme="majorBidi" w:hAnsiTheme="majorBidi"/>
          <w:i/>
          <w:iCs/>
          <w:color w:val="0D0D0D"/>
          <w:sz w:val="30"/>
          <w:szCs w:val="30"/>
        </w:rPr>
        <w:t>-</w:t>
      </w:r>
      <w:r w:rsidRPr="002E53F2">
        <w:rPr>
          <w:rFonts w:asciiTheme="majorBidi" w:hAnsiTheme="majorBidi"/>
          <w:i/>
          <w:iCs/>
          <w:color w:val="0D0D0D"/>
          <w:sz w:val="30"/>
          <w:szCs w:val="30"/>
          <w:cs/>
        </w:rPr>
        <w:t xml:space="preserve"> </w:t>
      </w:r>
      <w:r w:rsidR="00B17D87" w:rsidRPr="002E53F2">
        <w:rPr>
          <w:rFonts w:asciiTheme="majorBidi" w:hAnsiTheme="majorBidi"/>
          <w:i/>
          <w:iCs/>
          <w:color w:val="0D0D0D"/>
          <w:sz w:val="30"/>
          <w:szCs w:val="30"/>
        </w:rPr>
        <w:t>5</w:t>
      </w:r>
      <w:r w:rsidRPr="002E53F2">
        <w:rPr>
          <w:rFonts w:asciiTheme="majorBidi" w:hAnsiTheme="majorBidi"/>
          <w:i/>
          <w:iCs/>
          <w:color w:val="0D0D0D"/>
          <w:sz w:val="30"/>
          <w:szCs w:val="30"/>
          <w:cs/>
        </w:rPr>
        <w:t>.</w:t>
      </w:r>
      <w:r w:rsidR="005F3256">
        <w:rPr>
          <w:rFonts w:asciiTheme="majorBidi" w:hAnsiTheme="majorBidi"/>
          <w:i/>
          <w:iCs/>
          <w:color w:val="0D0D0D"/>
          <w:sz w:val="30"/>
          <w:szCs w:val="30"/>
        </w:rPr>
        <w:t>57</w:t>
      </w:r>
      <w:r w:rsidRPr="002E53F2">
        <w:rPr>
          <w:rFonts w:asciiTheme="majorBidi" w:hAnsiTheme="majorBidi"/>
          <w:i/>
          <w:iCs/>
          <w:color w:val="0D0D0D"/>
          <w:sz w:val="30"/>
          <w:szCs w:val="30"/>
          <w:cs/>
        </w:rPr>
        <w:t xml:space="preserve"> </w:t>
      </w:r>
      <w:r w:rsidRPr="002E53F2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ต่อปี</w:t>
      </w:r>
      <w:r w:rsidRPr="002E53F2">
        <w:rPr>
          <w:rFonts w:asciiTheme="majorBidi" w:hAnsiTheme="majorBidi" w:cstheme="majorBidi"/>
          <w:i/>
          <w:iCs/>
          <w:color w:val="0D0D0D"/>
          <w:sz w:val="30"/>
          <w:szCs w:val="30"/>
        </w:rPr>
        <w:t>)</w:t>
      </w:r>
      <w:r w:rsidRPr="002E53F2">
        <w:rPr>
          <w:rFonts w:asciiTheme="majorBidi" w:hAnsiTheme="majorBidi" w:cstheme="majorBidi" w:hint="cs"/>
          <w:i/>
          <w:iCs/>
          <w:color w:val="0D0D0D"/>
          <w:sz w:val="30"/>
          <w:szCs w:val="30"/>
          <w:cs/>
        </w:rPr>
        <w:t xml:space="preserve"> </w:t>
      </w:r>
    </w:p>
    <w:p w14:paraId="3066EBA6" w14:textId="77777777" w:rsidR="00481BDA" w:rsidRPr="002E53F2" w:rsidRDefault="00481BD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7B278B08" w14:textId="77777777" w:rsidR="006749B5" w:rsidRPr="002E53F2" w:rsidRDefault="006749B5" w:rsidP="002E53F2">
      <w:pPr>
        <w:tabs>
          <w:tab w:val="clear" w:pos="680"/>
          <w:tab w:val="left" w:pos="540"/>
        </w:tabs>
        <w:ind w:left="630" w:hanging="9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2E53F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การโอนไปที่ดิน อาคาร และอุปกรณ์</w:t>
      </w:r>
      <w:r w:rsidRPr="002E53F2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</w:p>
    <w:p w14:paraId="370DB28F" w14:textId="77777777" w:rsidR="006749B5" w:rsidRPr="002E53F2" w:rsidRDefault="006749B5" w:rsidP="002E53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87ED25" w14:textId="2007DA01" w:rsidR="006749B5" w:rsidRDefault="00252748" w:rsidP="002E53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2748">
        <w:rPr>
          <w:rFonts w:asciiTheme="majorBidi" w:hAnsiTheme="majorBidi" w:hint="cs"/>
          <w:sz w:val="30"/>
          <w:szCs w:val="30"/>
          <w:cs/>
        </w:rPr>
        <w:t>ในระหว่างงวดเก้าเดือนสิ้นสุดวันที่</w:t>
      </w:r>
      <w:r w:rsidRPr="00252748">
        <w:rPr>
          <w:rFonts w:asciiTheme="majorBidi" w:hAnsiTheme="majorBidi"/>
          <w:sz w:val="30"/>
          <w:szCs w:val="30"/>
          <w:cs/>
        </w:rPr>
        <w:t xml:space="preserve"> </w:t>
      </w:r>
      <w:r w:rsidR="00802B8A">
        <w:rPr>
          <w:rFonts w:asciiTheme="majorBidi" w:hAnsiTheme="majorBidi"/>
          <w:sz w:val="30"/>
          <w:szCs w:val="30"/>
        </w:rPr>
        <w:t>30</w:t>
      </w:r>
      <w:r w:rsidRPr="00252748">
        <w:rPr>
          <w:rFonts w:asciiTheme="majorBidi" w:hAnsiTheme="majorBidi"/>
          <w:sz w:val="30"/>
          <w:szCs w:val="30"/>
          <w:cs/>
        </w:rPr>
        <w:t xml:space="preserve"> </w:t>
      </w:r>
      <w:r w:rsidRPr="00252748">
        <w:rPr>
          <w:rFonts w:asciiTheme="majorBidi" w:hAnsiTheme="majorBidi" w:hint="cs"/>
          <w:sz w:val="30"/>
          <w:szCs w:val="30"/>
          <w:cs/>
        </w:rPr>
        <w:t>กันยายน</w:t>
      </w:r>
      <w:r w:rsidRPr="00252748">
        <w:rPr>
          <w:rFonts w:asciiTheme="majorBidi" w:hAnsiTheme="majorBidi"/>
          <w:sz w:val="30"/>
          <w:szCs w:val="30"/>
          <w:cs/>
        </w:rPr>
        <w:t xml:space="preserve"> </w:t>
      </w:r>
      <w:r w:rsidR="00802B8A">
        <w:rPr>
          <w:rFonts w:asciiTheme="majorBidi" w:hAnsiTheme="majorBidi"/>
          <w:sz w:val="30"/>
          <w:szCs w:val="30"/>
        </w:rPr>
        <w:t>2568</w:t>
      </w:r>
      <w:r w:rsidRPr="00252748">
        <w:rPr>
          <w:rFonts w:asciiTheme="majorBidi" w:hAnsiTheme="majorBidi"/>
          <w:sz w:val="30"/>
          <w:szCs w:val="30"/>
          <w:cs/>
        </w:rPr>
        <w:t xml:space="preserve"> </w:t>
      </w:r>
      <w:r w:rsidR="006749B5" w:rsidRPr="002E53F2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กลุ่มบริษัทโอนอสังหาริมทรัพย์เพื่อการลงทุนมูลค่าตามบัญชีจำนวนเงิน </w:t>
      </w:r>
      <w:r>
        <w:rPr>
          <w:rFonts w:asciiTheme="majorBidi" w:hAnsiTheme="majorBidi" w:cstheme="majorBidi"/>
          <w:sz w:val="30"/>
          <w:szCs w:val="30"/>
        </w:rPr>
        <w:t>1,</w:t>
      </w:r>
      <w:r w:rsidR="00870BA8">
        <w:rPr>
          <w:rFonts w:asciiTheme="majorBidi" w:hAnsiTheme="majorBidi" w:cstheme="majorBidi"/>
          <w:sz w:val="30"/>
          <w:szCs w:val="30"/>
        </w:rPr>
        <w:t>268.</w:t>
      </w:r>
      <w:r w:rsidR="00E62BFB">
        <w:rPr>
          <w:rFonts w:asciiTheme="majorBidi" w:hAnsiTheme="majorBidi" w:cstheme="majorBidi"/>
          <w:sz w:val="30"/>
          <w:szCs w:val="30"/>
        </w:rPr>
        <w:t>24</w:t>
      </w:r>
      <w:r w:rsidR="006749B5" w:rsidRPr="002E53F2">
        <w:rPr>
          <w:rFonts w:asciiTheme="majorBidi" w:hAnsiTheme="majorBidi" w:cstheme="majorBidi" w:hint="cs"/>
          <w:sz w:val="30"/>
          <w:szCs w:val="30"/>
          <w:cs/>
        </w:rPr>
        <w:t xml:space="preserve"> ล้านบาทไปเป็นที่ดิน อาคาร และอุปกรณ์ เนื่องจากมีการเปลี่ยนแปลงการใช้งานของสินทรัพย์ดังกล่าวเพื่อใช้ประโยชน์ใน</w:t>
      </w:r>
      <w:r w:rsidR="006749B5" w:rsidRPr="002E53F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กลุ่มบริษัท โดยรับรู้เป็นมูลค่าตามบัญชีของที่ดินจำนวนเงิน </w:t>
      </w:r>
      <w:r w:rsidR="00FF4168">
        <w:rPr>
          <w:rFonts w:asciiTheme="majorBidi" w:hAnsiTheme="majorBidi" w:cstheme="majorBidi"/>
          <w:spacing w:val="-4"/>
          <w:sz w:val="30"/>
          <w:szCs w:val="30"/>
        </w:rPr>
        <w:t>1,079</w:t>
      </w:r>
      <w:r w:rsidR="00BA7B4B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FF4168">
        <w:rPr>
          <w:rFonts w:asciiTheme="majorBidi" w:hAnsiTheme="majorBidi" w:cstheme="majorBidi"/>
          <w:spacing w:val="-4"/>
          <w:sz w:val="30"/>
          <w:szCs w:val="30"/>
        </w:rPr>
        <w:t>64</w:t>
      </w:r>
      <w:r w:rsidR="000A06A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749B5" w:rsidRPr="002E53F2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และ</w:t>
      </w:r>
      <w:r w:rsidR="00F2238D" w:rsidRPr="002E53F2">
        <w:rPr>
          <w:rFonts w:asciiTheme="majorBidi" w:hAnsiTheme="majorBidi" w:cstheme="majorBidi" w:hint="cs"/>
          <w:spacing w:val="-4"/>
          <w:sz w:val="30"/>
          <w:szCs w:val="30"/>
          <w:cs/>
        </w:rPr>
        <w:t>สินทรัพย์ระหว่างก่อสร้าง</w:t>
      </w:r>
      <w:r w:rsidR="006749B5" w:rsidRPr="002E53F2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จำนวนเงิน</w:t>
      </w:r>
      <w:r w:rsidR="006749B5" w:rsidRPr="002E53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F5F3D" w:rsidRPr="002E53F2">
        <w:rPr>
          <w:rFonts w:asciiTheme="majorBidi" w:hAnsiTheme="majorBidi" w:cstheme="majorBidi"/>
          <w:sz w:val="30"/>
          <w:szCs w:val="30"/>
        </w:rPr>
        <w:t>188.60</w:t>
      </w:r>
      <w:r w:rsidR="006749B5" w:rsidRPr="002E53F2">
        <w:rPr>
          <w:rFonts w:asciiTheme="majorBidi" w:hAnsiTheme="majorBidi" w:cstheme="majorBidi"/>
          <w:sz w:val="30"/>
          <w:szCs w:val="30"/>
        </w:rPr>
        <w:t xml:space="preserve"> </w:t>
      </w:r>
      <w:r w:rsidR="006749B5" w:rsidRPr="002E53F2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FE588C7" w14:textId="77777777" w:rsidR="009B7829" w:rsidRPr="002E53F2" w:rsidRDefault="009B7829" w:rsidP="00252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26B7278E" w14:textId="3B62A886" w:rsidR="00620B7F" w:rsidRPr="002E53F2" w:rsidRDefault="00370AE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ณ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0A071F" w:rsidRPr="002E53F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F79D7" w:rsidRPr="002E53F2">
        <w:rPr>
          <w:rFonts w:ascii="Angsana New" w:hAnsi="Angsana New"/>
          <w:sz w:val="30"/>
          <w:szCs w:val="30"/>
        </w:rPr>
        <w:t xml:space="preserve">30 </w:t>
      </w:r>
      <w:r w:rsidR="00BE3F6C" w:rsidRPr="002E53F2">
        <w:rPr>
          <w:rFonts w:ascii="Angsana New" w:hAnsi="Angsana New" w:hint="cs"/>
          <w:sz w:val="30"/>
          <w:szCs w:val="30"/>
          <w:cs/>
        </w:rPr>
        <w:t>กันยายน</w:t>
      </w:r>
      <w:r w:rsidR="00BE3F6C" w:rsidRPr="002E53F2">
        <w:rPr>
          <w:rFonts w:ascii="Angsana New" w:hAnsi="Angsana New"/>
          <w:sz w:val="30"/>
          <w:szCs w:val="30"/>
          <w:cs/>
        </w:rPr>
        <w:t xml:space="preserve"> </w:t>
      </w:r>
      <w:r w:rsidR="000A071F" w:rsidRPr="002E53F2">
        <w:rPr>
          <w:rFonts w:ascii="Angsana New" w:hAnsi="Angsana New"/>
          <w:sz w:val="30"/>
          <w:szCs w:val="30"/>
        </w:rPr>
        <w:t>256</w:t>
      </w:r>
      <w:r w:rsidR="00481BDA" w:rsidRPr="002E53F2">
        <w:rPr>
          <w:rFonts w:ascii="Angsana New" w:hAnsi="Angsana New"/>
          <w:sz w:val="30"/>
          <w:szCs w:val="30"/>
        </w:rPr>
        <w:t>8</w:t>
      </w:r>
      <w:r w:rsidR="00A42E9F" w:rsidRPr="002E53F2">
        <w:rPr>
          <w:rFonts w:ascii="Angsana New" w:hAnsi="Angsana New"/>
          <w:sz w:val="30"/>
          <w:szCs w:val="30"/>
        </w:rPr>
        <w:t xml:space="preserve"> </w:t>
      </w:r>
      <w:r w:rsidR="00EA038F" w:rsidRPr="002E53F2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อสังหาริมทรัพย์เพื่อการลงทุนของกลุ่มบริษัทได้ถูกวัดมูลค่าใหม่โดยผู้ประเมินราคาอิสระ</w:t>
      </w:r>
      <w:r w:rsidR="00EA038F" w:rsidRPr="002E53F2">
        <w:rPr>
          <w:rFonts w:ascii="Angsana New" w:hAnsi="Angsana New" w:hint="cs"/>
          <w:spacing w:val="-4"/>
          <w:sz w:val="30"/>
          <w:szCs w:val="30"/>
          <w:cs/>
        </w:rPr>
        <w:t>ด้วยวิธีมูลค่าตลาดสำหรับการใช้ประโยชน์ปัจจุบัน</w:t>
      </w:r>
      <w:r w:rsidR="00375208" w:rsidRPr="002E53F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C470D" w:rsidRPr="002E53F2">
        <w:rPr>
          <w:rFonts w:ascii="Angsana New" w:hAnsi="Angsana New" w:hint="cs"/>
          <w:spacing w:val="-4"/>
          <w:sz w:val="30"/>
          <w:szCs w:val="30"/>
          <w:cs/>
        </w:rPr>
        <w:t>วิธีราคาทุนทดแทน</w:t>
      </w:r>
      <w:r w:rsidR="00EA038F" w:rsidRPr="002E53F2">
        <w:rPr>
          <w:rFonts w:ascii="Angsana New" w:hAnsi="Angsana New" w:hint="cs"/>
          <w:spacing w:val="-4"/>
          <w:sz w:val="30"/>
          <w:szCs w:val="30"/>
          <w:cs/>
        </w:rPr>
        <w:t>และวิธีคิดลดกระแสเงินสดโดยใช้อัตราคิดลด</w:t>
      </w:r>
      <w:r w:rsidR="00EA038F" w:rsidRPr="002E53F2">
        <w:rPr>
          <w:rFonts w:ascii="Angsana New" w:hAnsi="Angsana New" w:hint="cs"/>
          <w:sz w:val="30"/>
          <w:szCs w:val="30"/>
          <w:cs/>
        </w:rPr>
        <w:t xml:space="preserve"> ซึ่งจัดลำดับมูลค่ายุติธรรมเป็นระดับ </w:t>
      </w:r>
      <w:r w:rsidR="00EA038F" w:rsidRPr="002E53F2">
        <w:rPr>
          <w:rFonts w:ascii="Angsana New" w:hAnsi="Angsana New" w:hint="cs"/>
          <w:sz w:val="30"/>
          <w:szCs w:val="30"/>
        </w:rPr>
        <w:t>3</w:t>
      </w:r>
    </w:p>
    <w:p w14:paraId="1AC2B473" w14:textId="77777777" w:rsidR="00146BA6" w:rsidRPr="002E53F2" w:rsidRDefault="00146BA6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EE2DFAC" w14:textId="77777777" w:rsidR="007D62E0" w:rsidRDefault="007D6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FEEE016" w14:textId="388DB198" w:rsidR="000A1DDD" w:rsidRPr="00141057" w:rsidRDefault="000A1DDD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141057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A179771" w14:textId="77777777" w:rsidR="00D60B0B" w:rsidRPr="002E53F2" w:rsidRDefault="00D60B0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0"/>
          <w:szCs w:val="20"/>
        </w:rPr>
      </w:pPr>
    </w:p>
    <w:p w14:paraId="6789F7D0" w14:textId="60E5D4B1" w:rsidR="00D203D4" w:rsidRPr="002E53F2" w:rsidRDefault="00D203D4" w:rsidP="002E53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b/>
          <w:sz w:val="30"/>
          <w:szCs w:val="30"/>
          <w:cs/>
        </w:rPr>
        <w:t>ก</w:t>
      </w:r>
      <w:r w:rsidRPr="002E53F2">
        <w:rPr>
          <w:rFonts w:ascii="Angsana New" w:hAnsi="Angsana New" w:hint="cs"/>
          <w:sz w:val="30"/>
          <w:szCs w:val="30"/>
          <w:cs/>
        </w:rPr>
        <w:t>ารซื้อ จำหน่าย และโอนที่ดิน อาคารและอุปกรณ์และสินทรัพย์สิทธิการใช้ระหว่าง</w:t>
      </w:r>
      <w:r w:rsidR="00FF5C0A" w:rsidRPr="002E53F2">
        <w:rPr>
          <w:rFonts w:ascii="Angsana New" w:hAnsi="Angsana New" w:hint="cs"/>
          <w:sz w:val="30"/>
          <w:szCs w:val="30"/>
          <w:cs/>
        </w:rPr>
        <w:t>งวด</w:t>
      </w:r>
      <w:r w:rsidR="00A77254" w:rsidRPr="002E53F2">
        <w:rPr>
          <w:rFonts w:ascii="Angsana New" w:hAnsi="Angsana New" w:hint="cs"/>
          <w:sz w:val="30"/>
          <w:szCs w:val="30"/>
          <w:cs/>
        </w:rPr>
        <w:t>เก้า</w:t>
      </w:r>
      <w:r w:rsidR="00A42E9F" w:rsidRPr="002E53F2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A42E9F" w:rsidRPr="002E53F2">
        <w:rPr>
          <w:rFonts w:ascii="Angsana New" w:hAnsi="Angsana New"/>
          <w:sz w:val="30"/>
          <w:szCs w:val="30"/>
          <w:cs/>
        </w:rPr>
        <w:t xml:space="preserve"> </w:t>
      </w:r>
      <w:r w:rsidR="006E03FB" w:rsidRPr="002E53F2">
        <w:rPr>
          <w:rFonts w:ascii="Angsana New" w:hAnsi="Angsana New"/>
          <w:sz w:val="30"/>
          <w:szCs w:val="30"/>
        </w:rPr>
        <w:br/>
      </w:r>
      <w:r w:rsidR="00C138A9" w:rsidRPr="002E53F2">
        <w:rPr>
          <w:rFonts w:ascii="Angsana New" w:hAnsi="Angsana New"/>
          <w:sz w:val="30"/>
          <w:szCs w:val="30"/>
        </w:rPr>
        <w:t xml:space="preserve">30 </w:t>
      </w:r>
      <w:r w:rsidR="00CE4219" w:rsidRPr="002E53F2">
        <w:rPr>
          <w:rFonts w:ascii="Angsana New" w:hAnsi="Angsana New" w:hint="cs"/>
          <w:sz w:val="30"/>
          <w:szCs w:val="30"/>
          <w:cs/>
        </w:rPr>
        <w:t>กันยายน</w:t>
      </w:r>
      <w:r w:rsidR="00CE4219" w:rsidRPr="002E53F2">
        <w:rPr>
          <w:rFonts w:ascii="Angsana New" w:hAnsi="Angsana New"/>
          <w:sz w:val="30"/>
          <w:szCs w:val="30"/>
          <w:cs/>
        </w:rPr>
        <w:t xml:space="preserve"> </w:t>
      </w:r>
      <w:r w:rsidR="000A071F" w:rsidRPr="002E53F2">
        <w:rPr>
          <w:rFonts w:ascii="Angsana New" w:hAnsi="Angsana New"/>
          <w:sz w:val="30"/>
          <w:szCs w:val="30"/>
        </w:rPr>
        <w:t>256</w:t>
      </w:r>
      <w:r w:rsidR="00481BDA" w:rsidRPr="002E53F2">
        <w:rPr>
          <w:rFonts w:ascii="Angsana New" w:hAnsi="Angsana New"/>
          <w:sz w:val="30"/>
          <w:szCs w:val="30"/>
        </w:rPr>
        <w:t>8</w:t>
      </w:r>
      <w:r w:rsidR="00EA038F" w:rsidRPr="002E53F2">
        <w:rPr>
          <w:rFonts w:ascii="Angsana New" w:hAnsi="Angsana New" w:hint="cs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68D8B98" w14:textId="462EDEA0" w:rsidR="003B052B" w:rsidRPr="002E53F2" w:rsidRDefault="003B052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</w:rPr>
      </w:pPr>
    </w:p>
    <w:tbl>
      <w:tblPr>
        <w:tblW w:w="9093" w:type="dxa"/>
        <w:tblInd w:w="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1264"/>
        <w:gridCol w:w="238"/>
        <w:gridCol w:w="1646"/>
        <w:gridCol w:w="266"/>
        <w:gridCol w:w="1353"/>
        <w:gridCol w:w="266"/>
        <w:gridCol w:w="1620"/>
      </w:tblGrid>
      <w:tr w:rsidR="001C47F3" w:rsidRPr="002E53F2" w14:paraId="232C6B13" w14:textId="77777777" w:rsidTr="001C47F3">
        <w:trPr>
          <w:tblHeader/>
        </w:trPr>
        <w:tc>
          <w:tcPr>
            <w:tcW w:w="13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19CE8" w14:textId="77777777" w:rsidR="00CE449C" w:rsidRPr="002E53F2" w:rsidRDefault="00CE449C" w:rsidP="002E53F2">
            <w:pPr>
              <w:tabs>
                <w:tab w:val="clear" w:pos="3515"/>
                <w:tab w:val="left" w:pos="3312"/>
              </w:tabs>
              <w:spacing w:line="228" w:lineRule="auto"/>
              <w:ind w:right="-6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br w:type="page"/>
            </w:r>
          </w:p>
        </w:tc>
        <w:tc>
          <w:tcPr>
            <w:tcW w:w="1877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DE51" w14:textId="77777777" w:rsidR="00CE449C" w:rsidRPr="002E53F2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8F96" w14:textId="77777777" w:rsidR="00CE449C" w:rsidRPr="002E53F2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7F3" w:rsidRPr="002E53F2" w14:paraId="7EAFDD60" w14:textId="77777777" w:rsidTr="001C47F3">
        <w:trPr>
          <w:trHeight w:val="423"/>
          <w:tblHeader/>
        </w:trPr>
        <w:tc>
          <w:tcPr>
            <w:tcW w:w="13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7BDC" w14:textId="77777777" w:rsidR="00CE449C" w:rsidRPr="002E53F2" w:rsidRDefault="00CE449C" w:rsidP="002E53F2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09D74" w14:textId="77777777" w:rsidR="00CE449C" w:rsidRPr="002E53F2" w:rsidRDefault="00CE449C" w:rsidP="002E53F2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A057922" w14:textId="01877FE7" w:rsidR="00CE449C" w:rsidRPr="002E53F2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2E53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3433" w:rsidRPr="002E53F2">
              <w:rPr>
                <w:rFonts w:ascii="Angsana New" w:hAnsi="Angsana New"/>
                <w:sz w:val="30"/>
                <w:szCs w:val="30"/>
              </w:rPr>
              <w:br/>
            </w:r>
            <w:r w:rsidRPr="002E53F2">
              <w:rPr>
                <w:rFonts w:ascii="Angsana New" w:hAnsi="Angsana New"/>
                <w:sz w:val="30"/>
                <w:szCs w:val="30"/>
              </w:rPr>
              <w:t>-</w:t>
            </w:r>
            <w:r w:rsidR="00BA405E" w:rsidRPr="002E53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4C8EC" w14:textId="77777777" w:rsidR="00CE449C" w:rsidRPr="002E53F2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CC8B8" w14:textId="77777777" w:rsidR="00CE449C" w:rsidRPr="002E53F2" w:rsidRDefault="00CE449C" w:rsidP="002E53F2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2ACD2385" w14:textId="77777777" w:rsidR="00CE449C" w:rsidRPr="002E53F2" w:rsidRDefault="00CE449C" w:rsidP="002E53F2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AD875A4" w14:textId="799A7C3F" w:rsidR="00CE449C" w:rsidRPr="002E53F2" w:rsidRDefault="00CE449C" w:rsidP="002E53F2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A405E" w:rsidRPr="002E53F2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D25E3A0" w14:textId="77777777" w:rsidR="00CE449C" w:rsidRPr="002E53F2" w:rsidRDefault="00CE449C" w:rsidP="002E53F2">
            <w:pPr>
              <w:pStyle w:val="BodyText"/>
              <w:spacing w:after="0" w:line="228" w:lineRule="auto"/>
              <w:ind w:left="-108" w:right="-110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6" w:type="pct"/>
            <w:vAlign w:val="bottom"/>
          </w:tcPr>
          <w:p w14:paraId="319A632B" w14:textId="77777777" w:rsidR="00CE449C" w:rsidRPr="002E53F2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2CAFB3" w14:textId="77777777" w:rsidR="00CE449C" w:rsidRPr="002E53F2" w:rsidRDefault="00CE449C" w:rsidP="002E53F2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95D3FF2" w14:textId="3C97D56C" w:rsidR="00CE449C" w:rsidRPr="002E53F2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2E53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3433" w:rsidRPr="002E53F2">
              <w:rPr>
                <w:rFonts w:ascii="Angsana New" w:hAnsi="Angsana New"/>
                <w:sz w:val="30"/>
                <w:szCs w:val="30"/>
              </w:rPr>
              <w:br/>
            </w:r>
            <w:r w:rsidRPr="002E53F2">
              <w:rPr>
                <w:rFonts w:ascii="Angsana New" w:hAnsi="Angsana New"/>
                <w:sz w:val="30"/>
                <w:szCs w:val="30"/>
              </w:rPr>
              <w:t>-</w:t>
            </w:r>
            <w:r w:rsidR="00E5187A" w:rsidRPr="002E53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AD931" w14:textId="77777777" w:rsidR="00CE449C" w:rsidRPr="002E53F2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1B0213" w14:textId="77777777" w:rsidR="00CE449C" w:rsidRPr="002E53F2" w:rsidRDefault="00CE449C" w:rsidP="002E53F2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3E2B3B24" w14:textId="77777777" w:rsidR="00CE449C" w:rsidRPr="002E53F2" w:rsidRDefault="00CE449C" w:rsidP="002E53F2">
            <w:pPr>
              <w:pStyle w:val="BodyText"/>
              <w:tabs>
                <w:tab w:val="clear" w:pos="1644"/>
                <w:tab w:val="left" w:pos="1470"/>
              </w:tabs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B889C50" w14:textId="5008ED61" w:rsidR="00CE449C" w:rsidRPr="002E53F2" w:rsidRDefault="00CE449C" w:rsidP="002E53F2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A405E" w:rsidRPr="002E53F2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62E17770" w14:textId="77777777" w:rsidR="00CE449C" w:rsidRPr="002E53F2" w:rsidRDefault="00CE449C" w:rsidP="002E53F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E449C" w:rsidRPr="002E53F2" w14:paraId="7BB7BBD5" w14:textId="77777777" w:rsidTr="001C47F3">
        <w:trPr>
          <w:trHeight w:val="423"/>
          <w:tblHeader/>
        </w:trPr>
        <w:tc>
          <w:tcPr>
            <w:tcW w:w="13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4E2FB" w14:textId="77777777" w:rsidR="00CE449C" w:rsidRPr="002E53F2" w:rsidRDefault="00CE449C" w:rsidP="002E53F2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8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0A787" w14:textId="5AE14C2D" w:rsidR="00CE449C" w:rsidRPr="002E53F2" w:rsidRDefault="00CE449C" w:rsidP="002E53F2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E53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E5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C47F3" w:rsidRPr="002E53F2" w14:paraId="4DA4995E" w14:textId="77777777" w:rsidTr="001C47F3">
        <w:tc>
          <w:tcPr>
            <w:tcW w:w="13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9EBEC" w14:textId="554D106A" w:rsidR="00EC5C50" w:rsidRPr="002E53F2" w:rsidRDefault="00EC5C50" w:rsidP="002E53F2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69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CA555" w14:textId="273FB4C0" w:rsidR="00EC5C50" w:rsidRPr="002E53F2" w:rsidRDefault="008A612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3,079,633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CF9D99" w14:textId="77777777" w:rsidR="00EC5C50" w:rsidRPr="002E53F2" w:rsidRDefault="00EC5C50" w:rsidP="002E53F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DC9D3" w14:textId="081415DF" w:rsidR="00EC5C50" w:rsidRPr="002E53F2" w:rsidRDefault="0014105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C949C49" w14:textId="77777777" w:rsidR="00EC5C50" w:rsidRPr="002E53F2" w:rsidRDefault="00EC5C50" w:rsidP="002E53F2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C8770" w14:textId="0597B9B9" w:rsidR="00EC5C50" w:rsidRPr="002E53F2" w:rsidRDefault="0014105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28" w:lineRule="auto"/>
              <w:ind w:right="-1819" w:firstLine="70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24DB9C" w14:textId="77777777" w:rsidR="00EC5C50" w:rsidRPr="002E53F2" w:rsidRDefault="00EC5C50" w:rsidP="002E53F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9B654" w14:textId="28BCB109" w:rsidR="00EC5C50" w:rsidRPr="002E53F2" w:rsidRDefault="0014105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1C47F3" w:rsidRPr="002E53F2" w14:paraId="6E32B0A3" w14:textId="77777777" w:rsidTr="001C47F3">
        <w:tc>
          <w:tcPr>
            <w:tcW w:w="13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FF1C0" w14:textId="35F5178B" w:rsidR="00FA1A47" w:rsidRPr="002E53F2" w:rsidRDefault="00FA1A47" w:rsidP="002E53F2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="00522BBF" w:rsidRPr="002E53F2">
              <w:rPr>
                <w:rFonts w:ascii="Angsana New" w:hAnsi="Angsana New" w:hint="cs"/>
                <w:sz w:val="30"/>
                <w:szCs w:val="30"/>
                <w:cs/>
              </w:rPr>
              <w:t>และอาคาร</w:t>
            </w:r>
            <w:r w:rsidRPr="002E53F2">
              <w:rPr>
                <w:rFonts w:ascii="Angsana New" w:hAnsi="Angsana New"/>
                <w:sz w:val="30"/>
                <w:szCs w:val="30"/>
              </w:rPr>
              <w:t>-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CF23E7" w:rsidRPr="002E53F2">
              <w:rPr>
                <w:rFonts w:ascii="Angsana New" w:hAnsi="Angsana New"/>
                <w:sz w:val="30"/>
                <w:szCs w:val="30"/>
              </w:rPr>
              <w:br/>
            </w:r>
            <w:r w:rsidR="00FA5221" w:rsidRPr="002E53F2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69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A319D" w14:textId="536C5FD8" w:rsidR="00FA1A47" w:rsidRPr="002E53F2" w:rsidRDefault="007E08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24,390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E05DD" w14:textId="77777777" w:rsidR="00FA1A47" w:rsidRPr="002E53F2" w:rsidRDefault="00FA1A47" w:rsidP="002E53F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3C11C" w14:textId="7FA5C0A0" w:rsidR="00FA1A47" w:rsidRPr="002E53F2" w:rsidRDefault="007E08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DB41022" w14:textId="77777777" w:rsidR="00FA1A47" w:rsidRPr="002E53F2" w:rsidRDefault="00FA1A47" w:rsidP="002E53F2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BD4B2" w14:textId="14DBAE31" w:rsidR="00FA1A47" w:rsidRPr="002E53F2" w:rsidRDefault="007E08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28" w:lineRule="auto"/>
              <w:ind w:right="-1819" w:firstLine="70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BA388" w14:textId="77777777" w:rsidR="00FA1A47" w:rsidRPr="002E53F2" w:rsidRDefault="00FA1A47" w:rsidP="002E53F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D5D58" w14:textId="4AB64F36" w:rsidR="00FA1A47" w:rsidRPr="002E53F2" w:rsidRDefault="007E081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1C47F3" w:rsidRPr="002E53F2" w14:paraId="0B12626B" w14:textId="77777777" w:rsidTr="001C47F3">
        <w:tc>
          <w:tcPr>
            <w:tcW w:w="13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9B0EB" w14:textId="77777777" w:rsidR="00CE449C" w:rsidRPr="002E53F2" w:rsidRDefault="00CE449C" w:rsidP="002E53F2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อาคารและ</w:t>
            </w:r>
            <w:r w:rsidRPr="002E53F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9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4FB98" w14:textId="3E2AC70B" w:rsidR="00CE449C" w:rsidRPr="00794756" w:rsidRDefault="0079475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4,444,770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4AFFE" w14:textId="77777777" w:rsidR="00CE449C" w:rsidRPr="002E53F2" w:rsidRDefault="00CE449C" w:rsidP="002E53F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05879" w14:textId="0A22C78B" w:rsidR="00CE449C" w:rsidRPr="002E53F2" w:rsidRDefault="0079475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38EF272" w14:textId="77777777" w:rsidR="00CE449C" w:rsidRPr="002E53F2" w:rsidRDefault="00CE449C" w:rsidP="002E53F2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1479A" w14:textId="12416EDB" w:rsidR="00CE449C" w:rsidRPr="002E53F2" w:rsidRDefault="00C841A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28" w:lineRule="auto"/>
              <w:ind w:right="-1819" w:firstLine="70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  <w:lang w:val="en-GB"/>
              </w:rPr>
              <w:t>2,564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4C4A0" w14:textId="77777777" w:rsidR="00CE449C" w:rsidRPr="002E53F2" w:rsidRDefault="00CE449C" w:rsidP="002E53F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7F443" w14:textId="11212907" w:rsidR="00CE449C" w:rsidRPr="002E53F2" w:rsidRDefault="002E3EA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1C47F3" w:rsidRPr="002E53F2" w14:paraId="5120451D" w14:textId="77777777" w:rsidTr="001C47F3">
        <w:tc>
          <w:tcPr>
            <w:tcW w:w="13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65F90" w14:textId="169500B9" w:rsidR="00CE449C" w:rsidRPr="002E53F2" w:rsidRDefault="00CE449C" w:rsidP="002E53F2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 w:rsidR="00CF23E7" w:rsidRPr="002E53F2">
              <w:rPr>
                <w:rFonts w:ascii="Angsana New" w:hAnsi="Angsana New"/>
                <w:sz w:val="30"/>
                <w:szCs w:val="30"/>
              </w:rPr>
              <w:br/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69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CF619" w14:textId="2C4CEB8A" w:rsidR="00CE449C" w:rsidRPr="002E53F2" w:rsidRDefault="00B224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2,04</w:t>
            </w:r>
            <w:r w:rsidR="00354E53">
              <w:rPr>
                <w:rFonts w:ascii="Angsana New" w:eastAsia="MS Mincho" w:hAnsi="Angsana New"/>
                <w:sz w:val="30"/>
                <w:szCs w:val="30"/>
              </w:rPr>
              <w:t>7</w:t>
            </w:r>
            <w:r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354E53">
              <w:rPr>
                <w:rFonts w:ascii="Angsana New" w:eastAsia="MS Mincho" w:hAnsi="Angsana New"/>
                <w:sz w:val="30"/>
                <w:szCs w:val="30"/>
              </w:rPr>
              <w:t>072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9EE4D" w14:textId="77777777" w:rsidR="00CE449C" w:rsidRPr="002E53F2" w:rsidRDefault="00CE449C" w:rsidP="002E53F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7FC46" w14:textId="3BCBBB19" w:rsidR="00CE449C" w:rsidRPr="002E53F2" w:rsidRDefault="00B224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(1,566)</w:t>
            </w:r>
          </w:p>
        </w:tc>
        <w:tc>
          <w:tcPr>
            <w:tcW w:w="146" w:type="pct"/>
          </w:tcPr>
          <w:p w14:paraId="6D7616D1" w14:textId="77777777" w:rsidR="00CE449C" w:rsidRPr="002E53F2" w:rsidRDefault="00CE449C" w:rsidP="002E53F2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924FE" w14:textId="5100A122" w:rsidR="00CE449C" w:rsidRPr="002E53F2" w:rsidRDefault="00C841A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4,182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CFF29" w14:textId="77777777" w:rsidR="00CE449C" w:rsidRPr="002E53F2" w:rsidRDefault="00CE449C" w:rsidP="002E53F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5AE65" w14:textId="6021B945" w:rsidR="00CE449C" w:rsidRPr="002E53F2" w:rsidRDefault="002E3EA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(14)</w:t>
            </w:r>
          </w:p>
        </w:tc>
      </w:tr>
      <w:tr w:rsidR="001C47F3" w:rsidRPr="002E53F2" w14:paraId="62EE7FC3" w14:textId="77777777" w:rsidTr="001C47F3">
        <w:tc>
          <w:tcPr>
            <w:tcW w:w="13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83D01" w14:textId="77777777" w:rsidR="00CE449C" w:rsidRPr="002E53F2" w:rsidRDefault="00CE449C" w:rsidP="002E53F2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93689" w14:textId="53C4059C" w:rsidR="00CE449C" w:rsidRPr="002E53F2" w:rsidRDefault="00B224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1</w:t>
            </w:r>
            <w:r w:rsidR="00354E53">
              <w:rPr>
                <w:rFonts w:ascii="Angsana New" w:eastAsia="MS Mincho" w:hAnsi="Angsana New"/>
                <w:sz w:val="30"/>
                <w:szCs w:val="30"/>
                <w:lang w:val="en-GB"/>
              </w:rPr>
              <w:t>3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="00354E53">
              <w:rPr>
                <w:rFonts w:ascii="Angsana New" w:eastAsia="MS Mincho" w:hAnsi="Angsana New"/>
                <w:sz w:val="30"/>
                <w:szCs w:val="30"/>
                <w:lang w:val="en-GB"/>
              </w:rPr>
              <w:t>351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E2A8B" w14:textId="77777777" w:rsidR="00CE449C" w:rsidRPr="002E53F2" w:rsidRDefault="00CE449C" w:rsidP="002E53F2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90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2EB3E" w14:textId="5E4FD777" w:rsidR="00CE449C" w:rsidRPr="002E53F2" w:rsidRDefault="00B22434" w:rsidP="00B2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(26)</w:t>
            </w:r>
          </w:p>
        </w:tc>
        <w:tc>
          <w:tcPr>
            <w:tcW w:w="146" w:type="pct"/>
          </w:tcPr>
          <w:p w14:paraId="20C76DB6" w14:textId="77777777" w:rsidR="00CE449C" w:rsidRPr="002E53F2" w:rsidRDefault="00CE449C" w:rsidP="002E53F2">
            <w:pPr>
              <w:pStyle w:val="BodyText"/>
              <w:tabs>
                <w:tab w:val="decimal" w:pos="1181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4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3E9D1" w14:textId="0897074C" w:rsidR="00CE449C" w:rsidRPr="002E53F2" w:rsidRDefault="00C841A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248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DD6FB" w14:textId="77777777" w:rsidR="00CE449C" w:rsidRPr="002E53F2" w:rsidRDefault="00CE449C" w:rsidP="002E53F2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89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D5624" w14:textId="08CD84B4" w:rsidR="00CE449C" w:rsidRPr="002E53F2" w:rsidRDefault="002E3EA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1C47F3" w:rsidRPr="002E53F2" w14:paraId="5DDD8D20" w14:textId="77777777" w:rsidTr="001C47F3">
        <w:tc>
          <w:tcPr>
            <w:tcW w:w="13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23A95" w14:textId="77777777" w:rsidR="00150AE8" w:rsidRPr="002E53F2" w:rsidRDefault="00CE449C" w:rsidP="002E53F2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</w:t>
            </w:r>
          </w:p>
          <w:p w14:paraId="72A85020" w14:textId="205E3DF2" w:rsidR="00CE449C" w:rsidRPr="002E53F2" w:rsidRDefault="00150AE8" w:rsidP="002E53F2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ab/>
            </w:r>
            <w:r w:rsidR="00CE449C" w:rsidRPr="002E53F2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  <w:r w:rsidR="00CE449C" w:rsidRPr="002E53F2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69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6D83B" w14:textId="3E432655" w:rsidR="00CE449C" w:rsidRPr="002E53F2" w:rsidRDefault="00B224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3,725,174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22BF9" w14:textId="77777777" w:rsidR="00CE449C" w:rsidRPr="002E53F2" w:rsidRDefault="00CE449C" w:rsidP="002E53F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DAF71" w14:textId="3EDC1000" w:rsidR="00CE449C" w:rsidRPr="002E53F2" w:rsidRDefault="00B224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(4,690,176)</w:t>
            </w:r>
          </w:p>
        </w:tc>
        <w:tc>
          <w:tcPr>
            <w:tcW w:w="146" w:type="pct"/>
          </w:tcPr>
          <w:p w14:paraId="581086E6" w14:textId="77777777" w:rsidR="00CE449C" w:rsidRPr="002E53F2" w:rsidRDefault="00CE449C" w:rsidP="002E53F2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745D8" w14:textId="0161C654" w:rsidR="00CE449C" w:rsidRPr="002E53F2" w:rsidRDefault="00C841A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  <w:lang w:val="en-GB"/>
              </w:rPr>
              <w:t>3,776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F52C0" w14:textId="77777777" w:rsidR="00CE449C" w:rsidRPr="002E53F2" w:rsidRDefault="00CE449C" w:rsidP="002E53F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65D14" w14:textId="4239F734" w:rsidR="00CE449C" w:rsidRPr="002E53F2" w:rsidRDefault="002E3EA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(351)</w:t>
            </w:r>
          </w:p>
        </w:tc>
      </w:tr>
      <w:tr w:rsidR="001C47F3" w:rsidRPr="002E53F2" w14:paraId="0FDE613D" w14:textId="77777777" w:rsidTr="001C47F3">
        <w:tc>
          <w:tcPr>
            <w:tcW w:w="13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BDBB2" w14:textId="77777777" w:rsidR="00CE449C" w:rsidRPr="002E53F2" w:rsidRDefault="00CE449C" w:rsidP="002E53F2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7F1B1" w14:textId="40C43893" w:rsidR="00CE449C" w:rsidRPr="002E53F2" w:rsidRDefault="00211DF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11DF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13,</w:t>
            </w:r>
            <w:r w:rsidR="00223F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334</w:t>
            </w:r>
            <w:r w:rsidRPr="00211DF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223F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FC55B" w14:textId="77777777" w:rsidR="00CE449C" w:rsidRPr="002E53F2" w:rsidRDefault="00CE449C" w:rsidP="002E53F2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2F46D" w14:textId="2E3187ED" w:rsidR="00CE449C" w:rsidRPr="002E53F2" w:rsidRDefault="00B224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(4,691,768)</w:t>
            </w:r>
          </w:p>
        </w:tc>
        <w:tc>
          <w:tcPr>
            <w:tcW w:w="146" w:type="pct"/>
          </w:tcPr>
          <w:p w14:paraId="6017AE32" w14:textId="77777777" w:rsidR="00CE449C" w:rsidRPr="002E53F2" w:rsidRDefault="00CE449C" w:rsidP="002E53F2">
            <w:pPr>
              <w:pStyle w:val="BodyText"/>
              <w:tabs>
                <w:tab w:val="decimal" w:pos="1095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C2803" w14:textId="5A06D16F" w:rsidR="00CE449C" w:rsidRPr="002E53F2" w:rsidRDefault="00C841A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2E53F2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10,770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7DEBE" w14:textId="77777777" w:rsidR="00CE449C" w:rsidRPr="002E53F2" w:rsidRDefault="00CE449C" w:rsidP="002E53F2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90F57" w14:textId="34E1F4D3" w:rsidR="00CE449C" w:rsidRPr="002E53F2" w:rsidRDefault="002E3EA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(365)</w:t>
            </w:r>
          </w:p>
        </w:tc>
      </w:tr>
    </w:tbl>
    <w:p w14:paraId="752636DF" w14:textId="77777777" w:rsidR="00CF23E7" w:rsidRPr="002E53F2" w:rsidRDefault="00CF23E7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0"/>
          <w:szCs w:val="20"/>
        </w:rPr>
      </w:pPr>
    </w:p>
    <w:p w14:paraId="224F86E2" w14:textId="6AC4BCBC" w:rsidR="006E602C" w:rsidRPr="002E53F2" w:rsidRDefault="006E602C" w:rsidP="002E53F2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E53F2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Pr="002E53F2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CE4219" w:rsidRPr="002E53F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E53F2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2E53F2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A42A9B" w:rsidRPr="002E53F2">
        <w:rPr>
          <w:rFonts w:asciiTheme="majorBidi" w:hAnsiTheme="majorBidi" w:cstheme="majorBidi"/>
          <w:sz w:val="30"/>
          <w:szCs w:val="30"/>
        </w:rPr>
        <w:t xml:space="preserve">30 </w:t>
      </w:r>
      <w:r w:rsidR="00CE4219" w:rsidRPr="002E53F2">
        <w:rPr>
          <w:rFonts w:asciiTheme="majorBidi" w:hAnsiTheme="majorBidi" w:hint="cs"/>
          <w:sz w:val="30"/>
          <w:szCs w:val="30"/>
          <w:cs/>
        </w:rPr>
        <w:t>กันยายน</w:t>
      </w:r>
      <w:r w:rsidR="00CE4219" w:rsidRPr="002E53F2">
        <w:rPr>
          <w:rFonts w:asciiTheme="majorBidi" w:hAnsiTheme="majorBidi"/>
          <w:sz w:val="30"/>
          <w:szCs w:val="30"/>
          <w:cs/>
        </w:rPr>
        <w:t xml:space="preserve"> </w:t>
      </w:r>
      <w:r w:rsidRPr="002E53F2">
        <w:rPr>
          <w:rFonts w:asciiTheme="majorBidi" w:hAnsiTheme="majorBidi" w:cstheme="majorBidi"/>
          <w:sz w:val="30"/>
          <w:szCs w:val="30"/>
        </w:rPr>
        <w:t>2568</w:t>
      </w:r>
      <w:r w:rsidRPr="002E53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53F2">
        <w:rPr>
          <w:rFonts w:asciiTheme="majorBidi" w:hAnsiTheme="majorBidi" w:cstheme="majorBidi" w:hint="cs"/>
          <w:sz w:val="30"/>
          <w:szCs w:val="30"/>
          <w:cs/>
        </w:rPr>
        <w:t>กลุ่มบริษัทบันทึกค่าใช้จ่าย</w:t>
      </w:r>
      <w:r w:rsidRPr="002E53F2">
        <w:rPr>
          <w:rFonts w:asciiTheme="majorBidi" w:hAnsiTheme="majorBidi" w:cstheme="majorBidi"/>
          <w:sz w:val="30"/>
          <w:szCs w:val="30"/>
          <w:cs/>
        </w:rPr>
        <w:t>ในภายหลังเข้าเป็นต้นทุนของสินทรัพย์ใน</w:t>
      </w:r>
      <w:r w:rsidRPr="002E53F2">
        <w:rPr>
          <w:rFonts w:asciiTheme="majorBidi" w:hAnsiTheme="majorBidi" w:cstheme="majorBidi" w:hint="cs"/>
          <w:sz w:val="30"/>
          <w:szCs w:val="30"/>
          <w:cs/>
        </w:rPr>
        <w:t>งบการเงินรวม</w:t>
      </w:r>
      <w:r w:rsidRPr="002E53F2">
        <w:rPr>
          <w:rFonts w:asciiTheme="majorBidi" w:hAnsiTheme="majorBidi" w:cstheme="majorBidi"/>
          <w:sz w:val="30"/>
          <w:szCs w:val="30"/>
          <w:cs/>
        </w:rPr>
        <w:t>จำนวน</w:t>
      </w:r>
      <w:r w:rsidR="00E85276" w:rsidRPr="002E53F2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1B74A9" w:rsidRPr="002E53F2">
        <w:rPr>
          <w:rFonts w:asciiTheme="majorBidi" w:hAnsiTheme="majorBidi" w:cstheme="majorBidi"/>
          <w:sz w:val="30"/>
          <w:szCs w:val="30"/>
        </w:rPr>
        <w:t xml:space="preserve"> </w:t>
      </w:r>
      <w:r w:rsidR="00F05994">
        <w:rPr>
          <w:rFonts w:asciiTheme="majorBidi" w:hAnsiTheme="majorBidi" w:cstheme="majorBidi"/>
          <w:sz w:val="30"/>
          <w:szCs w:val="30"/>
        </w:rPr>
        <w:t>136.</w:t>
      </w:r>
      <w:r w:rsidR="00F5667B">
        <w:rPr>
          <w:rFonts w:asciiTheme="majorBidi" w:hAnsiTheme="majorBidi" w:cstheme="majorBidi"/>
          <w:sz w:val="30"/>
          <w:szCs w:val="30"/>
        </w:rPr>
        <w:t>51</w:t>
      </w:r>
      <w:r w:rsidRPr="002E53F2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2E53F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2E53F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9071D" w:rsidRPr="002E53F2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2E53F2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2E53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A5A23" w:rsidRPr="002E53F2">
        <w:rPr>
          <w:rFonts w:asciiTheme="majorBidi" w:hAnsiTheme="majorBidi" w:cstheme="majorBidi"/>
          <w:i/>
          <w:iCs/>
          <w:sz w:val="30"/>
          <w:szCs w:val="30"/>
        </w:rPr>
        <w:t>318.39</w:t>
      </w:r>
      <w:r w:rsidRPr="002E53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E53F2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2E53F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FF65CA6" w14:textId="77777777" w:rsidR="006E602C" w:rsidRPr="002E53F2" w:rsidRDefault="006E602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0"/>
          <w:szCs w:val="20"/>
        </w:rPr>
      </w:pPr>
    </w:p>
    <w:p w14:paraId="094D3043" w14:textId="1ABEC140" w:rsidR="006E602C" w:rsidRPr="002E53F2" w:rsidRDefault="006E602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30"/>
          <w:szCs w:val="30"/>
          <w:cs/>
        </w:rPr>
      </w:pPr>
      <w:bookmarkStart w:id="5" w:name="_Hlk70865009"/>
      <w:bookmarkStart w:id="6" w:name="_Hlk70865301"/>
      <w:r w:rsidRPr="002E53F2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 w:rsidRPr="002E53F2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2E53F2">
        <w:rPr>
          <w:rFonts w:ascii="Angsana New" w:hAnsi="Angsana New"/>
          <w:spacing w:val="-4"/>
          <w:sz w:val="30"/>
          <w:szCs w:val="30"/>
        </w:rPr>
        <w:t xml:space="preserve">                           </w:t>
      </w:r>
      <w:r w:rsidRPr="002E53F2">
        <w:rPr>
          <w:rFonts w:ascii="Angsana New" w:hAnsi="Angsana New" w:hint="cs"/>
          <w:spacing w:val="-4"/>
          <w:sz w:val="30"/>
          <w:szCs w:val="30"/>
          <w:cs/>
        </w:rPr>
        <w:t>งบการเงินรวม</w:t>
      </w:r>
      <w:r w:rsidRPr="002E53F2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2E53F2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B87711" w:rsidRPr="002E53F2">
        <w:rPr>
          <w:rFonts w:ascii="Angsana New" w:hAnsi="Angsana New"/>
          <w:spacing w:val="-4"/>
          <w:sz w:val="30"/>
          <w:szCs w:val="30"/>
        </w:rPr>
        <w:t xml:space="preserve"> </w:t>
      </w:r>
      <w:r w:rsidR="003777C9">
        <w:rPr>
          <w:rFonts w:ascii="Angsana New" w:hAnsi="Angsana New"/>
          <w:spacing w:val="-4"/>
          <w:sz w:val="30"/>
          <w:szCs w:val="30"/>
        </w:rPr>
        <w:t>571.</w:t>
      </w:r>
      <w:r w:rsidR="00BF58D8">
        <w:rPr>
          <w:rFonts w:ascii="Angsana New" w:hAnsi="Angsana New"/>
          <w:spacing w:val="-4"/>
          <w:sz w:val="30"/>
          <w:szCs w:val="30"/>
        </w:rPr>
        <w:t>31</w:t>
      </w:r>
      <w:r w:rsidR="006C0FC6">
        <w:rPr>
          <w:rFonts w:ascii="Angsana New" w:hAnsi="Angsana New"/>
          <w:spacing w:val="-4"/>
          <w:sz w:val="30"/>
          <w:szCs w:val="30"/>
        </w:rPr>
        <w:t xml:space="preserve"> </w:t>
      </w:r>
      <w:r w:rsidRPr="002E53F2">
        <w:rPr>
          <w:rFonts w:ascii="Angsana New" w:hAnsi="Angsana New"/>
          <w:color w:val="0D0D0D"/>
          <w:sz w:val="30"/>
          <w:szCs w:val="30"/>
        </w:rPr>
        <w:t xml:space="preserve"> </w:t>
      </w:r>
      <w:r w:rsidRPr="002E53F2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r w:rsidRPr="002E53F2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2E53F2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Pr="002E53F2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Pr="002E53F2">
        <w:rPr>
          <w:rFonts w:ascii="Angsana New" w:hAnsi="Angsana New"/>
          <w:i/>
          <w:iCs/>
          <w:color w:val="0D0D0D"/>
          <w:sz w:val="30"/>
          <w:szCs w:val="30"/>
        </w:rPr>
        <w:t xml:space="preserve">7: </w:t>
      </w:r>
      <w:r w:rsidR="004D19B9">
        <w:rPr>
          <w:rFonts w:ascii="Angsana New" w:hAnsi="Angsana New"/>
          <w:i/>
          <w:iCs/>
          <w:color w:val="0D0D0D"/>
          <w:sz w:val="30"/>
          <w:szCs w:val="30"/>
        </w:rPr>
        <w:t>549.14</w:t>
      </w:r>
      <w:r w:rsidRPr="002E53F2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Pr="002E53F2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i/>
          <w:iCs/>
          <w:color w:val="0D0D0D"/>
          <w:sz w:val="30"/>
          <w:szCs w:val="30"/>
        </w:rPr>
        <w:t xml:space="preserve">) </w:t>
      </w:r>
      <w:r w:rsidRPr="002E53F2">
        <w:rPr>
          <w:rFonts w:ascii="Angsana New" w:hAnsi="Angsana New" w:hint="cs"/>
          <w:color w:val="0D0D0D"/>
          <w:sz w:val="30"/>
          <w:szCs w:val="30"/>
          <w:cs/>
        </w:rPr>
        <w:t>มีอัตราดอกเบี้ยที่รับรู้ร้อยละ</w:t>
      </w:r>
      <w:r w:rsidR="001D4B1F" w:rsidRPr="002E53F2">
        <w:rPr>
          <w:rFonts w:ascii="Angsana New" w:hAnsi="Angsana New"/>
          <w:color w:val="0D0D0D"/>
          <w:sz w:val="30"/>
          <w:szCs w:val="30"/>
        </w:rPr>
        <w:t xml:space="preserve"> </w:t>
      </w:r>
      <w:r w:rsidR="00173839" w:rsidRPr="002E53F2">
        <w:rPr>
          <w:rFonts w:ascii="Angsana New" w:hAnsi="Angsana New"/>
          <w:color w:val="0D0D0D"/>
          <w:sz w:val="30"/>
          <w:szCs w:val="30"/>
        </w:rPr>
        <w:t>3.</w:t>
      </w:r>
      <w:r w:rsidR="00DF6BC8">
        <w:rPr>
          <w:rFonts w:ascii="Angsana New" w:hAnsi="Angsana New"/>
          <w:color w:val="0D0D0D"/>
          <w:sz w:val="30"/>
          <w:szCs w:val="30"/>
        </w:rPr>
        <w:t>19</w:t>
      </w:r>
      <w:r w:rsidR="00744F86" w:rsidRPr="002E53F2">
        <w:rPr>
          <w:rFonts w:ascii="Angsana New" w:hAnsi="Angsana New"/>
          <w:color w:val="0D0D0D"/>
          <w:sz w:val="30"/>
          <w:szCs w:val="30"/>
        </w:rPr>
        <w:t xml:space="preserve"> </w:t>
      </w:r>
      <w:r w:rsidR="00090F56">
        <w:rPr>
          <w:rFonts w:ascii="Angsana New" w:hAnsi="Angsana New"/>
          <w:color w:val="0D0D0D"/>
          <w:sz w:val="30"/>
          <w:szCs w:val="30"/>
        </w:rPr>
        <w:t>-</w:t>
      </w:r>
      <w:r w:rsidR="00744F86" w:rsidRPr="002E53F2">
        <w:rPr>
          <w:rFonts w:ascii="Angsana New" w:hAnsi="Angsana New"/>
          <w:color w:val="0D0D0D"/>
          <w:sz w:val="30"/>
          <w:szCs w:val="30"/>
        </w:rPr>
        <w:t xml:space="preserve"> </w:t>
      </w:r>
      <w:r w:rsidR="00DF6BC8">
        <w:rPr>
          <w:rFonts w:ascii="Angsana New" w:hAnsi="Angsana New"/>
          <w:color w:val="0D0D0D"/>
          <w:sz w:val="30"/>
          <w:szCs w:val="30"/>
        </w:rPr>
        <w:t>6.08</w:t>
      </w:r>
      <w:r w:rsidRPr="002E53F2">
        <w:rPr>
          <w:rFonts w:ascii="Angsana New" w:hAnsi="Angsana New" w:hint="cs"/>
          <w:color w:val="0D0D0D"/>
          <w:sz w:val="30"/>
          <w:szCs w:val="30"/>
          <w:cs/>
        </w:rPr>
        <w:t xml:space="preserve"> ต่อปี </w:t>
      </w:r>
      <w:r w:rsidRPr="002E53F2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2E53F2">
        <w:rPr>
          <w:rFonts w:ascii="Angsana New" w:hAnsi="Angsana New"/>
          <w:i/>
          <w:iCs/>
          <w:color w:val="0D0D0D"/>
          <w:sz w:val="30"/>
          <w:szCs w:val="30"/>
        </w:rPr>
        <w:t xml:space="preserve">2567: </w:t>
      </w:r>
      <w:r w:rsidRPr="002E53F2">
        <w:rPr>
          <w:rFonts w:ascii="Angsana New" w:hAnsi="Angsana New" w:hint="cs"/>
          <w:i/>
          <w:iCs/>
          <w:color w:val="0D0D0D"/>
          <w:sz w:val="30"/>
          <w:szCs w:val="30"/>
          <w:cs/>
        </w:rPr>
        <w:t>ร้อยละ</w:t>
      </w:r>
      <w:r w:rsidRPr="002E53F2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="009E3F59">
        <w:rPr>
          <w:rFonts w:ascii="Angsana New" w:hAnsi="Angsana New"/>
          <w:i/>
          <w:iCs/>
          <w:color w:val="0D0D0D"/>
          <w:sz w:val="30"/>
          <w:szCs w:val="30"/>
        </w:rPr>
        <w:t>3.19</w:t>
      </w:r>
      <w:r w:rsidRPr="002E53F2">
        <w:rPr>
          <w:rFonts w:ascii="Angsana New" w:hAnsi="Angsana New" w:hint="cs"/>
          <w:i/>
          <w:iCs/>
          <w:color w:val="0D0D0D"/>
          <w:sz w:val="30"/>
          <w:szCs w:val="30"/>
          <w:cs/>
        </w:rPr>
        <w:t xml:space="preserve"> </w:t>
      </w:r>
      <w:r w:rsidR="00044E85" w:rsidRPr="002E53F2">
        <w:rPr>
          <w:rFonts w:ascii="Angsana New" w:hAnsi="Angsana New"/>
          <w:i/>
          <w:iCs/>
          <w:color w:val="0D0D0D"/>
          <w:sz w:val="30"/>
          <w:szCs w:val="30"/>
        </w:rPr>
        <w:t>-</w:t>
      </w:r>
      <w:r w:rsidRPr="002E53F2">
        <w:rPr>
          <w:rFonts w:ascii="Angsana New" w:hAnsi="Angsana New" w:hint="cs"/>
          <w:i/>
          <w:iCs/>
          <w:color w:val="0D0D0D"/>
          <w:sz w:val="30"/>
          <w:szCs w:val="30"/>
          <w:cs/>
        </w:rPr>
        <w:t xml:space="preserve"> </w:t>
      </w:r>
      <w:r w:rsidR="009E3F59">
        <w:rPr>
          <w:rFonts w:ascii="Angsana New" w:hAnsi="Angsana New"/>
          <w:i/>
          <w:iCs/>
          <w:color w:val="0D0D0D"/>
          <w:sz w:val="30"/>
          <w:szCs w:val="30"/>
        </w:rPr>
        <w:t>6</w:t>
      </w:r>
      <w:r w:rsidRPr="002E53F2">
        <w:rPr>
          <w:rFonts w:ascii="Angsana New" w:hAnsi="Angsana New"/>
          <w:i/>
          <w:iCs/>
          <w:color w:val="0D0D0D"/>
          <w:sz w:val="30"/>
          <w:szCs w:val="30"/>
        </w:rPr>
        <w:t xml:space="preserve">.08 </w:t>
      </w:r>
      <w:r w:rsidRPr="002E53F2">
        <w:rPr>
          <w:rFonts w:ascii="Angsana New" w:hAnsi="Angsana New" w:hint="cs"/>
          <w:i/>
          <w:iCs/>
          <w:color w:val="0D0D0D"/>
          <w:sz w:val="30"/>
          <w:szCs w:val="30"/>
          <w:cs/>
        </w:rPr>
        <w:t>ต่อปี</w:t>
      </w:r>
      <w:r w:rsidRPr="002E53F2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bookmarkEnd w:id="5"/>
    <w:bookmarkEnd w:id="6"/>
    <w:p w14:paraId="00FA94AD" w14:textId="77777777" w:rsidR="00146BA6" w:rsidRPr="002E53F2" w:rsidRDefault="00146BA6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D0D0D"/>
          <w:sz w:val="30"/>
          <w:szCs w:val="30"/>
        </w:rPr>
      </w:pPr>
      <w:r w:rsidRPr="002E53F2">
        <w:rPr>
          <w:rFonts w:ascii="Angsana New" w:hAnsi="Angsana New"/>
          <w:i/>
          <w:iCs/>
          <w:color w:val="0D0D0D"/>
          <w:sz w:val="30"/>
          <w:szCs w:val="30"/>
        </w:rPr>
        <w:br w:type="page"/>
      </w:r>
    </w:p>
    <w:p w14:paraId="36508D23" w14:textId="3FAA121D" w:rsidR="00D0156E" w:rsidRPr="002E53F2" w:rsidRDefault="00CF2BA0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2E53F2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เงินกู้ยืม</w:t>
      </w:r>
    </w:p>
    <w:p w14:paraId="5DE151E9" w14:textId="77777777" w:rsidR="00791BA3" w:rsidRPr="002E53F2" w:rsidRDefault="00791BA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8"/>
          <w:szCs w:val="28"/>
        </w:rPr>
      </w:pPr>
    </w:p>
    <w:p w14:paraId="56D69A6A" w14:textId="4574DD00" w:rsidR="00790FA1" w:rsidRPr="002E53F2" w:rsidRDefault="00790FA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2E53F2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</w:t>
      </w:r>
      <w:r w:rsidRPr="002E53F2">
        <w:rPr>
          <w:rFonts w:asciiTheme="majorBidi" w:hAnsiTheme="majorBidi" w:cstheme="majorBidi" w:hint="cs"/>
          <w:sz w:val="30"/>
          <w:szCs w:val="30"/>
          <w:cs/>
        </w:rPr>
        <w:t>สั้น</w:t>
      </w:r>
      <w:r w:rsidRPr="002E53F2">
        <w:rPr>
          <w:rFonts w:asciiTheme="majorBidi" w:hAnsiTheme="majorBidi" w:cstheme="majorBidi"/>
          <w:sz w:val="30"/>
          <w:szCs w:val="30"/>
          <w:cs/>
        </w:rPr>
        <w:t>จากสถาบันการเงินสำหรับ</w:t>
      </w:r>
      <w:r w:rsidR="00FF5C0A" w:rsidRPr="002E53F2">
        <w:rPr>
          <w:rFonts w:asciiTheme="majorBidi" w:hAnsiTheme="majorBidi" w:hint="cs"/>
          <w:sz w:val="30"/>
          <w:szCs w:val="30"/>
          <w:cs/>
        </w:rPr>
        <w:t>งวด</w:t>
      </w:r>
      <w:r w:rsidR="00810DB3" w:rsidRPr="002E53F2">
        <w:rPr>
          <w:rFonts w:asciiTheme="majorBidi" w:hAnsiTheme="majorBidi" w:hint="cs"/>
          <w:sz w:val="30"/>
          <w:szCs w:val="30"/>
          <w:cs/>
        </w:rPr>
        <w:t>เก้า</w:t>
      </w:r>
      <w:r w:rsidR="007F07B2" w:rsidRPr="002E53F2">
        <w:rPr>
          <w:rFonts w:asciiTheme="majorBidi" w:hAnsiTheme="majorBidi" w:hint="cs"/>
          <w:sz w:val="30"/>
          <w:szCs w:val="30"/>
          <w:cs/>
        </w:rPr>
        <w:t>เดือนสิ้นสุด</w:t>
      </w:r>
      <w:r w:rsidR="000A071F" w:rsidRPr="002E53F2">
        <w:rPr>
          <w:rFonts w:asciiTheme="majorBidi" w:hAnsiTheme="majorBidi" w:hint="cs"/>
          <w:sz w:val="30"/>
          <w:szCs w:val="30"/>
          <w:cs/>
        </w:rPr>
        <w:t>วันที่</w:t>
      </w:r>
      <w:r w:rsidR="00140724" w:rsidRPr="002E53F2">
        <w:rPr>
          <w:rFonts w:asciiTheme="majorBidi" w:hAnsiTheme="majorBidi"/>
          <w:sz w:val="30"/>
          <w:szCs w:val="30"/>
        </w:rPr>
        <w:t xml:space="preserve"> </w:t>
      </w:r>
      <w:r w:rsidR="00C138A9" w:rsidRPr="002E53F2">
        <w:rPr>
          <w:rFonts w:asciiTheme="majorBidi" w:hAnsiTheme="majorBidi"/>
          <w:sz w:val="30"/>
          <w:szCs w:val="30"/>
        </w:rPr>
        <w:t xml:space="preserve">30 </w:t>
      </w:r>
      <w:r w:rsidR="00DB6FF4" w:rsidRPr="002E53F2">
        <w:rPr>
          <w:rFonts w:asciiTheme="majorBidi" w:hAnsiTheme="majorBidi" w:hint="cs"/>
          <w:sz w:val="30"/>
          <w:szCs w:val="30"/>
          <w:cs/>
        </w:rPr>
        <w:t>กันยายน</w:t>
      </w:r>
      <w:r w:rsidR="00DB6FF4" w:rsidRPr="002E53F2">
        <w:rPr>
          <w:rFonts w:asciiTheme="majorBidi" w:hAnsiTheme="majorBidi"/>
          <w:sz w:val="30"/>
          <w:szCs w:val="30"/>
          <w:cs/>
        </w:rPr>
        <w:t xml:space="preserve"> </w:t>
      </w:r>
      <w:r w:rsidR="000A071F" w:rsidRPr="002E53F2">
        <w:rPr>
          <w:rFonts w:asciiTheme="majorBidi" w:hAnsiTheme="majorBidi"/>
          <w:sz w:val="30"/>
          <w:szCs w:val="30"/>
        </w:rPr>
        <w:t>256</w:t>
      </w:r>
      <w:r w:rsidR="00481BDA" w:rsidRPr="002E53F2">
        <w:rPr>
          <w:rFonts w:asciiTheme="majorBidi" w:hAnsiTheme="majorBidi"/>
          <w:sz w:val="30"/>
          <w:szCs w:val="30"/>
        </w:rPr>
        <w:t>8</w:t>
      </w:r>
      <w:r w:rsidR="007F07B2" w:rsidRPr="002E53F2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2E53F2">
        <w:rPr>
          <w:rFonts w:asciiTheme="majorBidi" w:hAnsiTheme="majorBidi" w:hint="cs"/>
          <w:sz w:val="30"/>
          <w:szCs w:val="30"/>
          <w:cs/>
        </w:rPr>
        <w:t>และ</w:t>
      </w:r>
      <w:r w:rsidR="007F07B2" w:rsidRPr="002E53F2">
        <w:rPr>
          <w:rFonts w:asciiTheme="majorBidi" w:hAnsiTheme="majorBidi"/>
          <w:sz w:val="30"/>
          <w:szCs w:val="30"/>
          <w:cs/>
        </w:rPr>
        <w:t xml:space="preserve"> </w:t>
      </w:r>
      <w:r w:rsidR="007418B2" w:rsidRPr="002E53F2">
        <w:rPr>
          <w:rFonts w:asciiTheme="majorBidi" w:hAnsiTheme="majorBidi"/>
          <w:sz w:val="30"/>
          <w:szCs w:val="30"/>
        </w:rPr>
        <w:t>256</w:t>
      </w:r>
      <w:r w:rsidR="00481BDA" w:rsidRPr="002E53F2">
        <w:rPr>
          <w:rFonts w:asciiTheme="majorBidi" w:hAnsiTheme="majorBidi"/>
          <w:sz w:val="30"/>
          <w:szCs w:val="30"/>
        </w:rPr>
        <w:t>7</w:t>
      </w:r>
      <w:r w:rsidR="007F07B2" w:rsidRPr="002E53F2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2E53F2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01EEC787" w14:textId="77777777" w:rsidR="00790FA1" w:rsidRPr="002E53F2" w:rsidRDefault="00790FA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F30820" w:rsidRPr="002E53F2" w14:paraId="43B120F2" w14:textId="77777777" w:rsidTr="00AF2174">
        <w:tc>
          <w:tcPr>
            <w:tcW w:w="3600" w:type="dxa"/>
          </w:tcPr>
          <w:p w14:paraId="45088EB8" w14:textId="77777777" w:rsidR="00F30820" w:rsidRPr="002E53F2" w:rsidRDefault="00F3082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7457FCC3" w14:textId="77777777" w:rsidR="00F30820" w:rsidRPr="002E53F2" w:rsidRDefault="00F3082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88AF76" w14:textId="77777777" w:rsidR="00F30820" w:rsidRPr="002E53F2" w:rsidRDefault="00F3082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CC02DFE" w14:textId="77777777" w:rsidR="00F30820" w:rsidRPr="002E53F2" w:rsidRDefault="00F3082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BDA" w:rsidRPr="002E53F2" w14:paraId="4414D934" w14:textId="77777777" w:rsidTr="00AF2174">
        <w:tc>
          <w:tcPr>
            <w:tcW w:w="3600" w:type="dxa"/>
          </w:tcPr>
          <w:p w14:paraId="7D49BC2D" w14:textId="77777777" w:rsidR="00481BDA" w:rsidRPr="002E53F2" w:rsidRDefault="00481BD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center"/>
          </w:tcPr>
          <w:p w14:paraId="10C50981" w14:textId="000EE2CF" w:rsidR="00481BDA" w:rsidRPr="002E53F2" w:rsidRDefault="00481BD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720A56C7" w14:textId="77777777" w:rsidR="00481BDA" w:rsidRPr="002E53F2" w:rsidRDefault="00481BD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11B003FC" w14:textId="1BABC200" w:rsidR="00481BDA" w:rsidRPr="002E53F2" w:rsidRDefault="00481BD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8959F68" w14:textId="77777777" w:rsidR="00481BDA" w:rsidRPr="002E53F2" w:rsidRDefault="00481BD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0F112FDA" w14:textId="66AE5D99" w:rsidR="00481BDA" w:rsidRPr="002E53F2" w:rsidRDefault="00481BD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2" w:type="dxa"/>
            <w:vAlign w:val="center"/>
          </w:tcPr>
          <w:p w14:paraId="21657439" w14:textId="77777777" w:rsidR="00481BDA" w:rsidRPr="002E53F2" w:rsidRDefault="00481BD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C2860C2" w14:textId="03A66BDE" w:rsidR="00481BDA" w:rsidRPr="002E53F2" w:rsidRDefault="00481BD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30820" w:rsidRPr="002E53F2" w14:paraId="543D6422" w14:textId="77777777" w:rsidTr="00AF2174">
        <w:tc>
          <w:tcPr>
            <w:tcW w:w="3600" w:type="dxa"/>
          </w:tcPr>
          <w:p w14:paraId="6EDD7ADA" w14:textId="77777777" w:rsidR="00F30820" w:rsidRPr="002E53F2" w:rsidRDefault="00F3082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1BEEAAA" w14:textId="77777777" w:rsidR="00F30820" w:rsidRPr="002E53F2" w:rsidRDefault="00F3082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1F0E" w:rsidRPr="002E53F2" w14:paraId="58C7EC9C" w14:textId="77777777" w:rsidTr="005C64FC">
        <w:trPr>
          <w:trHeight w:val="180"/>
        </w:trPr>
        <w:tc>
          <w:tcPr>
            <w:tcW w:w="3600" w:type="dxa"/>
          </w:tcPr>
          <w:p w14:paraId="5237472A" w14:textId="77777777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DB1F5CB" w14:textId="4FD170B6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7,930,000 </w:t>
            </w:r>
          </w:p>
        </w:tc>
        <w:tc>
          <w:tcPr>
            <w:tcW w:w="270" w:type="dxa"/>
          </w:tcPr>
          <w:p w14:paraId="1F2F36ED" w14:textId="77777777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15AF531" w14:textId="346AC41E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6,320,000 </w:t>
            </w:r>
          </w:p>
        </w:tc>
        <w:tc>
          <w:tcPr>
            <w:tcW w:w="270" w:type="dxa"/>
          </w:tcPr>
          <w:p w14:paraId="497D4380" w14:textId="77777777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5935226" w14:textId="5D5D3497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7,930,000 </w:t>
            </w:r>
          </w:p>
        </w:tc>
        <w:tc>
          <w:tcPr>
            <w:tcW w:w="262" w:type="dxa"/>
          </w:tcPr>
          <w:p w14:paraId="5FC37509" w14:textId="77777777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686DD66C" w14:textId="09591E4D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6,320,000 </w:t>
            </w:r>
          </w:p>
        </w:tc>
      </w:tr>
      <w:tr w:rsidR="00141F0E" w:rsidRPr="002E53F2" w14:paraId="6A15FB22" w14:textId="77777777">
        <w:trPr>
          <w:trHeight w:val="180"/>
        </w:trPr>
        <w:tc>
          <w:tcPr>
            <w:tcW w:w="3600" w:type="dxa"/>
          </w:tcPr>
          <w:p w14:paraId="08CD14C9" w14:textId="77777777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3EA31D04" w14:textId="430367F8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69,063,130 </w:t>
            </w:r>
          </w:p>
        </w:tc>
        <w:tc>
          <w:tcPr>
            <w:tcW w:w="270" w:type="dxa"/>
          </w:tcPr>
          <w:p w14:paraId="129CEC8F" w14:textId="77777777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2BF614" w14:textId="64EF5505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  <w:lang w:val="en-GB"/>
              </w:rPr>
              <w:t>46,492,411</w:t>
            </w:r>
          </w:p>
        </w:tc>
        <w:tc>
          <w:tcPr>
            <w:tcW w:w="270" w:type="dxa"/>
          </w:tcPr>
          <w:p w14:paraId="168C25B9" w14:textId="77777777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98FF67D" w14:textId="5BB76E21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69,063,130 </w:t>
            </w:r>
          </w:p>
        </w:tc>
        <w:tc>
          <w:tcPr>
            <w:tcW w:w="262" w:type="dxa"/>
          </w:tcPr>
          <w:p w14:paraId="42EFC970" w14:textId="77777777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40FB817" w14:textId="48EF1116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46,492,411</w:t>
            </w:r>
          </w:p>
        </w:tc>
      </w:tr>
      <w:tr w:rsidR="00141F0E" w:rsidRPr="002E53F2" w14:paraId="338FFC91" w14:textId="77777777">
        <w:trPr>
          <w:trHeight w:val="180"/>
        </w:trPr>
        <w:tc>
          <w:tcPr>
            <w:tcW w:w="3600" w:type="dxa"/>
          </w:tcPr>
          <w:p w14:paraId="68502AB4" w14:textId="77777777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</w:tcPr>
          <w:p w14:paraId="6683360C" w14:textId="377D63A6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  <w:lang w:val="en-GB"/>
              </w:rPr>
              <w:t>(63,073,004)</w:t>
            </w:r>
          </w:p>
        </w:tc>
        <w:tc>
          <w:tcPr>
            <w:tcW w:w="270" w:type="dxa"/>
          </w:tcPr>
          <w:p w14:paraId="52BD5176" w14:textId="77777777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3EAF34F" w14:textId="06A7EA96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8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  <w:lang w:val="en-GB"/>
              </w:rPr>
              <w:t>(43,507,285)</w:t>
            </w:r>
          </w:p>
        </w:tc>
        <w:tc>
          <w:tcPr>
            <w:tcW w:w="270" w:type="dxa"/>
          </w:tcPr>
          <w:p w14:paraId="2784F691" w14:textId="77777777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32F3DC7D" w14:textId="2708C9B2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  <w:lang w:val="en-GB"/>
              </w:rPr>
              <w:t>(63,073,004)</w:t>
            </w:r>
          </w:p>
        </w:tc>
        <w:tc>
          <w:tcPr>
            <w:tcW w:w="262" w:type="dxa"/>
          </w:tcPr>
          <w:p w14:paraId="505E69A5" w14:textId="77777777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 w:right="30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5107CEA9" w14:textId="409879A9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(43,507,285)</w:t>
            </w:r>
          </w:p>
        </w:tc>
      </w:tr>
      <w:tr w:rsidR="00141F0E" w:rsidRPr="002E53F2" w14:paraId="3CE17228" w14:textId="77777777">
        <w:trPr>
          <w:trHeight w:val="180"/>
        </w:trPr>
        <w:tc>
          <w:tcPr>
            <w:tcW w:w="3600" w:type="dxa"/>
          </w:tcPr>
          <w:p w14:paraId="319C98A1" w14:textId="1BB0AA8B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</w:t>
            </w:r>
            <w:r w:rsidRPr="002E53F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1A6ABB" w14:textId="77777777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5F981614" w14:textId="07689B4C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14,585 </w:t>
            </w:r>
          </w:p>
        </w:tc>
        <w:tc>
          <w:tcPr>
            <w:tcW w:w="270" w:type="dxa"/>
            <w:vAlign w:val="bottom"/>
          </w:tcPr>
          <w:p w14:paraId="6893E2F1" w14:textId="77777777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0C76240D" w14:textId="72DF3164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51BACD" w14:textId="77777777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72E861C" w14:textId="77777777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79780729" w14:textId="6EDBAED8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14,585 </w:t>
            </w:r>
          </w:p>
        </w:tc>
        <w:tc>
          <w:tcPr>
            <w:tcW w:w="262" w:type="dxa"/>
            <w:vAlign w:val="bottom"/>
          </w:tcPr>
          <w:p w14:paraId="0CB7B50C" w14:textId="77777777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 w:right="30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EA9384A" w14:textId="34801E1D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1F0E" w:rsidRPr="002E53F2" w14:paraId="10FC2ED7" w14:textId="77777777" w:rsidTr="005C64FC">
        <w:trPr>
          <w:trHeight w:val="180"/>
        </w:trPr>
        <w:tc>
          <w:tcPr>
            <w:tcW w:w="3600" w:type="dxa"/>
          </w:tcPr>
          <w:p w14:paraId="35D911FB" w14:textId="630FD17A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9392B6" w14:textId="4F063D30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13,934,711</w:t>
            </w:r>
          </w:p>
        </w:tc>
        <w:tc>
          <w:tcPr>
            <w:tcW w:w="270" w:type="dxa"/>
          </w:tcPr>
          <w:p w14:paraId="2F7049BA" w14:textId="77777777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1C936D8" w14:textId="4A2D2F79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2E53F2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9,305,126</w:t>
            </w:r>
          </w:p>
        </w:tc>
        <w:tc>
          <w:tcPr>
            <w:tcW w:w="270" w:type="dxa"/>
          </w:tcPr>
          <w:p w14:paraId="1F49C0E1" w14:textId="77777777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6B794B5C" w14:textId="7CCF8A07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13,934,711</w:t>
            </w:r>
          </w:p>
        </w:tc>
        <w:tc>
          <w:tcPr>
            <w:tcW w:w="262" w:type="dxa"/>
          </w:tcPr>
          <w:p w14:paraId="274CEE2D" w14:textId="77777777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D5A0199" w14:textId="4152EF5E" w:rsidR="00141F0E" w:rsidRPr="002E53F2" w:rsidRDefault="00141F0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9,305,126</w:t>
            </w:r>
          </w:p>
        </w:tc>
      </w:tr>
    </w:tbl>
    <w:p w14:paraId="5FCB6143" w14:textId="77777777" w:rsidR="005A1681" w:rsidRPr="002E53F2" w:rsidRDefault="005A168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7" w:name="_Hlk46869492"/>
    </w:p>
    <w:p w14:paraId="0E24875C" w14:textId="103AAC9F" w:rsidR="00441E4D" w:rsidRPr="002E53F2" w:rsidRDefault="00441E4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B17D87" w:rsidRPr="002E53F2">
        <w:rPr>
          <w:rFonts w:ascii="Angsana New" w:hAnsi="Angsana New"/>
          <w:sz w:val="30"/>
          <w:szCs w:val="30"/>
        </w:rPr>
        <w:t>27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D54AEA" w:rsidRPr="002E53F2">
        <w:rPr>
          <w:rFonts w:ascii="Angsana New" w:hAnsi="Angsana New" w:hint="cs"/>
          <w:sz w:val="30"/>
          <w:szCs w:val="30"/>
          <w:cs/>
        </w:rPr>
        <w:t>มีนาคม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B17D87" w:rsidRPr="002E53F2">
        <w:rPr>
          <w:rFonts w:ascii="Angsana New" w:hAnsi="Angsana New"/>
          <w:sz w:val="30"/>
          <w:szCs w:val="30"/>
        </w:rPr>
        <w:t>2568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บริษัทเข้าทำสัญญา</w:t>
      </w:r>
      <w:r w:rsidR="00231D31" w:rsidRPr="002E53F2">
        <w:rPr>
          <w:rFonts w:ascii="Angsana New" w:hAnsi="Angsana New" w:hint="cs"/>
          <w:sz w:val="30"/>
          <w:szCs w:val="30"/>
          <w:cs/>
        </w:rPr>
        <w:t>เงิน</w:t>
      </w:r>
      <w:r w:rsidRPr="002E53F2">
        <w:rPr>
          <w:rFonts w:ascii="Angsana New" w:hAnsi="Angsana New" w:hint="cs"/>
          <w:sz w:val="30"/>
          <w:szCs w:val="30"/>
          <w:cs/>
        </w:rPr>
        <w:t>กู้ยืมระยะสั้นประเภทตั๋วสัญญาใช้เงินกับสถาบันการเงินต่างประเทศแห่งหนึ่ง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วงเงินรวม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B17D87" w:rsidRPr="002E53F2">
        <w:rPr>
          <w:rFonts w:ascii="Angsana New" w:hAnsi="Angsana New"/>
          <w:sz w:val="30"/>
          <w:szCs w:val="30"/>
        </w:rPr>
        <w:t>50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 w:rsidR="00156464">
        <w:rPr>
          <w:rFonts w:ascii="Angsana New" w:hAnsi="Angsana New" w:hint="cs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เพื่อใช้เป็นเงินทุนหมุนเวียนในการดำเนินงาน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B10B08" w:rsidRPr="002E53F2">
        <w:rPr>
          <w:rFonts w:ascii="Angsana New" w:hAnsi="Angsana New" w:hint="cs"/>
          <w:sz w:val="30"/>
          <w:szCs w:val="30"/>
          <w:cs/>
        </w:rPr>
        <w:t>กำหนดชำระเงินต้น</w:t>
      </w:r>
      <w:r w:rsidR="006E7A17" w:rsidRPr="002E53F2">
        <w:rPr>
          <w:rFonts w:ascii="Angsana New" w:hAnsi="Angsana New" w:hint="cs"/>
          <w:sz w:val="30"/>
          <w:szCs w:val="30"/>
          <w:cs/>
        </w:rPr>
        <w:t>และ</w:t>
      </w:r>
      <w:r w:rsidR="00E927C5" w:rsidRPr="002E53F2">
        <w:rPr>
          <w:rFonts w:ascii="Angsana New" w:hAnsi="Angsana New" w:hint="cs"/>
          <w:sz w:val="30"/>
          <w:szCs w:val="30"/>
          <w:cs/>
        </w:rPr>
        <w:t>อั</w:t>
      </w:r>
      <w:r w:rsidR="00726C35" w:rsidRPr="002E53F2">
        <w:rPr>
          <w:rFonts w:ascii="Angsana New" w:hAnsi="Angsana New" w:hint="cs"/>
          <w:sz w:val="30"/>
          <w:szCs w:val="30"/>
          <w:cs/>
        </w:rPr>
        <w:t>ตราดอกเบี้ย</w:t>
      </w:r>
      <w:r w:rsidR="00795F59" w:rsidRPr="002E53F2">
        <w:rPr>
          <w:rFonts w:ascii="Angsana New" w:hAnsi="Angsana New" w:hint="cs"/>
          <w:sz w:val="30"/>
          <w:szCs w:val="30"/>
          <w:cs/>
        </w:rPr>
        <w:t>ตามที่ตกลงกันในการเบิกกู้แต่ละครั้ง</w:t>
      </w:r>
    </w:p>
    <w:p w14:paraId="4A629B80" w14:textId="77777777" w:rsidR="00AC780E" w:rsidRPr="002E53F2" w:rsidRDefault="00AC780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C90AA1" w14:textId="6BC05D94" w:rsidR="00AC780E" w:rsidRPr="002E53F2" w:rsidRDefault="00AC780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E53F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E53F2">
        <w:rPr>
          <w:rFonts w:ascii="Angsana New" w:hAnsi="Angsana New"/>
          <w:sz w:val="30"/>
          <w:szCs w:val="30"/>
        </w:rPr>
        <w:t xml:space="preserve">23 </w:t>
      </w:r>
      <w:r w:rsidRPr="002E53F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2E53F2">
        <w:rPr>
          <w:rFonts w:ascii="Angsana New" w:hAnsi="Angsana New"/>
          <w:sz w:val="30"/>
          <w:szCs w:val="30"/>
        </w:rPr>
        <w:t xml:space="preserve">2568 </w:t>
      </w:r>
      <w:r w:rsidRPr="002E53F2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บริษัทเข้าทำสัญญาเงินกู้ยืมระยะสั้นประเภทตั๋วสัญญาใช้เงินกับสถาบันการเงิน</w:t>
      </w:r>
      <w:r w:rsidR="00AA1B3E" w:rsidRPr="002E53F2">
        <w:rPr>
          <w:rFonts w:ascii="Angsana New" w:hAnsi="Angsana New" w:hint="cs"/>
          <w:sz w:val="30"/>
          <w:szCs w:val="30"/>
          <w:cs/>
        </w:rPr>
        <w:t>ใน</w:t>
      </w:r>
      <w:r w:rsidRPr="002E53F2">
        <w:rPr>
          <w:rFonts w:ascii="Angsana New" w:hAnsi="Angsana New" w:hint="cs"/>
          <w:sz w:val="30"/>
          <w:szCs w:val="30"/>
          <w:cs/>
        </w:rPr>
        <w:t>ประเทศแห่งหนึ่ง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วงเงินรวม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C36E65" w:rsidRPr="002E53F2">
        <w:rPr>
          <w:rFonts w:ascii="Angsana New" w:hAnsi="Angsana New"/>
          <w:sz w:val="30"/>
          <w:szCs w:val="30"/>
        </w:rPr>
        <w:t>2,000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B05F73"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เพื่อใช้เป็นเงินทุนหมุนเวียนในการดำเนินงาน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กำหนดชำระเงินต้นและอัตราดอกเบี้ยตามที่ตกลงกันในการเบิกกู้แต่ละครั้ง</w:t>
      </w:r>
    </w:p>
    <w:p w14:paraId="0613B540" w14:textId="77777777" w:rsidR="00E00BAB" w:rsidRPr="002E53F2" w:rsidRDefault="00E00BA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2B75F9F" w14:textId="4D200F40" w:rsidR="006F5949" w:rsidRPr="002E53F2" w:rsidRDefault="006F5949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E53F2">
        <w:rPr>
          <w:rFonts w:ascii="Angsana New" w:hAnsi="Angsana New"/>
          <w:sz w:val="30"/>
          <w:szCs w:val="30"/>
        </w:rPr>
        <w:t xml:space="preserve">11 </w:t>
      </w:r>
      <w:r w:rsidRPr="002E53F2">
        <w:rPr>
          <w:rFonts w:ascii="Angsana New" w:hAnsi="Angsana New" w:hint="cs"/>
          <w:sz w:val="30"/>
          <w:szCs w:val="30"/>
          <w:cs/>
        </w:rPr>
        <w:t>สิงหาคม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2568 </w:t>
      </w:r>
      <w:r w:rsidRPr="002E53F2">
        <w:rPr>
          <w:rFonts w:ascii="Angsana New" w:hAnsi="Angsana New" w:hint="cs"/>
          <w:sz w:val="30"/>
          <w:szCs w:val="30"/>
          <w:cs/>
        </w:rPr>
        <w:t>บริษัท</w:t>
      </w:r>
      <w:r w:rsidR="00494CEF">
        <w:rPr>
          <w:rFonts w:ascii="Angsana New" w:hAnsi="Angsana New" w:hint="cs"/>
          <w:sz w:val="30"/>
          <w:szCs w:val="30"/>
          <w:cs/>
        </w:rPr>
        <w:t>แก้ไขสัญญา</w:t>
      </w:r>
      <w:r w:rsidR="00EA35E4" w:rsidRPr="002E53F2">
        <w:rPr>
          <w:rFonts w:ascii="Angsana New" w:hAnsi="Angsana New" w:hint="cs"/>
          <w:sz w:val="30"/>
          <w:szCs w:val="30"/>
          <w:cs/>
        </w:rPr>
        <w:t>วงเงินกู้</w:t>
      </w:r>
      <w:r w:rsidR="006F12F0" w:rsidRPr="002E53F2">
        <w:rPr>
          <w:rFonts w:ascii="Angsana New" w:hAnsi="Angsana New" w:hint="cs"/>
          <w:sz w:val="30"/>
          <w:szCs w:val="30"/>
          <w:cs/>
        </w:rPr>
        <w:t>ร่วม</w:t>
      </w:r>
      <w:r w:rsidR="009449EE" w:rsidRPr="002E53F2">
        <w:rPr>
          <w:rFonts w:ascii="Angsana New" w:hAnsi="Angsana New" w:hint="cs"/>
          <w:sz w:val="30"/>
          <w:szCs w:val="30"/>
          <w:cs/>
        </w:rPr>
        <w:t>ระหว่างบริษัทกับกิจการร่วมค้า</w:t>
      </w:r>
      <w:r w:rsidR="005865EB" w:rsidRPr="002E53F2">
        <w:rPr>
          <w:rFonts w:ascii="Angsana New" w:hAnsi="Angsana New" w:hint="cs"/>
          <w:sz w:val="30"/>
          <w:szCs w:val="30"/>
          <w:cs/>
        </w:rPr>
        <w:t>กับสถาบันการเงินในประเทศแห่งหนึ่ง</w:t>
      </w:r>
      <w:r w:rsidR="006F12F0" w:rsidRPr="002E53F2">
        <w:rPr>
          <w:rFonts w:ascii="Angsana New" w:hAnsi="Angsana New"/>
          <w:sz w:val="30"/>
          <w:szCs w:val="30"/>
          <w:cs/>
        </w:rPr>
        <w:t xml:space="preserve"> </w:t>
      </w:r>
      <w:r w:rsidR="00A879B0">
        <w:rPr>
          <w:rFonts w:ascii="Angsana New" w:hAnsi="Angsana New" w:hint="cs"/>
          <w:sz w:val="30"/>
          <w:szCs w:val="30"/>
          <w:cs/>
        </w:rPr>
        <w:t>โดยนำ</w:t>
      </w:r>
      <w:r w:rsidR="00FD393F">
        <w:rPr>
          <w:rFonts w:ascii="Angsana New" w:hAnsi="Angsana New" w:hint="cs"/>
          <w:sz w:val="30"/>
          <w:szCs w:val="30"/>
          <w:cs/>
        </w:rPr>
        <w:t>กิจการ</w:t>
      </w:r>
      <w:r w:rsidR="00A879B0">
        <w:rPr>
          <w:rFonts w:ascii="Angsana New" w:hAnsi="Angsana New" w:hint="cs"/>
          <w:sz w:val="30"/>
          <w:szCs w:val="30"/>
          <w:cs/>
        </w:rPr>
        <w:t>ร่วมค้าออก</w:t>
      </w:r>
      <w:r w:rsidR="0056113E">
        <w:rPr>
          <w:rFonts w:ascii="Angsana New" w:hAnsi="Angsana New" w:hint="cs"/>
          <w:sz w:val="30"/>
          <w:szCs w:val="30"/>
          <w:cs/>
        </w:rPr>
        <w:t>จากการเป็นคู่สัญญา</w:t>
      </w:r>
      <w:r w:rsidR="00BD7887" w:rsidRPr="002E53F2">
        <w:rPr>
          <w:rFonts w:ascii="Angsana New" w:hAnsi="Angsana New" w:hint="cs"/>
          <w:sz w:val="30"/>
          <w:szCs w:val="30"/>
          <w:cs/>
        </w:rPr>
        <w:t xml:space="preserve"> </w:t>
      </w:r>
      <w:r w:rsidR="00180F12" w:rsidRPr="002E53F2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6D0A50" w:rsidRPr="002E53F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D0A50" w:rsidRPr="002E53F2">
        <w:rPr>
          <w:rFonts w:ascii="Angsana New" w:hAnsi="Angsana New"/>
          <w:sz w:val="30"/>
          <w:szCs w:val="30"/>
        </w:rPr>
        <w:t xml:space="preserve">30 </w:t>
      </w:r>
      <w:r w:rsidR="006D0A50" w:rsidRPr="002E53F2">
        <w:rPr>
          <w:rFonts w:ascii="Angsana New" w:hAnsi="Angsana New" w:hint="cs"/>
          <w:sz w:val="30"/>
          <w:szCs w:val="30"/>
          <w:cs/>
        </w:rPr>
        <w:t>กันยายน</w:t>
      </w:r>
      <w:r w:rsidR="00AC0648" w:rsidRPr="002E53F2">
        <w:rPr>
          <w:rFonts w:ascii="Angsana New" w:hAnsi="Angsana New" w:hint="cs"/>
          <w:sz w:val="30"/>
          <w:szCs w:val="30"/>
          <w:cs/>
        </w:rPr>
        <w:t xml:space="preserve"> </w:t>
      </w:r>
      <w:r w:rsidR="00AC0648" w:rsidRPr="002E53F2">
        <w:rPr>
          <w:rFonts w:ascii="Angsana New" w:hAnsi="Angsana New"/>
          <w:sz w:val="30"/>
          <w:szCs w:val="30"/>
        </w:rPr>
        <w:t>2568</w:t>
      </w:r>
      <w:r w:rsidR="006D0A50" w:rsidRPr="002E53F2">
        <w:rPr>
          <w:rFonts w:ascii="Angsana New" w:hAnsi="Angsana New" w:hint="cs"/>
          <w:sz w:val="30"/>
          <w:szCs w:val="30"/>
          <w:cs/>
        </w:rPr>
        <w:t xml:space="preserve"> </w:t>
      </w:r>
      <w:r w:rsidR="00585046" w:rsidRPr="002E53F2">
        <w:rPr>
          <w:rFonts w:ascii="Angsana New" w:hAnsi="Angsana New" w:hint="cs"/>
          <w:sz w:val="30"/>
          <w:szCs w:val="30"/>
          <w:cs/>
        </w:rPr>
        <w:t>บริษัทได้</w:t>
      </w:r>
      <w:r w:rsidR="006D0A50" w:rsidRPr="002E53F2">
        <w:rPr>
          <w:rFonts w:ascii="Angsana New" w:hAnsi="Angsana New" w:hint="cs"/>
          <w:sz w:val="30"/>
          <w:szCs w:val="30"/>
          <w:cs/>
        </w:rPr>
        <w:t>เบิก</w:t>
      </w:r>
      <w:r w:rsidR="00585046" w:rsidRPr="002E53F2">
        <w:rPr>
          <w:rFonts w:ascii="Angsana New" w:hAnsi="Angsana New" w:hint="cs"/>
          <w:sz w:val="30"/>
          <w:szCs w:val="30"/>
          <w:cs/>
        </w:rPr>
        <w:t>ใช้</w:t>
      </w:r>
      <w:r w:rsidR="009E32CB" w:rsidRPr="002E53F2">
        <w:rPr>
          <w:rFonts w:ascii="Angsana New" w:hAnsi="Angsana New" w:hint="cs"/>
          <w:sz w:val="30"/>
          <w:szCs w:val="30"/>
          <w:cs/>
        </w:rPr>
        <w:t>วงเงิน</w:t>
      </w:r>
      <w:r w:rsidR="00585046" w:rsidRPr="002E53F2">
        <w:rPr>
          <w:rFonts w:ascii="Angsana New" w:hAnsi="Angsana New" w:hint="cs"/>
          <w:sz w:val="30"/>
          <w:szCs w:val="30"/>
          <w:cs/>
        </w:rPr>
        <w:t>เงินกู้</w:t>
      </w:r>
      <w:r w:rsidR="008A44D0" w:rsidRPr="002E53F2">
        <w:rPr>
          <w:rFonts w:ascii="Angsana New" w:hAnsi="Angsana New" w:hint="cs"/>
          <w:sz w:val="30"/>
          <w:szCs w:val="30"/>
          <w:cs/>
        </w:rPr>
        <w:t>ยื</w:t>
      </w:r>
      <w:r w:rsidR="00585046" w:rsidRPr="002E53F2">
        <w:rPr>
          <w:rFonts w:ascii="Angsana New" w:hAnsi="Angsana New" w:hint="cs"/>
          <w:sz w:val="30"/>
          <w:szCs w:val="30"/>
          <w:cs/>
        </w:rPr>
        <w:t>มดังกล</w:t>
      </w:r>
      <w:r w:rsidR="009E32CB" w:rsidRPr="002E53F2">
        <w:rPr>
          <w:rFonts w:ascii="Angsana New" w:hAnsi="Angsana New" w:hint="cs"/>
          <w:sz w:val="30"/>
          <w:szCs w:val="30"/>
          <w:cs/>
        </w:rPr>
        <w:t>่</w:t>
      </w:r>
      <w:r w:rsidR="00585046" w:rsidRPr="002E53F2">
        <w:rPr>
          <w:rFonts w:ascii="Angsana New" w:hAnsi="Angsana New" w:hint="cs"/>
          <w:sz w:val="30"/>
          <w:szCs w:val="30"/>
          <w:cs/>
        </w:rPr>
        <w:t xml:space="preserve">าวแล้วจำนวน </w:t>
      </w:r>
      <w:r w:rsidR="00585046" w:rsidRPr="002E53F2">
        <w:rPr>
          <w:rFonts w:ascii="Angsana New" w:hAnsi="Angsana New"/>
          <w:sz w:val="30"/>
          <w:szCs w:val="30"/>
        </w:rPr>
        <w:t xml:space="preserve">700 </w:t>
      </w:r>
      <w:r w:rsidR="00585046" w:rsidRPr="002E53F2">
        <w:rPr>
          <w:rFonts w:ascii="Angsana New" w:hAnsi="Angsana New" w:hint="cs"/>
          <w:sz w:val="30"/>
          <w:szCs w:val="30"/>
          <w:cs/>
        </w:rPr>
        <w:t>ล้านบาท</w:t>
      </w:r>
    </w:p>
    <w:p w14:paraId="100454EC" w14:textId="77777777" w:rsidR="006F12F0" w:rsidRPr="002E53F2" w:rsidRDefault="006F12F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55C52321" w14:textId="05FA628B" w:rsidR="002A2519" w:rsidRPr="002E53F2" w:rsidRDefault="0051035B" w:rsidP="002E53F2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รายการเคลื่อนไหวของเงินกู้ยืมระยะยาวจากกิจการที่เกี่ยวข้องกันสำหรับงวด</w:t>
      </w:r>
      <w:r w:rsidR="00810DB3" w:rsidRPr="002E53F2">
        <w:rPr>
          <w:rFonts w:ascii="Angsana New" w:hAnsi="Angsana New" w:hint="cs"/>
          <w:sz w:val="30"/>
          <w:szCs w:val="30"/>
          <w:cs/>
        </w:rPr>
        <w:t>เก้า</w:t>
      </w:r>
      <w:r w:rsidRPr="002E53F2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="00701062" w:rsidRPr="002E53F2">
        <w:rPr>
          <w:rFonts w:ascii="Angsana New" w:hAnsi="Angsana New"/>
          <w:sz w:val="30"/>
          <w:szCs w:val="30"/>
        </w:rPr>
        <w:t xml:space="preserve">30 </w:t>
      </w:r>
      <w:r w:rsidR="00810DB3" w:rsidRPr="002E53F2">
        <w:rPr>
          <w:rFonts w:ascii="Angsana New" w:hAnsi="Angsana New" w:hint="cs"/>
          <w:sz w:val="30"/>
          <w:szCs w:val="30"/>
          <w:cs/>
        </w:rPr>
        <w:t>กันยายน</w:t>
      </w:r>
      <w:r w:rsidR="00810DB3" w:rsidRPr="002E53F2">
        <w:rPr>
          <w:rFonts w:ascii="Angsana New" w:hAnsi="Angsana New"/>
          <w:sz w:val="30"/>
          <w:szCs w:val="30"/>
          <w:cs/>
        </w:rPr>
        <w:t xml:space="preserve"> </w:t>
      </w:r>
      <w:r w:rsidR="00B17D87" w:rsidRPr="002E53F2">
        <w:rPr>
          <w:rFonts w:ascii="Angsana New" w:hAnsi="Angsana New"/>
          <w:sz w:val="30"/>
          <w:szCs w:val="30"/>
        </w:rPr>
        <w:t>256</w:t>
      </w:r>
      <w:r w:rsidR="00481BDA" w:rsidRPr="002E53F2">
        <w:rPr>
          <w:rFonts w:ascii="Angsana New" w:hAnsi="Angsana New"/>
          <w:sz w:val="30"/>
          <w:szCs w:val="30"/>
        </w:rPr>
        <w:t>8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256</w:t>
      </w:r>
      <w:r w:rsidR="00481BDA" w:rsidRPr="002E53F2">
        <w:rPr>
          <w:rFonts w:ascii="Angsana New" w:hAnsi="Angsana New"/>
          <w:sz w:val="30"/>
          <w:szCs w:val="30"/>
        </w:rPr>
        <w:t>7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861F725" w14:textId="77777777" w:rsidR="0051035B" w:rsidRPr="002E53F2" w:rsidRDefault="0051035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4A18E0B" w14:textId="77777777" w:rsidR="007F799F" w:rsidRPr="002E53F2" w:rsidRDefault="007F799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8EC8123" w14:textId="77777777" w:rsidR="007F799F" w:rsidRPr="002E53F2" w:rsidRDefault="007F799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2013765" w14:textId="77777777" w:rsidR="007F799F" w:rsidRPr="002E53F2" w:rsidRDefault="007F799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page" w:tblpX="1518" w:tblpY="56"/>
        <w:tblW w:w="9180" w:type="dxa"/>
        <w:tblLayout w:type="fixed"/>
        <w:tblLook w:val="01E0" w:firstRow="1" w:lastRow="1" w:firstColumn="1" w:lastColumn="1" w:noHBand="0" w:noVBand="0"/>
      </w:tblPr>
      <w:tblGrid>
        <w:gridCol w:w="2520"/>
        <w:gridCol w:w="1170"/>
        <w:gridCol w:w="1170"/>
        <w:gridCol w:w="270"/>
        <w:gridCol w:w="1197"/>
        <w:gridCol w:w="270"/>
        <w:gridCol w:w="1148"/>
        <w:gridCol w:w="262"/>
        <w:gridCol w:w="1173"/>
      </w:tblGrid>
      <w:tr w:rsidR="004558EF" w:rsidRPr="002E53F2" w14:paraId="5DDFE037" w14:textId="77777777" w:rsidTr="00E00BAB">
        <w:trPr>
          <w:tblHeader/>
        </w:trPr>
        <w:tc>
          <w:tcPr>
            <w:tcW w:w="3690" w:type="dxa"/>
            <w:gridSpan w:val="2"/>
          </w:tcPr>
          <w:p w14:paraId="150009B5" w14:textId="77777777" w:rsidR="004558EF" w:rsidRPr="002E53F2" w:rsidRDefault="0045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3D811F6C" w14:textId="77777777" w:rsidR="004558EF" w:rsidRPr="002E53F2" w:rsidRDefault="0045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9F54B1" w14:textId="77777777" w:rsidR="004558EF" w:rsidRPr="002E53F2" w:rsidRDefault="0045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480D7B5" w14:textId="77777777" w:rsidR="004558EF" w:rsidRPr="002E53F2" w:rsidRDefault="004558E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BDA" w:rsidRPr="002E53F2" w14:paraId="06E70EFA" w14:textId="77777777" w:rsidTr="00E00BAB">
        <w:trPr>
          <w:tblHeader/>
        </w:trPr>
        <w:tc>
          <w:tcPr>
            <w:tcW w:w="3690" w:type="dxa"/>
            <w:gridSpan w:val="2"/>
          </w:tcPr>
          <w:p w14:paraId="351DCEA5" w14:textId="4FA115FC" w:rsidR="00481BDA" w:rsidRPr="002E53F2" w:rsidRDefault="00481BD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center"/>
          </w:tcPr>
          <w:p w14:paraId="538D64FC" w14:textId="2A5DE97F" w:rsidR="00481BDA" w:rsidRPr="002E53F2" w:rsidRDefault="00481BD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7267F79A" w14:textId="77777777" w:rsidR="00481BDA" w:rsidRPr="002E53F2" w:rsidRDefault="00481BD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1992C9E8" w14:textId="0C5881F8" w:rsidR="00481BDA" w:rsidRPr="002E53F2" w:rsidRDefault="00481BD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F587F9B" w14:textId="77777777" w:rsidR="00481BDA" w:rsidRPr="002E53F2" w:rsidRDefault="00481BD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71242B3B" w14:textId="7E9E1AE4" w:rsidR="00481BDA" w:rsidRPr="002E53F2" w:rsidRDefault="00481BD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2" w:type="dxa"/>
            <w:vAlign w:val="center"/>
          </w:tcPr>
          <w:p w14:paraId="139B730B" w14:textId="77777777" w:rsidR="00481BDA" w:rsidRPr="002E53F2" w:rsidRDefault="00481BD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D99232B" w14:textId="05F2618E" w:rsidR="00481BDA" w:rsidRPr="002E53F2" w:rsidRDefault="00481BD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A2519" w:rsidRPr="002E53F2" w14:paraId="219749A9" w14:textId="77777777" w:rsidTr="00E00BAB">
        <w:trPr>
          <w:tblHeader/>
        </w:trPr>
        <w:tc>
          <w:tcPr>
            <w:tcW w:w="2520" w:type="dxa"/>
          </w:tcPr>
          <w:p w14:paraId="693644F0" w14:textId="77777777" w:rsidR="002A2519" w:rsidRPr="002E53F2" w:rsidRDefault="002A251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FFAD43" w14:textId="77777777" w:rsidR="002A2519" w:rsidRPr="002E53F2" w:rsidRDefault="002A251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8A6C9C5" w14:textId="77777777" w:rsidR="002A2519" w:rsidRPr="002E53F2" w:rsidRDefault="002A251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3CD6" w:rsidRPr="002E53F2" w14:paraId="232F294E" w14:textId="77777777" w:rsidTr="00E00BAB">
        <w:trPr>
          <w:trHeight w:val="180"/>
        </w:trPr>
        <w:tc>
          <w:tcPr>
            <w:tcW w:w="2520" w:type="dxa"/>
          </w:tcPr>
          <w:p w14:paraId="43F1899F" w14:textId="77777777" w:rsidR="00963CD6" w:rsidRPr="002E53F2" w:rsidRDefault="00963CD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4397F91" w14:textId="77777777" w:rsidR="00963CD6" w:rsidRPr="002E53F2" w:rsidRDefault="00963CD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DF993E" w14:textId="571D2F6B" w:rsidR="00963CD6" w:rsidRPr="002E53F2" w:rsidRDefault="00963CD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06C8E0" w14:textId="77777777" w:rsidR="00963CD6" w:rsidRPr="002E53F2" w:rsidRDefault="00963CD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54FBB0" w14:textId="11530A86" w:rsidR="00963CD6" w:rsidRPr="002E53F2" w:rsidRDefault="00963CD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</w:rPr>
              <w:t>224,</w:t>
            </w:r>
            <w:r w:rsidRPr="002E53F2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270" w:type="dxa"/>
          </w:tcPr>
          <w:p w14:paraId="5B485F42" w14:textId="77777777" w:rsidR="00963CD6" w:rsidRPr="002E53F2" w:rsidRDefault="00963CD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27B5C65" w14:textId="0D4897D4" w:rsidR="00963CD6" w:rsidRPr="002E53F2" w:rsidRDefault="00963CD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3,851,029 </w:t>
            </w:r>
          </w:p>
        </w:tc>
        <w:tc>
          <w:tcPr>
            <w:tcW w:w="262" w:type="dxa"/>
          </w:tcPr>
          <w:p w14:paraId="51943401" w14:textId="77777777" w:rsidR="00963CD6" w:rsidRPr="002E53F2" w:rsidRDefault="00963CD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D9BF5BD" w14:textId="0D9DF666" w:rsidR="00963CD6" w:rsidRPr="002E53F2" w:rsidRDefault="00963CD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2,917,525 </w:t>
            </w:r>
          </w:p>
        </w:tc>
      </w:tr>
      <w:tr w:rsidR="003E1BF4" w:rsidRPr="002E53F2" w14:paraId="03F1FBFF" w14:textId="77777777" w:rsidTr="00E00BAB">
        <w:trPr>
          <w:trHeight w:val="180"/>
        </w:trPr>
        <w:tc>
          <w:tcPr>
            <w:tcW w:w="2520" w:type="dxa"/>
          </w:tcPr>
          <w:p w14:paraId="6350606A" w14:textId="62E8F370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1D8F9C80" w14:textId="77777777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393BF" w14:textId="7D2721FF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F7D789" w14:textId="77777777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C1471BF" w14:textId="02D4D27E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5C7119" w14:textId="77777777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6B9537" w14:textId="2C0A1D0D" w:rsidR="003E1BF4" w:rsidRPr="002E53F2" w:rsidRDefault="009014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3,1</w:t>
            </w:r>
            <w:r w:rsidR="00FD098B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Pr="002E53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098B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1F34B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2" w:type="dxa"/>
          </w:tcPr>
          <w:p w14:paraId="5A481D3F" w14:textId="77777777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B96D18E" w14:textId="6E5FF275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34,769,698</w:t>
            </w:r>
          </w:p>
        </w:tc>
      </w:tr>
      <w:tr w:rsidR="003E1BF4" w:rsidRPr="002E53F2" w14:paraId="5A1291B2" w14:textId="77777777" w:rsidTr="00E00BAB">
        <w:trPr>
          <w:trHeight w:val="180"/>
        </w:trPr>
        <w:tc>
          <w:tcPr>
            <w:tcW w:w="2520" w:type="dxa"/>
          </w:tcPr>
          <w:p w14:paraId="755D1D15" w14:textId="37AED783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</w:tcPr>
          <w:p w14:paraId="1031985B" w14:textId="77777777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E99EC" w14:textId="615026F3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53DBC9" w14:textId="77777777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E237AD3" w14:textId="4A46D37D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</w:rPr>
              <w:t>(224,559)</w:t>
            </w:r>
          </w:p>
        </w:tc>
        <w:tc>
          <w:tcPr>
            <w:tcW w:w="270" w:type="dxa"/>
          </w:tcPr>
          <w:p w14:paraId="522BAB18" w14:textId="77777777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04FABA1" w14:textId="5C63AD6B" w:rsidR="003E1BF4" w:rsidRPr="002E53F2" w:rsidRDefault="0090147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(4,4</w:t>
            </w:r>
            <w:r w:rsidR="00AB2BCE">
              <w:rPr>
                <w:rFonts w:asciiTheme="majorBidi" w:hAnsiTheme="majorBidi" w:cstheme="majorBidi"/>
                <w:sz w:val="30"/>
                <w:szCs w:val="30"/>
              </w:rPr>
              <w:t>07</w:t>
            </w:r>
            <w:r w:rsidRPr="002E53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BCE">
              <w:rPr>
                <w:rFonts w:asciiTheme="majorBidi" w:hAnsiTheme="majorBidi" w:cstheme="majorBidi"/>
                <w:sz w:val="30"/>
                <w:szCs w:val="30"/>
              </w:rPr>
              <w:t>465</w:t>
            </w:r>
            <w:r w:rsidRPr="002E53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3B783F9E" w14:textId="77777777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F2D5B41" w14:textId="6AD4D67D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(7,743,487)</w:t>
            </w:r>
          </w:p>
        </w:tc>
      </w:tr>
      <w:tr w:rsidR="003E1BF4" w:rsidRPr="002E53F2" w14:paraId="098A8772" w14:textId="77777777" w:rsidTr="00E00BAB">
        <w:trPr>
          <w:trHeight w:val="180"/>
        </w:trPr>
        <w:tc>
          <w:tcPr>
            <w:tcW w:w="2520" w:type="dxa"/>
          </w:tcPr>
          <w:p w14:paraId="0019AE29" w14:textId="25D67714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743B0C92" w14:textId="77777777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5E274B" w14:textId="5AF32718" w:rsidR="003E1BF4" w:rsidRPr="00CD2139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D21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618DF" w14:textId="77777777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DC51ECB" w14:textId="1A2C411F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3B2E48" w14:textId="77777777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F6B6682" w14:textId="2A34349F" w:rsidR="003E1BF4" w:rsidRPr="00AB2BCE" w:rsidRDefault="0090147B" w:rsidP="00AB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2B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2,549,20</w:t>
            </w:r>
            <w:r w:rsidR="009E6BD8" w:rsidRPr="00AB2B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</w:tcPr>
          <w:p w14:paraId="664867B6" w14:textId="77777777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2BF8CD5" w14:textId="4FCC14B0" w:rsidR="003E1BF4" w:rsidRPr="002E53F2" w:rsidRDefault="003E1BF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29,943,736</w:t>
            </w:r>
          </w:p>
        </w:tc>
      </w:tr>
    </w:tbl>
    <w:p w14:paraId="2BD93E39" w14:textId="63B708D6" w:rsidR="009B7829" w:rsidRPr="002E53F2" w:rsidRDefault="009B7829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81518DB" w14:textId="1B3519D1" w:rsidR="00903F76" w:rsidRPr="002D01F7" w:rsidRDefault="00903F76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2D01F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รายการเคลื่อนไหวของเงินกู้ยืมระยะยาวจากสถาบันการเงินสำหรับ</w:t>
      </w:r>
      <w:r w:rsidR="00FF5C0A" w:rsidRPr="002D01F7">
        <w:rPr>
          <w:rFonts w:asciiTheme="majorBidi" w:hAnsiTheme="majorBidi" w:cstheme="majorBidi"/>
          <w:sz w:val="30"/>
          <w:szCs w:val="30"/>
          <w:cs/>
        </w:rPr>
        <w:t>งวด</w:t>
      </w:r>
      <w:r w:rsidR="00E73749" w:rsidRPr="002D01F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475FEF" w:rsidRPr="002D01F7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0A071F" w:rsidRPr="002D01F7">
        <w:rPr>
          <w:rFonts w:ascii="Angsana New" w:hAnsi="Angsana New" w:hint="cs"/>
          <w:sz w:val="30"/>
          <w:szCs w:val="30"/>
          <w:cs/>
        </w:rPr>
        <w:t>วันที่</w:t>
      </w:r>
      <w:r w:rsidR="003A1B1C" w:rsidRPr="002D01F7">
        <w:rPr>
          <w:rFonts w:ascii="Angsana New" w:hAnsi="Angsana New"/>
          <w:sz w:val="30"/>
          <w:szCs w:val="30"/>
        </w:rPr>
        <w:t xml:space="preserve"> </w:t>
      </w:r>
      <w:r w:rsidR="00701062" w:rsidRPr="002D01F7">
        <w:rPr>
          <w:rFonts w:ascii="Angsana New" w:hAnsi="Angsana New"/>
          <w:sz w:val="30"/>
          <w:szCs w:val="30"/>
        </w:rPr>
        <w:t xml:space="preserve">30 </w:t>
      </w:r>
      <w:r w:rsidR="00E73749" w:rsidRPr="002D01F7">
        <w:rPr>
          <w:rFonts w:ascii="Angsana New" w:hAnsi="Angsana New" w:hint="cs"/>
          <w:sz w:val="30"/>
          <w:szCs w:val="30"/>
          <w:cs/>
        </w:rPr>
        <w:t>กันยายน</w:t>
      </w:r>
      <w:r w:rsidR="00E73749" w:rsidRPr="002D01F7">
        <w:rPr>
          <w:rFonts w:ascii="Angsana New" w:hAnsi="Angsana New"/>
          <w:sz w:val="30"/>
          <w:szCs w:val="30"/>
          <w:cs/>
        </w:rPr>
        <w:t xml:space="preserve"> </w:t>
      </w:r>
      <w:r w:rsidR="00140724" w:rsidRPr="002D01F7">
        <w:rPr>
          <w:rFonts w:ascii="Angsana New" w:hAnsi="Angsana New"/>
          <w:sz w:val="30"/>
          <w:szCs w:val="30"/>
        </w:rPr>
        <w:t>256</w:t>
      </w:r>
      <w:r w:rsidR="00481BDA" w:rsidRPr="002D01F7">
        <w:rPr>
          <w:rFonts w:ascii="Angsana New" w:hAnsi="Angsana New"/>
          <w:sz w:val="30"/>
          <w:szCs w:val="30"/>
        </w:rPr>
        <w:t>8</w:t>
      </w:r>
      <w:r w:rsidR="00140724" w:rsidRPr="002D01F7">
        <w:rPr>
          <w:rFonts w:ascii="Angsana New" w:hAnsi="Angsana New"/>
          <w:sz w:val="30"/>
          <w:szCs w:val="30"/>
        </w:rPr>
        <w:t xml:space="preserve"> </w:t>
      </w:r>
      <w:r w:rsidRPr="002D01F7">
        <w:rPr>
          <w:rFonts w:asciiTheme="majorBidi" w:hAnsiTheme="majorBidi" w:cstheme="majorBidi"/>
          <w:sz w:val="30"/>
          <w:szCs w:val="30"/>
          <w:cs/>
        </w:rPr>
        <w:t>และ</w:t>
      </w:r>
      <w:r w:rsidR="00524DE0" w:rsidRPr="002D01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24DE0" w:rsidRPr="002D01F7">
        <w:rPr>
          <w:rFonts w:asciiTheme="majorBidi" w:hAnsiTheme="majorBidi" w:cstheme="majorBidi"/>
          <w:sz w:val="30"/>
          <w:szCs w:val="30"/>
        </w:rPr>
        <w:t>2567</w:t>
      </w:r>
      <w:r w:rsidRPr="002D01F7">
        <w:rPr>
          <w:rFonts w:asciiTheme="majorBidi" w:hAnsiTheme="majorBidi" w:cstheme="majorBidi"/>
          <w:sz w:val="30"/>
          <w:szCs w:val="30"/>
        </w:rPr>
        <w:t xml:space="preserve"> </w:t>
      </w:r>
      <w:r w:rsidRPr="002D01F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23B4BAB" w14:textId="77777777" w:rsidR="005D1A82" w:rsidRPr="002E53F2" w:rsidRDefault="005D1A82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903F76" w:rsidRPr="002E53F2" w14:paraId="5120AED9" w14:textId="77777777" w:rsidTr="00AF2174">
        <w:tc>
          <w:tcPr>
            <w:tcW w:w="3600" w:type="dxa"/>
          </w:tcPr>
          <w:p w14:paraId="2D37514A" w14:textId="77777777" w:rsidR="00903F76" w:rsidRPr="002E53F2" w:rsidRDefault="00903F7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3E364E70" w14:textId="77777777" w:rsidR="00903F76" w:rsidRPr="002E53F2" w:rsidRDefault="00903F7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6BEE43" w14:textId="77777777" w:rsidR="00903F76" w:rsidRPr="002E53F2" w:rsidRDefault="00903F7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7BA0566E" w14:textId="77777777" w:rsidR="00903F76" w:rsidRPr="002E53F2" w:rsidRDefault="00903F7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8B2" w:rsidRPr="002E53F2" w14:paraId="0FB5BE72" w14:textId="77777777" w:rsidTr="00AF2174">
        <w:tc>
          <w:tcPr>
            <w:tcW w:w="3600" w:type="dxa"/>
          </w:tcPr>
          <w:p w14:paraId="6DE0A275" w14:textId="77777777" w:rsidR="007418B2" w:rsidRPr="002E53F2" w:rsidRDefault="007418B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center"/>
          </w:tcPr>
          <w:p w14:paraId="5DC5445C" w14:textId="50EEE998" w:rsidR="007418B2" w:rsidRPr="002E53F2" w:rsidRDefault="000A071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0C78" w:rsidRPr="002E53F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73DC5FF3" w14:textId="77777777" w:rsidR="007418B2" w:rsidRPr="002E53F2" w:rsidRDefault="007418B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6859E802" w14:textId="03BD336E" w:rsidR="007418B2" w:rsidRPr="002E53F2" w:rsidRDefault="007418B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0C78" w:rsidRPr="002E53F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2682F2" w14:textId="77777777" w:rsidR="007418B2" w:rsidRPr="002E53F2" w:rsidRDefault="007418B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4C7A5F2C" w14:textId="741101ED" w:rsidR="007418B2" w:rsidRPr="002E53F2" w:rsidRDefault="000A071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0C78" w:rsidRPr="002E53F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2" w:type="dxa"/>
            <w:vAlign w:val="center"/>
          </w:tcPr>
          <w:p w14:paraId="0DA1EBFC" w14:textId="77777777" w:rsidR="007418B2" w:rsidRPr="002E53F2" w:rsidRDefault="007418B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7E6E396" w14:textId="1D0B1CDC" w:rsidR="007418B2" w:rsidRPr="002E53F2" w:rsidRDefault="007418B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0C78" w:rsidRPr="002E53F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03F76" w:rsidRPr="002E53F2" w14:paraId="075DB963" w14:textId="77777777" w:rsidTr="00AF2174">
        <w:tc>
          <w:tcPr>
            <w:tcW w:w="3600" w:type="dxa"/>
          </w:tcPr>
          <w:p w14:paraId="4A57E3CB" w14:textId="77777777" w:rsidR="00903F76" w:rsidRPr="002E53F2" w:rsidRDefault="00903F7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8CACE6B" w14:textId="77777777" w:rsidR="00903F76" w:rsidRPr="002E53F2" w:rsidRDefault="00903F7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299E" w:rsidRPr="002E53F2" w14:paraId="2D99C5D3" w14:textId="77777777" w:rsidTr="005C64FC">
        <w:trPr>
          <w:trHeight w:val="180"/>
        </w:trPr>
        <w:tc>
          <w:tcPr>
            <w:tcW w:w="3600" w:type="dxa"/>
          </w:tcPr>
          <w:p w14:paraId="319DCEA0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E0CAACB" w14:textId="4C0A3A79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65,818,114 </w:t>
            </w:r>
          </w:p>
        </w:tc>
        <w:tc>
          <w:tcPr>
            <w:tcW w:w="270" w:type="dxa"/>
          </w:tcPr>
          <w:p w14:paraId="1700D8FC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690E79C" w14:textId="1461202A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60,349,729 </w:t>
            </w:r>
          </w:p>
        </w:tc>
        <w:tc>
          <w:tcPr>
            <w:tcW w:w="270" w:type="dxa"/>
          </w:tcPr>
          <w:p w14:paraId="5011F7A7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C56B368" w14:textId="1941D45F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65,818,114 </w:t>
            </w:r>
          </w:p>
        </w:tc>
        <w:tc>
          <w:tcPr>
            <w:tcW w:w="262" w:type="dxa"/>
          </w:tcPr>
          <w:p w14:paraId="052D92A6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05F9311" w14:textId="170D3E05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60,349,729 </w:t>
            </w:r>
          </w:p>
        </w:tc>
      </w:tr>
      <w:tr w:rsidR="00D5299E" w:rsidRPr="002E53F2" w14:paraId="42C5E225" w14:textId="77777777" w:rsidTr="005C64FC">
        <w:trPr>
          <w:trHeight w:val="180"/>
        </w:trPr>
        <w:tc>
          <w:tcPr>
            <w:tcW w:w="3600" w:type="dxa"/>
          </w:tcPr>
          <w:p w14:paraId="7F46F089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5F86C382" w14:textId="34827AB3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30,6</w:t>
            </w:r>
            <w:r w:rsidR="00E114BF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2E53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2763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0074949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2936769" w14:textId="69BAEF4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10,500,000</w:t>
            </w:r>
          </w:p>
        </w:tc>
        <w:tc>
          <w:tcPr>
            <w:tcW w:w="270" w:type="dxa"/>
          </w:tcPr>
          <w:p w14:paraId="2BF30495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5038F03" w14:textId="5232B086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F4015" w:rsidRPr="002E53F2">
              <w:rPr>
                <w:rFonts w:asciiTheme="majorBidi" w:hAnsiTheme="majorBidi" w:cstheme="majorBidi"/>
                <w:sz w:val="30"/>
                <w:szCs w:val="30"/>
              </w:rPr>
              <w:t>30,6</w:t>
            </w:r>
            <w:r w:rsidR="005F4015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5F4015" w:rsidRPr="002E53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F401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2" w:type="dxa"/>
          </w:tcPr>
          <w:p w14:paraId="1492397D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8B42A41" w14:textId="516486E6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10,500,000</w:t>
            </w:r>
          </w:p>
        </w:tc>
      </w:tr>
      <w:tr w:rsidR="00D5299E" w:rsidRPr="002E53F2" w14:paraId="446B0977" w14:textId="77777777" w:rsidTr="007D50F8">
        <w:trPr>
          <w:trHeight w:val="180"/>
        </w:trPr>
        <w:tc>
          <w:tcPr>
            <w:tcW w:w="3600" w:type="dxa"/>
          </w:tcPr>
          <w:p w14:paraId="3C8179D0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E2AE845" w14:textId="29BBC56C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(24,633,340)</w:t>
            </w:r>
          </w:p>
        </w:tc>
        <w:tc>
          <w:tcPr>
            <w:tcW w:w="270" w:type="dxa"/>
          </w:tcPr>
          <w:p w14:paraId="5F1D7263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07BA1935" w14:textId="0C4797CE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44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(7,600,000)</w:t>
            </w:r>
          </w:p>
        </w:tc>
        <w:tc>
          <w:tcPr>
            <w:tcW w:w="270" w:type="dxa"/>
          </w:tcPr>
          <w:p w14:paraId="0965C68C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207E967E" w14:textId="0E107DEE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(24,633,340)</w:t>
            </w:r>
          </w:p>
        </w:tc>
        <w:tc>
          <w:tcPr>
            <w:tcW w:w="262" w:type="dxa"/>
          </w:tcPr>
          <w:p w14:paraId="33602B01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0B5E86EE" w14:textId="3F5CE116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62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(7,600,000)</w:t>
            </w:r>
          </w:p>
        </w:tc>
      </w:tr>
      <w:tr w:rsidR="00D5299E" w:rsidRPr="002E53F2" w14:paraId="33C1C798" w14:textId="77777777" w:rsidTr="007D50F8">
        <w:trPr>
          <w:trHeight w:val="180"/>
        </w:trPr>
        <w:tc>
          <w:tcPr>
            <w:tcW w:w="3600" w:type="dxa"/>
          </w:tcPr>
          <w:p w14:paraId="2A97F613" w14:textId="3ED8580B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</w:t>
            </w:r>
            <w:r w:rsidRPr="002E53F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B605579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2C8117E" w14:textId="0C276357" w:rsidR="00D5299E" w:rsidRPr="002E53F2" w:rsidRDefault="0098276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112,708</w:t>
            </w:r>
            <w:r w:rsidR="00D5299E"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053D966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1C9681B7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C81AF5" w14:textId="54FB0C8A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BF216A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29BBCB95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D71B561" w14:textId="57C00831" w:rsidR="00D5299E" w:rsidRPr="002E53F2" w:rsidRDefault="0055562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112,708</w:t>
            </w:r>
          </w:p>
        </w:tc>
        <w:tc>
          <w:tcPr>
            <w:tcW w:w="262" w:type="dxa"/>
          </w:tcPr>
          <w:p w14:paraId="5E4803DB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05DF9F13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C8DC8D" w14:textId="6EE641E3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299E" w:rsidRPr="002E53F2" w14:paraId="3C7B6773" w14:textId="77777777" w:rsidTr="005C64FC">
        <w:trPr>
          <w:trHeight w:val="180"/>
        </w:trPr>
        <w:tc>
          <w:tcPr>
            <w:tcW w:w="3600" w:type="dxa"/>
          </w:tcPr>
          <w:p w14:paraId="5956EC20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AD75EB" w14:textId="5233030A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71,947,48</w:t>
            </w:r>
            <w:r w:rsidR="00E97E5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791A098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28CADA89" w14:textId="362BBCA4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63,249,729</w:t>
            </w:r>
          </w:p>
        </w:tc>
        <w:tc>
          <w:tcPr>
            <w:tcW w:w="270" w:type="dxa"/>
          </w:tcPr>
          <w:p w14:paraId="092E823B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5846B759" w14:textId="0EEB232E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3C1" w:rsidRPr="002E53F2">
              <w:rPr>
                <w:rFonts w:asciiTheme="majorBidi" w:hAnsiTheme="majorBidi" w:cstheme="majorBidi"/>
                <w:sz w:val="30"/>
                <w:szCs w:val="30"/>
              </w:rPr>
              <w:t>71,947,48</w:t>
            </w:r>
            <w:r w:rsidR="00BE73C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2" w:type="dxa"/>
          </w:tcPr>
          <w:p w14:paraId="2BF4A7BA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</w:tcPr>
          <w:p w14:paraId="63D34E9A" w14:textId="127AA531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63,249,729</w:t>
            </w:r>
          </w:p>
        </w:tc>
      </w:tr>
      <w:tr w:rsidR="00D5299E" w:rsidRPr="002E53F2" w14:paraId="0F9750A3" w14:textId="77777777">
        <w:trPr>
          <w:trHeight w:val="180"/>
        </w:trPr>
        <w:tc>
          <w:tcPr>
            <w:tcW w:w="3600" w:type="dxa"/>
          </w:tcPr>
          <w:p w14:paraId="7D3AB4CC" w14:textId="73620168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036F723" w14:textId="06754625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64,828 </w:t>
            </w:r>
          </w:p>
        </w:tc>
        <w:tc>
          <w:tcPr>
            <w:tcW w:w="270" w:type="dxa"/>
          </w:tcPr>
          <w:p w14:paraId="67B3CB76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77914E39" w14:textId="50A0DDF6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</w:pPr>
            <w:r w:rsidRPr="002E53F2"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  <w:t>50,129</w:t>
            </w:r>
          </w:p>
        </w:tc>
        <w:tc>
          <w:tcPr>
            <w:tcW w:w="270" w:type="dxa"/>
          </w:tcPr>
          <w:p w14:paraId="1C72D12D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BCF778C" w14:textId="5E8F0ADC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64,828 </w:t>
            </w:r>
          </w:p>
        </w:tc>
        <w:tc>
          <w:tcPr>
            <w:tcW w:w="262" w:type="dxa"/>
          </w:tcPr>
          <w:p w14:paraId="612A2BA5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9D94776" w14:textId="062008DE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E53F2"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  <w:t>50,129</w:t>
            </w:r>
          </w:p>
        </w:tc>
      </w:tr>
      <w:tr w:rsidR="00D5299E" w:rsidRPr="002E53F2" w14:paraId="4C31B514" w14:textId="77777777" w:rsidTr="005C64FC">
        <w:trPr>
          <w:trHeight w:val="180"/>
        </w:trPr>
        <w:tc>
          <w:tcPr>
            <w:tcW w:w="3600" w:type="dxa"/>
          </w:tcPr>
          <w:p w14:paraId="7BF75606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AC1924" w14:textId="299D464F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72,012,31</w:t>
            </w:r>
            <w:r w:rsidR="007E14D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74D68C0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FB84C18" w14:textId="5DF49414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63,299,858</w:t>
            </w:r>
          </w:p>
        </w:tc>
        <w:tc>
          <w:tcPr>
            <w:tcW w:w="270" w:type="dxa"/>
          </w:tcPr>
          <w:p w14:paraId="2C4BECFE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7CF8F8E" w14:textId="1EEAD6C0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72,012,31</w:t>
            </w:r>
            <w:r w:rsidR="007E14D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70C33F22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0D59E1A2" w14:textId="1600EBBE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63,299,858</w:t>
            </w:r>
          </w:p>
        </w:tc>
      </w:tr>
      <w:tr w:rsidR="00D5299E" w:rsidRPr="002E53F2" w14:paraId="14A0F81F" w14:textId="77777777" w:rsidTr="005C64FC">
        <w:trPr>
          <w:trHeight w:val="180"/>
        </w:trPr>
        <w:tc>
          <w:tcPr>
            <w:tcW w:w="3600" w:type="dxa"/>
          </w:tcPr>
          <w:p w14:paraId="653C8A21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E8C0EA5" w14:textId="0933691D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(253,650)</w:t>
            </w:r>
          </w:p>
        </w:tc>
        <w:tc>
          <w:tcPr>
            <w:tcW w:w="270" w:type="dxa"/>
          </w:tcPr>
          <w:p w14:paraId="3E1AB70B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21ECF871" w14:textId="763796AA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</w:rPr>
              <w:t>(280,548)</w:t>
            </w:r>
          </w:p>
        </w:tc>
        <w:tc>
          <w:tcPr>
            <w:tcW w:w="270" w:type="dxa"/>
          </w:tcPr>
          <w:p w14:paraId="1B03B98E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8F24065" w14:textId="162F9565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(253,650)</w:t>
            </w:r>
          </w:p>
        </w:tc>
        <w:tc>
          <w:tcPr>
            <w:tcW w:w="262" w:type="dxa"/>
          </w:tcPr>
          <w:p w14:paraId="009D4B4C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D5E459A" w14:textId="3C608940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</w:rPr>
              <w:t>(280,548)</w:t>
            </w:r>
          </w:p>
        </w:tc>
      </w:tr>
      <w:tr w:rsidR="00D5299E" w:rsidRPr="002E53F2" w14:paraId="6997CF61" w14:textId="77777777" w:rsidTr="005C64FC">
        <w:trPr>
          <w:trHeight w:val="180"/>
        </w:trPr>
        <w:tc>
          <w:tcPr>
            <w:tcW w:w="3600" w:type="dxa"/>
          </w:tcPr>
          <w:p w14:paraId="7D8B19D4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6ACE74" w14:textId="145428C6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71,758,660 </w:t>
            </w:r>
          </w:p>
        </w:tc>
        <w:tc>
          <w:tcPr>
            <w:tcW w:w="270" w:type="dxa"/>
          </w:tcPr>
          <w:p w14:paraId="087F1C79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F7409C1" w14:textId="40F6DCBB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63,019,310</w:t>
            </w:r>
          </w:p>
        </w:tc>
        <w:tc>
          <w:tcPr>
            <w:tcW w:w="270" w:type="dxa"/>
          </w:tcPr>
          <w:p w14:paraId="71A6E2A3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A5189E4" w14:textId="3A82FF43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71,758,660 </w:t>
            </w:r>
          </w:p>
        </w:tc>
        <w:tc>
          <w:tcPr>
            <w:tcW w:w="262" w:type="dxa"/>
          </w:tcPr>
          <w:p w14:paraId="1523C147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17BA8548" w14:textId="5E7E430D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E53F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63,019,310</w:t>
            </w:r>
          </w:p>
        </w:tc>
      </w:tr>
      <w:tr w:rsidR="00D5299E" w:rsidRPr="002E53F2" w14:paraId="224D68B5" w14:textId="77777777" w:rsidTr="00AF2174">
        <w:trPr>
          <w:trHeight w:val="180"/>
        </w:trPr>
        <w:tc>
          <w:tcPr>
            <w:tcW w:w="3600" w:type="dxa"/>
          </w:tcPr>
          <w:p w14:paraId="33EC5F2D" w14:textId="5516324F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40" w:hanging="3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2E53F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0C132C" w14:textId="7BACDFFC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(21,118,319)</w:t>
            </w:r>
          </w:p>
        </w:tc>
        <w:tc>
          <w:tcPr>
            <w:tcW w:w="270" w:type="dxa"/>
          </w:tcPr>
          <w:p w14:paraId="00483FF4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0C0D813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ECA1342" w14:textId="59D42B9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(29,321,984)</w:t>
            </w:r>
          </w:p>
        </w:tc>
        <w:tc>
          <w:tcPr>
            <w:tcW w:w="270" w:type="dxa"/>
          </w:tcPr>
          <w:p w14:paraId="5951BDD8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FECDADE" w14:textId="4E877053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 xml:space="preserve"> (21,118,319)</w:t>
            </w:r>
          </w:p>
        </w:tc>
        <w:tc>
          <w:tcPr>
            <w:tcW w:w="262" w:type="dxa"/>
          </w:tcPr>
          <w:p w14:paraId="2C95307F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CDF2BA8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272344D" w14:textId="089A8F05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(29,321,984)</w:t>
            </w:r>
          </w:p>
        </w:tc>
      </w:tr>
      <w:tr w:rsidR="00D5299E" w:rsidRPr="002E53F2" w14:paraId="60C5FC55" w14:textId="77777777" w:rsidTr="00AF2174">
        <w:trPr>
          <w:trHeight w:val="180"/>
        </w:trPr>
        <w:tc>
          <w:tcPr>
            <w:tcW w:w="3600" w:type="dxa"/>
          </w:tcPr>
          <w:p w14:paraId="7E5B6DB3" w14:textId="6F744004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2E53F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E53F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2E53F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C6993" w14:textId="3219BF42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50,640,341 </w:t>
            </w:r>
          </w:p>
        </w:tc>
        <w:tc>
          <w:tcPr>
            <w:tcW w:w="270" w:type="dxa"/>
          </w:tcPr>
          <w:p w14:paraId="69BAD9BB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403FD704" w14:textId="68B50A0B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E53F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33,697,326</w:t>
            </w:r>
          </w:p>
        </w:tc>
        <w:tc>
          <w:tcPr>
            <w:tcW w:w="270" w:type="dxa"/>
          </w:tcPr>
          <w:p w14:paraId="6C28867F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69BCB25E" w14:textId="3CED08D4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50,640,341 </w:t>
            </w:r>
          </w:p>
        </w:tc>
        <w:tc>
          <w:tcPr>
            <w:tcW w:w="262" w:type="dxa"/>
          </w:tcPr>
          <w:p w14:paraId="0713A049" w14:textId="77777777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6F8C5B9" w14:textId="2C6D7521" w:rsidR="00D5299E" w:rsidRPr="002E53F2" w:rsidRDefault="00D5299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33,697,326</w:t>
            </w:r>
          </w:p>
        </w:tc>
      </w:tr>
    </w:tbl>
    <w:p w14:paraId="7BC84AB4" w14:textId="77777777" w:rsidR="00E00BAB" w:rsidRPr="002E53F2" w:rsidRDefault="00E00BA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4"/>
          <w:szCs w:val="24"/>
        </w:rPr>
      </w:pPr>
    </w:p>
    <w:p w14:paraId="48ED3964" w14:textId="2A61B7D4" w:rsidR="0013236F" w:rsidRPr="002E53F2" w:rsidRDefault="00F2071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823662" w:rsidRPr="002E53F2">
        <w:rPr>
          <w:rFonts w:ascii="Angsana New" w:hAnsi="Angsana New"/>
          <w:sz w:val="30"/>
          <w:szCs w:val="30"/>
        </w:rPr>
        <w:t>16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มิถุนายน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256</w:t>
      </w:r>
      <w:r w:rsidR="00823662" w:rsidRPr="002E53F2">
        <w:rPr>
          <w:rFonts w:ascii="Angsana New" w:hAnsi="Angsana New"/>
          <w:sz w:val="30"/>
          <w:szCs w:val="30"/>
        </w:rPr>
        <w:t>8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6635D3" w:rsidRPr="002E53F2">
        <w:rPr>
          <w:rFonts w:ascii="Angsana New" w:hAnsi="Angsana New" w:hint="cs"/>
          <w:sz w:val="30"/>
          <w:szCs w:val="30"/>
          <w:cs/>
        </w:rPr>
        <w:t>วงเงินรวม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20,000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2637C5" w:rsidRPr="002E53F2">
        <w:rPr>
          <w:rFonts w:ascii="Angsana New" w:hAnsi="Angsana New" w:hint="cs"/>
          <w:sz w:val="30"/>
          <w:szCs w:val="30"/>
          <w:cs/>
        </w:rPr>
        <w:t>มีอัตราดอกเบี้ย</w:t>
      </w:r>
      <w:r w:rsidR="002637C5" w:rsidRPr="002E53F2">
        <w:rPr>
          <w:rFonts w:ascii="Angsana New" w:hAnsi="Angsana New"/>
          <w:sz w:val="30"/>
          <w:szCs w:val="30"/>
        </w:rPr>
        <w:t xml:space="preserve"> THOR </w:t>
      </w:r>
      <w:r w:rsidR="002637C5" w:rsidRPr="002E53F2">
        <w:rPr>
          <w:rFonts w:ascii="Angsana New" w:hAnsi="Angsana New" w:hint="cs"/>
          <w:sz w:val="30"/>
          <w:szCs w:val="30"/>
          <w:cs/>
        </w:rPr>
        <w:t>บวกส่วนเพิ่มต่อปี</w:t>
      </w:r>
      <w:r w:rsidR="008A245F" w:rsidRPr="002E53F2">
        <w:rPr>
          <w:rFonts w:ascii="Angsana New" w:hAnsi="Angsana New"/>
          <w:sz w:val="30"/>
          <w:szCs w:val="30"/>
        </w:rPr>
        <w:t xml:space="preserve"> </w:t>
      </w:r>
      <w:r w:rsidR="002637C5" w:rsidRPr="002E53F2">
        <w:rPr>
          <w:rFonts w:ascii="Angsana New" w:hAnsi="Angsana New" w:hint="cs"/>
          <w:sz w:val="30"/>
          <w:szCs w:val="30"/>
          <w:cs/>
        </w:rPr>
        <w:t>เงื่อนไขการจ่ายชำระคืนเงินกู้</w:t>
      </w:r>
      <w:r w:rsidR="002637C5" w:rsidRPr="002E53F2">
        <w:rPr>
          <w:rFonts w:ascii="Angsana New" w:hAnsi="Angsana New" w:hint="cs"/>
          <w:spacing w:val="-6"/>
          <w:sz w:val="30"/>
          <w:szCs w:val="30"/>
          <w:cs/>
        </w:rPr>
        <w:t>ภายใน</w:t>
      </w:r>
      <w:r w:rsidR="002637C5" w:rsidRPr="002E53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637C5" w:rsidRPr="002E53F2">
        <w:rPr>
          <w:rFonts w:ascii="Angsana New" w:hAnsi="Angsana New"/>
          <w:spacing w:val="-6"/>
          <w:sz w:val="30"/>
          <w:szCs w:val="30"/>
        </w:rPr>
        <w:t>3</w:t>
      </w:r>
      <w:r w:rsidR="002637C5" w:rsidRPr="002E53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637C5" w:rsidRPr="002E53F2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="002637C5" w:rsidRPr="002E53F2">
        <w:rPr>
          <w:rFonts w:ascii="Angsana New" w:hAnsi="Angsana New"/>
          <w:spacing w:val="-6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เงินกู้ยืมดังกล่าวมีวัตถุประสงค์เพื่อ</w:t>
      </w:r>
      <w:r w:rsidR="00B82A88" w:rsidRPr="002E53F2">
        <w:rPr>
          <w:rFonts w:ascii="Angsana New" w:hAnsi="Angsana New" w:hint="cs"/>
          <w:sz w:val="30"/>
          <w:szCs w:val="30"/>
          <w:cs/>
        </w:rPr>
        <w:t>ชำระคืนเงินกู้ยืมเดิมของบริษัท และ</w:t>
      </w:r>
      <w:r w:rsidRPr="002E53F2">
        <w:rPr>
          <w:rFonts w:ascii="Angsana New" w:hAnsi="Angsana New" w:hint="cs"/>
          <w:sz w:val="30"/>
          <w:szCs w:val="30"/>
          <w:cs/>
        </w:rPr>
        <w:t>จ่ายซื้อ</w:t>
      </w:r>
      <w:r w:rsidR="006276BC" w:rsidRPr="002E53F2">
        <w:rPr>
          <w:rFonts w:ascii="Angsana New" w:hAnsi="Angsana New" w:hint="cs"/>
          <w:sz w:val="30"/>
          <w:szCs w:val="30"/>
          <w:cs/>
        </w:rPr>
        <w:t>โครงการใหม่ รวมทั้ง</w:t>
      </w:r>
      <w:r w:rsidRPr="002E53F2">
        <w:rPr>
          <w:rFonts w:ascii="Angsana New" w:hAnsi="Angsana New" w:hint="cs"/>
          <w:sz w:val="30"/>
          <w:szCs w:val="30"/>
          <w:cs/>
        </w:rPr>
        <w:t>พัฒนาโครงการ</w:t>
      </w:r>
      <w:r w:rsidR="00BB5345" w:rsidRPr="002E53F2">
        <w:rPr>
          <w:rFonts w:ascii="Angsana New" w:hAnsi="Angsana New" w:hint="cs"/>
          <w:sz w:val="30"/>
          <w:szCs w:val="30"/>
          <w:cs/>
        </w:rPr>
        <w:t>เดิม</w:t>
      </w:r>
      <w:r w:rsidR="006276BC" w:rsidRPr="002E53F2">
        <w:rPr>
          <w:rFonts w:ascii="Angsana New" w:hAnsi="Angsana New" w:hint="cs"/>
          <w:sz w:val="30"/>
          <w:szCs w:val="30"/>
          <w:cs/>
        </w:rPr>
        <w:t>ที่มีอยู่</w:t>
      </w:r>
    </w:p>
    <w:p w14:paraId="405BBDBA" w14:textId="77777777" w:rsidR="002637C5" w:rsidRPr="002E53F2" w:rsidRDefault="002637C5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01F35C7F" w14:textId="2262B913" w:rsidR="00E877FB" w:rsidRDefault="00E877F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27 </w:t>
      </w:r>
      <w:r w:rsidRPr="002E53F2">
        <w:rPr>
          <w:rFonts w:ascii="Angsana New" w:hAnsi="Angsana New" w:hint="cs"/>
          <w:sz w:val="30"/>
          <w:szCs w:val="30"/>
          <w:cs/>
        </w:rPr>
        <w:t>มิถุนายน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2568 </w:t>
      </w:r>
      <w:r w:rsidRPr="002E53F2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6635D3" w:rsidRPr="002E53F2">
        <w:rPr>
          <w:rFonts w:ascii="Angsana New" w:hAnsi="Angsana New" w:hint="cs"/>
          <w:sz w:val="30"/>
          <w:szCs w:val="30"/>
          <w:cs/>
        </w:rPr>
        <w:t>วงเงินรวม</w:t>
      </w:r>
      <w:r w:rsidR="006635D3"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3,000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มีอัตราดอกเบี้ย</w:t>
      </w:r>
      <w:r w:rsidRPr="002E53F2">
        <w:rPr>
          <w:rFonts w:ascii="Angsana New" w:hAnsi="Angsana New"/>
          <w:sz w:val="30"/>
          <w:szCs w:val="30"/>
        </w:rPr>
        <w:t xml:space="preserve"> THOR </w:t>
      </w:r>
      <w:r w:rsidRPr="002E53F2">
        <w:rPr>
          <w:rFonts w:ascii="Angsana New" w:hAnsi="Angsana New" w:hint="cs"/>
          <w:sz w:val="30"/>
          <w:szCs w:val="30"/>
          <w:cs/>
        </w:rPr>
        <w:t>บวกส่วนเพิ่มต่อปี</w:t>
      </w:r>
      <w:r w:rsidR="008A245F"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เงื่อนไขการจ่ายชำระคืนเงินกู้</w:t>
      </w:r>
      <w:r w:rsidRPr="002E53F2">
        <w:rPr>
          <w:rFonts w:ascii="Angsana New" w:hAnsi="Angsana New" w:hint="cs"/>
          <w:spacing w:val="-6"/>
          <w:sz w:val="30"/>
          <w:szCs w:val="30"/>
          <w:cs/>
        </w:rPr>
        <w:t>ภายใน</w:t>
      </w:r>
      <w:r w:rsidRPr="002E53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pacing w:val="-6"/>
          <w:sz w:val="30"/>
          <w:szCs w:val="30"/>
        </w:rPr>
        <w:t>3</w:t>
      </w:r>
      <w:r w:rsidRPr="002E53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2E53F2">
        <w:rPr>
          <w:rFonts w:ascii="Angsana New" w:hAnsi="Angsana New"/>
          <w:spacing w:val="-6"/>
          <w:sz w:val="30"/>
          <w:szCs w:val="30"/>
        </w:rPr>
        <w:t xml:space="preserve"> </w:t>
      </w:r>
      <w:r w:rsidRPr="002E53F2">
        <w:rPr>
          <w:rFonts w:ascii="Angsana New" w:hAnsi="Angsana New" w:hint="cs"/>
          <w:spacing w:val="-6"/>
          <w:sz w:val="30"/>
          <w:szCs w:val="30"/>
          <w:cs/>
        </w:rPr>
        <w:t>นับจากวันที่เบิกใช้</w:t>
      </w:r>
      <w:r w:rsidRPr="002E53F2">
        <w:rPr>
          <w:rFonts w:ascii="Angsana New" w:hAnsi="Angsana New"/>
          <w:sz w:val="30"/>
          <w:szCs w:val="30"/>
        </w:rPr>
        <w:t xml:space="preserve"> </w:t>
      </w:r>
    </w:p>
    <w:p w14:paraId="23269DBA" w14:textId="5002C3A7" w:rsidR="00075813" w:rsidRPr="00E46EAA" w:rsidRDefault="0007581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</w:pPr>
      <w:r w:rsidRPr="00075813">
        <w:rPr>
          <w:rFonts w:ascii="Angsana New" w:hAnsi="Angsana New" w:hint="cs"/>
          <w:sz w:val="30"/>
          <w:szCs w:val="30"/>
          <w:cs/>
        </w:rPr>
        <w:lastRenderedPageBreak/>
        <w:t>ในระหว่างงวดเก้าเดือนสิ้นสุด</w:t>
      </w:r>
      <w:r w:rsidRPr="00075813">
        <w:rPr>
          <w:rFonts w:ascii="Angsana New" w:hAnsi="Angsana New"/>
          <w:sz w:val="30"/>
          <w:szCs w:val="30"/>
          <w:cs/>
        </w:rPr>
        <w:t xml:space="preserve"> </w:t>
      </w:r>
      <w:r w:rsidRPr="00075813">
        <w:rPr>
          <w:rFonts w:ascii="Angsana New" w:hAnsi="Angsana New"/>
          <w:sz w:val="30"/>
          <w:szCs w:val="30"/>
        </w:rPr>
        <w:t xml:space="preserve">30 </w:t>
      </w:r>
      <w:r w:rsidRPr="00075813">
        <w:rPr>
          <w:rFonts w:ascii="Angsana New" w:hAnsi="Angsana New" w:hint="cs"/>
          <w:sz w:val="30"/>
          <w:szCs w:val="30"/>
          <w:cs/>
        </w:rPr>
        <w:t>กันยายน</w:t>
      </w:r>
      <w:r w:rsidRPr="00075813">
        <w:rPr>
          <w:rFonts w:ascii="Angsana New" w:hAnsi="Angsana New"/>
          <w:sz w:val="30"/>
          <w:szCs w:val="30"/>
          <w:cs/>
        </w:rPr>
        <w:t xml:space="preserve"> </w:t>
      </w:r>
      <w:r w:rsidRPr="00075813">
        <w:rPr>
          <w:rFonts w:ascii="Angsana New" w:hAnsi="Angsana New"/>
          <w:sz w:val="30"/>
          <w:szCs w:val="30"/>
        </w:rPr>
        <w:t xml:space="preserve">2568 </w:t>
      </w:r>
      <w:r w:rsidRPr="00075813">
        <w:rPr>
          <w:rFonts w:ascii="Angsana New" w:hAnsi="Angsana New" w:hint="cs"/>
          <w:sz w:val="30"/>
          <w:szCs w:val="30"/>
          <w:cs/>
        </w:rPr>
        <w:t>สัญญาเงินกู้ยืมระหว่างบริษัทกับสถาบันการเงินในประเทศหลายแห่ง</w:t>
      </w:r>
      <w:r w:rsidRPr="00075813">
        <w:rPr>
          <w:rFonts w:ascii="Angsana New" w:hAnsi="Angsana New"/>
          <w:sz w:val="30"/>
          <w:szCs w:val="30"/>
          <w:cs/>
        </w:rPr>
        <w:t xml:space="preserve"> </w:t>
      </w:r>
      <w:r w:rsidRPr="00075813">
        <w:rPr>
          <w:rFonts w:ascii="Angsana New" w:hAnsi="Angsana New" w:hint="cs"/>
          <w:sz w:val="30"/>
          <w:szCs w:val="30"/>
          <w:cs/>
        </w:rPr>
        <w:t>จำนวน</w:t>
      </w:r>
      <w:r w:rsidRPr="00075813">
        <w:rPr>
          <w:rFonts w:ascii="Angsana New" w:hAnsi="Angsana New"/>
          <w:sz w:val="30"/>
          <w:szCs w:val="30"/>
          <w:cs/>
        </w:rPr>
        <w:t xml:space="preserve"> </w:t>
      </w:r>
      <w:r w:rsidRPr="00075813">
        <w:rPr>
          <w:rFonts w:ascii="Angsana New" w:hAnsi="Angsana New"/>
          <w:sz w:val="30"/>
          <w:szCs w:val="30"/>
        </w:rPr>
        <w:t xml:space="preserve">2 </w:t>
      </w:r>
      <w:r w:rsidRPr="00075813">
        <w:rPr>
          <w:rFonts w:ascii="Angsana New" w:hAnsi="Angsana New" w:hint="cs"/>
          <w:sz w:val="30"/>
          <w:szCs w:val="30"/>
          <w:cs/>
        </w:rPr>
        <w:t>ฉบับ</w:t>
      </w:r>
      <w:r w:rsidRPr="00075813">
        <w:rPr>
          <w:rFonts w:ascii="Angsana New" w:hAnsi="Angsana New"/>
          <w:sz w:val="30"/>
          <w:szCs w:val="30"/>
          <w:cs/>
        </w:rPr>
        <w:t xml:space="preserve"> </w:t>
      </w:r>
      <w:r w:rsidRPr="00075813">
        <w:rPr>
          <w:rFonts w:ascii="Angsana New" w:hAnsi="Angsana New" w:hint="cs"/>
          <w:sz w:val="30"/>
          <w:szCs w:val="30"/>
          <w:cs/>
        </w:rPr>
        <w:t>วงเงินรวม</w:t>
      </w:r>
      <w:r w:rsidRPr="00075813">
        <w:rPr>
          <w:rFonts w:ascii="Angsana New" w:hAnsi="Angsana New"/>
          <w:sz w:val="30"/>
          <w:szCs w:val="30"/>
          <w:cs/>
        </w:rPr>
        <w:t xml:space="preserve"> </w:t>
      </w:r>
      <w:r w:rsidRPr="00075813">
        <w:rPr>
          <w:rFonts w:ascii="Angsana New" w:hAnsi="Angsana New"/>
          <w:sz w:val="30"/>
          <w:szCs w:val="30"/>
        </w:rPr>
        <w:t xml:space="preserve">40,000 </w:t>
      </w:r>
      <w:r w:rsidRPr="00075813">
        <w:rPr>
          <w:rFonts w:ascii="Angsana New" w:hAnsi="Angsana New" w:hint="cs"/>
          <w:sz w:val="30"/>
          <w:szCs w:val="30"/>
          <w:cs/>
        </w:rPr>
        <w:t>ล้านบาท</w:t>
      </w:r>
      <w:r w:rsidRPr="00075813">
        <w:rPr>
          <w:rFonts w:ascii="Angsana New" w:hAnsi="Angsana New"/>
          <w:sz w:val="30"/>
          <w:szCs w:val="30"/>
          <w:cs/>
        </w:rPr>
        <w:t xml:space="preserve"> </w:t>
      </w:r>
      <w:r w:rsidRPr="00075813">
        <w:rPr>
          <w:rFonts w:ascii="Angsana New" w:hAnsi="Angsana New" w:hint="cs"/>
          <w:sz w:val="30"/>
          <w:szCs w:val="30"/>
          <w:cs/>
        </w:rPr>
        <w:t>ได้ครบกำหนดชำระเงิน</w:t>
      </w:r>
      <w:r w:rsidRPr="00075813">
        <w:rPr>
          <w:rFonts w:ascii="Angsana New" w:hAnsi="Angsana New"/>
          <w:sz w:val="30"/>
          <w:szCs w:val="30"/>
          <w:cs/>
        </w:rPr>
        <w:t xml:space="preserve"> </w:t>
      </w:r>
      <w:r w:rsidRPr="00075813">
        <w:rPr>
          <w:rFonts w:ascii="Angsana New" w:hAnsi="Angsana New" w:hint="cs"/>
          <w:sz w:val="30"/>
          <w:szCs w:val="30"/>
          <w:cs/>
        </w:rPr>
        <w:t>ทั้งนี้บริษัทได้จ่ายชำระเงินกู้ยืมทั้งจำนวนแก่สถาบันการเงิน</w:t>
      </w:r>
      <w:r w:rsidRPr="00075813">
        <w:rPr>
          <w:rFonts w:ascii="Angsana New" w:hAnsi="Angsana New"/>
          <w:sz w:val="30"/>
          <w:szCs w:val="30"/>
          <w:cs/>
        </w:rPr>
        <w:t xml:space="preserve"> </w:t>
      </w:r>
      <w:r w:rsidRPr="00075813">
        <w:rPr>
          <w:rFonts w:ascii="Angsana New" w:hAnsi="Angsana New" w:hint="cs"/>
          <w:sz w:val="30"/>
          <w:szCs w:val="30"/>
          <w:cs/>
        </w:rPr>
        <w:t>ส่งผลให้สัญญาเงินกู้ยืมสิ้นสุดลง</w:t>
      </w:r>
    </w:p>
    <w:p w14:paraId="28B480A1" w14:textId="77777777" w:rsidR="00E46EAA" w:rsidRPr="002E53F2" w:rsidRDefault="00E46EA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26E36D1B" w14:textId="68563FA3" w:rsidR="00590682" w:rsidRPr="002E53F2" w:rsidRDefault="00590682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ตามข้อตกลงในสัญญากู้ยืมเงินระยะยาวกับสถาบันการเงินในประเทศและต่างประเทศ</w:t>
      </w:r>
      <w:r w:rsidR="00EA0AAA"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บริษัทต้องปฏิบัติตามข้อตกลงในสัญญาเงินกู้ยืมหลายประการ เช่น</w:t>
      </w:r>
    </w:p>
    <w:p w14:paraId="584484A9" w14:textId="01D61A62" w:rsidR="002E200F" w:rsidRPr="002E53F2" w:rsidRDefault="002E200F" w:rsidP="002E53F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ดำรงสัดส่วนการถือหุ้นในบริษัทของผู้ถือหุ้นกลุ่มสิริวัฒนภักดีไว้ไม่น้อยกว่าร้อยละ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50 </w:t>
      </w:r>
      <w:r w:rsidRPr="002E53F2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ไม่ว่าทางตรงหรือทางอ้อมตลอดระยะเวลาที่บริษัทมีภาระหนี้กับสถาบันการเงิน</w:t>
      </w:r>
      <w:r w:rsidR="00A177F6" w:rsidRPr="002E53F2">
        <w:rPr>
          <w:rFonts w:ascii="Angsana New" w:hAnsi="Angsana New" w:hint="cs"/>
          <w:sz w:val="30"/>
          <w:szCs w:val="30"/>
          <w:cs/>
        </w:rPr>
        <w:t>สำหรับเงินกู้ยืมระยะยาวบางส่วน</w:t>
      </w:r>
    </w:p>
    <w:p w14:paraId="31796435" w14:textId="77777777" w:rsidR="00590682" w:rsidRPr="002E53F2" w:rsidRDefault="00590682" w:rsidP="002E53F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1906149B" w14:textId="274E551F" w:rsidR="00590682" w:rsidRPr="002E53F2" w:rsidRDefault="00590682" w:rsidP="002E53F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บริษัทและบริษัทย่อยต้องไม่ทำการโอน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ขาย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</w:t>
      </w:r>
      <w:r w:rsidR="00DB45A3"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ๆ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กับทรัพย์สิน</w:t>
      </w:r>
      <w:r w:rsidR="00A8647D" w:rsidRPr="002E53F2">
        <w:rPr>
          <w:rFonts w:ascii="Angsana New" w:hAnsi="Angsana New"/>
          <w:sz w:val="30"/>
          <w:szCs w:val="30"/>
        </w:rPr>
        <w:br/>
      </w:r>
      <w:r w:rsidRPr="002E53F2">
        <w:rPr>
          <w:rFonts w:ascii="Angsana New" w:hAnsi="Angsana New" w:hint="cs"/>
          <w:sz w:val="30"/>
          <w:szCs w:val="30"/>
          <w:cs/>
        </w:rPr>
        <w:t>ในเครือเว้นแต่เป็นภาระติดพันที่เกิดโดยผลของกฎหมาย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และ</w:t>
      </w:r>
    </w:p>
    <w:p w14:paraId="19513F80" w14:textId="64C6DA46" w:rsidR="00590682" w:rsidRPr="002E53F2" w:rsidRDefault="00590682" w:rsidP="002E53F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pacing w:val="6"/>
          <w:sz w:val="30"/>
          <w:szCs w:val="30"/>
        </w:rPr>
      </w:pPr>
      <w:r w:rsidRPr="002E53F2">
        <w:rPr>
          <w:rFonts w:ascii="Angsana New" w:hAnsi="Angsana New" w:hint="cs"/>
          <w:spacing w:val="6"/>
          <w:sz w:val="30"/>
          <w:szCs w:val="30"/>
          <w:cs/>
        </w:rPr>
        <w:t>บริษัทต้องป</w:t>
      </w:r>
      <w:r w:rsidR="001F4E54" w:rsidRPr="002E53F2">
        <w:rPr>
          <w:rFonts w:ascii="Angsana New" w:hAnsi="Angsana New" w:hint="cs"/>
          <w:spacing w:val="6"/>
          <w:sz w:val="30"/>
          <w:szCs w:val="30"/>
          <w:cs/>
        </w:rPr>
        <w:t>ฏิ</w:t>
      </w:r>
      <w:r w:rsidRPr="002E53F2">
        <w:rPr>
          <w:rFonts w:ascii="Angsana New" w:hAnsi="Angsana New" w:hint="cs"/>
          <w:spacing w:val="6"/>
          <w:sz w:val="30"/>
          <w:szCs w:val="30"/>
          <w:cs/>
        </w:rPr>
        <w:t>บัติตามกฎหมาย</w:t>
      </w:r>
      <w:r w:rsidRPr="002E53F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6"/>
          <w:sz w:val="30"/>
          <w:szCs w:val="30"/>
          <w:cs/>
        </w:rPr>
        <w:t>กฎเกณฑ์และข้อบังคับที่เกี่ยวข้อง</w:t>
      </w:r>
      <w:r w:rsidRPr="002E53F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6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4E98CF5A" w14:textId="77777777" w:rsidR="00DB3A53" w:rsidRPr="002E53F2" w:rsidRDefault="00DB3A5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4"/>
          <w:szCs w:val="24"/>
        </w:rPr>
      </w:pPr>
    </w:p>
    <w:p w14:paraId="409E3937" w14:textId="65C2CC7A" w:rsidR="00A60157" w:rsidRPr="002E53F2" w:rsidRDefault="00BA733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8" w:name="_Hlk70501919"/>
      <w:r w:rsidRPr="002E53F2">
        <w:rPr>
          <w:rFonts w:ascii="Angsana New" w:hAnsi="Angsana New" w:hint="cs"/>
          <w:sz w:val="30"/>
          <w:szCs w:val="30"/>
          <w:cs/>
        </w:rPr>
        <w:t xml:space="preserve">ณ </w:t>
      </w:r>
      <w:r w:rsidR="000A071F" w:rsidRPr="002E53F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42A9B" w:rsidRPr="002E53F2">
        <w:rPr>
          <w:rFonts w:ascii="Angsana New" w:hAnsi="Angsana New"/>
          <w:sz w:val="30"/>
          <w:szCs w:val="30"/>
        </w:rPr>
        <w:t xml:space="preserve">30 </w:t>
      </w:r>
      <w:r w:rsidR="00613EEF" w:rsidRPr="002E53F2">
        <w:rPr>
          <w:rFonts w:ascii="Angsana New" w:hAnsi="Angsana New" w:hint="cs"/>
          <w:sz w:val="30"/>
          <w:szCs w:val="30"/>
          <w:cs/>
        </w:rPr>
        <w:t>กันยายน</w:t>
      </w:r>
      <w:r w:rsidR="00613EEF" w:rsidRPr="002E53F2">
        <w:rPr>
          <w:rFonts w:ascii="Angsana New" w:hAnsi="Angsana New"/>
          <w:sz w:val="30"/>
          <w:szCs w:val="30"/>
          <w:cs/>
        </w:rPr>
        <w:t xml:space="preserve"> </w:t>
      </w:r>
      <w:r w:rsidR="000A071F" w:rsidRPr="002E53F2">
        <w:rPr>
          <w:rFonts w:ascii="Angsana New" w:hAnsi="Angsana New"/>
          <w:sz w:val="30"/>
          <w:szCs w:val="30"/>
        </w:rPr>
        <w:t>256</w:t>
      </w:r>
      <w:r w:rsidR="00481BDA" w:rsidRPr="002E53F2">
        <w:rPr>
          <w:rFonts w:ascii="Angsana New" w:hAnsi="Angsana New"/>
          <w:sz w:val="30"/>
          <w:szCs w:val="30"/>
        </w:rPr>
        <w:t>8</w:t>
      </w:r>
      <w:r w:rsidR="00EE32A3" w:rsidRPr="002E53F2">
        <w:rPr>
          <w:rFonts w:ascii="Angsana New" w:hAnsi="Angsana New"/>
          <w:sz w:val="30"/>
          <w:szCs w:val="30"/>
        </w:rPr>
        <w:t xml:space="preserve"> </w:t>
      </w:r>
      <w:r w:rsidR="00EE32A3" w:rsidRPr="002E53F2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="00EE32A3" w:rsidRPr="002E53F2">
        <w:rPr>
          <w:rFonts w:ascii="Angsana New" w:hAnsi="Angsana New"/>
          <w:sz w:val="30"/>
          <w:szCs w:val="30"/>
          <w:cs/>
        </w:rPr>
        <w:br/>
      </w:r>
      <w:r w:rsidR="00EE32A3" w:rsidRPr="002E53F2">
        <w:rPr>
          <w:rFonts w:ascii="Angsana New" w:hAnsi="Angsana New" w:hint="cs"/>
          <w:sz w:val="30"/>
          <w:szCs w:val="30"/>
          <w:cs/>
        </w:rPr>
        <w:t>ระยะยาว เงินกู้ยืมระยะสั้น และวงเงินเบิกเกินบัญชีรวม</w:t>
      </w:r>
      <w:r w:rsidR="00D07170" w:rsidRPr="002E53F2">
        <w:rPr>
          <w:rFonts w:ascii="Angsana New" w:hAnsi="Angsana New"/>
          <w:sz w:val="30"/>
          <w:szCs w:val="30"/>
        </w:rPr>
        <w:t xml:space="preserve"> 18,</w:t>
      </w:r>
      <w:r w:rsidR="00A3732A" w:rsidRPr="002E53F2">
        <w:rPr>
          <w:rFonts w:ascii="Angsana New" w:hAnsi="Angsana New"/>
          <w:sz w:val="30"/>
          <w:szCs w:val="30"/>
        </w:rPr>
        <w:t>252</w:t>
      </w:r>
      <w:r w:rsidR="00D07170" w:rsidRPr="002E53F2">
        <w:rPr>
          <w:rFonts w:ascii="Angsana New" w:hAnsi="Angsana New"/>
          <w:sz w:val="30"/>
          <w:szCs w:val="30"/>
        </w:rPr>
        <w:t>.</w:t>
      </w:r>
      <w:r w:rsidR="00A3732A" w:rsidRPr="002E53F2">
        <w:rPr>
          <w:rFonts w:ascii="Angsana New" w:hAnsi="Angsana New"/>
          <w:sz w:val="30"/>
          <w:szCs w:val="30"/>
        </w:rPr>
        <w:t>65</w:t>
      </w:r>
      <w:r w:rsidR="001E5DB5" w:rsidRPr="002E53F2">
        <w:rPr>
          <w:rFonts w:ascii="Angsana New" w:hAnsi="Angsana New"/>
          <w:sz w:val="30"/>
          <w:szCs w:val="30"/>
        </w:rPr>
        <w:t xml:space="preserve"> </w:t>
      </w:r>
      <w:r w:rsidR="00EE32A3" w:rsidRPr="002E53F2">
        <w:rPr>
          <w:rFonts w:ascii="Angsana New" w:hAnsi="Angsana New" w:hint="cs"/>
          <w:sz w:val="30"/>
          <w:szCs w:val="30"/>
          <w:cs/>
        </w:rPr>
        <w:t>ล้านบาทและ</w:t>
      </w:r>
      <w:r w:rsidR="00226A83" w:rsidRPr="002E53F2">
        <w:rPr>
          <w:rFonts w:ascii="Angsana New" w:hAnsi="Angsana New"/>
          <w:sz w:val="30"/>
          <w:szCs w:val="30"/>
        </w:rPr>
        <w:t xml:space="preserve"> </w:t>
      </w:r>
      <w:r w:rsidR="00D07170" w:rsidRPr="002E53F2">
        <w:rPr>
          <w:rFonts w:ascii="Angsana New" w:hAnsi="Angsana New"/>
          <w:sz w:val="30"/>
          <w:szCs w:val="30"/>
        </w:rPr>
        <w:t>18,</w:t>
      </w:r>
      <w:r w:rsidR="00A3732A" w:rsidRPr="002E53F2">
        <w:rPr>
          <w:rFonts w:ascii="Angsana New" w:hAnsi="Angsana New"/>
          <w:sz w:val="30"/>
          <w:szCs w:val="30"/>
        </w:rPr>
        <w:t>369.06</w:t>
      </w:r>
      <w:r w:rsidR="001E5DB5" w:rsidRPr="002E53F2">
        <w:rPr>
          <w:rFonts w:ascii="Angsana New" w:hAnsi="Angsana New"/>
          <w:sz w:val="30"/>
          <w:szCs w:val="30"/>
        </w:rPr>
        <w:t xml:space="preserve"> </w:t>
      </w:r>
      <w:r w:rsidR="00EE32A3" w:rsidRPr="002E53F2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FB6704" w:rsidRPr="002E53F2">
        <w:rPr>
          <w:rFonts w:ascii="Angsana New" w:hAnsi="Angsana New"/>
          <w:sz w:val="30"/>
          <w:szCs w:val="30"/>
        </w:rPr>
        <w:t xml:space="preserve"> </w:t>
      </w:r>
      <w:r w:rsidR="00EE32A3" w:rsidRPr="002E53F2">
        <w:rPr>
          <w:rFonts w:ascii="Angsana New" w:hAnsi="Angsana New"/>
          <w:i/>
          <w:iCs/>
          <w:sz w:val="30"/>
          <w:szCs w:val="30"/>
        </w:rPr>
        <w:t>(</w:t>
      </w:r>
      <w:r w:rsidR="00E00BAB" w:rsidRPr="002E53F2">
        <w:rPr>
          <w:rFonts w:ascii="Angsana New" w:hAnsi="Angsana New"/>
          <w:i/>
          <w:iCs/>
          <w:sz w:val="30"/>
          <w:szCs w:val="30"/>
        </w:rPr>
        <w:t>31</w:t>
      </w:r>
      <w:r w:rsidR="00EE32A3" w:rsidRPr="002E53F2">
        <w:rPr>
          <w:rFonts w:ascii="Angsana New" w:hAnsi="Angsana New"/>
          <w:i/>
          <w:iCs/>
          <w:sz w:val="30"/>
          <w:szCs w:val="30"/>
        </w:rPr>
        <w:t xml:space="preserve"> </w:t>
      </w:r>
      <w:r w:rsidR="00EE32A3" w:rsidRPr="002E53F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EE32A3" w:rsidRPr="002E53F2">
        <w:rPr>
          <w:rFonts w:ascii="Angsana New" w:hAnsi="Angsana New"/>
          <w:i/>
          <w:iCs/>
          <w:sz w:val="30"/>
          <w:szCs w:val="30"/>
        </w:rPr>
        <w:t>256</w:t>
      </w:r>
      <w:r w:rsidR="00481BDA" w:rsidRPr="002E53F2">
        <w:rPr>
          <w:rFonts w:ascii="Angsana New" w:hAnsi="Angsana New"/>
          <w:i/>
          <w:iCs/>
          <w:sz w:val="30"/>
          <w:szCs w:val="30"/>
        </w:rPr>
        <w:t>7</w:t>
      </w:r>
      <w:r w:rsidR="00EE32A3" w:rsidRPr="002E53F2">
        <w:rPr>
          <w:rFonts w:ascii="Angsana New" w:hAnsi="Angsana New"/>
          <w:i/>
          <w:iCs/>
          <w:sz w:val="30"/>
          <w:szCs w:val="30"/>
        </w:rPr>
        <w:t xml:space="preserve">: </w:t>
      </w:r>
      <w:r w:rsidR="00AF2D0A" w:rsidRPr="002E53F2">
        <w:rPr>
          <w:rFonts w:ascii="Angsana New" w:hAnsi="Angsana New"/>
          <w:i/>
          <w:iCs/>
          <w:sz w:val="30"/>
          <w:szCs w:val="30"/>
        </w:rPr>
        <w:t>31,613.70</w:t>
      </w:r>
      <w:r w:rsidR="00481BDA" w:rsidRPr="002E53F2">
        <w:rPr>
          <w:rFonts w:ascii="Angsana New" w:hAnsi="Angsana New"/>
          <w:i/>
          <w:iCs/>
          <w:sz w:val="30"/>
          <w:szCs w:val="30"/>
        </w:rPr>
        <w:t xml:space="preserve"> </w:t>
      </w:r>
      <w:r w:rsidR="00481BDA" w:rsidRPr="002E53F2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="00481BDA" w:rsidRPr="002E53F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F2D0A" w:rsidRPr="002E53F2">
        <w:rPr>
          <w:rFonts w:ascii="Angsana New" w:hAnsi="Angsana New"/>
          <w:i/>
          <w:iCs/>
          <w:sz w:val="30"/>
          <w:szCs w:val="30"/>
        </w:rPr>
        <w:t>31,528.70</w:t>
      </w:r>
      <w:r w:rsidR="00481BDA" w:rsidRPr="002E53F2">
        <w:rPr>
          <w:rFonts w:ascii="Angsana New" w:hAnsi="Angsana New"/>
          <w:i/>
          <w:iCs/>
          <w:sz w:val="30"/>
          <w:szCs w:val="30"/>
        </w:rPr>
        <w:t xml:space="preserve"> </w:t>
      </w:r>
      <w:r w:rsidR="00481BDA" w:rsidRPr="002E53F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1BDA" w:rsidRPr="002E53F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E32A3" w:rsidRPr="002E53F2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EE32A3" w:rsidRPr="002E53F2">
        <w:rPr>
          <w:rFonts w:ascii="Angsana New" w:hAnsi="Angsana New"/>
          <w:i/>
          <w:iCs/>
          <w:sz w:val="30"/>
          <w:szCs w:val="30"/>
        </w:rPr>
        <w:t>)</w:t>
      </w:r>
      <w:bookmarkEnd w:id="7"/>
      <w:bookmarkEnd w:id="8"/>
    </w:p>
    <w:p w14:paraId="51353A53" w14:textId="77777777" w:rsidR="004576CC" w:rsidRPr="002E53F2" w:rsidRDefault="004576C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B15FBF9" w14:textId="3BB412BD" w:rsidR="00B30343" w:rsidRPr="002E53F2" w:rsidRDefault="00B30343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2E53F2">
        <w:rPr>
          <w:rFonts w:ascii="Angsana New" w:hAnsi="Angsana New" w:hint="cs"/>
          <w:b/>
          <w:bCs/>
          <w:sz w:val="30"/>
          <w:szCs w:val="30"/>
          <w:cs/>
        </w:rPr>
        <w:t>การจ่ายโดยใช้หุ้นเป็นเกณฑ์</w:t>
      </w:r>
    </w:p>
    <w:p w14:paraId="7EC50EBB" w14:textId="68D31205" w:rsidR="00B30343" w:rsidRPr="002E53F2" w:rsidRDefault="00B3034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2"/>
          <w:szCs w:val="22"/>
        </w:rPr>
      </w:pPr>
    </w:p>
    <w:p w14:paraId="744910A8" w14:textId="77777777" w:rsidR="00B30343" w:rsidRPr="002E53F2" w:rsidRDefault="00B3034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E53F2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2E53F2">
        <w:rPr>
          <w:rFonts w:asciiTheme="majorBidi" w:hAnsiTheme="majorBidi" w:hint="cs"/>
          <w:sz w:val="30"/>
          <w:szCs w:val="30"/>
        </w:rPr>
        <w:t>10</w:t>
      </w:r>
      <w:r w:rsidRPr="002E53F2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2E53F2">
        <w:rPr>
          <w:rFonts w:asciiTheme="majorBidi" w:hAnsiTheme="majorBidi" w:hint="cs"/>
          <w:sz w:val="30"/>
          <w:szCs w:val="30"/>
        </w:rPr>
        <w:t>2563</w:t>
      </w:r>
      <w:r w:rsidRPr="002E53F2">
        <w:rPr>
          <w:rFonts w:asciiTheme="majorBidi" w:hAnsiTheme="majorBidi" w:hint="cs"/>
          <w:sz w:val="30"/>
          <w:szCs w:val="30"/>
          <w:cs/>
        </w:rPr>
        <w:t xml:space="preserve"> ที่ประชุมสามัญผู้ถือหุ้นประจำปี </w:t>
      </w:r>
      <w:r w:rsidRPr="002E53F2">
        <w:rPr>
          <w:rFonts w:asciiTheme="majorBidi" w:hAnsiTheme="majorBidi" w:hint="cs"/>
          <w:sz w:val="30"/>
          <w:szCs w:val="30"/>
        </w:rPr>
        <w:t>2563</w:t>
      </w:r>
      <w:r w:rsidRPr="002E53F2">
        <w:rPr>
          <w:rFonts w:asciiTheme="majorBidi" w:hAnsiTheme="majorBidi" w:hint="cs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Pr="002E53F2">
        <w:rPr>
          <w:rFonts w:asciiTheme="majorBidi" w:hAnsiTheme="majorBidi" w:hint="cs"/>
          <w:sz w:val="30"/>
          <w:szCs w:val="30"/>
        </w:rPr>
        <w:t>AWC Share</w:t>
      </w:r>
      <w:r w:rsidR="00367332" w:rsidRPr="002E53F2">
        <w:rPr>
          <w:rFonts w:asciiTheme="majorBidi" w:hAnsiTheme="majorBidi"/>
          <w:sz w:val="30"/>
          <w:szCs w:val="30"/>
        </w:rPr>
        <w:t>s</w:t>
      </w:r>
      <w:r w:rsidRPr="002E53F2">
        <w:rPr>
          <w:rFonts w:asciiTheme="majorBidi" w:hAnsiTheme="majorBidi" w:hint="cs"/>
          <w:sz w:val="30"/>
          <w:szCs w:val="30"/>
        </w:rPr>
        <w:t xml:space="preserve"> Plan 2020</w:t>
      </w:r>
      <w:r w:rsidRPr="002E53F2">
        <w:rPr>
          <w:rFonts w:asciiTheme="majorBidi" w:hAnsiTheme="majorBidi" w:hint="cs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Pr="002E53F2">
        <w:rPr>
          <w:rFonts w:asciiTheme="majorBidi" w:hAnsiTheme="majorBidi" w:hint="cs"/>
          <w:sz w:val="30"/>
          <w:szCs w:val="30"/>
        </w:rPr>
        <w:t>AWC Share</w:t>
      </w:r>
      <w:r w:rsidR="00367332" w:rsidRPr="002E53F2">
        <w:rPr>
          <w:rFonts w:asciiTheme="majorBidi" w:hAnsiTheme="majorBidi"/>
          <w:sz w:val="30"/>
          <w:szCs w:val="30"/>
        </w:rPr>
        <w:t>s</w:t>
      </w:r>
      <w:r w:rsidRPr="002E53F2">
        <w:rPr>
          <w:rFonts w:asciiTheme="majorBidi" w:hAnsiTheme="majorBidi" w:hint="cs"/>
          <w:sz w:val="30"/>
          <w:szCs w:val="30"/>
        </w:rPr>
        <w:t xml:space="preserve"> Plan 2020 </w:t>
      </w:r>
      <w:r w:rsidRPr="002E53F2">
        <w:rPr>
          <w:rFonts w:asciiTheme="majorBidi" w:hAnsiTheme="majorBidi" w:hint="cs"/>
          <w:sz w:val="30"/>
          <w:szCs w:val="30"/>
          <w:cs/>
        </w:rPr>
        <w:t>โดยกำหนดให้ผู้บริหารระดับสูงต้องเข้าร่วมโครงการ</w:t>
      </w:r>
      <w:r w:rsidRPr="002E53F2">
        <w:rPr>
          <w:rFonts w:asciiTheme="majorBidi" w:hAnsiTheme="majorBidi"/>
          <w:sz w:val="30"/>
          <w:szCs w:val="30"/>
          <w:cs/>
        </w:rPr>
        <w:t xml:space="preserve"> </w:t>
      </w:r>
      <w:r w:rsidRPr="002E53F2">
        <w:rPr>
          <w:rFonts w:asciiTheme="majorBidi" w:hAnsiTheme="majorBidi" w:hint="cs"/>
          <w:sz w:val="30"/>
          <w:szCs w:val="30"/>
          <w:cs/>
        </w:rPr>
        <w:t>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1AE862ED" w14:textId="16561E53" w:rsidR="008F3E6C" w:rsidRPr="002E53F2" w:rsidRDefault="008F3E6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eastAsia="en-GB"/>
        </w:rPr>
      </w:pPr>
    </w:p>
    <w:p w14:paraId="4B73C31B" w14:textId="77777777" w:rsidR="009D7E9F" w:rsidRDefault="009D7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>
        <w:rPr>
          <w:rFonts w:ascii="Angsana New" w:hAnsi="Angsana New"/>
          <w:b/>
          <w:bCs/>
          <w:sz w:val="30"/>
          <w:szCs w:val="30"/>
          <w:cs/>
          <w:lang w:eastAsia="en-GB"/>
        </w:rPr>
        <w:br w:type="page"/>
      </w:r>
    </w:p>
    <w:p w14:paraId="51268543" w14:textId="61AD2BBC" w:rsidR="008F3E6C" w:rsidRPr="002E53F2" w:rsidRDefault="008F3E6C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2E53F2">
        <w:rPr>
          <w:rFonts w:ascii="Angsana New" w:hAnsi="Angsana New" w:hint="cs"/>
          <w:b/>
          <w:bCs/>
          <w:sz w:val="30"/>
          <w:szCs w:val="30"/>
          <w:cs/>
          <w:lang w:eastAsia="en-GB"/>
        </w:rPr>
        <w:lastRenderedPageBreak/>
        <w:t>การเสนอขายหุ้นสามัญเพิ่มทุน</w:t>
      </w:r>
      <w:r w:rsidRPr="002E53F2">
        <w:rPr>
          <w:rFonts w:ascii="Angsana New" w:hAnsi="Angsana New"/>
          <w:b/>
          <w:bCs/>
          <w:sz w:val="30"/>
          <w:szCs w:val="30"/>
          <w:lang w:eastAsia="en-GB"/>
        </w:rPr>
        <w:t xml:space="preserve"> </w:t>
      </w:r>
    </w:p>
    <w:tbl>
      <w:tblPr>
        <w:tblW w:w="10801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430"/>
        <w:gridCol w:w="757"/>
        <w:gridCol w:w="827"/>
        <w:gridCol w:w="1269"/>
        <w:gridCol w:w="238"/>
        <w:gridCol w:w="1319"/>
        <w:gridCol w:w="270"/>
        <w:gridCol w:w="1610"/>
        <w:gridCol w:w="271"/>
        <w:gridCol w:w="1810"/>
      </w:tblGrid>
      <w:tr w:rsidR="008F3E6C" w:rsidRPr="002E53F2" w14:paraId="53C74706" w14:textId="77777777" w:rsidTr="00BC7CD9">
        <w:tc>
          <w:tcPr>
            <w:tcW w:w="2430" w:type="dxa"/>
          </w:tcPr>
          <w:p w14:paraId="2A2B2A2F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4FE0AE4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30F4A10C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การเสนอขายหุ้น</w:t>
            </w:r>
          </w:p>
          <w:p w14:paraId="33D3297E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</w:tc>
        <w:tc>
          <w:tcPr>
            <w:tcW w:w="757" w:type="dxa"/>
          </w:tcPr>
          <w:p w14:paraId="48E014A1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7843B54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6E4F35D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มูลค่า</w:t>
            </w:r>
          </w:p>
          <w:p w14:paraId="1858F534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ที่ตราไว้</w:t>
            </w:r>
          </w:p>
        </w:tc>
        <w:tc>
          <w:tcPr>
            <w:tcW w:w="827" w:type="dxa"/>
          </w:tcPr>
          <w:p w14:paraId="61ACE483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0C75845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3A92315F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ราคา</w:t>
            </w:r>
          </w:p>
          <w:p w14:paraId="157CEF58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เสนอขาย</w:t>
            </w:r>
          </w:p>
        </w:tc>
        <w:tc>
          <w:tcPr>
            <w:tcW w:w="1269" w:type="dxa"/>
          </w:tcPr>
          <w:p w14:paraId="7E1C1CDF" w14:textId="77777777" w:rsidR="008F3E6C" w:rsidRPr="00BC7CD9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6"/>
                <w:sz w:val="30"/>
                <w:szCs w:val="30"/>
                <w:lang w:eastAsia="en-GB"/>
              </w:rPr>
            </w:pPr>
          </w:p>
          <w:p w14:paraId="178C9C16" w14:textId="77777777" w:rsidR="008F3E6C" w:rsidRPr="00BC7CD9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6"/>
                <w:sz w:val="30"/>
                <w:szCs w:val="30"/>
                <w:lang w:eastAsia="en-GB"/>
              </w:rPr>
            </w:pPr>
            <w:r w:rsidRPr="00BC7CD9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จำนวนหุ้น</w:t>
            </w:r>
          </w:p>
          <w:p w14:paraId="084CC240" w14:textId="77777777" w:rsidR="008F3E6C" w:rsidRPr="00BC7CD9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6"/>
                <w:sz w:val="30"/>
                <w:szCs w:val="30"/>
                <w:cs/>
                <w:lang w:eastAsia="en-GB"/>
              </w:rPr>
            </w:pPr>
            <w:r w:rsidRPr="00BC7CD9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สามัญเพิ่มทุน</w:t>
            </w:r>
          </w:p>
          <w:p w14:paraId="03C4C4F4" w14:textId="77777777" w:rsidR="008F3E6C" w:rsidRPr="00BC7CD9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6"/>
                <w:sz w:val="30"/>
                <w:szCs w:val="30"/>
                <w:lang w:eastAsia="en-GB"/>
              </w:rPr>
            </w:pPr>
            <w:r w:rsidRPr="00BC7CD9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ที่เสนอขาย</w:t>
            </w:r>
          </w:p>
        </w:tc>
        <w:tc>
          <w:tcPr>
            <w:tcW w:w="238" w:type="dxa"/>
          </w:tcPr>
          <w:p w14:paraId="2EC484DB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19" w:type="dxa"/>
            <w:vAlign w:val="bottom"/>
          </w:tcPr>
          <w:p w14:paraId="09E953D8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249D75EC" w14:textId="46186A5E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เพิ่มทุนออก</w:t>
            </w:r>
            <w:r w:rsidRPr="002E53F2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ให้พนักงาน</w:t>
            </w:r>
            <w:r w:rsidRPr="002E53F2">
              <w:rPr>
                <w:rFonts w:ascii="Angsana New" w:eastAsia="AngsanaNew" w:hAnsi="Angsana New"/>
                <w:spacing w:val="-6"/>
                <w:sz w:val="30"/>
                <w:szCs w:val="30"/>
                <w:cs/>
                <w:lang w:eastAsia="en-GB"/>
              </w:rPr>
              <w:t xml:space="preserve"> </w:t>
            </w:r>
            <w:r w:rsidRPr="002E53F2">
              <w:rPr>
                <w:rFonts w:ascii="Angsana New" w:eastAsia="AngsanaNew" w:hAnsi="Angsana New"/>
                <w:spacing w:val="-6"/>
                <w:sz w:val="30"/>
                <w:szCs w:val="30"/>
                <w:vertAlign w:val="superscript"/>
                <w:lang w:eastAsia="en-GB"/>
              </w:rPr>
              <w:t>(1)</w:t>
            </w:r>
          </w:p>
        </w:tc>
        <w:tc>
          <w:tcPr>
            <w:tcW w:w="270" w:type="dxa"/>
          </w:tcPr>
          <w:p w14:paraId="47C19EDF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10" w:type="dxa"/>
          </w:tcPr>
          <w:p w14:paraId="69F8BD6E" w14:textId="77777777" w:rsidR="008F3E6C" w:rsidRPr="00BC7CD9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8"/>
                <w:sz w:val="30"/>
                <w:szCs w:val="30"/>
                <w:lang w:eastAsia="en-GB"/>
              </w:rPr>
            </w:pPr>
            <w:r w:rsidRPr="00BC7CD9">
              <w:rPr>
                <w:rFonts w:ascii="Angsana New" w:eastAsia="AngsanaNew" w:hAnsi="Angsana New" w:hint="cs"/>
                <w:spacing w:val="-8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06881ECC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4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เพิ่มทุน</w:t>
            </w:r>
            <w:r w:rsidRPr="002E53F2">
              <w:rPr>
                <w:rFonts w:ascii="Angsana New" w:eastAsia="AngsanaNew" w:hAnsi="Angsana New"/>
                <w:spacing w:val="-4"/>
                <w:sz w:val="30"/>
                <w:szCs w:val="30"/>
                <w:lang w:eastAsia="en-GB"/>
              </w:rPr>
              <w:t>(</w:t>
            </w:r>
            <w:r w:rsidRPr="002E53F2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ส่วนที่</w:t>
            </w:r>
          </w:p>
          <w:p w14:paraId="2F1238EC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2E53F2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ไม่ต้องออก</w:t>
            </w:r>
            <w:r w:rsidRPr="002E53F2">
              <w:rPr>
                <w:rFonts w:ascii="Angsana New" w:eastAsia="AngsanaNew" w:hAnsi="Angsana New"/>
                <w:spacing w:val="-4"/>
                <w:sz w:val="30"/>
                <w:szCs w:val="30"/>
                <w:lang w:eastAsia="en-GB"/>
              </w:rPr>
              <w:t>)/</w:t>
            </w:r>
            <w:r w:rsidRPr="00BC7CD9">
              <w:rPr>
                <w:rFonts w:ascii="Angsana New" w:eastAsia="AngsanaNew" w:hAnsi="Angsana New" w:hint="cs"/>
                <w:spacing w:val="-10"/>
                <w:sz w:val="30"/>
                <w:szCs w:val="30"/>
                <w:cs/>
                <w:lang w:eastAsia="en-GB"/>
              </w:rPr>
              <w:t>ส่วนที่ต้องออกเพิ่ม</w:t>
            </w:r>
          </w:p>
        </w:tc>
        <w:tc>
          <w:tcPr>
            <w:tcW w:w="271" w:type="dxa"/>
          </w:tcPr>
          <w:p w14:paraId="691E9424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10" w:type="dxa"/>
            <w:hideMark/>
          </w:tcPr>
          <w:p w14:paraId="4748FDD7" w14:textId="77777777" w:rsidR="008F3E6C" w:rsidRPr="00BC7CD9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pacing w:val="-8"/>
                <w:sz w:val="30"/>
                <w:szCs w:val="30"/>
                <w:lang w:eastAsia="en-GB"/>
              </w:rPr>
            </w:pPr>
            <w:r w:rsidRPr="00BC7CD9">
              <w:rPr>
                <w:rFonts w:ascii="Angsana New" w:eastAsia="AngsanaNew" w:hAnsi="Angsana New" w:hint="cs"/>
                <w:spacing w:val="-8"/>
                <w:sz w:val="30"/>
                <w:szCs w:val="30"/>
                <w:cs/>
                <w:lang w:eastAsia="en-GB"/>
              </w:rPr>
              <w:t>คงเหลือหุ้นสามัญ</w:t>
            </w:r>
          </w:p>
          <w:p w14:paraId="563EFC38" w14:textId="77777777" w:rsidR="008F3E6C" w:rsidRPr="00BC7CD9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pacing w:val="-8"/>
                <w:sz w:val="30"/>
                <w:szCs w:val="30"/>
                <w:lang w:eastAsia="en-GB"/>
              </w:rPr>
            </w:pPr>
            <w:r w:rsidRPr="00BC7CD9">
              <w:rPr>
                <w:rFonts w:ascii="Angsana New" w:eastAsia="AngsanaNew" w:hAnsi="Angsana New" w:hint="cs"/>
                <w:spacing w:val="-8"/>
                <w:sz w:val="30"/>
                <w:szCs w:val="30"/>
                <w:cs/>
                <w:lang w:eastAsia="en-GB"/>
              </w:rPr>
              <w:t>เพิ่มทุนตามเงื่อนไขของ</w:t>
            </w:r>
          </w:p>
          <w:p w14:paraId="495EC563" w14:textId="0BF2408F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C7CD9">
              <w:rPr>
                <w:rFonts w:ascii="Angsana New" w:eastAsia="AngsanaNew" w:hAnsi="Angsana New" w:hint="cs"/>
                <w:spacing w:val="-8"/>
                <w:sz w:val="30"/>
                <w:szCs w:val="30"/>
                <w:cs/>
                <w:lang w:eastAsia="en-GB"/>
              </w:rPr>
              <w:t>โครงการที่ยังไม่ออก</w:t>
            </w:r>
            <w:r w:rsidRPr="00BC7CD9">
              <w:rPr>
                <w:rFonts w:ascii="Angsana New" w:eastAsia="AngsanaNew" w:hAnsi="Angsana New"/>
                <w:spacing w:val="-8"/>
                <w:sz w:val="30"/>
                <w:szCs w:val="30"/>
                <w:cs/>
                <w:lang w:eastAsia="en-GB"/>
              </w:rPr>
              <w:t xml:space="preserve"> </w:t>
            </w:r>
            <w:r w:rsidRPr="00BC7CD9">
              <w:rPr>
                <w:rFonts w:ascii="Angsana New" w:eastAsia="AngsanaNew" w:hAnsi="Angsana New" w:hint="cs"/>
                <w:spacing w:val="-8"/>
                <w:sz w:val="30"/>
                <w:szCs w:val="30"/>
                <w:cs/>
                <w:lang w:eastAsia="en-GB"/>
              </w:rPr>
              <w:t>ณ</w:t>
            </w:r>
            <w:r w:rsidRPr="00BC7CD9">
              <w:rPr>
                <w:rFonts w:ascii="Angsana New" w:eastAsia="AngsanaNew" w:hAnsi="Angsana New"/>
                <w:spacing w:val="-8"/>
                <w:sz w:val="30"/>
                <w:szCs w:val="30"/>
                <w:cs/>
                <w:lang w:eastAsia="en-GB"/>
              </w:rPr>
              <w:t xml:space="preserve"> </w:t>
            </w:r>
            <w:r w:rsidRPr="00BC7CD9">
              <w:rPr>
                <w:rFonts w:ascii="Angsana New" w:eastAsia="AngsanaNew" w:hAnsi="Angsana New" w:hint="eastAsia"/>
                <w:spacing w:val="-8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BC7CD9">
              <w:rPr>
                <w:rFonts w:ascii="Angsana New" w:eastAsia="AngsanaNew" w:hAnsi="Angsana New"/>
                <w:spacing w:val="-8"/>
                <w:sz w:val="30"/>
                <w:szCs w:val="30"/>
                <w:lang w:eastAsia="en-GB"/>
              </w:rPr>
              <w:t xml:space="preserve">30 </w:t>
            </w:r>
            <w:r w:rsidR="00A77254" w:rsidRPr="00BC7CD9">
              <w:rPr>
                <w:rFonts w:ascii="Angsana New" w:eastAsia="AngsanaNew" w:hAnsi="Angsana New" w:hint="cs"/>
                <w:spacing w:val="-8"/>
                <w:sz w:val="30"/>
                <w:szCs w:val="30"/>
                <w:cs/>
                <w:lang w:eastAsia="en-GB"/>
              </w:rPr>
              <w:t>กันยายน</w:t>
            </w:r>
            <w:r w:rsidR="00A77254" w:rsidRPr="00BC7CD9">
              <w:rPr>
                <w:rFonts w:ascii="Angsana New" w:eastAsia="AngsanaNew" w:hAnsi="Angsana New"/>
                <w:spacing w:val="-8"/>
                <w:sz w:val="30"/>
                <w:szCs w:val="30"/>
                <w:cs/>
                <w:lang w:eastAsia="en-GB"/>
              </w:rPr>
              <w:t xml:space="preserve"> </w:t>
            </w:r>
            <w:r w:rsidRPr="00BC7CD9">
              <w:rPr>
                <w:rFonts w:ascii="Angsana New" w:eastAsia="AngsanaNew" w:hAnsi="Angsana New"/>
                <w:spacing w:val="-8"/>
                <w:sz w:val="30"/>
                <w:szCs w:val="30"/>
                <w:lang w:eastAsia="en-GB"/>
              </w:rPr>
              <w:t>2568</w:t>
            </w:r>
          </w:p>
        </w:tc>
      </w:tr>
      <w:tr w:rsidR="008F3E6C" w:rsidRPr="002E53F2" w14:paraId="27F8EC82" w14:textId="77777777">
        <w:trPr>
          <w:trHeight w:val="218"/>
        </w:trPr>
        <w:tc>
          <w:tcPr>
            <w:tcW w:w="2430" w:type="dxa"/>
          </w:tcPr>
          <w:p w14:paraId="1EFC85C7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gridSpan w:val="2"/>
            <w:hideMark/>
          </w:tcPr>
          <w:p w14:paraId="58A4D98A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2E53F2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2E53F2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/</w:t>
            </w:r>
            <w:r w:rsidRPr="002E53F2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หุ้น</w:t>
            </w:r>
            <w:r w:rsidRPr="002E53F2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6787" w:type="dxa"/>
            <w:gridSpan w:val="7"/>
          </w:tcPr>
          <w:p w14:paraId="473A7074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2E53F2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พันหุ้น</w:t>
            </w:r>
            <w:r w:rsidRPr="002E53F2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8F3E6C" w:rsidRPr="002E53F2" w14:paraId="17F245EE" w14:textId="77777777" w:rsidTr="00BC7CD9">
        <w:trPr>
          <w:trHeight w:val="207"/>
        </w:trPr>
        <w:tc>
          <w:tcPr>
            <w:tcW w:w="2430" w:type="dxa"/>
            <w:hideMark/>
          </w:tcPr>
          <w:p w14:paraId="1395ECF4" w14:textId="77777777" w:rsidR="008F3E6C" w:rsidRPr="002E53F2" w:rsidRDefault="008F3E6C" w:rsidP="002E53F2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AWC Shares Plan Tranche 1</w:t>
            </w:r>
          </w:p>
        </w:tc>
        <w:tc>
          <w:tcPr>
            <w:tcW w:w="757" w:type="dxa"/>
          </w:tcPr>
          <w:p w14:paraId="79B0092E" w14:textId="77777777" w:rsidR="008F3E6C" w:rsidRPr="002E53F2" w:rsidRDefault="008F3E6C" w:rsidP="002E53F2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</w:tcPr>
          <w:p w14:paraId="715D20EB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4.50</w:t>
            </w:r>
          </w:p>
        </w:tc>
        <w:tc>
          <w:tcPr>
            <w:tcW w:w="1269" w:type="dxa"/>
          </w:tcPr>
          <w:p w14:paraId="1CC4D747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2,685 </w:t>
            </w:r>
          </w:p>
        </w:tc>
        <w:tc>
          <w:tcPr>
            <w:tcW w:w="238" w:type="dxa"/>
          </w:tcPr>
          <w:p w14:paraId="468374AB" w14:textId="77777777" w:rsidR="008F3E6C" w:rsidRPr="002E53F2" w:rsidRDefault="008F3E6C" w:rsidP="002E53F2">
            <w:pPr>
              <w:tabs>
                <w:tab w:val="clear" w:pos="227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19" w:type="dxa"/>
          </w:tcPr>
          <w:p w14:paraId="3C1F8E9A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(2,054)</w:t>
            </w:r>
          </w:p>
        </w:tc>
        <w:tc>
          <w:tcPr>
            <w:tcW w:w="270" w:type="dxa"/>
          </w:tcPr>
          <w:p w14:paraId="21AE728E" w14:textId="77777777" w:rsidR="008F3E6C" w:rsidRPr="002E53F2" w:rsidRDefault="008F3E6C" w:rsidP="002E53F2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0" w:type="dxa"/>
          </w:tcPr>
          <w:p w14:paraId="3C6D6570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(631)</w:t>
            </w:r>
          </w:p>
        </w:tc>
        <w:tc>
          <w:tcPr>
            <w:tcW w:w="271" w:type="dxa"/>
          </w:tcPr>
          <w:p w14:paraId="4BD947D6" w14:textId="77777777" w:rsidR="008F3E6C" w:rsidRPr="002E53F2" w:rsidRDefault="008F3E6C" w:rsidP="002E53F2">
            <w:pPr>
              <w:tabs>
                <w:tab w:val="clear" w:pos="227"/>
                <w:tab w:val="clear" w:pos="1644"/>
                <w:tab w:val="decimal" w:pos="399"/>
                <w:tab w:val="left" w:pos="1465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0" w:type="dxa"/>
          </w:tcPr>
          <w:p w14:paraId="69A5C7E3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-</w:t>
            </w:r>
          </w:p>
        </w:tc>
      </w:tr>
      <w:tr w:rsidR="008F3E6C" w:rsidRPr="002E53F2" w14:paraId="2AD18CD2" w14:textId="77777777" w:rsidTr="00BC7CD9">
        <w:tc>
          <w:tcPr>
            <w:tcW w:w="2430" w:type="dxa"/>
          </w:tcPr>
          <w:p w14:paraId="4471759B" w14:textId="77777777" w:rsidR="008F3E6C" w:rsidRPr="002E53F2" w:rsidRDefault="008F3E6C" w:rsidP="002E53F2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AWC Shares Plan Tranche 2</w:t>
            </w:r>
          </w:p>
        </w:tc>
        <w:tc>
          <w:tcPr>
            <w:tcW w:w="757" w:type="dxa"/>
          </w:tcPr>
          <w:p w14:paraId="4FB99359" w14:textId="77777777" w:rsidR="008F3E6C" w:rsidRPr="002E53F2" w:rsidRDefault="008F3E6C" w:rsidP="002E53F2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</w:tcPr>
          <w:p w14:paraId="1D56A795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4.69</w:t>
            </w:r>
          </w:p>
        </w:tc>
        <w:tc>
          <w:tcPr>
            <w:tcW w:w="1269" w:type="dxa"/>
          </w:tcPr>
          <w:p w14:paraId="2067C856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2,989</w:t>
            </w:r>
          </w:p>
        </w:tc>
        <w:tc>
          <w:tcPr>
            <w:tcW w:w="238" w:type="dxa"/>
          </w:tcPr>
          <w:p w14:paraId="487D507A" w14:textId="77777777" w:rsidR="008F3E6C" w:rsidRPr="002E53F2" w:rsidRDefault="008F3E6C" w:rsidP="002E53F2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19" w:type="dxa"/>
          </w:tcPr>
          <w:p w14:paraId="0A852BDE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(2,426)</w:t>
            </w:r>
          </w:p>
        </w:tc>
        <w:tc>
          <w:tcPr>
            <w:tcW w:w="270" w:type="dxa"/>
          </w:tcPr>
          <w:p w14:paraId="31F0AB6E" w14:textId="77777777" w:rsidR="008F3E6C" w:rsidRPr="002E53F2" w:rsidRDefault="008F3E6C" w:rsidP="002E53F2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0" w:type="dxa"/>
          </w:tcPr>
          <w:p w14:paraId="78ED753F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(563)</w:t>
            </w:r>
          </w:p>
        </w:tc>
        <w:tc>
          <w:tcPr>
            <w:tcW w:w="271" w:type="dxa"/>
          </w:tcPr>
          <w:p w14:paraId="48B7ED5E" w14:textId="77777777" w:rsidR="008F3E6C" w:rsidRPr="002E53F2" w:rsidRDefault="008F3E6C" w:rsidP="002E53F2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0" w:type="dxa"/>
          </w:tcPr>
          <w:p w14:paraId="531A162D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8F3E6C" w:rsidRPr="002E53F2" w14:paraId="59B823A1" w14:textId="77777777" w:rsidTr="00BC7CD9">
        <w:tc>
          <w:tcPr>
            <w:tcW w:w="2430" w:type="dxa"/>
          </w:tcPr>
          <w:p w14:paraId="44143146" w14:textId="77777777" w:rsidR="008F3E6C" w:rsidRPr="002E53F2" w:rsidRDefault="008F3E6C" w:rsidP="002E53F2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AWC Shares Plan Tranche 3</w:t>
            </w:r>
          </w:p>
        </w:tc>
        <w:tc>
          <w:tcPr>
            <w:tcW w:w="757" w:type="dxa"/>
          </w:tcPr>
          <w:p w14:paraId="55B3343A" w14:textId="77777777" w:rsidR="008F3E6C" w:rsidRPr="002E53F2" w:rsidRDefault="008F3E6C" w:rsidP="002E53F2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</w:tcPr>
          <w:p w14:paraId="56E78131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6.04</w:t>
            </w:r>
          </w:p>
        </w:tc>
        <w:tc>
          <w:tcPr>
            <w:tcW w:w="1269" w:type="dxa"/>
          </w:tcPr>
          <w:p w14:paraId="0A5412C4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3,579</w:t>
            </w:r>
          </w:p>
        </w:tc>
        <w:tc>
          <w:tcPr>
            <w:tcW w:w="238" w:type="dxa"/>
          </w:tcPr>
          <w:p w14:paraId="56609423" w14:textId="77777777" w:rsidR="008F3E6C" w:rsidRPr="002E53F2" w:rsidRDefault="008F3E6C" w:rsidP="002E53F2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19" w:type="dxa"/>
          </w:tcPr>
          <w:p w14:paraId="521FDFA0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(2,268)</w:t>
            </w:r>
          </w:p>
        </w:tc>
        <w:tc>
          <w:tcPr>
            <w:tcW w:w="270" w:type="dxa"/>
          </w:tcPr>
          <w:p w14:paraId="2BD2DFF5" w14:textId="77777777" w:rsidR="008F3E6C" w:rsidRPr="002E53F2" w:rsidRDefault="008F3E6C" w:rsidP="002E53F2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0" w:type="dxa"/>
          </w:tcPr>
          <w:p w14:paraId="53E683E2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(388)</w:t>
            </w:r>
          </w:p>
        </w:tc>
        <w:tc>
          <w:tcPr>
            <w:tcW w:w="271" w:type="dxa"/>
          </w:tcPr>
          <w:p w14:paraId="4D5E52B0" w14:textId="77777777" w:rsidR="008F3E6C" w:rsidRPr="002E53F2" w:rsidRDefault="008F3E6C" w:rsidP="002E53F2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0" w:type="dxa"/>
          </w:tcPr>
          <w:p w14:paraId="3696FEC2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923</w:t>
            </w:r>
          </w:p>
        </w:tc>
      </w:tr>
      <w:tr w:rsidR="008F3E6C" w:rsidRPr="002E53F2" w14:paraId="592C4FAF" w14:textId="77777777" w:rsidTr="00BC7CD9">
        <w:tc>
          <w:tcPr>
            <w:tcW w:w="2430" w:type="dxa"/>
          </w:tcPr>
          <w:p w14:paraId="083BB873" w14:textId="77777777" w:rsidR="008F3E6C" w:rsidRPr="002E53F2" w:rsidRDefault="008F3E6C" w:rsidP="002E53F2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AWC Shares Plan Tranche 4</w:t>
            </w:r>
          </w:p>
        </w:tc>
        <w:tc>
          <w:tcPr>
            <w:tcW w:w="757" w:type="dxa"/>
          </w:tcPr>
          <w:p w14:paraId="761FC8E6" w14:textId="77777777" w:rsidR="008F3E6C" w:rsidRPr="002E53F2" w:rsidRDefault="008F3E6C" w:rsidP="002E53F2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</w:tcPr>
          <w:p w14:paraId="3C6B1771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3.86</w:t>
            </w:r>
          </w:p>
        </w:tc>
        <w:tc>
          <w:tcPr>
            <w:tcW w:w="1269" w:type="dxa"/>
          </w:tcPr>
          <w:p w14:paraId="736F1580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16,374</w:t>
            </w:r>
          </w:p>
        </w:tc>
        <w:tc>
          <w:tcPr>
            <w:tcW w:w="238" w:type="dxa"/>
          </w:tcPr>
          <w:p w14:paraId="0798CC56" w14:textId="77777777" w:rsidR="008F3E6C" w:rsidRPr="002E53F2" w:rsidRDefault="008F3E6C" w:rsidP="002E53F2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19" w:type="dxa"/>
          </w:tcPr>
          <w:p w14:paraId="0BE3A409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(6,223)</w:t>
            </w:r>
          </w:p>
        </w:tc>
        <w:tc>
          <w:tcPr>
            <w:tcW w:w="270" w:type="dxa"/>
          </w:tcPr>
          <w:p w14:paraId="3718A7DD" w14:textId="77777777" w:rsidR="008F3E6C" w:rsidRPr="002E53F2" w:rsidRDefault="008F3E6C" w:rsidP="002E53F2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0" w:type="dxa"/>
          </w:tcPr>
          <w:p w14:paraId="47ECA4C6" w14:textId="23076EF6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(6</w:t>
            </w:r>
            <w:r w:rsidR="008F2122"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90</w:t>
            </w: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1" w:type="dxa"/>
          </w:tcPr>
          <w:p w14:paraId="5C7A1173" w14:textId="77777777" w:rsidR="008F3E6C" w:rsidRPr="002E53F2" w:rsidRDefault="008F3E6C" w:rsidP="002E53F2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0" w:type="dxa"/>
          </w:tcPr>
          <w:p w14:paraId="51FC5A98" w14:textId="6B5CE708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9,</w:t>
            </w:r>
            <w:r w:rsidR="00EF4742"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461</w:t>
            </w:r>
          </w:p>
        </w:tc>
      </w:tr>
      <w:tr w:rsidR="008F3E6C" w:rsidRPr="002E53F2" w14:paraId="13031231" w14:textId="77777777" w:rsidTr="00BC7CD9">
        <w:tc>
          <w:tcPr>
            <w:tcW w:w="2430" w:type="dxa"/>
          </w:tcPr>
          <w:p w14:paraId="13F9DDF2" w14:textId="77777777" w:rsidR="008F3E6C" w:rsidRPr="002E53F2" w:rsidRDefault="008F3E6C" w:rsidP="002E53F2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AWC Shares Plan Tranche 5</w:t>
            </w:r>
          </w:p>
        </w:tc>
        <w:tc>
          <w:tcPr>
            <w:tcW w:w="757" w:type="dxa"/>
          </w:tcPr>
          <w:p w14:paraId="73C43992" w14:textId="77777777" w:rsidR="008F3E6C" w:rsidRPr="002E53F2" w:rsidRDefault="008F3E6C" w:rsidP="002E53F2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</w:tcPr>
          <w:p w14:paraId="49E179C5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3.21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A094B69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17,045</w:t>
            </w:r>
          </w:p>
        </w:tc>
        <w:tc>
          <w:tcPr>
            <w:tcW w:w="238" w:type="dxa"/>
          </w:tcPr>
          <w:p w14:paraId="019EFAFA" w14:textId="77777777" w:rsidR="008F3E6C" w:rsidRPr="002E53F2" w:rsidRDefault="008F3E6C" w:rsidP="002E53F2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4B0EF7A6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28" w:lineRule="auto"/>
              <w:ind w:left="-108" w:right="346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183F894E" w14:textId="77777777" w:rsidR="008F3E6C" w:rsidRPr="002E53F2" w:rsidRDefault="008F3E6C" w:rsidP="002E53F2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588326CA" w14:textId="2C3F0049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="008F2122"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386</w:t>
            </w: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1" w:type="dxa"/>
          </w:tcPr>
          <w:p w14:paraId="3A73E8BA" w14:textId="77777777" w:rsidR="008F3E6C" w:rsidRPr="002E53F2" w:rsidRDefault="008F3E6C" w:rsidP="002E53F2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0BB3FD24" w14:textId="5E2A483B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16,</w:t>
            </w:r>
            <w:r w:rsidR="00EF4742" w:rsidRPr="002E53F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659</w:t>
            </w:r>
          </w:p>
        </w:tc>
      </w:tr>
      <w:tr w:rsidR="008F3E6C" w:rsidRPr="002E53F2" w14:paraId="6DB874E2" w14:textId="77777777" w:rsidTr="00BC7CD9">
        <w:tc>
          <w:tcPr>
            <w:tcW w:w="2430" w:type="dxa"/>
          </w:tcPr>
          <w:p w14:paraId="77DD998B" w14:textId="77777777" w:rsidR="008F3E6C" w:rsidRPr="002E53F2" w:rsidRDefault="008F3E6C" w:rsidP="002E53F2">
            <w:pPr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757" w:type="dxa"/>
          </w:tcPr>
          <w:p w14:paraId="0B586F19" w14:textId="77777777" w:rsidR="008F3E6C" w:rsidRPr="002E53F2" w:rsidRDefault="008F3E6C" w:rsidP="002E53F2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27" w:type="dxa"/>
          </w:tcPr>
          <w:p w14:paraId="5AAAC076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63A6596A" w14:textId="77777777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2E53F2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42,672</w:t>
            </w:r>
          </w:p>
        </w:tc>
        <w:tc>
          <w:tcPr>
            <w:tcW w:w="238" w:type="dxa"/>
          </w:tcPr>
          <w:p w14:paraId="7FC11C95" w14:textId="77777777" w:rsidR="008F3E6C" w:rsidRPr="002E53F2" w:rsidRDefault="008F3E6C" w:rsidP="002E53F2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ind w:firstLine="334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2E72819B" w14:textId="77777777" w:rsidR="008F3E6C" w:rsidRPr="002E53F2" w:rsidRDefault="008F3E6C" w:rsidP="002E53F2">
            <w:pPr>
              <w:tabs>
                <w:tab w:val="clear" w:pos="227"/>
                <w:tab w:val="clear" w:pos="680"/>
                <w:tab w:val="clear" w:pos="907"/>
                <w:tab w:val="left" w:pos="0"/>
                <w:tab w:val="left" w:pos="340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(12,971)</w:t>
            </w:r>
          </w:p>
        </w:tc>
        <w:tc>
          <w:tcPr>
            <w:tcW w:w="270" w:type="dxa"/>
          </w:tcPr>
          <w:p w14:paraId="79E2EC59" w14:textId="77777777" w:rsidR="008F3E6C" w:rsidRPr="002E53F2" w:rsidRDefault="008F3E6C" w:rsidP="002E53F2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</w:tcPr>
          <w:p w14:paraId="119218C2" w14:textId="3DAC2AB6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2E53F2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(2,</w:t>
            </w:r>
            <w:r w:rsidR="008F2122" w:rsidRPr="002E53F2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658</w:t>
            </w:r>
            <w:r w:rsidRPr="002E53F2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1" w:type="dxa"/>
          </w:tcPr>
          <w:p w14:paraId="2CCC78DC" w14:textId="77777777" w:rsidR="008F3E6C" w:rsidRPr="002E53F2" w:rsidRDefault="008F3E6C" w:rsidP="002E53F2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double" w:sz="4" w:space="0" w:color="auto"/>
            </w:tcBorders>
          </w:tcPr>
          <w:p w14:paraId="3B45541B" w14:textId="620FEBBF" w:rsidR="008F3E6C" w:rsidRPr="002E53F2" w:rsidRDefault="008F3E6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3" w:lineRule="auto"/>
              <w:ind w:right="-96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2E53F2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27,</w:t>
            </w:r>
            <w:r w:rsidR="00EF4742" w:rsidRPr="002E53F2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043</w:t>
            </w:r>
          </w:p>
        </w:tc>
      </w:tr>
    </w:tbl>
    <w:p w14:paraId="271FCE37" w14:textId="77777777" w:rsidR="00CB2113" w:rsidRPr="002E53F2" w:rsidRDefault="008F3E6C" w:rsidP="002E53F2">
      <w:pPr>
        <w:tabs>
          <w:tab w:val="clear" w:pos="227"/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eastAsia="AngsanaNew" w:hAnsi="Angsana New"/>
          <w:sz w:val="22"/>
          <w:szCs w:val="22"/>
          <w:vertAlign w:val="superscript"/>
          <w:lang w:eastAsia="en-GB"/>
        </w:rPr>
      </w:pPr>
      <w:r w:rsidRPr="002E53F2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ab/>
      </w:r>
    </w:p>
    <w:p w14:paraId="4FBB19CF" w14:textId="063129DE" w:rsidR="008F3E6C" w:rsidRPr="002E53F2" w:rsidRDefault="008F3E6C" w:rsidP="002E53F2">
      <w:pPr>
        <w:tabs>
          <w:tab w:val="clear" w:pos="227"/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eastAsia="AngsanaNew" w:hAnsi="Angsana New"/>
          <w:sz w:val="28"/>
          <w:szCs w:val="28"/>
          <w:lang w:eastAsia="en-GB"/>
        </w:rPr>
      </w:pPr>
      <w:r w:rsidRPr="002E53F2">
        <w:rPr>
          <w:rFonts w:ascii="Angsana New" w:eastAsia="AngsanaNew" w:hAnsi="Angsana New"/>
          <w:sz w:val="28"/>
          <w:szCs w:val="28"/>
          <w:vertAlign w:val="superscript"/>
          <w:lang w:eastAsia="en-GB"/>
        </w:rPr>
        <w:t>(1)</w:t>
      </w:r>
      <w:r w:rsidRPr="002E53F2">
        <w:rPr>
          <w:rFonts w:ascii="Angsana New" w:eastAsia="AngsanaNew" w:hAnsi="Angsana New"/>
          <w:sz w:val="28"/>
          <w:szCs w:val="28"/>
          <w:lang w:eastAsia="en-GB"/>
        </w:rPr>
        <w:t xml:space="preserve"> </w:t>
      </w:r>
      <w:r w:rsidRPr="002E53F2">
        <w:rPr>
          <w:rFonts w:ascii="Angsana New" w:eastAsia="AngsanaNew" w:hAnsi="Angsana New" w:hint="cs"/>
          <w:sz w:val="28"/>
          <w:szCs w:val="28"/>
          <w:cs/>
          <w:lang w:eastAsia="en-GB"/>
        </w:rPr>
        <w:t>บริษัทจะทยอยออกหุ้นทุกปีภายใน</w:t>
      </w:r>
      <w:r w:rsidRPr="002E53F2">
        <w:rPr>
          <w:rFonts w:ascii="Angsana New" w:eastAsia="AngsanaNew" w:hAnsi="Angsana New"/>
          <w:sz w:val="28"/>
          <w:szCs w:val="28"/>
          <w:lang w:eastAsia="en-GB"/>
        </w:rPr>
        <w:t xml:space="preserve"> 3 </w:t>
      </w:r>
      <w:r w:rsidRPr="002E53F2">
        <w:rPr>
          <w:rFonts w:ascii="Angsana New" w:eastAsia="AngsanaNew" w:hAnsi="Angsana New" w:hint="cs"/>
          <w:sz w:val="28"/>
          <w:szCs w:val="28"/>
          <w:cs/>
          <w:lang w:eastAsia="en-GB"/>
        </w:rPr>
        <w:t>ปี นับแต่ปีที่มีการเสนอขายหุ้น</w:t>
      </w:r>
    </w:p>
    <w:p w14:paraId="1B221D58" w14:textId="77777777" w:rsidR="00B27724" w:rsidRPr="00BC7CD9" w:rsidRDefault="00B2772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4A4BAE29" w14:textId="72D9731D" w:rsidR="00A3275E" w:rsidRPr="002E53F2" w:rsidRDefault="001A0089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E53F2">
        <w:rPr>
          <w:rFonts w:asciiTheme="majorBidi" w:hAnsiTheme="majorBidi" w:hint="cs"/>
          <w:sz w:val="30"/>
          <w:szCs w:val="30"/>
          <w:cs/>
        </w:rPr>
        <w:t>ต่อมา</w:t>
      </w:r>
      <w:r w:rsidR="00A3275E" w:rsidRPr="002E53F2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A3275E" w:rsidRPr="002E53F2">
        <w:rPr>
          <w:rFonts w:asciiTheme="majorBidi" w:hAnsiTheme="majorBidi"/>
          <w:sz w:val="30"/>
          <w:szCs w:val="30"/>
        </w:rPr>
        <w:t>29</w:t>
      </w:r>
      <w:r w:rsidR="00A3275E" w:rsidRPr="002E53F2">
        <w:rPr>
          <w:rFonts w:asciiTheme="majorBidi" w:hAnsiTheme="majorBidi" w:hint="cs"/>
          <w:sz w:val="30"/>
          <w:szCs w:val="30"/>
          <w:cs/>
        </w:rPr>
        <w:t xml:space="preserve"> เมษายน </w:t>
      </w:r>
      <w:r w:rsidR="00A3275E" w:rsidRPr="002E53F2">
        <w:rPr>
          <w:rFonts w:asciiTheme="majorBidi" w:hAnsiTheme="majorBidi" w:hint="cs"/>
          <w:sz w:val="30"/>
          <w:szCs w:val="30"/>
        </w:rPr>
        <w:t>256</w:t>
      </w:r>
      <w:r w:rsidR="00A3275E" w:rsidRPr="002E53F2">
        <w:rPr>
          <w:rFonts w:asciiTheme="majorBidi" w:hAnsiTheme="majorBidi"/>
          <w:sz w:val="30"/>
          <w:szCs w:val="30"/>
        </w:rPr>
        <w:t>8</w:t>
      </w:r>
      <w:r w:rsidR="00A3275E" w:rsidRPr="002E53F2">
        <w:rPr>
          <w:rFonts w:asciiTheme="majorBidi" w:hAnsiTheme="majorBidi" w:hint="cs"/>
          <w:sz w:val="30"/>
          <w:szCs w:val="30"/>
          <w:cs/>
        </w:rPr>
        <w:t xml:space="preserve"> ที่ประชุมสามัญผู้ถือหุ้นประจำปี </w:t>
      </w:r>
      <w:r w:rsidR="00A3275E" w:rsidRPr="002E53F2">
        <w:rPr>
          <w:rFonts w:asciiTheme="majorBidi" w:hAnsiTheme="majorBidi" w:hint="cs"/>
          <w:sz w:val="30"/>
          <w:szCs w:val="30"/>
        </w:rPr>
        <w:t>256</w:t>
      </w:r>
      <w:r w:rsidR="00A3275E" w:rsidRPr="002E53F2">
        <w:rPr>
          <w:rFonts w:asciiTheme="majorBidi" w:hAnsiTheme="majorBidi"/>
          <w:sz w:val="30"/>
          <w:szCs w:val="30"/>
        </w:rPr>
        <w:t>8</w:t>
      </w:r>
      <w:r w:rsidR="00A3275E" w:rsidRPr="002E53F2">
        <w:rPr>
          <w:rFonts w:asciiTheme="majorBidi" w:hAnsiTheme="majorBidi" w:hint="cs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="00A3275E" w:rsidRPr="002E53F2">
        <w:rPr>
          <w:rFonts w:asciiTheme="majorBidi" w:hAnsiTheme="majorBidi" w:hint="cs"/>
          <w:sz w:val="30"/>
          <w:szCs w:val="30"/>
        </w:rPr>
        <w:t>AWC Share</w:t>
      </w:r>
      <w:r w:rsidR="00A3275E" w:rsidRPr="002E53F2">
        <w:rPr>
          <w:rFonts w:asciiTheme="majorBidi" w:hAnsiTheme="majorBidi"/>
          <w:sz w:val="30"/>
          <w:szCs w:val="30"/>
        </w:rPr>
        <w:t>s</w:t>
      </w:r>
      <w:r w:rsidR="00A3275E" w:rsidRPr="002E53F2">
        <w:rPr>
          <w:rFonts w:asciiTheme="majorBidi" w:hAnsiTheme="majorBidi" w:hint="cs"/>
          <w:sz w:val="30"/>
          <w:szCs w:val="30"/>
        </w:rPr>
        <w:t xml:space="preserve"> Plan 202</w:t>
      </w:r>
      <w:r w:rsidR="00A3275E" w:rsidRPr="002E53F2">
        <w:rPr>
          <w:rFonts w:asciiTheme="majorBidi" w:hAnsiTheme="majorBidi"/>
          <w:sz w:val="30"/>
          <w:szCs w:val="30"/>
        </w:rPr>
        <w:t>5</w:t>
      </w:r>
      <w:r w:rsidR="00A3275E" w:rsidRPr="002E53F2">
        <w:rPr>
          <w:rFonts w:asciiTheme="majorBidi" w:hAnsiTheme="majorBidi" w:hint="cs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="00A3275E" w:rsidRPr="002E53F2">
        <w:rPr>
          <w:rFonts w:asciiTheme="majorBidi" w:hAnsiTheme="majorBidi" w:hint="cs"/>
          <w:sz w:val="30"/>
          <w:szCs w:val="30"/>
        </w:rPr>
        <w:t>AWC Share</w:t>
      </w:r>
      <w:r w:rsidR="00A3275E" w:rsidRPr="002E53F2">
        <w:rPr>
          <w:rFonts w:asciiTheme="majorBidi" w:hAnsiTheme="majorBidi"/>
          <w:sz w:val="30"/>
          <w:szCs w:val="30"/>
        </w:rPr>
        <w:t>s</w:t>
      </w:r>
      <w:r w:rsidR="00A3275E" w:rsidRPr="002E53F2">
        <w:rPr>
          <w:rFonts w:asciiTheme="majorBidi" w:hAnsiTheme="majorBidi" w:hint="cs"/>
          <w:sz w:val="30"/>
          <w:szCs w:val="30"/>
        </w:rPr>
        <w:t xml:space="preserve"> Plan 202</w:t>
      </w:r>
      <w:r w:rsidR="00A3275E" w:rsidRPr="002E53F2">
        <w:rPr>
          <w:rFonts w:asciiTheme="majorBidi" w:hAnsiTheme="majorBidi"/>
          <w:sz w:val="30"/>
          <w:szCs w:val="30"/>
        </w:rPr>
        <w:t>5</w:t>
      </w:r>
      <w:r w:rsidR="00A3275E" w:rsidRPr="002E53F2">
        <w:rPr>
          <w:rFonts w:asciiTheme="majorBidi" w:hAnsiTheme="majorBidi" w:hint="cs"/>
          <w:sz w:val="30"/>
          <w:szCs w:val="30"/>
        </w:rPr>
        <w:t xml:space="preserve"> </w:t>
      </w:r>
      <w:r w:rsidR="00A3275E" w:rsidRPr="002E53F2">
        <w:rPr>
          <w:rFonts w:asciiTheme="majorBidi" w:hAnsiTheme="majorBidi" w:hint="cs"/>
          <w:sz w:val="30"/>
          <w:szCs w:val="30"/>
          <w:cs/>
        </w:rPr>
        <w:t>โดยกำหนดให้ผู้บริหารระดับสูงต้องเข้าร่วมโครงการ</w:t>
      </w:r>
      <w:r w:rsidR="00A3275E" w:rsidRPr="002E53F2">
        <w:rPr>
          <w:rFonts w:asciiTheme="majorBidi" w:hAnsiTheme="majorBidi"/>
          <w:sz w:val="30"/>
          <w:szCs w:val="30"/>
          <w:cs/>
        </w:rPr>
        <w:t xml:space="preserve"> </w:t>
      </w:r>
      <w:r w:rsidR="00A3275E" w:rsidRPr="002E53F2">
        <w:rPr>
          <w:rFonts w:asciiTheme="majorBidi" w:hAnsiTheme="majorBidi" w:hint="cs"/>
          <w:sz w:val="30"/>
          <w:szCs w:val="30"/>
          <w:cs/>
        </w:rPr>
        <w:t>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70F3ECDB" w14:textId="77777777" w:rsidR="00250867" w:rsidRPr="00BC7CD9" w:rsidRDefault="00250867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00578120" w14:textId="77777777" w:rsidR="00FA23E4" w:rsidRPr="002E53F2" w:rsidRDefault="00FA23E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E53F2">
        <w:rPr>
          <w:rFonts w:asciiTheme="majorBidi" w:hAnsiTheme="majorBidi" w:hint="cs"/>
          <w:sz w:val="30"/>
          <w:szCs w:val="30"/>
          <w:cs/>
        </w:rPr>
        <w:t xml:space="preserve">รายละเอียดของโครงการ </w:t>
      </w:r>
      <w:r w:rsidRPr="002E53F2">
        <w:rPr>
          <w:rFonts w:asciiTheme="majorBidi" w:hAnsiTheme="majorBidi" w:hint="cs"/>
          <w:sz w:val="30"/>
          <w:szCs w:val="30"/>
        </w:rPr>
        <w:t>AWC Share</w:t>
      </w:r>
      <w:r w:rsidRPr="002E53F2">
        <w:rPr>
          <w:rFonts w:asciiTheme="majorBidi" w:hAnsiTheme="majorBidi"/>
          <w:sz w:val="30"/>
          <w:szCs w:val="30"/>
        </w:rPr>
        <w:t>s</w:t>
      </w:r>
      <w:r w:rsidRPr="002E53F2">
        <w:rPr>
          <w:rFonts w:asciiTheme="majorBidi" w:hAnsiTheme="majorBidi" w:hint="cs"/>
          <w:sz w:val="30"/>
          <w:szCs w:val="30"/>
        </w:rPr>
        <w:t xml:space="preserve"> Plan 202</w:t>
      </w:r>
      <w:r w:rsidRPr="002E53F2">
        <w:rPr>
          <w:rFonts w:asciiTheme="majorBidi" w:hAnsiTheme="majorBidi"/>
          <w:sz w:val="30"/>
          <w:szCs w:val="30"/>
        </w:rPr>
        <w:t>5</w:t>
      </w:r>
      <w:r w:rsidRPr="002E53F2">
        <w:rPr>
          <w:rFonts w:asciiTheme="majorBidi" w:hAnsiTheme="majorBidi" w:hint="cs"/>
          <w:sz w:val="30"/>
          <w:szCs w:val="30"/>
        </w:rPr>
        <w:t xml:space="preserve"> </w:t>
      </w:r>
      <w:r w:rsidRPr="002E53F2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38015F06" w14:textId="77777777" w:rsidR="00FA23E4" w:rsidRPr="00BC7CD9" w:rsidRDefault="00FA23E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5400"/>
      </w:tblGrid>
      <w:tr w:rsidR="00FA23E4" w:rsidRPr="002E53F2" w14:paraId="225E7730" w14:textId="77777777" w:rsidTr="00BC7CD9">
        <w:trPr>
          <w:trHeight w:val="389"/>
          <w:tblHeader/>
        </w:trPr>
        <w:tc>
          <w:tcPr>
            <w:tcW w:w="3690" w:type="dxa"/>
            <w:hideMark/>
          </w:tcPr>
          <w:p w14:paraId="27A73E14" w14:textId="77777777" w:rsidR="00FA23E4" w:rsidRPr="002E53F2" w:rsidRDefault="00FA23E4" w:rsidP="002E53F2">
            <w:pPr>
              <w:pStyle w:val="ListParagraph"/>
              <w:tabs>
                <w:tab w:val="clear" w:pos="454"/>
                <w:tab w:val="clear" w:pos="680"/>
                <w:tab w:val="left" w:pos="518"/>
                <w:tab w:val="left" w:pos="608"/>
                <w:tab w:val="right" w:pos="3599"/>
              </w:tabs>
              <w:spacing w:line="256" w:lineRule="auto"/>
              <w:ind w:left="540" w:hanging="73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400" w:type="dxa"/>
            <w:hideMark/>
          </w:tcPr>
          <w:p w14:paraId="56053F69" w14:textId="77777777" w:rsidR="00FA23E4" w:rsidRPr="002E53F2" w:rsidRDefault="00FA23E4" w:rsidP="002E53F2">
            <w:pPr>
              <w:pStyle w:val="ListParagraph"/>
              <w:spacing w:line="256" w:lineRule="auto"/>
              <w:ind w:left="252" w:hanging="72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FA23E4" w:rsidRPr="002E53F2" w14:paraId="0916F3A9" w14:textId="77777777" w:rsidTr="00FC73D6">
        <w:trPr>
          <w:trHeight w:val="378"/>
        </w:trPr>
        <w:tc>
          <w:tcPr>
            <w:tcW w:w="3690" w:type="dxa"/>
            <w:hideMark/>
          </w:tcPr>
          <w:p w14:paraId="1D0F3053" w14:textId="77777777" w:rsidR="00FA23E4" w:rsidRPr="002E53F2" w:rsidRDefault="00FA23E4" w:rsidP="002E53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อายุของโครงการต่อเนื่อง</w:t>
            </w:r>
          </w:p>
        </w:tc>
        <w:tc>
          <w:tcPr>
            <w:tcW w:w="5400" w:type="dxa"/>
            <w:hideMark/>
          </w:tcPr>
          <w:p w14:paraId="6ABDA95B" w14:textId="77777777" w:rsidR="00FA23E4" w:rsidRPr="002E53F2" w:rsidRDefault="00FA23E4" w:rsidP="002E53F2">
            <w:pPr>
              <w:pStyle w:val="ListParagraph"/>
              <w:spacing w:line="256" w:lineRule="auto"/>
              <w:ind w:left="-290" w:firstLine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E53F2">
              <w:rPr>
                <w:rFonts w:ascii="Angsana New" w:eastAsia="Times New Roman" w:hAnsi="Angsana New" w:hint="cs"/>
                <w:sz w:val="30"/>
                <w:szCs w:val="30"/>
              </w:rPr>
              <w:t xml:space="preserve">5 </w:t>
            </w:r>
            <w:r w:rsidRPr="002E53F2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 นับจากวันที่ที่ประชุมผู้ถือหุ้นมีมติเห็นชอบโครงการ</w:t>
            </w:r>
          </w:p>
        </w:tc>
      </w:tr>
      <w:tr w:rsidR="00FA23E4" w:rsidRPr="002E53F2" w14:paraId="6A539525" w14:textId="77777777" w:rsidTr="00FC73D6">
        <w:trPr>
          <w:trHeight w:val="524"/>
        </w:trPr>
        <w:tc>
          <w:tcPr>
            <w:tcW w:w="3690" w:type="dxa"/>
            <w:hideMark/>
          </w:tcPr>
          <w:p w14:paraId="508E4793" w14:textId="77777777" w:rsidR="00FA23E4" w:rsidRPr="002E53F2" w:rsidRDefault="00FA23E4" w:rsidP="002E53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E53F2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จำนวนหุ้นสามัญที่ให้พนักงานเบื้องต้น</w:t>
            </w:r>
          </w:p>
        </w:tc>
        <w:tc>
          <w:tcPr>
            <w:tcW w:w="5400" w:type="dxa"/>
            <w:hideMark/>
          </w:tcPr>
          <w:p w14:paraId="7D5CC08B" w14:textId="0D17346F" w:rsidR="00FA23E4" w:rsidRPr="002E53F2" w:rsidRDefault="00FA23E4" w:rsidP="002E53F2">
            <w:pPr>
              <w:pStyle w:val="ListParagraph"/>
              <w:spacing w:line="256" w:lineRule="auto"/>
              <w:ind w:left="252"/>
              <w:jc w:val="thaiDistribute"/>
              <w:rPr>
                <w:rFonts w:ascii="Calibri" w:eastAsia="Calibri" w:hAnsi="Calibri" w:cs="Tahoma"/>
                <w:sz w:val="22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จำนวนรวมทั้งสิ้นไม่เกิน </w:t>
            </w:r>
            <w:r w:rsidRPr="002E53F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E53F2">
              <w:rPr>
                <w:rFonts w:ascii="Angsana New" w:hAnsi="Angsana New"/>
                <w:sz w:val="30"/>
                <w:szCs w:val="30"/>
              </w:rPr>
              <w:t>36</w:t>
            </w:r>
            <w:r w:rsidRPr="002E53F2">
              <w:rPr>
                <w:rFonts w:ascii="Angsana New" w:hAnsi="Angsana New" w:hint="cs"/>
                <w:sz w:val="30"/>
                <w:szCs w:val="30"/>
              </w:rPr>
              <w:t>,000,</w:t>
            </w:r>
            <w:r w:rsidRPr="002E53F2">
              <w:rPr>
                <w:rFonts w:ascii="Angsana New" w:eastAsia="Times New Roman" w:hAnsi="Angsana New" w:hint="cs"/>
                <w:sz w:val="30"/>
                <w:szCs w:val="30"/>
              </w:rPr>
              <w:t>000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 มูลค่าหุ้นตราไว้ </w:t>
            </w:r>
            <w:r w:rsidR="00FC73D6" w:rsidRPr="002E53F2">
              <w:rPr>
                <w:rFonts w:ascii="Angsana New" w:hAnsi="Angsana New"/>
                <w:sz w:val="30"/>
                <w:szCs w:val="30"/>
              </w:rPr>
              <w:br/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หุ้นละ </w:t>
            </w:r>
            <w:r w:rsidRPr="002E53F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บริษัทจะทำการเสนอขายหุ้นสามัญเพิ่มทุนเป็นโครงการต่อเนื่อง </w:t>
            </w:r>
          </w:p>
        </w:tc>
      </w:tr>
      <w:tr w:rsidR="00FA23E4" w:rsidRPr="002E53F2" w14:paraId="2B944634" w14:textId="77777777" w:rsidTr="00FC73D6">
        <w:trPr>
          <w:trHeight w:val="1784"/>
        </w:trPr>
        <w:tc>
          <w:tcPr>
            <w:tcW w:w="3690" w:type="dxa"/>
            <w:hideMark/>
          </w:tcPr>
          <w:p w14:paraId="238DA800" w14:textId="77777777" w:rsidR="00FA23E4" w:rsidRPr="002E53F2" w:rsidRDefault="00FA23E4" w:rsidP="002E53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</w:rPr>
            </w:pPr>
            <w:r w:rsidRPr="002E53F2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 </w:t>
            </w:r>
          </w:p>
        </w:tc>
        <w:tc>
          <w:tcPr>
            <w:tcW w:w="5400" w:type="dxa"/>
            <w:hideMark/>
          </w:tcPr>
          <w:p w14:paraId="0C72CFA3" w14:textId="77777777" w:rsidR="00FA23E4" w:rsidRPr="002E53F2" w:rsidRDefault="00FA23E4" w:rsidP="002E53F2">
            <w:pPr>
              <w:pStyle w:val="ListParagraph"/>
              <w:spacing w:line="256" w:lineRule="auto"/>
              <w:ind w:left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E53F2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ราคาเสนอขายต่อหุ้นของหุ้นให้แก่พนักงานตามโครงการ </w:t>
            </w:r>
            <w:r w:rsidRPr="002E53F2">
              <w:rPr>
                <w:rFonts w:ascii="Angsana New" w:eastAsia="Times New Roman" w:hAnsi="Angsana New" w:hint="cs"/>
                <w:sz w:val="30"/>
                <w:szCs w:val="30"/>
              </w:rPr>
              <w:t>AWC Share</w:t>
            </w:r>
            <w:r w:rsidRPr="002E53F2">
              <w:rPr>
                <w:rFonts w:ascii="Angsana New" w:eastAsia="Times New Roman" w:hAnsi="Angsana New"/>
                <w:sz w:val="30"/>
                <w:szCs w:val="30"/>
              </w:rPr>
              <w:t>s</w:t>
            </w:r>
            <w:r w:rsidRPr="002E53F2">
              <w:rPr>
                <w:rFonts w:ascii="Angsana New" w:eastAsia="Times New Roman" w:hAnsi="Angsana New" w:hint="cs"/>
                <w:sz w:val="30"/>
                <w:szCs w:val="30"/>
              </w:rPr>
              <w:t xml:space="preserve"> Plan 202</w:t>
            </w:r>
            <w:r w:rsidRPr="002E53F2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Pr="002E53F2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ในแต่ละวันทำการซื้อขายหุ้นสามัญของบริษัทย้อนหลัง </w:t>
            </w:r>
            <w:r w:rsidRPr="002E53F2">
              <w:rPr>
                <w:rFonts w:ascii="Angsana New" w:eastAsia="Times New Roman" w:hAnsi="Angsana New" w:hint="cs"/>
                <w:sz w:val="30"/>
                <w:szCs w:val="30"/>
              </w:rPr>
              <w:t>90</w:t>
            </w:r>
            <w:r w:rsidRPr="002E53F2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วันปฏิทินก่อนวันที่มีการเสนอขายหุ้นสามัญเพิ่มทุนในแต่ละครั้ง โดยจะทยอยออกหุ้นทุกปีภายใน </w:t>
            </w:r>
            <w:r w:rsidRPr="002E53F2">
              <w:rPr>
                <w:rFonts w:ascii="Angsana New" w:eastAsia="Times New Roman" w:hAnsi="Angsana New" w:hint="cs"/>
                <w:sz w:val="30"/>
                <w:szCs w:val="30"/>
              </w:rPr>
              <w:t xml:space="preserve">3 </w:t>
            </w:r>
            <w:r w:rsidRPr="002E53F2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ปีนับจากวันที่เสนอขายหุ้นให้แก่พนักงาน</w:t>
            </w:r>
          </w:p>
        </w:tc>
      </w:tr>
    </w:tbl>
    <w:p w14:paraId="305B7EB8" w14:textId="5B586E56" w:rsidR="00DF2C0D" w:rsidRPr="002E53F2" w:rsidRDefault="00DF2C0D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E53F2">
        <w:rPr>
          <w:rFonts w:ascii="Angsana New" w:hAnsi="Angsana New" w:hint="cs"/>
          <w:sz w:val="30"/>
          <w:szCs w:val="30"/>
          <w:cs/>
        </w:rPr>
        <w:lastRenderedPageBreak/>
        <w:t>สำหรับงวด</w:t>
      </w:r>
      <w:r w:rsidR="00A5687A" w:rsidRPr="002E53F2">
        <w:rPr>
          <w:rFonts w:ascii="Angsana New" w:hAnsi="Angsana New" w:hint="cs"/>
          <w:sz w:val="30"/>
          <w:szCs w:val="30"/>
          <w:cs/>
        </w:rPr>
        <w:t>เก้า</w:t>
      </w:r>
      <w:r w:rsidRPr="002E53F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2E53F2">
        <w:rPr>
          <w:rFonts w:ascii="Angsana New" w:hAnsi="Angsana New"/>
          <w:sz w:val="30"/>
          <w:szCs w:val="30"/>
        </w:rPr>
        <w:t xml:space="preserve">30 </w:t>
      </w:r>
      <w:r w:rsidR="00613EEF" w:rsidRPr="002E53F2">
        <w:rPr>
          <w:rFonts w:ascii="Angsana New" w:hAnsi="Angsana New" w:hint="cs"/>
          <w:sz w:val="30"/>
          <w:szCs w:val="30"/>
          <w:cs/>
        </w:rPr>
        <w:t>กันยายน</w:t>
      </w:r>
      <w:r w:rsidR="00613EEF"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2568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กลุ่มบริษัทและบริษัทบันทึกค่าใช้จ่ายสำหรับแผนการกำหนดค่าตอบแทนพนักงานระยะยาว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จำนวนเงิน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="0004066A" w:rsidRPr="002E53F2">
        <w:rPr>
          <w:rFonts w:ascii="Angsana New" w:hAnsi="Angsana New"/>
          <w:sz w:val="30"/>
          <w:szCs w:val="30"/>
        </w:rPr>
        <w:t>35.01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และ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04066A" w:rsidRPr="002E53F2">
        <w:rPr>
          <w:rFonts w:ascii="Angsana New" w:hAnsi="Angsana New"/>
          <w:sz w:val="30"/>
          <w:szCs w:val="30"/>
        </w:rPr>
        <w:t>35.00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ตามลำดับ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i/>
          <w:iCs/>
          <w:sz w:val="30"/>
          <w:szCs w:val="30"/>
          <w:cs/>
        </w:rPr>
        <w:t>(</w:t>
      </w:r>
      <w:r w:rsidRPr="002E53F2">
        <w:rPr>
          <w:rFonts w:ascii="Angsana New" w:hAnsi="Angsana New"/>
          <w:i/>
          <w:iCs/>
          <w:sz w:val="30"/>
          <w:szCs w:val="30"/>
        </w:rPr>
        <w:t>2567</w:t>
      </w:r>
      <w:r w:rsidRPr="002E53F2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5687A" w:rsidRPr="002E53F2">
        <w:rPr>
          <w:rFonts w:ascii="Angsana New" w:hAnsi="Angsana New"/>
          <w:i/>
          <w:iCs/>
          <w:sz w:val="30"/>
          <w:szCs w:val="30"/>
        </w:rPr>
        <w:t>50.71</w:t>
      </w:r>
      <w:r w:rsidRPr="002E53F2">
        <w:rPr>
          <w:rFonts w:ascii="Angsana New" w:hAnsi="Angsana New"/>
          <w:i/>
          <w:iCs/>
          <w:sz w:val="30"/>
          <w:szCs w:val="30"/>
        </w:rPr>
        <w:t xml:space="preserve"> </w:t>
      </w:r>
      <w:r w:rsidRPr="002E53F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2E53F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5687A" w:rsidRPr="002E53F2">
        <w:rPr>
          <w:rFonts w:ascii="Angsana New" w:hAnsi="Angsana New"/>
          <w:i/>
          <w:iCs/>
          <w:sz w:val="30"/>
          <w:szCs w:val="30"/>
        </w:rPr>
        <w:t>50.70</w:t>
      </w:r>
      <w:r w:rsidRPr="002E53F2">
        <w:rPr>
          <w:rFonts w:ascii="Angsana New" w:hAnsi="Angsana New"/>
          <w:i/>
          <w:iCs/>
          <w:sz w:val="30"/>
          <w:szCs w:val="30"/>
        </w:rPr>
        <w:t xml:space="preserve">  </w:t>
      </w:r>
      <w:r w:rsidRPr="002E53F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2E53F2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6CC23F4" w14:textId="3310CDA8" w:rsidR="00C03A1B" w:rsidRPr="002E53F2" w:rsidRDefault="00C03A1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61836FAA" w14:textId="4EF9234D" w:rsidR="007C69B1" w:rsidRPr="002E53F2" w:rsidRDefault="00844C5B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2E53F2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47AADDC1" w14:textId="77777777" w:rsidR="00E57818" w:rsidRPr="002E53F2" w:rsidRDefault="00E57818" w:rsidP="002E53F2">
      <w:pPr>
        <w:pStyle w:val="ListParagraph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183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979"/>
        <w:gridCol w:w="720"/>
        <w:gridCol w:w="1170"/>
        <w:gridCol w:w="243"/>
        <w:gridCol w:w="1198"/>
        <w:gridCol w:w="236"/>
        <w:gridCol w:w="1203"/>
        <w:gridCol w:w="236"/>
        <w:gridCol w:w="1198"/>
      </w:tblGrid>
      <w:tr w:rsidR="003D1405" w:rsidRPr="002E53F2" w14:paraId="70989FD4" w14:textId="77777777" w:rsidTr="00E3170C">
        <w:trPr>
          <w:tblHeader/>
        </w:trPr>
        <w:tc>
          <w:tcPr>
            <w:tcW w:w="2979" w:type="dxa"/>
          </w:tcPr>
          <w:p w14:paraId="5ED3A7EC" w14:textId="77777777" w:rsidR="003D1405" w:rsidRPr="002E53F2" w:rsidRDefault="003D140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8DDF54D" w14:textId="75D5DBC4" w:rsidR="003D1405" w:rsidRPr="002E53F2" w:rsidRDefault="003D140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pacing w:val="-10"/>
                <w:sz w:val="30"/>
                <w:szCs w:val="30"/>
              </w:rPr>
            </w:pPr>
          </w:p>
        </w:tc>
        <w:tc>
          <w:tcPr>
            <w:tcW w:w="5484" w:type="dxa"/>
            <w:gridSpan w:val="7"/>
          </w:tcPr>
          <w:p w14:paraId="6734D33C" w14:textId="31474C18" w:rsidR="003D1405" w:rsidRPr="002E53F2" w:rsidRDefault="003D140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2" w:right="-14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E53F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/ </w:t>
            </w:r>
            <w:r w:rsidRPr="002E53F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70C" w:rsidRPr="002E53F2" w14:paraId="0AFE2124" w14:textId="77777777" w:rsidTr="00E3170C">
        <w:trPr>
          <w:tblHeader/>
        </w:trPr>
        <w:tc>
          <w:tcPr>
            <w:tcW w:w="2979" w:type="dxa"/>
          </w:tcPr>
          <w:p w14:paraId="76268DE1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01DEC39" w14:textId="2D5C851B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/>
                <w:spacing w:val="-10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1" w:type="dxa"/>
            <w:gridSpan w:val="3"/>
          </w:tcPr>
          <w:p w14:paraId="56FC15C1" w14:textId="7E4F4415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1FDB7F28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42A9E68A" w14:textId="3ECCF3AF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</w:tr>
      <w:tr w:rsidR="00E3170C" w:rsidRPr="002E53F2" w14:paraId="6F63E035" w14:textId="77777777" w:rsidTr="00E3170C">
        <w:trPr>
          <w:tblHeader/>
        </w:trPr>
        <w:tc>
          <w:tcPr>
            <w:tcW w:w="2979" w:type="dxa"/>
          </w:tcPr>
          <w:p w14:paraId="2A386B99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1848F7E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</w:tcPr>
          <w:p w14:paraId="6581B67A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</w:tcPr>
          <w:p w14:paraId="3C426121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994FDA9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43D431F5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E8D5D9E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"/>
              </w:tabs>
              <w:spacing w:line="228" w:lineRule="auto"/>
              <w:ind w:left="-108" w:right="-14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504D5987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27075CC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4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3170C" w:rsidRPr="002E53F2" w14:paraId="3E4F815B" w14:textId="77777777" w:rsidTr="00E3170C">
        <w:trPr>
          <w:tblHeader/>
        </w:trPr>
        <w:tc>
          <w:tcPr>
            <w:tcW w:w="2979" w:type="dxa"/>
          </w:tcPr>
          <w:p w14:paraId="659D4DEF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EC3AD41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84" w:type="dxa"/>
            <w:gridSpan w:val="7"/>
          </w:tcPr>
          <w:p w14:paraId="13DA71E1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2E53F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E53F2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2E53F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E53F2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3170C" w:rsidRPr="002E53F2" w14:paraId="3A783925" w14:textId="77777777" w:rsidTr="00E3170C">
        <w:tc>
          <w:tcPr>
            <w:tcW w:w="2979" w:type="dxa"/>
          </w:tcPr>
          <w:p w14:paraId="0B2257E1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20" w:type="dxa"/>
          </w:tcPr>
          <w:p w14:paraId="3F9201B8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58C569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B9A379E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16548683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B90876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2C866B8A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84A5A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3A92187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3170C" w:rsidRPr="002E53F2" w14:paraId="1DA8A8CD" w14:textId="77777777" w:rsidTr="00E3170C">
        <w:tc>
          <w:tcPr>
            <w:tcW w:w="2979" w:type="dxa"/>
          </w:tcPr>
          <w:p w14:paraId="355AB1F4" w14:textId="2B87815F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ind w:left="155"/>
              <w:jc w:val="both"/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2E53F2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</w:rPr>
              <w:t xml:space="preserve">30 </w:t>
            </w:r>
            <w:r w:rsidR="00A5687A" w:rsidRPr="002E53F2">
              <w:rPr>
                <w:rFonts w:ascii="Angsana New" w:eastAsia="MS Mincho" w:hAnsi="Angsana New" w:hint="cs"/>
                <w:b/>
                <w:bCs/>
                <w:spacing w:val="-4"/>
                <w:sz w:val="30"/>
                <w:szCs w:val="30"/>
                <w:cs/>
              </w:rPr>
              <w:t>กันยายน</w:t>
            </w:r>
            <w:r w:rsidR="00A5687A" w:rsidRPr="002E53F2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</w:rPr>
              <w:t>/</w:t>
            </w:r>
            <w:r w:rsidRPr="002E53F2">
              <w:rPr>
                <w:rFonts w:ascii="Angsana New" w:eastAsia="MS Mincho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</w:rPr>
              <w:t>31</w:t>
            </w:r>
            <w:r w:rsidRPr="002E53F2">
              <w:rPr>
                <w:rFonts w:ascii="Angsana New" w:eastAsia="MS Mincho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7369B54E" w14:textId="77777777" w:rsidR="00E3170C" w:rsidRPr="002E53F2" w:rsidRDefault="00E3170C" w:rsidP="002E53F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D5F1B" w14:textId="4C015F54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</w:rPr>
              <w:t>32</w:t>
            </w: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,150,000</w:t>
            </w:r>
          </w:p>
        </w:tc>
        <w:tc>
          <w:tcPr>
            <w:tcW w:w="243" w:type="dxa"/>
          </w:tcPr>
          <w:p w14:paraId="4E166CB1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4D54B2FE" w14:textId="6BB2FC6B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36" w:type="dxa"/>
          </w:tcPr>
          <w:p w14:paraId="45639B4E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949E1CB" w14:textId="1A2AAF4E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</w:rPr>
              <w:t>32</w:t>
            </w: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,150,000</w:t>
            </w:r>
          </w:p>
        </w:tc>
        <w:tc>
          <w:tcPr>
            <w:tcW w:w="236" w:type="dxa"/>
          </w:tcPr>
          <w:p w14:paraId="4267F626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295ADBA2" w14:textId="398923A6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</w:tr>
      <w:tr w:rsidR="00E3170C" w:rsidRPr="002E53F2" w14:paraId="75DE98A9" w14:textId="77777777" w:rsidTr="00E3170C">
        <w:tc>
          <w:tcPr>
            <w:tcW w:w="2979" w:type="dxa"/>
          </w:tcPr>
          <w:p w14:paraId="784CAAB1" w14:textId="77777777" w:rsidR="00E3170C" w:rsidRPr="002E53F2" w:rsidRDefault="00E3170C" w:rsidP="002E53F2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720" w:type="dxa"/>
          </w:tcPr>
          <w:p w14:paraId="303D5278" w14:textId="77777777" w:rsidR="00E3170C" w:rsidRPr="002E53F2" w:rsidRDefault="00E3170C" w:rsidP="002E53F2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70" w:type="dxa"/>
          </w:tcPr>
          <w:p w14:paraId="3B919D56" w14:textId="77777777" w:rsidR="00E3170C" w:rsidRPr="002E53F2" w:rsidRDefault="00E3170C" w:rsidP="002E53F2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43" w:type="dxa"/>
          </w:tcPr>
          <w:p w14:paraId="5C4DBA9E" w14:textId="77777777" w:rsidR="00E3170C" w:rsidRPr="002E53F2" w:rsidRDefault="00E3170C" w:rsidP="002E53F2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CFD1917" w14:textId="77777777" w:rsidR="00E3170C" w:rsidRPr="002E53F2" w:rsidRDefault="00E3170C" w:rsidP="002E53F2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36" w:type="dxa"/>
          </w:tcPr>
          <w:p w14:paraId="04B84B18" w14:textId="77777777" w:rsidR="00E3170C" w:rsidRPr="002E53F2" w:rsidRDefault="00E3170C" w:rsidP="002E53F2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1203" w:type="dxa"/>
          </w:tcPr>
          <w:p w14:paraId="2D2592FD" w14:textId="77777777" w:rsidR="00E3170C" w:rsidRPr="002E53F2" w:rsidRDefault="00E3170C" w:rsidP="002E53F2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36" w:type="dxa"/>
          </w:tcPr>
          <w:p w14:paraId="1584C164" w14:textId="77777777" w:rsidR="00E3170C" w:rsidRPr="002E53F2" w:rsidRDefault="00E3170C" w:rsidP="002E53F2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0FBC5C3" w14:textId="77777777" w:rsidR="00E3170C" w:rsidRPr="002E53F2" w:rsidRDefault="00E3170C" w:rsidP="002E53F2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</w:tr>
      <w:tr w:rsidR="00E3170C" w:rsidRPr="002E53F2" w14:paraId="2DCD3C59" w14:textId="77777777" w:rsidTr="00E3170C">
        <w:tc>
          <w:tcPr>
            <w:tcW w:w="2979" w:type="dxa"/>
          </w:tcPr>
          <w:p w14:paraId="77A7CE2C" w14:textId="46B18C88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Pr="002E53F2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720" w:type="dxa"/>
          </w:tcPr>
          <w:p w14:paraId="7B9D7321" w14:textId="77777777" w:rsidR="00E3170C" w:rsidRPr="002E53F2" w:rsidRDefault="00E3170C" w:rsidP="002E53F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56B0A6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2C3AD4B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17DBD9AF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3AD455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3F09ED7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A6F67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78609F53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E3170C" w:rsidRPr="002E53F2" w14:paraId="2FA28A1A" w14:textId="77777777" w:rsidTr="00E3170C">
        <w:tc>
          <w:tcPr>
            <w:tcW w:w="2979" w:type="dxa"/>
          </w:tcPr>
          <w:p w14:paraId="292ABA5E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2E53F2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2E53F2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20" w:type="dxa"/>
          </w:tcPr>
          <w:p w14:paraId="673C60DE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D11BF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7E91D9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DADF3EB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736027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763C93A7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F9658F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6B9C40A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3170C" w:rsidRPr="002E53F2" w14:paraId="64CFAD68" w14:textId="77777777" w:rsidTr="00E3170C">
        <w:tc>
          <w:tcPr>
            <w:tcW w:w="2979" w:type="dxa"/>
          </w:tcPr>
          <w:p w14:paraId="0998D274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720" w:type="dxa"/>
          </w:tcPr>
          <w:p w14:paraId="46CE58CC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75316DD6" w14:textId="6374ECC5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32,004,961</w:t>
            </w:r>
          </w:p>
        </w:tc>
        <w:tc>
          <w:tcPr>
            <w:tcW w:w="243" w:type="dxa"/>
          </w:tcPr>
          <w:p w14:paraId="044FA1E2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E020761" w14:textId="4B4D3285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32,004,961</w:t>
            </w:r>
          </w:p>
        </w:tc>
        <w:tc>
          <w:tcPr>
            <w:tcW w:w="236" w:type="dxa"/>
          </w:tcPr>
          <w:p w14:paraId="2EE221DB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4398DB9" w14:textId="1484BF78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32,002,343</w:t>
            </w:r>
          </w:p>
        </w:tc>
        <w:tc>
          <w:tcPr>
            <w:tcW w:w="236" w:type="dxa"/>
          </w:tcPr>
          <w:p w14:paraId="1EFED0C5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09BD1E3" w14:textId="5C4ADCC9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32,002,343</w:t>
            </w:r>
          </w:p>
        </w:tc>
      </w:tr>
      <w:tr w:rsidR="00E3170C" w:rsidRPr="002E53F2" w14:paraId="59B99EC8" w14:textId="77777777" w:rsidTr="00E3170C">
        <w:tc>
          <w:tcPr>
            <w:tcW w:w="2979" w:type="dxa"/>
          </w:tcPr>
          <w:p w14:paraId="0E3C549D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 w:hint="cs"/>
                <w:sz w:val="30"/>
                <w:szCs w:val="30"/>
                <w:cs/>
              </w:rPr>
              <w:t>ออกหุ้นให้พนักงาน</w:t>
            </w:r>
          </w:p>
        </w:tc>
        <w:tc>
          <w:tcPr>
            <w:tcW w:w="720" w:type="dxa"/>
          </w:tcPr>
          <w:p w14:paraId="3B86B8BE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6A2338" w14:textId="16DDE9EE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8,010</w:t>
            </w:r>
          </w:p>
        </w:tc>
        <w:tc>
          <w:tcPr>
            <w:tcW w:w="243" w:type="dxa"/>
          </w:tcPr>
          <w:p w14:paraId="14D5FF27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0AA2C8B" w14:textId="6B97EEA2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8,010</w:t>
            </w:r>
          </w:p>
        </w:tc>
        <w:tc>
          <w:tcPr>
            <w:tcW w:w="236" w:type="dxa"/>
          </w:tcPr>
          <w:p w14:paraId="4B7BC53C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64A68A2" w14:textId="43B20FF9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2,618</w:t>
            </w:r>
          </w:p>
        </w:tc>
        <w:tc>
          <w:tcPr>
            <w:tcW w:w="236" w:type="dxa"/>
          </w:tcPr>
          <w:p w14:paraId="4F9D06E3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561E0BDA" w14:textId="3CC09B95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2,618</w:t>
            </w:r>
          </w:p>
        </w:tc>
      </w:tr>
      <w:tr w:rsidR="00E3170C" w:rsidRPr="002E53F2" w14:paraId="41021CB9" w14:textId="77777777" w:rsidTr="00E3170C">
        <w:trPr>
          <w:trHeight w:val="404"/>
        </w:trPr>
        <w:tc>
          <w:tcPr>
            <w:tcW w:w="2979" w:type="dxa"/>
          </w:tcPr>
          <w:p w14:paraId="410D50C6" w14:textId="40F5E9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E53F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="00A5687A" w:rsidRPr="002E53F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A5687A" w:rsidRPr="002E53F2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Pr="002E53F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2E53F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36E087E8" w14:textId="77777777" w:rsidR="00E3170C" w:rsidRPr="002E53F2" w:rsidRDefault="00E3170C" w:rsidP="002E53F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CAB029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0D50FC7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28CB1AF0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D53445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1842EEB2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CBDBE8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59C04ACA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E3170C" w:rsidRPr="002E53F2" w14:paraId="14283FA0" w14:textId="77777777" w:rsidTr="00E3170C">
        <w:tc>
          <w:tcPr>
            <w:tcW w:w="2979" w:type="dxa"/>
          </w:tcPr>
          <w:p w14:paraId="0914A9EC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720" w:type="dxa"/>
          </w:tcPr>
          <w:p w14:paraId="78C7657F" w14:textId="77777777" w:rsidR="00E3170C" w:rsidRPr="002E53F2" w:rsidRDefault="00E3170C" w:rsidP="002E53F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DC422" w14:textId="65D6707C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32,012,971</w:t>
            </w:r>
          </w:p>
        </w:tc>
        <w:tc>
          <w:tcPr>
            <w:tcW w:w="243" w:type="dxa"/>
          </w:tcPr>
          <w:p w14:paraId="1DA9FDBB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D77BD50" w14:textId="3EAAA048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32,012,971</w:t>
            </w:r>
          </w:p>
        </w:tc>
        <w:tc>
          <w:tcPr>
            <w:tcW w:w="236" w:type="dxa"/>
          </w:tcPr>
          <w:p w14:paraId="15A65964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9C01511" w14:textId="3441DAC6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</w:rPr>
              <w:t>32</w:t>
            </w: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,004,961</w:t>
            </w:r>
          </w:p>
        </w:tc>
        <w:tc>
          <w:tcPr>
            <w:tcW w:w="236" w:type="dxa"/>
          </w:tcPr>
          <w:p w14:paraId="48F4E872" w14:textId="77777777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76862AE3" w14:textId="6C62A5F8" w:rsidR="00E3170C" w:rsidRPr="002E53F2" w:rsidRDefault="00E3170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32,004,961</w:t>
            </w:r>
          </w:p>
        </w:tc>
      </w:tr>
    </w:tbl>
    <w:p w14:paraId="6A70605D" w14:textId="77777777" w:rsidR="002F5734" w:rsidRPr="002E53F2" w:rsidRDefault="002F5734" w:rsidP="002E53F2">
      <w:pPr>
        <w:pStyle w:val="ListParagraph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70D7743" w14:textId="5108181E" w:rsidR="000950DE" w:rsidRPr="002E53F2" w:rsidRDefault="00E4660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ใน</w:t>
      </w:r>
      <w:r w:rsidR="008918AF" w:rsidRPr="002E53F2">
        <w:rPr>
          <w:rFonts w:ascii="Angsana New" w:hAnsi="Angsana New" w:hint="cs"/>
          <w:sz w:val="30"/>
          <w:szCs w:val="30"/>
          <w:cs/>
        </w:rPr>
        <w:t>ระหว่าง</w:t>
      </w:r>
      <w:r w:rsidR="00FF5C0A" w:rsidRPr="002E53F2">
        <w:rPr>
          <w:rFonts w:ascii="Angsana New" w:hAnsi="Angsana New" w:hint="cs"/>
          <w:sz w:val="30"/>
          <w:szCs w:val="30"/>
          <w:cs/>
        </w:rPr>
        <w:t>งวด</w:t>
      </w:r>
      <w:r w:rsidR="004E1D94" w:rsidRPr="002E53F2">
        <w:rPr>
          <w:rFonts w:ascii="Angsana New" w:hAnsi="Angsana New" w:hint="cs"/>
          <w:sz w:val="30"/>
          <w:szCs w:val="30"/>
          <w:cs/>
        </w:rPr>
        <w:t>เก้า</w:t>
      </w:r>
      <w:r w:rsidR="00A60605" w:rsidRPr="002E53F2">
        <w:rPr>
          <w:rFonts w:ascii="Angsana New" w:hAnsi="Angsana New" w:hint="cs"/>
          <w:sz w:val="30"/>
          <w:szCs w:val="30"/>
          <w:cs/>
        </w:rPr>
        <w:t>เดือนสิ้น</w:t>
      </w:r>
      <w:r w:rsidR="008918AF" w:rsidRPr="002E53F2">
        <w:rPr>
          <w:rFonts w:ascii="Angsana New" w:hAnsi="Angsana New" w:hint="cs"/>
          <w:sz w:val="30"/>
          <w:szCs w:val="30"/>
          <w:cs/>
        </w:rPr>
        <w:t>สุด</w:t>
      </w:r>
      <w:r w:rsidR="000A071F" w:rsidRPr="002E53F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642C52" w:rsidRPr="002E53F2">
        <w:rPr>
          <w:rFonts w:ascii="Angsana New" w:hAnsi="Angsana New"/>
          <w:sz w:val="30"/>
          <w:szCs w:val="30"/>
        </w:rPr>
        <w:t xml:space="preserve">30 </w:t>
      </w:r>
      <w:r w:rsidR="004E1D94" w:rsidRPr="002E53F2">
        <w:rPr>
          <w:rFonts w:ascii="Angsana New" w:hAnsi="Angsana New" w:hint="cs"/>
          <w:sz w:val="30"/>
          <w:szCs w:val="30"/>
          <w:cs/>
        </w:rPr>
        <w:t>กันยายน</w:t>
      </w:r>
      <w:r w:rsidR="004E1D94" w:rsidRPr="002E53F2">
        <w:rPr>
          <w:rFonts w:ascii="Angsana New" w:hAnsi="Angsana New"/>
          <w:sz w:val="30"/>
          <w:szCs w:val="30"/>
          <w:cs/>
        </w:rPr>
        <w:t xml:space="preserve"> </w:t>
      </w:r>
      <w:r w:rsidR="000A071F" w:rsidRPr="002E53F2">
        <w:rPr>
          <w:rFonts w:ascii="Angsana New" w:hAnsi="Angsana New"/>
          <w:sz w:val="30"/>
          <w:szCs w:val="30"/>
        </w:rPr>
        <w:t>256</w:t>
      </w:r>
      <w:r w:rsidR="00481BDA" w:rsidRPr="002E53F2">
        <w:rPr>
          <w:rFonts w:ascii="Angsana New" w:hAnsi="Angsana New"/>
          <w:sz w:val="30"/>
          <w:szCs w:val="30"/>
        </w:rPr>
        <w:t>8</w:t>
      </w:r>
      <w:r w:rsidR="00DD7654" w:rsidRPr="002E53F2">
        <w:rPr>
          <w:rFonts w:ascii="Angsana New" w:hAnsi="Angsana New"/>
          <w:sz w:val="30"/>
          <w:szCs w:val="30"/>
        </w:rPr>
        <w:t xml:space="preserve"> </w:t>
      </w:r>
      <w:r w:rsidR="007C69B1" w:rsidRPr="002E53F2">
        <w:rPr>
          <w:rFonts w:ascii="Angsana New" w:hAnsi="Angsana New" w:hint="cs"/>
          <w:sz w:val="30"/>
          <w:szCs w:val="30"/>
          <w:cs/>
        </w:rPr>
        <w:t>บริษัทได้ออกหุ้นสามัญเพิ่มทุนตามโครงการ</w:t>
      </w:r>
      <w:r w:rsidR="007C69B1" w:rsidRPr="002E53F2">
        <w:rPr>
          <w:rFonts w:ascii="Angsana New" w:hAnsi="Angsana New"/>
          <w:sz w:val="30"/>
          <w:szCs w:val="30"/>
          <w:cs/>
        </w:rPr>
        <w:t xml:space="preserve"> </w:t>
      </w:r>
      <w:r w:rsidR="007C69B1" w:rsidRPr="002E53F2">
        <w:rPr>
          <w:rFonts w:ascii="Angsana New" w:hAnsi="Angsana New"/>
          <w:sz w:val="30"/>
          <w:szCs w:val="30"/>
        </w:rPr>
        <w:t>AWC Share</w:t>
      </w:r>
      <w:r w:rsidR="00367332" w:rsidRPr="002E53F2">
        <w:rPr>
          <w:rFonts w:ascii="Angsana New" w:hAnsi="Angsana New"/>
          <w:sz w:val="30"/>
          <w:szCs w:val="30"/>
        </w:rPr>
        <w:t>s</w:t>
      </w:r>
      <w:r w:rsidR="007C69B1" w:rsidRPr="002E53F2">
        <w:rPr>
          <w:rFonts w:ascii="Angsana New" w:hAnsi="Angsana New"/>
          <w:sz w:val="30"/>
          <w:szCs w:val="30"/>
        </w:rPr>
        <w:t xml:space="preserve"> </w:t>
      </w:r>
      <w:r w:rsidR="007C69B1" w:rsidRPr="002E53F2">
        <w:rPr>
          <w:rFonts w:ascii="Angsana New" w:hAnsi="Angsana New"/>
          <w:spacing w:val="-2"/>
          <w:sz w:val="30"/>
          <w:szCs w:val="30"/>
        </w:rPr>
        <w:t>Plan Tranch</w:t>
      </w:r>
      <w:r w:rsidR="00B92FA1" w:rsidRPr="002E53F2">
        <w:rPr>
          <w:rFonts w:ascii="Angsana New" w:hAnsi="Angsana New"/>
          <w:spacing w:val="-2"/>
          <w:sz w:val="30"/>
          <w:szCs w:val="30"/>
        </w:rPr>
        <w:t>e</w:t>
      </w:r>
      <w:r w:rsidR="00AB2E26" w:rsidRPr="002E53F2">
        <w:rPr>
          <w:rFonts w:ascii="Angsana New" w:hAnsi="Angsana New"/>
          <w:spacing w:val="-2"/>
          <w:sz w:val="30"/>
          <w:szCs w:val="30"/>
        </w:rPr>
        <w:t xml:space="preserve"> </w:t>
      </w:r>
      <w:r w:rsidR="00820AB0" w:rsidRPr="002E53F2">
        <w:rPr>
          <w:rFonts w:ascii="Angsana New" w:hAnsi="Angsana New"/>
          <w:spacing w:val="-2"/>
          <w:sz w:val="30"/>
          <w:szCs w:val="30"/>
        </w:rPr>
        <w:t>2</w:t>
      </w:r>
      <w:r w:rsidR="003A1B1C" w:rsidRPr="002E53F2">
        <w:rPr>
          <w:rFonts w:ascii="Angsana New" w:hAnsi="Angsana New"/>
          <w:spacing w:val="-2"/>
          <w:sz w:val="30"/>
          <w:szCs w:val="30"/>
        </w:rPr>
        <w:t xml:space="preserve"> </w:t>
      </w:r>
      <w:r w:rsidRPr="002E53F2">
        <w:rPr>
          <w:rFonts w:ascii="Angsana New" w:hAnsi="Angsana New"/>
          <w:spacing w:val="-2"/>
          <w:sz w:val="30"/>
          <w:szCs w:val="30"/>
        </w:rPr>
        <w:t xml:space="preserve">AWC Shares Plan Tranche </w:t>
      </w:r>
      <w:r w:rsidR="00820AB0" w:rsidRPr="002E53F2">
        <w:rPr>
          <w:rFonts w:ascii="Angsana New" w:hAnsi="Angsana New"/>
          <w:spacing w:val="-2"/>
          <w:sz w:val="30"/>
          <w:szCs w:val="30"/>
        </w:rPr>
        <w:t>3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A1B1C" w:rsidRPr="002E53F2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3A1B1C" w:rsidRPr="002E53F2">
        <w:rPr>
          <w:rFonts w:ascii="Angsana New" w:hAnsi="Angsana New"/>
          <w:spacing w:val="-2"/>
          <w:sz w:val="30"/>
          <w:szCs w:val="30"/>
        </w:rPr>
        <w:t xml:space="preserve">AWC Shares Plan Tranche </w:t>
      </w:r>
      <w:r w:rsidR="00820AB0" w:rsidRPr="002E53F2">
        <w:rPr>
          <w:rFonts w:ascii="Angsana New" w:hAnsi="Angsana New"/>
          <w:spacing w:val="-2"/>
          <w:sz w:val="30"/>
          <w:szCs w:val="30"/>
        </w:rPr>
        <w:t>4</w:t>
      </w:r>
      <w:r w:rsidR="003A1B1C" w:rsidRPr="002E53F2">
        <w:rPr>
          <w:rFonts w:ascii="Angsana New" w:hAnsi="Angsana New"/>
          <w:spacing w:val="-2"/>
          <w:sz w:val="30"/>
          <w:szCs w:val="30"/>
        </w:rPr>
        <w:t xml:space="preserve"> </w:t>
      </w:r>
      <w:r w:rsidRPr="002E53F2">
        <w:rPr>
          <w:rFonts w:ascii="Angsana New" w:hAnsi="Angsana New" w:hint="cs"/>
          <w:spacing w:val="-2"/>
          <w:sz w:val="30"/>
          <w:szCs w:val="30"/>
          <w:cs/>
        </w:rPr>
        <w:t>ให้แก่พนักงานจำนวน</w:t>
      </w:r>
      <w:r w:rsidRPr="002E53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bookmarkStart w:id="9" w:name="_Hlk194478456"/>
      <w:r w:rsidR="00E351D6" w:rsidRPr="002E53F2">
        <w:rPr>
          <w:rFonts w:ascii="Angsana New" w:hAnsi="Angsana New"/>
          <w:spacing w:val="-2"/>
          <w:sz w:val="30"/>
          <w:szCs w:val="30"/>
        </w:rPr>
        <w:t>700,400</w:t>
      </w:r>
      <w:bookmarkEnd w:id="9"/>
      <w:r w:rsidR="00E351D6" w:rsidRPr="002E53F2">
        <w:rPr>
          <w:rFonts w:ascii="Angsana New" w:hAnsi="Angsana New"/>
          <w:spacing w:val="-2"/>
          <w:sz w:val="30"/>
          <w:szCs w:val="30"/>
        </w:rPr>
        <w:t xml:space="preserve"> </w:t>
      </w:r>
      <w:r w:rsidR="00020959" w:rsidRPr="002E53F2"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 w:rsidR="009C5F36" w:rsidRPr="002E53F2">
        <w:rPr>
          <w:rFonts w:ascii="Angsana New" w:hAnsi="Angsana New"/>
          <w:sz w:val="30"/>
          <w:szCs w:val="30"/>
        </w:rPr>
        <w:t xml:space="preserve"> </w:t>
      </w:r>
      <w:r w:rsidR="00E351D6" w:rsidRPr="002E53F2">
        <w:rPr>
          <w:rFonts w:ascii="Angsana New" w:hAnsi="Angsana New"/>
          <w:sz w:val="30"/>
          <w:szCs w:val="30"/>
        </w:rPr>
        <w:t>1,086,800</w:t>
      </w:r>
      <w:r w:rsidR="009C5F36"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หุ้น</w:t>
      </w:r>
      <w:r w:rsidR="003A1B1C" w:rsidRPr="002E53F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351D6" w:rsidRPr="002E53F2">
        <w:rPr>
          <w:rFonts w:ascii="Angsana New" w:hAnsi="Angsana New"/>
          <w:sz w:val="30"/>
          <w:szCs w:val="30"/>
        </w:rPr>
        <w:t>6,223,300</w:t>
      </w:r>
      <w:r w:rsidR="003A1B1C" w:rsidRPr="002E53F2">
        <w:rPr>
          <w:rFonts w:ascii="Angsana New" w:hAnsi="Angsana New"/>
          <w:sz w:val="30"/>
          <w:szCs w:val="30"/>
        </w:rPr>
        <w:t xml:space="preserve"> </w:t>
      </w:r>
      <w:r w:rsidR="003A1B1C" w:rsidRPr="002E53F2"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2E53F2">
        <w:rPr>
          <w:rFonts w:ascii="Angsana New" w:hAnsi="Angsana New" w:hint="cs"/>
          <w:sz w:val="30"/>
          <w:szCs w:val="30"/>
          <w:cs/>
        </w:rPr>
        <w:t>ตามลำดับ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231D31" w:rsidRPr="002E53F2">
        <w:rPr>
          <w:rFonts w:ascii="Angsana New" w:hAnsi="Angsana New" w:hint="cs"/>
          <w:sz w:val="30"/>
          <w:szCs w:val="30"/>
          <w:cs/>
        </w:rPr>
        <w:t>โดยมี</w:t>
      </w:r>
      <w:r w:rsidR="007C69B1" w:rsidRPr="002E53F2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="007C69B1" w:rsidRPr="002E53F2">
        <w:rPr>
          <w:rFonts w:ascii="Angsana New" w:hAnsi="Angsana New"/>
          <w:sz w:val="30"/>
          <w:szCs w:val="30"/>
          <w:cs/>
        </w:rPr>
        <w:t xml:space="preserve"> </w:t>
      </w:r>
      <w:r w:rsidR="007C69B1" w:rsidRPr="002E53F2">
        <w:rPr>
          <w:rFonts w:ascii="Angsana New" w:hAnsi="Angsana New"/>
          <w:sz w:val="30"/>
          <w:szCs w:val="30"/>
        </w:rPr>
        <w:t xml:space="preserve">1 </w:t>
      </w:r>
      <w:r w:rsidR="007C69B1" w:rsidRPr="002E53F2">
        <w:rPr>
          <w:rFonts w:ascii="Angsana New" w:hAnsi="Angsana New" w:hint="cs"/>
          <w:sz w:val="30"/>
          <w:szCs w:val="30"/>
          <w:cs/>
        </w:rPr>
        <w:t>บาท</w:t>
      </w:r>
      <w:r w:rsidR="00723925" w:rsidRPr="002E53F2">
        <w:rPr>
          <w:rFonts w:ascii="Angsana New" w:hAnsi="Angsana New"/>
          <w:sz w:val="30"/>
          <w:szCs w:val="30"/>
        </w:rPr>
        <w:t xml:space="preserve"> </w:t>
      </w:r>
      <w:r w:rsidR="00723925" w:rsidRPr="002E53F2">
        <w:rPr>
          <w:rFonts w:ascii="Angsana New" w:hAnsi="Angsana New" w:hint="cs"/>
          <w:sz w:val="30"/>
          <w:szCs w:val="30"/>
          <w:cs/>
        </w:rPr>
        <w:t>ซึ่งบริษัทได้จดทะเบียนเพิ่มทุนกับกระทรวงพาณิชย์แล้ว</w:t>
      </w:r>
      <w:r w:rsidR="00723925" w:rsidRPr="002E53F2">
        <w:rPr>
          <w:rFonts w:ascii="Angsana New" w:hAnsi="Angsana New"/>
          <w:sz w:val="30"/>
          <w:szCs w:val="30"/>
          <w:cs/>
        </w:rPr>
        <w:t xml:space="preserve"> </w:t>
      </w:r>
      <w:r w:rsidR="00723925" w:rsidRPr="002E53F2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723925" w:rsidRPr="002E53F2">
        <w:rPr>
          <w:rFonts w:ascii="Angsana New" w:hAnsi="Angsana New"/>
          <w:sz w:val="30"/>
          <w:szCs w:val="30"/>
        </w:rPr>
        <w:t xml:space="preserve"> </w:t>
      </w:r>
      <w:r w:rsidR="00370F38" w:rsidRPr="002E53F2">
        <w:rPr>
          <w:rFonts w:ascii="Angsana New" w:hAnsi="Angsana New"/>
          <w:sz w:val="30"/>
          <w:szCs w:val="30"/>
        </w:rPr>
        <w:t>6</w:t>
      </w:r>
      <w:r w:rsidR="00723925" w:rsidRPr="002E53F2">
        <w:rPr>
          <w:rFonts w:ascii="Angsana New" w:hAnsi="Angsana New"/>
          <w:sz w:val="30"/>
          <w:szCs w:val="30"/>
        </w:rPr>
        <w:t xml:space="preserve"> </w:t>
      </w:r>
      <w:r w:rsidR="00723925" w:rsidRPr="002E53F2">
        <w:rPr>
          <w:rFonts w:ascii="Angsana New" w:hAnsi="Angsana New" w:hint="cs"/>
          <w:sz w:val="30"/>
          <w:szCs w:val="30"/>
          <w:cs/>
        </w:rPr>
        <w:t>มีนาคม</w:t>
      </w:r>
      <w:r w:rsidR="00723925" w:rsidRPr="002E53F2">
        <w:rPr>
          <w:rFonts w:ascii="Angsana New" w:hAnsi="Angsana New"/>
          <w:sz w:val="30"/>
          <w:szCs w:val="30"/>
          <w:cs/>
        </w:rPr>
        <w:t xml:space="preserve"> </w:t>
      </w:r>
      <w:r w:rsidR="000A071F" w:rsidRPr="002E53F2">
        <w:rPr>
          <w:rFonts w:ascii="Angsana New" w:hAnsi="Angsana New"/>
          <w:sz w:val="30"/>
          <w:szCs w:val="30"/>
        </w:rPr>
        <w:t>256</w:t>
      </w:r>
      <w:r w:rsidR="00481BDA" w:rsidRPr="002E53F2">
        <w:rPr>
          <w:rFonts w:ascii="Angsana New" w:hAnsi="Angsana New"/>
          <w:sz w:val="30"/>
          <w:szCs w:val="30"/>
        </w:rPr>
        <w:t>8</w:t>
      </w:r>
    </w:p>
    <w:p w14:paraId="4F872B53" w14:textId="611A3409" w:rsidR="00481BDA" w:rsidRPr="002E53F2" w:rsidRDefault="00481BD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  <w:sectPr w:rsidR="00481BDA" w:rsidRPr="002E53F2" w:rsidSect="002C218C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6"/>
          <w:cols w:space="708"/>
          <w:titlePg/>
          <w:docGrid w:linePitch="360"/>
        </w:sectPr>
      </w:pPr>
    </w:p>
    <w:p w14:paraId="03806E4C" w14:textId="77777777" w:rsidR="00003739" w:rsidRPr="002E53F2" w:rsidRDefault="00003739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2E53F2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13555D25" w14:textId="77777777" w:rsidR="00003739" w:rsidRPr="002E53F2" w:rsidRDefault="00003739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0F95E6E6" w14:textId="1B61D5D7" w:rsidR="008A779A" w:rsidRPr="002E53F2" w:rsidRDefault="0063061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E53F2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</w:t>
      </w:r>
      <w:r w:rsidR="00AA28EE" w:rsidRPr="002E53F2">
        <w:rPr>
          <w:rFonts w:ascii="Angsana New" w:hAnsi="Angsana New"/>
          <w:b/>
          <w:bCs/>
          <w:i/>
          <w:iCs/>
          <w:sz w:val="28"/>
          <w:szCs w:val="28"/>
          <w:cs/>
        </w:rPr>
        <w:t>เกี่ยวกับ</w:t>
      </w:r>
      <w:r w:rsidR="00D17040" w:rsidRPr="002E53F2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</w:t>
      </w:r>
      <w:r w:rsidRPr="002E53F2">
        <w:rPr>
          <w:rFonts w:ascii="Angsana New" w:hAnsi="Angsana New"/>
          <w:b/>
          <w:bCs/>
          <w:i/>
          <w:iCs/>
          <w:sz w:val="28"/>
          <w:szCs w:val="28"/>
          <w:cs/>
        </w:rPr>
        <w:t>ที่รายงาน</w:t>
      </w:r>
    </w:p>
    <w:tbl>
      <w:tblPr>
        <w:tblpPr w:leftFromText="180" w:rightFromText="180" w:vertAnchor="text" w:tblpX="450" w:tblpY="1"/>
        <w:tblOverlap w:val="never"/>
        <w:tblW w:w="145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260"/>
        <w:gridCol w:w="180"/>
        <w:gridCol w:w="1260"/>
        <w:gridCol w:w="180"/>
        <w:gridCol w:w="1259"/>
        <w:gridCol w:w="181"/>
        <w:gridCol w:w="1170"/>
        <w:gridCol w:w="180"/>
        <w:gridCol w:w="1260"/>
        <w:gridCol w:w="183"/>
        <w:gridCol w:w="1257"/>
        <w:gridCol w:w="180"/>
        <w:gridCol w:w="1350"/>
      </w:tblGrid>
      <w:tr w:rsidR="00C15066" w:rsidRPr="002E53F2" w14:paraId="270D76B5" w14:textId="77777777" w:rsidTr="00D0247A">
        <w:trPr>
          <w:cantSplit/>
          <w:trHeight w:val="70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7603A31" w14:textId="77777777" w:rsidR="00C15066" w:rsidRPr="002E53F2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0" w:type="dxa"/>
            <w:gridSpan w:val="15"/>
            <w:vAlign w:val="bottom"/>
          </w:tcPr>
          <w:p w14:paraId="31A521C6" w14:textId="77777777" w:rsidR="00C15066" w:rsidRPr="002E53F2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2E53F2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</w:t>
            </w:r>
            <w:r w:rsidRPr="002E53F2">
              <w:rPr>
                <w:rFonts w:ascii="Angsana New" w:hAnsi="Angsana New" w:hint="cs"/>
                <w:bCs/>
                <w:sz w:val="28"/>
                <w:szCs w:val="28"/>
                <w:cs/>
              </w:rPr>
              <w:t>บการเงินรวม</w:t>
            </w:r>
          </w:p>
        </w:tc>
      </w:tr>
      <w:tr w:rsidR="00C15066" w:rsidRPr="002E53F2" w14:paraId="435B9258" w14:textId="77777777" w:rsidTr="0034037E">
        <w:trPr>
          <w:cantSplit/>
          <w:trHeight w:val="627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4A8FC60F" w14:textId="2BBDA2B8" w:rsidR="00C15066" w:rsidRPr="002E53F2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FF5C0A" w:rsidRPr="002E53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7D0EA6" w:rsidRPr="002E53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="00A60605" w:rsidRPr="002E53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</w:t>
            </w:r>
            <w:r w:rsidRPr="002E53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สุดวันที่</w:t>
            </w:r>
          </w:p>
        </w:tc>
        <w:tc>
          <w:tcPr>
            <w:tcW w:w="2700" w:type="dxa"/>
            <w:gridSpan w:val="3"/>
            <w:vAlign w:val="bottom"/>
          </w:tcPr>
          <w:p w14:paraId="08AE1228" w14:textId="77777777" w:rsidR="00C15066" w:rsidRPr="002E53F2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2E53F2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</w:t>
            </w:r>
            <w:r w:rsidRPr="002E53F2">
              <w:rPr>
                <w:rFonts w:ascii="Angsana New" w:hAnsi="Angsana New" w:hint="cs"/>
                <w:bCs/>
                <w:sz w:val="28"/>
                <w:szCs w:val="28"/>
                <w:cs/>
              </w:rPr>
              <w:t>้</w:t>
            </w:r>
            <w:r w:rsidRPr="002E53F2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บริการธุรกิจโรงแรมและ</w:t>
            </w:r>
          </w:p>
          <w:p w14:paraId="18FB40CE" w14:textId="77777777" w:rsidR="00C15066" w:rsidRPr="002E53F2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2E53F2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79F1E21E" w14:textId="77777777" w:rsidR="00C15066" w:rsidRPr="002E53F2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99" w:type="dxa"/>
            <w:gridSpan w:val="3"/>
            <w:vAlign w:val="bottom"/>
          </w:tcPr>
          <w:p w14:paraId="4F7C9D72" w14:textId="77777777" w:rsidR="00C15066" w:rsidRPr="002E53F2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2E53F2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ให้เช่าและให้บริการ</w:t>
            </w:r>
          </w:p>
          <w:p w14:paraId="7AB104B0" w14:textId="77777777" w:rsidR="00C15066" w:rsidRPr="002E53F2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2E53F2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อาคารพาณิชยกรรม</w:t>
            </w:r>
          </w:p>
        </w:tc>
        <w:tc>
          <w:tcPr>
            <w:tcW w:w="181" w:type="dxa"/>
            <w:vAlign w:val="bottom"/>
          </w:tcPr>
          <w:p w14:paraId="740DD1D0" w14:textId="77777777" w:rsidR="00C15066" w:rsidRPr="002E53F2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51371EC2" w14:textId="77777777" w:rsidR="00C15066" w:rsidRPr="002E53F2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  <w:p w14:paraId="4AA3DE9A" w14:textId="77777777" w:rsidR="00C15066" w:rsidRPr="002E53F2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2E53F2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3" w:type="dxa"/>
          </w:tcPr>
          <w:p w14:paraId="0B9FA9E4" w14:textId="77777777" w:rsidR="00C15066" w:rsidRPr="002E53F2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87" w:type="dxa"/>
            <w:gridSpan w:val="3"/>
            <w:vAlign w:val="bottom"/>
          </w:tcPr>
          <w:p w14:paraId="0745518B" w14:textId="77777777" w:rsidR="00C15066" w:rsidRPr="002E53F2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2E53F2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รวมส่วนงาน</w:t>
            </w:r>
          </w:p>
          <w:p w14:paraId="09560071" w14:textId="77777777" w:rsidR="00C15066" w:rsidRPr="002E53F2" w:rsidRDefault="00C1506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2E53F2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ที่รายงาน</w:t>
            </w:r>
          </w:p>
        </w:tc>
      </w:tr>
      <w:tr w:rsidR="00A53D34" w:rsidRPr="002E53F2" w14:paraId="3994557C" w14:textId="77777777" w:rsidTr="0034037E">
        <w:trPr>
          <w:cantSplit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B0A02A7" w14:textId="50864C0E" w:rsidR="00A53D34" w:rsidRPr="002E53F2" w:rsidRDefault="00B01DA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D0262B" w:rsidRPr="002E53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D0262B" w:rsidRPr="002E53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D0EA6" w:rsidRPr="002E53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vAlign w:val="center"/>
          </w:tcPr>
          <w:p w14:paraId="3A147B7D" w14:textId="72B609CB" w:rsidR="00A53D34" w:rsidRPr="002E53F2" w:rsidRDefault="00B17D8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2E53F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53D34" w:rsidRPr="002E53F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3ED23471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21329836" w14:textId="7A6CA684" w:rsidR="00A53D34" w:rsidRPr="002E53F2" w:rsidRDefault="00B17D8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E53F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D061C32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5E747611" w14:textId="62B6D6B2" w:rsidR="00A53D34" w:rsidRPr="002E53F2" w:rsidRDefault="00B17D8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2E53F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53D34" w:rsidRPr="002E53F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34E24417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675AFEFE" w14:textId="03FDA8E8" w:rsidR="00A53D34" w:rsidRPr="002E53F2" w:rsidRDefault="00B17D8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E53F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1" w:type="dxa"/>
          </w:tcPr>
          <w:p w14:paraId="28F551E8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653FFE1" w14:textId="2AD14ACE" w:rsidR="00A53D34" w:rsidRPr="002E53F2" w:rsidRDefault="00B17D8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2E53F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53D34" w:rsidRPr="002E53F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3F8C4955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3E61F9E" w14:textId="43DEC2B2" w:rsidR="00A53D34" w:rsidRPr="002E53F2" w:rsidRDefault="00B17D8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E53F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3" w:type="dxa"/>
          </w:tcPr>
          <w:p w14:paraId="2E57ACCB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748CAAA7" w14:textId="70E1047A" w:rsidR="00A53D34" w:rsidRPr="002E53F2" w:rsidRDefault="00B17D8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2E53F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53D34" w:rsidRPr="002E53F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537BD0BD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5003B71B" w14:textId="52BF8F33" w:rsidR="00A53D34" w:rsidRPr="002E53F2" w:rsidRDefault="00B17D8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E53F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A53D34" w:rsidRPr="002E53F2" w14:paraId="26A9EC62" w14:textId="77777777" w:rsidTr="00D0247A">
        <w:trPr>
          <w:cantSplit/>
          <w:tblHeader/>
        </w:trPr>
        <w:tc>
          <w:tcPr>
            <w:tcW w:w="3240" w:type="dxa"/>
          </w:tcPr>
          <w:p w14:paraId="54D2DAAD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340" w:type="dxa"/>
            <w:gridSpan w:val="15"/>
            <w:vAlign w:val="center"/>
          </w:tcPr>
          <w:p w14:paraId="381C099F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E53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3D34" w:rsidRPr="002E53F2" w14:paraId="1F8A3F49" w14:textId="77777777" w:rsidTr="0034037E">
        <w:trPr>
          <w:cantSplit/>
          <w:trHeight w:val="236"/>
        </w:trPr>
        <w:tc>
          <w:tcPr>
            <w:tcW w:w="3240" w:type="dxa"/>
          </w:tcPr>
          <w:p w14:paraId="5FDE3A59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</w:tcPr>
          <w:p w14:paraId="6B7164DC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83747C6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BC980DF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C61D448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019D64D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A3F2377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</w:tcPr>
          <w:p w14:paraId="33403764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4199C2C8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2D24920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84C1BA2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ACCC282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3" w:type="dxa"/>
          </w:tcPr>
          <w:p w14:paraId="5C4ED8F4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7" w:type="dxa"/>
          </w:tcPr>
          <w:p w14:paraId="57E5FFC7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D9247CA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5FD8E9B2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F82341" w:rsidRPr="002E53F2" w14:paraId="532A66CE" w14:textId="77777777" w:rsidTr="0034037E">
        <w:trPr>
          <w:cantSplit/>
          <w:trHeight w:val="236"/>
        </w:trPr>
        <w:tc>
          <w:tcPr>
            <w:tcW w:w="3240" w:type="dxa"/>
          </w:tcPr>
          <w:p w14:paraId="76DB9EAC" w14:textId="7C89A079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6263141C" w14:textId="3984DCD0" w:rsidR="00F82341" w:rsidRPr="002E53F2" w:rsidRDefault="000222D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8</w:t>
            </w:r>
            <w:r w:rsidR="00B004EA">
              <w:rPr>
                <w:rFonts w:asciiTheme="majorBidi" w:hAnsiTheme="majorBidi"/>
                <w:sz w:val="28"/>
                <w:szCs w:val="28"/>
              </w:rPr>
              <w:t>,999,754</w:t>
            </w:r>
          </w:p>
        </w:tc>
        <w:tc>
          <w:tcPr>
            <w:tcW w:w="180" w:type="dxa"/>
            <w:vAlign w:val="bottom"/>
          </w:tcPr>
          <w:p w14:paraId="0E07581B" w14:textId="7777777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CBC6CB" w14:textId="6E499AD2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  <w:cs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2E53F2">
              <w:t xml:space="preserve"> </w:t>
            </w:r>
            <w:r w:rsidRPr="002E53F2">
              <w:rPr>
                <w:rFonts w:asciiTheme="majorBidi" w:hAnsiTheme="majorBidi"/>
                <w:sz w:val="28"/>
                <w:szCs w:val="28"/>
              </w:rPr>
              <w:t>8,790,183</w:t>
            </w:r>
          </w:p>
        </w:tc>
        <w:tc>
          <w:tcPr>
            <w:tcW w:w="180" w:type="dxa"/>
            <w:vAlign w:val="bottom"/>
          </w:tcPr>
          <w:p w14:paraId="0696426D" w14:textId="7777777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7EF98F" w14:textId="65282D76" w:rsidR="00F82341" w:rsidRPr="002E53F2" w:rsidRDefault="002177E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2,8</w:t>
            </w:r>
            <w:r w:rsidR="00883684">
              <w:rPr>
                <w:rFonts w:asciiTheme="majorBidi" w:hAnsiTheme="majorBidi"/>
                <w:sz w:val="28"/>
                <w:szCs w:val="28"/>
              </w:rPr>
              <w:t>94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 w:rsidR="000641D6">
              <w:rPr>
                <w:rFonts w:asciiTheme="majorBidi" w:hAnsiTheme="majorBidi"/>
                <w:sz w:val="28"/>
                <w:szCs w:val="28"/>
              </w:rPr>
              <w:t>624</w:t>
            </w:r>
          </w:p>
        </w:tc>
        <w:tc>
          <w:tcPr>
            <w:tcW w:w="180" w:type="dxa"/>
            <w:vAlign w:val="bottom"/>
          </w:tcPr>
          <w:p w14:paraId="1B38B200" w14:textId="7777777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91175AD" w14:textId="7789FD74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2E53F2">
              <w:t xml:space="preserve"> </w:t>
            </w:r>
            <w:r w:rsidRPr="002E53F2">
              <w:rPr>
                <w:rFonts w:asciiTheme="majorBidi" w:hAnsiTheme="majorBidi"/>
                <w:sz w:val="28"/>
                <w:szCs w:val="28"/>
              </w:rPr>
              <w:t>2,677,581</w:t>
            </w:r>
          </w:p>
        </w:tc>
        <w:tc>
          <w:tcPr>
            <w:tcW w:w="181" w:type="dxa"/>
            <w:vAlign w:val="bottom"/>
          </w:tcPr>
          <w:p w14:paraId="5DDC5938" w14:textId="7777777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579E58" w14:textId="50597F2C" w:rsidR="00F82341" w:rsidRPr="002E53F2" w:rsidRDefault="00F82341" w:rsidP="004D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</w:tcPr>
          <w:p w14:paraId="6162907A" w14:textId="7777777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4D717D" w14:textId="05EABC82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 xml:space="preserve"> -</w:t>
            </w:r>
          </w:p>
        </w:tc>
        <w:tc>
          <w:tcPr>
            <w:tcW w:w="183" w:type="dxa"/>
          </w:tcPr>
          <w:p w14:paraId="3F0781BB" w14:textId="7777777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1E08BB0D" w14:textId="76C50EDF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 xml:space="preserve"> 11,8</w:t>
            </w:r>
            <w:r w:rsidR="007625EC">
              <w:rPr>
                <w:rFonts w:asciiTheme="majorBidi" w:hAnsiTheme="majorBidi"/>
                <w:sz w:val="28"/>
                <w:szCs w:val="28"/>
              </w:rPr>
              <w:t>94</w:t>
            </w:r>
            <w:r w:rsidRPr="002E53F2">
              <w:rPr>
                <w:rFonts w:asciiTheme="majorBidi" w:hAnsiTheme="majorBidi"/>
                <w:sz w:val="28"/>
                <w:szCs w:val="28"/>
              </w:rPr>
              <w:t>,</w:t>
            </w:r>
            <w:r w:rsidR="007625EC">
              <w:rPr>
                <w:rFonts w:asciiTheme="majorBidi" w:hAnsiTheme="majorBidi"/>
                <w:sz w:val="28"/>
                <w:szCs w:val="28"/>
              </w:rPr>
              <w:t>378</w:t>
            </w:r>
            <w:r w:rsidRPr="002E53F2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FFCAC93" w14:textId="7777777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756EDA" w14:textId="47F3218D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 xml:space="preserve"> 11,467,764 </w:t>
            </w:r>
          </w:p>
        </w:tc>
      </w:tr>
      <w:tr w:rsidR="00F82341" w:rsidRPr="002E53F2" w14:paraId="75D5A505" w14:textId="77777777" w:rsidTr="0034037E">
        <w:trPr>
          <w:cantSplit/>
          <w:trHeight w:val="236"/>
        </w:trPr>
        <w:tc>
          <w:tcPr>
            <w:tcW w:w="3240" w:type="dxa"/>
          </w:tcPr>
          <w:p w14:paraId="15AAA365" w14:textId="6D7B933D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4B254B" w14:textId="6E2A021D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  <w:cs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21,</w:t>
            </w:r>
            <w:r w:rsidR="00B004EA">
              <w:rPr>
                <w:rFonts w:asciiTheme="majorBidi" w:hAnsiTheme="majorBidi"/>
                <w:sz w:val="28"/>
                <w:szCs w:val="28"/>
              </w:rPr>
              <w:t>433</w:t>
            </w:r>
          </w:p>
        </w:tc>
        <w:tc>
          <w:tcPr>
            <w:tcW w:w="180" w:type="dxa"/>
            <w:vAlign w:val="bottom"/>
          </w:tcPr>
          <w:p w14:paraId="33E292A7" w14:textId="7777777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20D36F" w14:textId="79AEE04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6,756</w:t>
            </w:r>
          </w:p>
        </w:tc>
        <w:tc>
          <w:tcPr>
            <w:tcW w:w="180" w:type="dxa"/>
            <w:vAlign w:val="bottom"/>
          </w:tcPr>
          <w:p w14:paraId="045BF6BC" w14:textId="7777777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15409E" w14:textId="54A57E98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2</w:t>
            </w:r>
            <w:r w:rsidR="000641D6">
              <w:rPr>
                <w:rFonts w:asciiTheme="majorBidi" w:hAnsiTheme="majorBidi"/>
                <w:sz w:val="28"/>
                <w:szCs w:val="28"/>
              </w:rPr>
              <w:t>44</w:t>
            </w:r>
            <w:r w:rsidRPr="002E53F2">
              <w:rPr>
                <w:rFonts w:asciiTheme="majorBidi" w:hAnsiTheme="majorBidi"/>
                <w:sz w:val="28"/>
                <w:szCs w:val="28"/>
              </w:rPr>
              <w:t>,</w:t>
            </w:r>
            <w:r w:rsidR="000641D6">
              <w:rPr>
                <w:rFonts w:asciiTheme="majorBidi" w:hAnsiTheme="majorBidi"/>
                <w:sz w:val="28"/>
                <w:szCs w:val="28"/>
              </w:rPr>
              <w:t>801</w:t>
            </w:r>
          </w:p>
        </w:tc>
        <w:tc>
          <w:tcPr>
            <w:tcW w:w="180" w:type="dxa"/>
            <w:vAlign w:val="bottom"/>
          </w:tcPr>
          <w:p w14:paraId="655CE1AF" w14:textId="7777777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74AF32E" w14:textId="56A02DF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208,636</w:t>
            </w:r>
          </w:p>
        </w:tc>
        <w:tc>
          <w:tcPr>
            <w:tcW w:w="181" w:type="dxa"/>
            <w:vAlign w:val="bottom"/>
          </w:tcPr>
          <w:p w14:paraId="5160082C" w14:textId="7777777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265F5E" w14:textId="5BA16DD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 xml:space="preserve"> (2</w:t>
            </w:r>
            <w:r w:rsidR="006D17E9">
              <w:rPr>
                <w:rFonts w:asciiTheme="majorBidi" w:hAnsiTheme="majorBidi"/>
                <w:sz w:val="28"/>
                <w:szCs w:val="28"/>
              </w:rPr>
              <w:t>66</w:t>
            </w:r>
            <w:r w:rsidRPr="002E53F2">
              <w:rPr>
                <w:rFonts w:asciiTheme="majorBidi" w:hAnsiTheme="majorBidi"/>
                <w:sz w:val="28"/>
                <w:szCs w:val="28"/>
              </w:rPr>
              <w:t>,</w:t>
            </w:r>
            <w:r w:rsidR="006D17E9">
              <w:rPr>
                <w:rFonts w:asciiTheme="majorBidi" w:hAnsiTheme="majorBidi"/>
                <w:sz w:val="28"/>
                <w:szCs w:val="28"/>
              </w:rPr>
              <w:t>234</w:t>
            </w:r>
            <w:r w:rsidRPr="002E53F2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7257BC2" w14:textId="7777777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097674" w14:textId="56982123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 xml:space="preserve"> (215,392)</w:t>
            </w:r>
          </w:p>
        </w:tc>
        <w:tc>
          <w:tcPr>
            <w:tcW w:w="183" w:type="dxa"/>
          </w:tcPr>
          <w:p w14:paraId="4A1203BA" w14:textId="7777777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025CA44" w14:textId="4582A17C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34CD686C" w14:textId="7777777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2BC948" w14:textId="6DB22ABF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 xml:space="preserve"> -</w:t>
            </w:r>
          </w:p>
        </w:tc>
      </w:tr>
      <w:tr w:rsidR="00F82341" w:rsidRPr="002E53F2" w14:paraId="7F1EC935" w14:textId="77777777" w:rsidTr="0034037E">
        <w:trPr>
          <w:cantSplit/>
          <w:trHeight w:val="236"/>
        </w:trPr>
        <w:tc>
          <w:tcPr>
            <w:tcW w:w="3240" w:type="dxa"/>
          </w:tcPr>
          <w:p w14:paraId="2028B72A" w14:textId="7567EF13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0793F5" w14:textId="384CCC3A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9,0</w:t>
            </w:r>
            <w:r w:rsidR="002177E9">
              <w:rPr>
                <w:rFonts w:asciiTheme="majorBidi" w:hAnsiTheme="majorBidi"/>
                <w:b/>
                <w:bCs/>
                <w:sz w:val="28"/>
                <w:szCs w:val="28"/>
              </w:rPr>
              <w:t>21</w:t>
            </w: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2177E9">
              <w:rPr>
                <w:rFonts w:asciiTheme="majorBidi" w:hAnsiTheme="majorBidi"/>
                <w:b/>
                <w:bCs/>
                <w:sz w:val="28"/>
                <w:szCs w:val="28"/>
              </w:rPr>
              <w:t>187</w:t>
            </w:r>
          </w:p>
        </w:tc>
        <w:tc>
          <w:tcPr>
            <w:tcW w:w="180" w:type="dxa"/>
            <w:vAlign w:val="bottom"/>
          </w:tcPr>
          <w:p w14:paraId="1EC405B5" w14:textId="7777777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1BB337" w14:textId="469E8C98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8,796,939</w:t>
            </w:r>
          </w:p>
        </w:tc>
        <w:tc>
          <w:tcPr>
            <w:tcW w:w="180" w:type="dxa"/>
            <w:vAlign w:val="bottom"/>
          </w:tcPr>
          <w:p w14:paraId="7EB7233D" w14:textId="7777777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CFC854" w14:textId="111C5E22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3,</w:t>
            </w:r>
            <w:r w:rsidR="002177E9">
              <w:rPr>
                <w:rFonts w:asciiTheme="majorBidi" w:hAnsiTheme="majorBidi"/>
                <w:b/>
                <w:bCs/>
                <w:sz w:val="28"/>
                <w:szCs w:val="28"/>
              </w:rPr>
              <w:t>139</w:t>
            </w: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2177E9">
              <w:rPr>
                <w:rFonts w:asciiTheme="majorBidi" w:hAnsiTheme="majorBidi"/>
                <w:b/>
                <w:bCs/>
                <w:sz w:val="28"/>
                <w:szCs w:val="28"/>
              </w:rPr>
              <w:t>425</w:t>
            </w:r>
          </w:p>
        </w:tc>
        <w:tc>
          <w:tcPr>
            <w:tcW w:w="180" w:type="dxa"/>
            <w:vAlign w:val="bottom"/>
          </w:tcPr>
          <w:p w14:paraId="08453162" w14:textId="7777777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1844189" w14:textId="4EFE60A2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2,886,217</w:t>
            </w:r>
          </w:p>
        </w:tc>
        <w:tc>
          <w:tcPr>
            <w:tcW w:w="181" w:type="dxa"/>
            <w:vAlign w:val="bottom"/>
          </w:tcPr>
          <w:p w14:paraId="29D302CE" w14:textId="7777777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F1F711B" w14:textId="2815AF5D" w:rsidR="00F82341" w:rsidRPr="00CC3EE8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C3EE8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(2</w:t>
            </w:r>
            <w:r w:rsidR="006D17E9">
              <w:rPr>
                <w:rFonts w:asciiTheme="majorBidi" w:hAnsiTheme="majorBidi"/>
                <w:b/>
                <w:bCs/>
                <w:sz w:val="28"/>
                <w:szCs w:val="28"/>
              </w:rPr>
              <w:t>66</w:t>
            </w:r>
            <w:r w:rsidRPr="00CC3EE8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6D17E9">
              <w:rPr>
                <w:rFonts w:asciiTheme="majorBidi" w:hAnsiTheme="majorBidi"/>
                <w:b/>
                <w:bCs/>
                <w:sz w:val="28"/>
                <w:szCs w:val="28"/>
              </w:rPr>
              <w:t>234</w:t>
            </w:r>
            <w:r w:rsidRPr="00CC3EE8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442CB3D" w14:textId="7777777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7BA000" w14:textId="43229F80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(215,392)</w:t>
            </w:r>
          </w:p>
        </w:tc>
        <w:tc>
          <w:tcPr>
            <w:tcW w:w="183" w:type="dxa"/>
          </w:tcPr>
          <w:p w14:paraId="5EB60CB8" w14:textId="7777777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0912DE31" w14:textId="3CC6AADD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11,8</w:t>
            </w:r>
            <w:r w:rsidR="007625EC">
              <w:rPr>
                <w:rFonts w:asciiTheme="majorBidi" w:hAnsiTheme="majorBidi"/>
                <w:b/>
                <w:bCs/>
                <w:sz w:val="28"/>
                <w:szCs w:val="28"/>
              </w:rPr>
              <w:t>94</w:t>
            </w: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7625EC">
              <w:rPr>
                <w:rFonts w:asciiTheme="majorBidi" w:hAnsiTheme="majorBidi"/>
                <w:b/>
                <w:bCs/>
                <w:sz w:val="28"/>
                <w:szCs w:val="28"/>
              </w:rPr>
              <w:t>37</w:t>
            </w:r>
            <w:r w:rsidR="00171BC8">
              <w:rPr>
                <w:rFonts w:asciiTheme="majorBidi" w:hAnsi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33E2AE21" w14:textId="77777777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3F07E6" w14:textId="019473AD" w:rsidR="00F82341" w:rsidRPr="002E53F2" w:rsidRDefault="00F8234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11,467,764</w:t>
            </w:r>
          </w:p>
        </w:tc>
      </w:tr>
      <w:tr w:rsidR="009E148B" w:rsidRPr="002E53F2" w14:paraId="12903736" w14:textId="77777777" w:rsidTr="0034037E">
        <w:trPr>
          <w:cantSplit/>
        </w:trPr>
        <w:tc>
          <w:tcPr>
            <w:tcW w:w="3240" w:type="dxa"/>
          </w:tcPr>
          <w:p w14:paraId="60D9F970" w14:textId="77777777" w:rsidR="009E148B" w:rsidRPr="002E53F2" w:rsidRDefault="009E148B" w:rsidP="002E53F2">
            <w:pPr>
              <w:spacing w:line="144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4322B1" w14:textId="77777777" w:rsidR="009E148B" w:rsidRPr="002E53F2" w:rsidRDefault="009E148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1B96B473" w14:textId="77777777" w:rsidR="009E148B" w:rsidRPr="002E53F2" w:rsidRDefault="009E148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F955293" w14:textId="77777777" w:rsidR="009E148B" w:rsidRPr="002E53F2" w:rsidRDefault="009E148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1E8DD774" w14:textId="77777777" w:rsidR="009E148B" w:rsidRPr="002E53F2" w:rsidRDefault="009E148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28F2EF8" w14:textId="77777777" w:rsidR="009E148B" w:rsidRPr="002E53F2" w:rsidRDefault="009E148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0A09B1EB" w14:textId="77777777" w:rsidR="009E148B" w:rsidRPr="002E53F2" w:rsidRDefault="009E148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0FB4556" w14:textId="77777777" w:rsidR="009E148B" w:rsidRPr="002E53F2" w:rsidRDefault="009E148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1" w:type="dxa"/>
            <w:vAlign w:val="bottom"/>
          </w:tcPr>
          <w:p w14:paraId="329FBA3A" w14:textId="77777777" w:rsidR="009E148B" w:rsidRPr="002E53F2" w:rsidRDefault="009E148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4B80F93" w14:textId="77777777" w:rsidR="009E148B" w:rsidRPr="002E53F2" w:rsidRDefault="009E148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</w:tcPr>
          <w:p w14:paraId="143A3F57" w14:textId="77777777" w:rsidR="009E148B" w:rsidRPr="002E53F2" w:rsidRDefault="009E148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99CA448" w14:textId="77777777" w:rsidR="009E148B" w:rsidRPr="002E53F2" w:rsidRDefault="009E148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3" w:type="dxa"/>
          </w:tcPr>
          <w:p w14:paraId="2957100F" w14:textId="77777777" w:rsidR="009E148B" w:rsidRPr="002E53F2" w:rsidRDefault="009E148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0C0FE83E" w14:textId="77777777" w:rsidR="009E148B" w:rsidRPr="002E53F2" w:rsidRDefault="009E148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594D4F5D" w14:textId="77777777" w:rsidR="009E148B" w:rsidRPr="002E53F2" w:rsidRDefault="009E148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EA8F83" w14:textId="77777777" w:rsidR="009E148B" w:rsidRPr="002E53F2" w:rsidRDefault="009E148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416A70" w:rsidRPr="002E53F2" w14:paraId="4AFEBEB8" w14:textId="77777777" w:rsidTr="0034037E">
        <w:trPr>
          <w:cantSplit/>
        </w:trPr>
        <w:tc>
          <w:tcPr>
            <w:tcW w:w="3240" w:type="dxa"/>
          </w:tcPr>
          <w:p w14:paraId="38B0E655" w14:textId="5D0B94F9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758121A5" w14:textId="5E6D7FB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17,243</w:t>
            </w:r>
          </w:p>
        </w:tc>
        <w:tc>
          <w:tcPr>
            <w:tcW w:w="180" w:type="dxa"/>
            <w:vAlign w:val="bottom"/>
          </w:tcPr>
          <w:p w14:paraId="75F49DD1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5743E6" w14:textId="77F37EE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41,101</w:t>
            </w:r>
          </w:p>
        </w:tc>
        <w:tc>
          <w:tcPr>
            <w:tcW w:w="180" w:type="dxa"/>
            <w:vAlign w:val="bottom"/>
          </w:tcPr>
          <w:p w14:paraId="62D4BAD3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101C8D" w14:textId="6F1879ED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7,010</w:t>
            </w:r>
          </w:p>
        </w:tc>
        <w:tc>
          <w:tcPr>
            <w:tcW w:w="180" w:type="dxa"/>
            <w:vAlign w:val="bottom"/>
          </w:tcPr>
          <w:p w14:paraId="03241648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A777F75" w14:textId="48F19585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253,698</w:t>
            </w:r>
          </w:p>
        </w:tc>
        <w:tc>
          <w:tcPr>
            <w:tcW w:w="181" w:type="dxa"/>
            <w:vAlign w:val="bottom"/>
          </w:tcPr>
          <w:p w14:paraId="756160ED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33D0687F" w14:textId="19CC770A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</w:tcPr>
          <w:p w14:paraId="5D45A87A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545D3014" w14:textId="3F73CE0E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3" w:type="dxa"/>
          </w:tcPr>
          <w:p w14:paraId="160A4E5A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</w:tcPr>
          <w:p w14:paraId="246C996E" w14:textId="6004BBB9" w:rsidR="00416A70" w:rsidRPr="002E53F2" w:rsidRDefault="009B620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B620B">
              <w:rPr>
                <w:rFonts w:asciiTheme="majorBidi" w:hAnsiTheme="majorBidi" w:hint="cs"/>
                <w:sz w:val="28"/>
                <w:szCs w:val="28"/>
              </w:rPr>
              <w:t>24</w:t>
            </w:r>
            <w:r w:rsidR="00AC4F73" w:rsidRPr="002E53F2">
              <w:rPr>
                <w:rFonts w:asciiTheme="majorBidi" w:hAnsiTheme="majorBidi"/>
                <w:sz w:val="28"/>
                <w:szCs w:val="28"/>
              </w:rPr>
              <w:t>,</w:t>
            </w:r>
            <w:r w:rsidRPr="009B620B">
              <w:rPr>
                <w:rFonts w:asciiTheme="majorBidi" w:hAnsiTheme="majorBidi" w:hint="cs"/>
                <w:sz w:val="28"/>
                <w:szCs w:val="28"/>
              </w:rPr>
              <w:t>253</w:t>
            </w:r>
          </w:p>
        </w:tc>
        <w:tc>
          <w:tcPr>
            <w:tcW w:w="180" w:type="dxa"/>
            <w:vAlign w:val="bottom"/>
          </w:tcPr>
          <w:p w14:paraId="7546D66B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</w:tcPr>
          <w:p w14:paraId="399CAF52" w14:textId="789802E3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294,799</w:t>
            </w:r>
          </w:p>
        </w:tc>
      </w:tr>
      <w:tr w:rsidR="00416A70" w:rsidRPr="002E53F2" w14:paraId="6C6B5621" w14:textId="77777777" w:rsidTr="0034037E">
        <w:trPr>
          <w:cantSplit/>
        </w:trPr>
        <w:tc>
          <w:tcPr>
            <w:tcW w:w="3240" w:type="dxa"/>
          </w:tcPr>
          <w:p w14:paraId="41A2C2F2" w14:textId="68404FB5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1C1D9DD3" w14:textId="6EB333BB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95,796</w:t>
            </w:r>
          </w:p>
        </w:tc>
        <w:tc>
          <w:tcPr>
            <w:tcW w:w="180" w:type="dxa"/>
            <w:vAlign w:val="bottom"/>
          </w:tcPr>
          <w:p w14:paraId="373C6E50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60B18E" w14:textId="1C9F8A78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17,743</w:t>
            </w:r>
          </w:p>
        </w:tc>
        <w:tc>
          <w:tcPr>
            <w:tcW w:w="180" w:type="dxa"/>
            <w:vAlign w:val="bottom"/>
          </w:tcPr>
          <w:p w14:paraId="2C885ACC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0FFF28" w14:textId="411558FE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45,451</w:t>
            </w:r>
          </w:p>
        </w:tc>
        <w:tc>
          <w:tcPr>
            <w:tcW w:w="180" w:type="dxa"/>
            <w:vAlign w:val="bottom"/>
          </w:tcPr>
          <w:p w14:paraId="2EBC5A1A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AD9769C" w14:textId="33DF328B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2E53F2">
              <w:t xml:space="preserve"> </w:t>
            </w:r>
            <w:r w:rsidRPr="002E53F2">
              <w:rPr>
                <w:rFonts w:asciiTheme="majorBidi" w:hAnsiTheme="majorBidi"/>
                <w:sz w:val="28"/>
                <w:szCs w:val="28"/>
              </w:rPr>
              <w:t>98,056</w:t>
            </w:r>
          </w:p>
        </w:tc>
        <w:tc>
          <w:tcPr>
            <w:tcW w:w="181" w:type="dxa"/>
            <w:vAlign w:val="bottom"/>
          </w:tcPr>
          <w:p w14:paraId="53A7E602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6B2FC26D" w14:textId="745E5355" w:rsidR="00416A70" w:rsidRPr="002E53F2" w:rsidRDefault="00F45C1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(</w:t>
            </w:r>
            <w:r w:rsidR="00171BC8">
              <w:rPr>
                <w:rFonts w:asciiTheme="majorBidi" w:hAnsiTheme="majorBidi"/>
                <w:sz w:val="28"/>
                <w:szCs w:val="28"/>
              </w:rPr>
              <w:t>458</w:t>
            </w:r>
            <w:r w:rsidRPr="002E53F2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242B86D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74A9E591" w14:textId="58B4D3B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4D8DFD1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</w:tcPr>
          <w:p w14:paraId="7F0F1D61" w14:textId="172AC5B1" w:rsidR="00416A70" w:rsidRPr="002E53F2" w:rsidRDefault="00CB130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140,</w:t>
            </w:r>
            <w:r w:rsidR="00171BC8">
              <w:rPr>
                <w:rFonts w:asciiTheme="majorBidi" w:hAnsiTheme="majorBidi"/>
                <w:sz w:val="28"/>
                <w:szCs w:val="28"/>
              </w:rPr>
              <w:t>789</w:t>
            </w:r>
          </w:p>
        </w:tc>
        <w:tc>
          <w:tcPr>
            <w:tcW w:w="180" w:type="dxa"/>
            <w:vAlign w:val="bottom"/>
          </w:tcPr>
          <w:p w14:paraId="01E704E2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</w:tcPr>
          <w:p w14:paraId="16B30249" w14:textId="322A70DB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115,799</w:t>
            </w:r>
          </w:p>
        </w:tc>
      </w:tr>
      <w:tr w:rsidR="00416A70" w:rsidRPr="002E53F2" w14:paraId="437620F4" w14:textId="77777777" w:rsidTr="0097199C">
        <w:trPr>
          <w:cantSplit/>
        </w:trPr>
        <w:tc>
          <w:tcPr>
            <w:tcW w:w="3240" w:type="dxa"/>
          </w:tcPr>
          <w:p w14:paraId="2428D729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D305A7" w14:textId="7AAFCBAB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7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38CB5A1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820B2C9" w14:textId="14E4A792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7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977A5EE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257E4A" w14:textId="6EF29113" w:rsidR="00416A70" w:rsidRPr="002E53F2" w:rsidRDefault="009B620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9B620B">
              <w:rPr>
                <w:rFonts w:asciiTheme="majorBidi" w:hAnsiTheme="majorBidi" w:hint="cs"/>
                <w:sz w:val="28"/>
                <w:szCs w:val="28"/>
              </w:rPr>
              <w:t>4</w:t>
            </w:r>
            <w:r w:rsidR="00416A70" w:rsidRPr="002E53F2">
              <w:rPr>
                <w:rFonts w:asciiTheme="majorBidi" w:hAnsiTheme="majorBidi"/>
                <w:sz w:val="28"/>
                <w:szCs w:val="28"/>
              </w:rPr>
              <w:t>,090,134</w:t>
            </w:r>
          </w:p>
        </w:tc>
        <w:tc>
          <w:tcPr>
            <w:tcW w:w="180" w:type="dxa"/>
            <w:vAlign w:val="bottom"/>
          </w:tcPr>
          <w:p w14:paraId="5F6ACD20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6C94670" w14:textId="13A2641B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2E53F2">
              <w:t xml:space="preserve"> </w:t>
            </w:r>
            <w:r w:rsidRPr="002E53F2">
              <w:rPr>
                <w:rFonts w:asciiTheme="majorBidi" w:hAnsiTheme="majorBidi"/>
                <w:sz w:val="28"/>
                <w:szCs w:val="28"/>
              </w:rPr>
              <w:t>3,522,584</w:t>
            </w:r>
          </w:p>
        </w:tc>
        <w:tc>
          <w:tcPr>
            <w:tcW w:w="181" w:type="dxa"/>
            <w:vAlign w:val="bottom"/>
          </w:tcPr>
          <w:p w14:paraId="32A001D7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737610" w14:textId="0D350B8C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  <w:vAlign w:val="bottom"/>
          </w:tcPr>
          <w:p w14:paraId="4B851F4D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0E9E7F" w14:textId="2C2AEB26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3" w:type="dxa"/>
            <w:vAlign w:val="bottom"/>
          </w:tcPr>
          <w:p w14:paraId="44E33997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C252C52" w14:textId="4DD0C063" w:rsidR="00CB1303" w:rsidRPr="002E53F2" w:rsidRDefault="00CB130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4,090,134</w:t>
            </w:r>
          </w:p>
        </w:tc>
        <w:tc>
          <w:tcPr>
            <w:tcW w:w="180" w:type="dxa"/>
            <w:vAlign w:val="bottom"/>
          </w:tcPr>
          <w:p w14:paraId="19223729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AACC8D" w14:textId="53FA8501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Theme="majorBidi" w:hAnsiTheme="majorBidi"/>
                <w:sz w:val="28"/>
                <w:szCs w:val="28"/>
              </w:rPr>
              <w:t>3,522,584</w:t>
            </w:r>
          </w:p>
        </w:tc>
      </w:tr>
      <w:tr w:rsidR="00416A70" w:rsidRPr="002E53F2" w14:paraId="32DDA123" w14:textId="77777777">
        <w:trPr>
          <w:cantSplit/>
        </w:trPr>
        <w:tc>
          <w:tcPr>
            <w:tcW w:w="3240" w:type="dxa"/>
          </w:tcPr>
          <w:p w14:paraId="56E02816" w14:textId="5E08B7E0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รวมรายได้และรายได้อื่น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6ECA9A" w14:textId="16E3F711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9,1</w:t>
            </w:r>
            <w:r w:rsidR="00171BC8">
              <w:rPr>
                <w:rFonts w:asciiTheme="majorBidi" w:hAnsiTheme="majorBidi"/>
                <w:b/>
                <w:bCs/>
                <w:sz w:val="28"/>
                <w:szCs w:val="28"/>
              </w:rPr>
              <w:t>34</w:t>
            </w: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171BC8">
              <w:rPr>
                <w:rFonts w:asciiTheme="majorBidi" w:hAnsiTheme="majorBidi"/>
                <w:b/>
                <w:bCs/>
                <w:sz w:val="28"/>
                <w:szCs w:val="28"/>
              </w:rPr>
              <w:t>226</w:t>
            </w:r>
          </w:p>
        </w:tc>
        <w:tc>
          <w:tcPr>
            <w:tcW w:w="180" w:type="dxa"/>
            <w:vAlign w:val="bottom"/>
          </w:tcPr>
          <w:p w14:paraId="655F6463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9B2048" w14:textId="0FA08982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8,855,783</w:t>
            </w:r>
          </w:p>
        </w:tc>
        <w:tc>
          <w:tcPr>
            <w:tcW w:w="180" w:type="dxa"/>
            <w:vAlign w:val="bottom"/>
          </w:tcPr>
          <w:p w14:paraId="3532165D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D90CE11" w14:textId="4A253925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7,2</w:t>
            </w:r>
            <w:r w:rsidR="00171BC8">
              <w:rPr>
                <w:rFonts w:asciiTheme="majorBidi" w:hAnsiTheme="majorBidi"/>
                <w:b/>
                <w:bCs/>
                <w:sz w:val="28"/>
                <w:szCs w:val="28"/>
              </w:rPr>
              <w:t>8</w:t>
            </w: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2,</w:t>
            </w:r>
            <w:r w:rsidR="00171BC8">
              <w:rPr>
                <w:rFonts w:asciiTheme="majorBidi" w:hAnsiTheme="majorBidi"/>
                <w:b/>
                <w:bCs/>
                <w:sz w:val="28"/>
                <w:szCs w:val="28"/>
              </w:rPr>
              <w:t>020</w:t>
            </w:r>
          </w:p>
        </w:tc>
        <w:tc>
          <w:tcPr>
            <w:tcW w:w="180" w:type="dxa"/>
            <w:vAlign w:val="bottom"/>
          </w:tcPr>
          <w:p w14:paraId="173E4BAD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BE9FC18" w14:textId="76E84AC8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6,760,555</w:t>
            </w:r>
          </w:p>
        </w:tc>
        <w:tc>
          <w:tcPr>
            <w:tcW w:w="181" w:type="dxa"/>
            <w:vAlign w:val="bottom"/>
          </w:tcPr>
          <w:p w14:paraId="6A791329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E1020F" w14:textId="29131C7E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="007327B5">
              <w:rPr>
                <w:rFonts w:asciiTheme="majorBidi" w:hAnsiTheme="majorBidi"/>
                <w:b/>
                <w:bCs/>
                <w:sz w:val="28"/>
                <w:szCs w:val="28"/>
              </w:rPr>
              <w:t>266</w:t>
            </w:r>
            <w:r w:rsidR="009E6C2F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7327B5">
              <w:rPr>
                <w:rFonts w:asciiTheme="majorBidi" w:hAnsiTheme="majorBidi"/>
                <w:b/>
                <w:bCs/>
                <w:sz w:val="28"/>
                <w:szCs w:val="28"/>
              </w:rPr>
              <w:t>692</w:t>
            </w: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018BE15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100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411428" w14:textId="77922354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(215,392)</w:t>
            </w:r>
          </w:p>
        </w:tc>
        <w:tc>
          <w:tcPr>
            <w:tcW w:w="183" w:type="dxa"/>
          </w:tcPr>
          <w:p w14:paraId="5BAF04FE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45F6288" w14:textId="056C61A1" w:rsidR="00416A70" w:rsidRPr="002E53F2" w:rsidRDefault="00CB130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2E53F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16,1</w:t>
            </w:r>
            <w:r w:rsidR="007327B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49</w:t>
            </w:r>
            <w:r w:rsidRPr="002E53F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,</w:t>
            </w:r>
            <w:r w:rsidR="007327B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554</w:t>
            </w:r>
          </w:p>
        </w:tc>
        <w:tc>
          <w:tcPr>
            <w:tcW w:w="180" w:type="dxa"/>
            <w:vAlign w:val="bottom"/>
          </w:tcPr>
          <w:p w14:paraId="3A53F6F7" w14:textId="77777777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36295D" w14:textId="27F5BA30" w:rsidR="00416A70" w:rsidRPr="002E53F2" w:rsidRDefault="00416A7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Theme="majorBidi" w:hAnsiTheme="majorBidi"/>
                <w:b/>
                <w:bCs/>
                <w:sz w:val="28"/>
                <w:szCs w:val="28"/>
              </w:rPr>
              <w:t>15,400,946</w:t>
            </w:r>
          </w:p>
        </w:tc>
      </w:tr>
      <w:tr w:rsidR="00A53D34" w:rsidRPr="002E53F2" w14:paraId="23427773" w14:textId="77777777" w:rsidTr="0034037E">
        <w:trPr>
          <w:cantSplit/>
        </w:trPr>
        <w:tc>
          <w:tcPr>
            <w:tcW w:w="3240" w:type="dxa"/>
          </w:tcPr>
          <w:p w14:paraId="5CFAF182" w14:textId="77777777" w:rsidR="00A53D34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67D368E" w14:textId="77777777" w:rsidR="009E6C2F" w:rsidRDefault="009E6C2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0C26B01" w14:textId="77777777" w:rsidR="009E6C2F" w:rsidRPr="002E53F2" w:rsidRDefault="009E6C2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D8FFF20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3B2878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08C6620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36ADFF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DBDD759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FB1E4A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AC5D620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2B449EB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9846A00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E37398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BD666C8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6B31FB51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77834B95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F78865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D384881" w14:textId="77777777" w:rsidR="00A53D34" w:rsidRPr="002E53F2" w:rsidRDefault="00A53D3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8F0C3B" w:rsidRPr="002E53F2" w14:paraId="02CA0E1E" w14:textId="77777777" w:rsidTr="0034037E">
        <w:trPr>
          <w:cantSplit/>
        </w:trPr>
        <w:tc>
          <w:tcPr>
            <w:tcW w:w="3240" w:type="dxa"/>
          </w:tcPr>
          <w:p w14:paraId="47ED47A0" w14:textId="2A4D4D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กำไรตามส่วนงานก่อนหักภาษีเงินได้</w:t>
            </w:r>
          </w:p>
        </w:tc>
        <w:tc>
          <w:tcPr>
            <w:tcW w:w="1260" w:type="dxa"/>
            <w:vAlign w:val="bottom"/>
          </w:tcPr>
          <w:p w14:paraId="74E19E96" w14:textId="3ACB68CD" w:rsidR="008F0C3B" w:rsidRPr="002E53F2" w:rsidRDefault="002B756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B756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1,374,303</w:t>
            </w:r>
          </w:p>
        </w:tc>
        <w:tc>
          <w:tcPr>
            <w:tcW w:w="180" w:type="dxa"/>
            <w:vAlign w:val="bottom"/>
          </w:tcPr>
          <w:p w14:paraId="0E8DDC0D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33FA66D" w14:textId="458E7C0D" w:rsidR="008F0C3B" w:rsidRPr="002E53F2" w:rsidRDefault="007F2C8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</w:t>
            </w:r>
            <w:r w:rsidR="003A41E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642,650</w:t>
            </w:r>
          </w:p>
        </w:tc>
        <w:tc>
          <w:tcPr>
            <w:tcW w:w="180" w:type="dxa"/>
            <w:vAlign w:val="bottom"/>
          </w:tcPr>
          <w:p w14:paraId="6BE09D47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22FEAC66" w14:textId="38AA757F" w:rsidR="008F0C3B" w:rsidRPr="002E53F2" w:rsidRDefault="005C5F3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5C5F3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5,355,763</w:t>
            </w:r>
          </w:p>
        </w:tc>
        <w:tc>
          <w:tcPr>
            <w:tcW w:w="180" w:type="dxa"/>
            <w:vAlign w:val="bottom"/>
          </w:tcPr>
          <w:p w14:paraId="1F28856C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vAlign w:val="bottom"/>
          </w:tcPr>
          <w:p w14:paraId="709334D5" w14:textId="2AB38CC0" w:rsidR="008F0C3B" w:rsidRPr="002E53F2" w:rsidRDefault="003A41E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4,528,098</w:t>
            </w:r>
          </w:p>
        </w:tc>
        <w:tc>
          <w:tcPr>
            <w:tcW w:w="181" w:type="dxa"/>
            <w:vAlign w:val="bottom"/>
          </w:tcPr>
          <w:p w14:paraId="5A5EBCD9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F7FB934" w14:textId="19B415C0" w:rsidR="008F0C3B" w:rsidRPr="002E53F2" w:rsidRDefault="000337C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(58,403)</w:t>
            </w:r>
          </w:p>
        </w:tc>
        <w:tc>
          <w:tcPr>
            <w:tcW w:w="180" w:type="dxa"/>
          </w:tcPr>
          <w:p w14:paraId="61F10111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C9AB84C" w14:textId="26DADF5C" w:rsidR="008F0C3B" w:rsidRPr="002E53F2" w:rsidRDefault="00C354E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</w:t>
            </w:r>
            <w:r w:rsidR="009B620B" w:rsidRPr="009B620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93</w:t>
            </w: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9B620B" w:rsidRPr="009B620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701</w:t>
            </w:r>
            <w:r w:rsidRPr="002E53F2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83" w:type="dxa"/>
          </w:tcPr>
          <w:p w14:paraId="669D0EDA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  <w:vAlign w:val="bottom"/>
          </w:tcPr>
          <w:p w14:paraId="324FB9D5" w14:textId="6921103D" w:rsidR="008F0C3B" w:rsidRPr="002E53F2" w:rsidRDefault="007F0BD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6,67</w:t>
            </w:r>
            <w:r w:rsidR="00AE0ECC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</w:t>
            </w: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AE0ECC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66</w:t>
            </w:r>
            <w:r w:rsidR="00426C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0" w:type="dxa"/>
            <w:vAlign w:val="bottom"/>
          </w:tcPr>
          <w:p w14:paraId="3798E4CA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F8DED00" w14:textId="1EA54C93" w:rsidR="008F0C3B" w:rsidRPr="002E53F2" w:rsidRDefault="00851BE0" w:rsidP="00CC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</w:t>
            </w:r>
            <w:r w:rsidR="003E626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,077,04</w:t>
            </w:r>
            <w:r w:rsidR="00426C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8F0C3B" w:rsidRPr="002E53F2" w14:paraId="7CAEED67" w14:textId="77777777" w:rsidTr="0034037E">
        <w:trPr>
          <w:cantSplit/>
        </w:trPr>
        <w:tc>
          <w:tcPr>
            <w:tcW w:w="3240" w:type="dxa"/>
          </w:tcPr>
          <w:p w14:paraId="1C8C44C8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4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C3762C2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3D47C81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9B9140B" w14:textId="0E491B13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C429FCC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2F9189F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932587C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4B798D40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12CA1ED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84CB41F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1A6FDDA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E655FF2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3" w:type="dxa"/>
          </w:tcPr>
          <w:p w14:paraId="421EB941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7" w:type="dxa"/>
            <w:vAlign w:val="bottom"/>
          </w:tcPr>
          <w:p w14:paraId="2FB5D3A6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D854365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C776D75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8F0C3B" w:rsidRPr="002E53F2" w14:paraId="48CBD57E" w14:textId="77777777" w:rsidTr="0034037E">
        <w:trPr>
          <w:cantSplit/>
        </w:trPr>
        <w:tc>
          <w:tcPr>
            <w:tcW w:w="3240" w:type="dxa"/>
            <w:vAlign w:val="bottom"/>
          </w:tcPr>
          <w:p w14:paraId="5DD688B2" w14:textId="251CDF46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1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="00642C52" w:rsidRPr="002E53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7510D" w:rsidRPr="002E53F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2E53F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0A46ED4F" w14:textId="1F28B44A" w:rsidR="008F0C3B" w:rsidRPr="002E53F2" w:rsidRDefault="00C712E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95,</w:t>
            </w:r>
            <w:r w:rsidR="00261A2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484</w:t>
            </w: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261A2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652</w:t>
            </w:r>
          </w:p>
        </w:tc>
        <w:tc>
          <w:tcPr>
            <w:tcW w:w="180" w:type="dxa"/>
            <w:vAlign w:val="bottom"/>
          </w:tcPr>
          <w:p w14:paraId="5E0A9E9A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736EE8" w14:textId="499C6B73" w:rsidR="008F0C3B" w:rsidRPr="002E53F2" w:rsidRDefault="00986F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89,496,768</w:t>
            </w:r>
          </w:p>
        </w:tc>
        <w:tc>
          <w:tcPr>
            <w:tcW w:w="180" w:type="dxa"/>
            <w:vAlign w:val="bottom"/>
          </w:tcPr>
          <w:p w14:paraId="5F72A8E0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CC5771C" w14:textId="62B62DB2" w:rsidR="008F0C3B" w:rsidRPr="002E53F2" w:rsidRDefault="00261A2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100</w:t>
            </w:r>
            <w:r w:rsidR="00C712E8"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594</w:t>
            </w:r>
            <w:r w:rsidR="00C712E8"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AE0ECC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573</w:t>
            </w:r>
          </w:p>
        </w:tc>
        <w:tc>
          <w:tcPr>
            <w:tcW w:w="180" w:type="dxa"/>
            <w:vAlign w:val="bottom"/>
          </w:tcPr>
          <w:p w14:paraId="4E774FED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5242205F" w14:textId="481C4E54" w:rsidR="008F0C3B" w:rsidRPr="002E53F2" w:rsidRDefault="00AE1DE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96,916,766</w:t>
            </w:r>
          </w:p>
        </w:tc>
        <w:tc>
          <w:tcPr>
            <w:tcW w:w="181" w:type="dxa"/>
            <w:vAlign w:val="bottom"/>
          </w:tcPr>
          <w:p w14:paraId="4DE0BE38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BEB9A0E" w14:textId="54D180E5" w:rsidR="008F0C3B" w:rsidRPr="002E53F2" w:rsidRDefault="00C712E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AE0ECC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596</w:t>
            </w: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AE0ECC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878</w:t>
            </w: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488200A6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96F2F5E" w14:textId="48AB4720" w:rsidR="008F0C3B" w:rsidRPr="002E53F2" w:rsidRDefault="009B016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(582,010)</w:t>
            </w:r>
          </w:p>
        </w:tc>
        <w:tc>
          <w:tcPr>
            <w:tcW w:w="183" w:type="dxa"/>
            <w:vAlign w:val="bottom"/>
          </w:tcPr>
          <w:p w14:paraId="39793125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7" w:type="dxa"/>
            <w:vAlign w:val="bottom"/>
          </w:tcPr>
          <w:p w14:paraId="795F25FD" w14:textId="23FE0084" w:rsidR="008F0C3B" w:rsidRPr="002E53F2" w:rsidRDefault="00C712E8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19</w:t>
            </w:r>
            <w:r w:rsidR="00AE0ECC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</w:t>
            </w: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14498F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</w:t>
            </w:r>
            <w:r w:rsidR="00AE0ECC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82</w:t>
            </w: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AE0ECC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347</w:t>
            </w:r>
          </w:p>
        </w:tc>
        <w:tc>
          <w:tcPr>
            <w:tcW w:w="180" w:type="dxa"/>
            <w:vAlign w:val="bottom"/>
          </w:tcPr>
          <w:p w14:paraId="52415B09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04E597D" w14:textId="7F8A824E" w:rsidR="008F0C3B" w:rsidRPr="002E53F2" w:rsidRDefault="00515FDB" w:rsidP="00CC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185,831,524</w:t>
            </w:r>
          </w:p>
        </w:tc>
      </w:tr>
      <w:tr w:rsidR="008F0C3B" w:rsidRPr="002E53F2" w14:paraId="71FEAFED" w14:textId="77777777" w:rsidTr="0034037E">
        <w:trPr>
          <w:cantSplit/>
          <w:trHeight w:val="693"/>
        </w:trPr>
        <w:tc>
          <w:tcPr>
            <w:tcW w:w="3240" w:type="dxa"/>
            <w:vAlign w:val="bottom"/>
          </w:tcPr>
          <w:p w14:paraId="4ECA2EBF" w14:textId="705DA2E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หนี้สินส่วนงาน ณ วันที่ </w:t>
            </w:r>
            <w:r w:rsidR="00642C52" w:rsidRPr="002E53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7510D" w:rsidRPr="002E53F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77510D" w:rsidRPr="002E53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E53F2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2E53F2">
              <w:rPr>
                <w:rFonts w:ascii="Angsana New" w:hAnsi="Angsana New"/>
                <w:sz w:val="28"/>
                <w:szCs w:val="28"/>
              </w:rPr>
              <w:t>31</w:t>
            </w:r>
            <w:r w:rsidRPr="002E53F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3D702569" w14:textId="58E999DE" w:rsidR="008F0C3B" w:rsidRPr="002E53F2" w:rsidRDefault="00D80ED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18,</w:t>
            </w:r>
            <w:r w:rsidR="0060409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814</w:t>
            </w: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60409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931</w:t>
            </w:r>
          </w:p>
        </w:tc>
        <w:tc>
          <w:tcPr>
            <w:tcW w:w="180" w:type="dxa"/>
            <w:vAlign w:val="bottom"/>
          </w:tcPr>
          <w:p w14:paraId="125806B0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60543BC" w14:textId="3BA903E6" w:rsidR="008F0C3B" w:rsidRPr="002E53F2" w:rsidRDefault="00350C9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40,873,988</w:t>
            </w:r>
          </w:p>
        </w:tc>
        <w:tc>
          <w:tcPr>
            <w:tcW w:w="180" w:type="dxa"/>
            <w:vAlign w:val="bottom"/>
          </w:tcPr>
          <w:p w14:paraId="23046D2C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BDCFDB5" w14:textId="0D0999EA" w:rsidR="008F0C3B" w:rsidRPr="002E53F2" w:rsidRDefault="00D80ED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38,733,696</w:t>
            </w:r>
          </w:p>
        </w:tc>
        <w:tc>
          <w:tcPr>
            <w:tcW w:w="180" w:type="dxa"/>
            <w:vAlign w:val="bottom"/>
          </w:tcPr>
          <w:p w14:paraId="67FE08F4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17AA70C1" w14:textId="5BD8EF94" w:rsidR="008F0C3B" w:rsidRPr="002E53F2" w:rsidRDefault="00224BF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39,315,749</w:t>
            </w:r>
          </w:p>
        </w:tc>
        <w:tc>
          <w:tcPr>
            <w:tcW w:w="181" w:type="dxa"/>
            <w:vAlign w:val="bottom"/>
          </w:tcPr>
          <w:p w14:paraId="00B4561D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1583A47" w14:textId="4BFD118B" w:rsidR="008F0C3B" w:rsidRPr="002E53F2" w:rsidRDefault="00D80ED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(6</w:t>
            </w:r>
            <w:r w:rsidR="00AE0ECC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</w:t>
            </w: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AE0ECC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059</w:t>
            </w: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50C081EC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8517743" w14:textId="4EC6BECC" w:rsidR="008F0C3B" w:rsidRPr="002E53F2" w:rsidRDefault="00F6715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</w:t>
            </w:r>
            <w:r w:rsidR="00F07D31"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93</w:t>
            </w: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F07D31"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913</w:t>
            </w:r>
            <w:r w:rsidRPr="002E53F2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83" w:type="dxa"/>
            <w:vAlign w:val="bottom"/>
          </w:tcPr>
          <w:p w14:paraId="185932D0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7" w:type="dxa"/>
            <w:vAlign w:val="bottom"/>
          </w:tcPr>
          <w:p w14:paraId="30FF1780" w14:textId="2768FD42" w:rsidR="008F0C3B" w:rsidRPr="002E53F2" w:rsidRDefault="00D80ED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57,</w:t>
            </w:r>
            <w:r w:rsidR="0014498F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</w:t>
            </w:r>
            <w:r w:rsidR="00AE0ECC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86</w:t>
            </w: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AE0ECC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568</w:t>
            </w:r>
          </w:p>
        </w:tc>
        <w:tc>
          <w:tcPr>
            <w:tcW w:w="180" w:type="dxa"/>
            <w:vAlign w:val="bottom"/>
          </w:tcPr>
          <w:p w14:paraId="45355D58" w14:textId="77777777" w:rsidR="008F0C3B" w:rsidRPr="002E53F2" w:rsidRDefault="008F0C3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B4ADCA0" w14:textId="77C4B6EE" w:rsidR="008F0C3B" w:rsidRPr="002E53F2" w:rsidRDefault="00491EEA" w:rsidP="00CC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80,095,824</w:t>
            </w:r>
          </w:p>
        </w:tc>
      </w:tr>
    </w:tbl>
    <w:p w14:paraId="52B01414" w14:textId="77777777" w:rsidR="00C15066" w:rsidRPr="002E53F2" w:rsidRDefault="00C15066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4C7AD92" w14:textId="77777777" w:rsidR="001E0E8E" w:rsidRPr="002E53F2" w:rsidRDefault="001E0E8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0CC0F1E5" w14:textId="77777777" w:rsidR="008A779A" w:rsidRPr="002E53F2" w:rsidRDefault="008A779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10C8BBF" w14:textId="77777777" w:rsidR="008A779A" w:rsidRPr="002E53F2" w:rsidRDefault="008A779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95A0903" w14:textId="77777777" w:rsidR="008A779A" w:rsidRPr="002E53F2" w:rsidRDefault="008A779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E187DC6" w14:textId="77777777" w:rsidR="008A779A" w:rsidRPr="002E53F2" w:rsidRDefault="008A779A" w:rsidP="002E53F2">
      <w:pPr>
        <w:framePr w:w="14461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A779A" w:rsidRPr="002E53F2" w:rsidSect="00360081">
          <w:headerReference w:type="firs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1620"/>
        <w:gridCol w:w="247"/>
        <w:gridCol w:w="1733"/>
      </w:tblGrid>
      <w:tr w:rsidR="00013AF9" w:rsidRPr="002E53F2" w14:paraId="12638159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4BCB" w14:textId="17DDF7D6" w:rsidR="000C0BEB" w:rsidRPr="002E53F2" w:rsidRDefault="000C0BEB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  <w:r w:rsidRPr="002E53F2"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55ED3" w14:textId="77777777" w:rsidR="000C0BEB" w:rsidRPr="002E53F2" w:rsidRDefault="000C0BEB" w:rsidP="002E53F2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13AF9" w:rsidRPr="002E53F2" w14:paraId="403D6CEB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5EBC2" w14:textId="13CB0156" w:rsidR="000C0BEB" w:rsidRPr="002E53F2" w:rsidRDefault="000C0BEB" w:rsidP="002E53F2">
            <w:pPr>
              <w:tabs>
                <w:tab w:val="clear" w:pos="680"/>
                <w:tab w:val="left" w:pos="540"/>
              </w:tabs>
              <w:spacing w:line="216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2E53F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27518E" w:rsidRPr="002E53F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E53F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E53F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F0C3B" w:rsidRPr="002E53F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27518E" w:rsidRPr="002E53F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7121C55" w14:textId="03541455" w:rsidR="000C0BEB" w:rsidRPr="002E53F2" w:rsidRDefault="00B17D87" w:rsidP="002E53F2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92DCF" w:rsidRPr="002E53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CD5E530" w14:textId="77777777" w:rsidR="000C0BEB" w:rsidRPr="002E53F2" w:rsidRDefault="000C0BEB" w:rsidP="002E53F2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04C6231B" w14:textId="5777A4F2" w:rsidR="000C0BEB" w:rsidRPr="002E53F2" w:rsidRDefault="00B17D87" w:rsidP="002E53F2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0247A" w:rsidRPr="002E53F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13AF9" w:rsidRPr="002E53F2" w14:paraId="482562FA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7007BF5" w14:textId="77777777" w:rsidR="00EA1A83" w:rsidRPr="002E53F2" w:rsidRDefault="00EA1A83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04935" w14:textId="77777777" w:rsidR="00EA1A83" w:rsidRPr="002E53F2" w:rsidRDefault="00EA1A83" w:rsidP="002E53F2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E53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E5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13AF9" w:rsidRPr="002E53F2" w14:paraId="5BB297A5" w14:textId="77777777" w:rsidTr="0070681D">
        <w:trPr>
          <w:trHeight w:val="7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D52D9CD" w14:textId="77777777" w:rsidR="00EA1A83" w:rsidRPr="002E53F2" w:rsidRDefault="00EA1A83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E7A642A" w14:textId="77777777" w:rsidR="00EA1A83" w:rsidRPr="002E53F2" w:rsidRDefault="00EA1A83" w:rsidP="002E53F2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617F2A" w14:textId="77777777" w:rsidR="00EA1A83" w:rsidRPr="002E53F2" w:rsidRDefault="00EA1A83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F585B47" w14:textId="77777777" w:rsidR="00EA1A83" w:rsidRPr="002E53F2" w:rsidRDefault="00EA1A83" w:rsidP="002E53F2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3AF9" w:rsidRPr="002E53F2" w14:paraId="2BC38A3B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D708183" w14:textId="77777777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256000" w14:textId="7F45221F" w:rsidR="00CF580B" w:rsidRPr="002E53F2" w:rsidRDefault="00CF418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94049">
              <w:rPr>
                <w:rFonts w:ascii="Angsana New" w:eastAsia="MS Mincho" w:hAnsi="Angsana New"/>
                <w:sz w:val="30"/>
                <w:szCs w:val="30"/>
              </w:rPr>
              <w:t>16,1</w:t>
            </w:r>
            <w:r w:rsidR="00D5218B" w:rsidRPr="00294049">
              <w:rPr>
                <w:rFonts w:ascii="Angsana New" w:eastAsia="MS Mincho" w:hAnsi="Angsana New"/>
                <w:sz w:val="30"/>
                <w:szCs w:val="30"/>
              </w:rPr>
              <w:t>49</w:t>
            </w:r>
            <w:r w:rsidRPr="0029404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D5218B" w:rsidRPr="00294049">
              <w:rPr>
                <w:rFonts w:ascii="Angsana New" w:eastAsia="MS Mincho" w:hAnsi="Angsana New"/>
                <w:sz w:val="30"/>
                <w:szCs w:val="30"/>
              </w:rPr>
              <w:t>554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4E09893" w14:textId="77777777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9F833" w14:textId="5999D39B" w:rsidR="00CF580B" w:rsidRPr="002E53F2" w:rsidRDefault="00EE75D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15,400,946</w:t>
            </w:r>
          </w:p>
        </w:tc>
      </w:tr>
      <w:tr w:rsidR="00013AF9" w:rsidRPr="002E53F2" w14:paraId="4508DB2F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9ABAC6" w14:textId="77777777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>จากส่วนงาน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C0064" w14:textId="7577C2EE" w:rsidR="00CF580B" w:rsidRPr="002E53F2" w:rsidRDefault="00CA3EF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3,</w:t>
            </w:r>
            <w:r w:rsidR="00D5218B">
              <w:rPr>
                <w:rFonts w:ascii="Angsana New" w:eastAsia="MS Mincho" w:hAnsi="Angsana New"/>
                <w:sz w:val="30"/>
                <w:szCs w:val="30"/>
              </w:rPr>
              <w:t>339</w:t>
            </w:r>
            <w:r w:rsidRPr="002E53F2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D5218B">
              <w:rPr>
                <w:rFonts w:ascii="Angsana New" w:eastAsia="MS Mincho" w:hAnsi="Angsana New"/>
                <w:sz w:val="30"/>
                <w:szCs w:val="30"/>
              </w:rPr>
              <w:t>426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A7DA97" w14:textId="77777777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7999AA" w14:textId="1734B6D4" w:rsidR="00CF580B" w:rsidRPr="002E53F2" w:rsidRDefault="00DF4A7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4,197,302</w:t>
            </w:r>
          </w:p>
        </w:tc>
      </w:tr>
      <w:tr w:rsidR="00013AF9" w:rsidRPr="002E53F2" w14:paraId="7F75B22D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FCD7E66" w14:textId="77777777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9771794" w14:textId="44F32C98" w:rsidR="00CF580B" w:rsidRPr="002E53F2" w:rsidRDefault="00CA3EF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19,4</w:t>
            </w:r>
            <w:r w:rsidR="00886B32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8</w:t>
            </w:r>
            <w:r w:rsidR="00E3054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8</w:t>
            </w:r>
            <w:r w:rsidRPr="002E53F2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E3054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980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8D03A72" w14:textId="77777777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EEB4D" w14:textId="61CB6AA3" w:rsidR="00CF580B" w:rsidRPr="002E53F2" w:rsidRDefault="00DF4A7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19,598,248</w:t>
            </w:r>
          </w:p>
        </w:tc>
      </w:tr>
      <w:tr w:rsidR="00013AF9" w:rsidRPr="002E53F2" w14:paraId="49240A56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14153F1" w14:textId="77777777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E3E76" w14:textId="2639F3BA" w:rsidR="00CF580B" w:rsidRPr="002E53F2" w:rsidRDefault="00CA3EF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2E53F2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(2,8</w:t>
            </w:r>
            <w:r w:rsidR="00E3054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94</w:t>
            </w:r>
            <w:r w:rsidRPr="002E53F2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0D32E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806</w:t>
            </w:r>
            <w:r w:rsidRPr="002E53F2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EEFCA6" w14:textId="77777777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5F4699" w14:textId="033BB9E1" w:rsidR="00CF580B" w:rsidRPr="002E53F2" w:rsidRDefault="00DF4A7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(4,475,806)</w:t>
            </w:r>
          </w:p>
        </w:tc>
      </w:tr>
      <w:tr w:rsidR="00013AF9" w:rsidRPr="002E53F2" w14:paraId="48D472C9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AD6C46" w14:textId="77777777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1F638A" w14:textId="358849E7" w:rsidR="00CF580B" w:rsidRPr="002E53F2" w:rsidRDefault="00CA3EFC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E53F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16,594,174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3A821F" w14:textId="77777777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9EA2B3" w14:textId="0885B31A" w:rsidR="00CF580B" w:rsidRPr="002E53F2" w:rsidRDefault="00DF4A7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15,122,442</w:t>
            </w:r>
          </w:p>
        </w:tc>
      </w:tr>
      <w:tr w:rsidR="00013AF9" w:rsidRPr="002E53F2" w14:paraId="1AFDCD9B" w14:textId="77777777" w:rsidTr="0070681D">
        <w:trPr>
          <w:trHeight w:hRule="exact" w:val="39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94466FB" w14:textId="77777777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2F7C7A" w14:textId="77777777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8C75798" w14:textId="77777777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278450D" w14:textId="77777777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3AF9" w:rsidRPr="002E53F2" w14:paraId="33E2283F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5C56A89" w14:textId="77777777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194B839" w14:textId="77777777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16C5439" w14:textId="77777777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7EFAA" w14:textId="31518B69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3AF9" w:rsidRPr="002E53F2" w14:paraId="47D9CC97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2ECA6A" w14:textId="77777777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17E999" w14:textId="1967BA4F" w:rsidR="00CF580B" w:rsidRPr="002E53F2" w:rsidRDefault="00D63CC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6,67</w:t>
            </w:r>
            <w:r w:rsidR="00C37300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2E53F2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37300">
              <w:rPr>
                <w:rFonts w:ascii="Angsana New" w:eastAsia="MS Mincho" w:hAnsi="Angsana New"/>
                <w:sz w:val="30"/>
                <w:szCs w:val="30"/>
              </w:rPr>
              <w:t>66</w:t>
            </w:r>
            <w:r w:rsidR="000D32EA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C69690D" w14:textId="77777777" w:rsidR="00CF580B" w:rsidRPr="002E53F2" w:rsidRDefault="00CF580B" w:rsidP="002E53F2">
            <w:pPr>
              <w:tabs>
                <w:tab w:val="clear" w:pos="680"/>
                <w:tab w:val="left" w:pos="540"/>
                <w:tab w:val="decimal" w:pos="765"/>
              </w:tabs>
              <w:spacing w:line="216" w:lineRule="auto"/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FE2BB" w14:textId="206B4045" w:rsidR="00CF580B" w:rsidRPr="002E53F2" w:rsidRDefault="00C949B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6,077,047</w:t>
            </w:r>
          </w:p>
        </w:tc>
      </w:tr>
      <w:tr w:rsidR="00013AF9" w:rsidRPr="002E53F2" w14:paraId="6BCE2F0C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98AA097" w14:textId="6C5B7F86" w:rsidR="00CF580B" w:rsidRPr="002E53F2" w:rsidRDefault="009F0045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  <w:r w:rsidR="00C134A2" w:rsidRPr="002E53F2">
              <w:rPr>
                <w:rFonts w:ascii="Angsana New" w:hAnsi="Angsana New" w:hint="cs"/>
                <w:sz w:val="30"/>
                <w:szCs w:val="30"/>
                <w:cs/>
              </w:rPr>
              <w:t>าดทุน</w:t>
            </w:r>
            <w:r w:rsidR="00CF580B" w:rsidRPr="002E53F2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ก่อนภาษีเงินได้จากส่วนงานอื่น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63F8245" w14:textId="63E67FE6" w:rsidR="00CF580B" w:rsidRPr="002E53F2" w:rsidRDefault="006F100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(1,10</w:t>
            </w:r>
            <w:r w:rsidR="00C37300">
              <w:rPr>
                <w:rFonts w:ascii="Angsana New" w:eastAsia="MS Mincho" w:hAnsi="Angsana New"/>
                <w:sz w:val="30"/>
                <w:szCs w:val="30"/>
              </w:rPr>
              <w:t>8</w:t>
            </w:r>
            <w:r w:rsidRPr="002E53F2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37300">
              <w:rPr>
                <w:rFonts w:ascii="Angsana New" w:eastAsia="MS Mincho" w:hAnsi="Angsana New"/>
                <w:sz w:val="30"/>
                <w:szCs w:val="30"/>
              </w:rPr>
              <w:t>19</w:t>
            </w:r>
            <w:r w:rsidR="000D32EA"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Pr="002E53F2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755A7E" w14:textId="77777777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D9446" w14:textId="3FE0B031" w:rsidR="00CF580B" w:rsidRPr="002E53F2" w:rsidRDefault="0007229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(1,225,171)</w:t>
            </w:r>
          </w:p>
        </w:tc>
      </w:tr>
      <w:tr w:rsidR="00013AF9" w:rsidRPr="002E53F2" w14:paraId="45257F97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FEFD598" w14:textId="71F26B5A" w:rsidR="00CF580B" w:rsidRPr="002E53F2" w:rsidRDefault="00CF580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ส่วนแบ่งกำไรของการร่วมค้าที่ใช้วิธีส่วนได้เสีย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E21A56" w14:textId="564A4D2B" w:rsidR="00CF580B" w:rsidRPr="002E53F2" w:rsidRDefault="006F100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sz w:val="30"/>
                <w:szCs w:val="30"/>
              </w:rPr>
              <w:t>72</w:t>
            </w:r>
            <w:r w:rsidR="00397745" w:rsidRPr="002E53F2">
              <w:rPr>
                <w:rFonts w:ascii="Angsana New" w:eastAsia="MS Mincho" w:hAnsi="Angsana New"/>
                <w:sz w:val="30"/>
                <w:szCs w:val="30"/>
              </w:rPr>
              <w:t>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192139" w14:textId="77777777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C423A" w14:textId="121C4CB6" w:rsidR="00CF580B" w:rsidRPr="002E53F2" w:rsidRDefault="009F00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59,662</w:t>
            </w:r>
          </w:p>
        </w:tc>
      </w:tr>
      <w:tr w:rsidR="00013AF9" w:rsidRPr="002E53F2" w14:paraId="59B76E39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A9C9980" w14:textId="77777777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B98E93" w14:textId="7D4EBC50" w:rsidR="00CF580B" w:rsidRPr="002E53F2" w:rsidRDefault="006F100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5,564,19</w:t>
            </w:r>
            <w:r w:rsidR="0021215F" w:rsidRPr="002E53F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9F9DC2" w14:textId="77777777" w:rsidR="00CF580B" w:rsidRPr="002E53F2" w:rsidRDefault="00CF580B" w:rsidP="002E53F2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73D4CC" w14:textId="4E554507" w:rsidR="00CF580B" w:rsidRPr="002E53F2" w:rsidRDefault="009F00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4,911,538</w:t>
            </w:r>
          </w:p>
        </w:tc>
      </w:tr>
    </w:tbl>
    <w:p w14:paraId="29AAA202" w14:textId="1215EBF7" w:rsidR="00EA1A83" w:rsidRPr="002E53F2" w:rsidRDefault="00EA1A8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28"/>
          <w:szCs w:val="28"/>
        </w:rPr>
      </w:pPr>
    </w:p>
    <w:p w14:paraId="03928521" w14:textId="1BBBFB5D" w:rsidR="00EA1A83" w:rsidRPr="002E53F2" w:rsidRDefault="00EA1A8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</w:t>
      </w:r>
      <w:r w:rsidRPr="002E53F2">
        <w:rPr>
          <w:rFonts w:ascii="Angsana New" w:hAnsi="Angsana New" w:hint="cs"/>
          <w:sz w:val="30"/>
          <w:szCs w:val="30"/>
          <w:cs/>
        </w:rPr>
        <w:t>รายไ</w:t>
      </w:r>
      <w:r w:rsidRPr="002E53F2">
        <w:rPr>
          <w:rFonts w:ascii="Angsana New" w:hAnsi="Angsana New"/>
          <w:sz w:val="30"/>
          <w:szCs w:val="30"/>
          <w:cs/>
        </w:rPr>
        <w:t>ด</w:t>
      </w:r>
      <w:r w:rsidRPr="002E53F2">
        <w:rPr>
          <w:rFonts w:ascii="Angsana New" w:hAnsi="Angsana New" w:hint="cs"/>
          <w:sz w:val="30"/>
          <w:szCs w:val="30"/>
          <w:cs/>
        </w:rPr>
        <w:t>้</w:t>
      </w:r>
      <w:r w:rsidR="007E40F2">
        <w:rPr>
          <w:rFonts w:ascii="Angsana New" w:hAnsi="Angsana New"/>
          <w:sz w:val="30"/>
          <w:szCs w:val="30"/>
        </w:rPr>
        <w:br/>
      </w:r>
      <w:r w:rsidR="00703014" w:rsidRPr="002E53F2">
        <w:rPr>
          <w:rFonts w:ascii="Angsana New" w:hAnsi="Angsana New"/>
          <w:sz w:val="30"/>
          <w:szCs w:val="30"/>
          <w:cs/>
        </w:rPr>
        <w:t xml:space="preserve">ค่าบริหารงาน </w:t>
      </w:r>
      <w:r w:rsidR="00703014">
        <w:rPr>
          <w:rFonts w:ascii="Angsana New" w:hAnsi="Angsana New" w:hint="cs"/>
          <w:sz w:val="30"/>
          <w:szCs w:val="30"/>
          <w:cs/>
        </w:rPr>
        <w:t xml:space="preserve">เงินปันผล รายได้ดอกเบี้ย </w:t>
      </w:r>
      <w:r w:rsidRPr="002E53F2">
        <w:rPr>
          <w:rFonts w:ascii="Angsana New" w:hAnsi="Angsana New"/>
          <w:sz w:val="30"/>
          <w:szCs w:val="30"/>
          <w:cs/>
        </w:rPr>
        <w:t>ต้นทุนค่าบริหารงาน และต้นทุนทางการเงินเป็นหลัก</w:t>
      </w:r>
    </w:p>
    <w:p w14:paraId="665B9575" w14:textId="77777777" w:rsidR="00F44145" w:rsidRPr="002E53F2" w:rsidRDefault="00F44145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28"/>
          <w:szCs w:val="28"/>
        </w:rPr>
      </w:pPr>
    </w:p>
    <w:p w14:paraId="0642F8E0" w14:textId="57E1366B" w:rsidR="00892884" w:rsidRPr="002E53F2" w:rsidRDefault="0089288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E53F2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  <w:r w:rsidR="00C116EB" w:rsidRPr="002E53F2">
        <w:rPr>
          <w:rFonts w:ascii="Angsana New" w:hAnsi="Angsana New" w:hint="cs"/>
          <w:b/>
          <w:bCs/>
          <w:sz w:val="30"/>
          <w:szCs w:val="30"/>
          <w:cs/>
        </w:rPr>
        <w:t>และลูกค้ารายใหญ่</w:t>
      </w:r>
    </w:p>
    <w:p w14:paraId="52525E59" w14:textId="77777777" w:rsidR="00892884" w:rsidRPr="002E53F2" w:rsidRDefault="0089288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28"/>
          <w:szCs w:val="28"/>
        </w:rPr>
      </w:pPr>
    </w:p>
    <w:p w14:paraId="3CFA6648" w14:textId="584FFB9C" w:rsidR="00892884" w:rsidRPr="002E53F2" w:rsidRDefault="0089288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  <w:r w:rsidRPr="002E53F2">
        <w:rPr>
          <w:rFonts w:ascii="Angsana New" w:hAnsi="Angsana New"/>
          <w:sz w:val="30"/>
          <w:szCs w:val="30"/>
        </w:rPr>
        <w:tab/>
      </w:r>
      <w:r w:rsidR="00227823" w:rsidRPr="002E53F2">
        <w:rPr>
          <w:rFonts w:ascii="Angsana New" w:hAnsi="Angsana New" w:hint="cs"/>
          <w:sz w:val="30"/>
          <w:szCs w:val="30"/>
          <w:cs/>
        </w:rPr>
        <w:t xml:space="preserve">ยกเว้นเงินลงทุนในกิจการร่วมค้าในต่างประเทศ </w:t>
      </w:r>
      <w:r w:rsidRPr="002E53F2">
        <w:rPr>
          <w:rFonts w:ascii="Angsana New" w:hAnsi="Angsana New"/>
          <w:spacing w:val="-6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Pr="002E53F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pacing w:val="-6"/>
          <w:sz w:val="30"/>
          <w:szCs w:val="30"/>
          <w:cs/>
        </w:rPr>
        <w:t>ไม่มีรายได้จากต่างประเทศหรือสินทรัพย์ในต่างประเทศที่มี</w:t>
      </w:r>
      <w:r w:rsidRPr="002E53F2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Pr="002E53F2">
        <w:rPr>
          <w:rFonts w:ascii="Angsana New" w:hAnsi="Angsana New"/>
          <w:spacing w:val="-6"/>
          <w:sz w:val="30"/>
          <w:szCs w:val="30"/>
          <w:cs/>
        </w:rPr>
        <w:t>าระสำคัญ</w:t>
      </w:r>
      <w:r w:rsidRPr="002E53F2">
        <w:rPr>
          <w:rFonts w:ascii="Angsana New" w:hAnsi="Angsana New" w:hint="cs"/>
          <w:spacing w:val="-6"/>
          <w:sz w:val="30"/>
          <w:szCs w:val="30"/>
          <w:cs/>
        </w:rPr>
        <w:t xml:space="preserve"> กลุ่มบริษัทไม่มีรายได้จากลูกค้ารายใหญ่ในสัดส่วนร้อยละ </w:t>
      </w:r>
      <w:r w:rsidRPr="002E53F2">
        <w:rPr>
          <w:rFonts w:ascii="Angsana New" w:hAnsi="Angsana New"/>
          <w:spacing w:val="-6"/>
          <w:sz w:val="30"/>
          <w:szCs w:val="30"/>
        </w:rPr>
        <w:t xml:space="preserve">10 </w:t>
      </w:r>
      <w:r w:rsidRPr="002E53F2">
        <w:rPr>
          <w:rFonts w:ascii="Angsana New" w:hAnsi="Angsana New" w:hint="cs"/>
          <w:spacing w:val="-6"/>
          <w:sz w:val="30"/>
          <w:szCs w:val="30"/>
          <w:cs/>
        </w:rPr>
        <w:t xml:space="preserve">หรือมากกว่าจากรายได้รวมของกลุ่มบริษัท </w:t>
      </w:r>
    </w:p>
    <w:p w14:paraId="03E832F8" w14:textId="77777777" w:rsidR="00954FA8" w:rsidRPr="002E53F2" w:rsidRDefault="00954FA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24BAFBCA" w14:textId="77777777" w:rsidR="0017431A" w:rsidRPr="002E53F2" w:rsidRDefault="0017431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E53F2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E38E60C" w14:textId="0983EA2A" w:rsidR="00DC794B" w:rsidRPr="002E53F2" w:rsidRDefault="00DC794B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2E53F2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01E7CB71" w14:textId="77777777" w:rsidR="006B1550" w:rsidRPr="002E53F2" w:rsidRDefault="006B155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28"/>
          <w:szCs w:val="28"/>
        </w:rPr>
      </w:pPr>
    </w:p>
    <w:p w14:paraId="47552C69" w14:textId="2F9C6ACE" w:rsidR="00F518F3" w:rsidRPr="002E53F2" w:rsidRDefault="007836BA" w:rsidP="002E53F2">
      <w:pPr>
        <w:tabs>
          <w:tab w:val="clear" w:pos="907"/>
          <w:tab w:val="left" w:pos="540"/>
          <w:tab w:val="left" w:pos="720"/>
        </w:tabs>
        <w:spacing w:line="228" w:lineRule="auto"/>
        <w:ind w:left="630"/>
        <w:jc w:val="thaiDistribute"/>
      </w:pPr>
      <w:r w:rsidRPr="002E53F2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อัตราภาษีเงินได้ที่แท้จริง</w:t>
      </w:r>
      <w:r w:rsidRPr="002E53F2">
        <w:rPr>
          <w:rFonts w:ascii="Angsana New" w:eastAsia="Angsana New" w:hAnsi="Angsana New" w:hint="cs"/>
          <w:sz w:val="30"/>
          <w:szCs w:val="30"/>
          <w:cs/>
          <w:lang w:val="th"/>
        </w:rPr>
        <w:t>ของกลุ่มบริษัทและบริษัทในการดำเนินงานต่อเนื่องเป็น</w:t>
      </w:r>
      <w:r w:rsidR="00F518F3" w:rsidRPr="002E53F2">
        <w:rPr>
          <w:rFonts w:ascii="Angsana New" w:eastAsia="Angsana New" w:hAnsi="Angsana New" w:hint="cs"/>
          <w:sz w:val="30"/>
          <w:szCs w:val="30"/>
          <w:cs/>
          <w:lang w:val="th"/>
        </w:rPr>
        <w:t>ระยะเวลา</w:t>
      </w:r>
      <w:r w:rsidR="00AF5935" w:rsidRPr="002E53F2">
        <w:rPr>
          <w:rFonts w:ascii="Angsana New" w:eastAsia="Angsana New" w:hAnsi="Angsana New" w:hint="cs"/>
          <w:sz w:val="30"/>
          <w:szCs w:val="30"/>
          <w:cs/>
        </w:rPr>
        <w:t>สาม</w:t>
      </w:r>
      <w:r w:rsidR="00F518F3" w:rsidRPr="002E53F2">
        <w:rPr>
          <w:rFonts w:ascii="Angsana New" w:eastAsia="Angsana New" w:hAnsi="Angsana New" w:hint="cs"/>
          <w:sz w:val="30"/>
          <w:szCs w:val="30"/>
          <w:cs/>
          <w:lang w:val="th"/>
        </w:rPr>
        <w:t>เดือนสิ้นสุดวันที่</w:t>
      </w:r>
      <w:r w:rsidR="0025681C" w:rsidRPr="002E53F2">
        <w:rPr>
          <w:rFonts w:ascii="Angsana New" w:eastAsia="Angsana New" w:hAnsi="Angsana New"/>
          <w:sz w:val="30"/>
          <w:szCs w:val="30"/>
        </w:rPr>
        <w:t xml:space="preserve"> </w:t>
      </w:r>
      <w:r w:rsidR="00887C1A" w:rsidRPr="002E53F2">
        <w:rPr>
          <w:rFonts w:ascii="Angsana New" w:eastAsia="Angsana New" w:hAnsi="Angsana New"/>
          <w:sz w:val="30"/>
          <w:szCs w:val="30"/>
        </w:rPr>
        <w:t>3</w:t>
      </w:r>
      <w:r w:rsidR="00875CDA" w:rsidRPr="002E53F2">
        <w:rPr>
          <w:rFonts w:ascii="Angsana New" w:eastAsia="Angsana New" w:hAnsi="Angsana New"/>
          <w:sz w:val="30"/>
          <w:szCs w:val="30"/>
        </w:rPr>
        <w:t>0</w:t>
      </w:r>
      <w:r w:rsidR="00887C1A" w:rsidRPr="002E53F2">
        <w:rPr>
          <w:rFonts w:ascii="Angsana New" w:eastAsia="Angsana New" w:hAnsi="Angsana New"/>
          <w:sz w:val="30"/>
          <w:szCs w:val="30"/>
        </w:rPr>
        <w:t xml:space="preserve"> </w:t>
      </w:r>
      <w:bookmarkStart w:id="10" w:name="_Hlk209613110"/>
      <w:r w:rsidR="00457B85" w:rsidRPr="002E53F2">
        <w:rPr>
          <w:rFonts w:ascii="Angsana New" w:eastAsia="Angsana New" w:hAnsi="Angsana New" w:hint="cs"/>
          <w:sz w:val="30"/>
          <w:szCs w:val="30"/>
          <w:cs/>
        </w:rPr>
        <w:t xml:space="preserve">กันยายน </w:t>
      </w:r>
      <w:bookmarkEnd w:id="10"/>
      <w:r w:rsidR="000A071F" w:rsidRPr="002E53F2">
        <w:rPr>
          <w:rFonts w:ascii="Angsana New" w:eastAsia="Angsana New" w:hAnsi="Angsana New"/>
          <w:sz w:val="30"/>
          <w:szCs w:val="30"/>
        </w:rPr>
        <w:t>256</w:t>
      </w:r>
      <w:r w:rsidR="00D0247A" w:rsidRPr="002E53F2">
        <w:rPr>
          <w:rFonts w:ascii="Angsana New" w:eastAsia="Angsana New" w:hAnsi="Angsana New"/>
          <w:sz w:val="30"/>
          <w:szCs w:val="30"/>
        </w:rPr>
        <w:t>8</w:t>
      </w:r>
      <w:r w:rsidR="00F518F3" w:rsidRPr="002E53F2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2E53F2">
        <w:rPr>
          <w:rFonts w:ascii="Angsana New" w:eastAsia="Angsana New" w:hAnsi="Angsana New" w:hint="cs"/>
          <w:sz w:val="30"/>
          <w:szCs w:val="30"/>
          <w:cs/>
          <w:lang w:val="th"/>
        </w:rPr>
        <w:t>คือ ร้อยละ</w:t>
      </w:r>
      <w:r w:rsidR="004A6FF2" w:rsidRPr="002E53F2">
        <w:rPr>
          <w:rFonts w:ascii="Angsana New" w:eastAsia="Angsana New" w:hAnsi="Angsana New"/>
          <w:sz w:val="30"/>
          <w:szCs w:val="30"/>
        </w:rPr>
        <w:t xml:space="preserve"> </w:t>
      </w:r>
      <w:r w:rsidR="009A626A" w:rsidRPr="002E53F2">
        <w:rPr>
          <w:rFonts w:ascii="Angsana New" w:eastAsia="Angsana New" w:hAnsi="Angsana New"/>
          <w:sz w:val="30"/>
          <w:szCs w:val="30"/>
        </w:rPr>
        <w:t>18</w:t>
      </w:r>
      <w:r w:rsidR="00DF7FFC" w:rsidRPr="002E53F2">
        <w:rPr>
          <w:rFonts w:ascii="Angsana New" w:eastAsia="Angsana New" w:hAnsi="Angsana New"/>
          <w:sz w:val="30"/>
          <w:szCs w:val="30"/>
        </w:rPr>
        <w:t>.73</w:t>
      </w:r>
      <w:r w:rsidR="00B9114C" w:rsidRPr="002E53F2">
        <w:rPr>
          <w:rFonts w:ascii="Angsana New" w:eastAsia="Angsana New" w:hAnsi="Angsana New"/>
          <w:sz w:val="30"/>
          <w:szCs w:val="30"/>
        </w:rPr>
        <w:t xml:space="preserve"> </w:t>
      </w:r>
      <w:r w:rsidR="00F70486" w:rsidRPr="002E53F2">
        <w:rPr>
          <w:rFonts w:ascii="Angsana New" w:eastAsia="Angsana New" w:hAnsi="Angsana New" w:hint="cs"/>
          <w:sz w:val="30"/>
          <w:szCs w:val="30"/>
          <w:cs/>
        </w:rPr>
        <w:t>และร้อยละ</w:t>
      </w:r>
      <w:r w:rsidR="00AF1D1F" w:rsidRPr="002E53F2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="00DF7FFC" w:rsidRPr="002E53F2">
        <w:rPr>
          <w:rFonts w:ascii="Angsana New" w:eastAsia="Angsana New" w:hAnsi="Angsana New"/>
          <w:sz w:val="30"/>
          <w:szCs w:val="30"/>
        </w:rPr>
        <w:t>1.36</w:t>
      </w:r>
      <w:r w:rsidR="00F70486" w:rsidRPr="002E53F2">
        <w:rPr>
          <w:rFonts w:ascii="Angsana New" w:eastAsia="Angsana New" w:hAnsi="Angsana New"/>
          <w:sz w:val="30"/>
          <w:szCs w:val="30"/>
        </w:rPr>
        <w:t xml:space="preserve"> </w:t>
      </w:r>
      <w:r w:rsidR="00F70486" w:rsidRPr="002E53F2">
        <w:rPr>
          <w:rFonts w:ascii="Angsana New" w:eastAsia="Angsana New" w:hAnsi="Angsana New" w:hint="cs"/>
          <w:sz w:val="30"/>
          <w:szCs w:val="30"/>
          <w:cs/>
        </w:rPr>
        <w:t>ตามลำดับ</w:t>
      </w:r>
      <w:r w:rsidR="00F70486" w:rsidRPr="002E53F2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F70486" w:rsidRPr="002E53F2">
        <w:rPr>
          <w:rFonts w:ascii="Angsana New" w:eastAsia="Angsana New" w:hAnsi="Angsana New"/>
          <w:i/>
          <w:iCs/>
          <w:sz w:val="30"/>
          <w:szCs w:val="30"/>
          <w:cs/>
        </w:rPr>
        <w:t>(</w:t>
      </w:r>
      <w:r w:rsidR="00F70486" w:rsidRPr="002E53F2">
        <w:rPr>
          <w:rFonts w:ascii="Angsana New" w:eastAsia="Angsana New" w:hAnsi="Angsana New"/>
          <w:i/>
          <w:iCs/>
          <w:sz w:val="30"/>
          <w:szCs w:val="30"/>
        </w:rPr>
        <w:t>256</w:t>
      </w:r>
      <w:r w:rsidR="00D0247A" w:rsidRPr="002E53F2">
        <w:rPr>
          <w:rFonts w:ascii="Angsana New" w:eastAsia="Angsana New" w:hAnsi="Angsana New"/>
          <w:i/>
          <w:iCs/>
          <w:sz w:val="30"/>
          <w:szCs w:val="30"/>
        </w:rPr>
        <w:t>7</w:t>
      </w:r>
      <w:r w:rsidR="00F70486" w:rsidRPr="002E53F2">
        <w:rPr>
          <w:rFonts w:ascii="Angsana New" w:eastAsia="Angsana New" w:hAnsi="Angsana New"/>
          <w:i/>
          <w:iCs/>
          <w:sz w:val="30"/>
          <w:szCs w:val="30"/>
        </w:rPr>
        <w:t xml:space="preserve">: </w:t>
      </w:r>
      <w:r w:rsidR="00F70486" w:rsidRPr="002E53F2">
        <w:rPr>
          <w:rFonts w:ascii="Angsana New" w:eastAsia="Angsana New" w:hAnsi="Angsana New" w:hint="cs"/>
          <w:i/>
          <w:iCs/>
          <w:sz w:val="30"/>
          <w:szCs w:val="30"/>
          <w:cs/>
        </w:rPr>
        <w:t>ร้อยละ</w:t>
      </w:r>
      <w:r w:rsidR="00F70486" w:rsidRPr="002E53F2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="00DB1DEF" w:rsidRPr="002E53F2">
        <w:rPr>
          <w:rFonts w:ascii="Angsana New" w:eastAsia="Angsana New" w:hAnsi="Angsana New"/>
          <w:i/>
          <w:iCs/>
          <w:sz w:val="30"/>
          <w:szCs w:val="30"/>
        </w:rPr>
        <w:t>14.15</w:t>
      </w:r>
      <w:r w:rsidR="00913780" w:rsidRPr="002E53F2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="00D0247A" w:rsidRPr="002E53F2">
        <w:rPr>
          <w:rFonts w:ascii="Angsana New" w:eastAsia="Angsana New" w:hAnsi="Angsana New" w:hint="cs"/>
          <w:i/>
          <w:iCs/>
          <w:sz w:val="30"/>
          <w:szCs w:val="30"/>
          <w:cs/>
        </w:rPr>
        <w:t>และร้อยละ</w:t>
      </w:r>
      <w:r w:rsidR="00D0247A" w:rsidRPr="002E53F2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="00DB1DEF" w:rsidRPr="002E53F2">
        <w:rPr>
          <w:rFonts w:ascii="Angsana New" w:eastAsia="Angsana New" w:hAnsi="Angsana New"/>
          <w:i/>
          <w:iCs/>
          <w:sz w:val="30"/>
          <w:szCs w:val="30"/>
        </w:rPr>
        <w:t>4.26</w:t>
      </w:r>
      <w:r w:rsidR="004F3D80" w:rsidRPr="002E53F2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="00F70486" w:rsidRPr="002E53F2">
        <w:rPr>
          <w:rFonts w:ascii="Angsana New" w:eastAsia="Angsana New" w:hAnsi="Angsana New" w:hint="cs"/>
          <w:i/>
          <w:iCs/>
          <w:sz w:val="30"/>
          <w:szCs w:val="30"/>
          <w:cs/>
        </w:rPr>
        <w:t>ตามลำดับ</w:t>
      </w:r>
      <w:r w:rsidR="00F70486" w:rsidRPr="002E53F2">
        <w:rPr>
          <w:rFonts w:ascii="Angsana New" w:eastAsia="Angsana New" w:hAnsi="Angsana New"/>
          <w:i/>
          <w:iCs/>
          <w:sz w:val="30"/>
          <w:szCs w:val="30"/>
          <w:cs/>
        </w:rPr>
        <w:t>)</w:t>
      </w:r>
      <w:r w:rsidR="005A33B1" w:rsidRPr="002E53F2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 xml:space="preserve"> </w:t>
      </w:r>
      <w:r w:rsidR="00384BB4" w:rsidRPr="002E53F2">
        <w:rPr>
          <w:rFonts w:ascii="Angsana New" w:eastAsia="Angsana New" w:hAnsi="Angsana New" w:hint="cs"/>
          <w:sz w:val="30"/>
          <w:szCs w:val="30"/>
          <w:cs/>
          <w:lang w:val="th"/>
        </w:rPr>
        <w:t>และสำหรับรอบระยะเวลา</w:t>
      </w:r>
      <w:r w:rsidR="00B22A7C" w:rsidRPr="002E53F2">
        <w:rPr>
          <w:rFonts w:ascii="Angsana New" w:eastAsia="Angsana New" w:hAnsi="Angsana New" w:hint="cs"/>
          <w:sz w:val="30"/>
          <w:szCs w:val="30"/>
          <w:cs/>
          <w:lang w:val="th"/>
        </w:rPr>
        <w:t>เก้า</w:t>
      </w:r>
      <w:r w:rsidR="00384BB4" w:rsidRPr="002E53F2">
        <w:rPr>
          <w:rFonts w:ascii="Angsana New" w:eastAsia="Angsana New" w:hAnsi="Angsana New" w:hint="cs"/>
          <w:sz w:val="30"/>
          <w:szCs w:val="30"/>
          <w:cs/>
          <w:lang w:val="th"/>
        </w:rPr>
        <w:t>เดือนสิ้นสุดวันที่</w:t>
      </w:r>
      <w:r w:rsidR="00384BB4" w:rsidRPr="002E53F2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384BB4" w:rsidRPr="002E53F2">
        <w:rPr>
          <w:rFonts w:ascii="Angsana New" w:eastAsia="Angsana New" w:hAnsi="Angsana New"/>
          <w:sz w:val="30"/>
          <w:szCs w:val="30"/>
        </w:rPr>
        <w:t>30</w:t>
      </w:r>
      <w:r w:rsidR="00384BB4" w:rsidRPr="002E53F2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B22A7C" w:rsidRPr="002E53F2">
        <w:rPr>
          <w:rFonts w:ascii="Angsana New" w:eastAsia="Angsana New" w:hAnsi="Angsana New" w:hint="cs"/>
          <w:sz w:val="30"/>
          <w:szCs w:val="30"/>
          <w:cs/>
          <w:lang w:val="th"/>
        </w:rPr>
        <w:t>กันยายน</w:t>
      </w:r>
      <w:r w:rsidR="00B22A7C" w:rsidRPr="002E53F2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384BB4" w:rsidRPr="002E53F2">
        <w:rPr>
          <w:rFonts w:ascii="Angsana New" w:eastAsia="Angsana New" w:hAnsi="Angsana New"/>
          <w:sz w:val="30"/>
          <w:szCs w:val="30"/>
        </w:rPr>
        <w:t>2568</w:t>
      </w:r>
      <w:r w:rsidR="00384BB4" w:rsidRPr="002E53F2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384BB4" w:rsidRPr="002E53F2">
        <w:rPr>
          <w:rFonts w:ascii="Angsana New" w:eastAsia="Angsana New" w:hAnsi="Angsana New" w:hint="cs"/>
          <w:sz w:val="30"/>
          <w:szCs w:val="30"/>
          <w:cs/>
          <w:lang w:val="th"/>
        </w:rPr>
        <w:t>คือร้อยละ</w:t>
      </w:r>
      <w:r w:rsidR="004A6FF2" w:rsidRPr="002E53F2">
        <w:rPr>
          <w:rFonts w:ascii="Angsana New" w:eastAsia="Angsana New" w:hAnsi="Angsana New"/>
          <w:sz w:val="30"/>
          <w:szCs w:val="30"/>
        </w:rPr>
        <w:t xml:space="preserve"> </w:t>
      </w:r>
      <w:r w:rsidR="00DF7FFC" w:rsidRPr="002E53F2">
        <w:rPr>
          <w:rFonts w:ascii="Angsana New" w:eastAsia="Angsana New" w:hAnsi="Angsana New"/>
          <w:sz w:val="30"/>
          <w:szCs w:val="30"/>
        </w:rPr>
        <w:t>18.73</w:t>
      </w:r>
      <w:r w:rsidR="00384BB4" w:rsidRPr="002E53F2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384BB4" w:rsidRPr="002E53F2">
        <w:rPr>
          <w:rFonts w:ascii="Angsana New" w:eastAsia="Angsana New" w:hAnsi="Angsana New" w:hint="cs"/>
          <w:sz w:val="30"/>
          <w:szCs w:val="30"/>
          <w:cs/>
          <w:lang w:val="th"/>
        </w:rPr>
        <w:t>และ</w:t>
      </w:r>
      <w:r w:rsidR="00384BB4" w:rsidRPr="002E53F2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384BB4" w:rsidRPr="002E53F2">
        <w:rPr>
          <w:rFonts w:ascii="Angsana New" w:eastAsia="Angsana New" w:hAnsi="Angsana New" w:hint="cs"/>
          <w:sz w:val="30"/>
          <w:szCs w:val="30"/>
          <w:cs/>
          <w:lang w:val="th"/>
        </w:rPr>
        <w:t>ร้อยละ</w:t>
      </w:r>
      <w:r w:rsidR="004A6FF2" w:rsidRPr="002E53F2">
        <w:rPr>
          <w:rFonts w:ascii="Angsana New" w:eastAsia="Angsana New" w:hAnsi="Angsana New"/>
          <w:sz w:val="30"/>
          <w:szCs w:val="30"/>
        </w:rPr>
        <w:t xml:space="preserve"> </w:t>
      </w:r>
      <w:r w:rsidR="00DF7FFC" w:rsidRPr="002E53F2">
        <w:rPr>
          <w:rFonts w:ascii="Angsana New" w:eastAsia="Angsana New" w:hAnsi="Angsana New"/>
          <w:sz w:val="30"/>
          <w:szCs w:val="30"/>
        </w:rPr>
        <w:t>0.97</w:t>
      </w:r>
      <w:r w:rsidR="00384BB4" w:rsidRPr="002E53F2">
        <w:rPr>
          <w:rFonts w:ascii="Angsana New" w:eastAsia="Angsana New" w:hAnsi="Angsana New" w:hint="cs"/>
          <w:sz w:val="30"/>
          <w:szCs w:val="30"/>
          <w:cs/>
          <w:lang w:val="th"/>
        </w:rPr>
        <w:t>ตามลำดับ</w:t>
      </w:r>
      <w:r w:rsidR="000245C8" w:rsidRPr="002E53F2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384BB4" w:rsidRPr="002E53F2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(</w:t>
      </w:r>
      <w:r w:rsidR="00384BB4" w:rsidRPr="002E53F2">
        <w:rPr>
          <w:rFonts w:ascii="Angsana New" w:eastAsia="Angsana New" w:hAnsi="Angsana New"/>
          <w:i/>
          <w:iCs/>
          <w:sz w:val="30"/>
          <w:szCs w:val="30"/>
        </w:rPr>
        <w:t>256</w:t>
      </w:r>
      <w:r w:rsidR="0081620E" w:rsidRPr="002E53F2">
        <w:rPr>
          <w:rFonts w:ascii="Angsana New" w:eastAsia="Angsana New" w:hAnsi="Angsana New"/>
          <w:i/>
          <w:iCs/>
          <w:sz w:val="30"/>
          <w:szCs w:val="30"/>
        </w:rPr>
        <w:t>7</w:t>
      </w:r>
      <w:r w:rsidR="00384BB4" w:rsidRPr="002E53F2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: </w:t>
      </w:r>
      <w:r w:rsidR="00384BB4" w:rsidRPr="002E53F2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ร้อยละ</w:t>
      </w:r>
      <w:r w:rsidR="00384BB4" w:rsidRPr="002E53F2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="00047643" w:rsidRPr="002E53F2">
        <w:rPr>
          <w:rFonts w:ascii="Angsana New" w:eastAsia="Angsana New" w:hAnsi="Angsana New"/>
          <w:i/>
          <w:iCs/>
          <w:sz w:val="30"/>
          <w:szCs w:val="30"/>
        </w:rPr>
        <w:t>18.75</w:t>
      </w:r>
      <w:r w:rsidR="00107F19" w:rsidRPr="002E53F2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="00384BB4" w:rsidRPr="002E53F2">
        <w:rPr>
          <w:rFonts w:ascii="Angsana New" w:eastAsia="Angsana New" w:hAnsi="Angsana New" w:hint="cs"/>
          <w:i/>
          <w:iCs/>
          <w:sz w:val="30"/>
          <w:szCs w:val="30"/>
          <w:cs/>
        </w:rPr>
        <w:t>และ</w:t>
      </w:r>
      <w:r w:rsidR="00384BB4" w:rsidRPr="002E53F2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="00384BB4" w:rsidRPr="002E53F2">
        <w:rPr>
          <w:rFonts w:ascii="Angsana New" w:eastAsia="Angsana New" w:hAnsi="Angsana New" w:hint="cs"/>
          <w:i/>
          <w:iCs/>
          <w:sz w:val="30"/>
          <w:szCs w:val="30"/>
          <w:cs/>
        </w:rPr>
        <w:t>ร้อยละ</w:t>
      </w:r>
      <w:r w:rsidR="00384BB4" w:rsidRPr="002E53F2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="00047643" w:rsidRPr="002E53F2">
        <w:rPr>
          <w:rFonts w:ascii="Angsana New" w:eastAsia="Angsana New" w:hAnsi="Angsana New"/>
          <w:i/>
          <w:iCs/>
          <w:sz w:val="30"/>
          <w:szCs w:val="30"/>
        </w:rPr>
        <w:t>6.37</w:t>
      </w:r>
      <w:r w:rsidR="00703FCB" w:rsidRPr="002E53F2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="00384BB4" w:rsidRPr="002E53F2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ตามลำดับ</w:t>
      </w:r>
      <w:r w:rsidR="00384BB4" w:rsidRPr="002E53F2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)</w:t>
      </w:r>
    </w:p>
    <w:p w14:paraId="65CB8463" w14:textId="77777777" w:rsidR="00F41B26" w:rsidRPr="002E53F2" w:rsidRDefault="00F41B26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sz w:val="28"/>
          <w:szCs w:val="28"/>
        </w:rPr>
      </w:pPr>
    </w:p>
    <w:p w14:paraId="0C66F6CF" w14:textId="6E9D2D49" w:rsidR="00A01778" w:rsidRPr="002E53F2" w:rsidRDefault="00A01778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i/>
          <w:iCs/>
          <w:sz w:val="30"/>
          <w:szCs w:val="30"/>
        </w:rPr>
      </w:pPr>
      <w:r w:rsidRPr="002E53F2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สิทธิประโยชน์ทางภาษี</w:t>
      </w:r>
    </w:p>
    <w:p w14:paraId="0102921B" w14:textId="77777777" w:rsidR="00530C83" w:rsidRPr="002E53F2" w:rsidRDefault="00530C83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b/>
          <w:bCs/>
          <w:i/>
          <w:iCs/>
          <w:sz w:val="28"/>
          <w:szCs w:val="28"/>
        </w:rPr>
      </w:pPr>
    </w:p>
    <w:p w14:paraId="647D9FF1" w14:textId="4139482E" w:rsidR="00AD6EDB" w:rsidRPr="002E53F2" w:rsidRDefault="00AD6EDB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sz w:val="30"/>
          <w:szCs w:val="30"/>
          <w:lang w:val="th"/>
        </w:rPr>
      </w:pPr>
      <w:r w:rsidRPr="002E53F2">
        <w:rPr>
          <w:rFonts w:ascii="Angsana New" w:eastAsia="Angsana New" w:hAnsi="Angsana New"/>
          <w:sz w:val="30"/>
          <w:szCs w:val="30"/>
          <w:cs/>
          <w:lang w:val="th"/>
        </w:rPr>
        <w:t xml:space="preserve">บริษัทได้รับ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Pr="002E53F2">
        <w:rPr>
          <w:rFonts w:ascii="Angsana New" w:eastAsia="Angsana New" w:hAnsi="Angsana New"/>
          <w:sz w:val="30"/>
          <w:szCs w:val="30"/>
          <w:lang w:val="th"/>
        </w:rPr>
        <w:t xml:space="preserve">674 </w:t>
      </w:r>
      <w:r w:rsidRPr="002E53F2">
        <w:rPr>
          <w:rFonts w:ascii="Angsana New" w:eastAsia="Angsana New" w:hAnsi="Angsana New"/>
          <w:sz w:val="30"/>
          <w:szCs w:val="30"/>
          <w:cs/>
          <w:lang w:val="th"/>
        </w:rPr>
        <w:t>พ.ศ.</w:t>
      </w:r>
      <w:r w:rsidR="00C93BB2" w:rsidRPr="002E53F2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C93BB2" w:rsidRPr="002E53F2">
        <w:rPr>
          <w:rFonts w:ascii="Angsana New" w:eastAsia="Angsana New" w:hAnsi="Angsana New"/>
          <w:sz w:val="30"/>
          <w:szCs w:val="30"/>
        </w:rPr>
        <w:t>2561</w:t>
      </w:r>
      <w:r w:rsidRPr="002E53F2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Pr="002E53F2">
        <w:rPr>
          <w:rFonts w:ascii="Angsana New" w:eastAsia="Angsana New" w:hAnsi="Angsana New"/>
          <w:sz w:val="30"/>
          <w:szCs w:val="30"/>
          <w:cs/>
          <w:lang w:val="th"/>
        </w:rPr>
        <w:t>ในฐานะที่เป็นศูนย์กลางธุรกิจระหว่างประเทศ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</w:t>
      </w:r>
      <w:r w:rsidR="00C93BB2" w:rsidRPr="002E53F2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C93BB2" w:rsidRPr="002E53F2">
        <w:rPr>
          <w:rFonts w:ascii="Angsana New" w:eastAsia="Angsana New" w:hAnsi="Angsana New"/>
          <w:sz w:val="30"/>
          <w:szCs w:val="30"/>
        </w:rPr>
        <w:t>15</w:t>
      </w:r>
      <w:r w:rsidR="000C778B" w:rsidRPr="002E53F2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="000C778B" w:rsidRPr="002E53F2">
        <w:rPr>
          <w:rFonts w:ascii="Angsana New" w:eastAsia="Angsana New" w:hAnsi="Angsana New" w:hint="cs"/>
          <w:sz w:val="30"/>
          <w:szCs w:val="30"/>
          <w:cs/>
          <w:lang w:val="th"/>
        </w:rPr>
        <w:t>ปี</w:t>
      </w:r>
      <w:r w:rsidRPr="002E53F2">
        <w:rPr>
          <w:rFonts w:ascii="Angsana New" w:eastAsia="Angsana New" w:hAnsi="Angsana New"/>
          <w:sz w:val="30"/>
          <w:szCs w:val="30"/>
          <w:cs/>
          <w:lang w:val="th"/>
        </w:rPr>
        <w:t>เริ่มตั้งแต่วันที่</w:t>
      </w:r>
      <w:r w:rsidR="000C778B" w:rsidRPr="002E53F2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0C778B" w:rsidRPr="002E53F2">
        <w:rPr>
          <w:rFonts w:ascii="Angsana New" w:eastAsia="Angsana New" w:hAnsi="Angsana New"/>
          <w:sz w:val="30"/>
          <w:szCs w:val="30"/>
          <w:lang w:val="th"/>
        </w:rPr>
        <w:t xml:space="preserve">1 </w:t>
      </w:r>
      <w:r w:rsidR="000C778B" w:rsidRPr="002E53F2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มกราคม </w:t>
      </w:r>
      <w:r w:rsidR="000A071F" w:rsidRPr="002E53F2">
        <w:rPr>
          <w:rFonts w:ascii="Angsana New" w:eastAsia="Angsana New" w:hAnsi="Angsana New"/>
          <w:sz w:val="30"/>
          <w:szCs w:val="30"/>
          <w:cs/>
          <w:lang w:val="th" w:bidi="th"/>
        </w:rPr>
        <w:t>256</w:t>
      </w:r>
      <w:r w:rsidR="00B7036B" w:rsidRPr="002E53F2">
        <w:rPr>
          <w:rFonts w:ascii="Angsana New" w:eastAsia="Angsana New" w:hAnsi="Angsana New" w:hint="cs"/>
          <w:sz w:val="30"/>
          <w:szCs w:val="30"/>
          <w:cs/>
          <w:lang w:val="th" w:bidi="th"/>
        </w:rPr>
        <w:t>6</w:t>
      </w:r>
      <w:r w:rsidRPr="002E53F2">
        <w:rPr>
          <w:rFonts w:ascii="Angsana New" w:eastAsia="Angsana New" w:hAnsi="Angsana New"/>
          <w:sz w:val="30"/>
          <w:szCs w:val="30"/>
          <w:lang w:val="th"/>
        </w:rPr>
        <w:t xml:space="preserve">  </w:t>
      </w:r>
      <w:r w:rsidRPr="002E53F2">
        <w:rPr>
          <w:rFonts w:ascii="Angsana New" w:eastAsia="Angsana New" w:hAnsi="Angsana New"/>
          <w:sz w:val="30"/>
          <w:szCs w:val="30"/>
          <w:cs/>
          <w:lang w:val="th"/>
        </w:rPr>
        <w:t>เนื่องจากเป็นกิจการที่ได้รับสิทธิประโยชน์ทางภาษี บริษัทจะต้องป</w:t>
      </w:r>
      <w:r w:rsidR="0010621C" w:rsidRPr="002E53F2">
        <w:rPr>
          <w:rFonts w:ascii="Angsana New" w:eastAsia="Angsana New" w:hAnsi="Angsana New" w:hint="cs"/>
          <w:sz w:val="30"/>
          <w:szCs w:val="30"/>
          <w:cs/>
          <w:lang w:val="th"/>
        </w:rPr>
        <w:t>ฏิ</w:t>
      </w:r>
      <w:r w:rsidRPr="002E53F2">
        <w:rPr>
          <w:rFonts w:ascii="Angsana New" w:eastAsia="Angsana New" w:hAnsi="Angsana New"/>
          <w:sz w:val="30"/>
          <w:szCs w:val="30"/>
          <w:cs/>
          <w:lang w:val="th"/>
        </w:rPr>
        <w:t>บัติตามเงื่อนไขและข้อกำหนดที่เกี่ยวข้องกับการเป็นศูนย์กลางธุรกิจระหว่างประเทศ</w:t>
      </w:r>
    </w:p>
    <w:p w14:paraId="58AEDF14" w14:textId="77777777" w:rsidR="00BD29A0" w:rsidRPr="002E53F2" w:rsidRDefault="00BD29A0" w:rsidP="002E53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sz w:val="28"/>
          <w:szCs w:val="28"/>
          <w:lang w:val="th"/>
        </w:rPr>
      </w:pPr>
    </w:p>
    <w:p w14:paraId="0D3F6F79" w14:textId="1E4A5797" w:rsidR="006B1550" w:rsidRPr="002E53F2" w:rsidRDefault="006B1550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  <w:cs/>
        </w:rPr>
      </w:pPr>
      <w:r w:rsidRPr="002E53F2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77DE286E" w14:textId="77777777" w:rsidR="00DC794B" w:rsidRPr="002E53F2" w:rsidRDefault="00DC794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28"/>
          <w:szCs w:val="28"/>
        </w:rPr>
      </w:pPr>
    </w:p>
    <w:p w14:paraId="2AD91DEB" w14:textId="4C52AB6B" w:rsidR="006B1550" w:rsidRPr="002E53F2" w:rsidRDefault="006B155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53F2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665D860D" w14:textId="77777777" w:rsidR="006B1550" w:rsidRPr="002E53F2" w:rsidRDefault="006B155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28"/>
          <w:szCs w:val="28"/>
        </w:rPr>
      </w:pPr>
    </w:p>
    <w:p w14:paraId="2CEC9E14" w14:textId="576522DB" w:rsidR="006B1550" w:rsidRPr="004C1990" w:rsidRDefault="006B155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pacing w:val="-4"/>
          <w:sz w:val="30"/>
          <w:szCs w:val="30"/>
        </w:rPr>
      </w:pPr>
      <w:r w:rsidRPr="004C1990">
        <w:rPr>
          <w:rFonts w:ascii="Angsana New" w:hAnsi="Angsana New"/>
          <w:spacing w:val="-4"/>
          <w:sz w:val="30"/>
          <w:szCs w:val="30"/>
          <w:cs/>
        </w:rPr>
        <w:t>กำไรต่อหุ้นขั้นพื้นฐานสำหรับ</w:t>
      </w:r>
      <w:r w:rsidR="00FF5C0A" w:rsidRPr="004C1990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047643" w:rsidRPr="004C1990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A60605" w:rsidRPr="004C1990">
        <w:rPr>
          <w:rFonts w:ascii="Angsana New" w:hAnsi="Angsana New" w:hint="cs"/>
          <w:spacing w:val="-4"/>
          <w:sz w:val="30"/>
          <w:szCs w:val="30"/>
          <w:cs/>
        </w:rPr>
        <w:t>เดือนสิ้น</w:t>
      </w:r>
      <w:r w:rsidRPr="004C1990">
        <w:rPr>
          <w:rFonts w:ascii="Angsana New" w:hAnsi="Angsana New"/>
          <w:spacing w:val="-4"/>
          <w:sz w:val="30"/>
          <w:szCs w:val="30"/>
          <w:cs/>
        </w:rPr>
        <w:t>สุด</w:t>
      </w:r>
      <w:r w:rsidR="000A071F" w:rsidRPr="004C1990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1D0B35" w:rsidRPr="004C1990">
        <w:rPr>
          <w:rFonts w:ascii="Angsana New" w:hAnsi="Angsana New"/>
          <w:spacing w:val="-4"/>
          <w:sz w:val="30"/>
          <w:szCs w:val="30"/>
        </w:rPr>
        <w:t xml:space="preserve">30 </w:t>
      </w:r>
      <w:r w:rsidR="00047643" w:rsidRPr="004C1990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047643" w:rsidRPr="004C199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A071F" w:rsidRPr="004C1990">
        <w:rPr>
          <w:rFonts w:ascii="Angsana New" w:hAnsi="Angsana New"/>
          <w:spacing w:val="-4"/>
          <w:sz w:val="30"/>
          <w:szCs w:val="30"/>
        </w:rPr>
        <w:t>256</w:t>
      </w:r>
      <w:r w:rsidR="00D0247A" w:rsidRPr="004C1990">
        <w:rPr>
          <w:rFonts w:ascii="Angsana New" w:hAnsi="Angsana New"/>
          <w:spacing w:val="-4"/>
          <w:sz w:val="30"/>
          <w:szCs w:val="30"/>
        </w:rPr>
        <w:t>8</w:t>
      </w:r>
      <w:r w:rsidR="007F008A" w:rsidRPr="004C1990">
        <w:rPr>
          <w:rFonts w:ascii="Angsana New" w:hAnsi="Angsana New"/>
          <w:spacing w:val="-4"/>
          <w:sz w:val="30"/>
          <w:szCs w:val="30"/>
        </w:rPr>
        <w:t xml:space="preserve"> </w:t>
      </w:r>
      <w:r w:rsidRPr="004C1990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4C1990">
        <w:rPr>
          <w:rFonts w:ascii="Angsana New" w:hAnsi="Angsana New"/>
          <w:spacing w:val="-4"/>
          <w:sz w:val="30"/>
          <w:szCs w:val="30"/>
        </w:rPr>
        <w:t>256</w:t>
      </w:r>
      <w:r w:rsidR="00D0247A" w:rsidRPr="004C1990">
        <w:rPr>
          <w:rFonts w:ascii="Angsana New" w:hAnsi="Angsana New"/>
          <w:spacing w:val="-4"/>
          <w:sz w:val="30"/>
          <w:szCs w:val="30"/>
        </w:rPr>
        <w:t>7</w:t>
      </w:r>
      <w:r w:rsidRPr="004C1990">
        <w:rPr>
          <w:rFonts w:ascii="Angsana New" w:hAnsi="Angsana New"/>
          <w:spacing w:val="-4"/>
          <w:sz w:val="30"/>
          <w:szCs w:val="30"/>
        </w:rPr>
        <w:t xml:space="preserve"> </w:t>
      </w:r>
      <w:r w:rsidRPr="004C1990">
        <w:rPr>
          <w:rFonts w:ascii="Angsana New" w:hAnsi="Angsana New"/>
          <w:spacing w:val="-4"/>
          <w:sz w:val="30"/>
          <w:szCs w:val="30"/>
          <w:cs/>
        </w:rPr>
        <w:t>คำนวณจากกำไรสำหรับ</w:t>
      </w:r>
      <w:r w:rsidRPr="004C1990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4C1990">
        <w:rPr>
          <w:rFonts w:ascii="Angsana New" w:hAnsi="Angsana New"/>
          <w:spacing w:val="-4"/>
          <w:sz w:val="30"/>
          <w:szCs w:val="30"/>
        </w:rPr>
        <w:br/>
      </w:r>
      <w:r w:rsidRPr="004C1990">
        <w:rPr>
          <w:rFonts w:ascii="Angsana New" w:hAnsi="Angsana New"/>
          <w:spacing w:val="-6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4C1990">
        <w:rPr>
          <w:rFonts w:ascii="Angsana New" w:hAnsi="Angsana New" w:hint="cs"/>
          <w:spacing w:val="-6"/>
          <w:sz w:val="30"/>
          <w:szCs w:val="30"/>
          <w:cs/>
        </w:rPr>
        <w:t>งวด</w:t>
      </w:r>
      <w:r w:rsidRPr="004C1990">
        <w:rPr>
          <w:rFonts w:ascii="Angsana New" w:hAnsi="Angsana New"/>
          <w:spacing w:val="-6"/>
          <w:sz w:val="30"/>
          <w:szCs w:val="30"/>
          <w:cs/>
        </w:rPr>
        <w:t>โดยแสดงการคำนวณดังนี้</w:t>
      </w:r>
    </w:p>
    <w:p w14:paraId="02A262A3" w14:textId="1D6E10CB" w:rsidR="003E42EF" w:rsidRPr="002E53F2" w:rsidRDefault="003E42E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8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270"/>
        <w:gridCol w:w="1350"/>
        <w:gridCol w:w="270"/>
        <w:gridCol w:w="1350"/>
        <w:gridCol w:w="270"/>
        <w:gridCol w:w="1323"/>
      </w:tblGrid>
      <w:tr w:rsidR="00A32449" w:rsidRPr="002E53F2" w14:paraId="7A698909" w14:textId="77777777" w:rsidTr="00BB2F54">
        <w:tc>
          <w:tcPr>
            <w:tcW w:w="3582" w:type="dxa"/>
          </w:tcPr>
          <w:p w14:paraId="5E7285A9" w14:textId="77777777" w:rsidR="00A32449" w:rsidRPr="002E53F2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A7E7AA2" w14:textId="77777777" w:rsidR="00A32449" w:rsidRPr="002E53F2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339BAE" w14:textId="77777777" w:rsidR="00A32449" w:rsidRPr="002E53F2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3" w:type="dxa"/>
            <w:gridSpan w:val="3"/>
          </w:tcPr>
          <w:p w14:paraId="03E81B3C" w14:textId="77777777" w:rsidR="00A32449" w:rsidRPr="002E53F2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247A" w:rsidRPr="002E53F2" w14:paraId="13D1A768" w14:textId="77777777" w:rsidTr="00BB2F54">
        <w:tc>
          <w:tcPr>
            <w:tcW w:w="3582" w:type="dxa"/>
          </w:tcPr>
          <w:p w14:paraId="3DBB1FF9" w14:textId="21FC0C1B" w:rsidR="00D0247A" w:rsidRPr="002E53F2" w:rsidRDefault="00D024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</w:t>
            </w:r>
            <w:r w:rsidR="000708CC" w:rsidRPr="002E53F2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เก้า</w:t>
            </w:r>
            <w:r w:rsidRPr="002E53F2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เดือนสิ้นสุดวันที่ </w:t>
            </w:r>
            <w:r w:rsidR="002417D2" w:rsidRPr="002E53F2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30 </w:t>
            </w:r>
            <w:r w:rsidR="000708CC" w:rsidRPr="002E53F2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</w:tcPr>
          <w:p w14:paraId="4EC6571E" w14:textId="570EAD8C" w:rsidR="00D0247A" w:rsidRPr="002E53F2" w:rsidRDefault="00D024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E53F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A08F490" w14:textId="77777777" w:rsidR="00D0247A" w:rsidRPr="002E53F2" w:rsidRDefault="00D024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9B09E9" w14:textId="42199BD1" w:rsidR="00D0247A" w:rsidRPr="002E53F2" w:rsidRDefault="00D024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2E53F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AD80211" w14:textId="77777777" w:rsidR="00D0247A" w:rsidRPr="002E53F2" w:rsidRDefault="00D024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BD41887" w14:textId="1DA7A497" w:rsidR="00D0247A" w:rsidRPr="002E53F2" w:rsidRDefault="00D024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E53F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2BD980E" w14:textId="77777777" w:rsidR="00D0247A" w:rsidRPr="002E53F2" w:rsidRDefault="00D024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E7F46F3" w14:textId="1E8AF182" w:rsidR="00D0247A" w:rsidRPr="002E53F2" w:rsidRDefault="00D0247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2E53F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32449" w:rsidRPr="002E53F2" w14:paraId="6B865957" w14:textId="77777777" w:rsidTr="00BB2F54">
        <w:tc>
          <w:tcPr>
            <w:tcW w:w="3582" w:type="dxa"/>
          </w:tcPr>
          <w:p w14:paraId="6D0FED10" w14:textId="77777777" w:rsidR="00A32449" w:rsidRPr="002E53F2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3" w:type="dxa"/>
            <w:gridSpan w:val="7"/>
          </w:tcPr>
          <w:p w14:paraId="17066611" w14:textId="77777777" w:rsidR="00A32449" w:rsidRPr="002E53F2" w:rsidRDefault="00A32449" w:rsidP="002E53F2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5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E53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E5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2E53F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E5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2E53F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E53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E5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A32449" w:rsidRPr="002E53F2" w14:paraId="1F4A5B4E" w14:textId="77777777" w:rsidTr="00EE54E6">
        <w:trPr>
          <w:trHeight w:val="191"/>
        </w:trPr>
        <w:tc>
          <w:tcPr>
            <w:tcW w:w="3582" w:type="dxa"/>
          </w:tcPr>
          <w:p w14:paraId="1C1E3D2B" w14:textId="4BCB66E7" w:rsidR="00A32449" w:rsidRPr="002E53F2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right="-16" w:hanging="145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</w:p>
        </w:tc>
        <w:tc>
          <w:tcPr>
            <w:tcW w:w="1440" w:type="dxa"/>
          </w:tcPr>
          <w:p w14:paraId="4F1D5716" w14:textId="77777777" w:rsidR="00A32449" w:rsidRPr="002E53F2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2D73C" w14:textId="77777777" w:rsidR="00A32449" w:rsidRPr="002E53F2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27F663" w14:textId="77777777" w:rsidR="00A32449" w:rsidRPr="002E53F2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3E26B" w14:textId="77777777" w:rsidR="00A32449" w:rsidRPr="002E53F2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B21463" w14:textId="77777777" w:rsidR="00A32449" w:rsidRPr="002E53F2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4FAEB" w14:textId="77777777" w:rsidR="00A32449" w:rsidRPr="002E53F2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65DB0B38" w14:textId="77777777" w:rsidR="00A32449" w:rsidRPr="002E53F2" w:rsidRDefault="00A324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4FF9" w:rsidRPr="002E53F2" w14:paraId="6F26B2EC" w14:textId="77777777" w:rsidTr="00BE038F">
        <w:tc>
          <w:tcPr>
            <w:tcW w:w="3582" w:type="dxa"/>
          </w:tcPr>
          <w:p w14:paraId="029D91C3" w14:textId="77777777" w:rsidR="00214FF9" w:rsidRPr="002E53F2" w:rsidRDefault="00214FF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(ขั้นพื้นฐาน)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1ED91D2" w14:textId="7C652428" w:rsidR="00214FF9" w:rsidRPr="002E53F2" w:rsidRDefault="00013AC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8" w:firstLine="531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4,521</w:t>
            </w:r>
            <w:r w:rsidR="008D62BB" w:rsidRPr="002E53F2">
              <w:rPr>
                <w:rFonts w:ascii="Angsana New" w:hAnsi="Angsana New"/>
                <w:sz w:val="30"/>
                <w:szCs w:val="30"/>
              </w:rPr>
              <w:t>,91</w:t>
            </w:r>
            <w:r w:rsidR="007717C6" w:rsidRPr="002E53F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2001708" w14:textId="77777777" w:rsidR="00214FF9" w:rsidRPr="002E53F2" w:rsidRDefault="00214FF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880747C" w14:textId="7A101855" w:rsidR="00214FF9" w:rsidRPr="002E53F2" w:rsidRDefault="00D53384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3,990,525</w:t>
            </w:r>
          </w:p>
        </w:tc>
        <w:tc>
          <w:tcPr>
            <w:tcW w:w="270" w:type="dxa"/>
            <w:vAlign w:val="bottom"/>
          </w:tcPr>
          <w:p w14:paraId="13018614" w14:textId="77777777" w:rsidR="00214FF9" w:rsidRPr="002E53F2" w:rsidRDefault="00214FF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C815640" w14:textId="685A9803" w:rsidR="00214FF9" w:rsidRPr="002E53F2" w:rsidRDefault="008D62B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1,632,445</w:t>
            </w:r>
          </w:p>
        </w:tc>
        <w:tc>
          <w:tcPr>
            <w:tcW w:w="270" w:type="dxa"/>
            <w:vAlign w:val="bottom"/>
          </w:tcPr>
          <w:p w14:paraId="48D6BCCD" w14:textId="77777777" w:rsidR="00214FF9" w:rsidRPr="002E53F2" w:rsidRDefault="00214FF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vAlign w:val="bottom"/>
          </w:tcPr>
          <w:p w14:paraId="7115DF5C" w14:textId="29C25957" w:rsidR="00214FF9" w:rsidRPr="002E53F2" w:rsidRDefault="00DC33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439,351</w:t>
            </w:r>
          </w:p>
        </w:tc>
      </w:tr>
      <w:tr w:rsidR="004A10F3" w:rsidRPr="002E53F2" w14:paraId="0E493E6C" w14:textId="77777777" w:rsidTr="00DB3A92">
        <w:tc>
          <w:tcPr>
            <w:tcW w:w="3582" w:type="dxa"/>
          </w:tcPr>
          <w:p w14:paraId="3AAAF428" w14:textId="77777777" w:rsidR="004A10F3" w:rsidRPr="002E53F2" w:rsidRDefault="004A10F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B657613" w14:textId="01415F83" w:rsidR="004A10F3" w:rsidRPr="002E53F2" w:rsidRDefault="008D62B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left" w:pos="1127"/>
              </w:tabs>
              <w:spacing w:line="240" w:lineRule="auto"/>
              <w:ind w:left="-108" w:right="-108" w:firstLine="419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32,004,961</w:t>
            </w:r>
          </w:p>
        </w:tc>
        <w:tc>
          <w:tcPr>
            <w:tcW w:w="270" w:type="dxa"/>
          </w:tcPr>
          <w:p w14:paraId="0E6FA50D" w14:textId="77777777" w:rsidR="004A10F3" w:rsidRPr="002E53F2" w:rsidRDefault="004A10F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C1B97A5" w14:textId="44A6FADE" w:rsidR="004A10F3" w:rsidRPr="002E53F2" w:rsidRDefault="008D62B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32,004,961</w:t>
            </w:r>
          </w:p>
        </w:tc>
        <w:tc>
          <w:tcPr>
            <w:tcW w:w="270" w:type="dxa"/>
            <w:vAlign w:val="bottom"/>
          </w:tcPr>
          <w:p w14:paraId="7995906C" w14:textId="77777777" w:rsidR="004A10F3" w:rsidRPr="002E53F2" w:rsidRDefault="004A10F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9D26642" w14:textId="03CF3D9B" w:rsidR="004A10F3" w:rsidRPr="002E53F2" w:rsidRDefault="008D62B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32,004,961</w:t>
            </w:r>
          </w:p>
        </w:tc>
        <w:tc>
          <w:tcPr>
            <w:tcW w:w="270" w:type="dxa"/>
            <w:vAlign w:val="bottom"/>
          </w:tcPr>
          <w:p w14:paraId="17A9E8E4" w14:textId="77777777" w:rsidR="004A10F3" w:rsidRPr="002E53F2" w:rsidRDefault="004A10F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6C58307E" w14:textId="606AE3CC" w:rsidR="004A10F3" w:rsidRPr="002E53F2" w:rsidRDefault="008D62B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32,004,961</w:t>
            </w:r>
          </w:p>
        </w:tc>
      </w:tr>
      <w:tr w:rsidR="004A10F3" w:rsidRPr="002E53F2" w14:paraId="7D781F42" w14:textId="77777777" w:rsidTr="00DB3A92">
        <w:tc>
          <w:tcPr>
            <w:tcW w:w="3582" w:type="dxa"/>
          </w:tcPr>
          <w:p w14:paraId="2AEC7766" w14:textId="77777777" w:rsidR="004A10F3" w:rsidRPr="002E53F2" w:rsidRDefault="004A10F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หุ้นที่ออกจำหน่าย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AD4671" w14:textId="4FC3A77D" w:rsidR="004A10F3" w:rsidRPr="002E53F2" w:rsidRDefault="008D62B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left="-108" w:right="-109" w:firstLine="603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8,010</w:t>
            </w:r>
          </w:p>
        </w:tc>
        <w:tc>
          <w:tcPr>
            <w:tcW w:w="270" w:type="dxa"/>
          </w:tcPr>
          <w:p w14:paraId="2E743458" w14:textId="77777777" w:rsidR="004A10F3" w:rsidRPr="002E53F2" w:rsidRDefault="004A10F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08DEE6" w14:textId="06B8E052" w:rsidR="004A10F3" w:rsidRPr="002E53F2" w:rsidRDefault="008D62B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8,010</w:t>
            </w:r>
          </w:p>
        </w:tc>
        <w:tc>
          <w:tcPr>
            <w:tcW w:w="270" w:type="dxa"/>
            <w:vAlign w:val="bottom"/>
          </w:tcPr>
          <w:p w14:paraId="5E5BE99B" w14:textId="77777777" w:rsidR="004A10F3" w:rsidRPr="002E53F2" w:rsidRDefault="004A10F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1DC72A" w14:textId="407B22C6" w:rsidR="004A10F3" w:rsidRPr="002E53F2" w:rsidRDefault="008D62B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8,010</w:t>
            </w:r>
          </w:p>
        </w:tc>
        <w:tc>
          <w:tcPr>
            <w:tcW w:w="270" w:type="dxa"/>
            <w:vAlign w:val="bottom"/>
          </w:tcPr>
          <w:p w14:paraId="1C6E404C" w14:textId="77777777" w:rsidR="004A10F3" w:rsidRPr="002E53F2" w:rsidRDefault="004A10F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4CA55343" w14:textId="6B24DEDB" w:rsidR="004A10F3" w:rsidRPr="002E53F2" w:rsidRDefault="008D62B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8,010</w:t>
            </w:r>
          </w:p>
        </w:tc>
      </w:tr>
      <w:tr w:rsidR="004A10F3" w:rsidRPr="002E53F2" w14:paraId="054783F3" w14:textId="77777777" w:rsidTr="00DB3A92">
        <w:tc>
          <w:tcPr>
            <w:tcW w:w="3582" w:type="dxa"/>
          </w:tcPr>
          <w:p w14:paraId="045412BA" w14:textId="77777777" w:rsidR="004A10F3" w:rsidRPr="002E53F2" w:rsidRDefault="004A10F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14:paraId="285F24D7" w14:textId="77777777" w:rsidR="004A10F3" w:rsidRPr="002E53F2" w:rsidRDefault="004A10F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ถ่วงน้ำหนัก (ขั้นพื้นฐาน)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51994" w14:textId="764563DA" w:rsidR="004A10F3" w:rsidRPr="002E53F2" w:rsidRDefault="00583A2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32,012,971</w:t>
            </w:r>
          </w:p>
        </w:tc>
        <w:tc>
          <w:tcPr>
            <w:tcW w:w="270" w:type="dxa"/>
          </w:tcPr>
          <w:p w14:paraId="75833BEC" w14:textId="77777777" w:rsidR="004A10F3" w:rsidRPr="002E53F2" w:rsidRDefault="004A10F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EC1EC" w14:textId="6CCE0CA9" w:rsidR="004A10F3" w:rsidRPr="002E53F2" w:rsidRDefault="00583A2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  <w:tab w:val="decimal" w:pos="1185"/>
              </w:tabs>
              <w:spacing w:line="240" w:lineRule="auto"/>
              <w:ind w:left="-108" w:right="-23" w:firstLine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32,012,971</w:t>
            </w:r>
          </w:p>
        </w:tc>
        <w:tc>
          <w:tcPr>
            <w:tcW w:w="270" w:type="dxa"/>
            <w:vAlign w:val="bottom"/>
          </w:tcPr>
          <w:p w14:paraId="538257DF" w14:textId="77777777" w:rsidR="004A10F3" w:rsidRPr="002E53F2" w:rsidRDefault="004A10F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1D762" w14:textId="37C8ABDA" w:rsidR="004A10F3" w:rsidRPr="002E53F2" w:rsidRDefault="00583A2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32,012,971</w:t>
            </w:r>
          </w:p>
        </w:tc>
        <w:tc>
          <w:tcPr>
            <w:tcW w:w="270" w:type="dxa"/>
            <w:vAlign w:val="bottom"/>
          </w:tcPr>
          <w:p w14:paraId="0C60AE7C" w14:textId="77777777" w:rsidR="004A10F3" w:rsidRPr="002E53F2" w:rsidRDefault="004A10F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28364" w14:textId="42739257" w:rsidR="004A10F3" w:rsidRPr="002E53F2" w:rsidRDefault="00583A2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32,012,971</w:t>
            </w:r>
          </w:p>
        </w:tc>
      </w:tr>
      <w:tr w:rsidR="004A10F3" w:rsidRPr="002E53F2" w14:paraId="44AF23FA" w14:textId="77777777" w:rsidTr="00BE038F">
        <w:tc>
          <w:tcPr>
            <w:tcW w:w="3582" w:type="dxa"/>
          </w:tcPr>
          <w:p w14:paraId="239DB50E" w14:textId="03E6F03C" w:rsidR="004A10F3" w:rsidRPr="002E53F2" w:rsidRDefault="004A10F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437A144" w14:textId="523AC49C" w:rsidR="004A10F3" w:rsidRPr="002E53F2" w:rsidRDefault="00920EF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0.1413</w:t>
            </w:r>
          </w:p>
        </w:tc>
        <w:tc>
          <w:tcPr>
            <w:tcW w:w="270" w:type="dxa"/>
          </w:tcPr>
          <w:p w14:paraId="15329CF9" w14:textId="77777777" w:rsidR="004A10F3" w:rsidRPr="002E53F2" w:rsidRDefault="004A10F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CCC41" w14:textId="081F1855" w:rsidR="004A10F3" w:rsidRPr="002E53F2" w:rsidRDefault="00DC3349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  <w:tab w:val="decimal" w:pos="1185"/>
              </w:tabs>
              <w:spacing w:line="240" w:lineRule="auto"/>
              <w:ind w:left="-108" w:right="-23" w:firstLine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0.1247</w:t>
            </w:r>
          </w:p>
        </w:tc>
        <w:tc>
          <w:tcPr>
            <w:tcW w:w="270" w:type="dxa"/>
            <w:vAlign w:val="bottom"/>
          </w:tcPr>
          <w:p w14:paraId="52F4C49C" w14:textId="77777777" w:rsidR="004A10F3" w:rsidRPr="002E53F2" w:rsidRDefault="004A10F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77D33" w14:textId="5664328F" w:rsidR="004A10F3" w:rsidRPr="002E53F2" w:rsidRDefault="00920EF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0.0510</w:t>
            </w:r>
          </w:p>
        </w:tc>
        <w:tc>
          <w:tcPr>
            <w:tcW w:w="270" w:type="dxa"/>
            <w:vAlign w:val="bottom"/>
          </w:tcPr>
          <w:p w14:paraId="6CFACFE9" w14:textId="77777777" w:rsidR="004A10F3" w:rsidRPr="002E53F2" w:rsidRDefault="004A10F3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71B4C" w14:textId="01F8E02A" w:rsidR="004A10F3" w:rsidRPr="002E53F2" w:rsidRDefault="00177DB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  <w:tab w:val="decimal" w:pos="1185"/>
              </w:tabs>
              <w:spacing w:line="240" w:lineRule="auto"/>
              <w:ind w:left="-108" w:right="45" w:firstLine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0.0137</w:t>
            </w:r>
          </w:p>
        </w:tc>
      </w:tr>
    </w:tbl>
    <w:p w14:paraId="366801C0" w14:textId="77777777" w:rsidR="004C1990" w:rsidRDefault="004C199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564312" w14:textId="5C940A9D" w:rsidR="006B1550" w:rsidRPr="002E53F2" w:rsidRDefault="006B155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53F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กำไรต่อหุ้นปรับลด</w:t>
      </w:r>
    </w:p>
    <w:p w14:paraId="0257E88D" w14:textId="77777777" w:rsidR="006B1550" w:rsidRPr="002E53F2" w:rsidRDefault="006B155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0E3B7E" w14:textId="7EAB59D4" w:rsidR="006B1550" w:rsidRPr="002E53F2" w:rsidRDefault="006B155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>กำไรต่อหุ้นปรับลดสำหรับ</w:t>
      </w:r>
      <w:r w:rsidR="00FF5C0A" w:rsidRPr="002E53F2">
        <w:rPr>
          <w:rFonts w:ascii="Angsana New" w:hAnsi="Angsana New" w:hint="cs"/>
          <w:sz w:val="30"/>
          <w:szCs w:val="30"/>
          <w:cs/>
        </w:rPr>
        <w:t>งวด</w:t>
      </w:r>
      <w:r w:rsidR="00C544CA" w:rsidRPr="002E53F2">
        <w:rPr>
          <w:rFonts w:ascii="Angsana New" w:hAnsi="Angsana New" w:hint="cs"/>
          <w:sz w:val="30"/>
          <w:szCs w:val="30"/>
          <w:cs/>
        </w:rPr>
        <w:t>เก้า</w:t>
      </w:r>
      <w:r w:rsidR="00A60605" w:rsidRPr="002E53F2">
        <w:rPr>
          <w:rFonts w:ascii="Angsana New" w:hAnsi="Angsana New" w:hint="cs"/>
          <w:sz w:val="30"/>
          <w:szCs w:val="30"/>
          <w:cs/>
        </w:rPr>
        <w:t>เดือนสิ้น</w:t>
      </w:r>
      <w:r w:rsidR="00F518F3" w:rsidRPr="002E53F2">
        <w:rPr>
          <w:rFonts w:ascii="Angsana New" w:hAnsi="Angsana New"/>
          <w:sz w:val="30"/>
          <w:szCs w:val="30"/>
          <w:cs/>
        </w:rPr>
        <w:t>สุด</w:t>
      </w:r>
      <w:r w:rsidR="000A071F" w:rsidRPr="002E53F2">
        <w:rPr>
          <w:rFonts w:ascii="Angsana New" w:hAnsi="Angsana New"/>
          <w:sz w:val="30"/>
          <w:szCs w:val="30"/>
          <w:cs/>
        </w:rPr>
        <w:t xml:space="preserve">วันที่ </w:t>
      </w:r>
      <w:r w:rsidR="0026648A" w:rsidRPr="002E53F2">
        <w:rPr>
          <w:rFonts w:ascii="Angsana New" w:hAnsi="Angsana New"/>
          <w:sz w:val="30"/>
          <w:szCs w:val="30"/>
        </w:rPr>
        <w:t xml:space="preserve">30 </w:t>
      </w:r>
      <w:r w:rsidR="00C544CA" w:rsidRPr="002E53F2">
        <w:rPr>
          <w:rFonts w:ascii="Angsana New" w:hAnsi="Angsana New" w:hint="cs"/>
          <w:sz w:val="30"/>
          <w:szCs w:val="30"/>
          <w:cs/>
        </w:rPr>
        <w:t>กันยายน</w:t>
      </w:r>
      <w:r w:rsidR="00C544CA" w:rsidRPr="002E53F2">
        <w:rPr>
          <w:rFonts w:ascii="Angsana New" w:hAnsi="Angsana New"/>
          <w:sz w:val="30"/>
          <w:szCs w:val="30"/>
          <w:cs/>
        </w:rPr>
        <w:t xml:space="preserve"> </w:t>
      </w:r>
      <w:r w:rsidR="000A071F" w:rsidRPr="002E53F2">
        <w:rPr>
          <w:rFonts w:ascii="Angsana New" w:hAnsi="Angsana New"/>
          <w:sz w:val="30"/>
          <w:szCs w:val="30"/>
        </w:rPr>
        <w:t>256</w:t>
      </w:r>
      <w:r w:rsidR="00D0247A" w:rsidRPr="002E53F2">
        <w:rPr>
          <w:rFonts w:ascii="Angsana New" w:hAnsi="Angsana New"/>
          <w:sz w:val="30"/>
          <w:szCs w:val="30"/>
        </w:rPr>
        <w:t>8</w:t>
      </w:r>
      <w:r w:rsidR="007F008A" w:rsidRPr="002E53F2">
        <w:rPr>
          <w:rFonts w:ascii="Angsana New" w:hAnsi="Angsana New"/>
          <w:sz w:val="30"/>
          <w:szCs w:val="30"/>
        </w:rPr>
        <w:t xml:space="preserve"> </w:t>
      </w:r>
      <w:r w:rsidR="007F008A" w:rsidRPr="002E53F2">
        <w:rPr>
          <w:rFonts w:ascii="Angsana New" w:hAnsi="Angsana New"/>
          <w:sz w:val="30"/>
          <w:szCs w:val="30"/>
          <w:cs/>
        </w:rPr>
        <w:t xml:space="preserve">และ </w:t>
      </w:r>
      <w:r w:rsidR="007F008A" w:rsidRPr="002E53F2">
        <w:rPr>
          <w:rFonts w:ascii="Angsana New" w:hAnsi="Angsana New"/>
          <w:sz w:val="30"/>
          <w:szCs w:val="30"/>
        </w:rPr>
        <w:t>256</w:t>
      </w:r>
      <w:r w:rsidR="00D0247A" w:rsidRPr="002E53F2">
        <w:rPr>
          <w:rFonts w:ascii="Angsana New" w:hAnsi="Angsana New"/>
          <w:sz w:val="30"/>
          <w:szCs w:val="30"/>
        </w:rPr>
        <w:t>7</w:t>
      </w:r>
      <w:r w:rsidR="007F008A"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8A2034" w:rsidRPr="002E53F2">
        <w:rPr>
          <w:rFonts w:ascii="Angsana New" w:hAnsi="Angsana New" w:hint="cs"/>
          <w:sz w:val="30"/>
          <w:szCs w:val="30"/>
          <w:cs/>
        </w:rPr>
        <w:t>งวด</w:t>
      </w:r>
      <w:r w:rsidRPr="002E53F2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2E53F2">
        <w:rPr>
          <w:rFonts w:ascii="Angsana New" w:hAnsi="Angsana New" w:hint="cs"/>
          <w:sz w:val="30"/>
          <w:szCs w:val="30"/>
          <w:cs/>
        </w:rPr>
        <w:t>งวด</w:t>
      </w:r>
      <w:r w:rsidRPr="002E53F2">
        <w:rPr>
          <w:rFonts w:ascii="Angsana New" w:hAnsi="Angsana New"/>
          <w:sz w:val="30"/>
          <w:szCs w:val="30"/>
          <w:cs/>
        </w:rPr>
        <w:t xml:space="preserve"> หลังจากที่ได้ปรับปรุงผลกระทบของหุ้นปรับลด ดังนี้</w:t>
      </w:r>
      <w:r w:rsidRPr="002E53F2">
        <w:rPr>
          <w:rFonts w:ascii="Angsana New" w:hAnsi="Angsana New"/>
          <w:sz w:val="30"/>
          <w:szCs w:val="30"/>
        </w:rPr>
        <w:t xml:space="preserve"> </w:t>
      </w:r>
    </w:p>
    <w:p w14:paraId="0EE46CD4" w14:textId="77777777" w:rsidR="00C3526F" w:rsidRPr="002E53F2" w:rsidRDefault="00C3526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558" w:type="dxa"/>
        <w:tblLook w:val="0000" w:firstRow="0" w:lastRow="0" w:firstColumn="0" w:lastColumn="0" w:noHBand="0" w:noVBand="0"/>
      </w:tblPr>
      <w:tblGrid>
        <w:gridCol w:w="3813"/>
        <w:gridCol w:w="1169"/>
        <w:gridCol w:w="269"/>
        <w:gridCol w:w="1177"/>
        <w:gridCol w:w="269"/>
        <w:gridCol w:w="1207"/>
        <w:gridCol w:w="269"/>
        <w:gridCol w:w="1259"/>
      </w:tblGrid>
      <w:tr w:rsidR="0036562E" w:rsidRPr="002E53F2" w14:paraId="30904701" w14:textId="77777777" w:rsidTr="0070681D">
        <w:trPr>
          <w:tblHeader/>
        </w:trPr>
        <w:tc>
          <w:tcPr>
            <w:tcW w:w="3813" w:type="dxa"/>
          </w:tcPr>
          <w:p w14:paraId="1F33DEFA" w14:textId="77777777" w:rsidR="00C10B45" w:rsidRPr="002E53F2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1" w:name="_Hlk38930071"/>
          </w:p>
        </w:tc>
        <w:tc>
          <w:tcPr>
            <w:tcW w:w="2615" w:type="dxa"/>
            <w:gridSpan w:val="3"/>
          </w:tcPr>
          <w:p w14:paraId="23FDCE0D" w14:textId="77777777" w:rsidR="00C10B45" w:rsidRPr="002E53F2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AD68929" w14:textId="77777777" w:rsidR="00C10B45" w:rsidRPr="002E53F2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5" w:type="dxa"/>
            <w:gridSpan w:val="3"/>
          </w:tcPr>
          <w:p w14:paraId="7358CBD3" w14:textId="77777777" w:rsidR="00C10B45" w:rsidRPr="002E53F2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562E" w:rsidRPr="002E53F2" w14:paraId="0C40A231" w14:textId="77777777" w:rsidTr="0070681D">
        <w:trPr>
          <w:tblHeader/>
        </w:trPr>
        <w:tc>
          <w:tcPr>
            <w:tcW w:w="3813" w:type="dxa"/>
          </w:tcPr>
          <w:p w14:paraId="2A00B3D4" w14:textId="29BE90BA" w:rsidR="007F008A" w:rsidRPr="002E53F2" w:rsidRDefault="007F008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F5C0A"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A77254"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A60605"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</w:t>
            </w:r>
            <w:r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สุด</w:t>
            </w:r>
            <w:r w:rsidR="000A071F"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7644D3"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544CA"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9" w:type="dxa"/>
          </w:tcPr>
          <w:p w14:paraId="77FF83E9" w14:textId="0DA737DD" w:rsidR="007F008A" w:rsidRPr="002E53F2" w:rsidRDefault="000A071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256</w:t>
            </w:r>
            <w:r w:rsidR="007543A3" w:rsidRPr="002E53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20746ED1" w14:textId="77777777" w:rsidR="007F008A" w:rsidRPr="002E53F2" w:rsidRDefault="007F008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DCC146E" w14:textId="5C194948" w:rsidR="007F008A" w:rsidRPr="002E53F2" w:rsidRDefault="007F008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256</w:t>
            </w:r>
            <w:r w:rsidR="007543A3" w:rsidRPr="002E53F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093884E6" w14:textId="77777777" w:rsidR="007F008A" w:rsidRPr="002E53F2" w:rsidRDefault="007F008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584F233A" w14:textId="2B3C8682" w:rsidR="007F008A" w:rsidRPr="002E53F2" w:rsidRDefault="000A071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256</w:t>
            </w:r>
            <w:r w:rsidR="007543A3" w:rsidRPr="002E53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6F074055" w14:textId="77777777" w:rsidR="007F008A" w:rsidRPr="002E53F2" w:rsidRDefault="007F008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43BFC09" w14:textId="668112E5" w:rsidR="007F008A" w:rsidRPr="002E53F2" w:rsidRDefault="007F008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256</w:t>
            </w:r>
            <w:r w:rsidR="007543A3" w:rsidRPr="002E53F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13AF9" w:rsidRPr="002E53F2" w14:paraId="03C1E8E2" w14:textId="77777777" w:rsidTr="0070681D">
        <w:trPr>
          <w:tblHeader/>
        </w:trPr>
        <w:tc>
          <w:tcPr>
            <w:tcW w:w="3813" w:type="dxa"/>
          </w:tcPr>
          <w:p w14:paraId="269AD8C4" w14:textId="77777777" w:rsidR="00C10B45" w:rsidRPr="002E53F2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9" w:type="dxa"/>
            <w:gridSpan w:val="7"/>
          </w:tcPr>
          <w:p w14:paraId="1D7A9C11" w14:textId="77777777" w:rsidR="00C10B45" w:rsidRPr="002E53F2" w:rsidRDefault="00C10B45" w:rsidP="002E53F2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5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E53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E5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2E53F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E5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2E53F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E53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E5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36562E" w:rsidRPr="002E53F2" w14:paraId="12A3AE5F" w14:textId="77777777" w:rsidTr="0070681D">
        <w:tc>
          <w:tcPr>
            <w:tcW w:w="3813" w:type="dxa"/>
          </w:tcPr>
          <w:p w14:paraId="410FDC20" w14:textId="075A0A8E" w:rsidR="00C10B45" w:rsidRPr="002E53F2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="00970FC1" w:rsidRPr="002E53F2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  <w:tc>
          <w:tcPr>
            <w:tcW w:w="1169" w:type="dxa"/>
          </w:tcPr>
          <w:p w14:paraId="187C900B" w14:textId="77777777" w:rsidR="00C10B45" w:rsidRPr="002E53F2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DAEB65B" w14:textId="77777777" w:rsidR="00C10B45" w:rsidRPr="002E53F2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296C263" w14:textId="77777777" w:rsidR="00C10B45" w:rsidRPr="002E53F2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AC1738" w14:textId="77777777" w:rsidR="00C10B45" w:rsidRPr="002E53F2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5103B594" w14:textId="77777777" w:rsidR="00C10B45" w:rsidRPr="002E53F2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59E0BC" w14:textId="77777777" w:rsidR="00C10B45" w:rsidRPr="002E53F2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10F4A57" w14:textId="77777777" w:rsidR="00C10B45" w:rsidRPr="002E53F2" w:rsidRDefault="00C10B4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562E" w:rsidRPr="002E53F2" w14:paraId="428BD4CE" w14:textId="77777777" w:rsidTr="0070681D">
        <w:tc>
          <w:tcPr>
            <w:tcW w:w="3813" w:type="dxa"/>
          </w:tcPr>
          <w:p w14:paraId="2C651FEB" w14:textId="31BD21A4" w:rsidR="00332B80" w:rsidRPr="002E53F2" w:rsidRDefault="00332B8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 (ปรับลด)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3E86570F" w14:textId="47CAB937" w:rsidR="00332B80" w:rsidRPr="002E53F2" w:rsidRDefault="001632B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4,</w:t>
            </w:r>
            <w:r w:rsidR="001F7EBC" w:rsidRPr="002E53F2">
              <w:rPr>
                <w:rFonts w:ascii="Angsana New" w:hAnsi="Angsana New"/>
                <w:sz w:val="30"/>
                <w:szCs w:val="30"/>
              </w:rPr>
              <w:t>521,91</w:t>
            </w:r>
            <w:r w:rsidR="00F42381" w:rsidRPr="002E53F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42C6A860" w14:textId="77777777" w:rsidR="00332B80" w:rsidRPr="002E53F2" w:rsidRDefault="00332B8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5A36411E" w14:textId="444D94BB" w:rsidR="00332B80" w:rsidRPr="002E53F2" w:rsidRDefault="004218A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3,990,525</w:t>
            </w:r>
          </w:p>
        </w:tc>
        <w:tc>
          <w:tcPr>
            <w:tcW w:w="269" w:type="dxa"/>
            <w:vAlign w:val="bottom"/>
          </w:tcPr>
          <w:p w14:paraId="6E6CF85C" w14:textId="77777777" w:rsidR="00332B80" w:rsidRPr="002E53F2" w:rsidRDefault="00332B8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vAlign w:val="bottom"/>
          </w:tcPr>
          <w:p w14:paraId="6580C0CE" w14:textId="5546398A" w:rsidR="00332B80" w:rsidRPr="002E53F2" w:rsidRDefault="006A0A2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1,632,445</w:t>
            </w:r>
          </w:p>
        </w:tc>
        <w:tc>
          <w:tcPr>
            <w:tcW w:w="269" w:type="dxa"/>
            <w:vAlign w:val="bottom"/>
          </w:tcPr>
          <w:p w14:paraId="17718185" w14:textId="77777777" w:rsidR="00332B80" w:rsidRPr="002E53F2" w:rsidRDefault="00332B8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78828742" w14:textId="4B930ACE" w:rsidR="00332B80" w:rsidRPr="002E53F2" w:rsidRDefault="0009072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439,351</w:t>
            </w:r>
          </w:p>
        </w:tc>
      </w:tr>
      <w:tr w:rsidR="0036562E" w:rsidRPr="002E53F2" w14:paraId="65A5E6AE" w14:textId="77777777" w:rsidTr="0070681D">
        <w:tc>
          <w:tcPr>
            <w:tcW w:w="3813" w:type="dxa"/>
          </w:tcPr>
          <w:p w14:paraId="096FB6FC" w14:textId="77777777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2E53F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DCB945A" w14:textId="26345796" w:rsidR="00BC488E" w:rsidRPr="002E53F2" w:rsidRDefault="001632B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32,012,971</w:t>
            </w:r>
          </w:p>
        </w:tc>
        <w:tc>
          <w:tcPr>
            <w:tcW w:w="269" w:type="dxa"/>
          </w:tcPr>
          <w:p w14:paraId="2606FA04" w14:textId="77777777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74B24391" w14:textId="00F8872E" w:rsidR="00BC488E" w:rsidRPr="002E53F2" w:rsidRDefault="001632B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32,012,971</w:t>
            </w:r>
          </w:p>
        </w:tc>
        <w:tc>
          <w:tcPr>
            <w:tcW w:w="269" w:type="dxa"/>
          </w:tcPr>
          <w:p w14:paraId="75D702E4" w14:textId="77777777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5496D059" w14:textId="4110EB96" w:rsidR="00BC488E" w:rsidRPr="002E53F2" w:rsidRDefault="001632B1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32,012,971</w:t>
            </w:r>
          </w:p>
        </w:tc>
        <w:tc>
          <w:tcPr>
            <w:tcW w:w="269" w:type="dxa"/>
          </w:tcPr>
          <w:p w14:paraId="38C3D959" w14:textId="77777777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4C75FE34" w14:textId="1D2BD73E" w:rsidR="00BC488E" w:rsidRPr="002E53F2" w:rsidRDefault="0009072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32,0</w:t>
            </w:r>
            <w:r w:rsidR="00C8316A" w:rsidRPr="002E53F2">
              <w:rPr>
                <w:rFonts w:ascii="Angsana New" w:hAnsi="Angsana New"/>
                <w:sz w:val="30"/>
                <w:szCs w:val="30"/>
              </w:rPr>
              <w:t>12,971</w:t>
            </w:r>
          </w:p>
        </w:tc>
      </w:tr>
      <w:tr w:rsidR="0036562E" w:rsidRPr="002E53F2" w14:paraId="0F0DAFAF" w14:textId="77777777" w:rsidTr="0070681D">
        <w:tc>
          <w:tcPr>
            <w:tcW w:w="3813" w:type="dxa"/>
          </w:tcPr>
          <w:p w14:paraId="288FA097" w14:textId="77777777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ผลกระทบจากแผนการกำหนด</w:t>
            </w:r>
          </w:p>
        </w:tc>
        <w:tc>
          <w:tcPr>
            <w:tcW w:w="1169" w:type="dxa"/>
          </w:tcPr>
          <w:p w14:paraId="2910929B" w14:textId="2EDCB05E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BD4FE4D" w14:textId="77777777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352CC071" w14:textId="4365AE4E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0DF7B42" w14:textId="77777777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68883C09" w14:textId="1B4F11AC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D7413CA" w14:textId="77777777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9280326" w14:textId="30C678AB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562E" w:rsidRPr="002E53F2" w14:paraId="4DF197C3" w14:textId="77777777" w:rsidTr="0070681D">
        <w:tc>
          <w:tcPr>
            <w:tcW w:w="3813" w:type="dxa"/>
          </w:tcPr>
          <w:p w14:paraId="1B198F30" w14:textId="77777777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>ค่าตอบแทนพนักงานระยะยาว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E96EA45" w14:textId="0789AF48" w:rsidR="00BC488E" w:rsidRPr="002E53F2" w:rsidRDefault="004D4D8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3</w:t>
            </w:r>
            <w:r w:rsidR="007D3871">
              <w:rPr>
                <w:rFonts w:ascii="Angsana New" w:hAnsi="Angsana New"/>
                <w:sz w:val="30"/>
                <w:szCs w:val="30"/>
              </w:rPr>
              <w:t>4,147</w:t>
            </w:r>
          </w:p>
        </w:tc>
        <w:tc>
          <w:tcPr>
            <w:tcW w:w="269" w:type="dxa"/>
          </w:tcPr>
          <w:p w14:paraId="3EA63DFF" w14:textId="77777777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0AA52CD1" w14:textId="3F639879" w:rsidR="00BC488E" w:rsidRPr="002E53F2" w:rsidRDefault="0009072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30,947</w:t>
            </w:r>
          </w:p>
        </w:tc>
        <w:tc>
          <w:tcPr>
            <w:tcW w:w="269" w:type="dxa"/>
          </w:tcPr>
          <w:p w14:paraId="7DB504D8" w14:textId="77777777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487D825" w14:textId="2BC798EF" w:rsidR="00BC488E" w:rsidRPr="002E53F2" w:rsidRDefault="004D4D8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3</w:t>
            </w:r>
            <w:r w:rsidR="00C078A9">
              <w:rPr>
                <w:rFonts w:ascii="Angsana New" w:hAnsi="Angsana New"/>
                <w:sz w:val="30"/>
                <w:szCs w:val="30"/>
              </w:rPr>
              <w:t>4</w:t>
            </w:r>
            <w:r w:rsidRPr="002E53F2">
              <w:rPr>
                <w:rFonts w:ascii="Angsana New" w:hAnsi="Angsana New"/>
                <w:sz w:val="30"/>
                <w:szCs w:val="30"/>
              </w:rPr>
              <w:t>,</w:t>
            </w:r>
            <w:r w:rsidR="00C078A9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269" w:type="dxa"/>
          </w:tcPr>
          <w:p w14:paraId="0A7BB8B8" w14:textId="77777777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76A23F0" w14:textId="630FA83C" w:rsidR="00BC488E" w:rsidRPr="002E53F2" w:rsidRDefault="00610A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30,947</w:t>
            </w:r>
          </w:p>
        </w:tc>
      </w:tr>
      <w:tr w:rsidR="0036562E" w:rsidRPr="002E53F2" w14:paraId="0D7929BF" w14:textId="77777777" w:rsidTr="0070681D">
        <w:tc>
          <w:tcPr>
            <w:tcW w:w="3813" w:type="dxa"/>
          </w:tcPr>
          <w:p w14:paraId="4857EB0E" w14:textId="77777777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FE16268" w14:textId="6A4F5BF6" w:rsidR="00BC488E" w:rsidRPr="002E53F2" w:rsidRDefault="004D4D8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32,04</w:t>
            </w:r>
            <w:r w:rsidR="00C078A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078A9"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269" w:type="dxa"/>
          </w:tcPr>
          <w:p w14:paraId="34892652" w14:textId="77777777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0C8FD90E" w14:textId="5FF8C6DC" w:rsidR="00BC488E" w:rsidRPr="002E53F2" w:rsidRDefault="0009072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32,0</w:t>
            </w:r>
            <w:r w:rsidR="00102D05" w:rsidRPr="002E53F2">
              <w:rPr>
                <w:rFonts w:ascii="Angsana New" w:hAnsi="Angsana New"/>
                <w:b/>
                <w:bCs/>
                <w:sz w:val="30"/>
                <w:szCs w:val="30"/>
              </w:rPr>
              <w:t>43,918</w:t>
            </w:r>
          </w:p>
        </w:tc>
        <w:tc>
          <w:tcPr>
            <w:tcW w:w="269" w:type="dxa"/>
          </w:tcPr>
          <w:p w14:paraId="0586A995" w14:textId="77777777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1A247526" w14:textId="161C53F3" w:rsidR="00BC488E" w:rsidRPr="002E53F2" w:rsidRDefault="004D4D86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32,04</w:t>
            </w:r>
            <w:r w:rsidR="00C078A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078A9"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269" w:type="dxa"/>
          </w:tcPr>
          <w:p w14:paraId="03AEF93E" w14:textId="77777777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A9C691B" w14:textId="0B0314D8" w:rsidR="00BC488E" w:rsidRPr="002E53F2" w:rsidRDefault="00102D0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32,043,918</w:t>
            </w:r>
          </w:p>
        </w:tc>
      </w:tr>
      <w:tr w:rsidR="0036562E" w:rsidRPr="002E53F2" w14:paraId="297D9107" w14:textId="77777777" w:rsidTr="0070681D">
        <w:tc>
          <w:tcPr>
            <w:tcW w:w="3813" w:type="dxa"/>
          </w:tcPr>
          <w:p w14:paraId="7C433E4E" w14:textId="669DFA63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</w:t>
            </w: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ABA1FD6" w14:textId="4CC1E498" w:rsidR="00BC488E" w:rsidRPr="002E53F2" w:rsidRDefault="00F917D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0.1411</w:t>
            </w:r>
          </w:p>
        </w:tc>
        <w:tc>
          <w:tcPr>
            <w:tcW w:w="269" w:type="dxa"/>
          </w:tcPr>
          <w:p w14:paraId="116424FE" w14:textId="77777777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49EBEC5B" w14:textId="543CAB06" w:rsidR="00BC488E" w:rsidRPr="002E53F2" w:rsidRDefault="0009072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0.124</w:t>
            </w:r>
            <w:r w:rsidR="00183D2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7AD72EDB" w14:textId="77777777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2C2D728F" w14:textId="43292CEB" w:rsidR="00BC488E" w:rsidRPr="002E53F2" w:rsidRDefault="00F917DF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0.05</w:t>
            </w:r>
            <w:r w:rsidR="004B3590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69" w:type="dxa"/>
          </w:tcPr>
          <w:p w14:paraId="66909A1C" w14:textId="77777777" w:rsidR="00BC488E" w:rsidRPr="002E53F2" w:rsidRDefault="00BC488E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4750CEC" w14:textId="49B38287" w:rsidR="00BC488E" w:rsidRPr="002E53F2" w:rsidRDefault="009B620B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620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610A8E" w:rsidRPr="002E5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B620B">
              <w:rPr>
                <w:rFonts w:ascii="Angsana New" w:hAnsi="Angsana New"/>
                <w:b/>
                <w:bCs/>
                <w:sz w:val="30"/>
                <w:szCs w:val="30"/>
              </w:rPr>
              <w:t>0137</w:t>
            </w:r>
          </w:p>
        </w:tc>
      </w:tr>
    </w:tbl>
    <w:p w14:paraId="0191D6BC" w14:textId="77777777" w:rsidR="00340C78" w:rsidRPr="002E53F2" w:rsidRDefault="00340C7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D56B5C" w14:textId="2545ADB0" w:rsidR="0066298E" w:rsidRPr="002E53F2" w:rsidRDefault="0066298E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2E53F2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128FB29" w14:textId="77777777" w:rsidR="0066298E" w:rsidRPr="002E53F2" w:rsidRDefault="0066298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378" w:type="dxa"/>
        <w:tblInd w:w="558" w:type="dxa"/>
        <w:tblLook w:val="04A0" w:firstRow="1" w:lastRow="0" w:firstColumn="1" w:lastColumn="0" w:noHBand="0" w:noVBand="1"/>
      </w:tblPr>
      <w:tblGrid>
        <w:gridCol w:w="2862"/>
        <w:gridCol w:w="1800"/>
        <w:gridCol w:w="1908"/>
        <w:gridCol w:w="1278"/>
        <w:gridCol w:w="236"/>
        <w:gridCol w:w="1294"/>
      </w:tblGrid>
      <w:tr w:rsidR="00C96195" w:rsidRPr="002E53F2" w14:paraId="35BD7C8D" w14:textId="77777777" w:rsidTr="00DF09CD">
        <w:trPr>
          <w:tblHeader/>
        </w:trPr>
        <w:tc>
          <w:tcPr>
            <w:tcW w:w="2862" w:type="dxa"/>
            <w:vAlign w:val="bottom"/>
          </w:tcPr>
          <w:p w14:paraId="773CAF3A" w14:textId="77777777" w:rsidR="00C96195" w:rsidRPr="002E53F2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E1B2C98" w14:textId="77777777" w:rsidR="00C96195" w:rsidRPr="002E53F2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vAlign w:val="bottom"/>
          </w:tcPr>
          <w:p w14:paraId="238AAC0C" w14:textId="77777777" w:rsidR="00C96195" w:rsidRPr="002E53F2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19F70055" w14:textId="77777777" w:rsidR="00C96195" w:rsidRPr="002E53F2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33D48AA8" w14:textId="77777777" w:rsidR="00C96195" w:rsidRPr="002E53F2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BD81755" w14:textId="77777777" w:rsidR="00C96195" w:rsidRPr="002E53F2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C0422F3" w14:textId="77777777" w:rsidR="00C96195" w:rsidRPr="002E53F2" w:rsidDel="00D43E7A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96195" w:rsidRPr="002E53F2" w14:paraId="36213435" w14:textId="77777777" w:rsidTr="00DF09CD">
        <w:trPr>
          <w:tblHeader/>
        </w:trPr>
        <w:tc>
          <w:tcPr>
            <w:tcW w:w="2862" w:type="dxa"/>
          </w:tcPr>
          <w:p w14:paraId="415FF082" w14:textId="77777777" w:rsidR="00C96195" w:rsidRPr="002E53F2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89A896A" w14:textId="77777777" w:rsidR="00C96195" w:rsidRPr="002E53F2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7B966758" w14:textId="77777777" w:rsidR="00C96195" w:rsidRPr="002E53F2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40791E1" w14:textId="77777777" w:rsidR="00C96195" w:rsidRPr="002E53F2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5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417448C5" w14:textId="77777777" w:rsidR="00C96195" w:rsidRPr="002E53F2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51873DA" w14:textId="77777777" w:rsidR="00C96195" w:rsidRPr="002E53F2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E53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E5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96195" w:rsidRPr="002E53F2" w14:paraId="492963AC" w14:textId="77777777" w:rsidTr="00DF09CD">
        <w:tc>
          <w:tcPr>
            <w:tcW w:w="2862" w:type="dxa"/>
          </w:tcPr>
          <w:p w14:paraId="32DCB011" w14:textId="1D600C61" w:rsidR="00C96195" w:rsidRPr="002E53F2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5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="00EE54E6" w:rsidRPr="002E53F2">
              <w:rPr>
                <w:rFonts w:ascii="Angsana New" w:hAnsi="Angsana New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575B5BB5" w14:textId="77777777" w:rsidR="00C96195" w:rsidRPr="002E53F2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66DA1F4B" w14:textId="77777777" w:rsidR="00C96195" w:rsidRPr="002E53F2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8EF79B4" w14:textId="77777777" w:rsidR="00C96195" w:rsidRPr="002E53F2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1CD916" w14:textId="77777777" w:rsidR="00C96195" w:rsidRPr="002E53F2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C11402" w14:textId="77777777" w:rsidR="00C96195" w:rsidRPr="002E53F2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195" w:rsidRPr="002E53F2" w14:paraId="2A168560" w14:textId="77777777" w:rsidTr="00DF09CD">
        <w:tc>
          <w:tcPr>
            <w:tcW w:w="2862" w:type="dxa"/>
          </w:tcPr>
          <w:p w14:paraId="53E19A3F" w14:textId="77777777" w:rsidR="00C96195" w:rsidRPr="002E53F2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00" w:type="dxa"/>
          </w:tcPr>
          <w:p w14:paraId="10E737C9" w14:textId="4FC45AA0" w:rsidR="00C96195" w:rsidRPr="002E53F2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sz w:val="30"/>
                <w:szCs w:val="30"/>
              </w:rPr>
              <w:t>2</w:t>
            </w:r>
            <w:r w:rsidR="00604CAC" w:rsidRPr="002E53F2">
              <w:rPr>
                <w:rFonts w:ascii="Angsana New" w:hAnsi="Angsana New"/>
                <w:sz w:val="30"/>
                <w:szCs w:val="30"/>
              </w:rPr>
              <w:t>9</w:t>
            </w:r>
            <w:r w:rsidRPr="002E53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มษายน</w:t>
            </w:r>
            <w:r w:rsidRPr="002E53F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="Angsana New" w:hAnsi="Angsana New"/>
                <w:sz w:val="30"/>
                <w:szCs w:val="30"/>
              </w:rPr>
              <w:t>256</w:t>
            </w:r>
            <w:r w:rsidR="00F10F2A" w:rsidRPr="002E53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08" w:type="dxa"/>
          </w:tcPr>
          <w:p w14:paraId="1153C5C8" w14:textId="4DCBBE14" w:rsidR="00C96195" w:rsidRPr="002E53F2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2E53F2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4C39D7" w:rsidRPr="002E53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8" w:type="dxa"/>
          </w:tcPr>
          <w:p w14:paraId="55D74021" w14:textId="77B8ECB5" w:rsidR="00C96195" w:rsidRPr="002E53F2" w:rsidRDefault="008B1BE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0.075</w:t>
            </w:r>
          </w:p>
        </w:tc>
        <w:tc>
          <w:tcPr>
            <w:tcW w:w="236" w:type="dxa"/>
          </w:tcPr>
          <w:p w14:paraId="3DC40DDA" w14:textId="77777777" w:rsidR="00C96195" w:rsidRPr="002E53F2" w:rsidRDefault="00C96195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543233" w14:textId="1E21AE3D" w:rsidR="00C96195" w:rsidRPr="002E53F2" w:rsidRDefault="00BA24B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left" w:pos="81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</w:rPr>
              <w:t>2,400</w:t>
            </w:r>
            <w:r w:rsidR="005A1670" w:rsidRPr="002E53F2">
              <w:rPr>
                <w:rFonts w:ascii="Angsana New" w:hAnsi="Angsana New"/>
                <w:b/>
                <w:bCs/>
                <w:sz w:val="30"/>
                <w:szCs w:val="30"/>
              </w:rPr>
              <w:t>,914</w:t>
            </w:r>
          </w:p>
        </w:tc>
      </w:tr>
    </w:tbl>
    <w:p w14:paraId="24FFCBF7" w14:textId="77777777" w:rsidR="00616986" w:rsidRPr="002E53F2" w:rsidRDefault="00616986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rPr>
          <w:rFonts w:ascii="Angsana New" w:hAnsi="Angsana New"/>
          <w:b/>
          <w:bCs/>
          <w:sz w:val="30"/>
          <w:szCs w:val="30"/>
        </w:rPr>
      </w:pPr>
    </w:p>
    <w:p w14:paraId="6C459FEE" w14:textId="2B011B27" w:rsidR="00FF342C" w:rsidRPr="002E53F2" w:rsidRDefault="00FF342C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2E53F2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5A267B1" w14:textId="77777777" w:rsidR="005C2BCB" w:rsidRPr="002E53F2" w:rsidRDefault="005C2BC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7255677" w14:textId="458FB869" w:rsidR="00D735D2" w:rsidRPr="002E53F2" w:rsidRDefault="00D735D2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53F2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bookmarkEnd w:id="11"/>
    <w:p w14:paraId="7E72DCF5" w14:textId="77777777" w:rsidR="00D735D2" w:rsidRPr="002E53F2" w:rsidRDefault="00D735D2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93AE329" w14:textId="39504DB4" w:rsidR="005C2BCB" w:rsidRPr="002E53F2" w:rsidRDefault="005C2BC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E53F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021638" w:rsidRPr="002E53F2">
        <w:rPr>
          <w:rFonts w:asciiTheme="majorBidi" w:hAnsiTheme="majorBidi" w:cstheme="majorBidi"/>
          <w:sz w:val="30"/>
          <w:szCs w:val="30"/>
        </w:rPr>
        <w:br/>
      </w:r>
      <w:r w:rsidRPr="002E53F2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1846F8" w14:textId="77777777" w:rsidR="003019E3" w:rsidRPr="002E53F2" w:rsidRDefault="003019E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  <w:sectPr w:rsidR="003019E3" w:rsidRPr="002E53F2" w:rsidSect="00360081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3599"/>
        <w:gridCol w:w="268"/>
        <w:gridCol w:w="1532"/>
        <w:gridCol w:w="1529"/>
        <w:gridCol w:w="1532"/>
        <w:gridCol w:w="1086"/>
        <w:gridCol w:w="271"/>
        <w:gridCol w:w="1080"/>
        <w:gridCol w:w="271"/>
        <w:gridCol w:w="1080"/>
        <w:gridCol w:w="271"/>
        <w:gridCol w:w="1080"/>
        <w:gridCol w:w="271"/>
        <w:gridCol w:w="1177"/>
      </w:tblGrid>
      <w:tr w:rsidR="00BB2F63" w:rsidRPr="002E53F2" w14:paraId="1038452B" w14:textId="77777777" w:rsidTr="00B63572">
        <w:trPr>
          <w:trHeight w:val="261"/>
          <w:tblHeader/>
        </w:trPr>
        <w:tc>
          <w:tcPr>
            <w:tcW w:w="1196" w:type="pct"/>
            <w:vAlign w:val="bottom"/>
          </w:tcPr>
          <w:p w14:paraId="1063713B" w14:textId="2F311310" w:rsidR="001263DE" w:rsidRPr="002E53F2" w:rsidRDefault="00AF467A" w:rsidP="002E53F2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E53F2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89" w:type="pct"/>
            <w:vAlign w:val="bottom"/>
          </w:tcPr>
          <w:p w14:paraId="51FBA1F3" w14:textId="77777777" w:rsidR="001263DE" w:rsidRPr="002E53F2" w:rsidRDefault="001263D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715" w:type="pct"/>
            <w:gridSpan w:val="12"/>
            <w:vAlign w:val="bottom"/>
          </w:tcPr>
          <w:p w14:paraId="3D80C5FD" w14:textId="77777777" w:rsidR="001263DE" w:rsidRPr="002E53F2" w:rsidRDefault="001263D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E53F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01FB5" w:rsidRPr="002E53F2" w14:paraId="0D132EDF" w14:textId="77777777" w:rsidTr="00B63572">
        <w:trPr>
          <w:trHeight w:val="261"/>
          <w:tblHeader/>
        </w:trPr>
        <w:tc>
          <w:tcPr>
            <w:tcW w:w="1196" w:type="pct"/>
            <w:vAlign w:val="bottom"/>
          </w:tcPr>
          <w:p w14:paraId="59C23652" w14:textId="77777777" w:rsidR="00E43605" w:rsidRPr="002E53F2" w:rsidRDefault="00E43605" w:rsidP="002E53F2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9" w:type="pct"/>
            <w:vAlign w:val="bottom"/>
          </w:tcPr>
          <w:p w14:paraId="0AAACE5F" w14:textId="77777777" w:rsidR="00E43605" w:rsidRPr="002E53F2" w:rsidRDefault="00E43605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87" w:type="pct"/>
            <w:gridSpan w:val="4"/>
            <w:vAlign w:val="bottom"/>
          </w:tcPr>
          <w:p w14:paraId="55BBB92C" w14:textId="77777777" w:rsidR="00E43605" w:rsidRPr="002E53F2" w:rsidRDefault="00E43605" w:rsidP="002E53F2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E53F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90" w:type="pct"/>
          </w:tcPr>
          <w:p w14:paraId="1DBBC2B3" w14:textId="77777777" w:rsidR="00E43605" w:rsidRPr="002E53F2" w:rsidRDefault="00E43605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38" w:type="pct"/>
            <w:gridSpan w:val="7"/>
            <w:tcBorders>
              <w:bottom w:val="single" w:sz="4" w:space="0" w:color="auto"/>
            </w:tcBorders>
            <w:vAlign w:val="bottom"/>
          </w:tcPr>
          <w:p w14:paraId="47290E37" w14:textId="77777777" w:rsidR="00E43605" w:rsidRPr="002E53F2" w:rsidRDefault="00E43605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E53F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613E9" w:rsidRPr="002E53F2" w14:paraId="40AB6033" w14:textId="77777777" w:rsidTr="00B63572">
        <w:trPr>
          <w:trHeight w:val="261"/>
          <w:tblHeader/>
        </w:trPr>
        <w:tc>
          <w:tcPr>
            <w:tcW w:w="1285" w:type="pct"/>
            <w:gridSpan w:val="2"/>
            <w:vAlign w:val="bottom"/>
          </w:tcPr>
          <w:p w14:paraId="33F9E127" w14:textId="02BF4D33" w:rsidR="00F351B4" w:rsidRPr="002E53F2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143F5B3B" w14:textId="052A06EC" w:rsidR="00F351B4" w:rsidRPr="002E53F2" w:rsidRDefault="00204C49" w:rsidP="002E53F2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lang w:val="en-US" w:bidi="th-TH"/>
              </w:rPr>
            </w:pPr>
            <w:r w:rsidRPr="002E53F2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2E53F2">
              <w:rPr>
                <w:rFonts w:ascii="Angsana New" w:hAnsi="Angsana New" w:cs="Angsana New"/>
                <w:spacing w:val="-4"/>
                <w:sz w:val="26"/>
                <w:szCs w:val="26"/>
                <w:lang w:bidi="th-TH"/>
              </w:rPr>
              <w:t xml:space="preserve"> -</w:t>
            </w:r>
            <w:r w:rsidR="00F351B4" w:rsidRPr="002E53F2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bidi="th-TH"/>
              </w:rPr>
              <w:t>เครื่องมือที่</w:t>
            </w:r>
            <w:r w:rsidR="00F351B4" w:rsidRPr="002E53F2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ใช้</w:t>
            </w:r>
            <w:r w:rsidR="00F351B4" w:rsidRPr="002E53F2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bidi="th-TH"/>
              </w:rPr>
              <w:t>ใน</w:t>
            </w:r>
            <w:r w:rsidR="00F351B4" w:rsidRPr="002E53F2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การป้องกัน</w:t>
            </w:r>
            <w:r w:rsidR="00F351B4" w:rsidRPr="002E53F2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14:paraId="5D9B938A" w14:textId="65F01D1D" w:rsidR="00F351B4" w:rsidRPr="002E53F2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53F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3477FC4F" w14:textId="6C660E52" w:rsidR="00F351B4" w:rsidRPr="002E53F2" w:rsidRDefault="00F351B4" w:rsidP="002E53F2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53F2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  <w:r w:rsidR="00204C49" w:rsidRPr="002E53F2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="00204C49" w:rsidRPr="002E53F2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2E53F2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2E53F2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361" w:type="pct"/>
            <w:tcBorders>
              <w:top w:val="single" w:sz="4" w:space="0" w:color="auto"/>
            </w:tcBorders>
            <w:vAlign w:val="bottom"/>
          </w:tcPr>
          <w:p w14:paraId="7A17411B" w14:textId="7010DBE2" w:rsidR="00F351B4" w:rsidRPr="002E53F2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53F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0" w:type="pct"/>
          </w:tcPr>
          <w:p w14:paraId="6929A3EA" w14:textId="77777777" w:rsidR="00F351B4" w:rsidRPr="002E53F2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14:paraId="7D8232A1" w14:textId="3F4C9124" w:rsidR="00F351B4" w:rsidRPr="002E53F2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53F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2E53F2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6DD368A" w14:textId="77777777" w:rsidR="00F351B4" w:rsidRPr="002E53F2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14:paraId="6F81FCE9" w14:textId="0F99C343" w:rsidR="00F351B4" w:rsidRPr="002E53F2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53F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2E53F2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68D059FF" w14:textId="77777777" w:rsidR="00F351B4" w:rsidRPr="002E53F2" w:rsidRDefault="00F351B4" w:rsidP="002E53F2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14:paraId="1C198672" w14:textId="1444E691" w:rsidR="00F351B4" w:rsidRPr="002E53F2" w:rsidRDefault="00F351B4" w:rsidP="002E53F2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53F2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2E53F2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1A479217" w14:textId="77777777" w:rsidR="00F351B4" w:rsidRPr="002E53F2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  <w:vAlign w:val="bottom"/>
          </w:tcPr>
          <w:p w14:paraId="46BC4B8E" w14:textId="758CED4D" w:rsidR="00F351B4" w:rsidRPr="002E53F2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53F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2F63" w:rsidRPr="002E53F2" w14:paraId="48475C94" w14:textId="77777777" w:rsidTr="00B63572">
        <w:trPr>
          <w:trHeight w:val="261"/>
          <w:tblHeader/>
        </w:trPr>
        <w:tc>
          <w:tcPr>
            <w:tcW w:w="1196" w:type="pct"/>
          </w:tcPr>
          <w:p w14:paraId="099667A9" w14:textId="77777777" w:rsidR="00502EE1" w:rsidRPr="002E53F2" w:rsidRDefault="00502EE1" w:rsidP="002E53F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89" w:type="pct"/>
          </w:tcPr>
          <w:p w14:paraId="6A137DC8" w14:textId="77777777" w:rsidR="00502EE1" w:rsidRPr="002E53F2" w:rsidRDefault="00502EE1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3715" w:type="pct"/>
            <w:gridSpan w:val="12"/>
          </w:tcPr>
          <w:p w14:paraId="08CD5520" w14:textId="77777777" w:rsidR="00502EE1" w:rsidRPr="002E53F2" w:rsidRDefault="00502EE1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2E53F2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2E53F2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2E53F2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7613E9" w:rsidRPr="002E53F2" w14:paraId="78E5461A" w14:textId="77777777" w:rsidTr="00B63572">
        <w:trPr>
          <w:trHeight w:val="261"/>
        </w:trPr>
        <w:tc>
          <w:tcPr>
            <w:tcW w:w="1196" w:type="pct"/>
          </w:tcPr>
          <w:p w14:paraId="6775C1EF" w14:textId="4A12C3ED" w:rsidR="009F6AE3" w:rsidRPr="002E53F2" w:rsidRDefault="009F6AE3" w:rsidP="002E53F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5C57FA" w:rsidRPr="002E53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6503E2" w:rsidRPr="002E53F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6503E2" w:rsidRPr="002E53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E53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89" w:type="pct"/>
          </w:tcPr>
          <w:p w14:paraId="2B9DEC61" w14:textId="77777777" w:rsidR="009F6AE3" w:rsidRPr="002E53F2" w:rsidRDefault="009F6AE3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</w:tcPr>
          <w:p w14:paraId="6482170F" w14:textId="77777777" w:rsidR="009F6AE3" w:rsidRPr="002E53F2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8" w:type="pct"/>
          </w:tcPr>
          <w:p w14:paraId="6DBB81C6" w14:textId="77777777" w:rsidR="009F6AE3" w:rsidRPr="002E53F2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9" w:type="pct"/>
          </w:tcPr>
          <w:p w14:paraId="4D6E7547" w14:textId="77777777" w:rsidR="009F6AE3" w:rsidRPr="002E53F2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1" w:type="pct"/>
          </w:tcPr>
          <w:p w14:paraId="2195F172" w14:textId="77777777" w:rsidR="009F6AE3" w:rsidRPr="002E53F2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105C754A" w14:textId="77777777" w:rsidR="009F6AE3" w:rsidRPr="002E53F2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460C4750" w14:textId="77777777" w:rsidR="009F6AE3" w:rsidRPr="002E53F2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6018A113" w14:textId="77777777" w:rsidR="009F6AE3" w:rsidRPr="002E53F2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2BE84E04" w14:textId="77777777" w:rsidR="009F6AE3" w:rsidRPr="002E53F2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0A05A974" w14:textId="77777777" w:rsidR="009F6AE3" w:rsidRPr="002E53F2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16426AE2" w14:textId="77777777" w:rsidR="009F6AE3" w:rsidRPr="002E53F2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0D0B2C3B" w14:textId="77777777" w:rsidR="009F6AE3" w:rsidRPr="002E53F2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</w:tcPr>
          <w:p w14:paraId="00AC9BE5" w14:textId="77777777" w:rsidR="009F6AE3" w:rsidRPr="002E53F2" w:rsidRDefault="009F6AE3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613E9" w:rsidRPr="002E53F2" w14:paraId="389CADF9" w14:textId="77777777" w:rsidTr="00B63572">
        <w:trPr>
          <w:trHeight w:val="261"/>
        </w:trPr>
        <w:tc>
          <w:tcPr>
            <w:tcW w:w="1196" w:type="pct"/>
          </w:tcPr>
          <w:p w14:paraId="74B77D31" w14:textId="5F545879" w:rsidR="00F351B4" w:rsidRPr="002E53F2" w:rsidRDefault="00966A4E" w:rsidP="002E53F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2E53F2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</w:t>
            </w:r>
            <w:r w:rsidR="00F351B4" w:rsidRPr="002E53F2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ทางการเงิน</w:t>
            </w:r>
          </w:p>
        </w:tc>
        <w:tc>
          <w:tcPr>
            <w:tcW w:w="89" w:type="pct"/>
          </w:tcPr>
          <w:p w14:paraId="3E4AC26D" w14:textId="77777777" w:rsidR="00F351B4" w:rsidRPr="002E53F2" w:rsidRDefault="00F351B4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</w:tcPr>
          <w:p w14:paraId="5511B2BA" w14:textId="77777777" w:rsidR="00F351B4" w:rsidRPr="002E53F2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8" w:type="pct"/>
          </w:tcPr>
          <w:p w14:paraId="23026F53" w14:textId="77777777" w:rsidR="00F351B4" w:rsidRPr="002E53F2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9" w:type="pct"/>
          </w:tcPr>
          <w:p w14:paraId="2F759041" w14:textId="188A23F5" w:rsidR="00F351B4" w:rsidRPr="002E53F2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1" w:type="pct"/>
          </w:tcPr>
          <w:p w14:paraId="4C2BE3EE" w14:textId="77777777" w:rsidR="00F351B4" w:rsidRPr="002E53F2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4AD404E4" w14:textId="77777777" w:rsidR="00F351B4" w:rsidRPr="002E53F2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42CC7A17" w14:textId="77777777" w:rsidR="00F351B4" w:rsidRPr="002E53F2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3974A756" w14:textId="77777777" w:rsidR="00F351B4" w:rsidRPr="002E53F2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4B44660F" w14:textId="77777777" w:rsidR="00F351B4" w:rsidRPr="002E53F2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1A0C22CC" w14:textId="77777777" w:rsidR="00F351B4" w:rsidRPr="002E53F2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5E9F9B50" w14:textId="77777777" w:rsidR="00F351B4" w:rsidRPr="002E53F2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2C16368A" w14:textId="77777777" w:rsidR="00F351B4" w:rsidRPr="002E53F2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</w:tcPr>
          <w:p w14:paraId="6B3703E1" w14:textId="77777777" w:rsidR="00F351B4" w:rsidRPr="002E53F2" w:rsidRDefault="00F351B4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B6356" w:rsidRPr="002E53F2" w14:paraId="6A47353C" w14:textId="77777777" w:rsidTr="00B63572">
        <w:trPr>
          <w:trHeight w:val="261"/>
        </w:trPr>
        <w:tc>
          <w:tcPr>
            <w:tcW w:w="1196" w:type="pct"/>
          </w:tcPr>
          <w:p w14:paraId="5EE89EA2" w14:textId="473B4B7C" w:rsidR="00DB6356" w:rsidRPr="002E53F2" w:rsidRDefault="00580AC7" w:rsidP="002E53F2">
            <w:pPr>
              <w:spacing w:line="228" w:lineRule="auto"/>
              <w:ind w:left="162" w:right="-90" w:hanging="176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สินทรัพย์อนุพันธ์ระยะสั้น</w:t>
            </w:r>
            <w:r w:rsidRPr="002E53F2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- </w:t>
            </w:r>
            <w:r w:rsidRPr="002E53F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</w:t>
            </w:r>
            <w:r w:rsidR="00C0243B" w:rsidRPr="00C0243B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เงินตราต่างประเทศ</w:t>
            </w:r>
          </w:p>
        </w:tc>
        <w:tc>
          <w:tcPr>
            <w:tcW w:w="89" w:type="pct"/>
          </w:tcPr>
          <w:p w14:paraId="1D1A8798" w14:textId="77777777" w:rsidR="00DB6356" w:rsidRPr="002E53F2" w:rsidRDefault="00DB6356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1DD0846C" w14:textId="02A4FFE9" w:rsidR="00DB6356" w:rsidRPr="00405C73" w:rsidRDefault="009B620B" w:rsidP="00405C73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05C73">
              <w:rPr>
                <w:rFonts w:asciiTheme="majorBidi" w:hAnsiTheme="majorBidi" w:cstheme="majorBidi" w:hint="cs"/>
                <w:sz w:val="25"/>
                <w:szCs w:val="25"/>
              </w:rPr>
              <w:t>16</w:t>
            </w:r>
            <w:r w:rsidR="00F97BCE" w:rsidRPr="00405C7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05C73">
              <w:rPr>
                <w:rFonts w:asciiTheme="majorBidi" w:hAnsiTheme="majorBidi" w:cstheme="majorBidi" w:hint="cs"/>
                <w:sz w:val="25"/>
                <w:szCs w:val="25"/>
              </w:rPr>
              <w:t>066</w:t>
            </w:r>
          </w:p>
        </w:tc>
        <w:tc>
          <w:tcPr>
            <w:tcW w:w="508" w:type="pct"/>
            <w:vAlign w:val="bottom"/>
          </w:tcPr>
          <w:p w14:paraId="6374F188" w14:textId="0981E41C" w:rsidR="00DB6356" w:rsidRPr="002E53F2" w:rsidRDefault="00F97BCE" w:rsidP="00640279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09" w:type="pct"/>
            <w:vAlign w:val="bottom"/>
          </w:tcPr>
          <w:p w14:paraId="1862E77E" w14:textId="5718B41A" w:rsidR="00DB6356" w:rsidRPr="002E53F2" w:rsidRDefault="00F97BCE" w:rsidP="006C1022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361" w:type="pct"/>
            <w:vAlign w:val="bottom"/>
          </w:tcPr>
          <w:p w14:paraId="255794A2" w14:textId="2107624E" w:rsidR="00DB6356" w:rsidRPr="00BC2FAF" w:rsidRDefault="009B620B" w:rsidP="00BC2FA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B620B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16</w:t>
            </w:r>
            <w:r w:rsidR="00766CFB"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9B620B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066</w:t>
            </w:r>
          </w:p>
        </w:tc>
        <w:tc>
          <w:tcPr>
            <w:tcW w:w="90" w:type="pct"/>
            <w:vAlign w:val="bottom"/>
          </w:tcPr>
          <w:p w14:paraId="2BEDC5BF" w14:textId="77777777" w:rsidR="00DB6356" w:rsidRPr="002E53F2" w:rsidRDefault="00DB6356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BC80162" w14:textId="59CD424D" w:rsidR="00DB6356" w:rsidRPr="002E53F2" w:rsidRDefault="00F97BCE" w:rsidP="006C1022">
            <w:pPr>
              <w:pStyle w:val="acctfourfigures"/>
              <w:tabs>
                <w:tab w:val="clear" w:pos="765"/>
                <w:tab w:val="decimal" w:pos="6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22E9F401" w14:textId="77777777" w:rsidR="00DB6356" w:rsidRPr="002E53F2" w:rsidRDefault="00DB6356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4429752" w14:textId="746C9059" w:rsidR="00DB6356" w:rsidRPr="002E53F2" w:rsidRDefault="00766CFB" w:rsidP="002E53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16,066</w:t>
            </w:r>
          </w:p>
        </w:tc>
        <w:tc>
          <w:tcPr>
            <w:tcW w:w="90" w:type="pct"/>
            <w:vAlign w:val="bottom"/>
          </w:tcPr>
          <w:p w14:paraId="09B3C6CF" w14:textId="77777777" w:rsidR="00DB6356" w:rsidRPr="002E53F2" w:rsidRDefault="00DB6356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0DEB882" w14:textId="5B7767EA" w:rsidR="00DB6356" w:rsidRPr="002E53F2" w:rsidRDefault="00F97BCE" w:rsidP="00D50B3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0B592DBE" w14:textId="77777777" w:rsidR="00DB6356" w:rsidRPr="002E53F2" w:rsidRDefault="00DB6356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773C95AE" w14:textId="35AE2F3D" w:rsidR="00DB6356" w:rsidRPr="002E53F2" w:rsidRDefault="00766CFB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16,066</w:t>
            </w:r>
          </w:p>
        </w:tc>
      </w:tr>
      <w:tr w:rsidR="007613E9" w:rsidRPr="002E53F2" w14:paraId="0373D8D2" w14:textId="77777777" w:rsidTr="00B63572">
        <w:trPr>
          <w:trHeight w:val="261"/>
        </w:trPr>
        <w:tc>
          <w:tcPr>
            <w:tcW w:w="1196" w:type="pct"/>
          </w:tcPr>
          <w:p w14:paraId="7BD18D61" w14:textId="386A6133" w:rsidR="00B0226D" w:rsidRPr="002E53F2" w:rsidRDefault="00B0226D" w:rsidP="002E53F2">
            <w:pPr>
              <w:spacing w:line="228" w:lineRule="auto"/>
              <w:ind w:left="162" w:right="-90" w:hanging="176"/>
              <w:rPr>
                <w:rFonts w:ascii="Angsana New" w:hAnsi="Angsana New"/>
                <w:b/>
                <w:bCs/>
                <w:i/>
                <w:iCs/>
                <w:spacing w:val="-4"/>
                <w:sz w:val="25"/>
                <w:szCs w:val="25"/>
                <w:cs/>
                <w:lang w:val="en-GB"/>
              </w:rPr>
            </w:pPr>
            <w:r w:rsidRPr="002E53F2">
              <w:rPr>
                <w:rFonts w:ascii="Angsana New" w:hAnsi="Angsana New"/>
                <w:spacing w:val="-4"/>
                <w:sz w:val="25"/>
                <w:szCs w:val="25"/>
                <w:cs/>
              </w:rPr>
              <w:t>เงินให้กู้ยืม</w:t>
            </w:r>
            <w:r w:rsidRPr="002E53F2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ระยะยาว</w:t>
            </w:r>
            <w:r w:rsidRPr="002E53F2">
              <w:rPr>
                <w:rFonts w:ascii="Angsana New" w:hAnsi="Angsana New"/>
                <w:spacing w:val="-4"/>
                <w:sz w:val="25"/>
                <w:szCs w:val="25"/>
                <w:cs/>
              </w:rPr>
              <w:t>แก่กิจการที่เกี่ยวข้องกัน</w:t>
            </w:r>
          </w:p>
        </w:tc>
        <w:tc>
          <w:tcPr>
            <w:tcW w:w="89" w:type="pct"/>
          </w:tcPr>
          <w:p w14:paraId="3129CF08" w14:textId="77777777" w:rsidR="00B0226D" w:rsidRPr="002E53F2" w:rsidRDefault="00B0226D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2BF82513" w14:textId="6B527E06" w:rsidR="00B0226D" w:rsidRPr="00405C73" w:rsidRDefault="00F97BCE" w:rsidP="00405C73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8" w:type="pct"/>
            <w:vAlign w:val="bottom"/>
          </w:tcPr>
          <w:p w14:paraId="69B30219" w14:textId="56B9A5B6" w:rsidR="00B0226D" w:rsidRPr="002E53F2" w:rsidRDefault="00F97BCE" w:rsidP="00640279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09" w:type="pct"/>
            <w:vAlign w:val="bottom"/>
          </w:tcPr>
          <w:p w14:paraId="13645BC4" w14:textId="44E4B74F" w:rsidR="00B0226D" w:rsidRPr="002E53F2" w:rsidRDefault="00B90489" w:rsidP="002E53F2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589,598</w:t>
            </w:r>
          </w:p>
        </w:tc>
        <w:tc>
          <w:tcPr>
            <w:tcW w:w="361" w:type="pct"/>
            <w:vAlign w:val="bottom"/>
          </w:tcPr>
          <w:p w14:paraId="0C212A26" w14:textId="7EE5C869" w:rsidR="00B0226D" w:rsidRPr="00BC2FAF" w:rsidRDefault="00E837D0" w:rsidP="00BC2FA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589,598</w:t>
            </w:r>
          </w:p>
        </w:tc>
        <w:tc>
          <w:tcPr>
            <w:tcW w:w="90" w:type="pct"/>
            <w:vAlign w:val="bottom"/>
          </w:tcPr>
          <w:p w14:paraId="6F5AB344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59C3224" w14:textId="7A451B3F" w:rsidR="00B0226D" w:rsidRPr="002E53F2" w:rsidRDefault="00F97BCE" w:rsidP="006C1022">
            <w:pPr>
              <w:pStyle w:val="acctfourfigures"/>
              <w:tabs>
                <w:tab w:val="clear" w:pos="765"/>
                <w:tab w:val="decimal" w:pos="6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43C3B0F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5B2A031" w14:textId="48333945" w:rsidR="00B0226D" w:rsidRPr="002E53F2" w:rsidRDefault="00F97BCE" w:rsidP="00640279">
            <w:pPr>
              <w:pStyle w:val="acctfourfigures"/>
              <w:tabs>
                <w:tab w:val="clear" w:pos="765"/>
                <w:tab w:val="decimal" w:pos="597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0B8474D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8942419" w14:textId="49133506" w:rsidR="00B0226D" w:rsidRPr="002E53F2" w:rsidRDefault="004537C0" w:rsidP="002E53F2">
            <w:pPr>
              <w:pStyle w:val="acctfourfigures"/>
              <w:tabs>
                <w:tab w:val="clear" w:pos="765"/>
                <w:tab w:val="decimal" w:pos="873"/>
              </w:tabs>
              <w:spacing w:line="228" w:lineRule="auto"/>
              <w:ind w:left="-43" w:right="-192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628,498</w:t>
            </w:r>
          </w:p>
        </w:tc>
        <w:tc>
          <w:tcPr>
            <w:tcW w:w="90" w:type="pct"/>
            <w:vAlign w:val="bottom"/>
          </w:tcPr>
          <w:p w14:paraId="7639A5BA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1C97B7D3" w14:textId="13A74E89" w:rsidR="00B0226D" w:rsidRPr="002E53F2" w:rsidRDefault="004537C0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628,498</w:t>
            </w:r>
          </w:p>
        </w:tc>
      </w:tr>
      <w:tr w:rsidR="007613E9" w:rsidRPr="002E53F2" w14:paraId="75DAACD0" w14:textId="77777777" w:rsidTr="00B63572">
        <w:trPr>
          <w:trHeight w:val="261"/>
        </w:trPr>
        <w:tc>
          <w:tcPr>
            <w:tcW w:w="1196" w:type="pct"/>
          </w:tcPr>
          <w:p w14:paraId="7D796679" w14:textId="0F029265" w:rsidR="00EE7DCC" w:rsidRPr="002E53F2" w:rsidRDefault="00EE7DCC" w:rsidP="002E53F2">
            <w:pPr>
              <w:spacing w:line="228" w:lineRule="auto"/>
              <w:ind w:left="162" w:right="-90" w:hanging="176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E53F2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สินทรัพย์</w:t>
            </w:r>
            <w:r w:rsidRPr="002E53F2">
              <w:rPr>
                <w:rFonts w:ascii="Angsana New" w:hAnsi="Angsana New"/>
                <w:sz w:val="25"/>
                <w:szCs w:val="25"/>
                <w:cs/>
                <w:lang w:val="en-GB"/>
              </w:rPr>
              <w:t>อนุพันธ์</w:t>
            </w:r>
            <w:r w:rsidRPr="002E53F2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="004C3143" w:rsidRPr="002E53F2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  <w:r w:rsidRPr="002E53F2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2E53F2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9" w:type="pct"/>
          </w:tcPr>
          <w:p w14:paraId="355D2931" w14:textId="77777777" w:rsidR="00EE7DCC" w:rsidRPr="002E53F2" w:rsidRDefault="00EE7DCC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520212BE" w14:textId="72532AEF" w:rsidR="00EE7DCC" w:rsidRPr="00405C73" w:rsidRDefault="0045623B" w:rsidP="00405C73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99,962</w:t>
            </w:r>
          </w:p>
        </w:tc>
        <w:tc>
          <w:tcPr>
            <w:tcW w:w="508" w:type="pct"/>
            <w:vAlign w:val="bottom"/>
          </w:tcPr>
          <w:p w14:paraId="3495E9FA" w14:textId="0C2E13B7" w:rsidR="00EE7DCC" w:rsidRPr="002E53F2" w:rsidRDefault="00F97BCE" w:rsidP="00640279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763DE552" w14:textId="5EB71976" w:rsidR="00EE7DCC" w:rsidRPr="002E53F2" w:rsidRDefault="00F97BCE" w:rsidP="006C1022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3F938242" w14:textId="7EC2679D" w:rsidR="00EE7DCC" w:rsidRPr="00BC2FAF" w:rsidRDefault="0045623B" w:rsidP="00BC2FA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99,962</w:t>
            </w:r>
          </w:p>
        </w:tc>
        <w:tc>
          <w:tcPr>
            <w:tcW w:w="90" w:type="pct"/>
            <w:vAlign w:val="bottom"/>
          </w:tcPr>
          <w:p w14:paraId="18F90767" w14:textId="77777777" w:rsidR="00EE7DCC" w:rsidRPr="002E53F2" w:rsidRDefault="00EE7DCC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49DC3B3" w14:textId="33670F3B" w:rsidR="00EE7DCC" w:rsidRPr="002E53F2" w:rsidRDefault="00F97BC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369763B" w14:textId="77777777" w:rsidR="00EE7DCC" w:rsidRPr="002E53F2" w:rsidRDefault="00EE7DCC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FE984DC" w14:textId="1020FF36" w:rsidR="00EE7DCC" w:rsidRPr="002E53F2" w:rsidRDefault="001D5BE2" w:rsidP="002E53F2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7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99,962</w:t>
            </w:r>
          </w:p>
        </w:tc>
        <w:tc>
          <w:tcPr>
            <w:tcW w:w="90" w:type="pct"/>
            <w:vAlign w:val="bottom"/>
          </w:tcPr>
          <w:p w14:paraId="0C9AB415" w14:textId="77777777" w:rsidR="00EE7DCC" w:rsidRPr="002E53F2" w:rsidRDefault="00EE7DCC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5FB3A09" w14:textId="4DDD5BDC" w:rsidR="00EE7DCC" w:rsidRPr="002E53F2" w:rsidRDefault="00F97BCE" w:rsidP="002E53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31EE2BC9" w14:textId="77777777" w:rsidR="00EE7DCC" w:rsidRPr="002E53F2" w:rsidRDefault="00EE7DCC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1912808F" w14:textId="513B34D1" w:rsidR="00EE7DCC" w:rsidRPr="002E53F2" w:rsidRDefault="001D5BE2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99,962</w:t>
            </w:r>
          </w:p>
        </w:tc>
      </w:tr>
      <w:tr w:rsidR="00B63572" w:rsidRPr="002E53F2" w14:paraId="360EA38F" w14:textId="77777777" w:rsidTr="00B63572">
        <w:trPr>
          <w:trHeight w:val="261"/>
        </w:trPr>
        <w:tc>
          <w:tcPr>
            <w:tcW w:w="1285" w:type="pct"/>
            <w:gridSpan w:val="2"/>
            <w:vAlign w:val="bottom"/>
          </w:tcPr>
          <w:p w14:paraId="45DC43FD" w14:textId="0992DB62" w:rsidR="00B63572" w:rsidRPr="002E53F2" w:rsidRDefault="00B6357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  <w:r w:rsidRPr="002E53F2">
              <w:rPr>
                <w:rFonts w:ascii="Angsana New" w:hAnsi="Angsana New" w:hint="cs"/>
                <w:sz w:val="25"/>
                <w:szCs w:val="25"/>
                <w:cs/>
              </w:rPr>
              <w:t>สินทรัพย์</w:t>
            </w:r>
            <w:r w:rsidRPr="002E53F2">
              <w:rPr>
                <w:rFonts w:asciiTheme="majorBidi" w:hAnsiTheme="majorBidi" w:cstheme="majorBidi"/>
                <w:sz w:val="25"/>
                <w:szCs w:val="25"/>
                <w:cs/>
              </w:rPr>
              <w:t>อนุพันธ์</w:t>
            </w:r>
            <w:r w:rsidRPr="002E53F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  <w:r w:rsidRPr="002E53F2">
              <w:rPr>
                <w:rFonts w:asciiTheme="majorBidi" w:hAnsiTheme="majorBidi" w:cstheme="majorBidi"/>
                <w:sz w:val="25"/>
                <w:szCs w:val="25"/>
                <w:cs/>
              </w:rPr>
              <w:t>สัญญาแลกเปลี่ยน</w:t>
            </w:r>
            <w:r w:rsidRPr="002E53F2">
              <w:rPr>
                <w:rFonts w:asciiTheme="majorBidi" w:hAnsiTheme="majorBidi" w:cstheme="majorBidi" w:hint="cs"/>
                <w:spacing w:val="-6"/>
                <w:sz w:val="25"/>
                <w:szCs w:val="25"/>
                <w:cs/>
              </w:rPr>
              <w:t>เงินตราต่างประเทศ</w:t>
            </w:r>
          </w:p>
        </w:tc>
        <w:tc>
          <w:tcPr>
            <w:tcW w:w="509" w:type="pct"/>
            <w:vAlign w:val="bottom"/>
          </w:tcPr>
          <w:p w14:paraId="2E291A14" w14:textId="1F2BF351" w:rsidR="00B63572" w:rsidRPr="002E53F2" w:rsidRDefault="00B63572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96,00</w:t>
            </w:r>
            <w:r w:rsidR="00CD0BD3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508" w:type="pct"/>
            <w:vAlign w:val="bottom"/>
          </w:tcPr>
          <w:p w14:paraId="79DA2A95" w14:textId="77777777" w:rsidR="00B63572" w:rsidRPr="002E53F2" w:rsidRDefault="00B63572" w:rsidP="00640279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41A0949C" w14:textId="77777777" w:rsidR="00B63572" w:rsidRPr="002E53F2" w:rsidRDefault="00B63572" w:rsidP="006C1022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4871EF86" w14:textId="5C4973EF" w:rsidR="00B63572" w:rsidRPr="002E53F2" w:rsidRDefault="00B63572" w:rsidP="00BC2FA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96,00</w:t>
            </w:r>
            <w:r w:rsidR="00CD0BD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</w:p>
        </w:tc>
        <w:tc>
          <w:tcPr>
            <w:tcW w:w="90" w:type="pct"/>
            <w:vAlign w:val="bottom"/>
          </w:tcPr>
          <w:p w14:paraId="55FED320" w14:textId="77777777" w:rsidR="00B63572" w:rsidRPr="002E53F2" w:rsidRDefault="00B6357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BF65E99" w14:textId="77777777" w:rsidR="00B63572" w:rsidRPr="002E53F2" w:rsidRDefault="00B63572" w:rsidP="006C1022">
            <w:pPr>
              <w:pStyle w:val="acctfourfigures"/>
              <w:tabs>
                <w:tab w:val="clear" w:pos="765"/>
                <w:tab w:val="decimal" w:pos="6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2597E39B" w14:textId="77777777" w:rsidR="00B63572" w:rsidRPr="002E53F2" w:rsidRDefault="00B6357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F038AD9" w14:textId="325A5027" w:rsidR="00B63572" w:rsidRPr="002E53F2" w:rsidRDefault="00B63572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96,00</w:t>
            </w:r>
            <w:r w:rsidR="00CD0BD3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90" w:type="pct"/>
            <w:vAlign w:val="bottom"/>
          </w:tcPr>
          <w:p w14:paraId="55F282FE" w14:textId="77777777" w:rsidR="00B63572" w:rsidRPr="002E53F2" w:rsidRDefault="00B6357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3983425" w14:textId="77777777" w:rsidR="00B63572" w:rsidRPr="002E53F2" w:rsidRDefault="00B6357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11156289" w14:textId="77777777" w:rsidR="00B63572" w:rsidRPr="002E53F2" w:rsidRDefault="00B6357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7C71D53E" w14:textId="1DE350E6" w:rsidR="00B63572" w:rsidRPr="002E53F2" w:rsidRDefault="00B6357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96,00</w:t>
            </w:r>
            <w:r w:rsidR="00CD0BD3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</w:tr>
      <w:tr w:rsidR="007613E9" w:rsidRPr="002E53F2" w14:paraId="354F30B3" w14:textId="77777777" w:rsidTr="00B63572">
        <w:trPr>
          <w:trHeight w:val="261"/>
        </w:trPr>
        <w:tc>
          <w:tcPr>
            <w:tcW w:w="1196" w:type="pct"/>
          </w:tcPr>
          <w:p w14:paraId="174D72F9" w14:textId="77777777" w:rsidR="00B0226D" w:rsidRPr="002E53F2" w:rsidRDefault="00B0226D" w:rsidP="002E53F2">
            <w:pPr>
              <w:spacing w:line="228" w:lineRule="auto"/>
              <w:ind w:left="162" w:right="-90" w:hanging="176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89" w:type="pct"/>
          </w:tcPr>
          <w:p w14:paraId="1140822B" w14:textId="77777777" w:rsidR="00B0226D" w:rsidRPr="002E53F2" w:rsidRDefault="00B0226D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72CE5893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16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8" w:type="pct"/>
            <w:vAlign w:val="bottom"/>
          </w:tcPr>
          <w:p w14:paraId="7128FF01" w14:textId="77777777" w:rsidR="00B0226D" w:rsidRPr="002E53F2" w:rsidRDefault="00B0226D" w:rsidP="00640279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9" w:type="pct"/>
            <w:vAlign w:val="bottom"/>
          </w:tcPr>
          <w:p w14:paraId="4CCBB017" w14:textId="77777777" w:rsidR="00B0226D" w:rsidRPr="002E53F2" w:rsidRDefault="00B0226D" w:rsidP="006C1022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1" w:type="pct"/>
            <w:vAlign w:val="bottom"/>
          </w:tcPr>
          <w:p w14:paraId="3D2F3D65" w14:textId="77777777" w:rsidR="00B0226D" w:rsidRPr="00BC2FAF" w:rsidRDefault="00B0226D" w:rsidP="00BC2FA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585319C4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7105863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191B7BD3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E6A076C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54AB95CC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59E8B99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3E5E5A47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44BA2CA3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613E9" w:rsidRPr="002E53F2" w14:paraId="01708D9D" w14:textId="77777777" w:rsidTr="00B63572">
        <w:trPr>
          <w:trHeight w:val="64"/>
        </w:trPr>
        <w:tc>
          <w:tcPr>
            <w:tcW w:w="1196" w:type="pct"/>
          </w:tcPr>
          <w:p w14:paraId="115FF26C" w14:textId="6F13546F" w:rsidR="00B0226D" w:rsidRPr="002E53F2" w:rsidRDefault="00B0226D" w:rsidP="002E53F2">
            <w:pPr>
              <w:spacing w:line="228" w:lineRule="auto"/>
              <w:ind w:left="-14" w:right="-90" w:hanging="4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หนี้สินทางการเงิน</w:t>
            </w:r>
          </w:p>
        </w:tc>
        <w:tc>
          <w:tcPr>
            <w:tcW w:w="89" w:type="pct"/>
          </w:tcPr>
          <w:p w14:paraId="28E3E43D" w14:textId="77777777" w:rsidR="00B0226D" w:rsidRPr="002E53F2" w:rsidRDefault="00B0226D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</w:tcPr>
          <w:p w14:paraId="49B7CB2E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8" w:type="pct"/>
          </w:tcPr>
          <w:p w14:paraId="2AFA8771" w14:textId="77777777" w:rsidR="00B0226D" w:rsidRPr="002E53F2" w:rsidRDefault="00B0226D" w:rsidP="00640279">
            <w:pPr>
              <w:pStyle w:val="acctfourfigures"/>
              <w:tabs>
                <w:tab w:val="clear" w:pos="765"/>
                <w:tab w:val="decimal" w:pos="59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9" w:type="pct"/>
          </w:tcPr>
          <w:p w14:paraId="682ACAD2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1" w:type="pct"/>
          </w:tcPr>
          <w:p w14:paraId="4CB3D326" w14:textId="77777777" w:rsidR="00B0226D" w:rsidRPr="00BC2FAF" w:rsidRDefault="00B0226D" w:rsidP="00BC2FA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</w:tcPr>
          <w:p w14:paraId="29B8321F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1A679685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13063C31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713FEF67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90" w:type="pct"/>
          </w:tcPr>
          <w:p w14:paraId="3CD026D3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186E2F6B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561DC947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</w:tcPr>
          <w:p w14:paraId="4FBF857B" w14:textId="77777777" w:rsidR="00B0226D" w:rsidRPr="002E53F2" w:rsidRDefault="00B022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613E9" w:rsidRPr="002E53F2" w14:paraId="760C8C3A" w14:textId="77777777" w:rsidTr="00B63572">
        <w:trPr>
          <w:trHeight w:val="70"/>
        </w:trPr>
        <w:tc>
          <w:tcPr>
            <w:tcW w:w="1196" w:type="pct"/>
          </w:tcPr>
          <w:p w14:paraId="6DCAFE33" w14:textId="5BF9E1F4" w:rsidR="00064D7F" w:rsidRPr="002E53F2" w:rsidRDefault="00064D7F" w:rsidP="002E53F2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ส่วนของเงินกู้ยืมระยะยาวจากสถาบัน</w:t>
            </w:r>
            <w:r w:rsidRPr="002E53F2">
              <w:rPr>
                <w:rFonts w:asciiTheme="majorBidi" w:hAnsiTheme="majorBidi" w:cstheme="majorBidi"/>
                <w:spacing w:val="-8"/>
                <w:sz w:val="25"/>
                <w:szCs w:val="25"/>
                <w:cs/>
                <w:lang w:val="en-GB"/>
              </w:rPr>
              <w:t>การเงินที่ถึงกำหนดชำระภายในหนึ่งปี</w:t>
            </w:r>
          </w:p>
        </w:tc>
        <w:tc>
          <w:tcPr>
            <w:tcW w:w="89" w:type="pct"/>
          </w:tcPr>
          <w:p w14:paraId="1F86D514" w14:textId="77777777" w:rsidR="00064D7F" w:rsidRPr="002E53F2" w:rsidRDefault="00064D7F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12A91F22" w14:textId="776CA1B3" w:rsidR="00064D7F" w:rsidRPr="002E53F2" w:rsidRDefault="00A14D7D" w:rsidP="004B1B4B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8" w:type="pct"/>
            <w:vAlign w:val="bottom"/>
          </w:tcPr>
          <w:p w14:paraId="7D1C1E09" w14:textId="1BABC05F" w:rsidR="00064D7F" w:rsidRPr="006C1022" w:rsidRDefault="008E2510" w:rsidP="00640279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C102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9" w:type="pct"/>
            <w:vAlign w:val="bottom"/>
          </w:tcPr>
          <w:p w14:paraId="3AB9326F" w14:textId="33B88E40" w:rsidR="00064D7F" w:rsidRPr="002E53F2" w:rsidRDefault="00875CEB" w:rsidP="002E53F2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21,118,319</w:t>
            </w:r>
          </w:p>
        </w:tc>
        <w:tc>
          <w:tcPr>
            <w:tcW w:w="361" w:type="pct"/>
            <w:vAlign w:val="bottom"/>
          </w:tcPr>
          <w:p w14:paraId="6DD0AD34" w14:textId="3176FE70" w:rsidR="00064D7F" w:rsidRPr="00BC2FAF" w:rsidRDefault="00A14D7D" w:rsidP="00BC2FA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21,118,319</w:t>
            </w:r>
          </w:p>
        </w:tc>
        <w:tc>
          <w:tcPr>
            <w:tcW w:w="90" w:type="pct"/>
            <w:vAlign w:val="bottom"/>
          </w:tcPr>
          <w:p w14:paraId="79919EC5" w14:textId="77777777" w:rsidR="00064D7F" w:rsidRPr="002E53F2" w:rsidRDefault="00064D7F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284E792" w14:textId="0265E060" w:rsidR="00064D7F" w:rsidRPr="006C1022" w:rsidRDefault="00A14D7D" w:rsidP="006C1022">
            <w:pPr>
              <w:pStyle w:val="acctfourfigures"/>
              <w:tabs>
                <w:tab w:val="clear" w:pos="765"/>
                <w:tab w:val="decimal" w:pos="6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1FB4BD8F" w14:textId="77777777" w:rsidR="00064D7F" w:rsidRPr="002E53F2" w:rsidRDefault="00064D7F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3D8D18A" w14:textId="195D6DE3" w:rsidR="00064D7F" w:rsidRPr="002E53F2" w:rsidRDefault="00A14D7D" w:rsidP="00640279">
            <w:pPr>
              <w:pStyle w:val="acctfourfigures"/>
              <w:tabs>
                <w:tab w:val="clear" w:pos="765"/>
                <w:tab w:val="decimal" w:pos="597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5FEB9CFB" w14:textId="77777777" w:rsidR="00064D7F" w:rsidRPr="002E53F2" w:rsidRDefault="00064D7F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CF24124" w14:textId="72CE685F" w:rsidR="00064D7F" w:rsidRPr="002E53F2" w:rsidRDefault="00044027" w:rsidP="002E53F2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Theme="majorBidi" w:hAnsiTheme="majorBidi" w:cstheme="majorBidi"/>
                <w:sz w:val="25"/>
                <w:szCs w:val="25"/>
              </w:rPr>
            </w:pPr>
            <w:r w:rsidRPr="00044027">
              <w:rPr>
                <w:rFonts w:asciiTheme="majorBidi" w:hAnsiTheme="majorBidi" w:cstheme="majorBidi"/>
                <w:sz w:val="25"/>
                <w:szCs w:val="25"/>
              </w:rPr>
              <w:t>21,381,566</w:t>
            </w:r>
          </w:p>
        </w:tc>
        <w:tc>
          <w:tcPr>
            <w:tcW w:w="90" w:type="pct"/>
            <w:vAlign w:val="bottom"/>
          </w:tcPr>
          <w:p w14:paraId="24B9FADD" w14:textId="77777777" w:rsidR="00064D7F" w:rsidRPr="002E53F2" w:rsidRDefault="00064D7F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0DD9C2A2" w14:textId="540B234F" w:rsidR="00064D7F" w:rsidRPr="002E53F2" w:rsidRDefault="00044027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044027">
              <w:rPr>
                <w:rFonts w:ascii="Angsana New" w:hAnsi="Angsana New" w:cs="Angsana New"/>
                <w:sz w:val="25"/>
                <w:szCs w:val="25"/>
              </w:rPr>
              <w:t>21,381,566</w:t>
            </w:r>
          </w:p>
        </w:tc>
      </w:tr>
      <w:tr w:rsidR="00B63572" w:rsidRPr="002E53F2" w14:paraId="34368D55" w14:textId="77777777" w:rsidTr="00B63572">
        <w:trPr>
          <w:trHeight w:val="70"/>
        </w:trPr>
        <w:tc>
          <w:tcPr>
            <w:tcW w:w="1285" w:type="pct"/>
            <w:gridSpan w:val="2"/>
          </w:tcPr>
          <w:p w14:paraId="25FEF15A" w14:textId="2933C550" w:rsidR="00B63572" w:rsidRPr="002E53F2" w:rsidRDefault="00B63572" w:rsidP="00461CC4">
            <w:pPr>
              <w:pStyle w:val="acctfourfigures"/>
              <w:tabs>
                <w:tab w:val="clear" w:pos="765"/>
              </w:tabs>
              <w:spacing w:line="228" w:lineRule="auto"/>
              <w:ind w:left="-21" w:right="-90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  <w:r w:rsidRPr="00B63572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หนี้สินอนุพันธ์ระยะสั้น</w:t>
            </w:r>
            <w:r w:rsidRPr="00B63572">
              <w:rPr>
                <w:rFonts w:asciiTheme="majorBidi" w:hAnsiTheme="majorBidi" w:cstheme="majorBidi"/>
                <w:spacing w:val="-6"/>
                <w:sz w:val="25"/>
                <w:szCs w:val="25"/>
              </w:rPr>
              <w:t xml:space="preserve"> - </w:t>
            </w:r>
            <w:r w:rsidRPr="00B63572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สัญญาแลกเปลี่ยนอัตราดอกเบี้ย</w:t>
            </w:r>
          </w:p>
        </w:tc>
        <w:tc>
          <w:tcPr>
            <w:tcW w:w="509" w:type="pct"/>
            <w:vAlign w:val="bottom"/>
          </w:tcPr>
          <w:p w14:paraId="407DBE85" w14:textId="67F65A6A" w:rsidR="00B63572" w:rsidRPr="002E53F2" w:rsidRDefault="00BD0BF2" w:rsidP="001E42A5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49,552</w:t>
            </w:r>
          </w:p>
        </w:tc>
        <w:tc>
          <w:tcPr>
            <w:tcW w:w="508" w:type="pct"/>
            <w:vAlign w:val="bottom"/>
          </w:tcPr>
          <w:p w14:paraId="3302D054" w14:textId="29F20FEA" w:rsidR="00B63572" w:rsidRPr="006C1022" w:rsidRDefault="00B63572" w:rsidP="00640279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9" w:type="pct"/>
            <w:vAlign w:val="bottom"/>
          </w:tcPr>
          <w:p w14:paraId="0DFF0275" w14:textId="46594425" w:rsidR="00B63572" w:rsidRPr="002E53F2" w:rsidRDefault="00B63572" w:rsidP="006C1022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0B0DF11D" w14:textId="11256B61" w:rsidR="00B63572" w:rsidRPr="002E53F2" w:rsidRDefault="00BD0BF2" w:rsidP="00BC2FA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49,552</w:t>
            </w:r>
          </w:p>
        </w:tc>
        <w:tc>
          <w:tcPr>
            <w:tcW w:w="90" w:type="pct"/>
            <w:vAlign w:val="bottom"/>
          </w:tcPr>
          <w:p w14:paraId="30E79843" w14:textId="77777777" w:rsidR="00B63572" w:rsidRPr="002E53F2" w:rsidRDefault="00B63572" w:rsidP="001E42A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FC91B0E" w14:textId="0DD790C2" w:rsidR="00B63572" w:rsidRPr="002E53F2" w:rsidRDefault="00B63572" w:rsidP="006C1022">
            <w:pPr>
              <w:pStyle w:val="acctfourfigures"/>
              <w:tabs>
                <w:tab w:val="clear" w:pos="765"/>
                <w:tab w:val="decimal" w:pos="6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211FC453" w14:textId="77777777" w:rsidR="00B63572" w:rsidRPr="002E53F2" w:rsidRDefault="00B63572" w:rsidP="001E42A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ABB6EA1" w14:textId="39394D45" w:rsidR="00B63572" w:rsidRPr="002E53F2" w:rsidRDefault="00BD0BF2" w:rsidP="001E42A5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49,552</w:t>
            </w:r>
          </w:p>
        </w:tc>
        <w:tc>
          <w:tcPr>
            <w:tcW w:w="90" w:type="pct"/>
            <w:vAlign w:val="bottom"/>
          </w:tcPr>
          <w:p w14:paraId="63900575" w14:textId="77777777" w:rsidR="00B63572" w:rsidRPr="002E53F2" w:rsidRDefault="00B63572" w:rsidP="001E42A5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72E33B8" w14:textId="222BAC4B" w:rsidR="00B63572" w:rsidRPr="002E53F2" w:rsidRDefault="00B63572" w:rsidP="001E42A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3282E7FF" w14:textId="77777777" w:rsidR="00B63572" w:rsidRPr="002E53F2" w:rsidRDefault="00B63572" w:rsidP="001E42A5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630AE66B" w14:textId="6DF58361" w:rsidR="00B63572" w:rsidRPr="002E53F2" w:rsidRDefault="00BD0BF2" w:rsidP="001E42A5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49,552</w:t>
            </w:r>
          </w:p>
        </w:tc>
      </w:tr>
      <w:tr w:rsidR="001E42A5" w:rsidRPr="002E53F2" w14:paraId="38ACB8B2" w14:textId="77777777" w:rsidTr="00B63572">
        <w:trPr>
          <w:trHeight w:val="70"/>
        </w:trPr>
        <w:tc>
          <w:tcPr>
            <w:tcW w:w="1196" w:type="pct"/>
          </w:tcPr>
          <w:p w14:paraId="4659E87B" w14:textId="5C39C9C5" w:rsidR="001E42A5" w:rsidRPr="00C21C31" w:rsidRDefault="001E42A5" w:rsidP="001E42A5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C21C31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หนี้สินอนุพันธ์ระยะสั้น</w:t>
            </w:r>
            <w:r w:rsidRPr="00C21C31">
              <w:rPr>
                <w:rFonts w:asciiTheme="majorBidi" w:hAnsiTheme="majorBidi" w:cstheme="majorBidi"/>
                <w:spacing w:val="-2"/>
                <w:sz w:val="25"/>
                <w:szCs w:val="25"/>
              </w:rPr>
              <w:t xml:space="preserve"> - </w:t>
            </w:r>
            <w:r w:rsidRPr="00C21C31">
              <w:rPr>
                <w:rFonts w:asciiTheme="majorBidi" w:hAnsiTheme="majorBidi" w:cstheme="majorBidi"/>
                <w:spacing w:val="-2"/>
                <w:sz w:val="25"/>
                <w:szCs w:val="25"/>
                <w:cs/>
                <w:lang w:val="en-GB"/>
              </w:rPr>
              <w:t>สัญญา</w:t>
            </w:r>
            <w:r w:rsidRPr="00C21C31">
              <w:rPr>
                <w:rFonts w:asciiTheme="majorBidi" w:hAnsiTheme="majorBidi" w:cstheme="majorBidi" w:hint="cs"/>
                <w:spacing w:val="-2"/>
                <w:sz w:val="25"/>
                <w:szCs w:val="25"/>
                <w:cs/>
                <w:lang w:val="en-GB"/>
              </w:rPr>
              <w:t>แ</w:t>
            </w:r>
            <w:r w:rsidRPr="00C21C31">
              <w:rPr>
                <w:rFonts w:asciiTheme="majorBidi" w:hAnsiTheme="majorBidi" w:cstheme="majorBidi"/>
                <w:spacing w:val="-2"/>
                <w:sz w:val="25"/>
                <w:szCs w:val="25"/>
                <w:cs/>
                <w:lang w:val="en-GB"/>
              </w:rPr>
              <w:t>ลกเปลี่ยน</w:t>
            </w:r>
            <w:r w:rsidRPr="00C21C31">
              <w:rPr>
                <w:rFonts w:asciiTheme="majorBidi" w:hAnsiTheme="majorBidi" w:cstheme="majorBidi" w:hint="cs"/>
                <w:spacing w:val="-2"/>
                <w:sz w:val="25"/>
                <w:szCs w:val="25"/>
                <w:cs/>
                <w:lang w:val="en-GB"/>
              </w:rPr>
              <w:t>เงินตราต่างประเทศและ</w:t>
            </w:r>
            <w:r w:rsidRPr="00C21C31">
              <w:rPr>
                <w:rFonts w:asciiTheme="majorBidi" w:hAnsiTheme="majorBidi" w:cstheme="majorBidi"/>
                <w:spacing w:val="-2"/>
                <w:sz w:val="25"/>
                <w:szCs w:val="25"/>
                <w:cs/>
                <w:lang w:val="en-GB"/>
              </w:rPr>
              <w:t>อัตรา</w:t>
            </w:r>
            <w:r w:rsidRPr="00C21C31">
              <w:rPr>
                <w:rFonts w:asciiTheme="majorBidi" w:hAnsiTheme="majorBidi" w:cstheme="majorBidi" w:hint="cs"/>
                <w:spacing w:val="-2"/>
                <w:sz w:val="25"/>
                <w:szCs w:val="25"/>
                <w:cs/>
                <w:lang w:val="en-GB"/>
              </w:rPr>
              <w:t>ด</w:t>
            </w:r>
            <w:r w:rsidRPr="00C21C31">
              <w:rPr>
                <w:rFonts w:asciiTheme="majorBidi" w:hAnsiTheme="majorBidi" w:cstheme="majorBidi"/>
                <w:spacing w:val="-2"/>
                <w:sz w:val="25"/>
                <w:szCs w:val="25"/>
                <w:cs/>
                <w:lang w:val="en-GB"/>
              </w:rPr>
              <w:t>อกเบี้ย</w:t>
            </w:r>
          </w:p>
        </w:tc>
        <w:tc>
          <w:tcPr>
            <w:tcW w:w="89" w:type="pct"/>
          </w:tcPr>
          <w:p w14:paraId="02389732" w14:textId="77777777" w:rsidR="001E42A5" w:rsidRPr="002E53F2" w:rsidRDefault="001E42A5" w:rsidP="001E42A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500D0AD7" w14:textId="30BC4AD3" w:rsidR="001E42A5" w:rsidRPr="002E53F2" w:rsidRDefault="001E42A5" w:rsidP="001E42A5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211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Pr="002E211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918</w:t>
            </w:r>
          </w:p>
        </w:tc>
        <w:tc>
          <w:tcPr>
            <w:tcW w:w="508" w:type="pct"/>
            <w:vAlign w:val="bottom"/>
          </w:tcPr>
          <w:p w14:paraId="1F65C45C" w14:textId="4A3BE637" w:rsidR="001E42A5" w:rsidRPr="002E53F2" w:rsidRDefault="001E42A5" w:rsidP="00640279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9" w:type="pct"/>
            <w:vAlign w:val="bottom"/>
          </w:tcPr>
          <w:p w14:paraId="1E2AB745" w14:textId="76FBB703" w:rsidR="001E42A5" w:rsidRPr="002E53F2" w:rsidRDefault="001E42A5" w:rsidP="006C1022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67C58E3B" w14:textId="3FD2413E" w:rsidR="001E42A5" w:rsidRPr="002E53F2" w:rsidRDefault="001E42A5" w:rsidP="00BC2FA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BC2FAF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Pr="00BC2FAF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,918</w:t>
            </w:r>
          </w:p>
        </w:tc>
        <w:tc>
          <w:tcPr>
            <w:tcW w:w="90" w:type="pct"/>
            <w:vAlign w:val="bottom"/>
          </w:tcPr>
          <w:p w14:paraId="20EE682B" w14:textId="77777777" w:rsidR="001E42A5" w:rsidRPr="002E53F2" w:rsidRDefault="001E42A5" w:rsidP="001E42A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51F0153" w14:textId="094A01D9" w:rsidR="001E42A5" w:rsidRPr="002E53F2" w:rsidRDefault="00C70BA2" w:rsidP="006C1022">
            <w:pPr>
              <w:pStyle w:val="acctfourfigures"/>
              <w:tabs>
                <w:tab w:val="clear" w:pos="765"/>
                <w:tab w:val="decimal" w:pos="6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cs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4182C6D6" w14:textId="77777777" w:rsidR="001E42A5" w:rsidRPr="002E53F2" w:rsidRDefault="001E42A5" w:rsidP="001E42A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112D8FB" w14:textId="6CBED3EB" w:rsidR="001E42A5" w:rsidRPr="002E53F2" w:rsidRDefault="001E42A5" w:rsidP="001E42A5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211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Pr="002E211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918</w:t>
            </w:r>
          </w:p>
        </w:tc>
        <w:tc>
          <w:tcPr>
            <w:tcW w:w="90" w:type="pct"/>
            <w:vAlign w:val="bottom"/>
          </w:tcPr>
          <w:p w14:paraId="5B1AFBD6" w14:textId="77777777" w:rsidR="001E42A5" w:rsidRPr="002E53F2" w:rsidRDefault="001E42A5" w:rsidP="001E42A5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53C14BD" w14:textId="19668FA6" w:rsidR="001E42A5" w:rsidRPr="002E53F2" w:rsidRDefault="001E42A5" w:rsidP="00640279">
            <w:pPr>
              <w:pStyle w:val="acctfourfigures"/>
              <w:tabs>
                <w:tab w:val="clear" w:pos="765"/>
                <w:tab w:val="decimal" w:pos="59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5CF461E3" w14:textId="77777777" w:rsidR="001E42A5" w:rsidRPr="002E53F2" w:rsidRDefault="001E42A5" w:rsidP="001E42A5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265C2964" w14:textId="1B03E97E" w:rsidR="001E42A5" w:rsidRPr="002E53F2" w:rsidRDefault="001E42A5" w:rsidP="001E42A5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211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Pr="002E211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918</w:t>
            </w:r>
          </w:p>
        </w:tc>
      </w:tr>
      <w:tr w:rsidR="00E747EC" w:rsidRPr="002E53F2" w14:paraId="72AA7D1A" w14:textId="77777777" w:rsidTr="00B63572">
        <w:trPr>
          <w:trHeight w:val="70"/>
        </w:trPr>
        <w:tc>
          <w:tcPr>
            <w:tcW w:w="1196" w:type="pct"/>
          </w:tcPr>
          <w:p w14:paraId="3B93D9F8" w14:textId="5ADBEFAB" w:rsidR="00E747EC" w:rsidRPr="00C21C31" w:rsidRDefault="004849CF" w:rsidP="001E42A5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4849CF">
              <w:rPr>
                <w:rFonts w:asciiTheme="majorBidi" w:hAnsiTheme="majorBidi" w:hint="cs"/>
                <w:spacing w:val="-2"/>
                <w:sz w:val="25"/>
                <w:szCs w:val="25"/>
                <w:cs/>
              </w:rPr>
              <w:t>หนี้สินอนุพันธ์</w:t>
            </w:r>
            <w:r w:rsidRPr="004849CF">
              <w:rPr>
                <w:rFonts w:asciiTheme="majorBidi" w:hAnsiTheme="majorBidi"/>
                <w:spacing w:val="-2"/>
                <w:sz w:val="25"/>
                <w:szCs w:val="25"/>
                <w:cs/>
              </w:rPr>
              <w:t xml:space="preserve"> - </w:t>
            </w:r>
            <w:r w:rsidRPr="004849CF">
              <w:rPr>
                <w:rFonts w:asciiTheme="majorBidi" w:hAnsiTheme="majorBidi" w:hint="cs"/>
                <w:spacing w:val="-2"/>
                <w:sz w:val="25"/>
                <w:szCs w:val="25"/>
                <w:cs/>
              </w:rPr>
              <w:t>สัญญาแลกเปลี่ยนอัตราดอกเบี้ย</w:t>
            </w:r>
          </w:p>
        </w:tc>
        <w:tc>
          <w:tcPr>
            <w:tcW w:w="89" w:type="pct"/>
          </w:tcPr>
          <w:p w14:paraId="321DC334" w14:textId="77777777" w:rsidR="00E747EC" w:rsidRPr="002E53F2" w:rsidRDefault="00E747EC" w:rsidP="001E42A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3AD68000" w14:textId="258DA49C" w:rsidR="00E747EC" w:rsidRPr="002E2110" w:rsidRDefault="00C70BA2" w:rsidP="001E42A5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8,1</w:t>
            </w:r>
            <w:r w:rsidR="00595F15">
              <w:rPr>
                <w:rFonts w:asciiTheme="majorBidi" w:hAnsiTheme="majorBidi" w:cstheme="majorBidi"/>
                <w:sz w:val="25"/>
                <w:szCs w:val="25"/>
              </w:rPr>
              <w:t>69</w:t>
            </w:r>
          </w:p>
        </w:tc>
        <w:tc>
          <w:tcPr>
            <w:tcW w:w="508" w:type="pct"/>
            <w:vAlign w:val="bottom"/>
          </w:tcPr>
          <w:p w14:paraId="51F95F3C" w14:textId="264408B1" w:rsidR="00E747EC" w:rsidRDefault="00C70BA2" w:rsidP="00640279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9" w:type="pct"/>
            <w:vAlign w:val="bottom"/>
          </w:tcPr>
          <w:p w14:paraId="66C75577" w14:textId="1B0E41EC" w:rsidR="00E747EC" w:rsidRDefault="00C70BA2" w:rsidP="006C1022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082699D0" w14:textId="278ADAD1" w:rsidR="00E747EC" w:rsidRPr="00BC2FAF" w:rsidRDefault="00C70BA2" w:rsidP="00BC2FA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8,1</w:t>
            </w:r>
            <w:r w:rsidR="00595F15">
              <w:rPr>
                <w:rFonts w:asciiTheme="majorBidi" w:hAnsiTheme="majorBidi" w:cstheme="majorBidi"/>
                <w:sz w:val="25"/>
                <w:szCs w:val="25"/>
              </w:rPr>
              <w:t>69</w:t>
            </w:r>
          </w:p>
        </w:tc>
        <w:tc>
          <w:tcPr>
            <w:tcW w:w="90" w:type="pct"/>
            <w:vAlign w:val="bottom"/>
          </w:tcPr>
          <w:p w14:paraId="4BE78366" w14:textId="77777777" w:rsidR="00E747EC" w:rsidRPr="002E53F2" w:rsidRDefault="00E747EC" w:rsidP="001E42A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BA8BACC" w14:textId="7A4A23BD" w:rsidR="00E747EC" w:rsidRPr="002E53F2" w:rsidRDefault="00C70BA2" w:rsidP="006C1022">
            <w:pPr>
              <w:pStyle w:val="acctfourfigures"/>
              <w:tabs>
                <w:tab w:val="clear" w:pos="765"/>
                <w:tab w:val="decimal" w:pos="6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cs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312D64F" w14:textId="77777777" w:rsidR="00E747EC" w:rsidRPr="002E53F2" w:rsidRDefault="00E747EC" w:rsidP="001E42A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4B4895C" w14:textId="744C8D2E" w:rsidR="00E747EC" w:rsidRPr="002E2110" w:rsidRDefault="00C70BA2" w:rsidP="001E42A5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8,1</w:t>
            </w:r>
            <w:r w:rsidR="00595F15">
              <w:rPr>
                <w:rFonts w:asciiTheme="majorBidi" w:hAnsiTheme="majorBidi" w:cstheme="majorBidi"/>
                <w:sz w:val="25"/>
                <w:szCs w:val="25"/>
              </w:rPr>
              <w:t>69</w:t>
            </w:r>
          </w:p>
        </w:tc>
        <w:tc>
          <w:tcPr>
            <w:tcW w:w="90" w:type="pct"/>
            <w:vAlign w:val="bottom"/>
          </w:tcPr>
          <w:p w14:paraId="7D068781" w14:textId="77777777" w:rsidR="00E747EC" w:rsidRPr="002E53F2" w:rsidRDefault="00E747EC" w:rsidP="001E42A5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E894E14" w14:textId="2DCF06F1" w:rsidR="00E747EC" w:rsidRDefault="00C70BA2" w:rsidP="00640279">
            <w:pPr>
              <w:pStyle w:val="acctfourfigures"/>
              <w:tabs>
                <w:tab w:val="clear" w:pos="765"/>
                <w:tab w:val="decimal" w:pos="59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74855CF5" w14:textId="77777777" w:rsidR="00E747EC" w:rsidRPr="002E53F2" w:rsidRDefault="00E747EC" w:rsidP="001E42A5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3B4C2169" w14:textId="281BC575" w:rsidR="00E747EC" w:rsidRPr="002E2110" w:rsidRDefault="00C70BA2" w:rsidP="001E42A5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8,1</w:t>
            </w:r>
            <w:r w:rsidR="00A521C5">
              <w:rPr>
                <w:rFonts w:asciiTheme="majorBidi" w:hAnsiTheme="majorBidi" w:cstheme="majorBidi"/>
                <w:sz w:val="25"/>
                <w:szCs w:val="25"/>
              </w:rPr>
              <w:t>69</w:t>
            </w:r>
          </w:p>
        </w:tc>
      </w:tr>
      <w:tr w:rsidR="007613E9" w:rsidRPr="002E53F2" w14:paraId="3D674E2C" w14:textId="77777777" w:rsidTr="00B63572">
        <w:trPr>
          <w:trHeight w:val="261"/>
        </w:trPr>
        <w:tc>
          <w:tcPr>
            <w:tcW w:w="1196" w:type="pct"/>
          </w:tcPr>
          <w:p w14:paraId="5A6C82EE" w14:textId="470D67DB" w:rsidR="00064D7F" w:rsidRPr="002E53F2" w:rsidRDefault="00064D7F" w:rsidP="002E53F2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เงินกู้ยืม</w:t>
            </w:r>
            <w:r w:rsidRPr="002E53F2">
              <w:rPr>
                <w:rFonts w:asciiTheme="majorBidi" w:hAnsiTheme="majorBidi" w:cstheme="majorBidi"/>
                <w:sz w:val="25"/>
                <w:szCs w:val="25"/>
                <w:cs/>
              </w:rPr>
              <w:t>ระยะยาว</w:t>
            </w:r>
            <w:r w:rsidRPr="002E53F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จากสถาบันการเงิน</w:t>
            </w:r>
          </w:p>
        </w:tc>
        <w:tc>
          <w:tcPr>
            <w:tcW w:w="89" w:type="pct"/>
          </w:tcPr>
          <w:p w14:paraId="0FE7DA07" w14:textId="77777777" w:rsidR="00064D7F" w:rsidRPr="002E53F2" w:rsidRDefault="00064D7F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4CA3F1CB" w14:textId="6BBD0D75" w:rsidR="00064D7F" w:rsidRPr="002E53F2" w:rsidRDefault="00A14D7D" w:rsidP="004B1B4B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8" w:type="pct"/>
            <w:vAlign w:val="bottom"/>
          </w:tcPr>
          <w:p w14:paraId="487FDBE0" w14:textId="7807AE06" w:rsidR="00064D7F" w:rsidRPr="002E53F2" w:rsidRDefault="00BF7D2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16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99,962</w:t>
            </w:r>
          </w:p>
        </w:tc>
        <w:tc>
          <w:tcPr>
            <w:tcW w:w="509" w:type="pct"/>
            <w:vAlign w:val="bottom"/>
          </w:tcPr>
          <w:p w14:paraId="6C230620" w14:textId="6C24EEBC" w:rsidR="00064D7F" w:rsidRPr="002E53F2" w:rsidRDefault="00BF7D2E" w:rsidP="002E53F2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50,540,3</w:t>
            </w:r>
            <w:r w:rsidR="00055696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79</w:t>
            </w:r>
          </w:p>
        </w:tc>
        <w:tc>
          <w:tcPr>
            <w:tcW w:w="361" w:type="pct"/>
            <w:vAlign w:val="bottom"/>
          </w:tcPr>
          <w:p w14:paraId="16AEED18" w14:textId="225FDC8B" w:rsidR="00064D7F" w:rsidRPr="00BC2FAF" w:rsidRDefault="00BF7D2E" w:rsidP="00BC2FA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50,640,341</w:t>
            </w:r>
          </w:p>
        </w:tc>
        <w:tc>
          <w:tcPr>
            <w:tcW w:w="90" w:type="pct"/>
            <w:vAlign w:val="bottom"/>
          </w:tcPr>
          <w:p w14:paraId="4FCA61BF" w14:textId="77777777" w:rsidR="00064D7F" w:rsidRPr="002E53F2" w:rsidRDefault="00064D7F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214C6C9" w14:textId="220D9FCA" w:rsidR="00064D7F" w:rsidRPr="006C1022" w:rsidRDefault="00A14D7D" w:rsidP="006C1022">
            <w:pPr>
              <w:pStyle w:val="acctfourfigures"/>
              <w:tabs>
                <w:tab w:val="clear" w:pos="765"/>
                <w:tab w:val="decimal" w:pos="6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121AE42A" w14:textId="77777777" w:rsidR="00064D7F" w:rsidRPr="002E53F2" w:rsidRDefault="00064D7F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CAFDC40" w14:textId="7FB7CA51" w:rsidR="00064D7F" w:rsidRPr="002E53F2" w:rsidRDefault="00A14D7D" w:rsidP="00640279">
            <w:pPr>
              <w:pStyle w:val="acctfourfigures"/>
              <w:tabs>
                <w:tab w:val="clear" w:pos="765"/>
                <w:tab w:val="decimal" w:pos="597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71A1578B" w14:textId="77777777" w:rsidR="00064D7F" w:rsidRPr="002E53F2" w:rsidRDefault="00064D7F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5A85699" w14:textId="57E5D603" w:rsidR="00064D7F" w:rsidRPr="002E53F2" w:rsidRDefault="00044027" w:rsidP="002E53F2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044027">
              <w:rPr>
                <w:rFonts w:asciiTheme="majorBidi" w:hAnsiTheme="majorBidi" w:cstheme="majorBidi"/>
                <w:sz w:val="25"/>
                <w:szCs w:val="25"/>
              </w:rPr>
              <w:t>51,564,270</w:t>
            </w:r>
          </w:p>
        </w:tc>
        <w:tc>
          <w:tcPr>
            <w:tcW w:w="90" w:type="pct"/>
            <w:vAlign w:val="bottom"/>
          </w:tcPr>
          <w:p w14:paraId="360F0306" w14:textId="77777777" w:rsidR="00064D7F" w:rsidRPr="002E53F2" w:rsidRDefault="00064D7F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78F3D60B" w14:textId="516AF88B" w:rsidR="00064D7F" w:rsidRPr="002E53F2" w:rsidRDefault="00044027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044027">
              <w:rPr>
                <w:rFonts w:ascii="Angsana New" w:hAnsi="Angsana New" w:cs="Angsana New"/>
                <w:sz w:val="25"/>
                <w:szCs w:val="25"/>
              </w:rPr>
              <w:t>51,564,270</w:t>
            </w:r>
          </w:p>
        </w:tc>
      </w:tr>
      <w:tr w:rsidR="0017646D" w:rsidRPr="002E53F2" w14:paraId="626458ED" w14:textId="77777777" w:rsidTr="00B63572">
        <w:trPr>
          <w:trHeight w:val="261"/>
        </w:trPr>
        <w:tc>
          <w:tcPr>
            <w:tcW w:w="1196" w:type="pct"/>
          </w:tcPr>
          <w:p w14:paraId="54A2A49A" w14:textId="77777777" w:rsidR="0017646D" w:rsidRPr="002E53F2" w:rsidRDefault="0017646D" w:rsidP="002E53F2">
            <w:pPr>
              <w:spacing w:line="228" w:lineRule="auto"/>
              <w:ind w:left="180" w:hanging="18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89" w:type="pct"/>
          </w:tcPr>
          <w:p w14:paraId="7E9198EF" w14:textId="77777777" w:rsidR="0017646D" w:rsidRPr="002E53F2" w:rsidRDefault="0017646D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32A505BB" w14:textId="77777777" w:rsidR="0017646D" w:rsidRPr="002E53F2" w:rsidRDefault="0017646D" w:rsidP="004B1B4B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508" w:type="pct"/>
            <w:vAlign w:val="bottom"/>
          </w:tcPr>
          <w:p w14:paraId="7FD9A8FA" w14:textId="77777777" w:rsidR="0017646D" w:rsidRPr="002E53F2" w:rsidRDefault="0017646D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16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5C347B0D" w14:textId="77777777" w:rsidR="0017646D" w:rsidRPr="002E53F2" w:rsidRDefault="0017646D" w:rsidP="002E53F2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361" w:type="pct"/>
            <w:vAlign w:val="bottom"/>
          </w:tcPr>
          <w:p w14:paraId="646181DB" w14:textId="77777777" w:rsidR="0017646D" w:rsidRPr="002E53F2" w:rsidRDefault="0017646D" w:rsidP="00BC2FA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0BBF8A20" w14:textId="77777777" w:rsidR="0017646D" w:rsidRPr="002E53F2" w:rsidRDefault="001764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E229FC0" w14:textId="77777777" w:rsidR="0017646D" w:rsidRPr="002E53F2" w:rsidRDefault="0017646D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21577672" w14:textId="77777777" w:rsidR="0017646D" w:rsidRPr="002E53F2" w:rsidRDefault="001764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367CA42" w14:textId="77777777" w:rsidR="0017646D" w:rsidRPr="002E53F2" w:rsidRDefault="0017646D" w:rsidP="002E53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2FC70D76" w14:textId="77777777" w:rsidR="0017646D" w:rsidRPr="002E53F2" w:rsidRDefault="0017646D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25C2649" w14:textId="77777777" w:rsidR="0017646D" w:rsidRPr="00044027" w:rsidRDefault="0017646D" w:rsidP="002E53F2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24357DC3" w14:textId="77777777" w:rsidR="0017646D" w:rsidRPr="002E53F2" w:rsidRDefault="0017646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33266102" w14:textId="77777777" w:rsidR="0017646D" w:rsidRPr="00044027" w:rsidRDefault="0017646D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5757FA" w:rsidRPr="002E53F2" w14:paraId="68FB9B44" w14:textId="77777777" w:rsidTr="00B63572">
        <w:trPr>
          <w:trHeight w:val="261"/>
        </w:trPr>
        <w:tc>
          <w:tcPr>
            <w:tcW w:w="1196" w:type="pct"/>
          </w:tcPr>
          <w:p w14:paraId="445B6CE4" w14:textId="77777777" w:rsidR="005757FA" w:rsidRPr="002E53F2" w:rsidRDefault="005757FA" w:rsidP="002E53F2">
            <w:pPr>
              <w:spacing w:line="228" w:lineRule="auto"/>
              <w:ind w:left="180" w:hanging="18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89" w:type="pct"/>
          </w:tcPr>
          <w:p w14:paraId="026D368E" w14:textId="77777777" w:rsidR="005757FA" w:rsidRPr="002E53F2" w:rsidRDefault="005757F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32D2A341" w14:textId="77777777" w:rsidR="005757FA" w:rsidRPr="002E53F2" w:rsidRDefault="005757FA" w:rsidP="004B1B4B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508" w:type="pct"/>
            <w:vAlign w:val="bottom"/>
          </w:tcPr>
          <w:p w14:paraId="55CDBAE6" w14:textId="77777777" w:rsidR="005757FA" w:rsidRPr="002E53F2" w:rsidRDefault="005757F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16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5087E292" w14:textId="77777777" w:rsidR="005757FA" w:rsidRPr="002E53F2" w:rsidRDefault="005757FA" w:rsidP="002E53F2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361" w:type="pct"/>
            <w:vAlign w:val="bottom"/>
          </w:tcPr>
          <w:p w14:paraId="080BCCCA" w14:textId="77777777" w:rsidR="005757FA" w:rsidRPr="002E53F2" w:rsidRDefault="005757FA" w:rsidP="00BC2FA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47BC1B61" w14:textId="77777777" w:rsidR="005757FA" w:rsidRPr="002E53F2" w:rsidRDefault="005757F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6732258" w14:textId="77777777" w:rsidR="005757FA" w:rsidRPr="002E53F2" w:rsidRDefault="005757F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59F95618" w14:textId="77777777" w:rsidR="005757FA" w:rsidRPr="002E53F2" w:rsidRDefault="005757F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D68C58A" w14:textId="77777777" w:rsidR="005757FA" w:rsidRPr="002E53F2" w:rsidRDefault="005757FA" w:rsidP="002E53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476F0B69" w14:textId="77777777" w:rsidR="005757FA" w:rsidRPr="002E53F2" w:rsidRDefault="005757FA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A15918A" w14:textId="77777777" w:rsidR="005757FA" w:rsidRPr="00044027" w:rsidRDefault="005757FA" w:rsidP="002E53F2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787D1F2A" w14:textId="77777777" w:rsidR="005757FA" w:rsidRPr="002E53F2" w:rsidRDefault="005757F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73218BC3" w14:textId="77777777" w:rsidR="005757FA" w:rsidRPr="00044027" w:rsidRDefault="005757FA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613E9" w:rsidRPr="002E53F2" w14:paraId="50ACEC23" w14:textId="77777777" w:rsidTr="00B63572">
        <w:trPr>
          <w:trHeight w:val="261"/>
        </w:trPr>
        <w:tc>
          <w:tcPr>
            <w:tcW w:w="1196" w:type="pct"/>
          </w:tcPr>
          <w:p w14:paraId="7BB925E2" w14:textId="127F65D8" w:rsidR="00CA7BBE" w:rsidRPr="002E53F2" w:rsidRDefault="00CA7BBE" w:rsidP="002E53F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2E53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E53F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2E53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E53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89" w:type="pct"/>
          </w:tcPr>
          <w:p w14:paraId="08EF4AD0" w14:textId="77777777" w:rsidR="00CA7BBE" w:rsidRPr="002E53F2" w:rsidRDefault="00CA7BB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</w:tcPr>
          <w:p w14:paraId="5F15BCD7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8" w:type="pct"/>
          </w:tcPr>
          <w:p w14:paraId="5FFA758C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9" w:type="pct"/>
          </w:tcPr>
          <w:p w14:paraId="267C55DA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1" w:type="pct"/>
          </w:tcPr>
          <w:p w14:paraId="0AF64572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24D2D133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46B06080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7772F992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10DD4589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13C1570A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7B34CBEF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33807D98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</w:tcPr>
          <w:p w14:paraId="635F0E1A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613E9" w:rsidRPr="002E53F2" w14:paraId="567213AE" w14:textId="77777777" w:rsidTr="00B63572">
        <w:trPr>
          <w:trHeight w:val="261"/>
        </w:trPr>
        <w:tc>
          <w:tcPr>
            <w:tcW w:w="1196" w:type="pct"/>
          </w:tcPr>
          <w:p w14:paraId="58D320DF" w14:textId="687683D8" w:rsidR="00CA7BBE" w:rsidRPr="002E53F2" w:rsidRDefault="00CA7BBE" w:rsidP="002E53F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2E53F2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</w:t>
            </w:r>
            <w:r w:rsidRPr="002E53F2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ทางการเงิน</w:t>
            </w:r>
          </w:p>
        </w:tc>
        <w:tc>
          <w:tcPr>
            <w:tcW w:w="89" w:type="pct"/>
          </w:tcPr>
          <w:p w14:paraId="36A0DF62" w14:textId="77777777" w:rsidR="00CA7BBE" w:rsidRPr="002E53F2" w:rsidRDefault="00CA7BB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</w:tcPr>
          <w:p w14:paraId="54A67A4F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8" w:type="pct"/>
          </w:tcPr>
          <w:p w14:paraId="11AEFC06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9" w:type="pct"/>
          </w:tcPr>
          <w:p w14:paraId="0107250F" w14:textId="4BC093C0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1" w:type="pct"/>
          </w:tcPr>
          <w:p w14:paraId="0A2570BE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5962D6A8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3FD1C1C3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6D032603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2CD62891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2EDF16AC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3F758FB6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1C17210C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</w:tcPr>
          <w:p w14:paraId="3E5B7A5D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613E9" w:rsidRPr="002E53F2" w14:paraId="56BA2521" w14:textId="77777777" w:rsidTr="00B63572">
        <w:trPr>
          <w:trHeight w:val="261"/>
        </w:trPr>
        <w:tc>
          <w:tcPr>
            <w:tcW w:w="1196" w:type="pct"/>
          </w:tcPr>
          <w:p w14:paraId="2A5972FC" w14:textId="3904BA50" w:rsidR="00CA7BBE" w:rsidRPr="002E53F2" w:rsidRDefault="00CA7BBE" w:rsidP="002E53F2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สินทรัพย์อนุพันธ์ระยะสั้น</w:t>
            </w:r>
            <w:r w:rsidRPr="002E53F2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- </w:t>
            </w:r>
            <w:r w:rsidRPr="002E53F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9" w:type="pct"/>
          </w:tcPr>
          <w:p w14:paraId="449CF541" w14:textId="77777777" w:rsidR="00CA7BBE" w:rsidRPr="002E53F2" w:rsidRDefault="00CA7BB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547991EF" w14:textId="2A6E9E30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</w:t>
            </w: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,179</w:t>
            </w:r>
          </w:p>
        </w:tc>
        <w:tc>
          <w:tcPr>
            <w:tcW w:w="508" w:type="pct"/>
            <w:vAlign w:val="bottom"/>
          </w:tcPr>
          <w:p w14:paraId="56E05710" w14:textId="4570C5C5" w:rsidR="00CA7BBE" w:rsidRPr="002E53F2" w:rsidRDefault="00CA7BBE" w:rsidP="002E53F2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09" w:type="pct"/>
            <w:vAlign w:val="bottom"/>
          </w:tcPr>
          <w:p w14:paraId="7778E776" w14:textId="07684282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361" w:type="pct"/>
            <w:vAlign w:val="bottom"/>
          </w:tcPr>
          <w:p w14:paraId="74549439" w14:textId="41E0EE7B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7,179</w:t>
            </w:r>
          </w:p>
        </w:tc>
        <w:tc>
          <w:tcPr>
            <w:tcW w:w="90" w:type="pct"/>
            <w:vAlign w:val="bottom"/>
          </w:tcPr>
          <w:p w14:paraId="6BC7405F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5FD6B7B" w14:textId="74203C20" w:rsidR="00CA7BBE" w:rsidRPr="002E53F2" w:rsidRDefault="00CA7BBE" w:rsidP="002E53F2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761127F8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B375094" w14:textId="52EA6B8E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7,179</w:t>
            </w:r>
          </w:p>
        </w:tc>
        <w:tc>
          <w:tcPr>
            <w:tcW w:w="90" w:type="pct"/>
            <w:vAlign w:val="bottom"/>
          </w:tcPr>
          <w:p w14:paraId="641AFE6D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A9F926E" w14:textId="078A465E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6C1894F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59BD8592" w14:textId="2A509726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7,179</w:t>
            </w:r>
          </w:p>
        </w:tc>
      </w:tr>
      <w:tr w:rsidR="007613E9" w:rsidRPr="002E53F2" w14:paraId="45ABF26B" w14:textId="77777777" w:rsidTr="00B63572">
        <w:trPr>
          <w:trHeight w:val="261"/>
        </w:trPr>
        <w:tc>
          <w:tcPr>
            <w:tcW w:w="1196" w:type="pct"/>
          </w:tcPr>
          <w:p w14:paraId="4D595F47" w14:textId="13373A43" w:rsidR="00CA7BBE" w:rsidRPr="002E53F2" w:rsidRDefault="00CA7BBE" w:rsidP="002E53F2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6"/>
                <w:sz w:val="25"/>
                <w:szCs w:val="25"/>
                <w:cs/>
                <w:lang w:val="en-GB"/>
              </w:rPr>
            </w:pPr>
            <w:r w:rsidRPr="002E53F2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9" w:type="pct"/>
          </w:tcPr>
          <w:p w14:paraId="78A907E6" w14:textId="77777777" w:rsidR="00CA7BBE" w:rsidRPr="002E53F2" w:rsidRDefault="00CA7BB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07A0EBFC" w14:textId="77B373AD" w:rsidR="00CA7BBE" w:rsidRPr="002E53F2" w:rsidRDefault="00CA7BBE" w:rsidP="002E53F2">
            <w:pPr>
              <w:pStyle w:val="acctfourfigures"/>
              <w:tabs>
                <w:tab w:val="clear" w:pos="765"/>
                <w:tab w:val="decimal" w:pos="370"/>
              </w:tabs>
              <w:spacing w:line="228" w:lineRule="auto"/>
              <w:ind w:left="-43" w:right="34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8" w:type="pct"/>
            <w:vAlign w:val="bottom"/>
          </w:tcPr>
          <w:p w14:paraId="4389C58A" w14:textId="04162982" w:rsidR="00CA7BBE" w:rsidRPr="002E53F2" w:rsidRDefault="00CA7BBE" w:rsidP="002E53F2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09" w:type="pct"/>
            <w:vAlign w:val="bottom"/>
          </w:tcPr>
          <w:p w14:paraId="176C124E" w14:textId="6582D01F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62,414</w:t>
            </w:r>
          </w:p>
        </w:tc>
        <w:tc>
          <w:tcPr>
            <w:tcW w:w="361" w:type="pct"/>
            <w:vAlign w:val="bottom"/>
          </w:tcPr>
          <w:p w14:paraId="280705A4" w14:textId="02B5F129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62,414</w:t>
            </w:r>
          </w:p>
        </w:tc>
        <w:tc>
          <w:tcPr>
            <w:tcW w:w="90" w:type="pct"/>
            <w:vAlign w:val="bottom"/>
          </w:tcPr>
          <w:p w14:paraId="30702D1C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A7F5E6A" w14:textId="01434E40" w:rsidR="00CA7BBE" w:rsidRPr="002E53F2" w:rsidRDefault="00CA7BBE" w:rsidP="002E53F2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3560124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576ACD9" w14:textId="1EE2F152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4D1FAD0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68FF2AC" w14:textId="29D73742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64,049</w:t>
            </w:r>
          </w:p>
        </w:tc>
        <w:tc>
          <w:tcPr>
            <w:tcW w:w="90" w:type="pct"/>
            <w:vAlign w:val="bottom"/>
          </w:tcPr>
          <w:p w14:paraId="3B5DAD04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13C347F3" w14:textId="18B8DF9C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64,049</w:t>
            </w:r>
          </w:p>
        </w:tc>
      </w:tr>
      <w:tr w:rsidR="007613E9" w:rsidRPr="002E53F2" w14:paraId="52D343FA" w14:textId="77777777" w:rsidTr="00B63572">
        <w:trPr>
          <w:trHeight w:val="261"/>
        </w:trPr>
        <w:tc>
          <w:tcPr>
            <w:tcW w:w="1196" w:type="pct"/>
          </w:tcPr>
          <w:p w14:paraId="08E1568B" w14:textId="0767235D" w:rsidR="00CA7BBE" w:rsidRPr="002E53F2" w:rsidRDefault="00CA7BBE" w:rsidP="002E53F2">
            <w:pPr>
              <w:spacing w:line="228" w:lineRule="auto"/>
              <w:ind w:left="18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สินทรัพย์อนุพันธ์</w:t>
            </w:r>
            <w:r w:rsidRPr="002E53F2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- </w:t>
            </w:r>
            <w:r w:rsidRPr="002E53F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9" w:type="pct"/>
          </w:tcPr>
          <w:p w14:paraId="47C1BB8F" w14:textId="77777777" w:rsidR="00CA7BBE" w:rsidRPr="002E53F2" w:rsidRDefault="00CA7BB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6E45251A" w14:textId="1AC46966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38,855</w:t>
            </w:r>
          </w:p>
        </w:tc>
        <w:tc>
          <w:tcPr>
            <w:tcW w:w="508" w:type="pct"/>
            <w:vAlign w:val="bottom"/>
          </w:tcPr>
          <w:p w14:paraId="6DAD5393" w14:textId="7C0C33E2" w:rsidR="00CA7BBE" w:rsidRPr="002E53F2" w:rsidRDefault="00CA7BBE" w:rsidP="002E53F2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2D6C156E" w14:textId="7B2F7064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267EED83" w14:textId="65F79FF1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38,855</w:t>
            </w:r>
          </w:p>
        </w:tc>
        <w:tc>
          <w:tcPr>
            <w:tcW w:w="90" w:type="pct"/>
            <w:vAlign w:val="bottom"/>
          </w:tcPr>
          <w:p w14:paraId="6E6A782E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5916264" w14:textId="67BFC4E1" w:rsidR="00CA7BBE" w:rsidRPr="002E53F2" w:rsidRDefault="00CA7BBE" w:rsidP="002E53F2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35785C89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582D52D" w14:textId="42F0CDE5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38,</w:t>
            </w:r>
            <w:r w:rsidRPr="002E53F2">
              <w:rPr>
                <w:rFonts w:ascii="Angsana New" w:hAnsi="Angsana New" w:cs="Angsana New"/>
                <w:sz w:val="25"/>
                <w:szCs w:val="25"/>
              </w:rPr>
              <w:t>855</w:t>
            </w:r>
          </w:p>
        </w:tc>
        <w:tc>
          <w:tcPr>
            <w:tcW w:w="90" w:type="pct"/>
            <w:vAlign w:val="bottom"/>
          </w:tcPr>
          <w:p w14:paraId="6738FE48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07FEF52" w14:textId="2B17A215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170CC421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5FCCE753" w14:textId="44B1DBF1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38,855</w:t>
            </w:r>
          </w:p>
        </w:tc>
      </w:tr>
      <w:tr w:rsidR="007613E9" w:rsidRPr="002E53F2" w14:paraId="6C1AC088" w14:textId="77777777" w:rsidTr="00B63572">
        <w:trPr>
          <w:trHeight w:val="189"/>
        </w:trPr>
        <w:tc>
          <w:tcPr>
            <w:tcW w:w="1196" w:type="pct"/>
          </w:tcPr>
          <w:p w14:paraId="404BDC1B" w14:textId="77777777" w:rsidR="00CA7BBE" w:rsidRPr="002E53F2" w:rsidRDefault="00CA7BBE" w:rsidP="002E53F2">
            <w:pPr>
              <w:spacing w:line="228" w:lineRule="auto"/>
              <w:ind w:left="180" w:hanging="18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89" w:type="pct"/>
          </w:tcPr>
          <w:p w14:paraId="3947CA4E" w14:textId="77777777" w:rsidR="00CA7BBE" w:rsidRPr="002E53F2" w:rsidRDefault="00CA7BB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1228EBA7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82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08" w:type="pct"/>
            <w:vAlign w:val="bottom"/>
          </w:tcPr>
          <w:p w14:paraId="46E52CED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43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09" w:type="pct"/>
            <w:vAlign w:val="bottom"/>
          </w:tcPr>
          <w:p w14:paraId="60F94FF8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61" w:type="pct"/>
            <w:vAlign w:val="bottom"/>
          </w:tcPr>
          <w:p w14:paraId="577DCF0F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pct"/>
            <w:vAlign w:val="bottom"/>
          </w:tcPr>
          <w:p w14:paraId="107D56DB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59" w:type="pct"/>
            <w:vAlign w:val="bottom"/>
          </w:tcPr>
          <w:p w14:paraId="3379D252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6386678F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59" w:type="pct"/>
            <w:vAlign w:val="bottom"/>
          </w:tcPr>
          <w:p w14:paraId="363FB5A3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pct"/>
            <w:vAlign w:val="bottom"/>
          </w:tcPr>
          <w:p w14:paraId="4527FC24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59" w:type="pct"/>
            <w:vAlign w:val="bottom"/>
          </w:tcPr>
          <w:p w14:paraId="2A00C752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34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pct"/>
            <w:vAlign w:val="bottom"/>
          </w:tcPr>
          <w:p w14:paraId="7AEB713F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91" w:type="pct"/>
            <w:vAlign w:val="bottom"/>
          </w:tcPr>
          <w:p w14:paraId="356483A2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 w:firstLine="1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613E9" w:rsidRPr="002E53F2" w14:paraId="039D3060" w14:textId="77777777" w:rsidTr="00B63572">
        <w:trPr>
          <w:trHeight w:val="261"/>
        </w:trPr>
        <w:tc>
          <w:tcPr>
            <w:tcW w:w="1196" w:type="pct"/>
          </w:tcPr>
          <w:p w14:paraId="5C41AF39" w14:textId="74C60A41" w:rsidR="00CA7BBE" w:rsidRPr="002E53F2" w:rsidRDefault="00CA7BBE" w:rsidP="002E53F2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หนี้สินทางการเงิน</w:t>
            </w:r>
          </w:p>
        </w:tc>
        <w:tc>
          <w:tcPr>
            <w:tcW w:w="89" w:type="pct"/>
          </w:tcPr>
          <w:p w14:paraId="5EEC11B2" w14:textId="77777777" w:rsidR="00CA7BBE" w:rsidRPr="002E53F2" w:rsidRDefault="00CA7BB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</w:tcPr>
          <w:p w14:paraId="216FBA66" w14:textId="757F890A" w:rsidR="00CA7BBE" w:rsidRPr="002E53F2" w:rsidRDefault="00CA7BBE" w:rsidP="002E53F2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8" w:type="pct"/>
          </w:tcPr>
          <w:p w14:paraId="564EA1A3" w14:textId="38B94775" w:rsidR="00CA7BBE" w:rsidRPr="002E53F2" w:rsidRDefault="00CA7BBE" w:rsidP="002E53F2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09" w:type="pct"/>
          </w:tcPr>
          <w:p w14:paraId="219BC81A" w14:textId="36F7330A" w:rsidR="00CA7BBE" w:rsidRPr="002E53F2" w:rsidRDefault="00CA7BBE" w:rsidP="002E53F2">
            <w:pPr>
              <w:tabs>
                <w:tab w:val="clear" w:pos="907"/>
                <w:tab w:val="left" w:pos="600"/>
                <w:tab w:val="decimal" w:pos="871"/>
                <w:tab w:val="left" w:pos="1087"/>
              </w:tabs>
              <w:spacing w:line="228" w:lineRule="auto"/>
              <w:ind w:left="-43" w:right="-86" w:firstLine="37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" w:type="pct"/>
          </w:tcPr>
          <w:p w14:paraId="705857C6" w14:textId="446DD0D0" w:rsidR="00CA7BBE" w:rsidRPr="002E53F2" w:rsidRDefault="00CA7BBE" w:rsidP="002E53F2">
            <w:pPr>
              <w:pStyle w:val="acctfourfigures"/>
              <w:tabs>
                <w:tab w:val="clear" w:pos="765"/>
                <w:tab w:val="left" w:pos="878"/>
                <w:tab w:val="decimal" w:pos="1240"/>
              </w:tabs>
              <w:spacing w:line="228" w:lineRule="auto"/>
              <w:ind w:left="316" w:right="-86" w:hanging="11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082C27F7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2105EAE6" w14:textId="43F08EA8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7B114DEC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61E744CD" w14:textId="7E9DADBA" w:rsidR="00CA7BBE" w:rsidRPr="002E53F2" w:rsidRDefault="00CA7BBE" w:rsidP="002E53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0047663C" w14:textId="77777777" w:rsidR="00CA7BBE" w:rsidRPr="002E53F2" w:rsidRDefault="00CA7BBE" w:rsidP="002E53F2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4E29C5A4" w14:textId="021EAB97" w:rsidR="00CA7BBE" w:rsidRPr="002E53F2" w:rsidRDefault="00CA7BBE" w:rsidP="002E53F2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3390071D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</w:tcPr>
          <w:p w14:paraId="376D9FEE" w14:textId="6DA96C6F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613E9" w:rsidRPr="002E53F2" w14:paraId="08F9D258" w14:textId="77777777" w:rsidTr="00B63572">
        <w:trPr>
          <w:trHeight w:val="261"/>
        </w:trPr>
        <w:tc>
          <w:tcPr>
            <w:tcW w:w="1196" w:type="pct"/>
          </w:tcPr>
          <w:p w14:paraId="3A0F2408" w14:textId="015A5877" w:rsidR="00CA7BBE" w:rsidRPr="002E53F2" w:rsidRDefault="00CA7BBE" w:rsidP="002E53F2">
            <w:pPr>
              <w:spacing w:line="228" w:lineRule="auto"/>
              <w:ind w:left="180" w:right="-105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ส่วนของเงินกู้ยืมระยะยาวจากสถาบัน</w:t>
            </w:r>
            <w:r w:rsidRPr="002E53F2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GB"/>
              </w:rPr>
              <w:t>การเงินที่ถึงกำหนดชำระภายในหนึ่งปี</w:t>
            </w:r>
          </w:p>
        </w:tc>
        <w:tc>
          <w:tcPr>
            <w:tcW w:w="89" w:type="pct"/>
          </w:tcPr>
          <w:p w14:paraId="71E619D9" w14:textId="77777777" w:rsidR="00CA7BBE" w:rsidRPr="002E53F2" w:rsidRDefault="00CA7BB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237A9CF5" w14:textId="667F06A2" w:rsidR="00CA7BBE" w:rsidRPr="002E53F2" w:rsidRDefault="00CA7BBE" w:rsidP="002E53F2">
            <w:pPr>
              <w:pStyle w:val="acctfourfigures"/>
              <w:tabs>
                <w:tab w:val="clear" w:pos="765"/>
                <w:tab w:val="decimal" w:pos="3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8" w:type="pct"/>
            <w:vAlign w:val="bottom"/>
          </w:tcPr>
          <w:p w14:paraId="31E4380C" w14:textId="3AC1EB11" w:rsidR="00CA7BBE" w:rsidRPr="002E53F2" w:rsidRDefault="00CA7BBE" w:rsidP="002E53F2">
            <w:pPr>
              <w:pStyle w:val="acctfourfigures"/>
              <w:tabs>
                <w:tab w:val="clear" w:pos="765"/>
                <w:tab w:val="decimal" w:pos="430"/>
                <w:tab w:val="left" w:pos="970"/>
              </w:tabs>
              <w:spacing w:line="228" w:lineRule="auto"/>
              <w:ind w:left="-43" w:right="114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</w:t>
            </w:r>
            <w:r w:rsidRPr="002E53F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2,671</w:t>
            </w:r>
            <w:r w:rsidRPr="002E53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)</w:t>
            </w:r>
          </w:p>
        </w:tc>
        <w:tc>
          <w:tcPr>
            <w:tcW w:w="509" w:type="pct"/>
            <w:vAlign w:val="bottom"/>
          </w:tcPr>
          <w:p w14:paraId="1B47046C" w14:textId="57CF7B8D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31,264,343</w:t>
            </w:r>
          </w:p>
        </w:tc>
        <w:tc>
          <w:tcPr>
            <w:tcW w:w="361" w:type="pct"/>
            <w:vAlign w:val="bottom"/>
          </w:tcPr>
          <w:p w14:paraId="0E815178" w14:textId="66E71367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31,261,672</w:t>
            </w:r>
          </w:p>
        </w:tc>
        <w:tc>
          <w:tcPr>
            <w:tcW w:w="90" w:type="pct"/>
            <w:vAlign w:val="bottom"/>
          </w:tcPr>
          <w:p w14:paraId="121F1ED8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EEF0B6D" w14:textId="3E0EC771" w:rsidR="00CA7BBE" w:rsidRPr="002E53F2" w:rsidRDefault="00CA7BBE" w:rsidP="002E53F2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43962EF6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3946F74" w14:textId="7E0A6E6B" w:rsidR="00CA7BBE" w:rsidRPr="002E53F2" w:rsidRDefault="00CA7BBE" w:rsidP="002E53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2084980C" w14:textId="77777777" w:rsidR="00CA7BBE" w:rsidRPr="002E53F2" w:rsidRDefault="00CA7BBE" w:rsidP="002E53F2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9C9D536" w14:textId="7C58D01A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10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31,636,229</w:t>
            </w:r>
          </w:p>
        </w:tc>
        <w:tc>
          <w:tcPr>
            <w:tcW w:w="90" w:type="pct"/>
            <w:vAlign w:val="bottom"/>
          </w:tcPr>
          <w:p w14:paraId="6F052BB7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346B070A" w14:textId="53AF48C7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31,636,229</w:t>
            </w:r>
          </w:p>
        </w:tc>
      </w:tr>
      <w:tr w:rsidR="007613E9" w:rsidRPr="002E53F2" w14:paraId="76309C7D" w14:textId="77777777" w:rsidTr="00B63572">
        <w:trPr>
          <w:trHeight w:val="261"/>
        </w:trPr>
        <w:tc>
          <w:tcPr>
            <w:tcW w:w="1196" w:type="pct"/>
          </w:tcPr>
          <w:p w14:paraId="5307B663" w14:textId="2523DF8A" w:rsidR="00CA7BBE" w:rsidRPr="002E53F2" w:rsidRDefault="00CA7BBE" w:rsidP="002E53F2">
            <w:pPr>
              <w:spacing w:line="228" w:lineRule="auto"/>
              <w:ind w:left="18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หนี้สินอนุพันธ์ระยะสั้น</w:t>
            </w:r>
            <w:r w:rsidRPr="002E53F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  <w:r w:rsidRPr="002E53F2">
              <w:rPr>
                <w:rFonts w:asciiTheme="majorBidi" w:hAnsiTheme="majorBidi" w:cstheme="majorBidi"/>
                <w:sz w:val="25"/>
                <w:szCs w:val="25"/>
                <w:cs/>
              </w:rPr>
              <w:t>สัญญาแลกเปลี่ยนอัตราดอกเบี้ย</w:t>
            </w:r>
          </w:p>
        </w:tc>
        <w:tc>
          <w:tcPr>
            <w:tcW w:w="89" w:type="pct"/>
          </w:tcPr>
          <w:p w14:paraId="69ECE388" w14:textId="77777777" w:rsidR="00CA7BBE" w:rsidRPr="002E53F2" w:rsidRDefault="00CA7BB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3FE1C401" w14:textId="75F806F9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2,671</w:t>
            </w:r>
          </w:p>
        </w:tc>
        <w:tc>
          <w:tcPr>
            <w:tcW w:w="508" w:type="pct"/>
            <w:vAlign w:val="bottom"/>
          </w:tcPr>
          <w:p w14:paraId="53292DE8" w14:textId="26BD9614" w:rsidR="00CA7BBE" w:rsidRPr="002E53F2" w:rsidRDefault="00CA7BBE" w:rsidP="002E53F2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6DD30B6C" w14:textId="15AD237A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546A2EE3" w14:textId="042565E5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2,671</w:t>
            </w:r>
          </w:p>
        </w:tc>
        <w:tc>
          <w:tcPr>
            <w:tcW w:w="90" w:type="pct"/>
            <w:vAlign w:val="bottom"/>
          </w:tcPr>
          <w:p w14:paraId="08958FA9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CB50E06" w14:textId="304135F4" w:rsidR="00CA7BBE" w:rsidRPr="002E53F2" w:rsidRDefault="00CA7BBE" w:rsidP="002E53F2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78E7EEE4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4C4A4A0" w14:textId="64533D28" w:rsidR="00CA7BBE" w:rsidRPr="002E53F2" w:rsidRDefault="00CA7BBE" w:rsidP="002E53F2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2,671</w:t>
            </w:r>
          </w:p>
        </w:tc>
        <w:tc>
          <w:tcPr>
            <w:tcW w:w="90" w:type="pct"/>
            <w:vAlign w:val="bottom"/>
          </w:tcPr>
          <w:p w14:paraId="36EC7B72" w14:textId="77777777" w:rsidR="00CA7BBE" w:rsidRPr="002E53F2" w:rsidRDefault="00CA7BBE" w:rsidP="002E53F2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9489EDB" w14:textId="7A560072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6202F440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26611A09" w14:textId="78207B48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2,671</w:t>
            </w:r>
          </w:p>
        </w:tc>
      </w:tr>
      <w:tr w:rsidR="007613E9" w:rsidRPr="002E53F2" w14:paraId="55E97CAF" w14:textId="77777777" w:rsidTr="00B63572">
        <w:trPr>
          <w:trHeight w:val="261"/>
        </w:trPr>
        <w:tc>
          <w:tcPr>
            <w:tcW w:w="1196" w:type="pct"/>
          </w:tcPr>
          <w:p w14:paraId="210909C6" w14:textId="0C1EAF57" w:rsidR="00CA7BBE" w:rsidRPr="002E53F2" w:rsidRDefault="00CA7BBE" w:rsidP="002E53F2">
            <w:pPr>
              <w:spacing w:line="228" w:lineRule="auto"/>
              <w:ind w:left="18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เงินกู้ยืม</w:t>
            </w:r>
            <w:r w:rsidRPr="002E53F2">
              <w:rPr>
                <w:rFonts w:asciiTheme="majorBidi" w:hAnsiTheme="majorBidi" w:cstheme="majorBidi"/>
                <w:sz w:val="25"/>
                <w:szCs w:val="25"/>
                <w:cs/>
              </w:rPr>
              <w:t>ระยะยาว</w:t>
            </w:r>
            <w:r w:rsidRPr="002E53F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จากสถาบันการเงิน</w:t>
            </w:r>
          </w:p>
        </w:tc>
        <w:tc>
          <w:tcPr>
            <w:tcW w:w="89" w:type="pct"/>
          </w:tcPr>
          <w:p w14:paraId="72C8AFD4" w14:textId="77777777" w:rsidR="00CA7BBE" w:rsidRPr="002E53F2" w:rsidRDefault="00CA7BB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180E57BC" w14:textId="05347F9A" w:rsidR="00CA7BBE" w:rsidRPr="002E53F2" w:rsidRDefault="00CA7BBE" w:rsidP="002E53F2">
            <w:pPr>
              <w:pStyle w:val="acctfourfigures"/>
              <w:tabs>
                <w:tab w:val="clear" w:pos="765"/>
                <w:tab w:val="decimal" w:pos="3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8" w:type="pct"/>
            <w:vAlign w:val="bottom"/>
          </w:tcPr>
          <w:p w14:paraId="79487EF7" w14:textId="5FAF6242" w:rsidR="00CA7BBE" w:rsidRPr="002E53F2" w:rsidRDefault="00CA7BBE" w:rsidP="002E53F2">
            <w:pPr>
              <w:pStyle w:val="acctfourfigures"/>
              <w:tabs>
                <w:tab w:val="clear" w:pos="765"/>
                <w:tab w:val="decimal" w:pos="430"/>
                <w:tab w:val="left" w:pos="1338"/>
              </w:tabs>
              <w:spacing w:line="228" w:lineRule="auto"/>
              <w:ind w:left="-43" w:right="168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37,805</w:t>
            </w:r>
          </w:p>
        </w:tc>
        <w:tc>
          <w:tcPr>
            <w:tcW w:w="509" w:type="pct"/>
            <w:vAlign w:val="bottom"/>
          </w:tcPr>
          <w:p w14:paraId="6D3BC85B" w14:textId="0F22C0BA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34,257,386</w:t>
            </w:r>
          </w:p>
        </w:tc>
        <w:tc>
          <w:tcPr>
            <w:tcW w:w="361" w:type="pct"/>
            <w:vAlign w:val="bottom"/>
          </w:tcPr>
          <w:p w14:paraId="29824A5D" w14:textId="49A69985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34,295,191</w:t>
            </w:r>
          </w:p>
        </w:tc>
        <w:tc>
          <w:tcPr>
            <w:tcW w:w="90" w:type="pct"/>
            <w:vAlign w:val="bottom"/>
          </w:tcPr>
          <w:p w14:paraId="066B9CA4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96504A9" w14:textId="4FE41CE1" w:rsidR="00CA7BBE" w:rsidRPr="002E53F2" w:rsidRDefault="00CA7BBE" w:rsidP="002E53F2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370B35D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59DED2B" w14:textId="6E02E9C9" w:rsidR="00CA7BBE" w:rsidRPr="002E53F2" w:rsidRDefault="00CA7BBE" w:rsidP="002E53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46A08A86" w14:textId="77777777" w:rsidR="00CA7BBE" w:rsidRPr="002E53F2" w:rsidRDefault="00CA7BBE" w:rsidP="002E53F2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7EF12EB" w14:textId="3AF5AF7E" w:rsidR="00CA7BBE" w:rsidRPr="002E53F2" w:rsidRDefault="00CA7BBE" w:rsidP="002E53F2">
            <w:pPr>
              <w:pStyle w:val="acctfourfigures"/>
              <w:tabs>
                <w:tab w:val="clear" w:pos="765"/>
                <w:tab w:val="decimal" w:pos="34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34,741,480</w:t>
            </w:r>
          </w:p>
        </w:tc>
        <w:tc>
          <w:tcPr>
            <w:tcW w:w="90" w:type="pct"/>
            <w:vAlign w:val="bottom"/>
          </w:tcPr>
          <w:p w14:paraId="49B58BD9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54C2F2CD" w14:textId="693EDD67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34,741,480</w:t>
            </w:r>
          </w:p>
        </w:tc>
      </w:tr>
      <w:tr w:rsidR="007613E9" w:rsidRPr="002E53F2" w14:paraId="07E9325B" w14:textId="77777777" w:rsidTr="00B63572">
        <w:trPr>
          <w:trHeight w:val="261"/>
        </w:trPr>
        <w:tc>
          <w:tcPr>
            <w:tcW w:w="1196" w:type="pct"/>
            <w:vAlign w:val="bottom"/>
          </w:tcPr>
          <w:p w14:paraId="00612648" w14:textId="787269EB" w:rsidR="00CA7BBE" w:rsidRPr="002E53F2" w:rsidRDefault="00CA7BBE" w:rsidP="002E53F2">
            <w:pPr>
              <w:spacing w:line="228" w:lineRule="auto"/>
              <w:ind w:left="180" w:right="-105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หนี้สินอนุพันธ์</w:t>
            </w:r>
            <w:r w:rsidRPr="002E53F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482967"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Pr="002E53F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2E53F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</w:t>
            </w:r>
            <w:r w:rsidR="00FE6BB2" w:rsidRPr="002E53F2">
              <w:rPr>
                <w:rFonts w:asciiTheme="majorBidi" w:hAnsiTheme="majorBidi" w:cstheme="majorBidi"/>
                <w:sz w:val="25"/>
                <w:szCs w:val="25"/>
                <w:lang w:val="en-GB"/>
              </w:rPr>
              <w:br/>
            </w:r>
            <w:r w:rsidRPr="002E53F2">
              <w:rPr>
                <w:rFonts w:asciiTheme="majorBidi" w:hAnsiTheme="majorBidi" w:cstheme="majorBidi" w:hint="cs"/>
                <w:spacing w:val="-6"/>
                <w:sz w:val="25"/>
                <w:szCs w:val="25"/>
                <w:cs/>
                <w:lang w:val="en-GB"/>
              </w:rPr>
              <w:t>เงินตราต่างประเทศและ</w:t>
            </w:r>
            <w:r w:rsidRPr="002E53F2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GB"/>
              </w:rPr>
              <w:t>อัตราดอกเบี้ย</w:t>
            </w:r>
          </w:p>
        </w:tc>
        <w:tc>
          <w:tcPr>
            <w:tcW w:w="89" w:type="pct"/>
          </w:tcPr>
          <w:p w14:paraId="2A064258" w14:textId="77777777" w:rsidR="00CA7BBE" w:rsidRPr="002E53F2" w:rsidRDefault="00CA7BB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4D2BE790" w14:textId="1869A09D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21,699</w:t>
            </w:r>
          </w:p>
        </w:tc>
        <w:tc>
          <w:tcPr>
            <w:tcW w:w="508" w:type="pct"/>
            <w:vAlign w:val="bottom"/>
          </w:tcPr>
          <w:p w14:paraId="285F4D04" w14:textId="27436275" w:rsidR="00CA7BBE" w:rsidRPr="002E53F2" w:rsidRDefault="00CA7BBE" w:rsidP="002E53F2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9" w:type="pct"/>
            <w:vAlign w:val="bottom"/>
          </w:tcPr>
          <w:p w14:paraId="6B1A53CA" w14:textId="5F24D78D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1" w:type="pct"/>
            <w:vAlign w:val="bottom"/>
          </w:tcPr>
          <w:p w14:paraId="6C0D5535" w14:textId="236E2D24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21,699</w:t>
            </w:r>
          </w:p>
        </w:tc>
        <w:tc>
          <w:tcPr>
            <w:tcW w:w="90" w:type="pct"/>
            <w:vAlign w:val="bottom"/>
          </w:tcPr>
          <w:p w14:paraId="568AB096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1A55EB5" w14:textId="54C68DA7" w:rsidR="00CA7BBE" w:rsidRPr="002E53F2" w:rsidRDefault="00CA7BBE" w:rsidP="002E53F2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02F1507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9468E21" w14:textId="603515C2" w:rsidR="00CA7BBE" w:rsidRPr="002E53F2" w:rsidRDefault="00CA7BBE" w:rsidP="002E53F2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21,699</w:t>
            </w:r>
          </w:p>
        </w:tc>
        <w:tc>
          <w:tcPr>
            <w:tcW w:w="90" w:type="pct"/>
            <w:vAlign w:val="bottom"/>
          </w:tcPr>
          <w:p w14:paraId="72C740A2" w14:textId="77777777" w:rsidR="00CA7BBE" w:rsidRPr="002E53F2" w:rsidRDefault="00CA7BBE" w:rsidP="002E53F2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1076CFA" w14:textId="6F90A85D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74ECA2D6" w14:textId="77777777" w:rsidR="00CA7BBE" w:rsidRPr="002E53F2" w:rsidRDefault="00CA7BB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1" w:type="pct"/>
            <w:vAlign w:val="bottom"/>
          </w:tcPr>
          <w:p w14:paraId="352FDAC9" w14:textId="1B97DF6A" w:rsidR="00CA7BBE" w:rsidRPr="002E53F2" w:rsidRDefault="00CA7BBE" w:rsidP="002E53F2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21,699</w:t>
            </w:r>
          </w:p>
        </w:tc>
      </w:tr>
    </w:tbl>
    <w:p w14:paraId="642862DE" w14:textId="036D74CB" w:rsidR="00D56A5B" w:rsidRPr="002E53F2" w:rsidRDefault="00D56A5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tbl>
      <w:tblPr>
        <w:tblW w:w="4827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3598"/>
        <w:gridCol w:w="271"/>
        <w:gridCol w:w="1542"/>
        <w:gridCol w:w="1533"/>
        <w:gridCol w:w="1533"/>
        <w:gridCol w:w="1073"/>
        <w:gridCol w:w="258"/>
        <w:gridCol w:w="1082"/>
        <w:gridCol w:w="267"/>
        <w:gridCol w:w="1082"/>
        <w:gridCol w:w="267"/>
        <w:gridCol w:w="1082"/>
        <w:gridCol w:w="283"/>
        <w:gridCol w:w="1157"/>
      </w:tblGrid>
      <w:tr w:rsidR="00BD0BF2" w:rsidRPr="002E53F2" w14:paraId="693EB6B3" w14:textId="77777777" w:rsidTr="00BD0BF2">
        <w:trPr>
          <w:trHeight w:val="261"/>
          <w:tblHeader/>
        </w:trPr>
        <w:tc>
          <w:tcPr>
            <w:tcW w:w="1197" w:type="pct"/>
            <w:vAlign w:val="bottom"/>
          </w:tcPr>
          <w:p w14:paraId="084EE15D" w14:textId="77777777" w:rsidR="00D56A5B" w:rsidRPr="002E53F2" w:rsidRDefault="00D56A5B" w:rsidP="002E53F2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E53F2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0" w:type="pct"/>
            <w:vAlign w:val="bottom"/>
          </w:tcPr>
          <w:p w14:paraId="552869B3" w14:textId="77777777" w:rsidR="00D56A5B" w:rsidRPr="002E53F2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713" w:type="pct"/>
            <w:gridSpan w:val="12"/>
            <w:vAlign w:val="bottom"/>
          </w:tcPr>
          <w:p w14:paraId="0A6BEBB8" w14:textId="77777777" w:rsidR="00D56A5B" w:rsidRPr="002E53F2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E53F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2E53F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D0BF2" w:rsidRPr="002E53F2" w14:paraId="1FAED0F6" w14:textId="77777777" w:rsidTr="00BD0BF2">
        <w:trPr>
          <w:trHeight w:val="261"/>
          <w:tblHeader/>
        </w:trPr>
        <w:tc>
          <w:tcPr>
            <w:tcW w:w="1197" w:type="pct"/>
            <w:vAlign w:val="bottom"/>
          </w:tcPr>
          <w:p w14:paraId="25F3EE76" w14:textId="77777777" w:rsidR="00D56A5B" w:rsidRPr="002E53F2" w:rsidRDefault="00D56A5B" w:rsidP="002E53F2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0" w:type="pct"/>
            <w:vAlign w:val="bottom"/>
          </w:tcPr>
          <w:p w14:paraId="1A0FDAE5" w14:textId="77777777" w:rsidR="00D56A5B" w:rsidRPr="002E53F2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90" w:type="pct"/>
            <w:gridSpan w:val="4"/>
            <w:vAlign w:val="bottom"/>
          </w:tcPr>
          <w:p w14:paraId="6D4D353E" w14:textId="77777777" w:rsidR="00D56A5B" w:rsidRPr="002E53F2" w:rsidRDefault="00D56A5B" w:rsidP="002E53F2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E53F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6" w:type="pct"/>
          </w:tcPr>
          <w:p w14:paraId="46007240" w14:textId="77777777" w:rsidR="00D56A5B" w:rsidRPr="002E53F2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37" w:type="pct"/>
            <w:gridSpan w:val="7"/>
            <w:tcBorders>
              <w:bottom w:val="single" w:sz="4" w:space="0" w:color="auto"/>
            </w:tcBorders>
            <w:vAlign w:val="bottom"/>
          </w:tcPr>
          <w:p w14:paraId="1A2BDC4A" w14:textId="77777777" w:rsidR="00D56A5B" w:rsidRPr="002E53F2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E53F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D0BF2" w:rsidRPr="002E53F2" w14:paraId="6ADA6163" w14:textId="77777777" w:rsidTr="00BD0BF2">
        <w:trPr>
          <w:trHeight w:val="261"/>
          <w:tblHeader/>
        </w:trPr>
        <w:tc>
          <w:tcPr>
            <w:tcW w:w="1287" w:type="pct"/>
            <w:gridSpan w:val="2"/>
            <w:vAlign w:val="bottom"/>
          </w:tcPr>
          <w:p w14:paraId="10932B30" w14:textId="492D8F04" w:rsidR="00D56A5B" w:rsidRPr="002E53F2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78EC7E4A" w14:textId="77777777" w:rsidR="00D56A5B" w:rsidRPr="002E53F2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lang w:val="en-US" w:bidi="th-TH"/>
              </w:rPr>
            </w:pPr>
            <w:r w:rsidRPr="002E53F2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2E53F2">
              <w:rPr>
                <w:rFonts w:ascii="Angsana New" w:hAnsi="Angsana New" w:cs="Angsana New"/>
                <w:spacing w:val="-4"/>
                <w:sz w:val="26"/>
                <w:szCs w:val="26"/>
                <w:lang w:bidi="th-TH"/>
              </w:rPr>
              <w:t xml:space="preserve"> -</w:t>
            </w:r>
            <w:r w:rsidRPr="002E53F2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เครื่องมือที่</w:t>
            </w:r>
            <w:r w:rsidRPr="002E53F2">
              <w:rPr>
                <w:rFonts w:ascii="Angsana New" w:hAnsi="Angsana New" w:cs="Angsana New"/>
                <w:spacing w:val="-4"/>
                <w:sz w:val="26"/>
                <w:szCs w:val="26"/>
                <w:cs/>
                <w:lang w:bidi="th-TH"/>
              </w:rPr>
              <w:t>ใช้</w:t>
            </w:r>
            <w:r w:rsidRPr="002E53F2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ใน</w:t>
            </w:r>
            <w:r w:rsidRPr="002E53F2">
              <w:rPr>
                <w:rFonts w:ascii="Angsana New" w:hAnsi="Angsana New" w:cs="Angsana New"/>
                <w:spacing w:val="-4"/>
                <w:sz w:val="26"/>
                <w:szCs w:val="26"/>
                <w:cs/>
                <w:lang w:bidi="th-TH"/>
              </w:rPr>
              <w:t>การป้องกัน</w:t>
            </w:r>
            <w:r w:rsidRPr="002E53F2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23B5E362" w14:textId="77777777" w:rsidR="00D56A5B" w:rsidRPr="002E53F2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53F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13E0DBE1" w14:textId="77777777" w:rsidR="00D56A5B" w:rsidRPr="002E53F2" w:rsidRDefault="00D56A5B" w:rsidP="002E53F2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53F2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2E53F2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2E53F2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2E53F2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357" w:type="pct"/>
            <w:tcBorders>
              <w:top w:val="single" w:sz="4" w:space="0" w:color="auto"/>
            </w:tcBorders>
            <w:vAlign w:val="bottom"/>
          </w:tcPr>
          <w:p w14:paraId="345FFFD6" w14:textId="77777777" w:rsidR="00D56A5B" w:rsidRPr="002E53F2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53F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6" w:type="pct"/>
          </w:tcPr>
          <w:p w14:paraId="61E677F3" w14:textId="77777777" w:rsidR="00D56A5B" w:rsidRPr="002E53F2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vAlign w:val="bottom"/>
          </w:tcPr>
          <w:p w14:paraId="6194A2DB" w14:textId="77777777" w:rsidR="00D56A5B" w:rsidRPr="002E53F2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53F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2E53F2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1E3895E2" w14:textId="77777777" w:rsidR="00D56A5B" w:rsidRPr="002E53F2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vAlign w:val="bottom"/>
          </w:tcPr>
          <w:p w14:paraId="7BDACF46" w14:textId="77777777" w:rsidR="00D56A5B" w:rsidRPr="002E53F2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53F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2E53F2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144E97E9" w14:textId="77777777" w:rsidR="00D56A5B" w:rsidRPr="002E53F2" w:rsidRDefault="00D56A5B" w:rsidP="002E53F2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vAlign w:val="bottom"/>
          </w:tcPr>
          <w:p w14:paraId="26267347" w14:textId="77777777" w:rsidR="00D56A5B" w:rsidRPr="002E53F2" w:rsidRDefault="00D56A5B" w:rsidP="002E53F2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53F2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2E53F2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94" w:type="pct"/>
            <w:tcBorders>
              <w:top w:val="single" w:sz="4" w:space="0" w:color="auto"/>
            </w:tcBorders>
          </w:tcPr>
          <w:p w14:paraId="2C213606" w14:textId="77777777" w:rsidR="00D56A5B" w:rsidRPr="002E53F2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  <w:vAlign w:val="bottom"/>
          </w:tcPr>
          <w:p w14:paraId="112245BF" w14:textId="77777777" w:rsidR="00D56A5B" w:rsidRPr="002E53F2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53F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D0BF2" w:rsidRPr="002E53F2" w14:paraId="707867D6" w14:textId="77777777" w:rsidTr="00BD0BF2">
        <w:trPr>
          <w:trHeight w:val="261"/>
          <w:tblHeader/>
        </w:trPr>
        <w:tc>
          <w:tcPr>
            <w:tcW w:w="1197" w:type="pct"/>
          </w:tcPr>
          <w:p w14:paraId="56D70B39" w14:textId="77777777" w:rsidR="00D56A5B" w:rsidRPr="002E53F2" w:rsidRDefault="00D56A5B" w:rsidP="002E53F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pct"/>
          </w:tcPr>
          <w:p w14:paraId="12D67814" w14:textId="77777777" w:rsidR="00D56A5B" w:rsidRPr="002E53F2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3713" w:type="pct"/>
            <w:gridSpan w:val="12"/>
          </w:tcPr>
          <w:p w14:paraId="48C96019" w14:textId="77777777" w:rsidR="00D56A5B" w:rsidRPr="002E53F2" w:rsidRDefault="00D56A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2E53F2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2E53F2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2E53F2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BD0BF2" w:rsidRPr="002E53F2" w14:paraId="736C91F3" w14:textId="77777777" w:rsidTr="00BD0BF2">
        <w:trPr>
          <w:trHeight w:val="261"/>
        </w:trPr>
        <w:tc>
          <w:tcPr>
            <w:tcW w:w="1197" w:type="pct"/>
          </w:tcPr>
          <w:p w14:paraId="0B0F741B" w14:textId="54C626BF" w:rsidR="000946DA" w:rsidRPr="002E53F2" w:rsidRDefault="000946DA" w:rsidP="002E53F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5C57FA" w:rsidRPr="002E53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6503E2" w:rsidRPr="002E53F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6503E2" w:rsidRPr="002E53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E53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90" w:type="pct"/>
          </w:tcPr>
          <w:p w14:paraId="6AE5E8D4" w14:textId="77777777" w:rsidR="000946DA" w:rsidRPr="002E53F2" w:rsidRDefault="000946D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3" w:type="pct"/>
          </w:tcPr>
          <w:p w14:paraId="1121EFA0" w14:textId="77777777" w:rsidR="000946DA" w:rsidRPr="002E53F2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" w:type="pct"/>
          </w:tcPr>
          <w:p w14:paraId="5DF28219" w14:textId="77777777" w:rsidR="000946DA" w:rsidRPr="002E53F2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" w:type="pct"/>
          </w:tcPr>
          <w:p w14:paraId="3B75E308" w14:textId="77777777" w:rsidR="000946DA" w:rsidRPr="002E53F2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7" w:type="pct"/>
          </w:tcPr>
          <w:p w14:paraId="34937D9A" w14:textId="77777777" w:rsidR="000946DA" w:rsidRPr="002E53F2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</w:tcPr>
          <w:p w14:paraId="194652AA" w14:textId="77777777" w:rsidR="000946DA" w:rsidRPr="002E53F2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pct"/>
          </w:tcPr>
          <w:p w14:paraId="39DE15CE" w14:textId="77777777" w:rsidR="000946DA" w:rsidRPr="002E53F2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17F755B5" w14:textId="77777777" w:rsidR="000946DA" w:rsidRPr="002E53F2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pct"/>
          </w:tcPr>
          <w:p w14:paraId="069FBA61" w14:textId="77777777" w:rsidR="000946DA" w:rsidRPr="002E53F2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38BDC280" w14:textId="77777777" w:rsidR="000946DA" w:rsidRPr="002E53F2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pct"/>
          </w:tcPr>
          <w:p w14:paraId="62DB893B" w14:textId="77777777" w:rsidR="000946DA" w:rsidRPr="002E53F2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</w:tcPr>
          <w:p w14:paraId="1B2C8962" w14:textId="77777777" w:rsidR="000946DA" w:rsidRPr="002E53F2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5" w:type="pct"/>
          </w:tcPr>
          <w:p w14:paraId="169F2C20" w14:textId="77777777" w:rsidR="000946DA" w:rsidRPr="002E53F2" w:rsidRDefault="000946D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0BF2" w:rsidRPr="002E53F2" w14:paraId="504D321F" w14:textId="77777777" w:rsidTr="00BD0BF2">
        <w:trPr>
          <w:trHeight w:val="261"/>
        </w:trPr>
        <w:tc>
          <w:tcPr>
            <w:tcW w:w="1197" w:type="pct"/>
          </w:tcPr>
          <w:p w14:paraId="563464E4" w14:textId="77777777" w:rsidR="0076688E" w:rsidRPr="002E53F2" w:rsidRDefault="0076688E" w:rsidP="002E53F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" w:type="pct"/>
          </w:tcPr>
          <w:p w14:paraId="330F6B40" w14:textId="77777777" w:rsidR="0076688E" w:rsidRPr="002E53F2" w:rsidRDefault="0076688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719249B8" w14:textId="7DC0ED6E" w:rsidR="0076688E" w:rsidRPr="002E53F2" w:rsidRDefault="0076688E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2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" w:type="pct"/>
            <w:vAlign w:val="bottom"/>
          </w:tcPr>
          <w:p w14:paraId="1422FF06" w14:textId="2001BD1E" w:rsidR="0076688E" w:rsidRPr="002E53F2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3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" w:type="pct"/>
            <w:vAlign w:val="bottom"/>
          </w:tcPr>
          <w:p w14:paraId="1D9E414E" w14:textId="2C6E56B9" w:rsidR="0076688E" w:rsidRPr="002E53F2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7" w:type="pct"/>
            <w:vAlign w:val="bottom"/>
          </w:tcPr>
          <w:p w14:paraId="5B3C02AF" w14:textId="4304DBBA" w:rsidR="0076688E" w:rsidRPr="002E53F2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283FDA01" w14:textId="77777777" w:rsidR="0076688E" w:rsidRPr="002E53F2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349B1774" w14:textId="50A41D4C" w:rsidR="0076688E" w:rsidRPr="002E53F2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3CDF94BB" w14:textId="77777777" w:rsidR="0076688E" w:rsidRPr="002E53F2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6859B0BC" w14:textId="13376ED8" w:rsidR="0076688E" w:rsidRPr="002E53F2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53DDFE3A" w14:textId="77777777" w:rsidR="0076688E" w:rsidRPr="002E53F2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066EE06C" w14:textId="56EE68CD" w:rsidR="0076688E" w:rsidRPr="002E53F2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66A4518B" w14:textId="77777777" w:rsidR="0076688E" w:rsidRPr="002E53F2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48D9382F" w14:textId="0B3DA4F8" w:rsidR="0076688E" w:rsidRPr="002E53F2" w:rsidRDefault="0076688E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0BF2" w:rsidRPr="002E53F2" w14:paraId="1D202745" w14:textId="77777777" w:rsidTr="00BD0BF2">
        <w:trPr>
          <w:trHeight w:val="70"/>
        </w:trPr>
        <w:tc>
          <w:tcPr>
            <w:tcW w:w="1197" w:type="pct"/>
          </w:tcPr>
          <w:p w14:paraId="65659BE8" w14:textId="49ED357E" w:rsidR="0061535B" w:rsidRPr="002E53F2" w:rsidRDefault="0061535B" w:rsidP="002E53F2">
            <w:pPr>
              <w:spacing w:line="228" w:lineRule="auto"/>
              <w:ind w:left="160" w:right="-90" w:hanging="180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สินทรัพย์อนุพันธ์ระยะสั้น</w:t>
            </w:r>
            <w:r w:rsidRPr="002E53F2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- </w:t>
            </w:r>
            <w:r w:rsidRPr="002E53F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</w:t>
            </w:r>
            <w:r w:rsidR="001E42A5" w:rsidRPr="00C0243B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เงินตราต่างประเทศ</w:t>
            </w:r>
          </w:p>
        </w:tc>
        <w:tc>
          <w:tcPr>
            <w:tcW w:w="90" w:type="pct"/>
          </w:tcPr>
          <w:p w14:paraId="061B1164" w14:textId="77777777" w:rsidR="0061535B" w:rsidRPr="002E53F2" w:rsidRDefault="006153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5776D157" w14:textId="604EF327" w:rsidR="0061535B" w:rsidRPr="002E53F2" w:rsidRDefault="009B620B" w:rsidP="002E53F2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9B620B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16</w:t>
            </w:r>
            <w:r w:rsidR="0061535B"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9B620B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066</w:t>
            </w:r>
          </w:p>
        </w:tc>
        <w:tc>
          <w:tcPr>
            <w:tcW w:w="510" w:type="pct"/>
            <w:vAlign w:val="bottom"/>
          </w:tcPr>
          <w:p w14:paraId="0449D04C" w14:textId="7E295175" w:rsidR="0061535B" w:rsidRPr="002E53F2" w:rsidRDefault="0061535B" w:rsidP="00BD0BF2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D0B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1EC8B759" w14:textId="1226F170" w:rsidR="0061535B" w:rsidRPr="002E53F2" w:rsidRDefault="0061535B" w:rsidP="00BD2C1D">
            <w:pPr>
              <w:pStyle w:val="acctfourfigures"/>
              <w:tabs>
                <w:tab w:val="clear" w:pos="765"/>
                <w:tab w:val="decimal" w:pos="106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357" w:type="pct"/>
            <w:vAlign w:val="bottom"/>
          </w:tcPr>
          <w:p w14:paraId="152E8C9A" w14:textId="7DF0BF83" w:rsidR="0061535B" w:rsidRPr="002E53F2" w:rsidRDefault="009B620B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9B620B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16</w:t>
            </w:r>
            <w:r w:rsidR="0061535B" w:rsidRPr="002E53F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9B620B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066</w:t>
            </w:r>
          </w:p>
        </w:tc>
        <w:tc>
          <w:tcPr>
            <w:tcW w:w="86" w:type="pct"/>
            <w:vAlign w:val="bottom"/>
          </w:tcPr>
          <w:p w14:paraId="35D4BD6C" w14:textId="77777777" w:rsidR="0061535B" w:rsidRPr="002E53F2" w:rsidRDefault="0061535B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3D73AB08" w14:textId="273544F6" w:rsidR="0061535B" w:rsidRPr="00A521C5" w:rsidRDefault="006153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197520BC" w14:textId="77777777" w:rsidR="0061535B" w:rsidRPr="002E53F2" w:rsidRDefault="0061535B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3D758312" w14:textId="41A36882" w:rsidR="0061535B" w:rsidRPr="002E53F2" w:rsidRDefault="0061535B" w:rsidP="002E53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16,066</w:t>
            </w:r>
          </w:p>
        </w:tc>
        <w:tc>
          <w:tcPr>
            <w:tcW w:w="89" w:type="pct"/>
            <w:vAlign w:val="bottom"/>
          </w:tcPr>
          <w:p w14:paraId="60321AE9" w14:textId="77777777" w:rsidR="0061535B" w:rsidRPr="002E53F2" w:rsidRDefault="0061535B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7D3F4085" w14:textId="34ED2695" w:rsidR="0061535B" w:rsidRPr="00BD2C1D" w:rsidRDefault="0061535B" w:rsidP="00032950">
            <w:pPr>
              <w:pStyle w:val="acctfourfigures"/>
              <w:tabs>
                <w:tab w:val="clear" w:pos="765"/>
                <w:tab w:val="decimal" w:pos="618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7E9B3363" w14:textId="77777777" w:rsidR="0061535B" w:rsidRPr="002E53F2" w:rsidRDefault="006153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230F4D96" w14:textId="08EDF66D" w:rsidR="0061535B" w:rsidRPr="002E53F2" w:rsidRDefault="0061535B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16,066</w:t>
            </w:r>
          </w:p>
        </w:tc>
      </w:tr>
      <w:tr w:rsidR="00BD0BF2" w:rsidRPr="002E53F2" w14:paraId="59741A90" w14:textId="77777777" w:rsidTr="00BD0BF2">
        <w:trPr>
          <w:trHeight w:val="70"/>
        </w:trPr>
        <w:tc>
          <w:tcPr>
            <w:tcW w:w="1197" w:type="pct"/>
          </w:tcPr>
          <w:p w14:paraId="18B6D017" w14:textId="0162DEB0" w:rsidR="0018202D" w:rsidRPr="002E53F2" w:rsidRDefault="0018202D" w:rsidP="002E53F2">
            <w:pPr>
              <w:spacing w:line="228" w:lineRule="auto"/>
              <w:ind w:left="160" w:right="-90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E53F2">
              <w:rPr>
                <w:rFonts w:ascii="Angsana New" w:hAnsi="Angsana New"/>
                <w:spacing w:val="-4"/>
                <w:sz w:val="25"/>
                <w:szCs w:val="25"/>
                <w:cs/>
              </w:rPr>
              <w:t>เงินให้กู้ยืม</w:t>
            </w:r>
            <w:r w:rsidRPr="002E53F2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ระยะยาว</w:t>
            </w:r>
            <w:r w:rsidRPr="002E53F2">
              <w:rPr>
                <w:rFonts w:ascii="Angsana New" w:hAnsi="Angsana New"/>
                <w:spacing w:val="-4"/>
                <w:sz w:val="25"/>
                <w:szCs w:val="25"/>
                <w:cs/>
              </w:rPr>
              <w:t>แก่กิจการที่เกี่ยวข้องกัน</w:t>
            </w:r>
          </w:p>
        </w:tc>
        <w:tc>
          <w:tcPr>
            <w:tcW w:w="90" w:type="pct"/>
          </w:tcPr>
          <w:p w14:paraId="3859BC80" w14:textId="77777777" w:rsidR="0018202D" w:rsidRPr="002E53F2" w:rsidRDefault="0018202D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65A1528A" w14:textId="4905B870" w:rsidR="0018202D" w:rsidRPr="002E53F2" w:rsidRDefault="0061535B" w:rsidP="002E53F2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10" w:type="pct"/>
            <w:vAlign w:val="bottom"/>
          </w:tcPr>
          <w:p w14:paraId="78E86261" w14:textId="7B818ADC" w:rsidR="0018202D" w:rsidRPr="002E53F2" w:rsidRDefault="0061535B" w:rsidP="00BD0BF2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D0B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061312CF" w14:textId="0D283992" w:rsidR="0018202D" w:rsidRPr="002E53F2" w:rsidRDefault="00F3519D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72,431,292</w:t>
            </w:r>
          </w:p>
        </w:tc>
        <w:tc>
          <w:tcPr>
            <w:tcW w:w="357" w:type="pct"/>
            <w:vAlign w:val="bottom"/>
          </w:tcPr>
          <w:p w14:paraId="24C55483" w14:textId="5CD2C59D" w:rsidR="0018202D" w:rsidRPr="002E53F2" w:rsidRDefault="00F3519D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72,4</w:t>
            </w:r>
            <w:r w:rsidR="00B76C24"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31,292</w:t>
            </w:r>
          </w:p>
        </w:tc>
        <w:tc>
          <w:tcPr>
            <w:tcW w:w="86" w:type="pct"/>
            <w:vAlign w:val="bottom"/>
          </w:tcPr>
          <w:p w14:paraId="4147D9BD" w14:textId="77777777" w:rsidR="0018202D" w:rsidRPr="002E53F2" w:rsidRDefault="0018202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7C7911AE" w14:textId="6FC78D94" w:rsidR="0018202D" w:rsidRPr="00A521C5" w:rsidRDefault="006153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4BA8413D" w14:textId="77777777" w:rsidR="0018202D" w:rsidRPr="002E53F2" w:rsidRDefault="0018202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10DB92E9" w14:textId="558F6744" w:rsidR="0018202D" w:rsidRPr="002E53F2" w:rsidRDefault="0061535B" w:rsidP="002E53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529FAEA3" w14:textId="77777777" w:rsidR="0018202D" w:rsidRPr="002E53F2" w:rsidRDefault="0018202D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185D6CB4" w14:textId="7960632C" w:rsidR="0018202D" w:rsidRPr="002E53F2" w:rsidRDefault="004E2156" w:rsidP="002E53F2">
            <w:pPr>
              <w:pStyle w:val="acctfourfigures"/>
              <w:tabs>
                <w:tab w:val="clear" w:pos="765"/>
                <w:tab w:val="decimal" w:pos="345"/>
                <w:tab w:val="left" w:pos="525"/>
              </w:tabs>
              <w:spacing w:line="228" w:lineRule="auto"/>
              <w:ind w:left="-43" w:firstLine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75,488,750</w:t>
            </w:r>
          </w:p>
        </w:tc>
        <w:tc>
          <w:tcPr>
            <w:tcW w:w="94" w:type="pct"/>
            <w:vAlign w:val="bottom"/>
          </w:tcPr>
          <w:p w14:paraId="531FFDD8" w14:textId="77777777" w:rsidR="0018202D" w:rsidRPr="002E53F2" w:rsidRDefault="0018202D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0D5A3A1D" w14:textId="179FAE49" w:rsidR="0018202D" w:rsidRPr="002E53F2" w:rsidRDefault="00E32A40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75,488,750</w:t>
            </w:r>
          </w:p>
        </w:tc>
      </w:tr>
      <w:tr w:rsidR="00BD0BF2" w:rsidRPr="002E53F2" w14:paraId="48ABA51A" w14:textId="77777777" w:rsidTr="00BD0BF2">
        <w:trPr>
          <w:trHeight w:val="70"/>
        </w:trPr>
        <w:tc>
          <w:tcPr>
            <w:tcW w:w="1197" w:type="pct"/>
          </w:tcPr>
          <w:p w14:paraId="562BF0B6" w14:textId="0E976B85" w:rsidR="0018202D" w:rsidRPr="002E53F2" w:rsidRDefault="0018202D" w:rsidP="002E53F2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E53F2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สินทรัพย์</w:t>
            </w:r>
            <w:r w:rsidRPr="002E53F2">
              <w:rPr>
                <w:rFonts w:ascii="Angsana New" w:hAnsi="Angsana New"/>
                <w:sz w:val="25"/>
                <w:szCs w:val="25"/>
                <w:cs/>
                <w:lang w:val="en-GB"/>
              </w:rPr>
              <w:t>อนุพันธ์</w:t>
            </w:r>
            <w:r w:rsidRPr="002E53F2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="00482967" w:rsidRPr="002E53F2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  <w:r w:rsidRPr="002E53F2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2E53F2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6EBE4D42" w14:textId="77777777" w:rsidR="0018202D" w:rsidRPr="002E53F2" w:rsidRDefault="0018202D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15A6C056" w14:textId="5C131F60" w:rsidR="0018202D" w:rsidRPr="002E53F2" w:rsidRDefault="0061535B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99,962</w:t>
            </w:r>
          </w:p>
        </w:tc>
        <w:tc>
          <w:tcPr>
            <w:tcW w:w="510" w:type="pct"/>
            <w:vAlign w:val="bottom"/>
          </w:tcPr>
          <w:p w14:paraId="392D5153" w14:textId="64A77A64" w:rsidR="0018202D" w:rsidRPr="002E53F2" w:rsidRDefault="0061535B" w:rsidP="00BD0BF2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1A95ABD4" w14:textId="080F4A57" w:rsidR="0018202D" w:rsidRPr="002E53F2" w:rsidRDefault="0061535B" w:rsidP="002E53F2">
            <w:pPr>
              <w:pStyle w:val="acctfourfigures"/>
              <w:tabs>
                <w:tab w:val="clear" w:pos="765"/>
                <w:tab w:val="decimal" w:pos="106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7AEDB336" w14:textId="4DA39052" w:rsidR="0018202D" w:rsidRPr="002E53F2" w:rsidRDefault="0061535B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99,962</w:t>
            </w:r>
          </w:p>
        </w:tc>
        <w:tc>
          <w:tcPr>
            <w:tcW w:w="86" w:type="pct"/>
            <w:vAlign w:val="bottom"/>
          </w:tcPr>
          <w:p w14:paraId="0C011E99" w14:textId="77777777" w:rsidR="0018202D" w:rsidRPr="002E53F2" w:rsidRDefault="0018202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21FF905A" w14:textId="16E473C8" w:rsidR="0018202D" w:rsidRPr="00A521C5" w:rsidRDefault="0061535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64518C15" w14:textId="77777777" w:rsidR="0018202D" w:rsidRPr="002E53F2" w:rsidRDefault="0018202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2777F518" w14:textId="553A78E7" w:rsidR="0018202D" w:rsidRPr="002E53F2" w:rsidRDefault="0061535B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99,962</w:t>
            </w:r>
          </w:p>
        </w:tc>
        <w:tc>
          <w:tcPr>
            <w:tcW w:w="89" w:type="pct"/>
            <w:vAlign w:val="bottom"/>
          </w:tcPr>
          <w:p w14:paraId="40027009" w14:textId="77777777" w:rsidR="0018202D" w:rsidRPr="002E53F2" w:rsidRDefault="0018202D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3890ECB3" w14:textId="3F3D0711" w:rsidR="0018202D" w:rsidRPr="00032950" w:rsidRDefault="0061535B" w:rsidP="00032950">
            <w:pPr>
              <w:pStyle w:val="acctfourfigures"/>
              <w:tabs>
                <w:tab w:val="clear" w:pos="765"/>
                <w:tab w:val="decimal" w:pos="618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2AD56A4B" w14:textId="77777777" w:rsidR="0018202D" w:rsidRPr="002E53F2" w:rsidRDefault="0018202D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585B7BDD" w14:textId="2344E627" w:rsidR="0018202D" w:rsidRPr="002E53F2" w:rsidRDefault="0061535B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99,962</w:t>
            </w:r>
          </w:p>
        </w:tc>
      </w:tr>
      <w:tr w:rsidR="00BD0BF2" w:rsidRPr="002E53F2" w14:paraId="1106D849" w14:textId="77777777" w:rsidTr="00BD0BF2">
        <w:trPr>
          <w:trHeight w:val="261"/>
        </w:trPr>
        <w:tc>
          <w:tcPr>
            <w:tcW w:w="1287" w:type="pct"/>
            <w:gridSpan w:val="2"/>
            <w:vAlign w:val="bottom"/>
          </w:tcPr>
          <w:p w14:paraId="03AD3651" w14:textId="176A8CD0" w:rsidR="00BC2FAF" w:rsidRPr="002E53F2" w:rsidRDefault="004A5F0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  <w:r w:rsidRPr="004A5F03">
              <w:rPr>
                <w:rFonts w:asciiTheme="majorBidi" w:hAnsiTheme="majorBidi" w:cs="Angsana New" w:hint="cs"/>
                <w:spacing w:val="-10"/>
                <w:sz w:val="25"/>
                <w:szCs w:val="25"/>
                <w:cs/>
                <w:lang w:bidi="th-TH"/>
              </w:rPr>
              <w:t>สินทรัพย์</w:t>
            </w:r>
            <w:r w:rsidR="00BC2FAF" w:rsidRPr="00E5746D">
              <w:rPr>
                <w:rFonts w:asciiTheme="majorBidi" w:hAnsiTheme="majorBidi" w:cstheme="majorBidi"/>
                <w:spacing w:val="-10"/>
                <w:sz w:val="25"/>
                <w:szCs w:val="25"/>
                <w:cs/>
              </w:rPr>
              <w:t>อนุพันธ์</w:t>
            </w:r>
            <w:r w:rsidR="00BC2FAF" w:rsidRPr="00E5746D">
              <w:rPr>
                <w:rFonts w:asciiTheme="majorBidi" w:hAnsiTheme="majorBidi" w:cstheme="majorBidi"/>
                <w:spacing w:val="-10"/>
                <w:sz w:val="25"/>
                <w:szCs w:val="25"/>
              </w:rPr>
              <w:t xml:space="preserve"> - </w:t>
            </w:r>
            <w:r w:rsidR="00BC2FAF" w:rsidRPr="00E5746D">
              <w:rPr>
                <w:rFonts w:asciiTheme="majorBidi" w:hAnsiTheme="majorBidi" w:cstheme="majorBidi"/>
                <w:spacing w:val="-10"/>
                <w:sz w:val="25"/>
                <w:szCs w:val="25"/>
                <w:cs/>
              </w:rPr>
              <w:t>สัญญาแลกเปลี่ยน</w:t>
            </w:r>
            <w:r w:rsidR="00BC2FAF" w:rsidRPr="00E5746D">
              <w:rPr>
                <w:rFonts w:asciiTheme="majorBidi" w:hAnsiTheme="majorBidi" w:cstheme="majorBidi" w:hint="cs"/>
                <w:spacing w:val="-10"/>
                <w:sz w:val="25"/>
                <w:szCs w:val="25"/>
                <w:cs/>
              </w:rPr>
              <w:t>เงินตราต่างประเทศ</w:t>
            </w:r>
          </w:p>
        </w:tc>
        <w:tc>
          <w:tcPr>
            <w:tcW w:w="513" w:type="pct"/>
            <w:vAlign w:val="bottom"/>
          </w:tcPr>
          <w:p w14:paraId="270961B9" w14:textId="7977C165" w:rsidR="00BC2FAF" w:rsidRPr="002E53F2" w:rsidRDefault="00BC2FA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96,00</w:t>
            </w:r>
            <w:r w:rsidR="00CD0BD3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510" w:type="pct"/>
            <w:vAlign w:val="bottom"/>
          </w:tcPr>
          <w:p w14:paraId="2DF6B4B3" w14:textId="77777777" w:rsidR="00BC2FAF" w:rsidRPr="00BD0BF2" w:rsidRDefault="00BC2FAF" w:rsidP="00BD0BF2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6C7EFD3C" w14:textId="77777777" w:rsidR="00BC2FAF" w:rsidRPr="002E53F2" w:rsidRDefault="00BC2FAF">
            <w:pPr>
              <w:pStyle w:val="acctfourfigures"/>
              <w:tabs>
                <w:tab w:val="clear" w:pos="765"/>
                <w:tab w:val="decimal" w:pos="106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5EC5C834" w14:textId="6ABD3181" w:rsidR="00BC2FAF" w:rsidRPr="002E53F2" w:rsidRDefault="00BC2FA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96,00</w:t>
            </w:r>
            <w:r w:rsidR="00CD0BD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</w:p>
        </w:tc>
        <w:tc>
          <w:tcPr>
            <w:tcW w:w="86" w:type="pct"/>
            <w:vAlign w:val="bottom"/>
          </w:tcPr>
          <w:p w14:paraId="649E51D3" w14:textId="77777777" w:rsidR="00BC2FAF" w:rsidRPr="002E53F2" w:rsidRDefault="00BC2FA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8B5EAD0" w14:textId="77777777" w:rsidR="00BC2FAF" w:rsidRPr="00A4334A" w:rsidRDefault="00BC2FAF" w:rsidP="00A521C5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65FDFB43" w14:textId="77777777" w:rsidR="00BC2FAF" w:rsidRPr="002E53F2" w:rsidRDefault="00BC2FA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B9D210A" w14:textId="48876401" w:rsidR="00BC2FAF" w:rsidRPr="002E53F2" w:rsidRDefault="00BC2FA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96,00</w:t>
            </w:r>
            <w:r w:rsidR="00CD0BD3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89" w:type="pct"/>
            <w:vAlign w:val="bottom"/>
          </w:tcPr>
          <w:p w14:paraId="36096575" w14:textId="77777777" w:rsidR="00BC2FAF" w:rsidRPr="002E53F2" w:rsidRDefault="00BC2FA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18617C4" w14:textId="77777777" w:rsidR="00BC2FAF" w:rsidRPr="00032950" w:rsidRDefault="00BC2FAF" w:rsidP="00032950">
            <w:pPr>
              <w:pStyle w:val="acctfourfigures"/>
              <w:tabs>
                <w:tab w:val="clear" w:pos="765"/>
                <w:tab w:val="decimal" w:pos="618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4" w:type="pct"/>
            <w:vAlign w:val="bottom"/>
          </w:tcPr>
          <w:p w14:paraId="304A8103" w14:textId="77777777" w:rsidR="00BC2FAF" w:rsidRPr="002E53F2" w:rsidRDefault="00BC2FA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5441C85" w14:textId="5F6526C5" w:rsidR="00BC2FAF" w:rsidRPr="002E53F2" w:rsidRDefault="00BC2FA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96,00</w:t>
            </w:r>
            <w:r w:rsidR="00CD0BD3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</w:tr>
      <w:tr w:rsidR="00BD0BF2" w:rsidRPr="002E53F2" w14:paraId="2198F1F4" w14:textId="77777777" w:rsidTr="00BD0BF2">
        <w:trPr>
          <w:trHeight w:val="70"/>
        </w:trPr>
        <w:tc>
          <w:tcPr>
            <w:tcW w:w="1197" w:type="pct"/>
          </w:tcPr>
          <w:p w14:paraId="7BE9ABC9" w14:textId="77777777" w:rsidR="0018202D" w:rsidRPr="00E25664" w:rsidRDefault="0018202D" w:rsidP="002E53F2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90" w:type="pct"/>
          </w:tcPr>
          <w:p w14:paraId="4E7039F3" w14:textId="77777777" w:rsidR="0018202D" w:rsidRPr="00E25664" w:rsidRDefault="0018202D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426C09E7" w14:textId="77777777" w:rsidR="0018202D" w:rsidRPr="00E25664" w:rsidRDefault="0018202D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10" w:type="pct"/>
            <w:vAlign w:val="bottom"/>
          </w:tcPr>
          <w:p w14:paraId="45C4A89A" w14:textId="77777777" w:rsidR="0018202D" w:rsidRPr="00BD0BF2" w:rsidRDefault="0018202D" w:rsidP="00BD0BF2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2484F2F0" w14:textId="77777777" w:rsidR="0018202D" w:rsidRPr="00E25664" w:rsidRDefault="0018202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59"/>
              </w:tabs>
              <w:spacing w:line="228" w:lineRule="auto"/>
              <w:ind w:left="-43" w:right="-86" w:firstLine="47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57" w:type="pct"/>
            <w:vAlign w:val="bottom"/>
          </w:tcPr>
          <w:p w14:paraId="1B68B69C" w14:textId="77777777" w:rsidR="0018202D" w:rsidRPr="00E25664" w:rsidRDefault="0018202D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12"/>
                <w:szCs w:val="12"/>
                <w:lang w:val="en-US" w:eastAsia="zh-CN"/>
              </w:rPr>
            </w:pPr>
          </w:p>
        </w:tc>
        <w:tc>
          <w:tcPr>
            <w:tcW w:w="86" w:type="pct"/>
            <w:vAlign w:val="bottom"/>
          </w:tcPr>
          <w:p w14:paraId="1B3234D9" w14:textId="77777777" w:rsidR="0018202D" w:rsidRPr="00E25664" w:rsidRDefault="0018202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360" w:type="pct"/>
            <w:vAlign w:val="bottom"/>
          </w:tcPr>
          <w:p w14:paraId="702228D1" w14:textId="77777777" w:rsidR="0018202D" w:rsidRPr="00E25664" w:rsidRDefault="0018202D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12"/>
                <w:szCs w:val="12"/>
                <w:lang w:val="en-US" w:eastAsia="zh-CN" w:bidi="th-TH"/>
              </w:rPr>
            </w:pPr>
          </w:p>
        </w:tc>
        <w:tc>
          <w:tcPr>
            <w:tcW w:w="89" w:type="pct"/>
            <w:vAlign w:val="bottom"/>
          </w:tcPr>
          <w:p w14:paraId="6984DEC5" w14:textId="77777777" w:rsidR="0018202D" w:rsidRPr="00E25664" w:rsidRDefault="0018202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360" w:type="pct"/>
            <w:vAlign w:val="bottom"/>
          </w:tcPr>
          <w:p w14:paraId="29632DB8" w14:textId="77777777" w:rsidR="0018202D" w:rsidRPr="00E25664" w:rsidRDefault="0018202D" w:rsidP="002E53F2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" w:type="pct"/>
            <w:vAlign w:val="bottom"/>
          </w:tcPr>
          <w:p w14:paraId="5CDDB2E0" w14:textId="77777777" w:rsidR="0018202D" w:rsidRPr="00E25664" w:rsidRDefault="0018202D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60" w:type="pct"/>
            <w:vAlign w:val="bottom"/>
          </w:tcPr>
          <w:p w14:paraId="40241CB5" w14:textId="77777777" w:rsidR="0018202D" w:rsidRPr="00E25664" w:rsidRDefault="0018202D" w:rsidP="002E53F2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4" w:type="pct"/>
            <w:vAlign w:val="bottom"/>
          </w:tcPr>
          <w:p w14:paraId="446E23B8" w14:textId="77777777" w:rsidR="0018202D" w:rsidRPr="00E25664" w:rsidRDefault="0018202D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385" w:type="pct"/>
            <w:vAlign w:val="bottom"/>
          </w:tcPr>
          <w:p w14:paraId="505D2D20" w14:textId="77777777" w:rsidR="0018202D" w:rsidRPr="00E25664" w:rsidRDefault="0018202D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BD0BF2" w:rsidRPr="002E53F2" w14:paraId="07FC92C9" w14:textId="77777777" w:rsidTr="00BD0BF2">
        <w:trPr>
          <w:trHeight w:val="261"/>
        </w:trPr>
        <w:tc>
          <w:tcPr>
            <w:tcW w:w="1197" w:type="pct"/>
          </w:tcPr>
          <w:p w14:paraId="0386E281" w14:textId="77777777" w:rsidR="0018202D" w:rsidRPr="002E53F2" w:rsidRDefault="0018202D" w:rsidP="002E53F2">
            <w:pPr>
              <w:spacing w:line="228" w:lineRule="auto"/>
              <w:ind w:left="18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" w:type="pct"/>
          </w:tcPr>
          <w:p w14:paraId="68AC1F91" w14:textId="77777777" w:rsidR="0018202D" w:rsidRPr="002E53F2" w:rsidRDefault="0018202D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2E43DA10" w14:textId="77777777" w:rsidR="0018202D" w:rsidRPr="002E53F2" w:rsidRDefault="0018202D" w:rsidP="002E53F2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10" w:type="pct"/>
            <w:vAlign w:val="bottom"/>
          </w:tcPr>
          <w:p w14:paraId="7C117039" w14:textId="77777777" w:rsidR="0018202D" w:rsidRPr="00BD0BF2" w:rsidRDefault="0018202D" w:rsidP="00BD0BF2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440B47CC" w14:textId="77777777" w:rsidR="0018202D" w:rsidRPr="002E53F2" w:rsidRDefault="0018202D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" w:type="pct"/>
            <w:vAlign w:val="bottom"/>
          </w:tcPr>
          <w:p w14:paraId="7FCE3825" w14:textId="77777777" w:rsidR="0018202D" w:rsidRPr="002E53F2" w:rsidRDefault="0018202D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86" w:type="pct"/>
            <w:vAlign w:val="bottom"/>
          </w:tcPr>
          <w:p w14:paraId="254CD7E2" w14:textId="77777777" w:rsidR="0018202D" w:rsidRPr="002E53F2" w:rsidRDefault="0018202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1002B712" w14:textId="77777777" w:rsidR="0018202D" w:rsidRPr="002E53F2" w:rsidRDefault="0018202D" w:rsidP="002E53F2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5335E955" w14:textId="77777777" w:rsidR="0018202D" w:rsidRPr="002E53F2" w:rsidRDefault="0018202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564539C5" w14:textId="77777777" w:rsidR="0018202D" w:rsidRPr="002E53F2" w:rsidRDefault="0018202D" w:rsidP="002E53F2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38C616E1" w14:textId="77777777" w:rsidR="0018202D" w:rsidRPr="002E53F2" w:rsidRDefault="0018202D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22688730" w14:textId="77777777" w:rsidR="0018202D" w:rsidRPr="002E53F2" w:rsidRDefault="0018202D" w:rsidP="002E53F2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1F1700ED" w14:textId="77777777" w:rsidR="0018202D" w:rsidRPr="002E53F2" w:rsidRDefault="0018202D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508B3852" w14:textId="77777777" w:rsidR="0018202D" w:rsidRPr="002E53F2" w:rsidRDefault="0018202D" w:rsidP="002E53F2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D0BF2" w:rsidRPr="002E53F2" w14:paraId="148E96D5" w14:textId="77777777" w:rsidTr="00BD0BF2">
        <w:trPr>
          <w:trHeight w:val="261"/>
        </w:trPr>
        <w:tc>
          <w:tcPr>
            <w:tcW w:w="1197" w:type="pct"/>
          </w:tcPr>
          <w:p w14:paraId="7F97D932" w14:textId="1275E8AF" w:rsidR="000F7C0B" w:rsidRPr="002E53F2" w:rsidRDefault="000F7C0B" w:rsidP="002E53F2">
            <w:pPr>
              <w:spacing w:line="228" w:lineRule="auto"/>
              <w:ind w:left="180" w:right="-1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ส่วนของเงินกู้ยืมระยะยาวจากสถาบัน</w:t>
            </w:r>
            <w:r w:rsidRPr="002E53F2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GB"/>
              </w:rPr>
              <w:t>การเงินที่ถึงกำหนดชำระภายในหนึ่งปี</w:t>
            </w:r>
          </w:p>
        </w:tc>
        <w:tc>
          <w:tcPr>
            <w:tcW w:w="90" w:type="pct"/>
          </w:tcPr>
          <w:p w14:paraId="7F744B7F" w14:textId="77777777" w:rsidR="000F7C0B" w:rsidRPr="002E53F2" w:rsidRDefault="000F7C0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2B813C8D" w14:textId="62115699" w:rsidR="000F7C0B" w:rsidRPr="002E53F2" w:rsidRDefault="00254D2D" w:rsidP="002E53F2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10" w:type="pct"/>
            <w:vAlign w:val="bottom"/>
          </w:tcPr>
          <w:p w14:paraId="17FCB8FA" w14:textId="16818EFE" w:rsidR="000F7C0B" w:rsidRPr="00BD0BF2" w:rsidRDefault="00C00486" w:rsidP="00BD0BF2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D0BF2">
              <w:rPr>
                <w:rFonts w:asciiTheme="majorBidi" w:hAnsiTheme="majorBidi" w:cstheme="majorBidi"/>
                <w:sz w:val="25"/>
                <w:szCs w:val="25"/>
              </w:rPr>
              <w:t xml:space="preserve">                      -</w:t>
            </w:r>
          </w:p>
        </w:tc>
        <w:tc>
          <w:tcPr>
            <w:tcW w:w="510" w:type="pct"/>
            <w:vAlign w:val="bottom"/>
          </w:tcPr>
          <w:p w14:paraId="55511ACC" w14:textId="4BBB8E29" w:rsidR="000F7C0B" w:rsidRPr="002E53F2" w:rsidRDefault="00C00486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21,118,319</w:t>
            </w:r>
          </w:p>
        </w:tc>
        <w:tc>
          <w:tcPr>
            <w:tcW w:w="357" w:type="pct"/>
            <w:vAlign w:val="bottom"/>
          </w:tcPr>
          <w:p w14:paraId="237DE4FE" w14:textId="7ECCBA4A" w:rsidR="000F7C0B" w:rsidRPr="002E53F2" w:rsidRDefault="00254D2D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21,118,319</w:t>
            </w:r>
          </w:p>
        </w:tc>
        <w:tc>
          <w:tcPr>
            <w:tcW w:w="86" w:type="pct"/>
            <w:vAlign w:val="bottom"/>
          </w:tcPr>
          <w:p w14:paraId="2FC6B8CB" w14:textId="77777777" w:rsidR="000F7C0B" w:rsidRPr="002E53F2" w:rsidRDefault="000F7C0B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75AC1963" w14:textId="0F13ADE2" w:rsidR="000F7C0B" w:rsidRPr="002E53F2" w:rsidRDefault="00254D2D" w:rsidP="00A521C5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6656DC67" w14:textId="77777777" w:rsidR="000F7C0B" w:rsidRPr="002E53F2" w:rsidRDefault="000F7C0B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2D525BEC" w14:textId="01027A77" w:rsidR="000F7C0B" w:rsidRPr="002E53F2" w:rsidRDefault="00254D2D" w:rsidP="002E53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4B9D33EA" w14:textId="77777777" w:rsidR="000F7C0B" w:rsidRPr="002E53F2" w:rsidRDefault="000F7C0B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68DD8746" w14:textId="06A0FC1F" w:rsidR="000F7C0B" w:rsidRPr="002E53F2" w:rsidRDefault="00254D2D" w:rsidP="002E53F2">
            <w:pPr>
              <w:pStyle w:val="acctfourfigures"/>
              <w:tabs>
                <w:tab w:val="clear" w:pos="765"/>
                <w:tab w:val="decimal" w:pos="345"/>
                <w:tab w:val="left" w:pos="525"/>
              </w:tabs>
              <w:spacing w:line="228" w:lineRule="auto"/>
              <w:ind w:left="-43" w:firstLine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21,321,</w:t>
            </w:r>
            <w:r w:rsidR="0076368D">
              <w:rPr>
                <w:rFonts w:asciiTheme="majorBidi" w:hAnsiTheme="majorBidi" w:cstheme="majorBidi"/>
                <w:sz w:val="25"/>
                <w:szCs w:val="25"/>
              </w:rPr>
              <w:t>566</w:t>
            </w:r>
          </w:p>
        </w:tc>
        <w:tc>
          <w:tcPr>
            <w:tcW w:w="94" w:type="pct"/>
            <w:vAlign w:val="bottom"/>
          </w:tcPr>
          <w:p w14:paraId="159B7E85" w14:textId="77777777" w:rsidR="000F7C0B" w:rsidRPr="002E53F2" w:rsidRDefault="000F7C0B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095171FC" w14:textId="29EDEC4F" w:rsidR="000F7C0B" w:rsidRPr="002E53F2" w:rsidRDefault="00254D2D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21,321,</w:t>
            </w:r>
            <w:r w:rsidR="0076368D">
              <w:rPr>
                <w:rFonts w:ascii="Angsana New" w:hAnsi="Angsana New" w:cs="Angsana New"/>
                <w:sz w:val="25"/>
                <w:szCs w:val="25"/>
              </w:rPr>
              <w:t>566</w:t>
            </w:r>
          </w:p>
        </w:tc>
      </w:tr>
      <w:tr w:rsidR="00BD0BF2" w:rsidRPr="002E53F2" w14:paraId="6FEAF44A" w14:textId="77777777" w:rsidTr="00BD0BF2">
        <w:trPr>
          <w:trHeight w:val="252"/>
        </w:trPr>
        <w:tc>
          <w:tcPr>
            <w:tcW w:w="1287" w:type="pct"/>
            <w:gridSpan w:val="2"/>
          </w:tcPr>
          <w:p w14:paraId="5DD5DF51" w14:textId="799B6731" w:rsidR="00BD0BF2" w:rsidRPr="00BD0BF2" w:rsidRDefault="00BD0BF2" w:rsidP="00BD0B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rPr>
                <w:rFonts w:asciiTheme="majorBidi" w:hAnsiTheme="majorBidi" w:cstheme="majorBidi"/>
                <w:spacing w:val="-10"/>
                <w:sz w:val="25"/>
                <w:szCs w:val="25"/>
              </w:rPr>
            </w:pPr>
            <w:r w:rsidRPr="00BD0BF2">
              <w:rPr>
                <w:rFonts w:asciiTheme="majorBidi" w:hAnsiTheme="majorBidi" w:cstheme="majorBidi"/>
                <w:spacing w:val="-10"/>
                <w:sz w:val="25"/>
                <w:szCs w:val="25"/>
                <w:cs/>
              </w:rPr>
              <w:t>หนี้สินอนุพันธ์ระยะสั้น</w:t>
            </w:r>
            <w:r w:rsidRPr="00BD0BF2">
              <w:rPr>
                <w:rFonts w:asciiTheme="majorBidi" w:hAnsiTheme="majorBidi" w:cstheme="majorBidi"/>
                <w:spacing w:val="-10"/>
                <w:sz w:val="25"/>
                <w:szCs w:val="25"/>
              </w:rPr>
              <w:t xml:space="preserve"> - </w:t>
            </w:r>
            <w:r w:rsidRPr="00BD0BF2">
              <w:rPr>
                <w:rFonts w:asciiTheme="majorBidi" w:hAnsiTheme="majorBidi" w:cstheme="majorBidi"/>
                <w:spacing w:val="-10"/>
                <w:sz w:val="25"/>
                <w:szCs w:val="25"/>
                <w:cs/>
              </w:rPr>
              <w:t>สัญญาแลกเปลี่ยนอัตราดอกเบี้ย</w:t>
            </w:r>
          </w:p>
        </w:tc>
        <w:tc>
          <w:tcPr>
            <w:tcW w:w="513" w:type="pct"/>
            <w:vAlign w:val="bottom"/>
          </w:tcPr>
          <w:p w14:paraId="70E508F4" w14:textId="47B4A9EB" w:rsidR="00BD0BF2" w:rsidRPr="002E53F2" w:rsidRDefault="00BD0BF2" w:rsidP="001E42A5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49,552</w:t>
            </w:r>
          </w:p>
        </w:tc>
        <w:tc>
          <w:tcPr>
            <w:tcW w:w="510" w:type="pct"/>
            <w:vAlign w:val="bottom"/>
          </w:tcPr>
          <w:p w14:paraId="1D957360" w14:textId="7DCA7B8F" w:rsidR="00BD0BF2" w:rsidRPr="00BD0BF2" w:rsidRDefault="00BD0BF2" w:rsidP="00BD0BF2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0977F1BC" w14:textId="18283920" w:rsidR="00BD0BF2" w:rsidRPr="002E53F2" w:rsidRDefault="00BD0BF2" w:rsidP="001E42A5">
            <w:pPr>
              <w:pStyle w:val="acctfourfigures"/>
              <w:tabs>
                <w:tab w:val="clear" w:pos="765"/>
                <w:tab w:val="decimal" w:pos="106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59817430" w14:textId="64BFAF7E" w:rsidR="00BD0BF2" w:rsidRPr="002E53F2" w:rsidRDefault="00BD0BF2" w:rsidP="001E42A5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49,552</w:t>
            </w:r>
          </w:p>
        </w:tc>
        <w:tc>
          <w:tcPr>
            <w:tcW w:w="86" w:type="pct"/>
            <w:vAlign w:val="bottom"/>
          </w:tcPr>
          <w:p w14:paraId="56534CCC" w14:textId="77777777" w:rsidR="00BD0BF2" w:rsidRPr="002E53F2" w:rsidRDefault="00BD0BF2" w:rsidP="001E42A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54B61582" w14:textId="31CCE1F9" w:rsidR="00BD0BF2" w:rsidRPr="002E53F2" w:rsidRDefault="00BD0BF2" w:rsidP="00A521C5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68640F8A" w14:textId="77777777" w:rsidR="00BD0BF2" w:rsidRPr="002E53F2" w:rsidRDefault="00BD0BF2" w:rsidP="001E42A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61B50FE0" w14:textId="5C6E1FB4" w:rsidR="00BD0BF2" w:rsidRPr="002E53F2" w:rsidRDefault="00BD0BF2" w:rsidP="001E42A5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49,552</w:t>
            </w:r>
          </w:p>
        </w:tc>
        <w:tc>
          <w:tcPr>
            <w:tcW w:w="89" w:type="pct"/>
            <w:vAlign w:val="bottom"/>
          </w:tcPr>
          <w:p w14:paraId="7A2EF00B" w14:textId="77777777" w:rsidR="00BD0BF2" w:rsidRPr="002E53F2" w:rsidRDefault="00BD0BF2" w:rsidP="001E42A5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75BBD6DF" w14:textId="193647B3" w:rsidR="00BD0BF2" w:rsidRPr="002E53F2" w:rsidRDefault="00BD0BF2" w:rsidP="00032950">
            <w:pPr>
              <w:pStyle w:val="acctfourfigures"/>
              <w:tabs>
                <w:tab w:val="clear" w:pos="765"/>
                <w:tab w:val="decimal" w:pos="618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4" w:type="pct"/>
            <w:vAlign w:val="bottom"/>
          </w:tcPr>
          <w:p w14:paraId="422F1309" w14:textId="77777777" w:rsidR="00BD0BF2" w:rsidRPr="002E53F2" w:rsidRDefault="00BD0BF2" w:rsidP="001E42A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22FA1B03" w14:textId="6540C42F" w:rsidR="00BD0BF2" w:rsidRPr="002E53F2" w:rsidRDefault="00BD0BF2" w:rsidP="001E42A5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49,552</w:t>
            </w:r>
          </w:p>
        </w:tc>
      </w:tr>
      <w:tr w:rsidR="00BD0BF2" w:rsidRPr="002E53F2" w14:paraId="21C9055D" w14:textId="77777777" w:rsidTr="00BD0BF2">
        <w:trPr>
          <w:trHeight w:val="261"/>
        </w:trPr>
        <w:tc>
          <w:tcPr>
            <w:tcW w:w="1197" w:type="pct"/>
          </w:tcPr>
          <w:p w14:paraId="6865EDB3" w14:textId="3926D16B" w:rsidR="001E42A5" w:rsidRPr="002E53F2" w:rsidRDefault="001E42A5" w:rsidP="00D27DA5">
            <w:pPr>
              <w:spacing w:line="228" w:lineRule="auto"/>
              <w:ind w:left="180" w:right="-105" w:hanging="2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21C31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หนี้สินอนุพันธ์ระยะสั้น</w:t>
            </w:r>
            <w:r w:rsidRPr="00C21C31">
              <w:rPr>
                <w:rFonts w:asciiTheme="majorBidi" w:hAnsiTheme="majorBidi" w:cstheme="majorBidi"/>
                <w:spacing w:val="-2"/>
                <w:sz w:val="25"/>
                <w:szCs w:val="25"/>
              </w:rPr>
              <w:t xml:space="preserve"> - </w:t>
            </w:r>
            <w:r w:rsidRPr="00C21C31">
              <w:rPr>
                <w:rFonts w:asciiTheme="majorBidi" w:hAnsiTheme="majorBidi" w:cstheme="majorBidi"/>
                <w:spacing w:val="-2"/>
                <w:sz w:val="25"/>
                <w:szCs w:val="25"/>
                <w:cs/>
                <w:lang w:val="en-GB"/>
              </w:rPr>
              <w:t>สัญญา</w:t>
            </w:r>
            <w:r w:rsidRPr="00C21C31">
              <w:rPr>
                <w:rFonts w:asciiTheme="majorBidi" w:hAnsiTheme="majorBidi" w:cstheme="majorBidi" w:hint="cs"/>
                <w:spacing w:val="-2"/>
                <w:sz w:val="25"/>
                <w:szCs w:val="25"/>
                <w:cs/>
                <w:lang w:val="en-GB"/>
              </w:rPr>
              <w:t>แ</w:t>
            </w:r>
            <w:r w:rsidRPr="00C21C31">
              <w:rPr>
                <w:rFonts w:asciiTheme="majorBidi" w:hAnsiTheme="majorBidi" w:cstheme="majorBidi"/>
                <w:spacing w:val="-2"/>
                <w:sz w:val="25"/>
                <w:szCs w:val="25"/>
                <w:cs/>
                <w:lang w:val="en-GB"/>
              </w:rPr>
              <w:t>ลกเปลี่ยน</w:t>
            </w:r>
            <w:r w:rsidRPr="00C21C31">
              <w:rPr>
                <w:rFonts w:asciiTheme="majorBidi" w:hAnsiTheme="majorBidi" w:cstheme="majorBidi" w:hint="cs"/>
                <w:spacing w:val="-2"/>
                <w:sz w:val="25"/>
                <w:szCs w:val="25"/>
                <w:cs/>
                <w:lang w:val="en-GB"/>
              </w:rPr>
              <w:t>เงินตราต่างประเทศและ</w:t>
            </w:r>
            <w:r w:rsidRPr="00C21C31">
              <w:rPr>
                <w:rFonts w:asciiTheme="majorBidi" w:hAnsiTheme="majorBidi" w:cstheme="majorBidi"/>
                <w:spacing w:val="-2"/>
                <w:sz w:val="25"/>
                <w:szCs w:val="25"/>
                <w:cs/>
                <w:lang w:val="en-GB"/>
              </w:rPr>
              <w:t>อัตรา</w:t>
            </w:r>
            <w:r w:rsidRPr="00C21C31">
              <w:rPr>
                <w:rFonts w:asciiTheme="majorBidi" w:hAnsiTheme="majorBidi" w:cstheme="majorBidi" w:hint="cs"/>
                <w:spacing w:val="-2"/>
                <w:sz w:val="25"/>
                <w:szCs w:val="25"/>
                <w:cs/>
                <w:lang w:val="en-GB"/>
              </w:rPr>
              <w:t>ด</w:t>
            </w:r>
            <w:r w:rsidRPr="00C21C31">
              <w:rPr>
                <w:rFonts w:asciiTheme="majorBidi" w:hAnsiTheme="majorBidi" w:cstheme="majorBidi"/>
                <w:spacing w:val="-2"/>
                <w:sz w:val="25"/>
                <w:szCs w:val="25"/>
                <w:cs/>
                <w:lang w:val="en-GB"/>
              </w:rPr>
              <w:t>อกเบี้ย</w:t>
            </w:r>
          </w:p>
        </w:tc>
        <w:tc>
          <w:tcPr>
            <w:tcW w:w="90" w:type="pct"/>
          </w:tcPr>
          <w:p w14:paraId="295CDA66" w14:textId="77777777" w:rsidR="001E42A5" w:rsidRPr="002E53F2" w:rsidRDefault="001E42A5" w:rsidP="001E42A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6A3343E2" w14:textId="213CC54C" w:rsidR="001E42A5" w:rsidRPr="002E53F2" w:rsidRDefault="001E42A5" w:rsidP="001E42A5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211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Pr="002E211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918</w:t>
            </w:r>
          </w:p>
        </w:tc>
        <w:tc>
          <w:tcPr>
            <w:tcW w:w="510" w:type="pct"/>
            <w:vAlign w:val="bottom"/>
          </w:tcPr>
          <w:p w14:paraId="4BC02438" w14:textId="3369BCC4" w:rsidR="001E42A5" w:rsidRPr="002E53F2" w:rsidRDefault="001E42A5" w:rsidP="00BD0BF2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253A607F" w14:textId="7A7B81F8" w:rsidR="001E42A5" w:rsidRPr="002E53F2" w:rsidRDefault="001E42A5" w:rsidP="001E42A5">
            <w:pPr>
              <w:pStyle w:val="acctfourfigures"/>
              <w:tabs>
                <w:tab w:val="clear" w:pos="765"/>
                <w:tab w:val="decimal" w:pos="106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4B94AE0B" w14:textId="6F35EDF8" w:rsidR="001E42A5" w:rsidRPr="002E53F2" w:rsidRDefault="001E42A5" w:rsidP="001E42A5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211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Pr="002E211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918</w:t>
            </w:r>
          </w:p>
        </w:tc>
        <w:tc>
          <w:tcPr>
            <w:tcW w:w="86" w:type="pct"/>
            <w:vAlign w:val="bottom"/>
          </w:tcPr>
          <w:p w14:paraId="21E5C7E5" w14:textId="77777777" w:rsidR="001E42A5" w:rsidRPr="002E53F2" w:rsidRDefault="001E42A5" w:rsidP="001E42A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07326540" w14:textId="2C887A8C" w:rsidR="001E42A5" w:rsidRPr="002E53F2" w:rsidRDefault="00187F80" w:rsidP="00A521C5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3362FF8C" w14:textId="77777777" w:rsidR="001E42A5" w:rsidRPr="002E53F2" w:rsidRDefault="001E42A5" w:rsidP="001E42A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77F279A5" w14:textId="02F72C13" w:rsidR="001E42A5" w:rsidRPr="002E53F2" w:rsidRDefault="001E42A5" w:rsidP="001E42A5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211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Pr="002E211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918</w:t>
            </w:r>
          </w:p>
        </w:tc>
        <w:tc>
          <w:tcPr>
            <w:tcW w:w="89" w:type="pct"/>
            <w:vAlign w:val="bottom"/>
          </w:tcPr>
          <w:p w14:paraId="2C319C57" w14:textId="77777777" w:rsidR="001E42A5" w:rsidRPr="002E53F2" w:rsidRDefault="001E42A5" w:rsidP="001E42A5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06477094" w14:textId="5F627472" w:rsidR="001E42A5" w:rsidRPr="002E53F2" w:rsidRDefault="001E42A5" w:rsidP="00032950">
            <w:pPr>
              <w:pStyle w:val="acctfourfigures"/>
              <w:tabs>
                <w:tab w:val="clear" w:pos="765"/>
                <w:tab w:val="decimal" w:pos="618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4" w:type="pct"/>
            <w:vAlign w:val="bottom"/>
          </w:tcPr>
          <w:p w14:paraId="7DB68F5D" w14:textId="77777777" w:rsidR="001E42A5" w:rsidRPr="002E53F2" w:rsidRDefault="001E42A5" w:rsidP="001E42A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5FA6EC6D" w14:textId="5F1A2550" w:rsidR="001E42A5" w:rsidRPr="002E53F2" w:rsidRDefault="001E42A5" w:rsidP="001E42A5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211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Pr="002E211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918</w:t>
            </w:r>
          </w:p>
        </w:tc>
      </w:tr>
      <w:tr w:rsidR="00BD0BF2" w:rsidRPr="002E53F2" w14:paraId="71C52490" w14:textId="77777777" w:rsidTr="00BD0BF2">
        <w:trPr>
          <w:trHeight w:val="70"/>
        </w:trPr>
        <w:tc>
          <w:tcPr>
            <w:tcW w:w="1287" w:type="pct"/>
            <w:gridSpan w:val="2"/>
          </w:tcPr>
          <w:p w14:paraId="25FD1F13" w14:textId="77777777" w:rsidR="00BD0BF2" w:rsidRPr="00C21C31" w:rsidRDefault="00BD0BF2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4849CF">
              <w:rPr>
                <w:rFonts w:asciiTheme="majorBidi" w:hAnsiTheme="majorBidi" w:hint="cs"/>
                <w:spacing w:val="-2"/>
                <w:sz w:val="25"/>
                <w:szCs w:val="25"/>
                <w:cs/>
              </w:rPr>
              <w:t>หนี้สินอนุพันธ์</w:t>
            </w:r>
            <w:r w:rsidRPr="004849CF">
              <w:rPr>
                <w:rFonts w:asciiTheme="majorBidi" w:hAnsiTheme="majorBidi"/>
                <w:spacing w:val="-2"/>
                <w:sz w:val="25"/>
                <w:szCs w:val="25"/>
                <w:cs/>
              </w:rPr>
              <w:t xml:space="preserve"> - </w:t>
            </w:r>
            <w:r w:rsidRPr="004849CF">
              <w:rPr>
                <w:rFonts w:asciiTheme="majorBidi" w:hAnsiTheme="majorBidi" w:hint="cs"/>
                <w:spacing w:val="-2"/>
                <w:sz w:val="25"/>
                <w:szCs w:val="25"/>
                <w:cs/>
              </w:rPr>
              <w:t>สัญญาแลกเปลี่ยนอัตราดอกเบี้ย</w:t>
            </w:r>
          </w:p>
        </w:tc>
        <w:tc>
          <w:tcPr>
            <w:tcW w:w="513" w:type="pct"/>
            <w:vAlign w:val="bottom"/>
          </w:tcPr>
          <w:p w14:paraId="14B07C53" w14:textId="6A331603" w:rsidR="00BD0BF2" w:rsidRPr="002E2110" w:rsidRDefault="00BD0BF2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8,1</w:t>
            </w:r>
            <w:r w:rsidR="00BF32EC">
              <w:rPr>
                <w:rFonts w:asciiTheme="majorBidi" w:hAnsiTheme="majorBidi" w:cstheme="majorBidi"/>
                <w:sz w:val="25"/>
                <w:szCs w:val="25"/>
              </w:rPr>
              <w:t>69</w:t>
            </w:r>
          </w:p>
        </w:tc>
        <w:tc>
          <w:tcPr>
            <w:tcW w:w="510" w:type="pct"/>
            <w:vAlign w:val="bottom"/>
          </w:tcPr>
          <w:p w14:paraId="519E3E50" w14:textId="77777777" w:rsidR="00BD0BF2" w:rsidRDefault="00BD0BF2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3EC96BD0" w14:textId="77777777" w:rsidR="00BD0BF2" w:rsidRDefault="00BD0BF2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4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5039E1DA" w14:textId="65A0DB0F" w:rsidR="00BD0BF2" w:rsidRPr="00BC2FAF" w:rsidRDefault="00BD0B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7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8,1</w:t>
            </w:r>
            <w:r w:rsidR="00BF32EC">
              <w:rPr>
                <w:rFonts w:asciiTheme="majorBidi" w:hAnsiTheme="majorBidi" w:cstheme="majorBidi"/>
                <w:sz w:val="25"/>
                <w:szCs w:val="25"/>
              </w:rPr>
              <w:t>69</w:t>
            </w:r>
          </w:p>
        </w:tc>
        <w:tc>
          <w:tcPr>
            <w:tcW w:w="86" w:type="pct"/>
            <w:vAlign w:val="bottom"/>
          </w:tcPr>
          <w:p w14:paraId="579A597C" w14:textId="77777777" w:rsidR="00BD0BF2" w:rsidRPr="002E53F2" w:rsidRDefault="00BD0B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767DC76" w14:textId="77777777" w:rsidR="00BD0BF2" w:rsidRPr="002E53F2" w:rsidRDefault="00BD0BF2" w:rsidP="00A521C5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cs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468182B8" w14:textId="77777777" w:rsidR="00BD0BF2" w:rsidRPr="002E53F2" w:rsidRDefault="00BD0B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1809D3D" w14:textId="63719C88" w:rsidR="00BD0BF2" w:rsidRPr="002E2110" w:rsidRDefault="00BD0BF2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8,1</w:t>
            </w:r>
            <w:r w:rsidR="00BF32EC">
              <w:rPr>
                <w:rFonts w:asciiTheme="majorBidi" w:hAnsiTheme="majorBidi" w:cstheme="majorBidi"/>
                <w:sz w:val="25"/>
                <w:szCs w:val="25"/>
              </w:rPr>
              <w:t>69</w:t>
            </w:r>
          </w:p>
        </w:tc>
        <w:tc>
          <w:tcPr>
            <w:tcW w:w="89" w:type="pct"/>
            <w:vAlign w:val="bottom"/>
          </w:tcPr>
          <w:p w14:paraId="6E1D298A" w14:textId="77777777" w:rsidR="00BD0BF2" w:rsidRPr="002E53F2" w:rsidRDefault="00BD0B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FCF810D" w14:textId="77777777" w:rsidR="00BD0BF2" w:rsidRDefault="00BD0BF2" w:rsidP="00032950">
            <w:pPr>
              <w:pStyle w:val="acctfourfigures"/>
              <w:tabs>
                <w:tab w:val="clear" w:pos="765"/>
                <w:tab w:val="decimal" w:pos="618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4" w:type="pct"/>
            <w:vAlign w:val="bottom"/>
          </w:tcPr>
          <w:p w14:paraId="0696BB8C" w14:textId="77777777" w:rsidR="00BD0BF2" w:rsidRPr="002E53F2" w:rsidRDefault="00BD0B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FA5AC05" w14:textId="76AE6D0A" w:rsidR="00BD0BF2" w:rsidRPr="002E2110" w:rsidRDefault="00BD0B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8,1</w:t>
            </w:r>
            <w:r w:rsidR="00BF32EC">
              <w:rPr>
                <w:rFonts w:asciiTheme="majorBidi" w:hAnsiTheme="majorBidi" w:cstheme="majorBidi"/>
                <w:sz w:val="25"/>
                <w:szCs w:val="25"/>
              </w:rPr>
              <w:t>69</w:t>
            </w:r>
          </w:p>
        </w:tc>
      </w:tr>
      <w:tr w:rsidR="00BD0BF2" w:rsidRPr="002E53F2" w14:paraId="72FA0C52" w14:textId="77777777" w:rsidTr="00BD0BF2">
        <w:trPr>
          <w:trHeight w:val="70"/>
        </w:trPr>
        <w:tc>
          <w:tcPr>
            <w:tcW w:w="1197" w:type="pct"/>
          </w:tcPr>
          <w:p w14:paraId="77FF6EE3" w14:textId="58BFA31F" w:rsidR="000F7C0B" w:rsidRPr="002E53F2" w:rsidRDefault="000F7C0B" w:rsidP="002E53F2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เงินกู้ยืม</w:t>
            </w:r>
            <w:r w:rsidRPr="002E53F2">
              <w:rPr>
                <w:rFonts w:asciiTheme="majorBidi" w:hAnsiTheme="majorBidi" w:cstheme="majorBidi"/>
                <w:sz w:val="25"/>
                <w:szCs w:val="25"/>
                <w:cs/>
              </w:rPr>
              <w:t>ระยะยาว</w:t>
            </w:r>
            <w:r w:rsidRPr="002E53F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จากสถาบันการเงิน</w:t>
            </w:r>
          </w:p>
        </w:tc>
        <w:tc>
          <w:tcPr>
            <w:tcW w:w="90" w:type="pct"/>
          </w:tcPr>
          <w:p w14:paraId="1D4DF0EE" w14:textId="77777777" w:rsidR="000F7C0B" w:rsidRPr="002E53F2" w:rsidRDefault="000F7C0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522094AE" w14:textId="468BA403" w:rsidR="000F7C0B" w:rsidRPr="002E53F2" w:rsidRDefault="00254D2D" w:rsidP="002E53F2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10" w:type="pct"/>
            <w:vAlign w:val="bottom"/>
          </w:tcPr>
          <w:p w14:paraId="46F4B638" w14:textId="761FD756" w:rsidR="000F7C0B" w:rsidRPr="002E53F2" w:rsidRDefault="00254D2D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99,962</w:t>
            </w:r>
          </w:p>
        </w:tc>
        <w:tc>
          <w:tcPr>
            <w:tcW w:w="510" w:type="pct"/>
            <w:vAlign w:val="bottom"/>
          </w:tcPr>
          <w:p w14:paraId="34FF6879" w14:textId="6F30869E" w:rsidR="000F7C0B" w:rsidRPr="002E53F2" w:rsidRDefault="00254D2D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50,540,3</w:t>
            </w:r>
            <w:r w:rsidR="0076368D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79</w:t>
            </w:r>
          </w:p>
        </w:tc>
        <w:tc>
          <w:tcPr>
            <w:tcW w:w="357" w:type="pct"/>
            <w:vAlign w:val="bottom"/>
          </w:tcPr>
          <w:p w14:paraId="4557B389" w14:textId="7248EBE2" w:rsidR="000F7C0B" w:rsidRPr="002E53F2" w:rsidRDefault="00254D2D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50,640,341</w:t>
            </w:r>
          </w:p>
        </w:tc>
        <w:tc>
          <w:tcPr>
            <w:tcW w:w="86" w:type="pct"/>
            <w:vAlign w:val="bottom"/>
          </w:tcPr>
          <w:p w14:paraId="508F76D8" w14:textId="77777777" w:rsidR="000F7C0B" w:rsidRPr="002E53F2" w:rsidRDefault="000F7C0B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2ACF21C6" w14:textId="728E3608" w:rsidR="000F7C0B" w:rsidRPr="002E53F2" w:rsidRDefault="00254D2D" w:rsidP="00A521C5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674F7295" w14:textId="77777777" w:rsidR="000F7C0B" w:rsidRPr="002E53F2" w:rsidRDefault="000F7C0B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6DEBAD2C" w14:textId="54BBD7B4" w:rsidR="000F7C0B" w:rsidRPr="002E53F2" w:rsidRDefault="00254D2D" w:rsidP="002E53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055F522C" w14:textId="77777777" w:rsidR="000F7C0B" w:rsidRPr="002E53F2" w:rsidRDefault="000F7C0B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34E005BA" w14:textId="58BC643C" w:rsidR="000F7C0B" w:rsidRPr="00F67EEF" w:rsidRDefault="004909EF" w:rsidP="002E53F2">
            <w:pPr>
              <w:pStyle w:val="acctfourfigures"/>
              <w:tabs>
                <w:tab w:val="clear" w:pos="765"/>
                <w:tab w:val="decimal" w:pos="345"/>
                <w:tab w:val="left" w:pos="525"/>
              </w:tabs>
              <w:spacing w:line="228" w:lineRule="auto"/>
              <w:ind w:left="-43" w:firstLine="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7EEF">
              <w:rPr>
                <w:rFonts w:asciiTheme="majorBidi" w:hAnsiTheme="majorBidi" w:cstheme="majorBidi"/>
                <w:sz w:val="25"/>
                <w:szCs w:val="25"/>
              </w:rPr>
              <w:t>51,564,270</w:t>
            </w:r>
          </w:p>
        </w:tc>
        <w:tc>
          <w:tcPr>
            <w:tcW w:w="94" w:type="pct"/>
            <w:vAlign w:val="bottom"/>
          </w:tcPr>
          <w:p w14:paraId="11487CB3" w14:textId="77777777" w:rsidR="000F7C0B" w:rsidRPr="002E53F2" w:rsidRDefault="000F7C0B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24E4A77C" w14:textId="57DA749F" w:rsidR="000F7C0B" w:rsidRPr="002E53F2" w:rsidRDefault="004909EF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909EF">
              <w:rPr>
                <w:rFonts w:ascii="Angsana New" w:hAnsi="Angsana New" w:cs="Angsana New"/>
                <w:sz w:val="25"/>
                <w:szCs w:val="25"/>
              </w:rPr>
              <w:t>51,564,270</w:t>
            </w:r>
          </w:p>
        </w:tc>
      </w:tr>
      <w:tr w:rsidR="00BD0BF2" w:rsidRPr="002E53F2" w14:paraId="04DA5107" w14:textId="77777777" w:rsidTr="00BD0BF2">
        <w:trPr>
          <w:trHeight w:val="70"/>
        </w:trPr>
        <w:tc>
          <w:tcPr>
            <w:tcW w:w="1197" w:type="pct"/>
          </w:tcPr>
          <w:p w14:paraId="25B3E2C0" w14:textId="42A366AC" w:rsidR="00DA082A" w:rsidRPr="002E53F2" w:rsidRDefault="00DA082A" w:rsidP="002E53F2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GB"/>
              </w:rPr>
            </w:pPr>
            <w:r w:rsidRPr="002E53F2">
              <w:rPr>
                <w:rFonts w:ascii="Angsana New" w:hAnsi="Angsana New"/>
                <w:spacing w:val="-6"/>
                <w:sz w:val="25"/>
                <w:szCs w:val="25"/>
                <w:cs/>
              </w:rPr>
              <w:t>เงินกู้ยืม</w:t>
            </w:r>
            <w:r w:rsidRPr="002E53F2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ระยะยาวจาก</w:t>
            </w:r>
            <w:r w:rsidRPr="002E53F2">
              <w:rPr>
                <w:rFonts w:ascii="Angsana New" w:hAnsi="Angsana New"/>
                <w:spacing w:val="-6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90" w:type="pct"/>
          </w:tcPr>
          <w:p w14:paraId="010E9BC6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287A9B00" w14:textId="3A4F8041" w:rsidR="00DA082A" w:rsidRPr="002E53F2" w:rsidRDefault="008C7F9B" w:rsidP="002E53F2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02991EF4" w14:textId="7AE2A34E" w:rsidR="00DA082A" w:rsidRPr="002E53F2" w:rsidRDefault="00254D2D" w:rsidP="00BD0BF2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47452E5A" w14:textId="3F340182" w:rsidR="00DA082A" w:rsidRPr="002E53F2" w:rsidRDefault="008C7F9B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2,549,20</w:t>
            </w:r>
            <w:r w:rsidR="00863F8C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357" w:type="pct"/>
            <w:vAlign w:val="bottom"/>
          </w:tcPr>
          <w:p w14:paraId="440FFB44" w14:textId="05405063" w:rsidR="00DA082A" w:rsidRPr="002E53F2" w:rsidRDefault="00450273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2,549,20</w:t>
            </w:r>
            <w:r w:rsidR="00863F8C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86" w:type="pct"/>
            <w:vAlign w:val="bottom"/>
          </w:tcPr>
          <w:p w14:paraId="34273A38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FF13A01" w14:textId="06EDC40F" w:rsidR="00DA082A" w:rsidRPr="002E53F2" w:rsidRDefault="00254D2D" w:rsidP="00A521C5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A4334A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444B1307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F25C525" w14:textId="6795CB65" w:rsidR="00DA082A" w:rsidRPr="002E53F2" w:rsidRDefault="008C7F9B" w:rsidP="002E53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3708C880" w14:textId="77777777" w:rsidR="00DA082A" w:rsidRPr="002E53F2" w:rsidRDefault="00DA082A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700A8D8" w14:textId="338B2124" w:rsidR="00DA082A" w:rsidRPr="002E53F2" w:rsidRDefault="00450273" w:rsidP="00F67EEF">
            <w:pPr>
              <w:pStyle w:val="acctfourfigures"/>
              <w:tabs>
                <w:tab w:val="clear" w:pos="765"/>
                <w:tab w:val="decimal" w:pos="345"/>
                <w:tab w:val="left" w:pos="525"/>
              </w:tabs>
              <w:spacing w:line="228" w:lineRule="auto"/>
              <w:ind w:left="-43" w:firstLine="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2,5</w:t>
            </w:r>
            <w:r w:rsidR="003565CA" w:rsidRPr="002E53F2">
              <w:rPr>
                <w:rFonts w:asciiTheme="majorBidi" w:hAnsiTheme="majorBidi" w:cstheme="majorBidi"/>
                <w:sz w:val="25"/>
                <w:szCs w:val="25"/>
              </w:rPr>
              <w:t>27</w:t>
            </w:r>
            <w:r w:rsidRPr="002E53F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3565CA" w:rsidRPr="002E53F2">
              <w:rPr>
                <w:rFonts w:asciiTheme="majorBidi" w:hAnsiTheme="majorBidi" w:cstheme="majorBidi"/>
                <w:sz w:val="25"/>
                <w:szCs w:val="25"/>
              </w:rPr>
              <w:t>792</w:t>
            </w:r>
          </w:p>
        </w:tc>
        <w:tc>
          <w:tcPr>
            <w:tcW w:w="94" w:type="pct"/>
            <w:vAlign w:val="bottom"/>
          </w:tcPr>
          <w:p w14:paraId="1F5A5836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7F6DF1D" w14:textId="6BB4631F" w:rsidR="00DA082A" w:rsidRPr="002E53F2" w:rsidRDefault="00450273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2,5</w:t>
            </w:r>
            <w:r w:rsidR="008B3ACC" w:rsidRPr="002E53F2">
              <w:rPr>
                <w:rFonts w:asciiTheme="majorBidi" w:hAnsiTheme="majorBidi" w:cstheme="majorBidi"/>
                <w:sz w:val="25"/>
                <w:szCs w:val="25"/>
              </w:rPr>
              <w:t>27</w:t>
            </w:r>
            <w:r w:rsidRPr="002E53F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8B3ACC" w:rsidRPr="002E53F2">
              <w:rPr>
                <w:rFonts w:asciiTheme="majorBidi" w:hAnsiTheme="majorBidi" w:cstheme="majorBidi"/>
                <w:sz w:val="25"/>
                <w:szCs w:val="25"/>
              </w:rPr>
              <w:t>792</w:t>
            </w:r>
          </w:p>
        </w:tc>
      </w:tr>
      <w:tr w:rsidR="00BD0BF2" w:rsidRPr="002E53F2" w14:paraId="7F929BE7" w14:textId="77777777" w:rsidTr="00BD0BF2">
        <w:trPr>
          <w:trHeight w:val="70"/>
        </w:trPr>
        <w:tc>
          <w:tcPr>
            <w:tcW w:w="1197" w:type="pct"/>
          </w:tcPr>
          <w:p w14:paraId="49FBCD4B" w14:textId="77777777" w:rsidR="00BD0BF2" w:rsidRPr="002E53F2" w:rsidRDefault="00BD0BF2" w:rsidP="002E53F2">
            <w:pPr>
              <w:spacing w:line="228" w:lineRule="auto"/>
              <w:ind w:left="160" w:right="-90" w:hanging="180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5BFF85F8" w14:textId="77777777" w:rsidR="00BD0BF2" w:rsidRPr="002E53F2" w:rsidRDefault="00BD0BF2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74C35F1F" w14:textId="77777777" w:rsidR="00BD0BF2" w:rsidRPr="002E53F2" w:rsidRDefault="00BD0BF2" w:rsidP="002E53F2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062514E9" w14:textId="77777777" w:rsidR="00BD0BF2" w:rsidRPr="002E53F2" w:rsidRDefault="00BD0BF2" w:rsidP="002E53F2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579FF0CE" w14:textId="77777777" w:rsidR="00BD0BF2" w:rsidRPr="002E53F2" w:rsidRDefault="00BD0BF2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2DE5F796" w14:textId="77777777" w:rsidR="00BD0BF2" w:rsidRPr="002E53F2" w:rsidRDefault="00BD0BF2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" w:type="pct"/>
            <w:vAlign w:val="bottom"/>
          </w:tcPr>
          <w:p w14:paraId="6A580CC8" w14:textId="77777777" w:rsidR="00BD0BF2" w:rsidRPr="002E53F2" w:rsidRDefault="00BD0BF2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EEF45F2" w14:textId="77777777" w:rsidR="00BD0BF2" w:rsidRPr="00A4334A" w:rsidRDefault="00BD0BF2" w:rsidP="00A521C5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89" w:type="pct"/>
            <w:vAlign w:val="bottom"/>
          </w:tcPr>
          <w:p w14:paraId="4C5B4754" w14:textId="77777777" w:rsidR="00BD0BF2" w:rsidRPr="002E53F2" w:rsidRDefault="00BD0BF2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4CC495D" w14:textId="77777777" w:rsidR="00BD0BF2" w:rsidRPr="002E53F2" w:rsidRDefault="00BD0BF2" w:rsidP="002E53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0C276B8D" w14:textId="77777777" w:rsidR="00BD0BF2" w:rsidRPr="002E53F2" w:rsidRDefault="00BD0BF2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F55AFE0" w14:textId="77777777" w:rsidR="00BD0BF2" w:rsidRPr="002E53F2" w:rsidRDefault="00BD0BF2" w:rsidP="002E53F2">
            <w:pPr>
              <w:pStyle w:val="acctfourfigures"/>
              <w:tabs>
                <w:tab w:val="clear" w:pos="765"/>
                <w:tab w:val="decimal" w:pos="949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7549124B" w14:textId="77777777" w:rsidR="00BD0BF2" w:rsidRPr="002E53F2" w:rsidRDefault="00BD0BF2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0F4FB2FF" w14:textId="77777777" w:rsidR="00BD0BF2" w:rsidRPr="002E53F2" w:rsidRDefault="00BD0BF2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0BF2" w:rsidRPr="002E53F2" w14:paraId="3BD30A0D" w14:textId="77777777" w:rsidTr="00BD0BF2">
        <w:trPr>
          <w:trHeight w:val="261"/>
        </w:trPr>
        <w:tc>
          <w:tcPr>
            <w:tcW w:w="1197" w:type="pct"/>
          </w:tcPr>
          <w:p w14:paraId="4F5ED8D3" w14:textId="69AE1964" w:rsidR="00DA082A" w:rsidRPr="002E53F2" w:rsidRDefault="00DA082A" w:rsidP="002E53F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2E53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E53F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2E53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E53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0" w:type="pct"/>
          </w:tcPr>
          <w:p w14:paraId="04B0ED46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128B4902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047C9C82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3B8CE558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27472AB3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703DE4AC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17A9DE9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2808BE33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2757A19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1FDA0D8A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B4635BC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1F883588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477A59C7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D0BF2" w:rsidRPr="002E53F2" w14:paraId="53BB2C26" w14:textId="77777777" w:rsidTr="00BD0BF2">
        <w:trPr>
          <w:trHeight w:val="261"/>
        </w:trPr>
        <w:tc>
          <w:tcPr>
            <w:tcW w:w="1197" w:type="pct"/>
          </w:tcPr>
          <w:p w14:paraId="2F1F5A68" w14:textId="77777777" w:rsidR="00DA082A" w:rsidRPr="002E53F2" w:rsidRDefault="00DA082A" w:rsidP="002E53F2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" w:type="pct"/>
          </w:tcPr>
          <w:p w14:paraId="60DC1A0D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76E04F7E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16568EC2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11AF773B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137DC23E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6" w:type="pct"/>
            <w:vAlign w:val="bottom"/>
          </w:tcPr>
          <w:p w14:paraId="5A9173A7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90EB12D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63AFC737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97A67D6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17EE7B4D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2FCE46F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2AD4374A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A59D7DE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D0BF2" w:rsidRPr="002E53F2" w14:paraId="079253A0" w14:textId="77777777" w:rsidTr="00BD0BF2">
        <w:trPr>
          <w:trHeight w:val="70"/>
        </w:trPr>
        <w:tc>
          <w:tcPr>
            <w:tcW w:w="1197" w:type="pct"/>
          </w:tcPr>
          <w:p w14:paraId="4E99991A" w14:textId="573DF536" w:rsidR="00DA082A" w:rsidRPr="002E53F2" w:rsidRDefault="00DA082A" w:rsidP="002E53F2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2E53F2">
              <w:rPr>
                <w:rFonts w:ascii="Angsana New" w:hAnsi="Angsana New" w:hint="cs"/>
                <w:sz w:val="25"/>
                <w:szCs w:val="25"/>
                <w:cs/>
              </w:rPr>
              <w:t>สินทรัพย์</w:t>
            </w:r>
            <w:r w:rsidRPr="002E53F2">
              <w:rPr>
                <w:rFonts w:ascii="Angsana New" w:hAnsi="Angsana New"/>
                <w:sz w:val="25"/>
                <w:szCs w:val="25"/>
                <w:cs/>
              </w:rPr>
              <w:t>อนุพันธ์</w:t>
            </w:r>
            <w:r w:rsidRPr="002E53F2">
              <w:rPr>
                <w:rFonts w:ascii="Angsana New" w:hAnsi="Angsana New" w:hint="cs"/>
                <w:sz w:val="25"/>
                <w:szCs w:val="25"/>
                <w:cs/>
              </w:rPr>
              <w:t>ระยะสั้น</w:t>
            </w:r>
            <w:r w:rsidRPr="002E53F2">
              <w:rPr>
                <w:rFonts w:ascii="Angsana New" w:hAnsi="Angsana New"/>
                <w:sz w:val="25"/>
                <w:szCs w:val="25"/>
              </w:rPr>
              <w:t xml:space="preserve"> - </w:t>
            </w:r>
            <w:r w:rsidRPr="002E53F2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7593587A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30B63EF3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7</w:t>
            </w:r>
            <w:r w:rsidRPr="002E53F2">
              <w:rPr>
                <w:rFonts w:ascii="Angsana New" w:hAnsi="Angsana New" w:cs="Angsana New"/>
                <w:sz w:val="25"/>
                <w:szCs w:val="25"/>
                <w:lang w:val="en-US"/>
              </w:rPr>
              <w:t>,179</w:t>
            </w:r>
          </w:p>
        </w:tc>
        <w:tc>
          <w:tcPr>
            <w:tcW w:w="510" w:type="pct"/>
            <w:vAlign w:val="bottom"/>
          </w:tcPr>
          <w:p w14:paraId="5A99C937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10" w:type="pct"/>
            <w:vAlign w:val="bottom"/>
          </w:tcPr>
          <w:p w14:paraId="58C9341F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156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357" w:type="pct"/>
            <w:vAlign w:val="bottom"/>
          </w:tcPr>
          <w:p w14:paraId="39E16DBE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  <w:lang w:val="en-US"/>
              </w:rPr>
              <w:t>7,179</w:t>
            </w:r>
          </w:p>
        </w:tc>
        <w:tc>
          <w:tcPr>
            <w:tcW w:w="86" w:type="pct"/>
            <w:vAlign w:val="bottom"/>
          </w:tcPr>
          <w:p w14:paraId="183BDBC1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B6A4AC3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47C2F7E7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DAD2353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  <w:lang w:val="en-US"/>
              </w:rPr>
              <w:t>7,179</w:t>
            </w:r>
          </w:p>
        </w:tc>
        <w:tc>
          <w:tcPr>
            <w:tcW w:w="89" w:type="pct"/>
            <w:vAlign w:val="bottom"/>
          </w:tcPr>
          <w:p w14:paraId="1630E8CB" w14:textId="77777777" w:rsidR="00DA082A" w:rsidRPr="002E53F2" w:rsidRDefault="00DA082A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D5F6BB7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4" w:type="pct"/>
            <w:vAlign w:val="bottom"/>
          </w:tcPr>
          <w:p w14:paraId="00B43FA0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1DF97F38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7,179</w:t>
            </w:r>
          </w:p>
        </w:tc>
      </w:tr>
      <w:tr w:rsidR="00BD0BF2" w:rsidRPr="002E53F2" w14:paraId="6C5DF57B" w14:textId="77777777" w:rsidTr="00BD0BF2">
        <w:trPr>
          <w:trHeight w:val="70"/>
        </w:trPr>
        <w:tc>
          <w:tcPr>
            <w:tcW w:w="1197" w:type="pct"/>
          </w:tcPr>
          <w:p w14:paraId="139EDCA9" w14:textId="77777777" w:rsidR="00DA082A" w:rsidRPr="002E53F2" w:rsidRDefault="00DA082A" w:rsidP="002E53F2">
            <w:pPr>
              <w:spacing w:line="228" w:lineRule="auto"/>
              <w:ind w:left="160" w:right="-90" w:hanging="180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2E53F2">
              <w:rPr>
                <w:rFonts w:ascii="Angsana New" w:hAnsi="Angsana New"/>
                <w:spacing w:val="-4"/>
                <w:sz w:val="25"/>
                <w:szCs w:val="25"/>
                <w:cs/>
              </w:rPr>
              <w:t>เงินให้กู้ยืม</w:t>
            </w:r>
            <w:r w:rsidRPr="002E53F2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ระยะยาว</w:t>
            </w:r>
            <w:r w:rsidRPr="002E53F2">
              <w:rPr>
                <w:rFonts w:ascii="Angsana New" w:hAnsi="Angsana New"/>
                <w:spacing w:val="-4"/>
                <w:sz w:val="25"/>
                <w:szCs w:val="25"/>
                <w:cs/>
              </w:rPr>
              <w:t>แก่กิจการที่เกี่ยวข้องกัน</w:t>
            </w:r>
          </w:p>
        </w:tc>
        <w:tc>
          <w:tcPr>
            <w:tcW w:w="90" w:type="pct"/>
          </w:tcPr>
          <w:p w14:paraId="5083EBB7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6FF6A308" w14:textId="77777777" w:rsidR="00DA082A" w:rsidRPr="002E53F2" w:rsidRDefault="00DA082A" w:rsidP="004D3A99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510" w:type="pct"/>
            <w:vAlign w:val="bottom"/>
          </w:tcPr>
          <w:p w14:paraId="63D96071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10" w:type="pct"/>
            <w:vAlign w:val="bottom"/>
          </w:tcPr>
          <w:p w14:paraId="2555B6AE" w14:textId="386D6B2A" w:rsidR="00DA082A" w:rsidRPr="002E53F2" w:rsidRDefault="00DA082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54,268,42</w:t>
            </w:r>
            <w:r w:rsidR="00BF3EA2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4</w:t>
            </w:r>
          </w:p>
        </w:tc>
        <w:tc>
          <w:tcPr>
            <w:tcW w:w="357" w:type="pct"/>
            <w:vAlign w:val="bottom"/>
          </w:tcPr>
          <w:p w14:paraId="644DECB4" w14:textId="30ECE1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  <w:lang w:val="en-US"/>
              </w:rPr>
              <w:t>54,268,42</w:t>
            </w:r>
            <w:r w:rsidR="00BF3EA2">
              <w:rPr>
                <w:rFonts w:ascii="Angsana New" w:hAnsi="Angsana New" w:cs="Angsana New"/>
                <w:sz w:val="25"/>
                <w:szCs w:val="25"/>
                <w:lang w:val="en-US"/>
              </w:rPr>
              <w:t>4</w:t>
            </w:r>
          </w:p>
        </w:tc>
        <w:tc>
          <w:tcPr>
            <w:tcW w:w="86" w:type="pct"/>
            <w:vAlign w:val="bottom"/>
          </w:tcPr>
          <w:p w14:paraId="1C7E97C6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F914D5D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4451B8BC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E28D6DF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2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4FC7E2EE" w14:textId="77777777" w:rsidR="00DA082A" w:rsidRPr="002E53F2" w:rsidRDefault="00DA082A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259ADF6" w14:textId="2D574B13" w:rsidR="00DA082A" w:rsidRPr="002E53F2" w:rsidRDefault="00DA082A" w:rsidP="002E53F2">
            <w:pPr>
              <w:pStyle w:val="acctfourfigures"/>
              <w:tabs>
                <w:tab w:val="clear" w:pos="765"/>
                <w:tab w:val="decimal" w:pos="949"/>
              </w:tabs>
              <w:spacing w:line="228" w:lineRule="auto"/>
              <w:ind w:right="-86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56,257,42</w:t>
            </w:r>
            <w:r w:rsidR="00BF3EA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4</w:t>
            </w:r>
          </w:p>
        </w:tc>
        <w:tc>
          <w:tcPr>
            <w:tcW w:w="94" w:type="pct"/>
            <w:vAlign w:val="bottom"/>
          </w:tcPr>
          <w:p w14:paraId="0573869F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C00237B" w14:textId="454316EB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56,257,42</w:t>
            </w:r>
            <w:r w:rsidR="00BF3EA2"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</w:tr>
      <w:tr w:rsidR="00BD0BF2" w:rsidRPr="002E53F2" w14:paraId="2E824ECF" w14:textId="77777777" w:rsidTr="00BD0BF2">
        <w:trPr>
          <w:trHeight w:val="70"/>
        </w:trPr>
        <w:tc>
          <w:tcPr>
            <w:tcW w:w="1197" w:type="pct"/>
          </w:tcPr>
          <w:p w14:paraId="6B9F5AAE" w14:textId="0EA40881" w:rsidR="00DA082A" w:rsidRPr="002E53F2" w:rsidRDefault="00DA082A" w:rsidP="002E53F2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E53F2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สินทรัพย์</w:t>
            </w:r>
            <w:r w:rsidRPr="002E53F2">
              <w:rPr>
                <w:rFonts w:ascii="Angsana New" w:hAnsi="Angsana New"/>
                <w:sz w:val="25"/>
                <w:szCs w:val="25"/>
                <w:cs/>
                <w:lang w:val="en-GB"/>
              </w:rPr>
              <w:t>อนุพันธ์</w:t>
            </w:r>
            <w:r w:rsidRPr="002E53F2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="00482967" w:rsidRPr="002E53F2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  <w:r w:rsidRPr="002E53F2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2E53F2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สัญญาแลกเปลี่ยน</w:t>
            </w:r>
            <w:r w:rsidR="000F1857" w:rsidRPr="002E53F2">
              <w:rPr>
                <w:rFonts w:ascii="Angsana New" w:hAnsi="Angsana New"/>
                <w:sz w:val="25"/>
                <w:szCs w:val="25"/>
                <w:lang w:val="en-GB"/>
              </w:rPr>
              <w:br/>
            </w:r>
            <w:r w:rsidRPr="002E53F2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อัตราดอกเบี้ย</w:t>
            </w:r>
          </w:p>
        </w:tc>
        <w:tc>
          <w:tcPr>
            <w:tcW w:w="90" w:type="pct"/>
          </w:tcPr>
          <w:p w14:paraId="5B66ADBC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0D23EE20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38,855</w:t>
            </w:r>
          </w:p>
        </w:tc>
        <w:tc>
          <w:tcPr>
            <w:tcW w:w="510" w:type="pct"/>
            <w:vAlign w:val="bottom"/>
          </w:tcPr>
          <w:p w14:paraId="3672F986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10" w:type="pct"/>
            <w:vAlign w:val="bottom"/>
          </w:tcPr>
          <w:p w14:paraId="73DB507C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15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357" w:type="pct"/>
            <w:vAlign w:val="bottom"/>
          </w:tcPr>
          <w:p w14:paraId="3FAB97D6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  <w:lang w:val="en-US"/>
              </w:rPr>
              <w:t>38,855</w:t>
            </w:r>
          </w:p>
        </w:tc>
        <w:tc>
          <w:tcPr>
            <w:tcW w:w="86" w:type="pct"/>
            <w:vAlign w:val="bottom"/>
          </w:tcPr>
          <w:p w14:paraId="34ECD112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C1D81B1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1305618F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07C60F9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38,855</w:t>
            </w:r>
          </w:p>
        </w:tc>
        <w:tc>
          <w:tcPr>
            <w:tcW w:w="89" w:type="pct"/>
            <w:vAlign w:val="bottom"/>
          </w:tcPr>
          <w:p w14:paraId="4EA108DF" w14:textId="77777777" w:rsidR="00DA082A" w:rsidRPr="002E53F2" w:rsidRDefault="00DA082A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2DE39BE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4" w:type="pct"/>
            <w:vAlign w:val="bottom"/>
          </w:tcPr>
          <w:p w14:paraId="7259E29F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7D57DB3B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38,855</w:t>
            </w:r>
          </w:p>
        </w:tc>
      </w:tr>
      <w:tr w:rsidR="00BD0BF2" w:rsidRPr="002E53F2" w14:paraId="1A38AC67" w14:textId="77777777" w:rsidTr="00BD0BF2">
        <w:trPr>
          <w:trHeight w:val="135"/>
        </w:trPr>
        <w:tc>
          <w:tcPr>
            <w:tcW w:w="1197" w:type="pct"/>
          </w:tcPr>
          <w:p w14:paraId="58163616" w14:textId="77777777" w:rsidR="00DA082A" w:rsidRPr="002E53F2" w:rsidRDefault="00DA082A" w:rsidP="002E53F2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6725D07E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30BC5E32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/>
              </w:rPr>
            </w:pPr>
          </w:p>
        </w:tc>
        <w:tc>
          <w:tcPr>
            <w:tcW w:w="510" w:type="pct"/>
            <w:vAlign w:val="bottom"/>
          </w:tcPr>
          <w:p w14:paraId="457677A2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6CD86907" w14:textId="77777777" w:rsidR="00DA082A" w:rsidRPr="002E53F2" w:rsidRDefault="00DA082A" w:rsidP="002E53F2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45420FF4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126AD863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7FC1227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0C5120E3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F675937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5AD66806" w14:textId="77777777" w:rsidR="00DA082A" w:rsidRPr="002E53F2" w:rsidRDefault="00DA082A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E618E3C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2F9A8EC1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7635ECC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D0BF2" w:rsidRPr="002E53F2" w14:paraId="29720F32" w14:textId="77777777" w:rsidTr="00BD0BF2">
        <w:trPr>
          <w:trHeight w:val="261"/>
        </w:trPr>
        <w:tc>
          <w:tcPr>
            <w:tcW w:w="1197" w:type="pct"/>
          </w:tcPr>
          <w:p w14:paraId="0B3A9B4D" w14:textId="77777777" w:rsidR="00DA082A" w:rsidRPr="002E53F2" w:rsidRDefault="00DA082A" w:rsidP="002E53F2">
            <w:pPr>
              <w:spacing w:line="228" w:lineRule="auto"/>
              <w:ind w:left="18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" w:type="pct"/>
          </w:tcPr>
          <w:p w14:paraId="62648F12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46D184EC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/>
              </w:rPr>
            </w:pPr>
          </w:p>
        </w:tc>
        <w:tc>
          <w:tcPr>
            <w:tcW w:w="510" w:type="pct"/>
            <w:vAlign w:val="bottom"/>
          </w:tcPr>
          <w:p w14:paraId="6EE53456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0" w:type="pct"/>
            <w:vAlign w:val="bottom"/>
          </w:tcPr>
          <w:p w14:paraId="6A15C8F1" w14:textId="77777777" w:rsidR="00DA082A" w:rsidRPr="002E53F2" w:rsidRDefault="00DA082A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7" w:type="pct"/>
            <w:vAlign w:val="bottom"/>
          </w:tcPr>
          <w:p w14:paraId="60CAAF93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5ABE7510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79DDEC6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5E782459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217630B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163F6860" w14:textId="77777777" w:rsidR="00DA082A" w:rsidRPr="002E53F2" w:rsidRDefault="00DA082A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993FA60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5CF903FF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81B46A5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D0BF2" w:rsidRPr="002E53F2" w14:paraId="63457897" w14:textId="77777777" w:rsidTr="00BD0BF2">
        <w:trPr>
          <w:trHeight w:val="261"/>
        </w:trPr>
        <w:tc>
          <w:tcPr>
            <w:tcW w:w="1197" w:type="pct"/>
          </w:tcPr>
          <w:p w14:paraId="17BDB02E" w14:textId="77777777" w:rsidR="00DA082A" w:rsidRPr="002E53F2" w:rsidRDefault="00DA082A" w:rsidP="002E53F2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2E53F2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90" w:type="pct"/>
          </w:tcPr>
          <w:p w14:paraId="631CA555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5CFF98CD" w14:textId="77777777" w:rsidR="00DA082A" w:rsidRPr="002E53F2" w:rsidRDefault="00DA082A" w:rsidP="004D3A99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510" w:type="pct"/>
            <w:vAlign w:val="bottom"/>
          </w:tcPr>
          <w:p w14:paraId="5495D207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  <w:tab w:val="left" w:pos="1065"/>
              </w:tabs>
              <w:spacing w:line="228" w:lineRule="auto"/>
              <w:ind w:left="-43" w:right="33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(</w:t>
            </w:r>
            <w:r w:rsidRPr="002E53F2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2,671</w:t>
            </w:r>
            <w:r w:rsidRPr="002E53F2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)</w:t>
            </w:r>
          </w:p>
        </w:tc>
        <w:tc>
          <w:tcPr>
            <w:tcW w:w="510" w:type="pct"/>
            <w:vAlign w:val="bottom"/>
          </w:tcPr>
          <w:p w14:paraId="12A7436B" w14:textId="77777777" w:rsidR="00DA082A" w:rsidRPr="002E53F2" w:rsidRDefault="00DA082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31,264,343</w:t>
            </w:r>
          </w:p>
        </w:tc>
        <w:tc>
          <w:tcPr>
            <w:tcW w:w="357" w:type="pct"/>
            <w:vAlign w:val="bottom"/>
          </w:tcPr>
          <w:p w14:paraId="35D2106D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  <w:lang w:val="en-US"/>
              </w:rPr>
              <w:t>31,261,672</w:t>
            </w:r>
          </w:p>
        </w:tc>
        <w:tc>
          <w:tcPr>
            <w:tcW w:w="86" w:type="pct"/>
            <w:vAlign w:val="bottom"/>
          </w:tcPr>
          <w:p w14:paraId="56CCF40C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FBB5105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201FEC6F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3BE19F9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2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2EF7090D" w14:textId="77777777" w:rsidR="00DA082A" w:rsidRPr="002E53F2" w:rsidRDefault="00DA082A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622F5EA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right="-86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31,636,229</w:t>
            </w:r>
          </w:p>
        </w:tc>
        <w:tc>
          <w:tcPr>
            <w:tcW w:w="94" w:type="pct"/>
            <w:vAlign w:val="bottom"/>
          </w:tcPr>
          <w:p w14:paraId="1640E2B5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2460548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31,636,229</w:t>
            </w:r>
          </w:p>
        </w:tc>
      </w:tr>
      <w:tr w:rsidR="00BD0BF2" w:rsidRPr="002E53F2" w14:paraId="4BC0741D" w14:textId="77777777" w:rsidTr="00BD0BF2">
        <w:trPr>
          <w:trHeight w:val="261"/>
        </w:trPr>
        <w:tc>
          <w:tcPr>
            <w:tcW w:w="1197" w:type="pct"/>
          </w:tcPr>
          <w:p w14:paraId="7B302619" w14:textId="05CB420A" w:rsidR="00DA082A" w:rsidRPr="002E53F2" w:rsidRDefault="00DA082A" w:rsidP="002E53F2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2E53F2">
              <w:rPr>
                <w:rFonts w:ascii="Angsana New" w:hAnsi="Angsana New" w:hint="cs"/>
                <w:sz w:val="25"/>
                <w:szCs w:val="25"/>
                <w:cs/>
              </w:rPr>
              <w:t>หนี้สิน</w:t>
            </w:r>
            <w:r w:rsidRPr="002E53F2">
              <w:rPr>
                <w:rFonts w:ascii="Angsana New" w:hAnsi="Angsana New"/>
                <w:sz w:val="25"/>
                <w:szCs w:val="25"/>
                <w:cs/>
              </w:rPr>
              <w:t>อนุพันธ์</w:t>
            </w:r>
            <w:r w:rsidRPr="002E53F2">
              <w:rPr>
                <w:rFonts w:ascii="Angsana New" w:hAnsi="Angsana New" w:hint="cs"/>
                <w:sz w:val="25"/>
                <w:szCs w:val="25"/>
                <w:cs/>
              </w:rPr>
              <w:t>ระยะสั้น</w:t>
            </w:r>
            <w:r w:rsidRPr="002E53F2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7516F1" w:rsidRPr="002E53F2">
              <w:rPr>
                <w:rFonts w:ascii="Angsana New" w:hAnsi="Angsana New"/>
                <w:sz w:val="25"/>
                <w:szCs w:val="25"/>
              </w:rPr>
              <w:t>-</w:t>
            </w:r>
            <w:r w:rsidRPr="002E53F2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2E53F2">
              <w:rPr>
                <w:rFonts w:ascii="Angsana New" w:hAnsi="Angsana New" w:hint="cs"/>
                <w:spacing w:val="-14"/>
                <w:sz w:val="25"/>
                <w:szCs w:val="25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013286D8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0A6BC664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2,671</w:t>
            </w:r>
          </w:p>
        </w:tc>
        <w:tc>
          <w:tcPr>
            <w:tcW w:w="510" w:type="pct"/>
            <w:vAlign w:val="bottom"/>
          </w:tcPr>
          <w:p w14:paraId="63A6AD77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0C5989FC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1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620F38F3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  <w:lang w:val="en-US"/>
              </w:rPr>
              <w:t>2,671</w:t>
            </w:r>
          </w:p>
        </w:tc>
        <w:tc>
          <w:tcPr>
            <w:tcW w:w="86" w:type="pct"/>
            <w:vAlign w:val="bottom"/>
          </w:tcPr>
          <w:p w14:paraId="7D08A927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04E2611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61173F67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3E83B77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2,671</w:t>
            </w:r>
          </w:p>
        </w:tc>
        <w:tc>
          <w:tcPr>
            <w:tcW w:w="89" w:type="pct"/>
            <w:vAlign w:val="bottom"/>
          </w:tcPr>
          <w:p w14:paraId="0F3E3766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0DFFE7F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4" w:type="pct"/>
            <w:vAlign w:val="bottom"/>
          </w:tcPr>
          <w:p w14:paraId="0C33420E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579C67D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2,671</w:t>
            </w:r>
          </w:p>
        </w:tc>
      </w:tr>
      <w:tr w:rsidR="00BD0BF2" w:rsidRPr="002E53F2" w14:paraId="701AE8A4" w14:textId="77777777" w:rsidTr="00BD0BF2">
        <w:trPr>
          <w:trHeight w:val="70"/>
        </w:trPr>
        <w:tc>
          <w:tcPr>
            <w:tcW w:w="1197" w:type="pct"/>
          </w:tcPr>
          <w:p w14:paraId="31335A0C" w14:textId="1759C193" w:rsidR="00DA082A" w:rsidRPr="002E53F2" w:rsidRDefault="00DA082A" w:rsidP="002E53F2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2E53F2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เงินกู้ยืม</w:t>
            </w:r>
            <w:r w:rsidRPr="002E53F2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ระยะยาว</w:t>
            </w:r>
            <w:r w:rsidRPr="002E53F2">
              <w:rPr>
                <w:rFonts w:ascii="Angsana New" w:hAnsi="Angsana New"/>
                <w:sz w:val="25"/>
                <w:szCs w:val="25"/>
                <w:cs/>
                <w:lang w:val="en-GB"/>
              </w:rPr>
              <w:t>จากสถาบันการเงิน</w:t>
            </w:r>
          </w:p>
        </w:tc>
        <w:tc>
          <w:tcPr>
            <w:tcW w:w="90" w:type="pct"/>
          </w:tcPr>
          <w:p w14:paraId="1A124C36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4B0282E4" w14:textId="77777777" w:rsidR="00DA082A" w:rsidRPr="002E53F2" w:rsidRDefault="00DA082A" w:rsidP="004D3A99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510" w:type="pct"/>
            <w:vAlign w:val="bottom"/>
          </w:tcPr>
          <w:p w14:paraId="3A644569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2E53F2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37,</w:t>
            </w:r>
            <w:r w:rsidRPr="002E53F2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805</w:t>
            </w:r>
          </w:p>
        </w:tc>
        <w:tc>
          <w:tcPr>
            <w:tcW w:w="510" w:type="pct"/>
            <w:vAlign w:val="bottom"/>
          </w:tcPr>
          <w:p w14:paraId="33C7AC28" w14:textId="77777777" w:rsidR="00DA082A" w:rsidRPr="002E53F2" w:rsidRDefault="00DA082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34,257,386</w:t>
            </w:r>
          </w:p>
        </w:tc>
        <w:tc>
          <w:tcPr>
            <w:tcW w:w="357" w:type="pct"/>
            <w:vAlign w:val="bottom"/>
          </w:tcPr>
          <w:p w14:paraId="0E243A4C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  <w:lang w:val="en-US"/>
              </w:rPr>
              <w:t>34,295,191</w:t>
            </w:r>
          </w:p>
        </w:tc>
        <w:tc>
          <w:tcPr>
            <w:tcW w:w="86" w:type="pct"/>
            <w:vAlign w:val="bottom"/>
          </w:tcPr>
          <w:p w14:paraId="1EDD3F31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8CDFC84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015D12E6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AAAA4D8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2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2F82E184" w14:textId="77777777" w:rsidR="00DA082A" w:rsidRPr="002E53F2" w:rsidRDefault="00DA082A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B124B3C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34,741,480</w:t>
            </w:r>
          </w:p>
        </w:tc>
        <w:tc>
          <w:tcPr>
            <w:tcW w:w="94" w:type="pct"/>
            <w:vAlign w:val="bottom"/>
          </w:tcPr>
          <w:p w14:paraId="17DD252D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19E7E3CD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34,741,480</w:t>
            </w:r>
          </w:p>
        </w:tc>
      </w:tr>
      <w:tr w:rsidR="00BD0BF2" w:rsidRPr="002E53F2" w14:paraId="23BE912A" w14:textId="77777777" w:rsidTr="00BD0BF2">
        <w:trPr>
          <w:trHeight w:val="70"/>
        </w:trPr>
        <w:tc>
          <w:tcPr>
            <w:tcW w:w="1197" w:type="pct"/>
          </w:tcPr>
          <w:p w14:paraId="23FEE738" w14:textId="77777777" w:rsidR="00DA082A" w:rsidRPr="002E53F2" w:rsidRDefault="00DA082A" w:rsidP="002E53F2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04F919C0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635D9C63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510" w:type="pct"/>
            <w:vAlign w:val="bottom"/>
          </w:tcPr>
          <w:p w14:paraId="1945604D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  <w:vAlign w:val="bottom"/>
          </w:tcPr>
          <w:p w14:paraId="158C37C0" w14:textId="77777777" w:rsidR="00DA082A" w:rsidRPr="002E53F2" w:rsidRDefault="00DA082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57" w:type="pct"/>
            <w:vAlign w:val="bottom"/>
          </w:tcPr>
          <w:p w14:paraId="3F43890E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1CEDC2CB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8569E04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5DF8E91A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11368A2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50A1CEB1" w14:textId="77777777" w:rsidR="00DA082A" w:rsidRPr="002E53F2" w:rsidRDefault="00DA082A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A832CD9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455C64C9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049358B4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D0BF2" w:rsidRPr="002E53F2" w14:paraId="00E825AA" w14:textId="77777777" w:rsidTr="00BD0BF2">
        <w:trPr>
          <w:trHeight w:val="70"/>
        </w:trPr>
        <w:tc>
          <w:tcPr>
            <w:tcW w:w="1197" w:type="pct"/>
          </w:tcPr>
          <w:p w14:paraId="55A71EAC" w14:textId="77777777" w:rsidR="00FE6BB2" w:rsidRPr="002E53F2" w:rsidRDefault="00FE6BB2" w:rsidP="002E53F2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0750A187" w14:textId="77777777" w:rsidR="00FE6BB2" w:rsidRPr="002E53F2" w:rsidRDefault="00FE6BB2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3B5160E1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510" w:type="pct"/>
            <w:vAlign w:val="bottom"/>
          </w:tcPr>
          <w:p w14:paraId="3BFE715A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  <w:vAlign w:val="bottom"/>
          </w:tcPr>
          <w:p w14:paraId="2B4F6CD4" w14:textId="77777777" w:rsidR="00FE6BB2" w:rsidRPr="002E53F2" w:rsidRDefault="00FE6BB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57" w:type="pct"/>
            <w:vAlign w:val="bottom"/>
          </w:tcPr>
          <w:p w14:paraId="210EC068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4DF822E2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35F0E6B" w14:textId="77777777" w:rsidR="00FE6BB2" w:rsidRPr="002E53F2" w:rsidRDefault="00FE6BB2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30B9024D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49A1F3C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67AD23C6" w14:textId="77777777" w:rsidR="00FE6BB2" w:rsidRPr="002E53F2" w:rsidRDefault="00FE6BB2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842611B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25944484" w14:textId="77777777" w:rsidR="00FE6BB2" w:rsidRPr="002E53F2" w:rsidRDefault="00FE6BB2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44155199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D0BF2" w:rsidRPr="002E53F2" w14:paraId="1E6E7AA8" w14:textId="77777777" w:rsidTr="00BD0BF2">
        <w:trPr>
          <w:trHeight w:val="70"/>
        </w:trPr>
        <w:tc>
          <w:tcPr>
            <w:tcW w:w="1197" w:type="pct"/>
          </w:tcPr>
          <w:p w14:paraId="2A25BB83" w14:textId="77777777" w:rsidR="00FE6BB2" w:rsidRPr="002E53F2" w:rsidRDefault="00FE6BB2" w:rsidP="002E53F2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049759A6" w14:textId="77777777" w:rsidR="00FE6BB2" w:rsidRPr="002E53F2" w:rsidRDefault="00FE6BB2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3D56EC9A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510" w:type="pct"/>
            <w:vAlign w:val="bottom"/>
          </w:tcPr>
          <w:p w14:paraId="4ABFABBB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  <w:vAlign w:val="bottom"/>
          </w:tcPr>
          <w:p w14:paraId="362C1254" w14:textId="77777777" w:rsidR="00FE6BB2" w:rsidRPr="002E53F2" w:rsidRDefault="00FE6BB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57" w:type="pct"/>
            <w:vAlign w:val="bottom"/>
          </w:tcPr>
          <w:p w14:paraId="53C801D9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3AFBB9CC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613AA63" w14:textId="77777777" w:rsidR="00FE6BB2" w:rsidRPr="002E53F2" w:rsidRDefault="00FE6BB2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1B7C8BA8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40670E5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5625B1E5" w14:textId="77777777" w:rsidR="00FE6BB2" w:rsidRPr="002E53F2" w:rsidRDefault="00FE6BB2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F267A93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0239582F" w14:textId="77777777" w:rsidR="00FE6BB2" w:rsidRPr="002E53F2" w:rsidRDefault="00FE6BB2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CF8C36F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D0BF2" w:rsidRPr="002E53F2" w14:paraId="68EAA7DF" w14:textId="77777777" w:rsidTr="00BD0BF2">
        <w:trPr>
          <w:trHeight w:val="70"/>
        </w:trPr>
        <w:tc>
          <w:tcPr>
            <w:tcW w:w="1197" w:type="pct"/>
          </w:tcPr>
          <w:p w14:paraId="720383DD" w14:textId="77777777" w:rsidR="00FE6BB2" w:rsidRPr="002E53F2" w:rsidRDefault="00FE6BB2" w:rsidP="002E53F2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0BE69EDD" w14:textId="77777777" w:rsidR="00FE6BB2" w:rsidRPr="002E53F2" w:rsidRDefault="00FE6BB2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29693537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510" w:type="pct"/>
            <w:vAlign w:val="bottom"/>
          </w:tcPr>
          <w:p w14:paraId="442B49E9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  <w:vAlign w:val="bottom"/>
          </w:tcPr>
          <w:p w14:paraId="4BBF3BB2" w14:textId="77777777" w:rsidR="00FE6BB2" w:rsidRPr="002E53F2" w:rsidRDefault="00FE6BB2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57" w:type="pct"/>
            <w:vAlign w:val="bottom"/>
          </w:tcPr>
          <w:p w14:paraId="02620385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052DAF5B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4ACE5B7" w14:textId="77777777" w:rsidR="00FE6BB2" w:rsidRPr="002E53F2" w:rsidRDefault="00FE6BB2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37F57C08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FA4124D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345EF42E" w14:textId="77777777" w:rsidR="00FE6BB2" w:rsidRPr="002E53F2" w:rsidRDefault="00FE6BB2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9CA6B3E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2580FDE5" w14:textId="77777777" w:rsidR="00FE6BB2" w:rsidRPr="002E53F2" w:rsidRDefault="00FE6BB2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09901E5" w14:textId="77777777" w:rsidR="00FE6BB2" w:rsidRPr="002E53F2" w:rsidRDefault="00FE6BB2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D0BF2" w:rsidRPr="002E53F2" w14:paraId="0C447B95" w14:textId="77777777" w:rsidTr="00BD0BF2">
        <w:trPr>
          <w:trHeight w:val="70"/>
        </w:trPr>
        <w:tc>
          <w:tcPr>
            <w:tcW w:w="1197" w:type="pct"/>
          </w:tcPr>
          <w:p w14:paraId="6FA98560" w14:textId="0F1F2000" w:rsidR="00DA082A" w:rsidRPr="002E53F2" w:rsidRDefault="00DA082A" w:rsidP="002E53F2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2E53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E53F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2E53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E53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0" w:type="pct"/>
          </w:tcPr>
          <w:p w14:paraId="556EA2B1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10645305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510" w:type="pct"/>
            <w:vAlign w:val="bottom"/>
          </w:tcPr>
          <w:p w14:paraId="73D19DD0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  <w:vAlign w:val="bottom"/>
          </w:tcPr>
          <w:p w14:paraId="4BA01AD7" w14:textId="77777777" w:rsidR="00DA082A" w:rsidRPr="002E53F2" w:rsidRDefault="00DA082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57" w:type="pct"/>
            <w:vAlign w:val="bottom"/>
          </w:tcPr>
          <w:p w14:paraId="583281B2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24A67078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035672A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3BC3793F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50F2833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4185FCDA" w14:textId="77777777" w:rsidR="00DA082A" w:rsidRPr="002E53F2" w:rsidRDefault="00DA082A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C42063F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1BF66A91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76301AF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D0BF2" w:rsidRPr="002E53F2" w14:paraId="09996D10" w14:textId="77777777" w:rsidTr="00BD0BF2">
        <w:trPr>
          <w:trHeight w:val="70"/>
        </w:trPr>
        <w:tc>
          <w:tcPr>
            <w:tcW w:w="1197" w:type="pct"/>
          </w:tcPr>
          <w:p w14:paraId="1190E140" w14:textId="761613BD" w:rsidR="00246547" w:rsidRPr="002E53F2" w:rsidRDefault="00246547" w:rsidP="002E53F2">
            <w:pPr>
              <w:spacing w:line="228" w:lineRule="auto"/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" w:type="pct"/>
          </w:tcPr>
          <w:p w14:paraId="7E1E14C3" w14:textId="77777777" w:rsidR="00246547" w:rsidRPr="002E53F2" w:rsidRDefault="00246547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630F713D" w14:textId="77777777" w:rsidR="00246547" w:rsidRPr="002E53F2" w:rsidRDefault="00246547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510" w:type="pct"/>
            <w:vAlign w:val="bottom"/>
          </w:tcPr>
          <w:p w14:paraId="62782513" w14:textId="77777777" w:rsidR="00246547" w:rsidRPr="002E53F2" w:rsidRDefault="00246547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  <w:vAlign w:val="bottom"/>
          </w:tcPr>
          <w:p w14:paraId="363323AB" w14:textId="77777777" w:rsidR="00246547" w:rsidRPr="002E53F2" w:rsidRDefault="0024654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57" w:type="pct"/>
            <w:vAlign w:val="bottom"/>
          </w:tcPr>
          <w:p w14:paraId="62EC21D3" w14:textId="77777777" w:rsidR="00246547" w:rsidRPr="002E53F2" w:rsidRDefault="00246547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17DA792A" w14:textId="77777777" w:rsidR="00246547" w:rsidRPr="002E53F2" w:rsidRDefault="00246547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3670E1C" w14:textId="77777777" w:rsidR="00246547" w:rsidRPr="002E53F2" w:rsidRDefault="00246547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13951773" w14:textId="77777777" w:rsidR="00246547" w:rsidRPr="002E53F2" w:rsidRDefault="00246547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9B150FF" w14:textId="77777777" w:rsidR="00246547" w:rsidRPr="002E53F2" w:rsidRDefault="00246547" w:rsidP="002E53F2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027D25A6" w14:textId="77777777" w:rsidR="00246547" w:rsidRPr="002E53F2" w:rsidRDefault="00246547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61A1112" w14:textId="77777777" w:rsidR="00246547" w:rsidRPr="002E53F2" w:rsidRDefault="00246547" w:rsidP="002E53F2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010DA920" w14:textId="77777777" w:rsidR="00246547" w:rsidRPr="002E53F2" w:rsidRDefault="00246547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041DE2FB" w14:textId="77777777" w:rsidR="00246547" w:rsidRPr="002E53F2" w:rsidRDefault="00246547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D0BF2" w:rsidRPr="002E53F2" w14:paraId="2B7B5AAB" w14:textId="77777777" w:rsidTr="00BD0BF2">
        <w:trPr>
          <w:trHeight w:val="70"/>
        </w:trPr>
        <w:tc>
          <w:tcPr>
            <w:tcW w:w="1197" w:type="pct"/>
          </w:tcPr>
          <w:p w14:paraId="535BCC1F" w14:textId="301A2A6F" w:rsidR="00DA082A" w:rsidRPr="002E53F2" w:rsidRDefault="00DA082A" w:rsidP="002E53F2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2E53F2">
              <w:rPr>
                <w:rFonts w:ascii="Angsana New" w:hAnsi="Angsana New"/>
                <w:sz w:val="25"/>
                <w:szCs w:val="25"/>
                <w:cs/>
              </w:rPr>
              <w:t>เงินกู้ยืม</w:t>
            </w:r>
            <w:r w:rsidRPr="002E53F2">
              <w:rPr>
                <w:rFonts w:ascii="Angsana New" w:hAnsi="Angsana New" w:hint="cs"/>
                <w:sz w:val="25"/>
                <w:szCs w:val="25"/>
                <w:cs/>
              </w:rPr>
              <w:t>ระยะยาวจาก</w:t>
            </w:r>
            <w:r w:rsidRPr="002E53F2">
              <w:rPr>
                <w:rFonts w:ascii="Angsana New" w:hAnsi="Angsana New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90" w:type="pct"/>
          </w:tcPr>
          <w:p w14:paraId="03B29483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74F8117F" w14:textId="77777777" w:rsidR="00DA082A" w:rsidRPr="002E53F2" w:rsidRDefault="00DA082A" w:rsidP="003D188B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6BC41FE8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5E090157" w14:textId="77777777" w:rsidR="00DA082A" w:rsidRPr="002E53F2" w:rsidRDefault="00DA082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3,851,029</w:t>
            </w:r>
          </w:p>
        </w:tc>
        <w:tc>
          <w:tcPr>
            <w:tcW w:w="357" w:type="pct"/>
            <w:vAlign w:val="bottom"/>
          </w:tcPr>
          <w:p w14:paraId="1A853C67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19"/>
              </w:tabs>
              <w:spacing w:line="228" w:lineRule="auto"/>
              <w:ind w:left="-43" w:right="67" w:firstLine="1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3,851,029</w:t>
            </w:r>
          </w:p>
        </w:tc>
        <w:tc>
          <w:tcPr>
            <w:tcW w:w="86" w:type="pct"/>
            <w:vAlign w:val="bottom"/>
          </w:tcPr>
          <w:p w14:paraId="046AEE13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53BFA4A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38FDA2E1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55E5BD7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3FF63999" w14:textId="77777777" w:rsidR="00DA082A" w:rsidRPr="002E53F2" w:rsidRDefault="00DA082A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40C6B09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  <w:r w:rsidRPr="002E53F2">
              <w:rPr>
                <w:rFonts w:asciiTheme="majorBidi" w:hAnsiTheme="majorBidi" w:cstheme="majorBidi"/>
                <w:sz w:val="25"/>
                <w:szCs w:val="25"/>
              </w:rPr>
              <w:t>,809,790</w:t>
            </w:r>
          </w:p>
        </w:tc>
        <w:tc>
          <w:tcPr>
            <w:tcW w:w="94" w:type="pct"/>
            <w:vAlign w:val="bottom"/>
          </w:tcPr>
          <w:p w14:paraId="4B732AE9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1C42030A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3,809,790</w:t>
            </w:r>
          </w:p>
        </w:tc>
      </w:tr>
      <w:tr w:rsidR="00BD0BF2" w:rsidRPr="002E53F2" w14:paraId="7ABC30A1" w14:textId="77777777" w:rsidTr="00BD0BF2">
        <w:trPr>
          <w:trHeight w:val="70"/>
        </w:trPr>
        <w:tc>
          <w:tcPr>
            <w:tcW w:w="1197" w:type="pct"/>
            <w:vAlign w:val="bottom"/>
          </w:tcPr>
          <w:p w14:paraId="36522943" w14:textId="77777777" w:rsidR="00DA082A" w:rsidRPr="002E53F2" w:rsidRDefault="00DA082A" w:rsidP="002E53F2">
            <w:pPr>
              <w:spacing w:line="228" w:lineRule="auto"/>
              <w:ind w:left="165" w:right="-90" w:hanging="179"/>
              <w:rPr>
                <w:rFonts w:ascii="Angsana New" w:hAnsi="Angsana New"/>
                <w:sz w:val="25"/>
                <w:szCs w:val="25"/>
                <w:cs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หนี้สินอนุพันธ์</w:t>
            </w:r>
            <w:r w:rsidRPr="002E53F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  <w:r w:rsidRPr="002E53F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</w:t>
            </w:r>
            <w:r w:rsidRPr="002E53F2">
              <w:rPr>
                <w:rFonts w:asciiTheme="majorBidi" w:hAnsiTheme="majorBidi" w:cstheme="majorBidi" w:hint="cs"/>
                <w:spacing w:val="-10"/>
                <w:sz w:val="25"/>
                <w:szCs w:val="25"/>
                <w:cs/>
                <w:lang w:val="en-GB"/>
              </w:rPr>
              <w:t>เงินตราต่างประเทศและ</w:t>
            </w:r>
            <w:r w:rsidRPr="002E53F2">
              <w:rPr>
                <w:rFonts w:asciiTheme="majorBidi" w:hAnsiTheme="majorBidi" w:cstheme="majorBidi"/>
                <w:spacing w:val="-10"/>
                <w:sz w:val="25"/>
                <w:szCs w:val="25"/>
                <w:cs/>
                <w:lang w:val="en-GB"/>
              </w:rPr>
              <w:t>อัตราดอกเบี้ย</w:t>
            </w:r>
          </w:p>
        </w:tc>
        <w:tc>
          <w:tcPr>
            <w:tcW w:w="90" w:type="pct"/>
          </w:tcPr>
          <w:p w14:paraId="0905D2B3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3F70CAF5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43" w:right="6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21,</w:t>
            </w:r>
            <w:r w:rsidRPr="002E53F2">
              <w:rPr>
                <w:rFonts w:ascii="Angsana New" w:hAnsi="Angsana New" w:cs="Angsana New"/>
                <w:sz w:val="25"/>
                <w:szCs w:val="25"/>
              </w:rPr>
              <w:t>699</w:t>
            </w:r>
          </w:p>
        </w:tc>
        <w:tc>
          <w:tcPr>
            <w:tcW w:w="510" w:type="pct"/>
            <w:vAlign w:val="bottom"/>
          </w:tcPr>
          <w:p w14:paraId="6527001A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10" w:type="pct"/>
            <w:vAlign w:val="bottom"/>
          </w:tcPr>
          <w:p w14:paraId="243BE340" w14:textId="77777777" w:rsidR="00DA082A" w:rsidRPr="002E53F2" w:rsidRDefault="00DA082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7" w:type="pct"/>
            <w:vAlign w:val="bottom"/>
          </w:tcPr>
          <w:p w14:paraId="2889E71E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19"/>
              </w:tabs>
              <w:spacing w:line="228" w:lineRule="auto"/>
              <w:ind w:left="-43" w:right="67" w:firstLine="1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21,699</w:t>
            </w:r>
          </w:p>
        </w:tc>
        <w:tc>
          <w:tcPr>
            <w:tcW w:w="86" w:type="pct"/>
            <w:vAlign w:val="bottom"/>
          </w:tcPr>
          <w:p w14:paraId="4D742DB5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7D0A615A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1245A96B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5811AC2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21,699</w:t>
            </w:r>
          </w:p>
        </w:tc>
        <w:tc>
          <w:tcPr>
            <w:tcW w:w="89" w:type="pct"/>
            <w:vAlign w:val="bottom"/>
          </w:tcPr>
          <w:p w14:paraId="14EC3063" w14:textId="77777777" w:rsidR="00DA082A" w:rsidRPr="002E53F2" w:rsidRDefault="00DA082A" w:rsidP="002E53F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4090A60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</w:rPr>
            </w:pPr>
            <w:r w:rsidRPr="002E53F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4" w:type="pct"/>
            <w:vAlign w:val="bottom"/>
          </w:tcPr>
          <w:p w14:paraId="29DFD87F" w14:textId="77777777" w:rsidR="00DA082A" w:rsidRPr="002E53F2" w:rsidRDefault="00DA082A" w:rsidP="002E53F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0B814EE4" w14:textId="77777777" w:rsidR="00DA082A" w:rsidRPr="002E53F2" w:rsidRDefault="00DA082A" w:rsidP="002E53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53F2">
              <w:rPr>
                <w:rFonts w:ascii="Angsana New" w:hAnsi="Angsana New" w:cs="Angsana New"/>
                <w:sz w:val="25"/>
                <w:szCs w:val="25"/>
              </w:rPr>
              <w:t>21,699</w:t>
            </w:r>
          </w:p>
        </w:tc>
      </w:tr>
    </w:tbl>
    <w:p w14:paraId="2E427929" w14:textId="77777777" w:rsidR="00D56A5B" w:rsidRPr="002E53F2" w:rsidRDefault="00D56A5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424D4664" w14:textId="7C65C778" w:rsidR="00D56A5B" w:rsidRPr="002E53F2" w:rsidRDefault="00D56A5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  <w:sectPr w:rsidR="00D56A5B" w:rsidRPr="002E53F2" w:rsidSect="00360081">
          <w:headerReference w:type="default" r:id="rId21"/>
          <w:headerReference w:type="first" r:id="rId22"/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60"/>
        </w:sectPr>
      </w:pPr>
      <w:r w:rsidRPr="002E53F2">
        <w:tab/>
      </w:r>
    </w:p>
    <w:tbl>
      <w:tblPr>
        <w:tblW w:w="9174" w:type="dxa"/>
        <w:tblInd w:w="45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14"/>
        <w:gridCol w:w="192"/>
        <w:gridCol w:w="992"/>
        <w:gridCol w:w="180"/>
        <w:gridCol w:w="1096"/>
        <w:gridCol w:w="178"/>
        <w:gridCol w:w="902"/>
        <w:gridCol w:w="180"/>
        <w:gridCol w:w="1140"/>
      </w:tblGrid>
      <w:tr w:rsidR="00DB40B3" w:rsidRPr="002E53F2" w14:paraId="029D40B8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21732A8" w14:textId="77777777" w:rsidR="00DB40B3" w:rsidRPr="002E53F2" w:rsidRDefault="00DB40B3" w:rsidP="002E53F2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E53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192" w:type="dxa"/>
          </w:tcPr>
          <w:p w14:paraId="4EFEF9F2" w14:textId="77777777" w:rsidR="00DB40B3" w:rsidRPr="002E53F2" w:rsidRDefault="00DB40B3" w:rsidP="002E53F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26C7AB7C" w14:textId="77777777" w:rsidR="00DB40B3" w:rsidRPr="002E53F2" w:rsidRDefault="00DB40B3" w:rsidP="002E53F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E53F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Pr="002E53F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550A741C" w14:textId="77777777" w:rsidR="00DB40B3" w:rsidRPr="002E53F2" w:rsidRDefault="00DB40B3" w:rsidP="002E53F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22" w:type="dxa"/>
            <w:gridSpan w:val="3"/>
            <w:vAlign w:val="bottom"/>
          </w:tcPr>
          <w:p w14:paraId="0D153BA1" w14:textId="77777777" w:rsidR="00DB40B3" w:rsidRPr="002E53F2" w:rsidRDefault="00DB40B3" w:rsidP="002E53F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E53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DB40B3" w:rsidRPr="002E53F2" w14:paraId="7524286D" w14:textId="77777777" w:rsidTr="005113A6">
        <w:trPr>
          <w:cantSplit/>
          <w:tblHeader/>
        </w:trPr>
        <w:tc>
          <w:tcPr>
            <w:tcW w:w="4314" w:type="dxa"/>
            <w:vAlign w:val="bottom"/>
          </w:tcPr>
          <w:p w14:paraId="65C89348" w14:textId="49CCD7B8" w:rsidR="00DB40B3" w:rsidRPr="002E53F2" w:rsidRDefault="00DB40B3" w:rsidP="002E53F2">
            <w:pPr>
              <w:pStyle w:val="acctfourfigures"/>
              <w:tabs>
                <w:tab w:val="left" w:pos="720"/>
              </w:tabs>
              <w:spacing w:line="240" w:lineRule="auto"/>
              <w:ind w:left="36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FF5C0A" w:rsidRPr="002E53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6503E2" w:rsidRPr="002E53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A60605" w:rsidRPr="002E53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</w:t>
            </w:r>
            <w:r w:rsidRPr="002E53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สุด</w:t>
            </w:r>
            <w:r w:rsidR="000A071F" w:rsidRPr="002E53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5C57FA" w:rsidRPr="002E53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6503E2" w:rsidRPr="002E53F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 w:rsidR="006503E2" w:rsidRPr="002E53F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0A071F" w:rsidRPr="002E53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D0247A" w:rsidRPr="002E53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92" w:type="dxa"/>
          </w:tcPr>
          <w:p w14:paraId="5AC71317" w14:textId="77777777" w:rsidR="00DB40B3" w:rsidRPr="002E53F2" w:rsidDel="005916DC" w:rsidRDefault="00DB40B3" w:rsidP="002E53F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22343359" w14:textId="77777777" w:rsidR="00DB40B3" w:rsidRPr="002E53F2" w:rsidRDefault="00DB40B3" w:rsidP="002E53F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47A29694" w14:textId="77777777" w:rsidR="00DB40B3" w:rsidRPr="002E53F2" w:rsidRDefault="00DB40B3" w:rsidP="002E53F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43777CEA" w14:textId="77777777" w:rsidR="00DB40B3" w:rsidRPr="002E53F2" w:rsidRDefault="00DB40B3" w:rsidP="002E53F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59FFEBFB" w14:textId="77777777" w:rsidR="00DB40B3" w:rsidRPr="002E53F2" w:rsidRDefault="00DB40B3" w:rsidP="002E53F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4A0CE741" w14:textId="77777777" w:rsidR="00DB40B3" w:rsidRPr="002E53F2" w:rsidRDefault="00DB40B3" w:rsidP="002E5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6C10981B" w14:textId="77777777" w:rsidR="00DB40B3" w:rsidRPr="002E53F2" w:rsidRDefault="00DB40B3" w:rsidP="002E53F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3A82870" w14:textId="77777777" w:rsidR="00DB40B3" w:rsidRPr="002E53F2" w:rsidRDefault="00DB40B3" w:rsidP="002E53F2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B40B3" w:rsidRPr="002E53F2" w14:paraId="2F4C9D5D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72FD257" w14:textId="77777777" w:rsidR="00DB40B3" w:rsidRPr="002E53F2" w:rsidRDefault="00DB40B3" w:rsidP="002E53F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2" w:type="dxa"/>
          </w:tcPr>
          <w:p w14:paraId="50A50715" w14:textId="77777777" w:rsidR="00DB40B3" w:rsidRPr="002E53F2" w:rsidRDefault="00DB40B3" w:rsidP="002E53F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68" w:type="dxa"/>
            <w:gridSpan w:val="7"/>
            <w:vAlign w:val="bottom"/>
          </w:tcPr>
          <w:p w14:paraId="660D824C" w14:textId="3941115F" w:rsidR="00DB40B3" w:rsidRPr="002E53F2" w:rsidRDefault="002B0E8F" w:rsidP="002E53F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  <w:r w:rsidRPr="002E53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6116" w:rsidRPr="002E53F2" w14:paraId="75285F1C" w14:textId="77777777" w:rsidTr="00B022C9">
        <w:trPr>
          <w:cantSplit/>
        </w:trPr>
        <w:tc>
          <w:tcPr>
            <w:tcW w:w="4314" w:type="dxa"/>
          </w:tcPr>
          <w:p w14:paraId="293DC703" w14:textId="77777777" w:rsidR="00416116" w:rsidRPr="002E53F2" w:rsidRDefault="00416116" w:rsidP="002E53F2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2" w:type="dxa"/>
          </w:tcPr>
          <w:p w14:paraId="420889D8" w14:textId="77777777" w:rsidR="00416116" w:rsidRPr="002E53F2" w:rsidRDefault="00416116" w:rsidP="002E53F2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5C9CEF72" w14:textId="3128E434" w:rsidR="00416116" w:rsidRPr="002E53F2" w:rsidRDefault="009B11F9" w:rsidP="002E53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3</w:t>
            </w:r>
            <w:r w:rsidR="00B8683B" w:rsidRPr="002E53F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,</w:t>
            </w:r>
            <w:r w:rsidRPr="002E53F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518</w:t>
            </w:r>
          </w:p>
        </w:tc>
        <w:tc>
          <w:tcPr>
            <w:tcW w:w="180" w:type="dxa"/>
          </w:tcPr>
          <w:p w14:paraId="0B9AC94D" w14:textId="77777777" w:rsidR="00416116" w:rsidRPr="002E53F2" w:rsidRDefault="00416116" w:rsidP="002E53F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C293D21" w14:textId="1C8D96C4" w:rsidR="00416116" w:rsidRPr="002E53F2" w:rsidRDefault="00B8683B" w:rsidP="002E53F2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651AF0A1" w14:textId="77777777" w:rsidR="00416116" w:rsidRPr="002E53F2" w:rsidRDefault="00416116" w:rsidP="002E5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58E41EE" w14:textId="7EDDAB0D" w:rsidR="00416116" w:rsidRPr="002E53F2" w:rsidRDefault="00B8683B" w:rsidP="002E53F2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842173" w14:textId="77777777" w:rsidR="00416116" w:rsidRPr="002E53F2" w:rsidRDefault="00416116" w:rsidP="002E53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1041862" w14:textId="18F8075D" w:rsidR="00416116" w:rsidRPr="002E53F2" w:rsidRDefault="00B8683B" w:rsidP="002E53F2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8092683" w14:textId="77777777" w:rsidR="00DB40B3" w:rsidRPr="002E53F2" w:rsidRDefault="00DB40B3" w:rsidP="002E53F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DCF2347" w14:textId="4ADB34BC" w:rsidR="00441BBA" w:rsidRPr="002E53F2" w:rsidRDefault="00441BBA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2E53F2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Pr="002E53F2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Pr="002E53F2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2E8918D6" w14:textId="77777777" w:rsidR="00441BBA" w:rsidRPr="002E53F2" w:rsidRDefault="00441BB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</w:tabs>
        <w:spacing w:line="240" w:lineRule="auto"/>
        <w:ind w:left="-90" w:hanging="9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7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48"/>
        <w:gridCol w:w="1461"/>
      </w:tblGrid>
      <w:tr w:rsidR="00441BBA" w:rsidRPr="002E53F2" w14:paraId="126E8751" w14:textId="77777777" w:rsidTr="00CE6FB0">
        <w:trPr>
          <w:cantSplit/>
          <w:trHeight w:val="60"/>
          <w:tblHeader/>
        </w:trPr>
        <w:tc>
          <w:tcPr>
            <w:tcW w:w="3334" w:type="pct"/>
            <w:vAlign w:val="bottom"/>
          </w:tcPr>
          <w:p w14:paraId="5C8A8C80" w14:textId="77777777" w:rsidR="00441BBA" w:rsidRPr="002E53F2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A3D04A2" w14:textId="285D6FA0" w:rsidR="00441BBA" w:rsidRPr="002E53F2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0A071F"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354549"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13ED0"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B13ED0"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071F"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0247A"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35" w:type="pct"/>
          </w:tcPr>
          <w:p w14:paraId="21E7978A" w14:textId="77777777" w:rsidR="007261C0" w:rsidRPr="002E53F2" w:rsidRDefault="007261C0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AD570F" w14:textId="77777777" w:rsidR="00441BBA" w:rsidRPr="002E53F2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30F1B0B1" w14:textId="77777777" w:rsidR="00441BBA" w:rsidRPr="002E53F2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431452C3" w14:textId="77777777" w:rsidR="005407B6" w:rsidRPr="002E53F2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DB7E238" w14:textId="77777777" w:rsidR="00441BBA" w:rsidRPr="002E53F2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1BBA" w:rsidRPr="002E53F2" w14:paraId="6477BC0E" w14:textId="77777777" w:rsidTr="00CE6FB0">
        <w:trPr>
          <w:cantSplit/>
          <w:trHeight w:val="420"/>
          <w:tblHeader/>
        </w:trPr>
        <w:tc>
          <w:tcPr>
            <w:tcW w:w="3334" w:type="pct"/>
          </w:tcPr>
          <w:p w14:paraId="3549E367" w14:textId="77777777" w:rsidR="00441BBA" w:rsidRPr="002E53F2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6EA5AA00" w14:textId="77777777" w:rsidR="00441BBA" w:rsidRPr="002E53F2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1BBA" w:rsidRPr="002E53F2" w14:paraId="5C10582F" w14:textId="77777777" w:rsidTr="00CE6FB0">
        <w:trPr>
          <w:trHeight w:val="420"/>
        </w:trPr>
        <w:tc>
          <w:tcPr>
            <w:tcW w:w="3334" w:type="pct"/>
          </w:tcPr>
          <w:p w14:paraId="6076613E" w14:textId="77777777" w:rsidR="00441BBA" w:rsidRPr="002E53F2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5" w:type="pct"/>
          </w:tcPr>
          <w:p w14:paraId="387D608A" w14:textId="77777777" w:rsidR="00441BBA" w:rsidRPr="002E53F2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CED5FE1" w14:textId="77777777" w:rsidR="00441BBA" w:rsidRPr="002E53F2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79841B18" w14:textId="77777777" w:rsidR="00441BBA" w:rsidRPr="002E53F2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BBA" w:rsidRPr="002E53F2" w14:paraId="56036F81" w14:textId="77777777" w:rsidTr="00CE6FB0">
        <w:trPr>
          <w:trHeight w:val="420"/>
        </w:trPr>
        <w:tc>
          <w:tcPr>
            <w:tcW w:w="3334" w:type="pct"/>
          </w:tcPr>
          <w:p w14:paraId="7A13F5A3" w14:textId="77777777" w:rsidR="00441BBA" w:rsidRPr="002E53F2" w:rsidRDefault="00441BBA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5" w:type="pct"/>
          </w:tcPr>
          <w:p w14:paraId="6AC36400" w14:textId="2270C74F" w:rsidR="00441BBA" w:rsidRPr="002E53F2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4E04284" w14:textId="77777777" w:rsidR="00441BBA" w:rsidRPr="002E53F2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A64BF16" w14:textId="77777777" w:rsidR="00441BBA" w:rsidRPr="002E53F2" w:rsidRDefault="00441BB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520D" w:rsidRPr="002E53F2" w14:paraId="33294360" w14:textId="77777777" w:rsidTr="00CE6FB0">
        <w:trPr>
          <w:trHeight w:val="420"/>
        </w:trPr>
        <w:tc>
          <w:tcPr>
            <w:tcW w:w="3334" w:type="pct"/>
          </w:tcPr>
          <w:p w14:paraId="429BC0D8" w14:textId="290E6DF0" w:rsidR="0046520D" w:rsidRPr="002E53F2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35" w:type="pct"/>
          </w:tcPr>
          <w:p w14:paraId="6C41E8DF" w14:textId="45E9B8CF" w:rsidR="0046520D" w:rsidRPr="002E53F2" w:rsidRDefault="00B024AA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B6543C" w:rsidRPr="002E53F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C19FB" w:rsidRPr="002E53F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544B4" w:rsidRPr="002E53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B3B2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D30D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B3B2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" w:type="pct"/>
          </w:tcPr>
          <w:p w14:paraId="378F9B03" w14:textId="77777777" w:rsidR="0046520D" w:rsidRPr="002E53F2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1B3AA06D" w14:textId="3FC105CF" w:rsidR="0046520D" w:rsidRPr="002E53F2" w:rsidRDefault="003B3B2F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3,639</w:t>
            </w:r>
          </w:p>
        </w:tc>
      </w:tr>
      <w:tr w:rsidR="0046520D" w:rsidRPr="002E53F2" w14:paraId="76C0ABC1" w14:textId="77777777" w:rsidTr="00CE6FB0">
        <w:trPr>
          <w:trHeight w:val="420"/>
        </w:trPr>
        <w:tc>
          <w:tcPr>
            <w:tcW w:w="3334" w:type="pct"/>
          </w:tcPr>
          <w:p w14:paraId="510A822E" w14:textId="70D8BD7F" w:rsidR="0046520D" w:rsidRPr="002E53F2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35" w:type="pct"/>
          </w:tcPr>
          <w:p w14:paraId="1B31036B" w14:textId="2D805AF3" w:rsidR="0046520D" w:rsidRPr="002E53F2" w:rsidRDefault="00800E6C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280,948</w:t>
            </w:r>
          </w:p>
        </w:tc>
        <w:tc>
          <w:tcPr>
            <w:tcW w:w="135" w:type="pct"/>
          </w:tcPr>
          <w:p w14:paraId="425CD824" w14:textId="77777777" w:rsidR="0046520D" w:rsidRPr="002E53F2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7EDCC6B9" w14:textId="27FAA9AE" w:rsidR="0046520D" w:rsidRPr="002E53F2" w:rsidRDefault="00B6655F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20D" w:rsidRPr="002E53F2" w14:paraId="043418EE" w14:textId="77777777" w:rsidTr="00CE6FB0">
        <w:trPr>
          <w:trHeight w:val="420"/>
        </w:trPr>
        <w:tc>
          <w:tcPr>
            <w:tcW w:w="3334" w:type="pct"/>
          </w:tcPr>
          <w:p w14:paraId="51ED18C2" w14:textId="45EAA713" w:rsidR="0046520D" w:rsidRPr="002E53F2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35" w:type="pct"/>
          </w:tcPr>
          <w:p w14:paraId="0FDBBBD9" w14:textId="715E5685" w:rsidR="0046520D" w:rsidRPr="002E53F2" w:rsidRDefault="00800E6C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="003B3B2F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135" w:type="pct"/>
          </w:tcPr>
          <w:p w14:paraId="7BC2207C" w14:textId="77777777" w:rsidR="0046520D" w:rsidRPr="002E53F2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61653F23" w14:textId="7B6C35AE" w:rsidR="0046520D" w:rsidRPr="002E53F2" w:rsidRDefault="003B3B2F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22,082</w:t>
            </w:r>
          </w:p>
        </w:tc>
      </w:tr>
      <w:tr w:rsidR="0046520D" w:rsidRPr="002E53F2" w14:paraId="2C1E5D5C" w14:textId="77777777" w:rsidTr="00CE6FB0">
        <w:trPr>
          <w:trHeight w:val="420"/>
        </w:trPr>
        <w:tc>
          <w:tcPr>
            <w:tcW w:w="3334" w:type="pct"/>
          </w:tcPr>
          <w:p w14:paraId="5889F164" w14:textId="77777777" w:rsidR="0046520D" w:rsidRPr="002E53F2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3EFE60EB" w14:textId="771EA2E2" w:rsidR="0046520D" w:rsidRPr="002E53F2" w:rsidRDefault="00B6655F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3B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689</w:t>
            </w:r>
            <w:r w:rsidR="00D016D0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B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135" w:type="pct"/>
          </w:tcPr>
          <w:p w14:paraId="3FD8FE2C" w14:textId="77777777" w:rsidR="0046520D" w:rsidRPr="002E53F2" w:rsidRDefault="0046520D" w:rsidP="002E53F2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029BBFEB" w14:textId="25218F07" w:rsidR="0046520D" w:rsidRPr="002E53F2" w:rsidRDefault="003B3B2F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BA7F33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97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</w:tr>
      <w:tr w:rsidR="00CD4D87" w:rsidRPr="002E53F2" w14:paraId="73537CE9" w14:textId="77777777" w:rsidTr="00CE6FB0">
        <w:tc>
          <w:tcPr>
            <w:tcW w:w="3334" w:type="pct"/>
          </w:tcPr>
          <w:p w14:paraId="044196A5" w14:textId="77777777" w:rsidR="00CD4D87" w:rsidRPr="002E53F2" w:rsidRDefault="00CD4D8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633CF169" w14:textId="77777777" w:rsidR="00CD4D87" w:rsidRPr="002E53F2" w:rsidRDefault="00CD4D87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4062F33" w14:textId="77777777" w:rsidR="00CD4D87" w:rsidRPr="002E53F2" w:rsidRDefault="00CD4D87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6C4D7A23" w14:textId="77777777" w:rsidR="00CD4D87" w:rsidRPr="002E53F2" w:rsidRDefault="00CD4D87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4D87" w:rsidRPr="002E53F2" w14:paraId="2B843ABF" w14:textId="77777777" w:rsidTr="00CE6FB0">
        <w:trPr>
          <w:trHeight w:val="420"/>
        </w:trPr>
        <w:tc>
          <w:tcPr>
            <w:tcW w:w="3334" w:type="pct"/>
          </w:tcPr>
          <w:p w14:paraId="64EBDB92" w14:textId="2D4BCA12" w:rsidR="00CD4D87" w:rsidRPr="002E53F2" w:rsidRDefault="00CD4D87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057D0A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E53F2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5" w:type="pct"/>
          </w:tcPr>
          <w:p w14:paraId="475363A7" w14:textId="77777777" w:rsidR="00CD4D87" w:rsidRPr="002E53F2" w:rsidRDefault="00CD4D87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522E1EC" w14:textId="77777777" w:rsidR="00CD4D87" w:rsidRPr="002E53F2" w:rsidRDefault="00CD4D87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0641F5ED" w14:textId="77777777" w:rsidR="00CD4D87" w:rsidRPr="002E53F2" w:rsidRDefault="00CD4D87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520D" w:rsidRPr="002E53F2" w14:paraId="1204E467" w14:textId="77777777" w:rsidTr="00CE6FB0">
        <w:trPr>
          <w:trHeight w:val="420"/>
        </w:trPr>
        <w:tc>
          <w:tcPr>
            <w:tcW w:w="3334" w:type="pct"/>
          </w:tcPr>
          <w:p w14:paraId="40CC2DB2" w14:textId="482F95DD" w:rsidR="0046520D" w:rsidRPr="002E53F2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35" w:type="pct"/>
          </w:tcPr>
          <w:p w14:paraId="7401EC8A" w14:textId="4BF94B17" w:rsidR="0046520D" w:rsidRPr="002E53F2" w:rsidRDefault="009C3D91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1,564,617</w:t>
            </w:r>
          </w:p>
        </w:tc>
        <w:tc>
          <w:tcPr>
            <w:tcW w:w="135" w:type="pct"/>
          </w:tcPr>
          <w:p w14:paraId="08DC5309" w14:textId="77777777" w:rsidR="0046520D" w:rsidRPr="002E53F2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76A3F23" w14:textId="38E63453" w:rsidR="0046520D" w:rsidRPr="002E53F2" w:rsidRDefault="009C3D91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20D" w:rsidRPr="002E53F2" w14:paraId="467909AF" w14:textId="77777777" w:rsidTr="00CE6FB0">
        <w:trPr>
          <w:trHeight w:val="420"/>
        </w:trPr>
        <w:tc>
          <w:tcPr>
            <w:tcW w:w="3334" w:type="pct"/>
          </w:tcPr>
          <w:p w14:paraId="617BC3CF" w14:textId="787CCD19" w:rsidR="0046520D" w:rsidRPr="002E53F2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5" w:type="pct"/>
          </w:tcPr>
          <w:p w14:paraId="6413D38F" w14:textId="0AC6651D" w:rsidR="0046520D" w:rsidRPr="002E53F2" w:rsidRDefault="009C3D91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B80242" w:rsidRPr="002E53F2">
              <w:rPr>
                <w:rFonts w:asciiTheme="majorBidi" w:hAnsiTheme="majorBidi" w:cstheme="majorBidi"/>
                <w:sz w:val="30"/>
                <w:szCs w:val="30"/>
              </w:rPr>
              <w:t>2,301</w:t>
            </w:r>
          </w:p>
        </w:tc>
        <w:tc>
          <w:tcPr>
            <w:tcW w:w="135" w:type="pct"/>
          </w:tcPr>
          <w:p w14:paraId="67A7FC59" w14:textId="77777777" w:rsidR="0046520D" w:rsidRPr="002E53F2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288D5A6" w14:textId="3FBD6739" w:rsidR="0046520D" w:rsidRPr="002E53F2" w:rsidRDefault="009C3D91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90B3B" w:rsidRPr="002E53F2"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</w:tr>
      <w:tr w:rsidR="0046520D" w:rsidRPr="002E53F2" w14:paraId="3ACFDD62" w14:textId="77777777" w:rsidTr="00CE6FB0">
        <w:trPr>
          <w:trHeight w:val="420"/>
        </w:trPr>
        <w:tc>
          <w:tcPr>
            <w:tcW w:w="3334" w:type="pct"/>
          </w:tcPr>
          <w:p w14:paraId="0ACE8D54" w14:textId="53BE6C2D" w:rsidR="0046520D" w:rsidRPr="002E53F2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735" w:type="pct"/>
          </w:tcPr>
          <w:p w14:paraId="31107E1F" w14:textId="000C684E" w:rsidR="0046520D" w:rsidRPr="002E53F2" w:rsidRDefault="009C3D91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305,589</w:t>
            </w:r>
          </w:p>
        </w:tc>
        <w:tc>
          <w:tcPr>
            <w:tcW w:w="135" w:type="pct"/>
          </w:tcPr>
          <w:p w14:paraId="60C3445A" w14:textId="77777777" w:rsidR="0046520D" w:rsidRPr="002E53F2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E220969" w14:textId="59B87703" w:rsidR="0046520D" w:rsidRPr="002E53F2" w:rsidRDefault="009C3D91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127,000</w:t>
            </w:r>
          </w:p>
        </w:tc>
      </w:tr>
      <w:tr w:rsidR="0046520D" w:rsidRPr="002E53F2" w14:paraId="58CC708B" w14:textId="77777777" w:rsidTr="00CE6FB0">
        <w:trPr>
          <w:trHeight w:val="420"/>
        </w:trPr>
        <w:tc>
          <w:tcPr>
            <w:tcW w:w="3334" w:type="pct"/>
          </w:tcPr>
          <w:p w14:paraId="43902FCC" w14:textId="4F93D2CE" w:rsidR="0046520D" w:rsidRPr="002E53F2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</w:t>
            </w:r>
            <w:r w:rsidR="00057D0A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2E53F2">
              <w:rPr>
                <w:rFonts w:ascii="Angsana New" w:eastAsia="MS Mincho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35" w:type="pct"/>
            <w:shd w:val="clear" w:color="auto" w:fill="FFFFFF"/>
          </w:tcPr>
          <w:p w14:paraId="0D86859F" w14:textId="3CFAD2A0" w:rsidR="0046520D" w:rsidRPr="002E53F2" w:rsidRDefault="009C3D91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18,592</w:t>
            </w:r>
          </w:p>
        </w:tc>
        <w:tc>
          <w:tcPr>
            <w:tcW w:w="135" w:type="pct"/>
            <w:vAlign w:val="bottom"/>
          </w:tcPr>
          <w:p w14:paraId="7CC0D670" w14:textId="77777777" w:rsidR="0046520D" w:rsidRPr="002E53F2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CEF70F0" w14:textId="14BAA42E" w:rsidR="0046520D" w:rsidRPr="002E53F2" w:rsidRDefault="009C3D91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20D" w:rsidRPr="002E53F2" w14:paraId="03510D12" w14:textId="77777777" w:rsidTr="00CE6FB0">
        <w:trPr>
          <w:trHeight w:val="420"/>
        </w:trPr>
        <w:tc>
          <w:tcPr>
            <w:tcW w:w="3334" w:type="pct"/>
          </w:tcPr>
          <w:p w14:paraId="360657AB" w14:textId="77777777" w:rsidR="0046520D" w:rsidRPr="002E53F2" w:rsidRDefault="0046520D" w:rsidP="002E5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C5E066D" w14:textId="32329B2A" w:rsidR="0046520D" w:rsidRPr="002E53F2" w:rsidRDefault="009C3D91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2,43</w:t>
            </w:r>
            <w:r w:rsidR="00B80242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1,099</w:t>
            </w:r>
          </w:p>
        </w:tc>
        <w:tc>
          <w:tcPr>
            <w:tcW w:w="135" w:type="pct"/>
            <w:vAlign w:val="bottom"/>
          </w:tcPr>
          <w:p w14:paraId="2E294C21" w14:textId="77777777" w:rsidR="0046520D" w:rsidRPr="002E53F2" w:rsidRDefault="0046520D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015A613D" w14:textId="4CDD6D97" w:rsidR="0046520D" w:rsidRPr="002E53F2" w:rsidRDefault="009C3D91" w:rsidP="002E5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</w:t>
            </w:r>
            <w:r w:rsidR="00190B3B" w:rsidRPr="002E53F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38,013</w:t>
            </w:r>
          </w:p>
        </w:tc>
      </w:tr>
    </w:tbl>
    <w:p w14:paraId="6B745702" w14:textId="77777777" w:rsidR="00740C07" w:rsidRPr="002E53F2" w:rsidRDefault="00740C07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3ACF7D13" w14:textId="77777777" w:rsidR="00AE69C5" w:rsidRPr="002E53F2" w:rsidRDefault="00AE69C5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  <w:r w:rsidRPr="002E53F2">
        <w:rPr>
          <w:rFonts w:ascii="Angsana New" w:eastAsia="MS Mincho" w:hAnsi="Angsana New"/>
          <w:i/>
          <w:iCs/>
          <w:sz w:val="30"/>
          <w:szCs w:val="30"/>
          <w:cs/>
        </w:rPr>
        <w:br w:type="page"/>
      </w:r>
    </w:p>
    <w:p w14:paraId="7AB150D5" w14:textId="04F15ED3" w:rsidR="00575B61" w:rsidRPr="002E53F2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2E53F2">
        <w:rPr>
          <w:rFonts w:ascii="Angsana New" w:eastAsia="MS Mincho" w:hAnsi="Angsana New"/>
          <w:i/>
          <w:iCs/>
          <w:sz w:val="30"/>
          <w:szCs w:val="30"/>
          <w:cs/>
        </w:rPr>
        <w:lastRenderedPageBreak/>
        <w:t>สัญญา</w:t>
      </w:r>
      <w:r w:rsidRPr="002E53F2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ค้ำประกัน </w:t>
      </w:r>
    </w:p>
    <w:p w14:paraId="7F770252" w14:textId="77777777" w:rsidR="00575B61" w:rsidRPr="002E53F2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3A1093D" w14:textId="4171594A" w:rsidR="00304017" w:rsidRPr="002E53F2" w:rsidRDefault="00304017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E53F2">
        <w:rPr>
          <w:rFonts w:ascii="Angsana New" w:eastAsia="MS Mincho" w:hAnsi="Angsana New" w:hint="cs"/>
          <w:sz w:val="30"/>
          <w:szCs w:val="30"/>
          <w:cs/>
        </w:rPr>
        <w:t>กลุ่มบริษัทได้ทำสัญญาวงเงินค้ำประกันกับสถาบันการเงินในประเทศหลายแห่ง วงเงินรวม</w:t>
      </w:r>
      <w:r w:rsidRPr="002E53F2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BB2423" w:rsidRPr="002E53F2">
        <w:rPr>
          <w:rFonts w:ascii="Angsana New" w:eastAsia="MS Mincho" w:hAnsi="Angsana New"/>
          <w:sz w:val="30"/>
          <w:szCs w:val="30"/>
        </w:rPr>
        <w:t>206.68</w:t>
      </w:r>
      <w:r w:rsidRPr="002E53F2">
        <w:rPr>
          <w:rFonts w:ascii="Angsana New" w:eastAsia="MS Mincho" w:hAnsi="Angsana New"/>
          <w:sz w:val="30"/>
          <w:szCs w:val="30"/>
        </w:rPr>
        <w:t xml:space="preserve"> </w:t>
      </w:r>
      <w:r w:rsidRPr="002E53F2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E53F2">
        <w:rPr>
          <w:rFonts w:ascii="Angsana New" w:eastAsia="MS Mincho" w:hAnsi="Angsana New" w:hint="cs"/>
          <w:sz w:val="30"/>
          <w:szCs w:val="30"/>
          <w:cs/>
        </w:rPr>
        <w:t>เพื่อใช้เป็นหลักค้ำประกันการใช้ไฟฟ้าของแต่ละโครงการของกลุ่มบริษัท</w:t>
      </w:r>
      <w:r w:rsidRPr="002E53F2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E53F2">
        <w:rPr>
          <w:rFonts w:ascii="Angsana New" w:eastAsia="MS Mincho" w:hAnsi="Angsana New" w:hint="cs"/>
          <w:sz w:val="30"/>
          <w:szCs w:val="30"/>
          <w:cs/>
        </w:rPr>
        <w:t>ณ</w:t>
      </w:r>
      <w:r w:rsidRPr="002E53F2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A071F" w:rsidRPr="002E53F2">
        <w:rPr>
          <w:rFonts w:ascii="Angsana New" w:eastAsia="MS Mincho" w:hAnsi="Angsana New" w:hint="cs"/>
          <w:sz w:val="30"/>
          <w:szCs w:val="30"/>
          <w:cs/>
        </w:rPr>
        <w:t xml:space="preserve">วันที่ </w:t>
      </w:r>
      <w:r w:rsidR="00642C52" w:rsidRPr="002E53F2">
        <w:rPr>
          <w:rFonts w:ascii="Angsana New" w:eastAsia="MS Mincho" w:hAnsi="Angsana New"/>
          <w:sz w:val="30"/>
          <w:szCs w:val="30"/>
        </w:rPr>
        <w:t xml:space="preserve">30 </w:t>
      </w:r>
      <w:r w:rsidR="00B13ED0" w:rsidRPr="002E53F2">
        <w:rPr>
          <w:rFonts w:ascii="Angsana New" w:eastAsia="MS Mincho" w:hAnsi="Angsana New" w:hint="cs"/>
          <w:sz w:val="30"/>
          <w:szCs w:val="30"/>
          <w:cs/>
        </w:rPr>
        <w:t>กันยายน</w:t>
      </w:r>
      <w:r w:rsidR="00B13ED0" w:rsidRPr="002E53F2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B40AE2" w:rsidRPr="002E53F2">
        <w:rPr>
          <w:rFonts w:ascii="Angsana New" w:eastAsia="MS Mincho" w:hAnsi="Angsana New"/>
          <w:sz w:val="30"/>
          <w:szCs w:val="30"/>
        </w:rPr>
        <w:t>256</w:t>
      </w:r>
      <w:r w:rsidR="00D0247A" w:rsidRPr="002E53F2">
        <w:rPr>
          <w:rFonts w:ascii="Angsana New" w:eastAsia="MS Mincho" w:hAnsi="Angsana New"/>
          <w:sz w:val="30"/>
          <w:szCs w:val="30"/>
        </w:rPr>
        <w:t>8</w:t>
      </w:r>
      <w:r w:rsidR="00B40AE2" w:rsidRPr="002E53F2">
        <w:rPr>
          <w:rFonts w:ascii="Angsana New" w:eastAsia="MS Mincho" w:hAnsi="Angsana New"/>
          <w:sz w:val="30"/>
          <w:szCs w:val="30"/>
        </w:rPr>
        <w:t xml:space="preserve"> </w:t>
      </w:r>
      <w:r w:rsidRPr="002E53F2">
        <w:rPr>
          <w:rFonts w:ascii="Angsana New" w:eastAsia="MS Mincho" w:hAnsi="Angsana New" w:hint="cs"/>
          <w:sz w:val="30"/>
          <w:szCs w:val="30"/>
          <w:cs/>
        </w:rPr>
        <w:t>กลุ่มบริษัทมี</w:t>
      </w:r>
      <w:r w:rsidRPr="002E53F2">
        <w:rPr>
          <w:rFonts w:ascii="Angsana New" w:eastAsia="MS Mincho" w:hAnsi="Angsana New"/>
          <w:sz w:val="30"/>
          <w:szCs w:val="30"/>
          <w:cs/>
        </w:rPr>
        <w:br/>
      </w:r>
      <w:r w:rsidRPr="002E53F2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ภาระผูกพันจากสัญญาค้ำประกันทั้งสิ้นจำนวน</w:t>
      </w:r>
      <w:r w:rsidR="0053628E" w:rsidRPr="002E53F2">
        <w:rPr>
          <w:rFonts w:ascii="Angsana New" w:eastAsia="MS Mincho" w:hAnsi="Angsana New" w:hint="cs"/>
          <w:sz w:val="30"/>
          <w:szCs w:val="30"/>
          <w:cs/>
        </w:rPr>
        <w:t>เงิน</w:t>
      </w:r>
      <w:r w:rsidRPr="002E53F2">
        <w:rPr>
          <w:rFonts w:ascii="Angsana New" w:eastAsia="MS Mincho" w:hAnsi="Angsana New"/>
          <w:sz w:val="30"/>
          <w:szCs w:val="30"/>
        </w:rPr>
        <w:t xml:space="preserve"> </w:t>
      </w:r>
      <w:r w:rsidR="00BB2423" w:rsidRPr="002E53F2">
        <w:rPr>
          <w:rFonts w:ascii="Angsana New" w:eastAsia="MS Mincho" w:hAnsi="Angsana New"/>
          <w:sz w:val="30"/>
          <w:szCs w:val="30"/>
        </w:rPr>
        <w:t>175.27</w:t>
      </w:r>
      <w:r w:rsidR="00A53CD7" w:rsidRPr="002E53F2">
        <w:rPr>
          <w:rFonts w:asciiTheme="majorBidi" w:hAnsiTheme="majorBidi" w:cstheme="majorBidi"/>
          <w:sz w:val="30"/>
          <w:szCs w:val="30"/>
        </w:rPr>
        <w:t xml:space="preserve"> </w:t>
      </w:r>
      <w:r w:rsidRPr="002E53F2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4A1C49DF" w14:textId="77777777" w:rsidR="00017190" w:rsidRPr="002E53F2" w:rsidRDefault="0001719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0F3E8E98" w14:textId="0EE84B70" w:rsidR="00017190" w:rsidRPr="002E53F2" w:rsidRDefault="0001719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E53F2">
        <w:rPr>
          <w:rFonts w:ascii="Angsana New" w:eastAsia="MS Mincho" w:hAnsi="Angsana New" w:hint="cs"/>
          <w:sz w:val="30"/>
          <w:szCs w:val="30"/>
          <w:cs/>
        </w:rPr>
        <w:t xml:space="preserve">บริษัทได้ทำสัญญาวงเงินค้ำประกันกับสถาบันการเงินในประเทศแห่งหนึ่ง วงเงิน </w:t>
      </w:r>
      <w:r w:rsidR="00FB0150" w:rsidRPr="002E53F2">
        <w:rPr>
          <w:rFonts w:ascii="Angsana New" w:eastAsia="MS Mincho" w:hAnsi="Angsana New"/>
          <w:sz w:val="30"/>
          <w:szCs w:val="30"/>
        </w:rPr>
        <w:t>150</w:t>
      </w:r>
      <w:r w:rsidR="00A35088" w:rsidRPr="002E53F2">
        <w:rPr>
          <w:rFonts w:ascii="Angsana New" w:eastAsia="MS Mincho" w:hAnsi="Angsana New"/>
          <w:sz w:val="30"/>
          <w:szCs w:val="30"/>
        </w:rPr>
        <w:t>.00</w:t>
      </w:r>
      <w:r w:rsidRPr="002E53F2">
        <w:rPr>
          <w:rFonts w:ascii="Angsana New" w:eastAsia="MS Mincho" w:hAnsi="Angsana New" w:hint="cs"/>
          <w:sz w:val="30"/>
          <w:szCs w:val="30"/>
          <w:cs/>
        </w:rPr>
        <w:t xml:space="preserve"> ล้านบาท เพื่อใช้เป็น</w:t>
      </w:r>
      <w:r w:rsidR="00C55717" w:rsidRPr="002E53F2">
        <w:rPr>
          <w:rFonts w:ascii="Angsana New" w:eastAsia="MS Mincho" w:hAnsi="Angsana New"/>
          <w:sz w:val="30"/>
          <w:szCs w:val="30"/>
          <w:cs/>
        </w:rPr>
        <w:br/>
      </w:r>
      <w:r w:rsidRPr="002E53F2">
        <w:rPr>
          <w:rFonts w:ascii="Angsana New" w:eastAsia="MS Mincho" w:hAnsi="Angsana New" w:hint="cs"/>
          <w:sz w:val="30"/>
          <w:szCs w:val="30"/>
          <w:cs/>
        </w:rPr>
        <w:t>หลักค้ำประกัน</w:t>
      </w:r>
      <w:r w:rsidR="00520B85">
        <w:rPr>
          <w:rFonts w:ascii="Angsana New" w:eastAsia="MS Mincho" w:hAnsi="Angsana New" w:hint="cs"/>
          <w:sz w:val="30"/>
          <w:szCs w:val="30"/>
          <w:cs/>
        </w:rPr>
        <w:t>สัญญาเช่า</w:t>
      </w:r>
      <w:r w:rsidRPr="002E53F2">
        <w:rPr>
          <w:rFonts w:ascii="Angsana New" w:eastAsia="MS Mincho" w:hAnsi="Angsana New" w:hint="cs"/>
          <w:sz w:val="30"/>
          <w:szCs w:val="30"/>
          <w:cs/>
        </w:rPr>
        <w:t>ที่ดินเพื่อพัฒนาปรับปรุงสิ่งปลูกสร้าง ณ</w:t>
      </w:r>
      <w:r w:rsidRPr="002E53F2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A13D0" w:rsidRPr="002E53F2">
        <w:rPr>
          <w:rFonts w:ascii="Angsana New" w:eastAsia="MS Mincho" w:hAnsi="Angsana New" w:hint="cs"/>
          <w:sz w:val="30"/>
          <w:szCs w:val="30"/>
          <w:cs/>
        </w:rPr>
        <w:t xml:space="preserve">วันที่ </w:t>
      </w:r>
      <w:r w:rsidR="002F78C3" w:rsidRPr="002E53F2">
        <w:rPr>
          <w:rFonts w:ascii="Angsana New" w:eastAsia="MS Mincho" w:hAnsi="Angsana New"/>
          <w:sz w:val="30"/>
          <w:szCs w:val="30"/>
        </w:rPr>
        <w:t xml:space="preserve">30 </w:t>
      </w:r>
      <w:r w:rsidR="00B13ED0" w:rsidRPr="002E53F2">
        <w:rPr>
          <w:rFonts w:ascii="Angsana New" w:eastAsia="MS Mincho" w:hAnsi="Angsana New" w:hint="cs"/>
          <w:sz w:val="30"/>
          <w:szCs w:val="30"/>
          <w:cs/>
        </w:rPr>
        <w:t>กันยายน</w:t>
      </w:r>
      <w:r w:rsidR="00B13ED0" w:rsidRPr="002E53F2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A13D0" w:rsidRPr="002E53F2">
        <w:rPr>
          <w:rFonts w:ascii="Angsana New" w:eastAsia="MS Mincho" w:hAnsi="Angsana New"/>
          <w:sz w:val="30"/>
          <w:szCs w:val="30"/>
        </w:rPr>
        <w:t>256</w:t>
      </w:r>
      <w:r w:rsidR="00D0247A" w:rsidRPr="002E53F2">
        <w:rPr>
          <w:rFonts w:ascii="Angsana New" w:eastAsia="MS Mincho" w:hAnsi="Angsana New"/>
          <w:sz w:val="30"/>
          <w:szCs w:val="30"/>
        </w:rPr>
        <w:t>8</w:t>
      </w:r>
      <w:r w:rsidR="000A13D0" w:rsidRPr="002E53F2">
        <w:rPr>
          <w:rFonts w:ascii="Angsana New" w:eastAsia="MS Mincho" w:hAnsi="Angsana New"/>
          <w:sz w:val="30"/>
          <w:szCs w:val="30"/>
        </w:rPr>
        <w:t xml:space="preserve"> </w:t>
      </w:r>
      <w:r w:rsidRPr="002E53F2">
        <w:rPr>
          <w:rFonts w:ascii="Angsana New" w:eastAsia="MS Mincho" w:hAnsi="Angsana New" w:hint="cs"/>
          <w:sz w:val="30"/>
          <w:szCs w:val="30"/>
          <w:cs/>
        </w:rPr>
        <w:t>บริษัทมีภาระผูกพันจากสัญญาค้ำประกันจำนวน</w:t>
      </w:r>
      <w:r w:rsidR="00DF79FE" w:rsidRPr="002E53F2">
        <w:rPr>
          <w:rFonts w:ascii="Angsana New" w:eastAsia="MS Mincho" w:hAnsi="Angsana New" w:hint="cs"/>
          <w:sz w:val="30"/>
          <w:szCs w:val="30"/>
          <w:cs/>
        </w:rPr>
        <w:t>เงิน</w:t>
      </w:r>
      <w:r w:rsidRPr="002E53F2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B0150" w:rsidRPr="002E53F2">
        <w:rPr>
          <w:rFonts w:ascii="Angsana New" w:eastAsia="MS Mincho" w:hAnsi="Angsana New"/>
          <w:sz w:val="30"/>
          <w:szCs w:val="30"/>
        </w:rPr>
        <w:t>127</w:t>
      </w:r>
      <w:r w:rsidR="00A35088" w:rsidRPr="002E53F2">
        <w:rPr>
          <w:rFonts w:ascii="Angsana New" w:eastAsia="MS Mincho" w:hAnsi="Angsana New"/>
          <w:sz w:val="30"/>
          <w:szCs w:val="30"/>
        </w:rPr>
        <w:t>.00</w:t>
      </w:r>
      <w:r w:rsidRPr="002E53F2">
        <w:rPr>
          <w:rFonts w:ascii="Angsana New" w:eastAsia="MS Mincho" w:hAnsi="Angsana New"/>
          <w:sz w:val="30"/>
          <w:szCs w:val="30"/>
        </w:rPr>
        <w:t xml:space="preserve"> </w:t>
      </w:r>
      <w:r w:rsidRPr="002E53F2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36F90986" w14:textId="5FEC21EC" w:rsidR="00FD3795" w:rsidRPr="002E53F2" w:rsidRDefault="00FD3795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</w:p>
    <w:p w14:paraId="0AEF17A6" w14:textId="77777777" w:rsidR="00575B61" w:rsidRPr="002E53F2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2E53F2">
        <w:rPr>
          <w:rFonts w:ascii="Angsana New" w:eastAsia="MS Mincho" w:hAnsi="Angsana New"/>
          <w:i/>
          <w:iCs/>
          <w:sz w:val="30"/>
          <w:szCs w:val="30"/>
          <w:cs/>
        </w:rPr>
        <w:t>สัญญาบริการ</w:t>
      </w:r>
    </w:p>
    <w:p w14:paraId="116AF71A" w14:textId="77777777" w:rsidR="00575B61" w:rsidRPr="002E53F2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4F9651F9" w14:textId="32067BDF" w:rsidR="00575B61" w:rsidRPr="002E53F2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E53F2">
        <w:rPr>
          <w:rFonts w:ascii="Angsana New" w:eastAsia="MS Mincho" w:hAnsi="Angsana New"/>
          <w:sz w:val="30"/>
          <w:szCs w:val="30"/>
          <w:cs/>
        </w:rPr>
        <w:t>กลุ่มบริษัทได้ทำสัญญาบริการกับบริษัทในประเทศหลายแห่งเกี่ยวกับการบริการสาธารณูปโภคต่าง</w:t>
      </w:r>
      <w:r w:rsidR="00FD797B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2E53F2">
        <w:rPr>
          <w:rFonts w:ascii="Angsana New" w:eastAsia="MS Mincho" w:hAnsi="Angsana New"/>
          <w:sz w:val="30"/>
          <w:szCs w:val="30"/>
          <w:cs/>
        </w:rPr>
        <w:t xml:space="preserve">ๆ โดยมีกำหนดระยะเวลา </w:t>
      </w:r>
      <w:r w:rsidRPr="002E53F2">
        <w:rPr>
          <w:rFonts w:ascii="Angsana New" w:eastAsia="MS Mincho" w:hAnsi="Angsana New"/>
          <w:sz w:val="30"/>
          <w:szCs w:val="30"/>
        </w:rPr>
        <w:t xml:space="preserve">1 </w:t>
      </w:r>
      <w:r w:rsidRPr="002E53F2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="000D4C0B" w:rsidRPr="002E53F2">
        <w:rPr>
          <w:rFonts w:ascii="Angsana New" w:eastAsia="MS Mincho" w:hAnsi="Angsana New"/>
          <w:sz w:val="30"/>
          <w:szCs w:val="30"/>
        </w:rPr>
        <w:t>5</w:t>
      </w:r>
      <w:r w:rsidRPr="002E53F2">
        <w:rPr>
          <w:rFonts w:ascii="Angsana New" w:eastAsia="MS Mincho" w:hAnsi="Angsana New"/>
          <w:sz w:val="30"/>
          <w:szCs w:val="30"/>
        </w:rPr>
        <w:t xml:space="preserve"> </w:t>
      </w:r>
      <w:r w:rsidRPr="002E53F2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54D399C5" w14:textId="77777777" w:rsidR="00575B61" w:rsidRPr="002E53F2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</w:p>
    <w:p w14:paraId="54BEEC03" w14:textId="77777777" w:rsidR="00575B61" w:rsidRPr="002E53F2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2E53F2">
        <w:rPr>
          <w:rFonts w:ascii="Angsana New" w:eastAsia="MS Mincho" w:hAnsi="Angsana New"/>
          <w:i/>
          <w:iCs/>
          <w:sz w:val="30"/>
          <w:szCs w:val="30"/>
          <w:cs/>
        </w:rPr>
        <w:t>สัญญาบริหารโรงแรม</w:t>
      </w:r>
      <w:r w:rsidRPr="002E53F2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3B7119F0" w14:textId="77777777" w:rsidR="00575B61" w:rsidRPr="002E53F2" w:rsidRDefault="00575B6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E53F2">
        <w:rPr>
          <w:rFonts w:ascii="Angsana New" w:eastAsia="MS Mincho" w:hAnsi="Angsana New" w:hint="cs"/>
          <w:sz w:val="30"/>
          <w:szCs w:val="30"/>
          <w:cs/>
        </w:rPr>
        <w:t>บริษัทย่อยหลายแห่งได้ทำสัญญา</w:t>
      </w:r>
      <w:r w:rsidRPr="002E53F2">
        <w:rPr>
          <w:rFonts w:ascii="Angsana New" w:eastAsia="MS Mincho" w:hAnsi="Angsana New"/>
          <w:sz w:val="30"/>
          <w:szCs w:val="30"/>
          <w:cs/>
        </w:rPr>
        <w:t>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บริษัท</w:t>
      </w:r>
      <w:r w:rsidR="00FE3D51" w:rsidRPr="002E53F2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2E53F2">
        <w:rPr>
          <w:rFonts w:ascii="Angsana New" w:eastAsia="MS Mincho" w:hAnsi="Angsana New"/>
          <w:sz w:val="30"/>
          <w:szCs w:val="30"/>
          <w:cs/>
        </w:rPr>
        <w:t xml:space="preserve"> สัญญาดังกล่าวมีกำหนดระยะเวลาตั้งแต่ </w:t>
      </w:r>
      <w:r w:rsidRPr="002E53F2">
        <w:rPr>
          <w:rFonts w:ascii="Angsana New" w:eastAsia="MS Mincho" w:hAnsi="Angsana New"/>
          <w:sz w:val="30"/>
          <w:szCs w:val="30"/>
        </w:rPr>
        <w:t>10</w:t>
      </w:r>
      <w:r w:rsidRPr="002E53F2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Pr="002E53F2">
        <w:rPr>
          <w:rFonts w:ascii="Angsana New" w:eastAsia="MS Mincho" w:hAnsi="Angsana New"/>
          <w:sz w:val="30"/>
          <w:szCs w:val="30"/>
        </w:rPr>
        <w:t>20</w:t>
      </w:r>
      <w:r w:rsidRPr="002E53F2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2E53F2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</w:t>
      </w:r>
      <w:r w:rsidR="00015789" w:rsidRPr="002E53F2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2E53F2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</w:t>
      </w:r>
      <w:r w:rsidRPr="002E53F2">
        <w:rPr>
          <w:rFonts w:ascii="Angsana New" w:eastAsia="MS Mincho" w:hAnsi="Angsana New" w:hint="cs"/>
          <w:sz w:val="30"/>
          <w:szCs w:val="30"/>
          <w:cs/>
        </w:rPr>
        <w:t>า</w:t>
      </w:r>
    </w:p>
    <w:p w14:paraId="7CFCE6C6" w14:textId="77777777" w:rsidR="00902DB5" w:rsidRPr="002E53F2" w:rsidRDefault="00902DB5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679353C3" w14:textId="77777777" w:rsidR="00425E97" w:rsidRPr="002E53F2" w:rsidRDefault="00425E97" w:rsidP="002E53F2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2E53F2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สัญญาที่ปรึกษางานออกแบบ</w:t>
      </w:r>
    </w:p>
    <w:p w14:paraId="1A01551B" w14:textId="77777777" w:rsidR="00425E97" w:rsidRPr="002E53F2" w:rsidRDefault="00425E97" w:rsidP="002E53F2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</w:pPr>
    </w:p>
    <w:p w14:paraId="402AAA8D" w14:textId="77777777" w:rsidR="00425E97" w:rsidRPr="002E53F2" w:rsidRDefault="00425E97" w:rsidP="002E53F2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2E53F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="00015789" w:rsidRPr="002E53F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ย่อยหลายแห่ง</w:t>
      </w:r>
      <w:r w:rsidRPr="002E53F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ได้ทำสัญญาที่ปรึกษางานออกแบบกับบริษัทในประเ</w:t>
      </w:r>
      <w:r w:rsidR="00284A32" w:rsidRPr="002E53F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ทศ</w:t>
      </w:r>
      <w:r w:rsidRPr="002E53F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และต่างประเทศหลายแห่งเกี่ยวกับการออกแบบงานสถาปัตยกรรมสำหรับโรงแรม โดยบริษัท</w:t>
      </w:r>
      <w:r w:rsidR="00015789" w:rsidRPr="002E53F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</w:t>
      </w:r>
      <w:r w:rsidRPr="002E53F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มีภาระผูกพันที่ต้องจ่ายค่าที่ปรึกษางานออกแบบตามอัตราและระยะเวลาที่กำหนดในสัญญา</w:t>
      </w:r>
    </w:p>
    <w:p w14:paraId="3FDDB079" w14:textId="77777777" w:rsidR="00C0031A" w:rsidRPr="002E53F2" w:rsidRDefault="00C0031A" w:rsidP="002E53F2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6C7F636" w14:textId="77777777" w:rsidR="00C0031A" w:rsidRPr="002E53F2" w:rsidRDefault="00C0031A" w:rsidP="002E53F2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2E53F2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สัญญา</w:t>
      </w:r>
      <w:r w:rsidR="0036611F" w:rsidRPr="002E53F2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 xml:space="preserve">ก่อสร้าง ปรับปรุง </w:t>
      </w:r>
      <w:r w:rsidR="00110E7B" w:rsidRPr="002E53F2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และ</w:t>
      </w:r>
      <w:r w:rsidR="0036611F" w:rsidRPr="002E53F2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ตกแต่งภายในพื้นที่และอาคาร</w:t>
      </w:r>
      <w:r w:rsidR="0036611F" w:rsidRPr="002E53F2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 xml:space="preserve"> </w:t>
      </w:r>
    </w:p>
    <w:p w14:paraId="303D50CE" w14:textId="77777777" w:rsidR="00C0031A" w:rsidRPr="002E53F2" w:rsidRDefault="00C0031A" w:rsidP="002E53F2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</w:pPr>
    </w:p>
    <w:p w14:paraId="3B51CAD9" w14:textId="77777777" w:rsidR="00C0031A" w:rsidRPr="002E53F2" w:rsidRDefault="000A3EE4" w:rsidP="002E53F2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2E53F2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บริษัทย่อยหลายแห่ง</w:t>
      </w:r>
      <w:r w:rsidR="00C0031A" w:rsidRPr="002E53F2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ได้ทำสัญญา</w:t>
      </w:r>
      <w:r w:rsidR="00110E7B" w:rsidRPr="002E53F2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ก่อสร้าง</w:t>
      </w:r>
      <w:r w:rsidR="00110E7B" w:rsidRPr="002E53F2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110E7B" w:rsidRPr="002E53F2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ปรับปรุง</w:t>
      </w:r>
      <w:r w:rsidR="00110E7B" w:rsidRPr="002E53F2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110E7B" w:rsidRPr="002E53F2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และตกแต่งภายในพื้นที่และอาคาร</w:t>
      </w:r>
      <w:r w:rsidR="00110E7B" w:rsidRPr="002E53F2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C0031A" w:rsidRPr="002E53F2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กับบริษัทในประเทศหลา</w:t>
      </w:r>
      <w:r w:rsidR="00021638" w:rsidRPr="002E53F2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ย</w:t>
      </w:r>
      <w:r w:rsidR="00C0031A" w:rsidRPr="002E53F2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แห่ง</w:t>
      </w:r>
      <w:r w:rsidR="00C0031A" w:rsidRPr="002E53F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โดย</w:t>
      </w:r>
      <w:r w:rsidRPr="002E53F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</w:t>
      </w:r>
      <w:r w:rsidR="00C0031A" w:rsidRPr="002E53F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มีภาระผูกพันที่ต้องจ่าย</w:t>
      </w:r>
      <w:r w:rsidR="002A24AB" w:rsidRPr="002E53F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ค่าบริการ</w:t>
      </w:r>
      <w:r w:rsidR="00C0031A" w:rsidRPr="002E53F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ตามอัตราและระยะเวลาที่กำหนดในสัญญา</w:t>
      </w:r>
    </w:p>
    <w:p w14:paraId="0B32A76D" w14:textId="7F0AFA1A" w:rsidR="002663A7" w:rsidRPr="002E53F2" w:rsidRDefault="002663A7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2E53F2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หนี้สินที่อาจเกิดขึ้น</w:t>
      </w:r>
    </w:p>
    <w:p w14:paraId="1430830A" w14:textId="77777777" w:rsidR="00E15BD0" w:rsidRPr="002E53F2" w:rsidRDefault="00E15BD0" w:rsidP="002D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3A9AD9" w14:textId="505B3943" w:rsidR="00E15BD0" w:rsidRPr="00146B9D" w:rsidRDefault="00024ED0" w:rsidP="00024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146B9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3A4358" w:rsidRPr="00146B9D">
        <w:rPr>
          <w:rFonts w:ascii="Angsana New" w:hAnsi="Angsana New"/>
          <w:spacing w:val="-2"/>
          <w:sz w:val="30"/>
          <w:szCs w:val="30"/>
        </w:rPr>
        <w:t>30</w:t>
      </w:r>
      <w:r w:rsidRPr="00146B9D">
        <w:rPr>
          <w:rFonts w:ascii="Angsana New" w:hAnsi="Angsana New"/>
          <w:spacing w:val="-2"/>
          <w:sz w:val="30"/>
          <w:szCs w:val="30"/>
        </w:rPr>
        <w:t xml:space="preserve"> </w:t>
      </w:r>
      <w:r w:rsidRPr="00146B9D">
        <w:rPr>
          <w:rFonts w:ascii="Angsana New" w:hAnsi="Angsana New"/>
          <w:spacing w:val="-2"/>
          <w:sz w:val="30"/>
          <w:szCs w:val="30"/>
          <w:cs/>
        </w:rPr>
        <w:t xml:space="preserve">กันยายน </w:t>
      </w:r>
      <w:r w:rsidRPr="00146B9D">
        <w:rPr>
          <w:rFonts w:ascii="Angsana New" w:hAnsi="Angsana New"/>
          <w:spacing w:val="-2"/>
          <w:sz w:val="30"/>
          <w:szCs w:val="30"/>
        </w:rPr>
        <w:t xml:space="preserve">2568 </w:t>
      </w:r>
      <w:r w:rsidRPr="00146B9D">
        <w:rPr>
          <w:rFonts w:ascii="Angsana New" w:hAnsi="Angsana New"/>
          <w:spacing w:val="-2"/>
          <w:sz w:val="30"/>
          <w:szCs w:val="30"/>
          <w:cs/>
        </w:rPr>
        <w:t xml:space="preserve">บริษัทมีหนี้สินที่อาจเกิดขึ้นจากการทำสัญญาให้การสนับสนุนแก่กิจการร่วมค้าหลายแห่ง ในการทำสัญญาสินเชื่อหลายฉบับกับสถาบันการเงินเป็นวงเงินจำนวน </w:t>
      </w:r>
      <w:r w:rsidRPr="00146B9D">
        <w:rPr>
          <w:rFonts w:ascii="Angsana New" w:hAnsi="Angsana New"/>
          <w:spacing w:val="-2"/>
          <w:sz w:val="30"/>
          <w:szCs w:val="30"/>
        </w:rPr>
        <w:t xml:space="preserve">208 </w:t>
      </w:r>
      <w:r w:rsidRPr="00146B9D">
        <w:rPr>
          <w:rFonts w:ascii="Angsana New" w:hAnsi="Angsana New"/>
          <w:spacing w:val="-2"/>
          <w:sz w:val="30"/>
          <w:szCs w:val="30"/>
          <w:cs/>
        </w:rPr>
        <w:t xml:space="preserve">ล้านเหรียญสหรัฐ หรือเทียบเท่า </w:t>
      </w:r>
      <w:r w:rsidRPr="00146B9D">
        <w:rPr>
          <w:rFonts w:ascii="Angsana New" w:hAnsi="Angsana New"/>
          <w:spacing w:val="-2"/>
          <w:sz w:val="30"/>
          <w:szCs w:val="30"/>
        </w:rPr>
        <w:t xml:space="preserve">7,904 </w:t>
      </w:r>
      <w:r w:rsidRPr="00146B9D">
        <w:rPr>
          <w:rFonts w:ascii="Angsana New" w:hAnsi="Angsana New"/>
          <w:spacing w:val="-2"/>
          <w:sz w:val="30"/>
          <w:szCs w:val="30"/>
          <w:cs/>
        </w:rPr>
        <w:t xml:space="preserve">ล้านบาท และ วงเงินจำนวน </w:t>
      </w:r>
      <w:r w:rsidRPr="00146B9D">
        <w:rPr>
          <w:rFonts w:ascii="Angsana New" w:hAnsi="Angsana New"/>
          <w:spacing w:val="-2"/>
          <w:sz w:val="30"/>
          <w:szCs w:val="30"/>
        </w:rPr>
        <w:t xml:space="preserve">2,000 </w:t>
      </w:r>
      <w:r w:rsidRPr="00146B9D">
        <w:rPr>
          <w:rFonts w:ascii="Angsana New" w:hAnsi="Angsana New"/>
          <w:spacing w:val="-2"/>
          <w:sz w:val="30"/>
          <w:szCs w:val="30"/>
          <w:cs/>
        </w:rPr>
        <w:t>ล้านบาท ทั้งนี้ เป็นไปตามเงื่อนไขที่กำหนดในสัญญา</w:t>
      </w:r>
      <w:r w:rsidR="00E15BD0" w:rsidRPr="00146B9D">
        <w:rPr>
          <w:rFonts w:ascii="Angsana New" w:hAnsi="Angsana New" w:hint="cs"/>
          <w:spacing w:val="-2"/>
          <w:sz w:val="30"/>
          <w:szCs w:val="30"/>
          <w:cs/>
        </w:rPr>
        <w:t>สัญญา</w:t>
      </w:r>
    </w:p>
    <w:p w14:paraId="74C54863" w14:textId="77777777" w:rsidR="006F097F" w:rsidRPr="002E53F2" w:rsidRDefault="006F097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B4C6B3" w14:textId="1DB3E2EA" w:rsidR="00670143" w:rsidRPr="002E53F2" w:rsidRDefault="11E0AC14" w:rsidP="002E5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2E53F2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7F95077" w14:textId="453787C9" w:rsidR="0013047A" w:rsidRDefault="0013047A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</w:p>
    <w:p w14:paraId="2177BB2A" w14:textId="7E2EDE23" w:rsidR="006F097F" w:rsidRPr="006F097F" w:rsidRDefault="006F097F" w:rsidP="006F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097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F097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20</w:t>
      </w:r>
      <w:r w:rsidRPr="006F097F">
        <w:rPr>
          <w:rFonts w:ascii="Angsana New" w:hAnsi="Angsana New"/>
          <w:sz w:val="30"/>
          <w:szCs w:val="30"/>
          <w:cs/>
        </w:rPr>
        <w:t xml:space="preserve"> </w:t>
      </w:r>
      <w:r w:rsidRPr="006F097F">
        <w:rPr>
          <w:rFonts w:ascii="Angsana New" w:hAnsi="Angsana New" w:hint="cs"/>
          <w:sz w:val="30"/>
          <w:szCs w:val="30"/>
          <w:cs/>
        </w:rPr>
        <w:t>ตุลาคม</w:t>
      </w:r>
      <w:r w:rsidRPr="006F097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6F097F">
        <w:rPr>
          <w:rFonts w:ascii="Angsana New" w:hAnsi="Angsana New"/>
          <w:sz w:val="30"/>
          <w:szCs w:val="30"/>
          <w:cs/>
        </w:rPr>
        <w:t xml:space="preserve"> </w:t>
      </w:r>
      <w:r w:rsidRPr="006F097F">
        <w:rPr>
          <w:rFonts w:ascii="Angsana New" w:hAnsi="Angsana New" w:hint="cs"/>
          <w:sz w:val="30"/>
          <w:szCs w:val="30"/>
          <w:cs/>
        </w:rPr>
        <w:t>บริษัทมีหนี้สินที่อาจเกิดขึ้นจากการทำสัญญาให้การสนับสนุนแก่กิจการร่วมค้าหลายแห่งในการทำสัญญาสินเชื่อประเภทวงเงินสินเชื่อระยะสั้นกับสถาบันการเงินจำนวน</w:t>
      </w:r>
      <w:r w:rsidRPr="006F097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600</w:t>
      </w:r>
      <w:r w:rsidRPr="006F097F">
        <w:rPr>
          <w:rFonts w:ascii="Angsana New" w:hAnsi="Angsana New"/>
          <w:sz w:val="30"/>
          <w:szCs w:val="30"/>
          <w:cs/>
        </w:rPr>
        <w:t xml:space="preserve"> </w:t>
      </w:r>
      <w:r w:rsidRPr="006F097F">
        <w:rPr>
          <w:rFonts w:ascii="Angsana New" w:hAnsi="Angsana New" w:hint="cs"/>
          <w:sz w:val="30"/>
          <w:szCs w:val="30"/>
          <w:cs/>
        </w:rPr>
        <w:t>ล้านบาท</w:t>
      </w:r>
      <w:r w:rsidRPr="006F097F">
        <w:rPr>
          <w:rFonts w:ascii="Angsana New" w:hAnsi="Angsana New"/>
          <w:sz w:val="30"/>
          <w:szCs w:val="30"/>
          <w:cs/>
        </w:rPr>
        <w:t xml:space="preserve"> </w:t>
      </w:r>
      <w:r w:rsidRPr="006F097F">
        <w:rPr>
          <w:rFonts w:ascii="Angsana New" w:hAnsi="Angsana New" w:hint="cs"/>
          <w:sz w:val="30"/>
          <w:szCs w:val="30"/>
          <w:cs/>
        </w:rPr>
        <w:t>ทั้งนี้</w:t>
      </w:r>
      <w:r w:rsidRPr="006F097F">
        <w:rPr>
          <w:rFonts w:ascii="Angsana New" w:hAnsi="Angsana New"/>
          <w:sz w:val="30"/>
          <w:szCs w:val="30"/>
          <w:cs/>
        </w:rPr>
        <w:t xml:space="preserve"> </w:t>
      </w:r>
      <w:r w:rsidRPr="006F097F">
        <w:rPr>
          <w:rFonts w:ascii="Angsana New" w:hAnsi="Angsana New" w:hint="cs"/>
          <w:sz w:val="30"/>
          <w:szCs w:val="30"/>
          <w:cs/>
        </w:rPr>
        <w:t>เป็นไปตามเงื่อนไขที่กำหนดในสัญญา</w:t>
      </w:r>
    </w:p>
    <w:sectPr w:rsidR="006F097F" w:rsidRPr="006F097F" w:rsidSect="00360081">
      <w:headerReference w:type="default" r:id="rId23"/>
      <w:headerReference w:type="first" r:id="rId24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AB567" w14:textId="77777777" w:rsidR="00D23C1A" w:rsidRDefault="00D23C1A">
      <w:r>
        <w:separator/>
      </w:r>
    </w:p>
  </w:endnote>
  <w:endnote w:type="continuationSeparator" w:id="0">
    <w:p w14:paraId="10EDAD95" w14:textId="77777777" w:rsidR="00D23C1A" w:rsidRDefault="00D23C1A">
      <w:r>
        <w:continuationSeparator/>
      </w:r>
    </w:p>
  </w:endnote>
  <w:endnote w:type="continuationNotice" w:id="1">
    <w:p w14:paraId="7EFE65D5" w14:textId="77777777" w:rsidR="00D23C1A" w:rsidRDefault="00D23C1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B0856" w14:textId="77777777" w:rsidR="00133232" w:rsidRPr="00305593" w:rsidRDefault="00133232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B17D87">
      <w:rPr>
        <w:rStyle w:val="PageNumber"/>
        <w:rFonts w:ascii="Angsana New" w:hAnsi="Angsana New"/>
        <w:noProof/>
        <w:sz w:val="30"/>
        <w:szCs w:val="30"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1BB8ADB" w14:textId="77777777" w:rsidR="00133232" w:rsidRPr="002D3586" w:rsidRDefault="00133232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4CF68" w14:textId="072B064D" w:rsidR="001506B2" w:rsidRPr="001B4300" w:rsidRDefault="001506B2">
    <w:pPr>
      <w:pStyle w:val="Footer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1</w:t>
    </w:r>
    <w:r w:rsidR="00AD2B66">
      <w:rPr>
        <w:rFonts w:asciiTheme="majorBidi" w:hAnsiTheme="majorBidi" w:cstheme="majorBidi"/>
        <w:sz w:val="30"/>
        <w:szCs w:val="30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0897A" w14:textId="77777777" w:rsidR="0078349B" w:rsidRPr="00CE24D0" w:rsidRDefault="0078349B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281705E2" w14:textId="77777777" w:rsidR="0078349B" w:rsidRPr="00AC7B7C" w:rsidRDefault="0078349B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FDF42" w14:textId="63D43187" w:rsidR="0078349B" w:rsidRPr="007916B1" w:rsidRDefault="0078349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="00B17D87" w:rsidRPr="00B17D87">
      <w:rPr>
        <w:rStyle w:val="PageNumber"/>
        <w:rFonts w:ascii="Angsana New" w:hAnsi="Angsana New"/>
        <w:noProof/>
        <w:sz w:val="30"/>
        <w:szCs w:val="30"/>
      </w:rPr>
      <w:t>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C4A7CA" w14:textId="77777777" w:rsidR="0078349B" w:rsidRPr="002F7024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5A8B1" w14:textId="77777777" w:rsidR="00D23C1A" w:rsidRDefault="00D23C1A">
      <w:r>
        <w:separator/>
      </w:r>
    </w:p>
  </w:footnote>
  <w:footnote w:type="continuationSeparator" w:id="0">
    <w:p w14:paraId="166F1BAA" w14:textId="77777777" w:rsidR="00D23C1A" w:rsidRDefault="00D23C1A">
      <w:r>
        <w:continuationSeparator/>
      </w:r>
    </w:p>
  </w:footnote>
  <w:footnote w:type="continuationNotice" w:id="1">
    <w:p w14:paraId="6F28D4CC" w14:textId="77777777" w:rsidR="00D23C1A" w:rsidRDefault="00D23C1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8FCCD" w14:textId="77777777" w:rsidR="0040032D" w:rsidRPr="00BA2BC9" w:rsidRDefault="0040032D" w:rsidP="004003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>แอส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เสท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 xml:space="preserve"> 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เวิ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>รด์ คอร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์ป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 xml:space="preserve">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C06F866" w14:textId="77777777" w:rsidR="0040032D" w:rsidRDefault="0040032D" w:rsidP="004003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7274362C" w14:textId="2F42C09A" w:rsidR="0040032D" w:rsidRPr="008D22B2" w:rsidRDefault="0040032D" w:rsidP="004003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101C33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FE5A8A" w:rsidRPr="00FE5A8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เก้าเดือนสิ้นสุดวันที่</w:t>
    </w:r>
    <w:r w:rsidR="00FE5A8A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="00FE5A8A" w:rsidRPr="00FE5A8A">
      <w:rPr>
        <w:rFonts w:ascii="Angsana New" w:hAnsi="Angsana New" w:cs="Angsana New"/>
        <w:sz w:val="32"/>
        <w:szCs w:val="32"/>
        <w:lang w:bidi="th-TH"/>
      </w:rPr>
      <w:t>30</w:t>
    </w:r>
    <w:r w:rsidR="00FE5A8A" w:rsidRPr="00FE5A8A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FE5A8A" w:rsidRPr="00FE5A8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="00FE5A8A" w:rsidRPr="00FE5A8A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101C33" w:rsidRPr="003E3507">
      <w:rPr>
        <w:rFonts w:ascii="Angsana New" w:hAnsi="Angsana New" w:cs="Angsana New"/>
        <w:sz w:val="32"/>
        <w:szCs w:val="32"/>
        <w:lang w:bidi="th-TH"/>
      </w:rPr>
      <w:t>2568</w:t>
    </w:r>
    <w:r w:rsidR="00101C33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1B4300">
      <w:rPr>
        <w:rFonts w:ascii="Angsana New" w:hAnsi="Angsana New" w:cs="Angsana New" w:hint="cs"/>
        <w:b w:val="0"/>
        <w:bCs/>
        <w:sz w:val="32"/>
        <w:szCs w:val="32"/>
        <w:cs/>
      </w:rPr>
      <w:t>(</w:t>
    </w: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6F4F1D02" w14:textId="77777777" w:rsidR="0040032D" w:rsidRPr="008D22B2" w:rsidRDefault="0040032D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90FA2" w14:textId="77777777" w:rsidR="005926CD" w:rsidRPr="00BA2BC9" w:rsidRDefault="005926CD" w:rsidP="005926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>แอส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เสท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 xml:space="preserve"> 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เวิ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>รด์ คอร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์ป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 xml:space="preserve">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3F9A42E" w14:textId="77777777" w:rsidR="005926CD" w:rsidRDefault="005926CD" w:rsidP="005926C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B1C2286" w14:textId="0D434FDC" w:rsidR="005926CD" w:rsidRPr="008D22B2" w:rsidRDefault="005926CD" w:rsidP="005926C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3E3507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FE5A8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3E3507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="003E3507" w:rsidRPr="003E350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3E3507" w:rsidRPr="003E3507">
      <w:rPr>
        <w:rFonts w:ascii="Angsana New" w:hAnsi="Angsana New" w:cs="Angsana New"/>
        <w:sz w:val="32"/>
        <w:szCs w:val="32"/>
        <w:lang w:val="en-US" w:bidi="th-TH"/>
      </w:rPr>
      <w:t>30</w:t>
    </w:r>
    <w:r w:rsidR="003E3507" w:rsidRPr="003E3507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="00FE5A8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="003E3507" w:rsidRPr="003E3507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3E3507" w:rsidRPr="003E3507">
      <w:rPr>
        <w:rFonts w:ascii="Angsana New" w:hAnsi="Angsana New" w:cs="Angsana New"/>
        <w:sz w:val="32"/>
        <w:szCs w:val="32"/>
        <w:lang w:bidi="th-TH"/>
      </w:rPr>
      <w:t>2568</w:t>
    </w:r>
    <w:r w:rsidR="003E3507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1B4300">
      <w:rPr>
        <w:rFonts w:ascii="Angsana New" w:hAnsi="Angsana New" w:cs="Angsana New" w:hint="cs"/>
        <w:b w:val="0"/>
        <w:bCs/>
        <w:sz w:val="32"/>
        <w:szCs w:val="32"/>
        <w:cs/>
      </w:rPr>
      <w:t>(</w:t>
    </w: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21652FCB" w14:textId="77777777" w:rsidR="005926CD" w:rsidRPr="008D22B2" w:rsidRDefault="005926CD" w:rsidP="005926C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CFD35" w14:textId="77777777" w:rsidR="00C15066" w:rsidRPr="00BA2BC9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>แอส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เสท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 xml:space="preserve"> 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เวิ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>รด์ คอร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์ป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 xml:space="preserve">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1BAC81A" w14:textId="77777777" w:rsidR="00C15066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7E41744" w14:textId="2C24F325" w:rsidR="00646FB9" w:rsidRPr="008D22B2" w:rsidRDefault="00646FB9" w:rsidP="00646FB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</w:t>
    </w:r>
    <w:r w:rsidR="0017431A"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</w:t>
    </w:r>
    <w:r w:rsidR="0017431A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27518E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17431A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="0017431A" w:rsidRPr="003E350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17431A" w:rsidRPr="003E3507">
      <w:rPr>
        <w:rFonts w:ascii="Angsana New" w:hAnsi="Angsana New" w:cs="Angsana New"/>
        <w:sz w:val="32"/>
        <w:szCs w:val="32"/>
        <w:lang w:val="en-US" w:bidi="th-TH"/>
      </w:rPr>
      <w:t>30</w:t>
    </w:r>
    <w:r w:rsidR="0017431A" w:rsidRPr="003E3507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="0027518E" w:rsidRPr="0027518E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="0027518E" w:rsidRPr="0027518E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17431A" w:rsidRPr="003E3507">
      <w:rPr>
        <w:rFonts w:ascii="Angsana New" w:hAnsi="Angsana New" w:cs="Angsana New"/>
        <w:sz w:val="32"/>
        <w:szCs w:val="32"/>
        <w:lang w:bidi="th-TH"/>
      </w:rPr>
      <w:t>2568</w:t>
    </w:r>
    <w:r w:rsidR="0017431A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5EB392BD" w14:textId="77777777" w:rsidR="0078349B" w:rsidRPr="00333087" w:rsidRDefault="0078349B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90A90" w14:textId="77777777" w:rsidR="008323B8" w:rsidRPr="00BA2BC9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>แอส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เสท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 xml:space="preserve"> 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เวิ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>รด์ คอร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์ป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 xml:space="preserve">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D471C37" w14:textId="77777777" w:rsidR="008323B8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45D5FD9" w14:textId="4D959C66" w:rsidR="00646FB9" w:rsidRPr="008D22B2" w:rsidRDefault="00646FB9" w:rsidP="00646FB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DB52C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="00612D5B" w:rsidRPr="003E350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12D5B" w:rsidRPr="003E3507">
      <w:rPr>
        <w:rFonts w:ascii="Angsana New" w:hAnsi="Angsana New" w:cs="Angsana New"/>
        <w:sz w:val="32"/>
        <w:szCs w:val="32"/>
        <w:lang w:val="en-US" w:bidi="th-TH"/>
      </w:rPr>
      <w:t>30</w:t>
    </w:r>
    <w:r w:rsidR="00612D5B" w:rsidRPr="003E3507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="00DB52C3" w:rsidRPr="00DB52C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="00DB52C3" w:rsidRPr="00DB52C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12D5B" w:rsidRPr="003E3507">
      <w:rPr>
        <w:rFonts w:ascii="Angsana New" w:hAnsi="Angsana New" w:cs="Angsana New"/>
        <w:sz w:val="32"/>
        <w:szCs w:val="32"/>
        <w:lang w:bidi="th-TH"/>
      </w:rPr>
      <w:t>2568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06E45EA6" w14:textId="77777777" w:rsidR="0078349B" w:rsidRDefault="0078349B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50E2C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>แอส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เสท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 xml:space="preserve"> 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เวิ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>รด์ คอร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์ป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 xml:space="preserve">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53D676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680D715" w14:textId="6DBBC7C1" w:rsidR="008F0F83" w:rsidRPr="008D22B2" w:rsidRDefault="008F0F83" w:rsidP="008F0F83">
    <w:pPr>
      <w:pStyle w:val="acctmainheading"/>
      <w:spacing w:after="0" w:line="240" w:lineRule="atLeast"/>
      <w:ind w:firstLine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DB52C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="00612D5B" w:rsidRPr="003E350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12D5B" w:rsidRPr="003E3507">
      <w:rPr>
        <w:rFonts w:ascii="Angsana New" w:hAnsi="Angsana New" w:cs="Angsana New"/>
        <w:sz w:val="32"/>
        <w:szCs w:val="32"/>
        <w:lang w:val="en-US" w:bidi="th-TH"/>
      </w:rPr>
      <w:t>30</w:t>
    </w:r>
    <w:r w:rsidR="00612D5B" w:rsidRPr="003E3507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="00DB52C3" w:rsidRPr="00DB52C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="00DB52C3" w:rsidRPr="00DB52C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12D5B" w:rsidRPr="003E3507">
      <w:rPr>
        <w:rFonts w:ascii="Angsana New" w:hAnsi="Angsana New" w:cs="Angsana New"/>
        <w:sz w:val="32"/>
        <w:szCs w:val="32"/>
        <w:lang w:bidi="th-TH"/>
      </w:rPr>
      <w:t>2568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30BEDDE3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68486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>แอส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เสท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 xml:space="preserve"> 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เวิ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>รด์ คอร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์ป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 xml:space="preserve">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496CE84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D32E0FF" w14:textId="54A5E280" w:rsidR="00646FB9" w:rsidRPr="008D22B2" w:rsidRDefault="00646FB9" w:rsidP="00646FB9">
    <w:pPr>
      <w:pStyle w:val="acctmainheading"/>
      <w:spacing w:after="0" w:line="240" w:lineRule="atLeast"/>
      <w:ind w:firstLine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DB52C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="00612D5B" w:rsidRPr="003E350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12D5B" w:rsidRPr="003E3507">
      <w:rPr>
        <w:rFonts w:ascii="Angsana New" w:hAnsi="Angsana New" w:cs="Angsana New"/>
        <w:sz w:val="32"/>
        <w:szCs w:val="32"/>
        <w:lang w:val="en-US" w:bidi="th-TH"/>
      </w:rPr>
      <w:t>30</w:t>
    </w:r>
    <w:r w:rsidR="00612D5B" w:rsidRPr="003E3507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="00DB52C3" w:rsidRPr="00DB52C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="00DB52C3" w:rsidRPr="00DB52C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12D5B" w:rsidRPr="003E3507">
      <w:rPr>
        <w:rFonts w:ascii="Angsana New" w:hAnsi="Angsana New" w:cs="Angsana New"/>
        <w:sz w:val="32"/>
        <w:szCs w:val="32"/>
        <w:lang w:bidi="th-TH"/>
      </w:rPr>
      <w:t>2568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1C53277F" w14:textId="77777777" w:rsidR="00C81CA6" w:rsidRPr="00333087" w:rsidRDefault="00C81CA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3DD2B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>แอส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เสท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 xml:space="preserve"> 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เวิ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>รด์ คอร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์ป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 xml:space="preserve">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758988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133B036" w14:textId="2FD03A23" w:rsidR="008F0F83" w:rsidRPr="008D22B2" w:rsidRDefault="008F0F83" w:rsidP="008F0F8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A7725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="00612D5B" w:rsidRPr="003E350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12D5B" w:rsidRPr="003E3507">
      <w:rPr>
        <w:rFonts w:ascii="Angsana New" w:hAnsi="Angsana New" w:cs="Angsana New"/>
        <w:sz w:val="32"/>
        <w:szCs w:val="32"/>
        <w:lang w:val="en-US" w:bidi="th-TH"/>
      </w:rPr>
      <w:t>30</w:t>
    </w:r>
    <w:r w:rsidR="00612D5B" w:rsidRPr="003E3507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="00A77254" w:rsidRPr="00A7725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="00A77254" w:rsidRPr="00A7725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12D5B" w:rsidRPr="003E3507">
      <w:rPr>
        <w:rFonts w:ascii="Angsana New" w:hAnsi="Angsana New" w:cs="Angsana New"/>
        <w:sz w:val="32"/>
        <w:szCs w:val="32"/>
        <w:lang w:bidi="th-TH"/>
      </w:rPr>
      <w:t>2568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44E0919E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6AA2E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>แอส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เสท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 xml:space="preserve"> 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เวิ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>รด์ คอร</w:t>
    </w:r>
    <w:proofErr w:type="spellStart"/>
    <w:r w:rsidRPr="00BA2BC9">
      <w:rPr>
        <w:rFonts w:ascii="Angsana New" w:hAnsi="Angsana New" w:hint="cs"/>
        <w:b/>
        <w:bCs/>
        <w:sz w:val="32"/>
        <w:szCs w:val="32"/>
        <w:cs/>
      </w:rPr>
      <w:t>์ป</w:t>
    </w:r>
    <w:proofErr w:type="spellEnd"/>
    <w:r w:rsidRPr="00BA2BC9">
      <w:rPr>
        <w:rFonts w:ascii="Angsana New" w:hAnsi="Angsana New" w:hint="cs"/>
        <w:b/>
        <w:bCs/>
        <w:sz w:val="32"/>
        <w:szCs w:val="32"/>
        <w:cs/>
      </w:rPr>
      <w:t xml:space="preserve">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28B6739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47FC589" w14:textId="6A84E8D2" w:rsidR="00C81CA6" w:rsidRDefault="000A07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  <w:r w:rsidRPr="000A071F">
      <w:rPr>
        <w:rFonts w:ascii="Angsana New" w:hAnsi="Angsana New" w:hint="cs"/>
        <w:bCs/>
        <w:sz w:val="32"/>
        <w:szCs w:val="32"/>
        <w:cs/>
        <w:lang w:val="en-GB"/>
      </w:rPr>
      <w:t>สำหรับงวดสามเดือน</w:t>
    </w:r>
    <w:r w:rsidR="00612D5B" w:rsidRPr="003E3507">
      <w:rPr>
        <w:rFonts w:ascii="Angsana New" w:hAnsi="Angsana New" w:hint="cs"/>
        <w:bCs/>
        <w:sz w:val="32"/>
        <w:szCs w:val="32"/>
        <w:cs/>
      </w:rPr>
      <w:t>และ</w:t>
    </w:r>
    <w:r w:rsidR="00A77254">
      <w:rPr>
        <w:rFonts w:ascii="Angsana New" w:hAnsi="Angsana New" w:hint="cs"/>
        <w:bCs/>
        <w:sz w:val="32"/>
        <w:szCs w:val="32"/>
        <w:cs/>
      </w:rPr>
      <w:t>เก้า</w:t>
    </w:r>
    <w:r w:rsidR="00612D5B" w:rsidRPr="003E3507">
      <w:rPr>
        <w:rFonts w:ascii="Angsana New" w:hAnsi="Angsana New" w:hint="cs"/>
        <w:bCs/>
        <w:sz w:val="32"/>
        <w:szCs w:val="32"/>
        <w:cs/>
      </w:rPr>
      <w:t>เดือนสิ้นสุด</w:t>
    </w:r>
    <w:r w:rsidR="00612D5B" w:rsidRPr="003E3507">
      <w:rPr>
        <w:rFonts w:ascii="Angsana New" w:hAnsi="Angsana New" w:hint="cs"/>
        <w:b/>
        <w:bCs/>
        <w:sz w:val="32"/>
        <w:szCs w:val="32"/>
        <w:cs/>
      </w:rPr>
      <w:t>วันที่</w:t>
    </w:r>
    <w:r w:rsidR="00612D5B" w:rsidRPr="00612D5B">
      <w:rPr>
        <w:rFonts w:ascii="Angsana New" w:hAnsi="Angsana New"/>
        <w:b/>
        <w:bCs/>
        <w:sz w:val="32"/>
        <w:szCs w:val="32"/>
        <w:cs/>
      </w:rPr>
      <w:t xml:space="preserve"> </w:t>
    </w:r>
    <w:r w:rsidR="00612D5B" w:rsidRPr="00612D5B">
      <w:rPr>
        <w:rFonts w:ascii="Angsana New" w:hAnsi="Angsana New"/>
        <w:b/>
        <w:bCs/>
        <w:sz w:val="32"/>
        <w:szCs w:val="32"/>
      </w:rPr>
      <w:t>30</w:t>
    </w:r>
    <w:r w:rsidR="00612D5B" w:rsidRPr="003E3507">
      <w:rPr>
        <w:rFonts w:ascii="Angsana New" w:hAnsi="Angsana New"/>
        <w:b/>
        <w:bCs/>
        <w:sz w:val="32"/>
        <w:szCs w:val="32"/>
      </w:rPr>
      <w:t xml:space="preserve"> </w:t>
    </w:r>
    <w:r w:rsidR="00A77254" w:rsidRPr="00A77254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A77254" w:rsidRPr="00A77254">
      <w:rPr>
        <w:rFonts w:ascii="Angsana New" w:hAnsi="Angsana New"/>
        <w:b/>
        <w:bCs/>
        <w:sz w:val="32"/>
        <w:szCs w:val="32"/>
        <w:cs/>
      </w:rPr>
      <w:t xml:space="preserve"> </w:t>
    </w:r>
    <w:r w:rsidR="00612D5B" w:rsidRPr="00612D5B">
      <w:rPr>
        <w:rFonts w:ascii="Angsana New" w:hAnsi="Angsana New"/>
        <w:b/>
        <w:bCs/>
        <w:sz w:val="32"/>
        <w:szCs w:val="32"/>
      </w:rPr>
      <w:t>2568</w:t>
    </w:r>
    <w:r w:rsidR="00612D5B" w:rsidRPr="003E3507">
      <w:rPr>
        <w:rFonts w:ascii="Angsana New" w:hAnsi="Angsana New" w:hint="cs"/>
        <w:bCs/>
        <w:sz w:val="32"/>
        <w:szCs w:val="32"/>
        <w:cs/>
      </w:rPr>
      <w:t xml:space="preserve"> </w:t>
    </w:r>
    <w:r w:rsidRPr="000A071F">
      <w:rPr>
        <w:rFonts w:ascii="Angsana New" w:hAnsi="Angsana New"/>
        <w:bCs/>
        <w:sz w:val="32"/>
        <w:szCs w:val="32"/>
        <w:cs/>
        <w:lang w:val="en-GB"/>
      </w:rPr>
      <w:t>(</w:t>
    </w:r>
    <w:r w:rsidRPr="000A071F">
      <w:rPr>
        <w:rFonts w:ascii="Angsana New" w:hAnsi="Angsana New" w:hint="cs"/>
        <w:bCs/>
        <w:sz w:val="32"/>
        <w:szCs w:val="32"/>
        <w:cs/>
        <w:lang w:val="en-GB"/>
      </w:rPr>
      <w:t>ไม่ได้ตรวจสอบ</w:t>
    </w:r>
    <w:r w:rsidRPr="000A071F">
      <w:rPr>
        <w:rFonts w:ascii="Angsana New" w:hAnsi="Angsana New"/>
        <w:bCs/>
        <w:sz w:val="32"/>
        <w:szCs w:val="32"/>
        <w:cs/>
        <w:lang w:val="en-GB"/>
      </w:rPr>
      <w:t>)</w:t>
    </w:r>
  </w:p>
  <w:p w14:paraId="7550828D" w14:textId="77777777" w:rsidR="000A071F" w:rsidRPr="00333087" w:rsidRDefault="000A07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735CC7"/>
    <w:multiLevelType w:val="hybridMultilevel"/>
    <w:tmpl w:val="143CC002"/>
    <w:lvl w:ilvl="0" w:tplc="35F0A86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B36E072A">
      <w:start w:val="1"/>
      <w:numFmt w:val="lowerLetter"/>
      <w:lvlText w:val="(%2)"/>
      <w:lvlJc w:val="left"/>
      <w:pPr>
        <w:ind w:left="1665" w:hanging="585"/>
      </w:pPr>
      <w:rPr>
        <w:rFonts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B2447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  <w:rPr>
        <w:rFonts w:ascii="Angsana New" w:eastAsia="MS Mincho" w:hAnsi="Angsana New" w:cs="Angsana New"/>
        <w:sz w:val="30"/>
        <w:szCs w:val="30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BF0946"/>
    <w:multiLevelType w:val="hybridMultilevel"/>
    <w:tmpl w:val="97D8C82A"/>
    <w:lvl w:ilvl="0" w:tplc="DC36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E6209D"/>
    <w:multiLevelType w:val="hybridMultilevel"/>
    <w:tmpl w:val="C57840E6"/>
    <w:lvl w:ilvl="0" w:tplc="DBC0E2D2">
      <w:start w:val="7"/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7852F8F"/>
    <w:multiLevelType w:val="hybridMultilevel"/>
    <w:tmpl w:val="794A8A02"/>
    <w:lvl w:ilvl="0" w:tplc="F9305A4C">
      <w:start w:val="1"/>
      <w:numFmt w:val="decimal"/>
      <w:lvlText w:val="%1."/>
      <w:lvlJc w:val="left"/>
      <w:pPr>
        <w:ind w:left="1020" w:hanging="360"/>
      </w:pPr>
    </w:lvl>
    <w:lvl w:ilvl="1" w:tplc="71067A04">
      <w:start w:val="1"/>
      <w:numFmt w:val="decimal"/>
      <w:lvlText w:val="%2."/>
      <w:lvlJc w:val="left"/>
      <w:pPr>
        <w:ind w:left="1020" w:hanging="360"/>
      </w:pPr>
    </w:lvl>
    <w:lvl w:ilvl="2" w:tplc="69E6066C">
      <w:start w:val="1"/>
      <w:numFmt w:val="decimal"/>
      <w:lvlText w:val="%3."/>
      <w:lvlJc w:val="left"/>
      <w:pPr>
        <w:ind w:left="1020" w:hanging="360"/>
      </w:pPr>
    </w:lvl>
    <w:lvl w:ilvl="3" w:tplc="DEA4D726">
      <w:start w:val="1"/>
      <w:numFmt w:val="decimal"/>
      <w:lvlText w:val="%4."/>
      <w:lvlJc w:val="left"/>
      <w:pPr>
        <w:ind w:left="1020" w:hanging="360"/>
      </w:pPr>
    </w:lvl>
    <w:lvl w:ilvl="4" w:tplc="6F905AEA">
      <w:start w:val="1"/>
      <w:numFmt w:val="decimal"/>
      <w:lvlText w:val="%5."/>
      <w:lvlJc w:val="left"/>
      <w:pPr>
        <w:ind w:left="1020" w:hanging="360"/>
      </w:pPr>
    </w:lvl>
    <w:lvl w:ilvl="5" w:tplc="5FA83472">
      <w:start w:val="1"/>
      <w:numFmt w:val="decimal"/>
      <w:lvlText w:val="%6."/>
      <w:lvlJc w:val="left"/>
      <w:pPr>
        <w:ind w:left="1020" w:hanging="360"/>
      </w:pPr>
    </w:lvl>
    <w:lvl w:ilvl="6" w:tplc="6DC6E176">
      <w:start w:val="1"/>
      <w:numFmt w:val="decimal"/>
      <w:lvlText w:val="%7."/>
      <w:lvlJc w:val="left"/>
      <w:pPr>
        <w:ind w:left="1020" w:hanging="360"/>
      </w:pPr>
    </w:lvl>
    <w:lvl w:ilvl="7" w:tplc="ECE83526">
      <w:start w:val="1"/>
      <w:numFmt w:val="decimal"/>
      <w:lvlText w:val="%8."/>
      <w:lvlJc w:val="left"/>
      <w:pPr>
        <w:ind w:left="1020" w:hanging="360"/>
      </w:pPr>
    </w:lvl>
    <w:lvl w:ilvl="8" w:tplc="6D1C5408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BC94D32"/>
    <w:multiLevelType w:val="hybridMultilevel"/>
    <w:tmpl w:val="6328910C"/>
    <w:lvl w:ilvl="0" w:tplc="2DD0E5A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21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0E5F77"/>
    <w:multiLevelType w:val="hybridMultilevel"/>
    <w:tmpl w:val="5CF6BDF4"/>
    <w:lvl w:ilvl="0" w:tplc="C540C25C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66222"/>
    <w:multiLevelType w:val="hybridMultilevel"/>
    <w:tmpl w:val="0494E36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4D64E6A"/>
    <w:multiLevelType w:val="hybridMultilevel"/>
    <w:tmpl w:val="BABAFA44"/>
    <w:lvl w:ilvl="0" w:tplc="0E7AAB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03170A1"/>
    <w:multiLevelType w:val="hybridMultilevel"/>
    <w:tmpl w:val="1CB814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69D50D7"/>
    <w:multiLevelType w:val="hybridMultilevel"/>
    <w:tmpl w:val="BC3C01A4"/>
    <w:lvl w:ilvl="0" w:tplc="8CC04A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C053820"/>
    <w:multiLevelType w:val="hybridMultilevel"/>
    <w:tmpl w:val="98465E30"/>
    <w:lvl w:ilvl="0" w:tplc="BD4E0420">
      <w:start w:val="1"/>
      <w:numFmt w:val="decimal"/>
      <w:lvlText w:val="%1)"/>
      <w:lvlJc w:val="left"/>
      <w:pPr>
        <w:ind w:left="90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4AE1113"/>
    <w:multiLevelType w:val="hybridMultilevel"/>
    <w:tmpl w:val="3B78DFE8"/>
    <w:lvl w:ilvl="0" w:tplc="8118DB84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num w:numId="1" w16cid:durableId="72701424">
    <w:abstractNumId w:val="6"/>
  </w:num>
  <w:num w:numId="2" w16cid:durableId="887961311">
    <w:abstractNumId w:val="5"/>
  </w:num>
  <w:num w:numId="3" w16cid:durableId="474226300">
    <w:abstractNumId w:val="9"/>
  </w:num>
  <w:num w:numId="4" w16cid:durableId="1795443737">
    <w:abstractNumId w:val="7"/>
  </w:num>
  <w:num w:numId="5" w16cid:durableId="520704059">
    <w:abstractNumId w:val="8"/>
  </w:num>
  <w:num w:numId="6" w16cid:durableId="583144204">
    <w:abstractNumId w:val="3"/>
  </w:num>
  <w:num w:numId="7" w16cid:durableId="175004796">
    <w:abstractNumId w:val="2"/>
  </w:num>
  <w:num w:numId="8" w16cid:durableId="576090692">
    <w:abstractNumId w:val="0"/>
  </w:num>
  <w:num w:numId="9" w16cid:durableId="1324242064">
    <w:abstractNumId w:val="1"/>
  </w:num>
  <w:num w:numId="10" w16cid:durableId="439492456">
    <w:abstractNumId w:val="4"/>
  </w:num>
  <w:num w:numId="11" w16cid:durableId="955916450">
    <w:abstractNumId w:val="17"/>
  </w:num>
  <w:num w:numId="12" w16cid:durableId="1155100608">
    <w:abstractNumId w:val="13"/>
  </w:num>
  <w:num w:numId="13" w16cid:durableId="1265921519">
    <w:abstractNumId w:val="28"/>
  </w:num>
  <w:num w:numId="14" w16cid:durableId="1290935523">
    <w:abstractNumId w:val="15"/>
  </w:num>
  <w:num w:numId="15" w16cid:durableId="981886655">
    <w:abstractNumId w:val="19"/>
  </w:num>
  <w:num w:numId="16" w16cid:durableId="736633362">
    <w:abstractNumId w:val="11"/>
  </w:num>
  <w:num w:numId="17" w16cid:durableId="1216431051">
    <w:abstractNumId w:val="30"/>
  </w:num>
  <w:num w:numId="18" w16cid:durableId="1832941182">
    <w:abstractNumId w:val="21"/>
  </w:num>
  <w:num w:numId="19" w16cid:durableId="1603609294">
    <w:abstractNumId w:val="20"/>
  </w:num>
  <w:num w:numId="20" w16cid:durableId="799765472">
    <w:abstractNumId w:val="25"/>
  </w:num>
  <w:num w:numId="21" w16cid:durableId="629163680">
    <w:abstractNumId w:val="14"/>
  </w:num>
  <w:num w:numId="22" w16cid:durableId="86119911">
    <w:abstractNumId w:val="26"/>
  </w:num>
  <w:num w:numId="23" w16cid:durableId="307589430">
    <w:abstractNumId w:val="24"/>
  </w:num>
  <w:num w:numId="24" w16cid:durableId="1092120692">
    <w:abstractNumId w:val="23"/>
  </w:num>
  <w:num w:numId="25" w16cid:durableId="2147047424">
    <w:abstractNumId w:val="18"/>
  </w:num>
  <w:num w:numId="26" w16cid:durableId="897014810">
    <w:abstractNumId w:val="12"/>
  </w:num>
  <w:num w:numId="27" w16cid:durableId="992873398">
    <w:abstractNumId w:val="29"/>
  </w:num>
  <w:num w:numId="28" w16cid:durableId="2123065700">
    <w:abstractNumId w:val="10"/>
  </w:num>
  <w:num w:numId="29" w16cid:durableId="1095633398">
    <w:abstractNumId w:val="22"/>
  </w:num>
  <w:num w:numId="30" w16cid:durableId="1951081291">
    <w:abstractNumId w:val="27"/>
  </w:num>
  <w:num w:numId="31" w16cid:durableId="684986017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0CE"/>
    <w:rsid w:val="000001B7"/>
    <w:rsid w:val="00000221"/>
    <w:rsid w:val="00000444"/>
    <w:rsid w:val="0000050B"/>
    <w:rsid w:val="00000911"/>
    <w:rsid w:val="00000DF2"/>
    <w:rsid w:val="00000FB1"/>
    <w:rsid w:val="000011C7"/>
    <w:rsid w:val="000012A2"/>
    <w:rsid w:val="00001385"/>
    <w:rsid w:val="000013B2"/>
    <w:rsid w:val="0000142E"/>
    <w:rsid w:val="000014C8"/>
    <w:rsid w:val="0000164F"/>
    <w:rsid w:val="0000173D"/>
    <w:rsid w:val="000017AB"/>
    <w:rsid w:val="000018DB"/>
    <w:rsid w:val="0000194A"/>
    <w:rsid w:val="00001A62"/>
    <w:rsid w:val="00001B39"/>
    <w:rsid w:val="00001B7F"/>
    <w:rsid w:val="00001C3D"/>
    <w:rsid w:val="00002008"/>
    <w:rsid w:val="000025B6"/>
    <w:rsid w:val="000025D4"/>
    <w:rsid w:val="00002659"/>
    <w:rsid w:val="000026AE"/>
    <w:rsid w:val="000027A3"/>
    <w:rsid w:val="00002880"/>
    <w:rsid w:val="000029DA"/>
    <w:rsid w:val="00002AD8"/>
    <w:rsid w:val="0000319F"/>
    <w:rsid w:val="000031D7"/>
    <w:rsid w:val="00003227"/>
    <w:rsid w:val="0000323B"/>
    <w:rsid w:val="00003389"/>
    <w:rsid w:val="0000343C"/>
    <w:rsid w:val="00003489"/>
    <w:rsid w:val="000034AA"/>
    <w:rsid w:val="000035CA"/>
    <w:rsid w:val="000035E3"/>
    <w:rsid w:val="0000361A"/>
    <w:rsid w:val="00003652"/>
    <w:rsid w:val="000036F0"/>
    <w:rsid w:val="00003739"/>
    <w:rsid w:val="00003786"/>
    <w:rsid w:val="00003CC4"/>
    <w:rsid w:val="00003D19"/>
    <w:rsid w:val="00003E93"/>
    <w:rsid w:val="00003E9F"/>
    <w:rsid w:val="00003EEC"/>
    <w:rsid w:val="00003F39"/>
    <w:rsid w:val="00003F98"/>
    <w:rsid w:val="000041FC"/>
    <w:rsid w:val="0000425B"/>
    <w:rsid w:val="0000450C"/>
    <w:rsid w:val="00004631"/>
    <w:rsid w:val="000046FB"/>
    <w:rsid w:val="0000481B"/>
    <w:rsid w:val="00004962"/>
    <w:rsid w:val="00004ADB"/>
    <w:rsid w:val="00004C86"/>
    <w:rsid w:val="00004D04"/>
    <w:rsid w:val="00004D2D"/>
    <w:rsid w:val="00004E84"/>
    <w:rsid w:val="0000505C"/>
    <w:rsid w:val="00005088"/>
    <w:rsid w:val="00005233"/>
    <w:rsid w:val="0000524B"/>
    <w:rsid w:val="00005360"/>
    <w:rsid w:val="00005628"/>
    <w:rsid w:val="00005682"/>
    <w:rsid w:val="0000573A"/>
    <w:rsid w:val="000058C7"/>
    <w:rsid w:val="000058D4"/>
    <w:rsid w:val="000058E7"/>
    <w:rsid w:val="000058F6"/>
    <w:rsid w:val="00005A6E"/>
    <w:rsid w:val="00005B0A"/>
    <w:rsid w:val="00005B3B"/>
    <w:rsid w:val="00005E54"/>
    <w:rsid w:val="00005F60"/>
    <w:rsid w:val="0000614A"/>
    <w:rsid w:val="00006283"/>
    <w:rsid w:val="000062F0"/>
    <w:rsid w:val="0000644B"/>
    <w:rsid w:val="00006499"/>
    <w:rsid w:val="0000653F"/>
    <w:rsid w:val="000065C4"/>
    <w:rsid w:val="0000672D"/>
    <w:rsid w:val="00006C56"/>
    <w:rsid w:val="00006D16"/>
    <w:rsid w:val="00006D18"/>
    <w:rsid w:val="00006D88"/>
    <w:rsid w:val="00006DD5"/>
    <w:rsid w:val="00007083"/>
    <w:rsid w:val="000071A5"/>
    <w:rsid w:val="00007389"/>
    <w:rsid w:val="000073C7"/>
    <w:rsid w:val="000074A4"/>
    <w:rsid w:val="000075A8"/>
    <w:rsid w:val="00007647"/>
    <w:rsid w:val="000076F5"/>
    <w:rsid w:val="00007746"/>
    <w:rsid w:val="00007881"/>
    <w:rsid w:val="00007A09"/>
    <w:rsid w:val="00007B7F"/>
    <w:rsid w:val="00007C3E"/>
    <w:rsid w:val="00007C5B"/>
    <w:rsid w:val="00007F2F"/>
    <w:rsid w:val="00007F57"/>
    <w:rsid w:val="00007F68"/>
    <w:rsid w:val="00007F79"/>
    <w:rsid w:val="0001002F"/>
    <w:rsid w:val="000100E3"/>
    <w:rsid w:val="00010187"/>
    <w:rsid w:val="0001025E"/>
    <w:rsid w:val="000103A8"/>
    <w:rsid w:val="000103EA"/>
    <w:rsid w:val="000104A9"/>
    <w:rsid w:val="000105C4"/>
    <w:rsid w:val="00010A1C"/>
    <w:rsid w:val="00010AA3"/>
    <w:rsid w:val="00010B2D"/>
    <w:rsid w:val="00010B3F"/>
    <w:rsid w:val="00010BF5"/>
    <w:rsid w:val="00010CAB"/>
    <w:rsid w:val="00010D18"/>
    <w:rsid w:val="00010E8E"/>
    <w:rsid w:val="00010EE3"/>
    <w:rsid w:val="00010F2D"/>
    <w:rsid w:val="00010FD4"/>
    <w:rsid w:val="00011114"/>
    <w:rsid w:val="00011383"/>
    <w:rsid w:val="00011511"/>
    <w:rsid w:val="000117AE"/>
    <w:rsid w:val="00011A36"/>
    <w:rsid w:val="00011A3E"/>
    <w:rsid w:val="00011BD7"/>
    <w:rsid w:val="00011E6E"/>
    <w:rsid w:val="0001215B"/>
    <w:rsid w:val="00012211"/>
    <w:rsid w:val="00012241"/>
    <w:rsid w:val="00012295"/>
    <w:rsid w:val="00012304"/>
    <w:rsid w:val="00012415"/>
    <w:rsid w:val="0001249B"/>
    <w:rsid w:val="0001256E"/>
    <w:rsid w:val="000125BA"/>
    <w:rsid w:val="000125D2"/>
    <w:rsid w:val="000126D7"/>
    <w:rsid w:val="00012733"/>
    <w:rsid w:val="000127EE"/>
    <w:rsid w:val="000127F5"/>
    <w:rsid w:val="0001280D"/>
    <w:rsid w:val="0001281E"/>
    <w:rsid w:val="00012842"/>
    <w:rsid w:val="00012916"/>
    <w:rsid w:val="0001292F"/>
    <w:rsid w:val="00012F9D"/>
    <w:rsid w:val="00013168"/>
    <w:rsid w:val="00013170"/>
    <w:rsid w:val="00013229"/>
    <w:rsid w:val="0001325B"/>
    <w:rsid w:val="0001327C"/>
    <w:rsid w:val="0001327D"/>
    <w:rsid w:val="00013382"/>
    <w:rsid w:val="0001352D"/>
    <w:rsid w:val="000136F5"/>
    <w:rsid w:val="00013717"/>
    <w:rsid w:val="00013740"/>
    <w:rsid w:val="000137BB"/>
    <w:rsid w:val="000137E8"/>
    <w:rsid w:val="0001383D"/>
    <w:rsid w:val="000138FD"/>
    <w:rsid w:val="00013945"/>
    <w:rsid w:val="000139CC"/>
    <w:rsid w:val="00013AC2"/>
    <w:rsid w:val="00013AF9"/>
    <w:rsid w:val="00013B03"/>
    <w:rsid w:val="00013BD6"/>
    <w:rsid w:val="00013C25"/>
    <w:rsid w:val="00013DB4"/>
    <w:rsid w:val="00013EB3"/>
    <w:rsid w:val="00013F7D"/>
    <w:rsid w:val="00013F8D"/>
    <w:rsid w:val="00013F98"/>
    <w:rsid w:val="00013FEB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50ED"/>
    <w:rsid w:val="0001511C"/>
    <w:rsid w:val="00015241"/>
    <w:rsid w:val="0001524C"/>
    <w:rsid w:val="00015327"/>
    <w:rsid w:val="0001568C"/>
    <w:rsid w:val="00015734"/>
    <w:rsid w:val="00015773"/>
    <w:rsid w:val="00015789"/>
    <w:rsid w:val="0001579E"/>
    <w:rsid w:val="00015886"/>
    <w:rsid w:val="000158DE"/>
    <w:rsid w:val="00015A0A"/>
    <w:rsid w:val="00015BCB"/>
    <w:rsid w:val="00015D6B"/>
    <w:rsid w:val="00015F48"/>
    <w:rsid w:val="00016075"/>
    <w:rsid w:val="000160C4"/>
    <w:rsid w:val="0001616C"/>
    <w:rsid w:val="000162E5"/>
    <w:rsid w:val="00016378"/>
    <w:rsid w:val="000163E6"/>
    <w:rsid w:val="0001641F"/>
    <w:rsid w:val="000164F6"/>
    <w:rsid w:val="000164FD"/>
    <w:rsid w:val="00016583"/>
    <w:rsid w:val="000165E5"/>
    <w:rsid w:val="00016611"/>
    <w:rsid w:val="0001665D"/>
    <w:rsid w:val="000166F6"/>
    <w:rsid w:val="00016752"/>
    <w:rsid w:val="0001689D"/>
    <w:rsid w:val="000168AB"/>
    <w:rsid w:val="00016AFB"/>
    <w:rsid w:val="00016B39"/>
    <w:rsid w:val="00016BB1"/>
    <w:rsid w:val="00016CF9"/>
    <w:rsid w:val="00016D8B"/>
    <w:rsid w:val="00016E05"/>
    <w:rsid w:val="00017071"/>
    <w:rsid w:val="00017190"/>
    <w:rsid w:val="000171EE"/>
    <w:rsid w:val="00017219"/>
    <w:rsid w:val="000172FD"/>
    <w:rsid w:val="00017530"/>
    <w:rsid w:val="000175F5"/>
    <w:rsid w:val="00017648"/>
    <w:rsid w:val="000176BB"/>
    <w:rsid w:val="000179E7"/>
    <w:rsid w:val="000179FB"/>
    <w:rsid w:val="00017A0D"/>
    <w:rsid w:val="00017AD2"/>
    <w:rsid w:val="00017B72"/>
    <w:rsid w:val="00017B97"/>
    <w:rsid w:val="00017BFB"/>
    <w:rsid w:val="00017FB8"/>
    <w:rsid w:val="00020089"/>
    <w:rsid w:val="00020331"/>
    <w:rsid w:val="000204CD"/>
    <w:rsid w:val="000204E6"/>
    <w:rsid w:val="00020593"/>
    <w:rsid w:val="000207E3"/>
    <w:rsid w:val="000208D9"/>
    <w:rsid w:val="00020909"/>
    <w:rsid w:val="00020959"/>
    <w:rsid w:val="000209B1"/>
    <w:rsid w:val="000209C3"/>
    <w:rsid w:val="000209F7"/>
    <w:rsid w:val="000209FD"/>
    <w:rsid w:val="00020BF2"/>
    <w:rsid w:val="00020C23"/>
    <w:rsid w:val="00020CD5"/>
    <w:rsid w:val="00020D10"/>
    <w:rsid w:val="00020E0D"/>
    <w:rsid w:val="00020F65"/>
    <w:rsid w:val="00020F7C"/>
    <w:rsid w:val="00020F96"/>
    <w:rsid w:val="000211C9"/>
    <w:rsid w:val="00021638"/>
    <w:rsid w:val="00021685"/>
    <w:rsid w:val="0002168F"/>
    <w:rsid w:val="000216D4"/>
    <w:rsid w:val="000216DC"/>
    <w:rsid w:val="00021A2B"/>
    <w:rsid w:val="00021B5D"/>
    <w:rsid w:val="00021BA0"/>
    <w:rsid w:val="00021C35"/>
    <w:rsid w:val="00021C87"/>
    <w:rsid w:val="00021D0E"/>
    <w:rsid w:val="00021E0B"/>
    <w:rsid w:val="00021E20"/>
    <w:rsid w:val="00021EB1"/>
    <w:rsid w:val="00021EB7"/>
    <w:rsid w:val="00021EEC"/>
    <w:rsid w:val="00021FB2"/>
    <w:rsid w:val="000221BA"/>
    <w:rsid w:val="00022248"/>
    <w:rsid w:val="000222D9"/>
    <w:rsid w:val="0002244C"/>
    <w:rsid w:val="00022682"/>
    <w:rsid w:val="0002272A"/>
    <w:rsid w:val="0002277A"/>
    <w:rsid w:val="000228A7"/>
    <w:rsid w:val="0002290B"/>
    <w:rsid w:val="00022B08"/>
    <w:rsid w:val="00022B98"/>
    <w:rsid w:val="00022E03"/>
    <w:rsid w:val="00022E4A"/>
    <w:rsid w:val="00022FB7"/>
    <w:rsid w:val="0002308A"/>
    <w:rsid w:val="0002311B"/>
    <w:rsid w:val="0002313A"/>
    <w:rsid w:val="00023338"/>
    <w:rsid w:val="000233BD"/>
    <w:rsid w:val="000233D1"/>
    <w:rsid w:val="00023527"/>
    <w:rsid w:val="00023596"/>
    <w:rsid w:val="000236AD"/>
    <w:rsid w:val="000237A6"/>
    <w:rsid w:val="0002390A"/>
    <w:rsid w:val="00023970"/>
    <w:rsid w:val="000239D0"/>
    <w:rsid w:val="00023B49"/>
    <w:rsid w:val="00023B95"/>
    <w:rsid w:val="00023CCB"/>
    <w:rsid w:val="00023F1D"/>
    <w:rsid w:val="00023F85"/>
    <w:rsid w:val="00024006"/>
    <w:rsid w:val="0002408E"/>
    <w:rsid w:val="0002428F"/>
    <w:rsid w:val="000243AF"/>
    <w:rsid w:val="000245C8"/>
    <w:rsid w:val="000246AF"/>
    <w:rsid w:val="00024712"/>
    <w:rsid w:val="00024741"/>
    <w:rsid w:val="00024797"/>
    <w:rsid w:val="0002485D"/>
    <w:rsid w:val="000248ED"/>
    <w:rsid w:val="00024976"/>
    <w:rsid w:val="000249BF"/>
    <w:rsid w:val="00024AD9"/>
    <w:rsid w:val="00024CEE"/>
    <w:rsid w:val="00024D29"/>
    <w:rsid w:val="00024ED0"/>
    <w:rsid w:val="00024F42"/>
    <w:rsid w:val="00024F50"/>
    <w:rsid w:val="00025006"/>
    <w:rsid w:val="0002508E"/>
    <w:rsid w:val="00025291"/>
    <w:rsid w:val="000252DA"/>
    <w:rsid w:val="00025310"/>
    <w:rsid w:val="00025352"/>
    <w:rsid w:val="000254DB"/>
    <w:rsid w:val="0002559B"/>
    <w:rsid w:val="0002569A"/>
    <w:rsid w:val="000256A5"/>
    <w:rsid w:val="00025735"/>
    <w:rsid w:val="00025941"/>
    <w:rsid w:val="00025945"/>
    <w:rsid w:val="00025B71"/>
    <w:rsid w:val="00025CF5"/>
    <w:rsid w:val="00025D10"/>
    <w:rsid w:val="00025DAB"/>
    <w:rsid w:val="00025E7A"/>
    <w:rsid w:val="00025FC9"/>
    <w:rsid w:val="000262E2"/>
    <w:rsid w:val="0002652A"/>
    <w:rsid w:val="00026531"/>
    <w:rsid w:val="0002656A"/>
    <w:rsid w:val="00026709"/>
    <w:rsid w:val="00026715"/>
    <w:rsid w:val="0002674C"/>
    <w:rsid w:val="0002690D"/>
    <w:rsid w:val="00026983"/>
    <w:rsid w:val="00026A02"/>
    <w:rsid w:val="00026B1A"/>
    <w:rsid w:val="00026B75"/>
    <w:rsid w:val="00026BB6"/>
    <w:rsid w:val="00026BE1"/>
    <w:rsid w:val="00026CE7"/>
    <w:rsid w:val="00026D60"/>
    <w:rsid w:val="00026DAA"/>
    <w:rsid w:val="00026F7D"/>
    <w:rsid w:val="0002700E"/>
    <w:rsid w:val="0002713F"/>
    <w:rsid w:val="00027166"/>
    <w:rsid w:val="00027195"/>
    <w:rsid w:val="0002722B"/>
    <w:rsid w:val="00027245"/>
    <w:rsid w:val="000275FE"/>
    <w:rsid w:val="00027661"/>
    <w:rsid w:val="00027675"/>
    <w:rsid w:val="0002770C"/>
    <w:rsid w:val="000277DA"/>
    <w:rsid w:val="000277E7"/>
    <w:rsid w:val="000279C1"/>
    <w:rsid w:val="00027A34"/>
    <w:rsid w:val="00027B72"/>
    <w:rsid w:val="00027C97"/>
    <w:rsid w:val="00027E5C"/>
    <w:rsid w:val="000302E8"/>
    <w:rsid w:val="0003047C"/>
    <w:rsid w:val="000305F8"/>
    <w:rsid w:val="00030637"/>
    <w:rsid w:val="000306CD"/>
    <w:rsid w:val="0003077D"/>
    <w:rsid w:val="00030893"/>
    <w:rsid w:val="000308AD"/>
    <w:rsid w:val="00030902"/>
    <w:rsid w:val="000309A6"/>
    <w:rsid w:val="00030BBF"/>
    <w:rsid w:val="00030ED3"/>
    <w:rsid w:val="00030F7A"/>
    <w:rsid w:val="000310D3"/>
    <w:rsid w:val="0003114D"/>
    <w:rsid w:val="0003122F"/>
    <w:rsid w:val="000312BE"/>
    <w:rsid w:val="000313BC"/>
    <w:rsid w:val="00031490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17C"/>
    <w:rsid w:val="000322D6"/>
    <w:rsid w:val="0003231A"/>
    <w:rsid w:val="00032346"/>
    <w:rsid w:val="000324B9"/>
    <w:rsid w:val="0003252F"/>
    <w:rsid w:val="00032701"/>
    <w:rsid w:val="00032821"/>
    <w:rsid w:val="00032839"/>
    <w:rsid w:val="00032918"/>
    <w:rsid w:val="00032950"/>
    <w:rsid w:val="00032AB2"/>
    <w:rsid w:val="00032B7E"/>
    <w:rsid w:val="00032BBF"/>
    <w:rsid w:val="00032C68"/>
    <w:rsid w:val="00032D67"/>
    <w:rsid w:val="00032DA2"/>
    <w:rsid w:val="00032DD3"/>
    <w:rsid w:val="00032E8F"/>
    <w:rsid w:val="00032F61"/>
    <w:rsid w:val="00033077"/>
    <w:rsid w:val="0003341D"/>
    <w:rsid w:val="0003348A"/>
    <w:rsid w:val="000335A7"/>
    <w:rsid w:val="00033676"/>
    <w:rsid w:val="000336BE"/>
    <w:rsid w:val="000336F1"/>
    <w:rsid w:val="0003374D"/>
    <w:rsid w:val="000337C7"/>
    <w:rsid w:val="0003398B"/>
    <w:rsid w:val="00033B18"/>
    <w:rsid w:val="00033BBB"/>
    <w:rsid w:val="00033C10"/>
    <w:rsid w:val="00033C29"/>
    <w:rsid w:val="00033C9A"/>
    <w:rsid w:val="00033D14"/>
    <w:rsid w:val="00033FA3"/>
    <w:rsid w:val="0003413F"/>
    <w:rsid w:val="0003415D"/>
    <w:rsid w:val="000342DC"/>
    <w:rsid w:val="00034301"/>
    <w:rsid w:val="00034438"/>
    <w:rsid w:val="00034623"/>
    <w:rsid w:val="000346FE"/>
    <w:rsid w:val="00034760"/>
    <w:rsid w:val="000348BD"/>
    <w:rsid w:val="00034954"/>
    <w:rsid w:val="00034A07"/>
    <w:rsid w:val="00034BB8"/>
    <w:rsid w:val="00034C10"/>
    <w:rsid w:val="00034CEA"/>
    <w:rsid w:val="00034DA2"/>
    <w:rsid w:val="00034EF7"/>
    <w:rsid w:val="00034F99"/>
    <w:rsid w:val="00034F9B"/>
    <w:rsid w:val="0003501E"/>
    <w:rsid w:val="00035027"/>
    <w:rsid w:val="000351DE"/>
    <w:rsid w:val="00035259"/>
    <w:rsid w:val="0003554B"/>
    <w:rsid w:val="0003564F"/>
    <w:rsid w:val="00035670"/>
    <w:rsid w:val="000356A9"/>
    <w:rsid w:val="000356BA"/>
    <w:rsid w:val="00035902"/>
    <w:rsid w:val="00035940"/>
    <w:rsid w:val="0003597E"/>
    <w:rsid w:val="000359BE"/>
    <w:rsid w:val="000359C7"/>
    <w:rsid w:val="000359EC"/>
    <w:rsid w:val="00035A3D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8C8"/>
    <w:rsid w:val="00036A95"/>
    <w:rsid w:val="00036A99"/>
    <w:rsid w:val="00036BEC"/>
    <w:rsid w:val="00036C18"/>
    <w:rsid w:val="0003704C"/>
    <w:rsid w:val="00037177"/>
    <w:rsid w:val="00037223"/>
    <w:rsid w:val="000374FD"/>
    <w:rsid w:val="000375CB"/>
    <w:rsid w:val="000376D6"/>
    <w:rsid w:val="000377FA"/>
    <w:rsid w:val="000379EE"/>
    <w:rsid w:val="000379F7"/>
    <w:rsid w:val="00037BBB"/>
    <w:rsid w:val="00037C28"/>
    <w:rsid w:val="00037C5B"/>
    <w:rsid w:val="00037CDD"/>
    <w:rsid w:val="00037E3B"/>
    <w:rsid w:val="00037EFD"/>
    <w:rsid w:val="00037F03"/>
    <w:rsid w:val="00037F1A"/>
    <w:rsid w:val="00037FEC"/>
    <w:rsid w:val="0004002E"/>
    <w:rsid w:val="000400DD"/>
    <w:rsid w:val="0004012D"/>
    <w:rsid w:val="0004023D"/>
    <w:rsid w:val="00040275"/>
    <w:rsid w:val="000402BD"/>
    <w:rsid w:val="000403EA"/>
    <w:rsid w:val="0004044A"/>
    <w:rsid w:val="0004053B"/>
    <w:rsid w:val="0004066A"/>
    <w:rsid w:val="000407D1"/>
    <w:rsid w:val="00040976"/>
    <w:rsid w:val="00040A75"/>
    <w:rsid w:val="00040AA7"/>
    <w:rsid w:val="00040BDF"/>
    <w:rsid w:val="00040BF1"/>
    <w:rsid w:val="00040EE1"/>
    <w:rsid w:val="00040F11"/>
    <w:rsid w:val="00040FF7"/>
    <w:rsid w:val="00041115"/>
    <w:rsid w:val="00041123"/>
    <w:rsid w:val="00041233"/>
    <w:rsid w:val="000412E8"/>
    <w:rsid w:val="000413F1"/>
    <w:rsid w:val="0004144C"/>
    <w:rsid w:val="0004164F"/>
    <w:rsid w:val="000417AD"/>
    <w:rsid w:val="000419B9"/>
    <w:rsid w:val="00041AC2"/>
    <w:rsid w:val="00041B29"/>
    <w:rsid w:val="00041BA1"/>
    <w:rsid w:val="00041BB9"/>
    <w:rsid w:val="00041E6E"/>
    <w:rsid w:val="00041EB6"/>
    <w:rsid w:val="0004206D"/>
    <w:rsid w:val="00042286"/>
    <w:rsid w:val="000422F4"/>
    <w:rsid w:val="0004231C"/>
    <w:rsid w:val="000423AF"/>
    <w:rsid w:val="000423F9"/>
    <w:rsid w:val="000425F1"/>
    <w:rsid w:val="00042734"/>
    <w:rsid w:val="0004274A"/>
    <w:rsid w:val="00042806"/>
    <w:rsid w:val="00042966"/>
    <w:rsid w:val="000429D6"/>
    <w:rsid w:val="00042A20"/>
    <w:rsid w:val="00042A89"/>
    <w:rsid w:val="00042AD7"/>
    <w:rsid w:val="00042AF3"/>
    <w:rsid w:val="00042B40"/>
    <w:rsid w:val="00042BA5"/>
    <w:rsid w:val="00042CCB"/>
    <w:rsid w:val="00042EE6"/>
    <w:rsid w:val="00042EEE"/>
    <w:rsid w:val="000434EE"/>
    <w:rsid w:val="00043843"/>
    <w:rsid w:val="00043A5B"/>
    <w:rsid w:val="00043B5A"/>
    <w:rsid w:val="00043BC9"/>
    <w:rsid w:val="00043C4D"/>
    <w:rsid w:val="00043D28"/>
    <w:rsid w:val="00043E2A"/>
    <w:rsid w:val="00043E35"/>
    <w:rsid w:val="00044027"/>
    <w:rsid w:val="00044369"/>
    <w:rsid w:val="00044391"/>
    <w:rsid w:val="0004444F"/>
    <w:rsid w:val="00044584"/>
    <w:rsid w:val="000446D9"/>
    <w:rsid w:val="000447C9"/>
    <w:rsid w:val="000449B1"/>
    <w:rsid w:val="00044A04"/>
    <w:rsid w:val="00044CE5"/>
    <w:rsid w:val="00044D5D"/>
    <w:rsid w:val="00044DE5"/>
    <w:rsid w:val="00044E3E"/>
    <w:rsid w:val="00044E85"/>
    <w:rsid w:val="00045035"/>
    <w:rsid w:val="0004524A"/>
    <w:rsid w:val="000452C6"/>
    <w:rsid w:val="000452C8"/>
    <w:rsid w:val="000453BA"/>
    <w:rsid w:val="00045413"/>
    <w:rsid w:val="000454D9"/>
    <w:rsid w:val="0004554D"/>
    <w:rsid w:val="00045568"/>
    <w:rsid w:val="0004583C"/>
    <w:rsid w:val="0004591E"/>
    <w:rsid w:val="000459D5"/>
    <w:rsid w:val="00045D7E"/>
    <w:rsid w:val="00045ECF"/>
    <w:rsid w:val="00045ED5"/>
    <w:rsid w:val="00045FA1"/>
    <w:rsid w:val="000460AC"/>
    <w:rsid w:val="000460AD"/>
    <w:rsid w:val="000460EC"/>
    <w:rsid w:val="000461CA"/>
    <w:rsid w:val="000462AA"/>
    <w:rsid w:val="0004632C"/>
    <w:rsid w:val="00046347"/>
    <w:rsid w:val="000463C2"/>
    <w:rsid w:val="000463FD"/>
    <w:rsid w:val="00046541"/>
    <w:rsid w:val="000465F4"/>
    <w:rsid w:val="00046629"/>
    <w:rsid w:val="00046696"/>
    <w:rsid w:val="0004687D"/>
    <w:rsid w:val="00046A76"/>
    <w:rsid w:val="00046ABD"/>
    <w:rsid w:val="00046F13"/>
    <w:rsid w:val="00046F76"/>
    <w:rsid w:val="00047125"/>
    <w:rsid w:val="00047389"/>
    <w:rsid w:val="000473B6"/>
    <w:rsid w:val="00047643"/>
    <w:rsid w:val="00047798"/>
    <w:rsid w:val="00047A2A"/>
    <w:rsid w:val="00047C73"/>
    <w:rsid w:val="00047D8B"/>
    <w:rsid w:val="00047DD2"/>
    <w:rsid w:val="00047F21"/>
    <w:rsid w:val="00047F66"/>
    <w:rsid w:val="0005014A"/>
    <w:rsid w:val="000501B1"/>
    <w:rsid w:val="000501D3"/>
    <w:rsid w:val="00050471"/>
    <w:rsid w:val="00050482"/>
    <w:rsid w:val="00050578"/>
    <w:rsid w:val="000505E2"/>
    <w:rsid w:val="00050744"/>
    <w:rsid w:val="000507A4"/>
    <w:rsid w:val="000507EB"/>
    <w:rsid w:val="00050828"/>
    <w:rsid w:val="0005091A"/>
    <w:rsid w:val="00050932"/>
    <w:rsid w:val="00050A0D"/>
    <w:rsid w:val="00050A62"/>
    <w:rsid w:val="00050B5D"/>
    <w:rsid w:val="00050BE7"/>
    <w:rsid w:val="00050C53"/>
    <w:rsid w:val="00050EDE"/>
    <w:rsid w:val="00050FBB"/>
    <w:rsid w:val="00051009"/>
    <w:rsid w:val="000510E5"/>
    <w:rsid w:val="000511BB"/>
    <w:rsid w:val="00051285"/>
    <w:rsid w:val="0005138C"/>
    <w:rsid w:val="0005146F"/>
    <w:rsid w:val="00051699"/>
    <w:rsid w:val="0005184E"/>
    <w:rsid w:val="000518F2"/>
    <w:rsid w:val="000519E4"/>
    <w:rsid w:val="00051A0A"/>
    <w:rsid w:val="00051A48"/>
    <w:rsid w:val="00051ACA"/>
    <w:rsid w:val="00051CFE"/>
    <w:rsid w:val="00051D83"/>
    <w:rsid w:val="00051D86"/>
    <w:rsid w:val="00051D94"/>
    <w:rsid w:val="0005208D"/>
    <w:rsid w:val="00052192"/>
    <w:rsid w:val="00052332"/>
    <w:rsid w:val="0005237F"/>
    <w:rsid w:val="00052380"/>
    <w:rsid w:val="0005238B"/>
    <w:rsid w:val="00052537"/>
    <w:rsid w:val="00052542"/>
    <w:rsid w:val="00052569"/>
    <w:rsid w:val="000525E9"/>
    <w:rsid w:val="00052608"/>
    <w:rsid w:val="0005263D"/>
    <w:rsid w:val="000526C2"/>
    <w:rsid w:val="00052721"/>
    <w:rsid w:val="00052738"/>
    <w:rsid w:val="000527EE"/>
    <w:rsid w:val="0005298A"/>
    <w:rsid w:val="00052A8A"/>
    <w:rsid w:val="00052ABD"/>
    <w:rsid w:val="00052D7C"/>
    <w:rsid w:val="00052DF1"/>
    <w:rsid w:val="00052E98"/>
    <w:rsid w:val="00053015"/>
    <w:rsid w:val="0005308D"/>
    <w:rsid w:val="000532E3"/>
    <w:rsid w:val="000534FE"/>
    <w:rsid w:val="00053685"/>
    <w:rsid w:val="000536CA"/>
    <w:rsid w:val="00053710"/>
    <w:rsid w:val="00053733"/>
    <w:rsid w:val="00053A89"/>
    <w:rsid w:val="00053B1D"/>
    <w:rsid w:val="00053BDE"/>
    <w:rsid w:val="00053D6E"/>
    <w:rsid w:val="00053DDD"/>
    <w:rsid w:val="00053E50"/>
    <w:rsid w:val="00053EA2"/>
    <w:rsid w:val="00053FB0"/>
    <w:rsid w:val="000541CB"/>
    <w:rsid w:val="0005425D"/>
    <w:rsid w:val="00054312"/>
    <w:rsid w:val="00054400"/>
    <w:rsid w:val="00054588"/>
    <w:rsid w:val="0005460B"/>
    <w:rsid w:val="000547B8"/>
    <w:rsid w:val="000548DC"/>
    <w:rsid w:val="000549EA"/>
    <w:rsid w:val="00054AA3"/>
    <w:rsid w:val="00054AB0"/>
    <w:rsid w:val="00054B87"/>
    <w:rsid w:val="00054D35"/>
    <w:rsid w:val="00054DB4"/>
    <w:rsid w:val="00054DFF"/>
    <w:rsid w:val="00054E7C"/>
    <w:rsid w:val="00054F5F"/>
    <w:rsid w:val="00054FD8"/>
    <w:rsid w:val="000550F6"/>
    <w:rsid w:val="000551D7"/>
    <w:rsid w:val="00055357"/>
    <w:rsid w:val="000554B8"/>
    <w:rsid w:val="000554F9"/>
    <w:rsid w:val="00055696"/>
    <w:rsid w:val="00055844"/>
    <w:rsid w:val="00055970"/>
    <w:rsid w:val="00055C37"/>
    <w:rsid w:val="00055E46"/>
    <w:rsid w:val="00055E69"/>
    <w:rsid w:val="00055F6A"/>
    <w:rsid w:val="00056027"/>
    <w:rsid w:val="00056175"/>
    <w:rsid w:val="000561AA"/>
    <w:rsid w:val="00056239"/>
    <w:rsid w:val="00056291"/>
    <w:rsid w:val="000562D9"/>
    <w:rsid w:val="000563D0"/>
    <w:rsid w:val="000563F4"/>
    <w:rsid w:val="00056547"/>
    <w:rsid w:val="000567CB"/>
    <w:rsid w:val="000568CF"/>
    <w:rsid w:val="0005699E"/>
    <w:rsid w:val="000569FE"/>
    <w:rsid w:val="00056B2C"/>
    <w:rsid w:val="00056B3D"/>
    <w:rsid w:val="00056C32"/>
    <w:rsid w:val="0005700F"/>
    <w:rsid w:val="00057122"/>
    <w:rsid w:val="00057144"/>
    <w:rsid w:val="000573B0"/>
    <w:rsid w:val="0005768B"/>
    <w:rsid w:val="00057A15"/>
    <w:rsid w:val="00057ACB"/>
    <w:rsid w:val="00057C03"/>
    <w:rsid w:val="00057C91"/>
    <w:rsid w:val="00057D0A"/>
    <w:rsid w:val="00057D30"/>
    <w:rsid w:val="00057DCB"/>
    <w:rsid w:val="00057E0B"/>
    <w:rsid w:val="000601D8"/>
    <w:rsid w:val="000602DB"/>
    <w:rsid w:val="00060476"/>
    <w:rsid w:val="000604DC"/>
    <w:rsid w:val="000604E0"/>
    <w:rsid w:val="0006058D"/>
    <w:rsid w:val="00060600"/>
    <w:rsid w:val="0006075C"/>
    <w:rsid w:val="000607DE"/>
    <w:rsid w:val="000608B3"/>
    <w:rsid w:val="00060918"/>
    <w:rsid w:val="0006092C"/>
    <w:rsid w:val="000609C1"/>
    <w:rsid w:val="00060A0A"/>
    <w:rsid w:val="00060A3E"/>
    <w:rsid w:val="00060C4D"/>
    <w:rsid w:val="00060C54"/>
    <w:rsid w:val="00060CB4"/>
    <w:rsid w:val="00060DFF"/>
    <w:rsid w:val="000611E9"/>
    <w:rsid w:val="000612BE"/>
    <w:rsid w:val="0006142C"/>
    <w:rsid w:val="0006147F"/>
    <w:rsid w:val="000614DE"/>
    <w:rsid w:val="00061573"/>
    <w:rsid w:val="000615A9"/>
    <w:rsid w:val="00061726"/>
    <w:rsid w:val="0006179C"/>
    <w:rsid w:val="00061B95"/>
    <w:rsid w:val="00061BD7"/>
    <w:rsid w:val="00061D66"/>
    <w:rsid w:val="00061E9C"/>
    <w:rsid w:val="00061FFE"/>
    <w:rsid w:val="00062043"/>
    <w:rsid w:val="00062182"/>
    <w:rsid w:val="000621D9"/>
    <w:rsid w:val="000625CF"/>
    <w:rsid w:val="000625DB"/>
    <w:rsid w:val="00062600"/>
    <w:rsid w:val="00062620"/>
    <w:rsid w:val="00062645"/>
    <w:rsid w:val="0006274E"/>
    <w:rsid w:val="0006284F"/>
    <w:rsid w:val="0006294B"/>
    <w:rsid w:val="00062A86"/>
    <w:rsid w:val="00062B11"/>
    <w:rsid w:val="00062BCC"/>
    <w:rsid w:val="00062CA1"/>
    <w:rsid w:val="00062E18"/>
    <w:rsid w:val="00062E38"/>
    <w:rsid w:val="00062F31"/>
    <w:rsid w:val="000632AA"/>
    <w:rsid w:val="000632AF"/>
    <w:rsid w:val="000632DB"/>
    <w:rsid w:val="00063387"/>
    <w:rsid w:val="000633AA"/>
    <w:rsid w:val="00063562"/>
    <w:rsid w:val="0006375E"/>
    <w:rsid w:val="000638A0"/>
    <w:rsid w:val="00063E9C"/>
    <w:rsid w:val="00063F1B"/>
    <w:rsid w:val="00063FB4"/>
    <w:rsid w:val="000640E4"/>
    <w:rsid w:val="00064142"/>
    <w:rsid w:val="000641D6"/>
    <w:rsid w:val="00064642"/>
    <w:rsid w:val="0006465E"/>
    <w:rsid w:val="000646BE"/>
    <w:rsid w:val="000647AA"/>
    <w:rsid w:val="000647B3"/>
    <w:rsid w:val="000647F8"/>
    <w:rsid w:val="00064890"/>
    <w:rsid w:val="000648D5"/>
    <w:rsid w:val="0006490A"/>
    <w:rsid w:val="00064996"/>
    <w:rsid w:val="000649A0"/>
    <w:rsid w:val="00064D7F"/>
    <w:rsid w:val="00064D98"/>
    <w:rsid w:val="00064DF0"/>
    <w:rsid w:val="00064F7D"/>
    <w:rsid w:val="0006511D"/>
    <w:rsid w:val="000651A1"/>
    <w:rsid w:val="000654B4"/>
    <w:rsid w:val="000654D3"/>
    <w:rsid w:val="0006566B"/>
    <w:rsid w:val="00065695"/>
    <w:rsid w:val="000658CD"/>
    <w:rsid w:val="00065A5B"/>
    <w:rsid w:val="00065F3B"/>
    <w:rsid w:val="00066212"/>
    <w:rsid w:val="000662C9"/>
    <w:rsid w:val="000663EF"/>
    <w:rsid w:val="000663F0"/>
    <w:rsid w:val="00066625"/>
    <w:rsid w:val="00066891"/>
    <w:rsid w:val="000668A7"/>
    <w:rsid w:val="00066A6E"/>
    <w:rsid w:val="00066A80"/>
    <w:rsid w:val="00066BF1"/>
    <w:rsid w:val="00066D02"/>
    <w:rsid w:val="00066DA8"/>
    <w:rsid w:val="00066DEF"/>
    <w:rsid w:val="00066E16"/>
    <w:rsid w:val="00066EF6"/>
    <w:rsid w:val="00066FA2"/>
    <w:rsid w:val="0006702F"/>
    <w:rsid w:val="0006704E"/>
    <w:rsid w:val="00067062"/>
    <w:rsid w:val="0006716F"/>
    <w:rsid w:val="00067334"/>
    <w:rsid w:val="000674A8"/>
    <w:rsid w:val="0006761C"/>
    <w:rsid w:val="0006764D"/>
    <w:rsid w:val="00067689"/>
    <w:rsid w:val="00067795"/>
    <w:rsid w:val="000678D5"/>
    <w:rsid w:val="0006791F"/>
    <w:rsid w:val="0006799D"/>
    <w:rsid w:val="000679A3"/>
    <w:rsid w:val="00067C17"/>
    <w:rsid w:val="00067DBE"/>
    <w:rsid w:val="00070050"/>
    <w:rsid w:val="00070054"/>
    <w:rsid w:val="00070174"/>
    <w:rsid w:val="000703CB"/>
    <w:rsid w:val="00070600"/>
    <w:rsid w:val="0007075F"/>
    <w:rsid w:val="000707D9"/>
    <w:rsid w:val="00070827"/>
    <w:rsid w:val="000708CC"/>
    <w:rsid w:val="000709CB"/>
    <w:rsid w:val="00070AF7"/>
    <w:rsid w:val="00070B11"/>
    <w:rsid w:val="00070BC3"/>
    <w:rsid w:val="00070BC6"/>
    <w:rsid w:val="00070BCA"/>
    <w:rsid w:val="00070C70"/>
    <w:rsid w:val="00070CA0"/>
    <w:rsid w:val="00070D5A"/>
    <w:rsid w:val="00070DCC"/>
    <w:rsid w:val="00070DF1"/>
    <w:rsid w:val="00070EDE"/>
    <w:rsid w:val="00070FDA"/>
    <w:rsid w:val="00070FE8"/>
    <w:rsid w:val="000711A0"/>
    <w:rsid w:val="0007125F"/>
    <w:rsid w:val="000712AB"/>
    <w:rsid w:val="000712CF"/>
    <w:rsid w:val="000713E6"/>
    <w:rsid w:val="0007141F"/>
    <w:rsid w:val="00071555"/>
    <w:rsid w:val="000716E6"/>
    <w:rsid w:val="000718B3"/>
    <w:rsid w:val="00071A21"/>
    <w:rsid w:val="00071ADA"/>
    <w:rsid w:val="00071B43"/>
    <w:rsid w:val="00071E45"/>
    <w:rsid w:val="00071E4F"/>
    <w:rsid w:val="00071E61"/>
    <w:rsid w:val="00071F15"/>
    <w:rsid w:val="00071F73"/>
    <w:rsid w:val="00071FE8"/>
    <w:rsid w:val="0007213A"/>
    <w:rsid w:val="0007229D"/>
    <w:rsid w:val="00072357"/>
    <w:rsid w:val="0007248F"/>
    <w:rsid w:val="00072492"/>
    <w:rsid w:val="00072682"/>
    <w:rsid w:val="00072922"/>
    <w:rsid w:val="00072930"/>
    <w:rsid w:val="00072AB7"/>
    <w:rsid w:val="00072C13"/>
    <w:rsid w:val="00072C29"/>
    <w:rsid w:val="00072C9F"/>
    <w:rsid w:val="00072CDE"/>
    <w:rsid w:val="00072CF0"/>
    <w:rsid w:val="00072F0F"/>
    <w:rsid w:val="00073009"/>
    <w:rsid w:val="000730A5"/>
    <w:rsid w:val="000730D3"/>
    <w:rsid w:val="00073176"/>
    <w:rsid w:val="000734E3"/>
    <w:rsid w:val="000734F3"/>
    <w:rsid w:val="000735C9"/>
    <w:rsid w:val="000737E4"/>
    <w:rsid w:val="000737E9"/>
    <w:rsid w:val="0007386C"/>
    <w:rsid w:val="00073898"/>
    <w:rsid w:val="00073940"/>
    <w:rsid w:val="000739DE"/>
    <w:rsid w:val="00073A56"/>
    <w:rsid w:val="00073A73"/>
    <w:rsid w:val="00073C6B"/>
    <w:rsid w:val="00073D5C"/>
    <w:rsid w:val="00073E5B"/>
    <w:rsid w:val="00073F55"/>
    <w:rsid w:val="0007407B"/>
    <w:rsid w:val="00074147"/>
    <w:rsid w:val="00074279"/>
    <w:rsid w:val="000742BA"/>
    <w:rsid w:val="0007431D"/>
    <w:rsid w:val="00074398"/>
    <w:rsid w:val="00074455"/>
    <w:rsid w:val="000744DC"/>
    <w:rsid w:val="00074513"/>
    <w:rsid w:val="000745C5"/>
    <w:rsid w:val="00074735"/>
    <w:rsid w:val="000749A4"/>
    <w:rsid w:val="00074AC1"/>
    <w:rsid w:val="00074B3F"/>
    <w:rsid w:val="00074D88"/>
    <w:rsid w:val="00074E5F"/>
    <w:rsid w:val="00075026"/>
    <w:rsid w:val="000751F7"/>
    <w:rsid w:val="000752A6"/>
    <w:rsid w:val="00075313"/>
    <w:rsid w:val="00075813"/>
    <w:rsid w:val="00075845"/>
    <w:rsid w:val="00075958"/>
    <w:rsid w:val="00075A7C"/>
    <w:rsid w:val="00075AE5"/>
    <w:rsid w:val="00075B3B"/>
    <w:rsid w:val="00075C24"/>
    <w:rsid w:val="00075DD8"/>
    <w:rsid w:val="00075E44"/>
    <w:rsid w:val="00075EF4"/>
    <w:rsid w:val="00076205"/>
    <w:rsid w:val="000764B2"/>
    <w:rsid w:val="0007655A"/>
    <w:rsid w:val="000766B2"/>
    <w:rsid w:val="00076709"/>
    <w:rsid w:val="00076768"/>
    <w:rsid w:val="00076A05"/>
    <w:rsid w:val="00076A6C"/>
    <w:rsid w:val="00076B05"/>
    <w:rsid w:val="00076DEC"/>
    <w:rsid w:val="00076E7D"/>
    <w:rsid w:val="00076EFB"/>
    <w:rsid w:val="0007700C"/>
    <w:rsid w:val="000771EA"/>
    <w:rsid w:val="0007730F"/>
    <w:rsid w:val="000774CE"/>
    <w:rsid w:val="00077784"/>
    <w:rsid w:val="000777BB"/>
    <w:rsid w:val="000779AC"/>
    <w:rsid w:val="00077A02"/>
    <w:rsid w:val="00077C11"/>
    <w:rsid w:val="00077C97"/>
    <w:rsid w:val="00077CAF"/>
    <w:rsid w:val="00077CEA"/>
    <w:rsid w:val="00077E06"/>
    <w:rsid w:val="00077E34"/>
    <w:rsid w:val="00077F3F"/>
    <w:rsid w:val="000801CF"/>
    <w:rsid w:val="00080206"/>
    <w:rsid w:val="0008042B"/>
    <w:rsid w:val="000804C7"/>
    <w:rsid w:val="00080546"/>
    <w:rsid w:val="00080553"/>
    <w:rsid w:val="000806C0"/>
    <w:rsid w:val="00080900"/>
    <w:rsid w:val="00080B3B"/>
    <w:rsid w:val="00080B9D"/>
    <w:rsid w:val="00080D5A"/>
    <w:rsid w:val="00080F97"/>
    <w:rsid w:val="00080FBC"/>
    <w:rsid w:val="00080FED"/>
    <w:rsid w:val="000814ED"/>
    <w:rsid w:val="00081560"/>
    <w:rsid w:val="00081568"/>
    <w:rsid w:val="00081695"/>
    <w:rsid w:val="000816C8"/>
    <w:rsid w:val="0008171F"/>
    <w:rsid w:val="00081854"/>
    <w:rsid w:val="00081954"/>
    <w:rsid w:val="00081ACC"/>
    <w:rsid w:val="00081BFB"/>
    <w:rsid w:val="00081CE3"/>
    <w:rsid w:val="00081F9C"/>
    <w:rsid w:val="00081FC8"/>
    <w:rsid w:val="0008213E"/>
    <w:rsid w:val="000821A2"/>
    <w:rsid w:val="00082224"/>
    <w:rsid w:val="0008223A"/>
    <w:rsid w:val="00082352"/>
    <w:rsid w:val="0008236C"/>
    <w:rsid w:val="000823A8"/>
    <w:rsid w:val="0008240A"/>
    <w:rsid w:val="0008243C"/>
    <w:rsid w:val="00082455"/>
    <w:rsid w:val="000825F9"/>
    <w:rsid w:val="0008265C"/>
    <w:rsid w:val="00082873"/>
    <w:rsid w:val="0008288A"/>
    <w:rsid w:val="000828A0"/>
    <w:rsid w:val="000828B0"/>
    <w:rsid w:val="00082C3E"/>
    <w:rsid w:val="00082C4D"/>
    <w:rsid w:val="00082D5F"/>
    <w:rsid w:val="00082ED0"/>
    <w:rsid w:val="000832C3"/>
    <w:rsid w:val="000833B7"/>
    <w:rsid w:val="00083470"/>
    <w:rsid w:val="00083921"/>
    <w:rsid w:val="0008393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7EB"/>
    <w:rsid w:val="00084908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9B6"/>
    <w:rsid w:val="000859B9"/>
    <w:rsid w:val="00085CD9"/>
    <w:rsid w:val="00085D9F"/>
    <w:rsid w:val="00085F5E"/>
    <w:rsid w:val="00085FD2"/>
    <w:rsid w:val="00086005"/>
    <w:rsid w:val="0008635C"/>
    <w:rsid w:val="00086361"/>
    <w:rsid w:val="000863E0"/>
    <w:rsid w:val="000863FA"/>
    <w:rsid w:val="00086414"/>
    <w:rsid w:val="00086510"/>
    <w:rsid w:val="000865C5"/>
    <w:rsid w:val="00086699"/>
    <w:rsid w:val="00086757"/>
    <w:rsid w:val="0008678B"/>
    <w:rsid w:val="000867AA"/>
    <w:rsid w:val="000867F8"/>
    <w:rsid w:val="00086D70"/>
    <w:rsid w:val="00086DC1"/>
    <w:rsid w:val="00086E2A"/>
    <w:rsid w:val="00086E2E"/>
    <w:rsid w:val="00086F20"/>
    <w:rsid w:val="00086F77"/>
    <w:rsid w:val="00086FCF"/>
    <w:rsid w:val="0008713E"/>
    <w:rsid w:val="00087143"/>
    <w:rsid w:val="00087157"/>
    <w:rsid w:val="00087344"/>
    <w:rsid w:val="00087347"/>
    <w:rsid w:val="00087836"/>
    <w:rsid w:val="00087963"/>
    <w:rsid w:val="000879E9"/>
    <w:rsid w:val="00087B0E"/>
    <w:rsid w:val="00087B45"/>
    <w:rsid w:val="00087B53"/>
    <w:rsid w:val="00087DDC"/>
    <w:rsid w:val="00087F68"/>
    <w:rsid w:val="00090095"/>
    <w:rsid w:val="0009019D"/>
    <w:rsid w:val="000901FE"/>
    <w:rsid w:val="00090233"/>
    <w:rsid w:val="000903BB"/>
    <w:rsid w:val="000904F7"/>
    <w:rsid w:val="000905B4"/>
    <w:rsid w:val="00090722"/>
    <w:rsid w:val="00090846"/>
    <w:rsid w:val="00090D3A"/>
    <w:rsid w:val="00090D96"/>
    <w:rsid w:val="00090D9E"/>
    <w:rsid w:val="00090F56"/>
    <w:rsid w:val="00091018"/>
    <w:rsid w:val="00091033"/>
    <w:rsid w:val="00091042"/>
    <w:rsid w:val="00091066"/>
    <w:rsid w:val="0009108D"/>
    <w:rsid w:val="00091154"/>
    <w:rsid w:val="00091382"/>
    <w:rsid w:val="0009154D"/>
    <w:rsid w:val="0009155E"/>
    <w:rsid w:val="000915C3"/>
    <w:rsid w:val="000915D6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04D"/>
    <w:rsid w:val="0009217D"/>
    <w:rsid w:val="00092360"/>
    <w:rsid w:val="000927F5"/>
    <w:rsid w:val="000928A3"/>
    <w:rsid w:val="00092944"/>
    <w:rsid w:val="000929EF"/>
    <w:rsid w:val="00092B66"/>
    <w:rsid w:val="00092ECB"/>
    <w:rsid w:val="00092FB6"/>
    <w:rsid w:val="0009312D"/>
    <w:rsid w:val="000932ED"/>
    <w:rsid w:val="0009333E"/>
    <w:rsid w:val="00093389"/>
    <w:rsid w:val="00093410"/>
    <w:rsid w:val="00093431"/>
    <w:rsid w:val="0009358A"/>
    <w:rsid w:val="00093736"/>
    <w:rsid w:val="000937B4"/>
    <w:rsid w:val="00093921"/>
    <w:rsid w:val="000939C9"/>
    <w:rsid w:val="00093D02"/>
    <w:rsid w:val="00093D07"/>
    <w:rsid w:val="00093F51"/>
    <w:rsid w:val="0009400D"/>
    <w:rsid w:val="0009417A"/>
    <w:rsid w:val="00094186"/>
    <w:rsid w:val="0009419B"/>
    <w:rsid w:val="000941D9"/>
    <w:rsid w:val="00094447"/>
    <w:rsid w:val="000945CD"/>
    <w:rsid w:val="000946D8"/>
    <w:rsid w:val="000946DA"/>
    <w:rsid w:val="000946FA"/>
    <w:rsid w:val="0009472E"/>
    <w:rsid w:val="00094909"/>
    <w:rsid w:val="00094A94"/>
    <w:rsid w:val="00094BD7"/>
    <w:rsid w:val="00094BD8"/>
    <w:rsid w:val="00094C0F"/>
    <w:rsid w:val="00094D3F"/>
    <w:rsid w:val="00094E0E"/>
    <w:rsid w:val="00094E72"/>
    <w:rsid w:val="00095026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5C9"/>
    <w:rsid w:val="000955D0"/>
    <w:rsid w:val="00095906"/>
    <w:rsid w:val="00095A5B"/>
    <w:rsid w:val="00095C40"/>
    <w:rsid w:val="00095C4B"/>
    <w:rsid w:val="00095CA7"/>
    <w:rsid w:val="00095F7A"/>
    <w:rsid w:val="0009609C"/>
    <w:rsid w:val="000960C7"/>
    <w:rsid w:val="00096216"/>
    <w:rsid w:val="000964A6"/>
    <w:rsid w:val="000965E3"/>
    <w:rsid w:val="00096658"/>
    <w:rsid w:val="000966F6"/>
    <w:rsid w:val="00096A81"/>
    <w:rsid w:val="00096A8E"/>
    <w:rsid w:val="00096B72"/>
    <w:rsid w:val="00096B77"/>
    <w:rsid w:val="00096BA2"/>
    <w:rsid w:val="00096CD8"/>
    <w:rsid w:val="00096D61"/>
    <w:rsid w:val="00096E27"/>
    <w:rsid w:val="00096FDB"/>
    <w:rsid w:val="00096FF5"/>
    <w:rsid w:val="00097019"/>
    <w:rsid w:val="00097188"/>
    <w:rsid w:val="000972D1"/>
    <w:rsid w:val="00097448"/>
    <w:rsid w:val="0009745D"/>
    <w:rsid w:val="0009754A"/>
    <w:rsid w:val="000975CF"/>
    <w:rsid w:val="0009782D"/>
    <w:rsid w:val="000978AE"/>
    <w:rsid w:val="00097D91"/>
    <w:rsid w:val="00097F4E"/>
    <w:rsid w:val="00097FC6"/>
    <w:rsid w:val="000A004E"/>
    <w:rsid w:val="000A019F"/>
    <w:rsid w:val="000A01E1"/>
    <w:rsid w:val="000A0396"/>
    <w:rsid w:val="000A0413"/>
    <w:rsid w:val="000A04A1"/>
    <w:rsid w:val="000A05C9"/>
    <w:rsid w:val="000A06A4"/>
    <w:rsid w:val="000A071C"/>
    <w:rsid w:val="000A071F"/>
    <w:rsid w:val="000A080C"/>
    <w:rsid w:val="000A0840"/>
    <w:rsid w:val="000A08CF"/>
    <w:rsid w:val="000A09C1"/>
    <w:rsid w:val="000A0C50"/>
    <w:rsid w:val="000A0CB3"/>
    <w:rsid w:val="000A0EDD"/>
    <w:rsid w:val="000A0F37"/>
    <w:rsid w:val="000A0FDB"/>
    <w:rsid w:val="000A11AF"/>
    <w:rsid w:val="000A1393"/>
    <w:rsid w:val="000A13D0"/>
    <w:rsid w:val="000A13F7"/>
    <w:rsid w:val="000A14B5"/>
    <w:rsid w:val="000A15E3"/>
    <w:rsid w:val="000A1608"/>
    <w:rsid w:val="000A16BF"/>
    <w:rsid w:val="000A1720"/>
    <w:rsid w:val="000A1773"/>
    <w:rsid w:val="000A19BF"/>
    <w:rsid w:val="000A19F8"/>
    <w:rsid w:val="000A1A37"/>
    <w:rsid w:val="000A1B32"/>
    <w:rsid w:val="000A1CDD"/>
    <w:rsid w:val="000A1CFB"/>
    <w:rsid w:val="000A1DDD"/>
    <w:rsid w:val="000A1EC8"/>
    <w:rsid w:val="000A1F63"/>
    <w:rsid w:val="000A1F70"/>
    <w:rsid w:val="000A1FDE"/>
    <w:rsid w:val="000A206A"/>
    <w:rsid w:val="000A21CF"/>
    <w:rsid w:val="000A22DF"/>
    <w:rsid w:val="000A232B"/>
    <w:rsid w:val="000A234D"/>
    <w:rsid w:val="000A26F6"/>
    <w:rsid w:val="000A2721"/>
    <w:rsid w:val="000A2777"/>
    <w:rsid w:val="000A279E"/>
    <w:rsid w:val="000A2836"/>
    <w:rsid w:val="000A2861"/>
    <w:rsid w:val="000A2D5D"/>
    <w:rsid w:val="000A2E86"/>
    <w:rsid w:val="000A30FC"/>
    <w:rsid w:val="000A32AC"/>
    <w:rsid w:val="000A3329"/>
    <w:rsid w:val="000A33D2"/>
    <w:rsid w:val="000A3469"/>
    <w:rsid w:val="000A3B96"/>
    <w:rsid w:val="000A3C06"/>
    <w:rsid w:val="000A3E00"/>
    <w:rsid w:val="000A3EE4"/>
    <w:rsid w:val="000A4040"/>
    <w:rsid w:val="000A4090"/>
    <w:rsid w:val="000A426F"/>
    <w:rsid w:val="000A4322"/>
    <w:rsid w:val="000A43F1"/>
    <w:rsid w:val="000A4624"/>
    <w:rsid w:val="000A4759"/>
    <w:rsid w:val="000A4795"/>
    <w:rsid w:val="000A47A1"/>
    <w:rsid w:val="000A4813"/>
    <w:rsid w:val="000A483C"/>
    <w:rsid w:val="000A49AE"/>
    <w:rsid w:val="000A49B4"/>
    <w:rsid w:val="000A49E7"/>
    <w:rsid w:val="000A4A0D"/>
    <w:rsid w:val="000A4C16"/>
    <w:rsid w:val="000A4E6D"/>
    <w:rsid w:val="000A4EB9"/>
    <w:rsid w:val="000A503F"/>
    <w:rsid w:val="000A50D3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CAB"/>
    <w:rsid w:val="000A5E99"/>
    <w:rsid w:val="000A62A0"/>
    <w:rsid w:val="000A630F"/>
    <w:rsid w:val="000A63A9"/>
    <w:rsid w:val="000A67F8"/>
    <w:rsid w:val="000A6821"/>
    <w:rsid w:val="000A694D"/>
    <w:rsid w:val="000A6A51"/>
    <w:rsid w:val="000A6AC6"/>
    <w:rsid w:val="000A6B10"/>
    <w:rsid w:val="000A6BE2"/>
    <w:rsid w:val="000A6C45"/>
    <w:rsid w:val="000A6DAD"/>
    <w:rsid w:val="000A6EA9"/>
    <w:rsid w:val="000A6EDA"/>
    <w:rsid w:val="000A6F45"/>
    <w:rsid w:val="000A6FBC"/>
    <w:rsid w:val="000A7163"/>
    <w:rsid w:val="000A7247"/>
    <w:rsid w:val="000A725C"/>
    <w:rsid w:val="000A730B"/>
    <w:rsid w:val="000A7317"/>
    <w:rsid w:val="000A7319"/>
    <w:rsid w:val="000A732F"/>
    <w:rsid w:val="000A7569"/>
    <w:rsid w:val="000A757F"/>
    <w:rsid w:val="000A7603"/>
    <w:rsid w:val="000A7657"/>
    <w:rsid w:val="000A79D6"/>
    <w:rsid w:val="000A7D4E"/>
    <w:rsid w:val="000A7E06"/>
    <w:rsid w:val="000A7F88"/>
    <w:rsid w:val="000A7FA6"/>
    <w:rsid w:val="000A7FBC"/>
    <w:rsid w:val="000B00CD"/>
    <w:rsid w:val="000B02BF"/>
    <w:rsid w:val="000B02EA"/>
    <w:rsid w:val="000B046B"/>
    <w:rsid w:val="000B0609"/>
    <w:rsid w:val="000B0A73"/>
    <w:rsid w:val="000B0A80"/>
    <w:rsid w:val="000B0CC4"/>
    <w:rsid w:val="000B0D4B"/>
    <w:rsid w:val="000B0D6B"/>
    <w:rsid w:val="000B0E2D"/>
    <w:rsid w:val="000B0EF3"/>
    <w:rsid w:val="000B1068"/>
    <w:rsid w:val="000B1069"/>
    <w:rsid w:val="000B10CE"/>
    <w:rsid w:val="000B10E0"/>
    <w:rsid w:val="000B10E3"/>
    <w:rsid w:val="000B1156"/>
    <w:rsid w:val="000B11E3"/>
    <w:rsid w:val="000B1286"/>
    <w:rsid w:val="000B12FC"/>
    <w:rsid w:val="000B13F1"/>
    <w:rsid w:val="000B1448"/>
    <w:rsid w:val="000B1498"/>
    <w:rsid w:val="000B14D8"/>
    <w:rsid w:val="000B1551"/>
    <w:rsid w:val="000B1683"/>
    <w:rsid w:val="000B1748"/>
    <w:rsid w:val="000B17DA"/>
    <w:rsid w:val="000B18C6"/>
    <w:rsid w:val="000B1A80"/>
    <w:rsid w:val="000B1A8E"/>
    <w:rsid w:val="000B1ACE"/>
    <w:rsid w:val="000B1B3B"/>
    <w:rsid w:val="000B1BA0"/>
    <w:rsid w:val="000B1BF2"/>
    <w:rsid w:val="000B1C17"/>
    <w:rsid w:val="000B1CF1"/>
    <w:rsid w:val="000B1D4E"/>
    <w:rsid w:val="000B1E61"/>
    <w:rsid w:val="000B1E66"/>
    <w:rsid w:val="000B1FF0"/>
    <w:rsid w:val="000B200A"/>
    <w:rsid w:val="000B2041"/>
    <w:rsid w:val="000B20DA"/>
    <w:rsid w:val="000B2188"/>
    <w:rsid w:val="000B223C"/>
    <w:rsid w:val="000B2291"/>
    <w:rsid w:val="000B22AD"/>
    <w:rsid w:val="000B232C"/>
    <w:rsid w:val="000B235F"/>
    <w:rsid w:val="000B23BA"/>
    <w:rsid w:val="000B23BC"/>
    <w:rsid w:val="000B243C"/>
    <w:rsid w:val="000B26D4"/>
    <w:rsid w:val="000B278B"/>
    <w:rsid w:val="000B2B32"/>
    <w:rsid w:val="000B2BBB"/>
    <w:rsid w:val="000B2BE0"/>
    <w:rsid w:val="000B2C53"/>
    <w:rsid w:val="000B2C7C"/>
    <w:rsid w:val="000B2DC1"/>
    <w:rsid w:val="000B2EE3"/>
    <w:rsid w:val="000B2F10"/>
    <w:rsid w:val="000B2F50"/>
    <w:rsid w:val="000B3172"/>
    <w:rsid w:val="000B31B3"/>
    <w:rsid w:val="000B35A7"/>
    <w:rsid w:val="000B3730"/>
    <w:rsid w:val="000B3780"/>
    <w:rsid w:val="000B378F"/>
    <w:rsid w:val="000B3843"/>
    <w:rsid w:val="000B3AD5"/>
    <w:rsid w:val="000B3B86"/>
    <w:rsid w:val="000B3CCD"/>
    <w:rsid w:val="000B409C"/>
    <w:rsid w:val="000B41D2"/>
    <w:rsid w:val="000B4241"/>
    <w:rsid w:val="000B424A"/>
    <w:rsid w:val="000B4285"/>
    <w:rsid w:val="000B42C9"/>
    <w:rsid w:val="000B431C"/>
    <w:rsid w:val="000B4374"/>
    <w:rsid w:val="000B43B6"/>
    <w:rsid w:val="000B4460"/>
    <w:rsid w:val="000B4481"/>
    <w:rsid w:val="000B46FB"/>
    <w:rsid w:val="000B4796"/>
    <w:rsid w:val="000B4847"/>
    <w:rsid w:val="000B4933"/>
    <w:rsid w:val="000B495E"/>
    <w:rsid w:val="000B4A2D"/>
    <w:rsid w:val="000B4A7F"/>
    <w:rsid w:val="000B4A8E"/>
    <w:rsid w:val="000B4B31"/>
    <w:rsid w:val="000B4B6F"/>
    <w:rsid w:val="000B4BFD"/>
    <w:rsid w:val="000B4EC0"/>
    <w:rsid w:val="000B506D"/>
    <w:rsid w:val="000B5075"/>
    <w:rsid w:val="000B52E4"/>
    <w:rsid w:val="000B531B"/>
    <w:rsid w:val="000B5376"/>
    <w:rsid w:val="000B5781"/>
    <w:rsid w:val="000B5799"/>
    <w:rsid w:val="000B598F"/>
    <w:rsid w:val="000B59C2"/>
    <w:rsid w:val="000B5A1E"/>
    <w:rsid w:val="000B5A4A"/>
    <w:rsid w:val="000B5B16"/>
    <w:rsid w:val="000B5B93"/>
    <w:rsid w:val="000B5C8D"/>
    <w:rsid w:val="000B5F0A"/>
    <w:rsid w:val="000B5F36"/>
    <w:rsid w:val="000B5FB4"/>
    <w:rsid w:val="000B5FC8"/>
    <w:rsid w:val="000B60C6"/>
    <w:rsid w:val="000B60D8"/>
    <w:rsid w:val="000B6252"/>
    <w:rsid w:val="000B62C0"/>
    <w:rsid w:val="000B65C8"/>
    <w:rsid w:val="000B66A3"/>
    <w:rsid w:val="000B6739"/>
    <w:rsid w:val="000B687F"/>
    <w:rsid w:val="000B69B1"/>
    <w:rsid w:val="000B69EE"/>
    <w:rsid w:val="000B6A5A"/>
    <w:rsid w:val="000B6D43"/>
    <w:rsid w:val="000B6D8D"/>
    <w:rsid w:val="000B6D9E"/>
    <w:rsid w:val="000B6DE0"/>
    <w:rsid w:val="000B70D9"/>
    <w:rsid w:val="000B726B"/>
    <w:rsid w:val="000B72F4"/>
    <w:rsid w:val="000B7426"/>
    <w:rsid w:val="000B7566"/>
    <w:rsid w:val="000B769A"/>
    <w:rsid w:val="000B7703"/>
    <w:rsid w:val="000B77A1"/>
    <w:rsid w:val="000B78DB"/>
    <w:rsid w:val="000B7950"/>
    <w:rsid w:val="000B7958"/>
    <w:rsid w:val="000B79B1"/>
    <w:rsid w:val="000B7A01"/>
    <w:rsid w:val="000B7C67"/>
    <w:rsid w:val="000B7E29"/>
    <w:rsid w:val="000C0042"/>
    <w:rsid w:val="000C0163"/>
    <w:rsid w:val="000C0192"/>
    <w:rsid w:val="000C0413"/>
    <w:rsid w:val="000C054A"/>
    <w:rsid w:val="000C05D8"/>
    <w:rsid w:val="000C06AB"/>
    <w:rsid w:val="000C08C9"/>
    <w:rsid w:val="000C095E"/>
    <w:rsid w:val="000C0986"/>
    <w:rsid w:val="000C0AC3"/>
    <w:rsid w:val="000C0BB6"/>
    <w:rsid w:val="000C0BEB"/>
    <w:rsid w:val="000C0DD7"/>
    <w:rsid w:val="000C0E6A"/>
    <w:rsid w:val="000C0E6F"/>
    <w:rsid w:val="000C0EE1"/>
    <w:rsid w:val="000C0FC1"/>
    <w:rsid w:val="000C1271"/>
    <w:rsid w:val="000C12AC"/>
    <w:rsid w:val="000C1428"/>
    <w:rsid w:val="000C1472"/>
    <w:rsid w:val="000C15F8"/>
    <w:rsid w:val="000C16E8"/>
    <w:rsid w:val="000C191A"/>
    <w:rsid w:val="000C1BC9"/>
    <w:rsid w:val="000C1DE8"/>
    <w:rsid w:val="000C1F0F"/>
    <w:rsid w:val="000C21A4"/>
    <w:rsid w:val="000C24A6"/>
    <w:rsid w:val="000C2531"/>
    <w:rsid w:val="000C2568"/>
    <w:rsid w:val="000C2710"/>
    <w:rsid w:val="000C27DC"/>
    <w:rsid w:val="000C27E3"/>
    <w:rsid w:val="000C2864"/>
    <w:rsid w:val="000C29E5"/>
    <w:rsid w:val="000C2A84"/>
    <w:rsid w:val="000C2B17"/>
    <w:rsid w:val="000C2B19"/>
    <w:rsid w:val="000C2C5D"/>
    <w:rsid w:val="000C2D80"/>
    <w:rsid w:val="000C320E"/>
    <w:rsid w:val="000C3279"/>
    <w:rsid w:val="000C342C"/>
    <w:rsid w:val="000C3562"/>
    <w:rsid w:val="000C3587"/>
    <w:rsid w:val="000C3782"/>
    <w:rsid w:val="000C38F0"/>
    <w:rsid w:val="000C3B07"/>
    <w:rsid w:val="000C3B91"/>
    <w:rsid w:val="000C3C4B"/>
    <w:rsid w:val="000C3D60"/>
    <w:rsid w:val="000C3DB4"/>
    <w:rsid w:val="000C3FBE"/>
    <w:rsid w:val="000C401E"/>
    <w:rsid w:val="000C422D"/>
    <w:rsid w:val="000C429D"/>
    <w:rsid w:val="000C429F"/>
    <w:rsid w:val="000C42DD"/>
    <w:rsid w:val="000C4354"/>
    <w:rsid w:val="000C44FC"/>
    <w:rsid w:val="000C4625"/>
    <w:rsid w:val="000C470D"/>
    <w:rsid w:val="000C4727"/>
    <w:rsid w:val="000C486D"/>
    <w:rsid w:val="000C48DE"/>
    <w:rsid w:val="000C4BD0"/>
    <w:rsid w:val="000C4BE1"/>
    <w:rsid w:val="000C4D7D"/>
    <w:rsid w:val="000C4DC3"/>
    <w:rsid w:val="000C4DE5"/>
    <w:rsid w:val="000C4E42"/>
    <w:rsid w:val="000C4F5D"/>
    <w:rsid w:val="000C5180"/>
    <w:rsid w:val="000C525B"/>
    <w:rsid w:val="000C5401"/>
    <w:rsid w:val="000C54A7"/>
    <w:rsid w:val="000C55B4"/>
    <w:rsid w:val="000C5700"/>
    <w:rsid w:val="000C58B2"/>
    <w:rsid w:val="000C58C4"/>
    <w:rsid w:val="000C596B"/>
    <w:rsid w:val="000C59A5"/>
    <w:rsid w:val="000C59E1"/>
    <w:rsid w:val="000C5A7A"/>
    <w:rsid w:val="000C5AAD"/>
    <w:rsid w:val="000C5E76"/>
    <w:rsid w:val="000C5EA5"/>
    <w:rsid w:val="000C6217"/>
    <w:rsid w:val="000C6281"/>
    <w:rsid w:val="000C64FB"/>
    <w:rsid w:val="000C662B"/>
    <w:rsid w:val="000C6955"/>
    <w:rsid w:val="000C6993"/>
    <w:rsid w:val="000C6ADA"/>
    <w:rsid w:val="000C6B5D"/>
    <w:rsid w:val="000C6D2C"/>
    <w:rsid w:val="000C6E7D"/>
    <w:rsid w:val="000C6F47"/>
    <w:rsid w:val="000C6F7F"/>
    <w:rsid w:val="000C74CC"/>
    <w:rsid w:val="000C7549"/>
    <w:rsid w:val="000C7587"/>
    <w:rsid w:val="000C778B"/>
    <w:rsid w:val="000C7878"/>
    <w:rsid w:val="000C799A"/>
    <w:rsid w:val="000C7B6F"/>
    <w:rsid w:val="000C7C7B"/>
    <w:rsid w:val="000C7CE5"/>
    <w:rsid w:val="000C7E3C"/>
    <w:rsid w:val="000D03B6"/>
    <w:rsid w:val="000D043D"/>
    <w:rsid w:val="000D0487"/>
    <w:rsid w:val="000D0493"/>
    <w:rsid w:val="000D04BD"/>
    <w:rsid w:val="000D04D1"/>
    <w:rsid w:val="000D062E"/>
    <w:rsid w:val="000D067A"/>
    <w:rsid w:val="000D0755"/>
    <w:rsid w:val="000D07C0"/>
    <w:rsid w:val="000D0899"/>
    <w:rsid w:val="000D09F8"/>
    <w:rsid w:val="000D0A35"/>
    <w:rsid w:val="000D0A4A"/>
    <w:rsid w:val="000D0B16"/>
    <w:rsid w:val="000D0D5A"/>
    <w:rsid w:val="000D0EDE"/>
    <w:rsid w:val="000D11D0"/>
    <w:rsid w:val="000D11E2"/>
    <w:rsid w:val="000D12B1"/>
    <w:rsid w:val="000D130D"/>
    <w:rsid w:val="000D1446"/>
    <w:rsid w:val="000D14BC"/>
    <w:rsid w:val="000D157C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45"/>
    <w:rsid w:val="000D23B0"/>
    <w:rsid w:val="000D23F6"/>
    <w:rsid w:val="000D24E6"/>
    <w:rsid w:val="000D24F3"/>
    <w:rsid w:val="000D268B"/>
    <w:rsid w:val="000D27D7"/>
    <w:rsid w:val="000D29A6"/>
    <w:rsid w:val="000D2C3A"/>
    <w:rsid w:val="000D2CBA"/>
    <w:rsid w:val="000D2E41"/>
    <w:rsid w:val="000D2E95"/>
    <w:rsid w:val="000D2F9A"/>
    <w:rsid w:val="000D3062"/>
    <w:rsid w:val="000D3086"/>
    <w:rsid w:val="000D30E2"/>
    <w:rsid w:val="000D3104"/>
    <w:rsid w:val="000D3212"/>
    <w:rsid w:val="000D32EA"/>
    <w:rsid w:val="000D362B"/>
    <w:rsid w:val="000D380F"/>
    <w:rsid w:val="000D3829"/>
    <w:rsid w:val="000D382E"/>
    <w:rsid w:val="000D38D0"/>
    <w:rsid w:val="000D3A0F"/>
    <w:rsid w:val="000D3A36"/>
    <w:rsid w:val="000D3AE0"/>
    <w:rsid w:val="000D3BD2"/>
    <w:rsid w:val="000D3C2D"/>
    <w:rsid w:val="000D3EDC"/>
    <w:rsid w:val="000D3F52"/>
    <w:rsid w:val="000D4054"/>
    <w:rsid w:val="000D40B9"/>
    <w:rsid w:val="000D415C"/>
    <w:rsid w:val="000D433A"/>
    <w:rsid w:val="000D442E"/>
    <w:rsid w:val="000D4705"/>
    <w:rsid w:val="000D4748"/>
    <w:rsid w:val="000D4A50"/>
    <w:rsid w:val="000D4ACD"/>
    <w:rsid w:val="000D4C01"/>
    <w:rsid w:val="000D4C0B"/>
    <w:rsid w:val="000D4D7F"/>
    <w:rsid w:val="000D4EFB"/>
    <w:rsid w:val="000D4F48"/>
    <w:rsid w:val="000D50F2"/>
    <w:rsid w:val="000D52EA"/>
    <w:rsid w:val="000D5638"/>
    <w:rsid w:val="000D566B"/>
    <w:rsid w:val="000D57C9"/>
    <w:rsid w:val="000D587B"/>
    <w:rsid w:val="000D58B3"/>
    <w:rsid w:val="000D58B9"/>
    <w:rsid w:val="000D58BE"/>
    <w:rsid w:val="000D5BF3"/>
    <w:rsid w:val="000D5D0D"/>
    <w:rsid w:val="000D5D3A"/>
    <w:rsid w:val="000D5D4A"/>
    <w:rsid w:val="000D5FF2"/>
    <w:rsid w:val="000D60EC"/>
    <w:rsid w:val="000D6316"/>
    <w:rsid w:val="000D63C6"/>
    <w:rsid w:val="000D6498"/>
    <w:rsid w:val="000D65CE"/>
    <w:rsid w:val="000D6A7E"/>
    <w:rsid w:val="000D6BE9"/>
    <w:rsid w:val="000D6D71"/>
    <w:rsid w:val="000D6F3A"/>
    <w:rsid w:val="000D6FAA"/>
    <w:rsid w:val="000D6FEF"/>
    <w:rsid w:val="000D7010"/>
    <w:rsid w:val="000D7216"/>
    <w:rsid w:val="000D7272"/>
    <w:rsid w:val="000D7425"/>
    <w:rsid w:val="000D7446"/>
    <w:rsid w:val="000D7461"/>
    <w:rsid w:val="000D748A"/>
    <w:rsid w:val="000D7843"/>
    <w:rsid w:val="000D7B16"/>
    <w:rsid w:val="000D7B40"/>
    <w:rsid w:val="000D7D25"/>
    <w:rsid w:val="000D7E3D"/>
    <w:rsid w:val="000E0067"/>
    <w:rsid w:val="000E018E"/>
    <w:rsid w:val="000E03BB"/>
    <w:rsid w:val="000E0555"/>
    <w:rsid w:val="000E073B"/>
    <w:rsid w:val="000E078B"/>
    <w:rsid w:val="000E07A4"/>
    <w:rsid w:val="000E08CC"/>
    <w:rsid w:val="000E093B"/>
    <w:rsid w:val="000E0A01"/>
    <w:rsid w:val="000E0AB5"/>
    <w:rsid w:val="000E0AD5"/>
    <w:rsid w:val="000E0B11"/>
    <w:rsid w:val="000E0C0B"/>
    <w:rsid w:val="000E0C25"/>
    <w:rsid w:val="000E0C7C"/>
    <w:rsid w:val="000E0DEE"/>
    <w:rsid w:val="000E0E9F"/>
    <w:rsid w:val="000E0EEB"/>
    <w:rsid w:val="000E0FB8"/>
    <w:rsid w:val="000E10DC"/>
    <w:rsid w:val="000E1137"/>
    <w:rsid w:val="000E1428"/>
    <w:rsid w:val="000E1734"/>
    <w:rsid w:val="000E17A9"/>
    <w:rsid w:val="000E1931"/>
    <w:rsid w:val="000E1ADA"/>
    <w:rsid w:val="000E1B3C"/>
    <w:rsid w:val="000E1BA4"/>
    <w:rsid w:val="000E1CE3"/>
    <w:rsid w:val="000E1F6F"/>
    <w:rsid w:val="000E2061"/>
    <w:rsid w:val="000E2186"/>
    <w:rsid w:val="000E2488"/>
    <w:rsid w:val="000E27D7"/>
    <w:rsid w:val="000E28F1"/>
    <w:rsid w:val="000E2AA7"/>
    <w:rsid w:val="000E2B57"/>
    <w:rsid w:val="000E2C6D"/>
    <w:rsid w:val="000E2D0A"/>
    <w:rsid w:val="000E2E78"/>
    <w:rsid w:val="000E2EE8"/>
    <w:rsid w:val="000E2EFB"/>
    <w:rsid w:val="000E3006"/>
    <w:rsid w:val="000E30B9"/>
    <w:rsid w:val="000E30D1"/>
    <w:rsid w:val="000E31D2"/>
    <w:rsid w:val="000E33CA"/>
    <w:rsid w:val="000E35E8"/>
    <w:rsid w:val="000E363D"/>
    <w:rsid w:val="000E3731"/>
    <w:rsid w:val="000E37DF"/>
    <w:rsid w:val="000E38AD"/>
    <w:rsid w:val="000E3937"/>
    <w:rsid w:val="000E39CD"/>
    <w:rsid w:val="000E3AC4"/>
    <w:rsid w:val="000E3ADC"/>
    <w:rsid w:val="000E3AE7"/>
    <w:rsid w:val="000E3B8D"/>
    <w:rsid w:val="000E3D68"/>
    <w:rsid w:val="000E3F3D"/>
    <w:rsid w:val="000E3F98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6"/>
    <w:rsid w:val="000E4B8A"/>
    <w:rsid w:val="000E4B93"/>
    <w:rsid w:val="000E4C8C"/>
    <w:rsid w:val="000E4DC8"/>
    <w:rsid w:val="000E4E35"/>
    <w:rsid w:val="000E4EBA"/>
    <w:rsid w:val="000E4EE8"/>
    <w:rsid w:val="000E4F9C"/>
    <w:rsid w:val="000E5138"/>
    <w:rsid w:val="000E518C"/>
    <w:rsid w:val="000E53AA"/>
    <w:rsid w:val="000E542C"/>
    <w:rsid w:val="000E5939"/>
    <w:rsid w:val="000E5959"/>
    <w:rsid w:val="000E595D"/>
    <w:rsid w:val="000E598F"/>
    <w:rsid w:val="000E5A08"/>
    <w:rsid w:val="000E5A52"/>
    <w:rsid w:val="000E5B29"/>
    <w:rsid w:val="000E5BF7"/>
    <w:rsid w:val="000E5C88"/>
    <w:rsid w:val="000E5E7B"/>
    <w:rsid w:val="000E5F8D"/>
    <w:rsid w:val="000E63FF"/>
    <w:rsid w:val="000E6498"/>
    <w:rsid w:val="000E64E6"/>
    <w:rsid w:val="000E64F9"/>
    <w:rsid w:val="000E654D"/>
    <w:rsid w:val="000E66F7"/>
    <w:rsid w:val="000E68AE"/>
    <w:rsid w:val="000E68C6"/>
    <w:rsid w:val="000E6D3C"/>
    <w:rsid w:val="000E6E79"/>
    <w:rsid w:val="000E6E7C"/>
    <w:rsid w:val="000E7107"/>
    <w:rsid w:val="000E71ED"/>
    <w:rsid w:val="000E75E9"/>
    <w:rsid w:val="000E765C"/>
    <w:rsid w:val="000E770D"/>
    <w:rsid w:val="000E77E0"/>
    <w:rsid w:val="000E79B9"/>
    <w:rsid w:val="000E7A2D"/>
    <w:rsid w:val="000E7A96"/>
    <w:rsid w:val="000E7BCE"/>
    <w:rsid w:val="000E7BF9"/>
    <w:rsid w:val="000E7C3F"/>
    <w:rsid w:val="000E7C5A"/>
    <w:rsid w:val="000E7D0B"/>
    <w:rsid w:val="000E7D0C"/>
    <w:rsid w:val="000E7D3C"/>
    <w:rsid w:val="000F0034"/>
    <w:rsid w:val="000F0114"/>
    <w:rsid w:val="000F02D9"/>
    <w:rsid w:val="000F03E7"/>
    <w:rsid w:val="000F0540"/>
    <w:rsid w:val="000F069F"/>
    <w:rsid w:val="000F07DF"/>
    <w:rsid w:val="000F09A9"/>
    <w:rsid w:val="000F0A22"/>
    <w:rsid w:val="000F0AC3"/>
    <w:rsid w:val="000F0AF4"/>
    <w:rsid w:val="000F0E60"/>
    <w:rsid w:val="000F0EC3"/>
    <w:rsid w:val="000F0FAC"/>
    <w:rsid w:val="000F0FDE"/>
    <w:rsid w:val="000F1056"/>
    <w:rsid w:val="000F135D"/>
    <w:rsid w:val="000F15F9"/>
    <w:rsid w:val="000F1780"/>
    <w:rsid w:val="000F17EB"/>
    <w:rsid w:val="000F1857"/>
    <w:rsid w:val="000F1FC1"/>
    <w:rsid w:val="000F200D"/>
    <w:rsid w:val="000F2063"/>
    <w:rsid w:val="000F2288"/>
    <w:rsid w:val="000F22D6"/>
    <w:rsid w:val="000F232D"/>
    <w:rsid w:val="000F2349"/>
    <w:rsid w:val="000F244C"/>
    <w:rsid w:val="000F25B2"/>
    <w:rsid w:val="000F25D9"/>
    <w:rsid w:val="000F25E1"/>
    <w:rsid w:val="000F2687"/>
    <w:rsid w:val="000F26A7"/>
    <w:rsid w:val="000F2741"/>
    <w:rsid w:val="000F2780"/>
    <w:rsid w:val="000F27C6"/>
    <w:rsid w:val="000F2800"/>
    <w:rsid w:val="000F2853"/>
    <w:rsid w:val="000F2972"/>
    <w:rsid w:val="000F298F"/>
    <w:rsid w:val="000F2ADE"/>
    <w:rsid w:val="000F2B01"/>
    <w:rsid w:val="000F2EA5"/>
    <w:rsid w:val="000F2ED0"/>
    <w:rsid w:val="000F2F1D"/>
    <w:rsid w:val="000F2FD4"/>
    <w:rsid w:val="000F311B"/>
    <w:rsid w:val="000F3267"/>
    <w:rsid w:val="000F32DB"/>
    <w:rsid w:val="000F3477"/>
    <w:rsid w:val="000F34F6"/>
    <w:rsid w:val="000F3725"/>
    <w:rsid w:val="000F37F9"/>
    <w:rsid w:val="000F3870"/>
    <w:rsid w:val="000F387E"/>
    <w:rsid w:val="000F3A0E"/>
    <w:rsid w:val="000F3A17"/>
    <w:rsid w:val="000F3B67"/>
    <w:rsid w:val="000F3BB5"/>
    <w:rsid w:val="000F3EB2"/>
    <w:rsid w:val="000F411F"/>
    <w:rsid w:val="000F4137"/>
    <w:rsid w:val="000F4159"/>
    <w:rsid w:val="000F4309"/>
    <w:rsid w:val="000F4512"/>
    <w:rsid w:val="000F4632"/>
    <w:rsid w:val="000F4926"/>
    <w:rsid w:val="000F494A"/>
    <w:rsid w:val="000F4962"/>
    <w:rsid w:val="000F49BE"/>
    <w:rsid w:val="000F49CC"/>
    <w:rsid w:val="000F49EC"/>
    <w:rsid w:val="000F4A12"/>
    <w:rsid w:val="000F4C59"/>
    <w:rsid w:val="000F4CDF"/>
    <w:rsid w:val="000F4E9F"/>
    <w:rsid w:val="000F4F1B"/>
    <w:rsid w:val="000F4F95"/>
    <w:rsid w:val="000F52BD"/>
    <w:rsid w:val="000F5322"/>
    <w:rsid w:val="000F5359"/>
    <w:rsid w:val="000F55E1"/>
    <w:rsid w:val="000F56E2"/>
    <w:rsid w:val="000F5729"/>
    <w:rsid w:val="000F5801"/>
    <w:rsid w:val="000F589B"/>
    <w:rsid w:val="000F58BC"/>
    <w:rsid w:val="000F5A0A"/>
    <w:rsid w:val="000F5A32"/>
    <w:rsid w:val="000F5AD5"/>
    <w:rsid w:val="000F5B55"/>
    <w:rsid w:val="000F5BC7"/>
    <w:rsid w:val="000F5D03"/>
    <w:rsid w:val="000F5D9A"/>
    <w:rsid w:val="000F5E9B"/>
    <w:rsid w:val="000F5FC6"/>
    <w:rsid w:val="000F6132"/>
    <w:rsid w:val="000F615C"/>
    <w:rsid w:val="000F6395"/>
    <w:rsid w:val="000F65C6"/>
    <w:rsid w:val="000F6774"/>
    <w:rsid w:val="000F682C"/>
    <w:rsid w:val="000F68BA"/>
    <w:rsid w:val="000F68CF"/>
    <w:rsid w:val="000F691A"/>
    <w:rsid w:val="000F6A52"/>
    <w:rsid w:val="000F6BDD"/>
    <w:rsid w:val="000F6C0A"/>
    <w:rsid w:val="000F6CC9"/>
    <w:rsid w:val="000F6E21"/>
    <w:rsid w:val="000F7074"/>
    <w:rsid w:val="000F70B2"/>
    <w:rsid w:val="000F70E8"/>
    <w:rsid w:val="000F7137"/>
    <w:rsid w:val="000F714B"/>
    <w:rsid w:val="000F71DB"/>
    <w:rsid w:val="000F72C2"/>
    <w:rsid w:val="000F7423"/>
    <w:rsid w:val="000F760B"/>
    <w:rsid w:val="000F7636"/>
    <w:rsid w:val="000F76A4"/>
    <w:rsid w:val="000F7837"/>
    <w:rsid w:val="000F7B49"/>
    <w:rsid w:val="000F7C0B"/>
    <w:rsid w:val="000F7E19"/>
    <w:rsid w:val="000F7F3F"/>
    <w:rsid w:val="000F7FB3"/>
    <w:rsid w:val="0010009C"/>
    <w:rsid w:val="001000E1"/>
    <w:rsid w:val="0010014D"/>
    <w:rsid w:val="001001BD"/>
    <w:rsid w:val="001002BE"/>
    <w:rsid w:val="001002F0"/>
    <w:rsid w:val="00100539"/>
    <w:rsid w:val="0010068B"/>
    <w:rsid w:val="00100698"/>
    <w:rsid w:val="0010098B"/>
    <w:rsid w:val="001009DC"/>
    <w:rsid w:val="00100A42"/>
    <w:rsid w:val="00100D95"/>
    <w:rsid w:val="00101020"/>
    <w:rsid w:val="00101061"/>
    <w:rsid w:val="001012A6"/>
    <w:rsid w:val="001012B9"/>
    <w:rsid w:val="001012BA"/>
    <w:rsid w:val="00101355"/>
    <w:rsid w:val="001013C3"/>
    <w:rsid w:val="0010143F"/>
    <w:rsid w:val="001017BC"/>
    <w:rsid w:val="001018C7"/>
    <w:rsid w:val="00101A6E"/>
    <w:rsid w:val="00101C33"/>
    <w:rsid w:val="00101FB2"/>
    <w:rsid w:val="00102038"/>
    <w:rsid w:val="001020A3"/>
    <w:rsid w:val="0010223B"/>
    <w:rsid w:val="0010227C"/>
    <w:rsid w:val="001022C5"/>
    <w:rsid w:val="0010232A"/>
    <w:rsid w:val="001025F6"/>
    <w:rsid w:val="00102775"/>
    <w:rsid w:val="001029BD"/>
    <w:rsid w:val="00102BF0"/>
    <w:rsid w:val="00102C97"/>
    <w:rsid w:val="00102CFE"/>
    <w:rsid w:val="00102D05"/>
    <w:rsid w:val="00103068"/>
    <w:rsid w:val="001031A1"/>
    <w:rsid w:val="001032B4"/>
    <w:rsid w:val="0010343F"/>
    <w:rsid w:val="001034BB"/>
    <w:rsid w:val="001035E6"/>
    <w:rsid w:val="00103641"/>
    <w:rsid w:val="00103828"/>
    <w:rsid w:val="0010387B"/>
    <w:rsid w:val="0010391D"/>
    <w:rsid w:val="00103BFC"/>
    <w:rsid w:val="00103C40"/>
    <w:rsid w:val="00103C8B"/>
    <w:rsid w:val="00103CC8"/>
    <w:rsid w:val="00103D84"/>
    <w:rsid w:val="00103DE3"/>
    <w:rsid w:val="00103E4D"/>
    <w:rsid w:val="00103E5D"/>
    <w:rsid w:val="00104483"/>
    <w:rsid w:val="00104678"/>
    <w:rsid w:val="001047E6"/>
    <w:rsid w:val="00104868"/>
    <w:rsid w:val="00104A86"/>
    <w:rsid w:val="00104B7D"/>
    <w:rsid w:val="00104BF1"/>
    <w:rsid w:val="00104C47"/>
    <w:rsid w:val="00104D2E"/>
    <w:rsid w:val="00104E31"/>
    <w:rsid w:val="00105005"/>
    <w:rsid w:val="0010511D"/>
    <w:rsid w:val="001051BB"/>
    <w:rsid w:val="001052A0"/>
    <w:rsid w:val="0010537A"/>
    <w:rsid w:val="001053B9"/>
    <w:rsid w:val="00105611"/>
    <w:rsid w:val="0010594B"/>
    <w:rsid w:val="00105BCD"/>
    <w:rsid w:val="00105DD0"/>
    <w:rsid w:val="00105EB5"/>
    <w:rsid w:val="00105EC0"/>
    <w:rsid w:val="00105EFD"/>
    <w:rsid w:val="00105FDE"/>
    <w:rsid w:val="001060F3"/>
    <w:rsid w:val="00106162"/>
    <w:rsid w:val="0010618F"/>
    <w:rsid w:val="0010621C"/>
    <w:rsid w:val="00106289"/>
    <w:rsid w:val="001066CA"/>
    <w:rsid w:val="0010671A"/>
    <w:rsid w:val="0010674E"/>
    <w:rsid w:val="0010677D"/>
    <w:rsid w:val="001068B6"/>
    <w:rsid w:val="00106901"/>
    <w:rsid w:val="00106A08"/>
    <w:rsid w:val="00106A34"/>
    <w:rsid w:val="00106B89"/>
    <w:rsid w:val="00106DB5"/>
    <w:rsid w:val="00106EFA"/>
    <w:rsid w:val="00106FE4"/>
    <w:rsid w:val="00107037"/>
    <w:rsid w:val="00107250"/>
    <w:rsid w:val="0010726D"/>
    <w:rsid w:val="00107460"/>
    <w:rsid w:val="001079A9"/>
    <w:rsid w:val="00107C13"/>
    <w:rsid w:val="00107CC7"/>
    <w:rsid w:val="00107F19"/>
    <w:rsid w:val="00107FAB"/>
    <w:rsid w:val="00107FF8"/>
    <w:rsid w:val="0011034D"/>
    <w:rsid w:val="00110463"/>
    <w:rsid w:val="00110574"/>
    <w:rsid w:val="00110730"/>
    <w:rsid w:val="00110A33"/>
    <w:rsid w:val="00110B6E"/>
    <w:rsid w:val="00110B9D"/>
    <w:rsid w:val="00110BBD"/>
    <w:rsid w:val="00110C32"/>
    <w:rsid w:val="00110C91"/>
    <w:rsid w:val="00110D9E"/>
    <w:rsid w:val="00110E6E"/>
    <w:rsid w:val="00110E7B"/>
    <w:rsid w:val="00110EE9"/>
    <w:rsid w:val="0011110A"/>
    <w:rsid w:val="0011112D"/>
    <w:rsid w:val="0011124A"/>
    <w:rsid w:val="001112CF"/>
    <w:rsid w:val="00111531"/>
    <w:rsid w:val="00111734"/>
    <w:rsid w:val="0011184D"/>
    <w:rsid w:val="0011188C"/>
    <w:rsid w:val="00111A57"/>
    <w:rsid w:val="00111C52"/>
    <w:rsid w:val="00111CDD"/>
    <w:rsid w:val="00111CFE"/>
    <w:rsid w:val="00111E83"/>
    <w:rsid w:val="00111FBD"/>
    <w:rsid w:val="00111FDE"/>
    <w:rsid w:val="001120AB"/>
    <w:rsid w:val="0011219F"/>
    <w:rsid w:val="001122B2"/>
    <w:rsid w:val="001124F9"/>
    <w:rsid w:val="00112550"/>
    <w:rsid w:val="001125B1"/>
    <w:rsid w:val="00112646"/>
    <w:rsid w:val="00112778"/>
    <w:rsid w:val="00112786"/>
    <w:rsid w:val="0011281D"/>
    <w:rsid w:val="00112889"/>
    <w:rsid w:val="00112A9C"/>
    <w:rsid w:val="00112BBF"/>
    <w:rsid w:val="00112C8C"/>
    <w:rsid w:val="00112CF4"/>
    <w:rsid w:val="00112D1C"/>
    <w:rsid w:val="00112F16"/>
    <w:rsid w:val="00112F2F"/>
    <w:rsid w:val="00112F82"/>
    <w:rsid w:val="0011362C"/>
    <w:rsid w:val="001136B4"/>
    <w:rsid w:val="001136E7"/>
    <w:rsid w:val="001138EF"/>
    <w:rsid w:val="00113919"/>
    <w:rsid w:val="00113932"/>
    <w:rsid w:val="001139AF"/>
    <w:rsid w:val="00113AEA"/>
    <w:rsid w:val="00113AFC"/>
    <w:rsid w:val="00113B22"/>
    <w:rsid w:val="00113BDC"/>
    <w:rsid w:val="00113C1E"/>
    <w:rsid w:val="00113C5E"/>
    <w:rsid w:val="00113EC0"/>
    <w:rsid w:val="00113F6E"/>
    <w:rsid w:val="00114118"/>
    <w:rsid w:val="001141EE"/>
    <w:rsid w:val="00114323"/>
    <w:rsid w:val="001143F7"/>
    <w:rsid w:val="00114457"/>
    <w:rsid w:val="0011448E"/>
    <w:rsid w:val="001145D4"/>
    <w:rsid w:val="00114628"/>
    <w:rsid w:val="0011474E"/>
    <w:rsid w:val="0011487C"/>
    <w:rsid w:val="00114B87"/>
    <w:rsid w:val="00114C17"/>
    <w:rsid w:val="00114E63"/>
    <w:rsid w:val="001150DD"/>
    <w:rsid w:val="00115470"/>
    <w:rsid w:val="001154BD"/>
    <w:rsid w:val="001155B1"/>
    <w:rsid w:val="0011566A"/>
    <w:rsid w:val="001157C0"/>
    <w:rsid w:val="00115938"/>
    <w:rsid w:val="00115948"/>
    <w:rsid w:val="00115A07"/>
    <w:rsid w:val="00115D7D"/>
    <w:rsid w:val="00115DE2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94"/>
    <w:rsid w:val="001169AC"/>
    <w:rsid w:val="00116A1D"/>
    <w:rsid w:val="00116CA5"/>
    <w:rsid w:val="00116D85"/>
    <w:rsid w:val="00116DA2"/>
    <w:rsid w:val="00116EB4"/>
    <w:rsid w:val="00117119"/>
    <w:rsid w:val="00117277"/>
    <w:rsid w:val="00117453"/>
    <w:rsid w:val="0011746D"/>
    <w:rsid w:val="0011756C"/>
    <w:rsid w:val="001177F4"/>
    <w:rsid w:val="00117806"/>
    <w:rsid w:val="00117A68"/>
    <w:rsid w:val="00117B76"/>
    <w:rsid w:val="00117CD8"/>
    <w:rsid w:val="00120027"/>
    <w:rsid w:val="00120100"/>
    <w:rsid w:val="0012012D"/>
    <w:rsid w:val="001203CF"/>
    <w:rsid w:val="001203EC"/>
    <w:rsid w:val="0012054F"/>
    <w:rsid w:val="001205DF"/>
    <w:rsid w:val="001206EC"/>
    <w:rsid w:val="00120A9F"/>
    <w:rsid w:val="00120AAC"/>
    <w:rsid w:val="00120B94"/>
    <w:rsid w:val="00120D94"/>
    <w:rsid w:val="00120E0F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17"/>
    <w:rsid w:val="001216A4"/>
    <w:rsid w:val="00121744"/>
    <w:rsid w:val="0012176B"/>
    <w:rsid w:val="001217CD"/>
    <w:rsid w:val="00121B28"/>
    <w:rsid w:val="00121B8F"/>
    <w:rsid w:val="00121CA1"/>
    <w:rsid w:val="00121CB0"/>
    <w:rsid w:val="00121D7C"/>
    <w:rsid w:val="00121D86"/>
    <w:rsid w:val="00121EB6"/>
    <w:rsid w:val="00122062"/>
    <w:rsid w:val="0012209B"/>
    <w:rsid w:val="001220DF"/>
    <w:rsid w:val="00122438"/>
    <w:rsid w:val="0012247C"/>
    <w:rsid w:val="001225E0"/>
    <w:rsid w:val="00122B1A"/>
    <w:rsid w:val="00122DE1"/>
    <w:rsid w:val="00122E2F"/>
    <w:rsid w:val="00122F23"/>
    <w:rsid w:val="00123004"/>
    <w:rsid w:val="00123228"/>
    <w:rsid w:val="0012359B"/>
    <w:rsid w:val="00123789"/>
    <w:rsid w:val="001238F1"/>
    <w:rsid w:val="00123935"/>
    <w:rsid w:val="00123A1E"/>
    <w:rsid w:val="00123A2C"/>
    <w:rsid w:val="00123B88"/>
    <w:rsid w:val="00123B9C"/>
    <w:rsid w:val="00123C99"/>
    <w:rsid w:val="00123D38"/>
    <w:rsid w:val="00123DE4"/>
    <w:rsid w:val="00123E7E"/>
    <w:rsid w:val="0012403F"/>
    <w:rsid w:val="0012408F"/>
    <w:rsid w:val="001242D3"/>
    <w:rsid w:val="00124368"/>
    <w:rsid w:val="001243E4"/>
    <w:rsid w:val="0012444E"/>
    <w:rsid w:val="00124572"/>
    <w:rsid w:val="00124662"/>
    <w:rsid w:val="00124996"/>
    <w:rsid w:val="00124A24"/>
    <w:rsid w:val="00124A32"/>
    <w:rsid w:val="00124AEF"/>
    <w:rsid w:val="00124B2F"/>
    <w:rsid w:val="00124B97"/>
    <w:rsid w:val="00124D8C"/>
    <w:rsid w:val="00124DB2"/>
    <w:rsid w:val="00124DF4"/>
    <w:rsid w:val="001250BF"/>
    <w:rsid w:val="0012523B"/>
    <w:rsid w:val="00125325"/>
    <w:rsid w:val="001254C6"/>
    <w:rsid w:val="001255C6"/>
    <w:rsid w:val="00125669"/>
    <w:rsid w:val="00125696"/>
    <w:rsid w:val="001256A9"/>
    <w:rsid w:val="001256BA"/>
    <w:rsid w:val="00125715"/>
    <w:rsid w:val="00125769"/>
    <w:rsid w:val="00125B02"/>
    <w:rsid w:val="00125B43"/>
    <w:rsid w:val="00125BF7"/>
    <w:rsid w:val="00125C9F"/>
    <w:rsid w:val="00125E1C"/>
    <w:rsid w:val="00125F9F"/>
    <w:rsid w:val="0012602A"/>
    <w:rsid w:val="0012610B"/>
    <w:rsid w:val="0012622C"/>
    <w:rsid w:val="00126387"/>
    <w:rsid w:val="001263DE"/>
    <w:rsid w:val="00126528"/>
    <w:rsid w:val="001266D0"/>
    <w:rsid w:val="00126820"/>
    <w:rsid w:val="0012686D"/>
    <w:rsid w:val="0012691E"/>
    <w:rsid w:val="00126A85"/>
    <w:rsid w:val="00126B46"/>
    <w:rsid w:val="00126BB8"/>
    <w:rsid w:val="00126E57"/>
    <w:rsid w:val="00126FD9"/>
    <w:rsid w:val="0012707B"/>
    <w:rsid w:val="001272D4"/>
    <w:rsid w:val="0012732C"/>
    <w:rsid w:val="001275C6"/>
    <w:rsid w:val="0012762B"/>
    <w:rsid w:val="0012763A"/>
    <w:rsid w:val="00127848"/>
    <w:rsid w:val="00127856"/>
    <w:rsid w:val="00127906"/>
    <w:rsid w:val="001279CB"/>
    <w:rsid w:val="00127B40"/>
    <w:rsid w:val="00127BD5"/>
    <w:rsid w:val="00127D96"/>
    <w:rsid w:val="00127E38"/>
    <w:rsid w:val="00127F58"/>
    <w:rsid w:val="001300B6"/>
    <w:rsid w:val="001300D1"/>
    <w:rsid w:val="001300DE"/>
    <w:rsid w:val="001303A8"/>
    <w:rsid w:val="001303FD"/>
    <w:rsid w:val="0013041B"/>
    <w:rsid w:val="00130446"/>
    <w:rsid w:val="0013047A"/>
    <w:rsid w:val="00130483"/>
    <w:rsid w:val="001304C7"/>
    <w:rsid w:val="0013051B"/>
    <w:rsid w:val="0013053D"/>
    <w:rsid w:val="00130558"/>
    <w:rsid w:val="00130599"/>
    <w:rsid w:val="001305AA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C5D"/>
    <w:rsid w:val="00130D2B"/>
    <w:rsid w:val="00130D37"/>
    <w:rsid w:val="00130F59"/>
    <w:rsid w:val="001311C3"/>
    <w:rsid w:val="00131238"/>
    <w:rsid w:val="001313BF"/>
    <w:rsid w:val="001313FD"/>
    <w:rsid w:val="00131546"/>
    <w:rsid w:val="00131594"/>
    <w:rsid w:val="001316DD"/>
    <w:rsid w:val="001316F3"/>
    <w:rsid w:val="00131759"/>
    <w:rsid w:val="0013185F"/>
    <w:rsid w:val="00131876"/>
    <w:rsid w:val="001318B1"/>
    <w:rsid w:val="00131B58"/>
    <w:rsid w:val="00131B66"/>
    <w:rsid w:val="00131BB1"/>
    <w:rsid w:val="00131CAB"/>
    <w:rsid w:val="00131FD8"/>
    <w:rsid w:val="00132058"/>
    <w:rsid w:val="001320D5"/>
    <w:rsid w:val="00132120"/>
    <w:rsid w:val="00132257"/>
    <w:rsid w:val="001322BF"/>
    <w:rsid w:val="0013236F"/>
    <w:rsid w:val="00132378"/>
    <w:rsid w:val="001323A0"/>
    <w:rsid w:val="001324E7"/>
    <w:rsid w:val="001325EE"/>
    <w:rsid w:val="00132733"/>
    <w:rsid w:val="00132874"/>
    <w:rsid w:val="001328DF"/>
    <w:rsid w:val="001329A7"/>
    <w:rsid w:val="001329AB"/>
    <w:rsid w:val="00132B5C"/>
    <w:rsid w:val="00132BEE"/>
    <w:rsid w:val="0013304E"/>
    <w:rsid w:val="001330B6"/>
    <w:rsid w:val="001331E6"/>
    <w:rsid w:val="00133232"/>
    <w:rsid w:val="00133286"/>
    <w:rsid w:val="00133299"/>
    <w:rsid w:val="00133337"/>
    <w:rsid w:val="001333FC"/>
    <w:rsid w:val="00133436"/>
    <w:rsid w:val="00133472"/>
    <w:rsid w:val="001336F6"/>
    <w:rsid w:val="001338F2"/>
    <w:rsid w:val="00133A9B"/>
    <w:rsid w:val="00133C4A"/>
    <w:rsid w:val="00133CF9"/>
    <w:rsid w:val="00133D0D"/>
    <w:rsid w:val="00133D67"/>
    <w:rsid w:val="00134183"/>
    <w:rsid w:val="00134237"/>
    <w:rsid w:val="00134338"/>
    <w:rsid w:val="0013447D"/>
    <w:rsid w:val="001346D7"/>
    <w:rsid w:val="0013480D"/>
    <w:rsid w:val="001348C7"/>
    <w:rsid w:val="00134A4A"/>
    <w:rsid w:val="00134AF3"/>
    <w:rsid w:val="00134B29"/>
    <w:rsid w:val="00134BC0"/>
    <w:rsid w:val="00134BF2"/>
    <w:rsid w:val="00134C6D"/>
    <w:rsid w:val="00134E86"/>
    <w:rsid w:val="00134F62"/>
    <w:rsid w:val="001353DF"/>
    <w:rsid w:val="00135410"/>
    <w:rsid w:val="00135447"/>
    <w:rsid w:val="00135531"/>
    <w:rsid w:val="00135570"/>
    <w:rsid w:val="001355AF"/>
    <w:rsid w:val="00135634"/>
    <w:rsid w:val="00135691"/>
    <w:rsid w:val="001356CD"/>
    <w:rsid w:val="001358E0"/>
    <w:rsid w:val="001359AF"/>
    <w:rsid w:val="00135B5E"/>
    <w:rsid w:val="00135E13"/>
    <w:rsid w:val="00135EE0"/>
    <w:rsid w:val="00135F0C"/>
    <w:rsid w:val="00135F8B"/>
    <w:rsid w:val="00136098"/>
    <w:rsid w:val="001360C6"/>
    <w:rsid w:val="00136148"/>
    <w:rsid w:val="00136217"/>
    <w:rsid w:val="001362BF"/>
    <w:rsid w:val="00136339"/>
    <w:rsid w:val="0013636D"/>
    <w:rsid w:val="001363CB"/>
    <w:rsid w:val="001364B0"/>
    <w:rsid w:val="00136629"/>
    <w:rsid w:val="001366B4"/>
    <w:rsid w:val="001366CC"/>
    <w:rsid w:val="0013678A"/>
    <w:rsid w:val="001367FC"/>
    <w:rsid w:val="00136878"/>
    <w:rsid w:val="001368D8"/>
    <w:rsid w:val="0013693B"/>
    <w:rsid w:val="00136941"/>
    <w:rsid w:val="00136BE2"/>
    <w:rsid w:val="00136C26"/>
    <w:rsid w:val="00136CCA"/>
    <w:rsid w:val="00136DF5"/>
    <w:rsid w:val="001370A5"/>
    <w:rsid w:val="001370F4"/>
    <w:rsid w:val="0013711F"/>
    <w:rsid w:val="0013718F"/>
    <w:rsid w:val="00137546"/>
    <w:rsid w:val="00137624"/>
    <w:rsid w:val="00137811"/>
    <w:rsid w:val="001378C0"/>
    <w:rsid w:val="0013790F"/>
    <w:rsid w:val="00137970"/>
    <w:rsid w:val="0013798A"/>
    <w:rsid w:val="001379FE"/>
    <w:rsid w:val="00137B4B"/>
    <w:rsid w:val="00137B5E"/>
    <w:rsid w:val="00137D2F"/>
    <w:rsid w:val="00140107"/>
    <w:rsid w:val="001401F3"/>
    <w:rsid w:val="0014026F"/>
    <w:rsid w:val="001402BF"/>
    <w:rsid w:val="00140500"/>
    <w:rsid w:val="00140526"/>
    <w:rsid w:val="00140724"/>
    <w:rsid w:val="001407DB"/>
    <w:rsid w:val="00140810"/>
    <w:rsid w:val="00140A34"/>
    <w:rsid w:val="00140A59"/>
    <w:rsid w:val="00140A87"/>
    <w:rsid w:val="00140CC0"/>
    <w:rsid w:val="00140D40"/>
    <w:rsid w:val="00140D74"/>
    <w:rsid w:val="00140D8E"/>
    <w:rsid w:val="00140E10"/>
    <w:rsid w:val="00140F28"/>
    <w:rsid w:val="00140F4B"/>
    <w:rsid w:val="00141057"/>
    <w:rsid w:val="00141441"/>
    <w:rsid w:val="00141499"/>
    <w:rsid w:val="001414F5"/>
    <w:rsid w:val="001415FA"/>
    <w:rsid w:val="00141861"/>
    <w:rsid w:val="00141875"/>
    <w:rsid w:val="00141990"/>
    <w:rsid w:val="00141A17"/>
    <w:rsid w:val="00141A63"/>
    <w:rsid w:val="00141A76"/>
    <w:rsid w:val="00141AC1"/>
    <w:rsid w:val="00141BAA"/>
    <w:rsid w:val="00141BEB"/>
    <w:rsid w:val="00141F0E"/>
    <w:rsid w:val="00141FBD"/>
    <w:rsid w:val="00142047"/>
    <w:rsid w:val="001424E2"/>
    <w:rsid w:val="00142523"/>
    <w:rsid w:val="001425C0"/>
    <w:rsid w:val="00142862"/>
    <w:rsid w:val="001428A7"/>
    <w:rsid w:val="001428B6"/>
    <w:rsid w:val="00142A41"/>
    <w:rsid w:val="00142A5B"/>
    <w:rsid w:val="00142C35"/>
    <w:rsid w:val="00142E25"/>
    <w:rsid w:val="00142F02"/>
    <w:rsid w:val="00142F90"/>
    <w:rsid w:val="00142FB4"/>
    <w:rsid w:val="001430A7"/>
    <w:rsid w:val="0014311F"/>
    <w:rsid w:val="001431E8"/>
    <w:rsid w:val="0014326A"/>
    <w:rsid w:val="001433FC"/>
    <w:rsid w:val="00143439"/>
    <w:rsid w:val="001434DC"/>
    <w:rsid w:val="0014350C"/>
    <w:rsid w:val="001435A3"/>
    <w:rsid w:val="00143764"/>
    <w:rsid w:val="001437BD"/>
    <w:rsid w:val="0014390A"/>
    <w:rsid w:val="0014392A"/>
    <w:rsid w:val="00143987"/>
    <w:rsid w:val="00143B8E"/>
    <w:rsid w:val="00143C96"/>
    <w:rsid w:val="00143CDA"/>
    <w:rsid w:val="00143E83"/>
    <w:rsid w:val="0014436F"/>
    <w:rsid w:val="00144862"/>
    <w:rsid w:val="00144890"/>
    <w:rsid w:val="00144897"/>
    <w:rsid w:val="0014498F"/>
    <w:rsid w:val="00144B30"/>
    <w:rsid w:val="00144D4F"/>
    <w:rsid w:val="00144D5B"/>
    <w:rsid w:val="001451A2"/>
    <w:rsid w:val="001451B3"/>
    <w:rsid w:val="0014542C"/>
    <w:rsid w:val="00145510"/>
    <w:rsid w:val="001455E8"/>
    <w:rsid w:val="001455FB"/>
    <w:rsid w:val="00145601"/>
    <w:rsid w:val="00145745"/>
    <w:rsid w:val="0014579B"/>
    <w:rsid w:val="0014590E"/>
    <w:rsid w:val="00145911"/>
    <w:rsid w:val="00145A7C"/>
    <w:rsid w:val="00145BA8"/>
    <w:rsid w:val="001460B3"/>
    <w:rsid w:val="001461A3"/>
    <w:rsid w:val="001461E3"/>
    <w:rsid w:val="0014633E"/>
    <w:rsid w:val="001465DC"/>
    <w:rsid w:val="0014668D"/>
    <w:rsid w:val="0014670B"/>
    <w:rsid w:val="0014677C"/>
    <w:rsid w:val="001467AC"/>
    <w:rsid w:val="0014681F"/>
    <w:rsid w:val="0014682B"/>
    <w:rsid w:val="00146904"/>
    <w:rsid w:val="0014693A"/>
    <w:rsid w:val="001469E6"/>
    <w:rsid w:val="00146ABD"/>
    <w:rsid w:val="00146B3B"/>
    <w:rsid w:val="00146B9D"/>
    <w:rsid w:val="00146BA6"/>
    <w:rsid w:val="00146D9D"/>
    <w:rsid w:val="00146E21"/>
    <w:rsid w:val="00146E84"/>
    <w:rsid w:val="00146FC4"/>
    <w:rsid w:val="00147029"/>
    <w:rsid w:val="0014709F"/>
    <w:rsid w:val="0014714A"/>
    <w:rsid w:val="001472D4"/>
    <w:rsid w:val="001474A4"/>
    <w:rsid w:val="001474CC"/>
    <w:rsid w:val="001474D5"/>
    <w:rsid w:val="0014773D"/>
    <w:rsid w:val="001477E9"/>
    <w:rsid w:val="001477FD"/>
    <w:rsid w:val="0014796C"/>
    <w:rsid w:val="00147B76"/>
    <w:rsid w:val="00147D1B"/>
    <w:rsid w:val="00150189"/>
    <w:rsid w:val="00150248"/>
    <w:rsid w:val="00150316"/>
    <w:rsid w:val="00150322"/>
    <w:rsid w:val="00150380"/>
    <w:rsid w:val="00150451"/>
    <w:rsid w:val="00150455"/>
    <w:rsid w:val="0015048A"/>
    <w:rsid w:val="001504D5"/>
    <w:rsid w:val="001504F7"/>
    <w:rsid w:val="0015060E"/>
    <w:rsid w:val="001506B2"/>
    <w:rsid w:val="001509F3"/>
    <w:rsid w:val="00150A4A"/>
    <w:rsid w:val="00150AC6"/>
    <w:rsid w:val="00150AE8"/>
    <w:rsid w:val="00150BB2"/>
    <w:rsid w:val="00150BB8"/>
    <w:rsid w:val="00150C8C"/>
    <w:rsid w:val="00150D8B"/>
    <w:rsid w:val="00150DF8"/>
    <w:rsid w:val="00150E92"/>
    <w:rsid w:val="00150EAD"/>
    <w:rsid w:val="00151379"/>
    <w:rsid w:val="00151411"/>
    <w:rsid w:val="0015188E"/>
    <w:rsid w:val="00151D07"/>
    <w:rsid w:val="00151F34"/>
    <w:rsid w:val="00152182"/>
    <w:rsid w:val="00152197"/>
    <w:rsid w:val="001521A5"/>
    <w:rsid w:val="001521BA"/>
    <w:rsid w:val="00152229"/>
    <w:rsid w:val="0015225D"/>
    <w:rsid w:val="0015250E"/>
    <w:rsid w:val="0015267A"/>
    <w:rsid w:val="001526BB"/>
    <w:rsid w:val="0015286F"/>
    <w:rsid w:val="00152A91"/>
    <w:rsid w:val="00152D70"/>
    <w:rsid w:val="00152FB9"/>
    <w:rsid w:val="00152FCD"/>
    <w:rsid w:val="001530A8"/>
    <w:rsid w:val="001530D3"/>
    <w:rsid w:val="0015312A"/>
    <w:rsid w:val="001532B0"/>
    <w:rsid w:val="00153421"/>
    <w:rsid w:val="001534BA"/>
    <w:rsid w:val="0015365D"/>
    <w:rsid w:val="0015371C"/>
    <w:rsid w:val="00153728"/>
    <w:rsid w:val="00153789"/>
    <w:rsid w:val="00153A06"/>
    <w:rsid w:val="00153AEC"/>
    <w:rsid w:val="00153B63"/>
    <w:rsid w:val="00153E1D"/>
    <w:rsid w:val="00153E36"/>
    <w:rsid w:val="00153F35"/>
    <w:rsid w:val="00154149"/>
    <w:rsid w:val="00154163"/>
    <w:rsid w:val="00154188"/>
    <w:rsid w:val="001541A1"/>
    <w:rsid w:val="001541B1"/>
    <w:rsid w:val="001543CA"/>
    <w:rsid w:val="001543E0"/>
    <w:rsid w:val="0015446D"/>
    <w:rsid w:val="00154567"/>
    <w:rsid w:val="001545FC"/>
    <w:rsid w:val="00154658"/>
    <w:rsid w:val="0015484B"/>
    <w:rsid w:val="00154867"/>
    <w:rsid w:val="00154871"/>
    <w:rsid w:val="0015489B"/>
    <w:rsid w:val="001549B2"/>
    <w:rsid w:val="001549E8"/>
    <w:rsid w:val="00154A1B"/>
    <w:rsid w:val="00154A5D"/>
    <w:rsid w:val="00154A65"/>
    <w:rsid w:val="00154B40"/>
    <w:rsid w:val="00154F70"/>
    <w:rsid w:val="001550F4"/>
    <w:rsid w:val="0015518A"/>
    <w:rsid w:val="00155269"/>
    <w:rsid w:val="0015546F"/>
    <w:rsid w:val="001554B5"/>
    <w:rsid w:val="001555BC"/>
    <w:rsid w:val="00155681"/>
    <w:rsid w:val="0015576A"/>
    <w:rsid w:val="001557A1"/>
    <w:rsid w:val="0015580B"/>
    <w:rsid w:val="00155871"/>
    <w:rsid w:val="00155D05"/>
    <w:rsid w:val="00155E84"/>
    <w:rsid w:val="00155EB7"/>
    <w:rsid w:val="00155EBC"/>
    <w:rsid w:val="001560BE"/>
    <w:rsid w:val="001562CB"/>
    <w:rsid w:val="0015637C"/>
    <w:rsid w:val="00156382"/>
    <w:rsid w:val="00156464"/>
    <w:rsid w:val="001565F5"/>
    <w:rsid w:val="001566A2"/>
    <w:rsid w:val="00156E00"/>
    <w:rsid w:val="00156F3A"/>
    <w:rsid w:val="00156F6A"/>
    <w:rsid w:val="00157093"/>
    <w:rsid w:val="0015722F"/>
    <w:rsid w:val="00157278"/>
    <w:rsid w:val="001572E9"/>
    <w:rsid w:val="0015730F"/>
    <w:rsid w:val="0015767F"/>
    <w:rsid w:val="00157741"/>
    <w:rsid w:val="001577E9"/>
    <w:rsid w:val="00157E96"/>
    <w:rsid w:val="00157F10"/>
    <w:rsid w:val="00160007"/>
    <w:rsid w:val="00160059"/>
    <w:rsid w:val="00160100"/>
    <w:rsid w:val="00160219"/>
    <w:rsid w:val="00160304"/>
    <w:rsid w:val="00160329"/>
    <w:rsid w:val="00160369"/>
    <w:rsid w:val="001603CF"/>
    <w:rsid w:val="0016042D"/>
    <w:rsid w:val="001605D2"/>
    <w:rsid w:val="001606D9"/>
    <w:rsid w:val="001607DC"/>
    <w:rsid w:val="00160A2C"/>
    <w:rsid w:val="00160A35"/>
    <w:rsid w:val="00160ADB"/>
    <w:rsid w:val="00160AF2"/>
    <w:rsid w:val="00160CAA"/>
    <w:rsid w:val="00160CD8"/>
    <w:rsid w:val="00160E6C"/>
    <w:rsid w:val="00160F60"/>
    <w:rsid w:val="00161059"/>
    <w:rsid w:val="00161072"/>
    <w:rsid w:val="00161101"/>
    <w:rsid w:val="00161176"/>
    <w:rsid w:val="001612AB"/>
    <w:rsid w:val="00161303"/>
    <w:rsid w:val="001613DD"/>
    <w:rsid w:val="00161432"/>
    <w:rsid w:val="00161467"/>
    <w:rsid w:val="001614BF"/>
    <w:rsid w:val="00161659"/>
    <w:rsid w:val="00161704"/>
    <w:rsid w:val="00161732"/>
    <w:rsid w:val="00161734"/>
    <w:rsid w:val="00161791"/>
    <w:rsid w:val="001617B6"/>
    <w:rsid w:val="00161801"/>
    <w:rsid w:val="001618BF"/>
    <w:rsid w:val="001619DE"/>
    <w:rsid w:val="001619E0"/>
    <w:rsid w:val="00161C81"/>
    <w:rsid w:val="00161D33"/>
    <w:rsid w:val="00161DDA"/>
    <w:rsid w:val="00161EB6"/>
    <w:rsid w:val="00161F0B"/>
    <w:rsid w:val="00161FA5"/>
    <w:rsid w:val="00162020"/>
    <w:rsid w:val="00162094"/>
    <w:rsid w:val="001620E5"/>
    <w:rsid w:val="001622BB"/>
    <w:rsid w:val="00162333"/>
    <w:rsid w:val="00162440"/>
    <w:rsid w:val="00162483"/>
    <w:rsid w:val="001624AC"/>
    <w:rsid w:val="001625E8"/>
    <w:rsid w:val="001627C9"/>
    <w:rsid w:val="001627FC"/>
    <w:rsid w:val="0016284E"/>
    <w:rsid w:val="0016294C"/>
    <w:rsid w:val="0016298D"/>
    <w:rsid w:val="001629AC"/>
    <w:rsid w:val="00162AF1"/>
    <w:rsid w:val="00162B58"/>
    <w:rsid w:val="00162C42"/>
    <w:rsid w:val="00162DD0"/>
    <w:rsid w:val="00162DF3"/>
    <w:rsid w:val="00163099"/>
    <w:rsid w:val="001631D8"/>
    <w:rsid w:val="001632B1"/>
    <w:rsid w:val="00163377"/>
    <w:rsid w:val="00163411"/>
    <w:rsid w:val="00163459"/>
    <w:rsid w:val="00163464"/>
    <w:rsid w:val="001635CB"/>
    <w:rsid w:val="00163750"/>
    <w:rsid w:val="0016392C"/>
    <w:rsid w:val="00163B38"/>
    <w:rsid w:val="00163D8D"/>
    <w:rsid w:val="00163F04"/>
    <w:rsid w:val="00163F23"/>
    <w:rsid w:val="00164019"/>
    <w:rsid w:val="001640A0"/>
    <w:rsid w:val="00164413"/>
    <w:rsid w:val="001645DC"/>
    <w:rsid w:val="0016483D"/>
    <w:rsid w:val="0016485E"/>
    <w:rsid w:val="001649BD"/>
    <w:rsid w:val="001649C5"/>
    <w:rsid w:val="001649D7"/>
    <w:rsid w:val="00164AB5"/>
    <w:rsid w:val="00164D08"/>
    <w:rsid w:val="00164F8E"/>
    <w:rsid w:val="001650E3"/>
    <w:rsid w:val="0016517C"/>
    <w:rsid w:val="0016527A"/>
    <w:rsid w:val="001652DE"/>
    <w:rsid w:val="0016531A"/>
    <w:rsid w:val="001653AA"/>
    <w:rsid w:val="001653EC"/>
    <w:rsid w:val="0016554F"/>
    <w:rsid w:val="001655F9"/>
    <w:rsid w:val="001656D2"/>
    <w:rsid w:val="00165703"/>
    <w:rsid w:val="001659B3"/>
    <w:rsid w:val="00165AA9"/>
    <w:rsid w:val="00165D74"/>
    <w:rsid w:val="00165E2D"/>
    <w:rsid w:val="00165E9A"/>
    <w:rsid w:val="00165FEC"/>
    <w:rsid w:val="001660BA"/>
    <w:rsid w:val="00166276"/>
    <w:rsid w:val="0016645E"/>
    <w:rsid w:val="001664A3"/>
    <w:rsid w:val="0016652E"/>
    <w:rsid w:val="00166669"/>
    <w:rsid w:val="00166700"/>
    <w:rsid w:val="001668A3"/>
    <w:rsid w:val="001668C9"/>
    <w:rsid w:val="00166971"/>
    <w:rsid w:val="00166A94"/>
    <w:rsid w:val="00166B2F"/>
    <w:rsid w:val="00166B91"/>
    <w:rsid w:val="00166C00"/>
    <w:rsid w:val="00166F9B"/>
    <w:rsid w:val="001671AB"/>
    <w:rsid w:val="001672C5"/>
    <w:rsid w:val="001672EA"/>
    <w:rsid w:val="001673CB"/>
    <w:rsid w:val="0016747E"/>
    <w:rsid w:val="00167482"/>
    <w:rsid w:val="001675A8"/>
    <w:rsid w:val="00167936"/>
    <w:rsid w:val="001679F1"/>
    <w:rsid w:val="00167BAE"/>
    <w:rsid w:val="00167BE5"/>
    <w:rsid w:val="00167C57"/>
    <w:rsid w:val="00167C9A"/>
    <w:rsid w:val="00167D91"/>
    <w:rsid w:val="00167DEA"/>
    <w:rsid w:val="00167F17"/>
    <w:rsid w:val="00167FC4"/>
    <w:rsid w:val="00167FFC"/>
    <w:rsid w:val="00170271"/>
    <w:rsid w:val="00170370"/>
    <w:rsid w:val="00170474"/>
    <w:rsid w:val="001704AF"/>
    <w:rsid w:val="00170543"/>
    <w:rsid w:val="0017058C"/>
    <w:rsid w:val="0017077E"/>
    <w:rsid w:val="0017086C"/>
    <w:rsid w:val="00170997"/>
    <w:rsid w:val="001709D8"/>
    <w:rsid w:val="00170F32"/>
    <w:rsid w:val="00170F48"/>
    <w:rsid w:val="00170FE6"/>
    <w:rsid w:val="001710A9"/>
    <w:rsid w:val="0017118E"/>
    <w:rsid w:val="00171256"/>
    <w:rsid w:val="00171436"/>
    <w:rsid w:val="001715AB"/>
    <w:rsid w:val="001715E5"/>
    <w:rsid w:val="00171676"/>
    <w:rsid w:val="00171723"/>
    <w:rsid w:val="001719CD"/>
    <w:rsid w:val="00171BC8"/>
    <w:rsid w:val="00171C23"/>
    <w:rsid w:val="00171F74"/>
    <w:rsid w:val="0017209C"/>
    <w:rsid w:val="0017219B"/>
    <w:rsid w:val="00172354"/>
    <w:rsid w:val="0017236D"/>
    <w:rsid w:val="00172514"/>
    <w:rsid w:val="0017254E"/>
    <w:rsid w:val="0017272F"/>
    <w:rsid w:val="001727BC"/>
    <w:rsid w:val="00172A2E"/>
    <w:rsid w:val="00172BD0"/>
    <w:rsid w:val="00172C89"/>
    <w:rsid w:val="00172CE0"/>
    <w:rsid w:val="001730A8"/>
    <w:rsid w:val="0017311F"/>
    <w:rsid w:val="00173167"/>
    <w:rsid w:val="0017317D"/>
    <w:rsid w:val="001731E5"/>
    <w:rsid w:val="001735A8"/>
    <w:rsid w:val="00173641"/>
    <w:rsid w:val="001737F1"/>
    <w:rsid w:val="00173839"/>
    <w:rsid w:val="001738CC"/>
    <w:rsid w:val="00173994"/>
    <w:rsid w:val="00173C08"/>
    <w:rsid w:val="00173D5A"/>
    <w:rsid w:val="00173E01"/>
    <w:rsid w:val="00173E38"/>
    <w:rsid w:val="00173EF3"/>
    <w:rsid w:val="00173F0B"/>
    <w:rsid w:val="00173FA7"/>
    <w:rsid w:val="0017406F"/>
    <w:rsid w:val="0017421C"/>
    <w:rsid w:val="001742C8"/>
    <w:rsid w:val="0017431A"/>
    <w:rsid w:val="00174446"/>
    <w:rsid w:val="0017452A"/>
    <w:rsid w:val="00174626"/>
    <w:rsid w:val="001747B3"/>
    <w:rsid w:val="001747E0"/>
    <w:rsid w:val="0017482E"/>
    <w:rsid w:val="0017488B"/>
    <w:rsid w:val="00174EC9"/>
    <w:rsid w:val="00174EFF"/>
    <w:rsid w:val="0017517E"/>
    <w:rsid w:val="001752BA"/>
    <w:rsid w:val="0017535F"/>
    <w:rsid w:val="0017539E"/>
    <w:rsid w:val="001753ED"/>
    <w:rsid w:val="0017546B"/>
    <w:rsid w:val="00175559"/>
    <w:rsid w:val="00175596"/>
    <w:rsid w:val="00175610"/>
    <w:rsid w:val="00175612"/>
    <w:rsid w:val="00175892"/>
    <w:rsid w:val="00175902"/>
    <w:rsid w:val="0017596C"/>
    <w:rsid w:val="001759EB"/>
    <w:rsid w:val="00175B5E"/>
    <w:rsid w:val="00175C0E"/>
    <w:rsid w:val="00175C3E"/>
    <w:rsid w:val="00175DF2"/>
    <w:rsid w:val="00175F91"/>
    <w:rsid w:val="001760F2"/>
    <w:rsid w:val="0017610D"/>
    <w:rsid w:val="00176135"/>
    <w:rsid w:val="001762A7"/>
    <w:rsid w:val="00176325"/>
    <w:rsid w:val="001763AB"/>
    <w:rsid w:val="001763EB"/>
    <w:rsid w:val="0017646D"/>
    <w:rsid w:val="0017689E"/>
    <w:rsid w:val="001768F9"/>
    <w:rsid w:val="00176927"/>
    <w:rsid w:val="00176C77"/>
    <w:rsid w:val="00176C98"/>
    <w:rsid w:val="00176CC5"/>
    <w:rsid w:val="00176DA0"/>
    <w:rsid w:val="00176E24"/>
    <w:rsid w:val="00176E43"/>
    <w:rsid w:val="00176E4C"/>
    <w:rsid w:val="00176E7E"/>
    <w:rsid w:val="001770E6"/>
    <w:rsid w:val="001771B1"/>
    <w:rsid w:val="001771D5"/>
    <w:rsid w:val="00177229"/>
    <w:rsid w:val="001772A8"/>
    <w:rsid w:val="00177414"/>
    <w:rsid w:val="0017744B"/>
    <w:rsid w:val="00177810"/>
    <w:rsid w:val="00177B94"/>
    <w:rsid w:val="00177CDF"/>
    <w:rsid w:val="00177DBD"/>
    <w:rsid w:val="00177FE8"/>
    <w:rsid w:val="00180029"/>
    <w:rsid w:val="00180067"/>
    <w:rsid w:val="001802B7"/>
    <w:rsid w:val="001803E0"/>
    <w:rsid w:val="001804E9"/>
    <w:rsid w:val="0018057D"/>
    <w:rsid w:val="001805DB"/>
    <w:rsid w:val="00180673"/>
    <w:rsid w:val="0018071F"/>
    <w:rsid w:val="00180727"/>
    <w:rsid w:val="001809DA"/>
    <w:rsid w:val="00180A52"/>
    <w:rsid w:val="00180A67"/>
    <w:rsid w:val="00180ADF"/>
    <w:rsid w:val="00180B53"/>
    <w:rsid w:val="00180B99"/>
    <w:rsid w:val="00180B9A"/>
    <w:rsid w:val="00180C4A"/>
    <w:rsid w:val="00180C74"/>
    <w:rsid w:val="00180D38"/>
    <w:rsid w:val="00180E4E"/>
    <w:rsid w:val="00180E68"/>
    <w:rsid w:val="00180F12"/>
    <w:rsid w:val="00180F59"/>
    <w:rsid w:val="001811C2"/>
    <w:rsid w:val="0018124B"/>
    <w:rsid w:val="0018125A"/>
    <w:rsid w:val="00181420"/>
    <w:rsid w:val="0018147C"/>
    <w:rsid w:val="00181544"/>
    <w:rsid w:val="001815BA"/>
    <w:rsid w:val="001815C9"/>
    <w:rsid w:val="001815D9"/>
    <w:rsid w:val="00181790"/>
    <w:rsid w:val="001817AD"/>
    <w:rsid w:val="0018197D"/>
    <w:rsid w:val="001819E4"/>
    <w:rsid w:val="00181BD1"/>
    <w:rsid w:val="00181DF2"/>
    <w:rsid w:val="0018202D"/>
    <w:rsid w:val="0018211F"/>
    <w:rsid w:val="001821EA"/>
    <w:rsid w:val="00182274"/>
    <w:rsid w:val="001824FA"/>
    <w:rsid w:val="00182506"/>
    <w:rsid w:val="001825DF"/>
    <w:rsid w:val="001826BF"/>
    <w:rsid w:val="00182743"/>
    <w:rsid w:val="00182807"/>
    <w:rsid w:val="00182960"/>
    <w:rsid w:val="0018299B"/>
    <w:rsid w:val="00182BBC"/>
    <w:rsid w:val="001830BA"/>
    <w:rsid w:val="00183123"/>
    <w:rsid w:val="001831A2"/>
    <w:rsid w:val="00183221"/>
    <w:rsid w:val="0018350A"/>
    <w:rsid w:val="00183590"/>
    <w:rsid w:val="0018364D"/>
    <w:rsid w:val="00183744"/>
    <w:rsid w:val="0018392F"/>
    <w:rsid w:val="00183B14"/>
    <w:rsid w:val="00183D26"/>
    <w:rsid w:val="00183D50"/>
    <w:rsid w:val="00183F4E"/>
    <w:rsid w:val="001840E0"/>
    <w:rsid w:val="001841C9"/>
    <w:rsid w:val="00184300"/>
    <w:rsid w:val="001843FD"/>
    <w:rsid w:val="0018450A"/>
    <w:rsid w:val="0018456B"/>
    <w:rsid w:val="001845CA"/>
    <w:rsid w:val="00184750"/>
    <w:rsid w:val="0018475E"/>
    <w:rsid w:val="001847A9"/>
    <w:rsid w:val="001848F6"/>
    <w:rsid w:val="0018493E"/>
    <w:rsid w:val="00184986"/>
    <w:rsid w:val="001849A0"/>
    <w:rsid w:val="001849BA"/>
    <w:rsid w:val="001849FF"/>
    <w:rsid w:val="00184C3F"/>
    <w:rsid w:val="00184CFC"/>
    <w:rsid w:val="00184DB3"/>
    <w:rsid w:val="00184EAE"/>
    <w:rsid w:val="00184F8B"/>
    <w:rsid w:val="00185083"/>
    <w:rsid w:val="0018508F"/>
    <w:rsid w:val="001851B1"/>
    <w:rsid w:val="001851C6"/>
    <w:rsid w:val="001852C2"/>
    <w:rsid w:val="001852E1"/>
    <w:rsid w:val="0018536D"/>
    <w:rsid w:val="001853B1"/>
    <w:rsid w:val="0018543E"/>
    <w:rsid w:val="00185636"/>
    <w:rsid w:val="00185692"/>
    <w:rsid w:val="001856B9"/>
    <w:rsid w:val="001858B8"/>
    <w:rsid w:val="00185DBE"/>
    <w:rsid w:val="00185E75"/>
    <w:rsid w:val="00185EDB"/>
    <w:rsid w:val="00185F74"/>
    <w:rsid w:val="00186300"/>
    <w:rsid w:val="00186307"/>
    <w:rsid w:val="0018637C"/>
    <w:rsid w:val="001865C1"/>
    <w:rsid w:val="00186793"/>
    <w:rsid w:val="001869C6"/>
    <w:rsid w:val="00186A57"/>
    <w:rsid w:val="00186B07"/>
    <w:rsid w:val="00186C20"/>
    <w:rsid w:val="00186C3B"/>
    <w:rsid w:val="00186C55"/>
    <w:rsid w:val="00186D36"/>
    <w:rsid w:val="00186ED0"/>
    <w:rsid w:val="00186F02"/>
    <w:rsid w:val="00186F44"/>
    <w:rsid w:val="001873FC"/>
    <w:rsid w:val="0018781D"/>
    <w:rsid w:val="00187954"/>
    <w:rsid w:val="00187968"/>
    <w:rsid w:val="00187982"/>
    <w:rsid w:val="00187B3B"/>
    <w:rsid w:val="00187B43"/>
    <w:rsid w:val="00187F80"/>
    <w:rsid w:val="001901C5"/>
    <w:rsid w:val="001902DA"/>
    <w:rsid w:val="001902E7"/>
    <w:rsid w:val="00190537"/>
    <w:rsid w:val="001905AF"/>
    <w:rsid w:val="0019095D"/>
    <w:rsid w:val="001909CB"/>
    <w:rsid w:val="00190A29"/>
    <w:rsid w:val="00190AEE"/>
    <w:rsid w:val="00190B3B"/>
    <w:rsid w:val="00190B63"/>
    <w:rsid w:val="00190CEC"/>
    <w:rsid w:val="00190D79"/>
    <w:rsid w:val="00190F28"/>
    <w:rsid w:val="00191019"/>
    <w:rsid w:val="001910C0"/>
    <w:rsid w:val="0019128A"/>
    <w:rsid w:val="00191320"/>
    <w:rsid w:val="001913D0"/>
    <w:rsid w:val="001913D3"/>
    <w:rsid w:val="001916A2"/>
    <w:rsid w:val="00191905"/>
    <w:rsid w:val="0019194A"/>
    <w:rsid w:val="00191B2E"/>
    <w:rsid w:val="00191BEE"/>
    <w:rsid w:val="00191C77"/>
    <w:rsid w:val="00191CB0"/>
    <w:rsid w:val="00191CB2"/>
    <w:rsid w:val="00191D21"/>
    <w:rsid w:val="00191DE0"/>
    <w:rsid w:val="00191E06"/>
    <w:rsid w:val="00191EBA"/>
    <w:rsid w:val="00191EEF"/>
    <w:rsid w:val="00191F97"/>
    <w:rsid w:val="0019203C"/>
    <w:rsid w:val="001920F0"/>
    <w:rsid w:val="00192160"/>
    <w:rsid w:val="001922AA"/>
    <w:rsid w:val="001922EE"/>
    <w:rsid w:val="00192527"/>
    <w:rsid w:val="00192611"/>
    <w:rsid w:val="00192818"/>
    <w:rsid w:val="0019291C"/>
    <w:rsid w:val="00192AC2"/>
    <w:rsid w:val="00192DBF"/>
    <w:rsid w:val="00192E97"/>
    <w:rsid w:val="001931AC"/>
    <w:rsid w:val="001931D6"/>
    <w:rsid w:val="00193299"/>
    <w:rsid w:val="0019339E"/>
    <w:rsid w:val="00193550"/>
    <w:rsid w:val="001935C5"/>
    <w:rsid w:val="0019364B"/>
    <w:rsid w:val="001937B6"/>
    <w:rsid w:val="00193946"/>
    <w:rsid w:val="0019396A"/>
    <w:rsid w:val="00193A3C"/>
    <w:rsid w:val="00193A82"/>
    <w:rsid w:val="00193AB3"/>
    <w:rsid w:val="00193BEE"/>
    <w:rsid w:val="00193CF2"/>
    <w:rsid w:val="00193DF1"/>
    <w:rsid w:val="00193FC9"/>
    <w:rsid w:val="001940F5"/>
    <w:rsid w:val="0019413B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9CC"/>
    <w:rsid w:val="00194A79"/>
    <w:rsid w:val="00194B48"/>
    <w:rsid w:val="00194D51"/>
    <w:rsid w:val="00194D91"/>
    <w:rsid w:val="00194DA0"/>
    <w:rsid w:val="00194E8D"/>
    <w:rsid w:val="00194F2A"/>
    <w:rsid w:val="001950A9"/>
    <w:rsid w:val="00195101"/>
    <w:rsid w:val="0019517D"/>
    <w:rsid w:val="00195236"/>
    <w:rsid w:val="00195321"/>
    <w:rsid w:val="00195514"/>
    <w:rsid w:val="00195520"/>
    <w:rsid w:val="00195555"/>
    <w:rsid w:val="00195593"/>
    <w:rsid w:val="0019561F"/>
    <w:rsid w:val="001956BC"/>
    <w:rsid w:val="00195732"/>
    <w:rsid w:val="00195857"/>
    <w:rsid w:val="00195876"/>
    <w:rsid w:val="001958E5"/>
    <w:rsid w:val="0019597F"/>
    <w:rsid w:val="00195989"/>
    <w:rsid w:val="00195BC3"/>
    <w:rsid w:val="00195BF8"/>
    <w:rsid w:val="00195C2B"/>
    <w:rsid w:val="00195CF4"/>
    <w:rsid w:val="00195D17"/>
    <w:rsid w:val="00195D2D"/>
    <w:rsid w:val="00195D79"/>
    <w:rsid w:val="00195DD0"/>
    <w:rsid w:val="00195ECB"/>
    <w:rsid w:val="001960DD"/>
    <w:rsid w:val="0019615A"/>
    <w:rsid w:val="001962EA"/>
    <w:rsid w:val="0019630C"/>
    <w:rsid w:val="00196345"/>
    <w:rsid w:val="001965A7"/>
    <w:rsid w:val="001965D1"/>
    <w:rsid w:val="001966FF"/>
    <w:rsid w:val="00196831"/>
    <w:rsid w:val="001968C9"/>
    <w:rsid w:val="00196974"/>
    <w:rsid w:val="001969FD"/>
    <w:rsid w:val="00196B16"/>
    <w:rsid w:val="00196BCD"/>
    <w:rsid w:val="00196C80"/>
    <w:rsid w:val="00197013"/>
    <w:rsid w:val="00197021"/>
    <w:rsid w:val="00197151"/>
    <w:rsid w:val="001971AE"/>
    <w:rsid w:val="00197272"/>
    <w:rsid w:val="001974C8"/>
    <w:rsid w:val="00197514"/>
    <w:rsid w:val="001975DF"/>
    <w:rsid w:val="0019762F"/>
    <w:rsid w:val="001976E0"/>
    <w:rsid w:val="001977E6"/>
    <w:rsid w:val="00197997"/>
    <w:rsid w:val="00197A17"/>
    <w:rsid w:val="00197A65"/>
    <w:rsid w:val="00197ACC"/>
    <w:rsid w:val="00197B16"/>
    <w:rsid w:val="00197B5D"/>
    <w:rsid w:val="00197D2B"/>
    <w:rsid w:val="00197D51"/>
    <w:rsid w:val="00197DE0"/>
    <w:rsid w:val="00197F0D"/>
    <w:rsid w:val="001A0031"/>
    <w:rsid w:val="001A0089"/>
    <w:rsid w:val="001A00A1"/>
    <w:rsid w:val="001A03CC"/>
    <w:rsid w:val="001A0599"/>
    <w:rsid w:val="001A05BD"/>
    <w:rsid w:val="001A05DD"/>
    <w:rsid w:val="001A066B"/>
    <w:rsid w:val="001A06AA"/>
    <w:rsid w:val="001A0A9F"/>
    <w:rsid w:val="001A0B90"/>
    <w:rsid w:val="001A0D4C"/>
    <w:rsid w:val="001A110F"/>
    <w:rsid w:val="001A1222"/>
    <w:rsid w:val="001A1450"/>
    <w:rsid w:val="001A1457"/>
    <w:rsid w:val="001A145F"/>
    <w:rsid w:val="001A14FB"/>
    <w:rsid w:val="001A157C"/>
    <w:rsid w:val="001A163E"/>
    <w:rsid w:val="001A1797"/>
    <w:rsid w:val="001A17B9"/>
    <w:rsid w:val="001A18AD"/>
    <w:rsid w:val="001A196F"/>
    <w:rsid w:val="001A1AC3"/>
    <w:rsid w:val="001A1ADF"/>
    <w:rsid w:val="001A1C0D"/>
    <w:rsid w:val="001A1F80"/>
    <w:rsid w:val="001A2025"/>
    <w:rsid w:val="001A2106"/>
    <w:rsid w:val="001A2117"/>
    <w:rsid w:val="001A22DE"/>
    <w:rsid w:val="001A2378"/>
    <w:rsid w:val="001A2641"/>
    <w:rsid w:val="001A268A"/>
    <w:rsid w:val="001A26E4"/>
    <w:rsid w:val="001A2A1B"/>
    <w:rsid w:val="001A2AE5"/>
    <w:rsid w:val="001A2BFB"/>
    <w:rsid w:val="001A2C1C"/>
    <w:rsid w:val="001A2C4A"/>
    <w:rsid w:val="001A2C77"/>
    <w:rsid w:val="001A2D35"/>
    <w:rsid w:val="001A2E21"/>
    <w:rsid w:val="001A302B"/>
    <w:rsid w:val="001A30D4"/>
    <w:rsid w:val="001A33A6"/>
    <w:rsid w:val="001A3472"/>
    <w:rsid w:val="001A37C2"/>
    <w:rsid w:val="001A3829"/>
    <w:rsid w:val="001A39E7"/>
    <w:rsid w:val="001A3A95"/>
    <w:rsid w:val="001A3CED"/>
    <w:rsid w:val="001A3F0F"/>
    <w:rsid w:val="001A3FDF"/>
    <w:rsid w:val="001A40C2"/>
    <w:rsid w:val="001A41DF"/>
    <w:rsid w:val="001A43B4"/>
    <w:rsid w:val="001A4575"/>
    <w:rsid w:val="001A4666"/>
    <w:rsid w:val="001A47A9"/>
    <w:rsid w:val="001A4952"/>
    <w:rsid w:val="001A4997"/>
    <w:rsid w:val="001A4B88"/>
    <w:rsid w:val="001A4BB9"/>
    <w:rsid w:val="001A4FC0"/>
    <w:rsid w:val="001A4FC2"/>
    <w:rsid w:val="001A4FF8"/>
    <w:rsid w:val="001A514A"/>
    <w:rsid w:val="001A5194"/>
    <w:rsid w:val="001A5232"/>
    <w:rsid w:val="001A5255"/>
    <w:rsid w:val="001A5396"/>
    <w:rsid w:val="001A5552"/>
    <w:rsid w:val="001A5CEF"/>
    <w:rsid w:val="001A5F37"/>
    <w:rsid w:val="001A5FFD"/>
    <w:rsid w:val="001A6020"/>
    <w:rsid w:val="001A613C"/>
    <w:rsid w:val="001A619C"/>
    <w:rsid w:val="001A62E6"/>
    <w:rsid w:val="001A6633"/>
    <w:rsid w:val="001A6727"/>
    <w:rsid w:val="001A67B9"/>
    <w:rsid w:val="001A6B16"/>
    <w:rsid w:val="001A6E70"/>
    <w:rsid w:val="001A6E7B"/>
    <w:rsid w:val="001A6F28"/>
    <w:rsid w:val="001A71C3"/>
    <w:rsid w:val="001A7273"/>
    <w:rsid w:val="001A741F"/>
    <w:rsid w:val="001A768A"/>
    <w:rsid w:val="001A78BF"/>
    <w:rsid w:val="001A799B"/>
    <w:rsid w:val="001A7A8A"/>
    <w:rsid w:val="001A7B12"/>
    <w:rsid w:val="001A7B4D"/>
    <w:rsid w:val="001A7D8F"/>
    <w:rsid w:val="001A7E74"/>
    <w:rsid w:val="001A7EA0"/>
    <w:rsid w:val="001A7F12"/>
    <w:rsid w:val="001A7FF7"/>
    <w:rsid w:val="001B0081"/>
    <w:rsid w:val="001B016A"/>
    <w:rsid w:val="001B016C"/>
    <w:rsid w:val="001B0261"/>
    <w:rsid w:val="001B04FF"/>
    <w:rsid w:val="001B055A"/>
    <w:rsid w:val="001B0721"/>
    <w:rsid w:val="001B0945"/>
    <w:rsid w:val="001B0B24"/>
    <w:rsid w:val="001B0D3B"/>
    <w:rsid w:val="001B0DFA"/>
    <w:rsid w:val="001B0EC8"/>
    <w:rsid w:val="001B0FED"/>
    <w:rsid w:val="001B1274"/>
    <w:rsid w:val="001B12E1"/>
    <w:rsid w:val="001B13B0"/>
    <w:rsid w:val="001B1482"/>
    <w:rsid w:val="001B1495"/>
    <w:rsid w:val="001B14DE"/>
    <w:rsid w:val="001B1500"/>
    <w:rsid w:val="001B1574"/>
    <w:rsid w:val="001B163E"/>
    <w:rsid w:val="001B176F"/>
    <w:rsid w:val="001B185D"/>
    <w:rsid w:val="001B18FD"/>
    <w:rsid w:val="001B1905"/>
    <w:rsid w:val="001B1947"/>
    <w:rsid w:val="001B1A19"/>
    <w:rsid w:val="001B1A91"/>
    <w:rsid w:val="001B1AD8"/>
    <w:rsid w:val="001B1B37"/>
    <w:rsid w:val="001B1B81"/>
    <w:rsid w:val="001B1BEE"/>
    <w:rsid w:val="001B1D0F"/>
    <w:rsid w:val="001B1D18"/>
    <w:rsid w:val="001B1DF7"/>
    <w:rsid w:val="001B1E80"/>
    <w:rsid w:val="001B1EA8"/>
    <w:rsid w:val="001B204D"/>
    <w:rsid w:val="001B22B4"/>
    <w:rsid w:val="001B268A"/>
    <w:rsid w:val="001B26B9"/>
    <w:rsid w:val="001B2A05"/>
    <w:rsid w:val="001B2A1A"/>
    <w:rsid w:val="001B2B33"/>
    <w:rsid w:val="001B2C46"/>
    <w:rsid w:val="001B2C93"/>
    <w:rsid w:val="001B2DED"/>
    <w:rsid w:val="001B2EE2"/>
    <w:rsid w:val="001B3010"/>
    <w:rsid w:val="001B3270"/>
    <w:rsid w:val="001B335E"/>
    <w:rsid w:val="001B3404"/>
    <w:rsid w:val="001B3437"/>
    <w:rsid w:val="001B34A1"/>
    <w:rsid w:val="001B35FE"/>
    <w:rsid w:val="001B3612"/>
    <w:rsid w:val="001B3746"/>
    <w:rsid w:val="001B37CA"/>
    <w:rsid w:val="001B37FF"/>
    <w:rsid w:val="001B3948"/>
    <w:rsid w:val="001B39CE"/>
    <w:rsid w:val="001B3AAB"/>
    <w:rsid w:val="001B3C51"/>
    <w:rsid w:val="001B3CD5"/>
    <w:rsid w:val="001B3CD8"/>
    <w:rsid w:val="001B3DA7"/>
    <w:rsid w:val="001B3DB8"/>
    <w:rsid w:val="001B3FF0"/>
    <w:rsid w:val="001B41C9"/>
    <w:rsid w:val="001B41F0"/>
    <w:rsid w:val="001B4279"/>
    <w:rsid w:val="001B4300"/>
    <w:rsid w:val="001B43CB"/>
    <w:rsid w:val="001B44DC"/>
    <w:rsid w:val="001B44E9"/>
    <w:rsid w:val="001B4529"/>
    <w:rsid w:val="001B458A"/>
    <w:rsid w:val="001B46BF"/>
    <w:rsid w:val="001B4832"/>
    <w:rsid w:val="001B4846"/>
    <w:rsid w:val="001B48B4"/>
    <w:rsid w:val="001B48EA"/>
    <w:rsid w:val="001B49D8"/>
    <w:rsid w:val="001B49E9"/>
    <w:rsid w:val="001B4A0F"/>
    <w:rsid w:val="001B4B11"/>
    <w:rsid w:val="001B4C44"/>
    <w:rsid w:val="001B4C47"/>
    <w:rsid w:val="001B4DA9"/>
    <w:rsid w:val="001B4F07"/>
    <w:rsid w:val="001B4F8A"/>
    <w:rsid w:val="001B505C"/>
    <w:rsid w:val="001B5221"/>
    <w:rsid w:val="001B532D"/>
    <w:rsid w:val="001B53A9"/>
    <w:rsid w:val="001B53CE"/>
    <w:rsid w:val="001B548B"/>
    <w:rsid w:val="001B583C"/>
    <w:rsid w:val="001B594A"/>
    <w:rsid w:val="001B5A70"/>
    <w:rsid w:val="001B5ADD"/>
    <w:rsid w:val="001B5D83"/>
    <w:rsid w:val="001B5E83"/>
    <w:rsid w:val="001B5EBE"/>
    <w:rsid w:val="001B617A"/>
    <w:rsid w:val="001B61BF"/>
    <w:rsid w:val="001B62E4"/>
    <w:rsid w:val="001B6314"/>
    <w:rsid w:val="001B64F3"/>
    <w:rsid w:val="001B65C0"/>
    <w:rsid w:val="001B65FA"/>
    <w:rsid w:val="001B6783"/>
    <w:rsid w:val="001B685F"/>
    <w:rsid w:val="001B6934"/>
    <w:rsid w:val="001B6AD0"/>
    <w:rsid w:val="001B6B19"/>
    <w:rsid w:val="001B6C07"/>
    <w:rsid w:val="001B6DD8"/>
    <w:rsid w:val="001B6F21"/>
    <w:rsid w:val="001B71F7"/>
    <w:rsid w:val="001B72F9"/>
    <w:rsid w:val="001B7360"/>
    <w:rsid w:val="001B737B"/>
    <w:rsid w:val="001B748C"/>
    <w:rsid w:val="001B74A9"/>
    <w:rsid w:val="001B7556"/>
    <w:rsid w:val="001B757E"/>
    <w:rsid w:val="001B75A1"/>
    <w:rsid w:val="001B76CF"/>
    <w:rsid w:val="001B76FF"/>
    <w:rsid w:val="001B7811"/>
    <w:rsid w:val="001B7A41"/>
    <w:rsid w:val="001B7B3B"/>
    <w:rsid w:val="001B7BC0"/>
    <w:rsid w:val="001B7CAB"/>
    <w:rsid w:val="001C0021"/>
    <w:rsid w:val="001C0111"/>
    <w:rsid w:val="001C01CB"/>
    <w:rsid w:val="001C02C0"/>
    <w:rsid w:val="001C044E"/>
    <w:rsid w:val="001C060C"/>
    <w:rsid w:val="001C0761"/>
    <w:rsid w:val="001C0791"/>
    <w:rsid w:val="001C07A5"/>
    <w:rsid w:val="001C0977"/>
    <w:rsid w:val="001C09AE"/>
    <w:rsid w:val="001C0ABD"/>
    <w:rsid w:val="001C0B0B"/>
    <w:rsid w:val="001C0B45"/>
    <w:rsid w:val="001C0B96"/>
    <w:rsid w:val="001C1020"/>
    <w:rsid w:val="001C10B2"/>
    <w:rsid w:val="001C10DA"/>
    <w:rsid w:val="001C1288"/>
    <w:rsid w:val="001C1338"/>
    <w:rsid w:val="001C13E7"/>
    <w:rsid w:val="001C143E"/>
    <w:rsid w:val="001C164E"/>
    <w:rsid w:val="001C1654"/>
    <w:rsid w:val="001C16AC"/>
    <w:rsid w:val="001C1B27"/>
    <w:rsid w:val="001C1C6E"/>
    <w:rsid w:val="001C1D9A"/>
    <w:rsid w:val="001C1DBD"/>
    <w:rsid w:val="001C1E40"/>
    <w:rsid w:val="001C1F23"/>
    <w:rsid w:val="001C2018"/>
    <w:rsid w:val="001C2051"/>
    <w:rsid w:val="001C2151"/>
    <w:rsid w:val="001C22A4"/>
    <w:rsid w:val="001C22CB"/>
    <w:rsid w:val="001C2326"/>
    <w:rsid w:val="001C2547"/>
    <w:rsid w:val="001C2962"/>
    <w:rsid w:val="001C2A06"/>
    <w:rsid w:val="001C2B01"/>
    <w:rsid w:val="001C2BCA"/>
    <w:rsid w:val="001C2D3B"/>
    <w:rsid w:val="001C3021"/>
    <w:rsid w:val="001C3102"/>
    <w:rsid w:val="001C3149"/>
    <w:rsid w:val="001C319B"/>
    <w:rsid w:val="001C31DD"/>
    <w:rsid w:val="001C3205"/>
    <w:rsid w:val="001C3207"/>
    <w:rsid w:val="001C3259"/>
    <w:rsid w:val="001C340C"/>
    <w:rsid w:val="001C344D"/>
    <w:rsid w:val="001C3671"/>
    <w:rsid w:val="001C375D"/>
    <w:rsid w:val="001C3A10"/>
    <w:rsid w:val="001C3AA2"/>
    <w:rsid w:val="001C3D68"/>
    <w:rsid w:val="001C3E03"/>
    <w:rsid w:val="001C3EAF"/>
    <w:rsid w:val="001C4217"/>
    <w:rsid w:val="001C424C"/>
    <w:rsid w:val="001C43CE"/>
    <w:rsid w:val="001C441E"/>
    <w:rsid w:val="001C4600"/>
    <w:rsid w:val="001C47F3"/>
    <w:rsid w:val="001C4868"/>
    <w:rsid w:val="001C4918"/>
    <w:rsid w:val="001C4932"/>
    <w:rsid w:val="001C49A8"/>
    <w:rsid w:val="001C4A02"/>
    <w:rsid w:val="001C4BDD"/>
    <w:rsid w:val="001C4FB9"/>
    <w:rsid w:val="001C4FBF"/>
    <w:rsid w:val="001C507D"/>
    <w:rsid w:val="001C50B4"/>
    <w:rsid w:val="001C51FE"/>
    <w:rsid w:val="001C5269"/>
    <w:rsid w:val="001C52F5"/>
    <w:rsid w:val="001C54AC"/>
    <w:rsid w:val="001C54E2"/>
    <w:rsid w:val="001C550F"/>
    <w:rsid w:val="001C5685"/>
    <w:rsid w:val="001C56D7"/>
    <w:rsid w:val="001C58FA"/>
    <w:rsid w:val="001C595E"/>
    <w:rsid w:val="001C5A49"/>
    <w:rsid w:val="001C5A50"/>
    <w:rsid w:val="001C5BB2"/>
    <w:rsid w:val="001C5C37"/>
    <w:rsid w:val="001C5E91"/>
    <w:rsid w:val="001C5ED2"/>
    <w:rsid w:val="001C5EE1"/>
    <w:rsid w:val="001C5F5B"/>
    <w:rsid w:val="001C5F89"/>
    <w:rsid w:val="001C6000"/>
    <w:rsid w:val="001C6057"/>
    <w:rsid w:val="001C620A"/>
    <w:rsid w:val="001C642A"/>
    <w:rsid w:val="001C6616"/>
    <w:rsid w:val="001C668D"/>
    <w:rsid w:val="001C673B"/>
    <w:rsid w:val="001C67CC"/>
    <w:rsid w:val="001C686D"/>
    <w:rsid w:val="001C68B0"/>
    <w:rsid w:val="001C69BD"/>
    <w:rsid w:val="001C69FA"/>
    <w:rsid w:val="001C6A00"/>
    <w:rsid w:val="001C6A49"/>
    <w:rsid w:val="001C6BD7"/>
    <w:rsid w:val="001C6FFE"/>
    <w:rsid w:val="001C72A9"/>
    <w:rsid w:val="001C7337"/>
    <w:rsid w:val="001C73B1"/>
    <w:rsid w:val="001C73EB"/>
    <w:rsid w:val="001C745C"/>
    <w:rsid w:val="001C74B5"/>
    <w:rsid w:val="001C750E"/>
    <w:rsid w:val="001C755A"/>
    <w:rsid w:val="001C7585"/>
    <w:rsid w:val="001C784A"/>
    <w:rsid w:val="001C7852"/>
    <w:rsid w:val="001C7B5F"/>
    <w:rsid w:val="001C7BD0"/>
    <w:rsid w:val="001D0144"/>
    <w:rsid w:val="001D05CC"/>
    <w:rsid w:val="001D0723"/>
    <w:rsid w:val="001D0A6C"/>
    <w:rsid w:val="001D0B35"/>
    <w:rsid w:val="001D0C11"/>
    <w:rsid w:val="001D0E2A"/>
    <w:rsid w:val="001D0E7F"/>
    <w:rsid w:val="001D0E8F"/>
    <w:rsid w:val="001D11E5"/>
    <w:rsid w:val="001D136C"/>
    <w:rsid w:val="001D13BD"/>
    <w:rsid w:val="001D1421"/>
    <w:rsid w:val="001D1809"/>
    <w:rsid w:val="001D18A9"/>
    <w:rsid w:val="001D1BA9"/>
    <w:rsid w:val="001D1BCC"/>
    <w:rsid w:val="001D1C34"/>
    <w:rsid w:val="001D1F8E"/>
    <w:rsid w:val="001D2096"/>
    <w:rsid w:val="001D20D3"/>
    <w:rsid w:val="001D2122"/>
    <w:rsid w:val="001D2169"/>
    <w:rsid w:val="001D2209"/>
    <w:rsid w:val="001D2230"/>
    <w:rsid w:val="001D223A"/>
    <w:rsid w:val="001D22B7"/>
    <w:rsid w:val="001D233C"/>
    <w:rsid w:val="001D2354"/>
    <w:rsid w:val="001D2486"/>
    <w:rsid w:val="001D24C9"/>
    <w:rsid w:val="001D25E9"/>
    <w:rsid w:val="001D2763"/>
    <w:rsid w:val="001D2AD8"/>
    <w:rsid w:val="001D2BA9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816"/>
    <w:rsid w:val="001D3A58"/>
    <w:rsid w:val="001D3C16"/>
    <w:rsid w:val="001D3CCA"/>
    <w:rsid w:val="001D3CD5"/>
    <w:rsid w:val="001D3CF2"/>
    <w:rsid w:val="001D3F62"/>
    <w:rsid w:val="001D3FF2"/>
    <w:rsid w:val="001D40A0"/>
    <w:rsid w:val="001D4114"/>
    <w:rsid w:val="001D456F"/>
    <w:rsid w:val="001D45EA"/>
    <w:rsid w:val="001D45FB"/>
    <w:rsid w:val="001D46E8"/>
    <w:rsid w:val="001D4A3D"/>
    <w:rsid w:val="001D4B1F"/>
    <w:rsid w:val="001D4D7A"/>
    <w:rsid w:val="001D4D94"/>
    <w:rsid w:val="001D4EB4"/>
    <w:rsid w:val="001D4F2A"/>
    <w:rsid w:val="001D4FB7"/>
    <w:rsid w:val="001D5154"/>
    <w:rsid w:val="001D5250"/>
    <w:rsid w:val="001D52E6"/>
    <w:rsid w:val="001D530E"/>
    <w:rsid w:val="001D5435"/>
    <w:rsid w:val="001D5550"/>
    <w:rsid w:val="001D5641"/>
    <w:rsid w:val="001D57DA"/>
    <w:rsid w:val="001D592C"/>
    <w:rsid w:val="001D59FA"/>
    <w:rsid w:val="001D5AAA"/>
    <w:rsid w:val="001D5B4C"/>
    <w:rsid w:val="001D5BBB"/>
    <w:rsid w:val="001D5BDE"/>
    <w:rsid w:val="001D5BE2"/>
    <w:rsid w:val="001D5D9B"/>
    <w:rsid w:val="001D5E8A"/>
    <w:rsid w:val="001D5EB4"/>
    <w:rsid w:val="001D5F66"/>
    <w:rsid w:val="001D5F70"/>
    <w:rsid w:val="001D606C"/>
    <w:rsid w:val="001D6150"/>
    <w:rsid w:val="001D61F7"/>
    <w:rsid w:val="001D6335"/>
    <w:rsid w:val="001D634A"/>
    <w:rsid w:val="001D65E2"/>
    <w:rsid w:val="001D6612"/>
    <w:rsid w:val="001D6738"/>
    <w:rsid w:val="001D693E"/>
    <w:rsid w:val="001D69BF"/>
    <w:rsid w:val="001D69F1"/>
    <w:rsid w:val="001D6CAF"/>
    <w:rsid w:val="001D6D97"/>
    <w:rsid w:val="001D6E83"/>
    <w:rsid w:val="001D6F84"/>
    <w:rsid w:val="001D70C0"/>
    <w:rsid w:val="001D72E1"/>
    <w:rsid w:val="001D744F"/>
    <w:rsid w:val="001D7522"/>
    <w:rsid w:val="001D7565"/>
    <w:rsid w:val="001D75C0"/>
    <w:rsid w:val="001D76BA"/>
    <w:rsid w:val="001D790D"/>
    <w:rsid w:val="001D7943"/>
    <w:rsid w:val="001D7975"/>
    <w:rsid w:val="001D798C"/>
    <w:rsid w:val="001D79C9"/>
    <w:rsid w:val="001D7A5F"/>
    <w:rsid w:val="001D7B9D"/>
    <w:rsid w:val="001D7C91"/>
    <w:rsid w:val="001D7F7A"/>
    <w:rsid w:val="001E02CA"/>
    <w:rsid w:val="001E0473"/>
    <w:rsid w:val="001E04CB"/>
    <w:rsid w:val="001E0594"/>
    <w:rsid w:val="001E066E"/>
    <w:rsid w:val="001E069F"/>
    <w:rsid w:val="001E06B7"/>
    <w:rsid w:val="001E06EE"/>
    <w:rsid w:val="001E06FD"/>
    <w:rsid w:val="001E0779"/>
    <w:rsid w:val="001E08BB"/>
    <w:rsid w:val="001E08D8"/>
    <w:rsid w:val="001E0B57"/>
    <w:rsid w:val="001E0C02"/>
    <w:rsid w:val="001E0DEC"/>
    <w:rsid w:val="001E0E8E"/>
    <w:rsid w:val="001E0EFB"/>
    <w:rsid w:val="001E0F9A"/>
    <w:rsid w:val="001E1218"/>
    <w:rsid w:val="001E14A6"/>
    <w:rsid w:val="001E14F8"/>
    <w:rsid w:val="001E18DB"/>
    <w:rsid w:val="001E1959"/>
    <w:rsid w:val="001E1B42"/>
    <w:rsid w:val="001E1B86"/>
    <w:rsid w:val="001E1BE8"/>
    <w:rsid w:val="001E1D57"/>
    <w:rsid w:val="001E241E"/>
    <w:rsid w:val="001E2483"/>
    <w:rsid w:val="001E24AC"/>
    <w:rsid w:val="001E2675"/>
    <w:rsid w:val="001E26BA"/>
    <w:rsid w:val="001E26D0"/>
    <w:rsid w:val="001E28F2"/>
    <w:rsid w:val="001E29A4"/>
    <w:rsid w:val="001E2B19"/>
    <w:rsid w:val="001E2C30"/>
    <w:rsid w:val="001E2C32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C6D"/>
    <w:rsid w:val="001E3D50"/>
    <w:rsid w:val="001E3F5E"/>
    <w:rsid w:val="001E4063"/>
    <w:rsid w:val="001E4130"/>
    <w:rsid w:val="001E42A5"/>
    <w:rsid w:val="001E443B"/>
    <w:rsid w:val="001E4538"/>
    <w:rsid w:val="001E4AB2"/>
    <w:rsid w:val="001E4B97"/>
    <w:rsid w:val="001E4CFD"/>
    <w:rsid w:val="001E4DA8"/>
    <w:rsid w:val="001E4E4C"/>
    <w:rsid w:val="001E4EAF"/>
    <w:rsid w:val="001E4F61"/>
    <w:rsid w:val="001E5205"/>
    <w:rsid w:val="001E52DB"/>
    <w:rsid w:val="001E5358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C3C"/>
    <w:rsid w:val="001E5C67"/>
    <w:rsid w:val="001E5DB5"/>
    <w:rsid w:val="001E5DBB"/>
    <w:rsid w:val="001E5EB4"/>
    <w:rsid w:val="001E5EB9"/>
    <w:rsid w:val="001E6016"/>
    <w:rsid w:val="001E607A"/>
    <w:rsid w:val="001E609E"/>
    <w:rsid w:val="001E6134"/>
    <w:rsid w:val="001E61ED"/>
    <w:rsid w:val="001E6481"/>
    <w:rsid w:val="001E64A5"/>
    <w:rsid w:val="001E67AF"/>
    <w:rsid w:val="001E67F9"/>
    <w:rsid w:val="001E691C"/>
    <w:rsid w:val="001E693A"/>
    <w:rsid w:val="001E6D27"/>
    <w:rsid w:val="001E6D4A"/>
    <w:rsid w:val="001E71DF"/>
    <w:rsid w:val="001E71ED"/>
    <w:rsid w:val="001E72F5"/>
    <w:rsid w:val="001E746B"/>
    <w:rsid w:val="001E75AE"/>
    <w:rsid w:val="001E78C4"/>
    <w:rsid w:val="001E79A1"/>
    <w:rsid w:val="001E79F5"/>
    <w:rsid w:val="001E7A48"/>
    <w:rsid w:val="001E7CF1"/>
    <w:rsid w:val="001E7E33"/>
    <w:rsid w:val="001E7F36"/>
    <w:rsid w:val="001E7F9F"/>
    <w:rsid w:val="001F007E"/>
    <w:rsid w:val="001F026A"/>
    <w:rsid w:val="001F029A"/>
    <w:rsid w:val="001F02A8"/>
    <w:rsid w:val="001F032C"/>
    <w:rsid w:val="001F0536"/>
    <w:rsid w:val="001F0644"/>
    <w:rsid w:val="001F064A"/>
    <w:rsid w:val="001F08A0"/>
    <w:rsid w:val="001F08A1"/>
    <w:rsid w:val="001F08ED"/>
    <w:rsid w:val="001F0953"/>
    <w:rsid w:val="001F0ACE"/>
    <w:rsid w:val="001F0B18"/>
    <w:rsid w:val="001F0B5E"/>
    <w:rsid w:val="001F0B63"/>
    <w:rsid w:val="001F0B6E"/>
    <w:rsid w:val="001F0C56"/>
    <w:rsid w:val="001F0D56"/>
    <w:rsid w:val="001F0DCB"/>
    <w:rsid w:val="001F0ED9"/>
    <w:rsid w:val="001F1170"/>
    <w:rsid w:val="001F13F4"/>
    <w:rsid w:val="001F1494"/>
    <w:rsid w:val="001F1750"/>
    <w:rsid w:val="001F177B"/>
    <w:rsid w:val="001F1856"/>
    <w:rsid w:val="001F1873"/>
    <w:rsid w:val="001F19CC"/>
    <w:rsid w:val="001F19D6"/>
    <w:rsid w:val="001F1A4F"/>
    <w:rsid w:val="001F1B64"/>
    <w:rsid w:val="001F1B8A"/>
    <w:rsid w:val="001F1BD2"/>
    <w:rsid w:val="001F1D81"/>
    <w:rsid w:val="001F1F2A"/>
    <w:rsid w:val="001F20AC"/>
    <w:rsid w:val="001F2361"/>
    <w:rsid w:val="001F2778"/>
    <w:rsid w:val="001F27FA"/>
    <w:rsid w:val="001F2ACF"/>
    <w:rsid w:val="001F2C6E"/>
    <w:rsid w:val="001F2D36"/>
    <w:rsid w:val="001F2D39"/>
    <w:rsid w:val="001F2D52"/>
    <w:rsid w:val="001F3282"/>
    <w:rsid w:val="001F328F"/>
    <w:rsid w:val="001F34B8"/>
    <w:rsid w:val="001F34C8"/>
    <w:rsid w:val="001F3530"/>
    <w:rsid w:val="001F36EC"/>
    <w:rsid w:val="001F3776"/>
    <w:rsid w:val="001F377B"/>
    <w:rsid w:val="001F3782"/>
    <w:rsid w:val="001F39BF"/>
    <w:rsid w:val="001F3A7A"/>
    <w:rsid w:val="001F3CB3"/>
    <w:rsid w:val="001F3D3D"/>
    <w:rsid w:val="001F3E3A"/>
    <w:rsid w:val="001F3E43"/>
    <w:rsid w:val="001F3F81"/>
    <w:rsid w:val="001F3FD4"/>
    <w:rsid w:val="001F401A"/>
    <w:rsid w:val="001F40D7"/>
    <w:rsid w:val="001F4106"/>
    <w:rsid w:val="001F4130"/>
    <w:rsid w:val="001F419B"/>
    <w:rsid w:val="001F41DF"/>
    <w:rsid w:val="001F428F"/>
    <w:rsid w:val="001F42C4"/>
    <w:rsid w:val="001F4380"/>
    <w:rsid w:val="001F4395"/>
    <w:rsid w:val="001F4461"/>
    <w:rsid w:val="001F46A2"/>
    <w:rsid w:val="001F4D82"/>
    <w:rsid w:val="001F4E54"/>
    <w:rsid w:val="001F4E7B"/>
    <w:rsid w:val="001F4EFC"/>
    <w:rsid w:val="001F5057"/>
    <w:rsid w:val="001F5163"/>
    <w:rsid w:val="001F5176"/>
    <w:rsid w:val="001F517B"/>
    <w:rsid w:val="001F521A"/>
    <w:rsid w:val="001F527D"/>
    <w:rsid w:val="001F5549"/>
    <w:rsid w:val="001F57E1"/>
    <w:rsid w:val="001F58EB"/>
    <w:rsid w:val="001F5A5E"/>
    <w:rsid w:val="001F5CF4"/>
    <w:rsid w:val="001F5E8D"/>
    <w:rsid w:val="001F62B0"/>
    <w:rsid w:val="001F631C"/>
    <w:rsid w:val="001F639C"/>
    <w:rsid w:val="001F644D"/>
    <w:rsid w:val="001F6479"/>
    <w:rsid w:val="001F6516"/>
    <w:rsid w:val="001F65A9"/>
    <w:rsid w:val="001F66C7"/>
    <w:rsid w:val="001F67A8"/>
    <w:rsid w:val="001F6889"/>
    <w:rsid w:val="001F695E"/>
    <w:rsid w:val="001F6A6A"/>
    <w:rsid w:val="001F6B03"/>
    <w:rsid w:val="001F6C53"/>
    <w:rsid w:val="001F6F9B"/>
    <w:rsid w:val="001F7017"/>
    <w:rsid w:val="001F70DF"/>
    <w:rsid w:val="001F712E"/>
    <w:rsid w:val="001F720B"/>
    <w:rsid w:val="001F721D"/>
    <w:rsid w:val="001F72C5"/>
    <w:rsid w:val="001F7315"/>
    <w:rsid w:val="001F73F9"/>
    <w:rsid w:val="001F7428"/>
    <w:rsid w:val="001F744C"/>
    <w:rsid w:val="001F750E"/>
    <w:rsid w:val="001F767D"/>
    <w:rsid w:val="001F774B"/>
    <w:rsid w:val="001F776F"/>
    <w:rsid w:val="001F77C6"/>
    <w:rsid w:val="001F77FC"/>
    <w:rsid w:val="001F788F"/>
    <w:rsid w:val="001F78A8"/>
    <w:rsid w:val="001F78AB"/>
    <w:rsid w:val="001F78AD"/>
    <w:rsid w:val="001F7935"/>
    <w:rsid w:val="001F79D7"/>
    <w:rsid w:val="001F7A42"/>
    <w:rsid w:val="001F7B29"/>
    <w:rsid w:val="001F7BF7"/>
    <w:rsid w:val="001F7C1B"/>
    <w:rsid w:val="001F7CA3"/>
    <w:rsid w:val="001F7EBC"/>
    <w:rsid w:val="001F7EE5"/>
    <w:rsid w:val="002000AC"/>
    <w:rsid w:val="00200156"/>
    <w:rsid w:val="002001E4"/>
    <w:rsid w:val="00200200"/>
    <w:rsid w:val="002003C9"/>
    <w:rsid w:val="00200414"/>
    <w:rsid w:val="0020047E"/>
    <w:rsid w:val="00200541"/>
    <w:rsid w:val="00200579"/>
    <w:rsid w:val="00200587"/>
    <w:rsid w:val="0020069F"/>
    <w:rsid w:val="00200717"/>
    <w:rsid w:val="0020084F"/>
    <w:rsid w:val="0020086B"/>
    <w:rsid w:val="00200884"/>
    <w:rsid w:val="00200B80"/>
    <w:rsid w:val="00200EB6"/>
    <w:rsid w:val="0020109B"/>
    <w:rsid w:val="00201191"/>
    <w:rsid w:val="002014AA"/>
    <w:rsid w:val="0020152C"/>
    <w:rsid w:val="00201545"/>
    <w:rsid w:val="002015F1"/>
    <w:rsid w:val="0020160E"/>
    <w:rsid w:val="0020166E"/>
    <w:rsid w:val="00201AF9"/>
    <w:rsid w:val="00201B88"/>
    <w:rsid w:val="00201D21"/>
    <w:rsid w:val="00201EC2"/>
    <w:rsid w:val="00201EE2"/>
    <w:rsid w:val="00201F22"/>
    <w:rsid w:val="00202067"/>
    <w:rsid w:val="002020F7"/>
    <w:rsid w:val="00202251"/>
    <w:rsid w:val="00202287"/>
    <w:rsid w:val="00202345"/>
    <w:rsid w:val="00202346"/>
    <w:rsid w:val="0020240D"/>
    <w:rsid w:val="002024EE"/>
    <w:rsid w:val="00202659"/>
    <w:rsid w:val="002027B5"/>
    <w:rsid w:val="002028C2"/>
    <w:rsid w:val="00202A13"/>
    <w:rsid w:val="00202A50"/>
    <w:rsid w:val="00202BDE"/>
    <w:rsid w:val="00202CC7"/>
    <w:rsid w:val="00202DDA"/>
    <w:rsid w:val="00202EA2"/>
    <w:rsid w:val="00202F4E"/>
    <w:rsid w:val="00202FDF"/>
    <w:rsid w:val="002031B4"/>
    <w:rsid w:val="00203485"/>
    <w:rsid w:val="00203576"/>
    <w:rsid w:val="00203578"/>
    <w:rsid w:val="002038B0"/>
    <w:rsid w:val="002039A0"/>
    <w:rsid w:val="00203AA8"/>
    <w:rsid w:val="00203ADE"/>
    <w:rsid w:val="00203B32"/>
    <w:rsid w:val="00203B36"/>
    <w:rsid w:val="00203CC7"/>
    <w:rsid w:val="00203E1D"/>
    <w:rsid w:val="00203F21"/>
    <w:rsid w:val="002040EC"/>
    <w:rsid w:val="0020413C"/>
    <w:rsid w:val="002041BB"/>
    <w:rsid w:val="0020425F"/>
    <w:rsid w:val="0020436B"/>
    <w:rsid w:val="002043CA"/>
    <w:rsid w:val="002043E3"/>
    <w:rsid w:val="002043FF"/>
    <w:rsid w:val="0020458D"/>
    <w:rsid w:val="0020492C"/>
    <w:rsid w:val="00204A38"/>
    <w:rsid w:val="00204AB6"/>
    <w:rsid w:val="00204B60"/>
    <w:rsid w:val="00204C49"/>
    <w:rsid w:val="00204C57"/>
    <w:rsid w:val="00204D55"/>
    <w:rsid w:val="00204DC2"/>
    <w:rsid w:val="00204EF1"/>
    <w:rsid w:val="00204F6D"/>
    <w:rsid w:val="00205060"/>
    <w:rsid w:val="002050A5"/>
    <w:rsid w:val="00205178"/>
    <w:rsid w:val="0020531A"/>
    <w:rsid w:val="00205505"/>
    <w:rsid w:val="00205527"/>
    <w:rsid w:val="002055ED"/>
    <w:rsid w:val="00205669"/>
    <w:rsid w:val="00205759"/>
    <w:rsid w:val="002057B5"/>
    <w:rsid w:val="00205876"/>
    <w:rsid w:val="002058ED"/>
    <w:rsid w:val="00205AC7"/>
    <w:rsid w:val="00205B72"/>
    <w:rsid w:val="00205C30"/>
    <w:rsid w:val="00205C9F"/>
    <w:rsid w:val="00205E0F"/>
    <w:rsid w:val="002060C9"/>
    <w:rsid w:val="00206426"/>
    <w:rsid w:val="00206511"/>
    <w:rsid w:val="00206551"/>
    <w:rsid w:val="0020656B"/>
    <w:rsid w:val="002067CD"/>
    <w:rsid w:val="002068A7"/>
    <w:rsid w:val="00206904"/>
    <w:rsid w:val="00206B0D"/>
    <w:rsid w:val="00206B81"/>
    <w:rsid w:val="00206C49"/>
    <w:rsid w:val="00206DD0"/>
    <w:rsid w:val="00206EA5"/>
    <w:rsid w:val="0020706A"/>
    <w:rsid w:val="002070E9"/>
    <w:rsid w:val="00207113"/>
    <w:rsid w:val="002072B5"/>
    <w:rsid w:val="002073BC"/>
    <w:rsid w:val="00207545"/>
    <w:rsid w:val="002075E5"/>
    <w:rsid w:val="00207764"/>
    <w:rsid w:val="0020788E"/>
    <w:rsid w:val="00207927"/>
    <w:rsid w:val="002079C0"/>
    <w:rsid w:val="00207A24"/>
    <w:rsid w:val="00207A72"/>
    <w:rsid w:val="00207B07"/>
    <w:rsid w:val="00207B5F"/>
    <w:rsid w:val="00207CB7"/>
    <w:rsid w:val="00207DA2"/>
    <w:rsid w:val="00207F20"/>
    <w:rsid w:val="00210082"/>
    <w:rsid w:val="002101A3"/>
    <w:rsid w:val="002101A5"/>
    <w:rsid w:val="0021030E"/>
    <w:rsid w:val="002104D1"/>
    <w:rsid w:val="002106A3"/>
    <w:rsid w:val="00210702"/>
    <w:rsid w:val="00210762"/>
    <w:rsid w:val="0021092D"/>
    <w:rsid w:val="00210A23"/>
    <w:rsid w:val="00210A7F"/>
    <w:rsid w:val="00210CA8"/>
    <w:rsid w:val="00210DDB"/>
    <w:rsid w:val="00210E29"/>
    <w:rsid w:val="00210ECF"/>
    <w:rsid w:val="00210F56"/>
    <w:rsid w:val="002110EE"/>
    <w:rsid w:val="00211159"/>
    <w:rsid w:val="002111C7"/>
    <w:rsid w:val="002112B3"/>
    <w:rsid w:val="00211507"/>
    <w:rsid w:val="00211549"/>
    <w:rsid w:val="002117AF"/>
    <w:rsid w:val="002119E7"/>
    <w:rsid w:val="00211A1E"/>
    <w:rsid w:val="00211C24"/>
    <w:rsid w:val="00211D01"/>
    <w:rsid w:val="00211DF6"/>
    <w:rsid w:val="00211E62"/>
    <w:rsid w:val="00211ECA"/>
    <w:rsid w:val="0021215F"/>
    <w:rsid w:val="002121EE"/>
    <w:rsid w:val="0021243F"/>
    <w:rsid w:val="002125C1"/>
    <w:rsid w:val="00212758"/>
    <w:rsid w:val="002127EE"/>
    <w:rsid w:val="002128B9"/>
    <w:rsid w:val="00212AD0"/>
    <w:rsid w:val="00212C3B"/>
    <w:rsid w:val="00212D22"/>
    <w:rsid w:val="00213170"/>
    <w:rsid w:val="00213323"/>
    <w:rsid w:val="00213522"/>
    <w:rsid w:val="0021354B"/>
    <w:rsid w:val="00213599"/>
    <w:rsid w:val="0021365E"/>
    <w:rsid w:val="0021378C"/>
    <w:rsid w:val="002137B1"/>
    <w:rsid w:val="0021391F"/>
    <w:rsid w:val="00213994"/>
    <w:rsid w:val="002139C4"/>
    <w:rsid w:val="00213AAD"/>
    <w:rsid w:val="00213B33"/>
    <w:rsid w:val="00213BC9"/>
    <w:rsid w:val="00213C2D"/>
    <w:rsid w:val="00213D91"/>
    <w:rsid w:val="00213E2C"/>
    <w:rsid w:val="00213E5E"/>
    <w:rsid w:val="00213F2B"/>
    <w:rsid w:val="00213F7A"/>
    <w:rsid w:val="0021408C"/>
    <w:rsid w:val="00214110"/>
    <w:rsid w:val="00214435"/>
    <w:rsid w:val="002147FE"/>
    <w:rsid w:val="00214D1A"/>
    <w:rsid w:val="00214D7A"/>
    <w:rsid w:val="00214EA3"/>
    <w:rsid w:val="00214FF9"/>
    <w:rsid w:val="0021502B"/>
    <w:rsid w:val="0021506B"/>
    <w:rsid w:val="00215174"/>
    <w:rsid w:val="0021519D"/>
    <w:rsid w:val="00215343"/>
    <w:rsid w:val="00215454"/>
    <w:rsid w:val="00215473"/>
    <w:rsid w:val="002154C8"/>
    <w:rsid w:val="0021567F"/>
    <w:rsid w:val="002157EC"/>
    <w:rsid w:val="002158AC"/>
    <w:rsid w:val="002159EB"/>
    <w:rsid w:val="00215A36"/>
    <w:rsid w:val="00215CD5"/>
    <w:rsid w:val="00215D2D"/>
    <w:rsid w:val="00215DDA"/>
    <w:rsid w:val="00215E00"/>
    <w:rsid w:val="002161BC"/>
    <w:rsid w:val="002161C6"/>
    <w:rsid w:val="00216341"/>
    <w:rsid w:val="00216579"/>
    <w:rsid w:val="00216620"/>
    <w:rsid w:val="002166E1"/>
    <w:rsid w:val="00216786"/>
    <w:rsid w:val="0021699B"/>
    <w:rsid w:val="002169EA"/>
    <w:rsid w:val="00216AE8"/>
    <w:rsid w:val="00216B70"/>
    <w:rsid w:val="00216C74"/>
    <w:rsid w:val="00216C80"/>
    <w:rsid w:val="00216CB1"/>
    <w:rsid w:val="00216CD2"/>
    <w:rsid w:val="00216D85"/>
    <w:rsid w:val="00216D8B"/>
    <w:rsid w:val="00216DC3"/>
    <w:rsid w:val="00216FB1"/>
    <w:rsid w:val="00216FB5"/>
    <w:rsid w:val="00217093"/>
    <w:rsid w:val="002172CC"/>
    <w:rsid w:val="00217454"/>
    <w:rsid w:val="00217635"/>
    <w:rsid w:val="002176A3"/>
    <w:rsid w:val="0021773C"/>
    <w:rsid w:val="00217783"/>
    <w:rsid w:val="002177E9"/>
    <w:rsid w:val="00217B43"/>
    <w:rsid w:val="00217C02"/>
    <w:rsid w:val="00217DA7"/>
    <w:rsid w:val="00217E20"/>
    <w:rsid w:val="00217F27"/>
    <w:rsid w:val="00217FFC"/>
    <w:rsid w:val="0022016E"/>
    <w:rsid w:val="0022042B"/>
    <w:rsid w:val="002207B0"/>
    <w:rsid w:val="00220801"/>
    <w:rsid w:val="00220819"/>
    <w:rsid w:val="0022090D"/>
    <w:rsid w:val="0022097C"/>
    <w:rsid w:val="002209DA"/>
    <w:rsid w:val="00220A5E"/>
    <w:rsid w:val="00220AA5"/>
    <w:rsid w:val="00220C80"/>
    <w:rsid w:val="00220C8B"/>
    <w:rsid w:val="00220DE7"/>
    <w:rsid w:val="00220E3D"/>
    <w:rsid w:val="00220F3D"/>
    <w:rsid w:val="002212C7"/>
    <w:rsid w:val="002212CC"/>
    <w:rsid w:val="00221431"/>
    <w:rsid w:val="0022148D"/>
    <w:rsid w:val="00221538"/>
    <w:rsid w:val="002216BA"/>
    <w:rsid w:val="0022177D"/>
    <w:rsid w:val="002217E9"/>
    <w:rsid w:val="002218F6"/>
    <w:rsid w:val="002219F0"/>
    <w:rsid w:val="00221A01"/>
    <w:rsid w:val="00221B1D"/>
    <w:rsid w:val="00221CEC"/>
    <w:rsid w:val="002220C3"/>
    <w:rsid w:val="002220E0"/>
    <w:rsid w:val="00222101"/>
    <w:rsid w:val="00222557"/>
    <w:rsid w:val="00222618"/>
    <w:rsid w:val="00222625"/>
    <w:rsid w:val="00222691"/>
    <w:rsid w:val="002226C8"/>
    <w:rsid w:val="002227ED"/>
    <w:rsid w:val="00222877"/>
    <w:rsid w:val="0022291D"/>
    <w:rsid w:val="00222A01"/>
    <w:rsid w:val="00222A67"/>
    <w:rsid w:val="00222BDA"/>
    <w:rsid w:val="00222C15"/>
    <w:rsid w:val="00222C1B"/>
    <w:rsid w:val="00222D1C"/>
    <w:rsid w:val="00222E14"/>
    <w:rsid w:val="00222F05"/>
    <w:rsid w:val="00222F23"/>
    <w:rsid w:val="00222FDA"/>
    <w:rsid w:val="00223020"/>
    <w:rsid w:val="00223108"/>
    <w:rsid w:val="002231DF"/>
    <w:rsid w:val="002231F7"/>
    <w:rsid w:val="00223343"/>
    <w:rsid w:val="00223346"/>
    <w:rsid w:val="002233D4"/>
    <w:rsid w:val="00223722"/>
    <w:rsid w:val="00223769"/>
    <w:rsid w:val="0022385A"/>
    <w:rsid w:val="00223AB3"/>
    <w:rsid w:val="00223ADD"/>
    <w:rsid w:val="00223DB2"/>
    <w:rsid w:val="00223FDC"/>
    <w:rsid w:val="00224141"/>
    <w:rsid w:val="0022427C"/>
    <w:rsid w:val="0022463E"/>
    <w:rsid w:val="0022465F"/>
    <w:rsid w:val="002246A5"/>
    <w:rsid w:val="002247B0"/>
    <w:rsid w:val="002247D3"/>
    <w:rsid w:val="002248AC"/>
    <w:rsid w:val="002249E5"/>
    <w:rsid w:val="00224A42"/>
    <w:rsid w:val="00224BF3"/>
    <w:rsid w:val="00224C75"/>
    <w:rsid w:val="00224D2D"/>
    <w:rsid w:val="00224DDE"/>
    <w:rsid w:val="00224E03"/>
    <w:rsid w:val="00224F71"/>
    <w:rsid w:val="00224FC6"/>
    <w:rsid w:val="0022506E"/>
    <w:rsid w:val="002250EB"/>
    <w:rsid w:val="0022548C"/>
    <w:rsid w:val="0022563E"/>
    <w:rsid w:val="00225799"/>
    <w:rsid w:val="00225C05"/>
    <w:rsid w:val="00225C74"/>
    <w:rsid w:val="00225CF1"/>
    <w:rsid w:val="00225D25"/>
    <w:rsid w:val="00225DD7"/>
    <w:rsid w:val="00225F5E"/>
    <w:rsid w:val="00225F71"/>
    <w:rsid w:val="00225F73"/>
    <w:rsid w:val="0022628A"/>
    <w:rsid w:val="002262FA"/>
    <w:rsid w:val="002262FE"/>
    <w:rsid w:val="0022659E"/>
    <w:rsid w:val="0022664E"/>
    <w:rsid w:val="00226720"/>
    <w:rsid w:val="002268D8"/>
    <w:rsid w:val="00226A5A"/>
    <w:rsid w:val="00226A83"/>
    <w:rsid w:val="00226AD6"/>
    <w:rsid w:val="00226C10"/>
    <w:rsid w:val="00226CF1"/>
    <w:rsid w:val="00226D58"/>
    <w:rsid w:val="00226DAE"/>
    <w:rsid w:val="00226DDD"/>
    <w:rsid w:val="00226F06"/>
    <w:rsid w:val="002270BC"/>
    <w:rsid w:val="00227193"/>
    <w:rsid w:val="00227388"/>
    <w:rsid w:val="00227823"/>
    <w:rsid w:val="00227886"/>
    <w:rsid w:val="002278B9"/>
    <w:rsid w:val="0022796A"/>
    <w:rsid w:val="002279FD"/>
    <w:rsid w:val="00227A59"/>
    <w:rsid w:val="00227A73"/>
    <w:rsid w:val="00227AFA"/>
    <w:rsid w:val="00227B75"/>
    <w:rsid w:val="00227BD8"/>
    <w:rsid w:val="00227FAB"/>
    <w:rsid w:val="002300C8"/>
    <w:rsid w:val="00230137"/>
    <w:rsid w:val="00230172"/>
    <w:rsid w:val="00230203"/>
    <w:rsid w:val="0023046C"/>
    <w:rsid w:val="002305EF"/>
    <w:rsid w:val="002307E4"/>
    <w:rsid w:val="002309A8"/>
    <w:rsid w:val="002309E7"/>
    <w:rsid w:val="00230A04"/>
    <w:rsid w:val="00230A49"/>
    <w:rsid w:val="00230AD4"/>
    <w:rsid w:val="00230CDB"/>
    <w:rsid w:val="00230D59"/>
    <w:rsid w:val="00230FC1"/>
    <w:rsid w:val="00230FF7"/>
    <w:rsid w:val="002311BA"/>
    <w:rsid w:val="0023148E"/>
    <w:rsid w:val="00231535"/>
    <w:rsid w:val="002315F1"/>
    <w:rsid w:val="0023162D"/>
    <w:rsid w:val="0023170F"/>
    <w:rsid w:val="0023182A"/>
    <w:rsid w:val="00231926"/>
    <w:rsid w:val="0023193F"/>
    <w:rsid w:val="00231C58"/>
    <w:rsid w:val="00231CAD"/>
    <w:rsid w:val="00231D31"/>
    <w:rsid w:val="00231E5C"/>
    <w:rsid w:val="00232157"/>
    <w:rsid w:val="002321BD"/>
    <w:rsid w:val="00232227"/>
    <w:rsid w:val="00232320"/>
    <w:rsid w:val="00232575"/>
    <w:rsid w:val="00232579"/>
    <w:rsid w:val="00232580"/>
    <w:rsid w:val="00232662"/>
    <w:rsid w:val="0023289A"/>
    <w:rsid w:val="00232B28"/>
    <w:rsid w:val="00232BE0"/>
    <w:rsid w:val="00232C9C"/>
    <w:rsid w:val="00232D7F"/>
    <w:rsid w:val="00232EA7"/>
    <w:rsid w:val="00232F3A"/>
    <w:rsid w:val="00233085"/>
    <w:rsid w:val="0023316C"/>
    <w:rsid w:val="00233259"/>
    <w:rsid w:val="0023326C"/>
    <w:rsid w:val="0023329E"/>
    <w:rsid w:val="002332A7"/>
    <w:rsid w:val="00233382"/>
    <w:rsid w:val="002333AC"/>
    <w:rsid w:val="002333FC"/>
    <w:rsid w:val="0023342D"/>
    <w:rsid w:val="0023355B"/>
    <w:rsid w:val="0023375D"/>
    <w:rsid w:val="00233764"/>
    <w:rsid w:val="002337A5"/>
    <w:rsid w:val="0023389E"/>
    <w:rsid w:val="002339D3"/>
    <w:rsid w:val="00233CE2"/>
    <w:rsid w:val="00233D1D"/>
    <w:rsid w:val="00233F08"/>
    <w:rsid w:val="0023425C"/>
    <w:rsid w:val="0023431C"/>
    <w:rsid w:val="002343DF"/>
    <w:rsid w:val="002344EE"/>
    <w:rsid w:val="00234849"/>
    <w:rsid w:val="00234888"/>
    <w:rsid w:val="00234ACF"/>
    <w:rsid w:val="00234B63"/>
    <w:rsid w:val="00234CA7"/>
    <w:rsid w:val="00234D12"/>
    <w:rsid w:val="00234EAF"/>
    <w:rsid w:val="00234FBA"/>
    <w:rsid w:val="00235032"/>
    <w:rsid w:val="0023518A"/>
    <w:rsid w:val="002353EA"/>
    <w:rsid w:val="00235465"/>
    <w:rsid w:val="00235543"/>
    <w:rsid w:val="002355BB"/>
    <w:rsid w:val="0023578A"/>
    <w:rsid w:val="00235927"/>
    <w:rsid w:val="0023593C"/>
    <w:rsid w:val="0023596D"/>
    <w:rsid w:val="00235BFE"/>
    <w:rsid w:val="00235D13"/>
    <w:rsid w:val="00235D1C"/>
    <w:rsid w:val="00235D78"/>
    <w:rsid w:val="0023632C"/>
    <w:rsid w:val="002363F9"/>
    <w:rsid w:val="00236495"/>
    <w:rsid w:val="002365C8"/>
    <w:rsid w:val="00236664"/>
    <w:rsid w:val="002367F3"/>
    <w:rsid w:val="0023685D"/>
    <w:rsid w:val="00236874"/>
    <w:rsid w:val="002368D6"/>
    <w:rsid w:val="00236A53"/>
    <w:rsid w:val="00236AC1"/>
    <w:rsid w:val="00236B2E"/>
    <w:rsid w:val="00236B36"/>
    <w:rsid w:val="00236B5A"/>
    <w:rsid w:val="00236C4E"/>
    <w:rsid w:val="00236CBD"/>
    <w:rsid w:val="002371CF"/>
    <w:rsid w:val="002372B7"/>
    <w:rsid w:val="002372E1"/>
    <w:rsid w:val="00237350"/>
    <w:rsid w:val="002373A4"/>
    <w:rsid w:val="00237436"/>
    <w:rsid w:val="002374C1"/>
    <w:rsid w:val="002374D6"/>
    <w:rsid w:val="002375CF"/>
    <w:rsid w:val="002376C2"/>
    <w:rsid w:val="00237839"/>
    <w:rsid w:val="00237847"/>
    <w:rsid w:val="002378B7"/>
    <w:rsid w:val="002378C6"/>
    <w:rsid w:val="00237BB4"/>
    <w:rsid w:val="00237BBC"/>
    <w:rsid w:val="00237D8A"/>
    <w:rsid w:val="00240074"/>
    <w:rsid w:val="0024010F"/>
    <w:rsid w:val="0024028B"/>
    <w:rsid w:val="00240291"/>
    <w:rsid w:val="002402DB"/>
    <w:rsid w:val="00240345"/>
    <w:rsid w:val="00240366"/>
    <w:rsid w:val="0024040E"/>
    <w:rsid w:val="002405C8"/>
    <w:rsid w:val="00240760"/>
    <w:rsid w:val="0024076D"/>
    <w:rsid w:val="00240825"/>
    <w:rsid w:val="0024098B"/>
    <w:rsid w:val="002409A3"/>
    <w:rsid w:val="00240BA8"/>
    <w:rsid w:val="00240C05"/>
    <w:rsid w:val="00240CC1"/>
    <w:rsid w:val="00240D7A"/>
    <w:rsid w:val="00240DB1"/>
    <w:rsid w:val="00240ECE"/>
    <w:rsid w:val="00240ED2"/>
    <w:rsid w:val="00240EF5"/>
    <w:rsid w:val="0024109E"/>
    <w:rsid w:val="002411A1"/>
    <w:rsid w:val="0024128C"/>
    <w:rsid w:val="00241578"/>
    <w:rsid w:val="00241763"/>
    <w:rsid w:val="002417D2"/>
    <w:rsid w:val="002417D7"/>
    <w:rsid w:val="00241993"/>
    <w:rsid w:val="00241BC8"/>
    <w:rsid w:val="00241DF9"/>
    <w:rsid w:val="00241F03"/>
    <w:rsid w:val="00241F34"/>
    <w:rsid w:val="0024206F"/>
    <w:rsid w:val="00242171"/>
    <w:rsid w:val="0024229D"/>
    <w:rsid w:val="00242339"/>
    <w:rsid w:val="00242422"/>
    <w:rsid w:val="00242446"/>
    <w:rsid w:val="00242469"/>
    <w:rsid w:val="0024254D"/>
    <w:rsid w:val="00242598"/>
    <w:rsid w:val="002425CA"/>
    <w:rsid w:val="002426C6"/>
    <w:rsid w:val="002426D9"/>
    <w:rsid w:val="002426F5"/>
    <w:rsid w:val="00242933"/>
    <w:rsid w:val="002429E1"/>
    <w:rsid w:val="00242BF0"/>
    <w:rsid w:val="00242DBA"/>
    <w:rsid w:val="00242DCE"/>
    <w:rsid w:val="00242FE3"/>
    <w:rsid w:val="00243043"/>
    <w:rsid w:val="002433AD"/>
    <w:rsid w:val="00243604"/>
    <w:rsid w:val="002436BE"/>
    <w:rsid w:val="00243790"/>
    <w:rsid w:val="002439B6"/>
    <w:rsid w:val="00243A04"/>
    <w:rsid w:val="00243AD1"/>
    <w:rsid w:val="00243B72"/>
    <w:rsid w:val="00243BD8"/>
    <w:rsid w:val="00243C35"/>
    <w:rsid w:val="00243C3E"/>
    <w:rsid w:val="00243D39"/>
    <w:rsid w:val="002440C7"/>
    <w:rsid w:val="0024422B"/>
    <w:rsid w:val="00244252"/>
    <w:rsid w:val="002442A9"/>
    <w:rsid w:val="00244343"/>
    <w:rsid w:val="002443E1"/>
    <w:rsid w:val="0024441E"/>
    <w:rsid w:val="0024454C"/>
    <w:rsid w:val="002445C2"/>
    <w:rsid w:val="002447A1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70"/>
    <w:rsid w:val="00245128"/>
    <w:rsid w:val="002451C8"/>
    <w:rsid w:val="0024529A"/>
    <w:rsid w:val="002452AC"/>
    <w:rsid w:val="00245369"/>
    <w:rsid w:val="00245435"/>
    <w:rsid w:val="00245499"/>
    <w:rsid w:val="002455D2"/>
    <w:rsid w:val="0024564B"/>
    <w:rsid w:val="0024581D"/>
    <w:rsid w:val="002459FA"/>
    <w:rsid w:val="00245A8E"/>
    <w:rsid w:val="00245B82"/>
    <w:rsid w:val="00245CA1"/>
    <w:rsid w:val="00245D2E"/>
    <w:rsid w:val="00245DCE"/>
    <w:rsid w:val="00245F36"/>
    <w:rsid w:val="00245FDF"/>
    <w:rsid w:val="00246296"/>
    <w:rsid w:val="002463EE"/>
    <w:rsid w:val="00246547"/>
    <w:rsid w:val="00246B41"/>
    <w:rsid w:val="00246C7B"/>
    <w:rsid w:val="00246D4A"/>
    <w:rsid w:val="00246D63"/>
    <w:rsid w:val="00246E89"/>
    <w:rsid w:val="0024701E"/>
    <w:rsid w:val="00247111"/>
    <w:rsid w:val="00247232"/>
    <w:rsid w:val="0024725A"/>
    <w:rsid w:val="002472CF"/>
    <w:rsid w:val="0024755F"/>
    <w:rsid w:val="00247677"/>
    <w:rsid w:val="002476AB"/>
    <w:rsid w:val="0024776B"/>
    <w:rsid w:val="002479DC"/>
    <w:rsid w:val="00247C43"/>
    <w:rsid w:val="00247CC1"/>
    <w:rsid w:val="00247D9E"/>
    <w:rsid w:val="00247E0C"/>
    <w:rsid w:val="00247E2C"/>
    <w:rsid w:val="00247E3C"/>
    <w:rsid w:val="00247E52"/>
    <w:rsid w:val="00247F10"/>
    <w:rsid w:val="00247F8D"/>
    <w:rsid w:val="002502D6"/>
    <w:rsid w:val="0025033E"/>
    <w:rsid w:val="0025044C"/>
    <w:rsid w:val="00250472"/>
    <w:rsid w:val="0025085F"/>
    <w:rsid w:val="00250867"/>
    <w:rsid w:val="002509A3"/>
    <w:rsid w:val="002509FD"/>
    <w:rsid w:val="00250ABF"/>
    <w:rsid w:val="00250B99"/>
    <w:rsid w:val="00250BEA"/>
    <w:rsid w:val="00250D9D"/>
    <w:rsid w:val="00250F35"/>
    <w:rsid w:val="00251020"/>
    <w:rsid w:val="0025107C"/>
    <w:rsid w:val="00251251"/>
    <w:rsid w:val="00251327"/>
    <w:rsid w:val="0025141C"/>
    <w:rsid w:val="00251457"/>
    <w:rsid w:val="0025146C"/>
    <w:rsid w:val="0025152B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F9A"/>
    <w:rsid w:val="00251FCD"/>
    <w:rsid w:val="00252033"/>
    <w:rsid w:val="002521BB"/>
    <w:rsid w:val="0025223B"/>
    <w:rsid w:val="00252276"/>
    <w:rsid w:val="0025230A"/>
    <w:rsid w:val="0025231A"/>
    <w:rsid w:val="00252383"/>
    <w:rsid w:val="002523A2"/>
    <w:rsid w:val="00252403"/>
    <w:rsid w:val="002526D8"/>
    <w:rsid w:val="00252748"/>
    <w:rsid w:val="0025275A"/>
    <w:rsid w:val="00252783"/>
    <w:rsid w:val="00252874"/>
    <w:rsid w:val="002528B9"/>
    <w:rsid w:val="002529A7"/>
    <w:rsid w:val="00252A65"/>
    <w:rsid w:val="00252ADB"/>
    <w:rsid w:val="00252BC5"/>
    <w:rsid w:val="00252CB6"/>
    <w:rsid w:val="00252E02"/>
    <w:rsid w:val="00252FC5"/>
    <w:rsid w:val="00253295"/>
    <w:rsid w:val="00253501"/>
    <w:rsid w:val="0025381D"/>
    <w:rsid w:val="002538C1"/>
    <w:rsid w:val="00253AC4"/>
    <w:rsid w:val="00253AC7"/>
    <w:rsid w:val="00253CE5"/>
    <w:rsid w:val="00253D54"/>
    <w:rsid w:val="0025402C"/>
    <w:rsid w:val="0025402E"/>
    <w:rsid w:val="00254049"/>
    <w:rsid w:val="002540BE"/>
    <w:rsid w:val="00254129"/>
    <w:rsid w:val="002542F5"/>
    <w:rsid w:val="00254719"/>
    <w:rsid w:val="0025472E"/>
    <w:rsid w:val="00254CDA"/>
    <w:rsid w:val="00254D13"/>
    <w:rsid w:val="00254D2D"/>
    <w:rsid w:val="00254D9F"/>
    <w:rsid w:val="00254E3E"/>
    <w:rsid w:val="00255121"/>
    <w:rsid w:val="00255162"/>
    <w:rsid w:val="00255223"/>
    <w:rsid w:val="00255285"/>
    <w:rsid w:val="002553A2"/>
    <w:rsid w:val="002553F6"/>
    <w:rsid w:val="002554B5"/>
    <w:rsid w:val="00255540"/>
    <w:rsid w:val="00255853"/>
    <w:rsid w:val="00255A97"/>
    <w:rsid w:val="00255AA5"/>
    <w:rsid w:val="00255AE4"/>
    <w:rsid w:val="00255C71"/>
    <w:rsid w:val="00255CFC"/>
    <w:rsid w:val="00255E58"/>
    <w:rsid w:val="00255E8C"/>
    <w:rsid w:val="00255F59"/>
    <w:rsid w:val="00255F6D"/>
    <w:rsid w:val="00256002"/>
    <w:rsid w:val="002560BD"/>
    <w:rsid w:val="002560D2"/>
    <w:rsid w:val="00256170"/>
    <w:rsid w:val="00256309"/>
    <w:rsid w:val="0025649E"/>
    <w:rsid w:val="00256567"/>
    <w:rsid w:val="00256571"/>
    <w:rsid w:val="002567FC"/>
    <w:rsid w:val="0025681C"/>
    <w:rsid w:val="0025688E"/>
    <w:rsid w:val="00256AAE"/>
    <w:rsid w:val="00256C4E"/>
    <w:rsid w:val="00256C98"/>
    <w:rsid w:val="00256E6C"/>
    <w:rsid w:val="00256EAE"/>
    <w:rsid w:val="002572C8"/>
    <w:rsid w:val="0025733D"/>
    <w:rsid w:val="002575F1"/>
    <w:rsid w:val="002575F7"/>
    <w:rsid w:val="00257739"/>
    <w:rsid w:val="0025788D"/>
    <w:rsid w:val="0025795C"/>
    <w:rsid w:val="002579A9"/>
    <w:rsid w:val="00257A02"/>
    <w:rsid w:val="00257B0B"/>
    <w:rsid w:val="00257B29"/>
    <w:rsid w:val="00257C03"/>
    <w:rsid w:val="00257F20"/>
    <w:rsid w:val="00257F44"/>
    <w:rsid w:val="002601EA"/>
    <w:rsid w:val="00260369"/>
    <w:rsid w:val="002604B4"/>
    <w:rsid w:val="002604E2"/>
    <w:rsid w:val="0026055E"/>
    <w:rsid w:val="00260588"/>
    <w:rsid w:val="002606B5"/>
    <w:rsid w:val="0026073F"/>
    <w:rsid w:val="002609CF"/>
    <w:rsid w:val="00260A21"/>
    <w:rsid w:val="00260EDD"/>
    <w:rsid w:val="00260F12"/>
    <w:rsid w:val="0026101D"/>
    <w:rsid w:val="00261050"/>
    <w:rsid w:val="00261182"/>
    <w:rsid w:val="002611D0"/>
    <w:rsid w:val="002611EA"/>
    <w:rsid w:val="00261469"/>
    <w:rsid w:val="002614A4"/>
    <w:rsid w:val="00261580"/>
    <w:rsid w:val="00261633"/>
    <w:rsid w:val="0026193E"/>
    <w:rsid w:val="00261958"/>
    <w:rsid w:val="00261A2B"/>
    <w:rsid w:val="00261A56"/>
    <w:rsid w:val="00261A9B"/>
    <w:rsid w:val="00261C0E"/>
    <w:rsid w:val="00261DB3"/>
    <w:rsid w:val="00261EE0"/>
    <w:rsid w:val="00261F11"/>
    <w:rsid w:val="0026204A"/>
    <w:rsid w:val="002623BD"/>
    <w:rsid w:val="002625C8"/>
    <w:rsid w:val="002625DD"/>
    <w:rsid w:val="00262660"/>
    <w:rsid w:val="002626C5"/>
    <w:rsid w:val="002626FC"/>
    <w:rsid w:val="002628B4"/>
    <w:rsid w:val="00262BA9"/>
    <w:rsid w:val="00262D3E"/>
    <w:rsid w:val="00262D9A"/>
    <w:rsid w:val="00262F4F"/>
    <w:rsid w:val="00262FE5"/>
    <w:rsid w:val="002630BA"/>
    <w:rsid w:val="0026312C"/>
    <w:rsid w:val="00263138"/>
    <w:rsid w:val="00263197"/>
    <w:rsid w:val="002632DD"/>
    <w:rsid w:val="002634B3"/>
    <w:rsid w:val="002634DF"/>
    <w:rsid w:val="0026352B"/>
    <w:rsid w:val="002635B0"/>
    <w:rsid w:val="002636E1"/>
    <w:rsid w:val="00263784"/>
    <w:rsid w:val="002637C5"/>
    <w:rsid w:val="00263926"/>
    <w:rsid w:val="00263934"/>
    <w:rsid w:val="00263C61"/>
    <w:rsid w:val="00263D1F"/>
    <w:rsid w:val="00263D87"/>
    <w:rsid w:val="00263E46"/>
    <w:rsid w:val="00263F52"/>
    <w:rsid w:val="00263F60"/>
    <w:rsid w:val="002642B1"/>
    <w:rsid w:val="00264582"/>
    <w:rsid w:val="002647D0"/>
    <w:rsid w:val="0026489A"/>
    <w:rsid w:val="00264AD6"/>
    <w:rsid w:val="00264BEA"/>
    <w:rsid w:val="00264C5F"/>
    <w:rsid w:val="00264D68"/>
    <w:rsid w:val="00264E2F"/>
    <w:rsid w:val="002650D4"/>
    <w:rsid w:val="0026520A"/>
    <w:rsid w:val="002652E5"/>
    <w:rsid w:val="002652FA"/>
    <w:rsid w:val="002652FB"/>
    <w:rsid w:val="0026534B"/>
    <w:rsid w:val="00265354"/>
    <w:rsid w:val="0026548D"/>
    <w:rsid w:val="002654E3"/>
    <w:rsid w:val="002655EB"/>
    <w:rsid w:val="00265663"/>
    <w:rsid w:val="0026586F"/>
    <w:rsid w:val="00265982"/>
    <w:rsid w:val="00265AAB"/>
    <w:rsid w:val="00265BB0"/>
    <w:rsid w:val="00265D9B"/>
    <w:rsid w:val="00265E4E"/>
    <w:rsid w:val="00265F22"/>
    <w:rsid w:val="00265F44"/>
    <w:rsid w:val="00265FDA"/>
    <w:rsid w:val="0026606B"/>
    <w:rsid w:val="00266214"/>
    <w:rsid w:val="0026625C"/>
    <w:rsid w:val="00266264"/>
    <w:rsid w:val="002663A7"/>
    <w:rsid w:val="0026648A"/>
    <w:rsid w:val="0026673B"/>
    <w:rsid w:val="00266783"/>
    <w:rsid w:val="00266859"/>
    <w:rsid w:val="002668A5"/>
    <w:rsid w:val="002668AC"/>
    <w:rsid w:val="00266A62"/>
    <w:rsid w:val="00266AB0"/>
    <w:rsid w:val="00266AEE"/>
    <w:rsid w:val="00266BD4"/>
    <w:rsid w:val="00266D22"/>
    <w:rsid w:val="00266E41"/>
    <w:rsid w:val="00266E5A"/>
    <w:rsid w:val="0026703F"/>
    <w:rsid w:val="002670DB"/>
    <w:rsid w:val="0026712F"/>
    <w:rsid w:val="00267264"/>
    <w:rsid w:val="002673D0"/>
    <w:rsid w:val="0026743A"/>
    <w:rsid w:val="002674D9"/>
    <w:rsid w:val="002675D0"/>
    <w:rsid w:val="00267652"/>
    <w:rsid w:val="00267690"/>
    <w:rsid w:val="0026769B"/>
    <w:rsid w:val="002676F5"/>
    <w:rsid w:val="00267954"/>
    <w:rsid w:val="00267A84"/>
    <w:rsid w:val="00267B41"/>
    <w:rsid w:val="00267CCE"/>
    <w:rsid w:val="00267D1F"/>
    <w:rsid w:val="00267E27"/>
    <w:rsid w:val="00267E75"/>
    <w:rsid w:val="00267ED1"/>
    <w:rsid w:val="0027025B"/>
    <w:rsid w:val="0027034A"/>
    <w:rsid w:val="002703F2"/>
    <w:rsid w:val="00270529"/>
    <w:rsid w:val="002705D4"/>
    <w:rsid w:val="002706F1"/>
    <w:rsid w:val="00270813"/>
    <w:rsid w:val="0027081F"/>
    <w:rsid w:val="00270823"/>
    <w:rsid w:val="00270B3B"/>
    <w:rsid w:val="00270E36"/>
    <w:rsid w:val="00270F7F"/>
    <w:rsid w:val="00271009"/>
    <w:rsid w:val="00271117"/>
    <w:rsid w:val="002711EE"/>
    <w:rsid w:val="002711F0"/>
    <w:rsid w:val="00271408"/>
    <w:rsid w:val="0027144B"/>
    <w:rsid w:val="002715C6"/>
    <w:rsid w:val="00271712"/>
    <w:rsid w:val="00271766"/>
    <w:rsid w:val="00271889"/>
    <w:rsid w:val="0027198A"/>
    <w:rsid w:val="00271A39"/>
    <w:rsid w:val="00271A64"/>
    <w:rsid w:val="00271AB5"/>
    <w:rsid w:val="00271B17"/>
    <w:rsid w:val="00271B66"/>
    <w:rsid w:val="00271E7C"/>
    <w:rsid w:val="00271EB6"/>
    <w:rsid w:val="00271ED5"/>
    <w:rsid w:val="00272192"/>
    <w:rsid w:val="002721E0"/>
    <w:rsid w:val="00272219"/>
    <w:rsid w:val="00272333"/>
    <w:rsid w:val="002725B5"/>
    <w:rsid w:val="00272692"/>
    <w:rsid w:val="002727F6"/>
    <w:rsid w:val="00272810"/>
    <w:rsid w:val="0027281E"/>
    <w:rsid w:val="00272831"/>
    <w:rsid w:val="002728B2"/>
    <w:rsid w:val="002729B4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2EE"/>
    <w:rsid w:val="00273336"/>
    <w:rsid w:val="0027335F"/>
    <w:rsid w:val="002735A5"/>
    <w:rsid w:val="002737D0"/>
    <w:rsid w:val="002737EC"/>
    <w:rsid w:val="002738B2"/>
    <w:rsid w:val="00273914"/>
    <w:rsid w:val="00273952"/>
    <w:rsid w:val="00273BEF"/>
    <w:rsid w:val="00273D99"/>
    <w:rsid w:val="00273E1A"/>
    <w:rsid w:val="00273E29"/>
    <w:rsid w:val="00273F81"/>
    <w:rsid w:val="002744FD"/>
    <w:rsid w:val="002745C5"/>
    <w:rsid w:val="002745CD"/>
    <w:rsid w:val="00274651"/>
    <w:rsid w:val="00274784"/>
    <w:rsid w:val="00274853"/>
    <w:rsid w:val="00274904"/>
    <w:rsid w:val="00274AA1"/>
    <w:rsid w:val="00274AEA"/>
    <w:rsid w:val="00274C16"/>
    <w:rsid w:val="00274D30"/>
    <w:rsid w:val="00274EEA"/>
    <w:rsid w:val="00274FD8"/>
    <w:rsid w:val="0027502C"/>
    <w:rsid w:val="0027518E"/>
    <w:rsid w:val="0027523C"/>
    <w:rsid w:val="00275277"/>
    <w:rsid w:val="002753FD"/>
    <w:rsid w:val="00275739"/>
    <w:rsid w:val="00275917"/>
    <w:rsid w:val="002759BE"/>
    <w:rsid w:val="00275D7C"/>
    <w:rsid w:val="00275F1F"/>
    <w:rsid w:val="00276017"/>
    <w:rsid w:val="00276029"/>
    <w:rsid w:val="002760B2"/>
    <w:rsid w:val="00276133"/>
    <w:rsid w:val="002762E6"/>
    <w:rsid w:val="002763F6"/>
    <w:rsid w:val="0027641D"/>
    <w:rsid w:val="00276445"/>
    <w:rsid w:val="00276878"/>
    <w:rsid w:val="002768BD"/>
    <w:rsid w:val="002768F5"/>
    <w:rsid w:val="00276AFF"/>
    <w:rsid w:val="00276B30"/>
    <w:rsid w:val="00276B61"/>
    <w:rsid w:val="00276BAD"/>
    <w:rsid w:val="00276D70"/>
    <w:rsid w:val="00276E3B"/>
    <w:rsid w:val="00276EA6"/>
    <w:rsid w:val="00276F13"/>
    <w:rsid w:val="00276FEF"/>
    <w:rsid w:val="002771E1"/>
    <w:rsid w:val="0027725A"/>
    <w:rsid w:val="00277266"/>
    <w:rsid w:val="002773E5"/>
    <w:rsid w:val="0027754C"/>
    <w:rsid w:val="00277717"/>
    <w:rsid w:val="002777F3"/>
    <w:rsid w:val="00277838"/>
    <w:rsid w:val="00277B52"/>
    <w:rsid w:val="00277C6A"/>
    <w:rsid w:val="00277D01"/>
    <w:rsid w:val="00277D90"/>
    <w:rsid w:val="00277D9A"/>
    <w:rsid w:val="00277DFB"/>
    <w:rsid w:val="00277E90"/>
    <w:rsid w:val="00277E94"/>
    <w:rsid w:val="00277FE4"/>
    <w:rsid w:val="00280079"/>
    <w:rsid w:val="0028015D"/>
    <w:rsid w:val="0028018D"/>
    <w:rsid w:val="0028023F"/>
    <w:rsid w:val="0028028E"/>
    <w:rsid w:val="00280314"/>
    <w:rsid w:val="0028033B"/>
    <w:rsid w:val="0028037D"/>
    <w:rsid w:val="002804B6"/>
    <w:rsid w:val="00280847"/>
    <w:rsid w:val="0028087D"/>
    <w:rsid w:val="00280A40"/>
    <w:rsid w:val="00280B96"/>
    <w:rsid w:val="00280C0B"/>
    <w:rsid w:val="00280C4D"/>
    <w:rsid w:val="00280D38"/>
    <w:rsid w:val="00280DDA"/>
    <w:rsid w:val="00280F4B"/>
    <w:rsid w:val="00280FEE"/>
    <w:rsid w:val="0028124C"/>
    <w:rsid w:val="00281430"/>
    <w:rsid w:val="00281670"/>
    <w:rsid w:val="002817BF"/>
    <w:rsid w:val="002818F9"/>
    <w:rsid w:val="002819AF"/>
    <w:rsid w:val="00281DDA"/>
    <w:rsid w:val="00281E5B"/>
    <w:rsid w:val="00281FC1"/>
    <w:rsid w:val="00282054"/>
    <w:rsid w:val="00282168"/>
    <w:rsid w:val="00282186"/>
    <w:rsid w:val="002823BF"/>
    <w:rsid w:val="002823FB"/>
    <w:rsid w:val="002824FC"/>
    <w:rsid w:val="0028251E"/>
    <w:rsid w:val="002825BA"/>
    <w:rsid w:val="002825D0"/>
    <w:rsid w:val="00282620"/>
    <w:rsid w:val="00282684"/>
    <w:rsid w:val="00282A89"/>
    <w:rsid w:val="00282AA7"/>
    <w:rsid w:val="00282ACF"/>
    <w:rsid w:val="00282ADD"/>
    <w:rsid w:val="00282B00"/>
    <w:rsid w:val="00282B33"/>
    <w:rsid w:val="00282B6F"/>
    <w:rsid w:val="00282C05"/>
    <w:rsid w:val="00282D13"/>
    <w:rsid w:val="00282E3D"/>
    <w:rsid w:val="00282E99"/>
    <w:rsid w:val="00282FBD"/>
    <w:rsid w:val="002831DC"/>
    <w:rsid w:val="00283279"/>
    <w:rsid w:val="0028330E"/>
    <w:rsid w:val="0028331B"/>
    <w:rsid w:val="00283345"/>
    <w:rsid w:val="0028375B"/>
    <w:rsid w:val="00283760"/>
    <w:rsid w:val="00283B66"/>
    <w:rsid w:val="00283BB5"/>
    <w:rsid w:val="00283BCF"/>
    <w:rsid w:val="00283D11"/>
    <w:rsid w:val="00283E27"/>
    <w:rsid w:val="0028406D"/>
    <w:rsid w:val="0028407A"/>
    <w:rsid w:val="002840C1"/>
    <w:rsid w:val="00284203"/>
    <w:rsid w:val="00284235"/>
    <w:rsid w:val="002842AE"/>
    <w:rsid w:val="00284499"/>
    <w:rsid w:val="002846CE"/>
    <w:rsid w:val="00284710"/>
    <w:rsid w:val="0028494A"/>
    <w:rsid w:val="002849AA"/>
    <w:rsid w:val="002849B9"/>
    <w:rsid w:val="00284A32"/>
    <w:rsid w:val="00284DAF"/>
    <w:rsid w:val="00284F60"/>
    <w:rsid w:val="00284FE8"/>
    <w:rsid w:val="00285030"/>
    <w:rsid w:val="0028503B"/>
    <w:rsid w:val="00285072"/>
    <w:rsid w:val="00285100"/>
    <w:rsid w:val="0028517A"/>
    <w:rsid w:val="0028523F"/>
    <w:rsid w:val="002852B2"/>
    <w:rsid w:val="002852E5"/>
    <w:rsid w:val="00285330"/>
    <w:rsid w:val="0028539E"/>
    <w:rsid w:val="002854A0"/>
    <w:rsid w:val="0028558E"/>
    <w:rsid w:val="002856A6"/>
    <w:rsid w:val="0028570F"/>
    <w:rsid w:val="00285801"/>
    <w:rsid w:val="0028591D"/>
    <w:rsid w:val="0028597C"/>
    <w:rsid w:val="002859E4"/>
    <w:rsid w:val="00285A49"/>
    <w:rsid w:val="00285AB8"/>
    <w:rsid w:val="00285C47"/>
    <w:rsid w:val="00285C5E"/>
    <w:rsid w:val="00285D5F"/>
    <w:rsid w:val="00285E19"/>
    <w:rsid w:val="00286258"/>
    <w:rsid w:val="002862C0"/>
    <w:rsid w:val="00286335"/>
    <w:rsid w:val="00286405"/>
    <w:rsid w:val="00286475"/>
    <w:rsid w:val="00286580"/>
    <w:rsid w:val="00286585"/>
    <w:rsid w:val="002866FF"/>
    <w:rsid w:val="0028679F"/>
    <w:rsid w:val="00286922"/>
    <w:rsid w:val="00286930"/>
    <w:rsid w:val="00286970"/>
    <w:rsid w:val="002869A9"/>
    <w:rsid w:val="00286A1F"/>
    <w:rsid w:val="00286A3E"/>
    <w:rsid w:val="00286A6D"/>
    <w:rsid w:val="00286BCA"/>
    <w:rsid w:val="00286C26"/>
    <w:rsid w:val="00286E97"/>
    <w:rsid w:val="00286F81"/>
    <w:rsid w:val="00286FEE"/>
    <w:rsid w:val="00287194"/>
    <w:rsid w:val="002871B8"/>
    <w:rsid w:val="002871F6"/>
    <w:rsid w:val="002872C0"/>
    <w:rsid w:val="002872D0"/>
    <w:rsid w:val="002873C8"/>
    <w:rsid w:val="0028745C"/>
    <w:rsid w:val="002874D7"/>
    <w:rsid w:val="0028763A"/>
    <w:rsid w:val="002876F9"/>
    <w:rsid w:val="00287722"/>
    <w:rsid w:val="0028772C"/>
    <w:rsid w:val="00287A70"/>
    <w:rsid w:val="00287B6B"/>
    <w:rsid w:val="00287BF5"/>
    <w:rsid w:val="00287E57"/>
    <w:rsid w:val="00287F8C"/>
    <w:rsid w:val="00287FDB"/>
    <w:rsid w:val="00290012"/>
    <w:rsid w:val="0029024B"/>
    <w:rsid w:val="0029028B"/>
    <w:rsid w:val="002902BD"/>
    <w:rsid w:val="002903AA"/>
    <w:rsid w:val="00290561"/>
    <w:rsid w:val="002905DE"/>
    <w:rsid w:val="00290821"/>
    <w:rsid w:val="00290969"/>
    <w:rsid w:val="002909D1"/>
    <w:rsid w:val="002909F9"/>
    <w:rsid w:val="00290A13"/>
    <w:rsid w:val="00290A5F"/>
    <w:rsid w:val="00290A6C"/>
    <w:rsid w:val="00290B4B"/>
    <w:rsid w:val="00290BED"/>
    <w:rsid w:val="00290F60"/>
    <w:rsid w:val="00291022"/>
    <w:rsid w:val="0029110A"/>
    <w:rsid w:val="0029148F"/>
    <w:rsid w:val="00291644"/>
    <w:rsid w:val="002917F9"/>
    <w:rsid w:val="00291831"/>
    <w:rsid w:val="00291A09"/>
    <w:rsid w:val="00291B8A"/>
    <w:rsid w:val="00291C22"/>
    <w:rsid w:val="00291C99"/>
    <w:rsid w:val="00291D3A"/>
    <w:rsid w:val="00291D47"/>
    <w:rsid w:val="00291D91"/>
    <w:rsid w:val="00291DAD"/>
    <w:rsid w:val="00291E15"/>
    <w:rsid w:val="0029200C"/>
    <w:rsid w:val="002920F4"/>
    <w:rsid w:val="002922E6"/>
    <w:rsid w:val="00292303"/>
    <w:rsid w:val="00292311"/>
    <w:rsid w:val="002924EE"/>
    <w:rsid w:val="002925B1"/>
    <w:rsid w:val="00292872"/>
    <w:rsid w:val="0029298E"/>
    <w:rsid w:val="002929FD"/>
    <w:rsid w:val="00292C02"/>
    <w:rsid w:val="00292C35"/>
    <w:rsid w:val="00292D6F"/>
    <w:rsid w:val="00292EDB"/>
    <w:rsid w:val="00292F4E"/>
    <w:rsid w:val="00292FBF"/>
    <w:rsid w:val="00292FEB"/>
    <w:rsid w:val="00293065"/>
    <w:rsid w:val="002931F4"/>
    <w:rsid w:val="00293336"/>
    <w:rsid w:val="0029333F"/>
    <w:rsid w:val="00293359"/>
    <w:rsid w:val="002933F5"/>
    <w:rsid w:val="00293705"/>
    <w:rsid w:val="00293744"/>
    <w:rsid w:val="0029388E"/>
    <w:rsid w:val="00293941"/>
    <w:rsid w:val="002939D8"/>
    <w:rsid w:val="00293AD1"/>
    <w:rsid w:val="00293AD8"/>
    <w:rsid w:val="00293BAF"/>
    <w:rsid w:val="00293C31"/>
    <w:rsid w:val="00293D44"/>
    <w:rsid w:val="00293F54"/>
    <w:rsid w:val="00293FCD"/>
    <w:rsid w:val="00294049"/>
    <w:rsid w:val="00294147"/>
    <w:rsid w:val="002942AC"/>
    <w:rsid w:val="00294384"/>
    <w:rsid w:val="00294435"/>
    <w:rsid w:val="002944D0"/>
    <w:rsid w:val="00294635"/>
    <w:rsid w:val="00294874"/>
    <w:rsid w:val="002948E2"/>
    <w:rsid w:val="002948FA"/>
    <w:rsid w:val="00294916"/>
    <w:rsid w:val="002949D0"/>
    <w:rsid w:val="002949E0"/>
    <w:rsid w:val="00294A8B"/>
    <w:rsid w:val="00294AF8"/>
    <w:rsid w:val="00294F7A"/>
    <w:rsid w:val="0029504D"/>
    <w:rsid w:val="00295260"/>
    <w:rsid w:val="0029533C"/>
    <w:rsid w:val="0029535B"/>
    <w:rsid w:val="002953A9"/>
    <w:rsid w:val="00295548"/>
    <w:rsid w:val="0029555E"/>
    <w:rsid w:val="002955B9"/>
    <w:rsid w:val="0029593E"/>
    <w:rsid w:val="00295952"/>
    <w:rsid w:val="00295A31"/>
    <w:rsid w:val="00295B74"/>
    <w:rsid w:val="00295BA9"/>
    <w:rsid w:val="00295CD7"/>
    <w:rsid w:val="00295DA2"/>
    <w:rsid w:val="00295E32"/>
    <w:rsid w:val="00295F96"/>
    <w:rsid w:val="00296272"/>
    <w:rsid w:val="002962A0"/>
    <w:rsid w:val="002962F5"/>
    <w:rsid w:val="002964E0"/>
    <w:rsid w:val="002965CB"/>
    <w:rsid w:val="0029663A"/>
    <w:rsid w:val="00296674"/>
    <w:rsid w:val="0029668F"/>
    <w:rsid w:val="002967A1"/>
    <w:rsid w:val="002969B6"/>
    <w:rsid w:val="00296AC6"/>
    <w:rsid w:val="00296AC7"/>
    <w:rsid w:val="00296CC7"/>
    <w:rsid w:val="00296CE9"/>
    <w:rsid w:val="00296D84"/>
    <w:rsid w:val="00296E32"/>
    <w:rsid w:val="00296EBE"/>
    <w:rsid w:val="00296FA5"/>
    <w:rsid w:val="00296FC2"/>
    <w:rsid w:val="00297073"/>
    <w:rsid w:val="0029710C"/>
    <w:rsid w:val="00297488"/>
    <w:rsid w:val="002974B9"/>
    <w:rsid w:val="002975DE"/>
    <w:rsid w:val="00297670"/>
    <w:rsid w:val="00297817"/>
    <w:rsid w:val="00297892"/>
    <w:rsid w:val="00297B72"/>
    <w:rsid w:val="00297EC0"/>
    <w:rsid w:val="002A0034"/>
    <w:rsid w:val="002A00C1"/>
    <w:rsid w:val="002A0302"/>
    <w:rsid w:val="002A0671"/>
    <w:rsid w:val="002A06C3"/>
    <w:rsid w:val="002A078E"/>
    <w:rsid w:val="002A07C5"/>
    <w:rsid w:val="002A09C6"/>
    <w:rsid w:val="002A0A19"/>
    <w:rsid w:val="002A0AFE"/>
    <w:rsid w:val="002A0B6F"/>
    <w:rsid w:val="002A0CB4"/>
    <w:rsid w:val="002A0CE2"/>
    <w:rsid w:val="002A0D04"/>
    <w:rsid w:val="002A0EFC"/>
    <w:rsid w:val="002A113A"/>
    <w:rsid w:val="002A1172"/>
    <w:rsid w:val="002A117A"/>
    <w:rsid w:val="002A16DC"/>
    <w:rsid w:val="002A17B7"/>
    <w:rsid w:val="002A1851"/>
    <w:rsid w:val="002A1864"/>
    <w:rsid w:val="002A187C"/>
    <w:rsid w:val="002A1906"/>
    <w:rsid w:val="002A19FC"/>
    <w:rsid w:val="002A1A80"/>
    <w:rsid w:val="002A1B83"/>
    <w:rsid w:val="002A1BA0"/>
    <w:rsid w:val="002A1BD9"/>
    <w:rsid w:val="002A1C25"/>
    <w:rsid w:val="002A1C32"/>
    <w:rsid w:val="002A1C6C"/>
    <w:rsid w:val="002A1DF4"/>
    <w:rsid w:val="002A1EE5"/>
    <w:rsid w:val="002A1F6E"/>
    <w:rsid w:val="002A213E"/>
    <w:rsid w:val="002A21A6"/>
    <w:rsid w:val="002A23E3"/>
    <w:rsid w:val="002A241A"/>
    <w:rsid w:val="002A242D"/>
    <w:rsid w:val="002A24AB"/>
    <w:rsid w:val="002A2519"/>
    <w:rsid w:val="002A251C"/>
    <w:rsid w:val="002A2527"/>
    <w:rsid w:val="002A257D"/>
    <w:rsid w:val="002A27E6"/>
    <w:rsid w:val="002A28D7"/>
    <w:rsid w:val="002A28DE"/>
    <w:rsid w:val="002A2A88"/>
    <w:rsid w:val="002A2AAD"/>
    <w:rsid w:val="002A2D37"/>
    <w:rsid w:val="002A2FCA"/>
    <w:rsid w:val="002A3007"/>
    <w:rsid w:val="002A33F5"/>
    <w:rsid w:val="002A3475"/>
    <w:rsid w:val="002A3609"/>
    <w:rsid w:val="002A3909"/>
    <w:rsid w:val="002A3AF5"/>
    <w:rsid w:val="002A3B51"/>
    <w:rsid w:val="002A3BDC"/>
    <w:rsid w:val="002A3C8F"/>
    <w:rsid w:val="002A3FC2"/>
    <w:rsid w:val="002A4114"/>
    <w:rsid w:val="002A41F1"/>
    <w:rsid w:val="002A4261"/>
    <w:rsid w:val="002A44E3"/>
    <w:rsid w:val="002A45E0"/>
    <w:rsid w:val="002A48C8"/>
    <w:rsid w:val="002A4951"/>
    <w:rsid w:val="002A4A3B"/>
    <w:rsid w:val="002A4B99"/>
    <w:rsid w:val="002A4BC3"/>
    <w:rsid w:val="002A4D4F"/>
    <w:rsid w:val="002A4E81"/>
    <w:rsid w:val="002A4E98"/>
    <w:rsid w:val="002A5160"/>
    <w:rsid w:val="002A51A2"/>
    <w:rsid w:val="002A524B"/>
    <w:rsid w:val="002A52A3"/>
    <w:rsid w:val="002A5465"/>
    <w:rsid w:val="002A5578"/>
    <w:rsid w:val="002A5623"/>
    <w:rsid w:val="002A5640"/>
    <w:rsid w:val="002A5ACA"/>
    <w:rsid w:val="002A5BA2"/>
    <w:rsid w:val="002A5BB5"/>
    <w:rsid w:val="002A5C3E"/>
    <w:rsid w:val="002A5DA7"/>
    <w:rsid w:val="002A5DE5"/>
    <w:rsid w:val="002A5E64"/>
    <w:rsid w:val="002A5EC6"/>
    <w:rsid w:val="002A5F4E"/>
    <w:rsid w:val="002A5F7C"/>
    <w:rsid w:val="002A6000"/>
    <w:rsid w:val="002A60D7"/>
    <w:rsid w:val="002A614B"/>
    <w:rsid w:val="002A6276"/>
    <w:rsid w:val="002A63A4"/>
    <w:rsid w:val="002A6927"/>
    <w:rsid w:val="002A696E"/>
    <w:rsid w:val="002A69B9"/>
    <w:rsid w:val="002A6B30"/>
    <w:rsid w:val="002A6B72"/>
    <w:rsid w:val="002A6BBE"/>
    <w:rsid w:val="002A6CB9"/>
    <w:rsid w:val="002A6D0C"/>
    <w:rsid w:val="002A6F84"/>
    <w:rsid w:val="002A6FE1"/>
    <w:rsid w:val="002A70C5"/>
    <w:rsid w:val="002A70DD"/>
    <w:rsid w:val="002A71D3"/>
    <w:rsid w:val="002A74E6"/>
    <w:rsid w:val="002A753D"/>
    <w:rsid w:val="002A774A"/>
    <w:rsid w:val="002A78B6"/>
    <w:rsid w:val="002A79D2"/>
    <w:rsid w:val="002A7A3C"/>
    <w:rsid w:val="002A7AE3"/>
    <w:rsid w:val="002A7B71"/>
    <w:rsid w:val="002B00C1"/>
    <w:rsid w:val="002B0163"/>
    <w:rsid w:val="002B0183"/>
    <w:rsid w:val="002B0309"/>
    <w:rsid w:val="002B037A"/>
    <w:rsid w:val="002B03A6"/>
    <w:rsid w:val="002B0443"/>
    <w:rsid w:val="002B04E4"/>
    <w:rsid w:val="002B04E8"/>
    <w:rsid w:val="002B067E"/>
    <w:rsid w:val="002B089E"/>
    <w:rsid w:val="002B08E1"/>
    <w:rsid w:val="002B0932"/>
    <w:rsid w:val="002B099F"/>
    <w:rsid w:val="002B0BD1"/>
    <w:rsid w:val="002B0C43"/>
    <w:rsid w:val="002B0C4A"/>
    <w:rsid w:val="002B0CCA"/>
    <w:rsid w:val="002B0E8F"/>
    <w:rsid w:val="002B10CA"/>
    <w:rsid w:val="002B11B2"/>
    <w:rsid w:val="002B1296"/>
    <w:rsid w:val="002B1325"/>
    <w:rsid w:val="002B15DB"/>
    <w:rsid w:val="002B161E"/>
    <w:rsid w:val="002B16E1"/>
    <w:rsid w:val="002B1A8F"/>
    <w:rsid w:val="002B1BA6"/>
    <w:rsid w:val="002B1C2B"/>
    <w:rsid w:val="002B1CCC"/>
    <w:rsid w:val="002B1D71"/>
    <w:rsid w:val="002B1D74"/>
    <w:rsid w:val="002B1E12"/>
    <w:rsid w:val="002B1EA4"/>
    <w:rsid w:val="002B2010"/>
    <w:rsid w:val="002B2086"/>
    <w:rsid w:val="002B20A9"/>
    <w:rsid w:val="002B20F5"/>
    <w:rsid w:val="002B2115"/>
    <w:rsid w:val="002B224A"/>
    <w:rsid w:val="002B24F7"/>
    <w:rsid w:val="002B25E0"/>
    <w:rsid w:val="002B2603"/>
    <w:rsid w:val="002B2675"/>
    <w:rsid w:val="002B28B6"/>
    <w:rsid w:val="002B2983"/>
    <w:rsid w:val="002B2B68"/>
    <w:rsid w:val="002B2CB3"/>
    <w:rsid w:val="002B2CFD"/>
    <w:rsid w:val="002B2EC4"/>
    <w:rsid w:val="002B2ECA"/>
    <w:rsid w:val="002B2EF8"/>
    <w:rsid w:val="002B2F31"/>
    <w:rsid w:val="002B3003"/>
    <w:rsid w:val="002B3325"/>
    <w:rsid w:val="002B335D"/>
    <w:rsid w:val="002B3473"/>
    <w:rsid w:val="002B34F2"/>
    <w:rsid w:val="002B36F7"/>
    <w:rsid w:val="002B39D8"/>
    <w:rsid w:val="002B3AA7"/>
    <w:rsid w:val="002B3ACF"/>
    <w:rsid w:val="002B3C0A"/>
    <w:rsid w:val="002B3C27"/>
    <w:rsid w:val="002B3C56"/>
    <w:rsid w:val="002B3C89"/>
    <w:rsid w:val="002B3C8A"/>
    <w:rsid w:val="002B3DC3"/>
    <w:rsid w:val="002B4226"/>
    <w:rsid w:val="002B479C"/>
    <w:rsid w:val="002B48B7"/>
    <w:rsid w:val="002B494A"/>
    <w:rsid w:val="002B49AF"/>
    <w:rsid w:val="002B4A0B"/>
    <w:rsid w:val="002B4CBF"/>
    <w:rsid w:val="002B4CD0"/>
    <w:rsid w:val="002B4CD9"/>
    <w:rsid w:val="002B4DEB"/>
    <w:rsid w:val="002B4F2C"/>
    <w:rsid w:val="002B508A"/>
    <w:rsid w:val="002B51DB"/>
    <w:rsid w:val="002B5202"/>
    <w:rsid w:val="002B52DC"/>
    <w:rsid w:val="002B531C"/>
    <w:rsid w:val="002B53AB"/>
    <w:rsid w:val="002B5400"/>
    <w:rsid w:val="002B5420"/>
    <w:rsid w:val="002B5437"/>
    <w:rsid w:val="002B54C5"/>
    <w:rsid w:val="002B5694"/>
    <w:rsid w:val="002B5700"/>
    <w:rsid w:val="002B572A"/>
    <w:rsid w:val="002B59E8"/>
    <w:rsid w:val="002B59FB"/>
    <w:rsid w:val="002B5A02"/>
    <w:rsid w:val="002B5AA8"/>
    <w:rsid w:val="002B5B22"/>
    <w:rsid w:val="002B5BA0"/>
    <w:rsid w:val="002B5CA9"/>
    <w:rsid w:val="002B5CB0"/>
    <w:rsid w:val="002B5D20"/>
    <w:rsid w:val="002B5EBF"/>
    <w:rsid w:val="002B5EEF"/>
    <w:rsid w:val="002B5F86"/>
    <w:rsid w:val="002B608E"/>
    <w:rsid w:val="002B60D7"/>
    <w:rsid w:val="002B6103"/>
    <w:rsid w:val="002B623B"/>
    <w:rsid w:val="002B6256"/>
    <w:rsid w:val="002B6295"/>
    <w:rsid w:val="002B657D"/>
    <w:rsid w:val="002B6780"/>
    <w:rsid w:val="002B680F"/>
    <w:rsid w:val="002B6A7A"/>
    <w:rsid w:val="002B6A9F"/>
    <w:rsid w:val="002B6AC1"/>
    <w:rsid w:val="002B6AF6"/>
    <w:rsid w:val="002B6B28"/>
    <w:rsid w:val="002B6E29"/>
    <w:rsid w:val="002B6EAD"/>
    <w:rsid w:val="002B6FA4"/>
    <w:rsid w:val="002B6FC4"/>
    <w:rsid w:val="002B71F3"/>
    <w:rsid w:val="002B71F9"/>
    <w:rsid w:val="002B7293"/>
    <w:rsid w:val="002B72B8"/>
    <w:rsid w:val="002B73E6"/>
    <w:rsid w:val="002B7561"/>
    <w:rsid w:val="002B756E"/>
    <w:rsid w:val="002B7679"/>
    <w:rsid w:val="002B76E5"/>
    <w:rsid w:val="002B777F"/>
    <w:rsid w:val="002B791D"/>
    <w:rsid w:val="002B7B5D"/>
    <w:rsid w:val="002B7BB7"/>
    <w:rsid w:val="002B7BF0"/>
    <w:rsid w:val="002B7CBD"/>
    <w:rsid w:val="002B7D34"/>
    <w:rsid w:val="002B7DCD"/>
    <w:rsid w:val="002B7FE3"/>
    <w:rsid w:val="002C016B"/>
    <w:rsid w:val="002C023D"/>
    <w:rsid w:val="002C02F7"/>
    <w:rsid w:val="002C03DE"/>
    <w:rsid w:val="002C03F4"/>
    <w:rsid w:val="002C0484"/>
    <w:rsid w:val="002C05BE"/>
    <w:rsid w:val="002C072D"/>
    <w:rsid w:val="002C0A63"/>
    <w:rsid w:val="002C0A7E"/>
    <w:rsid w:val="002C0AD9"/>
    <w:rsid w:val="002C0C79"/>
    <w:rsid w:val="002C0D3F"/>
    <w:rsid w:val="002C0DC7"/>
    <w:rsid w:val="002C0F5C"/>
    <w:rsid w:val="002C0F72"/>
    <w:rsid w:val="002C0FED"/>
    <w:rsid w:val="002C102B"/>
    <w:rsid w:val="002C14F1"/>
    <w:rsid w:val="002C1501"/>
    <w:rsid w:val="002C1785"/>
    <w:rsid w:val="002C181C"/>
    <w:rsid w:val="002C18D7"/>
    <w:rsid w:val="002C1924"/>
    <w:rsid w:val="002C1990"/>
    <w:rsid w:val="002C19CA"/>
    <w:rsid w:val="002C1A3B"/>
    <w:rsid w:val="002C1B38"/>
    <w:rsid w:val="002C1C4E"/>
    <w:rsid w:val="002C1CA4"/>
    <w:rsid w:val="002C1D7C"/>
    <w:rsid w:val="002C1E1F"/>
    <w:rsid w:val="002C1E95"/>
    <w:rsid w:val="002C20D4"/>
    <w:rsid w:val="002C20D8"/>
    <w:rsid w:val="002C2114"/>
    <w:rsid w:val="002C218C"/>
    <w:rsid w:val="002C23C3"/>
    <w:rsid w:val="002C24C1"/>
    <w:rsid w:val="002C26F7"/>
    <w:rsid w:val="002C2776"/>
    <w:rsid w:val="002C28C9"/>
    <w:rsid w:val="002C29C0"/>
    <w:rsid w:val="002C2AC0"/>
    <w:rsid w:val="002C2ADE"/>
    <w:rsid w:val="002C2CA7"/>
    <w:rsid w:val="002C2CD1"/>
    <w:rsid w:val="002C2CE5"/>
    <w:rsid w:val="002C2D09"/>
    <w:rsid w:val="002C2D80"/>
    <w:rsid w:val="002C2DA3"/>
    <w:rsid w:val="002C2F6A"/>
    <w:rsid w:val="002C306E"/>
    <w:rsid w:val="002C324C"/>
    <w:rsid w:val="002C32AC"/>
    <w:rsid w:val="002C3343"/>
    <w:rsid w:val="002C3364"/>
    <w:rsid w:val="002C35F3"/>
    <w:rsid w:val="002C36EB"/>
    <w:rsid w:val="002C38DA"/>
    <w:rsid w:val="002C3900"/>
    <w:rsid w:val="002C3908"/>
    <w:rsid w:val="002C3AAE"/>
    <w:rsid w:val="002C3B8D"/>
    <w:rsid w:val="002C3BA2"/>
    <w:rsid w:val="002C3C92"/>
    <w:rsid w:val="002C3DA3"/>
    <w:rsid w:val="002C400C"/>
    <w:rsid w:val="002C4216"/>
    <w:rsid w:val="002C4233"/>
    <w:rsid w:val="002C43CE"/>
    <w:rsid w:val="002C43D0"/>
    <w:rsid w:val="002C443E"/>
    <w:rsid w:val="002C45F4"/>
    <w:rsid w:val="002C464B"/>
    <w:rsid w:val="002C4716"/>
    <w:rsid w:val="002C47BA"/>
    <w:rsid w:val="002C4800"/>
    <w:rsid w:val="002C482E"/>
    <w:rsid w:val="002C4A4A"/>
    <w:rsid w:val="002C4ACD"/>
    <w:rsid w:val="002C4BB8"/>
    <w:rsid w:val="002C4BCA"/>
    <w:rsid w:val="002C4C21"/>
    <w:rsid w:val="002C4C26"/>
    <w:rsid w:val="002C4D39"/>
    <w:rsid w:val="002C4DFD"/>
    <w:rsid w:val="002C4FF6"/>
    <w:rsid w:val="002C5224"/>
    <w:rsid w:val="002C5259"/>
    <w:rsid w:val="002C5262"/>
    <w:rsid w:val="002C5294"/>
    <w:rsid w:val="002C52F4"/>
    <w:rsid w:val="002C5348"/>
    <w:rsid w:val="002C53BA"/>
    <w:rsid w:val="002C53C6"/>
    <w:rsid w:val="002C5416"/>
    <w:rsid w:val="002C5480"/>
    <w:rsid w:val="002C54B6"/>
    <w:rsid w:val="002C55FD"/>
    <w:rsid w:val="002C585B"/>
    <w:rsid w:val="002C58F9"/>
    <w:rsid w:val="002C59A7"/>
    <w:rsid w:val="002C5A69"/>
    <w:rsid w:val="002C5AC6"/>
    <w:rsid w:val="002C5CED"/>
    <w:rsid w:val="002C5DD7"/>
    <w:rsid w:val="002C5EF3"/>
    <w:rsid w:val="002C5FE8"/>
    <w:rsid w:val="002C612C"/>
    <w:rsid w:val="002C6143"/>
    <w:rsid w:val="002C6216"/>
    <w:rsid w:val="002C627A"/>
    <w:rsid w:val="002C62BF"/>
    <w:rsid w:val="002C632C"/>
    <w:rsid w:val="002C63F2"/>
    <w:rsid w:val="002C641E"/>
    <w:rsid w:val="002C6422"/>
    <w:rsid w:val="002C644F"/>
    <w:rsid w:val="002C6758"/>
    <w:rsid w:val="002C687E"/>
    <w:rsid w:val="002C6D54"/>
    <w:rsid w:val="002C6DE0"/>
    <w:rsid w:val="002C6EA3"/>
    <w:rsid w:val="002C6F52"/>
    <w:rsid w:val="002C6FF9"/>
    <w:rsid w:val="002C709F"/>
    <w:rsid w:val="002C71AF"/>
    <w:rsid w:val="002C720F"/>
    <w:rsid w:val="002C74BA"/>
    <w:rsid w:val="002C7661"/>
    <w:rsid w:val="002C7738"/>
    <w:rsid w:val="002C7B24"/>
    <w:rsid w:val="002C7C45"/>
    <w:rsid w:val="002C7CA0"/>
    <w:rsid w:val="002C7D96"/>
    <w:rsid w:val="002C7DF8"/>
    <w:rsid w:val="002C7E0B"/>
    <w:rsid w:val="002C7FD5"/>
    <w:rsid w:val="002D019C"/>
    <w:rsid w:val="002D01F7"/>
    <w:rsid w:val="002D02F2"/>
    <w:rsid w:val="002D02F6"/>
    <w:rsid w:val="002D053E"/>
    <w:rsid w:val="002D061B"/>
    <w:rsid w:val="002D0726"/>
    <w:rsid w:val="002D08B0"/>
    <w:rsid w:val="002D09BB"/>
    <w:rsid w:val="002D0A1C"/>
    <w:rsid w:val="002D0DF2"/>
    <w:rsid w:val="002D0EA0"/>
    <w:rsid w:val="002D0F67"/>
    <w:rsid w:val="002D10A5"/>
    <w:rsid w:val="002D1121"/>
    <w:rsid w:val="002D117E"/>
    <w:rsid w:val="002D1277"/>
    <w:rsid w:val="002D129C"/>
    <w:rsid w:val="002D14AD"/>
    <w:rsid w:val="002D14F0"/>
    <w:rsid w:val="002D15CE"/>
    <w:rsid w:val="002D15DD"/>
    <w:rsid w:val="002D1831"/>
    <w:rsid w:val="002D1885"/>
    <w:rsid w:val="002D1AF9"/>
    <w:rsid w:val="002D1BA2"/>
    <w:rsid w:val="002D1BB5"/>
    <w:rsid w:val="002D1C49"/>
    <w:rsid w:val="002D1C5C"/>
    <w:rsid w:val="002D1CCA"/>
    <w:rsid w:val="002D1D93"/>
    <w:rsid w:val="002D1E18"/>
    <w:rsid w:val="002D22F4"/>
    <w:rsid w:val="002D235A"/>
    <w:rsid w:val="002D24A1"/>
    <w:rsid w:val="002D24AC"/>
    <w:rsid w:val="002D257C"/>
    <w:rsid w:val="002D25E8"/>
    <w:rsid w:val="002D2695"/>
    <w:rsid w:val="002D26F4"/>
    <w:rsid w:val="002D2731"/>
    <w:rsid w:val="002D2837"/>
    <w:rsid w:val="002D28CB"/>
    <w:rsid w:val="002D28D0"/>
    <w:rsid w:val="002D2A77"/>
    <w:rsid w:val="002D2A7D"/>
    <w:rsid w:val="002D2B48"/>
    <w:rsid w:val="002D2C7D"/>
    <w:rsid w:val="002D2CAF"/>
    <w:rsid w:val="002D2D17"/>
    <w:rsid w:val="002D2DA6"/>
    <w:rsid w:val="002D2E3F"/>
    <w:rsid w:val="002D2E79"/>
    <w:rsid w:val="002D3165"/>
    <w:rsid w:val="002D3586"/>
    <w:rsid w:val="002D35BF"/>
    <w:rsid w:val="002D367C"/>
    <w:rsid w:val="002D38D6"/>
    <w:rsid w:val="002D3D62"/>
    <w:rsid w:val="002D3D85"/>
    <w:rsid w:val="002D40F0"/>
    <w:rsid w:val="002D452F"/>
    <w:rsid w:val="002D4587"/>
    <w:rsid w:val="002D4A17"/>
    <w:rsid w:val="002D4A20"/>
    <w:rsid w:val="002D4A5D"/>
    <w:rsid w:val="002D4AB8"/>
    <w:rsid w:val="002D4B4A"/>
    <w:rsid w:val="002D4BEF"/>
    <w:rsid w:val="002D4D1B"/>
    <w:rsid w:val="002D4D60"/>
    <w:rsid w:val="002D4DFD"/>
    <w:rsid w:val="002D4E83"/>
    <w:rsid w:val="002D4F39"/>
    <w:rsid w:val="002D4F9F"/>
    <w:rsid w:val="002D4FA0"/>
    <w:rsid w:val="002D5075"/>
    <w:rsid w:val="002D50C6"/>
    <w:rsid w:val="002D52D0"/>
    <w:rsid w:val="002D52DD"/>
    <w:rsid w:val="002D5330"/>
    <w:rsid w:val="002D543C"/>
    <w:rsid w:val="002D54D2"/>
    <w:rsid w:val="002D551C"/>
    <w:rsid w:val="002D55B3"/>
    <w:rsid w:val="002D55B6"/>
    <w:rsid w:val="002D560A"/>
    <w:rsid w:val="002D564B"/>
    <w:rsid w:val="002D5774"/>
    <w:rsid w:val="002D5975"/>
    <w:rsid w:val="002D5B4E"/>
    <w:rsid w:val="002D5FF6"/>
    <w:rsid w:val="002D5FFC"/>
    <w:rsid w:val="002D60DE"/>
    <w:rsid w:val="002D618E"/>
    <w:rsid w:val="002D620E"/>
    <w:rsid w:val="002D6365"/>
    <w:rsid w:val="002D671F"/>
    <w:rsid w:val="002D679D"/>
    <w:rsid w:val="002D6909"/>
    <w:rsid w:val="002D6ABA"/>
    <w:rsid w:val="002D6B00"/>
    <w:rsid w:val="002D6CA8"/>
    <w:rsid w:val="002D6CC9"/>
    <w:rsid w:val="002D6DA9"/>
    <w:rsid w:val="002D6DC8"/>
    <w:rsid w:val="002D6F82"/>
    <w:rsid w:val="002D6FD2"/>
    <w:rsid w:val="002D7024"/>
    <w:rsid w:val="002D7083"/>
    <w:rsid w:val="002D70A2"/>
    <w:rsid w:val="002D7126"/>
    <w:rsid w:val="002D717B"/>
    <w:rsid w:val="002D71BD"/>
    <w:rsid w:val="002D7367"/>
    <w:rsid w:val="002D739D"/>
    <w:rsid w:val="002D76F2"/>
    <w:rsid w:val="002D778D"/>
    <w:rsid w:val="002D77FB"/>
    <w:rsid w:val="002D77FF"/>
    <w:rsid w:val="002D7821"/>
    <w:rsid w:val="002D7887"/>
    <w:rsid w:val="002D7892"/>
    <w:rsid w:val="002D7A3F"/>
    <w:rsid w:val="002D7AF8"/>
    <w:rsid w:val="002D7D99"/>
    <w:rsid w:val="002D7FB7"/>
    <w:rsid w:val="002E0041"/>
    <w:rsid w:val="002E0121"/>
    <w:rsid w:val="002E01CB"/>
    <w:rsid w:val="002E023F"/>
    <w:rsid w:val="002E02C1"/>
    <w:rsid w:val="002E0706"/>
    <w:rsid w:val="002E0864"/>
    <w:rsid w:val="002E0910"/>
    <w:rsid w:val="002E0FD3"/>
    <w:rsid w:val="002E105B"/>
    <w:rsid w:val="002E10B3"/>
    <w:rsid w:val="002E1114"/>
    <w:rsid w:val="002E111A"/>
    <w:rsid w:val="002E1215"/>
    <w:rsid w:val="002E13FE"/>
    <w:rsid w:val="002E1708"/>
    <w:rsid w:val="002E17FC"/>
    <w:rsid w:val="002E1978"/>
    <w:rsid w:val="002E1BAA"/>
    <w:rsid w:val="002E1D3F"/>
    <w:rsid w:val="002E1DDA"/>
    <w:rsid w:val="002E200F"/>
    <w:rsid w:val="002E2013"/>
    <w:rsid w:val="002E2110"/>
    <w:rsid w:val="002E2155"/>
    <w:rsid w:val="002E21E1"/>
    <w:rsid w:val="002E23BA"/>
    <w:rsid w:val="002E2484"/>
    <w:rsid w:val="002E273F"/>
    <w:rsid w:val="002E2A20"/>
    <w:rsid w:val="002E2A6F"/>
    <w:rsid w:val="002E2C72"/>
    <w:rsid w:val="002E2E32"/>
    <w:rsid w:val="002E2F7A"/>
    <w:rsid w:val="002E2FAA"/>
    <w:rsid w:val="002E323E"/>
    <w:rsid w:val="002E32BD"/>
    <w:rsid w:val="002E330D"/>
    <w:rsid w:val="002E33E7"/>
    <w:rsid w:val="002E33EE"/>
    <w:rsid w:val="002E345B"/>
    <w:rsid w:val="002E3580"/>
    <w:rsid w:val="002E366B"/>
    <w:rsid w:val="002E3676"/>
    <w:rsid w:val="002E36F5"/>
    <w:rsid w:val="002E3A89"/>
    <w:rsid w:val="002E3AA0"/>
    <w:rsid w:val="002E3AC3"/>
    <w:rsid w:val="002E3B04"/>
    <w:rsid w:val="002E3B46"/>
    <w:rsid w:val="002E3D0C"/>
    <w:rsid w:val="002E3DA0"/>
    <w:rsid w:val="002E3DD6"/>
    <w:rsid w:val="002E3E62"/>
    <w:rsid w:val="002E3EA5"/>
    <w:rsid w:val="002E4018"/>
    <w:rsid w:val="002E4091"/>
    <w:rsid w:val="002E4162"/>
    <w:rsid w:val="002E4286"/>
    <w:rsid w:val="002E428C"/>
    <w:rsid w:val="002E4297"/>
    <w:rsid w:val="002E437B"/>
    <w:rsid w:val="002E461C"/>
    <w:rsid w:val="002E4651"/>
    <w:rsid w:val="002E467A"/>
    <w:rsid w:val="002E46E1"/>
    <w:rsid w:val="002E46EE"/>
    <w:rsid w:val="002E479E"/>
    <w:rsid w:val="002E489B"/>
    <w:rsid w:val="002E4B37"/>
    <w:rsid w:val="002E4B57"/>
    <w:rsid w:val="002E4BA6"/>
    <w:rsid w:val="002E4C13"/>
    <w:rsid w:val="002E4CB0"/>
    <w:rsid w:val="002E4FCC"/>
    <w:rsid w:val="002E5153"/>
    <w:rsid w:val="002E5195"/>
    <w:rsid w:val="002E519B"/>
    <w:rsid w:val="002E53F2"/>
    <w:rsid w:val="002E540D"/>
    <w:rsid w:val="002E5410"/>
    <w:rsid w:val="002E5420"/>
    <w:rsid w:val="002E5479"/>
    <w:rsid w:val="002E592E"/>
    <w:rsid w:val="002E59B7"/>
    <w:rsid w:val="002E5AA5"/>
    <w:rsid w:val="002E5E79"/>
    <w:rsid w:val="002E5E85"/>
    <w:rsid w:val="002E610B"/>
    <w:rsid w:val="002E61AB"/>
    <w:rsid w:val="002E629A"/>
    <w:rsid w:val="002E62D0"/>
    <w:rsid w:val="002E6364"/>
    <w:rsid w:val="002E639D"/>
    <w:rsid w:val="002E63A6"/>
    <w:rsid w:val="002E6492"/>
    <w:rsid w:val="002E650C"/>
    <w:rsid w:val="002E65D0"/>
    <w:rsid w:val="002E6629"/>
    <w:rsid w:val="002E6632"/>
    <w:rsid w:val="002E6759"/>
    <w:rsid w:val="002E677E"/>
    <w:rsid w:val="002E682E"/>
    <w:rsid w:val="002E68AF"/>
    <w:rsid w:val="002E69CC"/>
    <w:rsid w:val="002E6A37"/>
    <w:rsid w:val="002E6A8A"/>
    <w:rsid w:val="002E6D1D"/>
    <w:rsid w:val="002E6D6B"/>
    <w:rsid w:val="002E6E7C"/>
    <w:rsid w:val="002E6FFD"/>
    <w:rsid w:val="002E70E7"/>
    <w:rsid w:val="002E71BE"/>
    <w:rsid w:val="002E71E0"/>
    <w:rsid w:val="002E72B5"/>
    <w:rsid w:val="002E7314"/>
    <w:rsid w:val="002E73B8"/>
    <w:rsid w:val="002E7451"/>
    <w:rsid w:val="002E7543"/>
    <w:rsid w:val="002E77FE"/>
    <w:rsid w:val="002E7808"/>
    <w:rsid w:val="002E7AD7"/>
    <w:rsid w:val="002E7F8C"/>
    <w:rsid w:val="002F00F9"/>
    <w:rsid w:val="002F01E6"/>
    <w:rsid w:val="002F0382"/>
    <w:rsid w:val="002F050C"/>
    <w:rsid w:val="002F05B1"/>
    <w:rsid w:val="002F06BE"/>
    <w:rsid w:val="002F07A0"/>
    <w:rsid w:val="002F0BD7"/>
    <w:rsid w:val="002F0E0F"/>
    <w:rsid w:val="002F0E5C"/>
    <w:rsid w:val="002F0EAC"/>
    <w:rsid w:val="002F0F04"/>
    <w:rsid w:val="002F10CA"/>
    <w:rsid w:val="002F11B7"/>
    <w:rsid w:val="002F11CB"/>
    <w:rsid w:val="002F1319"/>
    <w:rsid w:val="002F13E2"/>
    <w:rsid w:val="002F1466"/>
    <w:rsid w:val="002F16A7"/>
    <w:rsid w:val="002F177D"/>
    <w:rsid w:val="002F18C2"/>
    <w:rsid w:val="002F1988"/>
    <w:rsid w:val="002F1A24"/>
    <w:rsid w:val="002F1B3F"/>
    <w:rsid w:val="002F1D81"/>
    <w:rsid w:val="002F1E11"/>
    <w:rsid w:val="002F1ED6"/>
    <w:rsid w:val="002F20E9"/>
    <w:rsid w:val="002F21B1"/>
    <w:rsid w:val="002F22EE"/>
    <w:rsid w:val="002F24A5"/>
    <w:rsid w:val="002F253B"/>
    <w:rsid w:val="002F255A"/>
    <w:rsid w:val="002F270E"/>
    <w:rsid w:val="002F2973"/>
    <w:rsid w:val="002F2AE4"/>
    <w:rsid w:val="002F2B2B"/>
    <w:rsid w:val="002F2BB6"/>
    <w:rsid w:val="002F2E58"/>
    <w:rsid w:val="002F2F1A"/>
    <w:rsid w:val="002F2FF5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3F42"/>
    <w:rsid w:val="002F4116"/>
    <w:rsid w:val="002F4145"/>
    <w:rsid w:val="002F418B"/>
    <w:rsid w:val="002F41C7"/>
    <w:rsid w:val="002F42CE"/>
    <w:rsid w:val="002F43C9"/>
    <w:rsid w:val="002F467B"/>
    <w:rsid w:val="002F47D9"/>
    <w:rsid w:val="002F47F1"/>
    <w:rsid w:val="002F4813"/>
    <w:rsid w:val="002F4898"/>
    <w:rsid w:val="002F48B4"/>
    <w:rsid w:val="002F4BAB"/>
    <w:rsid w:val="002F4C37"/>
    <w:rsid w:val="002F53C7"/>
    <w:rsid w:val="002F548D"/>
    <w:rsid w:val="002F56FA"/>
    <w:rsid w:val="002F5734"/>
    <w:rsid w:val="002F57FE"/>
    <w:rsid w:val="002F5828"/>
    <w:rsid w:val="002F5A07"/>
    <w:rsid w:val="002F5A1E"/>
    <w:rsid w:val="002F5F4B"/>
    <w:rsid w:val="002F5F7C"/>
    <w:rsid w:val="002F6189"/>
    <w:rsid w:val="002F6210"/>
    <w:rsid w:val="002F62DA"/>
    <w:rsid w:val="002F64A6"/>
    <w:rsid w:val="002F6504"/>
    <w:rsid w:val="002F6651"/>
    <w:rsid w:val="002F66DE"/>
    <w:rsid w:val="002F68AB"/>
    <w:rsid w:val="002F6908"/>
    <w:rsid w:val="002F69C7"/>
    <w:rsid w:val="002F6A29"/>
    <w:rsid w:val="002F6AB5"/>
    <w:rsid w:val="002F6B40"/>
    <w:rsid w:val="002F6C6D"/>
    <w:rsid w:val="002F6DE0"/>
    <w:rsid w:val="002F6E28"/>
    <w:rsid w:val="002F6FB7"/>
    <w:rsid w:val="002F6FDC"/>
    <w:rsid w:val="002F7024"/>
    <w:rsid w:val="002F705B"/>
    <w:rsid w:val="002F7117"/>
    <w:rsid w:val="002F7203"/>
    <w:rsid w:val="002F7270"/>
    <w:rsid w:val="002F7287"/>
    <w:rsid w:val="002F7399"/>
    <w:rsid w:val="002F73C1"/>
    <w:rsid w:val="002F73F9"/>
    <w:rsid w:val="002F7499"/>
    <w:rsid w:val="002F7582"/>
    <w:rsid w:val="002F75BD"/>
    <w:rsid w:val="002F7626"/>
    <w:rsid w:val="002F76C1"/>
    <w:rsid w:val="002F7736"/>
    <w:rsid w:val="002F776B"/>
    <w:rsid w:val="002F77CE"/>
    <w:rsid w:val="002F7816"/>
    <w:rsid w:val="002F78C3"/>
    <w:rsid w:val="002F7A8C"/>
    <w:rsid w:val="002F7B6D"/>
    <w:rsid w:val="002F7CF5"/>
    <w:rsid w:val="002F7D85"/>
    <w:rsid w:val="002F7EB8"/>
    <w:rsid w:val="002F7F0C"/>
    <w:rsid w:val="002F7F39"/>
    <w:rsid w:val="002F7F8A"/>
    <w:rsid w:val="003002E2"/>
    <w:rsid w:val="003003B1"/>
    <w:rsid w:val="00300433"/>
    <w:rsid w:val="0030070E"/>
    <w:rsid w:val="00300872"/>
    <w:rsid w:val="00300955"/>
    <w:rsid w:val="00300A8E"/>
    <w:rsid w:val="00300AF8"/>
    <w:rsid w:val="00300B3A"/>
    <w:rsid w:val="00300BB2"/>
    <w:rsid w:val="00300BC6"/>
    <w:rsid w:val="00300C16"/>
    <w:rsid w:val="00300D6F"/>
    <w:rsid w:val="00300EAB"/>
    <w:rsid w:val="00301040"/>
    <w:rsid w:val="00301074"/>
    <w:rsid w:val="00301081"/>
    <w:rsid w:val="003010CD"/>
    <w:rsid w:val="00301330"/>
    <w:rsid w:val="00301333"/>
    <w:rsid w:val="00301444"/>
    <w:rsid w:val="003015BE"/>
    <w:rsid w:val="003016F8"/>
    <w:rsid w:val="003017EA"/>
    <w:rsid w:val="0030180B"/>
    <w:rsid w:val="003019E3"/>
    <w:rsid w:val="003019E6"/>
    <w:rsid w:val="00301A74"/>
    <w:rsid w:val="00301AD6"/>
    <w:rsid w:val="00301B22"/>
    <w:rsid w:val="00301B34"/>
    <w:rsid w:val="00301BC5"/>
    <w:rsid w:val="00301BE2"/>
    <w:rsid w:val="00301D31"/>
    <w:rsid w:val="00301E85"/>
    <w:rsid w:val="00301E91"/>
    <w:rsid w:val="00301F22"/>
    <w:rsid w:val="00301F5C"/>
    <w:rsid w:val="00301F76"/>
    <w:rsid w:val="00302408"/>
    <w:rsid w:val="0030244E"/>
    <w:rsid w:val="0030257B"/>
    <w:rsid w:val="00302758"/>
    <w:rsid w:val="003027D0"/>
    <w:rsid w:val="003029F6"/>
    <w:rsid w:val="00302AA8"/>
    <w:rsid w:val="00302AF9"/>
    <w:rsid w:val="00302B57"/>
    <w:rsid w:val="00302BC6"/>
    <w:rsid w:val="00302D96"/>
    <w:rsid w:val="00302E58"/>
    <w:rsid w:val="00302F1C"/>
    <w:rsid w:val="00302FBF"/>
    <w:rsid w:val="003030BF"/>
    <w:rsid w:val="003030FB"/>
    <w:rsid w:val="0030324D"/>
    <w:rsid w:val="00303383"/>
    <w:rsid w:val="00303493"/>
    <w:rsid w:val="003034A8"/>
    <w:rsid w:val="003034B0"/>
    <w:rsid w:val="003034F1"/>
    <w:rsid w:val="003036F3"/>
    <w:rsid w:val="00303831"/>
    <w:rsid w:val="003038FB"/>
    <w:rsid w:val="00303A01"/>
    <w:rsid w:val="00303C2B"/>
    <w:rsid w:val="00303CAD"/>
    <w:rsid w:val="00304000"/>
    <w:rsid w:val="00304017"/>
    <w:rsid w:val="0030466C"/>
    <w:rsid w:val="003047D8"/>
    <w:rsid w:val="00304906"/>
    <w:rsid w:val="0030495F"/>
    <w:rsid w:val="003049FA"/>
    <w:rsid w:val="003049FD"/>
    <w:rsid w:val="00304A4E"/>
    <w:rsid w:val="00304A86"/>
    <w:rsid w:val="00304C89"/>
    <w:rsid w:val="00304CFB"/>
    <w:rsid w:val="00304DDC"/>
    <w:rsid w:val="003051DF"/>
    <w:rsid w:val="0030522F"/>
    <w:rsid w:val="00305414"/>
    <w:rsid w:val="00305520"/>
    <w:rsid w:val="00305593"/>
    <w:rsid w:val="003055AA"/>
    <w:rsid w:val="003055EC"/>
    <w:rsid w:val="003056FC"/>
    <w:rsid w:val="00305768"/>
    <w:rsid w:val="003057AA"/>
    <w:rsid w:val="003057F0"/>
    <w:rsid w:val="003057FE"/>
    <w:rsid w:val="00305A08"/>
    <w:rsid w:val="00305AF5"/>
    <w:rsid w:val="00305B7B"/>
    <w:rsid w:val="00305BEF"/>
    <w:rsid w:val="00305C34"/>
    <w:rsid w:val="00305E11"/>
    <w:rsid w:val="00305EFD"/>
    <w:rsid w:val="0030606A"/>
    <w:rsid w:val="00306370"/>
    <w:rsid w:val="00306480"/>
    <w:rsid w:val="003064AF"/>
    <w:rsid w:val="003064DA"/>
    <w:rsid w:val="00306616"/>
    <w:rsid w:val="00306665"/>
    <w:rsid w:val="003066B3"/>
    <w:rsid w:val="003068C2"/>
    <w:rsid w:val="00306936"/>
    <w:rsid w:val="00306AAD"/>
    <w:rsid w:val="00306B05"/>
    <w:rsid w:val="00306D23"/>
    <w:rsid w:val="00306D42"/>
    <w:rsid w:val="00306DAE"/>
    <w:rsid w:val="00306E0D"/>
    <w:rsid w:val="00306E30"/>
    <w:rsid w:val="00306F1A"/>
    <w:rsid w:val="00307156"/>
    <w:rsid w:val="0030715D"/>
    <w:rsid w:val="00307204"/>
    <w:rsid w:val="003072A1"/>
    <w:rsid w:val="003073C3"/>
    <w:rsid w:val="003073DD"/>
    <w:rsid w:val="003074CF"/>
    <w:rsid w:val="00307670"/>
    <w:rsid w:val="00307714"/>
    <w:rsid w:val="00307926"/>
    <w:rsid w:val="003079B8"/>
    <w:rsid w:val="00307A0C"/>
    <w:rsid w:val="00307A5D"/>
    <w:rsid w:val="00307A76"/>
    <w:rsid w:val="00307AC6"/>
    <w:rsid w:val="00307C0D"/>
    <w:rsid w:val="00307DA4"/>
    <w:rsid w:val="00307F7F"/>
    <w:rsid w:val="00310100"/>
    <w:rsid w:val="003101C2"/>
    <w:rsid w:val="00310212"/>
    <w:rsid w:val="0031024C"/>
    <w:rsid w:val="003105A5"/>
    <w:rsid w:val="003105B9"/>
    <w:rsid w:val="0031063D"/>
    <w:rsid w:val="00310688"/>
    <w:rsid w:val="003108B1"/>
    <w:rsid w:val="00310987"/>
    <w:rsid w:val="00310A01"/>
    <w:rsid w:val="00310C9D"/>
    <w:rsid w:val="00310EE5"/>
    <w:rsid w:val="00310F11"/>
    <w:rsid w:val="0031107E"/>
    <w:rsid w:val="003110E2"/>
    <w:rsid w:val="00311501"/>
    <w:rsid w:val="003115B2"/>
    <w:rsid w:val="003115E0"/>
    <w:rsid w:val="0031189F"/>
    <w:rsid w:val="00311907"/>
    <w:rsid w:val="00311ACD"/>
    <w:rsid w:val="00311CE3"/>
    <w:rsid w:val="00311D51"/>
    <w:rsid w:val="00311D7C"/>
    <w:rsid w:val="00311D92"/>
    <w:rsid w:val="00311EA5"/>
    <w:rsid w:val="00311EB0"/>
    <w:rsid w:val="00311F1E"/>
    <w:rsid w:val="00311F59"/>
    <w:rsid w:val="00311F64"/>
    <w:rsid w:val="00312181"/>
    <w:rsid w:val="003121A1"/>
    <w:rsid w:val="00312208"/>
    <w:rsid w:val="00312240"/>
    <w:rsid w:val="00312370"/>
    <w:rsid w:val="003123A6"/>
    <w:rsid w:val="00312475"/>
    <w:rsid w:val="003124AD"/>
    <w:rsid w:val="00312636"/>
    <w:rsid w:val="0031280F"/>
    <w:rsid w:val="0031289A"/>
    <w:rsid w:val="003128A4"/>
    <w:rsid w:val="003129A7"/>
    <w:rsid w:val="00312A46"/>
    <w:rsid w:val="00312C43"/>
    <w:rsid w:val="00312C93"/>
    <w:rsid w:val="00312CE0"/>
    <w:rsid w:val="00312DDD"/>
    <w:rsid w:val="00312EA6"/>
    <w:rsid w:val="00312FB1"/>
    <w:rsid w:val="00312FD4"/>
    <w:rsid w:val="003130CE"/>
    <w:rsid w:val="0031316F"/>
    <w:rsid w:val="0031322A"/>
    <w:rsid w:val="00313484"/>
    <w:rsid w:val="0031364A"/>
    <w:rsid w:val="003138A0"/>
    <w:rsid w:val="003139AE"/>
    <w:rsid w:val="00313B70"/>
    <w:rsid w:val="00313C34"/>
    <w:rsid w:val="00313D06"/>
    <w:rsid w:val="00313D65"/>
    <w:rsid w:val="00313DBD"/>
    <w:rsid w:val="00314397"/>
    <w:rsid w:val="003144C0"/>
    <w:rsid w:val="0031469E"/>
    <w:rsid w:val="00314707"/>
    <w:rsid w:val="003147C9"/>
    <w:rsid w:val="003148E6"/>
    <w:rsid w:val="00314990"/>
    <w:rsid w:val="00314A9A"/>
    <w:rsid w:val="00314AC2"/>
    <w:rsid w:val="00314D93"/>
    <w:rsid w:val="00314E5E"/>
    <w:rsid w:val="00314E6B"/>
    <w:rsid w:val="00314E8F"/>
    <w:rsid w:val="00314F69"/>
    <w:rsid w:val="003150ED"/>
    <w:rsid w:val="0031513B"/>
    <w:rsid w:val="00315202"/>
    <w:rsid w:val="0031544F"/>
    <w:rsid w:val="00315590"/>
    <w:rsid w:val="003155BC"/>
    <w:rsid w:val="003155D3"/>
    <w:rsid w:val="003156A1"/>
    <w:rsid w:val="0031578B"/>
    <w:rsid w:val="003157A4"/>
    <w:rsid w:val="003157FF"/>
    <w:rsid w:val="00315C2D"/>
    <w:rsid w:val="00315F5A"/>
    <w:rsid w:val="00315F74"/>
    <w:rsid w:val="00315F81"/>
    <w:rsid w:val="00315FC4"/>
    <w:rsid w:val="003160A2"/>
    <w:rsid w:val="00316224"/>
    <w:rsid w:val="0031622D"/>
    <w:rsid w:val="003163A8"/>
    <w:rsid w:val="0031647F"/>
    <w:rsid w:val="00316505"/>
    <w:rsid w:val="00316667"/>
    <w:rsid w:val="003167E7"/>
    <w:rsid w:val="0031681C"/>
    <w:rsid w:val="0031696E"/>
    <w:rsid w:val="00316A48"/>
    <w:rsid w:val="00316A4D"/>
    <w:rsid w:val="00316B4C"/>
    <w:rsid w:val="00316E4E"/>
    <w:rsid w:val="00316EF4"/>
    <w:rsid w:val="00316FE1"/>
    <w:rsid w:val="00317004"/>
    <w:rsid w:val="0031702E"/>
    <w:rsid w:val="003170F0"/>
    <w:rsid w:val="003170FD"/>
    <w:rsid w:val="00317205"/>
    <w:rsid w:val="003173BE"/>
    <w:rsid w:val="0031745B"/>
    <w:rsid w:val="00317511"/>
    <w:rsid w:val="003176D9"/>
    <w:rsid w:val="0031771F"/>
    <w:rsid w:val="00317841"/>
    <w:rsid w:val="00317850"/>
    <w:rsid w:val="0031796C"/>
    <w:rsid w:val="003179E5"/>
    <w:rsid w:val="00317D0E"/>
    <w:rsid w:val="00317E38"/>
    <w:rsid w:val="003200BD"/>
    <w:rsid w:val="003200F2"/>
    <w:rsid w:val="0032011C"/>
    <w:rsid w:val="00320187"/>
    <w:rsid w:val="0032027D"/>
    <w:rsid w:val="00320291"/>
    <w:rsid w:val="00320372"/>
    <w:rsid w:val="0032052A"/>
    <w:rsid w:val="003206DF"/>
    <w:rsid w:val="00320708"/>
    <w:rsid w:val="0032071B"/>
    <w:rsid w:val="00320728"/>
    <w:rsid w:val="003207A1"/>
    <w:rsid w:val="003207AA"/>
    <w:rsid w:val="0032085F"/>
    <w:rsid w:val="0032095B"/>
    <w:rsid w:val="00320A99"/>
    <w:rsid w:val="00320AF5"/>
    <w:rsid w:val="00320B9C"/>
    <w:rsid w:val="00320BFD"/>
    <w:rsid w:val="00320CF6"/>
    <w:rsid w:val="00320D52"/>
    <w:rsid w:val="00320D6F"/>
    <w:rsid w:val="00321017"/>
    <w:rsid w:val="00321057"/>
    <w:rsid w:val="0032142A"/>
    <w:rsid w:val="0032173E"/>
    <w:rsid w:val="003217EE"/>
    <w:rsid w:val="0032190A"/>
    <w:rsid w:val="00321A46"/>
    <w:rsid w:val="00321F55"/>
    <w:rsid w:val="00321F81"/>
    <w:rsid w:val="00321F9F"/>
    <w:rsid w:val="003220BD"/>
    <w:rsid w:val="003220C3"/>
    <w:rsid w:val="003220E1"/>
    <w:rsid w:val="00322196"/>
    <w:rsid w:val="003221F0"/>
    <w:rsid w:val="0032226A"/>
    <w:rsid w:val="003223A5"/>
    <w:rsid w:val="00322433"/>
    <w:rsid w:val="003224A6"/>
    <w:rsid w:val="0032250F"/>
    <w:rsid w:val="0032258C"/>
    <w:rsid w:val="00322638"/>
    <w:rsid w:val="00322782"/>
    <w:rsid w:val="00322797"/>
    <w:rsid w:val="003227B9"/>
    <w:rsid w:val="00322883"/>
    <w:rsid w:val="003229BD"/>
    <w:rsid w:val="00322A4F"/>
    <w:rsid w:val="00322AB8"/>
    <w:rsid w:val="00322BCA"/>
    <w:rsid w:val="00322D02"/>
    <w:rsid w:val="00322DD2"/>
    <w:rsid w:val="00322E72"/>
    <w:rsid w:val="00322EE0"/>
    <w:rsid w:val="00322FE1"/>
    <w:rsid w:val="00323133"/>
    <w:rsid w:val="003231F8"/>
    <w:rsid w:val="003232DD"/>
    <w:rsid w:val="0032362E"/>
    <w:rsid w:val="0032363F"/>
    <w:rsid w:val="00323895"/>
    <w:rsid w:val="0032389B"/>
    <w:rsid w:val="003239A1"/>
    <w:rsid w:val="00323B11"/>
    <w:rsid w:val="00323BEF"/>
    <w:rsid w:val="00323DDE"/>
    <w:rsid w:val="00323E83"/>
    <w:rsid w:val="00323FE5"/>
    <w:rsid w:val="003242CB"/>
    <w:rsid w:val="003243AB"/>
    <w:rsid w:val="003243F5"/>
    <w:rsid w:val="00324418"/>
    <w:rsid w:val="003244A3"/>
    <w:rsid w:val="00324541"/>
    <w:rsid w:val="00324766"/>
    <w:rsid w:val="003248A4"/>
    <w:rsid w:val="00324910"/>
    <w:rsid w:val="0032493B"/>
    <w:rsid w:val="00324974"/>
    <w:rsid w:val="003249B0"/>
    <w:rsid w:val="003249B3"/>
    <w:rsid w:val="003249F6"/>
    <w:rsid w:val="00324C66"/>
    <w:rsid w:val="00324DBC"/>
    <w:rsid w:val="00324E13"/>
    <w:rsid w:val="00324E96"/>
    <w:rsid w:val="0032527E"/>
    <w:rsid w:val="00325345"/>
    <w:rsid w:val="00325402"/>
    <w:rsid w:val="003255DC"/>
    <w:rsid w:val="00325679"/>
    <w:rsid w:val="003256BC"/>
    <w:rsid w:val="00325723"/>
    <w:rsid w:val="00325786"/>
    <w:rsid w:val="003257AA"/>
    <w:rsid w:val="003258EA"/>
    <w:rsid w:val="003259F1"/>
    <w:rsid w:val="00325A15"/>
    <w:rsid w:val="00325AB3"/>
    <w:rsid w:val="00325E61"/>
    <w:rsid w:val="0032602D"/>
    <w:rsid w:val="00326137"/>
    <w:rsid w:val="00326341"/>
    <w:rsid w:val="003263BD"/>
    <w:rsid w:val="00326490"/>
    <w:rsid w:val="00326686"/>
    <w:rsid w:val="0032669C"/>
    <w:rsid w:val="003269C7"/>
    <w:rsid w:val="00326A1D"/>
    <w:rsid w:val="00326AC2"/>
    <w:rsid w:val="00326C9A"/>
    <w:rsid w:val="00326EF1"/>
    <w:rsid w:val="00326F89"/>
    <w:rsid w:val="00326FA5"/>
    <w:rsid w:val="0032709F"/>
    <w:rsid w:val="00327144"/>
    <w:rsid w:val="003271FF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C3C"/>
    <w:rsid w:val="00327DC6"/>
    <w:rsid w:val="00327F7C"/>
    <w:rsid w:val="00327FF4"/>
    <w:rsid w:val="00330015"/>
    <w:rsid w:val="0033004D"/>
    <w:rsid w:val="0033010F"/>
    <w:rsid w:val="0033032F"/>
    <w:rsid w:val="003303BE"/>
    <w:rsid w:val="003303F3"/>
    <w:rsid w:val="00330404"/>
    <w:rsid w:val="0033066A"/>
    <w:rsid w:val="003306C3"/>
    <w:rsid w:val="0033073B"/>
    <w:rsid w:val="00330AF6"/>
    <w:rsid w:val="00330B38"/>
    <w:rsid w:val="00330BBA"/>
    <w:rsid w:val="00330E39"/>
    <w:rsid w:val="00330F60"/>
    <w:rsid w:val="00330F81"/>
    <w:rsid w:val="00331067"/>
    <w:rsid w:val="0033107C"/>
    <w:rsid w:val="00331195"/>
    <w:rsid w:val="00331226"/>
    <w:rsid w:val="003314B0"/>
    <w:rsid w:val="00331652"/>
    <w:rsid w:val="0033170E"/>
    <w:rsid w:val="003317D6"/>
    <w:rsid w:val="00331AEA"/>
    <w:rsid w:val="00331B49"/>
    <w:rsid w:val="00331B66"/>
    <w:rsid w:val="00331BCE"/>
    <w:rsid w:val="00331C65"/>
    <w:rsid w:val="00331DF0"/>
    <w:rsid w:val="00331EF8"/>
    <w:rsid w:val="00331FB9"/>
    <w:rsid w:val="0033216C"/>
    <w:rsid w:val="003321AA"/>
    <w:rsid w:val="0033229B"/>
    <w:rsid w:val="003325B4"/>
    <w:rsid w:val="003325D8"/>
    <w:rsid w:val="0033272F"/>
    <w:rsid w:val="00332789"/>
    <w:rsid w:val="0033281F"/>
    <w:rsid w:val="00332898"/>
    <w:rsid w:val="003329F4"/>
    <w:rsid w:val="00332AB1"/>
    <w:rsid w:val="00332B80"/>
    <w:rsid w:val="00332BD1"/>
    <w:rsid w:val="00332BF9"/>
    <w:rsid w:val="00332D7D"/>
    <w:rsid w:val="00332DDE"/>
    <w:rsid w:val="00332E8C"/>
    <w:rsid w:val="00332F7A"/>
    <w:rsid w:val="00333020"/>
    <w:rsid w:val="00333142"/>
    <w:rsid w:val="0033322B"/>
    <w:rsid w:val="003332C8"/>
    <w:rsid w:val="00333434"/>
    <w:rsid w:val="0033356F"/>
    <w:rsid w:val="00333577"/>
    <w:rsid w:val="0033366C"/>
    <w:rsid w:val="003336B2"/>
    <w:rsid w:val="003336E5"/>
    <w:rsid w:val="0033374C"/>
    <w:rsid w:val="00333847"/>
    <w:rsid w:val="00333AA7"/>
    <w:rsid w:val="00333B17"/>
    <w:rsid w:val="00333B27"/>
    <w:rsid w:val="00333B62"/>
    <w:rsid w:val="00333CC5"/>
    <w:rsid w:val="00333DDB"/>
    <w:rsid w:val="00333E13"/>
    <w:rsid w:val="00333E3D"/>
    <w:rsid w:val="00333FC0"/>
    <w:rsid w:val="00334014"/>
    <w:rsid w:val="00334102"/>
    <w:rsid w:val="003341B4"/>
    <w:rsid w:val="003343EE"/>
    <w:rsid w:val="0033445E"/>
    <w:rsid w:val="003345F3"/>
    <w:rsid w:val="00334646"/>
    <w:rsid w:val="003346AD"/>
    <w:rsid w:val="00334798"/>
    <w:rsid w:val="003347E2"/>
    <w:rsid w:val="003347EB"/>
    <w:rsid w:val="003349A5"/>
    <w:rsid w:val="00334A7B"/>
    <w:rsid w:val="00334AD2"/>
    <w:rsid w:val="00334AE8"/>
    <w:rsid w:val="00334BD6"/>
    <w:rsid w:val="00334D10"/>
    <w:rsid w:val="00334D2F"/>
    <w:rsid w:val="00334E54"/>
    <w:rsid w:val="0033502E"/>
    <w:rsid w:val="003350D0"/>
    <w:rsid w:val="0033513E"/>
    <w:rsid w:val="0033515B"/>
    <w:rsid w:val="0033525B"/>
    <w:rsid w:val="00335331"/>
    <w:rsid w:val="00335478"/>
    <w:rsid w:val="003354C6"/>
    <w:rsid w:val="0033566D"/>
    <w:rsid w:val="003356F9"/>
    <w:rsid w:val="00335746"/>
    <w:rsid w:val="00335CCB"/>
    <w:rsid w:val="00335D3C"/>
    <w:rsid w:val="00335D7C"/>
    <w:rsid w:val="00335DC5"/>
    <w:rsid w:val="00335F1F"/>
    <w:rsid w:val="00335F52"/>
    <w:rsid w:val="00335FDE"/>
    <w:rsid w:val="00336119"/>
    <w:rsid w:val="00336164"/>
    <w:rsid w:val="0033623F"/>
    <w:rsid w:val="003362E8"/>
    <w:rsid w:val="00336389"/>
    <w:rsid w:val="00336439"/>
    <w:rsid w:val="003365B5"/>
    <w:rsid w:val="00336681"/>
    <w:rsid w:val="0033674D"/>
    <w:rsid w:val="003368F3"/>
    <w:rsid w:val="0033698F"/>
    <w:rsid w:val="003369EC"/>
    <w:rsid w:val="00336AEC"/>
    <w:rsid w:val="00336BCD"/>
    <w:rsid w:val="00336E0F"/>
    <w:rsid w:val="00337045"/>
    <w:rsid w:val="0033708A"/>
    <w:rsid w:val="0033723E"/>
    <w:rsid w:val="0033738C"/>
    <w:rsid w:val="00337399"/>
    <w:rsid w:val="003373BF"/>
    <w:rsid w:val="003373C4"/>
    <w:rsid w:val="0033743C"/>
    <w:rsid w:val="0033753F"/>
    <w:rsid w:val="0033776E"/>
    <w:rsid w:val="00337888"/>
    <w:rsid w:val="003378AA"/>
    <w:rsid w:val="0033793A"/>
    <w:rsid w:val="0033793F"/>
    <w:rsid w:val="003379D4"/>
    <w:rsid w:val="00337AB1"/>
    <w:rsid w:val="00337B71"/>
    <w:rsid w:val="00337CB3"/>
    <w:rsid w:val="00337CB8"/>
    <w:rsid w:val="00337D2A"/>
    <w:rsid w:val="00337D52"/>
    <w:rsid w:val="00340053"/>
    <w:rsid w:val="003400E1"/>
    <w:rsid w:val="00340274"/>
    <w:rsid w:val="00340286"/>
    <w:rsid w:val="0034037E"/>
    <w:rsid w:val="003405B3"/>
    <w:rsid w:val="003405C2"/>
    <w:rsid w:val="00340690"/>
    <w:rsid w:val="0034069F"/>
    <w:rsid w:val="00340994"/>
    <w:rsid w:val="003409BE"/>
    <w:rsid w:val="00340AAC"/>
    <w:rsid w:val="00340B1E"/>
    <w:rsid w:val="00340B7E"/>
    <w:rsid w:val="00340C78"/>
    <w:rsid w:val="00340CC1"/>
    <w:rsid w:val="00340D11"/>
    <w:rsid w:val="00340DA4"/>
    <w:rsid w:val="00340EBD"/>
    <w:rsid w:val="00341125"/>
    <w:rsid w:val="003411CD"/>
    <w:rsid w:val="00341266"/>
    <w:rsid w:val="00341376"/>
    <w:rsid w:val="0034146E"/>
    <w:rsid w:val="003414E7"/>
    <w:rsid w:val="00341513"/>
    <w:rsid w:val="00341581"/>
    <w:rsid w:val="00341585"/>
    <w:rsid w:val="00341592"/>
    <w:rsid w:val="003415C1"/>
    <w:rsid w:val="00341626"/>
    <w:rsid w:val="00341656"/>
    <w:rsid w:val="00341805"/>
    <w:rsid w:val="003418A9"/>
    <w:rsid w:val="003419B7"/>
    <w:rsid w:val="003419FF"/>
    <w:rsid w:val="00341C80"/>
    <w:rsid w:val="00341C8F"/>
    <w:rsid w:val="00341CFF"/>
    <w:rsid w:val="00341F03"/>
    <w:rsid w:val="00341F23"/>
    <w:rsid w:val="00342196"/>
    <w:rsid w:val="00342244"/>
    <w:rsid w:val="00342455"/>
    <w:rsid w:val="00342578"/>
    <w:rsid w:val="00342641"/>
    <w:rsid w:val="00342662"/>
    <w:rsid w:val="00342771"/>
    <w:rsid w:val="0034282A"/>
    <w:rsid w:val="00342865"/>
    <w:rsid w:val="00342AAA"/>
    <w:rsid w:val="00342C28"/>
    <w:rsid w:val="00342D7F"/>
    <w:rsid w:val="00342EFF"/>
    <w:rsid w:val="0034302A"/>
    <w:rsid w:val="003430E0"/>
    <w:rsid w:val="00343380"/>
    <w:rsid w:val="0034350F"/>
    <w:rsid w:val="0034355A"/>
    <w:rsid w:val="003435A0"/>
    <w:rsid w:val="003435F5"/>
    <w:rsid w:val="00343754"/>
    <w:rsid w:val="00343807"/>
    <w:rsid w:val="00343816"/>
    <w:rsid w:val="00343A75"/>
    <w:rsid w:val="00343C48"/>
    <w:rsid w:val="00343EA7"/>
    <w:rsid w:val="00343F13"/>
    <w:rsid w:val="00343FE8"/>
    <w:rsid w:val="0034419D"/>
    <w:rsid w:val="0034429D"/>
    <w:rsid w:val="003442B3"/>
    <w:rsid w:val="003442FD"/>
    <w:rsid w:val="0034446D"/>
    <w:rsid w:val="00344574"/>
    <w:rsid w:val="003445BB"/>
    <w:rsid w:val="003445BE"/>
    <w:rsid w:val="003445C2"/>
    <w:rsid w:val="0034464F"/>
    <w:rsid w:val="003446B3"/>
    <w:rsid w:val="003446B8"/>
    <w:rsid w:val="003446F0"/>
    <w:rsid w:val="00344706"/>
    <w:rsid w:val="00344856"/>
    <w:rsid w:val="00344951"/>
    <w:rsid w:val="00344979"/>
    <w:rsid w:val="00344A99"/>
    <w:rsid w:val="00344AD6"/>
    <w:rsid w:val="00344C74"/>
    <w:rsid w:val="00344CDA"/>
    <w:rsid w:val="00344D4C"/>
    <w:rsid w:val="00344DAD"/>
    <w:rsid w:val="00344DBD"/>
    <w:rsid w:val="00344E03"/>
    <w:rsid w:val="00344E60"/>
    <w:rsid w:val="0034506E"/>
    <w:rsid w:val="0034516E"/>
    <w:rsid w:val="003451C8"/>
    <w:rsid w:val="00345294"/>
    <w:rsid w:val="003453B0"/>
    <w:rsid w:val="00345417"/>
    <w:rsid w:val="003454EF"/>
    <w:rsid w:val="003455E3"/>
    <w:rsid w:val="00345613"/>
    <w:rsid w:val="00345652"/>
    <w:rsid w:val="003456CA"/>
    <w:rsid w:val="003457F0"/>
    <w:rsid w:val="003458AA"/>
    <w:rsid w:val="003458ED"/>
    <w:rsid w:val="003458F7"/>
    <w:rsid w:val="00345913"/>
    <w:rsid w:val="0034595E"/>
    <w:rsid w:val="003459A5"/>
    <w:rsid w:val="00345A07"/>
    <w:rsid w:val="00345A31"/>
    <w:rsid w:val="00345BA1"/>
    <w:rsid w:val="00345BC7"/>
    <w:rsid w:val="00345BEE"/>
    <w:rsid w:val="00345C1F"/>
    <w:rsid w:val="00345C43"/>
    <w:rsid w:val="00345C86"/>
    <w:rsid w:val="00345CCB"/>
    <w:rsid w:val="00345DD7"/>
    <w:rsid w:val="00345E15"/>
    <w:rsid w:val="00345E3C"/>
    <w:rsid w:val="00346237"/>
    <w:rsid w:val="00346277"/>
    <w:rsid w:val="0034632B"/>
    <w:rsid w:val="003463F2"/>
    <w:rsid w:val="0034648D"/>
    <w:rsid w:val="0034651A"/>
    <w:rsid w:val="00346701"/>
    <w:rsid w:val="0034670E"/>
    <w:rsid w:val="00346739"/>
    <w:rsid w:val="0034675F"/>
    <w:rsid w:val="00346815"/>
    <w:rsid w:val="0034682C"/>
    <w:rsid w:val="0034689B"/>
    <w:rsid w:val="003468D6"/>
    <w:rsid w:val="00346C8F"/>
    <w:rsid w:val="00346F7C"/>
    <w:rsid w:val="00346FF6"/>
    <w:rsid w:val="003471F6"/>
    <w:rsid w:val="00347274"/>
    <w:rsid w:val="00347292"/>
    <w:rsid w:val="0034734E"/>
    <w:rsid w:val="003473B9"/>
    <w:rsid w:val="003473D0"/>
    <w:rsid w:val="00347443"/>
    <w:rsid w:val="003474F7"/>
    <w:rsid w:val="00347500"/>
    <w:rsid w:val="0034750D"/>
    <w:rsid w:val="003475BE"/>
    <w:rsid w:val="003475FA"/>
    <w:rsid w:val="00347646"/>
    <w:rsid w:val="003477F7"/>
    <w:rsid w:val="00347878"/>
    <w:rsid w:val="00347A54"/>
    <w:rsid w:val="00347AD7"/>
    <w:rsid w:val="00347BF8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590"/>
    <w:rsid w:val="00350667"/>
    <w:rsid w:val="0035083D"/>
    <w:rsid w:val="00350882"/>
    <w:rsid w:val="00350993"/>
    <w:rsid w:val="003509BD"/>
    <w:rsid w:val="003509E8"/>
    <w:rsid w:val="003509F5"/>
    <w:rsid w:val="00350A3B"/>
    <w:rsid w:val="00350AF3"/>
    <w:rsid w:val="00350B1F"/>
    <w:rsid w:val="00350C97"/>
    <w:rsid w:val="00350DC4"/>
    <w:rsid w:val="00350EF1"/>
    <w:rsid w:val="00350F94"/>
    <w:rsid w:val="00350FE9"/>
    <w:rsid w:val="003510DB"/>
    <w:rsid w:val="00351351"/>
    <w:rsid w:val="00351423"/>
    <w:rsid w:val="003514B5"/>
    <w:rsid w:val="00351647"/>
    <w:rsid w:val="00351753"/>
    <w:rsid w:val="0035182E"/>
    <w:rsid w:val="00351830"/>
    <w:rsid w:val="003519A0"/>
    <w:rsid w:val="00351C1F"/>
    <w:rsid w:val="00351C3F"/>
    <w:rsid w:val="00351DA2"/>
    <w:rsid w:val="00351DB7"/>
    <w:rsid w:val="00351F25"/>
    <w:rsid w:val="00351FD8"/>
    <w:rsid w:val="0035207F"/>
    <w:rsid w:val="003520A5"/>
    <w:rsid w:val="00352288"/>
    <w:rsid w:val="003522C1"/>
    <w:rsid w:val="003522EC"/>
    <w:rsid w:val="0035235E"/>
    <w:rsid w:val="00352412"/>
    <w:rsid w:val="00352563"/>
    <w:rsid w:val="00352647"/>
    <w:rsid w:val="003526DB"/>
    <w:rsid w:val="003527D0"/>
    <w:rsid w:val="0035281C"/>
    <w:rsid w:val="00352851"/>
    <w:rsid w:val="0035293C"/>
    <w:rsid w:val="0035297E"/>
    <w:rsid w:val="003529A3"/>
    <w:rsid w:val="00352A1D"/>
    <w:rsid w:val="00352B2C"/>
    <w:rsid w:val="00352BAA"/>
    <w:rsid w:val="00352EE5"/>
    <w:rsid w:val="0035309E"/>
    <w:rsid w:val="00353442"/>
    <w:rsid w:val="0035355E"/>
    <w:rsid w:val="00353916"/>
    <w:rsid w:val="00353A9D"/>
    <w:rsid w:val="00353B28"/>
    <w:rsid w:val="00353B6D"/>
    <w:rsid w:val="00353BE8"/>
    <w:rsid w:val="00353C46"/>
    <w:rsid w:val="00353D96"/>
    <w:rsid w:val="00353DAE"/>
    <w:rsid w:val="00353DB7"/>
    <w:rsid w:val="00353DE9"/>
    <w:rsid w:val="00353F19"/>
    <w:rsid w:val="00354086"/>
    <w:rsid w:val="003540F8"/>
    <w:rsid w:val="00354293"/>
    <w:rsid w:val="00354305"/>
    <w:rsid w:val="00354337"/>
    <w:rsid w:val="0035437C"/>
    <w:rsid w:val="0035438F"/>
    <w:rsid w:val="003543DE"/>
    <w:rsid w:val="0035440C"/>
    <w:rsid w:val="00354512"/>
    <w:rsid w:val="00354549"/>
    <w:rsid w:val="0035458B"/>
    <w:rsid w:val="003545F7"/>
    <w:rsid w:val="00354745"/>
    <w:rsid w:val="00354950"/>
    <w:rsid w:val="00354954"/>
    <w:rsid w:val="0035498B"/>
    <w:rsid w:val="00354AC8"/>
    <w:rsid w:val="00354B19"/>
    <w:rsid w:val="00354CF3"/>
    <w:rsid w:val="00354E53"/>
    <w:rsid w:val="00354EE5"/>
    <w:rsid w:val="00354F24"/>
    <w:rsid w:val="00354F39"/>
    <w:rsid w:val="0035513E"/>
    <w:rsid w:val="003551E0"/>
    <w:rsid w:val="0035529E"/>
    <w:rsid w:val="003554E0"/>
    <w:rsid w:val="00355591"/>
    <w:rsid w:val="003555F7"/>
    <w:rsid w:val="003556FD"/>
    <w:rsid w:val="0035574C"/>
    <w:rsid w:val="0035578D"/>
    <w:rsid w:val="003558E4"/>
    <w:rsid w:val="003558F8"/>
    <w:rsid w:val="003558FE"/>
    <w:rsid w:val="00355973"/>
    <w:rsid w:val="00355993"/>
    <w:rsid w:val="00355A04"/>
    <w:rsid w:val="00355A4D"/>
    <w:rsid w:val="00355AA0"/>
    <w:rsid w:val="00355B6B"/>
    <w:rsid w:val="00355C72"/>
    <w:rsid w:val="00355CCF"/>
    <w:rsid w:val="00355DA8"/>
    <w:rsid w:val="00355E4F"/>
    <w:rsid w:val="00355F83"/>
    <w:rsid w:val="0035608E"/>
    <w:rsid w:val="00356473"/>
    <w:rsid w:val="00356496"/>
    <w:rsid w:val="0035659B"/>
    <w:rsid w:val="003565AC"/>
    <w:rsid w:val="003565CA"/>
    <w:rsid w:val="003565DA"/>
    <w:rsid w:val="00356830"/>
    <w:rsid w:val="00356AA6"/>
    <w:rsid w:val="00356ADC"/>
    <w:rsid w:val="00356E17"/>
    <w:rsid w:val="0035702C"/>
    <w:rsid w:val="003570BA"/>
    <w:rsid w:val="003571A5"/>
    <w:rsid w:val="0035745C"/>
    <w:rsid w:val="0035757A"/>
    <w:rsid w:val="003575C0"/>
    <w:rsid w:val="00357691"/>
    <w:rsid w:val="00357A6A"/>
    <w:rsid w:val="00357B1A"/>
    <w:rsid w:val="00357BE8"/>
    <w:rsid w:val="00357C71"/>
    <w:rsid w:val="00357C7B"/>
    <w:rsid w:val="00357CC2"/>
    <w:rsid w:val="00357E12"/>
    <w:rsid w:val="00357EA3"/>
    <w:rsid w:val="00360081"/>
    <w:rsid w:val="00360118"/>
    <w:rsid w:val="00360182"/>
    <w:rsid w:val="00360184"/>
    <w:rsid w:val="003601DC"/>
    <w:rsid w:val="00360255"/>
    <w:rsid w:val="00360266"/>
    <w:rsid w:val="00360329"/>
    <w:rsid w:val="00360359"/>
    <w:rsid w:val="00360395"/>
    <w:rsid w:val="003603CA"/>
    <w:rsid w:val="00360433"/>
    <w:rsid w:val="00360435"/>
    <w:rsid w:val="0036046E"/>
    <w:rsid w:val="00360501"/>
    <w:rsid w:val="003607FA"/>
    <w:rsid w:val="003609DA"/>
    <w:rsid w:val="00360B18"/>
    <w:rsid w:val="00360FC4"/>
    <w:rsid w:val="00361271"/>
    <w:rsid w:val="003613F0"/>
    <w:rsid w:val="00361625"/>
    <w:rsid w:val="00361746"/>
    <w:rsid w:val="0036183E"/>
    <w:rsid w:val="00361888"/>
    <w:rsid w:val="0036197B"/>
    <w:rsid w:val="0036199E"/>
    <w:rsid w:val="00361ADC"/>
    <w:rsid w:val="00361BB6"/>
    <w:rsid w:val="00361D3F"/>
    <w:rsid w:val="00361EAE"/>
    <w:rsid w:val="00361ED7"/>
    <w:rsid w:val="00361F4F"/>
    <w:rsid w:val="00361F6C"/>
    <w:rsid w:val="0036200B"/>
    <w:rsid w:val="00362053"/>
    <w:rsid w:val="003620F3"/>
    <w:rsid w:val="00362173"/>
    <w:rsid w:val="00362796"/>
    <w:rsid w:val="003627EE"/>
    <w:rsid w:val="00362826"/>
    <w:rsid w:val="0036288B"/>
    <w:rsid w:val="003628C8"/>
    <w:rsid w:val="003628DD"/>
    <w:rsid w:val="00362944"/>
    <w:rsid w:val="00362A1D"/>
    <w:rsid w:val="00362AFA"/>
    <w:rsid w:val="00362BCB"/>
    <w:rsid w:val="00362C63"/>
    <w:rsid w:val="00362D32"/>
    <w:rsid w:val="00362EEA"/>
    <w:rsid w:val="00362EF6"/>
    <w:rsid w:val="00362F33"/>
    <w:rsid w:val="00362FC5"/>
    <w:rsid w:val="003630DD"/>
    <w:rsid w:val="003630DE"/>
    <w:rsid w:val="0036315D"/>
    <w:rsid w:val="003631CC"/>
    <w:rsid w:val="003632B0"/>
    <w:rsid w:val="00363328"/>
    <w:rsid w:val="0036338A"/>
    <w:rsid w:val="0036338F"/>
    <w:rsid w:val="003633BC"/>
    <w:rsid w:val="003635A1"/>
    <w:rsid w:val="003635C2"/>
    <w:rsid w:val="00363624"/>
    <w:rsid w:val="00363633"/>
    <w:rsid w:val="0036368C"/>
    <w:rsid w:val="0036371D"/>
    <w:rsid w:val="0036372B"/>
    <w:rsid w:val="003637CC"/>
    <w:rsid w:val="00363803"/>
    <w:rsid w:val="0036387A"/>
    <w:rsid w:val="003638F6"/>
    <w:rsid w:val="003639FB"/>
    <w:rsid w:val="00363B42"/>
    <w:rsid w:val="00363C6C"/>
    <w:rsid w:val="00363EF3"/>
    <w:rsid w:val="00363F83"/>
    <w:rsid w:val="003640A7"/>
    <w:rsid w:val="00364474"/>
    <w:rsid w:val="003646E4"/>
    <w:rsid w:val="00364717"/>
    <w:rsid w:val="0036472D"/>
    <w:rsid w:val="0036474A"/>
    <w:rsid w:val="00364A00"/>
    <w:rsid w:val="00364A87"/>
    <w:rsid w:val="00364BEC"/>
    <w:rsid w:val="00364D8E"/>
    <w:rsid w:val="00364D9E"/>
    <w:rsid w:val="00364E29"/>
    <w:rsid w:val="00365001"/>
    <w:rsid w:val="003650BF"/>
    <w:rsid w:val="00365144"/>
    <w:rsid w:val="003652DF"/>
    <w:rsid w:val="003655B6"/>
    <w:rsid w:val="003655BC"/>
    <w:rsid w:val="0036562E"/>
    <w:rsid w:val="0036570B"/>
    <w:rsid w:val="00365FBB"/>
    <w:rsid w:val="00365FD3"/>
    <w:rsid w:val="003660AA"/>
    <w:rsid w:val="003660F6"/>
    <w:rsid w:val="0036611F"/>
    <w:rsid w:val="00366372"/>
    <w:rsid w:val="003664D0"/>
    <w:rsid w:val="003664D7"/>
    <w:rsid w:val="003664E0"/>
    <w:rsid w:val="003664F2"/>
    <w:rsid w:val="00366513"/>
    <w:rsid w:val="00366662"/>
    <w:rsid w:val="0036668F"/>
    <w:rsid w:val="0036673A"/>
    <w:rsid w:val="00366769"/>
    <w:rsid w:val="0036676C"/>
    <w:rsid w:val="00366865"/>
    <w:rsid w:val="0036686B"/>
    <w:rsid w:val="00366D5D"/>
    <w:rsid w:val="00366E12"/>
    <w:rsid w:val="00366FF2"/>
    <w:rsid w:val="00367072"/>
    <w:rsid w:val="003670DC"/>
    <w:rsid w:val="00367289"/>
    <w:rsid w:val="003672C8"/>
    <w:rsid w:val="00367332"/>
    <w:rsid w:val="00367355"/>
    <w:rsid w:val="003676F9"/>
    <w:rsid w:val="00367875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3EC"/>
    <w:rsid w:val="0037046D"/>
    <w:rsid w:val="0037055C"/>
    <w:rsid w:val="003705EA"/>
    <w:rsid w:val="00370631"/>
    <w:rsid w:val="0037068B"/>
    <w:rsid w:val="0037083B"/>
    <w:rsid w:val="0037088D"/>
    <w:rsid w:val="00370A8A"/>
    <w:rsid w:val="00370AE4"/>
    <w:rsid w:val="00370BF7"/>
    <w:rsid w:val="00370CB6"/>
    <w:rsid w:val="00370EEB"/>
    <w:rsid w:val="00370F38"/>
    <w:rsid w:val="00370F8B"/>
    <w:rsid w:val="00371456"/>
    <w:rsid w:val="003714EC"/>
    <w:rsid w:val="0037155F"/>
    <w:rsid w:val="003715A0"/>
    <w:rsid w:val="0037172A"/>
    <w:rsid w:val="00371889"/>
    <w:rsid w:val="00371A01"/>
    <w:rsid w:val="00371B2D"/>
    <w:rsid w:val="00371B66"/>
    <w:rsid w:val="00371B70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DCF"/>
    <w:rsid w:val="00372E30"/>
    <w:rsid w:val="00372E51"/>
    <w:rsid w:val="00372E5E"/>
    <w:rsid w:val="00372EAE"/>
    <w:rsid w:val="00372ED8"/>
    <w:rsid w:val="00372F51"/>
    <w:rsid w:val="00372F9C"/>
    <w:rsid w:val="003731C3"/>
    <w:rsid w:val="003732D3"/>
    <w:rsid w:val="00373567"/>
    <w:rsid w:val="00373609"/>
    <w:rsid w:val="003738A8"/>
    <w:rsid w:val="00373BD2"/>
    <w:rsid w:val="00373D7C"/>
    <w:rsid w:val="00373DDF"/>
    <w:rsid w:val="003740DE"/>
    <w:rsid w:val="00374125"/>
    <w:rsid w:val="00374307"/>
    <w:rsid w:val="0037435D"/>
    <w:rsid w:val="00374676"/>
    <w:rsid w:val="00374847"/>
    <w:rsid w:val="00374864"/>
    <w:rsid w:val="00374871"/>
    <w:rsid w:val="003749F1"/>
    <w:rsid w:val="00374B8D"/>
    <w:rsid w:val="00374BB3"/>
    <w:rsid w:val="00374BF8"/>
    <w:rsid w:val="00374FCE"/>
    <w:rsid w:val="00375021"/>
    <w:rsid w:val="0037502B"/>
    <w:rsid w:val="00375197"/>
    <w:rsid w:val="00375208"/>
    <w:rsid w:val="00375214"/>
    <w:rsid w:val="003752DC"/>
    <w:rsid w:val="0037538D"/>
    <w:rsid w:val="0037541B"/>
    <w:rsid w:val="00375421"/>
    <w:rsid w:val="0037553D"/>
    <w:rsid w:val="003759EA"/>
    <w:rsid w:val="00375A37"/>
    <w:rsid w:val="00375C33"/>
    <w:rsid w:val="00375E99"/>
    <w:rsid w:val="00375F0C"/>
    <w:rsid w:val="0037609E"/>
    <w:rsid w:val="003760C3"/>
    <w:rsid w:val="003762F7"/>
    <w:rsid w:val="00376513"/>
    <w:rsid w:val="0037652D"/>
    <w:rsid w:val="0037653D"/>
    <w:rsid w:val="00376740"/>
    <w:rsid w:val="00376750"/>
    <w:rsid w:val="00376754"/>
    <w:rsid w:val="0037681E"/>
    <w:rsid w:val="00376B26"/>
    <w:rsid w:val="00376B81"/>
    <w:rsid w:val="00376BAC"/>
    <w:rsid w:val="00376CE2"/>
    <w:rsid w:val="00376D07"/>
    <w:rsid w:val="00376D63"/>
    <w:rsid w:val="0037732F"/>
    <w:rsid w:val="003774F7"/>
    <w:rsid w:val="00377502"/>
    <w:rsid w:val="00377506"/>
    <w:rsid w:val="0037773E"/>
    <w:rsid w:val="003777C9"/>
    <w:rsid w:val="00377AA1"/>
    <w:rsid w:val="00377AB6"/>
    <w:rsid w:val="00377B17"/>
    <w:rsid w:val="00377C73"/>
    <w:rsid w:val="00377CEA"/>
    <w:rsid w:val="00377D6C"/>
    <w:rsid w:val="00377D8C"/>
    <w:rsid w:val="00377EBA"/>
    <w:rsid w:val="00380143"/>
    <w:rsid w:val="0038037C"/>
    <w:rsid w:val="00380501"/>
    <w:rsid w:val="0038068C"/>
    <w:rsid w:val="0038078D"/>
    <w:rsid w:val="00380B70"/>
    <w:rsid w:val="00380CE4"/>
    <w:rsid w:val="00380D5E"/>
    <w:rsid w:val="00380DBB"/>
    <w:rsid w:val="00380DCE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646"/>
    <w:rsid w:val="003816B9"/>
    <w:rsid w:val="00381706"/>
    <w:rsid w:val="003819C6"/>
    <w:rsid w:val="00381AE8"/>
    <w:rsid w:val="00381C6E"/>
    <w:rsid w:val="00381CAF"/>
    <w:rsid w:val="00381E29"/>
    <w:rsid w:val="00381F6C"/>
    <w:rsid w:val="00382149"/>
    <w:rsid w:val="00382324"/>
    <w:rsid w:val="003824C5"/>
    <w:rsid w:val="0038254E"/>
    <w:rsid w:val="0038256D"/>
    <w:rsid w:val="00382639"/>
    <w:rsid w:val="003826DF"/>
    <w:rsid w:val="00382860"/>
    <w:rsid w:val="00382934"/>
    <w:rsid w:val="003829E2"/>
    <w:rsid w:val="003829F6"/>
    <w:rsid w:val="00382A80"/>
    <w:rsid w:val="00382AD8"/>
    <w:rsid w:val="00382EE6"/>
    <w:rsid w:val="00382FC1"/>
    <w:rsid w:val="00382FE0"/>
    <w:rsid w:val="00382FF0"/>
    <w:rsid w:val="0038355D"/>
    <w:rsid w:val="003837AE"/>
    <w:rsid w:val="003838B3"/>
    <w:rsid w:val="00383917"/>
    <w:rsid w:val="00383B00"/>
    <w:rsid w:val="00383B74"/>
    <w:rsid w:val="00383CC2"/>
    <w:rsid w:val="00383CF6"/>
    <w:rsid w:val="00383F11"/>
    <w:rsid w:val="00383F81"/>
    <w:rsid w:val="00383F9B"/>
    <w:rsid w:val="00384189"/>
    <w:rsid w:val="00384268"/>
    <w:rsid w:val="003842B0"/>
    <w:rsid w:val="00384303"/>
    <w:rsid w:val="003846B7"/>
    <w:rsid w:val="003847F5"/>
    <w:rsid w:val="0038494E"/>
    <w:rsid w:val="00384BB4"/>
    <w:rsid w:val="00384C95"/>
    <w:rsid w:val="00384F35"/>
    <w:rsid w:val="00384F3A"/>
    <w:rsid w:val="00384F78"/>
    <w:rsid w:val="00384FE7"/>
    <w:rsid w:val="00385228"/>
    <w:rsid w:val="003853FE"/>
    <w:rsid w:val="00385412"/>
    <w:rsid w:val="00385479"/>
    <w:rsid w:val="003854FD"/>
    <w:rsid w:val="0038550F"/>
    <w:rsid w:val="003857AC"/>
    <w:rsid w:val="003858C5"/>
    <w:rsid w:val="0038594B"/>
    <w:rsid w:val="00385B22"/>
    <w:rsid w:val="00385BC3"/>
    <w:rsid w:val="00385BD4"/>
    <w:rsid w:val="00386172"/>
    <w:rsid w:val="0038623E"/>
    <w:rsid w:val="003862AA"/>
    <w:rsid w:val="003863C0"/>
    <w:rsid w:val="00386460"/>
    <w:rsid w:val="003864F8"/>
    <w:rsid w:val="0038662E"/>
    <w:rsid w:val="00386775"/>
    <w:rsid w:val="0038678C"/>
    <w:rsid w:val="003867E2"/>
    <w:rsid w:val="003868A8"/>
    <w:rsid w:val="00386A62"/>
    <w:rsid w:val="00386B9A"/>
    <w:rsid w:val="00386DD0"/>
    <w:rsid w:val="00386F68"/>
    <w:rsid w:val="0038700C"/>
    <w:rsid w:val="0038705B"/>
    <w:rsid w:val="0038709F"/>
    <w:rsid w:val="00387189"/>
    <w:rsid w:val="00387341"/>
    <w:rsid w:val="00387445"/>
    <w:rsid w:val="0038745B"/>
    <w:rsid w:val="0038750E"/>
    <w:rsid w:val="00387545"/>
    <w:rsid w:val="003875D5"/>
    <w:rsid w:val="0038764E"/>
    <w:rsid w:val="00387835"/>
    <w:rsid w:val="00387B6E"/>
    <w:rsid w:val="00387BAB"/>
    <w:rsid w:val="00387CC5"/>
    <w:rsid w:val="00387D3B"/>
    <w:rsid w:val="00387DC3"/>
    <w:rsid w:val="0039006E"/>
    <w:rsid w:val="00390153"/>
    <w:rsid w:val="0039029C"/>
    <w:rsid w:val="003902CE"/>
    <w:rsid w:val="00390306"/>
    <w:rsid w:val="00390346"/>
    <w:rsid w:val="0039040E"/>
    <w:rsid w:val="0039047F"/>
    <w:rsid w:val="0039051A"/>
    <w:rsid w:val="003905EC"/>
    <w:rsid w:val="0039066E"/>
    <w:rsid w:val="0039087B"/>
    <w:rsid w:val="0039090C"/>
    <w:rsid w:val="00390B22"/>
    <w:rsid w:val="00390C01"/>
    <w:rsid w:val="00390C33"/>
    <w:rsid w:val="00390C9F"/>
    <w:rsid w:val="00390D52"/>
    <w:rsid w:val="00390DEB"/>
    <w:rsid w:val="00390E7A"/>
    <w:rsid w:val="00390FB9"/>
    <w:rsid w:val="00390FD0"/>
    <w:rsid w:val="00390FF2"/>
    <w:rsid w:val="00391024"/>
    <w:rsid w:val="00391147"/>
    <w:rsid w:val="003912A9"/>
    <w:rsid w:val="003912C8"/>
    <w:rsid w:val="00391790"/>
    <w:rsid w:val="00391841"/>
    <w:rsid w:val="00391A01"/>
    <w:rsid w:val="00391B10"/>
    <w:rsid w:val="00391B38"/>
    <w:rsid w:val="00391B5F"/>
    <w:rsid w:val="00391C67"/>
    <w:rsid w:val="00391CB1"/>
    <w:rsid w:val="00391CC2"/>
    <w:rsid w:val="00391D4F"/>
    <w:rsid w:val="00391DC4"/>
    <w:rsid w:val="00391EDF"/>
    <w:rsid w:val="00391F68"/>
    <w:rsid w:val="00391FA1"/>
    <w:rsid w:val="0039210A"/>
    <w:rsid w:val="0039234D"/>
    <w:rsid w:val="0039291A"/>
    <w:rsid w:val="00392A4A"/>
    <w:rsid w:val="00392AC2"/>
    <w:rsid w:val="00392C28"/>
    <w:rsid w:val="00392C5F"/>
    <w:rsid w:val="00392D49"/>
    <w:rsid w:val="00392E6D"/>
    <w:rsid w:val="00392EBA"/>
    <w:rsid w:val="00392F01"/>
    <w:rsid w:val="00393028"/>
    <w:rsid w:val="0039310D"/>
    <w:rsid w:val="0039316D"/>
    <w:rsid w:val="0039344A"/>
    <w:rsid w:val="00393611"/>
    <w:rsid w:val="00393666"/>
    <w:rsid w:val="00393749"/>
    <w:rsid w:val="00393784"/>
    <w:rsid w:val="003937BA"/>
    <w:rsid w:val="00393810"/>
    <w:rsid w:val="00393842"/>
    <w:rsid w:val="00393866"/>
    <w:rsid w:val="00393A33"/>
    <w:rsid w:val="00393A8B"/>
    <w:rsid w:val="00393B4B"/>
    <w:rsid w:val="00393BBC"/>
    <w:rsid w:val="00393D44"/>
    <w:rsid w:val="00393D67"/>
    <w:rsid w:val="00393E58"/>
    <w:rsid w:val="00393E83"/>
    <w:rsid w:val="00393FA0"/>
    <w:rsid w:val="00394061"/>
    <w:rsid w:val="0039417D"/>
    <w:rsid w:val="00394370"/>
    <w:rsid w:val="003945E1"/>
    <w:rsid w:val="003946A8"/>
    <w:rsid w:val="003946EC"/>
    <w:rsid w:val="003946F6"/>
    <w:rsid w:val="0039472F"/>
    <w:rsid w:val="0039478A"/>
    <w:rsid w:val="00394A2E"/>
    <w:rsid w:val="00394B34"/>
    <w:rsid w:val="00394B4D"/>
    <w:rsid w:val="00394B8F"/>
    <w:rsid w:val="00394BD9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446"/>
    <w:rsid w:val="003955B4"/>
    <w:rsid w:val="003955F8"/>
    <w:rsid w:val="003957F4"/>
    <w:rsid w:val="0039582B"/>
    <w:rsid w:val="00395880"/>
    <w:rsid w:val="003958D9"/>
    <w:rsid w:val="00395A1F"/>
    <w:rsid w:val="00395C1E"/>
    <w:rsid w:val="00395D1B"/>
    <w:rsid w:val="00395E45"/>
    <w:rsid w:val="00395F6E"/>
    <w:rsid w:val="00395F7E"/>
    <w:rsid w:val="003962A1"/>
    <w:rsid w:val="003962BF"/>
    <w:rsid w:val="00396315"/>
    <w:rsid w:val="00396348"/>
    <w:rsid w:val="003963F8"/>
    <w:rsid w:val="00396401"/>
    <w:rsid w:val="00396423"/>
    <w:rsid w:val="00396515"/>
    <w:rsid w:val="00396520"/>
    <w:rsid w:val="00396557"/>
    <w:rsid w:val="00396591"/>
    <w:rsid w:val="0039663F"/>
    <w:rsid w:val="003968CE"/>
    <w:rsid w:val="0039697F"/>
    <w:rsid w:val="003969B5"/>
    <w:rsid w:val="00396A15"/>
    <w:rsid w:val="00396AB4"/>
    <w:rsid w:val="00396CED"/>
    <w:rsid w:val="00396DEE"/>
    <w:rsid w:val="00396F9F"/>
    <w:rsid w:val="0039701D"/>
    <w:rsid w:val="00397216"/>
    <w:rsid w:val="00397322"/>
    <w:rsid w:val="00397340"/>
    <w:rsid w:val="003974C1"/>
    <w:rsid w:val="0039758D"/>
    <w:rsid w:val="003975C8"/>
    <w:rsid w:val="00397745"/>
    <w:rsid w:val="003978BA"/>
    <w:rsid w:val="00397A42"/>
    <w:rsid w:val="00397A83"/>
    <w:rsid w:val="00397BFC"/>
    <w:rsid w:val="00397D5C"/>
    <w:rsid w:val="00397D88"/>
    <w:rsid w:val="00397F99"/>
    <w:rsid w:val="00397FF9"/>
    <w:rsid w:val="003A011B"/>
    <w:rsid w:val="003A011F"/>
    <w:rsid w:val="003A0167"/>
    <w:rsid w:val="003A0194"/>
    <w:rsid w:val="003A01EC"/>
    <w:rsid w:val="003A031F"/>
    <w:rsid w:val="003A0364"/>
    <w:rsid w:val="003A0446"/>
    <w:rsid w:val="003A04CD"/>
    <w:rsid w:val="003A065A"/>
    <w:rsid w:val="003A09E3"/>
    <w:rsid w:val="003A0A34"/>
    <w:rsid w:val="003A0B45"/>
    <w:rsid w:val="003A0C41"/>
    <w:rsid w:val="003A0C75"/>
    <w:rsid w:val="003A0D99"/>
    <w:rsid w:val="003A0F97"/>
    <w:rsid w:val="003A0FF0"/>
    <w:rsid w:val="003A102A"/>
    <w:rsid w:val="003A1078"/>
    <w:rsid w:val="003A1262"/>
    <w:rsid w:val="003A144F"/>
    <w:rsid w:val="003A146A"/>
    <w:rsid w:val="003A14DD"/>
    <w:rsid w:val="003A157F"/>
    <w:rsid w:val="003A1606"/>
    <w:rsid w:val="003A1609"/>
    <w:rsid w:val="003A1769"/>
    <w:rsid w:val="003A1852"/>
    <w:rsid w:val="003A1891"/>
    <w:rsid w:val="003A194A"/>
    <w:rsid w:val="003A1A8B"/>
    <w:rsid w:val="003A1B1C"/>
    <w:rsid w:val="003A1D02"/>
    <w:rsid w:val="003A1E1A"/>
    <w:rsid w:val="003A201A"/>
    <w:rsid w:val="003A2027"/>
    <w:rsid w:val="003A204A"/>
    <w:rsid w:val="003A205B"/>
    <w:rsid w:val="003A20A6"/>
    <w:rsid w:val="003A21E3"/>
    <w:rsid w:val="003A2394"/>
    <w:rsid w:val="003A2402"/>
    <w:rsid w:val="003A24C8"/>
    <w:rsid w:val="003A2660"/>
    <w:rsid w:val="003A2670"/>
    <w:rsid w:val="003A2BE1"/>
    <w:rsid w:val="003A2C3A"/>
    <w:rsid w:val="003A2CCA"/>
    <w:rsid w:val="003A2D4C"/>
    <w:rsid w:val="003A2E23"/>
    <w:rsid w:val="003A2F25"/>
    <w:rsid w:val="003A2FF7"/>
    <w:rsid w:val="003A3013"/>
    <w:rsid w:val="003A3275"/>
    <w:rsid w:val="003A329F"/>
    <w:rsid w:val="003A3653"/>
    <w:rsid w:val="003A36A3"/>
    <w:rsid w:val="003A372D"/>
    <w:rsid w:val="003A3743"/>
    <w:rsid w:val="003A3943"/>
    <w:rsid w:val="003A399A"/>
    <w:rsid w:val="003A39E9"/>
    <w:rsid w:val="003A3F8A"/>
    <w:rsid w:val="003A41E5"/>
    <w:rsid w:val="003A430E"/>
    <w:rsid w:val="003A4358"/>
    <w:rsid w:val="003A43F8"/>
    <w:rsid w:val="003A4656"/>
    <w:rsid w:val="003A47C1"/>
    <w:rsid w:val="003A4895"/>
    <w:rsid w:val="003A48FA"/>
    <w:rsid w:val="003A495F"/>
    <w:rsid w:val="003A4AF9"/>
    <w:rsid w:val="003A4B16"/>
    <w:rsid w:val="003A4BD1"/>
    <w:rsid w:val="003A4CB1"/>
    <w:rsid w:val="003A4CD2"/>
    <w:rsid w:val="003A4DA8"/>
    <w:rsid w:val="003A4DF9"/>
    <w:rsid w:val="003A4E9A"/>
    <w:rsid w:val="003A5158"/>
    <w:rsid w:val="003A520A"/>
    <w:rsid w:val="003A5384"/>
    <w:rsid w:val="003A5413"/>
    <w:rsid w:val="003A559F"/>
    <w:rsid w:val="003A582D"/>
    <w:rsid w:val="003A582F"/>
    <w:rsid w:val="003A5974"/>
    <w:rsid w:val="003A5986"/>
    <w:rsid w:val="003A5C5B"/>
    <w:rsid w:val="003A5E22"/>
    <w:rsid w:val="003A5E61"/>
    <w:rsid w:val="003A5F9B"/>
    <w:rsid w:val="003A6005"/>
    <w:rsid w:val="003A607C"/>
    <w:rsid w:val="003A618C"/>
    <w:rsid w:val="003A6331"/>
    <w:rsid w:val="003A63A8"/>
    <w:rsid w:val="003A66BA"/>
    <w:rsid w:val="003A67C0"/>
    <w:rsid w:val="003A687D"/>
    <w:rsid w:val="003A68FC"/>
    <w:rsid w:val="003A690A"/>
    <w:rsid w:val="003A6933"/>
    <w:rsid w:val="003A6A58"/>
    <w:rsid w:val="003A6ADE"/>
    <w:rsid w:val="003A6B1C"/>
    <w:rsid w:val="003A6BBF"/>
    <w:rsid w:val="003A6BC5"/>
    <w:rsid w:val="003A6BEE"/>
    <w:rsid w:val="003A6C09"/>
    <w:rsid w:val="003A6D0F"/>
    <w:rsid w:val="003A6E4B"/>
    <w:rsid w:val="003A6E9C"/>
    <w:rsid w:val="003A6EA7"/>
    <w:rsid w:val="003A6EC1"/>
    <w:rsid w:val="003A6FBB"/>
    <w:rsid w:val="003A6FF1"/>
    <w:rsid w:val="003A7018"/>
    <w:rsid w:val="003A72F1"/>
    <w:rsid w:val="003A736C"/>
    <w:rsid w:val="003A7415"/>
    <w:rsid w:val="003A755B"/>
    <w:rsid w:val="003A7568"/>
    <w:rsid w:val="003A7660"/>
    <w:rsid w:val="003A773A"/>
    <w:rsid w:val="003A774C"/>
    <w:rsid w:val="003A7854"/>
    <w:rsid w:val="003A78DF"/>
    <w:rsid w:val="003A7ADB"/>
    <w:rsid w:val="003A7B95"/>
    <w:rsid w:val="003A7BE3"/>
    <w:rsid w:val="003A7CF4"/>
    <w:rsid w:val="003A7E29"/>
    <w:rsid w:val="003A7E41"/>
    <w:rsid w:val="003A7E5B"/>
    <w:rsid w:val="003A7EBD"/>
    <w:rsid w:val="003A7F37"/>
    <w:rsid w:val="003B011E"/>
    <w:rsid w:val="003B029C"/>
    <w:rsid w:val="003B038E"/>
    <w:rsid w:val="003B04A1"/>
    <w:rsid w:val="003B052B"/>
    <w:rsid w:val="003B0593"/>
    <w:rsid w:val="003B05D2"/>
    <w:rsid w:val="003B06B6"/>
    <w:rsid w:val="003B071B"/>
    <w:rsid w:val="003B0B83"/>
    <w:rsid w:val="003B0E40"/>
    <w:rsid w:val="003B101E"/>
    <w:rsid w:val="003B1054"/>
    <w:rsid w:val="003B1148"/>
    <w:rsid w:val="003B11DC"/>
    <w:rsid w:val="003B12CC"/>
    <w:rsid w:val="003B15AF"/>
    <w:rsid w:val="003B178F"/>
    <w:rsid w:val="003B17A7"/>
    <w:rsid w:val="003B197A"/>
    <w:rsid w:val="003B1CBC"/>
    <w:rsid w:val="003B1D00"/>
    <w:rsid w:val="003B1E74"/>
    <w:rsid w:val="003B1EDF"/>
    <w:rsid w:val="003B1FBC"/>
    <w:rsid w:val="003B2038"/>
    <w:rsid w:val="003B219E"/>
    <w:rsid w:val="003B2584"/>
    <w:rsid w:val="003B264B"/>
    <w:rsid w:val="003B27F8"/>
    <w:rsid w:val="003B28B0"/>
    <w:rsid w:val="003B2B61"/>
    <w:rsid w:val="003B2B86"/>
    <w:rsid w:val="003B2D00"/>
    <w:rsid w:val="003B2DFC"/>
    <w:rsid w:val="003B2FCE"/>
    <w:rsid w:val="003B309B"/>
    <w:rsid w:val="003B30E3"/>
    <w:rsid w:val="003B31CF"/>
    <w:rsid w:val="003B3348"/>
    <w:rsid w:val="003B3781"/>
    <w:rsid w:val="003B3882"/>
    <w:rsid w:val="003B39CB"/>
    <w:rsid w:val="003B39E2"/>
    <w:rsid w:val="003B3B2F"/>
    <w:rsid w:val="003B3B9F"/>
    <w:rsid w:val="003B3C99"/>
    <w:rsid w:val="003B3CD1"/>
    <w:rsid w:val="003B3DEE"/>
    <w:rsid w:val="003B3E1D"/>
    <w:rsid w:val="003B3F45"/>
    <w:rsid w:val="003B4116"/>
    <w:rsid w:val="003B428B"/>
    <w:rsid w:val="003B437D"/>
    <w:rsid w:val="003B44DB"/>
    <w:rsid w:val="003B474A"/>
    <w:rsid w:val="003B49BF"/>
    <w:rsid w:val="003B4A3D"/>
    <w:rsid w:val="003B4BAC"/>
    <w:rsid w:val="003B4D3D"/>
    <w:rsid w:val="003B4D5E"/>
    <w:rsid w:val="003B4DBD"/>
    <w:rsid w:val="003B4EEE"/>
    <w:rsid w:val="003B4F8D"/>
    <w:rsid w:val="003B50E4"/>
    <w:rsid w:val="003B5150"/>
    <w:rsid w:val="003B526C"/>
    <w:rsid w:val="003B53A5"/>
    <w:rsid w:val="003B53FD"/>
    <w:rsid w:val="003B5518"/>
    <w:rsid w:val="003B5853"/>
    <w:rsid w:val="003B5A12"/>
    <w:rsid w:val="003B5B83"/>
    <w:rsid w:val="003B5DEA"/>
    <w:rsid w:val="003B5E33"/>
    <w:rsid w:val="003B6099"/>
    <w:rsid w:val="003B60BF"/>
    <w:rsid w:val="003B61C5"/>
    <w:rsid w:val="003B61D5"/>
    <w:rsid w:val="003B649C"/>
    <w:rsid w:val="003B64E7"/>
    <w:rsid w:val="003B6532"/>
    <w:rsid w:val="003B65D4"/>
    <w:rsid w:val="003B6772"/>
    <w:rsid w:val="003B67EC"/>
    <w:rsid w:val="003B69BD"/>
    <w:rsid w:val="003B6C03"/>
    <w:rsid w:val="003B6E3E"/>
    <w:rsid w:val="003B6E71"/>
    <w:rsid w:val="003B6F2C"/>
    <w:rsid w:val="003B7053"/>
    <w:rsid w:val="003B705E"/>
    <w:rsid w:val="003B7170"/>
    <w:rsid w:val="003B7234"/>
    <w:rsid w:val="003B7715"/>
    <w:rsid w:val="003B77CC"/>
    <w:rsid w:val="003B77EB"/>
    <w:rsid w:val="003B78A2"/>
    <w:rsid w:val="003B78F7"/>
    <w:rsid w:val="003B7A02"/>
    <w:rsid w:val="003B7A14"/>
    <w:rsid w:val="003B7C6C"/>
    <w:rsid w:val="003B7C94"/>
    <w:rsid w:val="003B7CFD"/>
    <w:rsid w:val="003B7D63"/>
    <w:rsid w:val="003B7DE0"/>
    <w:rsid w:val="003B7F0E"/>
    <w:rsid w:val="003C00BE"/>
    <w:rsid w:val="003C010A"/>
    <w:rsid w:val="003C043E"/>
    <w:rsid w:val="003C05EB"/>
    <w:rsid w:val="003C0640"/>
    <w:rsid w:val="003C06AB"/>
    <w:rsid w:val="003C0794"/>
    <w:rsid w:val="003C07F9"/>
    <w:rsid w:val="003C0916"/>
    <w:rsid w:val="003C0957"/>
    <w:rsid w:val="003C0A69"/>
    <w:rsid w:val="003C0AAB"/>
    <w:rsid w:val="003C0AAC"/>
    <w:rsid w:val="003C0DA8"/>
    <w:rsid w:val="003C0DF1"/>
    <w:rsid w:val="003C0EF6"/>
    <w:rsid w:val="003C1000"/>
    <w:rsid w:val="003C10F7"/>
    <w:rsid w:val="003C1158"/>
    <w:rsid w:val="003C11A0"/>
    <w:rsid w:val="003C1345"/>
    <w:rsid w:val="003C137E"/>
    <w:rsid w:val="003C14E5"/>
    <w:rsid w:val="003C1570"/>
    <w:rsid w:val="003C162E"/>
    <w:rsid w:val="003C16AB"/>
    <w:rsid w:val="003C1782"/>
    <w:rsid w:val="003C1835"/>
    <w:rsid w:val="003C1AF8"/>
    <w:rsid w:val="003C1B38"/>
    <w:rsid w:val="003C1CCF"/>
    <w:rsid w:val="003C1EFB"/>
    <w:rsid w:val="003C1F2F"/>
    <w:rsid w:val="003C1F51"/>
    <w:rsid w:val="003C1FD9"/>
    <w:rsid w:val="003C20A3"/>
    <w:rsid w:val="003C20AF"/>
    <w:rsid w:val="003C21DB"/>
    <w:rsid w:val="003C224E"/>
    <w:rsid w:val="003C2320"/>
    <w:rsid w:val="003C25E4"/>
    <w:rsid w:val="003C2616"/>
    <w:rsid w:val="003C2637"/>
    <w:rsid w:val="003C29E4"/>
    <w:rsid w:val="003C2A77"/>
    <w:rsid w:val="003C2BEE"/>
    <w:rsid w:val="003C2CC9"/>
    <w:rsid w:val="003C2CE9"/>
    <w:rsid w:val="003C2CF6"/>
    <w:rsid w:val="003C2DAA"/>
    <w:rsid w:val="003C2E69"/>
    <w:rsid w:val="003C2EF7"/>
    <w:rsid w:val="003C30F2"/>
    <w:rsid w:val="003C3199"/>
    <w:rsid w:val="003C327C"/>
    <w:rsid w:val="003C3320"/>
    <w:rsid w:val="003C33D0"/>
    <w:rsid w:val="003C33D5"/>
    <w:rsid w:val="003C3499"/>
    <w:rsid w:val="003C3742"/>
    <w:rsid w:val="003C3CB0"/>
    <w:rsid w:val="003C3D1F"/>
    <w:rsid w:val="003C3DD0"/>
    <w:rsid w:val="003C3EE8"/>
    <w:rsid w:val="003C3F5F"/>
    <w:rsid w:val="003C3FB2"/>
    <w:rsid w:val="003C4054"/>
    <w:rsid w:val="003C41E8"/>
    <w:rsid w:val="003C42DA"/>
    <w:rsid w:val="003C4368"/>
    <w:rsid w:val="003C440E"/>
    <w:rsid w:val="003C4508"/>
    <w:rsid w:val="003C454D"/>
    <w:rsid w:val="003C45CC"/>
    <w:rsid w:val="003C4607"/>
    <w:rsid w:val="003C46C7"/>
    <w:rsid w:val="003C4938"/>
    <w:rsid w:val="003C49AA"/>
    <w:rsid w:val="003C4CCF"/>
    <w:rsid w:val="003C4D4E"/>
    <w:rsid w:val="003C4DC4"/>
    <w:rsid w:val="003C4E0A"/>
    <w:rsid w:val="003C4F04"/>
    <w:rsid w:val="003C4F76"/>
    <w:rsid w:val="003C4F90"/>
    <w:rsid w:val="003C51AB"/>
    <w:rsid w:val="003C545A"/>
    <w:rsid w:val="003C54E6"/>
    <w:rsid w:val="003C5587"/>
    <w:rsid w:val="003C57BD"/>
    <w:rsid w:val="003C5DA4"/>
    <w:rsid w:val="003C5F1D"/>
    <w:rsid w:val="003C6026"/>
    <w:rsid w:val="003C63B5"/>
    <w:rsid w:val="003C6412"/>
    <w:rsid w:val="003C6435"/>
    <w:rsid w:val="003C6437"/>
    <w:rsid w:val="003C659E"/>
    <w:rsid w:val="003C65FF"/>
    <w:rsid w:val="003C669F"/>
    <w:rsid w:val="003C66B9"/>
    <w:rsid w:val="003C66D3"/>
    <w:rsid w:val="003C6950"/>
    <w:rsid w:val="003C6974"/>
    <w:rsid w:val="003C69D5"/>
    <w:rsid w:val="003C6AE7"/>
    <w:rsid w:val="003C6B57"/>
    <w:rsid w:val="003C6B73"/>
    <w:rsid w:val="003C6DF1"/>
    <w:rsid w:val="003C6DF9"/>
    <w:rsid w:val="003C7056"/>
    <w:rsid w:val="003C7196"/>
    <w:rsid w:val="003C71CD"/>
    <w:rsid w:val="003C7388"/>
    <w:rsid w:val="003C7470"/>
    <w:rsid w:val="003C7495"/>
    <w:rsid w:val="003C7638"/>
    <w:rsid w:val="003C774C"/>
    <w:rsid w:val="003C780E"/>
    <w:rsid w:val="003C7874"/>
    <w:rsid w:val="003C78B9"/>
    <w:rsid w:val="003C7980"/>
    <w:rsid w:val="003C79CF"/>
    <w:rsid w:val="003C7CFC"/>
    <w:rsid w:val="003C7D30"/>
    <w:rsid w:val="003C7E05"/>
    <w:rsid w:val="003C7E29"/>
    <w:rsid w:val="003C7E9A"/>
    <w:rsid w:val="003C7EC1"/>
    <w:rsid w:val="003C7F4D"/>
    <w:rsid w:val="003C7F67"/>
    <w:rsid w:val="003D0064"/>
    <w:rsid w:val="003D013E"/>
    <w:rsid w:val="003D0387"/>
    <w:rsid w:val="003D0450"/>
    <w:rsid w:val="003D056B"/>
    <w:rsid w:val="003D060E"/>
    <w:rsid w:val="003D06F5"/>
    <w:rsid w:val="003D0739"/>
    <w:rsid w:val="003D08DF"/>
    <w:rsid w:val="003D0995"/>
    <w:rsid w:val="003D09AD"/>
    <w:rsid w:val="003D0B83"/>
    <w:rsid w:val="003D0BC3"/>
    <w:rsid w:val="003D0D5C"/>
    <w:rsid w:val="003D0DC2"/>
    <w:rsid w:val="003D0FBB"/>
    <w:rsid w:val="003D107B"/>
    <w:rsid w:val="003D1126"/>
    <w:rsid w:val="003D13EF"/>
    <w:rsid w:val="003D1405"/>
    <w:rsid w:val="003D1482"/>
    <w:rsid w:val="003D155C"/>
    <w:rsid w:val="003D166C"/>
    <w:rsid w:val="003D1684"/>
    <w:rsid w:val="003D188B"/>
    <w:rsid w:val="003D18EA"/>
    <w:rsid w:val="003D1970"/>
    <w:rsid w:val="003D19C1"/>
    <w:rsid w:val="003D1A14"/>
    <w:rsid w:val="003D1A20"/>
    <w:rsid w:val="003D1A42"/>
    <w:rsid w:val="003D1A78"/>
    <w:rsid w:val="003D1B31"/>
    <w:rsid w:val="003D1BC3"/>
    <w:rsid w:val="003D1C0C"/>
    <w:rsid w:val="003D1CA9"/>
    <w:rsid w:val="003D1D78"/>
    <w:rsid w:val="003D1D8D"/>
    <w:rsid w:val="003D1E27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63E"/>
    <w:rsid w:val="003D2772"/>
    <w:rsid w:val="003D2839"/>
    <w:rsid w:val="003D2849"/>
    <w:rsid w:val="003D2885"/>
    <w:rsid w:val="003D2A66"/>
    <w:rsid w:val="003D2BA0"/>
    <w:rsid w:val="003D2BA9"/>
    <w:rsid w:val="003D2EFD"/>
    <w:rsid w:val="003D2F78"/>
    <w:rsid w:val="003D2F9E"/>
    <w:rsid w:val="003D2FEB"/>
    <w:rsid w:val="003D30DC"/>
    <w:rsid w:val="003D3173"/>
    <w:rsid w:val="003D3423"/>
    <w:rsid w:val="003D3556"/>
    <w:rsid w:val="003D3657"/>
    <w:rsid w:val="003D36EB"/>
    <w:rsid w:val="003D3869"/>
    <w:rsid w:val="003D389E"/>
    <w:rsid w:val="003D38A1"/>
    <w:rsid w:val="003D38AE"/>
    <w:rsid w:val="003D3B8C"/>
    <w:rsid w:val="003D3C1D"/>
    <w:rsid w:val="003D3E11"/>
    <w:rsid w:val="003D3F55"/>
    <w:rsid w:val="003D3FAA"/>
    <w:rsid w:val="003D406F"/>
    <w:rsid w:val="003D4081"/>
    <w:rsid w:val="003D40F6"/>
    <w:rsid w:val="003D43DF"/>
    <w:rsid w:val="003D43F1"/>
    <w:rsid w:val="003D4476"/>
    <w:rsid w:val="003D4493"/>
    <w:rsid w:val="003D459E"/>
    <w:rsid w:val="003D4645"/>
    <w:rsid w:val="003D48E5"/>
    <w:rsid w:val="003D48E7"/>
    <w:rsid w:val="003D4ACC"/>
    <w:rsid w:val="003D4B97"/>
    <w:rsid w:val="003D4B9E"/>
    <w:rsid w:val="003D4D5A"/>
    <w:rsid w:val="003D4E92"/>
    <w:rsid w:val="003D4F62"/>
    <w:rsid w:val="003D4F7F"/>
    <w:rsid w:val="003D502F"/>
    <w:rsid w:val="003D506D"/>
    <w:rsid w:val="003D5258"/>
    <w:rsid w:val="003D53FD"/>
    <w:rsid w:val="003D5806"/>
    <w:rsid w:val="003D5ACF"/>
    <w:rsid w:val="003D5B5B"/>
    <w:rsid w:val="003D5B8F"/>
    <w:rsid w:val="003D5BFF"/>
    <w:rsid w:val="003D5C98"/>
    <w:rsid w:val="003D5CD9"/>
    <w:rsid w:val="003D5CF8"/>
    <w:rsid w:val="003D5FFF"/>
    <w:rsid w:val="003D6036"/>
    <w:rsid w:val="003D60C0"/>
    <w:rsid w:val="003D60D0"/>
    <w:rsid w:val="003D6111"/>
    <w:rsid w:val="003D6185"/>
    <w:rsid w:val="003D6258"/>
    <w:rsid w:val="003D6380"/>
    <w:rsid w:val="003D65A9"/>
    <w:rsid w:val="003D6644"/>
    <w:rsid w:val="003D664D"/>
    <w:rsid w:val="003D6660"/>
    <w:rsid w:val="003D6676"/>
    <w:rsid w:val="003D6AE2"/>
    <w:rsid w:val="003D6CCA"/>
    <w:rsid w:val="003D6CE2"/>
    <w:rsid w:val="003D6D3A"/>
    <w:rsid w:val="003D6D4C"/>
    <w:rsid w:val="003D6D60"/>
    <w:rsid w:val="003D6D85"/>
    <w:rsid w:val="003D6D95"/>
    <w:rsid w:val="003D70C1"/>
    <w:rsid w:val="003D71CF"/>
    <w:rsid w:val="003D72B6"/>
    <w:rsid w:val="003D72BB"/>
    <w:rsid w:val="003D7336"/>
    <w:rsid w:val="003D7709"/>
    <w:rsid w:val="003D786C"/>
    <w:rsid w:val="003D7882"/>
    <w:rsid w:val="003D7ABE"/>
    <w:rsid w:val="003D7CD0"/>
    <w:rsid w:val="003D7CD5"/>
    <w:rsid w:val="003D7EBD"/>
    <w:rsid w:val="003D7EF9"/>
    <w:rsid w:val="003D7F81"/>
    <w:rsid w:val="003D7FDE"/>
    <w:rsid w:val="003E004A"/>
    <w:rsid w:val="003E014B"/>
    <w:rsid w:val="003E0166"/>
    <w:rsid w:val="003E0213"/>
    <w:rsid w:val="003E027F"/>
    <w:rsid w:val="003E0666"/>
    <w:rsid w:val="003E0703"/>
    <w:rsid w:val="003E0744"/>
    <w:rsid w:val="003E0797"/>
    <w:rsid w:val="003E0B57"/>
    <w:rsid w:val="003E0C25"/>
    <w:rsid w:val="003E0CE7"/>
    <w:rsid w:val="003E0FFB"/>
    <w:rsid w:val="003E1077"/>
    <w:rsid w:val="003E116C"/>
    <w:rsid w:val="003E11D2"/>
    <w:rsid w:val="003E1202"/>
    <w:rsid w:val="003E1290"/>
    <w:rsid w:val="003E13AC"/>
    <w:rsid w:val="003E1408"/>
    <w:rsid w:val="003E1704"/>
    <w:rsid w:val="003E1757"/>
    <w:rsid w:val="003E17C5"/>
    <w:rsid w:val="003E17DE"/>
    <w:rsid w:val="003E1807"/>
    <w:rsid w:val="003E1915"/>
    <w:rsid w:val="003E193E"/>
    <w:rsid w:val="003E1A1D"/>
    <w:rsid w:val="003E1BF4"/>
    <w:rsid w:val="003E1D7B"/>
    <w:rsid w:val="003E1E13"/>
    <w:rsid w:val="003E2133"/>
    <w:rsid w:val="003E2224"/>
    <w:rsid w:val="003E222F"/>
    <w:rsid w:val="003E227F"/>
    <w:rsid w:val="003E2306"/>
    <w:rsid w:val="003E233D"/>
    <w:rsid w:val="003E247F"/>
    <w:rsid w:val="003E2494"/>
    <w:rsid w:val="003E2655"/>
    <w:rsid w:val="003E2B98"/>
    <w:rsid w:val="003E2D99"/>
    <w:rsid w:val="003E2DE9"/>
    <w:rsid w:val="003E2E4D"/>
    <w:rsid w:val="003E2E90"/>
    <w:rsid w:val="003E3486"/>
    <w:rsid w:val="003E3507"/>
    <w:rsid w:val="003E378E"/>
    <w:rsid w:val="003E392F"/>
    <w:rsid w:val="003E3A5E"/>
    <w:rsid w:val="003E3D2C"/>
    <w:rsid w:val="003E3F06"/>
    <w:rsid w:val="003E3F74"/>
    <w:rsid w:val="003E3FF8"/>
    <w:rsid w:val="003E408B"/>
    <w:rsid w:val="003E41F2"/>
    <w:rsid w:val="003E4227"/>
    <w:rsid w:val="003E42EF"/>
    <w:rsid w:val="003E43B8"/>
    <w:rsid w:val="003E4531"/>
    <w:rsid w:val="003E466E"/>
    <w:rsid w:val="003E4735"/>
    <w:rsid w:val="003E47A8"/>
    <w:rsid w:val="003E4941"/>
    <w:rsid w:val="003E4C40"/>
    <w:rsid w:val="003E4C94"/>
    <w:rsid w:val="003E4CE7"/>
    <w:rsid w:val="003E4EEB"/>
    <w:rsid w:val="003E527C"/>
    <w:rsid w:val="003E527F"/>
    <w:rsid w:val="003E5441"/>
    <w:rsid w:val="003E5754"/>
    <w:rsid w:val="003E57FA"/>
    <w:rsid w:val="003E5820"/>
    <w:rsid w:val="003E5821"/>
    <w:rsid w:val="003E5BE1"/>
    <w:rsid w:val="003E5D91"/>
    <w:rsid w:val="003E6003"/>
    <w:rsid w:val="003E6078"/>
    <w:rsid w:val="003E60FD"/>
    <w:rsid w:val="003E6265"/>
    <w:rsid w:val="003E62A5"/>
    <w:rsid w:val="003E62CF"/>
    <w:rsid w:val="003E648E"/>
    <w:rsid w:val="003E666B"/>
    <w:rsid w:val="003E66C9"/>
    <w:rsid w:val="003E6795"/>
    <w:rsid w:val="003E6A55"/>
    <w:rsid w:val="003E6B10"/>
    <w:rsid w:val="003E6B4C"/>
    <w:rsid w:val="003E6B7C"/>
    <w:rsid w:val="003E6B9E"/>
    <w:rsid w:val="003E6BF9"/>
    <w:rsid w:val="003E6E8D"/>
    <w:rsid w:val="003E6E9C"/>
    <w:rsid w:val="003E70D8"/>
    <w:rsid w:val="003E72F3"/>
    <w:rsid w:val="003E73C3"/>
    <w:rsid w:val="003E753E"/>
    <w:rsid w:val="003E76BC"/>
    <w:rsid w:val="003E79B6"/>
    <w:rsid w:val="003E7C8A"/>
    <w:rsid w:val="003E7D33"/>
    <w:rsid w:val="003E7D63"/>
    <w:rsid w:val="003E7DBF"/>
    <w:rsid w:val="003E7E6C"/>
    <w:rsid w:val="003E7F61"/>
    <w:rsid w:val="003F01B4"/>
    <w:rsid w:val="003F0283"/>
    <w:rsid w:val="003F02F7"/>
    <w:rsid w:val="003F065E"/>
    <w:rsid w:val="003F07FE"/>
    <w:rsid w:val="003F085D"/>
    <w:rsid w:val="003F0D59"/>
    <w:rsid w:val="003F0EA9"/>
    <w:rsid w:val="003F0F6F"/>
    <w:rsid w:val="003F1068"/>
    <w:rsid w:val="003F11DA"/>
    <w:rsid w:val="003F12AC"/>
    <w:rsid w:val="003F1517"/>
    <w:rsid w:val="003F15B9"/>
    <w:rsid w:val="003F16BC"/>
    <w:rsid w:val="003F1712"/>
    <w:rsid w:val="003F198E"/>
    <w:rsid w:val="003F1B35"/>
    <w:rsid w:val="003F1D43"/>
    <w:rsid w:val="003F1E11"/>
    <w:rsid w:val="003F1E1B"/>
    <w:rsid w:val="003F1E73"/>
    <w:rsid w:val="003F1FB0"/>
    <w:rsid w:val="003F1FFA"/>
    <w:rsid w:val="003F2016"/>
    <w:rsid w:val="003F2471"/>
    <w:rsid w:val="003F2507"/>
    <w:rsid w:val="003F2864"/>
    <w:rsid w:val="003F297E"/>
    <w:rsid w:val="003F2A26"/>
    <w:rsid w:val="003F2A55"/>
    <w:rsid w:val="003F2B74"/>
    <w:rsid w:val="003F2C2F"/>
    <w:rsid w:val="003F2C3B"/>
    <w:rsid w:val="003F2C97"/>
    <w:rsid w:val="003F2CB3"/>
    <w:rsid w:val="003F2D4D"/>
    <w:rsid w:val="003F2DAB"/>
    <w:rsid w:val="003F2F09"/>
    <w:rsid w:val="003F2FF8"/>
    <w:rsid w:val="003F314C"/>
    <w:rsid w:val="003F3208"/>
    <w:rsid w:val="003F32CF"/>
    <w:rsid w:val="003F32EE"/>
    <w:rsid w:val="003F3405"/>
    <w:rsid w:val="003F35ED"/>
    <w:rsid w:val="003F3661"/>
    <w:rsid w:val="003F3674"/>
    <w:rsid w:val="003F381E"/>
    <w:rsid w:val="003F3B5C"/>
    <w:rsid w:val="003F3BD5"/>
    <w:rsid w:val="003F3C74"/>
    <w:rsid w:val="003F3E29"/>
    <w:rsid w:val="003F4013"/>
    <w:rsid w:val="003F4056"/>
    <w:rsid w:val="003F413D"/>
    <w:rsid w:val="003F4384"/>
    <w:rsid w:val="003F4494"/>
    <w:rsid w:val="003F4833"/>
    <w:rsid w:val="003F49C2"/>
    <w:rsid w:val="003F49F7"/>
    <w:rsid w:val="003F4AB1"/>
    <w:rsid w:val="003F4DB9"/>
    <w:rsid w:val="003F4E48"/>
    <w:rsid w:val="003F4EC6"/>
    <w:rsid w:val="003F4F9E"/>
    <w:rsid w:val="003F5227"/>
    <w:rsid w:val="003F542B"/>
    <w:rsid w:val="003F54BA"/>
    <w:rsid w:val="003F557B"/>
    <w:rsid w:val="003F56FC"/>
    <w:rsid w:val="003F5714"/>
    <w:rsid w:val="003F5B44"/>
    <w:rsid w:val="003F5C03"/>
    <w:rsid w:val="003F5D13"/>
    <w:rsid w:val="003F5E4A"/>
    <w:rsid w:val="003F5F19"/>
    <w:rsid w:val="003F5F3E"/>
    <w:rsid w:val="003F60B4"/>
    <w:rsid w:val="003F61B9"/>
    <w:rsid w:val="003F6338"/>
    <w:rsid w:val="003F64E8"/>
    <w:rsid w:val="003F6609"/>
    <w:rsid w:val="003F672C"/>
    <w:rsid w:val="003F6735"/>
    <w:rsid w:val="003F68BC"/>
    <w:rsid w:val="003F699D"/>
    <w:rsid w:val="003F6C2C"/>
    <w:rsid w:val="003F6C37"/>
    <w:rsid w:val="003F6CCB"/>
    <w:rsid w:val="003F6D33"/>
    <w:rsid w:val="003F6E05"/>
    <w:rsid w:val="003F7160"/>
    <w:rsid w:val="003F7186"/>
    <w:rsid w:val="003F736D"/>
    <w:rsid w:val="003F7403"/>
    <w:rsid w:val="003F750E"/>
    <w:rsid w:val="003F75CA"/>
    <w:rsid w:val="003F780A"/>
    <w:rsid w:val="003F78B9"/>
    <w:rsid w:val="003F78C6"/>
    <w:rsid w:val="003F7B39"/>
    <w:rsid w:val="003F7B88"/>
    <w:rsid w:val="003F7C23"/>
    <w:rsid w:val="003F7CB0"/>
    <w:rsid w:val="003F7CD2"/>
    <w:rsid w:val="003F7CF1"/>
    <w:rsid w:val="003F7D0D"/>
    <w:rsid w:val="003F7E4E"/>
    <w:rsid w:val="003F7E92"/>
    <w:rsid w:val="00400311"/>
    <w:rsid w:val="0040032D"/>
    <w:rsid w:val="004005B5"/>
    <w:rsid w:val="0040067A"/>
    <w:rsid w:val="004007A0"/>
    <w:rsid w:val="004007E7"/>
    <w:rsid w:val="00400908"/>
    <w:rsid w:val="0040090C"/>
    <w:rsid w:val="00400AAB"/>
    <w:rsid w:val="00400B5F"/>
    <w:rsid w:val="00400C27"/>
    <w:rsid w:val="00400C80"/>
    <w:rsid w:val="00400CD3"/>
    <w:rsid w:val="00400D5A"/>
    <w:rsid w:val="00400D8F"/>
    <w:rsid w:val="00400DB8"/>
    <w:rsid w:val="00400F4A"/>
    <w:rsid w:val="0040114C"/>
    <w:rsid w:val="004011AB"/>
    <w:rsid w:val="00401210"/>
    <w:rsid w:val="0040125C"/>
    <w:rsid w:val="00401354"/>
    <w:rsid w:val="0040145F"/>
    <w:rsid w:val="004014D5"/>
    <w:rsid w:val="0040153D"/>
    <w:rsid w:val="004015C3"/>
    <w:rsid w:val="004015C8"/>
    <w:rsid w:val="004016A6"/>
    <w:rsid w:val="004017A6"/>
    <w:rsid w:val="00401897"/>
    <w:rsid w:val="00401A0B"/>
    <w:rsid w:val="00401A1B"/>
    <w:rsid w:val="00401BFF"/>
    <w:rsid w:val="00401C57"/>
    <w:rsid w:val="00401DB6"/>
    <w:rsid w:val="00401DF6"/>
    <w:rsid w:val="00401EB8"/>
    <w:rsid w:val="004020B9"/>
    <w:rsid w:val="004021B4"/>
    <w:rsid w:val="004023CB"/>
    <w:rsid w:val="004024E4"/>
    <w:rsid w:val="004025B5"/>
    <w:rsid w:val="00402703"/>
    <w:rsid w:val="0040270A"/>
    <w:rsid w:val="0040282B"/>
    <w:rsid w:val="00402864"/>
    <w:rsid w:val="00402984"/>
    <w:rsid w:val="00402A1B"/>
    <w:rsid w:val="00402BA6"/>
    <w:rsid w:val="00402BB1"/>
    <w:rsid w:val="00402C36"/>
    <w:rsid w:val="00402E24"/>
    <w:rsid w:val="00402EA3"/>
    <w:rsid w:val="00402EBA"/>
    <w:rsid w:val="00402FCA"/>
    <w:rsid w:val="004033F6"/>
    <w:rsid w:val="004035C8"/>
    <w:rsid w:val="00403616"/>
    <w:rsid w:val="004036AB"/>
    <w:rsid w:val="004039F1"/>
    <w:rsid w:val="00403ACB"/>
    <w:rsid w:val="00403AD9"/>
    <w:rsid w:val="00403C55"/>
    <w:rsid w:val="00403C7E"/>
    <w:rsid w:val="00403C9E"/>
    <w:rsid w:val="00403CF5"/>
    <w:rsid w:val="00403E33"/>
    <w:rsid w:val="00403E78"/>
    <w:rsid w:val="00404067"/>
    <w:rsid w:val="0040417B"/>
    <w:rsid w:val="0040434A"/>
    <w:rsid w:val="00404458"/>
    <w:rsid w:val="004044F8"/>
    <w:rsid w:val="00404508"/>
    <w:rsid w:val="00404838"/>
    <w:rsid w:val="0040483E"/>
    <w:rsid w:val="00404A91"/>
    <w:rsid w:val="00404DD4"/>
    <w:rsid w:val="00404E3F"/>
    <w:rsid w:val="00404E43"/>
    <w:rsid w:val="00404E8D"/>
    <w:rsid w:val="00404F65"/>
    <w:rsid w:val="00404FBF"/>
    <w:rsid w:val="00405034"/>
    <w:rsid w:val="00405130"/>
    <w:rsid w:val="00405417"/>
    <w:rsid w:val="004054A5"/>
    <w:rsid w:val="00405C73"/>
    <w:rsid w:val="00405C81"/>
    <w:rsid w:val="00405F4A"/>
    <w:rsid w:val="004060E9"/>
    <w:rsid w:val="00406197"/>
    <w:rsid w:val="004061EB"/>
    <w:rsid w:val="00406662"/>
    <w:rsid w:val="004066E0"/>
    <w:rsid w:val="0040670F"/>
    <w:rsid w:val="00406733"/>
    <w:rsid w:val="00406914"/>
    <w:rsid w:val="00406970"/>
    <w:rsid w:val="004069B6"/>
    <w:rsid w:val="00406C49"/>
    <w:rsid w:val="00406CE6"/>
    <w:rsid w:val="00406DD1"/>
    <w:rsid w:val="00406F20"/>
    <w:rsid w:val="0040706C"/>
    <w:rsid w:val="004070CB"/>
    <w:rsid w:val="004074E7"/>
    <w:rsid w:val="004075BC"/>
    <w:rsid w:val="0040772E"/>
    <w:rsid w:val="00407822"/>
    <w:rsid w:val="00407879"/>
    <w:rsid w:val="004078B5"/>
    <w:rsid w:val="004078B8"/>
    <w:rsid w:val="00407971"/>
    <w:rsid w:val="00407A53"/>
    <w:rsid w:val="00407A59"/>
    <w:rsid w:val="004100F9"/>
    <w:rsid w:val="004101DE"/>
    <w:rsid w:val="00410251"/>
    <w:rsid w:val="004102CF"/>
    <w:rsid w:val="0041035B"/>
    <w:rsid w:val="00410504"/>
    <w:rsid w:val="0041064D"/>
    <w:rsid w:val="00410681"/>
    <w:rsid w:val="0041071D"/>
    <w:rsid w:val="004108A5"/>
    <w:rsid w:val="00410B45"/>
    <w:rsid w:val="00410D1F"/>
    <w:rsid w:val="00410E1F"/>
    <w:rsid w:val="00410E40"/>
    <w:rsid w:val="0041104B"/>
    <w:rsid w:val="0041114F"/>
    <w:rsid w:val="0041123E"/>
    <w:rsid w:val="004112E5"/>
    <w:rsid w:val="0041140E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1F05"/>
    <w:rsid w:val="00412082"/>
    <w:rsid w:val="004120B7"/>
    <w:rsid w:val="00412306"/>
    <w:rsid w:val="0041243B"/>
    <w:rsid w:val="0041251A"/>
    <w:rsid w:val="00412631"/>
    <w:rsid w:val="00412790"/>
    <w:rsid w:val="00412795"/>
    <w:rsid w:val="00412841"/>
    <w:rsid w:val="00412868"/>
    <w:rsid w:val="00412919"/>
    <w:rsid w:val="0041297E"/>
    <w:rsid w:val="00412993"/>
    <w:rsid w:val="00412DD5"/>
    <w:rsid w:val="00412F69"/>
    <w:rsid w:val="00413048"/>
    <w:rsid w:val="004130D0"/>
    <w:rsid w:val="0041330E"/>
    <w:rsid w:val="00413348"/>
    <w:rsid w:val="0041338D"/>
    <w:rsid w:val="004134AA"/>
    <w:rsid w:val="0041351B"/>
    <w:rsid w:val="004135C5"/>
    <w:rsid w:val="00413620"/>
    <w:rsid w:val="00413659"/>
    <w:rsid w:val="00413691"/>
    <w:rsid w:val="004136BB"/>
    <w:rsid w:val="004136CD"/>
    <w:rsid w:val="00413833"/>
    <w:rsid w:val="0041386E"/>
    <w:rsid w:val="0041393E"/>
    <w:rsid w:val="004139A2"/>
    <w:rsid w:val="004139C3"/>
    <w:rsid w:val="00413A3A"/>
    <w:rsid w:val="00413AF5"/>
    <w:rsid w:val="00413CF0"/>
    <w:rsid w:val="00413D14"/>
    <w:rsid w:val="00413DAF"/>
    <w:rsid w:val="00413DFB"/>
    <w:rsid w:val="0041403B"/>
    <w:rsid w:val="00414155"/>
    <w:rsid w:val="0041423D"/>
    <w:rsid w:val="00414284"/>
    <w:rsid w:val="004142CE"/>
    <w:rsid w:val="00414345"/>
    <w:rsid w:val="0041442A"/>
    <w:rsid w:val="00414513"/>
    <w:rsid w:val="004146C5"/>
    <w:rsid w:val="0041484B"/>
    <w:rsid w:val="00414889"/>
    <w:rsid w:val="004149F2"/>
    <w:rsid w:val="00414A74"/>
    <w:rsid w:val="00414C6D"/>
    <w:rsid w:val="00414E38"/>
    <w:rsid w:val="00414E39"/>
    <w:rsid w:val="00414E56"/>
    <w:rsid w:val="00414E5D"/>
    <w:rsid w:val="00414E64"/>
    <w:rsid w:val="00415062"/>
    <w:rsid w:val="0041506F"/>
    <w:rsid w:val="00415133"/>
    <w:rsid w:val="0041525C"/>
    <w:rsid w:val="00415394"/>
    <w:rsid w:val="004153AB"/>
    <w:rsid w:val="0041552B"/>
    <w:rsid w:val="00415533"/>
    <w:rsid w:val="004155E6"/>
    <w:rsid w:val="004157D3"/>
    <w:rsid w:val="004157E1"/>
    <w:rsid w:val="00415831"/>
    <w:rsid w:val="00415905"/>
    <w:rsid w:val="0041593B"/>
    <w:rsid w:val="00415C9D"/>
    <w:rsid w:val="00415CD6"/>
    <w:rsid w:val="00415CE8"/>
    <w:rsid w:val="00415D1A"/>
    <w:rsid w:val="00415E65"/>
    <w:rsid w:val="00415F96"/>
    <w:rsid w:val="0041608B"/>
    <w:rsid w:val="00416116"/>
    <w:rsid w:val="0041625D"/>
    <w:rsid w:val="0041634B"/>
    <w:rsid w:val="00416352"/>
    <w:rsid w:val="00416405"/>
    <w:rsid w:val="0041650B"/>
    <w:rsid w:val="0041656C"/>
    <w:rsid w:val="00416600"/>
    <w:rsid w:val="00416690"/>
    <w:rsid w:val="004166AA"/>
    <w:rsid w:val="00416943"/>
    <w:rsid w:val="00416A3D"/>
    <w:rsid w:val="00416A63"/>
    <w:rsid w:val="00416A70"/>
    <w:rsid w:val="00416ACD"/>
    <w:rsid w:val="00416D5A"/>
    <w:rsid w:val="00416E47"/>
    <w:rsid w:val="00416E96"/>
    <w:rsid w:val="004170D4"/>
    <w:rsid w:val="004172B8"/>
    <w:rsid w:val="0041738B"/>
    <w:rsid w:val="0041759F"/>
    <w:rsid w:val="004175A6"/>
    <w:rsid w:val="004175C9"/>
    <w:rsid w:val="00417989"/>
    <w:rsid w:val="004179F3"/>
    <w:rsid w:val="00417A42"/>
    <w:rsid w:val="00417BCA"/>
    <w:rsid w:val="00417C0A"/>
    <w:rsid w:val="00417C8C"/>
    <w:rsid w:val="00417CE5"/>
    <w:rsid w:val="00417DCB"/>
    <w:rsid w:val="00417DF4"/>
    <w:rsid w:val="00417E69"/>
    <w:rsid w:val="00417EC1"/>
    <w:rsid w:val="00420057"/>
    <w:rsid w:val="0042017B"/>
    <w:rsid w:val="0042019D"/>
    <w:rsid w:val="00420239"/>
    <w:rsid w:val="00420468"/>
    <w:rsid w:val="00420801"/>
    <w:rsid w:val="0042080B"/>
    <w:rsid w:val="00420A85"/>
    <w:rsid w:val="00420C77"/>
    <w:rsid w:val="00420C91"/>
    <w:rsid w:val="00420CB9"/>
    <w:rsid w:val="00420D11"/>
    <w:rsid w:val="00420D5E"/>
    <w:rsid w:val="00420EF4"/>
    <w:rsid w:val="00421120"/>
    <w:rsid w:val="004213C8"/>
    <w:rsid w:val="0042140B"/>
    <w:rsid w:val="004215E6"/>
    <w:rsid w:val="004215E7"/>
    <w:rsid w:val="00421601"/>
    <w:rsid w:val="0042182C"/>
    <w:rsid w:val="004218A2"/>
    <w:rsid w:val="00421966"/>
    <w:rsid w:val="004219B6"/>
    <w:rsid w:val="004219C5"/>
    <w:rsid w:val="00421D32"/>
    <w:rsid w:val="00421E62"/>
    <w:rsid w:val="00421ECC"/>
    <w:rsid w:val="00422124"/>
    <w:rsid w:val="004221B8"/>
    <w:rsid w:val="004222F9"/>
    <w:rsid w:val="0042242E"/>
    <w:rsid w:val="004224B0"/>
    <w:rsid w:val="004224BB"/>
    <w:rsid w:val="004226A6"/>
    <w:rsid w:val="0042271B"/>
    <w:rsid w:val="0042281D"/>
    <w:rsid w:val="0042283B"/>
    <w:rsid w:val="00422C84"/>
    <w:rsid w:val="00422C92"/>
    <w:rsid w:val="00422CC8"/>
    <w:rsid w:val="00422CE5"/>
    <w:rsid w:val="00422D73"/>
    <w:rsid w:val="00422DA0"/>
    <w:rsid w:val="00422E71"/>
    <w:rsid w:val="00422F75"/>
    <w:rsid w:val="00423011"/>
    <w:rsid w:val="00423027"/>
    <w:rsid w:val="0042309C"/>
    <w:rsid w:val="004233A5"/>
    <w:rsid w:val="0042343B"/>
    <w:rsid w:val="0042364A"/>
    <w:rsid w:val="004236BB"/>
    <w:rsid w:val="004238CE"/>
    <w:rsid w:val="004238D7"/>
    <w:rsid w:val="00423937"/>
    <w:rsid w:val="004239C3"/>
    <w:rsid w:val="00423B1D"/>
    <w:rsid w:val="00423B2B"/>
    <w:rsid w:val="00423CF8"/>
    <w:rsid w:val="00423FD8"/>
    <w:rsid w:val="00424064"/>
    <w:rsid w:val="0042411F"/>
    <w:rsid w:val="004245E4"/>
    <w:rsid w:val="004246B6"/>
    <w:rsid w:val="004247D8"/>
    <w:rsid w:val="00424860"/>
    <w:rsid w:val="00424864"/>
    <w:rsid w:val="004248D7"/>
    <w:rsid w:val="00424952"/>
    <w:rsid w:val="0042496B"/>
    <w:rsid w:val="00424D33"/>
    <w:rsid w:val="00424E81"/>
    <w:rsid w:val="00424F5F"/>
    <w:rsid w:val="00424FDC"/>
    <w:rsid w:val="0042531B"/>
    <w:rsid w:val="0042538F"/>
    <w:rsid w:val="0042541D"/>
    <w:rsid w:val="0042551A"/>
    <w:rsid w:val="00425686"/>
    <w:rsid w:val="00425754"/>
    <w:rsid w:val="00425782"/>
    <w:rsid w:val="004257AE"/>
    <w:rsid w:val="004258BD"/>
    <w:rsid w:val="00425998"/>
    <w:rsid w:val="004259D2"/>
    <w:rsid w:val="00425BC6"/>
    <w:rsid w:val="00425E97"/>
    <w:rsid w:val="00425F77"/>
    <w:rsid w:val="00425FD1"/>
    <w:rsid w:val="0042619A"/>
    <w:rsid w:val="004262DB"/>
    <w:rsid w:val="00426349"/>
    <w:rsid w:val="00426439"/>
    <w:rsid w:val="00426588"/>
    <w:rsid w:val="00426723"/>
    <w:rsid w:val="004268CC"/>
    <w:rsid w:val="00426CF0"/>
    <w:rsid w:val="00426E1B"/>
    <w:rsid w:val="0042703F"/>
    <w:rsid w:val="004270C0"/>
    <w:rsid w:val="00427101"/>
    <w:rsid w:val="00427127"/>
    <w:rsid w:val="0042717D"/>
    <w:rsid w:val="004271B8"/>
    <w:rsid w:val="00427280"/>
    <w:rsid w:val="00427351"/>
    <w:rsid w:val="00427411"/>
    <w:rsid w:val="0042747D"/>
    <w:rsid w:val="004274BD"/>
    <w:rsid w:val="004275E9"/>
    <w:rsid w:val="0042789A"/>
    <w:rsid w:val="0042791D"/>
    <w:rsid w:val="004279BC"/>
    <w:rsid w:val="00427B3A"/>
    <w:rsid w:val="00427BCA"/>
    <w:rsid w:val="00427D16"/>
    <w:rsid w:val="00427D56"/>
    <w:rsid w:val="00427E07"/>
    <w:rsid w:val="00427FDB"/>
    <w:rsid w:val="004300CD"/>
    <w:rsid w:val="004301B9"/>
    <w:rsid w:val="0043047C"/>
    <w:rsid w:val="004306E7"/>
    <w:rsid w:val="0043081F"/>
    <w:rsid w:val="004308BD"/>
    <w:rsid w:val="004308C4"/>
    <w:rsid w:val="004308C9"/>
    <w:rsid w:val="00430A14"/>
    <w:rsid w:val="00430A18"/>
    <w:rsid w:val="00430AA6"/>
    <w:rsid w:val="00430C2A"/>
    <w:rsid w:val="00430D0C"/>
    <w:rsid w:val="00430D4C"/>
    <w:rsid w:val="00431016"/>
    <w:rsid w:val="00431256"/>
    <w:rsid w:val="0043128B"/>
    <w:rsid w:val="004312BF"/>
    <w:rsid w:val="004313C7"/>
    <w:rsid w:val="00431592"/>
    <w:rsid w:val="0043165C"/>
    <w:rsid w:val="00431702"/>
    <w:rsid w:val="00431767"/>
    <w:rsid w:val="004319B7"/>
    <w:rsid w:val="00431A75"/>
    <w:rsid w:val="00431A79"/>
    <w:rsid w:val="00431B24"/>
    <w:rsid w:val="00431C27"/>
    <w:rsid w:val="00431F6B"/>
    <w:rsid w:val="00431F75"/>
    <w:rsid w:val="00431F90"/>
    <w:rsid w:val="00432038"/>
    <w:rsid w:val="004320CF"/>
    <w:rsid w:val="0043216A"/>
    <w:rsid w:val="004321D2"/>
    <w:rsid w:val="004321FA"/>
    <w:rsid w:val="00432260"/>
    <w:rsid w:val="004322B5"/>
    <w:rsid w:val="00432306"/>
    <w:rsid w:val="00432459"/>
    <w:rsid w:val="004324F0"/>
    <w:rsid w:val="00432510"/>
    <w:rsid w:val="0043257A"/>
    <w:rsid w:val="00432640"/>
    <w:rsid w:val="004326CC"/>
    <w:rsid w:val="004327C1"/>
    <w:rsid w:val="004327C5"/>
    <w:rsid w:val="00432874"/>
    <w:rsid w:val="00432920"/>
    <w:rsid w:val="00432974"/>
    <w:rsid w:val="0043297C"/>
    <w:rsid w:val="004329CD"/>
    <w:rsid w:val="00432B0A"/>
    <w:rsid w:val="00432BB3"/>
    <w:rsid w:val="00432C3B"/>
    <w:rsid w:val="00432ECF"/>
    <w:rsid w:val="00432F73"/>
    <w:rsid w:val="00432FB8"/>
    <w:rsid w:val="004330E9"/>
    <w:rsid w:val="00433149"/>
    <w:rsid w:val="004331ED"/>
    <w:rsid w:val="00433279"/>
    <w:rsid w:val="004332F9"/>
    <w:rsid w:val="00433300"/>
    <w:rsid w:val="0043349D"/>
    <w:rsid w:val="004334A2"/>
    <w:rsid w:val="00433684"/>
    <w:rsid w:val="004336BD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09E"/>
    <w:rsid w:val="004341EE"/>
    <w:rsid w:val="00434334"/>
    <w:rsid w:val="0043434F"/>
    <w:rsid w:val="004344E8"/>
    <w:rsid w:val="00434545"/>
    <w:rsid w:val="004347F4"/>
    <w:rsid w:val="00434B03"/>
    <w:rsid w:val="00434B32"/>
    <w:rsid w:val="00434C50"/>
    <w:rsid w:val="00434CA3"/>
    <w:rsid w:val="00434CC0"/>
    <w:rsid w:val="00434E30"/>
    <w:rsid w:val="00434E83"/>
    <w:rsid w:val="0043515D"/>
    <w:rsid w:val="004351EB"/>
    <w:rsid w:val="00435390"/>
    <w:rsid w:val="00435413"/>
    <w:rsid w:val="00435419"/>
    <w:rsid w:val="0043543A"/>
    <w:rsid w:val="00435483"/>
    <w:rsid w:val="004355B0"/>
    <w:rsid w:val="0043577D"/>
    <w:rsid w:val="0043578E"/>
    <w:rsid w:val="00435830"/>
    <w:rsid w:val="0043598D"/>
    <w:rsid w:val="00435999"/>
    <w:rsid w:val="00435A92"/>
    <w:rsid w:val="00435B9A"/>
    <w:rsid w:val="00435C88"/>
    <w:rsid w:val="00435EB1"/>
    <w:rsid w:val="00435FED"/>
    <w:rsid w:val="00436130"/>
    <w:rsid w:val="00436253"/>
    <w:rsid w:val="00436287"/>
    <w:rsid w:val="004362BF"/>
    <w:rsid w:val="00436416"/>
    <w:rsid w:val="004364A7"/>
    <w:rsid w:val="00436549"/>
    <w:rsid w:val="004366A1"/>
    <w:rsid w:val="00436720"/>
    <w:rsid w:val="0043679B"/>
    <w:rsid w:val="00436AA0"/>
    <w:rsid w:val="00436AC1"/>
    <w:rsid w:val="00436B04"/>
    <w:rsid w:val="00436B7B"/>
    <w:rsid w:val="00436C2C"/>
    <w:rsid w:val="00436F12"/>
    <w:rsid w:val="00436F6E"/>
    <w:rsid w:val="00436FFF"/>
    <w:rsid w:val="0043714B"/>
    <w:rsid w:val="00437158"/>
    <w:rsid w:val="00437256"/>
    <w:rsid w:val="00437320"/>
    <w:rsid w:val="004373B3"/>
    <w:rsid w:val="00437462"/>
    <w:rsid w:val="0043753F"/>
    <w:rsid w:val="0043755E"/>
    <w:rsid w:val="00437793"/>
    <w:rsid w:val="0043785E"/>
    <w:rsid w:val="00437A1D"/>
    <w:rsid w:val="00437A1E"/>
    <w:rsid w:val="00437C14"/>
    <w:rsid w:val="0044009F"/>
    <w:rsid w:val="0044010C"/>
    <w:rsid w:val="00440174"/>
    <w:rsid w:val="004403D4"/>
    <w:rsid w:val="004406CD"/>
    <w:rsid w:val="004407F3"/>
    <w:rsid w:val="004408DB"/>
    <w:rsid w:val="00440AFA"/>
    <w:rsid w:val="00440D5E"/>
    <w:rsid w:val="00440F0C"/>
    <w:rsid w:val="00441243"/>
    <w:rsid w:val="004412DE"/>
    <w:rsid w:val="00441564"/>
    <w:rsid w:val="0044163D"/>
    <w:rsid w:val="004416CE"/>
    <w:rsid w:val="00441756"/>
    <w:rsid w:val="00441BBA"/>
    <w:rsid w:val="00441DAD"/>
    <w:rsid w:val="00441E4D"/>
    <w:rsid w:val="00441F78"/>
    <w:rsid w:val="00442146"/>
    <w:rsid w:val="00442271"/>
    <w:rsid w:val="00442398"/>
    <w:rsid w:val="004424C0"/>
    <w:rsid w:val="00442676"/>
    <w:rsid w:val="00442936"/>
    <w:rsid w:val="00442A49"/>
    <w:rsid w:val="00442ACD"/>
    <w:rsid w:val="00442B12"/>
    <w:rsid w:val="00442BD4"/>
    <w:rsid w:val="00442C13"/>
    <w:rsid w:val="00442D1A"/>
    <w:rsid w:val="00442D51"/>
    <w:rsid w:val="00442DC8"/>
    <w:rsid w:val="00443054"/>
    <w:rsid w:val="00443105"/>
    <w:rsid w:val="004432C3"/>
    <w:rsid w:val="0044332F"/>
    <w:rsid w:val="00443421"/>
    <w:rsid w:val="004434FB"/>
    <w:rsid w:val="0044352F"/>
    <w:rsid w:val="0044359D"/>
    <w:rsid w:val="004435CF"/>
    <w:rsid w:val="0044377F"/>
    <w:rsid w:val="004437D9"/>
    <w:rsid w:val="00443A7C"/>
    <w:rsid w:val="00443AAA"/>
    <w:rsid w:val="00443B8A"/>
    <w:rsid w:val="00443B8F"/>
    <w:rsid w:val="00443D0A"/>
    <w:rsid w:val="00443DBF"/>
    <w:rsid w:val="00444012"/>
    <w:rsid w:val="0044408D"/>
    <w:rsid w:val="0044441E"/>
    <w:rsid w:val="00444444"/>
    <w:rsid w:val="004445BC"/>
    <w:rsid w:val="004445D6"/>
    <w:rsid w:val="0044470B"/>
    <w:rsid w:val="0044473C"/>
    <w:rsid w:val="004447A9"/>
    <w:rsid w:val="00444A73"/>
    <w:rsid w:val="00444B6D"/>
    <w:rsid w:val="00444BBB"/>
    <w:rsid w:val="00444BBC"/>
    <w:rsid w:val="00444BE2"/>
    <w:rsid w:val="00444BEC"/>
    <w:rsid w:val="00444C0B"/>
    <w:rsid w:val="00444C7D"/>
    <w:rsid w:val="00444D4C"/>
    <w:rsid w:val="00444D71"/>
    <w:rsid w:val="00444E00"/>
    <w:rsid w:val="00444F14"/>
    <w:rsid w:val="00444F2C"/>
    <w:rsid w:val="0044510F"/>
    <w:rsid w:val="0044519E"/>
    <w:rsid w:val="004451B4"/>
    <w:rsid w:val="00445334"/>
    <w:rsid w:val="004453E6"/>
    <w:rsid w:val="0044546D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2BA"/>
    <w:rsid w:val="0044643E"/>
    <w:rsid w:val="00446784"/>
    <w:rsid w:val="0044682E"/>
    <w:rsid w:val="00446900"/>
    <w:rsid w:val="00446985"/>
    <w:rsid w:val="00446B84"/>
    <w:rsid w:val="00446C41"/>
    <w:rsid w:val="00446C61"/>
    <w:rsid w:val="00446CE8"/>
    <w:rsid w:val="00446D3E"/>
    <w:rsid w:val="00446F79"/>
    <w:rsid w:val="00446F7B"/>
    <w:rsid w:val="00447045"/>
    <w:rsid w:val="004470C0"/>
    <w:rsid w:val="0044726B"/>
    <w:rsid w:val="00447311"/>
    <w:rsid w:val="00447314"/>
    <w:rsid w:val="0044734A"/>
    <w:rsid w:val="00447361"/>
    <w:rsid w:val="004477B4"/>
    <w:rsid w:val="00447863"/>
    <w:rsid w:val="004478D6"/>
    <w:rsid w:val="004479DE"/>
    <w:rsid w:val="00447A64"/>
    <w:rsid w:val="00447A7B"/>
    <w:rsid w:val="00447C5B"/>
    <w:rsid w:val="00447CF5"/>
    <w:rsid w:val="00447D57"/>
    <w:rsid w:val="00447EE8"/>
    <w:rsid w:val="00447FC8"/>
    <w:rsid w:val="004500C0"/>
    <w:rsid w:val="0045011D"/>
    <w:rsid w:val="004501C2"/>
    <w:rsid w:val="00450223"/>
    <w:rsid w:val="00450273"/>
    <w:rsid w:val="0045033B"/>
    <w:rsid w:val="004503C5"/>
    <w:rsid w:val="00450422"/>
    <w:rsid w:val="0045048F"/>
    <w:rsid w:val="0045063A"/>
    <w:rsid w:val="0045083D"/>
    <w:rsid w:val="00450871"/>
    <w:rsid w:val="004509FC"/>
    <w:rsid w:val="00450A0A"/>
    <w:rsid w:val="00450ADC"/>
    <w:rsid w:val="00450C56"/>
    <w:rsid w:val="00450CA1"/>
    <w:rsid w:val="00450E34"/>
    <w:rsid w:val="00450EBE"/>
    <w:rsid w:val="00450EDB"/>
    <w:rsid w:val="00451022"/>
    <w:rsid w:val="004510B8"/>
    <w:rsid w:val="00451121"/>
    <w:rsid w:val="00451585"/>
    <w:rsid w:val="004515D6"/>
    <w:rsid w:val="004516DC"/>
    <w:rsid w:val="00451706"/>
    <w:rsid w:val="0045196A"/>
    <w:rsid w:val="004519F2"/>
    <w:rsid w:val="00451AE0"/>
    <w:rsid w:val="00451B51"/>
    <w:rsid w:val="00451C87"/>
    <w:rsid w:val="00451D57"/>
    <w:rsid w:val="00451F5E"/>
    <w:rsid w:val="00451FA5"/>
    <w:rsid w:val="0045214D"/>
    <w:rsid w:val="00452250"/>
    <w:rsid w:val="0045225D"/>
    <w:rsid w:val="004522AF"/>
    <w:rsid w:val="004522B8"/>
    <w:rsid w:val="0045233A"/>
    <w:rsid w:val="004523E8"/>
    <w:rsid w:val="00452462"/>
    <w:rsid w:val="004524D5"/>
    <w:rsid w:val="0045259C"/>
    <w:rsid w:val="00452621"/>
    <w:rsid w:val="00452718"/>
    <w:rsid w:val="004527FA"/>
    <w:rsid w:val="0045299A"/>
    <w:rsid w:val="00452E32"/>
    <w:rsid w:val="00452E35"/>
    <w:rsid w:val="00452F06"/>
    <w:rsid w:val="00452F2A"/>
    <w:rsid w:val="00453071"/>
    <w:rsid w:val="004533CA"/>
    <w:rsid w:val="00453410"/>
    <w:rsid w:val="00453412"/>
    <w:rsid w:val="0045343E"/>
    <w:rsid w:val="004535C7"/>
    <w:rsid w:val="00453674"/>
    <w:rsid w:val="004537C0"/>
    <w:rsid w:val="00453819"/>
    <w:rsid w:val="0045387A"/>
    <w:rsid w:val="00453AF0"/>
    <w:rsid w:val="00453B22"/>
    <w:rsid w:val="00453B44"/>
    <w:rsid w:val="00453D49"/>
    <w:rsid w:val="00453E5F"/>
    <w:rsid w:val="00453FCC"/>
    <w:rsid w:val="00453FD1"/>
    <w:rsid w:val="00453FF9"/>
    <w:rsid w:val="00454061"/>
    <w:rsid w:val="004541B6"/>
    <w:rsid w:val="004542A9"/>
    <w:rsid w:val="004542CE"/>
    <w:rsid w:val="004545D1"/>
    <w:rsid w:val="0045496C"/>
    <w:rsid w:val="00454A65"/>
    <w:rsid w:val="00454A82"/>
    <w:rsid w:val="00455028"/>
    <w:rsid w:val="004550A6"/>
    <w:rsid w:val="00455106"/>
    <w:rsid w:val="0045536B"/>
    <w:rsid w:val="00455542"/>
    <w:rsid w:val="004555C9"/>
    <w:rsid w:val="00455660"/>
    <w:rsid w:val="0045567A"/>
    <w:rsid w:val="0045570E"/>
    <w:rsid w:val="00455728"/>
    <w:rsid w:val="004557BD"/>
    <w:rsid w:val="004558EF"/>
    <w:rsid w:val="00455967"/>
    <w:rsid w:val="00455A6A"/>
    <w:rsid w:val="00455B8B"/>
    <w:rsid w:val="00455C13"/>
    <w:rsid w:val="00455C41"/>
    <w:rsid w:val="00455DEA"/>
    <w:rsid w:val="00455E3D"/>
    <w:rsid w:val="00455E77"/>
    <w:rsid w:val="00455E8E"/>
    <w:rsid w:val="00455E94"/>
    <w:rsid w:val="00455F76"/>
    <w:rsid w:val="00456211"/>
    <w:rsid w:val="0045623B"/>
    <w:rsid w:val="0045639F"/>
    <w:rsid w:val="004563C0"/>
    <w:rsid w:val="004563D3"/>
    <w:rsid w:val="004564F4"/>
    <w:rsid w:val="00456581"/>
    <w:rsid w:val="004566A4"/>
    <w:rsid w:val="00456A8E"/>
    <w:rsid w:val="00456AC6"/>
    <w:rsid w:val="00456B42"/>
    <w:rsid w:val="00456FE0"/>
    <w:rsid w:val="004570F0"/>
    <w:rsid w:val="004571D2"/>
    <w:rsid w:val="0045722B"/>
    <w:rsid w:val="00457263"/>
    <w:rsid w:val="004572F7"/>
    <w:rsid w:val="004573B2"/>
    <w:rsid w:val="004573B5"/>
    <w:rsid w:val="00457464"/>
    <w:rsid w:val="004574A1"/>
    <w:rsid w:val="00457621"/>
    <w:rsid w:val="0045769F"/>
    <w:rsid w:val="004576CC"/>
    <w:rsid w:val="0045771B"/>
    <w:rsid w:val="0045775F"/>
    <w:rsid w:val="00457761"/>
    <w:rsid w:val="0045776B"/>
    <w:rsid w:val="0045781E"/>
    <w:rsid w:val="00457B85"/>
    <w:rsid w:val="00457B89"/>
    <w:rsid w:val="00457CA8"/>
    <w:rsid w:val="00457E73"/>
    <w:rsid w:val="00457EA8"/>
    <w:rsid w:val="00457EFE"/>
    <w:rsid w:val="0046030D"/>
    <w:rsid w:val="0046049B"/>
    <w:rsid w:val="0046054F"/>
    <w:rsid w:val="00460675"/>
    <w:rsid w:val="004607A2"/>
    <w:rsid w:val="004608FB"/>
    <w:rsid w:val="004609ED"/>
    <w:rsid w:val="00460A48"/>
    <w:rsid w:val="00460A97"/>
    <w:rsid w:val="00460AD0"/>
    <w:rsid w:val="00460B30"/>
    <w:rsid w:val="00460B3F"/>
    <w:rsid w:val="00460B54"/>
    <w:rsid w:val="00460BA8"/>
    <w:rsid w:val="00460D5A"/>
    <w:rsid w:val="00460E78"/>
    <w:rsid w:val="00460E95"/>
    <w:rsid w:val="00460F78"/>
    <w:rsid w:val="00460F99"/>
    <w:rsid w:val="00460FC8"/>
    <w:rsid w:val="00460FCE"/>
    <w:rsid w:val="00461002"/>
    <w:rsid w:val="0046100C"/>
    <w:rsid w:val="00461140"/>
    <w:rsid w:val="0046119E"/>
    <w:rsid w:val="004611B7"/>
    <w:rsid w:val="0046127D"/>
    <w:rsid w:val="00461324"/>
    <w:rsid w:val="00461338"/>
    <w:rsid w:val="004613C5"/>
    <w:rsid w:val="004614AE"/>
    <w:rsid w:val="00461566"/>
    <w:rsid w:val="0046161D"/>
    <w:rsid w:val="0046162E"/>
    <w:rsid w:val="004617ED"/>
    <w:rsid w:val="0046180A"/>
    <w:rsid w:val="00461913"/>
    <w:rsid w:val="0046199A"/>
    <w:rsid w:val="004619BC"/>
    <w:rsid w:val="00461A07"/>
    <w:rsid w:val="00461BB3"/>
    <w:rsid w:val="00461CC4"/>
    <w:rsid w:val="00461E5F"/>
    <w:rsid w:val="00461FAE"/>
    <w:rsid w:val="004620E3"/>
    <w:rsid w:val="004622A4"/>
    <w:rsid w:val="0046258C"/>
    <w:rsid w:val="00462701"/>
    <w:rsid w:val="004628F4"/>
    <w:rsid w:val="004629C4"/>
    <w:rsid w:val="004629D3"/>
    <w:rsid w:val="00462A3C"/>
    <w:rsid w:val="00462A69"/>
    <w:rsid w:val="00462EBA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8DB"/>
    <w:rsid w:val="004639EA"/>
    <w:rsid w:val="00463A4C"/>
    <w:rsid w:val="00463B86"/>
    <w:rsid w:val="00463CC1"/>
    <w:rsid w:val="00463DE6"/>
    <w:rsid w:val="00463ECF"/>
    <w:rsid w:val="0046406C"/>
    <w:rsid w:val="004640D0"/>
    <w:rsid w:val="00464102"/>
    <w:rsid w:val="00464169"/>
    <w:rsid w:val="00464291"/>
    <w:rsid w:val="00464419"/>
    <w:rsid w:val="004644E0"/>
    <w:rsid w:val="004646CB"/>
    <w:rsid w:val="004646D9"/>
    <w:rsid w:val="0046494B"/>
    <w:rsid w:val="00464C16"/>
    <w:rsid w:val="00464CD7"/>
    <w:rsid w:val="00464F30"/>
    <w:rsid w:val="00465035"/>
    <w:rsid w:val="00465077"/>
    <w:rsid w:val="00465182"/>
    <w:rsid w:val="0046520D"/>
    <w:rsid w:val="00465353"/>
    <w:rsid w:val="00465363"/>
    <w:rsid w:val="00465693"/>
    <w:rsid w:val="0046576D"/>
    <w:rsid w:val="00465C9C"/>
    <w:rsid w:val="00465E30"/>
    <w:rsid w:val="00465EC2"/>
    <w:rsid w:val="00466115"/>
    <w:rsid w:val="0046616D"/>
    <w:rsid w:val="0046628A"/>
    <w:rsid w:val="0046641E"/>
    <w:rsid w:val="004665DA"/>
    <w:rsid w:val="0046666B"/>
    <w:rsid w:val="0046684D"/>
    <w:rsid w:val="004669D8"/>
    <w:rsid w:val="00466B92"/>
    <w:rsid w:val="00466BCA"/>
    <w:rsid w:val="00466BD6"/>
    <w:rsid w:val="00466DA2"/>
    <w:rsid w:val="00466E7B"/>
    <w:rsid w:val="00466E87"/>
    <w:rsid w:val="00466F13"/>
    <w:rsid w:val="004670FB"/>
    <w:rsid w:val="00467469"/>
    <w:rsid w:val="004674FB"/>
    <w:rsid w:val="00467557"/>
    <w:rsid w:val="00467769"/>
    <w:rsid w:val="00467775"/>
    <w:rsid w:val="004677CB"/>
    <w:rsid w:val="00467A24"/>
    <w:rsid w:val="00467A2F"/>
    <w:rsid w:val="00467B16"/>
    <w:rsid w:val="00467C98"/>
    <w:rsid w:val="00467D05"/>
    <w:rsid w:val="00467EDF"/>
    <w:rsid w:val="00470149"/>
    <w:rsid w:val="00470183"/>
    <w:rsid w:val="00470304"/>
    <w:rsid w:val="004705F1"/>
    <w:rsid w:val="0047067E"/>
    <w:rsid w:val="004708BE"/>
    <w:rsid w:val="00470954"/>
    <w:rsid w:val="00470C14"/>
    <w:rsid w:val="00470C8F"/>
    <w:rsid w:val="00470D4D"/>
    <w:rsid w:val="00470E3C"/>
    <w:rsid w:val="00470EEC"/>
    <w:rsid w:val="00470F4F"/>
    <w:rsid w:val="00470F85"/>
    <w:rsid w:val="0047105F"/>
    <w:rsid w:val="00471084"/>
    <w:rsid w:val="0047115E"/>
    <w:rsid w:val="00471196"/>
    <w:rsid w:val="004711CC"/>
    <w:rsid w:val="00471365"/>
    <w:rsid w:val="00471525"/>
    <w:rsid w:val="00471560"/>
    <w:rsid w:val="004718F6"/>
    <w:rsid w:val="004719F4"/>
    <w:rsid w:val="00471A08"/>
    <w:rsid w:val="00471AA7"/>
    <w:rsid w:val="00471C27"/>
    <w:rsid w:val="00471CAC"/>
    <w:rsid w:val="00471D0F"/>
    <w:rsid w:val="00471D5A"/>
    <w:rsid w:val="00471E1E"/>
    <w:rsid w:val="00471EB7"/>
    <w:rsid w:val="00471EBA"/>
    <w:rsid w:val="00471ED2"/>
    <w:rsid w:val="00471F16"/>
    <w:rsid w:val="004720D3"/>
    <w:rsid w:val="0047210E"/>
    <w:rsid w:val="00472311"/>
    <w:rsid w:val="00472424"/>
    <w:rsid w:val="0047257C"/>
    <w:rsid w:val="00472762"/>
    <w:rsid w:val="00472883"/>
    <w:rsid w:val="004728C4"/>
    <w:rsid w:val="004729B8"/>
    <w:rsid w:val="00472A36"/>
    <w:rsid w:val="00472AE6"/>
    <w:rsid w:val="00472D52"/>
    <w:rsid w:val="00472D6B"/>
    <w:rsid w:val="00472DE8"/>
    <w:rsid w:val="00472E50"/>
    <w:rsid w:val="00472EA9"/>
    <w:rsid w:val="00472EDD"/>
    <w:rsid w:val="00472F08"/>
    <w:rsid w:val="00472F34"/>
    <w:rsid w:val="00473265"/>
    <w:rsid w:val="004733F0"/>
    <w:rsid w:val="00473615"/>
    <w:rsid w:val="00473743"/>
    <w:rsid w:val="004739C7"/>
    <w:rsid w:val="00473AEE"/>
    <w:rsid w:val="00473CF8"/>
    <w:rsid w:val="00473D95"/>
    <w:rsid w:val="00473DFB"/>
    <w:rsid w:val="00473EC3"/>
    <w:rsid w:val="00473FE1"/>
    <w:rsid w:val="004740A0"/>
    <w:rsid w:val="00474179"/>
    <w:rsid w:val="004742F1"/>
    <w:rsid w:val="00474386"/>
    <w:rsid w:val="0047455E"/>
    <w:rsid w:val="0047484F"/>
    <w:rsid w:val="00474892"/>
    <w:rsid w:val="004748BA"/>
    <w:rsid w:val="004748E0"/>
    <w:rsid w:val="0047496D"/>
    <w:rsid w:val="00474A28"/>
    <w:rsid w:val="00474B1F"/>
    <w:rsid w:val="00474C4A"/>
    <w:rsid w:val="00474D88"/>
    <w:rsid w:val="00474DB6"/>
    <w:rsid w:val="00474E78"/>
    <w:rsid w:val="00474F2F"/>
    <w:rsid w:val="00474F9E"/>
    <w:rsid w:val="0047506E"/>
    <w:rsid w:val="004751B0"/>
    <w:rsid w:val="0047522A"/>
    <w:rsid w:val="00475293"/>
    <w:rsid w:val="004752C8"/>
    <w:rsid w:val="004753DB"/>
    <w:rsid w:val="004755E7"/>
    <w:rsid w:val="00475659"/>
    <w:rsid w:val="00475666"/>
    <w:rsid w:val="00475798"/>
    <w:rsid w:val="004757C0"/>
    <w:rsid w:val="004757E1"/>
    <w:rsid w:val="00475849"/>
    <w:rsid w:val="00475857"/>
    <w:rsid w:val="004758FF"/>
    <w:rsid w:val="00475970"/>
    <w:rsid w:val="00475A8D"/>
    <w:rsid w:val="00475BA2"/>
    <w:rsid w:val="00475BC9"/>
    <w:rsid w:val="00475C83"/>
    <w:rsid w:val="00475CF4"/>
    <w:rsid w:val="00475D15"/>
    <w:rsid w:val="00475DCF"/>
    <w:rsid w:val="00475E97"/>
    <w:rsid w:val="00475F0E"/>
    <w:rsid w:val="00475F86"/>
    <w:rsid w:val="00475FEF"/>
    <w:rsid w:val="0047604A"/>
    <w:rsid w:val="004761C4"/>
    <w:rsid w:val="004762A9"/>
    <w:rsid w:val="004762C7"/>
    <w:rsid w:val="0047631D"/>
    <w:rsid w:val="00476387"/>
    <w:rsid w:val="0047640A"/>
    <w:rsid w:val="0047647B"/>
    <w:rsid w:val="004766CC"/>
    <w:rsid w:val="00476943"/>
    <w:rsid w:val="00476A62"/>
    <w:rsid w:val="00476B34"/>
    <w:rsid w:val="00476D15"/>
    <w:rsid w:val="00476DC9"/>
    <w:rsid w:val="00476EB9"/>
    <w:rsid w:val="00477232"/>
    <w:rsid w:val="004773FF"/>
    <w:rsid w:val="004775BC"/>
    <w:rsid w:val="004775CC"/>
    <w:rsid w:val="00477603"/>
    <w:rsid w:val="0047771B"/>
    <w:rsid w:val="0047774C"/>
    <w:rsid w:val="00477944"/>
    <w:rsid w:val="004779B4"/>
    <w:rsid w:val="00477A43"/>
    <w:rsid w:val="00477B31"/>
    <w:rsid w:val="00477B5D"/>
    <w:rsid w:val="00477C44"/>
    <w:rsid w:val="00477C6F"/>
    <w:rsid w:val="00477DE5"/>
    <w:rsid w:val="00477F15"/>
    <w:rsid w:val="00477F88"/>
    <w:rsid w:val="00480078"/>
    <w:rsid w:val="00480143"/>
    <w:rsid w:val="00480493"/>
    <w:rsid w:val="0048062B"/>
    <w:rsid w:val="00480654"/>
    <w:rsid w:val="00480849"/>
    <w:rsid w:val="00480A78"/>
    <w:rsid w:val="00480AFD"/>
    <w:rsid w:val="00480C6A"/>
    <w:rsid w:val="00480C77"/>
    <w:rsid w:val="00480CDD"/>
    <w:rsid w:val="00480D0B"/>
    <w:rsid w:val="00480E2B"/>
    <w:rsid w:val="00480EF3"/>
    <w:rsid w:val="00480F14"/>
    <w:rsid w:val="00480F23"/>
    <w:rsid w:val="00480F4D"/>
    <w:rsid w:val="00481179"/>
    <w:rsid w:val="004812A1"/>
    <w:rsid w:val="004815A2"/>
    <w:rsid w:val="0048179C"/>
    <w:rsid w:val="00481893"/>
    <w:rsid w:val="00481A83"/>
    <w:rsid w:val="00481BDA"/>
    <w:rsid w:val="00481C23"/>
    <w:rsid w:val="00481C26"/>
    <w:rsid w:val="00481D24"/>
    <w:rsid w:val="00481E96"/>
    <w:rsid w:val="00481F08"/>
    <w:rsid w:val="00482026"/>
    <w:rsid w:val="004824E0"/>
    <w:rsid w:val="004824E5"/>
    <w:rsid w:val="00482537"/>
    <w:rsid w:val="00482672"/>
    <w:rsid w:val="004826EA"/>
    <w:rsid w:val="0048273C"/>
    <w:rsid w:val="0048277E"/>
    <w:rsid w:val="0048278A"/>
    <w:rsid w:val="00482824"/>
    <w:rsid w:val="00482967"/>
    <w:rsid w:val="0048299A"/>
    <w:rsid w:val="00482ACA"/>
    <w:rsid w:val="00482CAF"/>
    <w:rsid w:val="00482E4E"/>
    <w:rsid w:val="00482E86"/>
    <w:rsid w:val="00482ECA"/>
    <w:rsid w:val="00482F1E"/>
    <w:rsid w:val="00482F28"/>
    <w:rsid w:val="00482FC1"/>
    <w:rsid w:val="00483128"/>
    <w:rsid w:val="004831D7"/>
    <w:rsid w:val="00483329"/>
    <w:rsid w:val="00483384"/>
    <w:rsid w:val="004833E1"/>
    <w:rsid w:val="00483456"/>
    <w:rsid w:val="00483573"/>
    <w:rsid w:val="004836CF"/>
    <w:rsid w:val="00483727"/>
    <w:rsid w:val="0048375E"/>
    <w:rsid w:val="00483AB4"/>
    <w:rsid w:val="00483ABC"/>
    <w:rsid w:val="00483B59"/>
    <w:rsid w:val="00483D7D"/>
    <w:rsid w:val="00483E4D"/>
    <w:rsid w:val="00483E83"/>
    <w:rsid w:val="00483EB5"/>
    <w:rsid w:val="00483FDD"/>
    <w:rsid w:val="004840EC"/>
    <w:rsid w:val="00484155"/>
    <w:rsid w:val="00484276"/>
    <w:rsid w:val="004842EB"/>
    <w:rsid w:val="004844D9"/>
    <w:rsid w:val="0048473A"/>
    <w:rsid w:val="00484978"/>
    <w:rsid w:val="00484986"/>
    <w:rsid w:val="004849CF"/>
    <w:rsid w:val="00484AD4"/>
    <w:rsid w:val="00484BB3"/>
    <w:rsid w:val="00484C79"/>
    <w:rsid w:val="00484C8C"/>
    <w:rsid w:val="00484D0D"/>
    <w:rsid w:val="00484D2E"/>
    <w:rsid w:val="00485066"/>
    <w:rsid w:val="00485252"/>
    <w:rsid w:val="00485347"/>
    <w:rsid w:val="0048534B"/>
    <w:rsid w:val="00485498"/>
    <w:rsid w:val="00485557"/>
    <w:rsid w:val="004857F9"/>
    <w:rsid w:val="00485AF4"/>
    <w:rsid w:val="00485BBB"/>
    <w:rsid w:val="00485BF3"/>
    <w:rsid w:val="00485D4E"/>
    <w:rsid w:val="00485E08"/>
    <w:rsid w:val="00485E66"/>
    <w:rsid w:val="00485E71"/>
    <w:rsid w:val="00485F94"/>
    <w:rsid w:val="00486165"/>
    <w:rsid w:val="0048620D"/>
    <w:rsid w:val="0048623A"/>
    <w:rsid w:val="00486245"/>
    <w:rsid w:val="0048645F"/>
    <w:rsid w:val="00486489"/>
    <w:rsid w:val="0048649D"/>
    <w:rsid w:val="004865F3"/>
    <w:rsid w:val="0048699E"/>
    <w:rsid w:val="00486A51"/>
    <w:rsid w:val="00486AA4"/>
    <w:rsid w:val="00486BB5"/>
    <w:rsid w:val="00486C86"/>
    <w:rsid w:val="00486C94"/>
    <w:rsid w:val="00487146"/>
    <w:rsid w:val="00487394"/>
    <w:rsid w:val="004874F8"/>
    <w:rsid w:val="00487601"/>
    <w:rsid w:val="00487676"/>
    <w:rsid w:val="004876A1"/>
    <w:rsid w:val="00487746"/>
    <w:rsid w:val="00487A66"/>
    <w:rsid w:val="00487AA4"/>
    <w:rsid w:val="00487C12"/>
    <w:rsid w:val="00487CE6"/>
    <w:rsid w:val="00487E1A"/>
    <w:rsid w:val="00487F75"/>
    <w:rsid w:val="00487F85"/>
    <w:rsid w:val="0049005C"/>
    <w:rsid w:val="00490065"/>
    <w:rsid w:val="00490291"/>
    <w:rsid w:val="004903C4"/>
    <w:rsid w:val="004905F6"/>
    <w:rsid w:val="004906E4"/>
    <w:rsid w:val="00490737"/>
    <w:rsid w:val="00490765"/>
    <w:rsid w:val="004907DC"/>
    <w:rsid w:val="0049094C"/>
    <w:rsid w:val="0049094E"/>
    <w:rsid w:val="00490992"/>
    <w:rsid w:val="004909EF"/>
    <w:rsid w:val="00490A21"/>
    <w:rsid w:val="00490A46"/>
    <w:rsid w:val="00490A5E"/>
    <w:rsid w:val="00490A98"/>
    <w:rsid w:val="00490BD6"/>
    <w:rsid w:val="00490C07"/>
    <w:rsid w:val="00490C55"/>
    <w:rsid w:val="00490D53"/>
    <w:rsid w:val="00490E0E"/>
    <w:rsid w:val="00490FC9"/>
    <w:rsid w:val="00491124"/>
    <w:rsid w:val="0049124C"/>
    <w:rsid w:val="00491270"/>
    <w:rsid w:val="0049138E"/>
    <w:rsid w:val="004913BA"/>
    <w:rsid w:val="004913F0"/>
    <w:rsid w:val="0049145A"/>
    <w:rsid w:val="004914BF"/>
    <w:rsid w:val="00491719"/>
    <w:rsid w:val="004917CF"/>
    <w:rsid w:val="004918EF"/>
    <w:rsid w:val="00491B95"/>
    <w:rsid w:val="00491BB7"/>
    <w:rsid w:val="00491C32"/>
    <w:rsid w:val="00491EA3"/>
    <w:rsid w:val="00491EEA"/>
    <w:rsid w:val="00491EF6"/>
    <w:rsid w:val="00491F31"/>
    <w:rsid w:val="00491F36"/>
    <w:rsid w:val="00492024"/>
    <w:rsid w:val="004920D3"/>
    <w:rsid w:val="00492422"/>
    <w:rsid w:val="004924AE"/>
    <w:rsid w:val="00492506"/>
    <w:rsid w:val="00492599"/>
    <w:rsid w:val="00492825"/>
    <w:rsid w:val="0049284C"/>
    <w:rsid w:val="00492B82"/>
    <w:rsid w:val="00492B9B"/>
    <w:rsid w:val="00492BCA"/>
    <w:rsid w:val="00492C65"/>
    <w:rsid w:val="00492CB2"/>
    <w:rsid w:val="00492D4E"/>
    <w:rsid w:val="00492D93"/>
    <w:rsid w:val="00492FB0"/>
    <w:rsid w:val="00492FDE"/>
    <w:rsid w:val="0049300E"/>
    <w:rsid w:val="00493022"/>
    <w:rsid w:val="00493026"/>
    <w:rsid w:val="0049313B"/>
    <w:rsid w:val="0049315A"/>
    <w:rsid w:val="00493360"/>
    <w:rsid w:val="004933D7"/>
    <w:rsid w:val="00493591"/>
    <w:rsid w:val="0049381C"/>
    <w:rsid w:val="004938AE"/>
    <w:rsid w:val="00493B0C"/>
    <w:rsid w:val="00493B44"/>
    <w:rsid w:val="00493C5B"/>
    <w:rsid w:val="00493C8F"/>
    <w:rsid w:val="00493CD2"/>
    <w:rsid w:val="00493D0A"/>
    <w:rsid w:val="00493DA6"/>
    <w:rsid w:val="00493DF8"/>
    <w:rsid w:val="00493EB5"/>
    <w:rsid w:val="00493EB6"/>
    <w:rsid w:val="00493EE9"/>
    <w:rsid w:val="004940C1"/>
    <w:rsid w:val="004941C4"/>
    <w:rsid w:val="00494303"/>
    <w:rsid w:val="00494306"/>
    <w:rsid w:val="00494411"/>
    <w:rsid w:val="0049449C"/>
    <w:rsid w:val="0049449F"/>
    <w:rsid w:val="004944FD"/>
    <w:rsid w:val="00494503"/>
    <w:rsid w:val="004945ED"/>
    <w:rsid w:val="00494659"/>
    <w:rsid w:val="00494755"/>
    <w:rsid w:val="0049490B"/>
    <w:rsid w:val="00494A74"/>
    <w:rsid w:val="00494ABE"/>
    <w:rsid w:val="00494CEF"/>
    <w:rsid w:val="00494DA3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2EB"/>
    <w:rsid w:val="00495350"/>
    <w:rsid w:val="004953C8"/>
    <w:rsid w:val="00495487"/>
    <w:rsid w:val="00495508"/>
    <w:rsid w:val="0049566A"/>
    <w:rsid w:val="004956A7"/>
    <w:rsid w:val="00495721"/>
    <w:rsid w:val="004959C6"/>
    <w:rsid w:val="00495B39"/>
    <w:rsid w:val="00495C03"/>
    <w:rsid w:val="00495C2E"/>
    <w:rsid w:val="00495CDD"/>
    <w:rsid w:val="00495F56"/>
    <w:rsid w:val="00496054"/>
    <w:rsid w:val="00496071"/>
    <w:rsid w:val="0049621A"/>
    <w:rsid w:val="00496466"/>
    <w:rsid w:val="0049649C"/>
    <w:rsid w:val="004964ED"/>
    <w:rsid w:val="00496504"/>
    <w:rsid w:val="00496552"/>
    <w:rsid w:val="00496634"/>
    <w:rsid w:val="00496654"/>
    <w:rsid w:val="0049674D"/>
    <w:rsid w:val="0049698A"/>
    <w:rsid w:val="004969C0"/>
    <w:rsid w:val="00496AD3"/>
    <w:rsid w:val="00496B83"/>
    <w:rsid w:val="00496B9A"/>
    <w:rsid w:val="00496BC6"/>
    <w:rsid w:val="00496BC9"/>
    <w:rsid w:val="00496C5C"/>
    <w:rsid w:val="00496D01"/>
    <w:rsid w:val="00496DB9"/>
    <w:rsid w:val="00496DC5"/>
    <w:rsid w:val="00496DD7"/>
    <w:rsid w:val="00496F53"/>
    <w:rsid w:val="004970D6"/>
    <w:rsid w:val="0049716D"/>
    <w:rsid w:val="004971C1"/>
    <w:rsid w:val="0049736B"/>
    <w:rsid w:val="004979A2"/>
    <w:rsid w:val="00497A6C"/>
    <w:rsid w:val="00497BF2"/>
    <w:rsid w:val="00497CD0"/>
    <w:rsid w:val="00497D04"/>
    <w:rsid w:val="00497D4D"/>
    <w:rsid w:val="00497D57"/>
    <w:rsid w:val="00497DFD"/>
    <w:rsid w:val="00497FF5"/>
    <w:rsid w:val="004A002F"/>
    <w:rsid w:val="004A00D1"/>
    <w:rsid w:val="004A0120"/>
    <w:rsid w:val="004A01BD"/>
    <w:rsid w:val="004A01D9"/>
    <w:rsid w:val="004A02CE"/>
    <w:rsid w:val="004A02F3"/>
    <w:rsid w:val="004A0455"/>
    <w:rsid w:val="004A049F"/>
    <w:rsid w:val="004A07E8"/>
    <w:rsid w:val="004A08D1"/>
    <w:rsid w:val="004A0994"/>
    <w:rsid w:val="004A0C34"/>
    <w:rsid w:val="004A0CC0"/>
    <w:rsid w:val="004A0DD0"/>
    <w:rsid w:val="004A0DFE"/>
    <w:rsid w:val="004A0FD4"/>
    <w:rsid w:val="004A0FE4"/>
    <w:rsid w:val="004A10F3"/>
    <w:rsid w:val="004A1181"/>
    <w:rsid w:val="004A1189"/>
    <w:rsid w:val="004A11EC"/>
    <w:rsid w:val="004A1226"/>
    <w:rsid w:val="004A13B2"/>
    <w:rsid w:val="004A1449"/>
    <w:rsid w:val="004A1689"/>
    <w:rsid w:val="004A182F"/>
    <w:rsid w:val="004A18EF"/>
    <w:rsid w:val="004A1AF9"/>
    <w:rsid w:val="004A1C16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17"/>
    <w:rsid w:val="004A2881"/>
    <w:rsid w:val="004A28C0"/>
    <w:rsid w:val="004A2906"/>
    <w:rsid w:val="004A295B"/>
    <w:rsid w:val="004A2D2F"/>
    <w:rsid w:val="004A2DE1"/>
    <w:rsid w:val="004A2F37"/>
    <w:rsid w:val="004A2F89"/>
    <w:rsid w:val="004A3267"/>
    <w:rsid w:val="004A3305"/>
    <w:rsid w:val="004A33C8"/>
    <w:rsid w:val="004A33E1"/>
    <w:rsid w:val="004A34A2"/>
    <w:rsid w:val="004A351E"/>
    <w:rsid w:val="004A3675"/>
    <w:rsid w:val="004A37C1"/>
    <w:rsid w:val="004A37D9"/>
    <w:rsid w:val="004A3AD2"/>
    <w:rsid w:val="004A3B65"/>
    <w:rsid w:val="004A3BF5"/>
    <w:rsid w:val="004A3EF1"/>
    <w:rsid w:val="004A3F56"/>
    <w:rsid w:val="004A407C"/>
    <w:rsid w:val="004A40A6"/>
    <w:rsid w:val="004A42F9"/>
    <w:rsid w:val="004A45D5"/>
    <w:rsid w:val="004A4982"/>
    <w:rsid w:val="004A4B11"/>
    <w:rsid w:val="004A4EAE"/>
    <w:rsid w:val="004A52BE"/>
    <w:rsid w:val="004A59B4"/>
    <w:rsid w:val="004A5B51"/>
    <w:rsid w:val="004A5BC3"/>
    <w:rsid w:val="004A5BFC"/>
    <w:rsid w:val="004A5F03"/>
    <w:rsid w:val="004A5FE9"/>
    <w:rsid w:val="004A6005"/>
    <w:rsid w:val="004A6014"/>
    <w:rsid w:val="004A62DD"/>
    <w:rsid w:val="004A63E6"/>
    <w:rsid w:val="004A653C"/>
    <w:rsid w:val="004A6634"/>
    <w:rsid w:val="004A6698"/>
    <w:rsid w:val="004A67D3"/>
    <w:rsid w:val="004A6A9E"/>
    <w:rsid w:val="004A6CF6"/>
    <w:rsid w:val="004A6FF2"/>
    <w:rsid w:val="004A7039"/>
    <w:rsid w:val="004A7096"/>
    <w:rsid w:val="004A73A9"/>
    <w:rsid w:val="004A7443"/>
    <w:rsid w:val="004A765D"/>
    <w:rsid w:val="004A76CD"/>
    <w:rsid w:val="004A77B6"/>
    <w:rsid w:val="004A7905"/>
    <w:rsid w:val="004A796F"/>
    <w:rsid w:val="004A7A2D"/>
    <w:rsid w:val="004A7B68"/>
    <w:rsid w:val="004A7B95"/>
    <w:rsid w:val="004A7DEA"/>
    <w:rsid w:val="004A7F06"/>
    <w:rsid w:val="004B0039"/>
    <w:rsid w:val="004B0040"/>
    <w:rsid w:val="004B01C2"/>
    <w:rsid w:val="004B030B"/>
    <w:rsid w:val="004B05D2"/>
    <w:rsid w:val="004B06A5"/>
    <w:rsid w:val="004B07C0"/>
    <w:rsid w:val="004B084D"/>
    <w:rsid w:val="004B0BFF"/>
    <w:rsid w:val="004B0C50"/>
    <w:rsid w:val="004B0C5E"/>
    <w:rsid w:val="004B0D43"/>
    <w:rsid w:val="004B0DF2"/>
    <w:rsid w:val="004B0E57"/>
    <w:rsid w:val="004B0FBD"/>
    <w:rsid w:val="004B10C5"/>
    <w:rsid w:val="004B1105"/>
    <w:rsid w:val="004B12AB"/>
    <w:rsid w:val="004B1305"/>
    <w:rsid w:val="004B133A"/>
    <w:rsid w:val="004B1423"/>
    <w:rsid w:val="004B14AC"/>
    <w:rsid w:val="004B14B9"/>
    <w:rsid w:val="004B14DD"/>
    <w:rsid w:val="004B14FA"/>
    <w:rsid w:val="004B16EB"/>
    <w:rsid w:val="004B19F2"/>
    <w:rsid w:val="004B1A5A"/>
    <w:rsid w:val="004B1B4B"/>
    <w:rsid w:val="004B1CC3"/>
    <w:rsid w:val="004B1DF6"/>
    <w:rsid w:val="004B1F46"/>
    <w:rsid w:val="004B2193"/>
    <w:rsid w:val="004B229B"/>
    <w:rsid w:val="004B22C7"/>
    <w:rsid w:val="004B239B"/>
    <w:rsid w:val="004B24BC"/>
    <w:rsid w:val="004B25D2"/>
    <w:rsid w:val="004B2804"/>
    <w:rsid w:val="004B284E"/>
    <w:rsid w:val="004B292E"/>
    <w:rsid w:val="004B2969"/>
    <w:rsid w:val="004B2987"/>
    <w:rsid w:val="004B2B34"/>
    <w:rsid w:val="004B2B95"/>
    <w:rsid w:val="004B2E24"/>
    <w:rsid w:val="004B2E92"/>
    <w:rsid w:val="004B2FC7"/>
    <w:rsid w:val="004B30D4"/>
    <w:rsid w:val="004B31F5"/>
    <w:rsid w:val="004B32CA"/>
    <w:rsid w:val="004B32F6"/>
    <w:rsid w:val="004B342A"/>
    <w:rsid w:val="004B3590"/>
    <w:rsid w:val="004B3615"/>
    <w:rsid w:val="004B364C"/>
    <w:rsid w:val="004B3719"/>
    <w:rsid w:val="004B390D"/>
    <w:rsid w:val="004B3989"/>
    <w:rsid w:val="004B3AB6"/>
    <w:rsid w:val="004B3D12"/>
    <w:rsid w:val="004B3F66"/>
    <w:rsid w:val="004B425D"/>
    <w:rsid w:val="004B42FA"/>
    <w:rsid w:val="004B4324"/>
    <w:rsid w:val="004B4463"/>
    <w:rsid w:val="004B453E"/>
    <w:rsid w:val="004B4571"/>
    <w:rsid w:val="004B45D5"/>
    <w:rsid w:val="004B4717"/>
    <w:rsid w:val="004B48C3"/>
    <w:rsid w:val="004B4C47"/>
    <w:rsid w:val="004B4DAC"/>
    <w:rsid w:val="004B4DAF"/>
    <w:rsid w:val="004B4EAF"/>
    <w:rsid w:val="004B4F72"/>
    <w:rsid w:val="004B4FB7"/>
    <w:rsid w:val="004B4FCA"/>
    <w:rsid w:val="004B4FFF"/>
    <w:rsid w:val="004B522A"/>
    <w:rsid w:val="004B52F5"/>
    <w:rsid w:val="004B5324"/>
    <w:rsid w:val="004B536A"/>
    <w:rsid w:val="004B5429"/>
    <w:rsid w:val="004B546E"/>
    <w:rsid w:val="004B5488"/>
    <w:rsid w:val="004B54A8"/>
    <w:rsid w:val="004B54B3"/>
    <w:rsid w:val="004B54B7"/>
    <w:rsid w:val="004B566B"/>
    <w:rsid w:val="004B5702"/>
    <w:rsid w:val="004B58EA"/>
    <w:rsid w:val="004B5956"/>
    <w:rsid w:val="004B5B54"/>
    <w:rsid w:val="004B5B69"/>
    <w:rsid w:val="004B5B97"/>
    <w:rsid w:val="004B5BBB"/>
    <w:rsid w:val="004B5BC0"/>
    <w:rsid w:val="004B5C66"/>
    <w:rsid w:val="004B5C81"/>
    <w:rsid w:val="004B5CA7"/>
    <w:rsid w:val="004B5D81"/>
    <w:rsid w:val="004B5F00"/>
    <w:rsid w:val="004B61C3"/>
    <w:rsid w:val="004B630A"/>
    <w:rsid w:val="004B65DA"/>
    <w:rsid w:val="004B660D"/>
    <w:rsid w:val="004B6614"/>
    <w:rsid w:val="004B6683"/>
    <w:rsid w:val="004B6742"/>
    <w:rsid w:val="004B689B"/>
    <w:rsid w:val="004B69AF"/>
    <w:rsid w:val="004B6B6A"/>
    <w:rsid w:val="004B6D7E"/>
    <w:rsid w:val="004B6EBE"/>
    <w:rsid w:val="004B6F5C"/>
    <w:rsid w:val="004B731D"/>
    <w:rsid w:val="004B73D5"/>
    <w:rsid w:val="004B7433"/>
    <w:rsid w:val="004B7498"/>
    <w:rsid w:val="004B75BF"/>
    <w:rsid w:val="004B7668"/>
    <w:rsid w:val="004B7672"/>
    <w:rsid w:val="004B76C4"/>
    <w:rsid w:val="004B7840"/>
    <w:rsid w:val="004B784D"/>
    <w:rsid w:val="004B7A13"/>
    <w:rsid w:val="004B7B3F"/>
    <w:rsid w:val="004B7E5F"/>
    <w:rsid w:val="004B7F96"/>
    <w:rsid w:val="004B7FA5"/>
    <w:rsid w:val="004C0016"/>
    <w:rsid w:val="004C008C"/>
    <w:rsid w:val="004C00D3"/>
    <w:rsid w:val="004C040D"/>
    <w:rsid w:val="004C041D"/>
    <w:rsid w:val="004C060D"/>
    <w:rsid w:val="004C0868"/>
    <w:rsid w:val="004C0955"/>
    <w:rsid w:val="004C09BA"/>
    <w:rsid w:val="004C0A7C"/>
    <w:rsid w:val="004C0BCD"/>
    <w:rsid w:val="004C0BD1"/>
    <w:rsid w:val="004C0CBA"/>
    <w:rsid w:val="004C0F0A"/>
    <w:rsid w:val="004C0FAA"/>
    <w:rsid w:val="004C1141"/>
    <w:rsid w:val="004C1166"/>
    <w:rsid w:val="004C1176"/>
    <w:rsid w:val="004C12F8"/>
    <w:rsid w:val="004C141D"/>
    <w:rsid w:val="004C15D8"/>
    <w:rsid w:val="004C1754"/>
    <w:rsid w:val="004C179C"/>
    <w:rsid w:val="004C1807"/>
    <w:rsid w:val="004C18C8"/>
    <w:rsid w:val="004C1990"/>
    <w:rsid w:val="004C1A21"/>
    <w:rsid w:val="004C1AB0"/>
    <w:rsid w:val="004C1AB9"/>
    <w:rsid w:val="004C1B1A"/>
    <w:rsid w:val="004C1B73"/>
    <w:rsid w:val="004C1C38"/>
    <w:rsid w:val="004C1C71"/>
    <w:rsid w:val="004C1D7D"/>
    <w:rsid w:val="004C1F69"/>
    <w:rsid w:val="004C20C7"/>
    <w:rsid w:val="004C20CA"/>
    <w:rsid w:val="004C2422"/>
    <w:rsid w:val="004C2651"/>
    <w:rsid w:val="004C26C3"/>
    <w:rsid w:val="004C2814"/>
    <w:rsid w:val="004C29D5"/>
    <w:rsid w:val="004C2A06"/>
    <w:rsid w:val="004C2A3B"/>
    <w:rsid w:val="004C2A3C"/>
    <w:rsid w:val="004C2B93"/>
    <w:rsid w:val="004C2C18"/>
    <w:rsid w:val="004C2DB8"/>
    <w:rsid w:val="004C2F5D"/>
    <w:rsid w:val="004C2FB7"/>
    <w:rsid w:val="004C2FCE"/>
    <w:rsid w:val="004C3143"/>
    <w:rsid w:val="004C326F"/>
    <w:rsid w:val="004C32BF"/>
    <w:rsid w:val="004C3339"/>
    <w:rsid w:val="004C34FE"/>
    <w:rsid w:val="004C3805"/>
    <w:rsid w:val="004C381A"/>
    <w:rsid w:val="004C38A7"/>
    <w:rsid w:val="004C39D7"/>
    <w:rsid w:val="004C3A03"/>
    <w:rsid w:val="004C3BD3"/>
    <w:rsid w:val="004C3C64"/>
    <w:rsid w:val="004C3DC3"/>
    <w:rsid w:val="004C3E89"/>
    <w:rsid w:val="004C403F"/>
    <w:rsid w:val="004C4129"/>
    <w:rsid w:val="004C4335"/>
    <w:rsid w:val="004C433A"/>
    <w:rsid w:val="004C43A6"/>
    <w:rsid w:val="004C43D4"/>
    <w:rsid w:val="004C43DB"/>
    <w:rsid w:val="004C44B9"/>
    <w:rsid w:val="004C465F"/>
    <w:rsid w:val="004C4808"/>
    <w:rsid w:val="004C4899"/>
    <w:rsid w:val="004C48B9"/>
    <w:rsid w:val="004C495B"/>
    <w:rsid w:val="004C4AB6"/>
    <w:rsid w:val="004C4AB7"/>
    <w:rsid w:val="004C4C53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499"/>
    <w:rsid w:val="004C5570"/>
    <w:rsid w:val="004C5861"/>
    <w:rsid w:val="004C588D"/>
    <w:rsid w:val="004C599D"/>
    <w:rsid w:val="004C5A80"/>
    <w:rsid w:val="004C5CE9"/>
    <w:rsid w:val="004C5D8E"/>
    <w:rsid w:val="004C5DC4"/>
    <w:rsid w:val="004C5E30"/>
    <w:rsid w:val="004C61EB"/>
    <w:rsid w:val="004C62BD"/>
    <w:rsid w:val="004C6316"/>
    <w:rsid w:val="004C6573"/>
    <w:rsid w:val="004C65E3"/>
    <w:rsid w:val="004C6655"/>
    <w:rsid w:val="004C6697"/>
    <w:rsid w:val="004C6848"/>
    <w:rsid w:val="004C6865"/>
    <w:rsid w:val="004C68B1"/>
    <w:rsid w:val="004C68C4"/>
    <w:rsid w:val="004C6918"/>
    <w:rsid w:val="004C6A7B"/>
    <w:rsid w:val="004C6A8F"/>
    <w:rsid w:val="004C6B19"/>
    <w:rsid w:val="004C6BCF"/>
    <w:rsid w:val="004C6CC3"/>
    <w:rsid w:val="004C6D66"/>
    <w:rsid w:val="004C6DDD"/>
    <w:rsid w:val="004C6E7F"/>
    <w:rsid w:val="004C6FCD"/>
    <w:rsid w:val="004C6FF1"/>
    <w:rsid w:val="004C6FF8"/>
    <w:rsid w:val="004C709C"/>
    <w:rsid w:val="004C75F1"/>
    <w:rsid w:val="004C7665"/>
    <w:rsid w:val="004C7819"/>
    <w:rsid w:val="004C7857"/>
    <w:rsid w:val="004C7874"/>
    <w:rsid w:val="004C7971"/>
    <w:rsid w:val="004C7C2D"/>
    <w:rsid w:val="004C7C41"/>
    <w:rsid w:val="004C7CB8"/>
    <w:rsid w:val="004C7D8C"/>
    <w:rsid w:val="004C7EAE"/>
    <w:rsid w:val="004C7ECB"/>
    <w:rsid w:val="004D0073"/>
    <w:rsid w:val="004D0147"/>
    <w:rsid w:val="004D02EF"/>
    <w:rsid w:val="004D035A"/>
    <w:rsid w:val="004D036E"/>
    <w:rsid w:val="004D03CB"/>
    <w:rsid w:val="004D042D"/>
    <w:rsid w:val="004D048F"/>
    <w:rsid w:val="004D0518"/>
    <w:rsid w:val="004D0522"/>
    <w:rsid w:val="004D0526"/>
    <w:rsid w:val="004D05BA"/>
    <w:rsid w:val="004D05FE"/>
    <w:rsid w:val="004D067C"/>
    <w:rsid w:val="004D0692"/>
    <w:rsid w:val="004D0769"/>
    <w:rsid w:val="004D0854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194"/>
    <w:rsid w:val="004D1294"/>
    <w:rsid w:val="004D151A"/>
    <w:rsid w:val="004D15D6"/>
    <w:rsid w:val="004D1611"/>
    <w:rsid w:val="004D16AF"/>
    <w:rsid w:val="004D1864"/>
    <w:rsid w:val="004D1869"/>
    <w:rsid w:val="004D19B9"/>
    <w:rsid w:val="004D1A0C"/>
    <w:rsid w:val="004D1CE1"/>
    <w:rsid w:val="004D1CE4"/>
    <w:rsid w:val="004D1F99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D1"/>
    <w:rsid w:val="004D2C4E"/>
    <w:rsid w:val="004D2D18"/>
    <w:rsid w:val="004D2D63"/>
    <w:rsid w:val="004D2E22"/>
    <w:rsid w:val="004D2ECA"/>
    <w:rsid w:val="004D2EE0"/>
    <w:rsid w:val="004D2F0A"/>
    <w:rsid w:val="004D2F4A"/>
    <w:rsid w:val="004D304D"/>
    <w:rsid w:val="004D31B6"/>
    <w:rsid w:val="004D336D"/>
    <w:rsid w:val="004D33EA"/>
    <w:rsid w:val="004D350C"/>
    <w:rsid w:val="004D3534"/>
    <w:rsid w:val="004D356B"/>
    <w:rsid w:val="004D382B"/>
    <w:rsid w:val="004D390F"/>
    <w:rsid w:val="004D3A99"/>
    <w:rsid w:val="004D3AA1"/>
    <w:rsid w:val="004D3B8D"/>
    <w:rsid w:val="004D3BC7"/>
    <w:rsid w:val="004D3C3A"/>
    <w:rsid w:val="004D3D91"/>
    <w:rsid w:val="004D3DBB"/>
    <w:rsid w:val="004D3F3E"/>
    <w:rsid w:val="004D402B"/>
    <w:rsid w:val="004D40C7"/>
    <w:rsid w:val="004D416D"/>
    <w:rsid w:val="004D433A"/>
    <w:rsid w:val="004D4377"/>
    <w:rsid w:val="004D44EA"/>
    <w:rsid w:val="004D453F"/>
    <w:rsid w:val="004D454D"/>
    <w:rsid w:val="004D458A"/>
    <w:rsid w:val="004D45AC"/>
    <w:rsid w:val="004D462E"/>
    <w:rsid w:val="004D47C9"/>
    <w:rsid w:val="004D4833"/>
    <w:rsid w:val="004D4981"/>
    <w:rsid w:val="004D4A96"/>
    <w:rsid w:val="004D4BF6"/>
    <w:rsid w:val="004D4C1B"/>
    <w:rsid w:val="004D4D05"/>
    <w:rsid w:val="004D4D08"/>
    <w:rsid w:val="004D4D1D"/>
    <w:rsid w:val="004D4D4E"/>
    <w:rsid w:val="004D4D86"/>
    <w:rsid w:val="004D4E12"/>
    <w:rsid w:val="004D4F34"/>
    <w:rsid w:val="004D50D6"/>
    <w:rsid w:val="004D51B1"/>
    <w:rsid w:val="004D552C"/>
    <w:rsid w:val="004D5609"/>
    <w:rsid w:val="004D5660"/>
    <w:rsid w:val="004D5788"/>
    <w:rsid w:val="004D5993"/>
    <w:rsid w:val="004D5A3F"/>
    <w:rsid w:val="004D5B10"/>
    <w:rsid w:val="004D5B99"/>
    <w:rsid w:val="004D5ED7"/>
    <w:rsid w:val="004D5F1A"/>
    <w:rsid w:val="004D6033"/>
    <w:rsid w:val="004D635B"/>
    <w:rsid w:val="004D6535"/>
    <w:rsid w:val="004D656C"/>
    <w:rsid w:val="004D66AA"/>
    <w:rsid w:val="004D66CD"/>
    <w:rsid w:val="004D67F4"/>
    <w:rsid w:val="004D680D"/>
    <w:rsid w:val="004D68AE"/>
    <w:rsid w:val="004D68D6"/>
    <w:rsid w:val="004D6988"/>
    <w:rsid w:val="004D69A9"/>
    <w:rsid w:val="004D6DED"/>
    <w:rsid w:val="004D700C"/>
    <w:rsid w:val="004D703E"/>
    <w:rsid w:val="004D71C4"/>
    <w:rsid w:val="004D72DB"/>
    <w:rsid w:val="004D72FA"/>
    <w:rsid w:val="004D739A"/>
    <w:rsid w:val="004D73F9"/>
    <w:rsid w:val="004D7500"/>
    <w:rsid w:val="004D7805"/>
    <w:rsid w:val="004D796C"/>
    <w:rsid w:val="004D7996"/>
    <w:rsid w:val="004D79AE"/>
    <w:rsid w:val="004D79B8"/>
    <w:rsid w:val="004D7A6F"/>
    <w:rsid w:val="004D7AA2"/>
    <w:rsid w:val="004D7C5E"/>
    <w:rsid w:val="004D7E23"/>
    <w:rsid w:val="004D7E55"/>
    <w:rsid w:val="004D7F48"/>
    <w:rsid w:val="004E0091"/>
    <w:rsid w:val="004E01CF"/>
    <w:rsid w:val="004E02C9"/>
    <w:rsid w:val="004E036E"/>
    <w:rsid w:val="004E04A9"/>
    <w:rsid w:val="004E067A"/>
    <w:rsid w:val="004E06F5"/>
    <w:rsid w:val="004E0741"/>
    <w:rsid w:val="004E08D3"/>
    <w:rsid w:val="004E090F"/>
    <w:rsid w:val="004E0949"/>
    <w:rsid w:val="004E098C"/>
    <w:rsid w:val="004E0997"/>
    <w:rsid w:val="004E0A5B"/>
    <w:rsid w:val="004E0A79"/>
    <w:rsid w:val="004E0AD8"/>
    <w:rsid w:val="004E0B9A"/>
    <w:rsid w:val="004E0D3E"/>
    <w:rsid w:val="004E0E17"/>
    <w:rsid w:val="004E0EF7"/>
    <w:rsid w:val="004E1006"/>
    <w:rsid w:val="004E1057"/>
    <w:rsid w:val="004E113A"/>
    <w:rsid w:val="004E11F5"/>
    <w:rsid w:val="004E1262"/>
    <w:rsid w:val="004E13F9"/>
    <w:rsid w:val="004E147B"/>
    <w:rsid w:val="004E19C7"/>
    <w:rsid w:val="004E1C34"/>
    <w:rsid w:val="004E1C9E"/>
    <w:rsid w:val="004E1CC6"/>
    <w:rsid w:val="004E1D94"/>
    <w:rsid w:val="004E1DCB"/>
    <w:rsid w:val="004E1E02"/>
    <w:rsid w:val="004E1E09"/>
    <w:rsid w:val="004E1F1A"/>
    <w:rsid w:val="004E2110"/>
    <w:rsid w:val="004E2156"/>
    <w:rsid w:val="004E21B7"/>
    <w:rsid w:val="004E21DD"/>
    <w:rsid w:val="004E2266"/>
    <w:rsid w:val="004E228C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E9D"/>
    <w:rsid w:val="004E304C"/>
    <w:rsid w:val="004E320B"/>
    <w:rsid w:val="004E32C9"/>
    <w:rsid w:val="004E3422"/>
    <w:rsid w:val="004E348D"/>
    <w:rsid w:val="004E3648"/>
    <w:rsid w:val="004E37DE"/>
    <w:rsid w:val="004E38B2"/>
    <w:rsid w:val="004E39BC"/>
    <w:rsid w:val="004E39ED"/>
    <w:rsid w:val="004E3A30"/>
    <w:rsid w:val="004E3A79"/>
    <w:rsid w:val="004E3B7B"/>
    <w:rsid w:val="004E3C3C"/>
    <w:rsid w:val="004E3C3F"/>
    <w:rsid w:val="004E3E17"/>
    <w:rsid w:val="004E3EA5"/>
    <w:rsid w:val="004E3EF9"/>
    <w:rsid w:val="004E4135"/>
    <w:rsid w:val="004E41F6"/>
    <w:rsid w:val="004E44D2"/>
    <w:rsid w:val="004E4687"/>
    <w:rsid w:val="004E477E"/>
    <w:rsid w:val="004E47E4"/>
    <w:rsid w:val="004E488D"/>
    <w:rsid w:val="004E49F0"/>
    <w:rsid w:val="004E4AD7"/>
    <w:rsid w:val="004E4B08"/>
    <w:rsid w:val="004E4B56"/>
    <w:rsid w:val="004E4CBD"/>
    <w:rsid w:val="004E4CFE"/>
    <w:rsid w:val="004E4D08"/>
    <w:rsid w:val="004E4D8E"/>
    <w:rsid w:val="004E4F56"/>
    <w:rsid w:val="004E4F65"/>
    <w:rsid w:val="004E4F95"/>
    <w:rsid w:val="004E4FB0"/>
    <w:rsid w:val="004E4FFB"/>
    <w:rsid w:val="004E51A9"/>
    <w:rsid w:val="004E51AC"/>
    <w:rsid w:val="004E5213"/>
    <w:rsid w:val="004E5266"/>
    <w:rsid w:val="004E5454"/>
    <w:rsid w:val="004E547B"/>
    <w:rsid w:val="004E54A8"/>
    <w:rsid w:val="004E54DA"/>
    <w:rsid w:val="004E55BC"/>
    <w:rsid w:val="004E5865"/>
    <w:rsid w:val="004E58A2"/>
    <w:rsid w:val="004E59CC"/>
    <w:rsid w:val="004E5AD6"/>
    <w:rsid w:val="004E5BB5"/>
    <w:rsid w:val="004E60FB"/>
    <w:rsid w:val="004E61DC"/>
    <w:rsid w:val="004E6594"/>
    <w:rsid w:val="004E67BF"/>
    <w:rsid w:val="004E685F"/>
    <w:rsid w:val="004E6A1E"/>
    <w:rsid w:val="004E6A4C"/>
    <w:rsid w:val="004E6B80"/>
    <w:rsid w:val="004E6BD7"/>
    <w:rsid w:val="004E6CD7"/>
    <w:rsid w:val="004E6D82"/>
    <w:rsid w:val="004E6DE3"/>
    <w:rsid w:val="004E6E59"/>
    <w:rsid w:val="004E6F4E"/>
    <w:rsid w:val="004E6FF8"/>
    <w:rsid w:val="004E7004"/>
    <w:rsid w:val="004E7109"/>
    <w:rsid w:val="004E713D"/>
    <w:rsid w:val="004E7185"/>
    <w:rsid w:val="004E75F5"/>
    <w:rsid w:val="004E760C"/>
    <w:rsid w:val="004E76CD"/>
    <w:rsid w:val="004E7716"/>
    <w:rsid w:val="004E78B5"/>
    <w:rsid w:val="004E7967"/>
    <w:rsid w:val="004E7A78"/>
    <w:rsid w:val="004E7B4A"/>
    <w:rsid w:val="004E7B5E"/>
    <w:rsid w:val="004E7BB3"/>
    <w:rsid w:val="004E7E49"/>
    <w:rsid w:val="004E7EC7"/>
    <w:rsid w:val="004E7EF6"/>
    <w:rsid w:val="004E7FC8"/>
    <w:rsid w:val="004E7FE4"/>
    <w:rsid w:val="004F0023"/>
    <w:rsid w:val="004F002B"/>
    <w:rsid w:val="004F04B0"/>
    <w:rsid w:val="004F04B8"/>
    <w:rsid w:val="004F05A5"/>
    <w:rsid w:val="004F0632"/>
    <w:rsid w:val="004F0698"/>
    <w:rsid w:val="004F0860"/>
    <w:rsid w:val="004F08C4"/>
    <w:rsid w:val="004F08DF"/>
    <w:rsid w:val="004F09F4"/>
    <w:rsid w:val="004F0A29"/>
    <w:rsid w:val="004F0A65"/>
    <w:rsid w:val="004F0D3F"/>
    <w:rsid w:val="004F0EED"/>
    <w:rsid w:val="004F0F86"/>
    <w:rsid w:val="004F0FB3"/>
    <w:rsid w:val="004F102B"/>
    <w:rsid w:val="004F1042"/>
    <w:rsid w:val="004F1216"/>
    <w:rsid w:val="004F12A8"/>
    <w:rsid w:val="004F132C"/>
    <w:rsid w:val="004F13DC"/>
    <w:rsid w:val="004F1627"/>
    <w:rsid w:val="004F17B5"/>
    <w:rsid w:val="004F18C2"/>
    <w:rsid w:val="004F196B"/>
    <w:rsid w:val="004F19E0"/>
    <w:rsid w:val="004F19E8"/>
    <w:rsid w:val="004F1AAE"/>
    <w:rsid w:val="004F1BF5"/>
    <w:rsid w:val="004F1C94"/>
    <w:rsid w:val="004F1D13"/>
    <w:rsid w:val="004F1D79"/>
    <w:rsid w:val="004F1EDB"/>
    <w:rsid w:val="004F2088"/>
    <w:rsid w:val="004F20FB"/>
    <w:rsid w:val="004F20FC"/>
    <w:rsid w:val="004F2123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15"/>
    <w:rsid w:val="004F2CBF"/>
    <w:rsid w:val="004F2CCD"/>
    <w:rsid w:val="004F2DCC"/>
    <w:rsid w:val="004F2E1F"/>
    <w:rsid w:val="004F2F1C"/>
    <w:rsid w:val="004F3027"/>
    <w:rsid w:val="004F323A"/>
    <w:rsid w:val="004F33ED"/>
    <w:rsid w:val="004F3436"/>
    <w:rsid w:val="004F356C"/>
    <w:rsid w:val="004F367B"/>
    <w:rsid w:val="004F381F"/>
    <w:rsid w:val="004F384C"/>
    <w:rsid w:val="004F38CD"/>
    <w:rsid w:val="004F3B40"/>
    <w:rsid w:val="004F3BDF"/>
    <w:rsid w:val="004F3D1C"/>
    <w:rsid w:val="004F3D80"/>
    <w:rsid w:val="004F3E7B"/>
    <w:rsid w:val="004F3EF4"/>
    <w:rsid w:val="004F42D3"/>
    <w:rsid w:val="004F43EE"/>
    <w:rsid w:val="004F4419"/>
    <w:rsid w:val="004F4448"/>
    <w:rsid w:val="004F45E2"/>
    <w:rsid w:val="004F463E"/>
    <w:rsid w:val="004F471B"/>
    <w:rsid w:val="004F4721"/>
    <w:rsid w:val="004F49D6"/>
    <w:rsid w:val="004F4AC5"/>
    <w:rsid w:val="004F4B32"/>
    <w:rsid w:val="004F4BE3"/>
    <w:rsid w:val="004F4DE6"/>
    <w:rsid w:val="004F4E4C"/>
    <w:rsid w:val="004F4E59"/>
    <w:rsid w:val="004F4E8C"/>
    <w:rsid w:val="004F4F2A"/>
    <w:rsid w:val="004F4F48"/>
    <w:rsid w:val="004F510E"/>
    <w:rsid w:val="004F530B"/>
    <w:rsid w:val="004F53BF"/>
    <w:rsid w:val="004F5441"/>
    <w:rsid w:val="004F5B40"/>
    <w:rsid w:val="004F5C39"/>
    <w:rsid w:val="004F5DD3"/>
    <w:rsid w:val="004F5E2D"/>
    <w:rsid w:val="004F5F23"/>
    <w:rsid w:val="004F5F3D"/>
    <w:rsid w:val="004F5F3E"/>
    <w:rsid w:val="004F5F80"/>
    <w:rsid w:val="004F5FED"/>
    <w:rsid w:val="004F6106"/>
    <w:rsid w:val="004F615E"/>
    <w:rsid w:val="004F61DE"/>
    <w:rsid w:val="004F61FB"/>
    <w:rsid w:val="004F6201"/>
    <w:rsid w:val="004F62CF"/>
    <w:rsid w:val="004F6421"/>
    <w:rsid w:val="004F6468"/>
    <w:rsid w:val="004F64A6"/>
    <w:rsid w:val="004F6680"/>
    <w:rsid w:val="004F6772"/>
    <w:rsid w:val="004F678D"/>
    <w:rsid w:val="004F6838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37C"/>
    <w:rsid w:val="004F748D"/>
    <w:rsid w:val="004F759E"/>
    <w:rsid w:val="004F7A9C"/>
    <w:rsid w:val="004F7B10"/>
    <w:rsid w:val="004F7C16"/>
    <w:rsid w:val="004F7DC1"/>
    <w:rsid w:val="004F7DED"/>
    <w:rsid w:val="0050009F"/>
    <w:rsid w:val="0050014E"/>
    <w:rsid w:val="005004C9"/>
    <w:rsid w:val="00500577"/>
    <w:rsid w:val="00500590"/>
    <w:rsid w:val="0050060C"/>
    <w:rsid w:val="005007CA"/>
    <w:rsid w:val="00500878"/>
    <w:rsid w:val="00500975"/>
    <w:rsid w:val="00500BCB"/>
    <w:rsid w:val="00500C2F"/>
    <w:rsid w:val="00500C7C"/>
    <w:rsid w:val="00500CE2"/>
    <w:rsid w:val="00500D36"/>
    <w:rsid w:val="00500E18"/>
    <w:rsid w:val="00500FD0"/>
    <w:rsid w:val="0050117E"/>
    <w:rsid w:val="0050125C"/>
    <w:rsid w:val="00501403"/>
    <w:rsid w:val="005015FA"/>
    <w:rsid w:val="0050161D"/>
    <w:rsid w:val="005016E7"/>
    <w:rsid w:val="00501729"/>
    <w:rsid w:val="00501838"/>
    <w:rsid w:val="0050189B"/>
    <w:rsid w:val="005018BA"/>
    <w:rsid w:val="00501C3E"/>
    <w:rsid w:val="00501CA0"/>
    <w:rsid w:val="00501DEA"/>
    <w:rsid w:val="00501F95"/>
    <w:rsid w:val="0050220E"/>
    <w:rsid w:val="005022CE"/>
    <w:rsid w:val="005022FB"/>
    <w:rsid w:val="00502329"/>
    <w:rsid w:val="005025CF"/>
    <w:rsid w:val="0050273A"/>
    <w:rsid w:val="00502B46"/>
    <w:rsid w:val="00502C20"/>
    <w:rsid w:val="00502CC4"/>
    <w:rsid w:val="00502EE1"/>
    <w:rsid w:val="00502F80"/>
    <w:rsid w:val="00503054"/>
    <w:rsid w:val="00503290"/>
    <w:rsid w:val="0050333C"/>
    <w:rsid w:val="0050336A"/>
    <w:rsid w:val="0050342F"/>
    <w:rsid w:val="0050368A"/>
    <w:rsid w:val="005036CF"/>
    <w:rsid w:val="005037DA"/>
    <w:rsid w:val="0050382A"/>
    <w:rsid w:val="0050389D"/>
    <w:rsid w:val="00503981"/>
    <w:rsid w:val="00503DB1"/>
    <w:rsid w:val="00503DBA"/>
    <w:rsid w:val="00503E35"/>
    <w:rsid w:val="00503EA2"/>
    <w:rsid w:val="00503EEF"/>
    <w:rsid w:val="00503EF2"/>
    <w:rsid w:val="00503F10"/>
    <w:rsid w:val="00503F93"/>
    <w:rsid w:val="0050404E"/>
    <w:rsid w:val="0050414F"/>
    <w:rsid w:val="00504575"/>
    <w:rsid w:val="00504747"/>
    <w:rsid w:val="005049E6"/>
    <w:rsid w:val="00504B2A"/>
    <w:rsid w:val="00504BC5"/>
    <w:rsid w:val="00504C23"/>
    <w:rsid w:val="00504D35"/>
    <w:rsid w:val="00504D58"/>
    <w:rsid w:val="00504EB6"/>
    <w:rsid w:val="00504F10"/>
    <w:rsid w:val="00504F20"/>
    <w:rsid w:val="00504FA2"/>
    <w:rsid w:val="00504FCB"/>
    <w:rsid w:val="00504FFB"/>
    <w:rsid w:val="00505016"/>
    <w:rsid w:val="005050A4"/>
    <w:rsid w:val="0050513A"/>
    <w:rsid w:val="00505A0F"/>
    <w:rsid w:val="00505B61"/>
    <w:rsid w:val="00505C36"/>
    <w:rsid w:val="00505CB6"/>
    <w:rsid w:val="00505D36"/>
    <w:rsid w:val="00506019"/>
    <w:rsid w:val="0050617C"/>
    <w:rsid w:val="0050626E"/>
    <w:rsid w:val="005064E0"/>
    <w:rsid w:val="00506513"/>
    <w:rsid w:val="005067B2"/>
    <w:rsid w:val="00506837"/>
    <w:rsid w:val="005069BC"/>
    <w:rsid w:val="00506C5E"/>
    <w:rsid w:val="00506CDB"/>
    <w:rsid w:val="00506D24"/>
    <w:rsid w:val="00506DC1"/>
    <w:rsid w:val="00506E67"/>
    <w:rsid w:val="00507045"/>
    <w:rsid w:val="0050725F"/>
    <w:rsid w:val="00507274"/>
    <w:rsid w:val="00507287"/>
    <w:rsid w:val="005072BB"/>
    <w:rsid w:val="005072ED"/>
    <w:rsid w:val="005073B0"/>
    <w:rsid w:val="0050751B"/>
    <w:rsid w:val="0050753B"/>
    <w:rsid w:val="005077BA"/>
    <w:rsid w:val="005077D9"/>
    <w:rsid w:val="00507903"/>
    <w:rsid w:val="00507AE6"/>
    <w:rsid w:val="00507B92"/>
    <w:rsid w:val="00507D34"/>
    <w:rsid w:val="00507E10"/>
    <w:rsid w:val="00507E3B"/>
    <w:rsid w:val="00507FB6"/>
    <w:rsid w:val="005100DF"/>
    <w:rsid w:val="005102FB"/>
    <w:rsid w:val="0051035B"/>
    <w:rsid w:val="0051041C"/>
    <w:rsid w:val="00510452"/>
    <w:rsid w:val="0051048A"/>
    <w:rsid w:val="005104AF"/>
    <w:rsid w:val="0051076A"/>
    <w:rsid w:val="0051082B"/>
    <w:rsid w:val="00510842"/>
    <w:rsid w:val="00510A8C"/>
    <w:rsid w:val="00510B97"/>
    <w:rsid w:val="00510C60"/>
    <w:rsid w:val="00510C7F"/>
    <w:rsid w:val="00510D22"/>
    <w:rsid w:val="00510DF9"/>
    <w:rsid w:val="00510E0B"/>
    <w:rsid w:val="00510E72"/>
    <w:rsid w:val="00510ECC"/>
    <w:rsid w:val="00510F17"/>
    <w:rsid w:val="00510F25"/>
    <w:rsid w:val="00511119"/>
    <w:rsid w:val="005112A3"/>
    <w:rsid w:val="005112D3"/>
    <w:rsid w:val="005113A6"/>
    <w:rsid w:val="005115E4"/>
    <w:rsid w:val="00511641"/>
    <w:rsid w:val="005117F3"/>
    <w:rsid w:val="0051180F"/>
    <w:rsid w:val="005118D8"/>
    <w:rsid w:val="00511A1C"/>
    <w:rsid w:val="00511BD3"/>
    <w:rsid w:val="00511C83"/>
    <w:rsid w:val="00511DF2"/>
    <w:rsid w:val="00511E1D"/>
    <w:rsid w:val="00511F3A"/>
    <w:rsid w:val="0051207F"/>
    <w:rsid w:val="0051221B"/>
    <w:rsid w:val="00512221"/>
    <w:rsid w:val="0051234D"/>
    <w:rsid w:val="00512351"/>
    <w:rsid w:val="00512385"/>
    <w:rsid w:val="00512762"/>
    <w:rsid w:val="00512B00"/>
    <w:rsid w:val="00512D66"/>
    <w:rsid w:val="00512E14"/>
    <w:rsid w:val="00512F71"/>
    <w:rsid w:val="005130E3"/>
    <w:rsid w:val="00513105"/>
    <w:rsid w:val="005132F0"/>
    <w:rsid w:val="005133A5"/>
    <w:rsid w:val="005134EF"/>
    <w:rsid w:val="00513519"/>
    <w:rsid w:val="0051351D"/>
    <w:rsid w:val="00513551"/>
    <w:rsid w:val="00513598"/>
    <w:rsid w:val="005135C2"/>
    <w:rsid w:val="0051366E"/>
    <w:rsid w:val="00513858"/>
    <w:rsid w:val="00513AF4"/>
    <w:rsid w:val="00513BA0"/>
    <w:rsid w:val="00513C6F"/>
    <w:rsid w:val="00513D36"/>
    <w:rsid w:val="00513DA3"/>
    <w:rsid w:val="00513DC8"/>
    <w:rsid w:val="00513E46"/>
    <w:rsid w:val="00513E7C"/>
    <w:rsid w:val="00514031"/>
    <w:rsid w:val="005140AE"/>
    <w:rsid w:val="00514283"/>
    <w:rsid w:val="005142BE"/>
    <w:rsid w:val="00514399"/>
    <w:rsid w:val="005146DE"/>
    <w:rsid w:val="00514732"/>
    <w:rsid w:val="00514827"/>
    <w:rsid w:val="00514912"/>
    <w:rsid w:val="0051495B"/>
    <w:rsid w:val="00514998"/>
    <w:rsid w:val="005149D9"/>
    <w:rsid w:val="00514A09"/>
    <w:rsid w:val="00514B55"/>
    <w:rsid w:val="00514BA8"/>
    <w:rsid w:val="00514BFA"/>
    <w:rsid w:val="00514C02"/>
    <w:rsid w:val="00514C39"/>
    <w:rsid w:val="00514C4A"/>
    <w:rsid w:val="00514DBA"/>
    <w:rsid w:val="00514E74"/>
    <w:rsid w:val="005150F1"/>
    <w:rsid w:val="00515259"/>
    <w:rsid w:val="005152EA"/>
    <w:rsid w:val="005155A0"/>
    <w:rsid w:val="005155E7"/>
    <w:rsid w:val="00515740"/>
    <w:rsid w:val="00515807"/>
    <w:rsid w:val="0051591E"/>
    <w:rsid w:val="00515BCA"/>
    <w:rsid w:val="00515C28"/>
    <w:rsid w:val="00515CB6"/>
    <w:rsid w:val="00515FB7"/>
    <w:rsid w:val="00515FDB"/>
    <w:rsid w:val="0051603C"/>
    <w:rsid w:val="00516184"/>
    <w:rsid w:val="005162B0"/>
    <w:rsid w:val="005162F9"/>
    <w:rsid w:val="0051636F"/>
    <w:rsid w:val="00516528"/>
    <w:rsid w:val="00516831"/>
    <w:rsid w:val="00516C1F"/>
    <w:rsid w:val="00516DA3"/>
    <w:rsid w:val="00516DBF"/>
    <w:rsid w:val="00516E1B"/>
    <w:rsid w:val="00516F99"/>
    <w:rsid w:val="00516FC5"/>
    <w:rsid w:val="00517230"/>
    <w:rsid w:val="0051734F"/>
    <w:rsid w:val="0051752E"/>
    <w:rsid w:val="0051766F"/>
    <w:rsid w:val="00517683"/>
    <w:rsid w:val="00517A1A"/>
    <w:rsid w:val="00517C1A"/>
    <w:rsid w:val="00517C6A"/>
    <w:rsid w:val="00517CA6"/>
    <w:rsid w:val="00517D38"/>
    <w:rsid w:val="00517D6F"/>
    <w:rsid w:val="00517DC4"/>
    <w:rsid w:val="00517E37"/>
    <w:rsid w:val="005200D2"/>
    <w:rsid w:val="005201E1"/>
    <w:rsid w:val="0052041B"/>
    <w:rsid w:val="00520427"/>
    <w:rsid w:val="005205FA"/>
    <w:rsid w:val="005208A6"/>
    <w:rsid w:val="0052090A"/>
    <w:rsid w:val="005209F8"/>
    <w:rsid w:val="00520B02"/>
    <w:rsid w:val="00520B7B"/>
    <w:rsid w:val="00520B85"/>
    <w:rsid w:val="00520BFE"/>
    <w:rsid w:val="00520DDA"/>
    <w:rsid w:val="005210E9"/>
    <w:rsid w:val="005210F3"/>
    <w:rsid w:val="00521199"/>
    <w:rsid w:val="005212A0"/>
    <w:rsid w:val="00521473"/>
    <w:rsid w:val="005215E5"/>
    <w:rsid w:val="00521766"/>
    <w:rsid w:val="005218AD"/>
    <w:rsid w:val="0052191C"/>
    <w:rsid w:val="00521AE2"/>
    <w:rsid w:val="00521BF5"/>
    <w:rsid w:val="00521C9B"/>
    <w:rsid w:val="00521D48"/>
    <w:rsid w:val="00521ED1"/>
    <w:rsid w:val="00522066"/>
    <w:rsid w:val="00522125"/>
    <w:rsid w:val="0052229D"/>
    <w:rsid w:val="0052235E"/>
    <w:rsid w:val="005223C5"/>
    <w:rsid w:val="005223D6"/>
    <w:rsid w:val="005225E4"/>
    <w:rsid w:val="0052262C"/>
    <w:rsid w:val="00522695"/>
    <w:rsid w:val="00522784"/>
    <w:rsid w:val="0052278B"/>
    <w:rsid w:val="005227FC"/>
    <w:rsid w:val="00522817"/>
    <w:rsid w:val="005229E9"/>
    <w:rsid w:val="00522A2C"/>
    <w:rsid w:val="00522BBF"/>
    <w:rsid w:val="00522C87"/>
    <w:rsid w:val="00522DB5"/>
    <w:rsid w:val="00522DE1"/>
    <w:rsid w:val="005230B7"/>
    <w:rsid w:val="00523123"/>
    <w:rsid w:val="0052321B"/>
    <w:rsid w:val="005235A6"/>
    <w:rsid w:val="0052366A"/>
    <w:rsid w:val="00523750"/>
    <w:rsid w:val="00523811"/>
    <w:rsid w:val="00523820"/>
    <w:rsid w:val="0052382E"/>
    <w:rsid w:val="00523840"/>
    <w:rsid w:val="005238D2"/>
    <w:rsid w:val="00523995"/>
    <w:rsid w:val="00523CB8"/>
    <w:rsid w:val="00523D20"/>
    <w:rsid w:val="00523D2D"/>
    <w:rsid w:val="00523D6E"/>
    <w:rsid w:val="00523D8F"/>
    <w:rsid w:val="005240C9"/>
    <w:rsid w:val="005240ED"/>
    <w:rsid w:val="0052427A"/>
    <w:rsid w:val="0052434A"/>
    <w:rsid w:val="00524364"/>
    <w:rsid w:val="005244B8"/>
    <w:rsid w:val="00524559"/>
    <w:rsid w:val="005249B6"/>
    <w:rsid w:val="00524AA0"/>
    <w:rsid w:val="00524B7F"/>
    <w:rsid w:val="00524B85"/>
    <w:rsid w:val="00524BE9"/>
    <w:rsid w:val="00524BFB"/>
    <w:rsid w:val="00524D2A"/>
    <w:rsid w:val="00524DE0"/>
    <w:rsid w:val="00524F3C"/>
    <w:rsid w:val="00524F7F"/>
    <w:rsid w:val="00525029"/>
    <w:rsid w:val="00525260"/>
    <w:rsid w:val="005252BE"/>
    <w:rsid w:val="00525319"/>
    <w:rsid w:val="005254E2"/>
    <w:rsid w:val="005254F0"/>
    <w:rsid w:val="005254F8"/>
    <w:rsid w:val="005257AA"/>
    <w:rsid w:val="005258F2"/>
    <w:rsid w:val="00525967"/>
    <w:rsid w:val="005259A2"/>
    <w:rsid w:val="00525AF3"/>
    <w:rsid w:val="00525B7C"/>
    <w:rsid w:val="00525C85"/>
    <w:rsid w:val="00525CCC"/>
    <w:rsid w:val="00525D95"/>
    <w:rsid w:val="00525E77"/>
    <w:rsid w:val="00526078"/>
    <w:rsid w:val="005260E9"/>
    <w:rsid w:val="005260F4"/>
    <w:rsid w:val="0052652C"/>
    <w:rsid w:val="00526539"/>
    <w:rsid w:val="00526596"/>
    <w:rsid w:val="00526642"/>
    <w:rsid w:val="00526D36"/>
    <w:rsid w:val="00526DED"/>
    <w:rsid w:val="00526E7D"/>
    <w:rsid w:val="00527104"/>
    <w:rsid w:val="00527132"/>
    <w:rsid w:val="005271AF"/>
    <w:rsid w:val="005271FE"/>
    <w:rsid w:val="00527372"/>
    <w:rsid w:val="005273CF"/>
    <w:rsid w:val="00527443"/>
    <w:rsid w:val="005276B5"/>
    <w:rsid w:val="00527711"/>
    <w:rsid w:val="00527844"/>
    <w:rsid w:val="00527869"/>
    <w:rsid w:val="0052798E"/>
    <w:rsid w:val="00527C7D"/>
    <w:rsid w:val="00527E40"/>
    <w:rsid w:val="00527E74"/>
    <w:rsid w:val="00527EE0"/>
    <w:rsid w:val="00527F3F"/>
    <w:rsid w:val="00527F77"/>
    <w:rsid w:val="00530291"/>
    <w:rsid w:val="005302A4"/>
    <w:rsid w:val="005302EC"/>
    <w:rsid w:val="005303AB"/>
    <w:rsid w:val="00530410"/>
    <w:rsid w:val="0053042E"/>
    <w:rsid w:val="0053043C"/>
    <w:rsid w:val="0053067E"/>
    <w:rsid w:val="0053072D"/>
    <w:rsid w:val="00530904"/>
    <w:rsid w:val="00530910"/>
    <w:rsid w:val="0053093B"/>
    <w:rsid w:val="00530951"/>
    <w:rsid w:val="00530AC9"/>
    <w:rsid w:val="00530BFB"/>
    <w:rsid w:val="00530C83"/>
    <w:rsid w:val="00530CE4"/>
    <w:rsid w:val="00530D6B"/>
    <w:rsid w:val="00530E3B"/>
    <w:rsid w:val="00530EFC"/>
    <w:rsid w:val="00530F5A"/>
    <w:rsid w:val="00530FA8"/>
    <w:rsid w:val="005310C0"/>
    <w:rsid w:val="0053114B"/>
    <w:rsid w:val="005311E1"/>
    <w:rsid w:val="00531217"/>
    <w:rsid w:val="005312A6"/>
    <w:rsid w:val="005313FB"/>
    <w:rsid w:val="0053145D"/>
    <w:rsid w:val="005314F7"/>
    <w:rsid w:val="0053173A"/>
    <w:rsid w:val="0053175D"/>
    <w:rsid w:val="005317A6"/>
    <w:rsid w:val="00531A4E"/>
    <w:rsid w:val="00531AA3"/>
    <w:rsid w:val="00531DA3"/>
    <w:rsid w:val="00531EDC"/>
    <w:rsid w:val="00531FC1"/>
    <w:rsid w:val="005321A0"/>
    <w:rsid w:val="005321B9"/>
    <w:rsid w:val="0053223C"/>
    <w:rsid w:val="0053237E"/>
    <w:rsid w:val="00532462"/>
    <w:rsid w:val="005324B3"/>
    <w:rsid w:val="005324FA"/>
    <w:rsid w:val="005326D8"/>
    <w:rsid w:val="00532738"/>
    <w:rsid w:val="005327AD"/>
    <w:rsid w:val="00532903"/>
    <w:rsid w:val="005329E9"/>
    <w:rsid w:val="00532A06"/>
    <w:rsid w:val="00532A94"/>
    <w:rsid w:val="00532B78"/>
    <w:rsid w:val="00532B9C"/>
    <w:rsid w:val="00532C4F"/>
    <w:rsid w:val="00532CF0"/>
    <w:rsid w:val="00532D0A"/>
    <w:rsid w:val="00532E15"/>
    <w:rsid w:val="00532E24"/>
    <w:rsid w:val="00532E67"/>
    <w:rsid w:val="005330D6"/>
    <w:rsid w:val="00533136"/>
    <w:rsid w:val="00533156"/>
    <w:rsid w:val="00533220"/>
    <w:rsid w:val="005332DB"/>
    <w:rsid w:val="005332F7"/>
    <w:rsid w:val="0053330E"/>
    <w:rsid w:val="005333ED"/>
    <w:rsid w:val="00533430"/>
    <w:rsid w:val="00533458"/>
    <w:rsid w:val="00533580"/>
    <w:rsid w:val="005336B8"/>
    <w:rsid w:val="0053394D"/>
    <w:rsid w:val="005339BA"/>
    <w:rsid w:val="00533A28"/>
    <w:rsid w:val="00533B2D"/>
    <w:rsid w:val="00533B34"/>
    <w:rsid w:val="00533C31"/>
    <w:rsid w:val="00533C55"/>
    <w:rsid w:val="00533D34"/>
    <w:rsid w:val="00533D69"/>
    <w:rsid w:val="00533E99"/>
    <w:rsid w:val="00533F14"/>
    <w:rsid w:val="0053404A"/>
    <w:rsid w:val="00534178"/>
    <w:rsid w:val="00534303"/>
    <w:rsid w:val="00534401"/>
    <w:rsid w:val="0053469B"/>
    <w:rsid w:val="005348B5"/>
    <w:rsid w:val="00534921"/>
    <w:rsid w:val="00534938"/>
    <w:rsid w:val="005349D1"/>
    <w:rsid w:val="005349FA"/>
    <w:rsid w:val="00534A94"/>
    <w:rsid w:val="00534E48"/>
    <w:rsid w:val="00534E5C"/>
    <w:rsid w:val="00535011"/>
    <w:rsid w:val="00535021"/>
    <w:rsid w:val="005350C7"/>
    <w:rsid w:val="0053521D"/>
    <w:rsid w:val="0053526F"/>
    <w:rsid w:val="005352F7"/>
    <w:rsid w:val="00535394"/>
    <w:rsid w:val="005354FC"/>
    <w:rsid w:val="00535617"/>
    <w:rsid w:val="00535644"/>
    <w:rsid w:val="0053567E"/>
    <w:rsid w:val="005356FD"/>
    <w:rsid w:val="00535AA6"/>
    <w:rsid w:val="00535B43"/>
    <w:rsid w:val="00535B6A"/>
    <w:rsid w:val="00535C9B"/>
    <w:rsid w:val="00535C9D"/>
    <w:rsid w:val="00535CFA"/>
    <w:rsid w:val="00535D70"/>
    <w:rsid w:val="00535DEE"/>
    <w:rsid w:val="00536084"/>
    <w:rsid w:val="00536263"/>
    <w:rsid w:val="0053627C"/>
    <w:rsid w:val="0053628E"/>
    <w:rsid w:val="0053630D"/>
    <w:rsid w:val="005363D8"/>
    <w:rsid w:val="005363EF"/>
    <w:rsid w:val="005364F3"/>
    <w:rsid w:val="00536533"/>
    <w:rsid w:val="00536607"/>
    <w:rsid w:val="00536736"/>
    <w:rsid w:val="005369E3"/>
    <w:rsid w:val="00536A01"/>
    <w:rsid w:val="00536A64"/>
    <w:rsid w:val="00536A82"/>
    <w:rsid w:val="00536B23"/>
    <w:rsid w:val="00536B76"/>
    <w:rsid w:val="00536BD9"/>
    <w:rsid w:val="00536C75"/>
    <w:rsid w:val="00536ED1"/>
    <w:rsid w:val="0053707D"/>
    <w:rsid w:val="00537130"/>
    <w:rsid w:val="0053717C"/>
    <w:rsid w:val="005372F1"/>
    <w:rsid w:val="00537579"/>
    <w:rsid w:val="00537666"/>
    <w:rsid w:val="00537760"/>
    <w:rsid w:val="00537767"/>
    <w:rsid w:val="00537A73"/>
    <w:rsid w:val="00537AE2"/>
    <w:rsid w:val="00537B94"/>
    <w:rsid w:val="00537C76"/>
    <w:rsid w:val="00537CB4"/>
    <w:rsid w:val="00537D08"/>
    <w:rsid w:val="00537DFB"/>
    <w:rsid w:val="00540067"/>
    <w:rsid w:val="0054020F"/>
    <w:rsid w:val="00540502"/>
    <w:rsid w:val="005405BD"/>
    <w:rsid w:val="00540675"/>
    <w:rsid w:val="00540688"/>
    <w:rsid w:val="005407B1"/>
    <w:rsid w:val="005407B6"/>
    <w:rsid w:val="0054087F"/>
    <w:rsid w:val="00540946"/>
    <w:rsid w:val="00540A60"/>
    <w:rsid w:val="00540B00"/>
    <w:rsid w:val="00540D39"/>
    <w:rsid w:val="00540F98"/>
    <w:rsid w:val="0054100F"/>
    <w:rsid w:val="00541043"/>
    <w:rsid w:val="00541069"/>
    <w:rsid w:val="005410D4"/>
    <w:rsid w:val="00541142"/>
    <w:rsid w:val="00541193"/>
    <w:rsid w:val="005411F4"/>
    <w:rsid w:val="005412EA"/>
    <w:rsid w:val="00541340"/>
    <w:rsid w:val="0054141C"/>
    <w:rsid w:val="005414F6"/>
    <w:rsid w:val="00541591"/>
    <w:rsid w:val="0054162D"/>
    <w:rsid w:val="00541632"/>
    <w:rsid w:val="00541700"/>
    <w:rsid w:val="00541821"/>
    <w:rsid w:val="00541832"/>
    <w:rsid w:val="00541958"/>
    <w:rsid w:val="00541984"/>
    <w:rsid w:val="005419C8"/>
    <w:rsid w:val="00541BA4"/>
    <w:rsid w:val="00541C2F"/>
    <w:rsid w:val="00541EC1"/>
    <w:rsid w:val="00542064"/>
    <w:rsid w:val="00542458"/>
    <w:rsid w:val="00542579"/>
    <w:rsid w:val="0054265F"/>
    <w:rsid w:val="00542826"/>
    <w:rsid w:val="005429A0"/>
    <w:rsid w:val="005429D4"/>
    <w:rsid w:val="00542A11"/>
    <w:rsid w:val="00542E62"/>
    <w:rsid w:val="00543043"/>
    <w:rsid w:val="005430BC"/>
    <w:rsid w:val="005430CB"/>
    <w:rsid w:val="00543230"/>
    <w:rsid w:val="005432E9"/>
    <w:rsid w:val="0054337D"/>
    <w:rsid w:val="005433AA"/>
    <w:rsid w:val="005434E3"/>
    <w:rsid w:val="00543630"/>
    <w:rsid w:val="005436A1"/>
    <w:rsid w:val="00543757"/>
    <w:rsid w:val="005438F0"/>
    <w:rsid w:val="005439B5"/>
    <w:rsid w:val="00543A26"/>
    <w:rsid w:val="00543AE1"/>
    <w:rsid w:val="00543B38"/>
    <w:rsid w:val="00543C17"/>
    <w:rsid w:val="00543D95"/>
    <w:rsid w:val="00543ECB"/>
    <w:rsid w:val="00544013"/>
    <w:rsid w:val="005440C3"/>
    <w:rsid w:val="0054412D"/>
    <w:rsid w:val="005441D6"/>
    <w:rsid w:val="005441FD"/>
    <w:rsid w:val="005442E6"/>
    <w:rsid w:val="00544317"/>
    <w:rsid w:val="00544357"/>
    <w:rsid w:val="00544501"/>
    <w:rsid w:val="00544520"/>
    <w:rsid w:val="00544695"/>
    <w:rsid w:val="00544762"/>
    <w:rsid w:val="0054476B"/>
    <w:rsid w:val="0054496B"/>
    <w:rsid w:val="00544A1B"/>
    <w:rsid w:val="00544A22"/>
    <w:rsid w:val="00544A4F"/>
    <w:rsid w:val="00544B7B"/>
    <w:rsid w:val="00544D61"/>
    <w:rsid w:val="00544DF6"/>
    <w:rsid w:val="00544E33"/>
    <w:rsid w:val="00544F12"/>
    <w:rsid w:val="00544F30"/>
    <w:rsid w:val="00545178"/>
    <w:rsid w:val="0054579A"/>
    <w:rsid w:val="005457FA"/>
    <w:rsid w:val="00545ADA"/>
    <w:rsid w:val="00545BD9"/>
    <w:rsid w:val="00545CB1"/>
    <w:rsid w:val="00545FBE"/>
    <w:rsid w:val="005460E9"/>
    <w:rsid w:val="005461E5"/>
    <w:rsid w:val="00546343"/>
    <w:rsid w:val="005463A7"/>
    <w:rsid w:val="00546576"/>
    <w:rsid w:val="0054657D"/>
    <w:rsid w:val="0054663C"/>
    <w:rsid w:val="00546661"/>
    <w:rsid w:val="00546752"/>
    <w:rsid w:val="00546811"/>
    <w:rsid w:val="00546826"/>
    <w:rsid w:val="00546984"/>
    <w:rsid w:val="00546EC5"/>
    <w:rsid w:val="00546F39"/>
    <w:rsid w:val="00546F9C"/>
    <w:rsid w:val="00546FF2"/>
    <w:rsid w:val="00547019"/>
    <w:rsid w:val="005472DD"/>
    <w:rsid w:val="005473FB"/>
    <w:rsid w:val="005474A5"/>
    <w:rsid w:val="00547562"/>
    <w:rsid w:val="00547616"/>
    <w:rsid w:val="00547667"/>
    <w:rsid w:val="00547871"/>
    <w:rsid w:val="005479A0"/>
    <w:rsid w:val="00547A9A"/>
    <w:rsid w:val="00547C96"/>
    <w:rsid w:val="00547CE7"/>
    <w:rsid w:val="00547D76"/>
    <w:rsid w:val="00547E96"/>
    <w:rsid w:val="00550217"/>
    <w:rsid w:val="005502D4"/>
    <w:rsid w:val="00550321"/>
    <w:rsid w:val="005503E7"/>
    <w:rsid w:val="005506D6"/>
    <w:rsid w:val="005507A7"/>
    <w:rsid w:val="00550834"/>
    <w:rsid w:val="00550A68"/>
    <w:rsid w:val="00550ACD"/>
    <w:rsid w:val="00550C05"/>
    <w:rsid w:val="00550C07"/>
    <w:rsid w:val="00550CAF"/>
    <w:rsid w:val="00550FEE"/>
    <w:rsid w:val="00551033"/>
    <w:rsid w:val="00551589"/>
    <w:rsid w:val="00551606"/>
    <w:rsid w:val="00551707"/>
    <w:rsid w:val="005518D2"/>
    <w:rsid w:val="00551A80"/>
    <w:rsid w:val="00551B08"/>
    <w:rsid w:val="00551B0C"/>
    <w:rsid w:val="00551B82"/>
    <w:rsid w:val="00551B85"/>
    <w:rsid w:val="00551BE6"/>
    <w:rsid w:val="00551D28"/>
    <w:rsid w:val="00551E28"/>
    <w:rsid w:val="00551E87"/>
    <w:rsid w:val="00551EA3"/>
    <w:rsid w:val="00551FDB"/>
    <w:rsid w:val="00552123"/>
    <w:rsid w:val="0055224E"/>
    <w:rsid w:val="00552325"/>
    <w:rsid w:val="005523E2"/>
    <w:rsid w:val="005523FD"/>
    <w:rsid w:val="00552412"/>
    <w:rsid w:val="005524EE"/>
    <w:rsid w:val="005525DA"/>
    <w:rsid w:val="005525F6"/>
    <w:rsid w:val="00552676"/>
    <w:rsid w:val="0055273D"/>
    <w:rsid w:val="005527D4"/>
    <w:rsid w:val="005527F5"/>
    <w:rsid w:val="005528DE"/>
    <w:rsid w:val="0055298C"/>
    <w:rsid w:val="00552A8D"/>
    <w:rsid w:val="00552B8F"/>
    <w:rsid w:val="00552BA9"/>
    <w:rsid w:val="00552C86"/>
    <w:rsid w:val="00552CB9"/>
    <w:rsid w:val="00552E89"/>
    <w:rsid w:val="00552F68"/>
    <w:rsid w:val="00553184"/>
    <w:rsid w:val="0055337C"/>
    <w:rsid w:val="00553389"/>
    <w:rsid w:val="005534EA"/>
    <w:rsid w:val="005537F0"/>
    <w:rsid w:val="005539FA"/>
    <w:rsid w:val="00553AEA"/>
    <w:rsid w:val="00553CDB"/>
    <w:rsid w:val="00553CFA"/>
    <w:rsid w:val="00553D2D"/>
    <w:rsid w:val="00553DD9"/>
    <w:rsid w:val="00553EE1"/>
    <w:rsid w:val="00553FB1"/>
    <w:rsid w:val="00554009"/>
    <w:rsid w:val="00554359"/>
    <w:rsid w:val="005543C1"/>
    <w:rsid w:val="0055447A"/>
    <w:rsid w:val="0055448B"/>
    <w:rsid w:val="00554758"/>
    <w:rsid w:val="00554886"/>
    <w:rsid w:val="0055488A"/>
    <w:rsid w:val="005548E9"/>
    <w:rsid w:val="00554951"/>
    <w:rsid w:val="005549B3"/>
    <w:rsid w:val="00554B31"/>
    <w:rsid w:val="00554B4B"/>
    <w:rsid w:val="00554C76"/>
    <w:rsid w:val="00554CE7"/>
    <w:rsid w:val="00554DB3"/>
    <w:rsid w:val="00554E52"/>
    <w:rsid w:val="00554EC2"/>
    <w:rsid w:val="00554F3E"/>
    <w:rsid w:val="00555069"/>
    <w:rsid w:val="00555186"/>
    <w:rsid w:val="005551A6"/>
    <w:rsid w:val="00555255"/>
    <w:rsid w:val="00555266"/>
    <w:rsid w:val="00555310"/>
    <w:rsid w:val="005553EE"/>
    <w:rsid w:val="005553F6"/>
    <w:rsid w:val="00555400"/>
    <w:rsid w:val="00555490"/>
    <w:rsid w:val="00555620"/>
    <w:rsid w:val="00555672"/>
    <w:rsid w:val="0055575A"/>
    <w:rsid w:val="0055577B"/>
    <w:rsid w:val="00555891"/>
    <w:rsid w:val="005559A8"/>
    <w:rsid w:val="005559F5"/>
    <w:rsid w:val="00555A65"/>
    <w:rsid w:val="00555ABB"/>
    <w:rsid w:val="00555AC2"/>
    <w:rsid w:val="00555C35"/>
    <w:rsid w:val="00555CBC"/>
    <w:rsid w:val="00555DD3"/>
    <w:rsid w:val="00555E02"/>
    <w:rsid w:val="00555E52"/>
    <w:rsid w:val="005560C5"/>
    <w:rsid w:val="0055628B"/>
    <w:rsid w:val="005562BA"/>
    <w:rsid w:val="00556320"/>
    <w:rsid w:val="00556499"/>
    <w:rsid w:val="00556549"/>
    <w:rsid w:val="00556664"/>
    <w:rsid w:val="0055688B"/>
    <w:rsid w:val="005569B1"/>
    <w:rsid w:val="00556E23"/>
    <w:rsid w:val="00556EED"/>
    <w:rsid w:val="00556EFB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56B"/>
    <w:rsid w:val="00557894"/>
    <w:rsid w:val="00557D7A"/>
    <w:rsid w:val="00557DF4"/>
    <w:rsid w:val="00557F6C"/>
    <w:rsid w:val="00557F6F"/>
    <w:rsid w:val="00557F87"/>
    <w:rsid w:val="00560030"/>
    <w:rsid w:val="0056020A"/>
    <w:rsid w:val="005602C0"/>
    <w:rsid w:val="005604CD"/>
    <w:rsid w:val="00560614"/>
    <w:rsid w:val="005607DB"/>
    <w:rsid w:val="0056085A"/>
    <w:rsid w:val="00560867"/>
    <w:rsid w:val="0056086E"/>
    <w:rsid w:val="005608C8"/>
    <w:rsid w:val="0056096B"/>
    <w:rsid w:val="00560A01"/>
    <w:rsid w:val="00560A61"/>
    <w:rsid w:val="00560B71"/>
    <w:rsid w:val="00560EE2"/>
    <w:rsid w:val="0056109B"/>
    <w:rsid w:val="00561139"/>
    <w:rsid w:val="0056113E"/>
    <w:rsid w:val="00561229"/>
    <w:rsid w:val="005612E1"/>
    <w:rsid w:val="005614FD"/>
    <w:rsid w:val="00561575"/>
    <w:rsid w:val="00561653"/>
    <w:rsid w:val="005619A7"/>
    <w:rsid w:val="00561AA5"/>
    <w:rsid w:val="00561C9E"/>
    <w:rsid w:val="00561F5C"/>
    <w:rsid w:val="00561F94"/>
    <w:rsid w:val="00561FEB"/>
    <w:rsid w:val="00562118"/>
    <w:rsid w:val="00562121"/>
    <w:rsid w:val="005623F0"/>
    <w:rsid w:val="0056248B"/>
    <w:rsid w:val="005624A5"/>
    <w:rsid w:val="005625DA"/>
    <w:rsid w:val="00562601"/>
    <w:rsid w:val="00562651"/>
    <w:rsid w:val="00562742"/>
    <w:rsid w:val="005627C7"/>
    <w:rsid w:val="005628B5"/>
    <w:rsid w:val="005628E2"/>
    <w:rsid w:val="00562912"/>
    <w:rsid w:val="00562A3A"/>
    <w:rsid w:val="00562ABF"/>
    <w:rsid w:val="00562B4D"/>
    <w:rsid w:val="00562D56"/>
    <w:rsid w:val="00563319"/>
    <w:rsid w:val="00563678"/>
    <w:rsid w:val="00563758"/>
    <w:rsid w:val="00563762"/>
    <w:rsid w:val="00563764"/>
    <w:rsid w:val="005638FE"/>
    <w:rsid w:val="0056399C"/>
    <w:rsid w:val="00563A50"/>
    <w:rsid w:val="00563AAE"/>
    <w:rsid w:val="00563CB9"/>
    <w:rsid w:val="00563E52"/>
    <w:rsid w:val="00563E58"/>
    <w:rsid w:val="00563EDC"/>
    <w:rsid w:val="00563F1F"/>
    <w:rsid w:val="00564073"/>
    <w:rsid w:val="005641EE"/>
    <w:rsid w:val="00564278"/>
    <w:rsid w:val="00564279"/>
    <w:rsid w:val="00564546"/>
    <w:rsid w:val="0056468F"/>
    <w:rsid w:val="00564971"/>
    <w:rsid w:val="00564AD7"/>
    <w:rsid w:val="00564C2B"/>
    <w:rsid w:val="00564D13"/>
    <w:rsid w:val="00565014"/>
    <w:rsid w:val="00565350"/>
    <w:rsid w:val="00565390"/>
    <w:rsid w:val="0056539E"/>
    <w:rsid w:val="005654BE"/>
    <w:rsid w:val="00565536"/>
    <w:rsid w:val="00565740"/>
    <w:rsid w:val="005657DD"/>
    <w:rsid w:val="00565AF1"/>
    <w:rsid w:val="00565B1C"/>
    <w:rsid w:val="00565BC8"/>
    <w:rsid w:val="00565DBD"/>
    <w:rsid w:val="005660A5"/>
    <w:rsid w:val="00566121"/>
    <w:rsid w:val="005665F5"/>
    <w:rsid w:val="0056681B"/>
    <w:rsid w:val="0056699C"/>
    <w:rsid w:val="00566BA6"/>
    <w:rsid w:val="00566D0B"/>
    <w:rsid w:val="00566E9A"/>
    <w:rsid w:val="00566ECB"/>
    <w:rsid w:val="00566EEE"/>
    <w:rsid w:val="00566F29"/>
    <w:rsid w:val="00566F99"/>
    <w:rsid w:val="0056700F"/>
    <w:rsid w:val="005670B4"/>
    <w:rsid w:val="005671F0"/>
    <w:rsid w:val="005671FB"/>
    <w:rsid w:val="00567213"/>
    <w:rsid w:val="00567235"/>
    <w:rsid w:val="00567263"/>
    <w:rsid w:val="0056737E"/>
    <w:rsid w:val="00567728"/>
    <w:rsid w:val="0056775B"/>
    <w:rsid w:val="005679FE"/>
    <w:rsid w:val="00567A3C"/>
    <w:rsid w:val="00567A72"/>
    <w:rsid w:val="00567ADE"/>
    <w:rsid w:val="00567B01"/>
    <w:rsid w:val="00567BF2"/>
    <w:rsid w:val="00567C00"/>
    <w:rsid w:val="00567C28"/>
    <w:rsid w:val="00567E24"/>
    <w:rsid w:val="00567E45"/>
    <w:rsid w:val="00567EF8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53B"/>
    <w:rsid w:val="005706B1"/>
    <w:rsid w:val="005706FE"/>
    <w:rsid w:val="00570716"/>
    <w:rsid w:val="00570776"/>
    <w:rsid w:val="0057080E"/>
    <w:rsid w:val="0057080F"/>
    <w:rsid w:val="0057085D"/>
    <w:rsid w:val="005708AC"/>
    <w:rsid w:val="005708CE"/>
    <w:rsid w:val="00570931"/>
    <w:rsid w:val="00570A09"/>
    <w:rsid w:val="00570A34"/>
    <w:rsid w:val="00570A71"/>
    <w:rsid w:val="00570A8E"/>
    <w:rsid w:val="00570ABA"/>
    <w:rsid w:val="00570AE0"/>
    <w:rsid w:val="00570BE3"/>
    <w:rsid w:val="00570BEE"/>
    <w:rsid w:val="00570D03"/>
    <w:rsid w:val="00570D42"/>
    <w:rsid w:val="00570D81"/>
    <w:rsid w:val="00570ED9"/>
    <w:rsid w:val="00570EE6"/>
    <w:rsid w:val="00571021"/>
    <w:rsid w:val="005710C2"/>
    <w:rsid w:val="005710F0"/>
    <w:rsid w:val="00571168"/>
    <w:rsid w:val="0057122F"/>
    <w:rsid w:val="0057124D"/>
    <w:rsid w:val="00571252"/>
    <w:rsid w:val="00571268"/>
    <w:rsid w:val="005712EF"/>
    <w:rsid w:val="0057141B"/>
    <w:rsid w:val="00571475"/>
    <w:rsid w:val="00571636"/>
    <w:rsid w:val="00571740"/>
    <w:rsid w:val="005717D4"/>
    <w:rsid w:val="00571AD2"/>
    <w:rsid w:val="00571BAB"/>
    <w:rsid w:val="00571BF0"/>
    <w:rsid w:val="00571C4E"/>
    <w:rsid w:val="00571EA8"/>
    <w:rsid w:val="0057203E"/>
    <w:rsid w:val="0057207E"/>
    <w:rsid w:val="00572294"/>
    <w:rsid w:val="00572323"/>
    <w:rsid w:val="0057249C"/>
    <w:rsid w:val="00572578"/>
    <w:rsid w:val="005725A9"/>
    <w:rsid w:val="0057266E"/>
    <w:rsid w:val="00572761"/>
    <w:rsid w:val="00572766"/>
    <w:rsid w:val="00572773"/>
    <w:rsid w:val="005727F2"/>
    <w:rsid w:val="005728C2"/>
    <w:rsid w:val="005728CC"/>
    <w:rsid w:val="005728FF"/>
    <w:rsid w:val="00572A98"/>
    <w:rsid w:val="00572D11"/>
    <w:rsid w:val="00572D72"/>
    <w:rsid w:val="0057306F"/>
    <w:rsid w:val="00573150"/>
    <w:rsid w:val="00573227"/>
    <w:rsid w:val="0057325D"/>
    <w:rsid w:val="005733AA"/>
    <w:rsid w:val="005733FA"/>
    <w:rsid w:val="00573474"/>
    <w:rsid w:val="00573580"/>
    <w:rsid w:val="005735F1"/>
    <w:rsid w:val="00573642"/>
    <w:rsid w:val="005738FC"/>
    <w:rsid w:val="00573980"/>
    <w:rsid w:val="00573A13"/>
    <w:rsid w:val="00573BFB"/>
    <w:rsid w:val="00573E0D"/>
    <w:rsid w:val="00573E93"/>
    <w:rsid w:val="00574010"/>
    <w:rsid w:val="0057416A"/>
    <w:rsid w:val="0057428A"/>
    <w:rsid w:val="0057429A"/>
    <w:rsid w:val="00574343"/>
    <w:rsid w:val="00574348"/>
    <w:rsid w:val="0057456C"/>
    <w:rsid w:val="00574575"/>
    <w:rsid w:val="00574613"/>
    <w:rsid w:val="00574797"/>
    <w:rsid w:val="0057480A"/>
    <w:rsid w:val="00574B3E"/>
    <w:rsid w:val="00574B76"/>
    <w:rsid w:val="00574C0E"/>
    <w:rsid w:val="00574E02"/>
    <w:rsid w:val="00574EB5"/>
    <w:rsid w:val="00574FB5"/>
    <w:rsid w:val="00575027"/>
    <w:rsid w:val="00575086"/>
    <w:rsid w:val="005753EF"/>
    <w:rsid w:val="00575448"/>
    <w:rsid w:val="00575584"/>
    <w:rsid w:val="005755A7"/>
    <w:rsid w:val="005756ED"/>
    <w:rsid w:val="00575716"/>
    <w:rsid w:val="0057573D"/>
    <w:rsid w:val="00575797"/>
    <w:rsid w:val="005757D3"/>
    <w:rsid w:val="005757FA"/>
    <w:rsid w:val="0057587C"/>
    <w:rsid w:val="005758A0"/>
    <w:rsid w:val="00575962"/>
    <w:rsid w:val="00575A34"/>
    <w:rsid w:val="00575B61"/>
    <w:rsid w:val="00575D3C"/>
    <w:rsid w:val="00575DA2"/>
    <w:rsid w:val="00575FAE"/>
    <w:rsid w:val="00576127"/>
    <w:rsid w:val="005761F6"/>
    <w:rsid w:val="005762F5"/>
    <w:rsid w:val="00576413"/>
    <w:rsid w:val="0057648B"/>
    <w:rsid w:val="00576558"/>
    <w:rsid w:val="005765F7"/>
    <w:rsid w:val="005767EF"/>
    <w:rsid w:val="00576A1C"/>
    <w:rsid w:val="00576ADA"/>
    <w:rsid w:val="00576AF5"/>
    <w:rsid w:val="00576BCC"/>
    <w:rsid w:val="00576C1B"/>
    <w:rsid w:val="00576C49"/>
    <w:rsid w:val="00576C62"/>
    <w:rsid w:val="00576D4C"/>
    <w:rsid w:val="00576EF2"/>
    <w:rsid w:val="0057707A"/>
    <w:rsid w:val="005770A5"/>
    <w:rsid w:val="005770BB"/>
    <w:rsid w:val="005770FD"/>
    <w:rsid w:val="00577401"/>
    <w:rsid w:val="00577708"/>
    <w:rsid w:val="005777E8"/>
    <w:rsid w:val="0057795C"/>
    <w:rsid w:val="005779A1"/>
    <w:rsid w:val="005779C2"/>
    <w:rsid w:val="005779D2"/>
    <w:rsid w:val="00577AA0"/>
    <w:rsid w:val="00577AC8"/>
    <w:rsid w:val="00577AD4"/>
    <w:rsid w:val="00577BB4"/>
    <w:rsid w:val="00577CE0"/>
    <w:rsid w:val="00577E14"/>
    <w:rsid w:val="00577E96"/>
    <w:rsid w:val="00577FAB"/>
    <w:rsid w:val="0058038C"/>
    <w:rsid w:val="005806A3"/>
    <w:rsid w:val="0058084A"/>
    <w:rsid w:val="0058086C"/>
    <w:rsid w:val="005808A6"/>
    <w:rsid w:val="00580AC7"/>
    <w:rsid w:val="00580C02"/>
    <w:rsid w:val="00580C87"/>
    <w:rsid w:val="00580DAE"/>
    <w:rsid w:val="00580EA5"/>
    <w:rsid w:val="00580F86"/>
    <w:rsid w:val="00581059"/>
    <w:rsid w:val="00581156"/>
    <w:rsid w:val="00581654"/>
    <w:rsid w:val="0058180B"/>
    <w:rsid w:val="005818B5"/>
    <w:rsid w:val="005818F4"/>
    <w:rsid w:val="005819E2"/>
    <w:rsid w:val="00581A22"/>
    <w:rsid w:val="00581B63"/>
    <w:rsid w:val="00581BB9"/>
    <w:rsid w:val="00581EF1"/>
    <w:rsid w:val="00582044"/>
    <w:rsid w:val="0058215D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70F"/>
    <w:rsid w:val="0058290E"/>
    <w:rsid w:val="0058295D"/>
    <w:rsid w:val="005829D9"/>
    <w:rsid w:val="00582A7F"/>
    <w:rsid w:val="00582AF5"/>
    <w:rsid w:val="00582C60"/>
    <w:rsid w:val="00582D77"/>
    <w:rsid w:val="00582D84"/>
    <w:rsid w:val="005830B8"/>
    <w:rsid w:val="00583118"/>
    <w:rsid w:val="0058318B"/>
    <w:rsid w:val="0058318C"/>
    <w:rsid w:val="00583238"/>
    <w:rsid w:val="00583544"/>
    <w:rsid w:val="005836E6"/>
    <w:rsid w:val="005836ED"/>
    <w:rsid w:val="00583776"/>
    <w:rsid w:val="005837AA"/>
    <w:rsid w:val="005838EF"/>
    <w:rsid w:val="00583A2E"/>
    <w:rsid w:val="00583B49"/>
    <w:rsid w:val="00583DCF"/>
    <w:rsid w:val="00583DEB"/>
    <w:rsid w:val="00583E3A"/>
    <w:rsid w:val="00583EDB"/>
    <w:rsid w:val="00583EEA"/>
    <w:rsid w:val="00584230"/>
    <w:rsid w:val="005843B6"/>
    <w:rsid w:val="005843C1"/>
    <w:rsid w:val="0058443A"/>
    <w:rsid w:val="00584511"/>
    <w:rsid w:val="00584540"/>
    <w:rsid w:val="0058459C"/>
    <w:rsid w:val="005845FF"/>
    <w:rsid w:val="00584746"/>
    <w:rsid w:val="0058485A"/>
    <w:rsid w:val="005848F7"/>
    <w:rsid w:val="00584979"/>
    <w:rsid w:val="00584A86"/>
    <w:rsid w:val="00584A90"/>
    <w:rsid w:val="00584ADD"/>
    <w:rsid w:val="00584C3D"/>
    <w:rsid w:val="00584DD0"/>
    <w:rsid w:val="00584EAD"/>
    <w:rsid w:val="00584F45"/>
    <w:rsid w:val="00585046"/>
    <w:rsid w:val="00585254"/>
    <w:rsid w:val="00585281"/>
    <w:rsid w:val="005852F7"/>
    <w:rsid w:val="00585455"/>
    <w:rsid w:val="00585516"/>
    <w:rsid w:val="00585841"/>
    <w:rsid w:val="005858D1"/>
    <w:rsid w:val="005858F1"/>
    <w:rsid w:val="005859BE"/>
    <w:rsid w:val="00585AC2"/>
    <w:rsid w:val="00585BB6"/>
    <w:rsid w:val="00585E85"/>
    <w:rsid w:val="00585F4D"/>
    <w:rsid w:val="00585FC2"/>
    <w:rsid w:val="00586061"/>
    <w:rsid w:val="0058606A"/>
    <w:rsid w:val="005860DB"/>
    <w:rsid w:val="00586120"/>
    <w:rsid w:val="0058617B"/>
    <w:rsid w:val="005861F6"/>
    <w:rsid w:val="0058625A"/>
    <w:rsid w:val="005862A8"/>
    <w:rsid w:val="005863EE"/>
    <w:rsid w:val="005864AD"/>
    <w:rsid w:val="005865EB"/>
    <w:rsid w:val="00586643"/>
    <w:rsid w:val="00586653"/>
    <w:rsid w:val="0058673E"/>
    <w:rsid w:val="005867A1"/>
    <w:rsid w:val="005868DB"/>
    <w:rsid w:val="00586951"/>
    <w:rsid w:val="00586A29"/>
    <w:rsid w:val="00586B18"/>
    <w:rsid w:val="00586B88"/>
    <w:rsid w:val="00586E45"/>
    <w:rsid w:val="00587221"/>
    <w:rsid w:val="005872C1"/>
    <w:rsid w:val="0058731F"/>
    <w:rsid w:val="00587596"/>
    <w:rsid w:val="00587597"/>
    <w:rsid w:val="0058762E"/>
    <w:rsid w:val="00587661"/>
    <w:rsid w:val="00587735"/>
    <w:rsid w:val="005877B0"/>
    <w:rsid w:val="00587A7D"/>
    <w:rsid w:val="00587AAE"/>
    <w:rsid w:val="00587C7E"/>
    <w:rsid w:val="00587D43"/>
    <w:rsid w:val="00587F7C"/>
    <w:rsid w:val="0059045D"/>
    <w:rsid w:val="005905EC"/>
    <w:rsid w:val="0059063C"/>
    <w:rsid w:val="00590658"/>
    <w:rsid w:val="00590682"/>
    <w:rsid w:val="00590870"/>
    <w:rsid w:val="00590C9E"/>
    <w:rsid w:val="00590E12"/>
    <w:rsid w:val="00590E5A"/>
    <w:rsid w:val="00590F1C"/>
    <w:rsid w:val="005910CF"/>
    <w:rsid w:val="00591138"/>
    <w:rsid w:val="00591148"/>
    <w:rsid w:val="0059128C"/>
    <w:rsid w:val="00591386"/>
    <w:rsid w:val="005913D0"/>
    <w:rsid w:val="00591593"/>
    <w:rsid w:val="005915F3"/>
    <w:rsid w:val="00591938"/>
    <w:rsid w:val="00591A18"/>
    <w:rsid w:val="00591A35"/>
    <w:rsid w:val="00591AB4"/>
    <w:rsid w:val="00591B0F"/>
    <w:rsid w:val="00591B53"/>
    <w:rsid w:val="00591C44"/>
    <w:rsid w:val="00591C69"/>
    <w:rsid w:val="00591E74"/>
    <w:rsid w:val="00591E95"/>
    <w:rsid w:val="00591EDC"/>
    <w:rsid w:val="0059214E"/>
    <w:rsid w:val="0059220A"/>
    <w:rsid w:val="00592475"/>
    <w:rsid w:val="00592498"/>
    <w:rsid w:val="0059249B"/>
    <w:rsid w:val="005924FA"/>
    <w:rsid w:val="00592652"/>
    <w:rsid w:val="005926CD"/>
    <w:rsid w:val="005926D0"/>
    <w:rsid w:val="00592776"/>
    <w:rsid w:val="005929DB"/>
    <w:rsid w:val="00592B60"/>
    <w:rsid w:val="00592BEB"/>
    <w:rsid w:val="00592DCF"/>
    <w:rsid w:val="00592DEC"/>
    <w:rsid w:val="00592DF0"/>
    <w:rsid w:val="00592FC9"/>
    <w:rsid w:val="00593305"/>
    <w:rsid w:val="00593384"/>
    <w:rsid w:val="0059344F"/>
    <w:rsid w:val="00593610"/>
    <w:rsid w:val="00593832"/>
    <w:rsid w:val="0059395B"/>
    <w:rsid w:val="00593BFF"/>
    <w:rsid w:val="00593E23"/>
    <w:rsid w:val="00593EF3"/>
    <w:rsid w:val="00593F46"/>
    <w:rsid w:val="00593F89"/>
    <w:rsid w:val="0059407C"/>
    <w:rsid w:val="005940D1"/>
    <w:rsid w:val="005941D3"/>
    <w:rsid w:val="0059429B"/>
    <w:rsid w:val="005943C2"/>
    <w:rsid w:val="005946F4"/>
    <w:rsid w:val="00594D74"/>
    <w:rsid w:val="00594E12"/>
    <w:rsid w:val="00594F6A"/>
    <w:rsid w:val="0059517B"/>
    <w:rsid w:val="00595300"/>
    <w:rsid w:val="005953BC"/>
    <w:rsid w:val="005953F3"/>
    <w:rsid w:val="0059558A"/>
    <w:rsid w:val="00595849"/>
    <w:rsid w:val="00595D51"/>
    <w:rsid w:val="00595D72"/>
    <w:rsid w:val="00595D77"/>
    <w:rsid w:val="00595F15"/>
    <w:rsid w:val="00596009"/>
    <w:rsid w:val="005960DB"/>
    <w:rsid w:val="005960F3"/>
    <w:rsid w:val="005961AE"/>
    <w:rsid w:val="00596364"/>
    <w:rsid w:val="005964BC"/>
    <w:rsid w:val="0059659E"/>
    <w:rsid w:val="0059665B"/>
    <w:rsid w:val="00596671"/>
    <w:rsid w:val="00596915"/>
    <w:rsid w:val="005969DB"/>
    <w:rsid w:val="00596CAF"/>
    <w:rsid w:val="00596CFB"/>
    <w:rsid w:val="00596E19"/>
    <w:rsid w:val="00597024"/>
    <w:rsid w:val="0059713C"/>
    <w:rsid w:val="0059717D"/>
    <w:rsid w:val="00597180"/>
    <w:rsid w:val="005972A4"/>
    <w:rsid w:val="005972AA"/>
    <w:rsid w:val="00597340"/>
    <w:rsid w:val="0059740A"/>
    <w:rsid w:val="005976E9"/>
    <w:rsid w:val="00597737"/>
    <w:rsid w:val="00597776"/>
    <w:rsid w:val="00597816"/>
    <w:rsid w:val="005978DC"/>
    <w:rsid w:val="0059794D"/>
    <w:rsid w:val="00597AC0"/>
    <w:rsid w:val="00597CAB"/>
    <w:rsid w:val="00597DED"/>
    <w:rsid w:val="00597F55"/>
    <w:rsid w:val="005A0499"/>
    <w:rsid w:val="005A055C"/>
    <w:rsid w:val="005A05A7"/>
    <w:rsid w:val="005A05B7"/>
    <w:rsid w:val="005A05C9"/>
    <w:rsid w:val="005A062E"/>
    <w:rsid w:val="005A064E"/>
    <w:rsid w:val="005A0662"/>
    <w:rsid w:val="005A08EE"/>
    <w:rsid w:val="005A0C67"/>
    <w:rsid w:val="005A0C73"/>
    <w:rsid w:val="005A0C88"/>
    <w:rsid w:val="005A0CE6"/>
    <w:rsid w:val="005A0D02"/>
    <w:rsid w:val="005A0D4D"/>
    <w:rsid w:val="005A0E99"/>
    <w:rsid w:val="005A0ECA"/>
    <w:rsid w:val="005A0FAB"/>
    <w:rsid w:val="005A106B"/>
    <w:rsid w:val="005A10F5"/>
    <w:rsid w:val="005A114E"/>
    <w:rsid w:val="005A1260"/>
    <w:rsid w:val="005A12D6"/>
    <w:rsid w:val="005A141F"/>
    <w:rsid w:val="005A1460"/>
    <w:rsid w:val="005A1498"/>
    <w:rsid w:val="005A14CF"/>
    <w:rsid w:val="005A155C"/>
    <w:rsid w:val="005A1623"/>
    <w:rsid w:val="005A1670"/>
    <w:rsid w:val="005A1681"/>
    <w:rsid w:val="005A1688"/>
    <w:rsid w:val="005A17FC"/>
    <w:rsid w:val="005A1A07"/>
    <w:rsid w:val="005A1B80"/>
    <w:rsid w:val="005A1B84"/>
    <w:rsid w:val="005A1C33"/>
    <w:rsid w:val="005A1C56"/>
    <w:rsid w:val="005A1CF0"/>
    <w:rsid w:val="005A1DF0"/>
    <w:rsid w:val="005A1F79"/>
    <w:rsid w:val="005A2186"/>
    <w:rsid w:val="005A23B3"/>
    <w:rsid w:val="005A23B6"/>
    <w:rsid w:val="005A23F0"/>
    <w:rsid w:val="005A2506"/>
    <w:rsid w:val="005A2583"/>
    <w:rsid w:val="005A2634"/>
    <w:rsid w:val="005A26D8"/>
    <w:rsid w:val="005A26E9"/>
    <w:rsid w:val="005A272F"/>
    <w:rsid w:val="005A27D9"/>
    <w:rsid w:val="005A28D2"/>
    <w:rsid w:val="005A298E"/>
    <w:rsid w:val="005A299A"/>
    <w:rsid w:val="005A2C06"/>
    <w:rsid w:val="005A2C90"/>
    <w:rsid w:val="005A2D74"/>
    <w:rsid w:val="005A30FF"/>
    <w:rsid w:val="005A330F"/>
    <w:rsid w:val="005A33B1"/>
    <w:rsid w:val="005A3408"/>
    <w:rsid w:val="005A3452"/>
    <w:rsid w:val="005A3799"/>
    <w:rsid w:val="005A3963"/>
    <w:rsid w:val="005A3A03"/>
    <w:rsid w:val="005A3BE1"/>
    <w:rsid w:val="005A3BE7"/>
    <w:rsid w:val="005A3D46"/>
    <w:rsid w:val="005A3E89"/>
    <w:rsid w:val="005A3ED9"/>
    <w:rsid w:val="005A3F9A"/>
    <w:rsid w:val="005A4046"/>
    <w:rsid w:val="005A4130"/>
    <w:rsid w:val="005A4381"/>
    <w:rsid w:val="005A4403"/>
    <w:rsid w:val="005A44F1"/>
    <w:rsid w:val="005A474F"/>
    <w:rsid w:val="005A48BF"/>
    <w:rsid w:val="005A494A"/>
    <w:rsid w:val="005A499E"/>
    <w:rsid w:val="005A49F2"/>
    <w:rsid w:val="005A4B5E"/>
    <w:rsid w:val="005A4BA3"/>
    <w:rsid w:val="005A4C44"/>
    <w:rsid w:val="005A4CC3"/>
    <w:rsid w:val="005A4DA4"/>
    <w:rsid w:val="005A4F06"/>
    <w:rsid w:val="005A50D4"/>
    <w:rsid w:val="005A532F"/>
    <w:rsid w:val="005A54C4"/>
    <w:rsid w:val="005A56A2"/>
    <w:rsid w:val="005A56F6"/>
    <w:rsid w:val="005A573D"/>
    <w:rsid w:val="005A5746"/>
    <w:rsid w:val="005A5946"/>
    <w:rsid w:val="005A5A50"/>
    <w:rsid w:val="005A5BFE"/>
    <w:rsid w:val="005A5C5A"/>
    <w:rsid w:val="005A5D21"/>
    <w:rsid w:val="005A5DB3"/>
    <w:rsid w:val="005A5E59"/>
    <w:rsid w:val="005A5F94"/>
    <w:rsid w:val="005A5FC4"/>
    <w:rsid w:val="005A6060"/>
    <w:rsid w:val="005A6088"/>
    <w:rsid w:val="005A60B2"/>
    <w:rsid w:val="005A6127"/>
    <w:rsid w:val="005A61E1"/>
    <w:rsid w:val="005A63CA"/>
    <w:rsid w:val="005A65ED"/>
    <w:rsid w:val="005A6631"/>
    <w:rsid w:val="005A6643"/>
    <w:rsid w:val="005A6704"/>
    <w:rsid w:val="005A68F1"/>
    <w:rsid w:val="005A694A"/>
    <w:rsid w:val="005A695B"/>
    <w:rsid w:val="005A6A33"/>
    <w:rsid w:val="005A6AB7"/>
    <w:rsid w:val="005A6ACB"/>
    <w:rsid w:val="005A6AEB"/>
    <w:rsid w:val="005A6BD6"/>
    <w:rsid w:val="005A6BD8"/>
    <w:rsid w:val="005A6CB4"/>
    <w:rsid w:val="005A6D49"/>
    <w:rsid w:val="005A6DB6"/>
    <w:rsid w:val="005A6E00"/>
    <w:rsid w:val="005A6E66"/>
    <w:rsid w:val="005A6ED3"/>
    <w:rsid w:val="005A7341"/>
    <w:rsid w:val="005A7499"/>
    <w:rsid w:val="005A74AF"/>
    <w:rsid w:val="005A74BD"/>
    <w:rsid w:val="005A75D8"/>
    <w:rsid w:val="005A76A2"/>
    <w:rsid w:val="005A772F"/>
    <w:rsid w:val="005A781B"/>
    <w:rsid w:val="005A7B30"/>
    <w:rsid w:val="005A7B97"/>
    <w:rsid w:val="005A7F3D"/>
    <w:rsid w:val="005B0041"/>
    <w:rsid w:val="005B009E"/>
    <w:rsid w:val="005B0127"/>
    <w:rsid w:val="005B0261"/>
    <w:rsid w:val="005B028C"/>
    <w:rsid w:val="005B02CD"/>
    <w:rsid w:val="005B0351"/>
    <w:rsid w:val="005B041A"/>
    <w:rsid w:val="005B05A3"/>
    <w:rsid w:val="005B0656"/>
    <w:rsid w:val="005B0695"/>
    <w:rsid w:val="005B072A"/>
    <w:rsid w:val="005B07E6"/>
    <w:rsid w:val="005B0B1A"/>
    <w:rsid w:val="005B0F00"/>
    <w:rsid w:val="005B1013"/>
    <w:rsid w:val="005B1052"/>
    <w:rsid w:val="005B1125"/>
    <w:rsid w:val="005B11E7"/>
    <w:rsid w:val="005B1412"/>
    <w:rsid w:val="005B1632"/>
    <w:rsid w:val="005B1680"/>
    <w:rsid w:val="005B169B"/>
    <w:rsid w:val="005B1907"/>
    <w:rsid w:val="005B1B58"/>
    <w:rsid w:val="005B1D81"/>
    <w:rsid w:val="005B1E19"/>
    <w:rsid w:val="005B1EC7"/>
    <w:rsid w:val="005B2070"/>
    <w:rsid w:val="005B21FA"/>
    <w:rsid w:val="005B222C"/>
    <w:rsid w:val="005B28D7"/>
    <w:rsid w:val="005B297D"/>
    <w:rsid w:val="005B2A18"/>
    <w:rsid w:val="005B2A43"/>
    <w:rsid w:val="005B2A44"/>
    <w:rsid w:val="005B2B8C"/>
    <w:rsid w:val="005B2C2C"/>
    <w:rsid w:val="005B2D8E"/>
    <w:rsid w:val="005B2E13"/>
    <w:rsid w:val="005B3012"/>
    <w:rsid w:val="005B310E"/>
    <w:rsid w:val="005B31FC"/>
    <w:rsid w:val="005B324D"/>
    <w:rsid w:val="005B32A4"/>
    <w:rsid w:val="005B3394"/>
    <w:rsid w:val="005B35E9"/>
    <w:rsid w:val="005B3674"/>
    <w:rsid w:val="005B367B"/>
    <w:rsid w:val="005B384F"/>
    <w:rsid w:val="005B394E"/>
    <w:rsid w:val="005B3C3C"/>
    <w:rsid w:val="005B3C7F"/>
    <w:rsid w:val="005B3CE9"/>
    <w:rsid w:val="005B3DD0"/>
    <w:rsid w:val="005B3EE8"/>
    <w:rsid w:val="005B3F74"/>
    <w:rsid w:val="005B4011"/>
    <w:rsid w:val="005B4030"/>
    <w:rsid w:val="005B4133"/>
    <w:rsid w:val="005B415F"/>
    <w:rsid w:val="005B41CB"/>
    <w:rsid w:val="005B42CA"/>
    <w:rsid w:val="005B4615"/>
    <w:rsid w:val="005B46C1"/>
    <w:rsid w:val="005B4881"/>
    <w:rsid w:val="005B48C0"/>
    <w:rsid w:val="005B48D6"/>
    <w:rsid w:val="005B48F9"/>
    <w:rsid w:val="005B4937"/>
    <w:rsid w:val="005B49B1"/>
    <w:rsid w:val="005B4A43"/>
    <w:rsid w:val="005B4BFD"/>
    <w:rsid w:val="005B4CDC"/>
    <w:rsid w:val="005B4DD4"/>
    <w:rsid w:val="005B4F16"/>
    <w:rsid w:val="005B509E"/>
    <w:rsid w:val="005B50A0"/>
    <w:rsid w:val="005B5261"/>
    <w:rsid w:val="005B52FD"/>
    <w:rsid w:val="005B5464"/>
    <w:rsid w:val="005B55AB"/>
    <w:rsid w:val="005B55EA"/>
    <w:rsid w:val="005B563A"/>
    <w:rsid w:val="005B56D6"/>
    <w:rsid w:val="005B56E8"/>
    <w:rsid w:val="005B5827"/>
    <w:rsid w:val="005B585C"/>
    <w:rsid w:val="005B5A7C"/>
    <w:rsid w:val="005B5A7D"/>
    <w:rsid w:val="005B5B9B"/>
    <w:rsid w:val="005B5D15"/>
    <w:rsid w:val="005B5D69"/>
    <w:rsid w:val="005B5E85"/>
    <w:rsid w:val="005B5EF7"/>
    <w:rsid w:val="005B601E"/>
    <w:rsid w:val="005B6094"/>
    <w:rsid w:val="005B630A"/>
    <w:rsid w:val="005B6367"/>
    <w:rsid w:val="005B6418"/>
    <w:rsid w:val="005B6629"/>
    <w:rsid w:val="005B666B"/>
    <w:rsid w:val="005B675C"/>
    <w:rsid w:val="005B6878"/>
    <w:rsid w:val="005B68B9"/>
    <w:rsid w:val="005B69E3"/>
    <w:rsid w:val="005B6ABF"/>
    <w:rsid w:val="005B6BCC"/>
    <w:rsid w:val="005B6C31"/>
    <w:rsid w:val="005B6CA8"/>
    <w:rsid w:val="005B6CC0"/>
    <w:rsid w:val="005B6CDE"/>
    <w:rsid w:val="005B6D03"/>
    <w:rsid w:val="005B6EA6"/>
    <w:rsid w:val="005B6F35"/>
    <w:rsid w:val="005B6F45"/>
    <w:rsid w:val="005B7029"/>
    <w:rsid w:val="005B7183"/>
    <w:rsid w:val="005B72C7"/>
    <w:rsid w:val="005B7338"/>
    <w:rsid w:val="005B7367"/>
    <w:rsid w:val="005B73A2"/>
    <w:rsid w:val="005B73EB"/>
    <w:rsid w:val="005B778C"/>
    <w:rsid w:val="005B79FA"/>
    <w:rsid w:val="005B7A11"/>
    <w:rsid w:val="005B7A35"/>
    <w:rsid w:val="005B7B6D"/>
    <w:rsid w:val="005B7C59"/>
    <w:rsid w:val="005B7C89"/>
    <w:rsid w:val="005B7E31"/>
    <w:rsid w:val="005B7E74"/>
    <w:rsid w:val="005B7F84"/>
    <w:rsid w:val="005B7FD5"/>
    <w:rsid w:val="005C005C"/>
    <w:rsid w:val="005C0194"/>
    <w:rsid w:val="005C0196"/>
    <w:rsid w:val="005C027F"/>
    <w:rsid w:val="005C02CE"/>
    <w:rsid w:val="005C02CF"/>
    <w:rsid w:val="005C041A"/>
    <w:rsid w:val="005C0453"/>
    <w:rsid w:val="005C058F"/>
    <w:rsid w:val="005C0783"/>
    <w:rsid w:val="005C09DF"/>
    <w:rsid w:val="005C09E3"/>
    <w:rsid w:val="005C0BA4"/>
    <w:rsid w:val="005C0C38"/>
    <w:rsid w:val="005C0C86"/>
    <w:rsid w:val="005C0CA1"/>
    <w:rsid w:val="005C0E01"/>
    <w:rsid w:val="005C0E71"/>
    <w:rsid w:val="005C10A0"/>
    <w:rsid w:val="005C1220"/>
    <w:rsid w:val="005C1341"/>
    <w:rsid w:val="005C1392"/>
    <w:rsid w:val="005C14C5"/>
    <w:rsid w:val="005C16F5"/>
    <w:rsid w:val="005C18B4"/>
    <w:rsid w:val="005C1942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DA"/>
    <w:rsid w:val="005C26C9"/>
    <w:rsid w:val="005C276F"/>
    <w:rsid w:val="005C2983"/>
    <w:rsid w:val="005C2A81"/>
    <w:rsid w:val="005C2AF3"/>
    <w:rsid w:val="005C2B20"/>
    <w:rsid w:val="005C2BCB"/>
    <w:rsid w:val="005C2DFE"/>
    <w:rsid w:val="005C2F27"/>
    <w:rsid w:val="005C2F56"/>
    <w:rsid w:val="005C3082"/>
    <w:rsid w:val="005C341A"/>
    <w:rsid w:val="005C3556"/>
    <w:rsid w:val="005C3798"/>
    <w:rsid w:val="005C383A"/>
    <w:rsid w:val="005C3898"/>
    <w:rsid w:val="005C3953"/>
    <w:rsid w:val="005C3AAD"/>
    <w:rsid w:val="005C3CD9"/>
    <w:rsid w:val="005C3D12"/>
    <w:rsid w:val="005C3E57"/>
    <w:rsid w:val="005C3EA7"/>
    <w:rsid w:val="005C4092"/>
    <w:rsid w:val="005C4181"/>
    <w:rsid w:val="005C428C"/>
    <w:rsid w:val="005C42F4"/>
    <w:rsid w:val="005C42FF"/>
    <w:rsid w:val="005C4316"/>
    <w:rsid w:val="005C45F6"/>
    <w:rsid w:val="005C468A"/>
    <w:rsid w:val="005C47A1"/>
    <w:rsid w:val="005C4871"/>
    <w:rsid w:val="005C4957"/>
    <w:rsid w:val="005C498D"/>
    <w:rsid w:val="005C49F7"/>
    <w:rsid w:val="005C4BFF"/>
    <w:rsid w:val="005C4D75"/>
    <w:rsid w:val="005C4DAC"/>
    <w:rsid w:val="005C4DDA"/>
    <w:rsid w:val="005C4E2A"/>
    <w:rsid w:val="005C4F76"/>
    <w:rsid w:val="005C506A"/>
    <w:rsid w:val="005C50AF"/>
    <w:rsid w:val="005C5214"/>
    <w:rsid w:val="005C552D"/>
    <w:rsid w:val="005C557C"/>
    <w:rsid w:val="005C5751"/>
    <w:rsid w:val="005C579F"/>
    <w:rsid w:val="005C57FA"/>
    <w:rsid w:val="005C5AAC"/>
    <w:rsid w:val="005C5C54"/>
    <w:rsid w:val="005C5D64"/>
    <w:rsid w:val="005C5DBF"/>
    <w:rsid w:val="005C5F3E"/>
    <w:rsid w:val="005C611A"/>
    <w:rsid w:val="005C62AD"/>
    <w:rsid w:val="005C62C5"/>
    <w:rsid w:val="005C631B"/>
    <w:rsid w:val="005C633C"/>
    <w:rsid w:val="005C637A"/>
    <w:rsid w:val="005C639F"/>
    <w:rsid w:val="005C63B0"/>
    <w:rsid w:val="005C6463"/>
    <w:rsid w:val="005C64FC"/>
    <w:rsid w:val="005C6684"/>
    <w:rsid w:val="005C6904"/>
    <w:rsid w:val="005C697C"/>
    <w:rsid w:val="005C69EB"/>
    <w:rsid w:val="005C6AB5"/>
    <w:rsid w:val="005C6DD8"/>
    <w:rsid w:val="005C6FC4"/>
    <w:rsid w:val="005C7107"/>
    <w:rsid w:val="005C711F"/>
    <w:rsid w:val="005C7165"/>
    <w:rsid w:val="005C716E"/>
    <w:rsid w:val="005C7219"/>
    <w:rsid w:val="005C725C"/>
    <w:rsid w:val="005C7381"/>
    <w:rsid w:val="005C740F"/>
    <w:rsid w:val="005C7716"/>
    <w:rsid w:val="005C78EB"/>
    <w:rsid w:val="005C7A91"/>
    <w:rsid w:val="005C7BF5"/>
    <w:rsid w:val="005C7CCE"/>
    <w:rsid w:val="005C7CF8"/>
    <w:rsid w:val="005C7F9B"/>
    <w:rsid w:val="005D007D"/>
    <w:rsid w:val="005D01F0"/>
    <w:rsid w:val="005D01F5"/>
    <w:rsid w:val="005D0224"/>
    <w:rsid w:val="005D049B"/>
    <w:rsid w:val="005D04C7"/>
    <w:rsid w:val="005D053F"/>
    <w:rsid w:val="005D067B"/>
    <w:rsid w:val="005D07CD"/>
    <w:rsid w:val="005D0879"/>
    <w:rsid w:val="005D0A50"/>
    <w:rsid w:val="005D0C2A"/>
    <w:rsid w:val="005D0DA1"/>
    <w:rsid w:val="005D0E5C"/>
    <w:rsid w:val="005D0E9E"/>
    <w:rsid w:val="005D0ED9"/>
    <w:rsid w:val="005D106C"/>
    <w:rsid w:val="005D10DA"/>
    <w:rsid w:val="005D1191"/>
    <w:rsid w:val="005D12EC"/>
    <w:rsid w:val="005D1317"/>
    <w:rsid w:val="005D13C7"/>
    <w:rsid w:val="005D13CC"/>
    <w:rsid w:val="005D1626"/>
    <w:rsid w:val="005D1628"/>
    <w:rsid w:val="005D1679"/>
    <w:rsid w:val="005D174F"/>
    <w:rsid w:val="005D1778"/>
    <w:rsid w:val="005D1792"/>
    <w:rsid w:val="005D17B9"/>
    <w:rsid w:val="005D1889"/>
    <w:rsid w:val="005D1943"/>
    <w:rsid w:val="005D19EC"/>
    <w:rsid w:val="005D1A3B"/>
    <w:rsid w:val="005D1A82"/>
    <w:rsid w:val="005D1BDC"/>
    <w:rsid w:val="005D1C08"/>
    <w:rsid w:val="005D1D0D"/>
    <w:rsid w:val="005D1D2A"/>
    <w:rsid w:val="005D1D37"/>
    <w:rsid w:val="005D1DA8"/>
    <w:rsid w:val="005D1E2E"/>
    <w:rsid w:val="005D1E74"/>
    <w:rsid w:val="005D1FC5"/>
    <w:rsid w:val="005D20B4"/>
    <w:rsid w:val="005D20EA"/>
    <w:rsid w:val="005D22B7"/>
    <w:rsid w:val="005D22E1"/>
    <w:rsid w:val="005D231E"/>
    <w:rsid w:val="005D23AE"/>
    <w:rsid w:val="005D2480"/>
    <w:rsid w:val="005D24E2"/>
    <w:rsid w:val="005D2507"/>
    <w:rsid w:val="005D27B3"/>
    <w:rsid w:val="005D2899"/>
    <w:rsid w:val="005D2937"/>
    <w:rsid w:val="005D295F"/>
    <w:rsid w:val="005D2998"/>
    <w:rsid w:val="005D2ABD"/>
    <w:rsid w:val="005D2AEB"/>
    <w:rsid w:val="005D2C39"/>
    <w:rsid w:val="005D2E29"/>
    <w:rsid w:val="005D2F96"/>
    <w:rsid w:val="005D30A1"/>
    <w:rsid w:val="005D313B"/>
    <w:rsid w:val="005D3245"/>
    <w:rsid w:val="005D3276"/>
    <w:rsid w:val="005D3281"/>
    <w:rsid w:val="005D3413"/>
    <w:rsid w:val="005D348C"/>
    <w:rsid w:val="005D35F3"/>
    <w:rsid w:val="005D3607"/>
    <w:rsid w:val="005D38A8"/>
    <w:rsid w:val="005D3B22"/>
    <w:rsid w:val="005D3DAB"/>
    <w:rsid w:val="005D3FDE"/>
    <w:rsid w:val="005D3FF9"/>
    <w:rsid w:val="005D4063"/>
    <w:rsid w:val="005D4084"/>
    <w:rsid w:val="005D40FE"/>
    <w:rsid w:val="005D416C"/>
    <w:rsid w:val="005D439A"/>
    <w:rsid w:val="005D4447"/>
    <w:rsid w:val="005D44F2"/>
    <w:rsid w:val="005D4674"/>
    <w:rsid w:val="005D46A3"/>
    <w:rsid w:val="005D46BE"/>
    <w:rsid w:val="005D46C3"/>
    <w:rsid w:val="005D471E"/>
    <w:rsid w:val="005D497D"/>
    <w:rsid w:val="005D498E"/>
    <w:rsid w:val="005D4A2B"/>
    <w:rsid w:val="005D4DF2"/>
    <w:rsid w:val="005D4E7C"/>
    <w:rsid w:val="005D4FEB"/>
    <w:rsid w:val="005D5085"/>
    <w:rsid w:val="005D5145"/>
    <w:rsid w:val="005D537E"/>
    <w:rsid w:val="005D553E"/>
    <w:rsid w:val="005D556B"/>
    <w:rsid w:val="005D5609"/>
    <w:rsid w:val="005D5610"/>
    <w:rsid w:val="005D56FC"/>
    <w:rsid w:val="005D575C"/>
    <w:rsid w:val="005D580B"/>
    <w:rsid w:val="005D588D"/>
    <w:rsid w:val="005D598C"/>
    <w:rsid w:val="005D5BB8"/>
    <w:rsid w:val="005D5C4F"/>
    <w:rsid w:val="005D5C67"/>
    <w:rsid w:val="005D5E02"/>
    <w:rsid w:val="005D5E6B"/>
    <w:rsid w:val="005D5ED3"/>
    <w:rsid w:val="005D5F75"/>
    <w:rsid w:val="005D60C4"/>
    <w:rsid w:val="005D611B"/>
    <w:rsid w:val="005D63D5"/>
    <w:rsid w:val="005D642E"/>
    <w:rsid w:val="005D656A"/>
    <w:rsid w:val="005D65B7"/>
    <w:rsid w:val="005D66D7"/>
    <w:rsid w:val="005D67F0"/>
    <w:rsid w:val="005D68CA"/>
    <w:rsid w:val="005D68F1"/>
    <w:rsid w:val="005D690E"/>
    <w:rsid w:val="005D6A09"/>
    <w:rsid w:val="005D6C3A"/>
    <w:rsid w:val="005D6C73"/>
    <w:rsid w:val="005D6E13"/>
    <w:rsid w:val="005D6EE1"/>
    <w:rsid w:val="005D6F1A"/>
    <w:rsid w:val="005D7151"/>
    <w:rsid w:val="005D71D0"/>
    <w:rsid w:val="005D72D3"/>
    <w:rsid w:val="005D7493"/>
    <w:rsid w:val="005D7541"/>
    <w:rsid w:val="005D756E"/>
    <w:rsid w:val="005D775A"/>
    <w:rsid w:val="005D78A6"/>
    <w:rsid w:val="005D79DE"/>
    <w:rsid w:val="005D7B51"/>
    <w:rsid w:val="005D7D6F"/>
    <w:rsid w:val="005D7F73"/>
    <w:rsid w:val="005E002A"/>
    <w:rsid w:val="005E006A"/>
    <w:rsid w:val="005E00F8"/>
    <w:rsid w:val="005E0226"/>
    <w:rsid w:val="005E034D"/>
    <w:rsid w:val="005E03AE"/>
    <w:rsid w:val="005E03F3"/>
    <w:rsid w:val="005E0442"/>
    <w:rsid w:val="005E0686"/>
    <w:rsid w:val="005E0892"/>
    <w:rsid w:val="005E08CE"/>
    <w:rsid w:val="005E09A0"/>
    <w:rsid w:val="005E09A1"/>
    <w:rsid w:val="005E0A1D"/>
    <w:rsid w:val="005E0B05"/>
    <w:rsid w:val="005E0C34"/>
    <w:rsid w:val="005E0D52"/>
    <w:rsid w:val="005E0D86"/>
    <w:rsid w:val="005E0E55"/>
    <w:rsid w:val="005E0F39"/>
    <w:rsid w:val="005E0F47"/>
    <w:rsid w:val="005E0F6E"/>
    <w:rsid w:val="005E1006"/>
    <w:rsid w:val="005E113F"/>
    <w:rsid w:val="005E117E"/>
    <w:rsid w:val="005E126B"/>
    <w:rsid w:val="005E1313"/>
    <w:rsid w:val="005E142F"/>
    <w:rsid w:val="005E1449"/>
    <w:rsid w:val="005E1538"/>
    <w:rsid w:val="005E1779"/>
    <w:rsid w:val="005E1856"/>
    <w:rsid w:val="005E1ADF"/>
    <w:rsid w:val="005E1BA3"/>
    <w:rsid w:val="005E1E82"/>
    <w:rsid w:val="005E1ED2"/>
    <w:rsid w:val="005E1F2C"/>
    <w:rsid w:val="005E1F66"/>
    <w:rsid w:val="005E1FDC"/>
    <w:rsid w:val="005E2095"/>
    <w:rsid w:val="005E23F1"/>
    <w:rsid w:val="005E243B"/>
    <w:rsid w:val="005E250A"/>
    <w:rsid w:val="005E25B0"/>
    <w:rsid w:val="005E275A"/>
    <w:rsid w:val="005E29FB"/>
    <w:rsid w:val="005E2A2D"/>
    <w:rsid w:val="005E2A4E"/>
    <w:rsid w:val="005E2A96"/>
    <w:rsid w:val="005E2AA7"/>
    <w:rsid w:val="005E2BAF"/>
    <w:rsid w:val="005E2BEE"/>
    <w:rsid w:val="005E2C8F"/>
    <w:rsid w:val="005E2DEE"/>
    <w:rsid w:val="005E2F59"/>
    <w:rsid w:val="005E2F8D"/>
    <w:rsid w:val="005E3204"/>
    <w:rsid w:val="005E336F"/>
    <w:rsid w:val="005E34ED"/>
    <w:rsid w:val="005E3586"/>
    <w:rsid w:val="005E3642"/>
    <w:rsid w:val="005E3712"/>
    <w:rsid w:val="005E37D6"/>
    <w:rsid w:val="005E394E"/>
    <w:rsid w:val="005E397C"/>
    <w:rsid w:val="005E39E5"/>
    <w:rsid w:val="005E3A81"/>
    <w:rsid w:val="005E3C14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68C"/>
    <w:rsid w:val="005E46C8"/>
    <w:rsid w:val="005E48B9"/>
    <w:rsid w:val="005E4DD0"/>
    <w:rsid w:val="005E4EA9"/>
    <w:rsid w:val="005E4F08"/>
    <w:rsid w:val="005E4FBA"/>
    <w:rsid w:val="005E509C"/>
    <w:rsid w:val="005E50E1"/>
    <w:rsid w:val="005E51A5"/>
    <w:rsid w:val="005E5269"/>
    <w:rsid w:val="005E5312"/>
    <w:rsid w:val="005E53A4"/>
    <w:rsid w:val="005E5406"/>
    <w:rsid w:val="005E554B"/>
    <w:rsid w:val="005E55A8"/>
    <w:rsid w:val="005E563B"/>
    <w:rsid w:val="005E56CF"/>
    <w:rsid w:val="005E56EA"/>
    <w:rsid w:val="005E576C"/>
    <w:rsid w:val="005E5874"/>
    <w:rsid w:val="005E5A28"/>
    <w:rsid w:val="005E5A50"/>
    <w:rsid w:val="005E5A73"/>
    <w:rsid w:val="005E5EF1"/>
    <w:rsid w:val="005E5F2D"/>
    <w:rsid w:val="005E5FDD"/>
    <w:rsid w:val="005E60BE"/>
    <w:rsid w:val="005E60E3"/>
    <w:rsid w:val="005E6267"/>
    <w:rsid w:val="005E6387"/>
    <w:rsid w:val="005E638D"/>
    <w:rsid w:val="005E6533"/>
    <w:rsid w:val="005E6581"/>
    <w:rsid w:val="005E669F"/>
    <w:rsid w:val="005E679A"/>
    <w:rsid w:val="005E681C"/>
    <w:rsid w:val="005E6906"/>
    <w:rsid w:val="005E6B96"/>
    <w:rsid w:val="005E7184"/>
    <w:rsid w:val="005E7379"/>
    <w:rsid w:val="005E74E5"/>
    <w:rsid w:val="005E758B"/>
    <w:rsid w:val="005E7644"/>
    <w:rsid w:val="005E76A0"/>
    <w:rsid w:val="005E78E3"/>
    <w:rsid w:val="005E7A34"/>
    <w:rsid w:val="005E7A4E"/>
    <w:rsid w:val="005E7C9B"/>
    <w:rsid w:val="005E7CA4"/>
    <w:rsid w:val="005E7CC1"/>
    <w:rsid w:val="005E7D09"/>
    <w:rsid w:val="005E7D2D"/>
    <w:rsid w:val="005F01E4"/>
    <w:rsid w:val="005F01EB"/>
    <w:rsid w:val="005F03E8"/>
    <w:rsid w:val="005F047F"/>
    <w:rsid w:val="005F04D9"/>
    <w:rsid w:val="005F0528"/>
    <w:rsid w:val="005F0530"/>
    <w:rsid w:val="005F0652"/>
    <w:rsid w:val="005F0797"/>
    <w:rsid w:val="005F084A"/>
    <w:rsid w:val="005F09DA"/>
    <w:rsid w:val="005F0B80"/>
    <w:rsid w:val="005F0C9A"/>
    <w:rsid w:val="005F0E89"/>
    <w:rsid w:val="005F0FA8"/>
    <w:rsid w:val="005F0FF2"/>
    <w:rsid w:val="005F109D"/>
    <w:rsid w:val="005F10F4"/>
    <w:rsid w:val="005F151E"/>
    <w:rsid w:val="005F1593"/>
    <w:rsid w:val="005F159B"/>
    <w:rsid w:val="005F15A6"/>
    <w:rsid w:val="005F164B"/>
    <w:rsid w:val="005F16DA"/>
    <w:rsid w:val="005F1842"/>
    <w:rsid w:val="005F1A80"/>
    <w:rsid w:val="005F1AC8"/>
    <w:rsid w:val="005F1B2C"/>
    <w:rsid w:val="005F1C9A"/>
    <w:rsid w:val="005F1D14"/>
    <w:rsid w:val="005F1D9A"/>
    <w:rsid w:val="005F1E88"/>
    <w:rsid w:val="005F1EFD"/>
    <w:rsid w:val="005F211A"/>
    <w:rsid w:val="005F2141"/>
    <w:rsid w:val="005F22C6"/>
    <w:rsid w:val="005F22E1"/>
    <w:rsid w:val="005F2389"/>
    <w:rsid w:val="005F2463"/>
    <w:rsid w:val="005F2574"/>
    <w:rsid w:val="005F25C2"/>
    <w:rsid w:val="005F2646"/>
    <w:rsid w:val="005F274F"/>
    <w:rsid w:val="005F282F"/>
    <w:rsid w:val="005F2847"/>
    <w:rsid w:val="005F2900"/>
    <w:rsid w:val="005F29F2"/>
    <w:rsid w:val="005F2A30"/>
    <w:rsid w:val="005F2D26"/>
    <w:rsid w:val="005F2DC5"/>
    <w:rsid w:val="005F2EF2"/>
    <w:rsid w:val="005F2FC3"/>
    <w:rsid w:val="005F314F"/>
    <w:rsid w:val="005F3256"/>
    <w:rsid w:val="005F3274"/>
    <w:rsid w:val="005F349E"/>
    <w:rsid w:val="005F34AD"/>
    <w:rsid w:val="005F352C"/>
    <w:rsid w:val="005F3602"/>
    <w:rsid w:val="005F370E"/>
    <w:rsid w:val="005F38F1"/>
    <w:rsid w:val="005F393C"/>
    <w:rsid w:val="005F39C9"/>
    <w:rsid w:val="005F3A11"/>
    <w:rsid w:val="005F3A12"/>
    <w:rsid w:val="005F3BFB"/>
    <w:rsid w:val="005F3D18"/>
    <w:rsid w:val="005F3E5C"/>
    <w:rsid w:val="005F4008"/>
    <w:rsid w:val="005F4015"/>
    <w:rsid w:val="005F412A"/>
    <w:rsid w:val="005F41CC"/>
    <w:rsid w:val="005F4240"/>
    <w:rsid w:val="005F429C"/>
    <w:rsid w:val="005F43CF"/>
    <w:rsid w:val="005F4512"/>
    <w:rsid w:val="005F45A3"/>
    <w:rsid w:val="005F45E3"/>
    <w:rsid w:val="005F4648"/>
    <w:rsid w:val="005F46E3"/>
    <w:rsid w:val="005F475B"/>
    <w:rsid w:val="005F4941"/>
    <w:rsid w:val="005F4A15"/>
    <w:rsid w:val="005F4AFB"/>
    <w:rsid w:val="005F4B0E"/>
    <w:rsid w:val="005F4BDB"/>
    <w:rsid w:val="005F4D66"/>
    <w:rsid w:val="005F4ECA"/>
    <w:rsid w:val="005F4F1F"/>
    <w:rsid w:val="005F4F30"/>
    <w:rsid w:val="005F5064"/>
    <w:rsid w:val="005F50E0"/>
    <w:rsid w:val="005F5296"/>
    <w:rsid w:val="005F52C2"/>
    <w:rsid w:val="005F52E0"/>
    <w:rsid w:val="005F53CC"/>
    <w:rsid w:val="005F543D"/>
    <w:rsid w:val="005F54E3"/>
    <w:rsid w:val="005F59B4"/>
    <w:rsid w:val="005F59DE"/>
    <w:rsid w:val="005F5BB4"/>
    <w:rsid w:val="005F5C60"/>
    <w:rsid w:val="005F5C71"/>
    <w:rsid w:val="005F5C83"/>
    <w:rsid w:val="005F5CA4"/>
    <w:rsid w:val="005F5F06"/>
    <w:rsid w:val="005F5F35"/>
    <w:rsid w:val="005F5FF8"/>
    <w:rsid w:val="005F632D"/>
    <w:rsid w:val="005F6680"/>
    <w:rsid w:val="005F669A"/>
    <w:rsid w:val="005F66D6"/>
    <w:rsid w:val="005F66DF"/>
    <w:rsid w:val="005F6732"/>
    <w:rsid w:val="005F6854"/>
    <w:rsid w:val="005F6C67"/>
    <w:rsid w:val="005F6DD5"/>
    <w:rsid w:val="005F6E8C"/>
    <w:rsid w:val="005F6EB6"/>
    <w:rsid w:val="005F6F3B"/>
    <w:rsid w:val="005F6F75"/>
    <w:rsid w:val="005F707F"/>
    <w:rsid w:val="005F70B0"/>
    <w:rsid w:val="005F73F8"/>
    <w:rsid w:val="005F7462"/>
    <w:rsid w:val="005F7505"/>
    <w:rsid w:val="005F750A"/>
    <w:rsid w:val="005F758A"/>
    <w:rsid w:val="005F76B5"/>
    <w:rsid w:val="005F775F"/>
    <w:rsid w:val="005F79E4"/>
    <w:rsid w:val="005F7A50"/>
    <w:rsid w:val="005F7B9B"/>
    <w:rsid w:val="005F7C3D"/>
    <w:rsid w:val="005F7D3D"/>
    <w:rsid w:val="005F7D81"/>
    <w:rsid w:val="005F7DC4"/>
    <w:rsid w:val="005F7DD8"/>
    <w:rsid w:val="005F7E5F"/>
    <w:rsid w:val="005F7ECF"/>
    <w:rsid w:val="0060006C"/>
    <w:rsid w:val="006001A4"/>
    <w:rsid w:val="006001C0"/>
    <w:rsid w:val="006003E9"/>
    <w:rsid w:val="0060040B"/>
    <w:rsid w:val="0060041B"/>
    <w:rsid w:val="0060088E"/>
    <w:rsid w:val="00600995"/>
    <w:rsid w:val="006009ED"/>
    <w:rsid w:val="00600BBF"/>
    <w:rsid w:val="00600C0B"/>
    <w:rsid w:val="00600C16"/>
    <w:rsid w:val="00600C8F"/>
    <w:rsid w:val="00600D19"/>
    <w:rsid w:val="00600F7D"/>
    <w:rsid w:val="00601031"/>
    <w:rsid w:val="00601066"/>
    <w:rsid w:val="0060107F"/>
    <w:rsid w:val="006010A7"/>
    <w:rsid w:val="00601270"/>
    <w:rsid w:val="00601344"/>
    <w:rsid w:val="006013DB"/>
    <w:rsid w:val="00601408"/>
    <w:rsid w:val="0060159F"/>
    <w:rsid w:val="006016A9"/>
    <w:rsid w:val="0060175A"/>
    <w:rsid w:val="006017E1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7C"/>
    <w:rsid w:val="00601FB5"/>
    <w:rsid w:val="00601FBA"/>
    <w:rsid w:val="006020AD"/>
    <w:rsid w:val="00602190"/>
    <w:rsid w:val="00602197"/>
    <w:rsid w:val="006021F1"/>
    <w:rsid w:val="0060222D"/>
    <w:rsid w:val="006022BA"/>
    <w:rsid w:val="0060248D"/>
    <w:rsid w:val="00602614"/>
    <w:rsid w:val="0060265F"/>
    <w:rsid w:val="00602986"/>
    <w:rsid w:val="00602B94"/>
    <w:rsid w:val="00602CB5"/>
    <w:rsid w:val="00602CC5"/>
    <w:rsid w:val="00602D58"/>
    <w:rsid w:val="00602E4E"/>
    <w:rsid w:val="00602E62"/>
    <w:rsid w:val="006031AE"/>
    <w:rsid w:val="0060327A"/>
    <w:rsid w:val="00603284"/>
    <w:rsid w:val="006034D1"/>
    <w:rsid w:val="00603773"/>
    <w:rsid w:val="00603797"/>
    <w:rsid w:val="00603921"/>
    <w:rsid w:val="00603BC1"/>
    <w:rsid w:val="00603C09"/>
    <w:rsid w:val="00603EE0"/>
    <w:rsid w:val="00603F67"/>
    <w:rsid w:val="0060409E"/>
    <w:rsid w:val="0060431E"/>
    <w:rsid w:val="00604470"/>
    <w:rsid w:val="0060465D"/>
    <w:rsid w:val="0060466A"/>
    <w:rsid w:val="00604693"/>
    <w:rsid w:val="00604885"/>
    <w:rsid w:val="006049AB"/>
    <w:rsid w:val="00604A36"/>
    <w:rsid w:val="00604B6C"/>
    <w:rsid w:val="00604CAC"/>
    <w:rsid w:val="00604E0D"/>
    <w:rsid w:val="00604E44"/>
    <w:rsid w:val="006050C6"/>
    <w:rsid w:val="00605227"/>
    <w:rsid w:val="00605239"/>
    <w:rsid w:val="00605247"/>
    <w:rsid w:val="006052E1"/>
    <w:rsid w:val="006052F9"/>
    <w:rsid w:val="006054B1"/>
    <w:rsid w:val="006055E9"/>
    <w:rsid w:val="006056D8"/>
    <w:rsid w:val="00605781"/>
    <w:rsid w:val="006057E7"/>
    <w:rsid w:val="0060582B"/>
    <w:rsid w:val="0060596F"/>
    <w:rsid w:val="00605975"/>
    <w:rsid w:val="00605AC1"/>
    <w:rsid w:val="00605B02"/>
    <w:rsid w:val="00605F57"/>
    <w:rsid w:val="00606079"/>
    <w:rsid w:val="006060BA"/>
    <w:rsid w:val="00606101"/>
    <w:rsid w:val="00606145"/>
    <w:rsid w:val="0060624A"/>
    <w:rsid w:val="00606261"/>
    <w:rsid w:val="006063E3"/>
    <w:rsid w:val="006063FC"/>
    <w:rsid w:val="006064E0"/>
    <w:rsid w:val="00606557"/>
    <w:rsid w:val="0060655B"/>
    <w:rsid w:val="0060656D"/>
    <w:rsid w:val="006065CD"/>
    <w:rsid w:val="006065D9"/>
    <w:rsid w:val="00606633"/>
    <w:rsid w:val="00606775"/>
    <w:rsid w:val="0060680C"/>
    <w:rsid w:val="0060686F"/>
    <w:rsid w:val="006068EB"/>
    <w:rsid w:val="006069CD"/>
    <w:rsid w:val="00606B1E"/>
    <w:rsid w:val="00606C68"/>
    <w:rsid w:val="00606D33"/>
    <w:rsid w:val="00606EB7"/>
    <w:rsid w:val="0060705F"/>
    <w:rsid w:val="0060720B"/>
    <w:rsid w:val="0060726F"/>
    <w:rsid w:val="006073B3"/>
    <w:rsid w:val="006073B4"/>
    <w:rsid w:val="006074AA"/>
    <w:rsid w:val="006074F3"/>
    <w:rsid w:val="006076DD"/>
    <w:rsid w:val="00607819"/>
    <w:rsid w:val="00607848"/>
    <w:rsid w:val="00607997"/>
    <w:rsid w:val="00607A77"/>
    <w:rsid w:val="00607AFD"/>
    <w:rsid w:val="00607DA6"/>
    <w:rsid w:val="00607DF8"/>
    <w:rsid w:val="00607F3B"/>
    <w:rsid w:val="00607F54"/>
    <w:rsid w:val="00607F6A"/>
    <w:rsid w:val="00610151"/>
    <w:rsid w:val="006102F9"/>
    <w:rsid w:val="00610320"/>
    <w:rsid w:val="006103EA"/>
    <w:rsid w:val="00610686"/>
    <w:rsid w:val="006109C5"/>
    <w:rsid w:val="00610A8E"/>
    <w:rsid w:val="00610B20"/>
    <w:rsid w:val="00610CBB"/>
    <w:rsid w:val="00610D3A"/>
    <w:rsid w:val="00610DE1"/>
    <w:rsid w:val="00610F0A"/>
    <w:rsid w:val="006110C9"/>
    <w:rsid w:val="006110E9"/>
    <w:rsid w:val="006111EE"/>
    <w:rsid w:val="0061126F"/>
    <w:rsid w:val="006112BB"/>
    <w:rsid w:val="006112EA"/>
    <w:rsid w:val="006113DF"/>
    <w:rsid w:val="006113E0"/>
    <w:rsid w:val="006113F4"/>
    <w:rsid w:val="006113FB"/>
    <w:rsid w:val="00611421"/>
    <w:rsid w:val="00611468"/>
    <w:rsid w:val="006114CC"/>
    <w:rsid w:val="006114D9"/>
    <w:rsid w:val="006115C6"/>
    <w:rsid w:val="006117A6"/>
    <w:rsid w:val="00611AB0"/>
    <w:rsid w:val="00611DB6"/>
    <w:rsid w:val="00611F13"/>
    <w:rsid w:val="0061203C"/>
    <w:rsid w:val="006121EF"/>
    <w:rsid w:val="006122B1"/>
    <w:rsid w:val="00612311"/>
    <w:rsid w:val="00612353"/>
    <w:rsid w:val="00612440"/>
    <w:rsid w:val="006125E1"/>
    <w:rsid w:val="006127F0"/>
    <w:rsid w:val="00612A2A"/>
    <w:rsid w:val="00612B1A"/>
    <w:rsid w:val="00612B27"/>
    <w:rsid w:val="00612CE6"/>
    <w:rsid w:val="00612D5B"/>
    <w:rsid w:val="00612DC9"/>
    <w:rsid w:val="00612DD5"/>
    <w:rsid w:val="00612DDD"/>
    <w:rsid w:val="00612E5C"/>
    <w:rsid w:val="00612F15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55"/>
    <w:rsid w:val="0061359E"/>
    <w:rsid w:val="006135B5"/>
    <w:rsid w:val="006138D9"/>
    <w:rsid w:val="0061393E"/>
    <w:rsid w:val="00613D12"/>
    <w:rsid w:val="00613EEF"/>
    <w:rsid w:val="00613EFF"/>
    <w:rsid w:val="00613FE3"/>
    <w:rsid w:val="0061401F"/>
    <w:rsid w:val="006144E8"/>
    <w:rsid w:val="00614598"/>
    <w:rsid w:val="006146D6"/>
    <w:rsid w:val="00614789"/>
    <w:rsid w:val="006147F7"/>
    <w:rsid w:val="00614964"/>
    <w:rsid w:val="00614984"/>
    <w:rsid w:val="00614990"/>
    <w:rsid w:val="00614AB7"/>
    <w:rsid w:val="00614CCB"/>
    <w:rsid w:val="00614EE3"/>
    <w:rsid w:val="00614F69"/>
    <w:rsid w:val="0061535B"/>
    <w:rsid w:val="006154AE"/>
    <w:rsid w:val="00615553"/>
    <w:rsid w:val="006157F8"/>
    <w:rsid w:val="0061597E"/>
    <w:rsid w:val="00615A8E"/>
    <w:rsid w:val="00615ABD"/>
    <w:rsid w:val="00615B86"/>
    <w:rsid w:val="00615C80"/>
    <w:rsid w:val="00615D91"/>
    <w:rsid w:val="00615DDF"/>
    <w:rsid w:val="006160C5"/>
    <w:rsid w:val="006161C7"/>
    <w:rsid w:val="006167B3"/>
    <w:rsid w:val="00616986"/>
    <w:rsid w:val="00616A94"/>
    <w:rsid w:val="00616A99"/>
    <w:rsid w:val="00616AF2"/>
    <w:rsid w:val="00616CEB"/>
    <w:rsid w:val="00616DB8"/>
    <w:rsid w:val="00616E1B"/>
    <w:rsid w:val="00616ED2"/>
    <w:rsid w:val="00616F8D"/>
    <w:rsid w:val="00616FA5"/>
    <w:rsid w:val="00616FA7"/>
    <w:rsid w:val="0061703B"/>
    <w:rsid w:val="0061714F"/>
    <w:rsid w:val="006171C4"/>
    <w:rsid w:val="0061724E"/>
    <w:rsid w:val="00617362"/>
    <w:rsid w:val="006173CE"/>
    <w:rsid w:val="00617482"/>
    <w:rsid w:val="006174B4"/>
    <w:rsid w:val="006175D9"/>
    <w:rsid w:val="0061784B"/>
    <w:rsid w:val="0061786B"/>
    <w:rsid w:val="006178C1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5C1"/>
    <w:rsid w:val="006205FF"/>
    <w:rsid w:val="006206B2"/>
    <w:rsid w:val="00620771"/>
    <w:rsid w:val="006207C4"/>
    <w:rsid w:val="00620934"/>
    <w:rsid w:val="0062094E"/>
    <w:rsid w:val="00620A14"/>
    <w:rsid w:val="00620A34"/>
    <w:rsid w:val="00620A8A"/>
    <w:rsid w:val="00620B7F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66"/>
    <w:rsid w:val="00621170"/>
    <w:rsid w:val="0062134C"/>
    <w:rsid w:val="006213E3"/>
    <w:rsid w:val="00621480"/>
    <w:rsid w:val="006215D1"/>
    <w:rsid w:val="00621649"/>
    <w:rsid w:val="006216FB"/>
    <w:rsid w:val="00621799"/>
    <w:rsid w:val="0062180E"/>
    <w:rsid w:val="00621866"/>
    <w:rsid w:val="00621A23"/>
    <w:rsid w:val="00621A62"/>
    <w:rsid w:val="00621B8A"/>
    <w:rsid w:val="00621DFA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0F"/>
    <w:rsid w:val="006227EC"/>
    <w:rsid w:val="006228C7"/>
    <w:rsid w:val="00622995"/>
    <w:rsid w:val="006229C9"/>
    <w:rsid w:val="00622A54"/>
    <w:rsid w:val="00622B5A"/>
    <w:rsid w:val="00622D72"/>
    <w:rsid w:val="00622D7B"/>
    <w:rsid w:val="00622E9A"/>
    <w:rsid w:val="00622FF8"/>
    <w:rsid w:val="006232EA"/>
    <w:rsid w:val="006232FE"/>
    <w:rsid w:val="0062335E"/>
    <w:rsid w:val="00623385"/>
    <w:rsid w:val="006235EC"/>
    <w:rsid w:val="00623690"/>
    <w:rsid w:val="006236E8"/>
    <w:rsid w:val="00623800"/>
    <w:rsid w:val="0062386E"/>
    <w:rsid w:val="0062392C"/>
    <w:rsid w:val="0062393D"/>
    <w:rsid w:val="006239B6"/>
    <w:rsid w:val="00623BC4"/>
    <w:rsid w:val="00623BEC"/>
    <w:rsid w:val="00623DBA"/>
    <w:rsid w:val="00623E65"/>
    <w:rsid w:val="00624268"/>
    <w:rsid w:val="00624328"/>
    <w:rsid w:val="00624364"/>
    <w:rsid w:val="00624595"/>
    <w:rsid w:val="006245FC"/>
    <w:rsid w:val="006246B3"/>
    <w:rsid w:val="0062494A"/>
    <w:rsid w:val="006249B3"/>
    <w:rsid w:val="006249CD"/>
    <w:rsid w:val="00624A19"/>
    <w:rsid w:val="00624B1F"/>
    <w:rsid w:val="00624B7E"/>
    <w:rsid w:val="00624BC1"/>
    <w:rsid w:val="00624F9B"/>
    <w:rsid w:val="006253AA"/>
    <w:rsid w:val="006254AD"/>
    <w:rsid w:val="0062559B"/>
    <w:rsid w:val="006255ED"/>
    <w:rsid w:val="00625626"/>
    <w:rsid w:val="00625806"/>
    <w:rsid w:val="0062590E"/>
    <w:rsid w:val="006259AA"/>
    <w:rsid w:val="00625AC9"/>
    <w:rsid w:val="00625B3C"/>
    <w:rsid w:val="00625C2F"/>
    <w:rsid w:val="00625D83"/>
    <w:rsid w:val="00625E7C"/>
    <w:rsid w:val="00626077"/>
    <w:rsid w:val="00626140"/>
    <w:rsid w:val="0062614D"/>
    <w:rsid w:val="00626300"/>
    <w:rsid w:val="00626377"/>
    <w:rsid w:val="00626384"/>
    <w:rsid w:val="006265DB"/>
    <w:rsid w:val="00626641"/>
    <w:rsid w:val="006266EF"/>
    <w:rsid w:val="00626746"/>
    <w:rsid w:val="0062682A"/>
    <w:rsid w:val="0062682D"/>
    <w:rsid w:val="0062688B"/>
    <w:rsid w:val="00626A04"/>
    <w:rsid w:val="00626A8A"/>
    <w:rsid w:val="00626AAF"/>
    <w:rsid w:val="00626AC4"/>
    <w:rsid w:val="00626AEA"/>
    <w:rsid w:val="00626BD4"/>
    <w:rsid w:val="00626C38"/>
    <w:rsid w:val="00626CBD"/>
    <w:rsid w:val="00626E39"/>
    <w:rsid w:val="00626EDD"/>
    <w:rsid w:val="00626FF8"/>
    <w:rsid w:val="00627018"/>
    <w:rsid w:val="00627023"/>
    <w:rsid w:val="0062707C"/>
    <w:rsid w:val="00627139"/>
    <w:rsid w:val="00627197"/>
    <w:rsid w:val="00627284"/>
    <w:rsid w:val="00627314"/>
    <w:rsid w:val="00627377"/>
    <w:rsid w:val="0062743F"/>
    <w:rsid w:val="0062748F"/>
    <w:rsid w:val="00627542"/>
    <w:rsid w:val="006276BC"/>
    <w:rsid w:val="006276DF"/>
    <w:rsid w:val="00627797"/>
    <w:rsid w:val="006277B9"/>
    <w:rsid w:val="00627A27"/>
    <w:rsid w:val="00627B33"/>
    <w:rsid w:val="00627B99"/>
    <w:rsid w:val="00627BAA"/>
    <w:rsid w:val="00627CF7"/>
    <w:rsid w:val="00627CFE"/>
    <w:rsid w:val="00627D86"/>
    <w:rsid w:val="00627DD8"/>
    <w:rsid w:val="00627E76"/>
    <w:rsid w:val="00630033"/>
    <w:rsid w:val="00630428"/>
    <w:rsid w:val="006305DA"/>
    <w:rsid w:val="00630618"/>
    <w:rsid w:val="00630805"/>
    <w:rsid w:val="00630857"/>
    <w:rsid w:val="006308F0"/>
    <w:rsid w:val="0063090E"/>
    <w:rsid w:val="00630A24"/>
    <w:rsid w:val="00630AC3"/>
    <w:rsid w:val="00630CA7"/>
    <w:rsid w:val="00630CB0"/>
    <w:rsid w:val="00630D3C"/>
    <w:rsid w:val="00630DDC"/>
    <w:rsid w:val="00630E31"/>
    <w:rsid w:val="00630E9C"/>
    <w:rsid w:val="00631000"/>
    <w:rsid w:val="00631003"/>
    <w:rsid w:val="0063107C"/>
    <w:rsid w:val="0063111D"/>
    <w:rsid w:val="0063112C"/>
    <w:rsid w:val="00631168"/>
    <w:rsid w:val="006311F8"/>
    <w:rsid w:val="00631513"/>
    <w:rsid w:val="0063152A"/>
    <w:rsid w:val="006315FA"/>
    <w:rsid w:val="00631610"/>
    <w:rsid w:val="006316F6"/>
    <w:rsid w:val="00631825"/>
    <w:rsid w:val="00631869"/>
    <w:rsid w:val="006319F7"/>
    <w:rsid w:val="00631A4E"/>
    <w:rsid w:val="00631B69"/>
    <w:rsid w:val="00631BD0"/>
    <w:rsid w:val="00631F44"/>
    <w:rsid w:val="006322AD"/>
    <w:rsid w:val="0063231A"/>
    <w:rsid w:val="0063234A"/>
    <w:rsid w:val="0063243C"/>
    <w:rsid w:val="00632710"/>
    <w:rsid w:val="006327E4"/>
    <w:rsid w:val="00632899"/>
    <w:rsid w:val="00632926"/>
    <w:rsid w:val="00632993"/>
    <w:rsid w:val="00632A10"/>
    <w:rsid w:val="00632A44"/>
    <w:rsid w:val="00632A85"/>
    <w:rsid w:val="00632E64"/>
    <w:rsid w:val="00632EC7"/>
    <w:rsid w:val="00632F5D"/>
    <w:rsid w:val="006330A0"/>
    <w:rsid w:val="00633150"/>
    <w:rsid w:val="006331B7"/>
    <w:rsid w:val="0063339C"/>
    <w:rsid w:val="006334C6"/>
    <w:rsid w:val="00633592"/>
    <w:rsid w:val="006336DC"/>
    <w:rsid w:val="006337E0"/>
    <w:rsid w:val="00633A02"/>
    <w:rsid w:val="00633A73"/>
    <w:rsid w:val="00633B02"/>
    <w:rsid w:val="00633B12"/>
    <w:rsid w:val="00633CF0"/>
    <w:rsid w:val="00633EB9"/>
    <w:rsid w:val="00634047"/>
    <w:rsid w:val="006340F2"/>
    <w:rsid w:val="0063412F"/>
    <w:rsid w:val="00634856"/>
    <w:rsid w:val="006348CD"/>
    <w:rsid w:val="006348D6"/>
    <w:rsid w:val="00634D20"/>
    <w:rsid w:val="00634E31"/>
    <w:rsid w:val="00634F26"/>
    <w:rsid w:val="00634F75"/>
    <w:rsid w:val="00634FAB"/>
    <w:rsid w:val="00635074"/>
    <w:rsid w:val="00635077"/>
    <w:rsid w:val="00635111"/>
    <w:rsid w:val="006351C0"/>
    <w:rsid w:val="0063520A"/>
    <w:rsid w:val="00635291"/>
    <w:rsid w:val="00635298"/>
    <w:rsid w:val="006353E0"/>
    <w:rsid w:val="0063555A"/>
    <w:rsid w:val="006355EB"/>
    <w:rsid w:val="00635783"/>
    <w:rsid w:val="006357C1"/>
    <w:rsid w:val="006358B7"/>
    <w:rsid w:val="00635956"/>
    <w:rsid w:val="00635977"/>
    <w:rsid w:val="0063597B"/>
    <w:rsid w:val="00635BAC"/>
    <w:rsid w:val="00635DFD"/>
    <w:rsid w:val="00635FCE"/>
    <w:rsid w:val="00636246"/>
    <w:rsid w:val="006364E9"/>
    <w:rsid w:val="0063651E"/>
    <w:rsid w:val="00636537"/>
    <w:rsid w:val="00636541"/>
    <w:rsid w:val="006365F3"/>
    <w:rsid w:val="00636652"/>
    <w:rsid w:val="0063665A"/>
    <w:rsid w:val="00636775"/>
    <w:rsid w:val="00636783"/>
    <w:rsid w:val="006367C4"/>
    <w:rsid w:val="006368AC"/>
    <w:rsid w:val="006368FC"/>
    <w:rsid w:val="006369A3"/>
    <w:rsid w:val="00636A0E"/>
    <w:rsid w:val="00636A92"/>
    <w:rsid w:val="00636F09"/>
    <w:rsid w:val="00636FB4"/>
    <w:rsid w:val="00636FBC"/>
    <w:rsid w:val="00636FE0"/>
    <w:rsid w:val="006371A7"/>
    <w:rsid w:val="006374E4"/>
    <w:rsid w:val="0063758D"/>
    <w:rsid w:val="006375CE"/>
    <w:rsid w:val="006375DB"/>
    <w:rsid w:val="006376F1"/>
    <w:rsid w:val="00637723"/>
    <w:rsid w:val="006377CE"/>
    <w:rsid w:val="006377F8"/>
    <w:rsid w:val="0063785D"/>
    <w:rsid w:val="00637961"/>
    <w:rsid w:val="006379BC"/>
    <w:rsid w:val="00637AE7"/>
    <w:rsid w:val="00637B3F"/>
    <w:rsid w:val="00637B9D"/>
    <w:rsid w:val="00637BF6"/>
    <w:rsid w:val="00637D40"/>
    <w:rsid w:val="00637DF2"/>
    <w:rsid w:val="00637EAE"/>
    <w:rsid w:val="00637EE8"/>
    <w:rsid w:val="00637F3C"/>
    <w:rsid w:val="00640145"/>
    <w:rsid w:val="00640201"/>
    <w:rsid w:val="0064023B"/>
    <w:rsid w:val="00640279"/>
    <w:rsid w:val="0064030A"/>
    <w:rsid w:val="00640357"/>
    <w:rsid w:val="006403C5"/>
    <w:rsid w:val="0064052C"/>
    <w:rsid w:val="00640718"/>
    <w:rsid w:val="00640A1B"/>
    <w:rsid w:val="00640A65"/>
    <w:rsid w:val="00640B78"/>
    <w:rsid w:val="00640BE6"/>
    <w:rsid w:val="00640C31"/>
    <w:rsid w:val="00640C83"/>
    <w:rsid w:val="00640DDD"/>
    <w:rsid w:val="00640E40"/>
    <w:rsid w:val="00640F24"/>
    <w:rsid w:val="0064113B"/>
    <w:rsid w:val="0064118C"/>
    <w:rsid w:val="006411CF"/>
    <w:rsid w:val="00641322"/>
    <w:rsid w:val="0064146C"/>
    <w:rsid w:val="006414A5"/>
    <w:rsid w:val="00641558"/>
    <w:rsid w:val="006415F4"/>
    <w:rsid w:val="006418D7"/>
    <w:rsid w:val="00641A91"/>
    <w:rsid w:val="00641AE5"/>
    <w:rsid w:val="00641B39"/>
    <w:rsid w:val="00641B5F"/>
    <w:rsid w:val="00641C0F"/>
    <w:rsid w:val="00641C76"/>
    <w:rsid w:val="00641D96"/>
    <w:rsid w:val="006420A5"/>
    <w:rsid w:val="006420CF"/>
    <w:rsid w:val="0064212E"/>
    <w:rsid w:val="00642221"/>
    <w:rsid w:val="006422C5"/>
    <w:rsid w:val="006422F9"/>
    <w:rsid w:val="006423CA"/>
    <w:rsid w:val="0064244C"/>
    <w:rsid w:val="0064265F"/>
    <w:rsid w:val="00642667"/>
    <w:rsid w:val="006426DF"/>
    <w:rsid w:val="0064271C"/>
    <w:rsid w:val="00642847"/>
    <w:rsid w:val="00642945"/>
    <w:rsid w:val="00642A08"/>
    <w:rsid w:val="00642C52"/>
    <w:rsid w:val="00642D91"/>
    <w:rsid w:val="00642E56"/>
    <w:rsid w:val="00642E98"/>
    <w:rsid w:val="00642ED1"/>
    <w:rsid w:val="0064305B"/>
    <w:rsid w:val="00643087"/>
    <w:rsid w:val="00643117"/>
    <w:rsid w:val="0064328D"/>
    <w:rsid w:val="006432EF"/>
    <w:rsid w:val="00643325"/>
    <w:rsid w:val="00643374"/>
    <w:rsid w:val="0064345C"/>
    <w:rsid w:val="006434F5"/>
    <w:rsid w:val="006435DF"/>
    <w:rsid w:val="006437DC"/>
    <w:rsid w:val="00643941"/>
    <w:rsid w:val="00643985"/>
    <w:rsid w:val="00643A8C"/>
    <w:rsid w:val="00643C26"/>
    <w:rsid w:val="00643E65"/>
    <w:rsid w:val="00644127"/>
    <w:rsid w:val="00644348"/>
    <w:rsid w:val="006444E0"/>
    <w:rsid w:val="006445CE"/>
    <w:rsid w:val="00644749"/>
    <w:rsid w:val="00644767"/>
    <w:rsid w:val="006447D2"/>
    <w:rsid w:val="00644867"/>
    <w:rsid w:val="00644882"/>
    <w:rsid w:val="006449C2"/>
    <w:rsid w:val="00644A16"/>
    <w:rsid w:val="00644A9F"/>
    <w:rsid w:val="00644B8A"/>
    <w:rsid w:val="00644C8E"/>
    <w:rsid w:val="00644CED"/>
    <w:rsid w:val="00644DE4"/>
    <w:rsid w:val="00645064"/>
    <w:rsid w:val="0064511E"/>
    <w:rsid w:val="006451A9"/>
    <w:rsid w:val="00645348"/>
    <w:rsid w:val="0064534C"/>
    <w:rsid w:val="006453D7"/>
    <w:rsid w:val="00645471"/>
    <w:rsid w:val="006454CF"/>
    <w:rsid w:val="0064556F"/>
    <w:rsid w:val="006457BC"/>
    <w:rsid w:val="00645822"/>
    <w:rsid w:val="00645959"/>
    <w:rsid w:val="006459EF"/>
    <w:rsid w:val="00645AEA"/>
    <w:rsid w:val="00645B8F"/>
    <w:rsid w:val="00645BAC"/>
    <w:rsid w:val="00645BE9"/>
    <w:rsid w:val="00645C46"/>
    <w:rsid w:val="00645C99"/>
    <w:rsid w:val="00645CDF"/>
    <w:rsid w:val="00645D91"/>
    <w:rsid w:val="00645F8F"/>
    <w:rsid w:val="006460F0"/>
    <w:rsid w:val="006461AA"/>
    <w:rsid w:val="006461B0"/>
    <w:rsid w:val="00646223"/>
    <w:rsid w:val="00646334"/>
    <w:rsid w:val="00646501"/>
    <w:rsid w:val="00646586"/>
    <w:rsid w:val="0064659F"/>
    <w:rsid w:val="006466BE"/>
    <w:rsid w:val="006467D8"/>
    <w:rsid w:val="00646839"/>
    <w:rsid w:val="006468BC"/>
    <w:rsid w:val="006469BE"/>
    <w:rsid w:val="00646AB1"/>
    <w:rsid w:val="00646ACB"/>
    <w:rsid w:val="00646ADE"/>
    <w:rsid w:val="00646C0E"/>
    <w:rsid w:val="00646C78"/>
    <w:rsid w:val="00646CFB"/>
    <w:rsid w:val="00646D58"/>
    <w:rsid w:val="00646DE8"/>
    <w:rsid w:val="00646DEA"/>
    <w:rsid w:val="00646E1D"/>
    <w:rsid w:val="00646E2C"/>
    <w:rsid w:val="00646EF2"/>
    <w:rsid w:val="00646F2E"/>
    <w:rsid w:val="00646FB9"/>
    <w:rsid w:val="00647113"/>
    <w:rsid w:val="0064714B"/>
    <w:rsid w:val="00647157"/>
    <w:rsid w:val="006473DB"/>
    <w:rsid w:val="00647449"/>
    <w:rsid w:val="00647561"/>
    <w:rsid w:val="0064764B"/>
    <w:rsid w:val="00647878"/>
    <w:rsid w:val="00647BED"/>
    <w:rsid w:val="00647D4E"/>
    <w:rsid w:val="00647E59"/>
    <w:rsid w:val="00650055"/>
    <w:rsid w:val="0065010F"/>
    <w:rsid w:val="006502D2"/>
    <w:rsid w:val="006503D9"/>
    <w:rsid w:val="006503E2"/>
    <w:rsid w:val="00650403"/>
    <w:rsid w:val="00650416"/>
    <w:rsid w:val="006504CD"/>
    <w:rsid w:val="00650562"/>
    <w:rsid w:val="00650736"/>
    <w:rsid w:val="00650744"/>
    <w:rsid w:val="00650871"/>
    <w:rsid w:val="006508B7"/>
    <w:rsid w:val="00650AC3"/>
    <w:rsid w:val="00650CCC"/>
    <w:rsid w:val="00650D2B"/>
    <w:rsid w:val="00650D91"/>
    <w:rsid w:val="00650EE9"/>
    <w:rsid w:val="00650F88"/>
    <w:rsid w:val="00650FF3"/>
    <w:rsid w:val="00650FF6"/>
    <w:rsid w:val="0065110A"/>
    <w:rsid w:val="0065118C"/>
    <w:rsid w:val="00651228"/>
    <w:rsid w:val="00651235"/>
    <w:rsid w:val="00651484"/>
    <w:rsid w:val="0065166D"/>
    <w:rsid w:val="006517FA"/>
    <w:rsid w:val="006518AE"/>
    <w:rsid w:val="006519A1"/>
    <w:rsid w:val="00651C0B"/>
    <w:rsid w:val="00651E5E"/>
    <w:rsid w:val="00651EAB"/>
    <w:rsid w:val="00651F12"/>
    <w:rsid w:val="0065202E"/>
    <w:rsid w:val="00652075"/>
    <w:rsid w:val="006520A2"/>
    <w:rsid w:val="006524C0"/>
    <w:rsid w:val="00652592"/>
    <w:rsid w:val="0065282A"/>
    <w:rsid w:val="006528B6"/>
    <w:rsid w:val="006528D4"/>
    <w:rsid w:val="006529BF"/>
    <w:rsid w:val="00652E68"/>
    <w:rsid w:val="00652F13"/>
    <w:rsid w:val="006530CB"/>
    <w:rsid w:val="0065317A"/>
    <w:rsid w:val="006531CF"/>
    <w:rsid w:val="0065326E"/>
    <w:rsid w:val="006533D3"/>
    <w:rsid w:val="006534C7"/>
    <w:rsid w:val="00653654"/>
    <w:rsid w:val="00653659"/>
    <w:rsid w:val="006536F1"/>
    <w:rsid w:val="00653727"/>
    <w:rsid w:val="006537B7"/>
    <w:rsid w:val="00653A07"/>
    <w:rsid w:val="00653AA6"/>
    <w:rsid w:val="00653B34"/>
    <w:rsid w:val="00653B6A"/>
    <w:rsid w:val="00653B80"/>
    <w:rsid w:val="00653C46"/>
    <w:rsid w:val="00653D2E"/>
    <w:rsid w:val="00653DDC"/>
    <w:rsid w:val="00653EA7"/>
    <w:rsid w:val="00653FA2"/>
    <w:rsid w:val="00653FEB"/>
    <w:rsid w:val="00654056"/>
    <w:rsid w:val="0065418F"/>
    <w:rsid w:val="006541B3"/>
    <w:rsid w:val="00654207"/>
    <w:rsid w:val="0065424B"/>
    <w:rsid w:val="006543A8"/>
    <w:rsid w:val="00654401"/>
    <w:rsid w:val="006545BE"/>
    <w:rsid w:val="006548C5"/>
    <w:rsid w:val="00654972"/>
    <w:rsid w:val="00654BE2"/>
    <w:rsid w:val="00654DFE"/>
    <w:rsid w:val="006550D9"/>
    <w:rsid w:val="006553C2"/>
    <w:rsid w:val="006553F3"/>
    <w:rsid w:val="006555C5"/>
    <w:rsid w:val="006556C6"/>
    <w:rsid w:val="006557C0"/>
    <w:rsid w:val="006558FB"/>
    <w:rsid w:val="0065591F"/>
    <w:rsid w:val="006559CC"/>
    <w:rsid w:val="00655A1D"/>
    <w:rsid w:val="00655A22"/>
    <w:rsid w:val="00655A8E"/>
    <w:rsid w:val="00655DE8"/>
    <w:rsid w:val="00655E11"/>
    <w:rsid w:val="0065600A"/>
    <w:rsid w:val="00656035"/>
    <w:rsid w:val="0065604C"/>
    <w:rsid w:val="006560E1"/>
    <w:rsid w:val="006562FC"/>
    <w:rsid w:val="0065638E"/>
    <w:rsid w:val="006565B6"/>
    <w:rsid w:val="00656776"/>
    <w:rsid w:val="00656778"/>
    <w:rsid w:val="006567D2"/>
    <w:rsid w:val="00656A33"/>
    <w:rsid w:val="00656C22"/>
    <w:rsid w:val="00656CB0"/>
    <w:rsid w:val="00656CE2"/>
    <w:rsid w:val="00656D10"/>
    <w:rsid w:val="00656D4B"/>
    <w:rsid w:val="00656DC0"/>
    <w:rsid w:val="00656EDB"/>
    <w:rsid w:val="00656FD6"/>
    <w:rsid w:val="00657135"/>
    <w:rsid w:val="0065732D"/>
    <w:rsid w:val="0065736F"/>
    <w:rsid w:val="006573B1"/>
    <w:rsid w:val="006576F5"/>
    <w:rsid w:val="006577D3"/>
    <w:rsid w:val="006577E2"/>
    <w:rsid w:val="00657881"/>
    <w:rsid w:val="006578C6"/>
    <w:rsid w:val="0065794A"/>
    <w:rsid w:val="00657AB4"/>
    <w:rsid w:val="00657C20"/>
    <w:rsid w:val="00657CC6"/>
    <w:rsid w:val="00657D18"/>
    <w:rsid w:val="00657DFE"/>
    <w:rsid w:val="006600B2"/>
    <w:rsid w:val="00660205"/>
    <w:rsid w:val="006604BF"/>
    <w:rsid w:val="006605FB"/>
    <w:rsid w:val="00660617"/>
    <w:rsid w:val="00660676"/>
    <w:rsid w:val="0066067F"/>
    <w:rsid w:val="006606D2"/>
    <w:rsid w:val="0066071A"/>
    <w:rsid w:val="00660786"/>
    <w:rsid w:val="00660917"/>
    <w:rsid w:val="006609D5"/>
    <w:rsid w:val="00660AEE"/>
    <w:rsid w:val="00660B4B"/>
    <w:rsid w:val="00660C41"/>
    <w:rsid w:val="00660DAF"/>
    <w:rsid w:val="00661209"/>
    <w:rsid w:val="006612CB"/>
    <w:rsid w:val="006612EA"/>
    <w:rsid w:val="006614B9"/>
    <w:rsid w:val="006614DF"/>
    <w:rsid w:val="0066179A"/>
    <w:rsid w:val="00661833"/>
    <w:rsid w:val="0066186C"/>
    <w:rsid w:val="006619B3"/>
    <w:rsid w:val="00661A5A"/>
    <w:rsid w:val="00661BC3"/>
    <w:rsid w:val="00661E55"/>
    <w:rsid w:val="00661EEB"/>
    <w:rsid w:val="00661FDF"/>
    <w:rsid w:val="0066211A"/>
    <w:rsid w:val="00662230"/>
    <w:rsid w:val="00662367"/>
    <w:rsid w:val="006623C4"/>
    <w:rsid w:val="0066243D"/>
    <w:rsid w:val="0066265F"/>
    <w:rsid w:val="006626D4"/>
    <w:rsid w:val="0066270D"/>
    <w:rsid w:val="0066298E"/>
    <w:rsid w:val="00662A31"/>
    <w:rsid w:val="00662A81"/>
    <w:rsid w:val="00662AB3"/>
    <w:rsid w:val="00662B0E"/>
    <w:rsid w:val="00662D84"/>
    <w:rsid w:val="00662E71"/>
    <w:rsid w:val="0066325D"/>
    <w:rsid w:val="006632AD"/>
    <w:rsid w:val="00663425"/>
    <w:rsid w:val="006635D3"/>
    <w:rsid w:val="006637F0"/>
    <w:rsid w:val="00663800"/>
    <w:rsid w:val="006638FE"/>
    <w:rsid w:val="00663990"/>
    <w:rsid w:val="006639B3"/>
    <w:rsid w:val="00663A27"/>
    <w:rsid w:val="00663A5C"/>
    <w:rsid w:val="00663B85"/>
    <w:rsid w:val="00663B8A"/>
    <w:rsid w:val="00663E23"/>
    <w:rsid w:val="00663EC2"/>
    <w:rsid w:val="00663ECD"/>
    <w:rsid w:val="00663F1C"/>
    <w:rsid w:val="00664034"/>
    <w:rsid w:val="00664049"/>
    <w:rsid w:val="0066404F"/>
    <w:rsid w:val="00664061"/>
    <w:rsid w:val="00664076"/>
    <w:rsid w:val="00664091"/>
    <w:rsid w:val="00664147"/>
    <w:rsid w:val="00664193"/>
    <w:rsid w:val="006641E4"/>
    <w:rsid w:val="00664224"/>
    <w:rsid w:val="00664238"/>
    <w:rsid w:val="00664256"/>
    <w:rsid w:val="0066429E"/>
    <w:rsid w:val="0066442F"/>
    <w:rsid w:val="00664522"/>
    <w:rsid w:val="00664558"/>
    <w:rsid w:val="006646B1"/>
    <w:rsid w:val="006648BD"/>
    <w:rsid w:val="00664A3D"/>
    <w:rsid w:val="00664AF0"/>
    <w:rsid w:val="00664C1E"/>
    <w:rsid w:val="00664C5F"/>
    <w:rsid w:val="00664CBA"/>
    <w:rsid w:val="00664D7B"/>
    <w:rsid w:val="00664DC5"/>
    <w:rsid w:val="00664EBF"/>
    <w:rsid w:val="00664F7E"/>
    <w:rsid w:val="006650AB"/>
    <w:rsid w:val="006653C1"/>
    <w:rsid w:val="0066542C"/>
    <w:rsid w:val="00665561"/>
    <w:rsid w:val="006658AD"/>
    <w:rsid w:val="006658CD"/>
    <w:rsid w:val="0066591C"/>
    <w:rsid w:val="00665A31"/>
    <w:rsid w:val="00665A7D"/>
    <w:rsid w:val="00665AB6"/>
    <w:rsid w:val="00665C47"/>
    <w:rsid w:val="00665E64"/>
    <w:rsid w:val="00666079"/>
    <w:rsid w:val="00666290"/>
    <w:rsid w:val="00666363"/>
    <w:rsid w:val="0066645E"/>
    <w:rsid w:val="00666530"/>
    <w:rsid w:val="00666626"/>
    <w:rsid w:val="00666705"/>
    <w:rsid w:val="0066676D"/>
    <w:rsid w:val="006668D2"/>
    <w:rsid w:val="00666BF6"/>
    <w:rsid w:val="00666E26"/>
    <w:rsid w:val="00666E41"/>
    <w:rsid w:val="00666E61"/>
    <w:rsid w:val="00666E63"/>
    <w:rsid w:val="0066700A"/>
    <w:rsid w:val="00667021"/>
    <w:rsid w:val="0066711E"/>
    <w:rsid w:val="006671C4"/>
    <w:rsid w:val="00667233"/>
    <w:rsid w:val="00667299"/>
    <w:rsid w:val="006672E8"/>
    <w:rsid w:val="00667391"/>
    <w:rsid w:val="0066746F"/>
    <w:rsid w:val="00667517"/>
    <w:rsid w:val="00667645"/>
    <w:rsid w:val="00667950"/>
    <w:rsid w:val="00667E75"/>
    <w:rsid w:val="006700AE"/>
    <w:rsid w:val="0067010E"/>
    <w:rsid w:val="00670143"/>
    <w:rsid w:val="006701E5"/>
    <w:rsid w:val="006701F3"/>
    <w:rsid w:val="00670206"/>
    <w:rsid w:val="00670249"/>
    <w:rsid w:val="00670390"/>
    <w:rsid w:val="006704A5"/>
    <w:rsid w:val="0067072F"/>
    <w:rsid w:val="00670784"/>
    <w:rsid w:val="00670797"/>
    <w:rsid w:val="00670985"/>
    <w:rsid w:val="00670998"/>
    <w:rsid w:val="00670B30"/>
    <w:rsid w:val="00670C03"/>
    <w:rsid w:val="00670CA9"/>
    <w:rsid w:val="00670CB2"/>
    <w:rsid w:val="00670CF0"/>
    <w:rsid w:val="00670D02"/>
    <w:rsid w:val="00670DBA"/>
    <w:rsid w:val="00670E6C"/>
    <w:rsid w:val="006712A3"/>
    <w:rsid w:val="006714D6"/>
    <w:rsid w:val="00671652"/>
    <w:rsid w:val="0067167D"/>
    <w:rsid w:val="00671699"/>
    <w:rsid w:val="006716BA"/>
    <w:rsid w:val="0067178D"/>
    <w:rsid w:val="006717F2"/>
    <w:rsid w:val="006717FE"/>
    <w:rsid w:val="006718CA"/>
    <w:rsid w:val="00671962"/>
    <w:rsid w:val="00671AC7"/>
    <w:rsid w:val="00671BF1"/>
    <w:rsid w:val="00671EB2"/>
    <w:rsid w:val="00671FA0"/>
    <w:rsid w:val="00672094"/>
    <w:rsid w:val="006720DF"/>
    <w:rsid w:val="00672253"/>
    <w:rsid w:val="00672266"/>
    <w:rsid w:val="006722C2"/>
    <w:rsid w:val="006723B6"/>
    <w:rsid w:val="006725C7"/>
    <w:rsid w:val="006725EE"/>
    <w:rsid w:val="006728D2"/>
    <w:rsid w:val="006729BE"/>
    <w:rsid w:val="00672A08"/>
    <w:rsid w:val="00672A21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7F7"/>
    <w:rsid w:val="006738BC"/>
    <w:rsid w:val="00673950"/>
    <w:rsid w:val="00673976"/>
    <w:rsid w:val="006739DC"/>
    <w:rsid w:val="00673A7B"/>
    <w:rsid w:val="00673D1A"/>
    <w:rsid w:val="00673D8F"/>
    <w:rsid w:val="00673D9F"/>
    <w:rsid w:val="00673FE9"/>
    <w:rsid w:val="00674003"/>
    <w:rsid w:val="00674023"/>
    <w:rsid w:val="0067423E"/>
    <w:rsid w:val="00674414"/>
    <w:rsid w:val="006744BD"/>
    <w:rsid w:val="00674516"/>
    <w:rsid w:val="006746E3"/>
    <w:rsid w:val="006747DE"/>
    <w:rsid w:val="006749A4"/>
    <w:rsid w:val="006749B5"/>
    <w:rsid w:val="00674B40"/>
    <w:rsid w:val="00674B49"/>
    <w:rsid w:val="00674ED3"/>
    <w:rsid w:val="00674EF6"/>
    <w:rsid w:val="00674F18"/>
    <w:rsid w:val="0067500C"/>
    <w:rsid w:val="00675054"/>
    <w:rsid w:val="00675113"/>
    <w:rsid w:val="006751CF"/>
    <w:rsid w:val="006751F3"/>
    <w:rsid w:val="0067523E"/>
    <w:rsid w:val="00675305"/>
    <w:rsid w:val="006753CE"/>
    <w:rsid w:val="006754DA"/>
    <w:rsid w:val="00675514"/>
    <w:rsid w:val="0067560A"/>
    <w:rsid w:val="00675637"/>
    <w:rsid w:val="006756FC"/>
    <w:rsid w:val="00675704"/>
    <w:rsid w:val="006757AE"/>
    <w:rsid w:val="006757C3"/>
    <w:rsid w:val="00675A69"/>
    <w:rsid w:val="00675AC3"/>
    <w:rsid w:val="00675B3F"/>
    <w:rsid w:val="00675C21"/>
    <w:rsid w:val="00675C5D"/>
    <w:rsid w:val="00675C89"/>
    <w:rsid w:val="00675CCF"/>
    <w:rsid w:val="00675CE2"/>
    <w:rsid w:val="00675E48"/>
    <w:rsid w:val="00675F48"/>
    <w:rsid w:val="00675F88"/>
    <w:rsid w:val="0067604D"/>
    <w:rsid w:val="006760BF"/>
    <w:rsid w:val="0067613E"/>
    <w:rsid w:val="0067650A"/>
    <w:rsid w:val="0067674A"/>
    <w:rsid w:val="006767B5"/>
    <w:rsid w:val="006767C3"/>
    <w:rsid w:val="006768CB"/>
    <w:rsid w:val="006769D2"/>
    <w:rsid w:val="006769E9"/>
    <w:rsid w:val="00676AE9"/>
    <w:rsid w:val="00676B5C"/>
    <w:rsid w:val="00676B5F"/>
    <w:rsid w:val="00676C51"/>
    <w:rsid w:val="00676E0E"/>
    <w:rsid w:val="00676F07"/>
    <w:rsid w:val="00676F62"/>
    <w:rsid w:val="006770D6"/>
    <w:rsid w:val="00677295"/>
    <w:rsid w:val="0067740D"/>
    <w:rsid w:val="00677512"/>
    <w:rsid w:val="006776E7"/>
    <w:rsid w:val="00677701"/>
    <w:rsid w:val="00677816"/>
    <w:rsid w:val="00677828"/>
    <w:rsid w:val="00677967"/>
    <w:rsid w:val="00677A06"/>
    <w:rsid w:val="00677A71"/>
    <w:rsid w:val="00677D10"/>
    <w:rsid w:val="00677DD3"/>
    <w:rsid w:val="00677DE1"/>
    <w:rsid w:val="00677E35"/>
    <w:rsid w:val="00677E3A"/>
    <w:rsid w:val="00680047"/>
    <w:rsid w:val="00680143"/>
    <w:rsid w:val="006801C4"/>
    <w:rsid w:val="006802CA"/>
    <w:rsid w:val="00680371"/>
    <w:rsid w:val="00680377"/>
    <w:rsid w:val="006804B6"/>
    <w:rsid w:val="006805C8"/>
    <w:rsid w:val="006805EF"/>
    <w:rsid w:val="00680729"/>
    <w:rsid w:val="006807B0"/>
    <w:rsid w:val="006807ED"/>
    <w:rsid w:val="006808A1"/>
    <w:rsid w:val="00680CC6"/>
    <w:rsid w:val="00680DBF"/>
    <w:rsid w:val="00680DC8"/>
    <w:rsid w:val="00680EB5"/>
    <w:rsid w:val="00680F84"/>
    <w:rsid w:val="00680FF0"/>
    <w:rsid w:val="006810CF"/>
    <w:rsid w:val="0068128D"/>
    <w:rsid w:val="006812E8"/>
    <w:rsid w:val="0068142C"/>
    <w:rsid w:val="0068161C"/>
    <w:rsid w:val="0068164B"/>
    <w:rsid w:val="006816D3"/>
    <w:rsid w:val="006817C3"/>
    <w:rsid w:val="0068185E"/>
    <w:rsid w:val="00681AA1"/>
    <w:rsid w:val="00681B93"/>
    <w:rsid w:val="00681BF6"/>
    <w:rsid w:val="00681EAE"/>
    <w:rsid w:val="00681FB8"/>
    <w:rsid w:val="00682166"/>
    <w:rsid w:val="006821FF"/>
    <w:rsid w:val="0068226C"/>
    <w:rsid w:val="00682321"/>
    <w:rsid w:val="0068244E"/>
    <w:rsid w:val="00682479"/>
    <w:rsid w:val="006824F3"/>
    <w:rsid w:val="006825E4"/>
    <w:rsid w:val="00682657"/>
    <w:rsid w:val="00682662"/>
    <w:rsid w:val="006826DD"/>
    <w:rsid w:val="006827D1"/>
    <w:rsid w:val="006828E1"/>
    <w:rsid w:val="00682BB5"/>
    <w:rsid w:val="00682C08"/>
    <w:rsid w:val="00682DA2"/>
    <w:rsid w:val="00682FAC"/>
    <w:rsid w:val="00683111"/>
    <w:rsid w:val="00683145"/>
    <w:rsid w:val="00683335"/>
    <w:rsid w:val="0068334F"/>
    <w:rsid w:val="00683477"/>
    <w:rsid w:val="006835BD"/>
    <w:rsid w:val="00683602"/>
    <w:rsid w:val="00683634"/>
    <w:rsid w:val="006838CE"/>
    <w:rsid w:val="00683B4C"/>
    <w:rsid w:val="00683BD1"/>
    <w:rsid w:val="00683C53"/>
    <w:rsid w:val="00683E0E"/>
    <w:rsid w:val="00683E7B"/>
    <w:rsid w:val="00683F39"/>
    <w:rsid w:val="00683F63"/>
    <w:rsid w:val="00684004"/>
    <w:rsid w:val="0068407A"/>
    <w:rsid w:val="006841ED"/>
    <w:rsid w:val="00684257"/>
    <w:rsid w:val="00684283"/>
    <w:rsid w:val="006842AD"/>
    <w:rsid w:val="00684322"/>
    <w:rsid w:val="00684543"/>
    <w:rsid w:val="006845BE"/>
    <w:rsid w:val="00684630"/>
    <w:rsid w:val="00684803"/>
    <w:rsid w:val="00684896"/>
    <w:rsid w:val="006849BF"/>
    <w:rsid w:val="006849E1"/>
    <w:rsid w:val="00684ACD"/>
    <w:rsid w:val="00684CFB"/>
    <w:rsid w:val="00684EC7"/>
    <w:rsid w:val="00684EC9"/>
    <w:rsid w:val="00684F6A"/>
    <w:rsid w:val="0068500D"/>
    <w:rsid w:val="0068502E"/>
    <w:rsid w:val="00685165"/>
    <w:rsid w:val="00685174"/>
    <w:rsid w:val="0068519D"/>
    <w:rsid w:val="006851D7"/>
    <w:rsid w:val="0068522B"/>
    <w:rsid w:val="006852D0"/>
    <w:rsid w:val="00685383"/>
    <w:rsid w:val="006853EB"/>
    <w:rsid w:val="00685487"/>
    <w:rsid w:val="006854D4"/>
    <w:rsid w:val="006855E9"/>
    <w:rsid w:val="00685689"/>
    <w:rsid w:val="00685698"/>
    <w:rsid w:val="00685915"/>
    <w:rsid w:val="006859AC"/>
    <w:rsid w:val="00685D4C"/>
    <w:rsid w:val="00685E9A"/>
    <w:rsid w:val="00685F28"/>
    <w:rsid w:val="00686062"/>
    <w:rsid w:val="00686102"/>
    <w:rsid w:val="006862E3"/>
    <w:rsid w:val="0068630F"/>
    <w:rsid w:val="00686337"/>
    <w:rsid w:val="0068638E"/>
    <w:rsid w:val="006863A1"/>
    <w:rsid w:val="006864FF"/>
    <w:rsid w:val="0068670A"/>
    <w:rsid w:val="006869B4"/>
    <w:rsid w:val="00686B28"/>
    <w:rsid w:val="00686BF0"/>
    <w:rsid w:val="00686CDB"/>
    <w:rsid w:val="00686D02"/>
    <w:rsid w:val="00686E7B"/>
    <w:rsid w:val="00687193"/>
    <w:rsid w:val="006871E2"/>
    <w:rsid w:val="006873E4"/>
    <w:rsid w:val="00687439"/>
    <w:rsid w:val="006874FB"/>
    <w:rsid w:val="0068769D"/>
    <w:rsid w:val="00687794"/>
    <w:rsid w:val="00687896"/>
    <w:rsid w:val="00687981"/>
    <w:rsid w:val="00687A3D"/>
    <w:rsid w:val="00687A44"/>
    <w:rsid w:val="00687A90"/>
    <w:rsid w:val="00687C98"/>
    <w:rsid w:val="00687CF0"/>
    <w:rsid w:val="00687D81"/>
    <w:rsid w:val="00687DD5"/>
    <w:rsid w:val="00687DF0"/>
    <w:rsid w:val="00687E42"/>
    <w:rsid w:val="00687F22"/>
    <w:rsid w:val="00687FCD"/>
    <w:rsid w:val="006900BC"/>
    <w:rsid w:val="006900E7"/>
    <w:rsid w:val="00690133"/>
    <w:rsid w:val="006901F7"/>
    <w:rsid w:val="00690247"/>
    <w:rsid w:val="00690329"/>
    <w:rsid w:val="006903B4"/>
    <w:rsid w:val="0069047C"/>
    <w:rsid w:val="006906F7"/>
    <w:rsid w:val="0069074F"/>
    <w:rsid w:val="00690752"/>
    <w:rsid w:val="00690907"/>
    <w:rsid w:val="006909FB"/>
    <w:rsid w:val="00690A6F"/>
    <w:rsid w:val="00690A86"/>
    <w:rsid w:val="00690ABD"/>
    <w:rsid w:val="00690C62"/>
    <w:rsid w:val="00690CEB"/>
    <w:rsid w:val="00690FBE"/>
    <w:rsid w:val="006910AF"/>
    <w:rsid w:val="0069114D"/>
    <w:rsid w:val="00691329"/>
    <w:rsid w:val="006913F9"/>
    <w:rsid w:val="0069141F"/>
    <w:rsid w:val="0069147D"/>
    <w:rsid w:val="006914FA"/>
    <w:rsid w:val="00691583"/>
    <w:rsid w:val="00691684"/>
    <w:rsid w:val="0069175B"/>
    <w:rsid w:val="00691790"/>
    <w:rsid w:val="00691866"/>
    <w:rsid w:val="00691A9A"/>
    <w:rsid w:val="00691AF1"/>
    <w:rsid w:val="00691B21"/>
    <w:rsid w:val="00691B73"/>
    <w:rsid w:val="00691BD5"/>
    <w:rsid w:val="00691C59"/>
    <w:rsid w:val="00691DF2"/>
    <w:rsid w:val="00691EB1"/>
    <w:rsid w:val="00691EED"/>
    <w:rsid w:val="006920B8"/>
    <w:rsid w:val="00692321"/>
    <w:rsid w:val="00692403"/>
    <w:rsid w:val="00692467"/>
    <w:rsid w:val="006924C1"/>
    <w:rsid w:val="006925D9"/>
    <w:rsid w:val="00692640"/>
    <w:rsid w:val="0069284E"/>
    <w:rsid w:val="0069291B"/>
    <w:rsid w:val="00692B53"/>
    <w:rsid w:val="00692BDF"/>
    <w:rsid w:val="00692D2B"/>
    <w:rsid w:val="00692D37"/>
    <w:rsid w:val="00692E59"/>
    <w:rsid w:val="00692FFC"/>
    <w:rsid w:val="00693267"/>
    <w:rsid w:val="0069331B"/>
    <w:rsid w:val="00693472"/>
    <w:rsid w:val="006934CF"/>
    <w:rsid w:val="00693511"/>
    <w:rsid w:val="006935C0"/>
    <w:rsid w:val="0069368E"/>
    <w:rsid w:val="00693793"/>
    <w:rsid w:val="006939D6"/>
    <w:rsid w:val="006939EE"/>
    <w:rsid w:val="00693A23"/>
    <w:rsid w:val="00693A67"/>
    <w:rsid w:val="00693A85"/>
    <w:rsid w:val="00693C94"/>
    <w:rsid w:val="00693D0D"/>
    <w:rsid w:val="00693D32"/>
    <w:rsid w:val="00693DE1"/>
    <w:rsid w:val="00693DED"/>
    <w:rsid w:val="00693F68"/>
    <w:rsid w:val="00694029"/>
    <w:rsid w:val="00694467"/>
    <w:rsid w:val="0069455E"/>
    <w:rsid w:val="0069456F"/>
    <w:rsid w:val="006946D3"/>
    <w:rsid w:val="006946F0"/>
    <w:rsid w:val="00694716"/>
    <w:rsid w:val="006947C8"/>
    <w:rsid w:val="006949B2"/>
    <w:rsid w:val="006949C1"/>
    <w:rsid w:val="00694A70"/>
    <w:rsid w:val="00694AA6"/>
    <w:rsid w:val="00694D2D"/>
    <w:rsid w:val="00694DD6"/>
    <w:rsid w:val="0069506F"/>
    <w:rsid w:val="006950F8"/>
    <w:rsid w:val="00695216"/>
    <w:rsid w:val="0069530A"/>
    <w:rsid w:val="00695414"/>
    <w:rsid w:val="00695C96"/>
    <w:rsid w:val="00695D73"/>
    <w:rsid w:val="00695E46"/>
    <w:rsid w:val="00695E7C"/>
    <w:rsid w:val="006961B4"/>
    <w:rsid w:val="006964D7"/>
    <w:rsid w:val="006964F7"/>
    <w:rsid w:val="006966A7"/>
    <w:rsid w:val="00696892"/>
    <w:rsid w:val="006968A8"/>
    <w:rsid w:val="006968D8"/>
    <w:rsid w:val="0069696C"/>
    <w:rsid w:val="00696A5E"/>
    <w:rsid w:val="00696B98"/>
    <w:rsid w:val="00696C04"/>
    <w:rsid w:val="00696C09"/>
    <w:rsid w:val="00696C18"/>
    <w:rsid w:val="00696DC0"/>
    <w:rsid w:val="00696E13"/>
    <w:rsid w:val="00696E39"/>
    <w:rsid w:val="00696E87"/>
    <w:rsid w:val="00696E9C"/>
    <w:rsid w:val="00696F58"/>
    <w:rsid w:val="006971F0"/>
    <w:rsid w:val="006972F7"/>
    <w:rsid w:val="0069741E"/>
    <w:rsid w:val="0069759A"/>
    <w:rsid w:val="006975C5"/>
    <w:rsid w:val="006975D9"/>
    <w:rsid w:val="0069777E"/>
    <w:rsid w:val="0069797B"/>
    <w:rsid w:val="00697ABC"/>
    <w:rsid w:val="00697BAF"/>
    <w:rsid w:val="00697CA1"/>
    <w:rsid w:val="00697D5C"/>
    <w:rsid w:val="00697DD0"/>
    <w:rsid w:val="00697FF5"/>
    <w:rsid w:val="006A0437"/>
    <w:rsid w:val="006A0513"/>
    <w:rsid w:val="006A0529"/>
    <w:rsid w:val="006A05EE"/>
    <w:rsid w:val="006A06EF"/>
    <w:rsid w:val="006A072E"/>
    <w:rsid w:val="006A080B"/>
    <w:rsid w:val="006A0954"/>
    <w:rsid w:val="006A09CD"/>
    <w:rsid w:val="006A0A2F"/>
    <w:rsid w:val="006A0AAB"/>
    <w:rsid w:val="006A0D48"/>
    <w:rsid w:val="006A0DFB"/>
    <w:rsid w:val="006A0E08"/>
    <w:rsid w:val="006A0E88"/>
    <w:rsid w:val="006A1080"/>
    <w:rsid w:val="006A10B3"/>
    <w:rsid w:val="006A1104"/>
    <w:rsid w:val="006A1113"/>
    <w:rsid w:val="006A12A0"/>
    <w:rsid w:val="006A14CA"/>
    <w:rsid w:val="006A1542"/>
    <w:rsid w:val="006A1594"/>
    <w:rsid w:val="006A1635"/>
    <w:rsid w:val="006A164A"/>
    <w:rsid w:val="006A16AE"/>
    <w:rsid w:val="006A174E"/>
    <w:rsid w:val="006A17EE"/>
    <w:rsid w:val="006A1932"/>
    <w:rsid w:val="006A1937"/>
    <w:rsid w:val="006A1AAE"/>
    <w:rsid w:val="006A1B16"/>
    <w:rsid w:val="006A1D7B"/>
    <w:rsid w:val="006A2177"/>
    <w:rsid w:val="006A2180"/>
    <w:rsid w:val="006A2189"/>
    <w:rsid w:val="006A2624"/>
    <w:rsid w:val="006A28E2"/>
    <w:rsid w:val="006A2987"/>
    <w:rsid w:val="006A2B27"/>
    <w:rsid w:val="006A2CD4"/>
    <w:rsid w:val="006A2FC0"/>
    <w:rsid w:val="006A308F"/>
    <w:rsid w:val="006A321D"/>
    <w:rsid w:val="006A3316"/>
    <w:rsid w:val="006A3432"/>
    <w:rsid w:val="006A34CE"/>
    <w:rsid w:val="006A3542"/>
    <w:rsid w:val="006A3628"/>
    <w:rsid w:val="006A36E9"/>
    <w:rsid w:val="006A3A3D"/>
    <w:rsid w:val="006A3C6B"/>
    <w:rsid w:val="006A3F24"/>
    <w:rsid w:val="006A4142"/>
    <w:rsid w:val="006A41F7"/>
    <w:rsid w:val="006A4341"/>
    <w:rsid w:val="006A43D0"/>
    <w:rsid w:val="006A43D8"/>
    <w:rsid w:val="006A44C0"/>
    <w:rsid w:val="006A44F3"/>
    <w:rsid w:val="006A46E6"/>
    <w:rsid w:val="006A4806"/>
    <w:rsid w:val="006A4815"/>
    <w:rsid w:val="006A4832"/>
    <w:rsid w:val="006A4894"/>
    <w:rsid w:val="006A4A3A"/>
    <w:rsid w:val="006A4B7A"/>
    <w:rsid w:val="006A5000"/>
    <w:rsid w:val="006A51AD"/>
    <w:rsid w:val="006A534A"/>
    <w:rsid w:val="006A542E"/>
    <w:rsid w:val="006A5500"/>
    <w:rsid w:val="006A5754"/>
    <w:rsid w:val="006A57A7"/>
    <w:rsid w:val="006A5A63"/>
    <w:rsid w:val="006A5ACC"/>
    <w:rsid w:val="006A5B11"/>
    <w:rsid w:val="006A5C1F"/>
    <w:rsid w:val="006A5C7E"/>
    <w:rsid w:val="006A5FB8"/>
    <w:rsid w:val="006A641F"/>
    <w:rsid w:val="006A6451"/>
    <w:rsid w:val="006A65FD"/>
    <w:rsid w:val="006A6623"/>
    <w:rsid w:val="006A676C"/>
    <w:rsid w:val="006A6A77"/>
    <w:rsid w:val="006A6BBD"/>
    <w:rsid w:val="006A6D20"/>
    <w:rsid w:val="006A6EC6"/>
    <w:rsid w:val="006A6FF0"/>
    <w:rsid w:val="006A6FF5"/>
    <w:rsid w:val="006A7135"/>
    <w:rsid w:val="006A7146"/>
    <w:rsid w:val="006A7201"/>
    <w:rsid w:val="006A742E"/>
    <w:rsid w:val="006A74DC"/>
    <w:rsid w:val="006A752E"/>
    <w:rsid w:val="006A76A3"/>
    <w:rsid w:val="006A773B"/>
    <w:rsid w:val="006A789E"/>
    <w:rsid w:val="006A78C2"/>
    <w:rsid w:val="006A78DC"/>
    <w:rsid w:val="006A7905"/>
    <w:rsid w:val="006A7AE9"/>
    <w:rsid w:val="006A7C7F"/>
    <w:rsid w:val="006A7D0A"/>
    <w:rsid w:val="006A7EC6"/>
    <w:rsid w:val="006B0158"/>
    <w:rsid w:val="006B01D2"/>
    <w:rsid w:val="006B01E2"/>
    <w:rsid w:val="006B027F"/>
    <w:rsid w:val="006B0325"/>
    <w:rsid w:val="006B03F3"/>
    <w:rsid w:val="006B055A"/>
    <w:rsid w:val="006B0576"/>
    <w:rsid w:val="006B05AC"/>
    <w:rsid w:val="006B064B"/>
    <w:rsid w:val="006B0975"/>
    <w:rsid w:val="006B0BDD"/>
    <w:rsid w:val="006B0FDA"/>
    <w:rsid w:val="006B1076"/>
    <w:rsid w:val="006B108D"/>
    <w:rsid w:val="006B10A2"/>
    <w:rsid w:val="006B113A"/>
    <w:rsid w:val="006B11AD"/>
    <w:rsid w:val="006B11B9"/>
    <w:rsid w:val="006B1252"/>
    <w:rsid w:val="006B1398"/>
    <w:rsid w:val="006B1399"/>
    <w:rsid w:val="006B1418"/>
    <w:rsid w:val="006B14DD"/>
    <w:rsid w:val="006B1522"/>
    <w:rsid w:val="006B1550"/>
    <w:rsid w:val="006B15E2"/>
    <w:rsid w:val="006B162E"/>
    <w:rsid w:val="006B18DF"/>
    <w:rsid w:val="006B19BE"/>
    <w:rsid w:val="006B19F3"/>
    <w:rsid w:val="006B1B5F"/>
    <w:rsid w:val="006B1BE7"/>
    <w:rsid w:val="006B1BF1"/>
    <w:rsid w:val="006B1D20"/>
    <w:rsid w:val="006B1DA4"/>
    <w:rsid w:val="006B1EF0"/>
    <w:rsid w:val="006B2064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792"/>
    <w:rsid w:val="006B2852"/>
    <w:rsid w:val="006B2864"/>
    <w:rsid w:val="006B28A5"/>
    <w:rsid w:val="006B2B6C"/>
    <w:rsid w:val="006B2C47"/>
    <w:rsid w:val="006B2C93"/>
    <w:rsid w:val="006B2E24"/>
    <w:rsid w:val="006B2E45"/>
    <w:rsid w:val="006B2EFD"/>
    <w:rsid w:val="006B2F35"/>
    <w:rsid w:val="006B3070"/>
    <w:rsid w:val="006B30AA"/>
    <w:rsid w:val="006B3167"/>
    <w:rsid w:val="006B325D"/>
    <w:rsid w:val="006B339E"/>
    <w:rsid w:val="006B34C1"/>
    <w:rsid w:val="006B3528"/>
    <w:rsid w:val="006B354E"/>
    <w:rsid w:val="006B3585"/>
    <w:rsid w:val="006B35A4"/>
    <w:rsid w:val="006B367C"/>
    <w:rsid w:val="006B388F"/>
    <w:rsid w:val="006B390A"/>
    <w:rsid w:val="006B3BE9"/>
    <w:rsid w:val="006B3C8B"/>
    <w:rsid w:val="006B3DB5"/>
    <w:rsid w:val="006B4056"/>
    <w:rsid w:val="006B40BD"/>
    <w:rsid w:val="006B4165"/>
    <w:rsid w:val="006B43BE"/>
    <w:rsid w:val="006B4533"/>
    <w:rsid w:val="006B4634"/>
    <w:rsid w:val="006B4671"/>
    <w:rsid w:val="006B47B0"/>
    <w:rsid w:val="006B489C"/>
    <w:rsid w:val="006B497B"/>
    <w:rsid w:val="006B499C"/>
    <w:rsid w:val="006B4B0B"/>
    <w:rsid w:val="006B4BC7"/>
    <w:rsid w:val="006B4C87"/>
    <w:rsid w:val="006B4CC0"/>
    <w:rsid w:val="006B5166"/>
    <w:rsid w:val="006B522E"/>
    <w:rsid w:val="006B5338"/>
    <w:rsid w:val="006B5357"/>
    <w:rsid w:val="006B5498"/>
    <w:rsid w:val="006B55C6"/>
    <w:rsid w:val="006B5671"/>
    <w:rsid w:val="006B570F"/>
    <w:rsid w:val="006B5772"/>
    <w:rsid w:val="006B578A"/>
    <w:rsid w:val="006B57A4"/>
    <w:rsid w:val="006B57B5"/>
    <w:rsid w:val="006B57E4"/>
    <w:rsid w:val="006B58EB"/>
    <w:rsid w:val="006B5995"/>
    <w:rsid w:val="006B59BD"/>
    <w:rsid w:val="006B5CE7"/>
    <w:rsid w:val="006B5D0C"/>
    <w:rsid w:val="006B5DA2"/>
    <w:rsid w:val="006B5E02"/>
    <w:rsid w:val="006B6018"/>
    <w:rsid w:val="006B607C"/>
    <w:rsid w:val="006B60F7"/>
    <w:rsid w:val="006B616C"/>
    <w:rsid w:val="006B6189"/>
    <w:rsid w:val="006B61F8"/>
    <w:rsid w:val="006B63E0"/>
    <w:rsid w:val="006B63F6"/>
    <w:rsid w:val="006B64A3"/>
    <w:rsid w:val="006B651F"/>
    <w:rsid w:val="006B65D3"/>
    <w:rsid w:val="006B66F5"/>
    <w:rsid w:val="006B6952"/>
    <w:rsid w:val="006B6975"/>
    <w:rsid w:val="006B6A4F"/>
    <w:rsid w:val="006B6B77"/>
    <w:rsid w:val="006B6D6F"/>
    <w:rsid w:val="006B6E1F"/>
    <w:rsid w:val="006B6F3B"/>
    <w:rsid w:val="006B6F41"/>
    <w:rsid w:val="006B70BB"/>
    <w:rsid w:val="006B7126"/>
    <w:rsid w:val="006B7166"/>
    <w:rsid w:val="006B7181"/>
    <w:rsid w:val="006B7224"/>
    <w:rsid w:val="006B73ED"/>
    <w:rsid w:val="006B7449"/>
    <w:rsid w:val="006B74B4"/>
    <w:rsid w:val="006B74F0"/>
    <w:rsid w:val="006B76F1"/>
    <w:rsid w:val="006B77D8"/>
    <w:rsid w:val="006B7827"/>
    <w:rsid w:val="006B784F"/>
    <w:rsid w:val="006B785E"/>
    <w:rsid w:val="006B7905"/>
    <w:rsid w:val="006B7940"/>
    <w:rsid w:val="006B7A02"/>
    <w:rsid w:val="006B7AD9"/>
    <w:rsid w:val="006B7C1A"/>
    <w:rsid w:val="006B7C74"/>
    <w:rsid w:val="006B7D0A"/>
    <w:rsid w:val="006C0080"/>
    <w:rsid w:val="006C0240"/>
    <w:rsid w:val="006C0521"/>
    <w:rsid w:val="006C05A1"/>
    <w:rsid w:val="006C0637"/>
    <w:rsid w:val="006C064B"/>
    <w:rsid w:val="006C083B"/>
    <w:rsid w:val="006C0927"/>
    <w:rsid w:val="006C0A56"/>
    <w:rsid w:val="006C0B3C"/>
    <w:rsid w:val="006C0BA4"/>
    <w:rsid w:val="006C0C73"/>
    <w:rsid w:val="006C0E29"/>
    <w:rsid w:val="006C0E9E"/>
    <w:rsid w:val="006C0EFD"/>
    <w:rsid w:val="006C0FC6"/>
    <w:rsid w:val="006C0FDF"/>
    <w:rsid w:val="006C1022"/>
    <w:rsid w:val="006C1057"/>
    <w:rsid w:val="006C12F8"/>
    <w:rsid w:val="006C1391"/>
    <w:rsid w:val="006C13A3"/>
    <w:rsid w:val="006C147C"/>
    <w:rsid w:val="006C1629"/>
    <w:rsid w:val="006C17E7"/>
    <w:rsid w:val="006C1814"/>
    <w:rsid w:val="006C1B40"/>
    <w:rsid w:val="006C1BA4"/>
    <w:rsid w:val="006C1C2C"/>
    <w:rsid w:val="006C1CDF"/>
    <w:rsid w:val="006C1D57"/>
    <w:rsid w:val="006C1EB9"/>
    <w:rsid w:val="006C1EE2"/>
    <w:rsid w:val="006C1FFA"/>
    <w:rsid w:val="006C22D7"/>
    <w:rsid w:val="006C23FC"/>
    <w:rsid w:val="006C24D6"/>
    <w:rsid w:val="006C253B"/>
    <w:rsid w:val="006C25A8"/>
    <w:rsid w:val="006C25CC"/>
    <w:rsid w:val="006C25FA"/>
    <w:rsid w:val="006C2617"/>
    <w:rsid w:val="006C266A"/>
    <w:rsid w:val="006C2731"/>
    <w:rsid w:val="006C281E"/>
    <w:rsid w:val="006C296E"/>
    <w:rsid w:val="006C2A66"/>
    <w:rsid w:val="006C2B8A"/>
    <w:rsid w:val="006C2B92"/>
    <w:rsid w:val="006C2C97"/>
    <w:rsid w:val="006C2D2B"/>
    <w:rsid w:val="006C2D46"/>
    <w:rsid w:val="006C2D8A"/>
    <w:rsid w:val="006C311B"/>
    <w:rsid w:val="006C3177"/>
    <w:rsid w:val="006C33DF"/>
    <w:rsid w:val="006C3417"/>
    <w:rsid w:val="006C3433"/>
    <w:rsid w:val="006C38EA"/>
    <w:rsid w:val="006C39B0"/>
    <w:rsid w:val="006C3A1A"/>
    <w:rsid w:val="006C3CFD"/>
    <w:rsid w:val="006C3EF7"/>
    <w:rsid w:val="006C40D2"/>
    <w:rsid w:val="006C4106"/>
    <w:rsid w:val="006C4341"/>
    <w:rsid w:val="006C452B"/>
    <w:rsid w:val="006C462D"/>
    <w:rsid w:val="006C46B2"/>
    <w:rsid w:val="006C47F5"/>
    <w:rsid w:val="006C492A"/>
    <w:rsid w:val="006C4B11"/>
    <w:rsid w:val="006C4B68"/>
    <w:rsid w:val="006C4D1C"/>
    <w:rsid w:val="006C4D39"/>
    <w:rsid w:val="006C4DF2"/>
    <w:rsid w:val="006C50FD"/>
    <w:rsid w:val="006C51D6"/>
    <w:rsid w:val="006C54BE"/>
    <w:rsid w:val="006C563E"/>
    <w:rsid w:val="006C57DD"/>
    <w:rsid w:val="006C5931"/>
    <w:rsid w:val="006C5964"/>
    <w:rsid w:val="006C5ACC"/>
    <w:rsid w:val="006C5B3D"/>
    <w:rsid w:val="006C5D01"/>
    <w:rsid w:val="006C5D52"/>
    <w:rsid w:val="006C5E11"/>
    <w:rsid w:val="006C5E13"/>
    <w:rsid w:val="006C5F9C"/>
    <w:rsid w:val="006C6024"/>
    <w:rsid w:val="006C6036"/>
    <w:rsid w:val="006C60E7"/>
    <w:rsid w:val="006C63F5"/>
    <w:rsid w:val="006C64B7"/>
    <w:rsid w:val="006C6521"/>
    <w:rsid w:val="006C6618"/>
    <w:rsid w:val="006C6920"/>
    <w:rsid w:val="006C69AB"/>
    <w:rsid w:val="006C6A12"/>
    <w:rsid w:val="006C6A35"/>
    <w:rsid w:val="006C6ADC"/>
    <w:rsid w:val="006C6B7B"/>
    <w:rsid w:val="006C6C3F"/>
    <w:rsid w:val="006C6C5E"/>
    <w:rsid w:val="006C6D4B"/>
    <w:rsid w:val="006C6E2E"/>
    <w:rsid w:val="006C703F"/>
    <w:rsid w:val="006C712F"/>
    <w:rsid w:val="006C73F9"/>
    <w:rsid w:val="006C7487"/>
    <w:rsid w:val="006C751B"/>
    <w:rsid w:val="006C7731"/>
    <w:rsid w:val="006C7767"/>
    <w:rsid w:val="006C7819"/>
    <w:rsid w:val="006C7859"/>
    <w:rsid w:val="006C791B"/>
    <w:rsid w:val="006C7A5A"/>
    <w:rsid w:val="006C7AAA"/>
    <w:rsid w:val="006C7B57"/>
    <w:rsid w:val="006C7DDB"/>
    <w:rsid w:val="006C7FC0"/>
    <w:rsid w:val="006D0173"/>
    <w:rsid w:val="006D01D0"/>
    <w:rsid w:val="006D01E4"/>
    <w:rsid w:val="006D02D0"/>
    <w:rsid w:val="006D0548"/>
    <w:rsid w:val="006D0630"/>
    <w:rsid w:val="006D075F"/>
    <w:rsid w:val="006D09BD"/>
    <w:rsid w:val="006D09F7"/>
    <w:rsid w:val="006D0A50"/>
    <w:rsid w:val="006D0B21"/>
    <w:rsid w:val="006D0B3F"/>
    <w:rsid w:val="006D0D04"/>
    <w:rsid w:val="006D0DAB"/>
    <w:rsid w:val="006D0EFA"/>
    <w:rsid w:val="006D0F21"/>
    <w:rsid w:val="006D10AC"/>
    <w:rsid w:val="006D1167"/>
    <w:rsid w:val="006D11BF"/>
    <w:rsid w:val="006D11F8"/>
    <w:rsid w:val="006D128F"/>
    <w:rsid w:val="006D12A7"/>
    <w:rsid w:val="006D13B4"/>
    <w:rsid w:val="006D1401"/>
    <w:rsid w:val="006D16DC"/>
    <w:rsid w:val="006D16F3"/>
    <w:rsid w:val="006D1722"/>
    <w:rsid w:val="006D1792"/>
    <w:rsid w:val="006D17E9"/>
    <w:rsid w:val="006D18CC"/>
    <w:rsid w:val="006D19F0"/>
    <w:rsid w:val="006D1A5F"/>
    <w:rsid w:val="006D1B21"/>
    <w:rsid w:val="006D1B74"/>
    <w:rsid w:val="006D1BE3"/>
    <w:rsid w:val="006D1C24"/>
    <w:rsid w:val="006D1D14"/>
    <w:rsid w:val="006D1D57"/>
    <w:rsid w:val="006D1E1F"/>
    <w:rsid w:val="006D1E2D"/>
    <w:rsid w:val="006D1E88"/>
    <w:rsid w:val="006D1F06"/>
    <w:rsid w:val="006D1F08"/>
    <w:rsid w:val="006D20BD"/>
    <w:rsid w:val="006D2181"/>
    <w:rsid w:val="006D21AB"/>
    <w:rsid w:val="006D2331"/>
    <w:rsid w:val="006D233D"/>
    <w:rsid w:val="006D23F1"/>
    <w:rsid w:val="006D24AB"/>
    <w:rsid w:val="006D2519"/>
    <w:rsid w:val="006D2588"/>
    <w:rsid w:val="006D26A7"/>
    <w:rsid w:val="006D287F"/>
    <w:rsid w:val="006D2BC4"/>
    <w:rsid w:val="006D2D4A"/>
    <w:rsid w:val="006D2D7B"/>
    <w:rsid w:val="006D2E49"/>
    <w:rsid w:val="006D2FFF"/>
    <w:rsid w:val="006D302F"/>
    <w:rsid w:val="006D3096"/>
    <w:rsid w:val="006D31A2"/>
    <w:rsid w:val="006D354C"/>
    <w:rsid w:val="006D35CB"/>
    <w:rsid w:val="006D35E0"/>
    <w:rsid w:val="006D373D"/>
    <w:rsid w:val="006D38B7"/>
    <w:rsid w:val="006D391F"/>
    <w:rsid w:val="006D3923"/>
    <w:rsid w:val="006D3A1D"/>
    <w:rsid w:val="006D3ACC"/>
    <w:rsid w:val="006D3B71"/>
    <w:rsid w:val="006D3C8C"/>
    <w:rsid w:val="006D3DAB"/>
    <w:rsid w:val="006D3ECD"/>
    <w:rsid w:val="006D3F90"/>
    <w:rsid w:val="006D44A0"/>
    <w:rsid w:val="006D47D9"/>
    <w:rsid w:val="006D48CD"/>
    <w:rsid w:val="006D49D4"/>
    <w:rsid w:val="006D4BCB"/>
    <w:rsid w:val="006D4D50"/>
    <w:rsid w:val="006D4DEA"/>
    <w:rsid w:val="006D4EB7"/>
    <w:rsid w:val="006D4F23"/>
    <w:rsid w:val="006D5010"/>
    <w:rsid w:val="006D508D"/>
    <w:rsid w:val="006D5113"/>
    <w:rsid w:val="006D5191"/>
    <w:rsid w:val="006D51B7"/>
    <w:rsid w:val="006D53ED"/>
    <w:rsid w:val="006D558E"/>
    <w:rsid w:val="006D559F"/>
    <w:rsid w:val="006D571D"/>
    <w:rsid w:val="006D5751"/>
    <w:rsid w:val="006D585A"/>
    <w:rsid w:val="006D599F"/>
    <w:rsid w:val="006D5A6D"/>
    <w:rsid w:val="006D5A6F"/>
    <w:rsid w:val="006D5ACE"/>
    <w:rsid w:val="006D605D"/>
    <w:rsid w:val="006D6074"/>
    <w:rsid w:val="006D617E"/>
    <w:rsid w:val="006D6187"/>
    <w:rsid w:val="006D6220"/>
    <w:rsid w:val="006D6461"/>
    <w:rsid w:val="006D64C5"/>
    <w:rsid w:val="006D654D"/>
    <w:rsid w:val="006D6762"/>
    <w:rsid w:val="006D67E5"/>
    <w:rsid w:val="006D68D0"/>
    <w:rsid w:val="006D69AB"/>
    <w:rsid w:val="006D6A9B"/>
    <w:rsid w:val="006D6C0D"/>
    <w:rsid w:val="006D6C45"/>
    <w:rsid w:val="006D6EA8"/>
    <w:rsid w:val="006D6F97"/>
    <w:rsid w:val="006D702B"/>
    <w:rsid w:val="006D70C3"/>
    <w:rsid w:val="006D70D8"/>
    <w:rsid w:val="006D71C0"/>
    <w:rsid w:val="006D71CC"/>
    <w:rsid w:val="006D7411"/>
    <w:rsid w:val="006D7500"/>
    <w:rsid w:val="006D750B"/>
    <w:rsid w:val="006D750E"/>
    <w:rsid w:val="006D75C8"/>
    <w:rsid w:val="006D767D"/>
    <w:rsid w:val="006D76A8"/>
    <w:rsid w:val="006D78FA"/>
    <w:rsid w:val="006D796B"/>
    <w:rsid w:val="006D7A5F"/>
    <w:rsid w:val="006D7CB6"/>
    <w:rsid w:val="006D7D72"/>
    <w:rsid w:val="006D7E19"/>
    <w:rsid w:val="006D7FDD"/>
    <w:rsid w:val="006D7FF3"/>
    <w:rsid w:val="006E00AD"/>
    <w:rsid w:val="006E00B9"/>
    <w:rsid w:val="006E00DA"/>
    <w:rsid w:val="006E0142"/>
    <w:rsid w:val="006E0302"/>
    <w:rsid w:val="006E03EB"/>
    <w:rsid w:val="006E03FB"/>
    <w:rsid w:val="006E052E"/>
    <w:rsid w:val="006E0655"/>
    <w:rsid w:val="006E079C"/>
    <w:rsid w:val="006E0823"/>
    <w:rsid w:val="006E0877"/>
    <w:rsid w:val="006E0948"/>
    <w:rsid w:val="006E09AA"/>
    <w:rsid w:val="006E0AE6"/>
    <w:rsid w:val="006E0AF7"/>
    <w:rsid w:val="006E0D05"/>
    <w:rsid w:val="006E0F4A"/>
    <w:rsid w:val="006E0FAF"/>
    <w:rsid w:val="006E10E0"/>
    <w:rsid w:val="006E113E"/>
    <w:rsid w:val="006E1633"/>
    <w:rsid w:val="006E16AE"/>
    <w:rsid w:val="006E170A"/>
    <w:rsid w:val="006E171F"/>
    <w:rsid w:val="006E1867"/>
    <w:rsid w:val="006E191B"/>
    <w:rsid w:val="006E194B"/>
    <w:rsid w:val="006E19ED"/>
    <w:rsid w:val="006E19FE"/>
    <w:rsid w:val="006E1A2A"/>
    <w:rsid w:val="006E1BEA"/>
    <w:rsid w:val="006E1D24"/>
    <w:rsid w:val="006E1FFB"/>
    <w:rsid w:val="006E2000"/>
    <w:rsid w:val="006E205C"/>
    <w:rsid w:val="006E20AF"/>
    <w:rsid w:val="006E222B"/>
    <w:rsid w:val="006E225F"/>
    <w:rsid w:val="006E23E2"/>
    <w:rsid w:val="006E23FE"/>
    <w:rsid w:val="006E2467"/>
    <w:rsid w:val="006E25B0"/>
    <w:rsid w:val="006E25E2"/>
    <w:rsid w:val="006E2703"/>
    <w:rsid w:val="006E2759"/>
    <w:rsid w:val="006E27B2"/>
    <w:rsid w:val="006E2A28"/>
    <w:rsid w:val="006E2B16"/>
    <w:rsid w:val="006E2C0C"/>
    <w:rsid w:val="006E2CD3"/>
    <w:rsid w:val="006E2E86"/>
    <w:rsid w:val="006E3187"/>
    <w:rsid w:val="006E31D5"/>
    <w:rsid w:val="006E3261"/>
    <w:rsid w:val="006E332F"/>
    <w:rsid w:val="006E373E"/>
    <w:rsid w:val="006E381D"/>
    <w:rsid w:val="006E392A"/>
    <w:rsid w:val="006E39A3"/>
    <w:rsid w:val="006E39B6"/>
    <w:rsid w:val="006E3AA2"/>
    <w:rsid w:val="006E3AA6"/>
    <w:rsid w:val="006E3AAC"/>
    <w:rsid w:val="006E3B5B"/>
    <w:rsid w:val="006E3C08"/>
    <w:rsid w:val="006E3E3E"/>
    <w:rsid w:val="006E3E4B"/>
    <w:rsid w:val="006E3F2C"/>
    <w:rsid w:val="006E4238"/>
    <w:rsid w:val="006E4389"/>
    <w:rsid w:val="006E4408"/>
    <w:rsid w:val="006E4451"/>
    <w:rsid w:val="006E4666"/>
    <w:rsid w:val="006E471E"/>
    <w:rsid w:val="006E47EC"/>
    <w:rsid w:val="006E4928"/>
    <w:rsid w:val="006E4936"/>
    <w:rsid w:val="006E4A9A"/>
    <w:rsid w:val="006E4B5B"/>
    <w:rsid w:val="006E4B74"/>
    <w:rsid w:val="006E4B98"/>
    <w:rsid w:val="006E4C48"/>
    <w:rsid w:val="006E5002"/>
    <w:rsid w:val="006E504D"/>
    <w:rsid w:val="006E5060"/>
    <w:rsid w:val="006E5198"/>
    <w:rsid w:val="006E51DD"/>
    <w:rsid w:val="006E5375"/>
    <w:rsid w:val="006E53C7"/>
    <w:rsid w:val="006E5495"/>
    <w:rsid w:val="006E55CE"/>
    <w:rsid w:val="006E55E8"/>
    <w:rsid w:val="006E5722"/>
    <w:rsid w:val="006E584E"/>
    <w:rsid w:val="006E594F"/>
    <w:rsid w:val="006E5B40"/>
    <w:rsid w:val="006E5C56"/>
    <w:rsid w:val="006E5D0D"/>
    <w:rsid w:val="006E5E49"/>
    <w:rsid w:val="006E5F92"/>
    <w:rsid w:val="006E5FD0"/>
    <w:rsid w:val="006E602C"/>
    <w:rsid w:val="006E6062"/>
    <w:rsid w:val="006E640D"/>
    <w:rsid w:val="006E6422"/>
    <w:rsid w:val="006E674A"/>
    <w:rsid w:val="006E67C6"/>
    <w:rsid w:val="006E69B2"/>
    <w:rsid w:val="006E6A41"/>
    <w:rsid w:val="006E6B25"/>
    <w:rsid w:val="006E6CFA"/>
    <w:rsid w:val="006E6DF9"/>
    <w:rsid w:val="006E6E0C"/>
    <w:rsid w:val="006E6E57"/>
    <w:rsid w:val="006E6EDD"/>
    <w:rsid w:val="006E6F21"/>
    <w:rsid w:val="006E70C1"/>
    <w:rsid w:val="006E70DA"/>
    <w:rsid w:val="006E72CB"/>
    <w:rsid w:val="006E7344"/>
    <w:rsid w:val="006E73C4"/>
    <w:rsid w:val="006E7432"/>
    <w:rsid w:val="006E763F"/>
    <w:rsid w:val="006E7680"/>
    <w:rsid w:val="006E76C6"/>
    <w:rsid w:val="006E76CA"/>
    <w:rsid w:val="006E773A"/>
    <w:rsid w:val="006E7833"/>
    <w:rsid w:val="006E7880"/>
    <w:rsid w:val="006E78EA"/>
    <w:rsid w:val="006E7936"/>
    <w:rsid w:val="006E7A17"/>
    <w:rsid w:val="006E7B5E"/>
    <w:rsid w:val="006E7BFE"/>
    <w:rsid w:val="006E7C9C"/>
    <w:rsid w:val="006E7DED"/>
    <w:rsid w:val="006E7EF0"/>
    <w:rsid w:val="006E7FDA"/>
    <w:rsid w:val="006F00BE"/>
    <w:rsid w:val="006F00EF"/>
    <w:rsid w:val="006F0255"/>
    <w:rsid w:val="006F02DD"/>
    <w:rsid w:val="006F0474"/>
    <w:rsid w:val="006F048A"/>
    <w:rsid w:val="006F04A5"/>
    <w:rsid w:val="006F05B0"/>
    <w:rsid w:val="006F05D2"/>
    <w:rsid w:val="006F0624"/>
    <w:rsid w:val="006F0655"/>
    <w:rsid w:val="006F06E0"/>
    <w:rsid w:val="006F07C1"/>
    <w:rsid w:val="006F07D9"/>
    <w:rsid w:val="006F0899"/>
    <w:rsid w:val="006F097F"/>
    <w:rsid w:val="006F09EF"/>
    <w:rsid w:val="006F09FA"/>
    <w:rsid w:val="006F0A94"/>
    <w:rsid w:val="006F0C64"/>
    <w:rsid w:val="006F0CAD"/>
    <w:rsid w:val="006F0DD7"/>
    <w:rsid w:val="006F0E0D"/>
    <w:rsid w:val="006F0E4C"/>
    <w:rsid w:val="006F0EFD"/>
    <w:rsid w:val="006F0F8B"/>
    <w:rsid w:val="006F100F"/>
    <w:rsid w:val="006F10A9"/>
    <w:rsid w:val="006F10F5"/>
    <w:rsid w:val="006F1184"/>
    <w:rsid w:val="006F12A3"/>
    <w:rsid w:val="006F12F0"/>
    <w:rsid w:val="006F1352"/>
    <w:rsid w:val="006F1430"/>
    <w:rsid w:val="006F143F"/>
    <w:rsid w:val="006F1460"/>
    <w:rsid w:val="006F1688"/>
    <w:rsid w:val="006F16E3"/>
    <w:rsid w:val="006F1737"/>
    <w:rsid w:val="006F17B7"/>
    <w:rsid w:val="006F1B19"/>
    <w:rsid w:val="006F1BE7"/>
    <w:rsid w:val="006F1FBE"/>
    <w:rsid w:val="006F1FF3"/>
    <w:rsid w:val="006F20AF"/>
    <w:rsid w:val="006F20D1"/>
    <w:rsid w:val="006F2192"/>
    <w:rsid w:val="006F2235"/>
    <w:rsid w:val="006F22B4"/>
    <w:rsid w:val="006F22E0"/>
    <w:rsid w:val="006F2573"/>
    <w:rsid w:val="006F2642"/>
    <w:rsid w:val="006F279A"/>
    <w:rsid w:val="006F27B2"/>
    <w:rsid w:val="006F27EC"/>
    <w:rsid w:val="006F2819"/>
    <w:rsid w:val="006F28FD"/>
    <w:rsid w:val="006F2992"/>
    <w:rsid w:val="006F2CA5"/>
    <w:rsid w:val="006F2F28"/>
    <w:rsid w:val="006F2FE3"/>
    <w:rsid w:val="006F31A4"/>
    <w:rsid w:val="006F326F"/>
    <w:rsid w:val="006F3296"/>
    <w:rsid w:val="006F329E"/>
    <w:rsid w:val="006F3482"/>
    <w:rsid w:val="006F34B6"/>
    <w:rsid w:val="006F34ED"/>
    <w:rsid w:val="006F3504"/>
    <w:rsid w:val="006F3531"/>
    <w:rsid w:val="006F378C"/>
    <w:rsid w:val="006F37E7"/>
    <w:rsid w:val="006F3AED"/>
    <w:rsid w:val="006F3B43"/>
    <w:rsid w:val="006F3BDD"/>
    <w:rsid w:val="006F3C88"/>
    <w:rsid w:val="006F3F40"/>
    <w:rsid w:val="006F3FCE"/>
    <w:rsid w:val="006F419C"/>
    <w:rsid w:val="006F44CA"/>
    <w:rsid w:val="006F4538"/>
    <w:rsid w:val="006F460B"/>
    <w:rsid w:val="006F464D"/>
    <w:rsid w:val="006F4684"/>
    <w:rsid w:val="006F47A3"/>
    <w:rsid w:val="006F47CF"/>
    <w:rsid w:val="006F481D"/>
    <w:rsid w:val="006F485C"/>
    <w:rsid w:val="006F48D1"/>
    <w:rsid w:val="006F4931"/>
    <w:rsid w:val="006F4954"/>
    <w:rsid w:val="006F4A4A"/>
    <w:rsid w:val="006F4B6E"/>
    <w:rsid w:val="006F4C15"/>
    <w:rsid w:val="006F4C57"/>
    <w:rsid w:val="006F4EF1"/>
    <w:rsid w:val="006F4F8C"/>
    <w:rsid w:val="006F52AE"/>
    <w:rsid w:val="006F5436"/>
    <w:rsid w:val="006F54B6"/>
    <w:rsid w:val="006F5563"/>
    <w:rsid w:val="006F55A7"/>
    <w:rsid w:val="006F5620"/>
    <w:rsid w:val="006F56F7"/>
    <w:rsid w:val="006F57C6"/>
    <w:rsid w:val="006F5849"/>
    <w:rsid w:val="006F5949"/>
    <w:rsid w:val="006F599B"/>
    <w:rsid w:val="006F5A24"/>
    <w:rsid w:val="006F5AE9"/>
    <w:rsid w:val="006F5BC4"/>
    <w:rsid w:val="006F5C06"/>
    <w:rsid w:val="006F5F16"/>
    <w:rsid w:val="006F5FDB"/>
    <w:rsid w:val="006F60BA"/>
    <w:rsid w:val="006F6177"/>
    <w:rsid w:val="006F620F"/>
    <w:rsid w:val="006F6370"/>
    <w:rsid w:val="006F63AC"/>
    <w:rsid w:val="006F63F9"/>
    <w:rsid w:val="006F667F"/>
    <w:rsid w:val="006F6773"/>
    <w:rsid w:val="006F677A"/>
    <w:rsid w:val="006F6853"/>
    <w:rsid w:val="006F6882"/>
    <w:rsid w:val="006F6A4A"/>
    <w:rsid w:val="006F6A4F"/>
    <w:rsid w:val="006F6B21"/>
    <w:rsid w:val="006F6BA6"/>
    <w:rsid w:val="006F6CF5"/>
    <w:rsid w:val="006F6D6E"/>
    <w:rsid w:val="006F6EB8"/>
    <w:rsid w:val="006F6FBA"/>
    <w:rsid w:val="006F6FDE"/>
    <w:rsid w:val="006F6FF3"/>
    <w:rsid w:val="006F7047"/>
    <w:rsid w:val="006F70A9"/>
    <w:rsid w:val="006F7124"/>
    <w:rsid w:val="006F7230"/>
    <w:rsid w:val="006F723C"/>
    <w:rsid w:val="006F72F8"/>
    <w:rsid w:val="006F73F7"/>
    <w:rsid w:val="006F74D0"/>
    <w:rsid w:val="006F753C"/>
    <w:rsid w:val="006F7673"/>
    <w:rsid w:val="006F792F"/>
    <w:rsid w:val="006F7D1B"/>
    <w:rsid w:val="006F7ECD"/>
    <w:rsid w:val="006F7F47"/>
    <w:rsid w:val="006F7FB7"/>
    <w:rsid w:val="0070008E"/>
    <w:rsid w:val="00700220"/>
    <w:rsid w:val="00700303"/>
    <w:rsid w:val="00700354"/>
    <w:rsid w:val="007003C0"/>
    <w:rsid w:val="00700443"/>
    <w:rsid w:val="0070048B"/>
    <w:rsid w:val="007006D2"/>
    <w:rsid w:val="00700797"/>
    <w:rsid w:val="00700806"/>
    <w:rsid w:val="007009C9"/>
    <w:rsid w:val="00700A2D"/>
    <w:rsid w:val="00700D73"/>
    <w:rsid w:val="00700D87"/>
    <w:rsid w:val="00700E02"/>
    <w:rsid w:val="00700F44"/>
    <w:rsid w:val="00700FC7"/>
    <w:rsid w:val="00701033"/>
    <w:rsid w:val="00701062"/>
    <w:rsid w:val="0070123B"/>
    <w:rsid w:val="00701400"/>
    <w:rsid w:val="00701498"/>
    <w:rsid w:val="00701575"/>
    <w:rsid w:val="00701595"/>
    <w:rsid w:val="00701707"/>
    <w:rsid w:val="00701718"/>
    <w:rsid w:val="00701773"/>
    <w:rsid w:val="00701A3E"/>
    <w:rsid w:val="00701A77"/>
    <w:rsid w:val="00701A87"/>
    <w:rsid w:val="00701BE6"/>
    <w:rsid w:val="00701C6E"/>
    <w:rsid w:val="00701D72"/>
    <w:rsid w:val="00701E75"/>
    <w:rsid w:val="007020B7"/>
    <w:rsid w:val="007021AB"/>
    <w:rsid w:val="00702568"/>
    <w:rsid w:val="007025EE"/>
    <w:rsid w:val="0070268A"/>
    <w:rsid w:val="007027B5"/>
    <w:rsid w:val="007027B9"/>
    <w:rsid w:val="007027E8"/>
    <w:rsid w:val="007028AC"/>
    <w:rsid w:val="007028E1"/>
    <w:rsid w:val="007029A6"/>
    <w:rsid w:val="007029E1"/>
    <w:rsid w:val="00702A71"/>
    <w:rsid w:val="00702C93"/>
    <w:rsid w:val="00702CF2"/>
    <w:rsid w:val="00702D85"/>
    <w:rsid w:val="00702F1D"/>
    <w:rsid w:val="00702F22"/>
    <w:rsid w:val="00702F53"/>
    <w:rsid w:val="00702FB1"/>
    <w:rsid w:val="00702FF2"/>
    <w:rsid w:val="00703014"/>
    <w:rsid w:val="0070307A"/>
    <w:rsid w:val="007033D3"/>
    <w:rsid w:val="00703744"/>
    <w:rsid w:val="007037EC"/>
    <w:rsid w:val="007039FD"/>
    <w:rsid w:val="00703A84"/>
    <w:rsid w:val="00703A85"/>
    <w:rsid w:val="00703AB3"/>
    <w:rsid w:val="00703C39"/>
    <w:rsid w:val="00703C84"/>
    <w:rsid w:val="00703F43"/>
    <w:rsid w:val="00703F7D"/>
    <w:rsid w:val="00703F92"/>
    <w:rsid w:val="00703FCB"/>
    <w:rsid w:val="0070409A"/>
    <w:rsid w:val="007041C3"/>
    <w:rsid w:val="00704296"/>
    <w:rsid w:val="0070434F"/>
    <w:rsid w:val="0070437F"/>
    <w:rsid w:val="0070438A"/>
    <w:rsid w:val="007049A4"/>
    <w:rsid w:val="00704A8F"/>
    <w:rsid w:val="00704BD6"/>
    <w:rsid w:val="00704C88"/>
    <w:rsid w:val="00704D0B"/>
    <w:rsid w:val="00704D0E"/>
    <w:rsid w:val="00704E2E"/>
    <w:rsid w:val="00705036"/>
    <w:rsid w:val="0070509D"/>
    <w:rsid w:val="00705268"/>
    <w:rsid w:val="007052A9"/>
    <w:rsid w:val="007058E0"/>
    <w:rsid w:val="00705901"/>
    <w:rsid w:val="00705A6D"/>
    <w:rsid w:val="00705A89"/>
    <w:rsid w:val="00705B6C"/>
    <w:rsid w:val="00705CB5"/>
    <w:rsid w:val="00705D39"/>
    <w:rsid w:val="007060C6"/>
    <w:rsid w:val="00706113"/>
    <w:rsid w:val="0070616D"/>
    <w:rsid w:val="007061C1"/>
    <w:rsid w:val="00706283"/>
    <w:rsid w:val="00706350"/>
    <w:rsid w:val="00706492"/>
    <w:rsid w:val="00706575"/>
    <w:rsid w:val="007065BD"/>
    <w:rsid w:val="007065D5"/>
    <w:rsid w:val="0070681D"/>
    <w:rsid w:val="007068A1"/>
    <w:rsid w:val="007068A7"/>
    <w:rsid w:val="007068E3"/>
    <w:rsid w:val="0070693B"/>
    <w:rsid w:val="007069B8"/>
    <w:rsid w:val="007069D0"/>
    <w:rsid w:val="00706A71"/>
    <w:rsid w:val="00706A92"/>
    <w:rsid w:val="00706B2F"/>
    <w:rsid w:val="00706B39"/>
    <w:rsid w:val="00706C89"/>
    <w:rsid w:val="00706D74"/>
    <w:rsid w:val="00706D78"/>
    <w:rsid w:val="0070702E"/>
    <w:rsid w:val="0070704C"/>
    <w:rsid w:val="00707081"/>
    <w:rsid w:val="00707134"/>
    <w:rsid w:val="007071C0"/>
    <w:rsid w:val="00707356"/>
    <w:rsid w:val="00707412"/>
    <w:rsid w:val="00707ABF"/>
    <w:rsid w:val="00707BB8"/>
    <w:rsid w:val="00707C81"/>
    <w:rsid w:val="00707D64"/>
    <w:rsid w:val="00707F93"/>
    <w:rsid w:val="00707FA5"/>
    <w:rsid w:val="0071008F"/>
    <w:rsid w:val="007100F6"/>
    <w:rsid w:val="00710177"/>
    <w:rsid w:val="0071018B"/>
    <w:rsid w:val="007102B0"/>
    <w:rsid w:val="007102DD"/>
    <w:rsid w:val="007103EF"/>
    <w:rsid w:val="00710425"/>
    <w:rsid w:val="007104A2"/>
    <w:rsid w:val="00710609"/>
    <w:rsid w:val="007107EA"/>
    <w:rsid w:val="007108DE"/>
    <w:rsid w:val="00710962"/>
    <w:rsid w:val="00710997"/>
    <w:rsid w:val="00710C73"/>
    <w:rsid w:val="00710C77"/>
    <w:rsid w:val="00710CB4"/>
    <w:rsid w:val="00710EE6"/>
    <w:rsid w:val="00710F4B"/>
    <w:rsid w:val="00711019"/>
    <w:rsid w:val="00711021"/>
    <w:rsid w:val="00711279"/>
    <w:rsid w:val="00711327"/>
    <w:rsid w:val="0071143D"/>
    <w:rsid w:val="00711448"/>
    <w:rsid w:val="00711451"/>
    <w:rsid w:val="00711577"/>
    <w:rsid w:val="0071161B"/>
    <w:rsid w:val="00711747"/>
    <w:rsid w:val="0071176C"/>
    <w:rsid w:val="007117F2"/>
    <w:rsid w:val="00711815"/>
    <w:rsid w:val="007118BB"/>
    <w:rsid w:val="00711C16"/>
    <w:rsid w:val="00711C2C"/>
    <w:rsid w:val="00711C35"/>
    <w:rsid w:val="00711DED"/>
    <w:rsid w:val="00711F2D"/>
    <w:rsid w:val="00712034"/>
    <w:rsid w:val="007121C4"/>
    <w:rsid w:val="00712221"/>
    <w:rsid w:val="0071222C"/>
    <w:rsid w:val="0071228C"/>
    <w:rsid w:val="007122D5"/>
    <w:rsid w:val="007122FE"/>
    <w:rsid w:val="0071244A"/>
    <w:rsid w:val="00712542"/>
    <w:rsid w:val="00712563"/>
    <w:rsid w:val="00712622"/>
    <w:rsid w:val="0071265E"/>
    <w:rsid w:val="0071288C"/>
    <w:rsid w:val="0071299B"/>
    <w:rsid w:val="007129E8"/>
    <w:rsid w:val="007129FF"/>
    <w:rsid w:val="00712A16"/>
    <w:rsid w:val="00712C20"/>
    <w:rsid w:val="00712D33"/>
    <w:rsid w:val="00712DB4"/>
    <w:rsid w:val="00712DF2"/>
    <w:rsid w:val="00712ED8"/>
    <w:rsid w:val="00712F34"/>
    <w:rsid w:val="00712F7B"/>
    <w:rsid w:val="00712FFA"/>
    <w:rsid w:val="00713084"/>
    <w:rsid w:val="0071330A"/>
    <w:rsid w:val="007133E8"/>
    <w:rsid w:val="00713446"/>
    <w:rsid w:val="007135A7"/>
    <w:rsid w:val="007135DB"/>
    <w:rsid w:val="00713634"/>
    <w:rsid w:val="00713A64"/>
    <w:rsid w:val="00713AAA"/>
    <w:rsid w:val="00713D71"/>
    <w:rsid w:val="00713D92"/>
    <w:rsid w:val="00713E6D"/>
    <w:rsid w:val="00713E91"/>
    <w:rsid w:val="007141E8"/>
    <w:rsid w:val="00714254"/>
    <w:rsid w:val="00714281"/>
    <w:rsid w:val="007142C5"/>
    <w:rsid w:val="00714321"/>
    <w:rsid w:val="00714349"/>
    <w:rsid w:val="00714436"/>
    <w:rsid w:val="00714552"/>
    <w:rsid w:val="007145A4"/>
    <w:rsid w:val="0071464B"/>
    <w:rsid w:val="007146AE"/>
    <w:rsid w:val="0071471C"/>
    <w:rsid w:val="0071474E"/>
    <w:rsid w:val="0071479F"/>
    <w:rsid w:val="00714A00"/>
    <w:rsid w:val="00714A2E"/>
    <w:rsid w:val="00714AA3"/>
    <w:rsid w:val="00714C84"/>
    <w:rsid w:val="00714CC7"/>
    <w:rsid w:val="00714D72"/>
    <w:rsid w:val="00714E99"/>
    <w:rsid w:val="00714F0D"/>
    <w:rsid w:val="00714F54"/>
    <w:rsid w:val="00715000"/>
    <w:rsid w:val="00715027"/>
    <w:rsid w:val="007152F6"/>
    <w:rsid w:val="007153B8"/>
    <w:rsid w:val="00715478"/>
    <w:rsid w:val="007154EE"/>
    <w:rsid w:val="00715526"/>
    <w:rsid w:val="00715551"/>
    <w:rsid w:val="00715580"/>
    <w:rsid w:val="007155BA"/>
    <w:rsid w:val="007155E0"/>
    <w:rsid w:val="00715630"/>
    <w:rsid w:val="00715636"/>
    <w:rsid w:val="0071563A"/>
    <w:rsid w:val="0071578D"/>
    <w:rsid w:val="007157A9"/>
    <w:rsid w:val="007159BA"/>
    <w:rsid w:val="00715A30"/>
    <w:rsid w:val="00715B23"/>
    <w:rsid w:val="00715C1B"/>
    <w:rsid w:val="00715C91"/>
    <w:rsid w:val="00715E34"/>
    <w:rsid w:val="00715E40"/>
    <w:rsid w:val="00715F6E"/>
    <w:rsid w:val="007160C1"/>
    <w:rsid w:val="00716136"/>
    <w:rsid w:val="00716186"/>
    <w:rsid w:val="00716248"/>
    <w:rsid w:val="00716501"/>
    <w:rsid w:val="007165B7"/>
    <w:rsid w:val="007165CC"/>
    <w:rsid w:val="007167DF"/>
    <w:rsid w:val="00716916"/>
    <w:rsid w:val="00716AE5"/>
    <w:rsid w:val="00716DAF"/>
    <w:rsid w:val="00716F60"/>
    <w:rsid w:val="00716F96"/>
    <w:rsid w:val="0071710D"/>
    <w:rsid w:val="0071718D"/>
    <w:rsid w:val="00717263"/>
    <w:rsid w:val="0071731B"/>
    <w:rsid w:val="0071738C"/>
    <w:rsid w:val="007173DF"/>
    <w:rsid w:val="007174D7"/>
    <w:rsid w:val="007175ED"/>
    <w:rsid w:val="00717611"/>
    <w:rsid w:val="00717649"/>
    <w:rsid w:val="00717675"/>
    <w:rsid w:val="0071769F"/>
    <w:rsid w:val="0071778C"/>
    <w:rsid w:val="007177A8"/>
    <w:rsid w:val="00717816"/>
    <w:rsid w:val="00717D46"/>
    <w:rsid w:val="00717D4D"/>
    <w:rsid w:val="00717D74"/>
    <w:rsid w:val="00717D79"/>
    <w:rsid w:val="00717DE5"/>
    <w:rsid w:val="00717F60"/>
    <w:rsid w:val="00720520"/>
    <w:rsid w:val="00720658"/>
    <w:rsid w:val="007206A4"/>
    <w:rsid w:val="007206A7"/>
    <w:rsid w:val="00720831"/>
    <w:rsid w:val="0072099E"/>
    <w:rsid w:val="00720B2E"/>
    <w:rsid w:val="00720B8B"/>
    <w:rsid w:val="00720CAC"/>
    <w:rsid w:val="00720CDB"/>
    <w:rsid w:val="00720D3B"/>
    <w:rsid w:val="00720F2B"/>
    <w:rsid w:val="00721166"/>
    <w:rsid w:val="007213CF"/>
    <w:rsid w:val="007213ED"/>
    <w:rsid w:val="0072147A"/>
    <w:rsid w:val="007217F6"/>
    <w:rsid w:val="00721831"/>
    <w:rsid w:val="00721875"/>
    <w:rsid w:val="00721925"/>
    <w:rsid w:val="00721932"/>
    <w:rsid w:val="00721973"/>
    <w:rsid w:val="00721A80"/>
    <w:rsid w:val="00721AB6"/>
    <w:rsid w:val="00721B36"/>
    <w:rsid w:val="00721C9C"/>
    <w:rsid w:val="00721CA9"/>
    <w:rsid w:val="00722055"/>
    <w:rsid w:val="0072209A"/>
    <w:rsid w:val="007221CC"/>
    <w:rsid w:val="007221DF"/>
    <w:rsid w:val="0072241E"/>
    <w:rsid w:val="00722478"/>
    <w:rsid w:val="007224EC"/>
    <w:rsid w:val="0072256D"/>
    <w:rsid w:val="007227D1"/>
    <w:rsid w:val="00722A05"/>
    <w:rsid w:val="00722ACE"/>
    <w:rsid w:val="00722B14"/>
    <w:rsid w:val="00722C27"/>
    <w:rsid w:val="00722D1A"/>
    <w:rsid w:val="00722D50"/>
    <w:rsid w:val="00722E93"/>
    <w:rsid w:val="00722FAE"/>
    <w:rsid w:val="00723214"/>
    <w:rsid w:val="00723316"/>
    <w:rsid w:val="007233A9"/>
    <w:rsid w:val="00723448"/>
    <w:rsid w:val="00723528"/>
    <w:rsid w:val="00723563"/>
    <w:rsid w:val="00723579"/>
    <w:rsid w:val="007235AD"/>
    <w:rsid w:val="00723680"/>
    <w:rsid w:val="00723704"/>
    <w:rsid w:val="0072380C"/>
    <w:rsid w:val="00723925"/>
    <w:rsid w:val="00723970"/>
    <w:rsid w:val="00723C61"/>
    <w:rsid w:val="00723D91"/>
    <w:rsid w:val="00723FB4"/>
    <w:rsid w:val="00724156"/>
    <w:rsid w:val="007241C8"/>
    <w:rsid w:val="007242C7"/>
    <w:rsid w:val="0072433B"/>
    <w:rsid w:val="007244F1"/>
    <w:rsid w:val="00724584"/>
    <w:rsid w:val="007245C6"/>
    <w:rsid w:val="007245E0"/>
    <w:rsid w:val="00724626"/>
    <w:rsid w:val="00724764"/>
    <w:rsid w:val="007247AC"/>
    <w:rsid w:val="007248DB"/>
    <w:rsid w:val="00724AED"/>
    <w:rsid w:val="00724B66"/>
    <w:rsid w:val="00724C90"/>
    <w:rsid w:val="00724DE3"/>
    <w:rsid w:val="00724DEC"/>
    <w:rsid w:val="00724E64"/>
    <w:rsid w:val="00724ECA"/>
    <w:rsid w:val="00724F33"/>
    <w:rsid w:val="007250BE"/>
    <w:rsid w:val="00725222"/>
    <w:rsid w:val="0072524E"/>
    <w:rsid w:val="00725274"/>
    <w:rsid w:val="00725556"/>
    <w:rsid w:val="00725644"/>
    <w:rsid w:val="007257C7"/>
    <w:rsid w:val="00725C09"/>
    <w:rsid w:val="00725D44"/>
    <w:rsid w:val="00725D59"/>
    <w:rsid w:val="00725D92"/>
    <w:rsid w:val="00725DB4"/>
    <w:rsid w:val="00725EA9"/>
    <w:rsid w:val="00725F71"/>
    <w:rsid w:val="007260D1"/>
    <w:rsid w:val="0072612F"/>
    <w:rsid w:val="007261C0"/>
    <w:rsid w:val="00726282"/>
    <w:rsid w:val="0072628A"/>
    <w:rsid w:val="00726534"/>
    <w:rsid w:val="0072658D"/>
    <w:rsid w:val="007265C5"/>
    <w:rsid w:val="007265D0"/>
    <w:rsid w:val="007266C1"/>
    <w:rsid w:val="00726790"/>
    <w:rsid w:val="00726857"/>
    <w:rsid w:val="00726875"/>
    <w:rsid w:val="00726943"/>
    <w:rsid w:val="00726C35"/>
    <w:rsid w:val="00726C55"/>
    <w:rsid w:val="00726F2E"/>
    <w:rsid w:val="0072708E"/>
    <w:rsid w:val="007270E6"/>
    <w:rsid w:val="00727191"/>
    <w:rsid w:val="00727228"/>
    <w:rsid w:val="007272AF"/>
    <w:rsid w:val="007273DC"/>
    <w:rsid w:val="00727413"/>
    <w:rsid w:val="0072751A"/>
    <w:rsid w:val="0072765C"/>
    <w:rsid w:val="00727727"/>
    <w:rsid w:val="00727A04"/>
    <w:rsid w:val="00727B3D"/>
    <w:rsid w:val="00727B9B"/>
    <w:rsid w:val="00727C4A"/>
    <w:rsid w:val="00727E38"/>
    <w:rsid w:val="00727FF6"/>
    <w:rsid w:val="00730009"/>
    <w:rsid w:val="0073007E"/>
    <w:rsid w:val="00730091"/>
    <w:rsid w:val="0073023C"/>
    <w:rsid w:val="007302FF"/>
    <w:rsid w:val="00730361"/>
    <w:rsid w:val="0073048D"/>
    <w:rsid w:val="0073049B"/>
    <w:rsid w:val="007304D0"/>
    <w:rsid w:val="007306AE"/>
    <w:rsid w:val="0073097E"/>
    <w:rsid w:val="00730995"/>
    <w:rsid w:val="00730A16"/>
    <w:rsid w:val="00730B93"/>
    <w:rsid w:val="00730D10"/>
    <w:rsid w:val="00730E89"/>
    <w:rsid w:val="00730EF4"/>
    <w:rsid w:val="00731060"/>
    <w:rsid w:val="007310CD"/>
    <w:rsid w:val="007310FB"/>
    <w:rsid w:val="00731260"/>
    <w:rsid w:val="00731511"/>
    <w:rsid w:val="00731705"/>
    <w:rsid w:val="007317B9"/>
    <w:rsid w:val="007318D9"/>
    <w:rsid w:val="00731979"/>
    <w:rsid w:val="007319C8"/>
    <w:rsid w:val="00731AA1"/>
    <w:rsid w:val="00731D72"/>
    <w:rsid w:val="00731D86"/>
    <w:rsid w:val="00731DEB"/>
    <w:rsid w:val="00731DFA"/>
    <w:rsid w:val="007321D0"/>
    <w:rsid w:val="00732452"/>
    <w:rsid w:val="0073251D"/>
    <w:rsid w:val="00732743"/>
    <w:rsid w:val="007327B5"/>
    <w:rsid w:val="007328FD"/>
    <w:rsid w:val="00732AB8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1F"/>
    <w:rsid w:val="007330CF"/>
    <w:rsid w:val="007331A4"/>
    <w:rsid w:val="00733247"/>
    <w:rsid w:val="00733396"/>
    <w:rsid w:val="007333DF"/>
    <w:rsid w:val="007334A4"/>
    <w:rsid w:val="00733595"/>
    <w:rsid w:val="00733709"/>
    <w:rsid w:val="00733750"/>
    <w:rsid w:val="00733817"/>
    <w:rsid w:val="0073386C"/>
    <w:rsid w:val="007338A1"/>
    <w:rsid w:val="00733AB0"/>
    <w:rsid w:val="00733B46"/>
    <w:rsid w:val="00733DDF"/>
    <w:rsid w:val="00733EF4"/>
    <w:rsid w:val="00733FD1"/>
    <w:rsid w:val="007340E7"/>
    <w:rsid w:val="0073410B"/>
    <w:rsid w:val="007342CE"/>
    <w:rsid w:val="00734377"/>
    <w:rsid w:val="007345B4"/>
    <w:rsid w:val="0073460B"/>
    <w:rsid w:val="007346BB"/>
    <w:rsid w:val="0073477F"/>
    <w:rsid w:val="00734911"/>
    <w:rsid w:val="00734997"/>
    <w:rsid w:val="00734A4C"/>
    <w:rsid w:val="00734B15"/>
    <w:rsid w:val="00734B5F"/>
    <w:rsid w:val="00734B75"/>
    <w:rsid w:val="00734B8E"/>
    <w:rsid w:val="00734C23"/>
    <w:rsid w:val="00734C45"/>
    <w:rsid w:val="00734EB9"/>
    <w:rsid w:val="00734FD9"/>
    <w:rsid w:val="007350C4"/>
    <w:rsid w:val="0073514A"/>
    <w:rsid w:val="007351E6"/>
    <w:rsid w:val="0073522C"/>
    <w:rsid w:val="007352A6"/>
    <w:rsid w:val="007352AC"/>
    <w:rsid w:val="007352C6"/>
    <w:rsid w:val="00735547"/>
    <w:rsid w:val="007355A7"/>
    <w:rsid w:val="0073564A"/>
    <w:rsid w:val="0073568E"/>
    <w:rsid w:val="00735758"/>
    <w:rsid w:val="007358C4"/>
    <w:rsid w:val="007359A9"/>
    <w:rsid w:val="00735A0B"/>
    <w:rsid w:val="00735A1A"/>
    <w:rsid w:val="00735BC9"/>
    <w:rsid w:val="00735C92"/>
    <w:rsid w:val="00735CD0"/>
    <w:rsid w:val="00735E7F"/>
    <w:rsid w:val="00735EDD"/>
    <w:rsid w:val="00735F44"/>
    <w:rsid w:val="00735F7D"/>
    <w:rsid w:val="00735FF8"/>
    <w:rsid w:val="007361AB"/>
    <w:rsid w:val="00736216"/>
    <w:rsid w:val="0073627E"/>
    <w:rsid w:val="00736299"/>
    <w:rsid w:val="007362DB"/>
    <w:rsid w:val="00736338"/>
    <w:rsid w:val="00736376"/>
    <w:rsid w:val="007363C7"/>
    <w:rsid w:val="00736511"/>
    <w:rsid w:val="007365F2"/>
    <w:rsid w:val="00736603"/>
    <w:rsid w:val="00736688"/>
    <w:rsid w:val="0073670E"/>
    <w:rsid w:val="00736A64"/>
    <w:rsid w:val="00736B87"/>
    <w:rsid w:val="00736BC4"/>
    <w:rsid w:val="00736C2B"/>
    <w:rsid w:val="00736E30"/>
    <w:rsid w:val="00736E88"/>
    <w:rsid w:val="00737083"/>
    <w:rsid w:val="00737435"/>
    <w:rsid w:val="00737520"/>
    <w:rsid w:val="007377B1"/>
    <w:rsid w:val="007377E0"/>
    <w:rsid w:val="007378F1"/>
    <w:rsid w:val="00737986"/>
    <w:rsid w:val="007379AB"/>
    <w:rsid w:val="00737CEE"/>
    <w:rsid w:val="00737D92"/>
    <w:rsid w:val="00737DC9"/>
    <w:rsid w:val="00737E18"/>
    <w:rsid w:val="00737E94"/>
    <w:rsid w:val="00737FCA"/>
    <w:rsid w:val="0074000F"/>
    <w:rsid w:val="00740162"/>
    <w:rsid w:val="00740285"/>
    <w:rsid w:val="00740311"/>
    <w:rsid w:val="0074033B"/>
    <w:rsid w:val="00740584"/>
    <w:rsid w:val="00740653"/>
    <w:rsid w:val="00740701"/>
    <w:rsid w:val="0074075B"/>
    <w:rsid w:val="00740836"/>
    <w:rsid w:val="007408DD"/>
    <w:rsid w:val="00740B84"/>
    <w:rsid w:val="00740BD8"/>
    <w:rsid w:val="00740C07"/>
    <w:rsid w:val="00740D46"/>
    <w:rsid w:val="00740EA2"/>
    <w:rsid w:val="00740EC7"/>
    <w:rsid w:val="00740F52"/>
    <w:rsid w:val="00740F6C"/>
    <w:rsid w:val="00741052"/>
    <w:rsid w:val="007410D5"/>
    <w:rsid w:val="00741183"/>
    <w:rsid w:val="007415C5"/>
    <w:rsid w:val="007415F1"/>
    <w:rsid w:val="00741761"/>
    <w:rsid w:val="00741859"/>
    <w:rsid w:val="007418B2"/>
    <w:rsid w:val="00741A09"/>
    <w:rsid w:val="00741A44"/>
    <w:rsid w:val="00741C03"/>
    <w:rsid w:val="00741C5E"/>
    <w:rsid w:val="00741D29"/>
    <w:rsid w:val="00741E1C"/>
    <w:rsid w:val="00741E6F"/>
    <w:rsid w:val="00741FA9"/>
    <w:rsid w:val="00741FAC"/>
    <w:rsid w:val="00741FED"/>
    <w:rsid w:val="00742062"/>
    <w:rsid w:val="007420B5"/>
    <w:rsid w:val="00742389"/>
    <w:rsid w:val="007424CB"/>
    <w:rsid w:val="00742555"/>
    <w:rsid w:val="007427F9"/>
    <w:rsid w:val="007428E7"/>
    <w:rsid w:val="007429EA"/>
    <w:rsid w:val="00742B32"/>
    <w:rsid w:val="00742B8E"/>
    <w:rsid w:val="00742C18"/>
    <w:rsid w:val="00742D0C"/>
    <w:rsid w:val="00742D11"/>
    <w:rsid w:val="00742D5F"/>
    <w:rsid w:val="00742E0C"/>
    <w:rsid w:val="00742E20"/>
    <w:rsid w:val="00742F12"/>
    <w:rsid w:val="00742F40"/>
    <w:rsid w:val="00742F55"/>
    <w:rsid w:val="007430A4"/>
    <w:rsid w:val="00743232"/>
    <w:rsid w:val="007432A1"/>
    <w:rsid w:val="00743315"/>
    <w:rsid w:val="00743367"/>
    <w:rsid w:val="007433C1"/>
    <w:rsid w:val="007435C7"/>
    <w:rsid w:val="007437E0"/>
    <w:rsid w:val="0074380B"/>
    <w:rsid w:val="00743825"/>
    <w:rsid w:val="00743853"/>
    <w:rsid w:val="00743B5B"/>
    <w:rsid w:val="00743B87"/>
    <w:rsid w:val="00743BB6"/>
    <w:rsid w:val="00743C2B"/>
    <w:rsid w:val="00743DB7"/>
    <w:rsid w:val="00743DDD"/>
    <w:rsid w:val="00743FF8"/>
    <w:rsid w:val="0074417F"/>
    <w:rsid w:val="0074428D"/>
    <w:rsid w:val="00744399"/>
    <w:rsid w:val="00744490"/>
    <w:rsid w:val="00744554"/>
    <w:rsid w:val="007445D7"/>
    <w:rsid w:val="00744619"/>
    <w:rsid w:val="007446AE"/>
    <w:rsid w:val="00744A59"/>
    <w:rsid w:val="00744ABE"/>
    <w:rsid w:val="00744C40"/>
    <w:rsid w:val="00744D59"/>
    <w:rsid w:val="00744E79"/>
    <w:rsid w:val="00744F47"/>
    <w:rsid w:val="00744F71"/>
    <w:rsid w:val="00744F86"/>
    <w:rsid w:val="0074501B"/>
    <w:rsid w:val="0074508B"/>
    <w:rsid w:val="00745097"/>
    <w:rsid w:val="0074510F"/>
    <w:rsid w:val="00745137"/>
    <w:rsid w:val="00745168"/>
    <w:rsid w:val="007452A3"/>
    <w:rsid w:val="00745413"/>
    <w:rsid w:val="007456AF"/>
    <w:rsid w:val="007457F7"/>
    <w:rsid w:val="0074593F"/>
    <w:rsid w:val="00745B1A"/>
    <w:rsid w:val="00745B4B"/>
    <w:rsid w:val="00745E10"/>
    <w:rsid w:val="00745EB9"/>
    <w:rsid w:val="00745F00"/>
    <w:rsid w:val="00745F04"/>
    <w:rsid w:val="00745F06"/>
    <w:rsid w:val="00746168"/>
    <w:rsid w:val="0074619F"/>
    <w:rsid w:val="007461D3"/>
    <w:rsid w:val="0074624D"/>
    <w:rsid w:val="00746261"/>
    <w:rsid w:val="007462F6"/>
    <w:rsid w:val="00746373"/>
    <w:rsid w:val="0074642B"/>
    <w:rsid w:val="00746687"/>
    <w:rsid w:val="0074679E"/>
    <w:rsid w:val="007467A0"/>
    <w:rsid w:val="0074690A"/>
    <w:rsid w:val="00746AA2"/>
    <w:rsid w:val="00746AB2"/>
    <w:rsid w:val="00746B4A"/>
    <w:rsid w:val="00746BBA"/>
    <w:rsid w:val="00746CE5"/>
    <w:rsid w:val="00746E5D"/>
    <w:rsid w:val="00746F1B"/>
    <w:rsid w:val="00746F48"/>
    <w:rsid w:val="00747069"/>
    <w:rsid w:val="007470B3"/>
    <w:rsid w:val="007471CB"/>
    <w:rsid w:val="007472E8"/>
    <w:rsid w:val="00747384"/>
    <w:rsid w:val="0074744C"/>
    <w:rsid w:val="00747543"/>
    <w:rsid w:val="00747708"/>
    <w:rsid w:val="007477AD"/>
    <w:rsid w:val="0074785A"/>
    <w:rsid w:val="007479C7"/>
    <w:rsid w:val="007479D1"/>
    <w:rsid w:val="00747A62"/>
    <w:rsid w:val="00747D50"/>
    <w:rsid w:val="00747EDE"/>
    <w:rsid w:val="007500BD"/>
    <w:rsid w:val="007500EE"/>
    <w:rsid w:val="007500EF"/>
    <w:rsid w:val="007501C7"/>
    <w:rsid w:val="00750321"/>
    <w:rsid w:val="0075036F"/>
    <w:rsid w:val="0075058D"/>
    <w:rsid w:val="007505E6"/>
    <w:rsid w:val="007508A7"/>
    <w:rsid w:val="0075097B"/>
    <w:rsid w:val="00750A25"/>
    <w:rsid w:val="00750A40"/>
    <w:rsid w:val="00750B81"/>
    <w:rsid w:val="00750CE5"/>
    <w:rsid w:val="00750DAD"/>
    <w:rsid w:val="00750F4C"/>
    <w:rsid w:val="00750F70"/>
    <w:rsid w:val="00750FBE"/>
    <w:rsid w:val="00751033"/>
    <w:rsid w:val="00751167"/>
    <w:rsid w:val="0075129A"/>
    <w:rsid w:val="00751325"/>
    <w:rsid w:val="007514AD"/>
    <w:rsid w:val="007515CF"/>
    <w:rsid w:val="00751699"/>
    <w:rsid w:val="007516F1"/>
    <w:rsid w:val="00751719"/>
    <w:rsid w:val="00751761"/>
    <w:rsid w:val="007517DF"/>
    <w:rsid w:val="00751811"/>
    <w:rsid w:val="007518B2"/>
    <w:rsid w:val="00751958"/>
    <w:rsid w:val="00751988"/>
    <w:rsid w:val="007519E0"/>
    <w:rsid w:val="00751AB5"/>
    <w:rsid w:val="00751AEA"/>
    <w:rsid w:val="00751BA2"/>
    <w:rsid w:val="00751C43"/>
    <w:rsid w:val="00751EB1"/>
    <w:rsid w:val="00751FFA"/>
    <w:rsid w:val="0075201C"/>
    <w:rsid w:val="00752089"/>
    <w:rsid w:val="007520C7"/>
    <w:rsid w:val="00752139"/>
    <w:rsid w:val="0075216B"/>
    <w:rsid w:val="00752427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DC6"/>
    <w:rsid w:val="00752E06"/>
    <w:rsid w:val="00752E78"/>
    <w:rsid w:val="00752E90"/>
    <w:rsid w:val="00752EAE"/>
    <w:rsid w:val="00752FC5"/>
    <w:rsid w:val="00752FEC"/>
    <w:rsid w:val="007530D0"/>
    <w:rsid w:val="007531A9"/>
    <w:rsid w:val="0075329B"/>
    <w:rsid w:val="00753509"/>
    <w:rsid w:val="00753938"/>
    <w:rsid w:val="00753969"/>
    <w:rsid w:val="00753B1A"/>
    <w:rsid w:val="00753C51"/>
    <w:rsid w:val="00753C93"/>
    <w:rsid w:val="00753E64"/>
    <w:rsid w:val="00753EC1"/>
    <w:rsid w:val="00754086"/>
    <w:rsid w:val="0075435E"/>
    <w:rsid w:val="007543A3"/>
    <w:rsid w:val="0075446B"/>
    <w:rsid w:val="00754575"/>
    <w:rsid w:val="007547C4"/>
    <w:rsid w:val="007548A8"/>
    <w:rsid w:val="0075495C"/>
    <w:rsid w:val="00754A1C"/>
    <w:rsid w:val="00754A6C"/>
    <w:rsid w:val="00754B17"/>
    <w:rsid w:val="00754BF7"/>
    <w:rsid w:val="00754C2B"/>
    <w:rsid w:val="00754C8B"/>
    <w:rsid w:val="00755028"/>
    <w:rsid w:val="0075502E"/>
    <w:rsid w:val="00755042"/>
    <w:rsid w:val="00755227"/>
    <w:rsid w:val="00755243"/>
    <w:rsid w:val="00755255"/>
    <w:rsid w:val="007552EF"/>
    <w:rsid w:val="0075539E"/>
    <w:rsid w:val="0075563F"/>
    <w:rsid w:val="00755761"/>
    <w:rsid w:val="00755868"/>
    <w:rsid w:val="007558C9"/>
    <w:rsid w:val="007558CC"/>
    <w:rsid w:val="00755970"/>
    <w:rsid w:val="0075598C"/>
    <w:rsid w:val="00755A2E"/>
    <w:rsid w:val="00755B89"/>
    <w:rsid w:val="00755D23"/>
    <w:rsid w:val="00756088"/>
    <w:rsid w:val="007562F7"/>
    <w:rsid w:val="007564AB"/>
    <w:rsid w:val="007564EA"/>
    <w:rsid w:val="00756618"/>
    <w:rsid w:val="0075671D"/>
    <w:rsid w:val="0075675A"/>
    <w:rsid w:val="00756840"/>
    <w:rsid w:val="00756909"/>
    <w:rsid w:val="00756A15"/>
    <w:rsid w:val="00756AAE"/>
    <w:rsid w:val="00756B67"/>
    <w:rsid w:val="00756B68"/>
    <w:rsid w:val="00756C2E"/>
    <w:rsid w:val="00756EE9"/>
    <w:rsid w:val="00756F72"/>
    <w:rsid w:val="00756FAE"/>
    <w:rsid w:val="0075704B"/>
    <w:rsid w:val="00757131"/>
    <w:rsid w:val="00757171"/>
    <w:rsid w:val="0075725C"/>
    <w:rsid w:val="00757353"/>
    <w:rsid w:val="00757586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68"/>
    <w:rsid w:val="00757F74"/>
    <w:rsid w:val="00757FA9"/>
    <w:rsid w:val="007601F6"/>
    <w:rsid w:val="00760212"/>
    <w:rsid w:val="00760300"/>
    <w:rsid w:val="00760388"/>
    <w:rsid w:val="007605C3"/>
    <w:rsid w:val="0076060B"/>
    <w:rsid w:val="007608E5"/>
    <w:rsid w:val="0076090A"/>
    <w:rsid w:val="00760AE3"/>
    <w:rsid w:val="00760B45"/>
    <w:rsid w:val="00760B5F"/>
    <w:rsid w:val="00760CA1"/>
    <w:rsid w:val="00760D57"/>
    <w:rsid w:val="00760D5D"/>
    <w:rsid w:val="00760DA6"/>
    <w:rsid w:val="00760DBE"/>
    <w:rsid w:val="00760EC9"/>
    <w:rsid w:val="007613E9"/>
    <w:rsid w:val="0076144D"/>
    <w:rsid w:val="007616B2"/>
    <w:rsid w:val="00761733"/>
    <w:rsid w:val="0076181D"/>
    <w:rsid w:val="0076192C"/>
    <w:rsid w:val="00761A30"/>
    <w:rsid w:val="00761B1B"/>
    <w:rsid w:val="00761BAF"/>
    <w:rsid w:val="00761D49"/>
    <w:rsid w:val="00761D56"/>
    <w:rsid w:val="00761E0B"/>
    <w:rsid w:val="00761F09"/>
    <w:rsid w:val="00761F0C"/>
    <w:rsid w:val="0076200D"/>
    <w:rsid w:val="00762077"/>
    <w:rsid w:val="00762288"/>
    <w:rsid w:val="00762470"/>
    <w:rsid w:val="007624B2"/>
    <w:rsid w:val="007625EC"/>
    <w:rsid w:val="007625FC"/>
    <w:rsid w:val="00762646"/>
    <w:rsid w:val="00762677"/>
    <w:rsid w:val="00762679"/>
    <w:rsid w:val="007629D0"/>
    <w:rsid w:val="00762A2A"/>
    <w:rsid w:val="00762B97"/>
    <w:rsid w:val="00762C23"/>
    <w:rsid w:val="007630F1"/>
    <w:rsid w:val="00763261"/>
    <w:rsid w:val="00763307"/>
    <w:rsid w:val="0076332B"/>
    <w:rsid w:val="00763340"/>
    <w:rsid w:val="007633C6"/>
    <w:rsid w:val="0076348F"/>
    <w:rsid w:val="0076349F"/>
    <w:rsid w:val="00763634"/>
    <w:rsid w:val="0076368D"/>
    <w:rsid w:val="0076371C"/>
    <w:rsid w:val="00763732"/>
    <w:rsid w:val="007637D3"/>
    <w:rsid w:val="0076383F"/>
    <w:rsid w:val="00763C64"/>
    <w:rsid w:val="00763EB6"/>
    <w:rsid w:val="00763FFD"/>
    <w:rsid w:val="00764042"/>
    <w:rsid w:val="007641F2"/>
    <w:rsid w:val="00764210"/>
    <w:rsid w:val="00764214"/>
    <w:rsid w:val="0076426E"/>
    <w:rsid w:val="007642DA"/>
    <w:rsid w:val="007643B7"/>
    <w:rsid w:val="0076440C"/>
    <w:rsid w:val="00764457"/>
    <w:rsid w:val="007644D3"/>
    <w:rsid w:val="0076457F"/>
    <w:rsid w:val="007646BF"/>
    <w:rsid w:val="007647C3"/>
    <w:rsid w:val="007648BE"/>
    <w:rsid w:val="00764941"/>
    <w:rsid w:val="0076494E"/>
    <w:rsid w:val="00764A49"/>
    <w:rsid w:val="00764A62"/>
    <w:rsid w:val="00764B09"/>
    <w:rsid w:val="00764B57"/>
    <w:rsid w:val="00764B92"/>
    <w:rsid w:val="00764BCD"/>
    <w:rsid w:val="00764C21"/>
    <w:rsid w:val="00764C8F"/>
    <w:rsid w:val="00764D76"/>
    <w:rsid w:val="00764DFC"/>
    <w:rsid w:val="00764EB1"/>
    <w:rsid w:val="00764ECC"/>
    <w:rsid w:val="00764FB6"/>
    <w:rsid w:val="00765023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79"/>
    <w:rsid w:val="007659BF"/>
    <w:rsid w:val="00765A0C"/>
    <w:rsid w:val="00765B36"/>
    <w:rsid w:val="00765C55"/>
    <w:rsid w:val="00765EA5"/>
    <w:rsid w:val="00765F09"/>
    <w:rsid w:val="00765F5B"/>
    <w:rsid w:val="00766084"/>
    <w:rsid w:val="007661CF"/>
    <w:rsid w:val="007662E4"/>
    <w:rsid w:val="0076647F"/>
    <w:rsid w:val="0076665B"/>
    <w:rsid w:val="007666CD"/>
    <w:rsid w:val="00766716"/>
    <w:rsid w:val="0076688E"/>
    <w:rsid w:val="00766988"/>
    <w:rsid w:val="00766A9E"/>
    <w:rsid w:val="00766C92"/>
    <w:rsid w:val="00766CFB"/>
    <w:rsid w:val="00766DBA"/>
    <w:rsid w:val="00766E74"/>
    <w:rsid w:val="00766ECC"/>
    <w:rsid w:val="00766F1F"/>
    <w:rsid w:val="00766F34"/>
    <w:rsid w:val="00766F35"/>
    <w:rsid w:val="00766F45"/>
    <w:rsid w:val="00767130"/>
    <w:rsid w:val="007672E1"/>
    <w:rsid w:val="0076739E"/>
    <w:rsid w:val="007673E8"/>
    <w:rsid w:val="007673FC"/>
    <w:rsid w:val="00767496"/>
    <w:rsid w:val="007675DB"/>
    <w:rsid w:val="00767815"/>
    <w:rsid w:val="00767ACD"/>
    <w:rsid w:val="00767AFB"/>
    <w:rsid w:val="00767B4A"/>
    <w:rsid w:val="00767B96"/>
    <w:rsid w:val="00767CF8"/>
    <w:rsid w:val="00767D8C"/>
    <w:rsid w:val="00767D93"/>
    <w:rsid w:val="0077012F"/>
    <w:rsid w:val="00770298"/>
    <w:rsid w:val="0077046F"/>
    <w:rsid w:val="0077049D"/>
    <w:rsid w:val="007704C8"/>
    <w:rsid w:val="007706CD"/>
    <w:rsid w:val="00770912"/>
    <w:rsid w:val="00770982"/>
    <w:rsid w:val="00770998"/>
    <w:rsid w:val="00770AE7"/>
    <w:rsid w:val="00770BE6"/>
    <w:rsid w:val="00770D7F"/>
    <w:rsid w:val="00770DB5"/>
    <w:rsid w:val="00770DDF"/>
    <w:rsid w:val="00770F1F"/>
    <w:rsid w:val="00770FEA"/>
    <w:rsid w:val="00770FFC"/>
    <w:rsid w:val="00771029"/>
    <w:rsid w:val="0077105C"/>
    <w:rsid w:val="0077117A"/>
    <w:rsid w:val="007711C2"/>
    <w:rsid w:val="007711F4"/>
    <w:rsid w:val="00771483"/>
    <w:rsid w:val="00771574"/>
    <w:rsid w:val="007715ED"/>
    <w:rsid w:val="0077165E"/>
    <w:rsid w:val="0077166D"/>
    <w:rsid w:val="00771764"/>
    <w:rsid w:val="007717C6"/>
    <w:rsid w:val="00771993"/>
    <w:rsid w:val="007719B1"/>
    <w:rsid w:val="00771B70"/>
    <w:rsid w:val="00771C74"/>
    <w:rsid w:val="00771D21"/>
    <w:rsid w:val="00771D9D"/>
    <w:rsid w:val="00771EC3"/>
    <w:rsid w:val="00771EEC"/>
    <w:rsid w:val="00771F31"/>
    <w:rsid w:val="00771F90"/>
    <w:rsid w:val="00772127"/>
    <w:rsid w:val="00772329"/>
    <w:rsid w:val="0077244C"/>
    <w:rsid w:val="00772602"/>
    <w:rsid w:val="00772656"/>
    <w:rsid w:val="00772718"/>
    <w:rsid w:val="00772765"/>
    <w:rsid w:val="007727AB"/>
    <w:rsid w:val="007727E2"/>
    <w:rsid w:val="007728AF"/>
    <w:rsid w:val="00772A51"/>
    <w:rsid w:val="00772B67"/>
    <w:rsid w:val="00772D72"/>
    <w:rsid w:val="00772E6C"/>
    <w:rsid w:val="00772EB5"/>
    <w:rsid w:val="00772EE9"/>
    <w:rsid w:val="00772F70"/>
    <w:rsid w:val="00772FAD"/>
    <w:rsid w:val="00772FE5"/>
    <w:rsid w:val="00772FE8"/>
    <w:rsid w:val="00773040"/>
    <w:rsid w:val="007732CE"/>
    <w:rsid w:val="00773452"/>
    <w:rsid w:val="0077346F"/>
    <w:rsid w:val="007734DD"/>
    <w:rsid w:val="0077353F"/>
    <w:rsid w:val="007736B3"/>
    <w:rsid w:val="00773776"/>
    <w:rsid w:val="007738D2"/>
    <w:rsid w:val="00773BE2"/>
    <w:rsid w:val="00773E67"/>
    <w:rsid w:val="00773E70"/>
    <w:rsid w:val="0077408D"/>
    <w:rsid w:val="00774220"/>
    <w:rsid w:val="0077459A"/>
    <w:rsid w:val="007745CE"/>
    <w:rsid w:val="00774627"/>
    <w:rsid w:val="007747F6"/>
    <w:rsid w:val="00774844"/>
    <w:rsid w:val="00774A0E"/>
    <w:rsid w:val="00774A54"/>
    <w:rsid w:val="00774BB2"/>
    <w:rsid w:val="00774BE8"/>
    <w:rsid w:val="00774C19"/>
    <w:rsid w:val="00774CE3"/>
    <w:rsid w:val="00774D6B"/>
    <w:rsid w:val="00774EF7"/>
    <w:rsid w:val="00774FA1"/>
    <w:rsid w:val="0077500B"/>
    <w:rsid w:val="0077510D"/>
    <w:rsid w:val="007751D3"/>
    <w:rsid w:val="00775240"/>
    <w:rsid w:val="00775463"/>
    <w:rsid w:val="007756C2"/>
    <w:rsid w:val="00775724"/>
    <w:rsid w:val="00775821"/>
    <w:rsid w:val="0077584C"/>
    <w:rsid w:val="0077589A"/>
    <w:rsid w:val="007759FB"/>
    <w:rsid w:val="007759FE"/>
    <w:rsid w:val="00775A12"/>
    <w:rsid w:val="00775A24"/>
    <w:rsid w:val="00775B05"/>
    <w:rsid w:val="00775C8B"/>
    <w:rsid w:val="00775CF8"/>
    <w:rsid w:val="00776145"/>
    <w:rsid w:val="0077619B"/>
    <w:rsid w:val="007761E9"/>
    <w:rsid w:val="00776265"/>
    <w:rsid w:val="007764A6"/>
    <w:rsid w:val="007764DB"/>
    <w:rsid w:val="007766D1"/>
    <w:rsid w:val="007766FB"/>
    <w:rsid w:val="00776769"/>
    <w:rsid w:val="0077683B"/>
    <w:rsid w:val="007768AE"/>
    <w:rsid w:val="007769BE"/>
    <w:rsid w:val="00776D31"/>
    <w:rsid w:val="00776D99"/>
    <w:rsid w:val="00776DB1"/>
    <w:rsid w:val="00776E71"/>
    <w:rsid w:val="00776E8F"/>
    <w:rsid w:val="00776F70"/>
    <w:rsid w:val="00776FE4"/>
    <w:rsid w:val="00777050"/>
    <w:rsid w:val="0077705E"/>
    <w:rsid w:val="007770B5"/>
    <w:rsid w:val="00777107"/>
    <w:rsid w:val="00777174"/>
    <w:rsid w:val="00777193"/>
    <w:rsid w:val="007771E2"/>
    <w:rsid w:val="0077723F"/>
    <w:rsid w:val="007772B0"/>
    <w:rsid w:val="00777353"/>
    <w:rsid w:val="00777393"/>
    <w:rsid w:val="007773E1"/>
    <w:rsid w:val="0077750C"/>
    <w:rsid w:val="007775BC"/>
    <w:rsid w:val="0077783C"/>
    <w:rsid w:val="0077787B"/>
    <w:rsid w:val="007779BE"/>
    <w:rsid w:val="007779E8"/>
    <w:rsid w:val="00777DFE"/>
    <w:rsid w:val="0078002C"/>
    <w:rsid w:val="0078010F"/>
    <w:rsid w:val="007801F3"/>
    <w:rsid w:val="00780494"/>
    <w:rsid w:val="007804F2"/>
    <w:rsid w:val="007805AB"/>
    <w:rsid w:val="007805F6"/>
    <w:rsid w:val="00780922"/>
    <w:rsid w:val="00780BA8"/>
    <w:rsid w:val="00780C54"/>
    <w:rsid w:val="00780D21"/>
    <w:rsid w:val="00780D5F"/>
    <w:rsid w:val="00780DC9"/>
    <w:rsid w:val="00780DFC"/>
    <w:rsid w:val="007814D2"/>
    <w:rsid w:val="00781527"/>
    <w:rsid w:val="007815C8"/>
    <w:rsid w:val="00781837"/>
    <w:rsid w:val="007818E8"/>
    <w:rsid w:val="00781978"/>
    <w:rsid w:val="00781BB0"/>
    <w:rsid w:val="00781C10"/>
    <w:rsid w:val="00781D68"/>
    <w:rsid w:val="00781D85"/>
    <w:rsid w:val="00781E32"/>
    <w:rsid w:val="00782080"/>
    <w:rsid w:val="007820A3"/>
    <w:rsid w:val="0078211F"/>
    <w:rsid w:val="007821D7"/>
    <w:rsid w:val="007821E2"/>
    <w:rsid w:val="007822F5"/>
    <w:rsid w:val="007824DA"/>
    <w:rsid w:val="00782512"/>
    <w:rsid w:val="0078255C"/>
    <w:rsid w:val="0078292C"/>
    <w:rsid w:val="007829A7"/>
    <w:rsid w:val="007829FC"/>
    <w:rsid w:val="00782D24"/>
    <w:rsid w:val="00782E71"/>
    <w:rsid w:val="00782F30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56C"/>
    <w:rsid w:val="00783635"/>
    <w:rsid w:val="007836BA"/>
    <w:rsid w:val="00783816"/>
    <w:rsid w:val="00783936"/>
    <w:rsid w:val="00783B28"/>
    <w:rsid w:val="00783BE3"/>
    <w:rsid w:val="00783D0A"/>
    <w:rsid w:val="00783D72"/>
    <w:rsid w:val="00783E1B"/>
    <w:rsid w:val="00783E63"/>
    <w:rsid w:val="00783EE7"/>
    <w:rsid w:val="00783FEE"/>
    <w:rsid w:val="00784076"/>
    <w:rsid w:val="007840B7"/>
    <w:rsid w:val="0078423C"/>
    <w:rsid w:val="007842B7"/>
    <w:rsid w:val="00784500"/>
    <w:rsid w:val="007845D9"/>
    <w:rsid w:val="00784682"/>
    <w:rsid w:val="007849C8"/>
    <w:rsid w:val="00784BE9"/>
    <w:rsid w:val="00784C11"/>
    <w:rsid w:val="00784C98"/>
    <w:rsid w:val="00784D20"/>
    <w:rsid w:val="00784E54"/>
    <w:rsid w:val="00784E94"/>
    <w:rsid w:val="00784EA1"/>
    <w:rsid w:val="00784EC9"/>
    <w:rsid w:val="00785088"/>
    <w:rsid w:val="00785096"/>
    <w:rsid w:val="0078509E"/>
    <w:rsid w:val="007850D3"/>
    <w:rsid w:val="007854C8"/>
    <w:rsid w:val="007857CA"/>
    <w:rsid w:val="0078580E"/>
    <w:rsid w:val="00785963"/>
    <w:rsid w:val="00785981"/>
    <w:rsid w:val="0078599A"/>
    <w:rsid w:val="00785AAC"/>
    <w:rsid w:val="00785D88"/>
    <w:rsid w:val="00785EBD"/>
    <w:rsid w:val="00785F50"/>
    <w:rsid w:val="0078601F"/>
    <w:rsid w:val="00786074"/>
    <w:rsid w:val="007863FD"/>
    <w:rsid w:val="00786560"/>
    <w:rsid w:val="007865B0"/>
    <w:rsid w:val="007866D4"/>
    <w:rsid w:val="007866E4"/>
    <w:rsid w:val="007867BA"/>
    <w:rsid w:val="007867E5"/>
    <w:rsid w:val="00786835"/>
    <w:rsid w:val="007868B0"/>
    <w:rsid w:val="00786905"/>
    <w:rsid w:val="007869AA"/>
    <w:rsid w:val="007869E6"/>
    <w:rsid w:val="00786A1E"/>
    <w:rsid w:val="00786AD5"/>
    <w:rsid w:val="00786BAC"/>
    <w:rsid w:val="00786C27"/>
    <w:rsid w:val="00786E41"/>
    <w:rsid w:val="00787079"/>
    <w:rsid w:val="007870B5"/>
    <w:rsid w:val="007870C2"/>
    <w:rsid w:val="007870E3"/>
    <w:rsid w:val="007870FA"/>
    <w:rsid w:val="007871CF"/>
    <w:rsid w:val="00787214"/>
    <w:rsid w:val="007873E2"/>
    <w:rsid w:val="007873E3"/>
    <w:rsid w:val="007873E8"/>
    <w:rsid w:val="007874AF"/>
    <w:rsid w:val="007875ED"/>
    <w:rsid w:val="007876B2"/>
    <w:rsid w:val="007876DD"/>
    <w:rsid w:val="007876EA"/>
    <w:rsid w:val="007878AE"/>
    <w:rsid w:val="0078790C"/>
    <w:rsid w:val="00787C7C"/>
    <w:rsid w:val="00787DBF"/>
    <w:rsid w:val="00787DED"/>
    <w:rsid w:val="00787EC6"/>
    <w:rsid w:val="00787F07"/>
    <w:rsid w:val="00790050"/>
    <w:rsid w:val="0079008D"/>
    <w:rsid w:val="00790465"/>
    <w:rsid w:val="0079054A"/>
    <w:rsid w:val="0079057C"/>
    <w:rsid w:val="00790857"/>
    <w:rsid w:val="00790B85"/>
    <w:rsid w:val="00790B90"/>
    <w:rsid w:val="00790BA3"/>
    <w:rsid w:val="00790C69"/>
    <w:rsid w:val="00790C7D"/>
    <w:rsid w:val="00790D9F"/>
    <w:rsid w:val="00790E08"/>
    <w:rsid w:val="00790EA9"/>
    <w:rsid w:val="00790F40"/>
    <w:rsid w:val="00790FA1"/>
    <w:rsid w:val="00791084"/>
    <w:rsid w:val="0079109D"/>
    <w:rsid w:val="007910AD"/>
    <w:rsid w:val="0079112F"/>
    <w:rsid w:val="00791131"/>
    <w:rsid w:val="00791457"/>
    <w:rsid w:val="00791681"/>
    <w:rsid w:val="007917C3"/>
    <w:rsid w:val="00791B0F"/>
    <w:rsid w:val="00791B1B"/>
    <w:rsid w:val="00791B68"/>
    <w:rsid w:val="00791BA3"/>
    <w:rsid w:val="00791CB2"/>
    <w:rsid w:val="00791D9B"/>
    <w:rsid w:val="00791EFF"/>
    <w:rsid w:val="00791FB9"/>
    <w:rsid w:val="00792387"/>
    <w:rsid w:val="00792475"/>
    <w:rsid w:val="007927E0"/>
    <w:rsid w:val="0079280B"/>
    <w:rsid w:val="00792810"/>
    <w:rsid w:val="007928DE"/>
    <w:rsid w:val="00792902"/>
    <w:rsid w:val="00792E60"/>
    <w:rsid w:val="00792EA1"/>
    <w:rsid w:val="00793299"/>
    <w:rsid w:val="00793402"/>
    <w:rsid w:val="007935D3"/>
    <w:rsid w:val="007936B6"/>
    <w:rsid w:val="00793715"/>
    <w:rsid w:val="007938A2"/>
    <w:rsid w:val="0079392A"/>
    <w:rsid w:val="00793957"/>
    <w:rsid w:val="00793976"/>
    <w:rsid w:val="007939C1"/>
    <w:rsid w:val="007939FB"/>
    <w:rsid w:val="00793A73"/>
    <w:rsid w:val="00793D40"/>
    <w:rsid w:val="00793F1D"/>
    <w:rsid w:val="00794334"/>
    <w:rsid w:val="00794349"/>
    <w:rsid w:val="00794391"/>
    <w:rsid w:val="00794447"/>
    <w:rsid w:val="007944F9"/>
    <w:rsid w:val="00794756"/>
    <w:rsid w:val="0079488A"/>
    <w:rsid w:val="00794981"/>
    <w:rsid w:val="00794C19"/>
    <w:rsid w:val="00794D9C"/>
    <w:rsid w:val="00794DF6"/>
    <w:rsid w:val="00794E20"/>
    <w:rsid w:val="00794E86"/>
    <w:rsid w:val="00794EA4"/>
    <w:rsid w:val="00794F16"/>
    <w:rsid w:val="00794FE6"/>
    <w:rsid w:val="00795103"/>
    <w:rsid w:val="0079510A"/>
    <w:rsid w:val="007951C9"/>
    <w:rsid w:val="007951F7"/>
    <w:rsid w:val="0079554A"/>
    <w:rsid w:val="007956E0"/>
    <w:rsid w:val="007956FB"/>
    <w:rsid w:val="00795704"/>
    <w:rsid w:val="00795742"/>
    <w:rsid w:val="00795777"/>
    <w:rsid w:val="0079592E"/>
    <w:rsid w:val="00795A0E"/>
    <w:rsid w:val="00795B04"/>
    <w:rsid w:val="00795D03"/>
    <w:rsid w:val="00795F59"/>
    <w:rsid w:val="0079615B"/>
    <w:rsid w:val="007962B5"/>
    <w:rsid w:val="0079640B"/>
    <w:rsid w:val="00796537"/>
    <w:rsid w:val="00796567"/>
    <w:rsid w:val="00796653"/>
    <w:rsid w:val="00796767"/>
    <w:rsid w:val="007967DD"/>
    <w:rsid w:val="007967E4"/>
    <w:rsid w:val="00796812"/>
    <w:rsid w:val="00796A0B"/>
    <w:rsid w:val="00796A72"/>
    <w:rsid w:val="00796D67"/>
    <w:rsid w:val="00796DEB"/>
    <w:rsid w:val="00796E6B"/>
    <w:rsid w:val="0079712A"/>
    <w:rsid w:val="00797183"/>
    <w:rsid w:val="007971F8"/>
    <w:rsid w:val="0079733C"/>
    <w:rsid w:val="00797401"/>
    <w:rsid w:val="0079742F"/>
    <w:rsid w:val="007974F9"/>
    <w:rsid w:val="0079753B"/>
    <w:rsid w:val="007975DB"/>
    <w:rsid w:val="00797619"/>
    <w:rsid w:val="007976CE"/>
    <w:rsid w:val="0079778C"/>
    <w:rsid w:val="007977F3"/>
    <w:rsid w:val="00797837"/>
    <w:rsid w:val="00797855"/>
    <w:rsid w:val="007978C9"/>
    <w:rsid w:val="0079799A"/>
    <w:rsid w:val="00797B84"/>
    <w:rsid w:val="00797F82"/>
    <w:rsid w:val="007A004D"/>
    <w:rsid w:val="007A0374"/>
    <w:rsid w:val="007A03E9"/>
    <w:rsid w:val="007A0610"/>
    <w:rsid w:val="007A0688"/>
    <w:rsid w:val="007A06EC"/>
    <w:rsid w:val="007A07D5"/>
    <w:rsid w:val="007A07DB"/>
    <w:rsid w:val="007A0805"/>
    <w:rsid w:val="007A0914"/>
    <w:rsid w:val="007A0944"/>
    <w:rsid w:val="007A0999"/>
    <w:rsid w:val="007A0A0A"/>
    <w:rsid w:val="007A0AA7"/>
    <w:rsid w:val="007A0D7B"/>
    <w:rsid w:val="007A10B6"/>
    <w:rsid w:val="007A1242"/>
    <w:rsid w:val="007A12D0"/>
    <w:rsid w:val="007A12F5"/>
    <w:rsid w:val="007A136D"/>
    <w:rsid w:val="007A1420"/>
    <w:rsid w:val="007A14BF"/>
    <w:rsid w:val="007A1591"/>
    <w:rsid w:val="007A15F7"/>
    <w:rsid w:val="007A1616"/>
    <w:rsid w:val="007A172C"/>
    <w:rsid w:val="007A1819"/>
    <w:rsid w:val="007A1899"/>
    <w:rsid w:val="007A1AC3"/>
    <w:rsid w:val="007A1B59"/>
    <w:rsid w:val="007A1B5C"/>
    <w:rsid w:val="007A1D6A"/>
    <w:rsid w:val="007A1DE3"/>
    <w:rsid w:val="007A210E"/>
    <w:rsid w:val="007A22B4"/>
    <w:rsid w:val="007A2393"/>
    <w:rsid w:val="007A23D6"/>
    <w:rsid w:val="007A2427"/>
    <w:rsid w:val="007A24A5"/>
    <w:rsid w:val="007A26C2"/>
    <w:rsid w:val="007A27EC"/>
    <w:rsid w:val="007A297E"/>
    <w:rsid w:val="007A29C0"/>
    <w:rsid w:val="007A2B3C"/>
    <w:rsid w:val="007A2CA6"/>
    <w:rsid w:val="007A2E3A"/>
    <w:rsid w:val="007A2E66"/>
    <w:rsid w:val="007A2E84"/>
    <w:rsid w:val="007A2EA1"/>
    <w:rsid w:val="007A2EA9"/>
    <w:rsid w:val="007A301A"/>
    <w:rsid w:val="007A3153"/>
    <w:rsid w:val="007A316F"/>
    <w:rsid w:val="007A34A2"/>
    <w:rsid w:val="007A3536"/>
    <w:rsid w:val="007A360F"/>
    <w:rsid w:val="007A3790"/>
    <w:rsid w:val="007A385E"/>
    <w:rsid w:val="007A3904"/>
    <w:rsid w:val="007A3A71"/>
    <w:rsid w:val="007A3D08"/>
    <w:rsid w:val="007A3EA6"/>
    <w:rsid w:val="007A3F8C"/>
    <w:rsid w:val="007A403A"/>
    <w:rsid w:val="007A40CF"/>
    <w:rsid w:val="007A40D8"/>
    <w:rsid w:val="007A423C"/>
    <w:rsid w:val="007A4276"/>
    <w:rsid w:val="007A43E9"/>
    <w:rsid w:val="007A4485"/>
    <w:rsid w:val="007A44A7"/>
    <w:rsid w:val="007A4532"/>
    <w:rsid w:val="007A4625"/>
    <w:rsid w:val="007A4640"/>
    <w:rsid w:val="007A47A0"/>
    <w:rsid w:val="007A4823"/>
    <w:rsid w:val="007A498D"/>
    <w:rsid w:val="007A4A7C"/>
    <w:rsid w:val="007A4C35"/>
    <w:rsid w:val="007A4CCD"/>
    <w:rsid w:val="007A4D91"/>
    <w:rsid w:val="007A4DBE"/>
    <w:rsid w:val="007A4E62"/>
    <w:rsid w:val="007A4E88"/>
    <w:rsid w:val="007A510E"/>
    <w:rsid w:val="007A513E"/>
    <w:rsid w:val="007A551C"/>
    <w:rsid w:val="007A565E"/>
    <w:rsid w:val="007A56C5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6E5"/>
    <w:rsid w:val="007A6706"/>
    <w:rsid w:val="007A6752"/>
    <w:rsid w:val="007A68D1"/>
    <w:rsid w:val="007A6916"/>
    <w:rsid w:val="007A6A8F"/>
    <w:rsid w:val="007A6AEB"/>
    <w:rsid w:val="007A6B21"/>
    <w:rsid w:val="007A6C83"/>
    <w:rsid w:val="007A6D2F"/>
    <w:rsid w:val="007A6F05"/>
    <w:rsid w:val="007A6F6F"/>
    <w:rsid w:val="007A6F98"/>
    <w:rsid w:val="007A7046"/>
    <w:rsid w:val="007A70FE"/>
    <w:rsid w:val="007A7115"/>
    <w:rsid w:val="007A729F"/>
    <w:rsid w:val="007A73DA"/>
    <w:rsid w:val="007A74D2"/>
    <w:rsid w:val="007A75CD"/>
    <w:rsid w:val="007A76F8"/>
    <w:rsid w:val="007A77D1"/>
    <w:rsid w:val="007B0294"/>
    <w:rsid w:val="007B0466"/>
    <w:rsid w:val="007B0483"/>
    <w:rsid w:val="007B08B3"/>
    <w:rsid w:val="007B0AE0"/>
    <w:rsid w:val="007B0BEE"/>
    <w:rsid w:val="007B0C77"/>
    <w:rsid w:val="007B0DF6"/>
    <w:rsid w:val="007B0F2A"/>
    <w:rsid w:val="007B0FC4"/>
    <w:rsid w:val="007B0FFB"/>
    <w:rsid w:val="007B11DF"/>
    <w:rsid w:val="007B11E6"/>
    <w:rsid w:val="007B128A"/>
    <w:rsid w:val="007B133A"/>
    <w:rsid w:val="007B13F3"/>
    <w:rsid w:val="007B165C"/>
    <w:rsid w:val="007B16C3"/>
    <w:rsid w:val="007B1715"/>
    <w:rsid w:val="007B17F2"/>
    <w:rsid w:val="007B19A4"/>
    <w:rsid w:val="007B19B3"/>
    <w:rsid w:val="007B208B"/>
    <w:rsid w:val="007B21BA"/>
    <w:rsid w:val="007B2231"/>
    <w:rsid w:val="007B2271"/>
    <w:rsid w:val="007B23ED"/>
    <w:rsid w:val="007B2507"/>
    <w:rsid w:val="007B269B"/>
    <w:rsid w:val="007B2729"/>
    <w:rsid w:val="007B2A96"/>
    <w:rsid w:val="007B2BAD"/>
    <w:rsid w:val="007B2CEA"/>
    <w:rsid w:val="007B2DAA"/>
    <w:rsid w:val="007B2E52"/>
    <w:rsid w:val="007B2EC3"/>
    <w:rsid w:val="007B2EF3"/>
    <w:rsid w:val="007B300D"/>
    <w:rsid w:val="007B311E"/>
    <w:rsid w:val="007B3222"/>
    <w:rsid w:val="007B3251"/>
    <w:rsid w:val="007B328C"/>
    <w:rsid w:val="007B32D5"/>
    <w:rsid w:val="007B3558"/>
    <w:rsid w:val="007B3592"/>
    <w:rsid w:val="007B374C"/>
    <w:rsid w:val="007B37EB"/>
    <w:rsid w:val="007B37F2"/>
    <w:rsid w:val="007B38B5"/>
    <w:rsid w:val="007B38D9"/>
    <w:rsid w:val="007B3993"/>
    <w:rsid w:val="007B3ADA"/>
    <w:rsid w:val="007B3C16"/>
    <w:rsid w:val="007B3C1D"/>
    <w:rsid w:val="007B3D32"/>
    <w:rsid w:val="007B3D4F"/>
    <w:rsid w:val="007B3DF0"/>
    <w:rsid w:val="007B3E11"/>
    <w:rsid w:val="007B3E55"/>
    <w:rsid w:val="007B3E7C"/>
    <w:rsid w:val="007B3F0D"/>
    <w:rsid w:val="007B4088"/>
    <w:rsid w:val="007B408D"/>
    <w:rsid w:val="007B42D5"/>
    <w:rsid w:val="007B4355"/>
    <w:rsid w:val="007B4560"/>
    <w:rsid w:val="007B45E4"/>
    <w:rsid w:val="007B4620"/>
    <w:rsid w:val="007B47C4"/>
    <w:rsid w:val="007B47E1"/>
    <w:rsid w:val="007B4916"/>
    <w:rsid w:val="007B49C6"/>
    <w:rsid w:val="007B4A19"/>
    <w:rsid w:val="007B4A61"/>
    <w:rsid w:val="007B4B31"/>
    <w:rsid w:val="007B4F00"/>
    <w:rsid w:val="007B4F0B"/>
    <w:rsid w:val="007B5046"/>
    <w:rsid w:val="007B5051"/>
    <w:rsid w:val="007B5069"/>
    <w:rsid w:val="007B53E5"/>
    <w:rsid w:val="007B5455"/>
    <w:rsid w:val="007B5618"/>
    <w:rsid w:val="007B561E"/>
    <w:rsid w:val="007B58F9"/>
    <w:rsid w:val="007B5AAE"/>
    <w:rsid w:val="007B5D7B"/>
    <w:rsid w:val="007B5D92"/>
    <w:rsid w:val="007B5DC1"/>
    <w:rsid w:val="007B5E76"/>
    <w:rsid w:val="007B5F06"/>
    <w:rsid w:val="007B5F90"/>
    <w:rsid w:val="007B608C"/>
    <w:rsid w:val="007B6141"/>
    <w:rsid w:val="007B615B"/>
    <w:rsid w:val="007B6175"/>
    <w:rsid w:val="007B62AF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AB6"/>
    <w:rsid w:val="007B6B73"/>
    <w:rsid w:val="007B6B74"/>
    <w:rsid w:val="007B6B9A"/>
    <w:rsid w:val="007B6CAA"/>
    <w:rsid w:val="007B6D6A"/>
    <w:rsid w:val="007B6DE0"/>
    <w:rsid w:val="007B6E62"/>
    <w:rsid w:val="007B6F87"/>
    <w:rsid w:val="007B715D"/>
    <w:rsid w:val="007B725B"/>
    <w:rsid w:val="007B73F9"/>
    <w:rsid w:val="007B755A"/>
    <w:rsid w:val="007B75B4"/>
    <w:rsid w:val="007B762F"/>
    <w:rsid w:val="007B7AF1"/>
    <w:rsid w:val="007B7BCE"/>
    <w:rsid w:val="007B7BE4"/>
    <w:rsid w:val="007B7D83"/>
    <w:rsid w:val="007B7DFB"/>
    <w:rsid w:val="007B7F8A"/>
    <w:rsid w:val="007C0422"/>
    <w:rsid w:val="007C075D"/>
    <w:rsid w:val="007C07D2"/>
    <w:rsid w:val="007C07E6"/>
    <w:rsid w:val="007C084F"/>
    <w:rsid w:val="007C08D2"/>
    <w:rsid w:val="007C08D5"/>
    <w:rsid w:val="007C08F6"/>
    <w:rsid w:val="007C0AD6"/>
    <w:rsid w:val="007C0CDB"/>
    <w:rsid w:val="007C0CDC"/>
    <w:rsid w:val="007C0DBE"/>
    <w:rsid w:val="007C0F12"/>
    <w:rsid w:val="007C0F56"/>
    <w:rsid w:val="007C0F7F"/>
    <w:rsid w:val="007C1005"/>
    <w:rsid w:val="007C13F7"/>
    <w:rsid w:val="007C1574"/>
    <w:rsid w:val="007C165B"/>
    <w:rsid w:val="007C1695"/>
    <w:rsid w:val="007C1791"/>
    <w:rsid w:val="007C1992"/>
    <w:rsid w:val="007C1AEF"/>
    <w:rsid w:val="007C1BA3"/>
    <w:rsid w:val="007C1C2C"/>
    <w:rsid w:val="007C1C5B"/>
    <w:rsid w:val="007C1C76"/>
    <w:rsid w:val="007C1CE0"/>
    <w:rsid w:val="007C1F62"/>
    <w:rsid w:val="007C20F2"/>
    <w:rsid w:val="007C245E"/>
    <w:rsid w:val="007C270D"/>
    <w:rsid w:val="007C2715"/>
    <w:rsid w:val="007C2751"/>
    <w:rsid w:val="007C2847"/>
    <w:rsid w:val="007C2BE1"/>
    <w:rsid w:val="007C2CC6"/>
    <w:rsid w:val="007C2F73"/>
    <w:rsid w:val="007C2FAD"/>
    <w:rsid w:val="007C2FDD"/>
    <w:rsid w:val="007C2FE0"/>
    <w:rsid w:val="007C3176"/>
    <w:rsid w:val="007C34D3"/>
    <w:rsid w:val="007C3514"/>
    <w:rsid w:val="007C3526"/>
    <w:rsid w:val="007C3534"/>
    <w:rsid w:val="007C353D"/>
    <w:rsid w:val="007C3699"/>
    <w:rsid w:val="007C36A1"/>
    <w:rsid w:val="007C378C"/>
    <w:rsid w:val="007C3950"/>
    <w:rsid w:val="007C3AB8"/>
    <w:rsid w:val="007C3C47"/>
    <w:rsid w:val="007C3C68"/>
    <w:rsid w:val="007C3D20"/>
    <w:rsid w:val="007C3D6D"/>
    <w:rsid w:val="007C3EB0"/>
    <w:rsid w:val="007C3F50"/>
    <w:rsid w:val="007C3FCA"/>
    <w:rsid w:val="007C3FFF"/>
    <w:rsid w:val="007C4033"/>
    <w:rsid w:val="007C426F"/>
    <w:rsid w:val="007C428D"/>
    <w:rsid w:val="007C42BB"/>
    <w:rsid w:val="007C4453"/>
    <w:rsid w:val="007C445E"/>
    <w:rsid w:val="007C4499"/>
    <w:rsid w:val="007C44FA"/>
    <w:rsid w:val="007C456E"/>
    <w:rsid w:val="007C45E7"/>
    <w:rsid w:val="007C468C"/>
    <w:rsid w:val="007C49F2"/>
    <w:rsid w:val="007C4AA8"/>
    <w:rsid w:val="007C4C7D"/>
    <w:rsid w:val="007C4D51"/>
    <w:rsid w:val="007C4DBA"/>
    <w:rsid w:val="007C507D"/>
    <w:rsid w:val="007C5175"/>
    <w:rsid w:val="007C51CC"/>
    <w:rsid w:val="007C560B"/>
    <w:rsid w:val="007C566D"/>
    <w:rsid w:val="007C56FC"/>
    <w:rsid w:val="007C5752"/>
    <w:rsid w:val="007C58E3"/>
    <w:rsid w:val="007C5908"/>
    <w:rsid w:val="007C596A"/>
    <w:rsid w:val="007C5992"/>
    <w:rsid w:val="007C5A3B"/>
    <w:rsid w:val="007C5A64"/>
    <w:rsid w:val="007C5A7D"/>
    <w:rsid w:val="007C5B81"/>
    <w:rsid w:val="007C5C24"/>
    <w:rsid w:val="007C5CAD"/>
    <w:rsid w:val="007C5E32"/>
    <w:rsid w:val="007C6027"/>
    <w:rsid w:val="007C6123"/>
    <w:rsid w:val="007C616C"/>
    <w:rsid w:val="007C6436"/>
    <w:rsid w:val="007C64C6"/>
    <w:rsid w:val="007C6536"/>
    <w:rsid w:val="007C669A"/>
    <w:rsid w:val="007C6707"/>
    <w:rsid w:val="007C6754"/>
    <w:rsid w:val="007C688E"/>
    <w:rsid w:val="007C6998"/>
    <w:rsid w:val="007C69B1"/>
    <w:rsid w:val="007C6A24"/>
    <w:rsid w:val="007C6B80"/>
    <w:rsid w:val="007C6BD4"/>
    <w:rsid w:val="007C6C9B"/>
    <w:rsid w:val="007C6E10"/>
    <w:rsid w:val="007C6E11"/>
    <w:rsid w:val="007C6E55"/>
    <w:rsid w:val="007C6F52"/>
    <w:rsid w:val="007C7057"/>
    <w:rsid w:val="007C70DC"/>
    <w:rsid w:val="007C714A"/>
    <w:rsid w:val="007C726E"/>
    <w:rsid w:val="007C7289"/>
    <w:rsid w:val="007C73E1"/>
    <w:rsid w:val="007C777C"/>
    <w:rsid w:val="007C7D1E"/>
    <w:rsid w:val="007C7D26"/>
    <w:rsid w:val="007C7D8F"/>
    <w:rsid w:val="007C7E5F"/>
    <w:rsid w:val="007C7E82"/>
    <w:rsid w:val="007C7EB4"/>
    <w:rsid w:val="007C7F0F"/>
    <w:rsid w:val="007C7FD1"/>
    <w:rsid w:val="007D014B"/>
    <w:rsid w:val="007D0164"/>
    <w:rsid w:val="007D01A3"/>
    <w:rsid w:val="007D01F3"/>
    <w:rsid w:val="007D02B7"/>
    <w:rsid w:val="007D0353"/>
    <w:rsid w:val="007D04EB"/>
    <w:rsid w:val="007D056E"/>
    <w:rsid w:val="007D05CE"/>
    <w:rsid w:val="007D0836"/>
    <w:rsid w:val="007D08A8"/>
    <w:rsid w:val="007D0CD7"/>
    <w:rsid w:val="007D0D51"/>
    <w:rsid w:val="007D0EA6"/>
    <w:rsid w:val="007D0EBE"/>
    <w:rsid w:val="007D0EF8"/>
    <w:rsid w:val="007D0F34"/>
    <w:rsid w:val="007D1014"/>
    <w:rsid w:val="007D1083"/>
    <w:rsid w:val="007D10DF"/>
    <w:rsid w:val="007D1172"/>
    <w:rsid w:val="007D1287"/>
    <w:rsid w:val="007D1460"/>
    <w:rsid w:val="007D14BC"/>
    <w:rsid w:val="007D1545"/>
    <w:rsid w:val="007D16C8"/>
    <w:rsid w:val="007D18DC"/>
    <w:rsid w:val="007D1913"/>
    <w:rsid w:val="007D192D"/>
    <w:rsid w:val="007D1983"/>
    <w:rsid w:val="007D19AE"/>
    <w:rsid w:val="007D1A42"/>
    <w:rsid w:val="007D1C80"/>
    <w:rsid w:val="007D1D09"/>
    <w:rsid w:val="007D1E0C"/>
    <w:rsid w:val="007D1F01"/>
    <w:rsid w:val="007D1F20"/>
    <w:rsid w:val="007D21CD"/>
    <w:rsid w:val="007D21EA"/>
    <w:rsid w:val="007D23F0"/>
    <w:rsid w:val="007D2482"/>
    <w:rsid w:val="007D24D1"/>
    <w:rsid w:val="007D2547"/>
    <w:rsid w:val="007D2803"/>
    <w:rsid w:val="007D2B3C"/>
    <w:rsid w:val="007D2C49"/>
    <w:rsid w:val="007D2D69"/>
    <w:rsid w:val="007D2E41"/>
    <w:rsid w:val="007D2E79"/>
    <w:rsid w:val="007D2F29"/>
    <w:rsid w:val="007D309A"/>
    <w:rsid w:val="007D34BA"/>
    <w:rsid w:val="007D3578"/>
    <w:rsid w:val="007D36BD"/>
    <w:rsid w:val="007D3871"/>
    <w:rsid w:val="007D388C"/>
    <w:rsid w:val="007D3BD9"/>
    <w:rsid w:val="007D3D01"/>
    <w:rsid w:val="007D3E38"/>
    <w:rsid w:val="007D3EAE"/>
    <w:rsid w:val="007D3F4E"/>
    <w:rsid w:val="007D3F83"/>
    <w:rsid w:val="007D4128"/>
    <w:rsid w:val="007D4151"/>
    <w:rsid w:val="007D42A5"/>
    <w:rsid w:val="007D433C"/>
    <w:rsid w:val="007D43DC"/>
    <w:rsid w:val="007D4435"/>
    <w:rsid w:val="007D4437"/>
    <w:rsid w:val="007D45C1"/>
    <w:rsid w:val="007D4663"/>
    <w:rsid w:val="007D46DC"/>
    <w:rsid w:val="007D486D"/>
    <w:rsid w:val="007D4980"/>
    <w:rsid w:val="007D4B80"/>
    <w:rsid w:val="007D4B97"/>
    <w:rsid w:val="007D4B9B"/>
    <w:rsid w:val="007D4BEE"/>
    <w:rsid w:val="007D4CB3"/>
    <w:rsid w:val="007D4EA1"/>
    <w:rsid w:val="007D4FFD"/>
    <w:rsid w:val="007D50F8"/>
    <w:rsid w:val="007D5148"/>
    <w:rsid w:val="007D5195"/>
    <w:rsid w:val="007D5219"/>
    <w:rsid w:val="007D52CB"/>
    <w:rsid w:val="007D5364"/>
    <w:rsid w:val="007D54B2"/>
    <w:rsid w:val="007D5565"/>
    <w:rsid w:val="007D5708"/>
    <w:rsid w:val="007D5925"/>
    <w:rsid w:val="007D59E5"/>
    <w:rsid w:val="007D5A51"/>
    <w:rsid w:val="007D5A5A"/>
    <w:rsid w:val="007D5A97"/>
    <w:rsid w:val="007D5C24"/>
    <w:rsid w:val="007D5D93"/>
    <w:rsid w:val="007D5EB7"/>
    <w:rsid w:val="007D5EF9"/>
    <w:rsid w:val="007D5F54"/>
    <w:rsid w:val="007D621F"/>
    <w:rsid w:val="007D62E0"/>
    <w:rsid w:val="007D6353"/>
    <w:rsid w:val="007D6566"/>
    <w:rsid w:val="007D666A"/>
    <w:rsid w:val="007D677D"/>
    <w:rsid w:val="007D6915"/>
    <w:rsid w:val="007D6965"/>
    <w:rsid w:val="007D6B82"/>
    <w:rsid w:val="007D6C22"/>
    <w:rsid w:val="007D6CFD"/>
    <w:rsid w:val="007D6E0A"/>
    <w:rsid w:val="007D6EDB"/>
    <w:rsid w:val="007D6FC7"/>
    <w:rsid w:val="007D70FA"/>
    <w:rsid w:val="007D738E"/>
    <w:rsid w:val="007D73DF"/>
    <w:rsid w:val="007D7457"/>
    <w:rsid w:val="007D74CD"/>
    <w:rsid w:val="007D7732"/>
    <w:rsid w:val="007D7910"/>
    <w:rsid w:val="007D7A43"/>
    <w:rsid w:val="007D7B75"/>
    <w:rsid w:val="007D7C28"/>
    <w:rsid w:val="007D7C37"/>
    <w:rsid w:val="007D7E50"/>
    <w:rsid w:val="007D7E66"/>
    <w:rsid w:val="007D7F03"/>
    <w:rsid w:val="007D7FF0"/>
    <w:rsid w:val="007E024B"/>
    <w:rsid w:val="007E029A"/>
    <w:rsid w:val="007E02C4"/>
    <w:rsid w:val="007E03A3"/>
    <w:rsid w:val="007E03AC"/>
    <w:rsid w:val="007E06C9"/>
    <w:rsid w:val="007E0813"/>
    <w:rsid w:val="007E088C"/>
    <w:rsid w:val="007E08F3"/>
    <w:rsid w:val="007E0B05"/>
    <w:rsid w:val="007E0C3B"/>
    <w:rsid w:val="007E0D34"/>
    <w:rsid w:val="007E0DAF"/>
    <w:rsid w:val="007E0EE9"/>
    <w:rsid w:val="007E0F4E"/>
    <w:rsid w:val="007E114F"/>
    <w:rsid w:val="007E116D"/>
    <w:rsid w:val="007E1176"/>
    <w:rsid w:val="007E138E"/>
    <w:rsid w:val="007E142A"/>
    <w:rsid w:val="007E144F"/>
    <w:rsid w:val="007E14D0"/>
    <w:rsid w:val="007E15B7"/>
    <w:rsid w:val="007E15E4"/>
    <w:rsid w:val="007E1752"/>
    <w:rsid w:val="007E1A36"/>
    <w:rsid w:val="007E1A9B"/>
    <w:rsid w:val="007E1AD0"/>
    <w:rsid w:val="007E1AD8"/>
    <w:rsid w:val="007E1BFE"/>
    <w:rsid w:val="007E1D3B"/>
    <w:rsid w:val="007E1D6F"/>
    <w:rsid w:val="007E1DCE"/>
    <w:rsid w:val="007E1E88"/>
    <w:rsid w:val="007E2004"/>
    <w:rsid w:val="007E2054"/>
    <w:rsid w:val="007E21A5"/>
    <w:rsid w:val="007E21FF"/>
    <w:rsid w:val="007E22DF"/>
    <w:rsid w:val="007E2330"/>
    <w:rsid w:val="007E23F8"/>
    <w:rsid w:val="007E2589"/>
    <w:rsid w:val="007E266B"/>
    <w:rsid w:val="007E277D"/>
    <w:rsid w:val="007E2952"/>
    <w:rsid w:val="007E297C"/>
    <w:rsid w:val="007E2984"/>
    <w:rsid w:val="007E2996"/>
    <w:rsid w:val="007E2A80"/>
    <w:rsid w:val="007E2D0E"/>
    <w:rsid w:val="007E2E40"/>
    <w:rsid w:val="007E30F8"/>
    <w:rsid w:val="007E312E"/>
    <w:rsid w:val="007E32DA"/>
    <w:rsid w:val="007E35BF"/>
    <w:rsid w:val="007E382C"/>
    <w:rsid w:val="007E38DA"/>
    <w:rsid w:val="007E3985"/>
    <w:rsid w:val="007E39B1"/>
    <w:rsid w:val="007E3A21"/>
    <w:rsid w:val="007E3A3A"/>
    <w:rsid w:val="007E3B77"/>
    <w:rsid w:val="007E3BB5"/>
    <w:rsid w:val="007E3C4D"/>
    <w:rsid w:val="007E3D50"/>
    <w:rsid w:val="007E3F91"/>
    <w:rsid w:val="007E3FBB"/>
    <w:rsid w:val="007E4050"/>
    <w:rsid w:val="007E40F2"/>
    <w:rsid w:val="007E41A9"/>
    <w:rsid w:val="007E41E1"/>
    <w:rsid w:val="007E41F7"/>
    <w:rsid w:val="007E4365"/>
    <w:rsid w:val="007E4423"/>
    <w:rsid w:val="007E452E"/>
    <w:rsid w:val="007E459B"/>
    <w:rsid w:val="007E4611"/>
    <w:rsid w:val="007E4690"/>
    <w:rsid w:val="007E46FC"/>
    <w:rsid w:val="007E4DB4"/>
    <w:rsid w:val="007E4E15"/>
    <w:rsid w:val="007E4F5C"/>
    <w:rsid w:val="007E4FA6"/>
    <w:rsid w:val="007E4FE4"/>
    <w:rsid w:val="007E521C"/>
    <w:rsid w:val="007E5386"/>
    <w:rsid w:val="007E53B5"/>
    <w:rsid w:val="007E53F6"/>
    <w:rsid w:val="007E5511"/>
    <w:rsid w:val="007E5690"/>
    <w:rsid w:val="007E56D9"/>
    <w:rsid w:val="007E584A"/>
    <w:rsid w:val="007E58C6"/>
    <w:rsid w:val="007E590A"/>
    <w:rsid w:val="007E59E9"/>
    <w:rsid w:val="007E5A81"/>
    <w:rsid w:val="007E5B9C"/>
    <w:rsid w:val="007E5C02"/>
    <w:rsid w:val="007E5C5B"/>
    <w:rsid w:val="007E5ED4"/>
    <w:rsid w:val="007E6096"/>
    <w:rsid w:val="007E611A"/>
    <w:rsid w:val="007E644D"/>
    <w:rsid w:val="007E6580"/>
    <w:rsid w:val="007E686A"/>
    <w:rsid w:val="007E690E"/>
    <w:rsid w:val="007E69BB"/>
    <w:rsid w:val="007E6ADD"/>
    <w:rsid w:val="007E6B27"/>
    <w:rsid w:val="007E6B6F"/>
    <w:rsid w:val="007E6EC5"/>
    <w:rsid w:val="007E6ED2"/>
    <w:rsid w:val="007E6F9C"/>
    <w:rsid w:val="007E7092"/>
    <w:rsid w:val="007E70C3"/>
    <w:rsid w:val="007E71BC"/>
    <w:rsid w:val="007E7540"/>
    <w:rsid w:val="007E77A3"/>
    <w:rsid w:val="007E7814"/>
    <w:rsid w:val="007E790E"/>
    <w:rsid w:val="007E7A1A"/>
    <w:rsid w:val="007E7A41"/>
    <w:rsid w:val="007E7A6A"/>
    <w:rsid w:val="007E7D04"/>
    <w:rsid w:val="007E7E13"/>
    <w:rsid w:val="007E7E7A"/>
    <w:rsid w:val="007E7EF0"/>
    <w:rsid w:val="007E7F2E"/>
    <w:rsid w:val="007F008A"/>
    <w:rsid w:val="007F00C7"/>
    <w:rsid w:val="007F00D7"/>
    <w:rsid w:val="007F0103"/>
    <w:rsid w:val="007F0162"/>
    <w:rsid w:val="007F0226"/>
    <w:rsid w:val="007F0252"/>
    <w:rsid w:val="007F07B2"/>
    <w:rsid w:val="007F0A42"/>
    <w:rsid w:val="007F0BD2"/>
    <w:rsid w:val="007F0C6E"/>
    <w:rsid w:val="007F0CC0"/>
    <w:rsid w:val="007F0E03"/>
    <w:rsid w:val="007F0E1B"/>
    <w:rsid w:val="007F0E2B"/>
    <w:rsid w:val="007F0F4A"/>
    <w:rsid w:val="007F11F3"/>
    <w:rsid w:val="007F138A"/>
    <w:rsid w:val="007F153E"/>
    <w:rsid w:val="007F1673"/>
    <w:rsid w:val="007F16FD"/>
    <w:rsid w:val="007F17C7"/>
    <w:rsid w:val="007F18C4"/>
    <w:rsid w:val="007F19B4"/>
    <w:rsid w:val="007F1B3F"/>
    <w:rsid w:val="007F1BB9"/>
    <w:rsid w:val="007F1C72"/>
    <w:rsid w:val="007F1C9F"/>
    <w:rsid w:val="007F1D18"/>
    <w:rsid w:val="007F1D7F"/>
    <w:rsid w:val="007F1D91"/>
    <w:rsid w:val="007F1EB5"/>
    <w:rsid w:val="007F2042"/>
    <w:rsid w:val="007F2290"/>
    <w:rsid w:val="007F23C2"/>
    <w:rsid w:val="007F2478"/>
    <w:rsid w:val="007F25A8"/>
    <w:rsid w:val="007F26C3"/>
    <w:rsid w:val="007F274D"/>
    <w:rsid w:val="007F28F1"/>
    <w:rsid w:val="007F2ABB"/>
    <w:rsid w:val="007F2C25"/>
    <w:rsid w:val="007F2C89"/>
    <w:rsid w:val="007F2CAA"/>
    <w:rsid w:val="007F2EA1"/>
    <w:rsid w:val="007F2ECF"/>
    <w:rsid w:val="007F2F8D"/>
    <w:rsid w:val="007F3099"/>
    <w:rsid w:val="007F3350"/>
    <w:rsid w:val="007F340D"/>
    <w:rsid w:val="007F3425"/>
    <w:rsid w:val="007F350A"/>
    <w:rsid w:val="007F35A4"/>
    <w:rsid w:val="007F365F"/>
    <w:rsid w:val="007F36AF"/>
    <w:rsid w:val="007F3815"/>
    <w:rsid w:val="007F3833"/>
    <w:rsid w:val="007F38C2"/>
    <w:rsid w:val="007F3B46"/>
    <w:rsid w:val="007F3C2D"/>
    <w:rsid w:val="007F3C34"/>
    <w:rsid w:val="007F3D91"/>
    <w:rsid w:val="007F3DA4"/>
    <w:rsid w:val="007F3DF6"/>
    <w:rsid w:val="007F3EBD"/>
    <w:rsid w:val="007F3FDD"/>
    <w:rsid w:val="007F426A"/>
    <w:rsid w:val="007F43D5"/>
    <w:rsid w:val="007F441E"/>
    <w:rsid w:val="007F4435"/>
    <w:rsid w:val="007F44F7"/>
    <w:rsid w:val="007F451B"/>
    <w:rsid w:val="007F456D"/>
    <w:rsid w:val="007F4586"/>
    <w:rsid w:val="007F458B"/>
    <w:rsid w:val="007F4626"/>
    <w:rsid w:val="007F46B3"/>
    <w:rsid w:val="007F4711"/>
    <w:rsid w:val="007F477E"/>
    <w:rsid w:val="007F48FF"/>
    <w:rsid w:val="007F499E"/>
    <w:rsid w:val="007F4AA0"/>
    <w:rsid w:val="007F4B49"/>
    <w:rsid w:val="007F4BDA"/>
    <w:rsid w:val="007F4C36"/>
    <w:rsid w:val="007F4EBA"/>
    <w:rsid w:val="007F4F2B"/>
    <w:rsid w:val="007F4FD7"/>
    <w:rsid w:val="007F503C"/>
    <w:rsid w:val="007F5143"/>
    <w:rsid w:val="007F51BA"/>
    <w:rsid w:val="007F51D6"/>
    <w:rsid w:val="007F5337"/>
    <w:rsid w:val="007F53D7"/>
    <w:rsid w:val="007F5410"/>
    <w:rsid w:val="007F5514"/>
    <w:rsid w:val="007F5830"/>
    <w:rsid w:val="007F58D7"/>
    <w:rsid w:val="007F593C"/>
    <w:rsid w:val="007F597D"/>
    <w:rsid w:val="007F5A4A"/>
    <w:rsid w:val="007F5C47"/>
    <w:rsid w:val="007F5CD6"/>
    <w:rsid w:val="007F5E38"/>
    <w:rsid w:val="007F5E57"/>
    <w:rsid w:val="007F5E7F"/>
    <w:rsid w:val="007F6007"/>
    <w:rsid w:val="007F60C2"/>
    <w:rsid w:val="007F63AA"/>
    <w:rsid w:val="007F640C"/>
    <w:rsid w:val="007F6429"/>
    <w:rsid w:val="007F642F"/>
    <w:rsid w:val="007F6583"/>
    <w:rsid w:val="007F6866"/>
    <w:rsid w:val="007F6978"/>
    <w:rsid w:val="007F6A7D"/>
    <w:rsid w:val="007F6C3F"/>
    <w:rsid w:val="007F6CA9"/>
    <w:rsid w:val="007F6CCA"/>
    <w:rsid w:val="007F6E61"/>
    <w:rsid w:val="007F6E69"/>
    <w:rsid w:val="007F6E6A"/>
    <w:rsid w:val="007F6FD1"/>
    <w:rsid w:val="007F7034"/>
    <w:rsid w:val="007F704F"/>
    <w:rsid w:val="007F74DB"/>
    <w:rsid w:val="007F755B"/>
    <w:rsid w:val="007F76FF"/>
    <w:rsid w:val="007F7789"/>
    <w:rsid w:val="007F78D0"/>
    <w:rsid w:val="007F7969"/>
    <w:rsid w:val="007F799F"/>
    <w:rsid w:val="007F7B2D"/>
    <w:rsid w:val="007F7B44"/>
    <w:rsid w:val="007F7E07"/>
    <w:rsid w:val="007F7E35"/>
    <w:rsid w:val="007F7FEC"/>
    <w:rsid w:val="00800019"/>
    <w:rsid w:val="00800106"/>
    <w:rsid w:val="0080016A"/>
    <w:rsid w:val="00800285"/>
    <w:rsid w:val="0080034D"/>
    <w:rsid w:val="008003FF"/>
    <w:rsid w:val="00800410"/>
    <w:rsid w:val="00800483"/>
    <w:rsid w:val="00800491"/>
    <w:rsid w:val="008004A7"/>
    <w:rsid w:val="008004AD"/>
    <w:rsid w:val="008005DD"/>
    <w:rsid w:val="0080065C"/>
    <w:rsid w:val="008007B1"/>
    <w:rsid w:val="00800829"/>
    <w:rsid w:val="008008A8"/>
    <w:rsid w:val="00800984"/>
    <w:rsid w:val="008009DE"/>
    <w:rsid w:val="00800C8D"/>
    <w:rsid w:val="00800CCB"/>
    <w:rsid w:val="00800CEC"/>
    <w:rsid w:val="00800E6C"/>
    <w:rsid w:val="00800FAA"/>
    <w:rsid w:val="0080123E"/>
    <w:rsid w:val="0080128B"/>
    <w:rsid w:val="00801304"/>
    <w:rsid w:val="00801356"/>
    <w:rsid w:val="00801503"/>
    <w:rsid w:val="0080152A"/>
    <w:rsid w:val="00801543"/>
    <w:rsid w:val="00801639"/>
    <w:rsid w:val="00801641"/>
    <w:rsid w:val="00801698"/>
    <w:rsid w:val="00801721"/>
    <w:rsid w:val="0080175E"/>
    <w:rsid w:val="00801A08"/>
    <w:rsid w:val="00801AA7"/>
    <w:rsid w:val="00801ABC"/>
    <w:rsid w:val="00801B08"/>
    <w:rsid w:val="00801B25"/>
    <w:rsid w:val="00801BC2"/>
    <w:rsid w:val="00801DBC"/>
    <w:rsid w:val="00801F6A"/>
    <w:rsid w:val="00801FCA"/>
    <w:rsid w:val="0080201D"/>
    <w:rsid w:val="0080212E"/>
    <w:rsid w:val="008021B3"/>
    <w:rsid w:val="008024A6"/>
    <w:rsid w:val="008025C0"/>
    <w:rsid w:val="0080291A"/>
    <w:rsid w:val="00802AA5"/>
    <w:rsid w:val="00802B1D"/>
    <w:rsid w:val="00802B64"/>
    <w:rsid w:val="00802B8A"/>
    <w:rsid w:val="00802F56"/>
    <w:rsid w:val="00802FD3"/>
    <w:rsid w:val="0080320C"/>
    <w:rsid w:val="0080339F"/>
    <w:rsid w:val="00803421"/>
    <w:rsid w:val="008035B7"/>
    <w:rsid w:val="008036CD"/>
    <w:rsid w:val="00803769"/>
    <w:rsid w:val="0080392D"/>
    <w:rsid w:val="00803993"/>
    <w:rsid w:val="00803E64"/>
    <w:rsid w:val="00803FAC"/>
    <w:rsid w:val="00804303"/>
    <w:rsid w:val="00804420"/>
    <w:rsid w:val="00804650"/>
    <w:rsid w:val="008049F6"/>
    <w:rsid w:val="00804B66"/>
    <w:rsid w:val="00804B8F"/>
    <w:rsid w:val="00804B99"/>
    <w:rsid w:val="00804BFA"/>
    <w:rsid w:val="00804C3C"/>
    <w:rsid w:val="00804CE0"/>
    <w:rsid w:val="008050C4"/>
    <w:rsid w:val="00805355"/>
    <w:rsid w:val="0080536F"/>
    <w:rsid w:val="00805386"/>
    <w:rsid w:val="008053A4"/>
    <w:rsid w:val="008053CF"/>
    <w:rsid w:val="008053DC"/>
    <w:rsid w:val="00805443"/>
    <w:rsid w:val="00805531"/>
    <w:rsid w:val="00805532"/>
    <w:rsid w:val="00805670"/>
    <w:rsid w:val="00805736"/>
    <w:rsid w:val="008057B2"/>
    <w:rsid w:val="008057C0"/>
    <w:rsid w:val="008057C1"/>
    <w:rsid w:val="0080581C"/>
    <w:rsid w:val="008059B1"/>
    <w:rsid w:val="00805C29"/>
    <w:rsid w:val="00805E24"/>
    <w:rsid w:val="00805E60"/>
    <w:rsid w:val="00805E8B"/>
    <w:rsid w:val="00805EFB"/>
    <w:rsid w:val="00805F13"/>
    <w:rsid w:val="008060EF"/>
    <w:rsid w:val="0080614D"/>
    <w:rsid w:val="00806412"/>
    <w:rsid w:val="00806446"/>
    <w:rsid w:val="008064CA"/>
    <w:rsid w:val="008064EC"/>
    <w:rsid w:val="00806526"/>
    <w:rsid w:val="00806598"/>
    <w:rsid w:val="008065C5"/>
    <w:rsid w:val="00806615"/>
    <w:rsid w:val="00806819"/>
    <w:rsid w:val="00806896"/>
    <w:rsid w:val="00806944"/>
    <w:rsid w:val="008069AA"/>
    <w:rsid w:val="00806A5B"/>
    <w:rsid w:val="00806B87"/>
    <w:rsid w:val="00806B99"/>
    <w:rsid w:val="00806C6A"/>
    <w:rsid w:val="00806D69"/>
    <w:rsid w:val="00806DDB"/>
    <w:rsid w:val="00806DF8"/>
    <w:rsid w:val="0080733F"/>
    <w:rsid w:val="008073AB"/>
    <w:rsid w:val="0080743F"/>
    <w:rsid w:val="00807590"/>
    <w:rsid w:val="00807663"/>
    <w:rsid w:val="00807830"/>
    <w:rsid w:val="008078E1"/>
    <w:rsid w:val="008079B5"/>
    <w:rsid w:val="008079CC"/>
    <w:rsid w:val="00807A11"/>
    <w:rsid w:val="00807A75"/>
    <w:rsid w:val="00807B44"/>
    <w:rsid w:val="00807BC6"/>
    <w:rsid w:val="00807E5B"/>
    <w:rsid w:val="00810142"/>
    <w:rsid w:val="00810529"/>
    <w:rsid w:val="008105ED"/>
    <w:rsid w:val="0081066C"/>
    <w:rsid w:val="00810683"/>
    <w:rsid w:val="008106BA"/>
    <w:rsid w:val="008107EC"/>
    <w:rsid w:val="00810887"/>
    <w:rsid w:val="008108B8"/>
    <w:rsid w:val="00810A34"/>
    <w:rsid w:val="00810A62"/>
    <w:rsid w:val="00810BD9"/>
    <w:rsid w:val="00810BDD"/>
    <w:rsid w:val="00810BEF"/>
    <w:rsid w:val="00810C87"/>
    <w:rsid w:val="00810CA5"/>
    <w:rsid w:val="00810D60"/>
    <w:rsid w:val="00810DB3"/>
    <w:rsid w:val="00810F07"/>
    <w:rsid w:val="00810FE2"/>
    <w:rsid w:val="00811099"/>
    <w:rsid w:val="008110A6"/>
    <w:rsid w:val="008110AB"/>
    <w:rsid w:val="00811108"/>
    <w:rsid w:val="0081110E"/>
    <w:rsid w:val="0081111E"/>
    <w:rsid w:val="008111AB"/>
    <w:rsid w:val="0081157F"/>
    <w:rsid w:val="008116D6"/>
    <w:rsid w:val="00811708"/>
    <w:rsid w:val="00811727"/>
    <w:rsid w:val="0081198E"/>
    <w:rsid w:val="008119E7"/>
    <w:rsid w:val="00811C1A"/>
    <w:rsid w:val="00811EC9"/>
    <w:rsid w:val="00811ED5"/>
    <w:rsid w:val="00811EEE"/>
    <w:rsid w:val="008120CD"/>
    <w:rsid w:val="008120F5"/>
    <w:rsid w:val="0081215E"/>
    <w:rsid w:val="00812283"/>
    <w:rsid w:val="008122E0"/>
    <w:rsid w:val="00812371"/>
    <w:rsid w:val="008124E1"/>
    <w:rsid w:val="0081255A"/>
    <w:rsid w:val="00812987"/>
    <w:rsid w:val="00812B08"/>
    <w:rsid w:val="00812B91"/>
    <w:rsid w:val="00812CA4"/>
    <w:rsid w:val="00812CE8"/>
    <w:rsid w:val="00812EBD"/>
    <w:rsid w:val="00812F56"/>
    <w:rsid w:val="00813014"/>
    <w:rsid w:val="00813038"/>
    <w:rsid w:val="008133FF"/>
    <w:rsid w:val="00813415"/>
    <w:rsid w:val="0081361D"/>
    <w:rsid w:val="008136B7"/>
    <w:rsid w:val="008139A9"/>
    <w:rsid w:val="00813A22"/>
    <w:rsid w:val="00813ACB"/>
    <w:rsid w:val="00813BAD"/>
    <w:rsid w:val="00813BE9"/>
    <w:rsid w:val="00813C47"/>
    <w:rsid w:val="00813F31"/>
    <w:rsid w:val="00814013"/>
    <w:rsid w:val="00814056"/>
    <w:rsid w:val="0081412B"/>
    <w:rsid w:val="0081428C"/>
    <w:rsid w:val="008144B9"/>
    <w:rsid w:val="00814520"/>
    <w:rsid w:val="008145A9"/>
    <w:rsid w:val="008145F6"/>
    <w:rsid w:val="008146BE"/>
    <w:rsid w:val="008146DA"/>
    <w:rsid w:val="008146EA"/>
    <w:rsid w:val="00814A3F"/>
    <w:rsid w:val="00814A47"/>
    <w:rsid w:val="00814AE0"/>
    <w:rsid w:val="00814B05"/>
    <w:rsid w:val="00814BEA"/>
    <w:rsid w:val="00814BF7"/>
    <w:rsid w:val="00814D5C"/>
    <w:rsid w:val="00814DA9"/>
    <w:rsid w:val="00814EA3"/>
    <w:rsid w:val="00815010"/>
    <w:rsid w:val="008150BF"/>
    <w:rsid w:val="00815175"/>
    <w:rsid w:val="008151B4"/>
    <w:rsid w:val="00815288"/>
    <w:rsid w:val="008153EC"/>
    <w:rsid w:val="008154A3"/>
    <w:rsid w:val="008154CB"/>
    <w:rsid w:val="008156E2"/>
    <w:rsid w:val="00815930"/>
    <w:rsid w:val="00815931"/>
    <w:rsid w:val="00815989"/>
    <w:rsid w:val="008159A8"/>
    <w:rsid w:val="00815BA9"/>
    <w:rsid w:val="00815BBC"/>
    <w:rsid w:val="00815C02"/>
    <w:rsid w:val="00815C92"/>
    <w:rsid w:val="00815D37"/>
    <w:rsid w:val="00816070"/>
    <w:rsid w:val="0081620E"/>
    <w:rsid w:val="00816340"/>
    <w:rsid w:val="00816407"/>
    <w:rsid w:val="00816494"/>
    <w:rsid w:val="008165BF"/>
    <w:rsid w:val="0081671F"/>
    <w:rsid w:val="0081675C"/>
    <w:rsid w:val="00816851"/>
    <w:rsid w:val="00816953"/>
    <w:rsid w:val="00816964"/>
    <w:rsid w:val="00816B3B"/>
    <w:rsid w:val="00816B78"/>
    <w:rsid w:val="00816BD5"/>
    <w:rsid w:val="00816C1F"/>
    <w:rsid w:val="00816C55"/>
    <w:rsid w:val="00816C58"/>
    <w:rsid w:val="00816D60"/>
    <w:rsid w:val="00816F94"/>
    <w:rsid w:val="00816FF3"/>
    <w:rsid w:val="0081701D"/>
    <w:rsid w:val="00817051"/>
    <w:rsid w:val="00817223"/>
    <w:rsid w:val="00817419"/>
    <w:rsid w:val="008175F6"/>
    <w:rsid w:val="00817687"/>
    <w:rsid w:val="00817735"/>
    <w:rsid w:val="008177E9"/>
    <w:rsid w:val="008177F2"/>
    <w:rsid w:val="00817955"/>
    <w:rsid w:val="00817985"/>
    <w:rsid w:val="008179D9"/>
    <w:rsid w:val="008179DD"/>
    <w:rsid w:val="00817AC0"/>
    <w:rsid w:val="00817AE9"/>
    <w:rsid w:val="00817B66"/>
    <w:rsid w:val="00817DA8"/>
    <w:rsid w:val="00817F2F"/>
    <w:rsid w:val="00817FE3"/>
    <w:rsid w:val="00817FEB"/>
    <w:rsid w:val="0082000E"/>
    <w:rsid w:val="0082020F"/>
    <w:rsid w:val="00820270"/>
    <w:rsid w:val="00820438"/>
    <w:rsid w:val="00820661"/>
    <w:rsid w:val="008206BB"/>
    <w:rsid w:val="00820732"/>
    <w:rsid w:val="00820756"/>
    <w:rsid w:val="00820868"/>
    <w:rsid w:val="00820887"/>
    <w:rsid w:val="00820896"/>
    <w:rsid w:val="00820AB0"/>
    <w:rsid w:val="00820AFD"/>
    <w:rsid w:val="00820B07"/>
    <w:rsid w:val="00820B98"/>
    <w:rsid w:val="00820D1D"/>
    <w:rsid w:val="00820E26"/>
    <w:rsid w:val="00820E36"/>
    <w:rsid w:val="00820ECF"/>
    <w:rsid w:val="00821005"/>
    <w:rsid w:val="0082103B"/>
    <w:rsid w:val="008210D9"/>
    <w:rsid w:val="008212EA"/>
    <w:rsid w:val="008214A1"/>
    <w:rsid w:val="00821512"/>
    <w:rsid w:val="0082152A"/>
    <w:rsid w:val="0082159B"/>
    <w:rsid w:val="00821676"/>
    <w:rsid w:val="008216C4"/>
    <w:rsid w:val="00821910"/>
    <w:rsid w:val="0082196C"/>
    <w:rsid w:val="00821A37"/>
    <w:rsid w:val="00821C9B"/>
    <w:rsid w:val="00821EAD"/>
    <w:rsid w:val="00821F31"/>
    <w:rsid w:val="00821F8D"/>
    <w:rsid w:val="00821FFC"/>
    <w:rsid w:val="008220EB"/>
    <w:rsid w:val="008221C3"/>
    <w:rsid w:val="0082223E"/>
    <w:rsid w:val="008222A2"/>
    <w:rsid w:val="00822365"/>
    <w:rsid w:val="0082239F"/>
    <w:rsid w:val="008223CF"/>
    <w:rsid w:val="00822415"/>
    <w:rsid w:val="00822673"/>
    <w:rsid w:val="0082275E"/>
    <w:rsid w:val="00822836"/>
    <w:rsid w:val="00822A23"/>
    <w:rsid w:val="00822B12"/>
    <w:rsid w:val="00822B3A"/>
    <w:rsid w:val="00822B96"/>
    <w:rsid w:val="00822C19"/>
    <w:rsid w:val="00822C4D"/>
    <w:rsid w:val="00822D20"/>
    <w:rsid w:val="00822E37"/>
    <w:rsid w:val="00822E41"/>
    <w:rsid w:val="00822E7C"/>
    <w:rsid w:val="00822E8C"/>
    <w:rsid w:val="00822EDE"/>
    <w:rsid w:val="00823070"/>
    <w:rsid w:val="0082321B"/>
    <w:rsid w:val="008232E1"/>
    <w:rsid w:val="00823363"/>
    <w:rsid w:val="008233BC"/>
    <w:rsid w:val="008233F0"/>
    <w:rsid w:val="008234FA"/>
    <w:rsid w:val="008235AF"/>
    <w:rsid w:val="008235DC"/>
    <w:rsid w:val="00823662"/>
    <w:rsid w:val="008236FD"/>
    <w:rsid w:val="00823754"/>
    <w:rsid w:val="00823802"/>
    <w:rsid w:val="00823E13"/>
    <w:rsid w:val="00823E32"/>
    <w:rsid w:val="00823E6C"/>
    <w:rsid w:val="00823F1D"/>
    <w:rsid w:val="00823FD2"/>
    <w:rsid w:val="0082419B"/>
    <w:rsid w:val="00824309"/>
    <w:rsid w:val="00824467"/>
    <w:rsid w:val="008246D7"/>
    <w:rsid w:val="00824889"/>
    <w:rsid w:val="00824931"/>
    <w:rsid w:val="00824946"/>
    <w:rsid w:val="00824CA0"/>
    <w:rsid w:val="00824DEA"/>
    <w:rsid w:val="00824E0B"/>
    <w:rsid w:val="00824E53"/>
    <w:rsid w:val="008250DF"/>
    <w:rsid w:val="00825163"/>
    <w:rsid w:val="008251D8"/>
    <w:rsid w:val="008252E3"/>
    <w:rsid w:val="008252EA"/>
    <w:rsid w:val="0082530D"/>
    <w:rsid w:val="0082538B"/>
    <w:rsid w:val="008254C1"/>
    <w:rsid w:val="008254C2"/>
    <w:rsid w:val="008256A0"/>
    <w:rsid w:val="008257ED"/>
    <w:rsid w:val="00825816"/>
    <w:rsid w:val="00825882"/>
    <w:rsid w:val="008258CD"/>
    <w:rsid w:val="0082599D"/>
    <w:rsid w:val="00825AF7"/>
    <w:rsid w:val="00825BF5"/>
    <w:rsid w:val="00825C2F"/>
    <w:rsid w:val="00825F30"/>
    <w:rsid w:val="0082605D"/>
    <w:rsid w:val="00826077"/>
    <w:rsid w:val="008262D4"/>
    <w:rsid w:val="00826583"/>
    <w:rsid w:val="00826701"/>
    <w:rsid w:val="008268DC"/>
    <w:rsid w:val="00826B7E"/>
    <w:rsid w:val="00826D4D"/>
    <w:rsid w:val="00826EC5"/>
    <w:rsid w:val="00826F15"/>
    <w:rsid w:val="008271B0"/>
    <w:rsid w:val="008273B9"/>
    <w:rsid w:val="0082743B"/>
    <w:rsid w:val="008278DE"/>
    <w:rsid w:val="00827981"/>
    <w:rsid w:val="0082799C"/>
    <w:rsid w:val="008279D0"/>
    <w:rsid w:val="008279DC"/>
    <w:rsid w:val="00827B89"/>
    <w:rsid w:val="00827BAA"/>
    <w:rsid w:val="00827C99"/>
    <w:rsid w:val="00827ECB"/>
    <w:rsid w:val="008300B0"/>
    <w:rsid w:val="008301AB"/>
    <w:rsid w:val="00830225"/>
    <w:rsid w:val="0083043E"/>
    <w:rsid w:val="00830471"/>
    <w:rsid w:val="008305C8"/>
    <w:rsid w:val="008305D2"/>
    <w:rsid w:val="0083062A"/>
    <w:rsid w:val="0083063E"/>
    <w:rsid w:val="0083069A"/>
    <w:rsid w:val="00830716"/>
    <w:rsid w:val="0083075C"/>
    <w:rsid w:val="00830819"/>
    <w:rsid w:val="00830891"/>
    <w:rsid w:val="00830983"/>
    <w:rsid w:val="008309FD"/>
    <w:rsid w:val="00830AE2"/>
    <w:rsid w:val="00830B13"/>
    <w:rsid w:val="00830B5A"/>
    <w:rsid w:val="00830B63"/>
    <w:rsid w:val="00830E62"/>
    <w:rsid w:val="00830E6B"/>
    <w:rsid w:val="00830EFB"/>
    <w:rsid w:val="00830F43"/>
    <w:rsid w:val="00830F66"/>
    <w:rsid w:val="00831042"/>
    <w:rsid w:val="00831043"/>
    <w:rsid w:val="008310D4"/>
    <w:rsid w:val="008312AC"/>
    <w:rsid w:val="00831386"/>
    <w:rsid w:val="0083138A"/>
    <w:rsid w:val="008313C1"/>
    <w:rsid w:val="00831481"/>
    <w:rsid w:val="008314C4"/>
    <w:rsid w:val="0083168D"/>
    <w:rsid w:val="00831744"/>
    <w:rsid w:val="008317E1"/>
    <w:rsid w:val="00831AA9"/>
    <w:rsid w:val="00831AEC"/>
    <w:rsid w:val="00831B24"/>
    <w:rsid w:val="00831C1D"/>
    <w:rsid w:val="00831D55"/>
    <w:rsid w:val="00831D68"/>
    <w:rsid w:val="00831D8F"/>
    <w:rsid w:val="00831FBF"/>
    <w:rsid w:val="008320E4"/>
    <w:rsid w:val="008321F1"/>
    <w:rsid w:val="0083224A"/>
    <w:rsid w:val="008322E2"/>
    <w:rsid w:val="0083233B"/>
    <w:rsid w:val="00832344"/>
    <w:rsid w:val="0083237B"/>
    <w:rsid w:val="008323B8"/>
    <w:rsid w:val="00832475"/>
    <w:rsid w:val="00832477"/>
    <w:rsid w:val="00832488"/>
    <w:rsid w:val="00832497"/>
    <w:rsid w:val="008326F6"/>
    <w:rsid w:val="008328E9"/>
    <w:rsid w:val="00832972"/>
    <w:rsid w:val="00832AA4"/>
    <w:rsid w:val="00832D26"/>
    <w:rsid w:val="00832DE1"/>
    <w:rsid w:val="00832F6F"/>
    <w:rsid w:val="00832FAF"/>
    <w:rsid w:val="00832FD4"/>
    <w:rsid w:val="00833027"/>
    <w:rsid w:val="00833055"/>
    <w:rsid w:val="008331C1"/>
    <w:rsid w:val="0083322F"/>
    <w:rsid w:val="00833377"/>
    <w:rsid w:val="008333C4"/>
    <w:rsid w:val="00833481"/>
    <w:rsid w:val="0083355A"/>
    <w:rsid w:val="008336ED"/>
    <w:rsid w:val="0083370F"/>
    <w:rsid w:val="0083374E"/>
    <w:rsid w:val="0083375B"/>
    <w:rsid w:val="00833762"/>
    <w:rsid w:val="00833861"/>
    <w:rsid w:val="008338DB"/>
    <w:rsid w:val="008339D3"/>
    <w:rsid w:val="008339F4"/>
    <w:rsid w:val="00833A8A"/>
    <w:rsid w:val="00833AAC"/>
    <w:rsid w:val="00833B5B"/>
    <w:rsid w:val="00833C27"/>
    <w:rsid w:val="00833E1F"/>
    <w:rsid w:val="00833F67"/>
    <w:rsid w:val="00833F72"/>
    <w:rsid w:val="00834023"/>
    <w:rsid w:val="008340EA"/>
    <w:rsid w:val="00834191"/>
    <w:rsid w:val="008341A5"/>
    <w:rsid w:val="008341D3"/>
    <w:rsid w:val="0083421D"/>
    <w:rsid w:val="00834366"/>
    <w:rsid w:val="008347CA"/>
    <w:rsid w:val="008347D5"/>
    <w:rsid w:val="00834823"/>
    <w:rsid w:val="0083484F"/>
    <w:rsid w:val="00834878"/>
    <w:rsid w:val="00834A0D"/>
    <w:rsid w:val="00834B1A"/>
    <w:rsid w:val="00834B7F"/>
    <w:rsid w:val="00834BE1"/>
    <w:rsid w:val="00834C44"/>
    <w:rsid w:val="00834CB2"/>
    <w:rsid w:val="00835112"/>
    <w:rsid w:val="008351F3"/>
    <w:rsid w:val="00835253"/>
    <w:rsid w:val="008352E5"/>
    <w:rsid w:val="008353A2"/>
    <w:rsid w:val="008354E7"/>
    <w:rsid w:val="00835550"/>
    <w:rsid w:val="00835662"/>
    <w:rsid w:val="00835780"/>
    <w:rsid w:val="008358BE"/>
    <w:rsid w:val="00835B7F"/>
    <w:rsid w:val="00835C29"/>
    <w:rsid w:val="008360CC"/>
    <w:rsid w:val="00836114"/>
    <w:rsid w:val="00836159"/>
    <w:rsid w:val="00836438"/>
    <w:rsid w:val="0083650E"/>
    <w:rsid w:val="008366DA"/>
    <w:rsid w:val="00836746"/>
    <w:rsid w:val="00836838"/>
    <w:rsid w:val="00836B43"/>
    <w:rsid w:val="00836BA5"/>
    <w:rsid w:val="00836BBD"/>
    <w:rsid w:val="00836C3B"/>
    <w:rsid w:val="00836E7A"/>
    <w:rsid w:val="008370B0"/>
    <w:rsid w:val="00837337"/>
    <w:rsid w:val="00837397"/>
    <w:rsid w:val="0083743F"/>
    <w:rsid w:val="0083758E"/>
    <w:rsid w:val="00837611"/>
    <w:rsid w:val="00837764"/>
    <w:rsid w:val="008377C7"/>
    <w:rsid w:val="00837CFB"/>
    <w:rsid w:val="00837DA3"/>
    <w:rsid w:val="00837DDB"/>
    <w:rsid w:val="00837DE5"/>
    <w:rsid w:val="00837DE8"/>
    <w:rsid w:val="00837E29"/>
    <w:rsid w:val="008403E5"/>
    <w:rsid w:val="00840486"/>
    <w:rsid w:val="008408EC"/>
    <w:rsid w:val="00840BF5"/>
    <w:rsid w:val="00841025"/>
    <w:rsid w:val="00841032"/>
    <w:rsid w:val="0084103C"/>
    <w:rsid w:val="008410FE"/>
    <w:rsid w:val="008411E2"/>
    <w:rsid w:val="00841531"/>
    <w:rsid w:val="008416B6"/>
    <w:rsid w:val="008416CB"/>
    <w:rsid w:val="00841719"/>
    <w:rsid w:val="00841786"/>
    <w:rsid w:val="00841869"/>
    <w:rsid w:val="008418BF"/>
    <w:rsid w:val="008419B5"/>
    <w:rsid w:val="00841A7A"/>
    <w:rsid w:val="00841B1B"/>
    <w:rsid w:val="00841B6D"/>
    <w:rsid w:val="00841CDF"/>
    <w:rsid w:val="00841F1D"/>
    <w:rsid w:val="00841F59"/>
    <w:rsid w:val="00842038"/>
    <w:rsid w:val="008423E6"/>
    <w:rsid w:val="008426DE"/>
    <w:rsid w:val="00842758"/>
    <w:rsid w:val="0084276B"/>
    <w:rsid w:val="00842A61"/>
    <w:rsid w:val="00842A88"/>
    <w:rsid w:val="00842A9E"/>
    <w:rsid w:val="00842B0B"/>
    <w:rsid w:val="00842B0E"/>
    <w:rsid w:val="00842BCF"/>
    <w:rsid w:val="00842C47"/>
    <w:rsid w:val="00842CAB"/>
    <w:rsid w:val="00843194"/>
    <w:rsid w:val="00843385"/>
    <w:rsid w:val="008433FA"/>
    <w:rsid w:val="008434B5"/>
    <w:rsid w:val="0084374E"/>
    <w:rsid w:val="0084398B"/>
    <w:rsid w:val="00843A6F"/>
    <w:rsid w:val="00843B64"/>
    <w:rsid w:val="00843CE6"/>
    <w:rsid w:val="00843D48"/>
    <w:rsid w:val="00843DD8"/>
    <w:rsid w:val="00843DE0"/>
    <w:rsid w:val="00843E4A"/>
    <w:rsid w:val="00843E84"/>
    <w:rsid w:val="00843F52"/>
    <w:rsid w:val="00843F70"/>
    <w:rsid w:val="00844064"/>
    <w:rsid w:val="00844151"/>
    <w:rsid w:val="00844242"/>
    <w:rsid w:val="00844301"/>
    <w:rsid w:val="00844464"/>
    <w:rsid w:val="008445D1"/>
    <w:rsid w:val="00844652"/>
    <w:rsid w:val="00844791"/>
    <w:rsid w:val="008447FC"/>
    <w:rsid w:val="00844A95"/>
    <w:rsid w:val="00844C5B"/>
    <w:rsid w:val="00844C85"/>
    <w:rsid w:val="00844E91"/>
    <w:rsid w:val="00844E9E"/>
    <w:rsid w:val="0084506F"/>
    <w:rsid w:val="00845171"/>
    <w:rsid w:val="00845284"/>
    <w:rsid w:val="00845599"/>
    <w:rsid w:val="008455CD"/>
    <w:rsid w:val="0084573C"/>
    <w:rsid w:val="008457E5"/>
    <w:rsid w:val="008457FF"/>
    <w:rsid w:val="008458B7"/>
    <w:rsid w:val="00845B3E"/>
    <w:rsid w:val="00845C77"/>
    <w:rsid w:val="00845D15"/>
    <w:rsid w:val="00845D31"/>
    <w:rsid w:val="00845EB5"/>
    <w:rsid w:val="00846176"/>
    <w:rsid w:val="0084623E"/>
    <w:rsid w:val="008462C1"/>
    <w:rsid w:val="008463AB"/>
    <w:rsid w:val="008463CF"/>
    <w:rsid w:val="008463ED"/>
    <w:rsid w:val="00846512"/>
    <w:rsid w:val="0084660E"/>
    <w:rsid w:val="00846684"/>
    <w:rsid w:val="008466E1"/>
    <w:rsid w:val="008466EF"/>
    <w:rsid w:val="00846C30"/>
    <w:rsid w:val="00846C5B"/>
    <w:rsid w:val="00846C73"/>
    <w:rsid w:val="00846E09"/>
    <w:rsid w:val="00846FDF"/>
    <w:rsid w:val="00847267"/>
    <w:rsid w:val="0084743B"/>
    <w:rsid w:val="0084773F"/>
    <w:rsid w:val="008477FF"/>
    <w:rsid w:val="0084780F"/>
    <w:rsid w:val="00847820"/>
    <w:rsid w:val="00847853"/>
    <w:rsid w:val="0084785D"/>
    <w:rsid w:val="0084786A"/>
    <w:rsid w:val="0084797B"/>
    <w:rsid w:val="00847D11"/>
    <w:rsid w:val="00847DC2"/>
    <w:rsid w:val="00847E02"/>
    <w:rsid w:val="00847E42"/>
    <w:rsid w:val="00847EAB"/>
    <w:rsid w:val="008500A7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7FC"/>
    <w:rsid w:val="008508B6"/>
    <w:rsid w:val="0085091E"/>
    <w:rsid w:val="00850AC2"/>
    <w:rsid w:val="00850BBF"/>
    <w:rsid w:val="00850C05"/>
    <w:rsid w:val="00850C29"/>
    <w:rsid w:val="00850C37"/>
    <w:rsid w:val="00850D7D"/>
    <w:rsid w:val="00850DF0"/>
    <w:rsid w:val="00850E3D"/>
    <w:rsid w:val="00850E4A"/>
    <w:rsid w:val="00850E91"/>
    <w:rsid w:val="00850EA8"/>
    <w:rsid w:val="00850F16"/>
    <w:rsid w:val="00850FEE"/>
    <w:rsid w:val="00851177"/>
    <w:rsid w:val="00851243"/>
    <w:rsid w:val="0085146C"/>
    <w:rsid w:val="00851868"/>
    <w:rsid w:val="00851948"/>
    <w:rsid w:val="00851B56"/>
    <w:rsid w:val="00851B83"/>
    <w:rsid w:val="00851BE0"/>
    <w:rsid w:val="00851CEA"/>
    <w:rsid w:val="00851D82"/>
    <w:rsid w:val="00851DB2"/>
    <w:rsid w:val="00851DE0"/>
    <w:rsid w:val="00851E27"/>
    <w:rsid w:val="00851EB4"/>
    <w:rsid w:val="008521AC"/>
    <w:rsid w:val="008521F1"/>
    <w:rsid w:val="0085228C"/>
    <w:rsid w:val="008522AE"/>
    <w:rsid w:val="00852607"/>
    <w:rsid w:val="0085273C"/>
    <w:rsid w:val="00852886"/>
    <w:rsid w:val="00852BE3"/>
    <w:rsid w:val="00852CC4"/>
    <w:rsid w:val="00852D17"/>
    <w:rsid w:val="00852D27"/>
    <w:rsid w:val="00852D5F"/>
    <w:rsid w:val="00852DB7"/>
    <w:rsid w:val="00852DFB"/>
    <w:rsid w:val="00852EF2"/>
    <w:rsid w:val="00852F1B"/>
    <w:rsid w:val="00853094"/>
    <w:rsid w:val="00853121"/>
    <w:rsid w:val="00853132"/>
    <w:rsid w:val="0085313D"/>
    <w:rsid w:val="00853171"/>
    <w:rsid w:val="008531D6"/>
    <w:rsid w:val="00853222"/>
    <w:rsid w:val="008532C5"/>
    <w:rsid w:val="008535E8"/>
    <w:rsid w:val="00853630"/>
    <w:rsid w:val="008537D6"/>
    <w:rsid w:val="0085382A"/>
    <w:rsid w:val="00853957"/>
    <w:rsid w:val="00853A8C"/>
    <w:rsid w:val="00853B8D"/>
    <w:rsid w:val="00853BB1"/>
    <w:rsid w:val="00853BDA"/>
    <w:rsid w:val="00853C84"/>
    <w:rsid w:val="00853CAA"/>
    <w:rsid w:val="00853DDC"/>
    <w:rsid w:val="00853F08"/>
    <w:rsid w:val="00854087"/>
    <w:rsid w:val="008540A8"/>
    <w:rsid w:val="008543E9"/>
    <w:rsid w:val="00854595"/>
    <w:rsid w:val="008545DD"/>
    <w:rsid w:val="00854643"/>
    <w:rsid w:val="00854760"/>
    <w:rsid w:val="0085481C"/>
    <w:rsid w:val="008548A1"/>
    <w:rsid w:val="008548F3"/>
    <w:rsid w:val="00854B32"/>
    <w:rsid w:val="00854CF7"/>
    <w:rsid w:val="00854FED"/>
    <w:rsid w:val="0085514B"/>
    <w:rsid w:val="008551B5"/>
    <w:rsid w:val="008552C8"/>
    <w:rsid w:val="00855320"/>
    <w:rsid w:val="008553C2"/>
    <w:rsid w:val="008553D0"/>
    <w:rsid w:val="0085544B"/>
    <w:rsid w:val="008557AE"/>
    <w:rsid w:val="008558AF"/>
    <w:rsid w:val="00855A64"/>
    <w:rsid w:val="00855BB8"/>
    <w:rsid w:val="00855C32"/>
    <w:rsid w:val="008560B2"/>
    <w:rsid w:val="00856180"/>
    <w:rsid w:val="008563BC"/>
    <w:rsid w:val="008563C8"/>
    <w:rsid w:val="008563D2"/>
    <w:rsid w:val="00856481"/>
    <w:rsid w:val="008564A5"/>
    <w:rsid w:val="0085652D"/>
    <w:rsid w:val="00856569"/>
    <w:rsid w:val="00856643"/>
    <w:rsid w:val="008566BC"/>
    <w:rsid w:val="0085678A"/>
    <w:rsid w:val="008567FE"/>
    <w:rsid w:val="00856848"/>
    <w:rsid w:val="008568F2"/>
    <w:rsid w:val="00856A35"/>
    <w:rsid w:val="00856A6A"/>
    <w:rsid w:val="00856AD6"/>
    <w:rsid w:val="00856C33"/>
    <w:rsid w:val="00856E93"/>
    <w:rsid w:val="00856EB2"/>
    <w:rsid w:val="00856FD7"/>
    <w:rsid w:val="00857033"/>
    <w:rsid w:val="0085718A"/>
    <w:rsid w:val="008572FF"/>
    <w:rsid w:val="0085736E"/>
    <w:rsid w:val="00857552"/>
    <w:rsid w:val="00857564"/>
    <w:rsid w:val="008578F8"/>
    <w:rsid w:val="00857BED"/>
    <w:rsid w:val="00857C8B"/>
    <w:rsid w:val="00857E2B"/>
    <w:rsid w:val="0086024C"/>
    <w:rsid w:val="00860274"/>
    <w:rsid w:val="008604EF"/>
    <w:rsid w:val="00860570"/>
    <w:rsid w:val="00860588"/>
    <w:rsid w:val="00860683"/>
    <w:rsid w:val="00860799"/>
    <w:rsid w:val="00860987"/>
    <w:rsid w:val="0086098E"/>
    <w:rsid w:val="008609E3"/>
    <w:rsid w:val="00860BF4"/>
    <w:rsid w:val="00860C65"/>
    <w:rsid w:val="00860DA4"/>
    <w:rsid w:val="00860EB1"/>
    <w:rsid w:val="0086102F"/>
    <w:rsid w:val="008610C5"/>
    <w:rsid w:val="008615B9"/>
    <w:rsid w:val="008616BD"/>
    <w:rsid w:val="00861816"/>
    <w:rsid w:val="00861835"/>
    <w:rsid w:val="008618AD"/>
    <w:rsid w:val="008619B0"/>
    <w:rsid w:val="00861A0C"/>
    <w:rsid w:val="00861B9B"/>
    <w:rsid w:val="00861DA1"/>
    <w:rsid w:val="00861DAA"/>
    <w:rsid w:val="00861F9E"/>
    <w:rsid w:val="00861FCD"/>
    <w:rsid w:val="008620ED"/>
    <w:rsid w:val="008620F6"/>
    <w:rsid w:val="008622B1"/>
    <w:rsid w:val="008622DB"/>
    <w:rsid w:val="0086235E"/>
    <w:rsid w:val="00862366"/>
    <w:rsid w:val="008623B0"/>
    <w:rsid w:val="008623E1"/>
    <w:rsid w:val="008625C9"/>
    <w:rsid w:val="008626BC"/>
    <w:rsid w:val="0086273A"/>
    <w:rsid w:val="0086295C"/>
    <w:rsid w:val="00862A86"/>
    <w:rsid w:val="00862B2E"/>
    <w:rsid w:val="00862B30"/>
    <w:rsid w:val="00862BB3"/>
    <w:rsid w:val="00862C6D"/>
    <w:rsid w:val="00862C88"/>
    <w:rsid w:val="00862D66"/>
    <w:rsid w:val="00862E12"/>
    <w:rsid w:val="00862EC6"/>
    <w:rsid w:val="00862F28"/>
    <w:rsid w:val="00863026"/>
    <w:rsid w:val="00863122"/>
    <w:rsid w:val="008631E0"/>
    <w:rsid w:val="008631EA"/>
    <w:rsid w:val="0086320E"/>
    <w:rsid w:val="008632F8"/>
    <w:rsid w:val="00863433"/>
    <w:rsid w:val="00863641"/>
    <w:rsid w:val="008636CA"/>
    <w:rsid w:val="008636D3"/>
    <w:rsid w:val="00863719"/>
    <w:rsid w:val="0086386E"/>
    <w:rsid w:val="0086388B"/>
    <w:rsid w:val="00863AD0"/>
    <w:rsid w:val="00863C0E"/>
    <w:rsid w:val="00863CBE"/>
    <w:rsid w:val="00863D2F"/>
    <w:rsid w:val="00863DFE"/>
    <w:rsid w:val="00863E84"/>
    <w:rsid w:val="00863F8C"/>
    <w:rsid w:val="008640A0"/>
    <w:rsid w:val="008640DC"/>
    <w:rsid w:val="00864197"/>
    <w:rsid w:val="00864211"/>
    <w:rsid w:val="00864355"/>
    <w:rsid w:val="008643A7"/>
    <w:rsid w:val="008644BA"/>
    <w:rsid w:val="008644F8"/>
    <w:rsid w:val="0086468C"/>
    <w:rsid w:val="008647DB"/>
    <w:rsid w:val="00864876"/>
    <w:rsid w:val="008649AA"/>
    <w:rsid w:val="00864C16"/>
    <w:rsid w:val="00864C2C"/>
    <w:rsid w:val="00864C7C"/>
    <w:rsid w:val="00864D09"/>
    <w:rsid w:val="00864D45"/>
    <w:rsid w:val="00864E79"/>
    <w:rsid w:val="00864EE4"/>
    <w:rsid w:val="00864F2B"/>
    <w:rsid w:val="00864FA8"/>
    <w:rsid w:val="0086511E"/>
    <w:rsid w:val="00865284"/>
    <w:rsid w:val="00865540"/>
    <w:rsid w:val="0086559C"/>
    <w:rsid w:val="008655D5"/>
    <w:rsid w:val="00865669"/>
    <w:rsid w:val="008656DE"/>
    <w:rsid w:val="008657BF"/>
    <w:rsid w:val="00865803"/>
    <w:rsid w:val="00865868"/>
    <w:rsid w:val="00865895"/>
    <w:rsid w:val="0086589B"/>
    <w:rsid w:val="008658E7"/>
    <w:rsid w:val="00865903"/>
    <w:rsid w:val="00865D5C"/>
    <w:rsid w:val="00865E14"/>
    <w:rsid w:val="00865E86"/>
    <w:rsid w:val="00865F17"/>
    <w:rsid w:val="00865F48"/>
    <w:rsid w:val="00865F9E"/>
    <w:rsid w:val="008661EB"/>
    <w:rsid w:val="008661F9"/>
    <w:rsid w:val="008663DD"/>
    <w:rsid w:val="00866408"/>
    <w:rsid w:val="00866516"/>
    <w:rsid w:val="008665EF"/>
    <w:rsid w:val="00866638"/>
    <w:rsid w:val="00866682"/>
    <w:rsid w:val="00866737"/>
    <w:rsid w:val="008667E2"/>
    <w:rsid w:val="008667F7"/>
    <w:rsid w:val="00866813"/>
    <w:rsid w:val="00866941"/>
    <w:rsid w:val="0086696E"/>
    <w:rsid w:val="00866993"/>
    <w:rsid w:val="00866AB3"/>
    <w:rsid w:val="00866C07"/>
    <w:rsid w:val="00866DCF"/>
    <w:rsid w:val="00866E9C"/>
    <w:rsid w:val="00866F34"/>
    <w:rsid w:val="00866FDD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94A"/>
    <w:rsid w:val="00867C5D"/>
    <w:rsid w:val="00867D27"/>
    <w:rsid w:val="00867EBE"/>
    <w:rsid w:val="00867F73"/>
    <w:rsid w:val="00870060"/>
    <w:rsid w:val="008700D4"/>
    <w:rsid w:val="00870103"/>
    <w:rsid w:val="00870261"/>
    <w:rsid w:val="0087035A"/>
    <w:rsid w:val="00870384"/>
    <w:rsid w:val="008703B7"/>
    <w:rsid w:val="00870554"/>
    <w:rsid w:val="008706D2"/>
    <w:rsid w:val="00870793"/>
    <w:rsid w:val="00870838"/>
    <w:rsid w:val="008708B8"/>
    <w:rsid w:val="00870A1A"/>
    <w:rsid w:val="00870BA8"/>
    <w:rsid w:val="00870C36"/>
    <w:rsid w:val="00870C5C"/>
    <w:rsid w:val="00870C73"/>
    <w:rsid w:val="00870C79"/>
    <w:rsid w:val="00870C98"/>
    <w:rsid w:val="00870EF4"/>
    <w:rsid w:val="00870F2C"/>
    <w:rsid w:val="00871063"/>
    <w:rsid w:val="008710C1"/>
    <w:rsid w:val="00871117"/>
    <w:rsid w:val="00871165"/>
    <w:rsid w:val="00871191"/>
    <w:rsid w:val="008712B8"/>
    <w:rsid w:val="00871432"/>
    <w:rsid w:val="00871492"/>
    <w:rsid w:val="00871732"/>
    <w:rsid w:val="00871760"/>
    <w:rsid w:val="008717DE"/>
    <w:rsid w:val="008717F4"/>
    <w:rsid w:val="00871917"/>
    <w:rsid w:val="0087197F"/>
    <w:rsid w:val="00871A68"/>
    <w:rsid w:val="00871A99"/>
    <w:rsid w:val="00871C80"/>
    <w:rsid w:val="00871E06"/>
    <w:rsid w:val="00872036"/>
    <w:rsid w:val="0087217D"/>
    <w:rsid w:val="00872248"/>
    <w:rsid w:val="0087224E"/>
    <w:rsid w:val="008722BD"/>
    <w:rsid w:val="00872388"/>
    <w:rsid w:val="008723C3"/>
    <w:rsid w:val="00872408"/>
    <w:rsid w:val="00872505"/>
    <w:rsid w:val="00872661"/>
    <w:rsid w:val="00872787"/>
    <w:rsid w:val="008727A1"/>
    <w:rsid w:val="00872C34"/>
    <w:rsid w:val="00872CCA"/>
    <w:rsid w:val="00872D31"/>
    <w:rsid w:val="00872E42"/>
    <w:rsid w:val="00873115"/>
    <w:rsid w:val="00873164"/>
    <w:rsid w:val="00873309"/>
    <w:rsid w:val="00873333"/>
    <w:rsid w:val="008734A4"/>
    <w:rsid w:val="008734DA"/>
    <w:rsid w:val="008736D7"/>
    <w:rsid w:val="00873729"/>
    <w:rsid w:val="00873744"/>
    <w:rsid w:val="00873799"/>
    <w:rsid w:val="008738CC"/>
    <w:rsid w:val="00873936"/>
    <w:rsid w:val="00873A43"/>
    <w:rsid w:val="00873B33"/>
    <w:rsid w:val="00873BA1"/>
    <w:rsid w:val="00873C8F"/>
    <w:rsid w:val="00873D90"/>
    <w:rsid w:val="00873FFB"/>
    <w:rsid w:val="00874095"/>
    <w:rsid w:val="008740BE"/>
    <w:rsid w:val="0087427F"/>
    <w:rsid w:val="008742D4"/>
    <w:rsid w:val="008742E3"/>
    <w:rsid w:val="008743BD"/>
    <w:rsid w:val="0087448B"/>
    <w:rsid w:val="0087458B"/>
    <w:rsid w:val="00874610"/>
    <w:rsid w:val="00874682"/>
    <w:rsid w:val="0087473A"/>
    <w:rsid w:val="00874784"/>
    <w:rsid w:val="008747C7"/>
    <w:rsid w:val="008748A0"/>
    <w:rsid w:val="0087491C"/>
    <w:rsid w:val="00874B18"/>
    <w:rsid w:val="00874CFB"/>
    <w:rsid w:val="00874D33"/>
    <w:rsid w:val="00874D95"/>
    <w:rsid w:val="00874DF9"/>
    <w:rsid w:val="008750F7"/>
    <w:rsid w:val="008751EA"/>
    <w:rsid w:val="008751F6"/>
    <w:rsid w:val="0087520D"/>
    <w:rsid w:val="008752BA"/>
    <w:rsid w:val="008753CD"/>
    <w:rsid w:val="008753FC"/>
    <w:rsid w:val="00875407"/>
    <w:rsid w:val="00875455"/>
    <w:rsid w:val="008754B5"/>
    <w:rsid w:val="0087573E"/>
    <w:rsid w:val="008757D3"/>
    <w:rsid w:val="008757E3"/>
    <w:rsid w:val="008759E9"/>
    <w:rsid w:val="00875A57"/>
    <w:rsid w:val="00875C4C"/>
    <w:rsid w:val="00875CDA"/>
    <w:rsid w:val="00875CEB"/>
    <w:rsid w:val="00875E9F"/>
    <w:rsid w:val="00875F50"/>
    <w:rsid w:val="00876004"/>
    <w:rsid w:val="0087603B"/>
    <w:rsid w:val="0087617C"/>
    <w:rsid w:val="00876245"/>
    <w:rsid w:val="008762B7"/>
    <w:rsid w:val="00876467"/>
    <w:rsid w:val="00876535"/>
    <w:rsid w:val="0087660B"/>
    <w:rsid w:val="0087674C"/>
    <w:rsid w:val="0087679F"/>
    <w:rsid w:val="008768CB"/>
    <w:rsid w:val="00876988"/>
    <w:rsid w:val="008769CF"/>
    <w:rsid w:val="00876A86"/>
    <w:rsid w:val="00876A8B"/>
    <w:rsid w:val="00876BF0"/>
    <w:rsid w:val="00876C9E"/>
    <w:rsid w:val="00876CCD"/>
    <w:rsid w:val="00876DF2"/>
    <w:rsid w:val="00876E0E"/>
    <w:rsid w:val="00876F0F"/>
    <w:rsid w:val="00876F1A"/>
    <w:rsid w:val="00876F2B"/>
    <w:rsid w:val="008771E6"/>
    <w:rsid w:val="0087729D"/>
    <w:rsid w:val="008772F4"/>
    <w:rsid w:val="00877340"/>
    <w:rsid w:val="008773C8"/>
    <w:rsid w:val="008773FF"/>
    <w:rsid w:val="00877441"/>
    <w:rsid w:val="00877535"/>
    <w:rsid w:val="008776EF"/>
    <w:rsid w:val="008777D5"/>
    <w:rsid w:val="00877810"/>
    <w:rsid w:val="00877905"/>
    <w:rsid w:val="00877A08"/>
    <w:rsid w:val="00877B67"/>
    <w:rsid w:val="00877B83"/>
    <w:rsid w:val="00877BE4"/>
    <w:rsid w:val="00877C75"/>
    <w:rsid w:val="00877C86"/>
    <w:rsid w:val="00877EE3"/>
    <w:rsid w:val="00877FBD"/>
    <w:rsid w:val="00880090"/>
    <w:rsid w:val="00880178"/>
    <w:rsid w:val="00880223"/>
    <w:rsid w:val="0088032C"/>
    <w:rsid w:val="008804C7"/>
    <w:rsid w:val="00880597"/>
    <w:rsid w:val="0088068C"/>
    <w:rsid w:val="008807AF"/>
    <w:rsid w:val="0088080D"/>
    <w:rsid w:val="00880858"/>
    <w:rsid w:val="00880985"/>
    <w:rsid w:val="00880B81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A40"/>
    <w:rsid w:val="00881AF6"/>
    <w:rsid w:val="00881B57"/>
    <w:rsid w:val="00881B65"/>
    <w:rsid w:val="00881D09"/>
    <w:rsid w:val="00881D1D"/>
    <w:rsid w:val="00881D24"/>
    <w:rsid w:val="00881D81"/>
    <w:rsid w:val="00881FD8"/>
    <w:rsid w:val="008820E0"/>
    <w:rsid w:val="00882104"/>
    <w:rsid w:val="008821D9"/>
    <w:rsid w:val="0088221E"/>
    <w:rsid w:val="008822E5"/>
    <w:rsid w:val="008823B2"/>
    <w:rsid w:val="008823F4"/>
    <w:rsid w:val="00882431"/>
    <w:rsid w:val="00882498"/>
    <w:rsid w:val="008824AD"/>
    <w:rsid w:val="00882527"/>
    <w:rsid w:val="0088264C"/>
    <w:rsid w:val="0088289D"/>
    <w:rsid w:val="008828DD"/>
    <w:rsid w:val="00882980"/>
    <w:rsid w:val="00882A35"/>
    <w:rsid w:val="00882A6F"/>
    <w:rsid w:val="00882B35"/>
    <w:rsid w:val="00882BA5"/>
    <w:rsid w:val="00882CB5"/>
    <w:rsid w:val="00882D61"/>
    <w:rsid w:val="0088336E"/>
    <w:rsid w:val="0088340C"/>
    <w:rsid w:val="0088344D"/>
    <w:rsid w:val="0088359A"/>
    <w:rsid w:val="00883650"/>
    <w:rsid w:val="00883651"/>
    <w:rsid w:val="00883663"/>
    <w:rsid w:val="00883684"/>
    <w:rsid w:val="0088383A"/>
    <w:rsid w:val="0088397A"/>
    <w:rsid w:val="0088398F"/>
    <w:rsid w:val="00883A7B"/>
    <w:rsid w:val="00883ADC"/>
    <w:rsid w:val="00883B30"/>
    <w:rsid w:val="00883C6A"/>
    <w:rsid w:val="00883DB4"/>
    <w:rsid w:val="00883E19"/>
    <w:rsid w:val="00884030"/>
    <w:rsid w:val="00884072"/>
    <w:rsid w:val="00884373"/>
    <w:rsid w:val="008843E0"/>
    <w:rsid w:val="00884402"/>
    <w:rsid w:val="0088445E"/>
    <w:rsid w:val="00884489"/>
    <w:rsid w:val="008845C4"/>
    <w:rsid w:val="0088468E"/>
    <w:rsid w:val="008848D4"/>
    <w:rsid w:val="00884A85"/>
    <w:rsid w:val="00884B8F"/>
    <w:rsid w:val="00884C8A"/>
    <w:rsid w:val="00884EF0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504"/>
    <w:rsid w:val="00885521"/>
    <w:rsid w:val="008857DC"/>
    <w:rsid w:val="008858CA"/>
    <w:rsid w:val="00885A8C"/>
    <w:rsid w:val="00885BC1"/>
    <w:rsid w:val="00885BDF"/>
    <w:rsid w:val="00885DF3"/>
    <w:rsid w:val="00886208"/>
    <w:rsid w:val="0088634D"/>
    <w:rsid w:val="008865FC"/>
    <w:rsid w:val="0088673F"/>
    <w:rsid w:val="008868B9"/>
    <w:rsid w:val="0088693E"/>
    <w:rsid w:val="00886A9C"/>
    <w:rsid w:val="00886B32"/>
    <w:rsid w:val="00886CB6"/>
    <w:rsid w:val="00886EC2"/>
    <w:rsid w:val="008870A7"/>
    <w:rsid w:val="008872AE"/>
    <w:rsid w:val="008872FD"/>
    <w:rsid w:val="00887369"/>
    <w:rsid w:val="0088746A"/>
    <w:rsid w:val="00887771"/>
    <w:rsid w:val="008877BC"/>
    <w:rsid w:val="008877E5"/>
    <w:rsid w:val="0088780B"/>
    <w:rsid w:val="00887957"/>
    <w:rsid w:val="0088799B"/>
    <w:rsid w:val="00887A69"/>
    <w:rsid w:val="00887A74"/>
    <w:rsid w:val="00887B65"/>
    <w:rsid w:val="00887C1A"/>
    <w:rsid w:val="00887C38"/>
    <w:rsid w:val="00887C50"/>
    <w:rsid w:val="00887D94"/>
    <w:rsid w:val="00887F5E"/>
    <w:rsid w:val="00887F76"/>
    <w:rsid w:val="0089007D"/>
    <w:rsid w:val="00890177"/>
    <w:rsid w:val="00890181"/>
    <w:rsid w:val="00890246"/>
    <w:rsid w:val="00890427"/>
    <w:rsid w:val="008904FE"/>
    <w:rsid w:val="0089050B"/>
    <w:rsid w:val="0089057A"/>
    <w:rsid w:val="0089060A"/>
    <w:rsid w:val="00890644"/>
    <w:rsid w:val="00890666"/>
    <w:rsid w:val="008906A1"/>
    <w:rsid w:val="008906D2"/>
    <w:rsid w:val="0089077E"/>
    <w:rsid w:val="008907B5"/>
    <w:rsid w:val="00890823"/>
    <w:rsid w:val="0089083A"/>
    <w:rsid w:val="008908C0"/>
    <w:rsid w:val="008909BA"/>
    <w:rsid w:val="00890A65"/>
    <w:rsid w:val="00890AD1"/>
    <w:rsid w:val="00890C12"/>
    <w:rsid w:val="00890C9E"/>
    <w:rsid w:val="00890E62"/>
    <w:rsid w:val="00891150"/>
    <w:rsid w:val="008911FF"/>
    <w:rsid w:val="00891225"/>
    <w:rsid w:val="008912CF"/>
    <w:rsid w:val="008913C0"/>
    <w:rsid w:val="0089158E"/>
    <w:rsid w:val="00891894"/>
    <w:rsid w:val="008918AF"/>
    <w:rsid w:val="00891983"/>
    <w:rsid w:val="00891A10"/>
    <w:rsid w:val="00891A7A"/>
    <w:rsid w:val="00891B02"/>
    <w:rsid w:val="00891CBE"/>
    <w:rsid w:val="00891FC9"/>
    <w:rsid w:val="00892049"/>
    <w:rsid w:val="00892199"/>
    <w:rsid w:val="0089268E"/>
    <w:rsid w:val="0089271A"/>
    <w:rsid w:val="00892778"/>
    <w:rsid w:val="008927AD"/>
    <w:rsid w:val="00892884"/>
    <w:rsid w:val="008928E8"/>
    <w:rsid w:val="00892913"/>
    <w:rsid w:val="00892959"/>
    <w:rsid w:val="00892A47"/>
    <w:rsid w:val="00892B20"/>
    <w:rsid w:val="00892B27"/>
    <w:rsid w:val="00892B7E"/>
    <w:rsid w:val="00892CCE"/>
    <w:rsid w:val="00892F5C"/>
    <w:rsid w:val="0089300E"/>
    <w:rsid w:val="00893086"/>
    <w:rsid w:val="00893459"/>
    <w:rsid w:val="0089366C"/>
    <w:rsid w:val="0089368A"/>
    <w:rsid w:val="00893728"/>
    <w:rsid w:val="00893828"/>
    <w:rsid w:val="008938FF"/>
    <w:rsid w:val="00893C48"/>
    <w:rsid w:val="00893E79"/>
    <w:rsid w:val="00893F85"/>
    <w:rsid w:val="008942B3"/>
    <w:rsid w:val="0089431A"/>
    <w:rsid w:val="00894414"/>
    <w:rsid w:val="00894421"/>
    <w:rsid w:val="00894469"/>
    <w:rsid w:val="0089456A"/>
    <w:rsid w:val="00894623"/>
    <w:rsid w:val="008946CB"/>
    <w:rsid w:val="00894864"/>
    <w:rsid w:val="008948DE"/>
    <w:rsid w:val="00894940"/>
    <w:rsid w:val="00894B03"/>
    <w:rsid w:val="00894CF7"/>
    <w:rsid w:val="00894D8B"/>
    <w:rsid w:val="00894DD1"/>
    <w:rsid w:val="00894FF7"/>
    <w:rsid w:val="00894FFF"/>
    <w:rsid w:val="008950C0"/>
    <w:rsid w:val="0089513B"/>
    <w:rsid w:val="008953E3"/>
    <w:rsid w:val="008954CC"/>
    <w:rsid w:val="008958B6"/>
    <w:rsid w:val="00895AB2"/>
    <w:rsid w:val="00895AB6"/>
    <w:rsid w:val="00895BB9"/>
    <w:rsid w:val="00895BCC"/>
    <w:rsid w:val="00895EAC"/>
    <w:rsid w:val="00895EEF"/>
    <w:rsid w:val="00896141"/>
    <w:rsid w:val="00896209"/>
    <w:rsid w:val="008962A3"/>
    <w:rsid w:val="0089637B"/>
    <w:rsid w:val="008963D7"/>
    <w:rsid w:val="00896507"/>
    <w:rsid w:val="008965E9"/>
    <w:rsid w:val="008966D0"/>
    <w:rsid w:val="008966F7"/>
    <w:rsid w:val="00896782"/>
    <w:rsid w:val="0089687D"/>
    <w:rsid w:val="00896B69"/>
    <w:rsid w:val="00896B72"/>
    <w:rsid w:val="00896C72"/>
    <w:rsid w:val="00896EF0"/>
    <w:rsid w:val="00896F05"/>
    <w:rsid w:val="00897082"/>
    <w:rsid w:val="008971A9"/>
    <w:rsid w:val="008971AF"/>
    <w:rsid w:val="00897213"/>
    <w:rsid w:val="00897270"/>
    <w:rsid w:val="008972B6"/>
    <w:rsid w:val="00897372"/>
    <w:rsid w:val="008973D7"/>
    <w:rsid w:val="00897467"/>
    <w:rsid w:val="008976B7"/>
    <w:rsid w:val="008977FC"/>
    <w:rsid w:val="00897C6E"/>
    <w:rsid w:val="00897D21"/>
    <w:rsid w:val="00897D47"/>
    <w:rsid w:val="008A0019"/>
    <w:rsid w:val="008A003E"/>
    <w:rsid w:val="008A0063"/>
    <w:rsid w:val="008A00E0"/>
    <w:rsid w:val="008A00E5"/>
    <w:rsid w:val="008A01D7"/>
    <w:rsid w:val="008A0222"/>
    <w:rsid w:val="008A04E3"/>
    <w:rsid w:val="008A0569"/>
    <w:rsid w:val="008A05FF"/>
    <w:rsid w:val="008A06E4"/>
    <w:rsid w:val="008A08A0"/>
    <w:rsid w:val="008A0941"/>
    <w:rsid w:val="008A0AA8"/>
    <w:rsid w:val="008A0C85"/>
    <w:rsid w:val="008A0E42"/>
    <w:rsid w:val="008A1000"/>
    <w:rsid w:val="008A1020"/>
    <w:rsid w:val="008A1057"/>
    <w:rsid w:val="008A113B"/>
    <w:rsid w:val="008A11D5"/>
    <w:rsid w:val="008A13DE"/>
    <w:rsid w:val="008A1439"/>
    <w:rsid w:val="008A1457"/>
    <w:rsid w:val="008A14D5"/>
    <w:rsid w:val="008A1776"/>
    <w:rsid w:val="008A17B7"/>
    <w:rsid w:val="008A1B81"/>
    <w:rsid w:val="008A1C20"/>
    <w:rsid w:val="008A1D43"/>
    <w:rsid w:val="008A1E10"/>
    <w:rsid w:val="008A1FC7"/>
    <w:rsid w:val="008A2028"/>
    <w:rsid w:val="008A2034"/>
    <w:rsid w:val="008A20E0"/>
    <w:rsid w:val="008A217D"/>
    <w:rsid w:val="008A220C"/>
    <w:rsid w:val="008A2331"/>
    <w:rsid w:val="008A245F"/>
    <w:rsid w:val="008A2501"/>
    <w:rsid w:val="008A2892"/>
    <w:rsid w:val="008A29A3"/>
    <w:rsid w:val="008A29C9"/>
    <w:rsid w:val="008A2A84"/>
    <w:rsid w:val="008A2AF4"/>
    <w:rsid w:val="008A2BF7"/>
    <w:rsid w:val="008A2C56"/>
    <w:rsid w:val="008A2D48"/>
    <w:rsid w:val="008A2F8F"/>
    <w:rsid w:val="008A2FAD"/>
    <w:rsid w:val="008A3204"/>
    <w:rsid w:val="008A3320"/>
    <w:rsid w:val="008A3388"/>
    <w:rsid w:val="008A33CA"/>
    <w:rsid w:val="008A34A8"/>
    <w:rsid w:val="008A36E1"/>
    <w:rsid w:val="008A3766"/>
    <w:rsid w:val="008A37B9"/>
    <w:rsid w:val="008A389D"/>
    <w:rsid w:val="008A38F6"/>
    <w:rsid w:val="008A391F"/>
    <w:rsid w:val="008A395D"/>
    <w:rsid w:val="008A39A7"/>
    <w:rsid w:val="008A39AB"/>
    <w:rsid w:val="008A3A6D"/>
    <w:rsid w:val="008A3A6E"/>
    <w:rsid w:val="008A3B1B"/>
    <w:rsid w:val="008A3BEF"/>
    <w:rsid w:val="008A3CC5"/>
    <w:rsid w:val="008A3D35"/>
    <w:rsid w:val="008A3DEA"/>
    <w:rsid w:val="008A3F23"/>
    <w:rsid w:val="008A3F70"/>
    <w:rsid w:val="008A4032"/>
    <w:rsid w:val="008A40B0"/>
    <w:rsid w:val="008A40C1"/>
    <w:rsid w:val="008A41C0"/>
    <w:rsid w:val="008A427A"/>
    <w:rsid w:val="008A42D9"/>
    <w:rsid w:val="008A42EE"/>
    <w:rsid w:val="008A4379"/>
    <w:rsid w:val="008A4385"/>
    <w:rsid w:val="008A43AA"/>
    <w:rsid w:val="008A44B6"/>
    <w:rsid w:val="008A44D0"/>
    <w:rsid w:val="008A48E7"/>
    <w:rsid w:val="008A4B18"/>
    <w:rsid w:val="008A4B8A"/>
    <w:rsid w:val="008A4CBF"/>
    <w:rsid w:val="008A4D3D"/>
    <w:rsid w:val="008A4EAC"/>
    <w:rsid w:val="008A4F5E"/>
    <w:rsid w:val="008A516A"/>
    <w:rsid w:val="008A523B"/>
    <w:rsid w:val="008A536F"/>
    <w:rsid w:val="008A5406"/>
    <w:rsid w:val="008A5430"/>
    <w:rsid w:val="008A54AD"/>
    <w:rsid w:val="008A550C"/>
    <w:rsid w:val="008A5519"/>
    <w:rsid w:val="008A55A2"/>
    <w:rsid w:val="008A576F"/>
    <w:rsid w:val="008A5925"/>
    <w:rsid w:val="008A5CA5"/>
    <w:rsid w:val="008A5CBC"/>
    <w:rsid w:val="008A5D6A"/>
    <w:rsid w:val="008A5E87"/>
    <w:rsid w:val="008A5EA9"/>
    <w:rsid w:val="008A5FE5"/>
    <w:rsid w:val="008A6120"/>
    <w:rsid w:val="008A6194"/>
    <w:rsid w:val="008A61DD"/>
    <w:rsid w:val="008A63D8"/>
    <w:rsid w:val="008A63EB"/>
    <w:rsid w:val="008A65FB"/>
    <w:rsid w:val="008A686F"/>
    <w:rsid w:val="008A6A00"/>
    <w:rsid w:val="008A6A2B"/>
    <w:rsid w:val="008A6A67"/>
    <w:rsid w:val="008A6BBD"/>
    <w:rsid w:val="008A6C14"/>
    <w:rsid w:val="008A6CA1"/>
    <w:rsid w:val="008A6D2B"/>
    <w:rsid w:val="008A6E37"/>
    <w:rsid w:val="008A6F9D"/>
    <w:rsid w:val="008A7087"/>
    <w:rsid w:val="008A7175"/>
    <w:rsid w:val="008A717B"/>
    <w:rsid w:val="008A71C8"/>
    <w:rsid w:val="008A71DC"/>
    <w:rsid w:val="008A728A"/>
    <w:rsid w:val="008A7309"/>
    <w:rsid w:val="008A733F"/>
    <w:rsid w:val="008A7363"/>
    <w:rsid w:val="008A7415"/>
    <w:rsid w:val="008A742E"/>
    <w:rsid w:val="008A74C4"/>
    <w:rsid w:val="008A779A"/>
    <w:rsid w:val="008A77C1"/>
    <w:rsid w:val="008A785E"/>
    <w:rsid w:val="008A7900"/>
    <w:rsid w:val="008A7B7D"/>
    <w:rsid w:val="008A7C2F"/>
    <w:rsid w:val="008A7C89"/>
    <w:rsid w:val="008A7D29"/>
    <w:rsid w:val="008A7F6D"/>
    <w:rsid w:val="008B0176"/>
    <w:rsid w:val="008B0320"/>
    <w:rsid w:val="008B0458"/>
    <w:rsid w:val="008B077E"/>
    <w:rsid w:val="008B08A4"/>
    <w:rsid w:val="008B0BBE"/>
    <w:rsid w:val="008B0C1F"/>
    <w:rsid w:val="008B0C43"/>
    <w:rsid w:val="008B0C84"/>
    <w:rsid w:val="008B0DC5"/>
    <w:rsid w:val="008B0E5F"/>
    <w:rsid w:val="008B11AA"/>
    <w:rsid w:val="008B12A8"/>
    <w:rsid w:val="008B1451"/>
    <w:rsid w:val="008B14CE"/>
    <w:rsid w:val="008B176B"/>
    <w:rsid w:val="008B17BD"/>
    <w:rsid w:val="008B19C6"/>
    <w:rsid w:val="008B1BEA"/>
    <w:rsid w:val="008B1D84"/>
    <w:rsid w:val="008B1E58"/>
    <w:rsid w:val="008B1F0B"/>
    <w:rsid w:val="008B2133"/>
    <w:rsid w:val="008B2200"/>
    <w:rsid w:val="008B22E1"/>
    <w:rsid w:val="008B231F"/>
    <w:rsid w:val="008B236A"/>
    <w:rsid w:val="008B2377"/>
    <w:rsid w:val="008B23FC"/>
    <w:rsid w:val="008B2411"/>
    <w:rsid w:val="008B261B"/>
    <w:rsid w:val="008B272E"/>
    <w:rsid w:val="008B2785"/>
    <w:rsid w:val="008B2795"/>
    <w:rsid w:val="008B286E"/>
    <w:rsid w:val="008B2A11"/>
    <w:rsid w:val="008B2A38"/>
    <w:rsid w:val="008B2A9E"/>
    <w:rsid w:val="008B2BA3"/>
    <w:rsid w:val="008B2BBD"/>
    <w:rsid w:val="008B2BF4"/>
    <w:rsid w:val="008B2CB7"/>
    <w:rsid w:val="008B2DED"/>
    <w:rsid w:val="008B2DF0"/>
    <w:rsid w:val="008B2EDC"/>
    <w:rsid w:val="008B3092"/>
    <w:rsid w:val="008B30C8"/>
    <w:rsid w:val="008B310F"/>
    <w:rsid w:val="008B355D"/>
    <w:rsid w:val="008B3561"/>
    <w:rsid w:val="008B36C8"/>
    <w:rsid w:val="008B39AB"/>
    <w:rsid w:val="008B3ACC"/>
    <w:rsid w:val="008B3B6F"/>
    <w:rsid w:val="008B3BBA"/>
    <w:rsid w:val="008B3BE4"/>
    <w:rsid w:val="008B3C2A"/>
    <w:rsid w:val="008B3C2B"/>
    <w:rsid w:val="008B3C42"/>
    <w:rsid w:val="008B3E27"/>
    <w:rsid w:val="008B40CD"/>
    <w:rsid w:val="008B4266"/>
    <w:rsid w:val="008B42CB"/>
    <w:rsid w:val="008B439E"/>
    <w:rsid w:val="008B43C4"/>
    <w:rsid w:val="008B457F"/>
    <w:rsid w:val="008B4645"/>
    <w:rsid w:val="008B483F"/>
    <w:rsid w:val="008B4964"/>
    <w:rsid w:val="008B4985"/>
    <w:rsid w:val="008B4A5C"/>
    <w:rsid w:val="008B4B30"/>
    <w:rsid w:val="008B4B3E"/>
    <w:rsid w:val="008B4CA8"/>
    <w:rsid w:val="008B4EBA"/>
    <w:rsid w:val="008B4EFE"/>
    <w:rsid w:val="008B4F86"/>
    <w:rsid w:val="008B5071"/>
    <w:rsid w:val="008B5092"/>
    <w:rsid w:val="008B5201"/>
    <w:rsid w:val="008B5208"/>
    <w:rsid w:val="008B520E"/>
    <w:rsid w:val="008B5260"/>
    <w:rsid w:val="008B5268"/>
    <w:rsid w:val="008B5449"/>
    <w:rsid w:val="008B548C"/>
    <w:rsid w:val="008B55EC"/>
    <w:rsid w:val="008B58B4"/>
    <w:rsid w:val="008B593C"/>
    <w:rsid w:val="008B5A4B"/>
    <w:rsid w:val="008B5A56"/>
    <w:rsid w:val="008B5A6B"/>
    <w:rsid w:val="008B5A90"/>
    <w:rsid w:val="008B5B27"/>
    <w:rsid w:val="008B5B7A"/>
    <w:rsid w:val="008B5BFA"/>
    <w:rsid w:val="008B5C8D"/>
    <w:rsid w:val="008B5D36"/>
    <w:rsid w:val="008B5D68"/>
    <w:rsid w:val="008B5E08"/>
    <w:rsid w:val="008B5E54"/>
    <w:rsid w:val="008B5EF6"/>
    <w:rsid w:val="008B5F86"/>
    <w:rsid w:val="008B6009"/>
    <w:rsid w:val="008B6108"/>
    <w:rsid w:val="008B61B4"/>
    <w:rsid w:val="008B6418"/>
    <w:rsid w:val="008B644A"/>
    <w:rsid w:val="008B6537"/>
    <w:rsid w:val="008B6550"/>
    <w:rsid w:val="008B65B3"/>
    <w:rsid w:val="008B65CC"/>
    <w:rsid w:val="008B65ED"/>
    <w:rsid w:val="008B6648"/>
    <w:rsid w:val="008B6785"/>
    <w:rsid w:val="008B67A2"/>
    <w:rsid w:val="008B67A4"/>
    <w:rsid w:val="008B6864"/>
    <w:rsid w:val="008B6865"/>
    <w:rsid w:val="008B68D7"/>
    <w:rsid w:val="008B68EE"/>
    <w:rsid w:val="008B6909"/>
    <w:rsid w:val="008B6A02"/>
    <w:rsid w:val="008B6A0A"/>
    <w:rsid w:val="008B6C2E"/>
    <w:rsid w:val="008B6DD7"/>
    <w:rsid w:val="008B6FFF"/>
    <w:rsid w:val="008B7064"/>
    <w:rsid w:val="008B70E4"/>
    <w:rsid w:val="008B72C3"/>
    <w:rsid w:val="008B72C7"/>
    <w:rsid w:val="008B72CF"/>
    <w:rsid w:val="008B7343"/>
    <w:rsid w:val="008B7454"/>
    <w:rsid w:val="008B7695"/>
    <w:rsid w:val="008B7716"/>
    <w:rsid w:val="008B777E"/>
    <w:rsid w:val="008B7810"/>
    <w:rsid w:val="008B7998"/>
    <w:rsid w:val="008B7A19"/>
    <w:rsid w:val="008B7A78"/>
    <w:rsid w:val="008B7BA1"/>
    <w:rsid w:val="008B7BC3"/>
    <w:rsid w:val="008B7CF9"/>
    <w:rsid w:val="008B7D66"/>
    <w:rsid w:val="008C019A"/>
    <w:rsid w:val="008C0275"/>
    <w:rsid w:val="008C02E4"/>
    <w:rsid w:val="008C0318"/>
    <w:rsid w:val="008C0467"/>
    <w:rsid w:val="008C055F"/>
    <w:rsid w:val="008C0705"/>
    <w:rsid w:val="008C0773"/>
    <w:rsid w:val="008C078B"/>
    <w:rsid w:val="008C0AE9"/>
    <w:rsid w:val="008C0BFA"/>
    <w:rsid w:val="008C0C71"/>
    <w:rsid w:val="008C0EFE"/>
    <w:rsid w:val="008C0F4D"/>
    <w:rsid w:val="008C1089"/>
    <w:rsid w:val="008C1143"/>
    <w:rsid w:val="008C1279"/>
    <w:rsid w:val="008C1516"/>
    <w:rsid w:val="008C158B"/>
    <w:rsid w:val="008C15CC"/>
    <w:rsid w:val="008C15DD"/>
    <w:rsid w:val="008C167B"/>
    <w:rsid w:val="008C1A73"/>
    <w:rsid w:val="008C1C0E"/>
    <w:rsid w:val="008C1DB8"/>
    <w:rsid w:val="008C1DBC"/>
    <w:rsid w:val="008C1E6D"/>
    <w:rsid w:val="008C1F32"/>
    <w:rsid w:val="008C1FBD"/>
    <w:rsid w:val="008C2000"/>
    <w:rsid w:val="008C211A"/>
    <w:rsid w:val="008C21BE"/>
    <w:rsid w:val="008C225C"/>
    <w:rsid w:val="008C2286"/>
    <w:rsid w:val="008C2829"/>
    <w:rsid w:val="008C284B"/>
    <w:rsid w:val="008C28BC"/>
    <w:rsid w:val="008C28E5"/>
    <w:rsid w:val="008C2A9C"/>
    <w:rsid w:val="008C2B15"/>
    <w:rsid w:val="008C2B37"/>
    <w:rsid w:val="008C2BC6"/>
    <w:rsid w:val="008C2C0F"/>
    <w:rsid w:val="008C2C3B"/>
    <w:rsid w:val="008C3085"/>
    <w:rsid w:val="008C31BE"/>
    <w:rsid w:val="008C32CE"/>
    <w:rsid w:val="008C33CB"/>
    <w:rsid w:val="008C34D2"/>
    <w:rsid w:val="008C352D"/>
    <w:rsid w:val="008C3696"/>
    <w:rsid w:val="008C3A55"/>
    <w:rsid w:val="008C3D99"/>
    <w:rsid w:val="008C3DEF"/>
    <w:rsid w:val="008C3E64"/>
    <w:rsid w:val="008C3EB5"/>
    <w:rsid w:val="008C3FB9"/>
    <w:rsid w:val="008C4341"/>
    <w:rsid w:val="008C44DB"/>
    <w:rsid w:val="008C4654"/>
    <w:rsid w:val="008C46A5"/>
    <w:rsid w:val="008C46DB"/>
    <w:rsid w:val="008C480F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FD1"/>
    <w:rsid w:val="008C4FD9"/>
    <w:rsid w:val="008C532D"/>
    <w:rsid w:val="008C5532"/>
    <w:rsid w:val="008C55EC"/>
    <w:rsid w:val="008C567C"/>
    <w:rsid w:val="008C57D6"/>
    <w:rsid w:val="008C57EB"/>
    <w:rsid w:val="008C580D"/>
    <w:rsid w:val="008C5848"/>
    <w:rsid w:val="008C5B8E"/>
    <w:rsid w:val="008C5BAB"/>
    <w:rsid w:val="008C5C7E"/>
    <w:rsid w:val="008C5FF6"/>
    <w:rsid w:val="008C6165"/>
    <w:rsid w:val="008C61DD"/>
    <w:rsid w:val="008C628B"/>
    <w:rsid w:val="008C63C5"/>
    <w:rsid w:val="008C64E3"/>
    <w:rsid w:val="008C65A7"/>
    <w:rsid w:val="008C679A"/>
    <w:rsid w:val="008C680C"/>
    <w:rsid w:val="008C6825"/>
    <w:rsid w:val="008C6893"/>
    <w:rsid w:val="008C6970"/>
    <w:rsid w:val="008C6A8B"/>
    <w:rsid w:val="008C6B03"/>
    <w:rsid w:val="008C6D1E"/>
    <w:rsid w:val="008C6D5B"/>
    <w:rsid w:val="008C6DBF"/>
    <w:rsid w:val="008C6DDC"/>
    <w:rsid w:val="008C6E2F"/>
    <w:rsid w:val="008C6EBC"/>
    <w:rsid w:val="008C711B"/>
    <w:rsid w:val="008C71B6"/>
    <w:rsid w:val="008C764B"/>
    <w:rsid w:val="008C765D"/>
    <w:rsid w:val="008C7786"/>
    <w:rsid w:val="008C783B"/>
    <w:rsid w:val="008C78C6"/>
    <w:rsid w:val="008C7914"/>
    <w:rsid w:val="008C7B2B"/>
    <w:rsid w:val="008C7D00"/>
    <w:rsid w:val="008C7DE9"/>
    <w:rsid w:val="008C7E90"/>
    <w:rsid w:val="008C7EE8"/>
    <w:rsid w:val="008C7F62"/>
    <w:rsid w:val="008C7F9B"/>
    <w:rsid w:val="008D004A"/>
    <w:rsid w:val="008D00A6"/>
    <w:rsid w:val="008D00BE"/>
    <w:rsid w:val="008D0129"/>
    <w:rsid w:val="008D0165"/>
    <w:rsid w:val="008D0254"/>
    <w:rsid w:val="008D047C"/>
    <w:rsid w:val="008D064A"/>
    <w:rsid w:val="008D07AA"/>
    <w:rsid w:val="008D07EC"/>
    <w:rsid w:val="008D089B"/>
    <w:rsid w:val="008D08C3"/>
    <w:rsid w:val="008D0BDF"/>
    <w:rsid w:val="008D0CB1"/>
    <w:rsid w:val="008D0E08"/>
    <w:rsid w:val="008D0FD0"/>
    <w:rsid w:val="008D1110"/>
    <w:rsid w:val="008D1173"/>
    <w:rsid w:val="008D11FF"/>
    <w:rsid w:val="008D149D"/>
    <w:rsid w:val="008D1583"/>
    <w:rsid w:val="008D159C"/>
    <w:rsid w:val="008D17AE"/>
    <w:rsid w:val="008D18F5"/>
    <w:rsid w:val="008D1986"/>
    <w:rsid w:val="008D1AE6"/>
    <w:rsid w:val="008D1B5F"/>
    <w:rsid w:val="008D1C5C"/>
    <w:rsid w:val="008D1D7D"/>
    <w:rsid w:val="008D2015"/>
    <w:rsid w:val="008D2287"/>
    <w:rsid w:val="008D22B2"/>
    <w:rsid w:val="008D230D"/>
    <w:rsid w:val="008D2337"/>
    <w:rsid w:val="008D23BA"/>
    <w:rsid w:val="008D240B"/>
    <w:rsid w:val="008D2419"/>
    <w:rsid w:val="008D2687"/>
    <w:rsid w:val="008D2729"/>
    <w:rsid w:val="008D286E"/>
    <w:rsid w:val="008D2A28"/>
    <w:rsid w:val="008D2AE3"/>
    <w:rsid w:val="008D2CEF"/>
    <w:rsid w:val="008D3080"/>
    <w:rsid w:val="008D30E3"/>
    <w:rsid w:val="008D30EA"/>
    <w:rsid w:val="008D32C4"/>
    <w:rsid w:val="008D3576"/>
    <w:rsid w:val="008D373C"/>
    <w:rsid w:val="008D37E5"/>
    <w:rsid w:val="008D3956"/>
    <w:rsid w:val="008D3A2D"/>
    <w:rsid w:val="008D3AE8"/>
    <w:rsid w:val="008D3BC6"/>
    <w:rsid w:val="008D3C3B"/>
    <w:rsid w:val="008D3C98"/>
    <w:rsid w:val="008D3DAC"/>
    <w:rsid w:val="008D3E5F"/>
    <w:rsid w:val="008D3EB8"/>
    <w:rsid w:val="008D3F18"/>
    <w:rsid w:val="008D3F51"/>
    <w:rsid w:val="008D3FD6"/>
    <w:rsid w:val="008D3FE2"/>
    <w:rsid w:val="008D4143"/>
    <w:rsid w:val="008D4275"/>
    <w:rsid w:val="008D42A1"/>
    <w:rsid w:val="008D42CC"/>
    <w:rsid w:val="008D43C9"/>
    <w:rsid w:val="008D4422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94A"/>
    <w:rsid w:val="008D4D0A"/>
    <w:rsid w:val="008D4DC7"/>
    <w:rsid w:val="008D4E2B"/>
    <w:rsid w:val="008D4F5A"/>
    <w:rsid w:val="008D4F9E"/>
    <w:rsid w:val="008D520D"/>
    <w:rsid w:val="008D52CB"/>
    <w:rsid w:val="008D54B5"/>
    <w:rsid w:val="008D5598"/>
    <w:rsid w:val="008D5CE7"/>
    <w:rsid w:val="008D5E33"/>
    <w:rsid w:val="008D5E9E"/>
    <w:rsid w:val="008D608C"/>
    <w:rsid w:val="008D60B2"/>
    <w:rsid w:val="008D622F"/>
    <w:rsid w:val="008D625B"/>
    <w:rsid w:val="008D62B2"/>
    <w:rsid w:val="008D62BB"/>
    <w:rsid w:val="008D634E"/>
    <w:rsid w:val="008D645B"/>
    <w:rsid w:val="008D6561"/>
    <w:rsid w:val="008D6583"/>
    <w:rsid w:val="008D666D"/>
    <w:rsid w:val="008D66CB"/>
    <w:rsid w:val="008D687B"/>
    <w:rsid w:val="008D6ADE"/>
    <w:rsid w:val="008D6B2E"/>
    <w:rsid w:val="008D6B5A"/>
    <w:rsid w:val="008D6C9A"/>
    <w:rsid w:val="008D6D41"/>
    <w:rsid w:val="008D6EAB"/>
    <w:rsid w:val="008D6EC9"/>
    <w:rsid w:val="008D6F4A"/>
    <w:rsid w:val="008D7036"/>
    <w:rsid w:val="008D70CF"/>
    <w:rsid w:val="008D70DB"/>
    <w:rsid w:val="008D70FC"/>
    <w:rsid w:val="008D7183"/>
    <w:rsid w:val="008D71CF"/>
    <w:rsid w:val="008D75C9"/>
    <w:rsid w:val="008D774E"/>
    <w:rsid w:val="008D7814"/>
    <w:rsid w:val="008D7AE4"/>
    <w:rsid w:val="008D7AF9"/>
    <w:rsid w:val="008D7B35"/>
    <w:rsid w:val="008D7C28"/>
    <w:rsid w:val="008D7CCE"/>
    <w:rsid w:val="008E0089"/>
    <w:rsid w:val="008E0241"/>
    <w:rsid w:val="008E0253"/>
    <w:rsid w:val="008E0492"/>
    <w:rsid w:val="008E0697"/>
    <w:rsid w:val="008E0704"/>
    <w:rsid w:val="008E0749"/>
    <w:rsid w:val="008E086C"/>
    <w:rsid w:val="008E09BF"/>
    <w:rsid w:val="008E0A38"/>
    <w:rsid w:val="008E0A44"/>
    <w:rsid w:val="008E0B6C"/>
    <w:rsid w:val="008E0BB3"/>
    <w:rsid w:val="008E0D04"/>
    <w:rsid w:val="008E0E58"/>
    <w:rsid w:val="008E0FBD"/>
    <w:rsid w:val="008E1001"/>
    <w:rsid w:val="008E10FB"/>
    <w:rsid w:val="008E139A"/>
    <w:rsid w:val="008E13FF"/>
    <w:rsid w:val="008E14D8"/>
    <w:rsid w:val="008E15AB"/>
    <w:rsid w:val="008E1A72"/>
    <w:rsid w:val="008E1B01"/>
    <w:rsid w:val="008E1C1E"/>
    <w:rsid w:val="008E1D68"/>
    <w:rsid w:val="008E1E73"/>
    <w:rsid w:val="008E1F12"/>
    <w:rsid w:val="008E1FFA"/>
    <w:rsid w:val="008E202F"/>
    <w:rsid w:val="008E2277"/>
    <w:rsid w:val="008E229C"/>
    <w:rsid w:val="008E22B7"/>
    <w:rsid w:val="008E22B9"/>
    <w:rsid w:val="008E23D5"/>
    <w:rsid w:val="008E23E6"/>
    <w:rsid w:val="008E2510"/>
    <w:rsid w:val="008E2636"/>
    <w:rsid w:val="008E27DB"/>
    <w:rsid w:val="008E283B"/>
    <w:rsid w:val="008E28CF"/>
    <w:rsid w:val="008E28E3"/>
    <w:rsid w:val="008E2ACF"/>
    <w:rsid w:val="008E2AD3"/>
    <w:rsid w:val="008E2B5D"/>
    <w:rsid w:val="008E2BA0"/>
    <w:rsid w:val="008E2DFF"/>
    <w:rsid w:val="008E2E78"/>
    <w:rsid w:val="008E32C8"/>
    <w:rsid w:val="008E348D"/>
    <w:rsid w:val="008E34D7"/>
    <w:rsid w:val="008E3616"/>
    <w:rsid w:val="008E36A9"/>
    <w:rsid w:val="008E3747"/>
    <w:rsid w:val="008E3A62"/>
    <w:rsid w:val="008E3AF0"/>
    <w:rsid w:val="008E3BF9"/>
    <w:rsid w:val="008E410F"/>
    <w:rsid w:val="008E4155"/>
    <w:rsid w:val="008E429F"/>
    <w:rsid w:val="008E42AA"/>
    <w:rsid w:val="008E435C"/>
    <w:rsid w:val="008E44F4"/>
    <w:rsid w:val="008E46AE"/>
    <w:rsid w:val="008E4740"/>
    <w:rsid w:val="008E4789"/>
    <w:rsid w:val="008E4795"/>
    <w:rsid w:val="008E47A1"/>
    <w:rsid w:val="008E4A27"/>
    <w:rsid w:val="008E4B10"/>
    <w:rsid w:val="008E4BC2"/>
    <w:rsid w:val="008E4C05"/>
    <w:rsid w:val="008E4CFE"/>
    <w:rsid w:val="008E4D27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73"/>
    <w:rsid w:val="008E5481"/>
    <w:rsid w:val="008E557F"/>
    <w:rsid w:val="008E57AC"/>
    <w:rsid w:val="008E57D9"/>
    <w:rsid w:val="008E58E2"/>
    <w:rsid w:val="008E592D"/>
    <w:rsid w:val="008E5997"/>
    <w:rsid w:val="008E5A86"/>
    <w:rsid w:val="008E5B7B"/>
    <w:rsid w:val="008E5C42"/>
    <w:rsid w:val="008E5DBE"/>
    <w:rsid w:val="008E5E5C"/>
    <w:rsid w:val="008E5ECF"/>
    <w:rsid w:val="008E5FF1"/>
    <w:rsid w:val="008E61C7"/>
    <w:rsid w:val="008E6300"/>
    <w:rsid w:val="008E6395"/>
    <w:rsid w:val="008E6422"/>
    <w:rsid w:val="008E6552"/>
    <w:rsid w:val="008E6619"/>
    <w:rsid w:val="008E67EF"/>
    <w:rsid w:val="008E6847"/>
    <w:rsid w:val="008E6875"/>
    <w:rsid w:val="008E68EB"/>
    <w:rsid w:val="008E6EEC"/>
    <w:rsid w:val="008E6F79"/>
    <w:rsid w:val="008E6FD1"/>
    <w:rsid w:val="008E6FFD"/>
    <w:rsid w:val="008E7049"/>
    <w:rsid w:val="008E7096"/>
    <w:rsid w:val="008E7255"/>
    <w:rsid w:val="008E77CA"/>
    <w:rsid w:val="008E7868"/>
    <w:rsid w:val="008E7978"/>
    <w:rsid w:val="008E79E4"/>
    <w:rsid w:val="008E7A0C"/>
    <w:rsid w:val="008F015C"/>
    <w:rsid w:val="008F0216"/>
    <w:rsid w:val="008F0268"/>
    <w:rsid w:val="008F0270"/>
    <w:rsid w:val="008F0309"/>
    <w:rsid w:val="008F0328"/>
    <w:rsid w:val="008F03DD"/>
    <w:rsid w:val="008F0431"/>
    <w:rsid w:val="008F046C"/>
    <w:rsid w:val="008F065C"/>
    <w:rsid w:val="008F0761"/>
    <w:rsid w:val="008F09AE"/>
    <w:rsid w:val="008F0A2B"/>
    <w:rsid w:val="008F0A36"/>
    <w:rsid w:val="008F0A86"/>
    <w:rsid w:val="008F0AFF"/>
    <w:rsid w:val="008F0B33"/>
    <w:rsid w:val="008F0C3B"/>
    <w:rsid w:val="008F0CC8"/>
    <w:rsid w:val="008F0D7A"/>
    <w:rsid w:val="008F0DAE"/>
    <w:rsid w:val="008F0E01"/>
    <w:rsid w:val="008F0F45"/>
    <w:rsid w:val="008F0F83"/>
    <w:rsid w:val="008F1135"/>
    <w:rsid w:val="008F1332"/>
    <w:rsid w:val="008F1333"/>
    <w:rsid w:val="008F1432"/>
    <w:rsid w:val="008F1550"/>
    <w:rsid w:val="008F172F"/>
    <w:rsid w:val="008F17DB"/>
    <w:rsid w:val="008F17F7"/>
    <w:rsid w:val="008F1879"/>
    <w:rsid w:val="008F18F7"/>
    <w:rsid w:val="008F19BB"/>
    <w:rsid w:val="008F1B23"/>
    <w:rsid w:val="008F1C32"/>
    <w:rsid w:val="008F1C51"/>
    <w:rsid w:val="008F20C7"/>
    <w:rsid w:val="008F211D"/>
    <w:rsid w:val="008F2122"/>
    <w:rsid w:val="008F243D"/>
    <w:rsid w:val="008F26D0"/>
    <w:rsid w:val="008F26FB"/>
    <w:rsid w:val="008F282E"/>
    <w:rsid w:val="008F291F"/>
    <w:rsid w:val="008F2943"/>
    <w:rsid w:val="008F296A"/>
    <w:rsid w:val="008F2A35"/>
    <w:rsid w:val="008F2A62"/>
    <w:rsid w:val="008F2ABA"/>
    <w:rsid w:val="008F2BF4"/>
    <w:rsid w:val="008F2E26"/>
    <w:rsid w:val="008F300A"/>
    <w:rsid w:val="008F31B5"/>
    <w:rsid w:val="008F3275"/>
    <w:rsid w:val="008F3449"/>
    <w:rsid w:val="008F3479"/>
    <w:rsid w:val="008F35D3"/>
    <w:rsid w:val="008F363C"/>
    <w:rsid w:val="008F3662"/>
    <w:rsid w:val="008F38EF"/>
    <w:rsid w:val="008F3B37"/>
    <w:rsid w:val="008F3CED"/>
    <w:rsid w:val="008F3DBB"/>
    <w:rsid w:val="008F3E6C"/>
    <w:rsid w:val="008F4034"/>
    <w:rsid w:val="008F4097"/>
    <w:rsid w:val="008F40D6"/>
    <w:rsid w:val="008F4232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E13"/>
    <w:rsid w:val="008F4EA2"/>
    <w:rsid w:val="008F52CE"/>
    <w:rsid w:val="008F5381"/>
    <w:rsid w:val="008F53B8"/>
    <w:rsid w:val="008F55DE"/>
    <w:rsid w:val="008F5649"/>
    <w:rsid w:val="008F5655"/>
    <w:rsid w:val="008F599F"/>
    <w:rsid w:val="008F5C02"/>
    <w:rsid w:val="008F5D23"/>
    <w:rsid w:val="008F5EE0"/>
    <w:rsid w:val="008F601C"/>
    <w:rsid w:val="008F616E"/>
    <w:rsid w:val="008F624E"/>
    <w:rsid w:val="008F6434"/>
    <w:rsid w:val="008F6579"/>
    <w:rsid w:val="008F65AE"/>
    <w:rsid w:val="008F65B4"/>
    <w:rsid w:val="008F65FF"/>
    <w:rsid w:val="008F675C"/>
    <w:rsid w:val="008F67C7"/>
    <w:rsid w:val="008F6824"/>
    <w:rsid w:val="008F69EA"/>
    <w:rsid w:val="008F69EE"/>
    <w:rsid w:val="008F6ABA"/>
    <w:rsid w:val="008F6B95"/>
    <w:rsid w:val="008F6C90"/>
    <w:rsid w:val="008F6CAA"/>
    <w:rsid w:val="008F6D00"/>
    <w:rsid w:val="008F6D7F"/>
    <w:rsid w:val="008F6E1F"/>
    <w:rsid w:val="008F6FFB"/>
    <w:rsid w:val="008F70B4"/>
    <w:rsid w:val="008F7171"/>
    <w:rsid w:val="008F7316"/>
    <w:rsid w:val="008F731C"/>
    <w:rsid w:val="008F748C"/>
    <w:rsid w:val="008F75EF"/>
    <w:rsid w:val="008F7732"/>
    <w:rsid w:val="008F780F"/>
    <w:rsid w:val="008F788B"/>
    <w:rsid w:val="008F79E8"/>
    <w:rsid w:val="008F7C64"/>
    <w:rsid w:val="008F7CF6"/>
    <w:rsid w:val="008F7E18"/>
    <w:rsid w:val="008F7EBF"/>
    <w:rsid w:val="008F7EE4"/>
    <w:rsid w:val="008F7EFA"/>
    <w:rsid w:val="008F7FD7"/>
    <w:rsid w:val="00900058"/>
    <w:rsid w:val="0090020A"/>
    <w:rsid w:val="0090029C"/>
    <w:rsid w:val="00900573"/>
    <w:rsid w:val="00900B3F"/>
    <w:rsid w:val="00900BBE"/>
    <w:rsid w:val="00900BE8"/>
    <w:rsid w:val="00900FA0"/>
    <w:rsid w:val="0090102E"/>
    <w:rsid w:val="009010F9"/>
    <w:rsid w:val="0090120B"/>
    <w:rsid w:val="00901242"/>
    <w:rsid w:val="00901279"/>
    <w:rsid w:val="0090138B"/>
    <w:rsid w:val="009013F3"/>
    <w:rsid w:val="0090147B"/>
    <w:rsid w:val="00901491"/>
    <w:rsid w:val="009016C5"/>
    <w:rsid w:val="009016E6"/>
    <w:rsid w:val="0090170D"/>
    <w:rsid w:val="00901986"/>
    <w:rsid w:val="00901AB6"/>
    <w:rsid w:val="00901B99"/>
    <w:rsid w:val="00901F5C"/>
    <w:rsid w:val="00902125"/>
    <w:rsid w:val="00902301"/>
    <w:rsid w:val="0090236B"/>
    <w:rsid w:val="009023B1"/>
    <w:rsid w:val="0090263C"/>
    <w:rsid w:val="0090276C"/>
    <w:rsid w:val="009028E9"/>
    <w:rsid w:val="00902B18"/>
    <w:rsid w:val="00902B8F"/>
    <w:rsid w:val="00902B99"/>
    <w:rsid w:val="00902D35"/>
    <w:rsid w:val="00902D9B"/>
    <w:rsid w:val="00902DB5"/>
    <w:rsid w:val="00902FEA"/>
    <w:rsid w:val="009030A8"/>
    <w:rsid w:val="00903101"/>
    <w:rsid w:val="00903118"/>
    <w:rsid w:val="00903146"/>
    <w:rsid w:val="0090320D"/>
    <w:rsid w:val="0090321D"/>
    <w:rsid w:val="0090348B"/>
    <w:rsid w:val="009036C9"/>
    <w:rsid w:val="009037BD"/>
    <w:rsid w:val="00903817"/>
    <w:rsid w:val="00903870"/>
    <w:rsid w:val="00903A55"/>
    <w:rsid w:val="00903AD5"/>
    <w:rsid w:val="00903B65"/>
    <w:rsid w:val="00903C5F"/>
    <w:rsid w:val="00903E4F"/>
    <w:rsid w:val="00903E6C"/>
    <w:rsid w:val="00903EE2"/>
    <w:rsid w:val="00903F3D"/>
    <w:rsid w:val="00903F71"/>
    <w:rsid w:val="00903F76"/>
    <w:rsid w:val="00904000"/>
    <w:rsid w:val="009041CC"/>
    <w:rsid w:val="009042AC"/>
    <w:rsid w:val="009042D3"/>
    <w:rsid w:val="0090431B"/>
    <w:rsid w:val="009045A4"/>
    <w:rsid w:val="009045AA"/>
    <w:rsid w:val="009046EE"/>
    <w:rsid w:val="00904846"/>
    <w:rsid w:val="009048D5"/>
    <w:rsid w:val="00904A4C"/>
    <w:rsid w:val="00904AD7"/>
    <w:rsid w:val="00904B54"/>
    <w:rsid w:val="00904BAA"/>
    <w:rsid w:val="00904CE1"/>
    <w:rsid w:val="00904E95"/>
    <w:rsid w:val="00904F0A"/>
    <w:rsid w:val="00904FD2"/>
    <w:rsid w:val="009050BE"/>
    <w:rsid w:val="009052EA"/>
    <w:rsid w:val="00905395"/>
    <w:rsid w:val="009053DD"/>
    <w:rsid w:val="009056DA"/>
    <w:rsid w:val="0090574C"/>
    <w:rsid w:val="00905767"/>
    <w:rsid w:val="009057D8"/>
    <w:rsid w:val="009057E9"/>
    <w:rsid w:val="009057EE"/>
    <w:rsid w:val="00905860"/>
    <w:rsid w:val="0090587B"/>
    <w:rsid w:val="00905A37"/>
    <w:rsid w:val="00905C0C"/>
    <w:rsid w:val="00905D54"/>
    <w:rsid w:val="00905FA0"/>
    <w:rsid w:val="00905FA3"/>
    <w:rsid w:val="00906005"/>
    <w:rsid w:val="009060D4"/>
    <w:rsid w:val="00906192"/>
    <w:rsid w:val="009062D9"/>
    <w:rsid w:val="009062E6"/>
    <w:rsid w:val="00906378"/>
    <w:rsid w:val="0090649B"/>
    <w:rsid w:val="009066DC"/>
    <w:rsid w:val="00906702"/>
    <w:rsid w:val="0090674D"/>
    <w:rsid w:val="00906829"/>
    <w:rsid w:val="0090687C"/>
    <w:rsid w:val="0090687F"/>
    <w:rsid w:val="0090688C"/>
    <w:rsid w:val="00906934"/>
    <w:rsid w:val="00906A0E"/>
    <w:rsid w:val="00906A8B"/>
    <w:rsid w:val="00906CB3"/>
    <w:rsid w:val="00906D7D"/>
    <w:rsid w:val="00906F9E"/>
    <w:rsid w:val="0090703B"/>
    <w:rsid w:val="009070A8"/>
    <w:rsid w:val="00907349"/>
    <w:rsid w:val="009074F7"/>
    <w:rsid w:val="00907638"/>
    <w:rsid w:val="009076E4"/>
    <w:rsid w:val="00907831"/>
    <w:rsid w:val="009078AB"/>
    <w:rsid w:val="00907962"/>
    <w:rsid w:val="00907B31"/>
    <w:rsid w:val="00907DBA"/>
    <w:rsid w:val="00907E9D"/>
    <w:rsid w:val="0091049D"/>
    <w:rsid w:val="009104FF"/>
    <w:rsid w:val="009105D0"/>
    <w:rsid w:val="00910702"/>
    <w:rsid w:val="00910934"/>
    <w:rsid w:val="00910AA1"/>
    <w:rsid w:val="00910B68"/>
    <w:rsid w:val="00910B71"/>
    <w:rsid w:val="00910BB2"/>
    <w:rsid w:val="00910C81"/>
    <w:rsid w:val="00910D10"/>
    <w:rsid w:val="00910D5F"/>
    <w:rsid w:val="00910E34"/>
    <w:rsid w:val="00910EA0"/>
    <w:rsid w:val="00910EEB"/>
    <w:rsid w:val="009110A0"/>
    <w:rsid w:val="009110E9"/>
    <w:rsid w:val="00911340"/>
    <w:rsid w:val="0091135E"/>
    <w:rsid w:val="009113B4"/>
    <w:rsid w:val="009113EE"/>
    <w:rsid w:val="00911562"/>
    <w:rsid w:val="00911583"/>
    <w:rsid w:val="00911619"/>
    <w:rsid w:val="00911802"/>
    <w:rsid w:val="00911893"/>
    <w:rsid w:val="00911A63"/>
    <w:rsid w:val="00911C46"/>
    <w:rsid w:val="00911F41"/>
    <w:rsid w:val="009120B6"/>
    <w:rsid w:val="009121AA"/>
    <w:rsid w:val="00912219"/>
    <w:rsid w:val="00912297"/>
    <w:rsid w:val="009123C1"/>
    <w:rsid w:val="009123DC"/>
    <w:rsid w:val="009123E2"/>
    <w:rsid w:val="00912541"/>
    <w:rsid w:val="00912698"/>
    <w:rsid w:val="009126C1"/>
    <w:rsid w:val="0091278E"/>
    <w:rsid w:val="00912A0C"/>
    <w:rsid w:val="00912A14"/>
    <w:rsid w:val="00912A37"/>
    <w:rsid w:val="00912A7A"/>
    <w:rsid w:val="00912ACD"/>
    <w:rsid w:val="00912DE1"/>
    <w:rsid w:val="00912F11"/>
    <w:rsid w:val="00912FC7"/>
    <w:rsid w:val="00912FFD"/>
    <w:rsid w:val="00913041"/>
    <w:rsid w:val="00913058"/>
    <w:rsid w:val="009130FE"/>
    <w:rsid w:val="0091318C"/>
    <w:rsid w:val="009133A9"/>
    <w:rsid w:val="0091348E"/>
    <w:rsid w:val="0091362E"/>
    <w:rsid w:val="00913780"/>
    <w:rsid w:val="00913894"/>
    <w:rsid w:val="009138F3"/>
    <w:rsid w:val="0091396B"/>
    <w:rsid w:val="009139B2"/>
    <w:rsid w:val="00913AD6"/>
    <w:rsid w:val="00913C03"/>
    <w:rsid w:val="00913D2F"/>
    <w:rsid w:val="00913D47"/>
    <w:rsid w:val="00913DA9"/>
    <w:rsid w:val="00913E30"/>
    <w:rsid w:val="0091405E"/>
    <w:rsid w:val="0091408C"/>
    <w:rsid w:val="009140C8"/>
    <w:rsid w:val="009141F5"/>
    <w:rsid w:val="0091420F"/>
    <w:rsid w:val="0091425A"/>
    <w:rsid w:val="00914440"/>
    <w:rsid w:val="009145A9"/>
    <w:rsid w:val="00914667"/>
    <w:rsid w:val="00914779"/>
    <w:rsid w:val="009147D3"/>
    <w:rsid w:val="00914853"/>
    <w:rsid w:val="00914C7B"/>
    <w:rsid w:val="00914D75"/>
    <w:rsid w:val="00914D8A"/>
    <w:rsid w:val="00914E84"/>
    <w:rsid w:val="00915034"/>
    <w:rsid w:val="00915129"/>
    <w:rsid w:val="0091515E"/>
    <w:rsid w:val="0091518F"/>
    <w:rsid w:val="0091526A"/>
    <w:rsid w:val="0091529D"/>
    <w:rsid w:val="009156D1"/>
    <w:rsid w:val="00915832"/>
    <w:rsid w:val="00915863"/>
    <w:rsid w:val="009158B7"/>
    <w:rsid w:val="009158CF"/>
    <w:rsid w:val="009158DC"/>
    <w:rsid w:val="00915AF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88B"/>
    <w:rsid w:val="00916A82"/>
    <w:rsid w:val="00916A95"/>
    <w:rsid w:val="00916B47"/>
    <w:rsid w:val="00916DEC"/>
    <w:rsid w:val="00916EE9"/>
    <w:rsid w:val="00916FFC"/>
    <w:rsid w:val="00917065"/>
    <w:rsid w:val="0091721A"/>
    <w:rsid w:val="009172B3"/>
    <w:rsid w:val="0091741B"/>
    <w:rsid w:val="0091752F"/>
    <w:rsid w:val="009175E7"/>
    <w:rsid w:val="009176D5"/>
    <w:rsid w:val="009176E3"/>
    <w:rsid w:val="009176FC"/>
    <w:rsid w:val="00917757"/>
    <w:rsid w:val="0091791A"/>
    <w:rsid w:val="00917A7C"/>
    <w:rsid w:val="00917D18"/>
    <w:rsid w:val="00917E38"/>
    <w:rsid w:val="00917F96"/>
    <w:rsid w:val="009200E2"/>
    <w:rsid w:val="009201B7"/>
    <w:rsid w:val="009201F6"/>
    <w:rsid w:val="00920395"/>
    <w:rsid w:val="009203CB"/>
    <w:rsid w:val="009204C9"/>
    <w:rsid w:val="0092054C"/>
    <w:rsid w:val="0092067F"/>
    <w:rsid w:val="00920772"/>
    <w:rsid w:val="00920840"/>
    <w:rsid w:val="009208CF"/>
    <w:rsid w:val="00920934"/>
    <w:rsid w:val="00920BE0"/>
    <w:rsid w:val="00920C9D"/>
    <w:rsid w:val="00920D39"/>
    <w:rsid w:val="00920D83"/>
    <w:rsid w:val="00920E4C"/>
    <w:rsid w:val="00920E8B"/>
    <w:rsid w:val="00920EF7"/>
    <w:rsid w:val="009210C8"/>
    <w:rsid w:val="00921388"/>
    <w:rsid w:val="009213D7"/>
    <w:rsid w:val="009214BE"/>
    <w:rsid w:val="009214CA"/>
    <w:rsid w:val="009217AC"/>
    <w:rsid w:val="009217B1"/>
    <w:rsid w:val="0092191F"/>
    <w:rsid w:val="009219B6"/>
    <w:rsid w:val="00921BBA"/>
    <w:rsid w:val="00921E29"/>
    <w:rsid w:val="00921E53"/>
    <w:rsid w:val="00921EED"/>
    <w:rsid w:val="0092206D"/>
    <w:rsid w:val="0092216D"/>
    <w:rsid w:val="00922230"/>
    <w:rsid w:val="0092223A"/>
    <w:rsid w:val="009222C7"/>
    <w:rsid w:val="0092253E"/>
    <w:rsid w:val="009225CF"/>
    <w:rsid w:val="00922604"/>
    <w:rsid w:val="00922700"/>
    <w:rsid w:val="00922771"/>
    <w:rsid w:val="0092297F"/>
    <w:rsid w:val="009229B1"/>
    <w:rsid w:val="00922A85"/>
    <w:rsid w:val="00922B1B"/>
    <w:rsid w:val="00922D44"/>
    <w:rsid w:val="00923176"/>
    <w:rsid w:val="00923183"/>
    <w:rsid w:val="009231B4"/>
    <w:rsid w:val="00923364"/>
    <w:rsid w:val="009233AB"/>
    <w:rsid w:val="009236F0"/>
    <w:rsid w:val="00923832"/>
    <w:rsid w:val="00923861"/>
    <w:rsid w:val="009239B0"/>
    <w:rsid w:val="00923A35"/>
    <w:rsid w:val="00923D50"/>
    <w:rsid w:val="00923DB4"/>
    <w:rsid w:val="00923DFC"/>
    <w:rsid w:val="00923E74"/>
    <w:rsid w:val="00923E9B"/>
    <w:rsid w:val="00923EF2"/>
    <w:rsid w:val="00923FBA"/>
    <w:rsid w:val="00924576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57B"/>
    <w:rsid w:val="0092563E"/>
    <w:rsid w:val="00925775"/>
    <w:rsid w:val="00925847"/>
    <w:rsid w:val="009258CD"/>
    <w:rsid w:val="009258D6"/>
    <w:rsid w:val="00925909"/>
    <w:rsid w:val="00925A5C"/>
    <w:rsid w:val="00925A64"/>
    <w:rsid w:val="00925A7E"/>
    <w:rsid w:val="00925C50"/>
    <w:rsid w:val="00925D37"/>
    <w:rsid w:val="00925D3A"/>
    <w:rsid w:val="00925D9D"/>
    <w:rsid w:val="00925D9F"/>
    <w:rsid w:val="00925EDF"/>
    <w:rsid w:val="00925EF6"/>
    <w:rsid w:val="00925FF1"/>
    <w:rsid w:val="00926139"/>
    <w:rsid w:val="0092625C"/>
    <w:rsid w:val="0092625E"/>
    <w:rsid w:val="009264FF"/>
    <w:rsid w:val="00926589"/>
    <w:rsid w:val="009265B8"/>
    <w:rsid w:val="009266FE"/>
    <w:rsid w:val="00926768"/>
    <w:rsid w:val="0092677C"/>
    <w:rsid w:val="00926882"/>
    <w:rsid w:val="009268D2"/>
    <w:rsid w:val="00926958"/>
    <w:rsid w:val="00926A68"/>
    <w:rsid w:val="00926D81"/>
    <w:rsid w:val="00926F0F"/>
    <w:rsid w:val="00926F5C"/>
    <w:rsid w:val="00927007"/>
    <w:rsid w:val="0092704F"/>
    <w:rsid w:val="00927119"/>
    <w:rsid w:val="0092722A"/>
    <w:rsid w:val="009276B7"/>
    <w:rsid w:val="0092781C"/>
    <w:rsid w:val="00927AAC"/>
    <w:rsid w:val="00927D42"/>
    <w:rsid w:val="00927F1A"/>
    <w:rsid w:val="00927FDA"/>
    <w:rsid w:val="0093001A"/>
    <w:rsid w:val="00930055"/>
    <w:rsid w:val="00930093"/>
    <w:rsid w:val="00930191"/>
    <w:rsid w:val="00930282"/>
    <w:rsid w:val="00930372"/>
    <w:rsid w:val="009306DC"/>
    <w:rsid w:val="00930BE7"/>
    <w:rsid w:val="00930D61"/>
    <w:rsid w:val="00930D82"/>
    <w:rsid w:val="00930DF9"/>
    <w:rsid w:val="00930E4E"/>
    <w:rsid w:val="00930EE6"/>
    <w:rsid w:val="0093100B"/>
    <w:rsid w:val="00931030"/>
    <w:rsid w:val="00931138"/>
    <w:rsid w:val="0093121E"/>
    <w:rsid w:val="00931251"/>
    <w:rsid w:val="009312B0"/>
    <w:rsid w:val="009312F3"/>
    <w:rsid w:val="009312F6"/>
    <w:rsid w:val="0093162A"/>
    <w:rsid w:val="0093182A"/>
    <w:rsid w:val="009318B0"/>
    <w:rsid w:val="00931987"/>
    <w:rsid w:val="00931B2E"/>
    <w:rsid w:val="00931CB1"/>
    <w:rsid w:val="00931CB4"/>
    <w:rsid w:val="00931D3A"/>
    <w:rsid w:val="00931DAE"/>
    <w:rsid w:val="00931DF8"/>
    <w:rsid w:val="00931E4A"/>
    <w:rsid w:val="00931F47"/>
    <w:rsid w:val="009321CE"/>
    <w:rsid w:val="0093223E"/>
    <w:rsid w:val="00932356"/>
    <w:rsid w:val="00932446"/>
    <w:rsid w:val="0093247F"/>
    <w:rsid w:val="009324B1"/>
    <w:rsid w:val="00932504"/>
    <w:rsid w:val="0093250D"/>
    <w:rsid w:val="009327A4"/>
    <w:rsid w:val="0093282C"/>
    <w:rsid w:val="00932B14"/>
    <w:rsid w:val="00932B2B"/>
    <w:rsid w:val="00932B4B"/>
    <w:rsid w:val="00932B85"/>
    <w:rsid w:val="00932BD9"/>
    <w:rsid w:val="00932BDD"/>
    <w:rsid w:val="00932BFC"/>
    <w:rsid w:val="00932D12"/>
    <w:rsid w:val="00932EDE"/>
    <w:rsid w:val="009330DA"/>
    <w:rsid w:val="00933202"/>
    <w:rsid w:val="00933343"/>
    <w:rsid w:val="009333AB"/>
    <w:rsid w:val="00933498"/>
    <w:rsid w:val="009334F5"/>
    <w:rsid w:val="0093356C"/>
    <w:rsid w:val="0093382E"/>
    <w:rsid w:val="00933864"/>
    <w:rsid w:val="00933A00"/>
    <w:rsid w:val="00933A93"/>
    <w:rsid w:val="00933AA0"/>
    <w:rsid w:val="00933B05"/>
    <w:rsid w:val="00933B94"/>
    <w:rsid w:val="00933CF3"/>
    <w:rsid w:val="00933FEE"/>
    <w:rsid w:val="009340E4"/>
    <w:rsid w:val="009340E5"/>
    <w:rsid w:val="0093430D"/>
    <w:rsid w:val="0093432D"/>
    <w:rsid w:val="0093435D"/>
    <w:rsid w:val="0093445B"/>
    <w:rsid w:val="009345FA"/>
    <w:rsid w:val="009346DD"/>
    <w:rsid w:val="0093470C"/>
    <w:rsid w:val="0093472C"/>
    <w:rsid w:val="009347A1"/>
    <w:rsid w:val="00934959"/>
    <w:rsid w:val="009349AB"/>
    <w:rsid w:val="009349C0"/>
    <w:rsid w:val="00934A87"/>
    <w:rsid w:val="00934A98"/>
    <w:rsid w:val="00934C0F"/>
    <w:rsid w:val="00934D35"/>
    <w:rsid w:val="00934D4A"/>
    <w:rsid w:val="00934F74"/>
    <w:rsid w:val="00934F76"/>
    <w:rsid w:val="00935381"/>
    <w:rsid w:val="0093546B"/>
    <w:rsid w:val="009354C0"/>
    <w:rsid w:val="00935516"/>
    <w:rsid w:val="00935558"/>
    <w:rsid w:val="0093576E"/>
    <w:rsid w:val="0093580B"/>
    <w:rsid w:val="00935993"/>
    <w:rsid w:val="009359B4"/>
    <w:rsid w:val="00935AEE"/>
    <w:rsid w:val="00935B1F"/>
    <w:rsid w:val="00935BA7"/>
    <w:rsid w:val="00935CC5"/>
    <w:rsid w:val="00935D1B"/>
    <w:rsid w:val="00935EAD"/>
    <w:rsid w:val="0093607B"/>
    <w:rsid w:val="009361CE"/>
    <w:rsid w:val="009365FD"/>
    <w:rsid w:val="00936688"/>
    <w:rsid w:val="0093670F"/>
    <w:rsid w:val="0093676C"/>
    <w:rsid w:val="00936803"/>
    <w:rsid w:val="009368CB"/>
    <w:rsid w:val="009369DB"/>
    <w:rsid w:val="00936AAD"/>
    <w:rsid w:val="00936C19"/>
    <w:rsid w:val="00936D5F"/>
    <w:rsid w:val="00936E0C"/>
    <w:rsid w:val="00936E29"/>
    <w:rsid w:val="00936E3A"/>
    <w:rsid w:val="00937042"/>
    <w:rsid w:val="00937298"/>
    <w:rsid w:val="0093730F"/>
    <w:rsid w:val="0093750D"/>
    <w:rsid w:val="0093757B"/>
    <w:rsid w:val="009375D7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13"/>
    <w:rsid w:val="0094012C"/>
    <w:rsid w:val="00940291"/>
    <w:rsid w:val="009402DD"/>
    <w:rsid w:val="0094037F"/>
    <w:rsid w:val="00940491"/>
    <w:rsid w:val="009404BA"/>
    <w:rsid w:val="0094068C"/>
    <w:rsid w:val="00940795"/>
    <w:rsid w:val="009407D3"/>
    <w:rsid w:val="009407F4"/>
    <w:rsid w:val="00940811"/>
    <w:rsid w:val="009409D1"/>
    <w:rsid w:val="00940A34"/>
    <w:rsid w:val="00940AB3"/>
    <w:rsid w:val="00941007"/>
    <w:rsid w:val="0094100B"/>
    <w:rsid w:val="00941059"/>
    <w:rsid w:val="009411D6"/>
    <w:rsid w:val="00941240"/>
    <w:rsid w:val="009412D8"/>
    <w:rsid w:val="00941327"/>
    <w:rsid w:val="00941375"/>
    <w:rsid w:val="00941382"/>
    <w:rsid w:val="0094139A"/>
    <w:rsid w:val="009413F0"/>
    <w:rsid w:val="00941424"/>
    <w:rsid w:val="0094147F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F25"/>
    <w:rsid w:val="00941FBA"/>
    <w:rsid w:val="0094203B"/>
    <w:rsid w:val="0094216D"/>
    <w:rsid w:val="00942196"/>
    <w:rsid w:val="009421FD"/>
    <w:rsid w:val="009423E5"/>
    <w:rsid w:val="00942557"/>
    <w:rsid w:val="00942565"/>
    <w:rsid w:val="00942649"/>
    <w:rsid w:val="0094291F"/>
    <w:rsid w:val="00942926"/>
    <w:rsid w:val="00942A08"/>
    <w:rsid w:val="00942AAB"/>
    <w:rsid w:val="00942BA7"/>
    <w:rsid w:val="00942C5F"/>
    <w:rsid w:val="00942D1A"/>
    <w:rsid w:val="00942DD9"/>
    <w:rsid w:val="00942E69"/>
    <w:rsid w:val="00942F0B"/>
    <w:rsid w:val="00942F17"/>
    <w:rsid w:val="0094308F"/>
    <w:rsid w:val="0094311D"/>
    <w:rsid w:val="00943139"/>
    <w:rsid w:val="00943165"/>
    <w:rsid w:val="009431F6"/>
    <w:rsid w:val="009432AB"/>
    <w:rsid w:val="009434D0"/>
    <w:rsid w:val="00943541"/>
    <w:rsid w:val="0094359D"/>
    <w:rsid w:val="009435D0"/>
    <w:rsid w:val="00943834"/>
    <w:rsid w:val="00943871"/>
    <w:rsid w:val="00943A22"/>
    <w:rsid w:val="00943C30"/>
    <w:rsid w:val="00943D05"/>
    <w:rsid w:val="00943D91"/>
    <w:rsid w:val="00943DDC"/>
    <w:rsid w:val="00943F19"/>
    <w:rsid w:val="00943F44"/>
    <w:rsid w:val="00943F52"/>
    <w:rsid w:val="009442F1"/>
    <w:rsid w:val="009443C8"/>
    <w:rsid w:val="00944534"/>
    <w:rsid w:val="009446C8"/>
    <w:rsid w:val="009447E8"/>
    <w:rsid w:val="009447EB"/>
    <w:rsid w:val="009447FE"/>
    <w:rsid w:val="009448AE"/>
    <w:rsid w:val="009448E1"/>
    <w:rsid w:val="009449D2"/>
    <w:rsid w:val="009449EE"/>
    <w:rsid w:val="00944A1A"/>
    <w:rsid w:val="00944BBC"/>
    <w:rsid w:val="00944D3D"/>
    <w:rsid w:val="00944E4B"/>
    <w:rsid w:val="00944EB9"/>
    <w:rsid w:val="009450CC"/>
    <w:rsid w:val="009450FB"/>
    <w:rsid w:val="0094534B"/>
    <w:rsid w:val="0094537A"/>
    <w:rsid w:val="009454C5"/>
    <w:rsid w:val="00945543"/>
    <w:rsid w:val="00945597"/>
    <w:rsid w:val="009455B5"/>
    <w:rsid w:val="00945717"/>
    <w:rsid w:val="00945830"/>
    <w:rsid w:val="00945938"/>
    <w:rsid w:val="00945A06"/>
    <w:rsid w:val="00945A98"/>
    <w:rsid w:val="00945AA0"/>
    <w:rsid w:val="00945B00"/>
    <w:rsid w:val="00945BCD"/>
    <w:rsid w:val="00945E4A"/>
    <w:rsid w:val="00945EC9"/>
    <w:rsid w:val="00946051"/>
    <w:rsid w:val="009461D7"/>
    <w:rsid w:val="0094638D"/>
    <w:rsid w:val="009463D1"/>
    <w:rsid w:val="00946569"/>
    <w:rsid w:val="009465C5"/>
    <w:rsid w:val="009468B1"/>
    <w:rsid w:val="009469EF"/>
    <w:rsid w:val="00946A53"/>
    <w:rsid w:val="00946AF9"/>
    <w:rsid w:val="00946B59"/>
    <w:rsid w:val="00946BDC"/>
    <w:rsid w:val="00946CB5"/>
    <w:rsid w:val="00946D32"/>
    <w:rsid w:val="00946E0D"/>
    <w:rsid w:val="00946EAA"/>
    <w:rsid w:val="009470B4"/>
    <w:rsid w:val="009470C1"/>
    <w:rsid w:val="009470E7"/>
    <w:rsid w:val="00947125"/>
    <w:rsid w:val="009472FF"/>
    <w:rsid w:val="009473C4"/>
    <w:rsid w:val="00947438"/>
    <w:rsid w:val="009474EE"/>
    <w:rsid w:val="00947614"/>
    <w:rsid w:val="0094762B"/>
    <w:rsid w:val="0094769F"/>
    <w:rsid w:val="00947754"/>
    <w:rsid w:val="0094780C"/>
    <w:rsid w:val="0094790B"/>
    <w:rsid w:val="00947BD2"/>
    <w:rsid w:val="00947CD7"/>
    <w:rsid w:val="00947D71"/>
    <w:rsid w:val="00947DAE"/>
    <w:rsid w:val="00947F04"/>
    <w:rsid w:val="00947F76"/>
    <w:rsid w:val="00947F7F"/>
    <w:rsid w:val="009500B3"/>
    <w:rsid w:val="00950178"/>
    <w:rsid w:val="0095032E"/>
    <w:rsid w:val="009503F2"/>
    <w:rsid w:val="00950433"/>
    <w:rsid w:val="00950459"/>
    <w:rsid w:val="0095050B"/>
    <w:rsid w:val="00950692"/>
    <w:rsid w:val="00950755"/>
    <w:rsid w:val="00950769"/>
    <w:rsid w:val="00950845"/>
    <w:rsid w:val="009508C2"/>
    <w:rsid w:val="0095091D"/>
    <w:rsid w:val="00950A6E"/>
    <w:rsid w:val="00950A98"/>
    <w:rsid w:val="00950BA4"/>
    <w:rsid w:val="00950BC2"/>
    <w:rsid w:val="00950D4B"/>
    <w:rsid w:val="00950E60"/>
    <w:rsid w:val="00950EF6"/>
    <w:rsid w:val="00950F00"/>
    <w:rsid w:val="00950F27"/>
    <w:rsid w:val="00951012"/>
    <w:rsid w:val="0095105A"/>
    <w:rsid w:val="0095105D"/>
    <w:rsid w:val="009510C6"/>
    <w:rsid w:val="009511FD"/>
    <w:rsid w:val="00951271"/>
    <w:rsid w:val="009513CC"/>
    <w:rsid w:val="009514C1"/>
    <w:rsid w:val="009515F5"/>
    <w:rsid w:val="0095162A"/>
    <w:rsid w:val="0095167E"/>
    <w:rsid w:val="009516E9"/>
    <w:rsid w:val="009516F1"/>
    <w:rsid w:val="00951828"/>
    <w:rsid w:val="009519DC"/>
    <w:rsid w:val="00951A4A"/>
    <w:rsid w:val="00951AA3"/>
    <w:rsid w:val="00951AD8"/>
    <w:rsid w:val="00951BC8"/>
    <w:rsid w:val="00951BD3"/>
    <w:rsid w:val="00951DDA"/>
    <w:rsid w:val="00951FD4"/>
    <w:rsid w:val="009520F2"/>
    <w:rsid w:val="0095231C"/>
    <w:rsid w:val="0095239D"/>
    <w:rsid w:val="009525C5"/>
    <w:rsid w:val="009525D5"/>
    <w:rsid w:val="00952627"/>
    <w:rsid w:val="00952634"/>
    <w:rsid w:val="009526EA"/>
    <w:rsid w:val="0095270D"/>
    <w:rsid w:val="0095274B"/>
    <w:rsid w:val="009527E7"/>
    <w:rsid w:val="00952A27"/>
    <w:rsid w:val="00952AD7"/>
    <w:rsid w:val="00952ADA"/>
    <w:rsid w:val="00952AE1"/>
    <w:rsid w:val="00952BDA"/>
    <w:rsid w:val="00952DEF"/>
    <w:rsid w:val="00952F39"/>
    <w:rsid w:val="00952F91"/>
    <w:rsid w:val="00952F98"/>
    <w:rsid w:val="0095303D"/>
    <w:rsid w:val="009530D0"/>
    <w:rsid w:val="00953164"/>
    <w:rsid w:val="0095317E"/>
    <w:rsid w:val="00953185"/>
    <w:rsid w:val="0095332A"/>
    <w:rsid w:val="0095333A"/>
    <w:rsid w:val="00953591"/>
    <w:rsid w:val="00953782"/>
    <w:rsid w:val="009538B6"/>
    <w:rsid w:val="0095393F"/>
    <w:rsid w:val="0095394B"/>
    <w:rsid w:val="00953973"/>
    <w:rsid w:val="009539D4"/>
    <w:rsid w:val="00953AFF"/>
    <w:rsid w:val="00953BB2"/>
    <w:rsid w:val="00953BCD"/>
    <w:rsid w:val="00953BE5"/>
    <w:rsid w:val="00953C17"/>
    <w:rsid w:val="00953D2E"/>
    <w:rsid w:val="00953F41"/>
    <w:rsid w:val="00953FAB"/>
    <w:rsid w:val="009543CC"/>
    <w:rsid w:val="00954412"/>
    <w:rsid w:val="00954441"/>
    <w:rsid w:val="009544B4"/>
    <w:rsid w:val="00954519"/>
    <w:rsid w:val="00954573"/>
    <w:rsid w:val="0095462C"/>
    <w:rsid w:val="00954732"/>
    <w:rsid w:val="00954918"/>
    <w:rsid w:val="009549D0"/>
    <w:rsid w:val="00954ADA"/>
    <w:rsid w:val="00954BA5"/>
    <w:rsid w:val="00954CC6"/>
    <w:rsid w:val="00954D28"/>
    <w:rsid w:val="00954DC7"/>
    <w:rsid w:val="00954DFC"/>
    <w:rsid w:val="00954E50"/>
    <w:rsid w:val="00954FA8"/>
    <w:rsid w:val="00954FCD"/>
    <w:rsid w:val="0095513C"/>
    <w:rsid w:val="00955171"/>
    <w:rsid w:val="009551AE"/>
    <w:rsid w:val="0095524A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D2B"/>
    <w:rsid w:val="00955DBC"/>
    <w:rsid w:val="00955FA0"/>
    <w:rsid w:val="00955FFA"/>
    <w:rsid w:val="009560DA"/>
    <w:rsid w:val="009562BF"/>
    <w:rsid w:val="00956326"/>
    <w:rsid w:val="0095645C"/>
    <w:rsid w:val="009564EF"/>
    <w:rsid w:val="0095651B"/>
    <w:rsid w:val="009565D7"/>
    <w:rsid w:val="00956667"/>
    <w:rsid w:val="0095682B"/>
    <w:rsid w:val="009568CD"/>
    <w:rsid w:val="00956963"/>
    <w:rsid w:val="00956B59"/>
    <w:rsid w:val="00956E03"/>
    <w:rsid w:val="0095702E"/>
    <w:rsid w:val="009570C3"/>
    <w:rsid w:val="00957128"/>
    <w:rsid w:val="0095722C"/>
    <w:rsid w:val="009572AF"/>
    <w:rsid w:val="00957328"/>
    <w:rsid w:val="0095739F"/>
    <w:rsid w:val="00957459"/>
    <w:rsid w:val="0095747D"/>
    <w:rsid w:val="009574BE"/>
    <w:rsid w:val="00957576"/>
    <w:rsid w:val="00957782"/>
    <w:rsid w:val="0095789A"/>
    <w:rsid w:val="009578C3"/>
    <w:rsid w:val="009579D8"/>
    <w:rsid w:val="00957A2F"/>
    <w:rsid w:val="00957C33"/>
    <w:rsid w:val="00957C54"/>
    <w:rsid w:val="00957D25"/>
    <w:rsid w:val="00957DD4"/>
    <w:rsid w:val="00957DD5"/>
    <w:rsid w:val="00957E0D"/>
    <w:rsid w:val="00957E36"/>
    <w:rsid w:val="00957E4B"/>
    <w:rsid w:val="00960148"/>
    <w:rsid w:val="0096023A"/>
    <w:rsid w:val="00960326"/>
    <w:rsid w:val="00960350"/>
    <w:rsid w:val="0096039B"/>
    <w:rsid w:val="009603A1"/>
    <w:rsid w:val="009603BA"/>
    <w:rsid w:val="0096052D"/>
    <w:rsid w:val="0096057C"/>
    <w:rsid w:val="00960613"/>
    <w:rsid w:val="0096066E"/>
    <w:rsid w:val="0096071E"/>
    <w:rsid w:val="00960822"/>
    <w:rsid w:val="0096084E"/>
    <w:rsid w:val="00960879"/>
    <w:rsid w:val="00960892"/>
    <w:rsid w:val="009608F4"/>
    <w:rsid w:val="00960903"/>
    <w:rsid w:val="0096093A"/>
    <w:rsid w:val="00960970"/>
    <w:rsid w:val="009609EC"/>
    <w:rsid w:val="009609F8"/>
    <w:rsid w:val="00960A44"/>
    <w:rsid w:val="00960B22"/>
    <w:rsid w:val="00960B5B"/>
    <w:rsid w:val="00960BD4"/>
    <w:rsid w:val="00960C2E"/>
    <w:rsid w:val="00960C78"/>
    <w:rsid w:val="00960CE2"/>
    <w:rsid w:val="00960D60"/>
    <w:rsid w:val="00960E15"/>
    <w:rsid w:val="00960E84"/>
    <w:rsid w:val="00960FF1"/>
    <w:rsid w:val="0096103B"/>
    <w:rsid w:val="009610B5"/>
    <w:rsid w:val="00961164"/>
    <w:rsid w:val="00961582"/>
    <w:rsid w:val="009615E3"/>
    <w:rsid w:val="0096160F"/>
    <w:rsid w:val="009616B9"/>
    <w:rsid w:val="009617F1"/>
    <w:rsid w:val="00961939"/>
    <w:rsid w:val="009619B0"/>
    <w:rsid w:val="009620FA"/>
    <w:rsid w:val="009622FB"/>
    <w:rsid w:val="00962697"/>
    <w:rsid w:val="009626BE"/>
    <w:rsid w:val="0096280C"/>
    <w:rsid w:val="00962823"/>
    <w:rsid w:val="00962840"/>
    <w:rsid w:val="009629BA"/>
    <w:rsid w:val="00962A48"/>
    <w:rsid w:val="00962D34"/>
    <w:rsid w:val="0096310A"/>
    <w:rsid w:val="0096312F"/>
    <w:rsid w:val="00963133"/>
    <w:rsid w:val="00963200"/>
    <w:rsid w:val="009632AF"/>
    <w:rsid w:val="0096346E"/>
    <w:rsid w:val="0096355E"/>
    <w:rsid w:val="009635FD"/>
    <w:rsid w:val="00963816"/>
    <w:rsid w:val="009638B5"/>
    <w:rsid w:val="00963B26"/>
    <w:rsid w:val="00963B5E"/>
    <w:rsid w:val="00963CB4"/>
    <w:rsid w:val="00963CD6"/>
    <w:rsid w:val="00963D3D"/>
    <w:rsid w:val="00963E5C"/>
    <w:rsid w:val="009640F5"/>
    <w:rsid w:val="00964186"/>
    <w:rsid w:val="00964423"/>
    <w:rsid w:val="00964485"/>
    <w:rsid w:val="0096450A"/>
    <w:rsid w:val="0096469D"/>
    <w:rsid w:val="009647C0"/>
    <w:rsid w:val="009649A3"/>
    <w:rsid w:val="009649DA"/>
    <w:rsid w:val="00964A7D"/>
    <w:rsid w:val="00964D01"/>
    <w:rsid w:val="00964EC6"/>
    <w:rsid w:val="00964F74"/>
    <w:rsid w:val="00964F9F"/>
    <w:rsid w:val="00964FD8"/>
    <w:rsid w:val="009655C3"/>
    <w:rsid w:val="009655CC"/>
    <w:rsid w:val="00965765"/>
    <w:rsid w:val="0096579D"/>
    <w:rsid w:val="009657B3"/>
    <w:rsid w:val="009658EB"/>
    <w:rsid w:val="00965921"/>
    <w:rsid w:val="00965A54"/>
    <w:rsid w:val="00965C59"/>
    <w:rsid w:val="00965DBA"/>
    <w:rsid w:val="00965E64"/>
    <w:rsid w:val="00965E77"/>
    <w:rsid w:val="00965F73"/>
    <w:rsid w:val="009660CE"/>
    <w:rsid w:val="00966109"/>
    <w:rsid w:val="009661CD"/>
    <w:rsid w:val="00966225"/>
    <w:rsid w:val="00966389"/>
    <w:rsid w:val="00966517"/>
    <w:rsid w:val="009665C2"/>
    <w:rsid w:val="00966606"/>
    <w:rsid w:val="00966847"/>
    <w:rsid w:val="009668E8"/>
    <w:rsid w:val="00966A4E"/>
    <w:rsid w:val="00966B96"/>
    <w:rsid w:val="00966BE3"/>
    <w:rsid w:val="00966C26"/>
    <w:rsid w:val="00966D5D"/>
    <w:rsid w:val="00966ED3"/>
    <w:rsid w:val="00966EF2"/>
    <w:rsid w:val="00966F04"/>
    <w:rsid w:val="00966F5F"/>
    <w:rsid w:val="00966FF1"/>
    <w:rsid w:val="0096715F"/>
    <w:rsid w:val="00967183"/>
    <w:rsid w:val="009671C2"/>
    <w:rsid w:val="00967204"/>
    <w:rsid w:val="00967419"/>
    <w:rsid w:val="0096750A"/>
    <w:rsid w:val="009675A5"/>
    <w:rsid w:val="00967689"/>
    <w:rsid w:val="0096771B"/>
    <w:rsid w:val="0096789F"/>
    <w:rsid w:val="00967A09"/>
    <w:rsid w:val="00967A39"/>
    <w:rsid w:val="00967B54"/>
    <w:rsid w:val="00967B8D"/>
    <w:rsid w:val="00967D97"/>
    <w:rsid w:val="00967E64"/>
    <w:rsid w:val="00967EBB"/>
    <w:rsid w:val="00967FDA"/>
    <w:rsid w:val="00970084"/>
    <w:rsid w:val="00970111"/>
    <w:rsid w:val="009701E1"/>
    <w:rsid w:val="00970267"/>
    <w:rsid w:val="009702C8"/>
    <w:rsid w:val="0097032A"/>
    <w:rsid w:val="009703A6"/>
    <w:rsid w:val="00970571"/>
    <w:rsid w:val="00970638"/>
    <w:rsid w:val="00970642"/>
    <w:rsid w:val="009706D1"/>
    <w:rsid w:val="00970750"/>
    <w:rsid w:val="009707B1"/>
    <w:rsid w:val="009707D0"/>
    <w:rsid w:val="009708D1"/>
    <w:rsid w:val="009709C3"/>
    <w:rsid w:val="00970A74"/>
    <w:rsid w:val="00970AFF"/>
    <w:rsid w:val="00970B54"/>
    <w:rsid w:val="00970C22"/>
    <w:rsid w:val="00970C52"/>
    <w:rsid w:val="00970C93"/>
    <w:rsid w:val="00970CA7"/>
    <w:rsid w:val="00970CCD"/>
    <w:rsid w:val="00970E33"/>
    <w:rsid w:val="00970E5C"/>
    <w:rsid w:val="00970E75"/>
    <w:rsid w:val="00970FC1"/>
    <w:rsid w:val="00970FFD"/>
    <w:rsid w:val="00971054"/>
    <w:rsid w:val="009710FA"/>
    <w:rsid w:val="00971194"/>
    <w:rsid w:val="009711DA"/>
    <w:rsid w:val="0097123B"/>
    <w:rsid w:val="009714E4"/>
    <w:rsid w:val="00971942"/>
    <w:rsid w:val="0097199C"/>
    <w:rsid w:val="00971A29"/>
    <w:rsid w:val="00971B02"/>
    <w:rsid w:val="00971C0B"/>
    <w:rsid w:val="00971E89"/>
    <w:rsid w:val="00971F18"/>
    <w:rsid w:val="00971F4C"/>
    <w:rsid w:val="00971F8F"/>
    <w:rsid w:val="00971FA0"/>
    <w:rsid w:val="009720AB"/>
    <w:rsid w:val="009720B2"/>
    <w:rsid w:val="009720C7"/>
    <w:rsid w:val="0097217B"/>
    <w:rsid w:val="0097218F"/>
    <w:rsid w:val="009721C2"/>
    <w:rsid w:val="009721C5"/>
    <w:rsid w:val="0097220C"/>
    <w:rsid w:val="00972261"/>
    <w:rsid w:val="0097235E"/>
    <w:rsid w:val="00972416"/>
    <w:rsid w:val="009724A7"/>
    <w:rsid w:val="0097255F"/>
    <w:rsid w:val="009725D5"/>
    <w:rsid w:val="009727C1"/>
    <w:rsid w:val="00972A1D"/>
    <w:rsid w:val="00972A55"/>
    <w:rsid w:val="00972B47"/>
    <w:rsid w:val="00972B90"/>
    <w:rsid w:val="00972EF8"/>
    <w:rsid w:val="00972FC1"/>
    <w:rsid w:val="00972FCB"/>
    <w:rsid w:val="0097317A"/>
    <w:rsid w:val="0097337A"/>
    <w:rsid w:val="00973662"/>
    <w:rsid w:val="009736E1"/>
    <w:rsid w:val="00973955"/>
    <w:rsid w:val="00973A66"/>
    <w:rsid w:val="00973B07"/>
    <w:rsid w:val="00973C04"/>
    <w:rsid w:val="00973E8A"/>
    <w:rsid w:val="00973F33"/>
    <w:rsid w:val="00973FB8"/>
    <w:rsid w:val="00973FD7"/>
    <w:rsid w:val="009740FA"/>
    <w:rsid w:val="0097411B"/>
    <w:rsid w:val="0097416E"/>
    <w:rsid w:val="00974272"/>
    <w:rsid w:val="0097430D"/>
    <w:rsid w:val="0097437B"/>
    <w:rsid w:val="009744D7"/>
    <w:rsid w:val="009744DE"/>
    <w:rsid w:val="0097452D"/>
    <w:rsid w:val="0097468D"/>
    <w:rsid w:val="009746AC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A04"/>
    <w:rsid w:val="00974B77"/>
    <w:rsid w:val="00974CBB"/>
    <w:rsid w:val="00974CEA"/>
    <w:rsid w:val="00974CEE"/>
    <w:rsid w:val="00974D77"/>
    <w:rsid w:val="00975012"/>
    <w:rsid w:val="00975113"/>
    <w:rsid w:val="009751DD"/>
    <w:rsid w:val="00975218"/>
    <w:rsid w:val="00975246"/>
    <w:rsid w:val="00975252"/>
    <w:rsid w:val="00975288"/>
    <w:rsid w:val="009752C6"/>
    <w:rsid w:val="0097532B"/>
    <w:rsid w:val="00975517"/>
    <w:rsid w:val="009755E0"/>
    <w:rsid w:val="009755F6"/>
    <w:rsid w:val="0097564D"/>
    <w:rsid w:val="0097564E"/>
    <w:rsid w:val="0097569F"/>
    <w:rsid w:val="009758BC"/>
    <w:rsid w:val="00975994"/>
    <w:rsid w:val="00975A03"/>
    <w:rsid w:val="00975A56"/>
    <w:rsid w:val="00975B26"/>
    <w:rsid w:val="00975B47"/>
    <w:rsid w:val="00975B68"/>
    <w:rsid w:val="00975BDD"/>
    <w:rsid w:val="00975CC4"/>
    <w:rsid w:val="00975D49"/>
    <w:rsid w:val="00975FCF"/>
    <w:rsid w:val="00976184"/>
    <w:rsid w:val="0097619E"/>
    <w:rsid w:val="009761F5"/>
    <w:rsid w:val="009762CC"/>
    <w:rsid w:val="0097635C"/>
    <w:rsid w:val="00976567"/>
    <w:rsid w:val="0097662B"/>
    <w:rsid w:val="00976636"/>
    <w:rsid w:val="0097664C"/>
    <w:rsid w:val="009766F8"/>
    <w:rsid w:val="009767E4"/>
    <w:rsid w:val="00976A8C"/>
    <w:rsid w:val="00976B0B"/>
    <w:rsid w:val="00976CF8"/>
    <w:rsid w:val="00976F5B"/>
    <w:rsid w:val="0097702D"/>
    <w:rsid w:val="009772E4"/>
    <w:rsid w:val="00977329"/>
    <w:rsid w:val="0097736C"/>
    <w:rsid w:val="00977463"/>
    <w:rsid w:val="00977528"/>
    <w:rsid w:val="009775BF"/>
    <w:rsid w:val="00977676"/>
    <w:rsid w:val="009777BD"/>
    <w:rsid w:val="009777FC"/>
    <w:rsid w:val="00977B53"/>
    <w:rsid w:val="00977B5B"/>
    <w:rsid w:val="00977D6C"/>
    <w:rsid w:val="00977EA1"/>
    <w:rsid w:val="00977EA9"/>
    <w:rsid w:val="00977EEB"/>
    <w:rsid w:val="0098000E"/>
    <w:rsid w:val="009800CF"/>
    <w:rsid w:val="0098010D"/>
    <w:rsid w:val="0098018B"/>
    <w:rsid w:val="0098020F"/>
    <w:rsid w:val="0098026D"/>
    <w:rsid w:val="00980297"/>
    <w:rsid w:val="00980767"/>
    <w:rsid w:val="00980B40"/>
    <w:rsid w:val="00980C0F"/>
    <w:rsid w:val="00980CFC"/>
    <w:rsid w:val="00980DEC"/>
    <w:rsid w:val="00980E78"/>
    <w:rsid w:val="00980F11"/>
    <w:rsid w:val="00980F9C"/>
    <w:rsid w:val="00981047"/>
    <w:rsid w:val="009811FF"/>
    <w:rsid w:val="009813A1"/>
    <w:rsid w:val="009813BA"/>
    <w:rsid w:val="0098199A"/>
    <w:rsid w:val="009819D9"/>
    <w:rsid w:val="00981BB7"/>
    <w:rsid w:val="00981C9B"/>
    <w:rsid w:val="00981CC1"/>
    <w:rsid w:val="00981D39"/>
    <w:rsid w:val="00981EB4"/>
    <w:rsid w:val="00981FB0"/>
    <w:rsid w:val="0098200F"/>
    <w:rsid w:val="0098213F"/>
    <w:rsid w:val="00982161"/>
    <w:rsid w:val="009822F2"/>
    <w:rsid w:val="00982763"/>
    <w:rsid w:val="009827A0"/>
    <w:rsid w:val="00982886"/>
    <w:rsid w:val="0098290B"/>
    <w:rsid w:val="00982A21"/>
    <w:rsid w:val="00982A8D"/>
    <w:rsid w:val="00982B85"/>
    <w:rsid w:val="00982CFB"/>
    <w:rsid w:val="00982F56"/>
    <w:rsid w:val="00982FF6"/>
    <w:rsid w:val="009830B4"/>
    <w:rsid w:val="00983117"/>
    <w:rsid w:val="00983661"/>
    <w:rsid w:val="00983783"/>
    <w:rsid w:val="009838F4"/>
    <w:rsid w:val="00983980"/>
    <w:rsid w:val="0098398D"/>
    <w:rsid w:val="00983A1E"/>
    <w:rsid w:val="00983B1B"/>
    <w:rsid w:val="00983E54"/>
    <w:rsid w:val="0098427D"/>
    <w:rsid w:val="009842C3"/>
    <w:rsid w:val="0098450C"/>
    <w:rsid w:val="0098454A"/>
    <w:rsid w:val="0098471B"/>
    <w:rsid w:val="0098480D"/>
    <w:rsid w:val="009849ED"/>
    <w:rsid w:val="00984A20"/>
    <w:rsid w:val="00984BD2"/>
    <w:rsid w:val="00984EAF"/>
    <w:rsid w:val="00984F32"/>
    <w:rsid w:val="00984FCB"/>
    <w:rsid w:val="00984FE5"/>
    <w:rsid w:val="00985054"/>
    <w:rsid w:val="009850AB"/>
    <w:rsid w:val="009850BC"/>
    <w:rsid w:val="009850F9"/>
    <w:rsid w:val="00985301"/>
    <w:rsid w:val="00985433"/>
    <w:rsid w:val="0098562B"/>
    <w:rsid w:val="0098566D"/>
    <w:rsid w:val="00985735"/>
    <w:rsid w:val="009857C3"/>
    <w:rsid w:val="009858BF"/>
    <w:rsid w:val="009858C3"/>
    <w:rsid w:val="0098598E"/>
    <w:rsid w:val="00985A4A"/>
    <w:rsid w:val="00985AC3"/>
    <w:rsid w:val="00985CE9"/>
    <w:rsid w:val="00985E34"/>
    <w:rsid w:val="00985E88"/>
    <w:rsid w:val="00986016"/>
    <w:rsid w:val="00986029"/>
    <w:rsid w:val="00986118"/>
    <w:rsid w:val="009861FA"/>
    <w:rsid w:val="0098620A"/>
    <w:rsid w:val="009862FD"/>
    <w:rsid w:val="00986340"/>
    <w:rsid w:val="0098639A"/>
    <w:rsid w:val="009866DE"/>
    <w:rsid w:val="00986C61"/>
    <w:rsid w:val="00986D47"/>
    <w:rsid w:val="00986DAB"/>
    <w:rsid w:val="00986E4B"/>
    <w:rsid w:val="00986F1A"/>
    <w:rsid w:val="00986F39"/>
    <w:rsid w:val="00986F95"/>
    <w:rsid w:val="009870A4"/>
    <w:rsid w:val="00987101"/>
    <w:rsid w:val="00987107"/>
    <w:rsid w:val="00987132"/>
    <w:rsid w:val="00987330"/>
    <w:rsid w:val="0098781A"/>
    <w:rsid w:val="009878C4"/>
    <w:rsid w:val="00987C46"/>
    <w:rsid w:val="00987CB6"/>
    <w:rsid w:val="00987F6C"/>
    <w:rsid w:val="00987FE1"/>
    <w:rsid w:val="0099005E"/>
    <w:rsid w:val="00990498"/>
    <w:rsid w:val="00990501"/>
    <w:rsid w:val="00990751"/>
    <w:rsid w:val="0099078A"/>
    <w:rsid w:val="009908AE"/>
    <w:rsid w:val="00990919"/>
    <w:rsid w:val="00990959"/>
    <w:rsid w:val="0099098A"/>
    <w:rsid w:val="00990A15"/>
    <w:rsid w:val="00990A1D"/>
    <w:rsid w:val="00990CAC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24"/>
    <w:rsid w:val="0099155E"/>
    <w:rsid w:val="009916AE"/>
    <w:rsid w:val="00991704"/>
    <w:rsid w:val="0099181E"/>
    <w:rsid w:val="0099192E"/>
    <w:rsid w:val="00991AF3"/>
    <w:rsid w:val="00991B7A"/>
    <w:rsid w:val="00991CBD"/>
    <w:rsid w:val="00991CCB"/>
    <w:rsid w:val="00991CEA"/>
    <w:rsid w:val="00991D77"/>
    <w:rsid w:val="00991D79"/>
    <w:rsid w:val="00991F81"/>
    <w:rsid w:val="00991FED"/>
    <w:rsid w:val="00992058"/>
    <w:rsid w:val="00992258"/>
    <w:rsid w:val="0099225B"/>
    <w:rsid w:val="00992465"/>
    <w:rsid w:val="009924F9"/>
    <w:rsid w:val="009926AB"/>
    <w:rsid w:val="009928EC"/>
    <w:rsid w:val="009929FA"/>
    <w:rsid w:val="00992F6B"/>
    <w:rsid w:val="00992F7A"/>
    <w:rsid w:val="009932E8"/>
    <w:rsid w:val="00993478"/>
    <w:rsid w:val="009935C8"/>
    <w:rsid w:val="0099397A"/>
    <w:rsid w:val="00993AFE"/>
    <w:rsid w:val="00993B31"/>
    <w:rsid w:val="00993C50"/>
    <w:rsid w:val="00993F81"/>
    <w:rsid w:val="0099401A"/>
    <w:rsid w:val="009942A6"/>
    <w:rsid w:val="009942D7"/>
    <w:rsid w:val="00994507"/>
    <w:rsid w:val="00994562"/>
    <w:rsid w:val="0099462B"/>
    <w:rsid w:val="00994814"/>
    <w:rsid w:val="0099494C"/>
    <w:rsid w:val="009949D9"/>
    <w:rsid w:val="00994A7F"/>
    <w:rsid w:val="00994B94"/>
    <w:rsid w:val="00994BE6"/>
    <w:rsid w:val="00994CD2"/>
    <w:rsid w:val="00994D08"/>
    <w:rsid w:val="0099500A"/>
    <w:rsid w:val="0099527F"/>
    <w:rsid w:val="00995609"/>
    <w:rsid w:val="009956DD"/>
    <w:rsid w:val="00995772"/>
    <w:rsid w:val="0099580F"/>
    <w:rsid w:val="00995964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28"/>
    <w:rsid w:val="009963BD"/>
    <w:rsid w:val="0099647C"/>
    <w:rsid w:val="009964D7"/>
    <w:rsid w:val="009965CF"/>
    <w:rsid w:val="00996704"/>
    <w:rsid w:val="00996865"/>
    <w:rsid w:val="009968E5"/>
    <w:rsid w:val="00996906"/>
    <w:rsid w:val="009969AA"/>
    <w:rsid w:val="00996A01"/>
    <w:rsid w:val="00996A6E"/>
    <w:rsid w:val="00996AD8"/>
    <w:rsid w:val="00996AF1"/>
    <w:rsid w:val="00996B28"/>
    <w:rsid w:val="00996B4F"/>
    <w:rsid w:val="00996B78"/>
    <w:rsid w:val="00996C2C"/>
    <w:rsid w:val="00996E35"/>
    <w:rsid w:val="00996FDF"/>
    <w:rsid w:val="009970D6"/>
    <w:rsid w:val="00997257"/>
    <w:rsid w:val="0099734C"/>
    <w:rsid w:val="009973D9"/>
    <w:rsid w:val="0099765F"/>
    <w:rsid w:val="0099782B"/>
    <w:rsid w:val="009978F5"/>
    <w:rsid w:val="009978FF"/>
    <w:rsid w:val="00997A72"/>
    <w:rsid w:val="00997C51"/>
    <w:rsid w:val="00997DE5"/>
    <w:rsid w:val="00997EC8"/>
    <w:rsid w:val="00997EFE"/>
    <w:rsid w:val="00997F8A"/>
    <w:rsid w:val="00997FB7"/>
    <w:rsid w:val="009A0032"/>
    <w:rsid w:val="009A003E"/>
    <w:rsid w:val="009A0166"/>
    <w:rsid w:val="009A027F"/>
    <w:rsid w:val="009A0698"/>
    <w:rsid w:val="009A06E6"/>
    <w:rsid w:val="009A0712"/>
    <w:rsid w:val="009A097B"/>
    <w:rsid w:val="009A09F8"/>
    <w:rsid w:val="009A09F9"/>
    <w:rsid w:val="009A0A2E"/>
    <w:rsid w:val="009A0B9B"/>
    <w:rsid w:val="009A0BE0"/>
    <w:rsid w:val="009A0C94"/>
    <w:rsid w:val="009A0CF4"/>
    <w:rsid w:val="009A0D11"/>
    <w:rsid w:val="009A0E6F"/>
    <w:rsid w:val="009A0FB5"/>
    <w:rsid w:val="009A111A"/>
    <w:rsid w:val="009A11AE"/>
    <w:rsid w:val="009A1248"/>
    <w:rsid w:val="009A130D"/>
    <w:rsid w:val="009A132F"/>
    <w:rsid w:val="009A1483"/>
    <w:rsid w:val="009A1501"/>
    <w:rsid w:val="009A1567"/>
    <w:rsid w:val="009A1600"/>
    <w:rsid w:val="009A1645"/>
    <w:rsid w:val="009A1667"/>
    <w:rsid w:val="009A16D1"/>
    <w:rsid w:val="009A16FF"/>
    <w:rsid w:val="009A178D"/>
    <w:rsid w:val="009A19B3"/>
    <w:rsid w:val="009A19BC"/>
    <w:rsid w:val="009A1A38"/>
    <w:rsid w:val="009A1DCE"/>
    <w:rsid w:val="009A1DF8"/>
    <w:rsid w:val="009A1E7A"/>
    <w:rsid w:val="009A1F49"/>
    <w:rsid w:val="009A1F93"/>
    <w:rsid w:val="009A1FB8"/>
    <w:rsid w:val="009A1FD1"/>
    <w:rsid w:val="009A1FF2"/>
    <w:rsid w:val="009A2043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1B6"/>
    <w:rsid w:val="009A32BA"/>
    <w:rsid w:val="009A337C"/>
    <w:rsid w:val="009A33CF"/>
    <w:rsid w:val="009A33FD"/>
    <w:rsid w:val="009A369D"/>
    <w:rsid w:val="009A36F1"/>
    <w:rsid w:val="009A37A2"/>
    <w:rsid w:val="009A37E5"/>
    <w:rsid w:val="009A3949"/>
    <w:rsid w:val="009A39CA"/>
    <w:rsid w:val="009A3BFA"/>
    <w:rsid w:val="009A3C61"/>
    <w:rsid w:val="009A3CC6"/>
    <w:rsid w:val="009A3D0C"/>
    <w:rsid w:val="009A3D1C"/>
    <w:rsid w:val="009A3F33"/>
    <w:rsid w:val="009A3F93"/>
    <w:rsid w:val="009A412C"/>
    <w:rsid w:val="009A437A"/>
    <w:rsid w:val="009A44D8"/>
    <w:rsid w:val="009A458B"/>
    <w:rsid w:val="009A464A"/>
    <w:rsid w:val="009A473C"/>
    <w:rsid w:val="009A4796"/>
    <w:rsid w:val="009A48E6"/>
    <w:rsid w:val="009A491D"/>
    <w:rsid w:val="009A4AB2"/>
    <w:rsid w:val="009A4C40"/>
    <w:rsid w:val="009A4CE2"/>
    <w:rsid w:val="009A4CF6"/>
    <w:rsid w:val="009A4E20"/>
    <w:rsid w:val="009A4E39"/>
    <w:rsid w:val="009A5303"/>
    <w:rsid w:val="009A532E"/>
    <w:rsid w:val="009A53EE"/>
    <w:rsid w:val="009A54DD"/>
    <w:rsid w:val="009A5516"/>
    <w:rsid w:val="009A5616"/>
    <w:rsid w:val="009A58B8"/>
    <w:rsid w:val="009A5C6E"/>
    <w:rsid w:val="009A5DBA"/>
    <w:rsid w:val="009A5DE0"/>
    <w:rsid w:val="009A5DE4"/>
    <w:rsid w:val="009A5E33"/>
    <w:rsid w:val="009A5E47"/>
    <w:rsid w:val="009A5EEA"/>
    <w:rsid w:val="009A5EEC"/>
    <w:rsid w:val="009A5EF5"/>
    <w:rsid w:val="009A615F"/>
    <w:rsid w:val="009A626A"/>
    <w:rsid w:val="009A633F"/>
    <w:rsid w:val="009A6635"/>
    <w:rsid w:val="009A665D"/>
    <w:rsid w:val="009A68E9"/>
    <w:rsid w:val="009A692D"/>
    <w:rsid w:val="009A6B4C"/>
    <w:rsid w:val="009A6D4D"/>
    <w:rsid w:val="009A6D82"/>
    <w:rsid w:val="009A6F56"/>
    <w:rsid w:val="009A6FA5"/>
    <w:rsid w:val="009A70E1"/>
    <w:rsid w:val="009A71A1"/>
    <w:rsid w:val="009A7282"/>
    <w:rsid w:val="009A73C5"/>
    <w:rsid w:val="009A73EF"/>
    <w:rsid w:val="009A7882"/>
    <w:rsid w:val="009A7973"/>
    <w:rsid w:val="009A7A2A"/>
    <w:rsid w:val="009A7AAC"/>
    <w:rsid w:val="009A7B3F"/>
    <w:rsid w:val="009A7BDF"/>
    <w:rsid w:val="009B006C"/>
    <w:rsid w:val="009B0155"/>
    <w:rsid w:val="009B0160"/>
    <w:rsid w:val="009B01D1"/>
    <w:rsid w:val="009B01E8"/>
    <w:rsid w:val="009B02CF"/>
    <w:rsid w:val="009B034B"/>
    <w:rsid w:val="009B038F"/>
    <w:rsid w:val="009B03CC"/>
    <w:rsid w:val="009B046C"/>
    <w:rsid w:val="009B04B7"/>
    <w:rsid w:val="009B052C"/>
    <w:rsid w:val="009B06E7"/>
    <w:rsid w:val="009B0714"/>
    <w:rsid w:val="009B07B2"/>
    <w:rsid w:val="009B0989"/>
    <w:rsid w:val="009B0ABB"/>
    <w:rsid w:val="009B0CE3"/>
    <w:rsid w:val="009B0E49"/>
    <w:rsid w:val="009B0EF2"/>
    <w:rsid w:val="009B0FA3"/>
    <w:rsid w:val="009B1072"/>
    <w:rsid w:val="009B117C"/>
    <w:rsid w:val="009B11C0"/>
    <w:rsid w:val="009B11F9"/>
    <w:rsid w:val="009B1282"/>
    <w:rsid w:val="009B1468"/>
    <w:rsid w:val="009B15AC"/>
    <w:rsid w:val="009B1747"/>
    <w:rsid w:val="009B17DB"/>
    <w:rsid w:val="009B17E6"/>
    <w:rsid w:val="009B1A0A"/>
    <w:rsid w:val="009B1A82"/>
    <w:rsid w:val="009B1C24"/>
    <w:rsid w:val="009B1C34"/>
    <w:rsid w:val="009B1D87"/>
    <w:rsid w:val="009B1DF2"/>
    <w:rsid w:val="009B1ED2"/>
    <w:rsid w:val="009B2253"/>
    <w:rsid w:val="009B2259"/>
    <w:rsid w:val="009B2451"/>
    <w:rsid w:val="009B24A4"/>
    <w:rsid w:val="009B28AC"/>
    <w:rsid w:val="009B2B52"/>
    <w:rsid w:val="009B2C22"/>
    <w:rsid w:val="009B2CAF"/>
    <w:rsid w:val="009B2D18"/>
    <w:rsid w:val="009B30C1"/>
    <w:rsid w:val="009B3523"/>
    <w:rsid w:val="009B363A"/>
    <w:rsid w:val="009B367B"/>
    <w:rsid w:val="009B376D"/>
    <w:rsid w:val="009B38D3"/>
    <w:rsid w:val="009B3943"/>
    <w:rsid w:val="009B3AF2"/>
    <w:rsid w:val="009B3C2B"/>
    <w:rsid w:val="009B3D5D"/>
    <w:rsid w:val="009B3D7B"/>
    <w:rsid w:val="009B3D89"/>
    <w:rsid w:val="009B4023"/>
    <w:rsid w:val="009B4034"/>
    <w:rsid w:val="009B41DC"/>
    <w:rsid w:val="009B42B8"/>
    <w:rsid w:val="009B42EA"/>
    <w:rsid w:val="009B43C6"/>
    <w:rsid w:val="009B440E"/>
    <w:rsid w:val="009B44DE"/>
    <w:rsid w:val="009B4519"/>
    <w:rsid w:val="009B45D4"/>
    <w:rsid w:val="009B4749"/>
    <w:rsid w:val="009B4788"/>
    <w:rsid w:val="009B47ED"/>
    <w:rsid w:val="009B4C04"/>
    <w:rsid w:val="009B4CB6"/>
    <w:rsid w:val="009B4CEC"/>
    <w:rsid w:val="009B4DE6"/>
    <w:rsid w:val="009B4EF0"/>
    <w:rsid w:val="009B4F73"/>
    <w:rsid w:val="009B50C0"/>
    <w:rsid w:val="009B5190"/>
    <w:rsid w:val="009B51E7"/>
    <w:rsid w:val="009B5204"/>
    <w:rsid w:val="009B5295"/>
    <w:rsid w:val="009B5449"/>
    <w:rsid w:val="009B57A9"/>
    <w:rsid w:val="009B5861"/>
    <w:rsid w:val="009B591D"/>
    <w:rsid w:val="009B5925"/>
    <w:rsid w:val="009B597D"/>
    <w:rsid w:val="009B5A1E"/>
    <w:rsid w:val="009B5C0E"/>
    <w:rsid w:val="009B5DB9"/>
    <w:rsid w:val="009B5EB9"/>
    <w:rsid w:val="009B61CD"/>
    <w:rsid w:val="009B61FC"/>
    <w:rsid w:val="009B620B"/>
    <w:rsid w:val="009B6261"/>
    <w:rsid w:val="009B62F2"/>
    <w:rsid w:val="009B6393"/>
    <w:rsid w:val="009B6570"/>
    <w:rsid w:val="009B6865"/>
    <w:rsid w:val="009B6ACF"/>
    <w:rsid w:val="009B6BE3"/>
    <w:rsid w:val="009B6E77"/>
    <w:rsid w:val="009B7060"/>
    <w:rsid w:val="009B70CA"/>
    <w:rsid w:val="009B70CF"/>
    <w:rsid w:val="009B7101"/>
    <w:rsid w:val="009B7217"/>
    <w:rsid w:val="009B7298"/>
    <w:rsid w:val="009B74B3"/>
    <w:rsid w:val="009B75C3"/>
    <w:rsid w:val="009B75E0"/>
    <w:rsid w:val="009B7829"/>
    <w:rsid w:val="009B790F"/>
    <w:rsid w:val="009B7980"/>
    <w:rsid w:val="009B7A98"/>
    <w:rsid w:val="009B7B5D"/>
    <w:rsid w:val="009B7BE9"/>
    <w:rsid w:val="009B7C08"/>
    <w:rsid w:val="009B7E3E"/>
    <w:rsid w:val="009B7E69"/>
    <w:rsid w:val="009B7FE0"/>
    <w:rsid w:val="009C0077"/>
    <w:rsid w:val="009C0256"/>
    <w:rsid w:val="009C0618"/>
    <w:rsid w:val="009C06F9"/>
    <w:rsid w:val="009C0798"/>
    <w:rsid w:val="009C07A4"/>
    <w:rsid w:val="009C0906"/>
    <w:rsid w:val="009C0956"/>
    <w:rsid w:val="009C09AA"/>
    <w:rsid w:val="009C0ABA"/>
    <w:rsid w:val="009C0CFB"/>
    <w:rsid w:val="009C0EAF"/>
    <w:rsid w:val="009C0F63"/>
    <w:rsid w:val="009C11BC"/>
    <w:rsid w:val="009C130C"/>
    <w:rsid w:val="009C1693"/>
    <w:rsid w:val="009C170A"/>
    <w:rsid w:val="009C1765"/>
    <w:rsid w:val="009C17DA"/>
    <w:rsid w:val="009C1B5E"/>
    <w:rsid w:val="009C1BD6"/>
    <w:rsid w:val="009C1DBF"/>
    <w:rsid w:val="009C1E0E"/>
    <w:rsid w:val="009C1F56"/>
    <w:rsid w:val="009C2005"/>
    <w:rsid w:val="009C2021"/>
    <w:rsid w:val="009C21BA"/>
    <w:rsid w:val="009C220C"/>
    <w:rsid w:val="009C23EB"/>
    <w:rsid w:val="009C248A"/>
    <w:rsid w:val="009C26EF"/>
    <w:rsid w:val="009C2719"/>
    <w:rsid w:val="009C275A"/>
    <w:rsid w:val="009C2793"/>
    <w:rsid w:val="009C27D7"/>
    <w:rsid w:val="009C292C"/>
    <w:rsid w:val="009C2A58"/>
    <w:rsid w:val="009C2CA5"/>
    <w:rsid w:val="009C2CB9"/>
    <w:rsid w:val="009C2E81"/>
    <w:rsid w:val="009C2EB0"/>
    <w:rsid w:val="009C2FAF"/>
    <w:rsid w:val="009C2FB0"/>
    <w:rsid w:val="009C3001"/>
    <w:rsid w:val="009C3302"/>
    <w:rsid w:val="009C3353"/>
    <w:rsid w:val="009C34D7"/>
    <w:rsid w:val="009C3560"/>
    <w:rsid w:val="009C357E"/>
    <w:rsid w:val="009C3600"/>
    <w:rsid w:val="009C396E"/>
    <w:rsid w:val="009C39BC"/>
    <w:rsid w:val="009C39F5"/>
    <w:rsid w:val="009C3AAB"/>
    <w:rsid w:val="009C3B38"/>
    <w:rsid w:val="009C3D91"/>
    <w:rsid w:val="009C3E51"/>
    <w:rsid w:val="009C3E84"/>
    <w:rsid w:val="009C3FA8"/>
    <w:rsid w:val="009C4022"/>
    <w:rsid w:val="009C40B4"/>
    <w:rsid w:val="009C414D"/>
    <w:rsid w:val="009C41AB"/>
    <w:rsid w:val="009C427C"/>
    <w:rsid w:val="009C429D"/>
    <w:rsid w:val="009C435C"/>
    <w:rsid w:val="009C4500"/>
    <w:rsid w:val="009C4641"/>
    <w:rsid w:val="009C47F6"/>
    <w:rsid w:val="009C4831"/>
    <w:rsid w:val="009C48BF"/>
    <w:rsid w:val="009C48EB"/>
    <w:rsid w:val="009C48FF"/>
    <w:rsid w:val="009C4AC0"/>
    <w:rsid w:val="009C4BFC"/>
    <w:rsid w:val="009C4C47"/>
    <w:rsid w:val="009C4E8E"/>
    <w:rsid w:val="009C4E9D"/>
    <w:rsid w:val="009C4F85"/>
    <w:rsid w:val="009C5478"/>
    <w:rsid w:val="009C5483"/>
    <w:rsid w:val="009C562E"/>
    <w:rsid w:val="009C566F"/>
    <w:rsid w:val="009C5686"/>
    <w:rsid w:val="009C57B3"/>
    <w:rsid w:val="009C59A4"/>
    <w:rsid w:val="009C5A8C"/>
    <w:rsid w:val="009C5B94"/>
    <w:rsid w:val="009C5CD9"/>
    <w:rsid w:val="009C5E64"/>
    <w:rsid w:val="009C5E94"/>
    <w:rsid w:val="009C5EA6"/>
    <w:rsid w:val="009C5EE4"/>
    <w:rsid w:val="009C5F36"/>
    <w:rsid w:val="009C5F3E"/>
    <w:rsid w:val="009C604D"/>
    <w:rsid w:val="009C605F"/>
    <w:rsid w:val="009C6395"/>
    <w:rsid w:val="009C6464"/>
    <w:rsid w:val="009C6990"/>
    <w:rsid w:val="009C6AA1"/>
    <w:rsid w:val="009C6E99"/>
    <w:rsid w:val="009C72EE"/>
    <w:rsid w:val="009C73E7"/>
    <w:rsid w:val="009C745E"/>
    <w:rsid w:val="009C758B"/>
    <w:rsid w:val="009C76DF"/>
    <w:rsid w:val="009C76EB"/>
    <w:rsid w:val="009C77C7"/>
    <w:rsid w:val="009C785F"/>
    <w:rsid w:val="009C7BE8"/>
    <w:rsid w:val="009C7DB6"/>
    <w:rsid w:val="009C7E5A"/>
    <w:rsid w:val="009C7EED"/>
    <w:rsid w:val="009C7EF0"/>
    <w:rsid w:val="009D0003"/>
    <w:rsid w:val="009D0315"/>
    <w:rsid w:val="009D03EE"/>
    <w:rsid w:val="009D04AF"/>
    <w:rsid w:val="009D05B6"/>
    <w:rsid w:val="009D079B"/>
    <w:rsid w:val="009D07FC"/>
    <w:rsid w:val="009D0957"/>
    <w:rsid w:val="009D0B26"/>
    <w:rsid w:val="009D0CDB"/>
    <w:rsid w:val="009D0D68"/>
    <w:rsid w:val="009D0E09"/>
    <w:rsid w:val="009D0E1F"/>
    <w:rsid w:val="009D0ED4"/>
    <w:rsid w:val="009D0F4D"/>
    <w:rsid w:val="009D0F97"/>
    <w:rsid w:val="009D1126"/>
    <w:rsid w:val="009D1188"/>
    <w:rsid w:val="009D118F"/>
    <w:rsid w:val="009D13E9"/>
    <w:rsid w:val="009D1505"/>
    <w:rsid w:val="009D18BA"/>
    <w:rsid w:val="009D18D5"/>
    <w:rsid w:val="009D1933"/>
    <w:rsid w:val="009D1968"/>
    <w:rsid w:val="009D1A5B"/>
    <w:rsid w:val="009D1C83"/>
    <w:rsid w:val="009D1FB9"/>
    <w:rsid w:val="009D202D"/>
    <w:rsid w:val="009D2152"/>
    <w:rsid w:val="009D238F"/>
    <w:rsid w:val="009D23E1"/>
    <w:rsid w:val="009D2483"/>
    <w:rsid w:val="009D2509"/>
    <w:rsid w:val="009D2511"/>
    <w:rsid w:val="009D255F"/>
    <w:rsid w:val="009D2590"/>
    <w:rsid w:val="009D26A3"/>
    <w:rsid w:val="009D286D"/>
    <w:rsid w:val="009D2971"/>
    <w:rsid w:val="009D2976"/>
    <w:rsid w:val="009D2C9F"/>
    <w:rsid w:val="009D2DFE"/>
    <w:rsid w:val="009D2E19"/>
    <w:rsid w:val="009D2E1B"/>
    <w:rsid w:val="009D2F26"/>
    <w:rsid w:val="009D3369"/>
    <w:rsid w:val="009D3490"/>
    <w:rsid w:val="009D35C4"/>
    <w:rsid w:val="009D3677"/>
    <w:rsid w:val="009D36F3"/>
    <w:rsid w:val="009D376D"/>
    <w:rsid w:val="009D3776"/>
    <w:rsid w:val="009D399A"/>
    <w:rsid w:val="009D3A5A"/>
    <w:rsid w:val="009D3AF6"/>
    <w:rsid w:val="009D3C22"/>
    <w:rsid w:val="009D3CB5"/>
    <w:rsid w:val="009D3CDA"/>
    <w:rsid w:val="009D4001"/>
    <w:rsid w:val="009D4061"/>
    <w:rsid w:val="009D40D1"/>
    <w:rsid w:val="009D40DF"/>
    <w:rsid w:val="009D41F9"/>
    <w:rsid w:val="009D426A"/>
    <w:rsid w:val="009D471A"/>
    <w:rsid w:val="009D48C7"/>
    <w:rsid w:val="009D48EF"/>
    <w:rsid w:val="009D4974"/>
    <w:rsid w:val="009D4AC5"/>
    <w:rsid w:val="009D4AC7"/>
    <w:rsid w:val="009D4CC2"/>
    <w:rsid w:val="009D4D75"/>
    <w:rsid w:val="009D4F81"/>
    <w:rsid w:val="009D4FB8"/>
    <w:rsid w:val="009D51FF"/>
    <w:rsid w:val="009D548A"/>
    <w:rsid w:val="009D54AA"/>
    <w:rsid w:val="009D563E"/>
    <w:rsid w:val="009D568A"/>
    <w:rsid w:val="009D572F"/>
    <w:rsid w:val="009D57B7"/>
    <w:rsid w:val="009D58E0"/>
    <w:rsid w:val="009D590E"/>
    <w:rsid w:val="009D59CB"/>
    <w:rsid w:val="009D59D4"/>
    <w:rsid w:val="009D5F58"/>
    <w:rsid w:val="009D5FC8"/>
    <w:rsid w:val="009D604B"/>
    <w:rsid w:val="009D628D"/>
    <w:rsid w:val="009D62DD"/>
    <w:rsid w:val="009D6368"/>
    <w:rsid w:val="009D6373"/>
    <w:rsid w:val="009D63BD"/>
    <w:rsid w:val="009D648F"/>
    <w:rsid w:val="009D6600"/>
    <w:rsid w:val="009D66C4"/>
    <w:rsid w:val="009D67CB"/>
    <w:rsid w:val="009D6800"/>
    <w:rsid w:val="009D6876"/>
    <w:rsid w:val="009D687B"/>
    <w:rsid w:val="009D6AAC"/>
    <w:rsid w:val="009D6BB9"/>
    <w:rsid w:val="009D6CDA"/>
    <w:rsid w:val="009D6CF6"/>
    <w:rsid w:val="009D6EE0"/>
    <w:rsid w:val="009D7241"/>
    <w:rsid w:val="009D7303"/>
    <w:rsid w:val="009D7438"/>
    <w:rsid w:val="009D74BF"/>
    <w:rsid w:val="009D74CA"/>
    <w:rsid w:val="009D769D"/>
    <w:rsid w:val="009D77A1"/>
    <w:rsid w:val="009D7A87"/>
    <w:rsid w:val="009D7BA5"/>
    <w:rsid w:val="009D7BFB"/>
    <w:rsid w:val="009D7E9F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529"/>
    <w:rsid w:val="009E07EB"/>
    <w:rsid w:val="009E0819"/>
    <w:rsid w:val="009E0828"/>
    <w:rsid w:val="009E0AE1"/>
    <w:rsid w:val="009E0B46"/>
    <w:rsid w:val="009E0B9F"/>
    <w:rsid w:val="009E0C55"/>
    <w:rsid w:val="009E0D54"/>
    <w:rsid w:val="009E0DD4"/>
    <w:rsid w:val="009E0E07"/>
    <w:rsid w:val="009E0E5D"/>
    <w:rsid w:val="009E1211"/>
    <w:rsid w:val="009E148B"/>
    <w:rsid w:val="009E148E"/>
    <w:rsid w:val="009E14E7"/>
    <w:rsid w:val="009E1580"/>
    <w:rsid w:val="009E16DA"/>
    <w:rsid w:val="009E177A"/>
    <w:rsid w:val="009E177B"/>
    <w:rsid w:val="009E1A23"/>
    <w:rsid w:val="009E1A98"/>
    <w:rsid w:val="009E1C7A"/>
    <w:rsid w:val="009E1CA5"/>
    <w:rsid w:val="009E1DEB"/>
    <w:rsid w:val="009E1EBC"/>
    <w:rsid w:val="009E1F58"/>
    <w:rsid w:val="009E22CA"/>
    <w:rsid w:val="009E22DE"/>
    <w:rsid w:val="009E231E"/>
    <w:rsid w:val="009E2405"/>
    <w:rsid w:val="009E24E3"/>
    <w:rsid w:val="009E2748"/>
    <w:rsid w:val="009E28A4"/>
    <w:rsid w:val="009E29FF"/>
    <w:rsid w:val="009E2A7E"/>
    <w:rsid w:val="009E2A94"/>
    <w:rsid w:val="009E2DDC"/>
    <w:rsid w:val="009E2EBF"/>
    <w:rsid w:val="009E302A"/>
    <w:rsid w:val="009E30C0"/>
    <w:rsid w:val="009E32CB"/>
    <w:rsid w:val="009E3304"/>
    <w:rsid w:val="009E33E0"/>
    <w:rsid w:val="009E3461"/>
    <w:rsid w:val="009E3469"/>
    <w:rsid w:val="009E3506"/>
    <w:rsid w:val="009E35EA"/>
    <w:rsid w:val="009E363E"/>
    <w:rsid w:val="009E3750"/>
    <w:rsid w:val="009E37EC"/>
    <w:rsid w:val="009E3B4D"/>
    <w:rsid w:val="009E3C93"/>
    <w:rsid w:val="009E3C98"/>
    <w:rsid w:val="009E3CA9"/>
    <w:rsid w:val="009E3D07"/>
    <w:rsid w:val="009E3DDE"/>
    <w:rsid w:val="009E3E6F"/>
    <w:rsid w:val="009E3EC2"/>
    <w:rsid w:val="009E3F59"/>
    <w:rsid w:val="009E45B8"/>
    <w:rsid w:val="009E479B"/>
    <w:rsid w:val="009E4857"/>
    <w:rsid w:val="009E4B32"/>
    <w:rsid w:val="009E4B5B"/>
    <w:rsid w:val="009E4B6A"/>
    <w:rsid w:val="009E4B99"/>
    <w:rsid w:val="009E4C34"/>
    <w:rsid w:val="009E4C4E"/>
    <w:rsid w:val="009E4CC1"/>
    <w:rsid w:val="009E4DE4"/>
    <w:rsid w:val="009E4E31"/>
    <w:rsid w:val="009E4E3B"/>
    <w:rsid w:val="009E4E71"/>
    <w:rsid w:val="009E4ED5"/>
    <w:rsid w:val="009E4FDF"/>
    <w:rsid w:val="009E50A2"/>
    <w:rsid w:val="009E5343"/>
    <w:rsid w:val="009E540F"/>
    <w:rsid w:val="009E55A5"/>
    <w:rsid w:val="009E565E"/>
    <w:rsid w:val="009E57AE"/>
    <w:rsid w:val="009E58C3"/>
    <w:rsid w:val="009E58EC"/>
    <w:rsid w:val="009E5910"/>
    <w:rsid w:val="009E5988"/>
    <w:rsid w:val="009E5A9E"/>
    <w:rsid w:val="009E5B21"/>
    <w:rsid w:val="009E5CA6"/>
    <w:rsid w:val="009E5F29"/>
    <w:rsid w:val="009E5F54"/>
    <w:rsid w:val="009E6116"/>
    <w:rsid w:val="009E6162"/>
    <w:rsid w:val="009E6232"/>
    <w:rsid w:val="009E63DE"/>
    <w:rsid w:val="009E64EA"/>
    <w:rsid w:val="009E6638"/>
    <w:rsid w:val="009E6640"/>
    <w:rsid w:val="009E664F"/>
    <w:rsid w:val="009E6675"/>
    <w:rsid w:val="009E689C"/>
    <w:rsid w:val="009E68A5"/>
    <w:rsid w:val="009E695F"/>
    <w:rsid w:val="009E6AC2"/>
    <w:rsid w:val="009E6BD8"/>
    <w:rsid w:val="009E6C2F"/>
    <w:rsid w:val="009E6CED"/>
    <w:rsid w:val="009E6CF7"/>
    <w:rsid w:val="009E6CFE"/>
    <w:rsid w:val="009E6EF1"/>
    <w:rsid w:val="009E6F90"/>
    <w:rsid w:val="009E6FEF"/>
    <w:rsid w:val="009E7025"/>
    <w:rsid w:val="009E706C"/>
    <w:rsid w:val="009E709D"/>
    <w:rsid w:val="009E7132"/>
    <w:rsid w:val="009E716F"/>
    <w:rsid w:val="009E72EB"/>
    <w:rsid w:val="009E75C8"/>
    <w:rsid w:val="009E765F"/>
    <w:rsid w:val="009E76AA"/>
    <w:rsid w:val="009E77E4"/>
    <w:rsid w:val="009E7855"/>
    <w:rsid w:val="009E78F3"/>
    <w:rsid w:val="009E79DB"/>
    <w:rsid w:val="009E7C04"/>
    <w:rsid w:val="009E7D76"/>
    <w:rsid w:val="009E7E79"/>
    <w:rsid w:val="009E7F5A"/>
    <w:rsid w:val="009F0045"/>
    <w:rsid w:val="009F01F4"/>
    <w:rsid w:val="009F02B1"/>
    <w:rsid w:val="009F02CE"/>
    <w:rsid w:val="009F0406"/>
    <w:rsid w:val="009F04FA"/>
    <w:rsid w:val="009F05F7"/>
    <w:rsid w:val="009F06DF"/>
    <w:rsid w:val="009F0723"/>
    <w:rsid w:val="009F0854"/>
    <w:rsid w:val="009F09DD"/>
    <w:rsid w:val="009F0A0C"/>
    <w:rsid w:val="009F0A82"/>
    <w:rsid w:val="009F0A8C"/>
    <w:rsid w:val="009F0B6E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5CC"/>
    <w:rsid w:val="009F16BF"/>
    <w:rsid w:val="009F16EE"/>
    <w:rsid w:val="009F174E"/>
    <w:rsid w:val="009F197F"/>
    <w:rsid w:val="009F19A3"/>
    <w:rsid w:val="009F19D4"/>
    <w:rsid w:val="009F19F7"/>
    <w:rsid w:val="009F1C16"/>
    <w:rsid w:val="009F1C17"/>
    <w:rsid w:val="009F1CFF"/>
    <w:rsid w:val="009F1D03"/>
    <w:rsid w:val="009F1D39"/>
    <w:rsid w:val="009F1D7D"/>
    <w:rsid w:val="009F1ED8"/>
    <w:rsid w:val="009F20C7"/>
    <w:rsid w:val="009F2217"/>
    <w:rsid w:val="009F2403"/>
    <w:rsid w:val="009F2454"/>
    <w:rsid w:val="009F251F"/>
    <w:rsid w:val="009F2621"/>
    <w:rsid w:val="009F26E5"/>
    <w:rsid w:val="009F26F8"/>
    <w:rsid w:val="009F2811"/>
    <w:rsid w:val="009F282C"/>
    <w:rsid w:val="009F2D87"/>
    <w:rsid w:val="009F2EC0"/>
    <w:rsid w:val="009F30C9"/>
    <w:rsid w:val="009F310A"/>
    <w:rsid w:val="009F3285"/>
    <w:rsid w:val="009F3440"/>
    <w:rsid w:val="009F3639"/>
    <w:rsid w:val="009F369A"/>
    <w:rsid w:val="009F38CB"/>
    <w:rsid w:val="009F3920"/>
    <w:rsid w:val="009F39BF"/>
    <w:rsid w:val="009F3A1B"/>
    <w:rsid w:val="009F3AFE"/>
    <w:rsid w:val="009F3E1B"/>
    <w:rsid w:val="009F3E4E"/>
    <w:rsid w:val="009F3F30"/>
    <w:rsid w:val="009F3F70"/>
    <w:rsid w:val="009F3F8D"/>
    <w:rsid w:val="009F3FF5"/>
    <w:rsid w:val="009F44E1"/>
    <w:rsid w:val="009F4557"/>
    <w:rsid w:val="009F468B"/>
    <w:rsid w:val="009F492E"/>
    <w:rsid w:val="009F4B2E"/>
    <w:rsid w:val="009F4D56"/>
    <w:rsid w:val="009F4D8A"/>
    <w:rsid w:val="009F4E74"/>
    <w:rsid w:val="009F4EB6"/>
    <w:rsid w:val="009F4EC5"/>
    <w:rsid w:val="009F518B"/>
    <w:rsid w:val="009F535B"/>
    <w:rsid w:val="009F5367"/>
    <w:rsid w:val="009F544C"/>
    <w:rsid w:val="009F5670"/>
    <w:rsid w:val="009F57F6"/>
    <w:rsid w:val="009F57F9"/>
    <w:rsid w:val="009F5846"/>
    <w:rsid w:val="009F594F"/>
    <w:rsid w:val="009F5956"/>
    <w:rsid w:val="009F5B94"/>
    <w:rsid w:val="009F5FC5"/>
    <w:rsid w:val="009F61D1"/>
    <w:rsid w:val="009F63D2"/>
    <w:rsid w:val="009F6481"/>
    <w:rsid w:val="009F64C8"/>
    <w:rsid w:val="009F65A3"/>
    <w:rsid w:val="009F66BD"/>
    <w:rsid w:val="009F6782"/>
    <w:rsid w:val="009F67E2"/>
    <w:rsid w:val="009F67E3"/>
    <w:rsid w:val="009F6858"/>
    <w:rsid w:val="009F689F"/>
    <w:rsid w:val="009F68AD"/>
    <w:rsid w:val="009F6903"/>
    <w:rsid w:val="009F6AE3"/>
    <w:rsid w:val="009F6B8A"/>
    <w:rsid w:val="009F6DF9"/>
    <w:rsid w:val="009F6E7A"/>
    <w:rsid w:val="009F727E"/>
    <w:rsid w:val="009F7464"/>
    <w:rsid w:val="009F7606"/>
    <w:rsid w:val="009F766A"/>
    <w:rsid w:val="009F7726"/>
    <w:rsid w:val="009F780A"/>
    <w:rsid w:val="009F7956"/>
    <w:rsid w:val="009F7BAB"/>
    <w:rsid w:val="009F7BE3"/>
    <w:rsid w:val="009F7C02"/>
    <w:rsid w:val="009F7C95"/>
    <w:rsid w:val="009F7CEF"/>
    <w:rsid w:val="009F7D2B"/>
    <w:rsid w:val="009F7DFC"/>
    <w:rsid w:val="009F7E16"/>
    <w:rsid w:val="009F7E90"/>
    <w:rsid w:val="009F7EDA"/>
    <w:rsid w:val="009F7F63"/>
    <w:rsid w:val="00A000A6"/>
    <w:rsid w:val="00A00249"/>
    <w:rsid w:val="00A004F9"/>
    <w:rsid w:val="00A0052F"/>
    <w:rsid w:val="00A0058E"/>
    <w:rsid w:val="00A005AC"/>
    <w:rsid w:val="00A00660"/>
    <w:rsid w:val="00A00669"/>
    <w:rsid w:val="00A0073B"/>
    <w:rsid w:val="00A0077D"/>
    <w:rsid w:val="00A0083D"/>
    <w:rsid w:val="00A008E4"/>
    <w:rsid w:val="00A0099C"/>
    <w:rsid w:val="00A00A28"/>
    <w:rsid w:val="00A00A5B"/>
    <w:rsid w:val="00A00AB7"/>
    <w:rsid w:val="00A00C31"/>
    <w:rsid w:val="00A00D0A"/>
    <w:rsid w:val="00A00D40"/>
    <w:rsid w:val="00A00D78"/>
    <w:rsid w:val="00A00F2D"/>
    <w:rsid w:val="00A00FED"/>
    <w:rsid w:val="00A01043"/>
    <w:rsid w:val="00A01154"/>
    <w:rsid w:val="00A01187"/>
    <w:rsid w:val="00A011B2"/>
    <w:rsid w:val="00A011CC"/>
    <w:rsid w:val="00A012BC"/>
    <w:rsid w:val="00A0131A"/>
    <w:rsid w:val="00A013A9"/>
    <w:rsid w:val="00A013DA"/>
    <w:rsid w:val="00A01568"/>
    <w:rsid w:val="00A01572"/>
    <w:rsid w:val="00A0166A"/>
    <w:rsid w:val="00A01778"/>
    <w:rsid w:val="00A018AA"/>
    <w:rsid w:val="00A0195D"/>
    <w:rsid w:val="00A01997"/>
    <w:rsid w:val="00A01D12"/>
    <w:rsid w:val="00A01D2B"/>
    <w:rsid w:val="00A01D62"/>
    <w:rsid w:val="00A01D73"/>
    <w:rsid w:val="00A01D97"/>
    <w:rsid w:val="00A01FCB"/>
    <w:rsid w:val="00A0209E"/>
    <w:rsid w:val="00A02114"/>
    <w:rsid w:val="00A02357"/>
    <w:rsid w:val="00A02432"/>
    <w:rsid w:val="00A02592"/>
    <w:rsid w:val="00A0274B"/>
    <w:rsid w:val="00A02884"/>
    <w:rsid w:val="00A02914"/>
    <w:rsid w:val="00A02AFC"/>
    <w:rsid w:val="00A02C56"/>
    <w:rsid w:val="00A02E9E"/>
    <w:rsid w:val="00A02FED"/>
    <w:rsid w:val="00A02FF2"/>
    <w:rsid w:val="00A03101"/>
    <w:rsid w:val="00A033E9"/>
    <w:rsid w:val="00A034ED"/>
    <w:rsid w:val="00A03621"/>
    <w:rsid w:val="00A036BA"/>
    <w:rsid w:val="00A03881"/>
    <w:rsid w:val="00A0389F"/>
    <w:rsid w:val="00A0392E"/>
    <w:rsid w:val="00A039C1"/>
    <w:rsid w:val="00A03A20"/>
    <w:rsid w:val="00A03A28"/>
    <w:rsid w:val="00A03A2C"/>
    <w:rsid w:val="00A03B3B"/>
    <w:rsid w:val="00A03D4E"/>
    <w:rsid w:val="00A03DE3"/>
    <w:rsid w:val="00A04347"/>
    <w:rsid w:val="00A0453B"/>
    <w:rsid w:val="00A046AC"/>
    <w:rsid w:val="00A046D3"/>
    <w:rsid w:val="00A04A4C"/>
    <w:rsid w:val="00A04B37"/>
    <w:rsid w:val="00A04B73"/>
    <w:rsid w:val="00A04B8B"/>
    <w:rsid w:val="00A04BF1"/>
    <w:rsid w:val="00A04C01"/>
    <w:rsid w:val="00A04CE5"/>
    <w:rsid w:val="00A04D15"/>
    <w:rsid w:val="00A04D83"/>
    <w:rsid w:val="00A04E28"/>
    <w:rsid w:val="00A05037"/>
    <w:rsid w:val="00A0506E"/>
    <w:rsid w:val="00A05084"/>
    <w:rsid w:val="00A051B0"/>
    <w:rsid w:val="00A051B8"/>
    <w:rsid w:val="00A052BB"/>
    <w:rsid w:val="00A052C2"/>
    <w:rsid w:val="00A05403"/>
    <w:rsid w:val="00A0569C"/>
    <w:rsid w:val="00A056B4"/>
    <w:rsid w:val="00A05701"/>
    <w:rsid w:val="00A05724"/>
    <w:rsid w:val="00A0579A"/>
    <w:rsid w:val="00A05B6A"/>
    <w:rsid w:val="00A05BC9"/>
    <w:rsid w:val="00A05BD3"/>
    <w:rsid w:val="00A05C81"/>
    <w:rsid w:val="00A05CE6"/>
    <w:rsid w:val="00A0600C"/>
    <w:rsid w:val="00A06127"/>
    <w:rsid w:val="00A062BC"/>
    <w:rsid w:val="00A062D0"/>
    <w:rsid w:val="00A062EC"/>
    <w:rsid w:val="00A063BE"/>
    <w:rsid w:val="00A063E5"/>
    <w:rsid w:val="00A064AE"/>
    <w:rsid w:val="00A065AE"/>
    <w:rsid w:val="00A06900"/>
    <w:rsid w:val="00A06A2A"/>
    <w:rsid w:val="00A06A51"/>
    <w:rsid w:val="00A06B56"/>
    <w:rsid w:val="00A06D9B"/>
    <w:rsid w:val="00A06DA0"/>
    <w:rsid w:val="00A06DFA"/>
    <w:rsid w:val="00A06EAC"/>
    <w:rsid w:val="00A06FF6"/>
    <w:rsid w:val="00A0716C"/>
    <w:rsid w:val="00A07483"/>
    <w:rsid w:val="00A074A0"/>
    <w:rsid w:val="00A0761E"/>
    <w:rsid w:val="00A07638"/>
    <w:rsid w:val="00A07A5C"/>
    <w:rsid w:val="00A07AFB"/>
    <w:rsid w:val="00A07B14"/>
    <w:rsid w:val="00A07C35"/>
    <w:rsid w:val="00A07C62"/>
    <w:rsid w:val="00A07D38"/>
    <w:rsid w:val="00A07ED9"/>
    <w:rsid w:val="00A10029"/>
    <w:rsid w:val="00A1002B"/>
    <w:rsid w:val="00A1009A"/>
    <w:rsid w:val="00A10128"/>
    <w:rsid w:val="00A1038F"/>
    <w:rsid w:val="00A10451"/>
    <w:rsid w:val="00A104A8"/>
    <w:rsid w:val="00A105F0"/>
    <w:rsid w:val="00A10677"/>
    <w:rsid w:val="00A108A3"/>
    <w:rsid w:val="00A108BB"/>
    <w:rsid w:val="00A108E1"/>
    <w:rsid w:val="00A10910"/>
    <w:rsid w:val="00A10AA6"/>
    <w:rsid w:val="00A10B2A"/>
    <w:rsid w:val="00A10B2F"/>
    <w:rsid w:val="00A10B9B"/>
    <w:rsid w:val="00A10C3D"/>
    <w:rsid w:val="00A10C50"/>
    <w:rsid w:val="00A10F85"/>
    <w:rsid w:val="00A11016"/>
    <w:rsid w:val="00A110E1"/>
    <w:rsid w:val="00A11138"/>
    <w:rsid w:val="00A1116D"/>
    <w:rsid w:val="00A111E2"/>
    <w:rsid w:val="00A112CB"/>
    <w:rsid w:val="00A112DA"/>
    <w:rsid w:val="00A1147F"/>
    <w:rsid w:val="00A115A6"/>
    <w:rsid w:val="00A11684"/>
    <w:rsid w:val="00A11699"/>
    <w:rsid w:val="00A11787"/>
    <w:rsid w:val="00A1192D"/>
    <w:rsid w:val="00A11B2C"/>
    <w:rsid w:val="00A11C60"/>
    <w:rsid w:val="00A11C8D"/>
    <w:rsid w:val="00A11CE5"/>
    <w:rsid w:val="00A11F2F"/>
    <w:rsid w:val="00A11F76"/>
    <w:rsid w:val="00A11F85"/>
    <w:rsid w:val="00A11F88"/>
    <w:rsid w:val="00A1203C"/>
    <w:rsid w:val="00A1217B"/>
    <w:rsid w:val="00A12239"/>
    <w:rsid w:val="00A122ED"/>
    <w:rsid w:val="00A123BC"/>
    <w:rsid w:val="00A12554"/>
    <w:rsid w:val="00A126D3"/>
    <w:rsid w:val="00A12798"/>
    <w:rsid w:val="00A12BE4"/>
    <w:rsid w:val="00A12CBC"/>
    <w:rsid w:val="00A12E03"/>
    <w:rsid w:val="00A12E23"/>
    <w:rsid w:val="00A1326A"/>
    <w:rsid w:val="00A13292"/>
    <w:rsid w:val="00A1332A"/>
    <w:rsid w:val="00A133FD"/>
    <w:rsid w:val="00A13562"/>
    <w:rsid w:val="00A13605"/>
    <w:rsid w:val="00A136A6"/>
    <w:rsid w:val="00A136AA"/>
    <w:rsid w:val="00A13798"/>
    <w:rsid w:val="00A1380A"/>
    <w:rsid w:val="00A139C1"/>
    <w:rsid w:val="00A139D4"/>
    <w:rsid w:val="00A13CD1"/>
    <w:rsid w:val="00A13F2C"/>
    <w:rsid w:val="00A13F3A"/>
    <w:rsid w:val="00A14098"/>
    <w:rsid w:val="00A141C9"/>
    <w:rsid w:val="00A14374"/>
    <w:rsid w:val="00A143E9"/>
    <w:rsid w:val="00A14542"/>
    <w:rsid w:val="00A145E1"/>
    <w:rsid w:val="00A1466A"/>
    <w:rsid w:val="00A1474B"/>
    <w:rsid w:val="00A147D1"/>
    <w:rsid w:val="00A147E3"/>
    <w:rsid w:val="00A14827"/>
    <w:rsid w:val="00A14857"/>
    <w:rsid w:val="00A14D12"/>
    <w:rsid w:val="00A14D7D"/>
    <w:rsid w:val="00A14DBA"/>
    <w:rsid w:val="00A14EE1"/>
    <w:rsid w:val="00A14FEB"/>
    <w:rsid w:val="00A15013"/>
    <w:rsid w:val="00A15028"/>
    <w:rsid w:val="00A1502C"/>
    <w:rsid w:val="00A1507E"/>
    <w:rsid w:val="00A15179"/>
    <w:rsid w:val="00A1523B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A8B"/>
    <w:rsid w:val="00A15BA6"/>
    <w:rsid w:val="00A15BCC"/>
    <w:rsid w:val="00A15C29"/>
    <w:rsid w:val="00A15D38"/>
    <w:rsid w:val="00A15DDC"/>
    <w:rsid w:val="00A15DEA"/>
    <w:rsid w:val="00A160DD"/>
    <w:rsid w:val="00A1616E"/>
    <w:rsid w:val="00A1617A"/>
    <w:rsid w:val="00A161CE"/>
    <w:rsid w:val="00A1672F"/>
    <w:rsid w:val="00A167C8"/>
    <w:rsid w:val="00A16830"/>
    <w:rsid w:val="00A16835"/>
    <w:rsid w:val="00A168C0"/>
    <w:rsid w:val="00A168D0"/>
    <w:rsid w:val="00A16BBA"/>
    <w:rsid w:val="00A16CB2"/>
    <w:rsid w:val="00A16CF0"/>
    <w:rsid w:val="00A16D1A"/>
    <w:rsid w:val="00A16D52"/>
    <w:rsid w:val="00A16F76"/>
    <w:rsid w:val="00A16FB1"/>
    <w:rsid w:val="00A16FB6"/>
    <w:rsid w:val="00A17035"/>
    <w:rsid w:val="00A170E6"/>
    <w:rsid w:val="00A1717F"/>
    <w:rsid w:val="00A172B7"/>
    <w:rsid w:val="00A1732B"/>
    <w:rsid w:val="00A175DB"/>
    <w:rsid w:val="00A17621"/>
    <w:rsid w:val="00A176AE"/>
    <w:rsid w:val="00A176C8"/>
    <w:rsid w:val="00A1775E"/>
    <w:rsid w:val="00A177F6"/>
    <w:rsid w:val="00A17802"/>
    <w:rsid w:val="00A17866"/>
    <w:rsid w:val="00A17C03"/>
    <w:rsid w:val="00A17D6A"/>
    <w:rsid w:val="00A17F4C"/>
    <w:rsid w:val="00A17FBA"/>
    <w:rsid w:val="00A20353"/>
    <w:rsid w:val="00A20409"/>
    <w:rsid w:val="00A2046E"/>
    <w:rsid w:val="00A205D2"/>
    <w:rsid w:val="00A20657"/>
    <w:rsid w:val="00A207A6"/>
    <w:rsid w:val="00A207B8"/>
    <w:rsid w:val="00A2080E"/>
    <w:rsid w:val="00A20989"/>
    <w:rsid w:val="00A209D2"/>
    <w:rsid w:val="00A20C9E"/>
    <w:rsid w:val="00A20D47"/>
    <w:rsid w:val="00A20E55"/>
    <w:rsid w:val="00A20EDC"/>
    <w:rsid w:val="00A2125D"/>
    <w:rsid w:val="00A212FF"/>
    <w:rsid w:val="00A214D4"/>
    <w:rsid w:val="00A2163B"/>
    <w:rsid w:val="00A21696"/>
    <w:rsid w:val="00A217C8"/>
    <w:rsid w:val="00A217EC"/>
    <w:rsid w:val="00A218B9"/>
    <w:rsid w:val="00A2191F"/>
    <w:rsid w:val="00A2199B"/>
    <w:rsid w:val="00A21A60"/>
    <w:rsid w:val="00A21BB5"/>
    <w:rsid w:val="00A21D49"/>
    <w:rsid w:val="00A21D89"/>
    <w:rsid w:val="00A225BD"/>
    <w:rsid w:val="00A226E7"/>
    <w:rsid w:val="00A22755"/>
    <w:rsid w:val="00A22792"/>
    <w:rsid w:val="00A228F4"/>
    <w:rsid w:val="00A228FF"/>
    <w:rsid w:val="00A22B63"/>
    <w:rsid w:val="00A22C03"/>
    <w:rsid w:val="00A22D21"/>
    <w:rsid w:val="00A22D44"/>
    <w:rsid w:val="00A22D5D"/>
    <w:rsid w:val="00A22E9C"/>
    <w:rsid w:val="00A22EC6"/>
    <w:rsid w:val="00A231E1"/>
    <w:rsid w:val="00A2320F"/>
    <w:rsid w:val="00A232A2"/>
    <w:rsid w:val="00A232E1"/>
    <w:rsid w:val="00A2336F"/>
    <w:rsid w:val="00A2350A"/>
    <w:rsid w:val="00A2360C"/>
    <w:rsid w:val="00A23712"/>
    <w:rsid w:val="00A23747"/>
    <w:rsid w:val="00A2381D"/>
    <w:rsid w:val="00A238D9"/>
    <w:rsid w:val="00A23A0D"/>
    <w:rsid w:val="00A23A8A"/>
    <w:rsid w:val="00A23AC7"/>
    <w:rsid w:val="00A23B7F"/>
    <w:rsid w:val="00A23B8D"/>
    <w:rsid w:val="00A23C80"/>
    <w:rsid w:val="00A23C85"/>
    <w:rsid w:val="00A23CBE"/>
    <w:rsid w:val="00A23D75"/>
    <w:rsid w:val="00A23E2D"/>
    <w:rsid w:val="00A23E96"/>
    <w:rsid w:val="00A23EBC"/>
    <w:rsid w:val="00A23FA1"/>
    <w:rsid w:val="00A23FE5"/>
    <w:rsid w:val="00A2409E"/>
    <w:rsid w:val="00A24127"/>
    <w:rsid w:val="00A24374"/>
    <w:rsid w:val="00A243E6"/>
    <w:rsid w:val="00A24763"/>
    <w:rsid w:val="00A2481A"/>
    <w:rsid w:val="00A248E7"/>
    <w:rsid w:val="00A24B41"/>
    <w:rsid w:val="00A24BF0"/>
    <w:rsid w:val="00A24CDD"/>
    <w:rsid w:val="00A24E4C"/>
    <w:rsid w:val="00A24E5D"/>
    <w:rsid w:val="00A24F04"/>
    <w:rsid w:val="00A24F51"/>
    <w:rsid w:val="00A24FE8"/>
    <w:rsid w:val="00A25009"/>
    <w:rsid w:val="00A25028"/>
    <w:rsid w:val="00A25117"/>
    <w:rsid w:val="00A25261"/>
    <w:rsid w:val="00A254C3"/>
    <w:rsid w:val="00A2550B"/>
    <w:rsid w:val="00A255ED"/>
    <w:rsid w:val="00A2563E"/>
    <w:rsid w:val="00A25691"/>
    <w:rsid w:val="00A2572A"/>
    <w:rsid w:val="00A258EA"/>
    <w:rsid w:val="00A25925"/>
    <w:rsid w:val="00A25AC5"/>
    <w:rsid w:val="00A25B42"/>
    <w:rsid w:val="00A25B90"/>
    <w:rsid w:val="00A25CA5"/>
    <w:rsid w:val="00A25FBD"/>
    <w:rsid w:val="00A26082"/>
    <w:rsid w:val="00A260BB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44"/>
    <w:rsid w:val="00A268BE"/>
    <w:rsid w:val="00A26B01"/>
    <w:rsid w:val="00A26BBA"/>
    <w:rsid w:val="00A26CB3"/>
    <w:rsid w:val="00A26CC3"/>
    <w:rsid w:val="00A26CF3"/>
    <w:rsid w:val="00A26E24"/>
    <w:rsid w:val="00A26EA5"/>
    <w:rsid w:val="00A26ECC"/>
    <w:rsid w:val="00A27174"/>
    <w:rsid w:val="00A271C3"/>
    <w:rsid w:val="00A271D6"/>
    <w:rsid w:val="00A27257"/>
    <w:rsid w:val="00A27441"/>
    <w:rsid w:val="00A2771F"/>
    <w:rsid w:val="00A27722"/>
    <w:rsid w:val="00A27852"/>
    <w:rsid w:val="00A27935"/>
    <w:rsid w:val="00A279B0"/>
    <w:rsid w:val="00A279F7"/>
    <w:rsid w:val="00A27B8B"/>
    <w:rsid w:val="00A27C1D"/>
    <w:rsid w:val="00A27D87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7"/>
    <w:rsid w:val="00A308CE"/>
    <w:rsid w:val="00A30A54"/>
    <w:rsid w:val="00A30AA0"/>
    <w:rsid w:val="00A30CA5"/>
    <w:rsid w:val="00A30CB8"/>
    <w:rsid w:val="00A30F81"/>
    <w:rsid w:val="00A30F9A"/>
    <w:rsid w:val="00A3100A"/>
    <w:rsid w:val="00A310D0"/>
    <w:rsid w:val="00A31236"/>
    <w:rsid w:val="00A312FB"/>
    <w:rsid w:val="00A31453"/>
    <w:rsid w:val="00A314F6"/>
    <w:rsid w:val="00A31612"/>
    <w:rsid w:val="00A316E1"/>
    <w:rsid w:val="00A3171A"/>
    <w:rsid w:val="00A317FC"/>
    <w:rsid w:val="00A3187A"/>
    <w:rsid w:val="00A31975"/>
    <w:rsid w:val="00A319FD"/>
    <w:rsid w:val="00A31B1A"/>
    <w:rsid w:val="00A31C25"/>
    <w:rsid w:val="00A31CA3"/>
    <w:rsid w:val="00A31CD0"/>
    <w:rsid w:val="00A31FC9"/>
    <w:rsid w:val="00A31FED"/>
    <w:rsid w:val="00A32094"/>
    <w:rsid w:val="00A320ED"/>
    <w:rsid w:val="00A32109"/>
    <w:rsid w:val="00A32264"/>
    <w:rsid w:val="00A32444"/>
    <w:rsid w:val="00A32449"/>
    <w:rsid w:val="00A3246F"/>
    <w:rsid w:val="00A3255D"/>
    <w:rsid w:val="00A326EE"/>
    <w:rsid w:val="00A3275E"/>
    <w:rsid w:val="00A327E3"/>
    <w:rsid w:val="00A328FE"/>
    <w:rsid w:val="00A32952"/>
    <w:rsid w:val="00A3297B"/>
    <w:rsid w:val="00A32996"/>
    <w:rsid w:val="00A32A4E"/>
    <w:rsid w:val="00A32A69"/>
    <w:rsid w:val="00A32AE0"/>
    <w:rsid w:val="00A32E1A"/>
    <w:rsid w:val="00A32E55"/>
    <w:rsid w:val="00A32EC2"/>
    <w:rsid w:val="00A32EF7"/>
    <w:rsid w:val="00A32F1C"/>
    <w:rsid w:val="00A32F52"/>
    <w:rsid w:val="00A33027"/>
    <w:rsid w:val="00A33185"/>
    <w:rsid w:val="00A33252"/>
    <w:rsid w:val="00A33371"/>
    <w:rsid w:val="00A334A8"/>
    <w:rsid w:val="00A334BE"/>
    <w:rsid w:val="00A3357C"/>
    <w:rsid w:val="00A33639"/>
    <w:rsid w:val="00A3367B"/>
    <w:rsid w:val="00A338F0"/>
    <w:rsid w:val="00A33932"/>
    <w:rsid w:val="00A33A58"/>
    <w:rsid w:val="00A33B13"/>
    <w:rsid w:val="00A33BA0"/>
    <w:rsid w:val="00A33DCF"/>
    <w:rsid w:val="00A33EE8"/>
    <w:rsid w:val="00A33F89"/>
    <w:rsid w:val="00A33FA8"/>
    <w:rsid w:val="00A3402B"/>
    <w:rsid w:val="00A34117"/>
    <w:rsid w:val="00A341A9"/>
    <w:rsid w:val="00A34231"/>
    <w:rsid w:val="00A342DD"/>
    <w:rsid w:val="00A34592"/>
    <w:rsid w:val="00A347A7"/>
    <w:rsid w:val="00A34954"/>
    <w:rsid w:val="00A34962"/>
    <w:rsid w:val="00A34A05"/>
    <w:rsid w:val="00A34AAE"/>
    <w:rsid w:val="00A34AD0"/>
    <w:rsid w:val="00A34B15"/>
    <w:rsid w:val="00A34B57"/>
    <w:rsid w:val="00A34BF2"/>
    <w:rsid w:val="00A34CD4"/>
    <w:rsid w:val="00A34DE9"/>
    <w:rsid w:val="00A34F41"/>
    <w:rsid w:val="00A34FC4"/>
    <w:rsid w:val="00A35020"/>
    <w:rsid w:val="00A35073"/>
    <w:rsid w:val="00A35088"/>
    <w:rsid w:val="00A3510B"/>
    <w:rsid w:val="00A35241"/>
    <w:rsid w:val="00A3524C"/>
    <w:rsid w:val="00A352D4"/>
    <w:rsid w:val="00A35407"/>
    <w:rsid w:val="00A35582"/>
    <w:rsid w:val="00A35679"/>
    <w:rsid w:val="00A35718"/>
    <w:rsid w:val="00A3577B"/>
    <w:rsid w:val="00A35897"/>
    <w:rsid w:val="00A35B3B"/>
    <w:rsid w:val="00A35B47"/>
    <w:rsid w:val="00A35B57"/>
    <w:rsid w:val="00A35B85"/>
    <w:rsid w:val="00A35BAF"/>
    <w:rsid w:val="00A35BEF"/>
    <w:rsid w:val="00A35CC9"/>
    <w:rsid w:val="00A35D0E"/>
    <w:rsid w:val="00A35F1A"/>
    <w:rsid w:val="00A3606D"/>
    <w:rsid w:val="00A3609E"/>
    <w:rsid w:val="00A360A0"/>
    <w:rsid w:val="00A3619E"/>
    <w:rsid w:val="00A3626E"/>
    <w:rsid w:val="00A36418"/>
    <w:rsid w:val="00A3645B"/>
    <w:rsid w:val="00A364E6"/>
    <w:rsid w:val="00A36745"/>
    <w:rsid w:val="00A3675B"/>
    <w:rsid w:val="00A367CB"/>
    <w:rsid w:val="00A36860"/>
    <w:rsid w:val="00A368BB"/>
    <w:rsid w:val="00A36B09"/>
    <w:rsid w:val="00A370F4"/>
    <w:rsid w:val="00A37325"/>
    <w:rsid w:val="00A3732A"/>
    <w:rsid w:val="00A3736D"/>
    <w:rsid w:val="00A3758F"/>
    <w:rsid w:val="00A375DB"/>
    <w:rsid w:val="00A375FC"/>
    <w:rsid w:val="00A37630"/>
    <w:rsid w:val="00A376D5"/>
    <w:rsid w:val="00A376EC"/>
    <w:rsid w:val="00A37725"/>
    <w:rsid w:val="00A37778"/>
    <w:rsid w:val="00A3782C"/>
    <w:rsid w:val="00A37961"/>
    <w:rsid w:val="00A37B45"/>
    <w:rsid w:val="00A37BF1"/>
    <w:rsid w:val="00A37D59"/>
    <w:rsid w:val="00A37D5D"/>
    <w:rsid w:val="00A37DD1"/>
    <w:rsid w:val="00A400B5"/>
    <w:rsid w:val="00A40263"/>
    <w:rsid w:val="00A402AC"/>
    <w:rsid w:val="00A40408"/>
    <w:rsid w:val="00A40437"/>
    <w:rsid w:val="00A40476"/>
    <w:rsid w:val="00A40763"/>
    <w:rsid w:val="00A407E2"/>
    <w:rsid w:val="00A40874"/>
    <w:rsid w:val="00A40A1E"/>
    <w:rsid w:val="00A40C55"/>
    <w:rsid w:val="00A40D51"/>
    <w:rsid w:val="00A40EB6"/>
    <w:rsid w:val="00A40FE9"/>
    <w:rsid w:val="00A40FFD"/>
    <w:rsid w:val="00A410E2"/>
    <w:rsid w:val="00A41445"/>
    <w:rsid w:val="00A4155E"/>
    <w:rsid w:val="00A415EE"/>
    <w:rsid w:val="00A4161C"/>
    <w:rsid w:val="00A41694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128"/>
    <w:rsid w:val="00A421DF"/>
    <w:rsid w:val="00A421FF"/>
    <w:rsid w:val="00A423EC"/>
    <w:rsid w:val="00A42435"/>
    <w:rsid w:val="00A42562"/>
    <w:rsid w:val="00A427C0"/>
    <w:rsid w:val="00A428F9"/>
    <w:rsid w:val="00A42A9B"/>
    <w:rsid w:val="00A42B9F"/>
    <w:rsid w:val="00A42BCD"/>
    <w:rsid w:val="00A42BE9"/>
    <w:rsid w:val="00A42CC1"/>
    <w:rsid w:val="00A42D77"/>
    <w:rsid w:val="00A42E9F"/>
    <w:rsid w:val="00A42F8B"/>
    <w:rsid w:val="00A43000"/>
    <w:rsid w:val="00A43002"/>
    <w:rsid w:val="00A4304E"/>
    <w:rsid w:val="00A430A5"/>
    <w:rsid w:val="00A4334A"/>
    <w:rsid w:val="00A4337C"/>
    <w:rsid w:val="00A4337F"/>
    <w:rsid w:val="00A43386"/>
    <w:rsid w:val="00A433F0"/>
    <w:rsid w:val="00A43434"/>
    <w:rsid w:val="00A43469"/>
    <w:rsid w:val="00A434E1"/>
    <w:rsid w:val="00A435ED"/>
    <w:rsid w:val="00A43635"/>
    <w:rsid w:val="00A4380B"/>
    <w:rsid w:val="00A43880"/>
    <w:rsid w:val="00A43891"/>
    <w:rsid w:val="00A4396B"/>
    <w:rsid w:val="00A43ACE"/>
    <w:rsid w:val="00A43B9E"/>
    <w:rsid w:val="00A43CBF"/>
    <w:rsid w:val="00A43DD4"/>
    <w:rsid w:val="00A43F74"/>
    <w:rsid w:val="00A44354"/>
    <w:rsid w:val="00A44401"/>
    <w:rsid w:val="00A444E4"/>
    <w:rsid w:val="00A446C3"/>
    <w:rsid w:val="00A447A3"/>
    <w:rsid w:val="00A447DF"/>
    <w:rsid w:val="00A44836"/>
    <w:rsid w:val="00A44AD8"/>
    <w:rsid w:val="00A44B0A"/>
    <w:rsid w:val="00A44C56"/>
    <w:rsid w:val="00A44CEA"/>
    <w:rsid w:val="00A44DF4"/>
    <w:rsid w:val="00A44DFB"/>
    <w:rsid w:val="00A44E83"/>
    <w:rsid w:val="00A44EEC"/>
    <w:rsid w:val="00A44F49"/>
    <w:rsid w:val="00A44F59"/>
    <w:rsid w:val="00A44FD2"/>
    <w:rsid w:val="00A4504C"/>
    <w:rsid w:val="00A4512A"/>
    <w:rsid w:val="00A45266"/>
    <w:rsid w:val="00A452B5"/>
    <w:rsid w:val="00A453C1"/>
    <w:rsid w:val="00A4559B"/>
    <w:rsid w:val="00A455FA"/>
    <w:rsid w:val="00A45656"/>
    <w:rsid w:val="00A4569D"/>
    <w:rsid w:val="00A456CF"/>
    <w:rsid w:val="00A456DC"/>
    <w:rsid w:val="00A4591F"/>
    <w:rsid w:val="00A45964"/>
    <w:rsid w:val="00A45B99"/>
    <w:rsid w:val="00A45C3D"/>
    <w:rsid w:val="00A45F65"/>
    <w:rsid w:val="00A45F96"/>
    <w:rsid w:val="00A45FB7"/>
    <w:rsid w:val="00A45FC7"/>
    <w:rsid w:val="00A4601E"/>
    <w:rsid w:val="00A462BA"/>
    <w:rsid w:val="00A4631F"/>
    <w:rsid w:val="00A4632A"/>
    <w:rsid w:val="00A463A3"/>
    <w:rsid w:val="00A4659C"/>
    <w:rsid w:val="00A465FC"/>
    <w:rsid w:val="00A46674"/>
    <w:rsid w:val="00A46690"/>
    <w:rsid w:val="00A4681F"/>
    <w:rsid w:val="00A46B5A"/>
    <w:rsid w:val="00A46BD2"/>
    <w:rsid w:val="00A46D9D"/>
    <w:rsid w:val="00A46DC0"/>
    <w:rsid w:val="00A470F5"/>
    <w:rsid w:val="00A471FC"/>
    <w:rsid w:val="00A47598"/>
    <w:rsid w:val="00A4776B"/>
    <w:rsid w:val="00A477D9"/>
    <w:rsid w:val="00A47879"/>
    <w:rsid w:val="00A47896"/>
    <w:rsid w:val="00A478D8"/>
    <w:rsid w:val="00A47C63"/>
    <w:rsid w:val="00A47CCE"/>
    <w:rsid w:val="00A47D33"/>
    <w:rsid w:val="00A47DE0"/>
    <w:rsid w:val="00A47F67"/>
    <w:rsid w:val="00A47F9C"/>
    <w:rsid w:val="00A47FD4"/>
    <w:rsid w:val="00A500DA"/>
    <w:rsid w:val="00A50186"/>
    <w:rsid w:val="00A501AB"/>
    <w:rsid w:val="00A50285"/>
    <w:rsid w:val="00A5033D"/>
    <w:rsid w:val="00A50391"/>
    <w:rsid w:val="00A506B1"/>
    <w:rsid w:val="00A5077F"/>
    <w:rsid w:val="00A5090C"/>
    <w:rsid w:val="00A50918"/>
    <w:rsid w:val="00A50A47"/>
    <w:rsid w:val="00A50A5E"/>
    <w:rsid w:val="00A50D73"/>
    <w:rsid w:val="00A50DD4"/>
    <w:rsid w:val="00A50FC9"/>
    <w:rsid w:val="00A51194"/>
    <w:rsid w:val="00A513C6"/>
    <w:rsid w:val="00A51749"/>
    <w:rsid w:val="00A51837"/>
    <w:rsid w:val="00A51947"/>
    <w:rsid w:val="00A51D47"/>
    <w:rsid w:val="00A51DC8"/>
    <w:rsid w:val="00A51E5A"/>
    <w:rsid w:val="00A51EF7"/>
    <w:rsid w:val="00A51FA4"/>
    <w:rsid w:val="00A521C5"/>
    <w:rsid w:val="00A5236E"/>
    <w:rsid w:val="00A52396"/>
    <w:rsid w:val="00A5248F"/>
    <w:rsid w:val="00A52666"/>
    <w:rsid w:val="00A5268B"/>
    <w:rsid w:val="00A52710"/>
    <w:rsid w:val="00A52744"/>
    <w:rsid w:val="00A52851"/>
    <w:rsid w:val="00A528A1"/>
    <w:rsid w:val="00A52908"/>
    <w:rsid w:val="00A529B7"/>
    <w:rsid w:val="00A52A09"/>
    <w:rsid w:val="00A52C35"/>
    <w:rsid w:val="00A52CA3"/>
    <w:rsid w:val="00A52D07"/>
    <w:rsid w:val="00A52E61"/>
    <w:rsid w:val="00A52E6E"/>
    <w:rsid w:val="00A52EC0"/>
    <w:rsid w:val="00A52F29"/>
    <w:rsid w:val="00A53107"/>
    <w:rsid w:val="00A531E0"/>
    <w:rsid w:val="00A53562"/>
    <w:rsid w:val="00A53620"/>
    <w:rsid w:val="00A5362B"/>
    <w:rsid w:val="00A536F2"/>
    <w:rsid w:val="00A537F4"/>
    <w:rsid w:val="00A53A0D"/>
    <w:rsid w:val="00A53BB5"/>
    <w:rsid w:val="00A53C4F"/>
    <w:rsid w:val="00A53CD7"/>
    <w:rsid w:val="00A53D34"/>
    <w:rsid w:val="00A53F11"/>
    <w:rsid w:val="00A53F21"/>
    <w:rsid w:val="00A5410D"/>
    <w:rsid w:val="00A541F9"/>
    <w:rsid w:val="00A54240"/>
    <w:rsid w:val="00A54388"/>
    <w:rsid w:val="00A543FE"/>
    <w:rsid w:val="00A5451C"/>
    <w:rsid w:val="00A5454E"/>
    <w:rsid w:val="00A54572"/>
    <w:rsid w:val="00A5473F"/>
    <w:rsid w:val="00A5490D"/>
    <w:rsid w:val="00A54B0A"/>
    <w:rsid w:val="00A54BB9"/>
    <w:rsid w:val="00A54D8C"/>
    <w:rsid w:val="00A554E7"/>
    <w:rsid w:val="00A55506"/>
    <w:rsid w:val="00A55694"/>
    <w:rsid w:val="00A556BB"/>
    <w:rsid w:val="00A5570D"/>
    <w:rsid w:val="00A55859"/>
    <w:rsid w:val="00A5587C"/>
    <w:rsid w:val="00A55916"/>
    <w:rsid w:val="00A55A02"/>
    <w:rsid w:val="00A55B1C"/>
    <w:rsid w:val="00A55B1F"/>
    <w:rsid w:val="00A55DF5"/>
    <w:rsid w:val="00A55E68"/>
    <w:rsid w:val="00A55EA1"/>
    <w:rsid w:val="00A55FD1"/>
    <w:rsid w:val="00A560B3"/>
    <w:rsid w:val="00A560F5"/>
    <w:rsid w:val="00A56262"/>
    <w:rsid w:val="00A56356"/>
    <w:rsid w:val="00A5646A"/>
    <w:rsid w:val="00A5657F"/>
    <w:rsid w:val="00A565AD"/>
    <w:rsid w:val="00A565FB"/>
    <w:rsid w:val="00A566B8"/>
    <w:rsid w:val="00A566DB"/>
    <w:rsid w:val="00A56840"/>
    <w:rsid w:val="00A5687A"/>
    <w:rsid w:val="00A568CD"/>
    <w:rsid w:val="00A56945"/>
    <w:rsid w:val="00A56A24"/>
    <w:rsid w:val="00A56A7A"/>
    <w:rsid w:val="00A56B33"/>
    <w:rsid w:val="00A56B4F"/>
    <w:rsid w:val="00A56D97"/>
    <w:rsid w:val="00A56DA0"/>
    <w:rsid w:val="00A56DC3"/>
    <w:rsid w:val="00A56F97"/>
    <w:rsid w:val="00A57049"/>
    <w:rsid w:val="00A5709B"/>
    <w:rsid w:val="00A570B6"/>
    <w:rsid w:val="00A570C0"/>
    <w:rsid w:val="00A570FB"/>
    <w:rsid w:val="00A5729E"/>
    <w:rsid w:val="00A57362"/>
    <w:rsid w:val="00A574E3"/>
    <w:rsid w:val="00A57679"/>
    <w:rsid w:val="00A577F4"/>
    <w:rsid w:val="00A57913"/>
    <w:rsid w:val="00A57A16"/>
    <w:rsid w:val="00A57A6E"/>
    <w:rsid w:val="00A57AE3"/>
    <w:rsid w:val="00A57C6C"/>
    <w:rsid w:val="00A57CFE"/>
    <w:rsid w:val="00A57D8D"/>
    <w:rsid w:val="00A57F76"/>
    <w:rsid w:val="00A57FA3"/>
    <w:rsid w:val="00A6010E"/>
    <w:rsid w:val="00A60157"/>
    <w:rsid w:val="00A60158"/>
    <w:rsid w:val="00A60188"/>
    <w:rsid w:val="00A60274"/>
    <w:rsid w:val="00A60305"/>
    <w:rsid w:val="00A60605"/>
    <w:rsid w:val="00A60784"/>
    <w:rsid w:val="00A608EE"/>
    <w:rsid w:val="00A60932"/>
    <w:rsid w:val="00A60A12"/>
    <w:rsid w:val="00A60A86"/>
    <w:rsid w:val="00A60CD4"/>
    <w:rsid w:val="00A60D27"/>
    <w:rsid w:val="00A60DB7"/>
    <w:rsid w:val="00A60E23"/>
    <w:rsid w:val="00A60F31"/>
    <w:rsid w:val="00A6118F"/>
    <w:rsid w:val="00A613BE"/>
    <w:rsid w:val="00A61490"/>
    <w:rsid w:val="00A614A3"/>
    <w:rsid w:val="00A614DD"/>
    <w:rsid w:val="00A615BE"/>
    <w:rsid w:val="00A617D7"/>
    <w:rsid w:val="00A61B1A"/>
    <w:rsid w:val="00A61B38"/>
    <w:rsid w:val="00A61C52"/>
    <w:rsid w:val="00A61E2E"/>
    <w:rsid w:val="00A61F00"/>
    <w:rsid w:val="00A62352"/>
    <w:rsid w:val="00A623C4"/>
    <w:rsid w:val="00A6265E"/>
    <w:rsid w:val="00A6280E"/>
    <w:rsid w:val="00A62846"/>
    <w:rsid w:val="00A62878"/>
    <w:rsid w:val="00A62C02"/>
    <w:rsid w:val="00A62D34"/>
    <w:rsid w:val="00A62D39"/>
    <w:rsid w:val="00A62D5F"/>
    <w:rsid w:val="00A631EB"/>
    <w:rsid w:val="00A63235"/>
    <w:rsid w:val="00A6327D"/>
    <w:rsid w:val="00A632FD"/>
    <w:rsid w:val="00A6349F"/>
    <w:rsid w:val="00A637E7"/>
    <w:rsid w:val="00A638E1"/>
    <w:rsid w:val="00A63908"/>
    <w:rsid w:val="00A63957"/>
    <w:rsid w:val="00A63BE7"/>
    <w:rsid w:val="00A63C2D"/>
    <w:rsid w:val="00A63EDA"/>
    <w:rsid w:val="00A641D5"/>
    <w:rsid w:val="00A641E5"/>
    <w:rsid w:val="00A64223"/>
    <w:rsid w:val="00A64371"/>
    <w:rsid w:val="00A643C2"/>
    <w:rsid w:val="00A64402"/>
    <w:rsid w:val="00A6449C"/>
    <w:rsid w:val="00A644D4"/>
    <w:rsid w:val="00A64543"/>
    <w:rsid w:val="00A646EA"/>
    <w:rsid w:val="00A64717"/>
    <w:rsid w:val="00A64882"/>
    <w:rsid w:val="00A648BB"/>
    <w:rsid w:val="00A64929"/>
    <w:rsid w:val="00A649A3"/>
    <w:rsid w:val="00A649AA"/>
    <w:rsid w:val="00A649EC"/>
    <w:rsid w:val="00A64ABC"/>
    <w:rsid w:val="00A64ADB"/>
    <w:rsid w:val="00A64B69"/>
    <w:rsid w:val="00A64E95"/>
    <w:rsid w:val="00A64E98"/>
    <w:rsid w:val="00A64E9B"/>
    <w:rsid w:val="00A64FEB"/>
    <w:rsid w:val="00A65164"/>
    <w:rsid w:val="00A6537F"/>
    <w:rsid w:val="00A65489"/>
    <w:rsid w:val="00A655D1"/>
    <w:rsid w:val="00A657FA"/>
    <w:rsid w:val="00A65977"/>
    <w:rsid w:val="00A6597D"/>
    <w:rsid w:val="00A65C9A"/>
    <w:rsid w:val="00A65E93"/>
    <w:rsid w:val="00A65F0C"/>
    <w:rsid w:val="00A66010"/>
    <w:rsid w:val="00A6607B"/>
    <w:rsid w:val="00A661A3"/>
    <w:rsid w:val="00A66276"/>
    <w:rsid w:val="00A662EF"/>
    <w:rsid w:val="00A663C3"/>
    <w:rsid w:val="00A66503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45"/>
    <w:rsid w:val="00A66CB3"/>
    <w:rsid w:val="00A66E1F"/>
    <w:rsid w:val="00A66EB9"/>
    <w:rsid w:val="00A66F2B"/>
    <w:rsid w:val="00A67100"/>
    <w:rsid w:val="00A6716E"/>
    <w:rsid w:val="00A671E4"/>
    <w:rsid w:val="00A67374"/>
    <w:rsid w:val="00A6746B"/>
    <w:rsid w:val="00A67610"/>
    <w:rsid w:val="00A67688"/>
    <w:rsid w:val="00A67699"/>
    <w:rsid w:val="00A67726"/>
    <w:rsid w:val="00A6772C"/>
    <w:rsid w:val="00A6785A"/>
    <w:rsid w:val="00A678C7"/>
    <w:rsid w:val="00A6798F"/>
    <w:rsid w:val="00A679FE"/>
    <w:rsid w:val="00A67C33"/>
    <w:rsid w:val="00A67D48"/>
    <w:rsid w:val="00A67E21"/>
    <w:rsid w:val="00A67F87"/>
    <w:rsid w:val="00A700AE"/>
    <w:rsid w:val="00A70107"/>
    <w:rsid w:val="00A70211"/>
    <w:rsid w:val="00A7039F"/>
    <w:rsid w:val="00A70476"/>
    <w:rsid w:val="00A704DA"/>
    <w:rsid w:val="00A70539"/>
    <w:rsid w:val="00A705FD"/>
    <w:rsid w:val="00A70626"/>
    <w:rsid w:val="00A706A6"/>
    <w:rsid w:val="00A70888"/>
    <w:rsid w:val="00A70893"/>
    <w:rsid w:val="00A70DA9"/>
    <w:rsid w:val="00A70DFA"/>
    <w:rsid w:val="00A70E71"/>
    <w:rsid w:val="00A70FC7"/>
    <w:rsid w:val="00A710F6"/>
    <w:rsid w:val="00A71178"/>
    <w:rsid w:val="00A711E2"/>
    <w:rsid w:val="00A713D4"/>
    <w:rsid w:val="00A7153D"/>
    <w:rsid w:val="00A7163E"/>
    <w:rsid w:val="00A71653"/>
    <w:rsid w:val="00A7170F"/>
    <w:rsid w:val="00A719CF"/>
    <w:rsid w:val="00A71A47"/>
    <w:rsid w:val="00A71ABC"/>
    <w:rsid w:val="00A71BEC"/>
    <w:rsid w:val="00A71C42"/>
    <w:rsid w:val="00A71D7C"/>
    <w:rsid w:val="00A71E84"/>
    <w:rsid w:val="00A71F36"/>
    <w:rsid w:val="00A71FA8"/>
    <w:rsid w:val="00A7207E"/>
    <w:rsid w:val="00A72122"/>
    <w:rsid w:val="00A7215D"/>
    <w:rsid w:val="00A7220C"/>
    <w:rsid w:val="00A72241"/>
    <w:rsid w:val="00A72453"/>
    <w:rsid w:val="00A724F9"/>
    <w:rsid w:val="00A725E5"/>
    <w:rsid w:val="00A7269B"/>
    <w:rsid w:val="00A72899"/>
    <w:rsid w:val="00A728B6"/>
    <w:rsid w:val="00A729B7"/>
    <w:rsid w:val="00A72AA7"/>
    <w:rsid w:val="00A72AF1"/>
    <w:rsid w:val="00A72B86"/>
    <w:rsid w:val="00A72CC1"/>
    <w:rsid w:val="00A730E4"/>
    <w:rsid w:val="00A731A4"/>
    <w:rsid w:val="00A73345"/>
    <w:rsid w:val="00A73706"/>
    <w:rsid w:val="00A7388A"/>
    <w:rsid w:val="00A738FE"/>
    <w:rsid w:val="00A739C5"/>
    <w:rsid w:val="00A73A03"/>
    <w:rsid w:val="00A73AEE"/>
    <w:rsid w:val="00A73B74"/>
    <w:rsid w:val="00A73C77"/>
    <w:rsid w:val="00A73CC9"/>
    <w:rsid w:val="00A73DD0"/>
    <w:rsid w:val="00A73E88"/>
    <w:rsid w:val="00A73EA6"/>
    <w:rsid w:val="00A74601"/>
    <w:rsid w:val="00A747BF"/>
    <w:rsid w:val="00A747F1"/>
    <w:rsid w:val="00A748B9"/>
    <w:rsid w:val="00A7490C"/>
    <w:rsid w:val="00A749EB"/>
    <w:rsid w:val="00A74B2B"/>
    <w:rsid w:val="00A74D8E"/>
    <w:rsid w:val="00A74DEC"/>
    <w:rsid w:val="00A7507A"/>
    <w:rsid w:val="00A750A2"/>
    <w:rsid w:val="00A7513F"/>
    <w:rsid w:val="00A752CC"/>
    <w:rsid w:val="00A753DD"/>
    <w:rsid w:val="00A753EE"/>
    <w:rsid w:val="00A75402"/>
    <w:rsid w:val="00A755F0"/>
    <w:rsid w:val="00A75660"/>
    <w:rsid w:val="00A7573C"/>
    <w:rsid w:val="00A75812"/>
    <w:rsid w:val="00A758CF"/>
    <w:rsid w:val="00A75914"/>
    <w:rsid w:val="00A75939"/>
    <w:rsid w:val="00A75946"/>
    <w:rsid w:val="00A75964"/>
    <w:rsid w:val="00A75C78"/>
    <w:rsid w:val="00A75CA5"/>
    <w:rsid w:val="00A75F40"/>
    <w:rsid w:val="00A75FD4"/>
    <w:rsid w:val="00A7600A"/>
    <w:rsid w:val="00A76074"/>
    <w:rsid w:val="00A76143"/>
    <w:rsid w:val="00A76289"/>
    <w:rsid w:val="00A76351"/>
    <w:rsid w:val="00A763A2"/>
    <w:rsid w:val="00A763F1"/>
    <w:rsid w:val="00A763F7"/>
    <w:rsid w:val="00A76539"/>
    <w:rsid w:val="00A76583"/>
    <w:rsid w:val="00A76730"/>
    <w:rsid w:val="00A76A33"/>
    <w:rsid w:val="00A76B58"/>
    <w:rsid w:val="00A76BB3"/>
    <w:rsid w:val="00A76C27"/>
    <w:rsid w:val="00A76C70"/>
    <w:rsid w:val="00A76D6C"/>
    <w:rsid w:val="00A76E76"/>
    <w:rsid w:val="00A771C2"/>
    <w:rsid w:val="00A77254"/>
    <w:rsid w:val="00A77397"/>
    <w:rsid w:val="00A773DA"/>
    <w:rsid w:val="00A7749D"/>
    <w:rsid w:val="00A775BD"/>
    <w:rsid w:val="00A7761C"/>
    <w:rsid w:val="00A77705"/>
    <w:rsid w:val="00A77725"/>
    <w:rsid w:val="00A778D6"/>
    <w:rsid w:val="00A77962"/>
    <w:rsid w:val="00A77A6F"/>
    <w:rsid w:val="00A77C37"/>
    <w:rsid w:val="00A77F49"/>
    <w:rsid w:val="00A80017"/>
    <w:rsid w:val="00A802FC"/>
    <w:rsid w:val="00A80406"/>
    <w:rsid w:val="00A8046D"/>
    <w:rsid w:val="00A80473"/>
    <w:rsid w:val="00A8058A"/>
    <w:rsid w:val="00A8075E"/>
    <w:rsid w:val="00A807DA"/>
    <w:rsid w:val="00A808C3"/>
    <w:rsid w:val="00A80934"/>
    <w:rsid w:val="00A80962"/>
    <w:rsid w:val="00A80AB1"/>
    <w:rsid w:val="00A80B27"/>
    <w:rsid w:val="00A80B93"/>
    <w:rsid w:val="00A80E63"/>
    <w:rsid w:val="00A80E78"/>
    <w:rsid w:val="00A80FB3"/>
    <w:rsid w:val="00A80FF9"/>
    <w:rsid w:val="00A8112A"/>
    <w:rsid w:val="00A812C1"/>
    <w:rsid w:val="00A81408"/>
    <w:rsid w:val="00A814A4"/>
    <w:rsid w:val="00A814F5"/>
    <w:rsid w:val="00A81852"/>
    <w:rsid w:val="00A81CC2"/>
    <w:rsid w:val="00A81E92"/>
    <w:rsid w:val="00A81F3D"/>
    <w:rsid w:val="00A81F87"/>
    <w:rsid w:val="00A81FE6"/>
    <w:rsid w:val="00A8204B"/>
    <w:rsid w:val="00A82050"/>
    <w:rsid w:val="00A820A7"/>
    <w:rsid w:val="00A82241"/>
    <w:rsid w:val="00A82408"/>
    <w:rsid w:val="00A82448"/>
    <w:rsid w:val="00A8261D"/>
    <w:rsid w:val="00A826F1"/>
    <w:rsid w:val="00A82917"/>
    <w:rsid w:val="00A82B15"/>
    <w:rsid w:val="00A82CA8"/>
    <w:rsid w:val="00A82DEB"/>
    <w:rsid w:val="00A82E02"/>
    <w:rsid w:val="00A82E1E"/>
    <w:rsid w:val="00A82EF2"/>
    <w:rsid w:val="00A83047"/>
    <w:rsid w:val="00A832C8"/>
    <w:rsid w:val="00A83528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D3F"/>
    <w:rsid w:val="00A83E4E"/>
    <w:rsid w:val="00A84058"/>
    <w:rsid w:val="00A84119"/>
    <w:rsid w:val="00A84300"/>
    <w:rsid w:val="00A84302"/>
    <w:rsid w:val="00A84317"/>
    <w:rsid w:val="00A844FB"/>
    <w:rsid w:val="00A8452F"/>
    <w:rsid w:val="00A8458D"/>
    <w:rsid w:val="00A848AB"/>
    <w:rsid w:val="00A849F8"/>
    <w:rsid w:val="00A84A0E"/>
    <w:rsid w:val="00A84D3A"/>
    <w:rsid w:val="00A84E79"/>
    <w:rsid w:val="00A84ECE"/>
    <w:rsid w:val="00A850A7"/>
    <w:rsid w:val="00A850EF"/>
    <w:rsid w:val="00A85505"/>
    <w:rsid w:val="00A8557E"/>
    <w:rsid w:val="00A855B4"/>
    <w:rsid w:val="00A856F5"/>
    <w:rsid w:val="00A857AD"/>
    <w:rsid w:val="00A857E3"/>
    <w:rsid w:val="00A85808"/>
    <w:rsid w:val="00A85968"/>
    <w:rsid w:val="00A85B48"/>
    <w:rsid w:val="00A85B65"/>
    <w:rsid w:val="00A85BB8"/>
    <w:rsid w:val="00A85D71"/>
    <w:rsid w:val="00A85DE1"/>
    <w:rsid w:val="00A85E5A"/>
    <w:rsid w:val="00A85ECD"/>
    <w:rsid w:val="00A85F25"/>
    <w:rsid w:val="00A8610A"/>
    <w:rsid w:val="00A86296"/>
    <w:rsid w:val="00A8647D"/>
    <w:rsid w:val="00A864C2"/>
    <w:rsid w:val="00A8651B"/>
    <w:rsid w:val="00A86530"/>
    <w:rsid w:val="00A865BE"/>
    <w:rsid w:val="00A8666E"/>
    <w:rsid w:val="00A86948"/>
    <w:rsid w:val="00A8697B"/>
    <w:rsid w:val="00A86987"/>
    <w:rsid w:val="00A86A9D"/>
    <w:rsid w:val="00A86B48"/>
    <w:rsid w:val="00A86E45"/>
    <w:rsid w:val="00A86E7E"/>
    <w:rsid w:val="00A86F5C"/>
    <w:rsid w:val="00A87075"/>
    <w:rsid w:val="00A870C9"/>
    <w:rsid w:val="00A87251"/>
    <w:rsid w:val="00A87288"/>
    <w:rsid w:val="00A872C4"/>
    <w:rsid w:val="00A8741E"/>
    <w:rsid w:val="00A8744B"/>
    <w:rsid w:val="00A8764D"/>
    <w:rsid w:val="00A87795"/>
    <w:rsid w:val="00A879B0"/>
    <w:rsid w:val="00A879C2"/>
    <w:rsid w:val="00A87A58"/>
    <w:rsid w:val="00A87BB2"/>
    <w:rsid w:val="00A87BCA"/>
    <w:rsid w:val="00A87DFC"/>
    <w:rsid w:val="00A87F6B"/>
    <w:rsid w:val="00A87FAE"/>
    <w:rsid w:val="00A87FB0"/>
    <w:rsid w:val="00A87FF1"/>
    <w:rsid w:val="00A90035"/>
    <w:rsid w:val="00A90112"/>
    <w:rsid w:val="00A90392"/>
    <w:rsid w:val="00A9041D"/>
    <w:rsid w:val="00A904E7"/>
    <w:rsid w:val="00A906CC"/>
    <w:rsid w:val="00A906E6"/>
    <w:rsid w:val="00A9085B"/>
    <w:rsid w:val="00A908EB"/>
    <w:rsid w:val="00A9099A"/>
    <w:rsid w:val="00A909A4"/>
    <w:rsid w:val="00A90BD6"/>
    <w:rsid w:val="00A90C61"/>
    <w:rsid w:val="00A90D1D"/>
    <w:rsid w:val="00A90D35"/>
    <w:rsid w:val="00A9111F"/>
    <w:rsid w:val="00A91410"/>
    <w:rsid w:val="00A91512"/>
    <w:rsid w:val="00A9157E"/>
    <w:rsid w:val="00A915B8"/>
    <w:rsid w:val="00A91990"/>
    <w:rsid w:val="00A91A2E"/>
    <w:rsid w:val="00A91A38"/>
    <w:rsid w:val="00A91A5B"/>
    <w:rsid w:val="00A91D06"/>
    <w:rsid w:val="00A91DBC"/>
    <w:rsid w:val="00A91E6E"/>
    <w:rsid w:val="00A91F81"/>
    <w:rsid w:val="00A92124"/>
    <w:rsid w:val="00A9215C"/>
    <w:rsid w:val="00A92290"/>
    <w:rsid w:val="00A92391"/>
    <w:rsid w:val="00A9246B"/>
    <w:rsid w:val="00A92924"/>
    <w:rsid w:val="00A929FE"/>
    <w:rsid w:val="00A92D25"/>
    <w:rsid w:val="00A92D86"/>
    <w:rsid w:val="00A92DB6"/>
    <w:rsid w:val="00A92DDC"/>
    <w:rsid w:val="00A92EF6"/>
    <w:rsid w:val="00A93107"/>
    <w:rsid w:val="00A93174"/>
    <w:rsid w:val="00A9322A"/>
    <w:rsid w:val="00A93258"/>
    <w:rsid w:val="00A93373"/>
    <w:rsid w:val="00A933CD"/>
    <w:rsid w:val="00A93558"/>
    <w:rsid w:val="00A9359E"/>
    <w:rsid w:val="00A93624"/>
    <w:rsid w:val="00A9379C"/>
    <w:rsid w:val="00A937AF"/>
    <w:rsid w:val="00A93811"/>
    <w:rsid w:val="00A93818"/>
    <w:rsid w:val="00A93822"/>
    <w:rsid w:val="00A93858"/>
    <w:rsid w:val="00A93920"/>
    <w:rsid w:val="00A939D6"/>
    <w:rsid w:val="00A93ABD"/>
    <w:rsid w:val="00A93AD4"/>
    <w:rsid w:val="00A93D0A"/>
    <w:rsid w:val="00A93D19"/>
    <w:rsid w:val="00A93DB0"/>
    <w:rsid w:val="00A94052"/>
    <w:rsid w:val="00A9460C"/>
    <w:rsid w:val="00A94852"/>
    <w:rsid w:val="00A948CB"/>
    <w:rsid w:val="00A94A0B"/>
    <w:rsid w:val="00A94AAB"/>
    <w:rsid w:val="00A94ABD"/>
    <w:rsid w:val="00A94CFA"/>
    <w:rsid w:val="00A94E54"/>
    <w:rsid w:val="00A94E7F"/>
    <w:rsid w:val="00A94F29"/>
    <w:rsid w:val="00A94FD8"/>
    <w:rsid w:val="00A95121"/>
    <w:rsid w:val="00A951F5"/>
    <w:rsid w:val="00A951FB"/>
    <w:rsid w:val="00A95376"/>
    <w:rsid w:val="00A9547A"/>
    <w:rsid w:val="00A95578"/>
    <w:rsid w:val="00A957D9"/>
    <w:rsid w:val="00A9595B"/>
    <w:rsid w:val="00A95982"/>
    <w:rsid w:val="00A95A44"/>
    <w:rsid w:val="00A95BD3"/>
    <w:rsid w:val="00A95D6D"/>
    <w:rsid w:val="00A964AB"/>
    <w:rsid w:val="00A967A4"/>
    <w:rsid w:val="00A9693D"/>
    <w:rsid w:val="00A96995"/>
    <w:rsid w:val="00A96A07"/>
    <w:rsid w:val="00A96E53"/>
    <w:rsid w:val="00A96FFC"/>
    <w:rsid w:val="00A970A1"/>
    <w:rsid w:val="00A970DD"/>
    <w:rsid w:val="00A974B6"/>
    <w:rsid w:val="00A9775D"/>
    <w:rsid w:val="00A9777C"/>
    <w:rsid w:val="00A978DB"/>
    <w:rsid w:val="00A978E5"/>
    <w:rsid w:val="00A97A82"/>
    <w:rsid w:val="00A97AC9"/>
    <w:rsid w:val="00A97B5F"/>
    <w:rsid w:val="00A97B84"/>
    <w:rsid w:val="00A97CB9"/>
    <w:rsid w:val="00A97EC2"/>
    <w:rsid w:val="00A97FCC"/>
    <w:rsid w:val="00AA0003"/>
    <w:rsid w:val="00AA0076"/>
    <w:rsid w:val="00AA00A8"/>
    <w:rsid w:val="00AA01B7"/>
    <w:rsid w:val="00AA01C1"/>
    <w:rsid w:val="00AA037C"/>
    <w:rsid w:val="00AA0668"/>
    <w:rsid w:val="00AA08E8"/>
    <w:rsid w:val="00AA08F4"/>
    <w:rsid w:val="00AA0904"/>
    <w:rsid w:val="00AA0944"/>
    <w:rsid w:val="00AA0BC2"/>
    <w:rsid w:val="00AA0C51"/>
    <w:rsid w:val="00AA0C8D"/>
    <w:rsid w:val="00AA0E66"/>
    <w:rsid w:val="00AA10C2"/>
    <w:rsid w:val="00AA14EB"/>
    <w:rsid w:val="00AA1500"/>
    <w:rsid w:val="00AA171F"/>
    <w:rsid w:val="00AA173C"/>
    <w:rsid w:val="00AA17EC"/>
    <w:rsid w:val="00AA18BF"/>
    <w:rsid w:val="00AA18CE"/>
    <w:rsid w:val="00AA195C"/>
    <w:rsid w:val="00AA1B3E"/>
    <w:rsid w:val="00AA1B4A"/>
    <w:rsid w:val="00AA1D67"/>
    <w:rsid w:val="00AA1DE1"/>
    <w:rsid w:val="00AA1EAA"/>
    <w:rsid w:val="00AA1F2A"/>
    <w:rsid w:val="00AA2057"/>
    <w:rsid w:val="00AA205A"/>
    <w:rsid w:val="00AA212E"/>
    <w:rsid w:val="00AA215B"/>
    <w:rsid w:val="00AA2310"/>
    <w:rsid w:val="00AA24D4"/>
    <w:rsid w:val="00AA2672"/>
    <w:rsid w:val="00AA28EE"/>
    <w:rsid w:val="00AA28EF"/>
    <w:rsid w:val="00AA2A03"/>
    <w:rsid w:val="00AA2AB4"/>
    <w:rsid w:val="00AA2ADB"/>
    <w:rsid w:val="00AA2B06"/>
    <w:rsid w:val="00AA2C16"/>
    <w:rsid w:val="00AA2ED2"/>
    <w:rsid w:val="00AA30AC"/>
    <w:rsid w:val="00AA3131"/>
    <w:rsid w:val="00AA32C5"/>
    <w:rsid w:val="00AA33B7"/>
    <w:rsid w:val="00AA35C0"/>
    <w:rsid w:val="00AA388B"/>
    <w:rsid w:val="00AA39A7"/>
    <w:rsid w:val="00AA3C0B"/>
    <w:rsid w:val="00AA3CA6"/>
    <w:rsid w:val="00AA3D4A"/>
    <w:rsid w:val="00AA3DAB"/>
    <w:rsid w:val="00AA3E2A"/>
    <w:rsid w:val="00AA3F0A"/>
    <w:rsid w:val="00AA3F3D"/>
    <w:rsid w:val="00AA3FB8"/>
    <w:rsid w:val="00AA4120"/>
    <w:rsid w:val="00AA417A"/>
    <w:rsid w:val="00AA4219"/>
    <w:rsid w:val="00AA427B"/>
    <w:rsid w:val="00AA4511"/>
    <w:rsid w:val="00AA4621"/>
    <w:rsid w:val="00AA462A"/>
    <w:rsid w:val="00AA4633"/>
    <w:rsid w:val="00AA46C5"/>
    <w:rsid w:val="00AA47CC"/>
    <w:rsid w:val="00AA481C"/>
    <w:rsid w:val="00AA4ABE"/>
    <w:rsid w:val="00AA4B8A"/>
    <w:rsid w:val="00AA4BB8"/>
    <w:rsid w:val="00AA4C4B"/>
    <w:rsid w:val="00AA4CF0"/>
    <w:rsid w:val="00AA4D04"/>
    <w:rsid w:val="00AA4D19"/>
    <w:rsid w:val="00AA4D6C"/>
    <w:rsid w:val="00AA4F1A"/>
    <w:rsid w:val="00AA5035"/>
    <w:rsid w:val="00AA50EE"/>
    <w:rsid w:val="00AA5120"/>
    <w:rsid w:val="00AA5255"/>
    <w:rsid w:val="00AA530B"/>
    <w:rsid w:val="00AA5323"/>
    <w:rsid w:val="00AA532A"/>
    <w:rsid w:val="00AA53BB"/>
    <w:rsid w:val="00AA542A"/>
    <w:rsid w:val="00AA543B"/>
    <w:rsid w:val="00AA55AE"/>
    <w:rsid w:val="00AA5622"/>
    <w:rsid w:val="00AA573C"/>
    <w:rsid w:val="00AA574F"/>
    <w:rsid w:val="00AA5770"/>
    <w:rsid w:val="00AA59C4"/>
    <w:rsid w:val="00AA5A23"/>
    <w:rsid w:val="00AA5AA8"/>
    <w:rsid w:val="00AA5DDE"/>
    <w:rsid w:val="00AA5E52"/>
    <w:rsid w:val="00AA5FE5"/>
    <w:rsid w:val="00AA604E"/>
    <w:rsid w:val="00AA60CB"/>
    <w:rsid w:val="00AA61CE"/>
    <w:rsid w:val="00AA627F"/>
    <w:rsid w:val="00AA66BB"/>
    <w:rsid w:val="00AA682B"/>
    <w:rsid w:val="00AA69D6"/>
    <w:rsid w:val="00AA6DD3"/>
    <w:rsid w:val="00AA70E0"/>
    <w:rsid w:val="00AA7362"/>
    <w:rsid w:val="00AA73BD"/>
    <w:rsid w:val="00AA752E"/>
    <w:rsid w:val="00AA75E1"/>
    <w:rsid w:val="00AA7629"/>
    <w:rsid w:val="00AA766B"/>
    <w:rsid w:val="00AA77A6"/>
    <w:rsid w:val="00AA788A"/>
    <w:rsid w:val="00AA7982"/>
    <w:rsid w:val="00AA7B46"/>
    <w:rsid w:val="00AA7C9E"/>
    <w:rsid w:val="00AA7D1B"/>
    <w:rsid w:val="00AA7E35"/>
    <w:rsid w:val="00AA7F20"/>
    <w:rsid w:val="00AB014D"/>
    <w:rsid w:val="00AB0235"/>
    <w:rsid w:val="00AB024D"/>
    <w:rsid w:val="00AB02CE"/>
    <w:rsid w:val="00AB0394"/>
    <w:rsid w:val="00AB07F1"/>
    <w:rsid w:val="00AB086B"/>
    <w:rsid w:val="00AB088F"/>
    <w:rsid w:val="00AB0A4A"/>
    <w:rsid w:val="00AB0A93"/>
    <w:rsid w:val="00AB0AAB"/>
    <w:rsid w:val="00AB0BEB"/>
    <w:rsid w:val="00AB0C49"/>
    <w:rsid w:val="00AB0C4A"/>
    <w:rsid w:val="00AB0CDC"/>
    <w:rsid w:val="00AB0CF6"/>
    <w:rsid w:val="00AB0D23"/>
    <w:rsid w:val="00AB0DE3"/>
    <w:rsid w:val="00AB0E4C"/>
    <w:rsid w:val="00AB0E59"/>
    <w:rsid w:val="00AB0F12"/>
    <w:rsid w:val="00AB1056"/>
    <w:rsid w:val="00AB105D"/>
    <w:rsid w:val="00AB1066"/>
    <w:rsid w:val="00AB118D"/>
    <w:rsid w:val="00AB1293"/>
    <w:rsid w:val="00AB141F"/>
    <w:rsid w:val="00AB144C"/>
    <w:rsid w:val="00AB1536"/>
    <w:rsid w:val="00AB1663"/>
    <w:rsid w:val="00AB1720"/>
    <w:rsid w:val="00AB192E"/>
    <w:rsid w:val="00AB19A5"/>
    <w:rsid w:val="00AB1A48"/>
    <w:rsid w:val="00AB1A70"/>
    <w:rsid w:val="00AB1A86"/>
    <w:rsid w:val="00AB1BAF"/>
    <w:rsid w:val="00AB1BBE"/>
    <w:rsid w:val="00AB1C1C"/>
    <w:rsid w:val="00AB2165"/>
    <w:rsid w:val="00AB2194"/>
    <w:rsid w:val="00AB21FD"/>
    <w:rsid w:val="00AB225D"/>
    <w:rsid w:val="00AB236D"/>
    <w:rsid w:val="00AB2698"/>
    <w:rsid w:val="00AB2699"/>
    <w:rsid w:val="00AB26AA"/>
    <w:rsid w:val="00AB2883"/>
    <w:rsid w:val="00AB292E"/>
    <w:rsid w:val="00AB2A33"/>
    <w:rsid w:val="00AB2B83"/>
    <w:rsid w:val="00AB2B9B"/>
    <w:rsid w:val="00AB2BCE"/>
    <w:rsid w:val="00AB2CAE"/>
    <w:rsid w:val="00AB2CBA"/>
    <w:rsid w:val="00AB2CE4"/>
    <w:rsid w:val="00AB2D89"/>
    <w:rsid w:val="00AB2E01"/>
    <w:rsid w:val="00AB2E26"/>
    <w:rsid w:val="00AB2F46"/>
    <w:rsid w:val="00AB2F54"/>
    <w:rsid w:val="00AB2F58"/>
    <w:rsid w:val="00AB2FDA"/>
    <w:rsid w:val="00AB3017"/>
    <w:rsid w:val="00AB3047"/>
    <w:rsid w:val="00AB322A"/>
    <w:rsid w:val="00AB3272"/>
    <w:rsid w:val="00AB32E7"/>
    <w:rsid w:val="00AB33E6"/>
    <w:rsid w:val="00AB3583"/>
    <w:rsid w:val="00AB3611"/>
    <w:rsid w:val="00AB3616"/>
    <w:rsid w:val="00AB36A7"/>
    <w:rsid w:val="00AB3790"/>
    <w:rsid w:val="00AB38A1"/>
    <w:rsid w:val="00AB3A58"/>
    <w:rsid w:val="00AB3AFD"/>
    <w:rsid w:val="00AB3B7E"/>
    <w:rsid w:val="00AB3B9A"/>
    <w:rsid w:val="00AB3D49"/>
    <w:rsid w:val="00AB3F17"/>
    <w:rsid w:val="00AB3FF6"/>
    <w:rsid w:val="00AB40F3"/>
    <w:rsid w:val="00AB4124"/>
    <w:rsid w:val="00AB426D"/>
    <w:rsid w:val="00AB43D7"/>
    <w:rsid w:val="00AB4679"/>
    <w:rsid w:val="00AB46F4"/>
    <w:rsid w:val="00AB4977"/>
    <w:rsid w:val="00AB4D2A"/>
    <w:rsid w:val="00AB5023"/>
    <w:rsid w:val="00AB5161"/>
    <w:rsid w:val="00AB519D"/>
    <w:rsid w:val="00AB52A1"/>
    <w:rsid w:val="00AB52AB"/>
    <w:rsid w:val="00AB5372"/>
    <w:rsid w:val="00AB55FC"/>
    <w:rsid w:val="00AB56A8"/>
    <w:rsid w:val="00AB57E7"/>
    <w:rsid w:val="00AB5825"/>
    <w:rsid w:val="00AB59C3"/>
    <w:rsid w:val="00AB5AC3"/>
    <w:rsid w:val="00AB5AF6"/>
    <w:rsid w:val="00AB5BC7"/>
    <w:rsid w:val="00AB5CF1"/>
    <w:rsid w:val="00AB5EA5"/>
    <w:rsid w:val="00AB5FBF"/>
    <w:rsid w:val="00AB6146"/>
    <w:rsid w:val="00AB6283"/>
    <w:rsid w:val="00AB62AE"/>
    <w:rsid w:val="00AB63A5"/>
    <w:rsid w:val="00AB648F"/>
    <w:rsid w:val="00AB64D9"/>
    <w:rsid w:val="00AB6543"/>
    <w:rsid w:val="00AB66D5"/>
    <w:rsid w:val="00AB67AE"/>
    <w:rsid w:val="00AB6846"/>
    <w:rsid w:val="00AB6867"/>
    <w:rsid w:val="00AB689B"/>
    <w:rsid w:val="00AB696B"/>
    <w:rsid w:val="00AB6A28"/>
    <w:rsid w:val="00AB6A5C"/>
    <w:rsid w:val="00AB6A7D"/>
    <w:rsid w:val="00AB6C2E"/>
    <w:rsid w:val="00AB6CAF"/>
    <w:rsid w:val="00AB6CF2"/>
    <w:rsid w:val="00AB6DC7"/>
    <w:rsid w:val="00AB6DD2"/>
    <w:rsid w:val="00AB6E11"/>
    <w:rsid w:val="00AB6F2F"/>
    <w:rsid w:val="00AB701E"/>
    <w:rsid w:val="00AB7110"/>
    <w:rsid w:val="00AB72A2"/>
    <w:rsid w:val="00AB72D9"/>
    <w:rsid w:val="00AB7881"/>
    <w:rsid w:val="00AB78E1"/>
    <w:rsid w:val="00AB79A5"/>
    <w:rsid w:val="00AB7DD7"/>
    <w:rsid w:val="00AB7DE8"/>
    <w:rsid w:val="00AB7F55"/>
    <w:rsid w:val="00AC0010"/>
    <w:rsid w:val="00AC00D4"/>
    <w:rsid w:val="00AC00D6"/>
    <w:rsid w:val="00AC01F2"/>
    <w:rsid w:val="00AC0398"/>
    <w:rsid w:val="00AC05E2"/>
    <w:rsid w:val="00AC0648"/>
    <w:rsid w:val="00AC08AC"/>
    <w:rsid w:val="00AC08C3"/>
    <w:rsid w:val="00AC0A90"/>
    <w:rsid w:val="00AC0AFF"/>
    <w:rsid w:val="00AC0B85"/>
    <w:rsid w:val="00AC0C01"/>
    <w:rsid w:val="00AC0CD5"/>
    <w:rsid w:val="00AC1145"/>
    <w:rsid w:val="00AC1151"/>
    <w:rsid w:val="00AC12C2"/>
    <w:rsid w:val="00AC12D7"/>
    <w:rsid w:val="00AC1347"/>
    <w:rsid w:val="00AC1496"/>
    <w:rsid w:val="00AC17BE"/>
    <w:rsid w:val="00AC17C8"/>
    <w:rsid w:val="00AC17E0"/>
    <w:rsid w:val="00AC1892"/>
    <w:rsid w:val="00AC18C8"/>
    <w:rsid w:val="00AC1932"/>
    <w:rsid w:val="00AC19FB"/>
    <w:rsid w:val="00AC1A04"/>
    <w:rsid w:val="00AC1CDD"/>
    <w:rsid w:val="00AC1D15"/>
    <w:rsid w:val="00AC1D1B"/>
    <w:rsid w:val="00AC1D67"/>
    <w:rsid w:val="00AC1ED0"/>
    <w:rsid w:val="00AC210A"/>
    <w:rsid w:val="00AC214D"/>
    <w:rsid w:val="00AC2208"/>
    <w:rsid w:val="00AC2394"/>
    <w:rsid w:val="00AC240A"/>
    <w:rsid w:val="00AC24E1"/>
    <w:rsid w:val="00AC2508"/>
    <w:rsid w:val="00AC26B2"/>
    <w:rsid w:val="00AC28EE"/>
    <w:rsid w:val="00AC2B68"/>
    <w:rsid w:val="00AC2B86"/>
    <w:rsid w:val="00AC2CB8"/>
    <w:rsid w:val="00AC2E38"/>
    <w:rsid w:val="00AC2EE3"/>
    <w:rsid w:val="00AC2F56"/>
    <w:rsid w:val="00AC31EB"/>
    <w:rsid w:val="00AC325F"/>
    <w:rsid w:val="00AC339A"/>
    <w:rsid w:val="00AC33EC"/>
    <w:rsid w:val="00AC3460"/>
    <w:rsid w:val="00AC34C7"/>
    <w:rsid w:val="00AC3545"/>
    <w:rsid w:val="00AC356A"/>
    <w:rsid w:val="00AC3619"/>
    <w:rsid w:val="00AC366D"/>
    <w:rsid w:val="00AC3936"/>
    <w:rsid w:val="00AC39AD"/>
    <w:rsid w:val="00AC3A1A"/>
    <w:rsid w:val="00AC3A21"/>
    <w:rsid w:val="00AC3AC7"/>
    <w:rsid w:val="00AC3C0A"/>
    <w:rsid w:val="00AC3CBA"/>
    <w:rsid w:val="00AC3D6D"/>
    <w:rsid w:val="00AC4058"/>
    <w:rsid w:val="00AC413E"/>
    <w:rsid w:val="00AC42A2"/>
    <w:rsid w:val="00AC439A"/>
    <w:rsid w:val="00AC4450"/>
    <w:rsid w:val="00AC44E1"/>
    <w:rsid w:val="00AC478C"/>
    <w:rsid w:val="00AC4794"/>
    <w:rsid w:val="00AC47E3"/>
    <w:rsid w:val="00AC482F"/>
    <w:rsid w:val="00AC48AB"/>
    <w:rsid w:val="00AC4938"/>
    <w:rsid w:val="00AC4986"/>
    <w:rsid w:val="00AC49CC"/>
    <w:rsid w:val="00AC4BD5"/>
    <w:rsid w:val="00AC4C29"/>
    <w:rsid w:val="00AC4D92"/>
    <w:rsid w:val="00AC4EBC"/>
    <w:rsid w:val="00AC4F04"/>
    <w:rsid w:val="00AC4F73"/>
    <w:rsid w:val="00AC500E"/>
    <w:rsid w:val="00AC50FE"/>
    <w:rsid w:val="00AC5237"/>
    <w:rsid w:val="00AC5345"/>
    <w:rsid w:val="00AC5440"/>
    <w:rsid w:val="00AC5456"/>
    <w:rsid w:val="00AC55A5"/>
    <w:rsid w:val="00AC5817"/>
    <w:rsid w:val="00AC5918"/>
    <w:rsid w:val="00AC5B83"/>
    <w:rsid w:val="00AC6043"/>
    <w:rsid w:val="00AC6153"/>
    <w:rsid w:val="00AC6166"/>
    <w:rsid w:val="00AC6313"/>
    <w:rsid w:val="00AC635F"/>
    <w:rsid w:val="00AC6465"/>
    <w:rsid w:val="00AC6495"/>
    <w:rsid w:val="00AC64DE"/>
    <w:rsid w:val="00AC65E8"/>
    <w:rsid w:val="00AC6742"/>
    <w:rsid w:val="00AC677A"/>
    <w:rsid w:val="00AC67CF"/>
    <w:rsid w:val="00AC680B"/>
    <w:rsid w:val="00AC6862"/>
    <w:rsid w:val="00AC690F"/>
    <w:rsid w:val="00AC6A81"/>
    <w:rsid w:val="00AC6AA2"/>
    <w:rsid w:val="00AC6D54"/>
    <w:rsid w:val="00AC6DBA"/>
    <w:rsid w:val="00AC6E47"/>
    <w:rsid w:val="00AC6E61"/>
    <w:rsid w:val="00AC6ED8"/>
    <w:rsid w:val="00AC6FDC"/>
    <w:rsid w:val="00AC6FEE"/>
    <w:rsid w:val="00AC6FF9"/>
    <w:rsid w:val="00AC708F"/>
    <w:rsid w:val="00AC71E8"/>
    <w:rsid w:val="00AC7285"/>
    <w:rsid w:val="00AC7296"/>
    <w:rsid w:val="00AC72F6"/>
    <w:rsid w:val="00AC7565"/>
    <w:rsid w:val="00AC7643"/>
    <w:rsid w:val="00AC76E0"/>
    <w:rsid w:val="00AC780E"/>
    <w:rsid w:val="00AC7926"/>
    <w:rsid w:val="00AC7ACB"/>
    <w:rsid w:val="00AC7B7C"/>
    <w:rsid w:val="00AC7BEB"/>
    <w:rsid w:val="00AC7CE3"/>
    <w:rsid w:val="00AC7ED0"/>
    <w:rsid w:val="00AD0185"/>
    <w:rsid w:val="00AD01A8"/>
    <w:rsid w:val="00AD029B"/>
    <w:rsid w:val="00AD035C"/>
    <w:rsid w:val="00AD0510"/>
    <w:rsid w:val="00AD07B6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581"/>
    <w:rsid w:val="00AD1907"/>
    <w:rsid w:val="00AD1D5D"/>
    <w:rsid w:val="00AD1DE6"/>
    <w:rsid w:val="00AD1F64"/>
    <w:rsid w:val="00AD1FBA"/>
    <w:rsid w:val="00AD204F"/>
    <w:rsid w:val="00AD23DB"/>
    <w:rsid w:val="00AD23E3"/>
    <w:rsid w:val="00AD255C"/>
    <w:rsid w:val="00AD2636"/>
    <w:rsid w:val="00AD267B"/>
    <w:rsid w:val="00AD2950"/>
    <w:rsid w:val="00AD295E"/>
    <w:rsid w:val="00AD2B1C"/>
    <w:rsid w:val="00AD2B66"/>
    <w:rsid w:val="00AD2DE5"/>
    <w:rsid w:val="00AD2E4D"/>
    <w:rsid w:val="00AD2F85"/>
    <w:rsid w:val="00AD3324"/>
    <w:rsid w:val="00AD39AA"/>
    <w:rsid w:val="00AD3A2B"/>
    <w:rsid w:val="00AD3BDE"/>
    <w:rsid w:val="00AD3DCA"/>
    <w:rsid w:val="00AD3F72"/>
    <w:rsid w:val="00AD40B3"/>
    <w:rsid w:val="00AD40CF"/>
    <w:rsid w:val="00AD4184"/>
    <w:rsid w:val="00AD41BC"/>
    <w:rsid w:val="00AD4273"/>
    <w:rsid w:val="00AD437A"/>
    <w:rsid w:val="00AD43B3"/>
    <w:rsid w:val="00AD447F"/>
    <w:rsid w:val="00AD44EC"/>
    <w:rsid w:val="00AD45D9"/>
    <w:rsid w:val="00AD4660"/>
    <w:rsid w:val="00AD46A6"/>
    <w:rsid w:val="00AD46EB"/>
    <w:rsid w:val="00AD475B"/>
    <w:rsid w:val="00AD48AF"/>
    <w:rsid w:val="00AD494F"/>
    <w:rsid w:val="00AD49FE"/>
    <w:rsid w:val="00AD4A5F"/>
    <w:rsid w:val="00AD4ADD"/>
    <w:rsid w:val="00AD4AFF"/>
    <w:rsid w:val="00AD4B14"/>
    <w:rsid w:val="00AD4CE5"/>
    <w:rsid w:val="00AD4D18"/>
    <w:rsid w:val="00AD4DC2"/>
    <w:rsid w:val="00AD4F42"/>
    <w:rsid w:val="00AD50D3"/>
    <w:rsid w:val="00AD5376"/>
    <w:rsid w:val="00AD54D6"/>
    <w:rsid w:val="00AD550F"/>
    <w:rsid w:val="00AD563E"/>
    <w:rsid w:val="00AD5A37"/>
    <w:rsid w:val="00AD5A6F"/>
    <w:rsid w:val="00AD5ABD"/>
    <w:rsid w:val="00AD5B9F"/>
    <w:rsid w:val="00AD5CF6"/>
    <w:rsid w:val="00AD5D37"/>
    <w:rsid w:val="00AD5E74"/>
    <w:rsid w:val="00AD5F28"/>
    <w:rsid w:val="00AD61BC"/>
    <w:rsid w:val="00AD61DC"/>
    <w:rsid w:val="00AD6314"/>
    <w:rsid w:val="00AD64F3"/>
    <w:rsid w:val="00AD650D"/>
    <w:rsid w:val="00AD6588"/>
    <w:rsid w:val="00AD663B"/>
    <w:rsid w:val="00AD6665"/>
    <w:rsid w:val="00AD6758"/>
    <w:rsid w:val="00AD67F9"/>
    <w:rsid w:val="00AD6A4F"/>
    <w:rsid w:val="00AD6BEA"/>
    <w:rsid w:val="00AD6CCA"/>
    <w:rsid w:val="00AD6DF2"/>
    <w:rsid w:val="00AD6EDB"/>
    <w:rsid w:val="00AD70FA"/>
    <w:rsid w:val="00AD713B"/>
    <w:rsid w:val="00AD7149"/>
    <w:rsid w:val="00AD714D"/>
    <w:rsid w:val="00AD7217"/>
    <w:rsid w:val="00AD74A9"/>
    <w:rsid w:val="00AD7512"/>
    <w:rsid w:val="00AD754F"/>
    <w:rsid w:val="00AD75BD"/>
    <w:rsid w:val="00AD76A6"/>
    <w:rsid w:val="00AD77CF"/>
    <w:rsid w:val="00AD786E"/>
    <w:rsid w:val="00AD7880"/>
    <w:rsid w:val="00AD7A65"/>
    <w:rsid w:val="00AD7B6F"/>
    <w:rsid w:val="00AD7C87"/>
    <w:rsid w:val="00AD7CD3"/>
    <w:rsid w:val="00AE0098"/>
    <w:rsid w:val="00AE01A4"/>
    <w:rsid w:val="00AE023B"/>
    <w:rsid w:val="00AE0436"/>
    <w:rsid w:val="00AE0470"/>
    <w:rsid w:val="00AE0533"/>
    <w:rsid w:val="00AE05D3"/>
    <w:rsid w:val="00AE067D"/>
    <w:rsid w:val="00AE069F"/>
    <w:rsid w:val="00AE089B"/>
    <w:rsid w:val="00AE098F"/>
    <w:rsid w:val="00AE0993"/>
    <w:rsid w:val="00AE0B02"/>
    <w:rsid w:val="00AE0CE3"/>
    <w:rsid w:val="00AE0EC0"/>
    <w:rsid w:val="00AE0ECC"/>
    <w:rsid w:val="00AE10D5"/>
    <w:rsid w:val="00AE11C7"/>
    <w:rsid w:val="00AE13D8"/>
    <w:rsid w:val="00AE13FC"/>
    <w:rsid w:val="00AE1582"/>
    <w:rsid w:val="00AE1630"/>
    <w:rsid w:val="00AE1634"/>
    <w:rsid w:val="00AE1664"/>
    <w:rsid w:val="00AE1699"/>
    <w:rsid w:val="00AE16A6"/>
    <w:rsid w:val="00AE174D"/>
    <w:rsid w:val="00AE1829"/>
    <w:rsid w:val="00AE1839"/>
    <w:rsid w:val="00AE188E"/>
    <w:rsid w:val="00AE18A4"/>
    <w:rsid w:val="00AE1962"/>
    <w:rsid w:val="00AE1B31"/>
    <w:rsid w:val="00AE1B89"/>
    <w:rsid w:val="00AE1DE9"/>
    <w:rsid w:val="00AE1EC8"/>
    <w:rsid w:val="00AE1F5B"/>
    <w:rsid w:val="00AE2047"/>
    <w:rsid w:val="00AE20AF"/>
    <w:rsid w:val="00AE23A6"/>
    <w:rsid w:val="00AE23CE"/>
    <w:rsid w:val="00AE24E1"/>
    <w:rsid w:val="00AE27DC"/>
    <w:rsid w:val="00AE29C9"/>
    <w:rsid w:val="00AE29E1"/>
    <w:rsid w:val="00AE2AF0"/>
    <w:rsid w:val="00AE2DC2"/>
    <w:rsid w:val="00AE30EC"/>
    <w:rsid w:val="00AE3215"/>
    <w:rsid w:val="00AE324A"/>
    <w:rsid w:val="00AE3298"/>
    <w:rsid w:val="00AE3326"/>
    <w:rsid w:val="00AE333A"/>
    <w:rsid w:val="00AE351C"/>
    <w:rsid w:val="00AE35C2"/>
    <w:rsid w:val="00AE363B"/>
    <w:rsid w:val="00AE363D"/>
    <w:rsid w:val="00AE3A5C"/>
    <w:rsid w:val="00AE3B96"/>
    <w:rsid w:val="00AE3CAD"/>
    <w:rsid w:val="00AE3CB5"/>
    <w:rsid w:val="00AE3D1F"/>
    <w:rsid w:val="00AE3D64"/>
    <w:rsid w:val="00AE3F1C"/>
    <w:rsid w:val="00AE3F91"/>
    <w:rsid w:val="00AE4216"/>
    <w:rsid w:val="00AE4354"/>
    <w:rsid w:val="00AE4368"/>
    <w:rsid w:val="00AE43C0"/>
    <w:rsid w:val="00AE4405"/>
    <w:rsid w:val="00AE449B"/>
    <w:rsid w:val="00AE460B"/>
    <w:rsid w:val="00AE463C"/>
    <w:rsid w:val="00AE4A7A"/>
    <w:rsid w:val="00AE4B69"/>
    <w:rsid w:val="00AE4B6A"/>
    <w:rsid w:val="00AE4BDF"/>
    <w:rsid w:val="00AE4E20"/>
    <w:rsid w:val="00AE5024"/>
    <w:rsid w:val="00AE50CF"/>
    <w:rsid w:val="00AE513C"/>
    <w:rsid w:val="00AE5145"/>
    <w:rsid w:val="00AE52A1"/>
    <w:rsid w:val="00AE532D"/>
    <w:rsid w:val="00AE534A"/>
    <w:rsid w:val="00AE54A4"/>
    <w:rsid w:val="00AE54BC"/>
    <w:rsid w:val="00AE55D9"/>
    <w:rsid w:val="00AE5678"/>
    <w:rsid w:val="00AE5861"/>
    <w:rsid w:val="00AE58B5"/>
    <w:rsid w:val="00AE58F8"/>
    <w:rsid w:val="00AE597B"/>
    <w:rsid w:val="00AE5BA7"/>
    <w:rsid w:val="00AE5DA2"/>
    <w:rsid w:val="00AE5DB2"/>
    <w:rsid w:val="00AE5DBA"/>
    <w:rsid w:val="00AE5EBE"/>
    <w:rsid w:val="00AE60DD"/>
    <w:rsid w:val="00AE6104"/>
    <w:rsid w:val="00AE6185"/>
    <w:rsid w:val="00AE6325"/>
    <w:rsid w:val="00AE63B8"/>
    <w:rsid w:val="00AE63CE"/>
    <w:rsid w:val="00AE6499"/>
    <w:rsid w:val="00AE64A2"/>
    <w:rsid w:val="00AE64A7"/>
    <w:rsid w:val="00AE65AA"/>
    <w:rsid w:val="00AE65D4"/>
    <w:rsid w:val="00AE661E"/>
    <w:rsid w:val="00AE6635"/>
    <w:rsid w:val="00AE668E"/>
    <w:rsid w:val="00AE69C5"/>
    <w:rsid w:val="00AE6A0F"/>
    <w:rsid w:val="00AE6A38"/>
    <w:rsid w:val="00AE6AA9"/>
    <w:rsid w:val="00AE6AAE"/>
    <w:rsid w:val="00AE6BA9"/>
    <w:rsid w:val="00AE6C60"/>
    <w:rsid w:val="00AE6CD6"/>
    <w:rsid w:val="00AE6D11"/>
    <w:rsid w:val="00AE6D79"/>
    <w:rsid w:val="00AE6E3C"/>
    <w:rsid w:val="00AE7031"/>
    <w:rsid w:val="00AE7033"/>
    <w:rsid w:val="00AE7167"/>
    <w:rsid w:val="00AE7181"/>
    <w:rsid w:val="00AE72A3"/>
    <w:rsid w:val="00AE7443"/>
    <w:rsid w:val="00AE747C"/>
    <w:rsid w:val="00AE7488"/>
    <w:rsid w:val="00AE7556"/>
    <w:rsid w:val="00AE7617"/>
    <w:rsid w:val="00AE763A"/>
    <w:rsid w:val="00AE77B4"/>
    <w:rsid w:val="00AE781E"/>
    <w:rsid w:val="00AE787F"/>
    <w:rsid w:val="00AE7AF9"/>
    <w:rsid w:val="00AE7C06"/>
    <w:rsid w:val="00AE7CF9"/>
    <w:rsid w:val="00AE7DF8"/>
    <w:rsid w:val="00AE7E7D"/>
    <w:rsid w:val="00AE7E92"/>
    <w:rsid w:val="00AF00F4"/>
    <w:rsid w:val="00AF01A7"/>
    <w:rsid w:val="00AF01B1"/>
    <w:rsid w:val="00AF0412"/>
    <w:rsid w:val="00AF042F"/>
    <w:rsid w:val="00AF0472"/>
    <w:rsid w:val="00AF04A2"/>
    <w:rsid w:val="00AF0619"/>
    <w:rsid w:val="00AF0664"/>
    <w:rsid w:val="00AF07A2"/>
    <w:rsid w:val="00AF0826"/>
    <w:rsid w:val="00AF0A50"/>
    <w:rsid w:val="00AF0A8B"/>
    <w:rsid w:val="00AF0AC1"/>
    <w:rsid w:val="00AF0C76"/>
    <w:rsid w:val="00AF0C83"/>
    <w:rsid w:val="00AF0E1C"/>
    <w:rsid w:val="00AF0E6E"/>
    <w:rsid w:val="00AF1097"/>
    <w:rsid w:val="00AF10EE"/>
    <w:rsid w:val="00AF11F6"/>
    <w:rsid w:val="00AF121F"/>
    <w:rsid w:val="00AF1281"/>
    <w:rsid w:val="00AF150E"/>
    <w:rsid w:val="00AF16AC"/>
    <w:rsid w:val="00AF1700"/>
    <w:rsid w:val="00AF170D"/>
    <w:rsid w:val="00AF184D"/>
    <w:rsid w:val="00AF18B2"/>
    <w:rsid w:val="00AF19A2"/>
    <w:rsid w:val="00AF19D9"/>
    <w:rsid w:val="00AF1AFA"/>
    <w:rsid w:val="00AF1BA1"/>
    <w:rsid w:val="00AF1C31"/>
    <w:rsid w:val="00AF1C5B"/>
    <w:rsid w:val="00AF1D1F"/>
    <w:rsid w:val="00AF1D36"/>
    <w:rsid w:val="00AF1F03"/>
    <w:rsid w:val="00AF1F71"/>
    <w:rsid w:val="00AF1F78"/>
    <w:rsid w:val="00AF2174"/>
    <w:rsid w:val="00AF21BC"/>
    <w:rsid w:val="00AF2250"/>
    <w:rsid w:val="00AF2368"/>
    <w:rsid w:val="00AF24F5"/>
    <w:rsid w:val="00AF250B"/>
    <w:rsid w:val="00AF2519"/>
    <w:rsid w:val="00AF2520"/>
    <w:rsid w:val="00AF2557"/>
    <w:rsid w:val="00AF27A1"/>
    <w:rsid w:val="00AF2959"/>
    <w:rsid w:val="00AF2981"/>
    <w:rsid w:val="00AF2B53"/>
    <w:rsid w:val="00AF2C66"/>
    <w:rsid w:val="00AF2CFB"/>
    <w:rsid w:val="00AF2D0A"/>
    <w:rsid w:val="00AF2E96"/>
    <w:rsid w:val="00AF2F7B"/>
    <w:rsid w:val="00AF3211"/>
    <w:rsid w:val="00AF3324"/>
    <w:rsid w:val="00AF3379"/>
    <w:rsid w:val="00AF33F4"/>
    <w:rsid w:val="00AF352A"/>
    <w:rsid w:val="00AF35C9"/>
    <w:rsid w:val="00AF3695"/>
    <w:rsid w:val="00AF372C"/>
    <w:rsid w:val="00AF387A"/>
    <w:rsid w:val="00AF3977"/>
    <w:rsid w:val="00AF3A3E"/>
    <w:rsid w:val="00AF3C75"/>
    <w:rsid w:val="00AF3C90"/>
    <w:rsid w:val="00AF3E06"/>
    <w:rsid w:val="00AF3E64"/>
    <w:rsid w:val="00AF3E6B"/>
    <w:rsid w:val="00AF3E7C"/>
    <w:rsid w:val="00AF3EA9"/>
    <w:rsid w:val="00AF3EB1"/>
    <w:rsid w:val="00AF4163"/>
    <w:rsid w:val="00AF41AB"/>
    <w:rsid w:val="00AF41E9"/>
    <w:rsid w:val="00AF4209"/>
    <w:rsid w:val="00AF42B1"/>
    <w:rsid w:val="00AF4432"/>
    <w:rsid w:val="00AF467A"/>
    <w:rsid w:val="00AF46FE"/>
    <w:rsid w:val="00AF48EB"/>
    <w:rsid w:val="00AF497E"/>
    <w:rsid w:val="00AF4984"/>
    <w:rsid w:val="00AF49FE"/>
    <w:rsid w:val="00AF4A5E"/>
    <w:rsid w:val="00AF4B11"/>
    <w:rsid w:val="00AF4B81"/>
    <w:rsid w:val="00AF4C55"/>
    <w:rsid w:val="00AF4E55"/>
    <w:rsid w:val="00AF4E85"/>
    <w:rsid w:val="00AF4E9E"/>
    <w:rsid w:val="00AF4F73"/>
    <w:rsid w:val="00AF4FD3"/>
    <w:rsid w:val="00AF501D"/>
    <w:rsid w:val="00AF51C9"/>
    <w:rsid w:val="00AF569C"/>
    <w:rsid w:val="00AF56A2"/>
    <w:rsid w:val="00AF56B3"/>
    <w:rsid w:val="00AF5723"/>
    <w:rsid w:val="00AF5741"/>
    <w:rsid w:val="00AF5782"/>
    <w:rsid w:val="00AF579D"/>
    <w:rsid w:val="00AF579E"/>
    <w:rsid w:val="00AF5935"/>
    <w:rsid w:val="00AF5AA4"/>
    <w:rsid w:val="00AF5EEB"/>
    <w:rsid w:val="00AF5F5E"/>
    <w:rsid w:val="00AF60C0"/>
    <w:rsid w:val="00AF60C1"/>
    <w:rsid w:val="00AF617B"/>
    <w:rsid w:val="00AF6235"/>
    <w:rsid w:val="00AF6379"/>
    <w:rsid w:val="00AF637D"/>
    <w:rsid w:val="00AF6422"/>
    <w:rsid w:val="00AF6534"/>
    <w:rsid w:val="00AF65F5"/>
    <w:rsid w:val="00AF6715"/>
    <w:rsid w:val="00AF6869"/>
    <w:rsid w:val="00AF68F0"/>
    <w:rsid w:val="00AF6910"/>
    <w:rsid w:val="00AF6997"/>
    <w:rsid w:val="00AF69F8"/>
    <w:rsid w:val="00AF6AA6"/>
    <w:rsid w:val="00AF6C42"/>
    <w:rsid w:val="00AF6C81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2AA"/>
    <w:rsid w:val="00AF7381"/>
    <w:rsid w:val="00AF7415"/>
    <w:rsid w:val="00AF742A"/>
    <w:rsid w:val="00AF74AE"/>
    <w:rsid w:val="00AF75BD"/>
    <w:rsid w:val="00AF75E4"/>
    <w:rsid w:val="00AF7630"/>
    <w:rsid w:val="00AF7724"/>
    <w:rsid w:val="00AF78C8"/>
    <w:rsid w:val="00AF78FF"/>
    <w:rsid w:val="00AF799A"/>
    <w:rsid w:val="00AF7A25"/>
    <w:rsid w:val="00AF7CBA"/>
    <w:rsid w:val="00AF7FA7"/>
    <w:rsid w:val="00B00101"/>
    <w:rsid w:val="00B001BC"/>
    <w:rsid w:val="00B00228"/>
    <w:rsid w:val="00B00498"/>
    <w:rsid w:val="00B004EA"/>
    <w:rsid w:val="00B00614"/>
    <w:rsid w:val="00B006C9"/>
    <w:rsid w:val="00B0075C"/>
    <w:rsid w:val="00B008D9"/>
    <w:rsid w:val="00B0095D"/>
    <w:rsid w:val="00B009AC"/>
    <w:rsid w:val="00B00B02"/>
    <w:rsid w:val="00B00B29"/>
    <w:rsid w:val="00B00B45"/>
    <w:rsid w:val="00B00B58"/>
    <w:rsid w:val="00B00BA3"/>
    <w:rsid w:val="00B00C16"/>
    <w:rsid w:val="00B00D37"/>
    <w:rsid w:val="00B00D51"/>
    <w:rsid w:val="00B00E49"/>
    <w:rsid w:val="00B0100F"/>
    <w:rsid w:val="00B0103A"/>
    <w:rsid w:val="00B01238"/>
    <w:rsid w:val="00B01362"/>
    <w:rsid w:val="00B014E4"/>
    <w:rsid w:val="00B01628"/>
    <w:rsid w:val="00B0164C"/>
    <w:rsid w:val="00B01679"/>
    <w:rsid w:val="00B016AA"/>
    <w:rsid w:val="00B0184D"/>
    <w:rsid w:val="00B018EE"/>
    <w:rsid w:val="00B018FD"/>
    <w:rsid w:val="00B0198E"/>
    <w:rsid w:val="00B019EF"/>
    <w:rsid w:val="00B01A84"/>
    <w:rsid w:val="00B01B6F"/>
    <w:rsid w:val="00B01C70"/>
    <w:rsid w:val="00B01DA0"/>
    <w:rsid w:val="00B01DAF"/>
    <w:rsid w:val="00B01EFC"/>
    <w:rsid w:val="00B01F9E"/>
    <w:rsid w:val="00B0211E"/>
    <w:rsid w:val="00B0215C"/>
    <w:rsid w:val="00B0226D"/>
    <w:rsid w:val="00B022C9"/>
    <w:rsid w:val="00B0236B"/>
    <w:rsid w:val="00B0236F"/>
    <w:rsid w:val="00B0240E"/>
    <w:rsid w:val="00B02423"/>
    <w:rsid w:val="00B024AA"/>
    <w:rsid w:val="00B024EF"/>
    <w:rsid w:val="00B027A3"/>
    <w:rsid w:val="00B0288A"/>
    <w:rsid w:val="00B02964"/>
    <w:rsid w:val="00B02B04"/>
    <w:rsid w:val="00B02C07"/>
    <w:rsid w:val="00B02D7E"/>
    <w:rsid w:val="00B030F0"/>
    <w:rsid w:val="00B03139"/>
    <w:rsid w:val="00B03164"/>
    <w:rsid w:val="00B031AA"/>
    <w:rsid w:val="00B032DF"/>
    <w:rsid w:val="00B03308"/>
    <w:rsid w:val="00B03320"/>
    <w:rsid w:val="00B0342B"/>
    <w:rsid w:val="00B0351C"/>
    <w:rsid w:val="00B038BF"/>
    <w:rsid w:val="00B03906"/>
    <w:rsid w:val="00B039BA"/>
    <w:rsid w:val="00B039E3"/>
    <w:rsid w:val="00B03A11"/>
    <w:rsid w:val="00B03B81"/>
    <w:rsid w:val="00B03BAF"/>
    <w:rsid w:val="00B03E05"/>
    <w:rsid w:val="00B03E2E"/>
    <w:rsid w:val="00B03F12"/>
    <w:rsid w:val="00B03F8E"/>
    <w:rsid w:val="00B041E6"/>
    <w:rsid w:val="00B042C0"/>
    <w:rsid w:val="00B04345"/>
    <w:rsid w:val="00B043F0"/>
    <w:rsid w:val="00B045CC"/>
    <w:rsid w:val="00B046B1"/>
    <w:rsid w:val="00B046BD"/>
    <w:rsid w:val="00B046D5"/>
    <w:rsid w:val="00B046E3"/>
    <w:rsid w:val="00B04A08"/>
    <w:rsid w:val="00B04C66"/>
    <w:rsid w:val="00B04D86"/>
    <w:rsid w:val="00B04EE9"/>
    <w:rsid w:val="00B050FA"/>
    <w:rsid w:val="00B052F2"/>
    <w:rsid w:val="00B053B6"/>
    <w:rsid w:val="00B05462"/>
    <w:rsid w:val="00B05496"/>
    <w:rsid w:val="00B05533"/>
    <w:rsid w:val="00B05540"/>
    <w:rsid w:val="00B05658"/>
    <w:rsid w:val="00B058D6"/>
    <w:rsid w:val="00B059B2"/>
    <w:rsid w:val="00B059BB"/>
    <w:rsid w:val="00B05C1B"/>
    <w:rsid w:val="00B05D6A"/>
    <w:rsid w:val="00B05F73"/>
    <w:rsid w:val="00B05F8F"/>
    <w:rsid w:val="00B06063"/>
    <w:rsid w:val="00B0619C"/>
    <w:rsid w:val="00B06399"/>
    <w:rsid w:val="00B067E3"/>
    <w:rsid w:val="00B06993"/>
    <w:rsid w:val="00B069F5"/>
    <w:rsid w:val="00B06A83"/>
    <w:rsid w:val="00B06BCB"/>
    <w:rsid w:val="00B06BF9"/>
    <w:rsid w:val="00B06C30"/>
    <w:rsid w:val="00B06C7C"/>
    <w:rsid w:val="00B06CFF"/>
    <w:rsid w:val="00B06D7A"/>
    <w:rsid w:val="00B06EB9"/>
    <w:rsid w:val="00B06F7E"/>
    <w:rsid w:val="00B07002"/>
    <w:rsid w:val="00B071F1"/>
    <w:rsid w:val="00B072A4"/>
    <w:rsid w:val="00B074FF"/>
    <w:rsid w:val="00B07608"/>
    <w:rsid w:val="00B0780D"/>
    <w:rsid w:val="00B07880"/>
    <w:rsid w:val="00B07981"/>
    <w:rsid w:val="00B079DA"/>
    <w:rsid w:val="00B07C02"/>
    <w:rsid w:val="00B07C87"/>
    <w:rsid w:val="00B07D34"/>
    <w:rsid w:val="00B100F2"/>
    <w:rsid w:val="00B10104"/>
    <w:rsid w:val="00B1011A"/>
    <w:rsid w:val="00B103B8"/>
    <w:rsid w:val="00B103CE"/>
    <w:rsid w:val="00B103FA"/>
    <w:rsid w:val="00B1044C"/>
    <w:rsid w:val="00B1053B"/>
    <w:rsid w:val="00B105D5"/>
    <w:rsid w:val="00B10639"/>
    <w:rsid w:val="00B108A8"/>
    <w:rsid w:val="00B108BC"/>
    <w:rsid w:val="00B10B08"/>
    <w:rsid w:val="00B10B3B"/>
    <w:rsid w:val="00B10BE9"/>
    <w:rsid w:val="00B10DF8"/>
    <w:rsid w:val="00B10EA8"/>
    <w:rsid w:val="00B10ED0"/>
    <w:rsid w:val="00B10F12"/>
    <w:rsid w:val="00B10FA3"/>
    <w:rsid w:val="00B110DC"/>
    <w:rsid w:val="00B110FD"/>
    <w:rsid w:val="00B111F1"/>
    <w:rsid w:val="00B1120F"/>
    <w:rsid w:val="00B1129A"/>
    <w:rsid w:val="00B115E2"/>
    <w:rsid w:val="00B116D2"/>
    <w:rsid w:val="00B11833"/>
    <w:rsid w:val="00B118BF"/>
    <w:rsid w:val="00B118C8"/>
    <w:rsid w:val="00B11D47"/>
    <w:rsid w:val="00B11DCF"/>
    <w:rsid w:val="00B11F9B"/>
    <w:rsid w:val="00B12036"/>
    <w:rsid w:val="00B12144"/>
    <w:rsid w:val="00B1214B"/>
    <w:rsid w:val="00B1218D"/>
    <w:rsid w:val="00B12263"/>
    <w:rsid w:val="00B12294"/>
    <w:rsid w:val="00B12322"/>
    <w:rsid w:val="00B1233F"/>
    <w:rsid w:val="00B12544"/>
    <w:rsid w:val="00B1296E"/>
    <w:rsid w:val="00B12A78"/>
    <w:rsid w:val="00B130E0"/>
    <w:rsid w:val="00B130F2"/>
    <w:rsid w:val="00B13158"/>
    <w:rsid w:val="00B13163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9C"/>
    <w:rsid w:val="00B13DD9"/>
    <w:rsid w:val="00B13EB6"/>
    <w:rsid w:val="00B13ED0"/>
    <w:rsid w:val="00B14166"/>
    <w:rsid w:val="00B14201"/>
    <w:rsid w:val="00B142F9"/>
    <w:rsid w:val="00B14301"/>
    <w:rsid w:val="00B14325"/>
    <w:rsid w:val="00B1436D"/>
    <w:rsid w:val="00B1437E"/>
    <w:rsid w:val="00B143C3"/>
    <w:rsid w:val="00B14405"/>
    <w:rsid w:val="00B144C2"/>
    <w:rsid w:val="00B14616"/>
    <w:rsid w:val="00B1467D"/>
    <w:rsid w:val="00B146BF"/>
    <w:rsid w:val="00B14797"/>
    <w:rsid w:val="00B148D2"/>
    <w:rsid w:val="00B14953"/>
    <w:rsid w:val="00B14A7C"/>
    <w:rsid w:val="00B14BF7"/>
    <w:rsid w:val="00B14C7B"/>
    <w:rsid w:val="00B14CE2"/>
    <w:rsid w:val="00B14E04"/>
    <w:rsid w:val="00B14E47"/>
    <w:rsid w:val="00B14E97"/>
    <w:rsid w:val="00B14F89"/>
    <w:rsid w:val="00B15000"/>
    <w:rsid w:val="00B15216"/>
    <w:rsid w:val="00B1522C"/>
    <w:rsid w:val="00B153E8"/>
    <w:rsid w:val="00B1541B"/>
    <w:rsid w:val="00B1542F"/>
    <w:rsid w:val="00B1571E"/>
    <w:rsid w:val="00B1575F"/>
    <w:rsid w:val="00B1577E"/>
    <w:rsid w:val="00B159A9"/>
    <w:rsid w:val="00B15D67"/>
    <w:rsid w:val="00B15E3C"/>
    <w:rsid w:val="00B15E94"/>
    <w:rsid w:val="00B16121"/>
    <w:rsid w:val="00B165CE"/>
    <w:rsid w:val="00B168B0"/>
    <w:rsid w:val="00B16965"/>
    <w:rsid w:val="00B16B8D"/>
    <w:rsid w:val="00B16C54"/>
    <w:rsid w:val="00B16D5A"/>
    <w:rsid w:val="00B16E26"/>
    <w:rsid w:val="00B170E3"/>
    <w:rsid w:val="00B17102"/>
    <w:rsid w:val="00B1711C"/>
    <w:rsid w:val="00B17122"/>
    <w:rsid w:val="00B172ED"/>
    <w:rsid w:val="00B17394"/>
    <w:rsid w:val="00B173D7"/>
    <w:rsid w:val="00B175B0"/>
    <w:rsid w:val="00B177E5"/>
    <w:rsid w:val="00B17A9F"/>
    <w:rsid w:val="00B17AFD"/>
    <w:rsid w:val="00B17BAB"/>
    <w:rsid w:val="00B17BEE"/>
    <w:rsid w:val="00B17C9D"/>
    <w:rsid w:val="00B17CF5"/>
    <w:rsid w:val="00B17D87"/>
    <w:rsid w:val="00B17E44"/>
    <w:rsid w:val="00B17E81"/>
    <w:rsid w:val="00B17F7A"/>
    <w:rsid w:val="00B2001F"/>
    <w:rsid w:val="00B20351"/>
    <w:rsid w:val="00B20408"/>
    <w:rsid w:val="00B206A4"/>
    <w:rsid w:val="00B20712"/>
    <w:rsid w:val="00B20777"/>
    <w:rsid w:val="00B207DE"/>
    <w:rsid w:val="00B209A6"/>
    <w:rsid w:val="00B209C6"/>
    <w:rsid w:val="00B209CE"/>
    <w:rsid w:val="00B20B55"/>
    <w:rsid w:val="00B20B5F"/>
    <w:rsid w:val="00B20ECD"/>
    <w:rsid w:val="00B2113C"/>
    <w:rsid w:val="00B212CA"/>
    <w:rsid w:val="00B212F1"/>
    <w:rsid w:val="00B21345"/>
    <w:rsid w:val="00B214FB"/>
    <w:rsid w:val="00B2151D"/>
    <w:rsid w:val="00B2151E"/>
    <w:rsid w:val="00B21681"/>
    <w:rsid w:val="00B2174D"/>
    <w:rsid w:val="00B21890"/>
    <w:rsid w:val="00B21B24"/>
    <w:rsid w:val="00B21C94"/>
    <w:rsid w:val="00B21C99"/>
    <w:rsid w:val="00B21E3C"/>
    <w:rsid w:val="00B21FC1"/>
    <w:rsid w:val="00B22034"/>
    <w:rsid w:val="00B22108"/>
    <w:rsid w:val="00B22127"/>
    <w:rsid w:val="00B22238"/>
    <w:rsid w:val="00B22265"/>
    <w:rsid w:val="00B22286"/>
    <w:rsid w:val="00B22434"/>
    <w:rsid w:val="00B22465"/>
    <w:rsid w:val="00B22745"/>
    <w:rsid w:val="00B2283C"/>
    <w:rsid w:val="00B22892"/>
    <w:rsid w:val="00B228DA"/>
    <w:rsid w:val="00B22992"/>
    <w:rsid w:val="00B22A7C"/>
    <w:rsid w:val="00B22B80"/>
    <w:rsid w:val="00B22DC1"/>
    <w:rsid w:val="00B22ED5"/>
    <w:rsid w:val="00B23089"/>
    <w:rsid w:val="00B23156"/>
    <w:rsid w:val="00B231BC"/>
    <w:rsid w:val="00B23229"/>
    <w:rsid w:val="00B23313"/>
    <w:rsid w:val="00B2348B"/>
    <w:rsid w:val="00B234A6"/>
    <w:rsid w:val="00B2360D"/>
    <w:rsid w:val="00B23617"/>
    <w:rsid w:val="00B23786"/>
    <w:rsid w:val="00B23997"/>
    <w:rsid w:val="00B23A5F"/>
    <w:rsid w:val="00B23B03"/>
    <w:rsid w:val="00B23B49"/>
    <w:rsid w:val="00B23C8D"/>
    <w:rsid w:val="00B23D90"/>
    <w:rsid w:val="00B23F0C"/>
    <w:rsid w:val="00B23F69"/>
    <w:rsid w:val="00B2400A"/>
    <w:rsid w:val="00B24097"/>
    <w:rsid w:val="00B240A8"/>
    <w:rsid w:val="00B240E2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75"/>
    <w:rsid w:val="00B247FB"/>
    <w:rsid w:val="00B24824"/>
    <w:rsid w:val="00B24920"/>
    <w:rsid w:val="00B24935"/>
    <w:rsid w:val="00B24A06"/>
    <w:rsid w:val="00B24B5F"/>
    <w:rsid w:val="00B24B8D"/>
    <w:rsid w:val="00B24D17"/>
    <w:rsid w:val="00B24DAF"/>
    <w:rsid w:val="00B24F7C"/>
    <w:rsid w:val="00B2504C"/>
    <w:rsid w:val="00B251CF"/>
    <w:rsid w:val="00B2553B"/>
    <w:rsid w:val="00B255AC"/>
    <w:rsid w:val="00B255BF"/>
    <w:rsid w:val="00B25662"/>
    <w:rsid w:val="00B25758"/>
    <w:rsid w:val="00B258D0"/>
    <w:rsid w:val="00B25977"/>
    <w:rsid w:val="00B25A69"/>
    <w:rsid w:val="00B25B0E"/>
    <w:rsid w:val="00B25B38"/>
    <w:rsid w:val="00B25CB2"/>
    <w:rsid w:val="00B25D4C"/>
    <w:rsid w:val="00B25D74"/>
    <w:rsid w:val="00B25DBA"/>
    <w:rsid w:val="00B25E6D"/>
    <w:rsid w:val="00B26041"/>
    <w:rsid w:val="00B2607B"/>
    <w:rsid w:val="00B2612E"/>
    <w:rsid w:val="00B26156"/>
    <w:rsid w:val="00B2631D"/>
    <w:rsid w:val="00B2648A"/>
    <w:rsid w:val="00B264E6"/>
    <w:rsid w:val="00B26B25"/>
    <w:rsid w:val="00B26CD7"/>
    <w:rsid w:val="00B26F2A"/>
    <w:rsid w:val="00B27146"/>
    <w:rsid w:val="00B271DF"/>
    <w:rsid w:val="00B27505"/>
    <w:rsid w:val="00B27623"/>
    <w:rsid w:val="00B27724"/>
    <w:rsid w:val="00B27799"/>
    <w:rsid w:val="00B279C2"/>
    <w:rsid w:val="00B27A3B"/>
    <w:rsid w:val="00B27A3D"/>
    <w:rsid w:val="00B27ACE"/>
    <w:rsid w:val="00B27AE3"/>
    <w:rsid w:val="00B27B89"/>
    <w:rsid w:val="00B27BE3"/>
    <w:rsid w:val="00B27CB7"/>
    <w:rsid w:val="00B27D6B"/>
    <w:rsid w:val="00B27E75"/>
    <w:rsid w:val="00B27E84"/>
    <w:rsid w:val="00B27EC5"/>
    <w:rsid w:val="00B27FDD"/>
    <w:rsid w:val="00B30152"/>
    <w:rsid w:val="00B30173"/>
    <w:rsid w:val="00B30311"/>
    <w:rsid w:val="00B30343"/>
    <w:rsid w:val="00B3037A"/>
    <w:rsid w:val="00B3051A"/>
    <w:rsid w:val="00B30548"/>
    <w:rsid w:val="00B30722"/>
    <w:rsid w:val="00B307C2"/>
    <w:rsid w:val="00B3081B"/>
    <w:rsid w:val="00B308C2"/>
    <w:rsid w:val="00B30904"/>
    <w:rsid w:val="00B309A2"/>
    <w:rsid w:val="00B309CC"/>
    <w:rsid w:val="00B30A5B"/>
    <w:rsid w:val="00B30A67"/>
    <w:rsid w:val="00B30B00"/>
    <w:rsid w:val="00B30B98"/>
    <w:rsid w:val="00B30C74"/>
    <w:rsid w:val="00B30CCE"/>
    <w:rsid w:val="00B30D88"/>
    <w:rsid w:val="00B30E85"/>
    <w:rsid w:val="00B30EDD"/>
    <w:rsid w:val="00B31133"/>
    <w:rsid w:val="00B311A9"/>
    <w:rsid w:val="00B311AE"/>
    <w:rsid w:val="00B31221"/>
    <w:rsid w:val="00B3122C"/>
    <w:rsid w:val="00B312DA"/>
    <w:rsid w:val="00B312F9"/>
    <w:rsid w:val="00B31329"/>
    <w:rsid w:val="00B31461"/>
    <w:rsid w:val="00B3147B"/>
    <w:rsid w:val="00B314E2"/>
    <w:rsid w:val="00B315AD"/>
    <w:rsid w:val="00B316E4"/>
    <w:rsid w:val="00B316E7"/>
    <w:rsid w:val="00B3190E"/>
    <w:rsid w:val="00B3192B"/>
    <w:rsid w:val="00B31947"/>
    <w:rsid w:val="00B319A1"/>
    <w:rsid w:val="00B319AD"/>
    <w:rsid w:val="00B31B51"/>
    <w:rsid w:val="00B31C2E"/>
    <w:rsid w:val="00B31F96"/>
    <w:rsid w:val="00B321AD"/>
    <w:rsid w:val="00B321D9"/>
    <w:rsid w:val="00B322EC"/>
    <w:rsid w:val="00B323C0"/>
    <w:rsid w:val="00B3246B"/>
    <w:rsid w:val="00B3262C"/>
    <w:rsid w:val="00B32652"/>
    <w:rsid w:val="00B326DE"/>
    <w:rsid w:val="00B3274B"/>
    <w:rsid w:val="00B32799"/>
    <w:rsid w:val="00B3288C"/>
    <w:rsid w:val="00B3297C"/>
    <w:rsid w:val="00B329F1"/>
    <w:rsid w:val="00B32B13"/>
    <w:rsid w:val="00B32BF9"/>
    <w:rsid w:val="00B32C43"/>
    <w:rsid w:val="00B32C6B"/>
    <w:rsid w:val="00B32CFC"/>
    <w:rsid w:val="00B32E03"/>
    <w:rsid w:val="00B32E71"/>
    <w:rsid w:val="00B32F4B"/>
    <w:rsid w:val="00B330F8"/>
    <w:rsid w:val="00B3310F"/>
    <w:rsid w:val="00B33189"/>
    <w:rsid w:val="00B332B6"/>
    <w:rsid w:val="00B335F7"/>
    <w:rsid w:val="00B33661"/>
    <w:rsid w:val="00B3373E"/>
    <w:rsid w:val="00B33861"/>
    <w:rsid w:val="00B33B6F"/>
    <w:rsid w:val="00B33C26"/>
    <w:rsid w:val="00B33CCA"/>
    <w:rsid w:val="00B33D3F"/>
    <w:rsid w:val="00B33EA6"/>
    <w:rsid w:val="00B33FD5"/>
    <w:rsid w:val="00B342D3"/>
    <w:rsid w:val="00B344A8"/>
    <w:rsid w:val="00B3451F"/>
    <w:rsid w:val="00B345E3"/>
    <w:rsid w:val="00B349D5"/>
    <w:rsid w:val="00B34ADB"/>
    <w:rsid w:val="00B34AE4"/>
    <w:rsid w:val="00B34D51"/>
    <w:rsid w:val="00B34D9B"/>
    <w:rsid w:val="00B34E94"/>
    <w:rsid w:val="00B3508B"/>
    <w:rsid w:val="00B350DC"/>
    <w:rsid w:val="00B3526B"/>
    <w:rsid w:val="00B35329"/>
    <w:rsid w:val="00B353CC"/>
    <w:rsid w:val="00B354D0"/>
    <w:rsid w:val="00B354E6"/>
    <w:rsid w:val="00B355B6"/>
    <w:rsid w:val="00B355C7"/>
    <w:rsid w:val="00B356DB"/>
    <w:rsid w:val="00B3599E"/>
    <w:rsid w:val="00B359E3"/>
    <w:rsid w:val="00B35A14"/>
    <w:rsid w:val="00B35F10"/>
    <w:rsid w:val="00B360CD"/>
    <w:rsid w:val="00B3613E"/>
    <w:rsid w:val="00B363C9"/>
    <w:rsid w:val="00B367ED"/>
    <w:rsid w:val="00B3689B"/>
    <w:rsid w:val="00B36967"/>
    <w:rsid w:val="00B36AD6"/>
    <w:rsid w:val="00B36AF6"/>
    <w:rsid w:val="00B36BDA"/>
    <w:rsid w:val="00B36F5D"/>
    <w:rsid w:val="00B3700D"/>
    <w:rsid w:val="00B3700F"/>
    <w:rsid w:val="00B37109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0C"/>
    <w:rsid w:val="00B37895"/>
    <w:rsid w:val="00B378E3"/>
    <w:rsid w:val="00B37945"/>
    <w:rsid w:val="00B379BF"/>
    <w:rsid w:val="00B37A4E"/>
    <w:rsid w:val="00B37A51"/>
    <w:rsid w:val="00B37A93"/>
    <w:rsid w:val="00B37AA5"/>
    <w:rsid w:val="00B37B5F"/>
    <w:rsid w:val="00B37C97"/>
    <w:rsid w:val="00B37CEF"/>
    <w:rsid w:val="00B37D88"/>
    <w:rsid w:val="00B37EA3"/>
    <w:rsid w:val="00B37F08"/>
    <w:rsid w:val="00B40062"/>
    <w:rsid w:val="00B400E9"/>
    <w:rsid w:val="00B40159"/>
    <w:rsid w:val="00B40280"/>
    <w:rsid w:val="00B402A6"/>
    <w:rsid w:val="00B40423"/>
    <w:rsid w:val="00B40501"/>
    <w:rsid w:val="00B40557"/>
    <w:rsid w:val="00B40563"/>
    <w:rsid w:val="00B405CF"/>
    <w:rsid w:val="00B406B1"/>
    <w:rsid w:val="00B4081E"/>
    <w:rsid w:val="00B4088F"/>
    <w:rsid w:val="00B40A03"/>
    <w:rsid w:val="00B40A5D"/>
    <w:rsid w:val="00B40A92"/>
    <w:rsid w:val="00B40AE2"/>
    <w:rsid w:val="00B40BE9"/>
    <w:rsid w:val="00B40E38"/>
    <w:rsid w:val="00B40E72"/>
    <w:rsid w:val="00B411C1"/>
    <w:rsid w:val="00B41383"/>
    <w:rsid w:val="00B413CA"/>
    <w:rsid w:val="00B414F9"/>
    <w:rsid w:val="00B4161C"/>
    <w:rsid w:val="00B41740"/>
    <w:rsid w:val="00B41880"/>
    <w:rsid w:val="00B419D7"/>
    <w:rsid w:val="00B41B09"/>
    <w:rsid w:val="00B41B1B"/>
    <w:rsid w:val="00B41B2D"/>
    <w:rsid w:val="00B41BAD"/>
    <w:rsid w:val="00B41CF4"/>
    <w:rsid w:val="00B41E88"/>
    <w:rsid w:val="00B41E99"/>
    <w:rsid w:val="00B41EFF"/>
    <w:rsid w:val="00B41F57"/>
    <w:rsid w:val="00B420D5"/>
    <w:rsid w:val="00B420DB"/>
    <w:rsid w:val="00B4210E"/>
    <w:rsid w:val="00B4211F"/>
    <w:rsid w:val="00B421A6"/>
    <w:rsid w:val="00B421FE"/>
    <w:rsid w:val="00B424B0"/>
    <w:rsid w:val="00B424B3"/>
    <w:rsid w:val="00B425DD"/>
    <w:rsid w:val="00B428E8"/>
    <w:rsid w:val="00B4297C"/>
    <w:rsid w:val="00B42A60"/>
    <w:rsid w:val="00B42AA8"/>
    <w:rsid w:val="00B42AC4"/>
    <w:rsid w:val="00B42AF9"/>
    <w:rsid w:val="00B42B26"/>
    <w:rsid w:val="00B42C76"/>
    <w:rsid w:val="00B42D70"/>
    <w:rsid w:val="00B42E07"/>
    <w:rsid w:val="00B42F7C"/>
    <w:rsid w:val="00B4301D"/>
    <w:rsid w:val="00B43138"/>
    <w:rsid w:val="00B4316E"/>
    <w:rsid w:val="00B43598"/>
    <w:rsid w:val="00B435A2"/>
    <w:rsid w:val="00B43637"/>
    <w:rsid w:val="00B43666"/>
    <w:rsid w:val="00B43673"/>
    <w:rsid w:val="00B43680"/>
    <w:rsid w:val="00B4371D"/>
    <w:rsid w:val="00B437D5"/>
    <w:rsid w:val="00B438C2"/>
    <w:rsid w:val="00B43910"/>
    <w:rsid w:val="00B439AE"/>
    <w:rsid w:val="00B43A1B"/>
    <w:rsid w:val="00B43A2E"/>
    <w:rsid w:val="00B43A40"/>
    <w:rsid w:val="00B43B28"/>
    <w:rsid w:val="00B43B77"/>
    <w:rsid w:val="00B43BE1"/>
    <w:rsid w:val="00B43BF1"/>
    <w:rsid w:val="00B43DC1"/>
    <w:rsid w:val="00B43DEA"/>
    <w:rsid w:val="00B43E24"/>
    <w:rsid w:val="00B43E79"/>
    <w:rsid w:val="00B43FCB"/>
    <w:rsid w:val="00B44030"/>
    <w:rsid w:val="00B44049"/>
    <w:rsid w:val="00B44050"/>
    <w:rsid w:val="00B441BB"/>
    <w:rsid w:val="00B441E1"/>
    <w:rsid w:val="00B44288"/>
    <w:rsid w:val="00B442FC"/>
    <w:rsid w:val="00B443E5"/>
    <w:rsid w:val="00B44478"/>
    <w:rsid w:val="00B444AA"/>
    <w:rsid w:val="00B445FC"/>
    <w:rsid w:val="00B44756"/>
    <w:rsid w:val="00B447C0"/>
    <w:rsid w:val="00B447E7"/>
    <w:rsid w:val="00B44806"/>
    <w:rsid w:val="00B448EA"/>
    <w:rsid w:val="00B4498F"/>
    <w:rsid w:val="00B44A5C"/>
    <w:rsid w:val="00B44B43"/>
    <w:rsid w:val="00B44FA0"/>
    <w:rsid w:val="00B45023"/>
    <w:rsid w:val="00B45056"/>
    <w:rsid w:val="00B450A7"/>
    <w:rsid w:val="00B450AC"/>
    <w:rsid w:val="00B4517B"/>
    <w:rsid w:val="00B4536F"/>
    <w:rsid w:val="00B45557"/>
    <w:rsid w:val="00B45626"/>
    <w:rsid w:val="00B4577E"/>
    <w:rsid w:val="00B457F3"/>
    <w:rsid w:val="00B45847"/>
    <w:rsid w:val="00B4584F"/>
    <w:rsid w:val="00B45B9E"/>
    <w:rsid w:val="00B45C16"/>
    <w:rsid w:val="00B45C46"/>
    <w:rsid w:val="00B45CD6"/>
    <w:rsid w:val="00B45CEC"/>
    <w:rsid w:val="00B46082"/>
    <w:rsid w:val="00B460FE"/>
    <w:rsid w:val="00B4626D"/>
    <w:rsid w:val="00B464F2"/>
    <w:rsid w:val="00B4656D"/>
    <w:rsid w:val="00B46578"/>
    <w:rsid w:val="00B46669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D8F"/>
    <w:rsid w:val="00B46E34"/>
    <w:rsid w:val="00B4729E"/>
    <w:rsid w:val="00B473A7"/>
    <w:rsid w:val="00B473DB"/>
    <w:rsid w:val="00B477D8"/>
    <w:rsid w:val="00B477E3"/>
    <w:rsid w:val="00B4793C"/>
    <w:rsid w:val="00B47ADD"/>
    <w:rsid w:val="00B47B36"/>
    <w:rsid w:val="00B47B6B"/>
    <w:rsid w:val="00B47B98"/>
    <w:rsid w:val="00B47C33"/>
    <w:rsid w:val="00B47F95"/>
    <w:rsid w:val="00B47FCE"/>
    <w:rsid w:val="00B50101"/>
    <w:rsid w:val="00B5026F"/>
    <w:rsid w:val="00B5033B"/>
    <w:rsid w:val="00B503CA"/>
    <w:rsid w:val="00B503EB"/>
    <w:rsid w:val="00B503F5"/>
    <w:rsid w:val="00B50401"/>
    <w:rsid w:val="00B50443"/>
    <w:rsid w:val="00B5048B"/>
    <w:rsid w:val="00B504B6"/>
    <w:rsid w:val="00B50621"/>
    <w:rsid w:val="00B50636"/>
    <w:rsid w:val="00B506C0"/>
    <w:rsid w:val="00B506FE"/>
    <w:rsid w:val="00B5074C"/>
    <w:rsid w:val="00B50861"/>
    <w:rsid w:val="00B50A0B"/>
    <w:rsid w:val="00B50B47"/>
    <w:rsid w:val="00B50CCD"/>
    <w:rsid w:val="00B50CDB"/>
    <w:rsid w:val="00B50D96"/>
    <w:rsid w:val="00B50DD5"/>
    <w:rsid w:val="00B511C7"/>
    <w:rsid w:val="00B5121B"/>
    <w:rsid w:val="00B5127A"/>
    <w:rsid w:val="00B51287"/>
    <w:rsid w:val="00B51408"/>
    <w:rsid w:val="00B5164C"/>
    <w:rsid w:val="00B51706"/>
    <w:rsid w:val="00B517CA"/>
    <w:rsid w:val="00B51822"/>
    <w:rsid w:val="00B518CE"/>
    <w:rsid w:val="00B51A42"/>
    <w:rsid w:val="00B51AE3"/>
    <w:rsid w:val="00B51CC4"/>
    <w:rsid w:val="00B51D8C"/>
    <w:rsid w:val="00B51E30"/>
    <w:rsid w:val="00B51E44"/>
    <w:rsid w:val="00B51EA4"/>
    <w:rsid w:val="00B52094"/>
    <w:rsid w:val="00B5219C"/>
    <w:rsid w:val="00B521CD"/>
    <w:rsid w:val="00B5224C"/>
    <w:rsid w:val="00B52251"/>
    <w:rsid w:val="00B5246B"/>
    <w:rsid w:val="00B5246D"/>
    <w:rsid w:val="00B5249D"/>
    <w:rsid w:val="00B52685"/>
    <w:rsid w:val="00B527AA"/>
    <w:rsid w:val="00B52850"/>
    <w:rsid w:val="00B52880"/>
    <w:rsid w:val="00B529A7"/>
    <w:rsid w:val="00B52BE9"/>
    <w:rsid w:val="00B52C08"/>
    <w:rsid w:val="00B52C2D"/>
    <w:rsid w:val="00B52CBA"/>
    <w:rsid w:val="00B52D9F"/>
    <w:rsid w:val="00B52E16"/>
    <w:rsid w:val="00B52EC9"/>
    <w:rsid w:val="00B52ED3"/>
    <w:rsid w:val="00B52F74"/>
    <w:rsid w:val="00B532A4"/>
    <w:rsid w:val="00B532E9"/>
    <w:rsid w:val="00B533A0"/>
    <w:rsid w:val="00B533E2"/>
    <w:rsid w:val="00B53497"/>
    <w:rsid w:val="00B5357A"/>
    <w:rsid w:val="00B53807"/>
    <w:rsid w:val="00B53995"/>
    <w:rsid w:val="00B53997"/>
    <w:rsid w:val="00B539E0"/>
    <w:rsid w:val="00B53B15"/>
    <w:rsid w:val="00B53B95"/>
    <w:rsid w:val="00B53BE2"/>
    <w:rsid w:val="00B53C90"/>
    <w:rsid w:val="00B53CB4"/>
    <w:rsid w:val="00B53CB8"/>
    <w:rsid w:val="00B53D85"/>
    <w:rsid w:val="00B53DB4"/>
    <w:rsid w:val="00B53E4F"/>
    <w:rsid w:val="00B54196"/>
    <w:rsid w:val="00B54226"/>
    <w:rsid w:val="00B54320"/>
    <w:rsid w:val="00B5432C"/>
    <w:rsid w:val="00B54431"/>
    <w:rsid w:val="00B544CC"/>
    <w:rsid w:val="00B5474D"/>
    <w:rsid w:val="00B5478F"/>
    <w:rsid w:val="00B548A9"/>
    <w:rsid w:val="00B548CA"/>
    <w:rsid w:val="00B5492D"/>
    <w:rsid w:val="00B549A0"/>
    <w:rsid w:val="00B549FB"/>
    <w:rsid w:val="00B54E78"/>
    <w:rsid w:val="00B54EDD"/>
    <w:rsid w:val="00B54F22"/>
    <w:rsid w:val="00B54F80"/>
    <w:rsid w:val="00B54FD0"/>
    <w:rsid w:val="00B550E5"/>
    <w:rsid w:val="00B5541D"/>
    <w:rsid w:val="00B5557C"/>
    <w:rsid w:val="00B55675"/>
    <w:rsid w:val="00B556A2"/>
    <w:rsid w:val="00B556B9"/>
    <w:rsid w:val="00B556DA"/>
    <w:rsid w:val="00B55874"/>
    <w:rsid w:val="00B55C35"/>
    <w:rsid w:val="00B55C4B"/>
    <w:rsid w:val="00B55DB8"/>
    <w:rsid w:val="00B55FD8"/>
    <w:rsid w:val="00B5605D"/>
    <w:rsid w:val="00B5610D"/>
    <w:rsid w:val="00B56294"/>
    <w:rsid w:val="00B5645B"/>
    <w:rsid w:val="00B56670"/>
    <w:rsid w:val="00B566E8"/>
    <w:rsid w:val="00B5671F"/>
    <w:rsid w:val="00B5672C"/>
    <w:rsid w:val="00B56759"/>
    <w:rsid w:val="00B569E5"/>
    <w:rsid w:val="00B569F5"/>
    <w:rsid w:val="00B56D08"/>
    <w:rsid w:val="00B56D84"/>
    <w:rsid w:val="00B56DD1"/>
    <w:rsid w:val="00B56E00"/>
    <w:rsid w:val="00B56E22"/>
    <w:rsid w:val="00B56E3A"/>
    <w:rsid w:val="00B56EEE"/>
    <w:rsid w:val="00B56F52"/>
    <w:rsid w:val="00B56FCC"/>
    <w:rsid w:val="00B5725A"/>
    <w:rsid w:val="00B5725D"/>
    <w:rsid w:val="00B5736F"/>
    <w:rsid w:val="00B575DB"/>
    <w:rsid w:val="00B57609"/>
    <w:rsid w:val="00B5762E"/>
    <w:rsid w:val="00B577FD"/>
    <w:rsid w:val="00B5783B"/>
    <w:rsid w:val="00B57A09"/>
    <w:rsid w:val="00B57C01"/>
    <w:rsid w:val="00B57E18"/>
    <w:rsid w:val="00B57F16"/>
    <w:rsid w:val="00B57F54"/>
    <w:rsid w:val="00B60236"/>
    <w:rsid w:val="00B602D2"/>
    <w:rsid w:val="00B60541"/>
    <w:rsid w:val="00B606CA"/>
    <w:rsid w:val="00B608B9"/>
    <w:rsid w:val="00B609A8"/>
    <w:rsid w:val="00B60EE8"/>
    <w:rsid w:val="00B60F53"/>
    <w:rsid w:val="00B60FB8"/>
    <w:rsid w:val="00B61116"/>
    <w:rsid w:val="00B611F8"/>
    <w:rsid w:val="00B611FE"/>
    <w:rsid w:val="00B61225"/>
    <w:rsid w:val="00B6144C"/>
    <w:rsid w:val="00B6145D"/>
    <w:rsid w:val="00B61489"/>
    <w:rsid w:val="00B61544"/>
    <w:rsid w:val="00B617FB"/>
    <w:rsid w:val="00B61AF6"/>
    <w:rsid w:val="00B61D38"/>
    <w:rsid w:val="00B61EF2"/>
    <w:rsid w:val="00B61F24"/>
    <w:rsid w:val="00B61F3B"/>
    <w:rsid w:val="00B61FFE"/>
    <w:rsid w:val="00B620D2"/>
    <w:rsid w:val="00B621F1"/>
    <w:rsid w:val="00B623D7"/>
    <w:rsid w:val="00B62516"/>
    <w:rsid w:val="00B6257C"/>
    <w:rsid w:val="00B625EF"/>
    <w:rsid w:val="00B62610"/>
    <w:rsid w:val="00B6278C"/>
    <w:rsid w:val="00B6278E"/>
    <w:rsid w:val="00B628A5"/>
    <w:rsid w:val="00B62900"/>
    <w:rsid w:val="00B62978"/>
    <w:rsid w:val="00B62AA2"/>
    <w:rsid w:val="00B62BCC"/>
    <w:rsid w:val="00B62C29"/>
    <w:rsid w:val="00B62CFD"/>
    <w:rsid w:val="00B62E65"/>
    <w:rsid w:val="00B62F9C"/>
    <w:rsid w:val="00B63038"/>
    <w:rsid w:val="00B63439"/>
    <w:rsid w:val="00B6349B"/>
    <w:rsid w:val="00B63572"/>
    <w:rsid w:val="00B63A72"/>
    <w:rsid w:val="00B63C62"/>
    <w:rsid w:val="00B63F43"/>
    <w:rsid w:val="00B63F65"/>
    <w:rsid w:val="00B6416C"/>
    <w:rsid w:val="00B641F2"/>
    <w:rsid w:val="00B643ED"/>
    <w:rsid w:val="00B644BA"/>
    <w:rsid w:val="00B644F2"/>
    <w:rsid w:val="00B64506"/>
    <w:rsid w:val="00B6450C"/>
    <w:rsid w:val="00B646F8"/>
    <w:rsid w:val="00B64705"/>
    <w:rsid w:val="00B649D8"/>
    <w:rsid w:val="00B64BE9"/>
    <w:rsid w:val="00B64D81"/>
    <w:rsid w:val="00B64DBF"/>
    <w:rsid w:val="00B64EFD"/>
    <w:rsid w:val="00B64FE2"/>
    <w:rsid w:val="00B65218"/>
    <w:rsid w:val="00B6532E"/>
    <w:rsid w:val="00B6543C"/>
    <w:rsid w:val="00B65550"/>
    <w:rsid w:val="00B6563D"/>
    <w:rsid w:val="00B6563F"/>
    <w:rsid w:val="00B6576C"/>
    <w:rsid w:val="00B6589A"/>
    <w:rsid w:val="00B65982"/>
    <w:rsid w:val="00B65A51"/>
    <w:rsid w:val="00B65B4E"/>
    <w:rsid w:val="00B65D1C"/>
    <w:rsid w:val="00B65F81"/>
    <w:rsid w:val="00B661E4"/>
    <w:rsid w:val="00B66242"/>
    <w:rsid w:val="00B662BF"/>
    <w:rsid w:val="00B6640F"/>
    <w:rsid w:val="00B66435"/>
    <w:rsid w:val="00B66458"/>
    <w:rsid w:val="00B66484"/>
    <w:rsid w:val="00B66492"/>
    <w:rsid w:val="00B6655F"/>
    <w:rsid w:val="00B6658D"/>
    <w:rsid w:val="00B666DC"/>
    <w:rsid w:val="00B667F5"/>
    <w:rsid w:val="00B66807"/>
    <w:rsid w:val="00B6694B"/>
    <w:rsid w:val="00B6696C"/>
    <w:rsid w:val="00B66A89"/>
    <w:rsid w:val="00B66BB8"/>
    <w:rsid w:val="00B66C1C"/>
    <w:rsid w:val="00B66C65"/>
    <w:rsid w:val="00B66C85"/>
    <w:rsid w:val="00B66E41"/>
    <w:rsid w:val="00B66EEF"/>
    <w:rsid w:val="00B66F43"/>
    <w:rsid w:val="00B67070"/>
    <w:rsid w:val="00B67100"/>
    <w:rsid w:val="00B671D3"/>
    <w:rsid w:val="00B672E4"/>
    <w:rsid w:val="00B67634"/>
    <w:rsid w:val="00B676DC"/>
    <w:rsid w:val="00B6775C"/>
    <w:rsid w:val="00B677C3"/>
    <w:rsid w:val="00B677EC"/>
    <w:rsid w:val="00B6781F"/>
    <w:rsid w:val="00B67978"/>
    <w:rsid w:val="00B679FD"/>
    <w:rsid w:val="00B67A1C"/>
    <w:rsid w:val="00B67B8C"/>
    <w:rsid w:val="00B67BF1"/>
    <w:rsid w:val="00B67C9A"/>
    <w:rsid w:val="00B67CC4"/>
    <w:rsid w:val="00B67DA1"/>
    <w:rsid w:val="00B67E03"/>
    <w:rsid w:val="00B67EA7"/>
    <w:rsid w:val="00B70093"/>
    <w:rsid w:val="00B7009D"/>
    <w:rsid w:val="00B70256"/>
    <w:rsid w:val="00B7032B"/>
    <w:rsid w:val="00B7036B"/>
    <w:rsid w:val="00B703D6"/>
    <w:rsid w:val="00B70428"/>
    <w:rsid w:val="00B70484"/>
    <w:rsid w:val="00B704C6"/>
    <w:rsid w:val="00B704ED"/>
    <w:rsid w:val="00B7061D"/>
    <w:rsid w:val="00B70650"/>
    <w:rsid w:val="00B70876"/>
    <w:rsid w:val="00B70A5A"/>
    <w:rsid w:val="00B70ADF"/>
    <w:rsid w:val="00B70C3B"/>
    <w:rsid w:val="00B70DF7"/>
    <w:rsid w:val="00B70EFF"/>
    <w:rsid w:val="00B70F50"/>
    <w:rsid w:val="00B71049"/>
    <w:rsid w:val="00B71091"/>
    <w:rsid w:val="00B71107"/>
    <w:rsid w:val="00B7112C"/>
    <w:rsid w:val="00B71257"/>
    <w:rsid w:val="00B71271"/>
    <w:rsid w:val="00B71321"/>
    <w:rsid w:val="00B71399"/>
    <w:rsid w:val="00B71440"/>
    <w:rsid w:val="00B71723"/>
    <w:rsid w:val="00B71849"/>
    <w:rsid w:val="00B718D5"/>
    <w:rsid w:val="00B7196B"/>
    <w:rsid w:val="00B71BC1"/>
    <w:rsid w:val="00B71C7C"/>
    <w:rsid w:val="00B71D6C"/>
    <w:rsid w:val="00B71DC1"/>
    <w:rsid w:val="00B71E54"/>
    <w:rsid w:val="00B71E72"/>
    <w:rsid w:val="00B71E91"/>
    <w:rsid w:val="00B71FDC"/>
    <w:rsid w:val="00B7209C"/>
    <w:rsid w:val="00B720D9"/>
    <w:rsid w:val="00B720E6"/>
    <w:rsid w:val="00B722F0"/>
    <w:rsid w:val="00B72374"/>
    <w:rsid w:val="00B723A8"/>
    <w:rsid w:val="00B723E1"/>
    <w:rsid w:val="00B723F2"/>
    <w:rsid w:val="00B724AD"/>
    <w:rsid w:val="00B724D3"/>
    <w:rsid w:val="00B725CD"/>
    <w:rsid w:val="00B72680"/>
    <w:rsid w:val="00B726CD"/>
    <w:rsid w:val="00B72733"/>
    <w:rsid w:val="00B72893"/>
    <w:rsid w:val="00B729A7"/>
    <w:rsid w:val="00B72A3B"/>
    <w:rsid w:val="00B72CF6"/>
    <w:rsid w:val="00B72D16"/>
    <w:rsid w:val="00B72EA5"/>
    <w:rsid w:val="00B72F8C"/>
    <w:rsid w:val="00B7307B"/>
    <w:rsid w:val="00B73088"/>
    <w:rsid w:val="00B731CE"/>
    <w:rsid w:val="00B732F3"/>
    <w:rsid w:val="00B73336"/>
    <w:rsid w:val="00B734B4"/>
    <w:rsid w:val="00B73631"/>
    <w:rsid w:val="00B737C4"/>
    <w:rsid w:val="00B738DE"/>
    <w:rsid w:val="00B73933"/>
    <w:rsid w:val="00B73ACE"/>
    <w:rsid w:val="00B73B1D"/>
    <w:rsid w:val="00B73B4E"/>
    <w:rsid w:val="00B73BB6"/>
    <w:rsid w:val="00B73ED1"/>
    <w:rsid w:val="00B73FFD"/>
    <w:rsid w:val="00B74265"/>
    <w:rsid w:val="00B742B4"/>
    <w:rsid w:val="00B7430F"/>
    <w:rsid w:val="00B74652"/>
    <w:rsid w:val="00B746A9"/>
    <w:rsid w:val="00B748B7"/>
    <w:rsid w:val="00B748D9"/>
    <w:rsid w:val="00B7493C"/>
    <w:rsid w:val="00B74A23"/>
    <w:rsid w:val="00B74A4B"/>
    <w:rsid w:val="00B74B8D"/>
    <w:rsid w:val="00B74CD9"/>
    <w:rsid w:val="00B74EBD"/>
    <w:rsid w:val="00B750C3"/>
    <w:rsid w:val="00B7518A"/>
    <w:rsid w:val="00B75236"/>
    <w:rsid w:val="00B75238"/>
    <w:rsid w:val="00B752AC"/>
    <w:rsid w:val="00B752B3"/>
    <w:rsid w:val="00B75337"/>
    <w:rsid w:val="00B7534E"/>
    <w:rsid w:val="00B7541B"/>
    <w:rsid w:val="00B75420"/>
    <w:rsid w:val="00B75624"/>
    <w:rsid w:val="00B756D7"/>
    <w:rsid w:val="00B757A9"/>
    <w:rsid w:val="00B758E5"/>
    <w:rsid w:val="00B7591D"/>
    <w:rsid w:val="00B7598B"/>
    <w:rsid w:val="00B75A4A"/>
    <w:rsid w:val="00B75A6F"/>
    <w:rsid w:val="00B75C16"/>
    <w:rsid w:val="00B75C41"/>
    <w:rsid w:val="00B75D69"/>
    <w:rsid w:val="00B75D87"/>
    <w:rsid w:val="00B75F9E"/>
    <w:rsid w:val="00B760C1"/>
    <w:rsid w:val="00B7617D"/>
    <w:rsid w:val="00B763B6"/>
    <w:rsid w:val="00B763C6"/>
    <w:rsid w:val="00B76464"/>
    <w:rsid w:val="00B76599"/>
    <w:rsid w:val="00B76678"/>
    <w:rsid w:val="00B7667C"/>
    <w:rsid w:val="00B76799"/>
    <w:rsid w:val="00B7680A"/>
    <w:rsid w:val="00B768FF"/>
    <w:rsid w:val="00B76C24"/>
    <w:rsid w:val="00B76CA1"/>
    <w:rsid w:val="00B76E0F"/>
    <w:rsid w:val="00B76F37"/>
    <w:rsid w:val="00B76F77"/>
    <w:rsid w:val="00B76FC7"/>
    <w:rsid w:val="00B76FF6"/>
    <w:rsid w:val="00B770AF"/>
    <w:rsid w:val="00B7717F"/>
    <w:rsid w:val="00B772FB"/>
    <w:rsid w:val="00B77416"/>
    <w:rsid w:val="00B77463"/>
    <w:rsid w:val="00B77465"/>
    <w:rsid w:val="00B775BE"/>
    <w:rsid w:val="00B775FB"/>
    <w:rsid w:val="00B77692"/>
    <w:rsid w:val="00B77832"/>
    <w:rsid w:val="00B77A83"/>
    <w:rsid w:val="00B77B65"/>
    <w:rsid w:val="00B77C91"/>
    <w:rsid w:val="00B77CB8"/>
    <w:rsid w:val="00B77E14"/>
    <w:rsid w:val="00B77E68"/>
    <w:rsid w:val="00B80203"/>
    <w:rsid w:val="00B8022F"/>
    <w:rsid w:val="00B80242"/>
    <w:rsid w:val="00B803AC"/>
    <w:rsid w:val="00B8054F"/>
    <w:rsid w:val="00B80616"/>
    <w:rsid w:val="00B80650"/>
    <w:rsid w:val="00B806A0"/>
    <w:rsid w:val="00B8080C"/>
    <w:rsid w:val="00B80877"/>
    <w:rsid w:val="00B80896"/>
    <w:rsid w:val="00B8089A"/>
    <w:rsid w:val="00B808B2"/>
    <w:rsid w:val="00B80A5F"/>
    <w:rsid w:val="00B80BD0"/>
    <w:rsid w:val="00B80C93"/>
    <w:rsid w:val="00B80D72"/>
    <w:rsid w:val="00B80DE9"/>
    <w:rsid w:val="00B80DFA"/>
    <w:rsid w:val="00B80E31"/>
    <w:rsid w:val="00B811AB"/>
    <w:rsid w:val="00B811E0"/>
    <w:rsid w:val="00B81291"/>
    <w:rsid w:val="00B8129B"/>
    <w:rsid w:val="00B81434"/>
    <w:rsid w:val="00B81787"/>
    <w:rsid w:val="00B817FB"/>
    <w:rsid w:val="00B81A10"/>
    <w:rsid w:val="00B81B33"/>
    <w:rsid w:val="00B81B58"/>
    <w:rsid w:val="00B81B59"/>
    <w:rsid w:val="00B81B83"/>
    <w:rsid w:val="00B81CCD"/>
    <w:rsid w:val="00B81D57"/>
    <w:rsid w:val="00B81E2D"/>
    <w:rsid w:val="00B81FDA"/>
    <w:rsid w:val="00B8200B"/>
    <w:rsid w:val="00B8202F"/>
    <w:rsid w:val="00B82041"/>
    <w:rsid w:val="00B82177"/>
    <w:rsid w:val="00B8239D"/>
    <w:rsid w:val="00B82600"/>
    <w:rsid w:val="00B827ED"/>
    <w:rsid w:val="00B828C0"/>
    <w:rsid w:val="00B82A34"/>
    <w:rsid w:val="00B82A88"/>
    <w:rsid w:val="00B82B05"/>
    <w:rsid w:val="00B82C76"/>
    <w:rsid w:val="00B82EC1"/>
    <w:rsid w:val="00B83113"/>
    <w:rsid w:val="00B83206"/>
    <w:rsid w:val="00B83284"/>
    <w:rsid w:val="00B83425"/>
    <w:rsid w:val="00B834AD"/>
    <w:rsid w:val="00B835DE"/>
    <w:rsid w:val="00B83751"/>
    <w:rsid w:val="00B83A90"/>
    <w:rsid w:val="00B83ACC"/>
    <w:rsid w:val="00B83BB2"/>
    <w:rsid w:val="00B83D35"/>
    <w:rsid w:val="00B83DE7"/>
    <w:rsid w:val="00B83E41"/>
    <w:rsid w:val="00B83F07"/>
    <w:rsid w:val="00B83F62"/>
    <w:rsid w:val="00B83FF7"/>
    <w:rsid w:val="00B84093"/>
    <w:rsid w:val="00B84275"/>
    <w:rsid w:val="00B842D7"/>
    <w:rsid w:val="00B84375"/>
    <w:rsid w:val="00B8460F"/>
    <w:rsid w:val="00B8487A"/>
    <w:rsid w:val="00B8498C"/>
    <w:rsid w:val="00B849F6"/>
    <w:rsid w:val="00B84BCB"/>
    <w:rsid w:val="00B84BE8"/>
    <w:rsid w:val="00B84C90"/>
    <w:rsid w:val="00B84DD2"/>
    <w:rsid w:val="00B8505F"/>
    <w:rsid w:val="00B851C5"/>
    <w:rsid w:val="00B851E6"/>
    <w:rsid w:val="00B85204"/>
    <w:rsid w:val="00B85342"/>
    <w:rsid w:val="00B853E6"/>
    <w:rsid w:val="00B85453"/>
    <w:rsid w:val="00B85670"/>
    <w:rsid w:val="00B85847"/>
    <w:rsid w:val="00B859A7"/>
    <w:rsid w:val="00B859D5"/>
    <w:rsid w:val="00B85A3B"/>
    <w:rsid w:val="00B85C6B"/>
    <w:rsid w:val="00B85CC1"/>
    <w:rsid w:val="00B85D29"/>
    <w:rsid w:val="00B85DA6"/>
    <w:rsid w:val="00B860CE"/>
    <w:rsid w:val="00B86185"/>
    <w:rsid w:val="00B86464"/>
    <w:rsid w:val="00B865EB"/>
    <w:rsid w:val="00B86748"/>
    <w:rsid w:val="00B86813"/>
    <w:rsid w:val="00B8683B"/>
    <w:rsid w:val="00B86865"/>
    <w:rsid w:val="00B86AB3"/>
    <w:rsid w:val="00B86C53"/>
    <w:rsid w:val="00B86CFF"/>
    <w:rsid w:val="00B86D32"/>
    <w:rsid w:val="00B870B3"/>
    <w:rsid w:val="00B8716D"/>
    <w:rsid w:val="00B872A6"/>
    <w:rsid w:val="00B87465"/>
    <w:rsid w:val="00B87711"/>
    <w:rsid w:val="00B87750"/>
    <w:rsid w:val="00B8796F"/>
    <w:rsid w:val="00B879F4"/>
    <w:rsid w:val="00B87AB2"/>
    <w:rsid w:val="00B87AC9"/>
    <w:rsid w:val="00B87BD7"/>
    <w:rsid w:val="00B87C34"/>
    <w:rsid w:val="00B87D38"/>
    <w:rsid w:val="00B87D7C"/>
    <w:rsid w:val="00B87E13"/>
    <w:rsid w:val="00B900D7"/>
    <w:rsid w:val="00B9012A"/>
    <w:rsid w:val="00B90277"/>
    <w:rsid w:val="00B90367"/>
    <w:rsid w:val="00B90489"/>
    <w:rsid w:val="00B907BB"/>
    <w:rsid w:val="00B90869"/>
    <w:rsid w:val="00B908BA"/>
    <w:rsid w:val="00B908C1"/>
    <w:rsid w:val="00B90991"/>
    <w:rsid w:val="00B90B14"/>
    <w:rsid w:val="00B90DCB"/>
    <w:rsid w:val="00B90FB6"/>
    <w:rsid w:val="00B9102E"/>
    <w:rsid w:val="00B91101"/>
    <w:rsid w:val="00B9114C"/>
    <w:rsid w:val="00B9116C"/>
    <w:rsid w:val="00B9128F"/>
    <w:rsid w:val="00B91379"/>
    <w:rsid w:val="00B9153F"/>
    <w:rsid w:val="00B91646"/>
    <w:rsid w:val="00B9180C"/>
    <w:rsid w:val="00B9195F"/>
    <w:rsid w:val="00B91AFE"/>
    <w:rsid w:val="00B91B5B"/>
    <w:rsid w:val="00B91B64"/>
    <w:rsid w:val="00B91BE1"/>
    <w:rsid w:val="00B91CEF"/>
    <w:rsid w:val="00B91F33"/>
    <w:rsid w:val="00B91FBD"/>
    <w:rsid w:val="00B92136"/>
    <w:rsid w:val="00B921DC"/>
    <w:rsid w:val="00B92206"/>
    <w:rsid w:val="00B922F2"/>
    <w:rsid w:val="00B923B5"/>
    <w:rsid w:val="00B92484"/>
    <w:rsid w:val="00B92533"/>
    <w:rsid w:val="00B9254D"/>
    <w:rsid w:val="00B92567"/>
    <w:rsid w:val="00B92860"/>
    <w:rsid w:val="00B928F6"/>
    <w:rsid w:val="00B92AB2"/>
    <w:rsid w:val="00B92B19"/>
    <w:rsid w:val="00B92B8B"/>
    <w:rsid w:val="00B92BB9"/>
    <w:rsid w:val="00B92BFB"/>
    <w:rsid w:val="00B92C24"/>
    <w:rsid w:val="00B92C63"/>
    <w:rsid w:val="00B92C7B"/>
    <w:rsid w:val="00B92CCD"/>
    <w:rsid w:val="00B92D7B"/>
    <w:rsid w:val="00B92E0D"/>
    <w:rsid w:val="00B92F6B"/>
    <w:rsid w:val="00B92FA1"/>
    <w:rsid w:val="00B93017"/>
    <w:rsid w:val="00B9301B"/>
    <w:rsid w:val="00B930DB"/>
    <w:rsid w:val="00B93165"/>
    <w:rsid w:val="00B93180"/>
    <w:rsid w:val="00B93192"/>
    <w:rsid w:val="00B93258"/>
    <w:rsid w:val="00B93289"/>
    <w:rsid w:val="00B936CE"/>
    <w:rsid w:val="00B9370E"/>
    <w:rsid w:val="00B93841"/>
    <w:rsid w:val="00B939BC"/>
    <w:rsid w:val="00B93A13"/>
    <w:rsid w:val="00B93B36"/>
    <w:rsid w:val="00B93CCF"/>
    <w:rsid w:val="00B93D3C"/>
    <w:rsid w:val="00B93E96"/>
    <w:rsid w:val="00B93EC4"/>
    <w:rsid w:val="00B94023"/>
    <w:rsid w:val="00B94114"/>
    <w:rsid w:val="00B9415B"/>
    <w:rsid w:val="00B944A0"/>
    <w:rsid w:val="00B94527"/>
    <w:rsid w:val="00B9455D"/>
    <w:rsid w:val="00B94681"/>
    <w:rsid w:val="00B94771"/>
    <w:rsid w:val="00B94986"/>
    <w:rsid w:val="00B949A3"/>
    <w:rsid w:val="00B949A6"/>
    <w:rsid w:val="00B94A41"/>
    <w:rsid w:val="00B94C9C"/>
    <w:rsid w:val="00B94CD2"/>
    <w:rsid w:val="00B94F1E"/>
    <w:rsid w:val="00B94F6B"/>
    <w:rsid w:val="00B94FE3"/>
    <w:rsid w:val="00B950CA"/>
    <w:rsid w:val="00B95126"/>
    <w:rsid w:val="00B95168"/>
    <w:rsid w:val="00B95204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DE"/>
    <w:rsid w:val="00B95DE7"/>
    <w:rsid w:val="00B95E15"/>
    <w:rsid w:val="00B95E25"/>
    <w:rsid w:val="00B95E52"/>
    <w:rsid w:val="00B95F32"/>
    <w:rsid w:val="00B95F77"/>
    <w:rsid w:val="00B960C4"/>
    <w:rsid w:val="00B9618B"/>
    <w:rsid w:val="00B96566"/>
    <w:rsid w:val="00B96659"/>
    <w:rsid w:val="00B96778"/>
    <w:rsid w:val="00B96838"/>
    <w:rsid w:val="00B968AA"/>
    <w:rsid w:val="00B968D9"/>
    <w:rsid w:val="00B96929"/>
    <w:rsid w:val="00B96974"/>
    <w:rsid w:val="00B96A32"/>
    <w:rsid w:val="00B96B72"/>
    <w:rsid w:val="00B96E3E"/>
    <w:rsid w:val="00B96E54"/>
    <w:rsid w:val="00B96F23"/>
    <w:rsid w:val="00B96F90"/>
    <w:rsid w:val="00B97094"/>
    <w:rsid w:val="00B970BF"/>
    <w:rsid w:val="00B97166"/>
    <w:rsid w:val="00B97187"/>
    <w:rsid w:val="00B9719C"/>
    <w:rsid w:val="00B971B9"/>
    <w:rsid w:val="00B97249"/>
    <w:rsid w:val="00B97368"/>
    <w:rsid w:val="00B9756A"/>
    <w:rsid w:val="00B975F0"/>
    <w:rsid w:val="00B97674"/>
    <w:rsid w:val="00B9776B"/>
    <w:rsid w:val="00B977CB"/>
    <w:rsid w:val="00B97821"/>
    <w:rsid w:val="00B97827"/>
    <w:rsid w:val="00B97905"/>
    <w:rsid w:val="00B979BC"/>
    <w:rsid w:val="00B97AD1"/>
    <w:rsid w:val="00B97D4F"/>
    <w:rsid w:val="00B97EF4"/>
    <w:rsid w:val="00B97F5B"/>
    <w:rsid w:val="00BA008D"/>
    <w:rsid w:val="00BA00FA"/>
    <w:rsid w:val="00BA01F4"/>
    <w:rsid w:val="00BA022D"/>
    <w:rsid w:val="00BA025D"/>
    <w:rsid w:val="00BA0319"/>
    <w:rsid w:val="00BA0389"/>
    <w:rsid w:val="00BA03C1"/>
    <w:rsid w:val="00BA0675"/>
    <w:rsid w:val="00BA0811"/>
    <w:rsid w:val="00BA0840"/>
    <w:rsid w:val="00BA096D"/>
    <w:rsid w:val="00BA09D5"/>
    <w:rsid w:val="00BA0AD5"/>
    <w:rsid w:val="00BA0B58"/>
    <w:rsid w:val="00BA0B82"/>
    <w:rsid w:val="00BA0BA3"/>
    <w:rsid w:val="00BA0C5A"/>
    <w:rsid w:val="00BA0DF0"/>
    <w:rsid w:val="00BA0E97"/>
    <w:rsid w:val="00BA0F31"/>
    <w:rsid w:val="00BA1232"/>
    <w:rsid w:val="00BA127D"/>
    <w:rsid w:val="00BA1349"/>
    <w:rsid w:val="00BA13FF"/>
    <w:rsid w:val="00BA143B"/>
    <w:rsid w:val="00BA146B"/>
    <w:rsid w:val="00BA149F"/>
    <w:rsid w:val="00BA14DE"/>
    <w:rsid w:val="00BA1531"/>
    <w:rsid w:val="00BA16C2"/>
    <w:rsid w:val="00BA1700"/>
    <w:rsid w:val="00BA174B"/>
    <w:rsid w:val="00BA18C5"/>
    <w:rsid w:val="00BA18DC"/>
    <w:rsid w:val="00BA1B65"/>
    <w:rsid w:val="00BA1C3E"/>
    <w:rsid w:val="00BA1C49"/>
    <w:rsid w:val="00BA1C9E"/>
    <w:rsid w:val="00BA1D6B"/>
    <w:rsid w:val="00BA1E3B"/>
    <w:rsid w:val="00BA1EF8"/>
    <w:rsid w:val="00BA2034"/>
    <w:rsid w:val="00BA2071"/>
    <w:rsid w:val="00BA22BE"/>
    <w:rsid w:val="00BA23B7"/>
    <w:rsid w:val="00BA2447"/>
    <w:rsid w:val="00BA24B0"/>
    <w:rsid w:val="00BA24F0"/>
    <w:rsid w:val="00BA26B5"/>
    <w:rsid w:val="00BA26D6"/>
    <w:rsid w:val="00BA26E3"/>
    <w:rsid w:val="00BA27D0"/>
    <w:rsid w:val="00BA27FE"/>
    <w:rsid w:val="00BA2983"/>
    <w:rsid w:val="00BA2BAF"/>
    <w:rsid w:val="00BA2BC9"/>
    <w:rsid w:val="00BA2BF5"/>
    <w:rsid w:val="00BA2C1A"/>
    <w:rsid w:val="00BA2D6B"/>
    <w:rsid w:val="00BA2E93"/>
    <w:rsid w:val="00BA31BD"/>
    <w:rsid w:val="00BA3354"/>
    <w:rsid w:val="00BA34A0"/>
    <w:rsid w:val="00BA34B2"/>
    <w:rsid w:val="00BA34B3"/>
    <w:rsid w:val="00BA3525"/>
    <w:rsid w:val="00BA3541"/>
    <w:rsid w:val="00BA380C"/>
    <w:rsid w:val="00BA381C"/>
    <w:rsid w:val="00BA3A10"/>
    <w:rsid w:val="00BA3A6A"/>
    <w:rsid w:val="00BA3AAB"/>
    <w:rsid w:val="00BA3B50"/>
    <w:rsid w:val="00BA3B62"/>
    <w:rsid w:val="00BA3D37"/>
    <w:rsid w:val="00BA405E"/>
    <w:rsid w:val="00BA410B"/>
    <w:rsid w:val="00BA4160"/>
    <w:rsid w:val="00BA41A6"/>
    <w:rsid w:val="00BA4228"/>
    <w:rsid w:val="00BA427F"/>
    <w:rsid w:val="00BA4322"/>
    <w:rsid w:val="00BA438C"/>
    <w:rsid w:val="00BA4661"/>
    <w:rsid w:val="00BA47C3"/>
    <w:rsid w:val="00BA47C9"/>
    <w:rsid w:val="00BA47DA"/>
    <w:rsid w:val="00BA48E1"/>
    <w:rsid w:val="00BA497C"/>
    <w:rsid w:val="00BA4B29"/>
    <w:rsid w:val="00BA4B8D"/>
    <w:rsid w:val="00BA4C86"/>
    <w:rsid w:val="00BA4D39"/>
    <w:rsid w:val="00BA5010"/>
    <w:rsid w:val="00BA506F"/>
    <w:rsid w:val="00BA5365"/>
    <w:rsid w:val="00BA53A8"/>
    <w:rsid w:val="00BA5564"/>
    <w:rsid w:val="00BA569E"/>
    <w:rsid w:val="00BA56F0"/>
    <w:rsid w:val="00BA5712"/>
    <w:rsid w:val="00BA5740"/>
    <w:rsid w:val="00BA5919"/>
    <w:rsid w:val="00BA592D"/>
    <w:rsid w:val="00BA59DF"/>
    <w:rsid w:val="00BA5A32"/>
    <w:rsid w:val="00BA5B10"/>
    <w:rsid w:val="00BA5C09"/>
    <w:rsid w:val="00BA5CAE"/>
    <w:rsid w:val="00BA5CB7"/>
    <w:rsid w:val="00BA5D08"/>
    <w:rsid w:val="00BA5D75"/>
    <w:rsid w:val="00BA5E40"/>
    <w:rsid w:val="00BA5E69"/>
    <w:rsid w:val="00BA5E97"/>
    <w:rsid w:val="00BA5F7B"/>
    <w:rsid w:val="00BA6102"/>
    <w:rsid w:val="00BA6236"/>
    <w:rsid w:val="00BA62B2"/>
    <w:rsid w:val="00BA62F1"/>
    <w:rsid w:val="00BA630C"/>
    <w:rsid w:val="00BA6363"/>
    <w:rsid w:val="00BA63AE"/>
    <w:rsid w:val="00BA645E"/>
    <w:rsid w:val="00BA6553"/>
    <w:rsid w:val="00BA6672"/>
    <w:rsid w:val="00BA66F5"/>
    <w:rsid w:val="00BA69B7"/>
    <w:rsid w:val="00BA6B62"/>
    <w:rsid w:val="00BA6D06"/>
    <w:rsid w:val="00BA6D81"/>
    <w:rsid w:val="00BA6E6D"/>
    <w:rsid w:val="00BA6EE4"/>
    <w:rsid w:val="00BA6F77"/>
    <w:rsid w:val="00BA6FFA"/>
    <w:rsid w:val="00BA70EB"/>
    <w:rsid w:val="00BA72A1"/>
    <w:rsid w:val="00BA72E7"/>
    <w:rsid w:val="00BA7333"/>
    <w:rsid w:val="00BA7334"/>
    <w:rsid w:val="00BA740F"/>
    <w:rsid w:val="00BA7578"/>
    <w:rsid w:val="00BA7590"/>
    <w:rsid w:val="00BA76AC"/>
    <w:rsid w:val="00BA7846"/>
    <w:rsid w:val="00BA7A04"/>
    <w:rsid w:val="00BA7A4C"/>
    <w:rsid w:val="00BA7B4B"/>
    <w:rsid w:val="00BA7BC5"/>
    <w:rsid w:val="00BA7BE1"/>
    <w:rsid w:val="00BA7D14"/>
    <w:rsid w:val="00BA7E2A"/>
    <w:rsid w:val="00BA7E62"/>
    <w:rsid w:val="00BA7E87"/>
    <w:rsid w:val="00BA7F30"/>
    <w:rsid w:val="00BA7F33"/>
    <w:rsid w:val="00BB0010"/>
    <w:rsid w:val="00BB0024"/>
    <w:rsid w:val="00BB019A"/>
    <w:rsid w:val="00BB027F"/>
    <w:rsid w:val="00BB0300"/>
    <w:rsid w:val="00BB032A"/>
    <w:rsid w:val="00BB0399"/>
    <w:rsid w:val="00BB041A"/>
    <w:rsid w:val="00BB0614"/>
    <w:rsid w:val="00BB067B"/>
    <w:rsid w:val="00BB0719"/>
    <w:rsid w:val="00BB0755"/>
    <w:rsid w:val="00BB07F5"/>
    <w:rsid w:val="00BB090B"/>
    <w:rsid w:val="00BB092F"/>
    <w:rsid w:val="00BB0A28"/>
    <w:rsid w:val="00BB0A70"/>
    <w:rsid w:val="00BB0ADA"/>
    <w:rsid w:val="00BB0B52"/>
    <w:rsid w:val="00BB0C63"/>
    <w:rsid w:val="00BB0C99"/>
    <w:rsid w:val="00BB0EF9"/>
    <w:rsid w:val="00BB0FB2"/>
    <w:rsid w:val="00BB1084"/>
    <w:rsid w:val="00BB10BC"/>
    <w:rsid w:val="00BB10F9"/>
    <w:rsid w:val="00BB1183"/>
    <w:rsid w:val="00BB168B"/>
    <w:rsid w:val="00BB19F9"/>
    <w:rsid w:val="00BB1AC6"/>
    <w:rsid w:val="00BB1C73"/>
    <w:rsid w:val="00BB1D6C"/>
    <w:rsid w:val="00BB1E29"/>
    <w:rsid w:val="00BB1E2B"/>
    <w:rsid w:val="00BB1E77"/>
    <w:rsid w:val="00BB1E7C"/>
    <w:rsid w:val="00BB21B0"/>
    <w:rsid w:val="00BB22BA"/>
    <w:rsid w:val="00BB239C"/>
    <w:rsid w:val="00BB2423"/>
    <w:rsid w:val="00BB245D"/>
    <w:rsid w:val="00BB2562"/>
    <w:rsid w:val="00BB2664"/>
    <w:rsid w:val="00BB26E4"/>
    <w:rsid w:val="00BB26E7"/>
    <w:rsid w:val="00BB2822"/>
    <w:rsid w:val="00BB2B04"/>
    <w:rsid w:val="00BB2BAA"/>
    <w:rsid w:val="00BB2BB5"/>
    <w:rsid w:val="00BB2CFD"/>
    <w:rsid w:val="00BB2D7C"/>
    <w:rsid w:val="00BB2F54"/>
    <w:rsid w:val="00BB2F63"/>
    <w:rsid w:val="00BB2FD3"/>
    <w:rsid w:val="00BB2FDF"/>
    <w:rsid w:val="00BB3000"/>
    <w:rsid w:val="00BB35AB"/>
    <w:rsid w:val="00BB35E6"/>
    <w:rsid w:val="00BB3653"/>
    <w:rsid w:val="00BB3677"/>
    <w:rsid w:val="00BB3724"/>
    <w:rsid w:val="00BB39EA"/>
    <w:rsid w:val="00BB3C6F"/>
    <w:rsid w:val="00BB3C99"/>
    <w:rsid w:val="00BB3D78"/>
    <w:rsid w:val="00BB3E71"/>
    <w:rsid w:val="00BB3E9B"/>
    <w:rsid w:val="00BB4001"/>
    <w:rsid w:val="00BB409D"/>
    <w:rsid w:val="00BB40D9"/>
    <w:rsid w:val="00BB41D8"/>
    <w:rsid w:val="00BB4290"/>
    <w:rsid w:val="00BB433E"/>
    <w:rsid w:val="00BB442B"/>
    <w:rsid w:val="00BB4434"/>
    <w:rsid w:val="00BB44B4"/>
    <w:rsid w:val="00BB4739"/>
    <w:rsid w:val="00BB483B"/>
    <w:rsid w:val="00BB4925"/>
    <w:rsid w:val="00BB4AE4"/>
    <w:rsid w:val="00BB4B13"/>
    <w:rsid w:val="00BB4D8B"/>
    <w:rsid w:val="00BB4F08"/>
    <w:rsid w:val="00BB50AE"/>
    <w:rsid w:val="00BB50F5"/>
    <w:rsid w:val="00BB5345"/>
    <w:rsid w:val="00BB5386"/>
    <w:rsid w:val="00BB5468"/>
    <w:rsid w:val="00BB54E7"/>
    <w:rsid w:val="00BB55BE"/>
    <w:rsid w:val="00BB55D5"/>
    <w:rsid w:val="00BB5780"/>
    <w:rsid w:val="00BB5B4A"/>
    <w:rsid w:val="00BB5C99"/>
    <w:rsid w:val="00BB5E06"/>
    <w:rsid w:val="00BB6079"/>
    <w:rsid w:val="00BB60B5"/>
    <w:rsid w:val="00BB61A3"/>
    <w:rsid w:val="00BB61D3"/>
    <w:rsid w:val="00BB61FB"/>
    <w:rsid w:val="00BB62FD"/>
    <w:rsid w:val="00BB640F"/>
    <w:rsid w:val="00BB646B"/>
    <w:rsid w:val="00BB6584"/>
    <w:rsid w:val="00BB67A2"/>
    <w:rsid w:val="00BB6962"/>
    <w:rsid w:val="00BB6973"/>
    <w:rsid w:val="00BB69CC"/>
    <w:rsid w:val="00BB6A46"/>
    <w:rsid w:val="00BB6BC2"/>
    <w:rsid w:val="00BB6C2E"/>
    <w:rsid w:val="00BB6D04"/>
    <w:rsid w:val="00BB6DDD"/>
    <w:rsid w:val="00BB6F29"/>
    <w:rsid w:val="00BB7025"/>
    <w:rsid w:val="00BB70A3"/>
    <w:rsid w:val="00BB7407"/>
    <w:rsid w:val="00BB742C"/>
    <w:rsid w:val="00BB7444"/>
    <w:rsid w:val="00BB74A7"/>
    <w:rsid w:val="00BB74AD"/>
    <w:rsid w:val="00BB7509"/>
    <w:rsid w:val="00BB7522"/>
    <w:rsid w:val="00BB76E3"/>
    <w:rsid w:val="00BB77BA"/>
    <w:rsid w:val="00BB7918"/>
    <w:rsid w:val="00BB7B47"/>
    <w:rsid w:val="00BB7B6E"/>
    <w:rsid w:val="00BB7BBE"/>
    <w:rsid w:val="00BB7C08"/>
    <w:rsid w:val="00BB7E29"/>
    <w:rsid w:val="00BB7E32"/>
    <w:rsid w:val="00BC0131"/>
    <w:rsid w:val="00BC0139"/>
    <w:rsid w:val="00BC019D"/>
    <w:rsid w:val="00BC02D0"/>
    <w:rsid w:val="00BC0366"/>
    <w:rsid w:val="00BC0444"/>
    <w:rsid w:val="00BC0483"/>
    <w:rsid w:val="00BC0767"/>
    <w:rsid w:val="00BC07B4"/>
    <w:rsid w:val="00BC0A54"/>
    <w:rsid w:val="00BC0A7C"/>
    <w:rsid w:val="00BC0A91"/>
    <w:rsid w:val="00BC0D05"/>
    <w:rsid w:val="00BC0E12"/>
    <w:rsid w:val="00BC0EA4"/>
    <w:rsid w:val="00BC0F35"/>
    <w:rsid w:val="00BC1040"/>
    <w:rsid w:val="00BC1041"/>
    <w:rsid w:val="00BC114D"/>
    <w:rsid w:val="00BC11DE"/>
    <w:rsid w:val="00BC1219"/>
    <w:rsid w:val="00BC14DB"/>
    <w:rsid w:val="00BC150F"/>
    <w:rsid w:val="00BC1605"/>
    <w:rsid w:val="00BC1628"/>
    <w:rsid w:val="00BC16C4"/>
    <w:rsid w:val="00BC192D"/>
    <w:rsid w:val="00BC1A12"/>
    <w:rsid w:val="00BC1C2F"/>
    <w:rsid w:val="00BC1C56"/>
    <w:rsid w:val="00BC1CEE"/>
    <w:rsid w:val="00BC1F42"/>
    <w:rsid w:val="00BC1FA2"/>
    <w:rsid w:val="00BC1FDC"/>
    <w:rsid w:val="00BC20D2"/>
    <w:rsid w:val="00BC216C"/>
    <w:rsid w:val="00BC2259"/>
    <w:rsid w:val="00BC238A"/>
    <w:rsid w:val="00BC240F"/>
    <w:rsid w:val="00BC24EC"/>
    <w:rsid w:val="00BC252D"/>
    <w:rsid w:val="00BC260D"/>
    <w:rsid w:val="00BC266C"/>
    <w:rsid w:val="00BC27FF"/>
    <w:rsid w:val="00BC282C"/>
    <w:rsid w:val="00BC2834"/>
    <w:rsid w:val="00BC2899"/>
    <w:rsid w:val="00BC2924"/>
    <w:rsid w:val="00BC293F"/>
    <w:rsid w:val="00BC29BF"/>
    <w:rsid w:val="00BC2BF5"/>
    <w:rsid w:val="00BC2E02"/>
    <w:rsid w:val="00BC2E05"/>
    <w:rsid w:val="00BC2E26"/>
    <w:rsid w:val="00BC2EBC"/>
    <w:rsid w:val="00BC2FAF"/>
    <w:rsid w:val="00BC3269"/>
    <w:rsid w:val="00BC353C"/>
    <w:rsid w:val="00BC35C0"/>
    <w:rsid w:val="00BC3600"/>
    <w:rsid w:val="00BC3604"/>
    <w:rsid w:val="00BC3641"/>
    <w:rsid w:val="00BC39F8"/>
    <w:rsid w:val="00BC3A9C"/>
    <w:rsid w:val="00BC3B16"/>
    <w:rsid w:val="00BC3B36"/>
    <w:rsid w:val="00BC3C7A"/>
    <w:rsid w:val="00BC3D04"/>
    <w:rsid w:val="00BC3D06"/>
    <w:rsid w:val="00BC3D77"/>
    <w:rsid w:val="00BC3DA2"/>
    <w:rsid w:val="00BC3F79"/>
    <w:rsid w:val="00BC404F"/>
    <w:rsid w:val="00BC41D0"/>
    <w:rsid w:val="00BC445F"/>
    <w:rsid w:val="00BC44B6"/>
    <w:rsid w:val="00BC454E"/>
    <w:rsid w:val="00BC4611"/>
    <w:rsid w:val="00BC465F"/>
    <w:rsid w:val="00BC46E6"/>
    <w:rsid w:val="00BC46E8"/>
    <w:rsid w:val="00BC4760"/>
    <w:rsid w:val="00BC483C"/>
    <w:rsid w:val="00BC484B"/>
    <w:rsid w:val="00BC4873"/>
    <w:rsid w:val="00BC488E"/>
    <w:rsid w:val="00BC4A10"/>
    <w:rsid w:val="00BC4A2F"/>
    <w:rsid w:val="00BC4C20"/>
    <w:rsid w:val="00BC4E3E"/>
    <w:rsid w:val="00BC4E56"/>
    <w:rsid w:val="00BC4E95"/>
    <w:rsid w:val="00BC4EDC"/>
    <w:rsid w:val="00BC4EE6"/>
    <w:rsid w:val="00BC5000"/>
    <w:rsid w:val="00BC534E"/>
    <w:rsid w:val="00BC5550"/>
    <w:rsid w:val="00BC5594"/>
    <w:rsid w:val="00BC5679"/>
    <w:rsid w:val="00BC56B4"/>
    <w:rsid w:val="00BC56BE"/>
    <w:rsid w:val="00BC57D0"/>
    <w:rsid w:val="00BC58BD"/>
    <w:rsid w:val="00BC591A"/>
    <w:rsid w:val="00BC593B"/>
    <w:rsid w:val="00BC59C9"/>
    <w:rsid w:val="00BC5B48"/>
    <w:rsid w:val="00BC5B80"/>
    <w:rsid w:val="00BC5BE4"/>
    <w:rsid w:val="00BC5DD5"/>
    <w:rsid w:val="00BC5EB9"/>
    <w:rsid w:val="00BC5F14"/>
    <w:rsid w:val="00BC5F92"/>
    <w:rsid w:val="00BC620A"/>
    <w:rsid w:val="00BC62C2"/>
    <w:rsid w:val="00BC62F1"/>
    <w:rsid w:val="00BC6331"/>
    <w:rsid w:val="00BC6593"/>
    <w:rsid w:val="00BC65E5"/>
    <w:rsid w:val="00BC66B5"/>
    <w:rsid w:val="00BC6904"/>
    <w:rsid w:val="00BC6BE8"/>
    <w:rsid w:val="00BC6DC7"/>
    <w:rsid w:val="00BC701C"/>
    <w:rsid w:val="00BC71AB"/>
    <w:rsid w:val="00BC7205"/>
    <w:rsid w:val="00BC73B3"/>
    <w:rsid w:val="00BC7457"/>
    <w:rsid w:val="00BC745B"/>
    <w:rsid w:val="00BC7500"/>
    <w:rsid w:val="00BC769A"/>
    <w:rsid w:val="00BC7734"/>
    <w:rsid w:val="00BC7914"/>
    <w:rsid w:val="00BC7962"/>
    <w:rsid w:val="00BC796D"/>
    <w:rsid w:val="00BC79DF"/>
    <w:rsid w:val="00BC7C7C"/>
    <w:rsid w:val="00BC7CD9"/>
    <w:rsid w:val="00BC7D4F"/>
    <w:rsid w:val="00BC7DF0"/>
    <w:rsid w:val="00BC7F41"/>
    <w:rsid w:val="00BC7FBC"/>
    <w:rsid w:val="00BC7FE3"/>
    <w:rsid w:val="00BD01C8"/>
    <w:rsid w:val="00BD01E0"/>
    <w:rsid w:val="00BD0248"/>
    <w:rsid w:val="00BD02D4"/>
    <w:rsid w:val="00BD046C"/>
    <w:rsid w:val="00BD05C5"/>
    <w:rsid w:val="00BD0624"/>
    <w:rsid w:val="00BD06FD"/>
    <w:rsid w:val="00BD0A93"/>
    <w:rsid w:val="00BD0BE7"/>
    <w:rsid w:val="00BD0BF2"/>
    <w:rsid w:val="00BD0D54"/>
    <w:rsid w:val="00BD0E7A"/>
    <w:rsid w:val="00BD0F40"/>
    <w:rsid w:val="00BD0FE7"/>
    <w:rsid w:val="00BD0FF7"/>
    <w:rsid w:val="00BD100E"/>
    <w:rsid w:val="00BD101D"/>
    <w:rsid w:val="00BD10E4"/>
    <w:rsid w:val="00BD12A1"/>
    <w:rsid w:val="00BD17B2"/>
    <w:rsid w:val="00BD18EE"/>
    <w:rsid w:val="00BD1922"/>
    <w:rsid w:val="00BD1B3C"/>
    <w:rsid w:val="00BD1CA4"/>
    <w:rsid w:val="00BD1CD3"/>
    <w:rsid w:val="00BD1D08"/>
    <w:rsid w:val="00BD1EB7"/>
    <w:rsid w:val="00BD1EE0"/>
    <w:rsid w:val="00BD1FD2"/>
    <w:rsid w:val="00BD2082"/>
    <w:rsid w:val="00BD21BE"/>
    <w:rsid w:val="00BD223D"/>
    <w:rsid w:val="00BD223E"/>
    <w:rsid w:val="00BD2587"/>
    <w:rsid w:val="00BD2588"/>
    <w:rsid w:val="00BD26BF"/>
    <w:rsid w:val="00BD274B"/>
    <w:rsid w:val="00BD275D"/>
    <w:rsid w:val="00BD27B1"/>
    <w:rsid w:val="00BD29A0"/>
    <w:rsid w:val="00BD2BEB"/>
    <w:rsid w:val="00BD2C1D"/>
    <w:rsid w:val="00BD2D41"/>
    <w:rsid w:val="00BD2E2B"/>
    <w:rsid w:val="00BD2F2C"/>
    <w:rsid w:val="00BD2F44"/>
    <w:rsid w:val="00BD2F6E"/>
    <w:rsid w:val="00BD3185"/>
    <w:rsid w:val="00BD32C0"/>
    <w:rsid w:val="00BD3394"/>
    <w:rsid w:val="00BD343B"/>
    <w:rsid w:val="00BD3458"/>
    <w:rsid w:val="00BD3468"/>
    <w:rsid w:val="00BD356E"/>
    <w:rsid w:val="00BD368A"/>
    <w:rsid w:val="00BD36BA"/>
    <w:rsid w:val="00BD37F5"/>
    <w:rsid w:val="00BD38E3"/>
    <w:rsid w:val="00BD38F4"/>
    <w:rsid w:val="00BD39BF"/>
    <w:rsid w:val="00BD3A78"/>
    <w:rsid w:val="00BD3ADE"/>
    <w:rsid w:val="00BD3B80"/>
    <w:rsid w:val="00BD3D47"/>
    <w:rsid w:val="00BD3F65"/>
    <w:rsid w:val="00BD4151"/>
    <w:rsid w:val="00BD4224"/>
    <w:rsid w:val="00BD4435"/>
    <w:rsid w:val="00BD45C9"/>
    <w:rsid w:val="00BD4622"/>
    <w:rsid w:val="00BD4789"/>
    <w:rsid w:val="00BD4826"/>
    <w:rsid w:val="00BD48E0"/>
    <w:rsid w:val="00BD4A95"/>
    <w:rsid w:val="00BD4BCC"/>
    <w:rsid w:val="00BD4C2B"/>
    <w:rsid w:val="00BD4E7F"/>
    <w:rsid w:val="00BD4ED0"/>
    <w:rsid w:val="00BD4F1A"/>
    <w:rsid w:val="00BD4F40"/>
    <w:rsid w:val="00BD5114"/>
    <w:rsid w:val="00BD5187"/>
    <w:rsid w:val="00BD5232"/>
    <w:rsid w:val="00BD5359"/>
    <w:rsid w:val="00BD554B"/>
    <w:rsid w:val="00BD593D"/>
    <w:rsid w:val="00BD5978"/>
    <w:rsid w:val="00BD5A2F"/>
    <w:rsid w:val="00BD5A7A"/>
    <w:rsid w:val="00BD5AAE"/>
    <w:rsid w:val="00BD5B0B"/>
    <w:rsid w:val="00BD5BA1"/>
    <w:rsid w:val="00BD5E6A"/>
    <w:rsid w:val="00BD5EE7"/>
    <w:rsid w:val="00BD5F66"/>
    <w:rsid w:val="00BD5FCE"/>
    <w:rsid w:val="00BD61CE"/>
    <w:rsid w:val="00BD6357"/>
    <w:rsid w:val="00BD6397"/>
    <w:rsid w:val="00BD63E8"/>
    <w:rsid w:val="00BD6459"/>
    <w:rsid w:val="00BD6563"/>
    <w:rsid w:val="00BD6AB3"/>
    <w:rsid w:val="00BD6B30"/>
    <w:rsid w:val="00BD6B57"/>
    <w:rsid w:val="00BD6BD6"/>
    <w:rsid w:val="00BD6C07"/>
    <w:rsid w:val="00BD6F1E"/>
    <w:rsid w:val="00BD6F71"/>
    <w:rsid w:val="00BD6FFB"/>
    <w:rsid w:val="00BD7076"/>
    <w:rsid w:val="00BD7112"/>
    <w:rsid w:val="00BD7146"/>
    <w:rsid w:val="00BD71FA"/>
    <w:rsid w:val="00BD7212"/>
    <w:rsid w:val="00BD73A5"/>
    <w:rsid w:val="00BD74DE"/>
    <w:rsid w:val="00BD76BF"/>
    <w:rsid w:val="00BD7719"/>
    <w:rsid w:val="00BD7887"/>
    <w:rsid w:val="00BD7AEE"/>
    <w:rsid w:val="00BD7BF5"/>
    <w:rsid w:val="00BD7C8A"/>
    <w:rsid w:val="00BD7D01"/>
    <w:rsid w:val="00BD7F58"/>
    <w:rsid w:val="00BD7F9D"/>
    <w:rsid w:val="00BD7FAC"/>
    <w:rsid w:val="00BE01ED"/>
    <w:rsid w:val="00BE01F8"/>
    <w:rsid w:val="00BE0277"/>
    <w:rsid w:val="00BE038F"/>
    <w:rsid w:val="00BE03CA"/>
    <w:rsid w:val="00BE05A9"/>
    <w:rsid w:val="00BE08C2"/>
    <w:rsid w:val="00BE0BF8"/>
    <w:rsid w:val="00BE0C63"/>
    <w:rsid w:val="00BE0DB6"/>
    <w:rsid w:val="00BE0DBD"/>
    <w:rsid w:val="00BE1032"/>
    <w:rsid w:val="00BE10B1"/>
    <w:rsid w:val="00BE138F"/>
    <w:rsid w:val="00BE16E0"/>
    <w:rsid w:val="00BE1723"/>
    <w:rsid w:val="00BE1735"/>
    <w:rsid w:val="00BE1824"/>
    <w:rsid w:val="00BE1873"/>
    <w:rsid w:val="00BE1ADC"/>
    <w:rsid w:val="00BE1C62"/>
    <w:rsid w:val="00BE1CDA"/>
    <w:rsid w:val="00BE1CF5"/>
    <w:rsid w:val="00BE1D31"/>
    <w:rsid w:val="00BE1DE0"/>
    <w:rsid w:val="00BE1E80"/>
    <w:rsid w:val="00BE1EF3"/>
    <w:rsid w:val="00BE1F63"/>
    <w:rsid w:val="00BE2057"/>
    <w:rsid w:val="00BE213E"/>
    <w:rsid w:val="00BE21BB"/>
    <w:rsid w:val="00BE224A"/>
    <w:rsid w:val="00BE2305"/>
    <w:rsid w:val="00BE2339"/>
    <w:rsid w:val="00BE24A4"/>
    <w:rsid w:val="00BE252D"/>
    <w:rsid w:val="00BE257E"/>
    <w:rsid w:val="00BE259A"/>
    <w:rsid w:val="00BE2692"/>
    <w:rsid w:val="00BE26AC"/>
    <w:rsid w:val="00BE29FD"/>
    <w:rsid w:val="00BE2B4E"/>
    <w:rsid w:val="00BE2BF0"/>
    <w:rsid w:val="00BE2D55"/>
    <w:rsid w:val="00BE2EB0"/>
    <w:rsid w:val="00BE2F0C"/>
    <w:rsid w:val="00BE300A"/>
    <w:rsid w:val="00BE316A"/>
    <w:rsid w:val="00BE3218"/>
    <w:rsid w:val="00BE35DD"/>
    <w:rsid w:val="00BE3772"/>
    <w:rsid w:val="00BE3941"/>
    <w:rsid w:val="00BE3950"/>
    <w:rsid w:val="00BE3959"/>
    <w:rsid w:val="00BE3AFC"/>
    <w:rsid w:val="00BE3B62"/>
    <w:rsid w:val="00BE3BD4"/>
    <w:rsid w:val="00BE3CF6"/>
    <w:rsid w:val="00BE3D7E"/>
    <w:rsid w:val="00BE3EAB"/>
    <w:rsid w:val="00BE3EB7"/>
    <w:rsid w:val="00BE3ED3"/>
    <w:rsid w:val="00BE3F4E"/>
    <w:rsid w:val="00BE3F5D"/>
    <w:rsid w:val="00BE3F6C"/>
    <w:rsid w:val="00BE3FFF"/>
    <w:rsid w:val="00BE40B3"/>
    <w:rsid w:val="00BE40D9"/>
    <w:rsid w:val="00BE4252"/>
    <w:rsid w:val="00BE4352"/>
    <w:rsid w:val="00BE4559"/>
    <w:rsid w:val="00BE4571"/>
    <w:rsid w:val="00BE45FB"/>
    <w:rsid w:val="00BE46B7"/>
    <w:rsid w:val="00BE4728"/>
    <w:rsid w:val="00BE4847"/>
    <w:rsid w:val="00BE48EF"/>
    <w:rsid w:val="00BE48F9"/>
    <w:rsid w:val="00BE491B"/>
    <w:rsid w:val="00BE4BE0"/>
    <w:rsid w:val="00BE4BE5"/>
    <w:rsid w:val="00BE4D85"/>
    <w:rsid w:val="00BE4E0D"/>
    <w:rsid w:val="00BE4EB4"/>
    <w:rsid w:val="00BE4F40"/>
    <w:rsid w:val="00BE4FFC"/>
    <w:rsid w:val="00BE5000"/>
    <w:rsid w:val="00BE5037"/>
    <w:rsid w:val="00BE52CB"/>
    <w:rsid w:val="00BE540A"/>
    <w:rsid w:val="00BE54FD"/>
    <w:rsid w:val="00BE551B"/>
    <w:rsid w:val="00BE5839"/>
    <w:rsid w:val="00BE5A43"/>
    <w:rsid w:val="00BE5AFF"/>
    <w:rsid w:val="00BE5C06"/>
    <w:rsid w:val="00BE5CC1"/>
    <w:rsid w:val="00BE60AD"/>
    <w:rsid w:val="00BE61BA"/>
    <w:rsid w:val="00BE61E2"/>
    <w:rsid w:val="00BE6226"/>
    <w:rsid w:val="00BE6603"/>
    <w:rsid w:val="00BE66DA"/>
    <w:rsid w:val="00BE66DF"/>
    <w:rsid w:val="00BE66E9"/>
    <w:rsid w:val="00BE6804"/>
    <w:rsid w:val="00BE6865"/>
    <w:rsid w:val="00BE686F"/>
    <w:rsid w:val="00BE6964"/>
    <w:rsid w:val="00BE697C"/>
    <w:rsid w:val="00BE6995"/>
    <w:rsid w:val="00BE69FF"/>
    <w:rsid w:val="00BE6B16"/>
    <w:rsid w:val="00BE6C04"/>
    <w:rsid w:val="00BE6CB1"/>
    <w:rsid w:val="00BE71F9"/>
    <w:rsid w:val="00BE72C5"/>
    <w:rsid w:val="00BE73C1"/>
    <w:rsid w:val="00BE743D"/>
    <w:rsid w:val="00BE750D"/>
    <w:rsid w:val="00BE75E1"/>
    <w:rsid w:val="00BE76F2"/>
    <w:rsid w:val="00BE7746"/>
    <w:rsid w:val="00BE77E1"/>
    <w:rsid w:val="00BE7845"/>
    <w:rsid w:val="00BE7847"/>
    <w:rsid w:val="00BE787A"/>
    <w:rsid w:val="00BE78D2"/>
    <w:rsid w:val="00BE795D"/>
    <w:rsid w:val="00BE79D1"/>
    <w:rsid w:val="00BE7A4B"/>
    <w:rsid w:val="00BE7F1F"/>
    <w:rsid w:val="00BF01B3"/>
    <w:rsid w:val="00BF01EC"/>
    <w:rsid w:val="00BF026B"/>
    <w:rsid w:val="00BF0360"/>
    <w:rsid w:val="00BF0363"/>
    <w:rsid w:val="00BF0386"/>
    <w:rsid w:val="00BF04F7"/>
    <w:rsid w:val="00BF0584"/>
    <w:rsid w:val="00BF075F"/>
    <w:rsid w:val="00BF0980"/>
    <w:rsid w:val="00BF09B2"/>
    <w:rsid w:val="00BF09CF"/>
    <w:rsid w:val="00BF0D1C"/>
    <w:rsid w:val="00BF0D75"/>
    <w:rsid w:val="00BF0DA1"/>
    <w:rsid w:val="00BF0E4A"/>
    <w:rsid w:val="00BF0E62"/>
    <w:rsid w:val="00BF0F80"/>
    <w:rsid w:val="00BF1024"/>
    <w:rsid w:val="00BF102B"/>
    <w:rsid w:val="00BF10EB"/>
    <w:rsid w:val="00BF1332"/>
    <w:rsid w:val="00BF16A6"/>
    <w:rsid w:val="00BF1854"/>
    <w:rsid w:val="00BF18D3"/>
    <w:rsid w:val="00BF1979"/>
    <w:rsid w:val="00BF1AE7"/>
    <w:rsid w:val="00BF1C4D"/>
    <w:rsid w:val="00BF1C7B"/>
    <w:rsid w:val="00BF1CC7"/>
    <w:rsid w:val="00BF1E2F"/>
    <w:rsid w:val="00BF1FB5"/>
    <w:rsid w:val="00BF20C3"/>
    <w:rsid w:val="00BF214A"/>
    <w:rsid w:val="00BF2161"/>
    <w:rsid w:val="00BF21B9"/>
    <w:rsid w:val="00BF2570"/>
    <w:rsid w:val="00BF2913"/>
    <w:rsid w:val="00BF29A9"/>
    <w:rsid w:val="00BF2B18"/>
    <w:rsid w:val="00BF2B66"/>
    <w:rsid w:val="00BF2BBB"/>
    <w:rsid w:val="00BF2C1D"/>
    <w:rsid w:val="00BF2CDC"/>
    <w:rsid w:val="00BF2EDF"/>
    <w:rsid w:val="00BF2FA3"/>
    <w:rsid w:val="00BF302B"/>
    <w:rsid w:val="00BF30D0"/>
    <w:rsid w:val="00BF31AC"/>
    <w:rsid w:val="00BF31E1"/>
    <w:rsid w:val="00BF32CE"/>
    <w:rsid w:val="00BF32EC"/>
    <w:rsid w:val="00BF338A"/>
    <w:rsid w:val="00BF33C0"/>
    <w:rsid w:val="00BF33DE"/>
    <w:rsid w:val="00BF349C"/>
    <w:rsid w:val="00BF3682"/>
    <w:rsid w:val="00BF36A2"/>
    <w:rsid w:val="00BF389E"/>
    <w:rsid w:val="00BF3916"/>
    <w:rsid w:val="00BF3A4C"/>
    <w:rsid w:val="00BF3B1E"/>
    <w:rsid w:val="00BF3D12"/>
    <w:rsid w:val="00BF3DC2"/>
    <w:rsid w:val="00BF3DD4"/>
    <w:rsid w:val="00BF3EA2"/>
    <w:rsid w:val="00BF3ED2"/>
    <w:rsid w:val="00BF3F90"/>
    <w:rsid w:val="00BF41C8"/>
    <w:rsid w:val="00BF4243"/>
    <w:rsid w:val="00BF4507"/>
    <w:rsid w:val="00BF4554"/>
    <w:rsid w:val="00BF4566"/>
    <w:rsid w:val="00BF478B"/>
    <w:rsid w:val="00BF484A"/>
    <w:rsid w:val="00BF4A02"/>
    <w:rsid w:val="00BF4A24"/>
    <w:rsid w:val="00BF4B20"/>
    <w:rsid w:val="00BF4D24"/>
    <w:rsid w:val="00BF4DAC"/>
    <w:rsid w:val="00BF4DB7"/>
    <w:rsid w:val="00BF4E55"/>
    <w:rsid w:val="00BF4F4A"/>
    <w:rsid w:val="00BF533F"/>
    <w:rsid w:val="00BF5428"/>
    <w:rsid w:val="00BF5446"/>
    <w:rsid w:val="00BF54C7"/>
    <w:rsid w:val="00BF54CE"/>
    <w:rsid w:val="00BF5506"/>
    <w:rsid w:val="00BF5625"/>
    <w:rsid w:val="00BF58D8"/>
    <w:rsid w:val="00BF591E"/>
    <w:rsid w:val="00BF5A8D"/>
    <w:rsid w:val="00BF5AB8"/>
    <w:rsid w:val="00BF5ADD"/>
    <w:rsid w:val="00BF5B35"/>
    <w:rsid w:val="00BF5B7A"/>
    <w:rsid w:val="00BF5C0A"/>
    <w:rsid w:val="00BF5D99"/>
    <w:rsid w:val="00BF5FC7"/>
    <w:rsid w:val="00BF621A"/>
    <w:rsid w:val="00BF62E5"/>
    <w:rsid w:val="00BF63F8"/>
    <w:rsid w:val="00BF6404"/>
    <w:rsid w:val="00BF6509"/>
    <w:rsid w:val="00BF6581"/>
    <w:rsid w:val="00BF66BD"/>
    <w:rsid w:val="00BF678E"/>
    <w:rsid w:val="00BF68A0"/>
    <w:rsid w:val="00BF6963"/>
    <w:rsid w:val="00BF6978"/>
    <w:rsid w:val="00BF6AE4"/>
    <w:rsid w:val="00BF6C54"/>
    <w:rsid w:val="00BF6DE0"/>
    <w:rsid w:val="00BF6DF7"/>
    <w:rsid w:val="00BF6EB4"/>
    <w:rsid w:val="00BF6ECF"/>
    <w:rsid w:val="00BF6EE1"/>
    <w:rsid w:val="00BF7150"/>
    <w:rsid w:val="00BF718F"/>
    <w:rsid w:val="00BF7277"/>
    <w:rsid w:val="00BF72E2"/>
    <w:rsid w:val="00BF746B"/>
    <w:rsid w:val="00BF753E"/>
    <w:rsid w:val="00BF762D"/>
    <w:rsid w:val="00BF77A1"/>
    <w:rsid w:val="00BF78B7"/>
    <w:rsid w:val="00BF79E3"/>
    <w:rsid w:val="00BF79FA"/>
    <w:rsid w:val="00BF7D16"/>
    <w:rsid w:val="00BF7D2A"/>
    <w:rsid w:val="00BF7D2E"/>
    <w:rsid w:val="00BF7D48"/>
    <w:rsid w:val="00BF7D76"/>
    <w:rsid w:val="00BF7E1F"/>
    <w:rsid w:val="00BF7E71"/>
    <w:rsid w:val="00C000BA"/>
    <w:rsid w:val="00C000C4"/>
    <w:rsid w:val="00C001BA"/>
    <w:rsid w:val="00C002F5"/>
    <w:rsid w:val="00C0031A"/>
    <w:rsid w:val="00C0036B"/>
    <w:rsid w:val="00C003DE"/>
    <w:rsid w:val="00C00486"/>
    <w:rsid w:val="00C005B8"/>
    <w:rsid w:val="00C005BE"/>
    <w:rsid w:val="00C005C0"/>
    <w:rsid w:val="00C0070C"/>
    <w:rsid w:val="00C0088C"/>
    <w:rsid w:val="00C008E4"/>
    <w:rsid w:val="00C00A3F"/>
    <w:rsid w:val="00C00D49"/>
    <w:rsid w:val="00C00DC6"/>
    <w:rsid w:val="00C00E57"/>
    <w:rsid w:val="00C00EB3"/>
    <w:rsid w:val="00C00EB5"/>
    <w:rsid w:val="00C01121"/>
    <w:rsid w:val="00C011B2"/>
    <w:rsid w:val="00C011D8"/>
    <w:rsid w:val="00C01236"/>
    <w:rsid w:val="00C013AC"/>
    <w:rsid w:val="00C0153C"/>
    <w:rsid w:val="00C016AC"/>
    <w:rsid w:val="00C01720"/>
    <w:rsid w:val="00C01989"/>
    <w:rsid w:val="00C01991"/>
    <w:rsid w:val="00C019DA"/>
    <w:rsid w:val="00C01A39"/>
    <w:rsid w:val="00C01BD0"/>
    <w:rsid w:val="00C01C57"/>
    <w:rsid w:val="00C01D34"/>
    <w:rsid w:val="00C01E2C"/>
    <w:rsid w:val="00C01E40"/>
    <w:rsid w:val="00C01EDA"/>
    <w:rsid w:val="00C01F4F"/>
    <w:rsid w:val="00C02113"/>
    <w:rsid w:val="00C0243B"/>
    <w:rsid w:val="00C02537"/>
    <w:rsid w:val="00C02567"/>
    <w:rsid w:val="00C026F5"/>
    <w:rsid w:val="00C0278E"/>
    <w:rsid w:val="00C02807"/>
    <w:rsid w:val="00C02879"/>
    <w:rsid w:val="00C029D2"/>
    <w:rsid w:val="00C02AE4"/>
    <w:rsid w:val="00C02B27"/>
    <w:rsid w:val="00C02B6B"/>
    <w:rsid w:val="00C02D0C"/>
    <w:rsid w:val="00C02D10"/>
    <w:rsid w:val="00C02D93"/>
    <w:rsid w:val="00C02E89"/>
    <w:rsid w:val="00C02F9E"/>
    <w:rsid w:val="00C0305D"/>
    <w:rsid w:val="00C03095"/>
    <w:rsid w:val="00C0310C"/>
    <w:rsid w:val="00C0311D"/>
    <w:rsid w:val="00C03447"/>
    <w:rsid w:val="00C0370A"/>
    <w:rsid w:val="00C037EA"/>
    <w:rsid w:val="00C038A8"/>
    <w:rsid w:val="00C039E5"/>
    <w:rsid w:val="00C03A1B"/>
    <w:rsid w:val="00C03A62"/>
    <w:rsid w:val="00C03B01"/>
    <w:rsid w:val="00C03B3F"/>
    <w:rsid w:val="00C03BBB"/>
    <w:rsid w:val="00C03D2A"/>
    <w:rsid w:val="00C03E80"/>
    <w:rsid w:val="00C04151"/>
    <w:rsid w:val="00C042D7"/>
    <w:rsid w:val="00C04364"/>
    <w:rsid w:val="00C04404"/>
    <w:rsid w:val="00C0459C"/>
    <w:rsid w:val="00C0481C"/>
    <w:rsid w:val="00C04824"/>
    <w:rsid w:val="00C0484C"/>
    <w:rsid w:val="00C04932"/>
    <w:rsid w:val="00C049A8"/>
    <w:rsid w:val="00C04BA5"/>
    <w:rsid w:val="00C04C31"/>
    <w:rsid w:val="00C04DD4"/>
    <w:rsid w:val="00C04DEF"/>
    <w:rsid w:val="00C04E42"/>
    <w:rsid w:val="00C04EC7"/>
    <w:rsid w:val="00C04F10"/>
    <w:rsid w:val="00C04F5E"/>
    <w:rsid w:val="00C04FC4"/>
    <w:rsid w:val="00C05006"/>
    <w:rsid w:val="00C05018"/>
    <w:rsid w:val="00C05021"/>
    <w:rsid w:val="00C0504A"/>
    <w:rsid w:val="00C0505E"/>
    <w:rsid w:val="00C050E0"/>
    <w:rsid w:val="00C050EC"/>
    <w:rsid w:val="00C05379"/>
    <w:rsid w:val="00C05405"/>
    <w:rsid w:val="00C0540D"/>
    <w:rsid w:val="00C0540E"/>
    <w:rsid w:val="00C054E9"/>
    <w:rsid w:val="00C056EF"/>
    <w:rsid w:val="00C05742"/>
    <w:rsid w:val="00C05745"/>
    <w:rsid w:val="00C0576D"/>
    <w:rsid w:val="00C057B4"/>
    <w:rsid w:val="00C05A50"/>
    <w:rsid w:val="00C05AFF"/>
    <w:rsid w:val="00C05B11"/>
    <w:rsid w:val="00C05B7D"/>
    <w:rsid w:val="00C05C08"/>
    <w:rsid w:val="00C05CC5"/>
    <w:rsid w:val="00C05CDB"/>
    <w:rsid w:val="00C05D04"/>
    <w:rsid w:val="00C05D4B"/>
    <w:rsid w:val="00C05DF2"/>
    <w:rsid w:val="00C05FC9"/>
    <w:rsid w:val="00C05FEC"/>
    <w:rsid w:val="00C05FF2"/>
    <w:rsid w:val="00C0610A"/>
    <w:rsid w:val="00C0613D"/>
    <w:rsid w:val="00C061FE"/>
    <w:rsid w:val="00C062AB"/>
    <w:rsid w:val="00C06403"/>
    <w:rsid w:val="00C06472"/>
    <w:rsid w:val="00C06494"/>
    <w:rsid w:val="00C064A6"/>
    <w:rsid w:val="00C06724"/>
    <w:rsid w:val="00C068EE"/>
    <w:rsid w:val="00C06C6F"/>
    <w:rsid w:val="00C06E67"/>
    <w:rsid w:val="00C06EEB"/>
    <w:rsid w:val="00C06F55"/>
    <w:rsid w:val="00C07223"/>
    <w:rsid w:val="00C07268"/>
    <w:rsid w:val="00C072A3"/>
    <w:rsid w:val="00C072D7"/>
    <w:rsid w:val="00C072FD"/>
    <w:rsid w:val="00C0749A"/>
    <w:rsid w:val="00C0751B"/>
    <w:rsid w:val="00C07556"/>
    <w:rsid w:val="00C075E6"/>
    <w:rsid w:val="00C07618"/>
    <w:rsid w:val="00C078A9"/>
    <w:rsid w:val="00C078C6"/>
    <w:rsid w:val="00C07957"/>
    <w:rsid w:val="00C07A6D"/>
    <w:rsid w:val="00C07D2C"/>
    <w:rsid w:val="00C1037F"/>
    <w:rsid w:val="00C103C0"/>
    <w:rsid w:val="00C103CF"/>
    <w:rsid w:val="00C10580"/>
    <w:rsid w:val="00C10674"/>
    <w:rsid w:val="00C1072F"/>
    <w:rsid w:val="00C1091A"/>
    <w:rsid w:val="00C1095C"/>
    <w:rsid w:val="00C109B0"/>
    <w:rsid w:val="00C10B45"/>
    <w:rsid w:val="00C10C80"/>
    <w:rsid w:val="00C10DC0"/>
    <w:rsid w:val="00C10F20"/>
    <w:rsid w:val="00C10F81"/>
    <w:rsid w:val="00C110BC"/>
    <w:rsid w:val="00C111FA"/>
    <w:rsid w:val="00C11456"/>
    <w:rsid w:val="00C1166B"/>
    <w:rsid w:val="00C116EB"/>
    <w:rsid w:val="00C117D4"/>
    <w:rsid w:val="00C1180A"/>
    <w:rsid w:val="00C118B6"/>
    <w:rsid w:val="00C119A3"/>
    <w:rsid w:val="00C11CAF"/>
    <w:rsid w:val="00C11D11"/>
    <w:rsid w:val="00C11E7C"/>
    <w:rsid w:val="00C11EDA"/>
    <w:rsid w:val="00C11F01"/>
    <w:rsid w:val="00C11F87"/>
    <w:rsid w:val="00C11FE3"/>
    <w:rsid w:val="00C12094"/>
    <w:rsid w:val="00C120D0"/>
    <w:rsid w:val="00C1230B"/>
    <w:rsid w:val="00C12351"/>
    <w:rsid w:val="00C123C3"/>
    <w:rsid w:val="00C1252F"/>
    <w:rsid w:val="00C126A8"/>
    <w:rsid w:val="00C12760"/>
    <w:rsid w:val="00C12A2D"/>
    <w:rsid w:val="00C12A35"/>
    <w:rsid w:val="00C12AA8"/>
    <w:rsid w:val="00C12B7C"/>
    <w:rsid w:val="00C12B89"/>
    <w:rsid w:val="00C12C7F"/>
    <w:rsid w:val="00C12C84"/>
    <w:rsid w:val="00C12DEB"/>
    <w:rsid w:val="00C12F66"/>
    <w:rsid w:val="00C13250"/>
    <w:rsid w:val="00C13320"/>
    <w:rsid w:val="00C13375"/>
    <w:rsid w:val="00C13462"/>
    <w:rsid w:val="00C134A2"/>
    <w:rsid w:val="00C134A8"/>
    <w:rsid w:val="00C134ED"/>
    <w:rsid w:val="00C13510"/>
    <w:rsid w:val="00C13607"/>
    <w:rsid w:val="00C13754"/>
    <w:rsid w:val="00C137A2"/>
    <w:rsid w:val="00C137AF"/>
    <w:rsid w:val="00C138A9"/>
    <w:rsid w:val="00C139BF"/>
    <w:rsid w:val="00C13A24"/>
    <w:rsid w:val="00C13B71"/>
    <w:rsid w:val="00C13BED"/>
    <w:rsid w:val="00C14054"/>
    <w:rsid w:val="00C140A0"/>
    <w:rsid w:val="00C140F8"/>
    <w:rsid w:val="00C14200"/>
    <w:rsid w:val="00C1425B"/>
    <w:rsid w:val="00C14295"/>
    <w:rsid w:val="00C142BB"/>
    <w:rsid w:val="00C14790"/>
    <w:rsid w:val="00C14859"/>
    <w:rsid w:val="00C149AA"/>
    <w:rsid w:val="00C14B69"/>
    <w:rsid w:val="00C14BBE"/>
    <w:rsid w:val="00C15066"/>
    <w:rsid w:val="00C150C8"/>
    <w:rsid w:val="00C150E7"/>
    <w:rsid w:val="00C153DC"/>
    <w:rsid w:val="00C1541D"/>
    <w:rsid w:val="00C1553D"/>
    <w:rsid w:val="00C15647"/>
    <w:rsid w:val="00C15824"/>
    <w:rsid w:val="00C15AD1"/>
    <w:rsid w:val="00C15AF9"/>
    <w:rsid w:val="00C15D4B"/>
    <w:rsid w:val="00C15E1B"/>
    <w:rsid w:val="00C15E41"/>
    <w:rsid w:val="00C16068"/>
    <w:rsid w:val="00C160AF"/>
    <w:rsid w:val="00C16190"/>
    <w:rsid w:val="00C16196"/>
    <w:rsid w:val="00C161A9"/>
    <w:rsid w:val="00C162C2"/>
    <w:rsid w:val="00C1653C"/>
    <w:rsid w:val="00C167B9"/>
    <w:rsid w:val="00C167C8"/>
    <w:rsid w:val="00C167DD"/>
    <w:rsid w:val="00C16AAA"/>
    <w:rsid w:val="00C16B72"/>
    <w:rsid w:val="00C16D0C"/>
    <w:rsid w:val="00C16F8E"/>
    <w:rsid w:val="00C17019"/>
    <w:rsid w:val="00C1701B"/>
    <w:rsid w:val="00C17246"/>
    <w:rsid w:val="00C17293"/>
    <w:rsid w:val="00C172A7"/>
    <w:rsid w:val="00C172CC"/>
    <w:rsid w:val="00C173FE"/>
    <w:rsid w:val="00C17408"/>
    <w:rsid w:val="00C17438"/>
    <w:rsid w:val="00C1748D"/>
    <w:rsid w:val="00C174CC"/>
    <w:rsid w:val="00C175D2"/>
    <w:rsid w:val="00C1789D"/>
    <w:rsid w:val="00C178D4"/>
    <w:rsid w:val="00C178E0"/>
    <w:rsid w:val="00C17915"/>
    <w:rsid w:val="00C17AA7"/>
    <w:rsid w:val="00C17BC0"/>
    <w:rsid w:val="00C17C30"/>
    <w:rsid w:val="00C17ECD"/>
    <w:rsid w:val="00C17F15"/>
    <w:rsid w:val="00C17F35"/>
    <w:rsid w:val="00C200F4"/>
    <w:rsid w:val="00C20127"/>
    <w:rsid w:val="00C202C1"/>
    <w:rsid w:val="00C2039F"/>
    <w:rsid w:val="00C20413"/>
    <w:rsid w:val="00C20461"/>
    <w:rsid w:val="00C20529"/>
    <w:rsid w:val="00C205C8"/>
    <w:rsid w:val="00C20A71"/>
    <w:rsid w:val="00C20AE4"/>
    <w:rsid w:val="00C20C34"/>
    <w:rsid w:val="00C20C54"/>
    <w:rsid w:val="00C20EEA"/>
    <w:rsid w:val="00C210AA"/>
    <w:rsid w:val="00C2113E"/>
    <w:rsid w:val="00C215B7"/>
    <w:rsid w:val="00C216FE"/>
    <w:rsid w:val="00C21732"/>
    <w:rsid w:val="00C217EB"/>
    <w:rsid w:val="00C2181B"/>
    <w:rsid w:val="00C218AD"/>
    <w:rsid w:val="00C218BF"/>
    <w:rsid w:val="00C2191D"/>
    <w:rsid w:val="00C21A30"/>
    <w:rsid w:val="00C21A69"/>
    <w:rsid w:val="00C21B0D"/>
    <w:rsid w:val="00C21C31"/>
    <w:rsid w:val="00C21CB3"/>
    <w:rsid w:val="00C21D5F"/>
    <w:rsid w:val="00C21E7F"/>
    <w:rsid w:val="00C21E85"/>
    <w:rsid w:val="00C221BF"/>
    <w:rsid w:val="00C2235F"/>
    <w:rsid w:val="00C2243C"/>
    <w:rsid w:val="00C2250C"/>
    <w:rsid w:val="00C2258B"/>
    <w:rsid w:val="00C2259C"/>
    <w:rsid w:val="00C226C0"/>
    <w:rsid w:val="00C22947"/>
    <w:rsid w:val="00C2299C"/>
    <w:rsid w:val="00C22B78"/>
    <w:rsid w:val="00C22C25"/>
    <w:rsid w:val="00C22CCB"/>
    <w:rsid w:val="00C22CFE"/>
    <w:rsid w:val="00C22D28"/>
    <w:rsid w:val="00C22D55"/>
    <w:rsid w:val="00C22F13"/>
    <w:rsid w:val="00C22F29"/>
    <w:rsid w:val="00C22F73"/>
    <w:rsid w:val="00C2306B"/>
    <w:rsid w:val="00C23173"/>
    <w:rsid w:val="00C23195"/>
    <w:rsid w:val="00C232D7"/>
    <w:rsid w:val="00C23332"/>
    <w:rsid w:val="00C233C9"/>
    <w:rsid w:val="00C23440"/>
    <w:rsid w:val="00C234D6"/>
    <w:rsid w:val="00C23676"/>
    <w:rsid w:val="00C237AC"/>
    <w:rsid w:val="00C23BC5"/>
    <w:rsid w:val="00C23BF7"/>
    <w:rsid w:val="00C23C07"/>
    <w:rsid w:val="00C23D41"/>
    <w:rsid w:val="00C23E01"/>
    <w:rsid w:val="00C24174"/>
    <w:rsid w:val="00C243DF"/>
    <w:rsid w:val="00C2457B"/>
    <w:rsid w:val="00C245AA"/>
    <w:rsid w:val="00C245B3"/>
    <w:rsid w:val="00C24631"/>
    <w:rsid w:val="00C24634"/>
    <w:rsid w:val="00C2481E"/>
    <w:rsid w:val="00C2486D"/>
    <w:rsid w:val="00C24A5B"/>
    <w:rsid w:val="00C24B80"/>
    <w:rsid w:val="00C24C62"/>
    <w:rsid w:val="00C24D27"/>
    <w:rsid w:val="00C24D2D"/>
    <w:rsid w:val="00C24E58"/>
    <w:rsid w:val="00C24EB5"/>
    <w:rsid w:val="00C24F06"/>
    <w:rsid w:val="00C25145"/>
    <w:rsid w:val="00C25169"/>
    <w:rsid w:val="00C251BC"/>
    <w:rsid w:val="00C25215"/>
    <w:rsid w:val="00C25311"/>
    <w:rsid w:val="00C2537D"/>
    <w:rsid w:val="00C255C3"/>
    <w:rsid w:val="00C25612"/>
    <w:rsid w:val="00C256A6"/>
    <w:rsid w:val="00C25892"/>
    <w:rsid w:val="00C25ACD"/>
    <w:rsid w:val="00C25B52"/>
    <w:rsid w:val="00C25EDD"/>
    <w:rsid w:val="00C25F95"/>
    <w:rsid w:val="00C25FDE"/>
    <w:rsid w:val="00C26043"/>
    <w:rsid w:val="00C26059"/>
    <w:rsid w:val="00C260D4"/>
    <w:rsid w:val="00C26114"/>
    <w:rsid w:val="00C262FB"/>
    <w:rsid w:val="00C263F2"/>
    <w:rsid w:val="00C265AF"/>
    <w:rsid w:val="00C265F4"/>
    <w:rsid w:val="00C268A3"/>
    <w:rsid w:val="00C268E5"/>
    <w:rsid w:val="00C269DE"/>
    <w:rsid w:val="00C26ACA"/>
    <w:rsid w:val="00C26B9E"/>
    <w:rsid w:val="00C26BE4"/>
    <w:rsid w:val="00C26C4A"/>
    <w:rsid w:val="00C26D44"/>
    <w:rsid w:val="00C26DE2"/>
    <w:rsid w:val="00C26F16"/>
    <w:rsid w:val="00C27095"/>
    <w:rsid w:val="00C271AC"/>
    <w:rsid w:val="00C272B1"/>
    <w:rsid w:val="00C2731A"/>
    <w:rsid w:val="00C27432"/>
    <w:rsid w:val="00C274A8"/>
    <w:rsid w:val="00C278D2"/>
    <w:rsid w:val="00C27998"/>
    <w:rsid w:val="00C27A83"/>
    <w:rsid w:val="00C27AB5"/>
    <w:rsid w:val="00C27B6F"/>
    <w:rsid w:val="00C27CB0"/>
    <w:rsid w:val="00C27DB5"/>
    <w:rsid w:val="00C27DD7"/>
    <w:rsid w:val="00C30005"/>
    <w:rsid w:val="00C30053"/>
    <w:rsid w:val="00C30280"/>
    <w:rsid w:val="00C30439"/>
    <w:rsid w:val="00C3048D"/>
    <w:rsid w:val="00C30590"/>
    <w:rsid w:val="00C305C7"/>
    <w:rsid w:val="00C305E9"/>
    <w:rsid w:val="00C3066E"/>
    <w:rsid w:val="00C308E1"/>
    <w:rsid w:val="00C30942"/>
    <w:rsid w:val="00C30AA5"/>
    <w:rsid w:val="00C30B3E"/>
    <w:rsid w:val="00C30C15"/>
    <w:rsid w:val="00C30CF7"/>
    <w:rsid w:val="00C30DDD"/>
    <w:rsid w:val="00C30F7B"/>
    <w:rsid w:val="00C3117F"/>
    <w:rsid w:val="00C31221"/>
    <w:rsid w:val="00C31271"/>
    <w:rsid w:val="00C312CF"/>
    <w:rsid w:val="00C3148A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5C"/>
    <w:rsid w:val="00C31D86"/>
    <w:rsid w:val="00C31DFF"/>
    <w:rsid w:val="00C31E59"/>
    <w:rsid w:val="00C31F4C"/>
    <w:rsid w:val="00C32084"/>
    <w:rsid w:val="00C32089"/>
    <w:rsid w:val="00C32731"/>
    <w:rsid w:val="00C32BBB"/>
    <w:rsid w:val="00C32C76"/>
    <w:rsid w:val="00C32DC2"/>
    <w:rsid w:val="00C32E76"/>
    <w:rsid w:val="00C32E9F"/>
    <w:rsid w:val="00C32F75"/>
    <w:rsid w:val="00C33014"/>
    <w:rsid w:val="00C3308C"/>
    <w:rsid w:val="00C333F3"/>
    <w:rsid w:val="00C33470"/>
    <w:rsid w:val="00C3367B"/>
    <w:rsid w:val="00C3371E"/>
    <w:rsid w:val="00C33890"/>
    <w:rsid w:val="00C3396F"/>
    <w:rsid w:val="00C33CE6"/>
    <w:rsid w:val="00C33EC2"/>
    <w:rsid w:val="00C3409C"/>
    <w:rsid w:val="00C34161"/>
    <w:rsid w:val="00C341AD"/>
    <w:rsid w:val="00C342CD"/>
    <w:rsid w:val="00C343E8"/>
    <w:rsid w:val="00C34708"/>
    <w:rsid w:val="00C3475F"/>
    <w:rsid w:val="00C349A9"/>
    <w:rsid w:val="00C349BA"/>
    <w:rsid w:val="00C34A0C"/>
    <w:rsid w:val="00C34A80"/>
    <w:rsid w:val="00C34D1A"/>
    <w:rsid w:val="00C34E10"/>
    <w:rsid w:val="00C350C4"/>
    <w:rsid w:val="00C3526F"/>
    <w:rsid w:val="00C352BA"/>
    <w:rsid w:val="00C352F5"/>
    <w:rsid w:val="00C3530C"/>
    <w:rsid w:val="00C354EA"/>
    <w:rsid w:val="00C355FB"/>
    <w:rsid w:val="00C3561A"/>
    <w:rsid w:val="00C35629"/>
    <w:rsid w:val="00C35797"/>
    <w:rsid w:val="00C359EA"/>
    <w:rsid w:val="00C35AC4"/>
    <w:rsid w:val="00C35AD2"/>
    <w:rsid w:val="00C35B34"/>
    <w:rsid w:val="00C35B86"/>
    <w:rsid w:val="00C35C05"/>
    <w:rsid w:val="00C361A9"/>
    <w:rsid w:val="00C361F5"/>
    <w:rsid w:val="00C361F6"/>
    <w:rsid w:val="00C3625C"/>
    <w:rsid w:val="00C3628B"/>
    <w:rsid w:val="00C36373"/>
    <w:rsid w:val="00C364F9"/>
    <w:rsid w:val="00C36519"/>
    <w:rsid w:val="00C36648"/>
    <w:rsid w:val="00C36679"/>
    <w:rsid w:val="00C366E2"/>
    <w:rsid w:val="00C36755"/>
    <w:rsid w:val="00C368DA"/>
    <w:rsid w:val="00C3691A"/>
    <w:rsid w:val="00C36973"/>
    <w:rsid w:val="00C369DC"/>
    <w:rsid w:val="00C36BA5"/>
    <w:rsid w:val="00C36BDF"/>
    <w:rsid w:val="00C36D51"/>
    <w:rsid w:val="00C36E3F"/>
    <w:rsid w:val="00C36E65"/>
    <w:rsid w:val="00C36F05"/>
    <w:rsid w:val="00C36FAF"/>
    <w:rsid w:val="00C36FDE"/>
    <w:rsid w:val="00C37205"/>
    <w:rsid w:val="00C37300"/>
    <w:rsid w:val="00C37406"/>
    <w:rsid w:val="00C3747A"/>
    <w:rsid w:val="00C37587"/>
    <w:rsid w:val="00C375BB"/>
    <w:rsid w:val="00C377A5"/>
    <w:rsid w:val="00C37865"/>
    <w:rsid w:val="00C37888"/>
    <w:rsid w:val="00C37A43"/>
    <w:rsid w:val="00C37A87"/>
    <w:rsid w:val="00C37AAB"/>
    <w:rsid w:val="00C37BB3"/>
    <w:rsid w:val="00C37CAF"/>
    <w:rsid w:val="00C37D8C"/>
    <w:rsid w:val="00C37DB4"/>
    <w:rsid w:val="00C37F02"/>
    <w:rsid w:val="00C37F42"/>
    <w:rsid w:val="00C4000B"/>
    <w:rsid w:val="00C40105"/>
    <w:rsid w:val="00C4010D"/>
    <w:rsid w:val="00C40166"/>
    <w:rsid w:val="00C40177"/>
    <w:rsid w:val="00C401CE"/>
    <w:rsid w:val="00C402AD"/>
    <w:rsid w:val="00C40467"/>
    <w:rsid w:val="00C404D1"/>
    <w:rsid w:val="00C40636"/>
    <w:rsid w:val="00C40729"/>
    <w:rsid w:val="00C407FD"/>
    <w:rsid w:val="00C40868"/>
    <w:rsid w:val="00C40BCD"/>
    <w:rsid w:val="00C40BE7"/>
    <w:rsid w:val="00C40C5E"/>
    <w:rsid w:val="00C40CAF"/>
    <w:rsid w:val="00C40DBF"/>
    <w:rsid w:val="00C41126"/>
    <w:rsid w:val="00C41161"/>
    <w:rsid w:val="00C412F2"/>
    <w:rsid w:val="00C4133B"/>
    <w:rsid w:val="00C41482"/>
    <w:rsid w:val="00C4169C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0F7"/>
    <w:rsid w:val="00C4210D"/>
    <w:rsid w:val="00C42169"/>
    <w:rsid w:val="00C42361"/>
    <w:rsid w:val="00C42377"/>
    <w:rsid w:val="00C423C7"/>
    <w:rsid w:val="00C424DC"/>
    <w:rsid w:val="00C42653"/>
    <w:rsid w:val="00C42845"/>
    <w:rsid w:val="00C42934"/>
    <w:rsid w:val="00C42B78"/>
    <w:rsid w:val="00C42C6E"/>
    <w:rsid w:val="00C42C92"/>
    <w:rsid w:val="00C42E8D"/>
    <w:rsid w:val="00C42FC8"/>
    <w:rsid w:val="00C42FE5"/>
    <w:rsid w:val="00C43018"/>
    <w:rsid w:val="00C43069"/>
    <w:rsid w:val="00C430B3"/>
    <w:rsid w:val="00C43153"/>
    <w:rsid w:val="00C433B3"/>
    <w:rsid w:val="00C4342C"/>
    <w:rsid w:val="00C43470"/>
    <w:rsid w:val="00C437B7"/>
    <w:rsid w:val="00C438BA"/>
    <w:rsid w:val="00C43A94"/>
    <w:rsid w:val="00C43CBD"/>
    <w:rsid w:val="00C43CFF"/>
    <w:rsid w:val="00C43DBA"/>
    <w:rsid w:val="00C43E35"/>
    <w:rsid w:val="00C440BA"/>
    <w:rsid w:val="00C441AE"/>
    <w:rsid w:val="00C441B2"/>
    <w:rsid w:val="00C4426C"/>
    <w:rsid w:val="00C442F4"/>
    <w:rsid w:val="00C4439D"/>
    <w:rsid w:val="00C443CD"/>
    <w:rsid w:val="00C444BB"/>
    <w:rsid w:val="00C44519"/>
    <w:rsid w:val="00C44558"/>
    <w:rsid w:val="00C4468C"/>
    <w:rsid w:val="00C447C4"/>
    <w:rsid w:val="00C447DB"/>
    <w:rsid w:val="00C44963"/>
    <w:rsid w:val="00C44A72"/>
    <w:rsid w:val="00C44A76"/>
    <w:rsid w:val="00C44D77"/>
    <w:rsid w:val="00C44DFB"/>
    <w:rsid w:val="00C44E79"/>
    <w:rsid w:val="00C44F60"/>
    <w:rsid w:val="00C4508A"/>
    <w:rsid w:val="00C45144"/>
    <w:rsid w:val="00C45188"/>
    <w:rsid w:val="00C4521E"/>
    <w:rsid w:val="00C4545D"/>
    <w:rsid w:val="00C455B7"/>
    <w:rsid w:val="00C456DF"/>
    <w:rsid w:val="00C457EB"/>
    <w:rsid w:val="00C45812"/>
    <w:rsid w:val="00C45B91"/>
    <w:rsid w:val="00C45BB2"/>
    <w:rsid w:val="00C45D58"/>
    <w:rsid w:val="00C45DF1"/>
    <w:rsid w:val="00C45F08"/>
    <w:rsid w:val="00C4603D"/>
    <w:rsid w:val="00C46245"/>
    <w:rsid w:val="00C462A4"/>
    <w:rsid w:val="00C46372"/>
    <w:rsid w:val="00C4643D"/>
    <w:rsid w:val="00C4650A"/>
    <w:rsid w:val="00C46543"/>
    <w:rsid w:val="00C46571"/>
    <w:rsid w:val="00C4657B"/>
    <w:rsid w:val="00C46700"/>
    <w:rsid w:val="00C46895"/>
    <w:rsid w:val="00C46914"/>
    <w:rsid w:val="00C469D9"/>
    <w:rsid w:val="00C46A05"/>
    <w:rsid w:val="00C46A51"/>
    <w:rsid w:val="00C46C03"/>
    <w:rsid w:val="00C46CDA"/>
    <w:rsid w:val="00C46D41"/>
    <w:rsid w:val="00C46D9D"/>
    <w:rsid w:val="00C46DFD"/>
    <w:rsid w:val="00C46E46"/>
    <w:rsid w:val="00C46E62"/>
    <w:rsid w:val="00C46EE3"/>
    <w:rsid w:val="00C47002"/>
    <w:rsid w:val="00C4709D"/>
    <w:rsid w:val="00C4723E"/>
    <w:rsid w:val="00C47433"/>
    <w:rsid w:val="00C475C3"/>
    <w:rsid w:val="00C47652"/>
    <w:rsid w:val="00C476FD"/>
    <w:rsid w:val="00C4774D"/>
    <w:rsid w:val="00C47757"/>
    <w:rsid w:val="00C477F9"/>
    <w:rsid w:val="00C478EE"/>
    <w:rsid w:val="00C47931"/>
    <w:rsid w:val="00C47A64"/>
    <w:rsid w:val="00C47AAF"/>
    <w:rsid w:val="00C47ACB"/>
    <w:rsid w:val="00C47B32"/>
    <w:rsid w:val="00C47C5F"/>
    <w:rsid w:val="00C47CCC"/>
    <w:rsid w:val="00C47E3E"/>
    <w:rsid w:val="00C47E6C"/>
    <w:rsid w:val="00C47F42"/>
    <w:rsid w:val="00C50042"/>
    <w:rsid w:val="00C50188"/>
    <w:rsid w:val="00C5037C"/>
    <w:rsid w:val="00C5042C"/>
    <w:rsid w:val="00C504A8"/>
    <w:rsid w:val="00C50504"/>
    <w:rsid w:val="00C5053F"/>
    <w:rsid w:val="00C50560"/>
    <w:rsid w:val="00C5056C"/>
    <w:rsid w:val="00C50668"/>
    <w:rsid w:val="00C506B7"/>
    <w:rsid w:val="00C5079A"/>
    <w:rsid w:val="00C508C9"/>
    <w:rsid w:val="00C509C6"/>
    <w:rsid w:val="00C50A16"/>
    <w:rsid w:val="00C50B58"/>
    <w:rsid w:val="00C50BEC"/>
    <w:rsid w:val="00C50E95"/>
    <w:rsid w:val="00C50ED7"/>
    <w:rsid w:val="00C50F6D"/>
    <w:rsid w:val="00C51322"/>
    <w:rsid w:val="00C51420"/>
    <w:rsid w:val="00C514BA"/>
    <w:rsid w:val="00C51522"/>
    <w:rsid w:val="00C51722"/>
    <w:rsid w:val="00C517E0"/>
    <w:rsid w:val="00C519CD"/>
    <w:rsid w:val="00C51A69"/>
    <w:rsid w:val="00C51AD3"/>
    <w:rsid w:val="00C51B0C"/>
    <w:rsid w:val="00C51C6C"/>
    <w:rsid w:val="00C51C9D"/>
    <w:rsid w:val="00C51EC1"/>
    <w:rsid w:val="00C51FE2"/>
    <w:rsid w:val="00C521B3"/>
    <w:rsid w:val="00C52351"/>
    <w:rsid w:val="00C5250F"/>
    <w:rsid w:val="00C5257D"/>
    <w:rsid w:val="00C5280E"/>
    <w:rsid w:val="00C528E0"/>
    <w:rsid w:val="00C52927"/>
    <w:rsid w:val="00C5298A"/>
    <w:rsid w:val="00C529A6"/>
    <w:rsid w:val="00C52AA2"/>
    <w:rsid w:val="00C52B85"/>
    <w:rsid w:val="00C52B97"/>
    <w:rsid w:val="00C52BA3"/>
    <w:rsid w:val="00C52F5A"/>
    <w:rsid w:val="00C53022"/>
    <w:rsid w:val="00C53074"/>
    <w:rsid w:val="00C530BB"/>
    <w:rsid w:val="00C5313A"/>
    <w:rsid w:val="00C5319F"/>
    <w:rsid w:val="00C53253"/>
    <w:rsid w:val="00C53345"/>
    <w:rsid w:val="00C53378"/>
    <w:rsid w:val="00C534B7"/>
    <w:rsid w:val="00C5381D"/>
    <w:rsid w:val="00C53955"/>
    <w:rsid w:val="00C5395B"/>
    <w:rsid w:val="00C539ED"/>
    <w:rsid w:val="00C53A1D"/>
    <w:rsid w:val="00C53C41"/>
    <w:rsid w:val="00C53C4A"/>
    <w:rsid w:val="00C53EEA"/>
    <w:rsid w:val="00C53FFB"/>
    <w:rsid w:val="00C541CB"/>
    <w:rsid w:val="00C5441E"/>
    <w:rsid w:val="00C54437"/>
    <w:rsid w:val="00C544CA"/>
    <w:rsid w:val="00C54509"/>
    <w:rsid w:val="00C5460D"/>
    <w:rsid w:val="00C546A8"/>
    <w:rsid w:val="00C5477D"/>
    <w:rsid w:val="00C54A1B"/>
    <w:rsid w:val="00C54B31"/>
    <w:rsid w:val="00C54BC8"/>
    <w:rsid w:val="00C54CAC"/>
    <w:rsid w:val="00C54D2B"/>
    <w:rsid w:val="00C54EA7"/>
    <w:rsid w:val="00C55137"/>
    <w:rsid w:val="00C554A0"/>
    <w:rsid w:val="00C55580"/>
    <w:rsid w:val="00C55717"/>
    <w:rsid w:val="00C55804"/>
    <w:rsid w:val="00C5588D"/>
    <w:rsid w:val="00C558EC"/>
    <w:rsid w:val="00C55902"/>
    <w:rsid w:val="00C55ECC"/>
    <w:rsid w:val="00C56108"/>
    <w:rsid w:val="00C5614C"/>
    <w:rsid w:val="00C56160"/>
    <w:rsid w:val="00C56216"/>
    <w:rsid w:val="00C562C1"/>
    <w:rsid w:val="00C562FD"/>
    <w:rsid w:val="00C5635B"/>
    <w:rsid w:val="00C563F7"/>
    <w:rsid w:val="00C5646D"/>
    <w:rsid w:val="00C564A3"/>
    <w:rsid w:val="00C56563"/>
    <w:rsid w:val="00C567C2"/>
    <w:rsid w:val="00C5688F"/>
    <w:rsid w:val="00C56A3C"/>
    <w:rsid w:val="00C56A80"/>
    <w:rsid w:val="00C56E3C"/>
    <w:rsid w:val="00C57072"/>
    <w:rsid w:val="00C57170"/>
    <w:rsid w:val="00C5717F"/>
    <w:rsid w:val="00C57247"/>
    <w:rsid w:val="00C57329"/>
    <w:rsid w:val="00C57333"/>
    <w:rsid w:val="00C5747E"/>
    <w:rsid w:val="00C574AE"/>
    <w:rsid w:val="00C574B5"/>
    <w:rsid w:val="00C5774C"/>
    <w:rsid w:val="00C57890"/>
    <w:rsid w:val="00C57957"/>
    <w:rsid w:val="00C5795F"/>
    <w:rsid w:val="00C57BA0"/>
    <w:rsid w:val="00C57BDF"/>
    <w:rsid w:val="00C57C0E"/>
    <w:rsid w:val="00C57C90"/>
    <w:rsid w:val="00C57CDC"/>
    <w:rsid w:val="00C57CDE"/>
    <w:rsid w:val="00C57D33"/>
    <w:rsid w:val="00C57F1C"/>
    <w:rsid w:val="00C57FEB"/>
    <w:rsid w:val="00C6018F"/>
    <w:rsid w:val="00C608A9"/>
    <w:rsid w:val="00C608AE"/>
    <w:rsid w:val="00C608F6"/>
    <w:rsid w:val="00C60A4D"/>
    <w:rsid w:val="00C60BB1"/>
    <w:rsid w:val="00C60C41"/>
    <w:rsid w:val="00C60CFF"/>
    <w:rsid w:val="00C60E5E"/>
    <w:rsid w:val="00C61000"/>
    <w:rsid w:val="00C610CD"/>
    <w:rsid w:val="00C61377"/>
    <w:rsid w:val="00C61442"/>
    <w:rsid w:val="00C616DE"/>
    <w:rsid w:val="00C616F1"/>
    <w:rsid w:val="00C6173D"/>
    <w:rsid w:val="00C61881"/>
    <w:rsid w:val="00C61882"/>
    <w:rsid w:val="00C61B7B"/>
    <w:rsid w:val="00C61BCB"/>
    <w:rsid w:val="00C61CE6"/>
    <w:rsid w:val="00C61DB0"/>
    <w:rsid w:val="00C62060"/>
    <w:rsid w:val="00C6209A"/>
    <w:rsid w:val="00C62179"/>
    <w:rsid w:val="00C62184"/>
    <w:rsid w:val="00C62211"/>
    <w:rsid w:val="00C622B1"/>
    <w:rsid w:val="00C6231A"/>
    <w:rsid w:val="00C62353"/>
    <w:rsid w:val="00C6235C"/>
    <w:rsid w:val="00C62447"/>
    <w:rsid w:val="00C62891"/>
    <w:rsid w:val="00C62A25"/>
    <w:rsid w:val="00C62E1C"/>
    <w:rsid w:val="00C6301F"/>
    <w:rsid w:val="00C630C8"/>
    <w:rsid w:val="00C6316C"/>
    <w:rsid w:val="00C63257"/>
    <w:rsid w:val="00C63331"/>
    <w:rsid w:val="00C6343B"/>
    <w:rsid w:val="00C638C2"/>
    <w:rsid w:val="00C63AAC"/>
    <w:rsid w:val="00C63ABC"/>
    <w:rsid w:val="00C63B43"/>
    <w:rsid w:val="00C63D29"/>
    <w:rsid w:val="00C63D37"/>
    <w:rsid w:val="00C63D85"/>
    <w:rsid w:val="00C63DD4"/>
    <w:rsid w:val="00C63E06"/>
    <w:rsid w:val="00C63EB4"/>
    <w:rsid w:val="00C64074"/>
    <w:rsid w:val="00C64124"/>
    <w:rsid w:val="00C64130"/>
    <w:rsid w:val="00C6419C"/>
    <w:rsid w:val="00C6419F"/>
    <w:rsid w:val="00C643CD"/>
    <w:rsid w:val="00C646A1"/>
    <w:rsid w:val="00C646CE"/>
    <w:rsid w:val="00C6489B"/>
    <w:rsid w:val="00C6489E"/>
    <w:rsid w:val="00C64965"/>
    <w:rsid w:val="00C64A92"/>
    <w:rsid w:val="00C64B41"/>
    <w:rsid w:val="00C64D42"/>
    <w:rsid w:val="00C64D79"/>
    <w:rsid w:val="00C64DF1"/>
    <w:rsid w:val="00C64ED6"/>
    <w:rsid w:val="00C64F8F"/>
    <w:rsid w:val="00C65127"/>
    <w:rsid w:val="00C65299"/>
    <w:rsid w:val="00C652C0"/>
    <w:rsid w:val="00C65391"/>
    <w:rsid w:val="00C653FD"/>
    <w:rsid w:val="00C6558F"/>
    <w:rsid w:val="00C65605"/>
    <w:rsid w:val="00C65711"/>
    <w:rsid w:val="00C6573A"/>
    <w:rsid w:val="00C65782"/>
    <w:rsid w:val="00C657AA"/>
    <w:rsid w:val="00C65851"/>
    <w:rsid w:val="00C659A7"/>
    <w:rsid w:val="00C65A5E"/>
    <w:rsid w:val="00C65A63"/>
    <w:rsid w:val="00C65B6F"/>
    <w:rsid w:val="00C65BFD"/>
    <w:rsid w:val="00C65C02"/>
    <w:rsid w:val="00C65C2D"/>
    <w:rsid w:val="00C65C38"/>
    <w:rsid w:val="00C65EA3"/>
    <w:rsid w:val="00C65EC3"/>
    <w:rsid w:val="00C65F00"/>
    <w:rsid w:val="00C6615E"/>
    <w:rsid w:val="00C662A8"/>
    <w:rsid w:val="00C66344"/>
    <w:rsid w:val="00C663B4"/>
    <w:rsid w:val="00C664F3"/>
    <w:rsid w:val="00C665A5"/>
    <w:rsid w:val="00C6667D"/>
    <w:rsid w:val="00C66685"/>
    <w:rsid w:val="00C6684F"/>
    <w:rsid w:val="00C6695A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F6"/>
    <w:rsid w:val="00C67078"/>
    <w:rsid w:val="00C6709B"/>
    <w:rsid w:val="00C670B7"/>
    <w:rsid w:val="00C671AE"/>
    <w:rsid w:val="00C671D2"/>
    <w:rsid w:val="00C67218"/>
    <w:rsid w:val="00C6776C"/>
    <w:rsid w:val="00C677E1"/>
    <w:rsid w:val="00C679CE"/>
    <w:rsid w:val="00C67B97"/>
    <w:rsid w:val="00C67CED"/>
    <w:rsid w:val="00C67D88"/>
    <w:rsid w:val="00C67E52"/>
    <w:rsid w:val="00C67F0D"/>
    <w:rsid w:val="00C67F3D"/>
    <w:rsid w:val="00C7005A"/>
    <w:rsid w:val="00C700BE"/>
    <w:rsid w:val="00C7012D"/>
    <w:rsid w:val="00C70159"/>
    <w:rsid w:val="00C701EA"/>
    <w:rsid w:val="00C7029D"/>
    <w:rsid w:val="00C702F5"/>
    <w:rsid w:val="00C703A3"/>
    <w:rsid w:val="00C704F1"/>
    <w:rsid w:val="00C70501"/>
    <w:rsid w:val="00C708F4"/>
    <w:rsid w:val="00C7091A"/>
    <w:rsid w:val="00C70A60"/>
    <w:rsid w:val="00C70B67"/>
    <w:rsid w:val="00C70BA2"/>
    <w:rsid w:val="00C70C5C"/>
    <w:rsid w:val="00C70CCC"/>
    <w:rsid w:val="00C70E17"/>
    <w:rsid w:val="00C70E2F"/>
    <w:rsid w:val="00C70E6B"/>
    <w:rsid w:val="00C70FEF"/>
    <w:rsid w:val="00C710F3"/>
    <w:rsid w:val="00C71142"/>
    <w:rsid w:val="00C711CB"/>
    <w:rsid w:val="00C711F0"/>
    <w:rsid w:val="00C71208"/>
    <w:rsid w:val="00C712E8"/>
    <w:rsid w:val="00C713D0"/>
    <w:rsid w:val="00C71446"/>
    <w:rsid w:val="00C714CB"/>
    <w:rsid w:val="00C715C4"/>
    <w:rsid w:val="00C715F7"/>
    <w:rsid w:val="00C718A9"/>
    <w:rsid w:val="00C718DC"/>
    <w:rsid w:val="00C71945"/>
    <w:rsid w:val="00C71AC0"/>
    <w:rsid w:val="00C71CDE"/>
    <w:rsid w:val="00C71D16"/>
    <w:rsid w:val="00C71E06"/>
    <w:rsid w:val="00C71E1C"/>
    <w:rsid w:val="00C72275"/>
    <w:rsid w:val="00C722AA"/>
    <w:rsid w:val="00C72563"/>
    <w:rsid w:val="00C727F9"/>
    <w:rsid w:val="00C7289E"/>
    <w:rsid w:val="00C72975"/>
    <w:rsid w:val="00C729F7"/>
    <w:rsid w:val="00C72E87"/>
    <w:rsid w:val="00C7303F"/>
    <w:rsid w:val="00C73074"/>
    <w:rsid w:val="00C7310D"/>
    <w:rsid w:val="00C73161"/>
    <w:rsid w:val="00C73170"/>
    <w:rsid w:val="00C73175"/>
    <w:rsid w:val="00C738C7"/>
    <w:rsid w:val="00C739EE"/>
    <w:rsid w:val="00C73BCD"/>
    <w:rsid w:val="00C73C3B"/>
    <w:rsid w:val="00C73C44"/>
    <w:rsid w:val="00C73C9F"/>
    <w:rsid w:val="00C73CEE"/>
    <w:rsid w:val="00C73D89"/>
    <w:rsid w:val="00C7415C"/>
    <w:rsid w:val="00C74195"/>
    <w:rsid w:val="00C742B3"/>
    <w:rsid w:val="00C74437"/>
    <w:rsid w:val="00C74439"/>
    <w:rsid w:val="00C745DF"/>
    <w:rsid w:val="00C74870"/>
    <w:rsid w:val="00C74881"/>
    <w:rsid w:val="00C74940"/>
    <w:rsid w:val="00C74C1C"/>
    <w:rsid w:val="00C74D04"/>
    <w:rsid w:val="00C74D3F"/>
    <w:rsid w:val="00C74DAA"/>
    <w:rsid w:val="00C74F3A"/>
    <w:rsid w:val="00C74F83"/>
    <w:rsid w:val="00C75013"/>
    <w:rsid w:val="00C75163"/>
    <w:rsid w:val="00C751E5"/>
    <w:rsid w:val="00C75300"/>
    <w:rsid w:val="00C75800"/>
    <w:rsid w:val="00C75829"/>
    <w:rsid w:val="00C75B4D"/>
    <w:rsid w:val="00C75B9D"/>
    <w:rsid w:val="00C75C66"/>
    <w:rsid w:val="00C75E20"/>
    <w:rsid w:val="00C75E8A"/>
    <w:rsid w:val="00C75F52"/>
    <w:rsid w:val="00C75F8A"/>
    <w:rsid w:val="00C75FED"/>
    <w:rsid w:val="00C76099"/>
    <w:rsid w:val="00C7609B"/>
    <w:rsid w:val="00C76194"/>
    <w:rsid w:val="00C762A0"/>
    <w:rsid w:val="00C7646F"/>
    <w:rsid w:val="00C76542"/>
    <w:rsid w:val="00C76565"/>
    <w:rsid w:val="00C766A2"/>
    <w:rsid w:val="00C7676B"/>
    <w:rsid w:val="00C76920"/>
    <w:rsid w:val="00C76923"/>
    <w:rsid w:val="00C769E9"/>
    <w:rsid w:val="00C76B5E"/>
    <w:rsid w:val="00C76C2B"/>
    <w:rsid w:val="00C76DEA"/>
    <w:rsid w:val="00C76EC8"/>
    <w:rsid w:val="00C76F5B"/>
    <w:rsid w:val="00C77031"/>
    <w:rsid w:val="00C7707C"/>
    <w:rsid w:val="00C7724B"/>
    <w:rsid w:val="00C77256"/>
    <w:rsid w:val="00C772E9"/>
    <w:rsid w:val="00C77419"/>
    <w:rsid w:val="00C776C3"/>
    <w:rsid w:val="00C7773A"/>
    <w:rsid w:val="00C77908"/>
    <w:rsid w:val="00C77A72"/>
    <w:rsid w:val="00C77A7C"/>
    <w:rsid w:val="00C77BF8"/>
    <w:rsid w:val="00C77C51"/>
    <w:rsid w:val="00C77C9D"/>
    <w:rsid w:val="00C77CBA"/>
    <w:rsid w:val="00C77E53"/>
    <w:rsid w:val="00C80041"/>
    <w:rsid w:val="00C800FA"/>
    <w:rsid w:val="00C801DD"/>
    <w:rsid w:val="00C80361"/>
    <w:rsid w:val="00C803AF"/>
    <w:rsid w:val="00C80511"/>
    <w:rsid w:val="00C80594"/>
    <w:rsid w:val="00C805DC"/>
    <w:rsid w:val="00C8060A"/>
    <w:rsid w:val="00C80903"/>
    <w:rsid w:val="00C80A69"/>
    <w:rsid w:val="00C80AC3"/>
    <w:rsid w:val="00C80BF0"/>
    <w:rsid w:val="00C80C83"/>
    <w:rsid w:val="00C80E7C"/>
    <w:rsid w:val="00C80FF9"/>
    <w:rsid w:val="00C8114F"/>
    <w:rsid w:val="00C812F6"/>
    <w:rsid w:val="00C81315"/>
    <w:rsid w:val="00C8131B"/>
    <w:rsid w:val="00C81593"/>
    <w:rsid w:val="00C81617"/>
    <w:rsid w:val="00C818FF"/>
    <w:rsid w:val="00C8190B"/>
    <w:rsid w:val="00C81A43"/>
    <w:rsid w:val="00C81CA6"/>
    <w:rsid w:val="00C81E35"/>
    <w:rsid w:val="00C81E45"/>
    <w:rsid w:val="00C81F19"/>
    <w:rsid w:val="00C82138"/>
    <w:rsid w:val="00C8213B"/>
    <w:rsid w:val="00C82149"/>
    <w:rsid w:val="00C8216E"/>
    <w:rsid w:val="00C8226F"/>
    <w:rsid w:val="00C824CB"/>
    <w:rsid w:val="00C82592"/>
    <w:rsid w:val="00C8267F"/>
    <w:rsid w:val="00C826CD"/>
    <w:rsid w:val="00C82892"/>
    <w:rsid w:val="00C828CE"/>
    <w:rsid w:val="00C829D1"/>
    <w:rsid w:val="00C82AB6"/>
    <w:rsid w:val="00C82B87"/>
    <w:rsid w:val="00C82BFB"/>
    <w:rsid w:val="00C82CCC"/>
    <w:rsid w:val="00C82D35"/>
    <w:rsid w:val="00C82D5B"/>
    <w:rsid w:val="00C83102"/>
    <w:rsid w:val="00C83136"/>
    <w:rsid w:val="00C8316A"/>
    <w:rsid w:val="00C83334"/>
    <w:rsid w:val="00C83798"/>
    <w:rsid w:val="00C838C0"/>
    <w:rsid w:val="00C838DE"/>
    <w:rsid w:val="00C8397B"/>
    <w:rsid w:val="00C839F6"/>
    <w:rsid w:val="00C83ACA"/>
    <w:rsid w:val="00C83C59"/>
    <w:rsid w:val="00C83E8C"/>
    <w:rsid w:val="00C83ECA"/>
    <w:rsid w:val="00C83EED"/>
    <w:rsid w:val="00C840CD"/>
    <w:rsid w:val="00C841A1"/>
    <w:rsid w:val="00C8427E"/>
    <w:rsid w:val="00C8438A"/>
    <w:rsid w:val="00C84793"/>
    <w:rsid w:val="00C849F0"/>
    <w:rsid w:val="00C84E9C"/>
    <w:rsid w:val="00C84F2A"/>
    <w:rsid w:val="00C8522E"/>
    <w:rsid w:val="00C852B7"/>
    <w:rsid w:val="00C852BA"/>
    <w:rsid w:val="00C8531D"/>
    <w:rsid w:val="00C85401"/>
    <w:rsid w:val="00C85425"/>
    <w:rsid w:val="00C855CD"/>
    <w:rsid w:val="00C8565E"/>
    <w:rsid w:val="00C856A4"/>
    <w:rsid w:val="00C858C7"/>
    <w:rsid w:val="00C859D0"/>
    <w:rsid w:val="00C85AD4"/>
    <w:rsid w:val="00C85C96"/>
    <w:rsid w:val="00C85E07"/>
    <w:rsid w:val="00C85FB0"/>
    <w:rsid w:val="00C85FEF"/>
    <w:rsid w:val="00C86010"/>
    <w:rsid w:val="00C8601B"/>
    <w:rsid w:val="00C86063"/>
    <w:rsid w:val="00C860D9"/>
    <w:rsid w:val="00C8614D"/>
    <w:rsid w:val="00C8618E"/>
    <w:rsid w:val="00C861C2"/>
    <w:rsid w:val="00C8638B"/>
    <w:rsid w:val="00C863B3"/>
    <w:rsid w:val="00C863CF"/>
    <w:rsid w:val="00C864F2"/>
    <w:rsid w:val="00C86537"/>
    <w:rsid w:val="00C865A1"/>
    <w:rsid w:val="00C868E1"/>
    <w:rsid w:val="00C868FB"/>
    <w:rsid w:val="00C86976"/>
    <w:rsid w:val="00C869A0"/>
    <w:rsid w:val="00C869D4"/>
    <w:rsid w:val="00C86A20"/>
    <w:rsid w:val="00C86AC2"/>
    <w:rsid w:val="00C86B92"/>
    <w:rsid w:val="00C86CCC"/>
    <w:rsid w:val="00C86D6C"/>
    <w:rsid w:val="00C86D79"/>
    <w:rsid w:val="00C86E28"/>
    <w:rsid w:val="00C86EA3"/>
    <w:rsid w:val="00C86FA3"/>
    <w:rsid w:val="00C8717E"/>
    <w:rsid w:val="00C8722E"/>
    <w:rsid w:val="00C87381"/>
    <w:rsid w:val="00C87605"/>
    <w:rsid w:val="00C8789A"/>
    <w:rsid w:val="00C878F7"/>
    <w:rsid w:val="00C87971"/>
    <w:rsid w:val="00C87AB8"/>
    <w:rsid w:val="00C87B74"/>
    <w:rsid w:val="00C87C5D"/>
    <w:rsid w:val="00C87CAA"/>
    <w:rsid w:val="00C87D19"/>
    <w:rsid w:val="00C87EBE"/>
    <w:rsid w:val="00C87F9A"/>
    <w:rsid w:val="00C87FF5"/>
    <w:rsid w:val="00C90041"/>
    <w:rsid w:val="00C90147"/>
    <w:rsid w:val="00C902DD"/>
    <w:rsid w:val="00C9034B"/>
    <w:rsid w:val="00C903E6"/>
    <w:rsid w:val="00C9061C"/>
    <w:rsid w:val="00C906AD"/>
    <w:rsid w:val="00C90965"/>
    <w:rsid w:val="00C90A3D"/>
    <w:rsid w:val="00C90AA3"/>
    <w:rsid w:val="00C90CDF"/>
    <w:rsid w:val="00C90EC7"/>
    <w:rsid w:val="00C90F65"/>
    <w:rsid w:val="00C90FEF"/>
    <w:rsid w:val="00C910CF"/>
    <w:rsid w:val="00C910FA"/>
    <w:rsid w:val="00C910FC"/>
    <w:rsid w:val="00C9115C"/>
    <w:rsid w:val="00C913EC"/>
    <w:rsid w:val="00C91429"/>
    <w:rsid w:val="00C91590"/>
    <w:rsid w:val="00C9163A"/>
    <w:rsid w:val="00C916FC"/>
    <w:rsid w:val="00C917BB"/>
    <w:rsid w:val="00C917C5"/>
    <w:rsid w:val="00C917DC"/>
    <w:rsid w:val="00C9193F"/>
    <w:rsid w:val="00C919BF"/>
    <w:rsid w:val="00C91A2E"/>
    <w:rsid w:val="00C91ABB"/>
    <w:rsid w:val="00C91CED"/>
    <w:rsid w:val="00C91D01"/>
    <w:rsid w:val="00C91E32"/>
    <w:rsid w:val="00C91E7E"/>
    <w:rsid w:val="00C91EB2"/>
    <w:rsid w:val="00C91F12"/>
    <w:rsid w:val="00C91FE8"/>
    <w:rsid w:val="00C921B7"/>
    <w:rsid w:val="00C92306"/>
    <w:rsid w:val="00C92314"/>
    <w:rsid w:val="00C92493"/>
    <w:rsid w:val="00C925D3"/>
    <w:rsid w:val="00C927BD"/>
    <w:rsid w:val="00C927EC"/>
    <w:rsid w:val="00C92888"/>
    <w:rsid w:val="00C928B6"/>
    <w:rsid w:val="00C929C0"/>
    <w:rsid w:val="00C92A7C"/>
    <w:rsid w:val="00C92B96"/>
    <w:rsid w:val="00C92B9A"/>
    <w:rsid w:val="00C92D43"/>
    <w:rsid w:val="00C92EFB"/>
    <w:rsid w:val="00C92FAB"/>
    <w:rsid w:val="00C93086"/>
    <w:rsid w:val="00C930F5"/>
    <w:rsid w:val="00C930F9"/>
    <w:rsid w:val="00C9313D"/>
    <w:rsid w:val="00C9316F"/>
    <w:rsid w:val="00C9328D"/>
    <w:rsid w:val="00C933B6"/>
    <w:rsid w:val="00C93443"/>
    <w:rsid w:val="00C93532"/>
    <w:rsid w:val="00C93581"/>
    <w:rsid w:val="00C938D3"/>
    <w:rsid w:val="00C93A37"/>
    <w:rsid w:val="00C93B72"/>
    <w:rsid w:val="00C93BA9"/>
    <w:rsid w:val="00C93BB2"/>
    <w:rsid w:val="00C93C3E"/>
    <w:rsid w:val="00C93D8D"/>
    <w:rsid w:val="00C93E72"/>
    <w:rsid w:val="00C93FBC"/>
    <w:rsid w:val="00C940B8"/>
    <w:rsid w:val="00C942CB"/>
    <w:rsid w:val="00C943B1"/>
    <w:rsid w:val="00C94598"/>
    <w:rsid w:val="00C94787"/>
    <w:rsid w:val="00C9482C"/>
    <w:rsid w:val="00C948F4"/>
    <w:rsid w:val="00C948F7"/>
    <w:rsid w:val="00C9494C"/>
    <w:rsid w:val="00C94990"/>
    <w:rsid w:val="00C949B6"/>
    <w:rsid w:val="00C94A82"/>
    <w:rsid w:val="00C94ABD"/>
    <w:rsid w:val="00C94BBE"/>
    <w:rsid w:val="00C94D3B"/>
    <w:rsid w:val="00C94D62"/>
    <w:rsid w:val="00C94EFE"/>
    <w:rsid w:val="00C9511C"/>
    <w:rsid w:val="00C9516B"/>
    <w:rsid w:val="00C9516C"/>
    <w:rsid w:val="00C95170"/>
    <w:rsid w:val="00C95235"/>
    <w:rsid w:val="00C95362"/>
    <w:rsid w:val="00C955AC"/>
    <w:rsid w:val="00C9562F"/>
    <w:rsid w:val="00C956CC"/>
    <w:rsid w:val="00C9595B"/>
    <w:rsid w:val="00C95B6D"/>
    <w:rsid w:val="00C95E8F"/>
    <w:rsid w:val="00C95FF5"/>
    <w:rsid w:val="00C9600B"/>
    <w:rsid w:val="00C96195"/>
    <w:rsid w:val="00C96251"/>
    <w:rsid w:val="00C96285"/>
    <w:rsid w:val="00C964A6"/>
    <w:rsid w:val="00C96636"/>
    <w:rsid w:val="00C967EC"/>
    <w:rsid w:val="00C96A29"/>
    <w:rsid w:val="00C96A74"/>
    <w:rsid w:val="00C96A84"/>
    <w:rsid w:val="00C96BFC"/>
    <w:rsid w:val="00C96DD4"/>
    <w:rsid w:val="00C96F7F"/>
    <w:rsid w:val="00C97199"/>
    <w:rsid w:val="00C971FF"/>
    <w:rsid w:val="00C972FF"/>
    <w:rsid w:val="00C97418"/>
    <w:rsid w:val="00C97551"/>
    <w:rsid w:val="00C975C4"/>
    <w:rsid w:val="00C97730"/>
    <w:rsid w:val="00C977A7"/>
    <w:rsid w:val="00C977EF"/>
    <w:rsid w:val="00C979D4"/>
    <w:rsid w:val="00C97A96"/>
    <w:rsid w:val="00C97A9A"/>
    <w:rsid w:val="00C97B45"/>
    <w:rsid w:val="00C97B5D"/>
    <w:rsid w:val="00C97B64"/>
    <w:rsid w:val="00C97D36"/>
    <w:rsid w:val="00C97E33"/>
    <w:rsid w:val="00C97F03"/>
    <w:rsid w:val="00C97F46"/>
    <w:rsid w:val="00CA0053"/>
    <w:rsid w:val="00CA020F"/>
    <w:rsid w:val="00CA030E"/>
    <w:rsid w:val="00CA0477"/>
    <w:rsid w:val="00CA05F3"/>
    <w:rsid w:val="00CA06C8"/>
    <w:rsid w:val="00CA070E"/>
    <w:rsid w:val="00CA0755"/>
    <w:rsid w:val="00CA07BC"/>
    <w:rsid w:val="00CA07EA"/>
    <w:rsid w:val="00CA07F8"/>
    <w:rsid w:val="00CA089E"/>
    <w:rsid w:val="00CA0B82"/>
    <w:rsid w:val="00CA0B9F"/>
    <w:rsid w:val="00CA0BCD"/>
    <w:rsid w:val="00CA0C56"/>
    <w:rsid w:val="00CA0D2A"/>
    <w:rsid w:val="00CA0EF0"/>
    <w:rsid w:val="00CA0FCB"/>
    <w:rsid w:val="00CA10B9"/>
    <w:rsid w:val="00CA10D0"/>
    <w:rsid w:val="00CA1449"/>
    <w:rsid w:val="00CA1608"/>
    <w:rsid w:val="00CA163F"/>
    <w:rsid w:val="00CA1755"/>
    <w:rsid w:val="00CA17C6"/>
    <w:rsid w:val="00CA1826"/>
    <w:rsid w:val="00CA198B"/>
    <w:rsid w:val="00CA19E4"/>
    <w:rsid w:val="00CA1A0C"/>
    <w:rsid w:val="00CA1AA2"/>
    <w:rsid w:val="00CA1AC4"/>
    <w:rsid w:val="00CA1BF0"/>
    <w:rsid w:val="00CA1E2C"/>
    <w:rsid w:val="00CA1F70"/>
    <w:rsid w:val="00CA2042"/>
    <w:rsid w:val="00CA20D9"/>
    <w:rsid w:val="00CA226D"/>
    <w:rsid w:val="00CA2615"/>
    <w:rsid w:val="00CA271F"/>
    <w:rsid w:val="00CA28E4"/>
    <w:rsid w:val="00CA295F"/>
    <w:rsid w:val="00CA2B70"/>
    <w:rsid w:val="00CA2CB9"/>
    <w:rsid w:val="00CA2CD3"/>
    <w:rsid w:val="00CA2E62"/>
    <w:rsid w:val="00CA2E64"/>
    <w:rsid w:val="00CA301F"/>
    <w:rsid w:val="00CA31C4"/>
    <w:rsid w:val="00CA32B9"/>
    <w:rsid w:val="00CA3315"/>
    <w:rsid w:val="00CA3489"/>
    <w:rsid w:val="00CA35B3"/>
    <w:rsid w:val="00CA386D"/>
    <w:rsid w:val="00CA3899"/>
    <w:rsid w:val="00CA3946"/>
    <w:rsid w:val="00CA3B3A"/>
    <w:rsid w:val="00CA3B4D"/>
    <w:rsid w:val="00CA3C39"/>
    <w:rsid w:val="00CA3EB9"/>
    <w:rsid w:val="00CA3EFC"/>
    <w:rsid w:val="00CA405D"/>
    <w:rsid w:val="00CA43D3"/>
    <w:rsid w:val="00CA4439"/>
    <w:rsid w:val="00CA4453"/>
    <w:rsid w:val="00CA4455"/>
    <w:rsid w:val="00CA44D6"/>
    <w:rsid w:val="00CA45F5"/>
    <w:rsid w:val="00CA493E"/>
    <w:rsid w:val="00CA49CA"/>
    <w:rsid w:val="00CA49E3"/>
    <w:rsid w:val="00CA4B9C"/>
    <w:rsid w:val="00CA4C91"/>
    <w:rsid w:val="00CA4D35"/>
    <w:rsid w:val="00CA4E2C"/>
    <w:rsid w:val="00CA4E9B"/>
    <w:rsid w:val="00CA505F"/>
    <w:rsid w:val="00CA50D5"/>
    <w:rsid w:val="00CA5134"/>
    <w:rsid w:val="00CA517D"/>
    <w:rsid w:val="00CA52A3"/>
    <w:rsid w:val="00CA52EF"/>
    <w:rsid w:val="00CA531F"/>
    <w:rsid w:val="00CA5353"/>
    <w:rsid w:val="00CA5354"/>
    <w:rsid w:val="00CA542C"/>
    <w:rsid w:val="00CA554A"/>
    <w:rsid w:val="00CA5554"/>
    <w:rsid w:val="00CA558A"/>
    <w:rsid w:val="00CA5697"/>
    <w:rsid w:val="00CA56D8"/>
    <w:rsid w:val="00CA593F"/>
    <w:rsid w:val="00CA5944"/>
    <w:rsid w:val="00CA595C"/>
    <w:rsid w:val="00CA5A23"/>
    <w:rsid w:val="00CA5B6A"/>
    <w:rsid w:val="00CA5C13"/>
    <w:rsid w:val="00CA5C65"/>
    <w:rsid w:val="00CA5D0F"/>
    <w:rsid w:val="00CA5D2B"/>
    <w:rsid w:val="00CA5D3F"/>
    <w:rsid w:val="00CA5EC4"/>
    <w:rsid w:val="00CA5F3E"/>
    <w:rsid w:val="00CA6089"/>
    <w:rsid w:val="00CA61A1"/>
    <w:rsid w:val="00CA61DB"/>
    <w:rsid w:val="00CA62CE"/>
    <w:rsid w:val="00CA6393"/>
    <w:rsid w:val="00CA6472"/>
    <w:rsid w:val="00CA69CB"/>
    <w:rsid w:val="00CA6A47"/>
    <w:rsid w:val="00CA6B52"/>
    <w:rsid w:val="00CA6B93"/>
    <w:rsid w:val="00CA6BB6"/>
    <w:rsid w:val="00CA6C3D"/>
    <w:rsid w:val="00CA6C4D"/>
    <w:rsid w:val="00CA6C64"/>
    <w:rsid w:val="00CA6C7C"/>
    <w:rsid w:val="00CA6CE0"/>
    <w:rsid w:val="00CA6DCA"/>
    <w:rsid w:val="00CA6EEA"/>
    <w:rsid w:val="00CA6FCE"/>
    <w:rsid w:val="00CA6FD6"/>
    <w:rsid w:val="00CA7101"/>
    <w:rsid w:val="00CA74B5"/>
    <w:rsid w:val="00CA75E1"/>
    <w:rsid w:val="00CA7702"/>
    <w:rsid w:val="00CA7744"/>
    <w:rsid w:val="00CA7946"/>
    <w:rsid w:val="00CA7A01"/>
    <w:rsid w:val="00CA7A6A"/>
    <w:rsid w:val="00CA7BBE"/>
    <w:rsid w:val="00CA7CFD"/>
    <w:rsid w:val="00CA7D02"/>
    <w:rsid w:val="00CA7D1D"/>
    <w:rsid w:val="00CA7D2B"/>
    <w:rsid w:val="00CA7D7A"/>
    <w:rsid w:val="00CA7D8E"/>
    <w:rsid w:val="00CA7D95"/>
    <w:rsid w:val="00CA7E1A"/>
    <w:rsid w:val="00CA7EAB"/>
    <w:rsid w:val="00CA7F82"/>
    <w:rsid w:val="00CA7F93"/>
    <w:rsid w:val="00CA7FB7"/>
    <w:rsid w:val="00CB00EB"/>
    <w:rsid w:val="00CB0133"/>
    <w:rsid w:val="00CB0214"/>
    <w:rsid w:val="00CB023D"/>
    <w:rsid w:val="00CB028F"/>
    <w:rsid w:val="00CB0350"/>
    <w:rsid w:val="00CB040C"/>
    <w:rsid w:val="00CB0647"/>
    <w:rsid w:val="00CB0933"/>
    <w:rsid w:val="00CB0AD5"/>
    <w:rsid w:val="00CB0B4C"/>
    <w:rsid w:val="00CB0D32"/>
    <w:rsid w:val="00CB0D63"/>
    <w:rsid w:val="00CB0D64"/>
    <w:rsid w:val="00CB0DCF"/>
    <w:rsid w:val="00CB0E22"/>
    <w:rsid w:val="00CB0ECF"/>
    <w:rsid w:val="00CB0F7C"/>
    <w:rsid w:val="00CB0F98"/>
    <w:rsid w:val="00CB1303"/>
    <w:rsid w:val="00CB14C1"/>
    <w:rsid w:val="00CB14E5"/>
    <w:rsid w:val="00CB14EF"/>
    <w:rsid w:val="00CB16B4"/>
    <w:rsid w:val="00CB1A6E"/>
    <w:rsid w:val="00CB1B38"/>
    <w:rsid w:val="00CB1C0D"/>
    <w:rsid w:val="00CB1D09"/>
    <w:rsid w:val="00CB1DF0"/>
    <w:rsid w:val="00CB1EA8"/>
    <w:rsid w:val="00CB1EBE"/>
    <w:rsid w:val="00CB201A"/>
    <w:rsid w:val="00CB2020"/>
    <w:rsid w:val="00CB2034"/>
    <w:rsid w:val="00CB2050"/>
    <w:rsid w:val="00CB2081"/>
    <w:rsid w:val="00CB2113"/>
    <w:rsid w:val="00CB2127"/>
    <w:rsid w:val="00CB234F"/>
    <w:rsid w:val="00CB2359"/>
    <w:rsid w:val="00CB23DF"/>
    <w:rsid w:val="00CB23FF"/>
    <w:rsid w:val="00CB240F"/>
    <w:rsid w:val="00CB244C"/>
    <w:rsid w:val="00CB2555"/>
    <w:rsid w:val="00CB26B2"/>
    <w:rsid w:val="00CB270D"/>
    <w:rsid w:val="00CB278F"/>
    <w:rsid w:val="00CB27BE"/>
    <w:rsid w:val="00CB27E2"/>
    <w:rsid w:val="00CB29A8"/>
    <w:rsid w:val="00CB2BC5"/>
    <w:rsid w:val="00CB2C22"/>
    <w:rsid w:val="00CB2CB5"/>
    <w:rsid w:val="00CB2D30"/>
    <w:rsid w:val="00CB2DBB"/>
    <w:rsid w:val="00CB2E57"/>
    <w:rsid w:val="00CB2F83"/>
    <w:rsid w:val="00CB2FBD"/>
    <w:rsid w:val="00CB30FA"/>
    <w:rsid w:val="00CB38CF"/>
    <w:rsid w:val="00CB38E0"/>
    <w:rsid w:val="00CB392D"/>
    <w:rsid w:val="00CB3A7F"/>
    <w:rsid w:val="00CB3AF2"/>
    <w:rsid w:val="00CB3BED"/>
    <w:rsid w:val="00CB3C30"/>
    <w:rsid w:val="00CB3D08"/>
    <w:rsid w:val="00CB3E59"/>
    <w:rsid w:val="00CB3FD7"/>
    <w:rsid w:val="00CB402C"/>
    <w:rsid w:val="00CB4148"/>
    <w:rsid w:val="00CB419F"/>
    <w:rsid w:val="00CB42D5"/>
    <w:rsid w:val="00CB44E0"/>
    <w:rsid w:val="00CB46C5"/>
    <w:rsid w:val="00CB48EE"/>
    <w:rsid w:val="00CB4A6B"/>
    <w:rsid w:val="00CB5140"/>
    <w:rsid w:val="00CB51F6"/>
    <w:rsid w:val="00CB530C"/>
    <w:rsid w:val="00CB5323"/>
    <w:rsid w:val="00CB54E7"/>
    <w:rsid w:val="00CB562E"/>
    <w:rsid w:val="00CB5655"/>
    <w:rsid w:val="00CB5798"/>
    <w:rsid w:val="00CB58BB"/>
    <w:rsid w:val="00CB5C80"/>
    <w:rsid w:val="00CB5CAA"/>
    <w:rsid w:val="00CB5CF5"/>
    <w:rsid w:val="00CB5DFC"/>
    <w:rsid w:val="00CB5F06"/>
    <w:rsid w:val="00CB5FF9"/>
    <w:rsid w:val="00CB615B"/>
    <w:rsid w:val="00CB61CD"/>
    <w:rsid w:val="00CB640F"/>
    <w:rsid w:val="00CB661E"/>
    <w:rsid w:val="00CB6644"/>
    <w:rsid w:val="00CB6653"/>
    <w:rsid w:val="00CB6831"/>
    <w:rsid w:val="00CB683E"/>
    <w:rsid w:val="00CB69CD"/>
    <w:rsid w:val="00CB69DF"/>
    <w:rsid w:val="00CB6A15"/>
    <w:rsid w:val="00CB6A86"/>
    <w:rsid w:val="00CB6C8B"/>
    <w:rsid w:val="00CB6CA9"/>
    <w:rsid w:val="00CB6D9D"/>
    <w:rsid w:val="00CB6E4F"/>
    <w:rsid w:val="00CB6E8B"/>
    <w:rsid w:val="00CB6F49"/>
    <w:rsid w:val="00CB7240"/>
    <w:rsid w:val="00CB7309"/>
    <w:rsid w:val="00CB7380"/>
    <w:rsid w:val="00CB7442"/>
    <w:rsid w:val="00CB7460"/>
    <w:rsid w:val="00CB748C"/>
    <w:rsid w:val="00CB75EB"/>
    <w:rsid w:val="00CB75F9"/>
    <w:rsid w:val="00CB7651"/>
    <w:rsid w:val="00CB7655"/>
    <w:rsid w:val="00CB7833"/>
    <w:rsid w:val="00CB79E4"/>
    <w:rsid w:val="00CB7AF7"/>
    <w:rsid w:val="00CB7BDB"/>
    <w:rsid w:val="00CB7C7F"/>
    <w:rsid w:val="00CB7D5F"/>
    <w:rsid w:val="00CB7F32"/>
    <w:rsid w:val="00CC00A7"/>
    <w:rsid w:val="00CC020A"/>
    <w:rsid w:val="00CC02BF"/>
    <w:rsid w:val="00CC0438"/>
    <w:rsid w:val="00CC0515"/>
    <w:rsid w:val="00CC055A"/>
    <w:rsid w:val="00CC056C"/>
    <w:rsid w:val="00CC06C3"/>
    <w:rsid w:val="00CC0712"/>
    <w:rsid w:val="00CC0B79"/>
    <w:rsid w:val="00CC0B8D"/>
    <w:rsid w:val="00CC0C63"/>
    <w:rsid w:val="00CC0CF8"/>
    <w:rsid w:val="00CC0D2B"/>
    <w:rsid w:val="00CC0D4A"/>
    <w:rsid w:val="00CC0D6D"/>
    <w:rsid w:val="00CC0DA0"/>
    <w:rsid w:val="00CC0E63"/>
    <w:rsid w:val="00CC0F54"/>
    <w:rsid w:val="00CC0FB0"/>
    <w:rsid w:val="00CC108E"/>
    <w:rsid w:val="00CC1353"/>
    <w:rsid w:val="00CC1355"/>
    <w:rsid w:val="00CC1391"/>
    <w:rsid w:val="00CC13E5"/>
    <w:rsid w:val="00CC149A"/>
    <w:rsid w:val="00CC14B8"/>
    <w:rsid w:val="00CC15E6"/>
    <w:rsid w:val="00CC16EF"/>
    <w:rsid w:val="00CC178E"/>
    <w:rsid w:val="00CC17B5"/>
    <w:rsid w:val="00CC182F"/>
    <w:rsid w:val="00CC1867"/>
    <w:rsid w:val="00CC1A22"/>
    <w:rsid w:val="00CC1A4D"/>
    <w:rsid w:val="00CC1A5F"/>
    <w:rsid w:val="00CC1AF5"/>
    <w:rsid w:val="00CC1B6E"/>
    <w:rsid w:val="00CC1C13"/>
    <w:rsid w:val="00CC1CD6"/>
    <w:rsid w:val="00CC20ED"/>
    <w:rsid w:val="00CC2119"/>
    <w:rsid w:val="00CC225E"/>
    <w:rsid w:val="00CC233F"/>
    <w:rsid w:val="00CC2449"/>
    <w:rsid w:val="00CC265B"/>
    <w:rsid w:val="00CC28B8"/>
    <w:rsid w:val="00CC2914"/>
    <w:rsid w:val="00CC29CE"/>
    <w:rsid w:val="00CC2E87"/>
    <w:rsid w:val="00CC2EDE"/>
    <w:rsid w:val="00CC3046"/>
    <w:rsid w:val="00CC321D"/>
    <w:rsid w:val="00CC32CC"/>
    <w:rsid w:val="00CC3378"/>
    <w:rsid w:val="00CC3383"/>
    <w:rsid w:val="00CC33DC"/>
    <w:rsid w:val="00CC341E"/>
    <w:rsid w:val="00CC351E"/>
    <w:rsid w:val="00CC3639"/>
    <w:rsid w:val="00CC3752"/>
    <w:rsid w:val="00CC3834"/>
    <w:rsid w:val="00CC398D"/>
    <w:rsid w:val="00CC3991"/>
    <w:rsid w:val="00CC39DC"/>
    <w:rsid w:val="00CC3AC7"/>
    <w:rsid w:val="00CC3EE8"/>
    <w:rsid w:val="00CC4056"/>
    <w:rsid w:val="00CC40A9"/>
    <w:rsid w:val="00CC4104"/>
    <w:rsid w:val="00CC4408"/>
    <w:rsid w:val="00CC45BC"/>
    <w:rsid w:val="00CC45F7"/>
    <w:rsid w:val="00CC460E"/>
    <w:rsid w:val="00CC4643"/>
    <w:rsid w:val="00CC4A90"/>
    <w:rsid w:val="00CC4AAA"/>
    <w:rsid w:val="00CC4AF9"/>
    <w:rsid w:val="00CC4BDF"/>
    <w:rsid w:val="00CC4EBF"/>
    <w:rsid w:val="00CC4FC8"/>
    <w:rsid w:val="00CC4FE2"/>
    <w:rsid w:val="00CC52A1"/>
    <w:rsid w:val="00CC53F5"/>
    <w:rsid w:val="00CC54E8"/>
    <w:rsid w:val="00CC5547"/>
    <w:rsid w:val="00CC59C5"/>
    <w:rsid w:val="00CC5AB3"/>
    <w:rsid w:val="00CC5D0E"/>
    <w:rsid w:val="00CC5DB6"/>
    <w:rsid w:val="00CC5EBE"/>
    <w:rsid w:val="00CC5EF9"/>
    <w:rsid w:val="00CC5F55"/>
    <w:rsid w:val="00CC60D6"/>
    <w:rsid w:val="00CC6157"/>
    <w:rsid w:val="00CC6188"/>
    <w:rsid w:val="00CC634E"/>
    <w:rsid w:val="00CC65A9"/>
    <w:rsid w:val="00CC65F8"/>
    <w:rsid w:val="00CC69E1"/>
    <w:rsid w:val="00CC6BB9"/>
    <w:rsid w:val="00CC6C7E"/>
    <w:rsid w:val="00CC6DF7"/>
    <w:rsid w:val="00CC6E78"/>
    <w:rsid w:val="00CC6E7B"/>
    <w:rsid w:val="00CC6EC5"/>
    <w:rsid w:val="00CC6F93"/>
    <w:rsid w:val="00CC7001"/>
    <w:rsid w:val="00CC7027"/>
    <w:rsid w:val="00CC70D8"/>
    <w:rsid w:val="00CC7270"/>
    <w:rsid w:val="00CC73F1"/>
    <w:rsid w:val="00CC7401"/>
    <w:rsid w:val="00CC7592"/>
    <w:rsid w:val="00CC7601"/>
    <w:rsid w:val="00CC762C"/>
    <w:rsid w:val="00CC7743"/>
    <w:rsid w:val="00CC792D"/>
    <w:rsid w:val="00CC79B5"/>
    <w:rsid w:val="00CC7A5F"/>
    <w:rsid w:val="00CC7B5D"/>
    <w:rsid w:val="00CC7C40"/>
    <w:rsid w:val="00CC7D2C"/>
    <w:rsid w:val="00CC7D6D"/>
    <w:rsid w:val="00CC7DDD"/>
    <w:rsid w:val="00CC7E2C"/>
    <w:rsid w:val="00CC7E5F"/>
    <w:rsid w:val="00CC7EBB"/>
    <w:rsid w:val="00CC7EBF"/>
    <w:rsid w:val="00CD0005"/>
    <w:rsid w:val="00CD001E"/>
    <w:rsid w:val="00CD0393"/>
    <w:rsid w:val="00CD03A7"/>
    <w:rsid w:val="00CD03C3"/>
    <w:rsid w:val="00CD03E7"/>
    <w:rsid w:val="00CD0434"/>
    <w:rsid w:val="00CD054B"/>
    <w:rsid w:val="00CD07E8"/>
    <w:rsid w:val="00CD0A02"/>
    <w:rsid w:val="00CD0A94"/>
    <w:rsid w:val="00CD0BD3"/>
    <w:rsid w:val="00CD0C04"/>
    <w:rsid w:val="00CD0C3D"/>
    <w:rsid w:val="00CD0CD6"/>
    <w:rsid w:val="00CD0E70"/>
    <w:rsid w:val="00CD0E72"/>
    <w:rsid w:val="00CD0EA8"/>
    <w:rsid w:val="00CD0F01"/>
    <w:rsid w:val="00CD0FED"/>
    <w:rsid w:val="00CD1164"/>
    <w:rsid w:val="00CD1174"/>
    <w:rsid w:val="00CD118D"/>
    <w:rsid w:val="00CD1197"/>
    <w:rsid w:val="00CD1264"/>
    <w:rsid w:val="00CD1283"/>
    <w:rsid w:val="00CD1361"/>
    <w:rsid w:val="00CD1470"/>
    <w:rsid w:val="00CD152F"/>
    <w:rsid w:val="00CD159D"/>
    <w:rsid w:val="00CD15B2"/>
    <w:rsid w:val="00CD1759"/>
    <w:rsid w:val="00CD17C9"/>
    <w:rsid w:val="00CD19E8"/>
    <w:rsid w:val="00CD1A36"/>
    <w:rsid w:val="00CD1AFA"/>
    <w:rsid w:val="00CD1BB8"/>
    <w:rsid w:val="00CD1BE2"/>
    <w:rsid w:val="00CD1E55"/>
    <w:rsid w:val="00CD1E94"/>
    <w:rsid w:val="00CD1EB7"/>
    <w:rsid w:val="00CD1F04"/>
    <w:rsid w:val="00CD2139"/>
    <w:rsid w:val="00CD242E"/>
    <w:rsid w:val="00CD247F"/>
    <w:rsid w:val="00CD253B"/>
    <w:rsid w:val="00CD2542"/>
    <w:rsid w:val="00CD27A6"/>
    <w:rsid w:val="00CD2944"/>
    <w:rsid w:val="00CD2AD4"/>
    <w:rsid w:val="00CD2B46"/>
    <w:rsid w:val="00CD2B55"/>
    <w:rsid w:val="00CD2BD4"/>
    <w:rsid w:val="00CD2D7F"/>
    <w:rsid w:val="00CD2D95"/>
    <w:rsid w:val="00CD2E71"/>
    <w:rsid w:val="00CD2EA2"/>
    <w:rsid w:val="00CD3160"/>
    <w:rsid w:val="00CD3161"/>
    <w:rsid w:val="00CD31DB"/>
    <w:rsid w:val="00CD322A"/>
    <w:rsid w:val="00CD326F"/>
    <w:rsid w:val="00CD3312"/>
    <w:rsid w:val="00CD3463"/>
    <w:rsid w:val="00CD3499"/>
    <w:rsid w:val="00CD35BA"/>
    <w:rsid w:val="00CD36C7"/>
    <w:rsid w:val="00CD36DC"/>
    <w:rsid w:val="00CD36DE"/>
    <w:rsid w:val="00CD391A"/>
    <w:rsid w:val="00CD3A09"/>
    <w:rsid w:val="00CD3B50"/>
    <w:rsid w:val="00CD3B85"/>
    <w:rsid w:val="00CD3C2F"/>
    <w:rsid w:val="00CD3C5E"/>
    <w:rsid w:val="00CD3E11"/>
    <w:rsid w:val="00CD3E27"/>
    <w:rsid w:val="00CD3E46"/>
    <w:rsid w:val="00CD4274"/>
    <w:rsid w:val="00CD431E"/>
    <w:rsid w:val="00CD4449"/>
    <w:rsid w:val="00CD4461"/>
    <w:rsid w:val="00CD44CE"/>
    <w:rsid w:val="00CD4689"/>
    <w:rsid w:val="00CD46B2"/>
    <w:rsid w:val="00CD46E7"/>
    <w:rsid w:val="00CD46E9"/>
    <w:rsid w:val="00CD4913"/>
    <w:rsid w:val="00CD49C1"/>
    <w:rsid w:val="00CD4ADD"/>
    <w:rsid w:val="00CD4BC1"/>
    <w:rsid w:val="00CD4D87"/>
    <w:rsid w:val="00CD4E9B"/>
    <w:rsid w:val="00CD50D9"/>
    <w:rsid w:val="00CD517F"/>
    <w:rsid w:val="00CD5290"/>
    <w:rsid w:val="00CD52A8"/>
    <w:rsid w:val="00CD52FC"/>
    <w:rsid w:val="00CD5316"/>
    <w:rsid w:val="00CD537D"/>
    <w:rsid w:val="00CD5437"/>
    <w:rsid w:val="00CD5611"/>
    <w:rsid w:val="00CD565D"/>
    <w:rsid w:val="00CD583C"/>
    <w:rsid w:val="00CD585E"/>
    <w:rsid w:val="00CD594E"/>
    <w:rsid w:val="00CD59D3"/>
    <w:rsid w:val="00CD59E5"/>
    <w:rsid w:val="00CD5AF4"/>
    <w:rsid w:val="00CD5B4C"/>
    <w:rsid w:val="00CD5B77"/>
    <w:rsid w:val="00CD5B79"/>
    <w:rsid w:val="00CD5BEE"/>
    <w:rsid w:val="00CD5C38"/>
    <w:rsid w:val="00CD5C90"/>
    <w:rsid w:val="00CD5D92"/>
    <w:rsid w:val="00CD5FBE"/>
    <w:rsid w:val="00CD5FE9"/>
    <w:rsid w:val="00CD5FEF"/>
    <w:rsid w:val="00CD60C9"/>
    <w:rsid w:val="00CD60F0"/>
    <w:rsid w:val="00CD6493"/>
    <w:rsid w:val="00CD6550"/>
    <w:rsid w:val="00CD6771"/>
    <w:rsid w:val="00CD67A1"/>
    <w:rsid w:val="00CD69D7"/>
    <w:rsid w:val="00CD6A62"/>
    <w:rsid w:val="00CD6B45"/>
    <w:rsid w:val="00CD6BBA"/>
    <w:rsid w:val="00CD6C17"/>
    <w:rsid w:val="00CD6E0A"/>
    <w:rsid w:val="00CD6EF5"/>
    <w:rsid w:val="00CD70D9"/>
    <w:rsid w:val="00CD739C"/>
    <w:rsid w:val="00CD73F7"/>
    <w:rsid w:val="00CD74E7"/>
    <w:rsid w:val="00CD7557"/>
    <w:rsid w:val="00CD757C"/>
    <w:rsid w:val="00CD75B7"/>
    <w:rsid w:val="00CD7656"/>
    <w:rsid w:val="00CD782C"/>
    <w:rsid w:val="00CD7CED"/>
    <w:rsid w:val="00CD7D00"/>
    <w:rsid w:val="00CD7E59"/>
    <w:rsid w:val="00CD7EBE"/>
    <w:rsid w:val="00CD7ED7"/>
    <w:rsid w:val="00CE005B"/>
    <w:rsid w:val="00CE0169"/>
    <w:rsid w:val="00CE0253"/>
    <w:rsid w:val="00CE04B4"/>
    <w:rsid w:val="00CE0510"/>
    <w:rsid w:val="00CE058F"/>
    <w:rsid w:val="00CE05F5"/>
    <w:rsid w:val="00CE062F"/>
    <w:rsid w:val="00CE0802"/>
    <w:rsid w:val="00CE092F"/>
    <w:rsid w:val="00CE09BD"/>
    <w:rsid w:val="00CE0B27"/>
    <w:rsid w:val="00CE0C17"/>
    <w:rsid w:val="00CE0CD1"/>
    <w:rsid w:val="00CE0D0C"/>
    <w:rsid w:val="00CE0D4C"/>
    <w:rsid w:val="00CE0F90"/>
    <w:rsid w:val="00CE1589"/>
    <w:rsid w:val="00CE1680"/>
    <w:rsid w:val="00CE16C4"/>
    <w:rsid w:val="00CE16EF"/>
    <w:rsid w:val="00CE17EC"/>
    <w:rsid w:val="00CE1891"/>
    <w:rsid w:val="00CE1920"/>
    <w:rsid w:val="00CE194D"/>
    <w:rsid w:val="00CE1A25"/>
    <w:rsid w:val="00CE1B9E"/>
    <w:rsid w:val="00CE1DD5"/>
    <w:rsid w:val="00CE1E08"/>
    <w:rsid w:val="00CE1E22"/>
    <w:rsid w:val="00CE1E58"/>
    <w:rsid w:val="00CE1ECF"/>
    <w:rsid w:val="00CE1EE1"/>
    <w:rsid w:val="00CE21BF"/>
    <w:rsid w:val="00CE22F3"/>
    <w:rsid w:val="00CE2413"/>
    <w:rsid w:val="00CE2471"/>
    <w:rsid w:val="00CE266D"/>
    <w:rsid w:val="00CE2697"/>
    <w:rsid w:val="00CE2715"/>
    <w:rsid w:val="00CE298E"/>
    <w:rsid w:val="00CE2A96"/>
    <w:rsid w:val="00CE2C08"/>
    <w:rsid w:val="00CE2C61"/>
    <w:rsid w:val="00CE2C8B"/>
    <w:rsid w:val="00CE2D21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867"/>
    <w:rsid w:val="00CE386D"/>
    <w:rsid w:val="00CE3A15"/>
    <w:rsid w:val="00CE3A16"/>
    <w:rsid w:val="00CE3B6B"/>
    <w:rsid w:val="00CE3CC1"/>
    <w:rsid w:val="00CE3CD4"/>
    <w:rsid w:val="00CE3D4A"/>
    <w:rsid w:val="00CE3DB4"/>
    <w:rsid w:val="00CE3EDA"/>
    <w:rsid w:val="00CE404C"/>
    <w:rsid w:val="00CE40E8"/>
    <w:rsid w:val="00CE4219"/>
    <w:rsid w:val="00CE42FF"/>
    <w:rsid w:val="00CE4364"/>
    <w:rsid w:val="00CE4482"/>
    <w:rsid w:val="00CE449C"/>
    <w:rsid w:val="00CE458C"/>
    <w:rsid w:val="00CE4637"/>
    <w:rsid w:val="00CE46A8"/>
    <w:rsid w:val="00CE4729"/>
    <w:rsid w:val="00CE47A9"/>
    <w:rsid w:val="00CE493A"/>
    <w:rsid w:val="00CE4996"/>
    <w:rsid w:val="00CE4A66"/>
    <w:rsid w:val="00CE4BE6"/>
    <w:rsid w:val="00CE4C08"/>
    <w:rsid w:val="00CE4CC0"/>
    <w:rsid w:val="00CE4D39"/>
    <w:rsid w:val="00CE4EE0"/>
    <w:rsid w:val="00CE4F1A"/>
    <w:rsid w:val="00CE4F43"/>
    <w:rsid w:val="00CE4F6F"/>
    <w:rsid w:val="00CE4F89"/>
    <w:rsid w:val="00CE51A3"/>
    <w:rsid w:val="00CE51CF"/>
    <w:rsid w:val="00CE53A4"/>
    <w:rsid w:val="00CE54F8"/>
    <w:rsid w:val="00CE556B"/>
    <w:rsid w:val="00CE5819"/>
    <w:rsid w:val="00CE58FD"/>
    <w:rsid w:val="00CE5B00"/>
    <w:rsid w:val="00CE5BB9"/>
    <w:rsid w:val="00CE5D46"/>
    <w:rsid w:val="00CE5EF7"/>
    <w:rsid w:val="00CE5F0D"/>
    <w:rsid w:val="00CE6224"/>
    <w:rsid w:val="00CE647B"/>
    <w:rsid w:val="00CE64DC"/>
    <w:rsid w:val="00CE657D"/>
    <w:rsid w:val="00CE6730"/>
    <w:rsid w:val="00CE67A9"/>
    <w:rsid w:val="00CE6924"/>
    <w:rsid w:val="00CE6931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2EC"/>
    <w:rsid w:val="00CE76FD"/>
    <w:rsid w:val="00CE7BA3"/>
    <w:rsid w:val="00CE7FA1"/>
    <w:rsid w:val="00CF01D5"/>
    <w:rsid w:val="00CF02C0"/>
    <w:rsid w:val="00CF0388"/>
    <w:rsid w:val="00CF05A9"/>
    <w:rsid w:val="00CF06FA"/>
    <w:rsid w:val="00CF0790"/>
    <w:rsid w:val="00CF0944"/>
    <w:rsid w:val="00CF0957"/>
    <w:rsid w:val="00CF09B0"/>
    <w:rsid w:val="00CF0B5A"/>
    <w:rsid w:val="00CF0B8B"/>
    <w:rsid w:val="00CF0CB4"/>
    <w:rsid w:val="00CF0D99"/>
    <w:rsid w:val="00CF0DB0"/>
    <w:rsid w:val="00CF0DD1"/>
    <w:rsid w:val="00CF0FD6"/>
    <w:rsid w:val="00CF104D"/>
    <w:rsid w:val="00CF1082"/>
    <w:rsid w:val="00CF10C2"/>
    <w:rsid w:val="00CF117B"/>
    <w:rsid w:val="00CF1224"/>
    <w:rsid w:val="00CF1302"/>
    <w:rsid w:val="00CF1345"/>
    <w:rsid w:val="00CF13AF"/>
    <w:rsid w:val="00CF1414"/>
    <w:rsid w:val="00CF153B"/>
    <w:rsid w:val="00CF1802"/>
    <w:rsid w:val="00CF1857"/>
    <w:rsid w:val="00CF1907"/>
    <w:rsid w:val="00CF1924"/>
    <w:rsid w:val="00CF196B"/>
    <w:rsid w:val="00CF1A4A"/>
    <w:rsid w:val="00CF1C65"/>
    <w:rsid w:val="00CF1FEA"/>
    <w:rsid w:val="00CF20C8"/>
    <w:rsid w:val="00CF2179"/>
    <w:rsid w:val="00CF22B3"/>
    <w:rsid w:val="00CF2343"/>
    <w:rsid w:val="00CF23A8"/>
    <w:rsid w:val="00CF23E7"/>
    <w:rsid w:val="00CF25CE"/>
    <w:rsid w:val="00CF2B31"/>
    <w:rsid w:val="00CF2BA0"/>
    <w:rsid w:val="00CF2CF2"/>
    <w:rsid w:val="00CF2D43"/>
    <w:rsid w:val="00CF2E86"/>
    <w:rsid w:val="00CF3029"/>
    <w:rsid w:val="00CF319E"/>
    <w:rsid w:val="00CF3307"/>
    <w:rsid w:val="00CF3324"/>
    <w:rsid w:val="00CF3357"/>
    <w:rsid w:val="00CF36CA"/>
    <w:rsid w:val="00CF36FC"/>
    <w:rsid w:val="00CF3D56"/>
    <w:rsid w:val="00CF3FEB"/>
    <w:rsid w:val="00CF411A"/>
    <w:rsid w:val="00CF4180"/>
    <w:rsid w:val="00CF4308"/>
    <w:rsid w:val="00CF447E"/>
    <w:rsid w:val="00CF459C"/>
    <w:rsid w:val="00CF4633"/>
    <w:rsid w:val="00CF46A7"/>
    <w:rsid w:val="00CF4A93"/>
    <w:rsid w:val="00CF4E5B"/>
    <w:rsid w:val="00CF4ECE"/>
    <w:rsid w:val="00CF4F62"/>
    <w:rsid w:val="00CF5009"/>
    <w:rsid w:val="00CF5067"/>
    <w:rsid w:val="00CF528C"/>
    <w:rsid w:val="00CF5355"/>
    <w:rsid w:val="00CF538F"/>
    <w:rsid w:val="00CF54E2"/>
    <w:rsid w:val="00CF563D"/>
    <w:rsid w:val="00CF5680"/>
    <w:rsid w:val="00CF580B"/>
    <w:rsid w:val="00CF58F2"/>
    <w:rsid w:val="00CF5995"/>
    <w:rsid w:val="00CF5A6B"/>
    <w:rsid w:val="00CF5A87"/>
    <w:rsid w:val="00CF5AA2"/>
    <w:rsid w:val="00CF5BA6"/>
    <w:rsid w:val="00CF5CFB"/>
    <w:rsid w:val="00CF5D2B"/>
    <w:rsid w:val="00CF5E53"/>
    <w:rsid w:val="00CF5ECC"/>
    <w:rsid w:val="00CF5F57"/>
    <w:rsid w:val="00CF5F96"/>
    <w:rsid w:val="00CF60EA"/>
    <w:rsid w:val="00CF6132"/>
    <w:rsid w:val="00CF6160"/>
    <w:rsid w:val="00CF61D6"/>
    <w:rsid w:val="00CF6230"/>
    <w:rsid w:val="00CF626A"/>
    <w:rsid w:val="00CF628C"/>
    <w:rsid w:val="00CF6359"/>
    <w:rsid w:val="00CF6499"/>
    <w:rsid w:val="00CF66AF"/>
    <w:rsid w:val="00CF66B6"/>
    <w:rsid w:val="00CF678F"/>
    <w:rsid w:val="00CF68A8"/>
    <w:rsid w:val="00CF6AD8"/>
    <w:rsid w:val="00CF6AE9"/>
    <w:rsid w:val="00CF6AF5"/>
    <w:rsid w:val="00CF6C07"/>
    <w:rsid w:val="00CF7104"/>
    <w:rsid w:val="00CF7178"/>
    <w:rsid w:val="00CF71A9"/>
    <w:rsid w:val="00CF721A"/>
    <w:rsid w:val="00CF7222"/>
    <w:rsid w:val="00CF727F"/>
    <w:rsid w:val="00CF73CD"/>
    <w:rsid w:val="00CF75CB"/>
    <w:rsid w:val="00CF78BF"/>
    <w:rsid w:val="00CF7987"/>
    <w:rsid w:val="00CF7A31"/>
    <w:rsid w:val="00CF7A5B"/>
    <w:rsid w:val="00CF7BE1"/>
    <w:rsid w:val="00CF7CE5"/>
    <w:rsid w:val="00CF7DE8"/>
    <w:rsid w:val="00CF7E5D"/>
    <w:rsid w:val="00CF7FD4"/>
    <w:rsid w:val="00D00121"/>
    <w:rsid w:val="00D00332"/>
    <w:rsid w:val="00D00358"/>
    <w:rsid w:val="00D0036B"/>
    <w:rsid w:val="00D004C4"/>
    <w:rsid w:val="00D0055F"/>
    <w:rsid w:val="00D005A6"/>
    <w:rsid w:val="00D006C2"/>
    <w:rsid w:val="00D006D7"/>
    <w:rsid w:val="00D006DE"/>
    <w:rsid w:val="00D007D0"/>
    <w:rsid w:val="00D007F0"/>
    <w:rsid w:val="00D007F7"/>
    <w:rsid w:val="00D00916"/>
    <w:rsid w:val="00D0097B"/>
    <w:rsid w:val="00D009B8"/>
    <w:rsid w:val="00D00A8D"/>
    <w:rsid w:val="00D00CE2"/>
    <w:rsid w:val="00D00D73"/>
    <w:rsid w:val="00D00DEF"/>
    <w:rsid w:val="00D00F38"/>
    <w:rsid w:val="00D011A1"/>
    <w:rsid w:val="00D011AF"/>
    <w:rsid w:val="00D0121F"/>
    <w:rsid w:val="00D01378"/>
    <w:rsid w:val="00D01450"/>
    <w:rsid w:val="00D0156E"/>
    <w:rsid w:val="00D0157E"/>
    <w:rsid w:val="00D016D0"/>
    <w:rsid w:val="00D018B1"/>
    <w:rsid w:val="00D01B09"/>
    <w:rsid w:val="00D01CE3"/>
    <w:rsid w:val="00D01D21"/>
    <w:rsid w:val="00D01DB2"/>
    <w:rsid w:val="00D01E93"/>
    <w:rsid w:val="00D01EFA"/>
    <w:rsid w:val="00D01F6A"/>
    <w:rsid w:val="00D0225E"/>
    <w:rsid w:val="00D0229C"/>
    <w:rsid w:val="00D02309"/>
    <w:rsid w:val="00D0247A"/>
    <w:rsid w:val="00D0248C"/>
    <w:rsid w:val="00D025E5"/>
    <w:rsid w:val="00D025F2"/>
    <w:rsid w:val="00D0262B"/>
    <w:rsid w:val="00D0277F"/>
    <w:rsid w:val="00D02872"/>
    <w:rsid w:val="00D02873"/>
    <w:rsid w:val="00D02923"/>
    <w:rsid w:val="00D029F6"/>
    <w:rsid w:val="00D02A66"/>
    <w:rsid w:val="00D02A87"/>
    <w:rsid w:val="00D02AC1"/>
    <w:rsid w:val="00D02BE9"/>
    <w:rsid w:val="00D02C34"/>
    <w:rsid w:val="00D02D4D"/>
    <w:rsid w:val="00D02FA4"/>
    <w:rsid w:val="00D02FFE"/>
    <w:rsid w:val="00D030DB"/>
    <w:rsid w:val="00D031A6"/>
    <w:rsid w:val="00D0344C"/>
    <w:rsid w:val="00D03528"/>
    <w:rsid w:val="00D0378E"/>
    <w:rsid w:val="00D03A23"/>
    <w:rsid w:val="00D03AF3"/>
    <w:rsid w:val="00D03B68"/>
    <w:rsid w:val="00D03C17"/>
    <w:rsid w:val="00D03CE8"/>
    <w:rsid w:val="00D03D5B"/>
    <w:rsid w:val="00D03F26"/>
    <w:rsid w:val="00D03FB7"/>
    <w:rsid w:val="00D04186"/>
    <w:rsid w:val="00D0421D"/>
    <w:rsid w:val="00D04236"/>
    <w:rsid w:val="00D04373"/>
    <w:rsid w:val="00D043A9"/>
    <w:rsid w:val="00D04548"/>
    <w:rsid w:val="00D0459E"/>
    <w:rsid w:val="00D045E7"/>
    <w:rsid w:val="00D04606"/>
    <w:rsid w:val="00D04651"/>
    <w:rsid w:val="00D046D7"/>
    <w:rsid w:val="00D04AA2"/>
    <w:rsid w:val="00D04AD2"/>
    <w:rsid w:val="00D04BF9"/>
    <w:rsid w:val="00D04C47"/>
    <w:rsid w:val="00D04DAC"/>
    <w:rsid w:val="00D04DCE"/>
    <w:rsid w:val="00D04EFB"/>
    <w:rsid w:val="00D0519F"/>
    <w:rsid w:val="00D051DB"/>
    <w:rsid w:val="00D0521A"/>
    <w:rsid w:val="00D05263"/>
    <w:rsid w:val="00D0526C"/>
    <w:rsid w:val="00D05323"/>
    <w:rsid w:val="00D05531"/>
    <w:rsid w:val="00D055C7"/>
    <w:rsid w:val="00D05635"/>
    <w:rsid w:val="00D05669"/>
    <w:rsid w:val="00D05767"/>
    <w:rsid w:val="00D0587F"/>
    <w:rsid w:val="00D05A82"/>
    <w:rsid w:val="00D05BBD"/>
    <w:rsid w:val="00D05C82"/>
    <w:rsid w:val="00D05CE3"/>
    <w:rsid w:val="00D05E30"/>
    <w:rsid w:val="00D0601A"/>
    <w:rsid w:val="00D06202"/>
    <w:rsid w:val="00D06240"/>
    <w:rsid w:val="00D0632F"/>
    <w:rsid w:val="00D063F8"/>
    <w:rsid w:val="00D06417"/>
    <w:rsid w:val="00D06528"/>
    <w:rsid w:val="00D0657B"/>
    <w:rsid w:val="00D065F0"/>
    <w:rsid w:val="00D06747"/>
    <w:rsid w:val="00D06777"/>
    <w:rsid w:val="00D0682A"/>
    <w:rsid w:val="00D0685D"/>
    <w:rsid w:val="00D06862"/>
    <w:rsid w:val="00D06982"/>
    <w:rsid w:val="00D06996"/>
    <w:rsid w:val="00D069F5"/>
    <w:rsid w:val="00D06A81"/>
    <w:rsid w:val="00D06BA8"/>
    <w:rsid w:val="00D06C13"/>
    <w:rsid w:val="00D06D13"/>
    <w:rsid w:val="00D06DC2"/>
    <w:rsid w:val="00D06EB1"/>
    <w:rsid w:val="00D06F45"/>
    <w:rsid w:val="00D06FE6"/>
    <w:rsid w:val="00D0707A"/>
    <w:rsid w:val="00D07150"/>
    <w:rsid w:val="00D07170"/>
    <w:rsid w:val="00D07172"/>
    <w:rsid w:val="00D071C5"/>
    <w:rsid w:val="00D071D4"/>
    <w:rsid w:val="00D0728D"/>
    <w:rsid w:val="00D072CC"/>
    <w:rsid w:val="00D074BF"/>
    <w:rsid w:val="00D0769B"/>
    <w:rsid w:val="00D076E0"/>
    <w:rsid w:val="00D07735"/>
    <w:rsid w:val="00D0782B"/>
    <w:rsid w:val="00D0782E"/>
    <w:rsid w:val="00D078D3"/>
    <w:rsid w:val="00D07959"/>
    <w:rsid w:val="00D0797F"/>
    <w:rsid w:val="00D079B7"/>
    <w:rsid w:val="00D07D35"/>
    <w:rsid w:val="00D07DF9"/>
    <w:rsid w:val="00D1012F"/>
    <w:rsid w:val="00D10286"/>
    <w:rsid w:val="00D1031F"/>
    <w:rsid w:val="00D103C1"/>
    <w:rsid w:val="00D10510"/>
    <w:rsid w:val="00D10536"/>
    <w:rsid w:val="00D10677"/>
    <w:rsid w:val="00D10775"/>
    <w:rsid w:val="00D10912"/>
    <w:rsid w:val="00D10937"/>
    <w:rsid w:val="00D10B21"/>
    <w:rsid w:val="00D10B8F"/>
    <w:rsid w:val="00D10C74"/>
    <w:rsid w:val="00D10D11"/>
    <w:rsid w:val="00D11063"/>
    <w:rsid w:val="00D1110F"/>
    <w:rsid w:val="00D11154"/>
    <w:rsid w:val="00D1124F"/>
    <w:rsid w:val="00D1130C"/>
    <w:rsid w:val="00D1141F"/>
    <w:rsid w:val="00D11558"/>
    <w:rsid w:val="00D116E4"/>
    <w:rsid w:val="00D11809"/>
    <w:rsid w:val="00D1182F"/>
    <w:rsid w:val="00D1186B"/>
    <w:rsid w:val="00D1199F"/>
    <w:rsid w:val="00D11B24"/>
    <w:rsid w:val="00D11B76"/>
    <w:rsid w:val="00D11C01"/>
    <w:rsid w:val="00D11C7D"/>
    <w:rsid w:val="00D11C87"/>
    <w:rsid w:val="00D11DE6"/>
    <w:rsid w:val="00D11DF2"/>
    <w:rsid w:val="00D11E21"/>
    <w:rsid w:val="00D11EF0"/>
    <w:rsid w:val="00D120CF"/>
    <w:rsid w:val="00D125B6"/>
    <w:rsid w:val="00D125C5"/>
    <w:rsid w:val="00D125E1"/>
    <w:rsid w:val="00D12772"/>
    <w:rsid w:val="00D12794"/>
    <w:rsid w:val="00D1286B"/>
    <w:rsid w:val="00D12AA9"/>
    <w:rsid w:val="00D12DC8"/>
    <w:rsid w:val="00D13026"/>
    <w:rsid w:val="00D13029"/>
    <w:rsid w:val="00D130B4"/>
    <w:rsid w:val="00D13208"/>
    <w:rsid w:val="00D1324A"/>
    <w:rsid w:val="00D1336B"/>
    <w:rsid w:val="00D1354D"/>
    <w:rsid w:val="00D1367B"/>
    <w:rsid w:val="00D1377B"/>
    <w:rsid w:val="00D13793"/>
    <w:rsid w:val="00D137C7"/>
    <w:rsid w:val="00D1388D"/>
    <w:rsid w:val="00D138C5"/>
    <w:rsid w:val="00D138FE"/>
    <w:rsid w:val="00D1394D"/>
    <w:rsid w:val="00D13BE0"/>
    <w:rsid w:val="00D13E1E"/>
    <w:rsid w:val="00D13EDF"/>
    <w:rsid w:val="00D13F1A"/>
    <w:rsid w:val="00D1403F"/>
    <w:rsid w:val="00D14538"/>
    <w:rsid w:val="00D14631"/>
    <w:rsid w:val="00D147AF"/>
    <w:rsid w:val="00D14900"/>
    <w:rsid w:val="00D14A3B"/>
    <w:rsid w:val="00D14AC3"/>
    <w:rsid w:val="00D14BD8"/>
    <w:rsid w:val="00D14BF2"/>
    <w:rsid w:val="00D14C96"/>
    <w:rsid w:val="00D14D95"/>
    <w:rsid w:val="00D14E01"/>
    <w:rsid w:val="00D14FC0"/>
    <w:rsid w:val="00D15058"/>
    <w:rsid w:val="00D151C4"/>
    <w:rsid w:val="00D1523B"/>
    <w:rsid w:val="00D1540F"/>
    <w:rsid w:val="00D15507"/>
    <w:rsid w:val="00D15587"/>
    <w:rsid w:val="00D15793"/>
    <w:rsid w:val="00D15874"/>
    <w:rsid w:val="00D15963"/>
    <w:rsid w:val="00D159B7"/>
    <w:rsid w:val="00D15A31"/>
    <w:rsid w:val="00D15ABD"/>
    <w:rsid w:val="00D15F56"/>
    <w:rsid w:val="00D15FDE"/>
    <w:rsid w:val="00D161DC"/>
    <w:rsid w:val="00D1620C"/>
    <w:rsid w:val="00D16276"/>
    <w:rsid w:val="00D162EC"/>
    <w:rsid w:val="00D16353"/>
    <w:rsid w:val="00D16411"/>
    <w:rsid w:val="00D16455"/>
    <w:rsid w:val="00D1662C"/>
    <w:rsid w:val="00D16694"/>
    <w:rsid w:val="00D167C7"/>
    <w:rsid w:val="00D1686F"/>
    <w:rsid w:val="00D16883"/>
    <w:rsid w:val="00D16894"/>
    <w:rsid w:val="00D168C5"/>
    <w:rsid w:val="00D1699A"/>
    <w:rsid w:val="00D169E1"/>
    <w:rsid w:val="00D169EE"/>
    <w:rsid w:val="00D16A5C"/>
    <w:rsid w:val="00D16A9D"/>
    <w:rsid w:val="00D16B27"/>
    <w:rsid w:val="00D16B3E"/>
    <w:rsid w:val="00D16B42"/>
    <w:rsid w:val="00D16BDB"/>
    <w:rsid w:val="00D16CA7"/>
    <w:rsid w:val="00D16CE6"/>
    <w:rsid w:val="00D16E4C"/>
    <w:rsid w:val="00D16E64"/>
    <w:rsid w:val="00D16F0F"/>
    <w:rsid w:val="00D17032"/>
    <w:rsid w:val="00D17040"/>
    <w:rsid w:val="00D17215"/>
    <w:rsid w:val="00D1725C"/>
    <w:rsid w:val="00D173A4"/>
    <w:rsid w:val="00D17570"/>
    <w:rsid w:val="00D1773B"/>
    <w:rsid w:val="00D178D5"/>
    <w:rsid w:val="00D17965"/>
    <w:rsid w:val="00D179BE"/>
    <w:rsid w:val="00D17AFC"/>
    <w:rsid w:val="00D17BCE"/>
    <w:rsid w:val="00D17C45"/>
    <w:rsid w:val="00D200E9"/>
    <w:rsid w:val="00D2015E"/>
    <w:rsid w:val="00D20288"/>
    <w:rsid w:val="00D202AC"/>
    <w:rsid w:val="00D203D4"/>
    <w:rsid w:val="00D2048E"/>
    <w:rsid w:val="00D20638"/>
    <w:rsid w:val="00D20771"/>
    <w:rsid w:val="00D20821"/>
    <w:rsid w:val="00D20981"/>
    <w:rsid w:val="00D209D0"/>
    <w:rsid w:val="00D20AEB"/>
    <w:rsid w:val="00D20AEC"/>
    <w:rsid w:val="00D20D56"/>
    <w:rsid w:val="00D20DEE"/>
    <w:rsid w:val="00D21003"/>
    <w:rsid w:val="00D211FA"/>
    <w:rsid w:val="00D212CA"/>
    <w:rsid w:val="00D2131D"/>
    <w:rsid w:val="00D213A6"/>
    <w:rsid w:val="00D21438"/>
    <w:rsid w:val="00D216C5"/>
    <w:rsid w:val="00D2177B"/>
    <w:rsid w:val="00D218CD"/>
    <w:rsid w:val="00D21B11"/>
    <w:rsid w:val="00D21D43"/>
    <w:rsid w:val="00D21E06"/>
    <w:rsid w:val="00D220FE"/>
    <w:rsid w:val="00D2241B"/>
    <w:rsid w:val="00D224D9"/>
    <w:rsid w:val="00D227C7"/>
    <w:rsid w:val="00D229E8"/>
    <w:rsid w:val="00D22C11"/>
    <w:rsid w:val="00D22E67"/>
    <w:rsid w:val="00D22E87"/>
    <w:rsid w:val="00D22E93"/>
    <w:rsid w:val="00D230C8"/>
    <w:rsid w:val="00D2310F"/>
    <w:rsid w:val="00D231C6"/>
    <w:rsid w:val="00D23230"/>
    <w:rsid w:val="00D234A9"/>
    <w:rsid w:val="00D23772"/>
    <w:rsid w:val="00D23A23"/>
    <w:rsid w:val="00D23A40"/>
    <w:rsid w:val="00D23AEE"/>
    <w:rsid w:val="00D23C14"/>
    <w:rsid w:val="00D23C1A"/>
    <w:rsid w:val="00D23DE0"/>
    <w:rsid w:val="00D23FCF"/>
    <w:rsid w:val="00D24179"/>
    <w:rsid w:val="00D241AA"/>
    <w:rsid w:val="00D242E2"/>
    <w:rsid w:val="00D2454D"/>
    <w:rsid w:val="00D24911"/>
    <w:rsid w:val="00D249AB"/>
    <w:rsid w:val="00D24A75"/>
    <w:rsid w:val="00D24A82"/>
    <w:rsid w:val="00D24C54"/>
    <w:rsid w:val="00D24DCD"/>
    <w:rsid w:val="00D24F20"/>
    <w:rsid w:val="00D24F83"/>
    <w:rsid w:val="00D24F8B"/>
    <w:rsid w:val="00D25185"/>
    <w:rsid w:val="00D2519C"/>
    <w:rsid w:val="00D254D9"/>
    <w:rsid w:val="00D25529"/>
    <w:rsid w:val="00D25583"/>
    <w:rsid w:val="00D25586"/>
    <w:rsid w:val="00D255AA"/>
    <w:rsid w:val="00D2560F"/>
    <w:rsid w:val="00D25662"/>
    <w:rsid w:val="00D257E5"/>
    <w:rsid w:val="00D2581D"/>
    <w:rsid w:val="00D258EF"/>
    <w:rsid w:val="00D258F8"/>
    <w:rsid w:val="00D25932"/>
    <w:rsid w:val="00D259B5"/>
    <w:rsid w:val="00D25AAC"/>
    <w:rsid w:val="00D25C0B"/>
    <w:rsid w:val="00D25C54"/>
    <w:rsid w:val="00D25CBE"/>
    <w:rsid w:val="00D25D4C"/>
    <w:rsid w:val="00D25E28"/>
    <w:rsid w:val="00D25FAF"/>
    <w:rsid w:val="00D2603D"/>
    <w:rsid w:val="00D26047"/>
    <w:rsid w:val="00D260D5"/>
    <w:rsid w:val="00D2612A"/>
    <w:rsid w:val="00D26130"/>
    <w:rsid w:val="00D26263"/>
    <w:rsid w:val="00D26302"/>
    <w:rsid w:val="00D263B0"/>
    <w:rsid w:val="00D2641B"/>
    <w:rsid w:val="00D26425"/>
    <w:rsid w:val="00D2652F"/>
    <w:rsid w:val="00D26883"/>
    <w:rsid w:val="00D269BF"/>
    <w:rsid w:val="00D26AFE"/>
    <w:rsid w:val="00D26C78"/>
    <w:rsid w:val="00D26C89"/>
    <w:rsid w:val="00D26DAD"/>
    <w:rsid w:val="00D27088"/>
    <w:rsid w:val="00D270A8"/>
    <w:rsid w:val="00D27166"/>
    <w:rsid w:val="00D272F2"/>
    <w:rsid w:val="00D273C2"/>
    <w:rsid w:val="00D274CA"/>
    <w:rsid w:val="00D274F9"/>
    <w:rsid w:val="00D2753A"/>
    <w:rsid w:val="00D27669"/>
    <w:rsid w:val="00D27731"/>
    <w:rsid w:val="00D27792"/>
    <w:rsid w:val="00D27C6C"/>
    <w:rsid w:val="00D27D39"/>
    <w:rsid w:val="00D27DA5"/>
    <w:rsid w:val="00D27E99"/>
    <w:rsid w:val="00D27ED7"/>
    <w:rsid w:val="00D30005"/>
    <w:rsid w:val="00D301E1"/>
    <w:rsid w:val="00D30299"/>
    <w:rsid w:val="00D302AE"/>
    <w:rsid w:val="00D303F1"/>
    <w:rsid w:val="00D303FF"/>
    <w:rsid w:val="00D3058F"/>
    <w:rsid w:val="00D305B7"/>
    <w:rsid w:val="00D30735"/>
    <w:rsid w:val="00D30A0F"/>
    <w:rsid w:val="00D30B25"/>
    <w:rsid w:val="00D30B96"/>
    <w:rsid w:val="00D30CD6"/>
    <w:rsid w:val="00D30D15"/>
    <w:rsid w:val="00D30DA3"/>
    <w:rsid w:val="00D30E5F"/>
    <w:rsid w:val="00D30E83"/>
    <w:rsid w:val="00D30EAA"/>
    <w:rsid w:val="00D30ECC"/>
    <w:rsid w:val="00D30FD6"/>
    <w:rsid w:val="00D31026"/>
    <w:rsid w:val="00D310CA"/>
    <w:rsid w:val="00D31173"/>
    <w:rsid w:val="00D312E3"/>
    <w:rsid w:val="00D313A9"/>
    <w:rsid w:val="00D31486"/>
    <w:rsid w:val="00D3148B"/>
    <w:rsid w:val="00D31505"/>
    <w:rsid w:val="00D3163E"/>
    <w:rsid w:val="00D3180F"/>
    <w:rsid w:val="00D319AC"/>
    <w:rsid w:val="00D31BD7"/>
    <w:rsid w:val="00D31C26"/>
    <w:rsid w:val="00D31CE5"/>
    <w:rsid w:val="00D31CF9"/>
    <w:rsid w:val="00D31E38"/>
    <w:rsid w:val="00D31E6B"/>
    <w:rsid w:val="00D32076"/>
    <w:rsid w:val="00D323CB"/>
    <w:rsid w:val="00D323D3"/>
    <w:rsid w:val="00D32477"/>
    <w:rsid w:val="00D325CF"/>
    <w:rsid w:val="00D32650"/>
    <w:rsid w:val="00D326BA"/>
    <w:rsid w:val="00D327C8"/>
    <w:rsid w:val="00D3280B"/>
    <w:rsid w:val="00D3292F"/>
    <w:rsid w:val="00D32BD9"/>
    <w:rsid w:val="00D32BF8"/>
    <w:rsid w:val="00D32E34"/>
    <w:rsid w:val="00D32E79"/>
    <w:rsid w:val="00D32EC9"/>
    <w:rsid w:val="00D32F76"/>
    <w:rsid w:val="00D32F83"/>
    <w:rsid w:val="00D33030"/>
    <w:rsid w:val="00D33174"/>
    <w:rsid w:val="00D331DC"/>
    <w:rsid w:val="00D3338F"/>
    <w:rsid w:val="00D33404"/>
    <w:rsid w:val="00D3344F"/>
    <w:rsid w:val="00D33693"/>
    <w:rsid w:val="00D3375F"/>
    <w:rsid w:val="00D3380C"/>
    <w:rsid w:val="00D33929"/>
    <w:rsid w:val="00D33941"/>
    <w:rsid w:val="00D3399D"/>
    <w:rsid w:val="00D33A04"/>
    <w:rsid w:val="00D33B1F"/>
    <w:rsid w:val="00D33BFA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439"/>
    <w:rsid w:val="00D3453E"/>
    <w:rsid w:val="00D34702"/>
    <w:rsid w:val="00D34740"/>
    <w:rsid w:val="00D34782"/>
    <w:rsid w:val="00D3486E"/>
    <w:rsid w:val="00D3489A"/>
    <w:rsid w:val="00D3499D"/>
    <w:rsid w:val="00D349D9"/>
    <w:rsid w:val="00D34A0E"/>
    <w:rsid w:val="00D34A94"/>
    <w:rsid w:val="00D34B1B"/>
    <w:rsid w:val="00D34B68"/>
    <w:rsid w:val="00D34BEB"/>
    <w:rsid w:val="00D34C54"/>
    <w:rsid w:val="00D34C7E"/>
    <w:rsid w:val="00D34DF8"/>
    <w:rsid w:val="00D350F6"/>
    <w:rsid w:val="00D35262"/>
    <w:rsid w:val="00D35305"/>
    <w:rsid w:val="00D35360"/>
    <w:rsid w:val="00D35401"/>
    <w:rsid w:val="00D3540F"/>
    <w:rsid w:val="00D35465"/>
    <w:rsid w:val="00D35471"/>
    <w:rsid w:val="00D35544"/>
    <w:rsid w:val="00D35552"/>
    <w:rsid w:val="00D35859"/>
    <w:rsid w:val="00D3596F"/>
    <w:rsid w:val="00D359AD"/>
    <w:rsid w:val="00D359C3"/>
    <w:rsid w:val="00D35B10"/>
    <w:rsid w:val="00D35BEB"/>
    <w:rsid w:val="00D35C04"/>
    <w:rsid w:val="00D35E70"/>
    <w:rsid w:val="00D35FBB"/>
    <w:rsid w:val="00D35FE9"/>
    <w:rsid w:val="00D3613B"/>
    <w:rsid w:val="00D3617C"/>
    <w:rsid w:val="00D361ED"/>
    <w:rsid w:val="00D363FB"/>
    <w:rsid w:val="00D36443"/>
    <w:rsid w:val="00D36596"/>
    <w:rsid w:val="00D36781"/>
    <w:rsid w:val="00D368DF"/>
    <w:rsid w:val="00D369D1"/>
    <w:rsid w:val="00D36A58"/>
    <w:rsid w:val="00D36BBF"/>
    <w:rsid w:val="00D36BC6"/>
    <w:rsid w:val="00D36D4F"/>
    <w:rsid w:val="00D36DD0"/>
    <w:rsid w:val="00D36DF3"/>
    <w:rsid w:val="00D36EC8"/>
    <w:rsid w:val="00D36F0A"/>
    <w:rsid w:val="00D371E0"/>
    <w:rsid w:val="00D37278"/>
    <w:rsid w:val="00D373E6"/>
    <w:rsid w:val="00D377DF"/>
    <w:rsid w:val="00D37854"/>
    <w:rsid w:val="00D37877"/>
    <w:rsid w:val="00D37899"/>
    <w:rsid w:val="00D37D41"/>
    <w:rsid w:val="00D37D6F"/>
    <w:rsid w:val="00D37E86"/>
    <w:rsid w:val="00D40029"/>
    <w:rsid w:val="00D4046E"/>
    <w:rsid w:val="00D4049E"/>
    <w:rsid w:val="00D404BC"/>
    <w:rsid w:val="00D4051F"/>
    <w:rsid w:val="00D40529"/>
    <w:rsid w:val="00D406D7"/>
    <w:rsid w:val="00D409B2"/>
    <w:rsid w:val="00D409CF"/>
    <w:rsid w:val="00D409D8"/>
    <w:rsid w:val="00D40A60"/>
    <w:rsid w:val="00D40B44"/>
    <w:rsid w:val="00D40B72"/>
    <w:rsid w:val="00D40DCE"/>
    <w:rsid w:val="00D40F4D"/>
    <w:rsid w:val="00D4120B"/>
    <w:rsid w:val="00D41367"/>
    <w:rsid w:val="00D41468"/>
    <w:rsid w:val="00D415EA"/>
    <w:rsid w:val="00D41714"/>
    <w:rsid w:val="00D418AC"/>
    <w:rsid w:val="00D41A6F"/>
    <w:rsid w:val="00D41AD2"/>
    <w:rsid w:val="00D41ADA"/>
    <w:rsid w:val="00D41B24"/>
    <w:rsid w:val="00D41B63"/>
    <w:rsid w:val="00D41B98"/>
    <w:rsid w:val="00D41CC1"/>
    <w:rsid w:val="00D41E36"/>
    <w:rsid w:val="00D41FFF"/>
    <w:rsid w:val="00D4201C"/>
    <w:rsid w:val="00D42153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6"/>
    <w:rsid w:val="00D42BE4"/>
    <w:rsid w:val="00D42D06"/>
    <w:rsid w:val="00D42DF8"/>
    <w:rsid w:val="00D42F18"/>
    <w:rsid w:val="00D42F3A"/>
    <w:rsid w:val="00D42F68"/>
    <w:rsid w:val="00D4319D"/>
    <w:rsid w:val="00D432E2"/>
    <w:rsid w:val="00D432EB"/>
    <w:rsid w:val="00D4346E"/>
    <w:rsid w:val="00D43525"/>
    <w:rsid w:val="00D435ED"/>
    <w:rsid w:val="00D4371B"/>
    <w:rsid w:val="00D437A2"/>
    <w:rsid w:val="00D439A9"/>
    <w:rsid w:val="00D439C3"/>
    <w:rsid w:val="00D43A1F"/>
    <w:rsid w:val="00D43A3D"/>
    <w:rsid w:val="00D43B1F"/>
    <w:rsid w:val="00D43B8C"/>
    <w:rsid w:val="00D43BFE"/>
    <w:rsid w:val="00D43CC7"/>
    <w:rsid w:val="00D43CD0"/>
    <w:rsid w:val="00D43D2E"/>
    <w:rsid w:val="00D44042"/>
    <w:rsid w:val="00D4411D"/>
    <w:rsid w:val="00D44154"/>
    <w:rsid w:val="00D44338"/>
    <w:rsid w:val="00D4434B"/>
    <w:rsid w:val="00D4435D"/>
    <w:rsid w:val="00D44512"/>
    <w:rsid w:val="00D44561"/>
    <w:rsid w:val="00D447F3"/>
    <w:rsid w:val="00D448EC"/>
    <w:rsid w:val="00D449B4"/>
    <w:rsid w:val="00D44BC9"/>
    <w:rsid w:val="00D44C5A"/>
    <w:rsid w:val="00D44C81"/>
    <w:rsid w:val="00D44CA9"/>
    <w:rsid w:val="00D44EA8"/>
    <w:rsid w:val="00D44FE3"/>
    <w:rsid w:val="00D4501D"/>
    <w:rsid w:val="00D450F8"/>
    <w:rsid w:val="00D452C2"/>
    <w:rsid w:val="00D45332"/>
    <w:rsid w:val="00D453C7"/>
    <w:rsid w:val="00D455D1"/>
    <w:rsid w:val="00D456AA"/>
    <w:rsid w:val="00D456D1"/>
    <w:rsid w:val="00D457BF"/>
    <w:rsid w:val="00D45854"/>
    <w:rsid w:val="00D45942"/>
    <w:rsid w:val="00D45970"/>
    <w:rsid w:val="00D45ADC"/>
    <w:rsid w:val="00D45B4F"/>
    <w:rsid w:val="00D45BE0"/>
    <w:rsid w:val="00D45BF8"/>
    <w:rsid w:val="00D45C70"/>
    <w:rsid w:val="00D45DB8"/>
    <w:rsid w:val="00D45EAA"/>
    <w:rsid w:val="00D45F01"/>
    <w:rsid w:val="00D45F69"/>
    <w:rsid w:val="00D46113"/>
    <w:rsid w:val="00D461A4"/>
    <w:rsid w:val="00D46356"/>
    <w:rsid w:val="00D463B8"/>
    <w:rsid w:val="00D464B2"/>
    <w:rsid w:val="00D464B4"/>
    <w:rsid w:val="00D4664A"/>
    <w:rsid w:val="00D466BC"/>
    <w:rsid w:val="00D46841"/>
    <w:rsid w:val="00D46A29"/>
    <w:rsid w:val="00D46B5C"/>
    <w:rsid w:val="00D46B84"/>
    <w:rsid w:val="00D46BBA"/>
    <w:rsid w:val="00D46D6C"/>
    <w:rsid w:val="00D46DA3"/>
    <w:rsid w:val="00D46E11"/>
    <w:rsid w:val="00D46F71"/>
    <w:rsid w:val="00D470D4"/>
    <w:rsid w:val="00D47394"/>
    <w:rsid w:val="00D4743F"/>
    <w:rsid w:val="00D47460"/>
    <w:rsid w:val="00D475E8"/>
    <w:rsid w:val="00D476E4"/>
    <w:rsid w:val="00D47A4F"/>
    <w:rsid w:val="00D47A98"/>
    <w:rsid w:val="00D47AA2"/>
    <w:rsid w:val="00D47AA4"/>
    <w:rsid w:val="00D47B0B"/>
    <w:rsid w:val="00D47B86"/>
    <w:rsid w:val="00D47BFA"/>
    <w:rsid w:val="00D47C57"/>
    <w:rsid w:val="00D47D95"/>
    <w:rsid w:val="00D47DFD"/>
    <w:rsid w:val="00D47E7D"/>
    <w:rsid w:val="00D47E9E"/>
    <w:rsid w:val="00D502AB"/>
    <w:rsid w:val="00D5037F"/>
    <w:rsid w:val="00D5059D"/>
    <w:rsid w:val="00D506B6"/>
    <w:rsid w:val="00D50714"/>
    <w:rsid w:val="00D508F5"/>
    <w:rsid w:val="00D509D1"/>
    <w:rsid w:val="00D50B3D"/>
    <w:rsid w:val="00D50BEB"/>
    <w:rsid w:val="00D50CBD"/>
    <w:rsid w:val="00D50F92"/>
    <w:rsid w:val="00D50FA4"/>
    <w:rsid w:val="00D51069"/>
    <w:rsid w:val="00D510B7"/>
    <w:rsid w:val="00D51175"/>
    <w:rsid w:val="00D5117C"/>
    <w:rsid w:val="00D511D5"/>
    <w:rsid w:val="00D51232"/>
    <w:rsid w:val="00D51251"/>
    <w:rsid w:val="00D51270"/>
    <w:rsid w:val="00D51304"/>
    <w:rsid w:val="00D5141D"/>
    <w:rsid w:val="00D5176D"/>
    <w:rsid w:val="00D517E4"/>
    <w:rsid w:val="00D519CA"/>
    <w:rsid w:val="00D51A7F"/>
    <w:rsid w:val="00D51A9D"/>
    <w:rsid w:val="00D51B95"/>
    <w:rsid w:val="00D51BF0"/>
    <w:rsid w:val="00D51C0D"/>
    <w:rsid w:val="00D51CBC"/>
    <w:rsid w:val="00D51F1D"/>
    <w:rsid w:val="00D51F33"/>
    <w:rsid w:val="00D51F45"/>
    <w:rsid w:val="00D51FBA"/>
    <w:rsid w:val="00D520ED"/>
    <w:rsid w:val="00D5210B"/>
    <w:rsid w:val="00D5212E"/>
    <w:rsid w:val="00D5218B"/>
    <w:rsid w:val="00D521C5"/>
    <w:rsid w:val="00D523D8"/>
    <w:rsid w:val="00D52635"/>
    <w:rsid w:val="00D52691"/>
    <w:rsid w:val="00D5270D"/>
    <w:rsid w:val="00D52949"/>
    <w:rsid w:val="00D5299E"/>
    <w:rsid w:val="00D52A8E"/>
    <w:rsid w:val="00D52B74"/>
    <w:rsid w:val="00D52CD6"/>
    <w:rsid w:val="00D52DAC"/>
    <w:rsid w:val="00D52E31"/>
    <w:rsid w:val="00D52EE4"/>
    <w:rsid w:val="00D52F7C"/>
    <w:rsid w:val="00D53070"/>
    <w:rsid w:val="00D53384"/>
    <w:rsid w:val="00D5341E"/>
    <w:rsid w:val="00D5357E"/>
    <w:rsid w:val="00D53649"/>
    <w:rsid w:val="00D53680"/>
    <w:rsid w:val="00D536EA"/>
    <w:rsid w:val="00D5370E"/>
    <w:rsid w:val="00D539E0"/>
    <w:rsid w:val="00D53A05"/>
    <w:rsid w:val="00D53C5E"/>
    <w:rsid w:val="00D53DC7"/>
    <w:rsid w:val="00D53E11"/>
    <w:rsid w:val="00D53E5F"/>
    <w:rsid w:val="00D54040"/>
    <w:rsid w:val="00D540F2"/>
    <w:rsid w:val="00D5414D"/>
    <w:rsid w:val="00D541A4"/>
    <w:rsid w:val="00D542C7"/>
    <w:rsid w:val="00D54448"/>
    <w:rsid w:val="00D54479"/>
    <w:rsid w:val="00D54480"/>
    <w:rsid w:val="00D544A9"/>
    <w:rsid w:val="00D545D4"/>
    <w:rsid w:val="00D5473E"/>
    <w:rsid w:val="00D54766"/>
    <w:rsid w:val="00D54789"/>
    <w:rsid w:val="00D54AEA"/>
    <w:rsid w:val="00D54B30"/>
    <w:rsid w:val="00D54CA5"/>
    <w:rsid w:val="00D54DD3"/>
    <w:rsid w:val="00D54E5E"/>
    <w:rsid w:val="00D5503E"/>
    <w:rsid w:val="00D55134"/>
    <w:rsid w:val="00D552AA"/>
    <w:rsid w:val="00D555D0"/>
    <w:rsid w:val="00D555FD"/>
    <w:rsid w:val="00D5577F"/>
    <w:rsid w:val="00D55987"/>
    <w:rsid w:val="00D559CE"/>
    <w:rsid w:val="00D55C24"/>
    <w:rsid w:val="00D55CE7"/>
    <w:rsid w:val="00D55F75"/>
    <w:rsid w:val="00D55FEF"/>
    <w:rsid w:val="00D5603D"/>
    <w:rsid w:val="00D560C2"/>
    <w:rsid w:val="00D5618D"/>
    <w:rsid w:val="00D5619C"/>
    <w:rsid w:val="00D561D9"/>
    <w:rsid w:val="00D562BA"/>
    <w:rsid w:val="00D56343"/>
    <w:rsid w:val="00D56382"/>
    <w:rsid w:val="00D563CB"/>
    <w:rsid w:val="00D563FE"/>
    <w:rsid w:val="00D56424"/>
    <w:rsid w:val="00D56444"/>
    <w:rsid w:val="00D5664C"/>
    <w:rsid w:val="00D56691"/>
    <w:rsid w:val="00D56774"/>
    <w:rsid w:val="00D5677E"/>
    <w:rsid w:val="00D567DF"/>
    <w:rsid w:val="00D5680A"/>
    <w:rsid w:val="00D569B4"/>
    <w:rsid w:val="00D56A5B"/>
    <w:rsid w:val="00D56A8A"/>
    <w:rsid w:val="00D56BB9"/>
    <w:rsid w:val="00D56BE3"/>
    <w:rsid w:val="00D56C7A"/>
    <w:rsid w:val="00D56CE9"/>
    <w:rsid w:val="00D56D3D"/>
    <w:rsid w:val="00D56E29"/>
    <w:rsid w:val="00D57268"/>
    <w:rsid w:val="00D572DA"/>
    <w:rsid w:val="00D57496"/>
    <w:rsid w:val="00D5778B"/>
    <w:rsid w:val="00D57A69"/>
    <w:rsid w:val="00D57AC0"/>
    <w:rsid w:val="00D57D58"/>
    <w:rsid w:val="00D57E00"/>
    <w:rsid w:val="00D57E7F"/>
    <w:rsid w:val="00D57E9D"/>
    <w:rsid w:val="00D6015F"/>
    <w:rsid w:val="00D60167"/>
    <w:rsid w:val="00D602D2"/>
    <w:rsid w:val="00D603B9"/>
    <w:rsid w:val="00D603D9"/>
    <w:rsid w:val="00D60445"/>
    <w:rsid w:val="00D6044C"/>
    <w:rsid w:val="00D6046F"/>
    <w:rsid w:val="00D60559"/>
    <w:rsid w:val="00D60725"/>
    <w:rsid w:val="00D607F3"/>
    <w:rsid w:val="00D60914"/>
    <w:rsid w:val="00D60B0B"/>
    <w:rsid w:val="00D60B43"/>
    <w:rsid w:val="00D60B8B"/>
    <w:rsid w:val="00D60BDF"/>
    <w:rsid w:val="00D60C0B"/>
    <w:rsid w:val="00D60C75"/>
    <w:rsid w:val="00D60CE6"/>
    <w:rsid w:val="00D60D44"/>
    <w:rsid w:val="00D60E2E"/>
    <w:rsid w:val="00D60E35"/>
    <w:rsid w:val="00D60E64"/>
    <w:rsid w:val="00D60EA6"/>
    <w:rsid w:val="00D60FD0"/>
    <w:rsid w:val="00D61005"/>
    <w:rsid w:val="00D611E3"/>
    <w:rsid w:val="00D6133F"/>
    <w:rsid w:val="00D61360"/>
    <w:rsid w:val="00D613B2"/>
    <w:rsid w:val="00D61454"/>
    <w:rsid w:val="00D61530"/>
    <w:rsid w:val="00D6170B"/>
    <w:rsid w:val="00D6171A"/>
    <w:rsid w:val="00D61BA6"/>
    <w:rsid w:val="00D61C09"/>
    <w:rsid w:val="00D61C19"/>
    <w:rsid w:val="00D61CFF"/>
    <w:rsid w:val="00D61E6D"/>
    <w:rsid w:val="00D61EAD"/>
    <w:rsid w:val="00D61F0A"/>
    <w:rsid w:val="00D61F97"/>
    <w:rsid w:val="00D62021"/>
    <w:rsid w:val="00D6211E"/>
    <w:rsid w:val="00D62150"/>
    <w:rsid w:val="00D62293"/>
    <w:rsid w:val="00D62418"/>
    <w:rsid w:val="00D6247F"/>
    <w:rsid w:val="00D624B5"/>
    <w:rsid w:val="00D62533"/>
    <w:rsid w:val="00D62561"/>
    <w:rsid w:val="00D62612"/>
    <w:rsid w:val="00D62694"/>
    <w:rsid w:val="00D62738"/>
    <w:rsid w:val="00D627A5"/>
    <w:rsid w:val="00D627B2"/>
    <w:rsid w:val="00D627EA"/>
    <w:rsid w:val="00D628B2"/>
    <w:rsid w:val="00D62900"/>
    <w:rsid w:val="00D629E6"/>
    <w:rsid w:val="00D62C42"/>
    <w:rsid w:val="00D62D37"/>
    <w:rsid w:val="00D62EB2"/>
    <w:rsid w:val="00D62ECE"/>
    <w:rsid w:val="00D62F84"/>
    <w:rsid w:val="00D62FF8"/>
    <w:rsid w:val="00D63003"/>
    <w:rsid w:val="00D63059"/>
    <w:rsid w:val="00D63150"/>
    <w:rsid w:val="00D63369"/>
    <w:rsid w:val="00D633E9"/>
    <w:rsid w:val="00D6346B"/>
    <w:rsid w:val="00D6349F"/>
    <w:rsid w:val="00D6355F"/>
    <w:rsid w:val="00D63565"/>
    <w:rsid w:val="00D63569"/>
    <w:rsid w:val="00D63588"/>
    <w:rsid w:val="00D635E7"/>
    <w:rsid w:val="00D6361D"/>
    <w:rsid w:val="00D637E3"/>
    <w:rsid w:val="00D63889"/>
    <w:rsid w:val="00D63A74"/>
    <w:rsid w:val="00D63B25"/>
    <w:rsid w:val="00D63CC5"/>
    <w:rsid w:val="00D63E89"/>
    <w:rsid w:val="00D63F6F"/>
    <w:rsid w:val="00D63F8C"/>
    <w:rsid w:val="00D6427D"/>
    <w:rsid w:val="00D642F1"/>
    <w:rsid w:val="00D64378"/>
    <w:rsid w:val="00D64428"/>
    <w:rsid w:val="00D644DC"/>
    <w:rsid w:val="00D645FC"/>
    <w:rsid w:val="00D646A1"/>
    <w:rsid w:val="00D647CA"/>
    <w:rsid w:val="00D6486E"/>
    <w:rsid w:val="00D6493A"/>
    <w:rsid w:val="00D64993"/>
    <w:rsid w:val="00D64A6D"/>
    <w:rsid w:val="00D64B78"/>
    <w:rsid w:val="00D64D1E"/>
    <w:rsid w:val="00D64EB1"/>
    <w:rsid w:val="00D65046"/>
    <w:rsid w:val="00D6511E"/>
    <w:rsid w:val="00D651DA"/>
    <w:rsid w:val="00D65416"/>
    <w:rsid w:val="00D6572A"/>
    <w:rsid w:val="00D65794"/>
    <w:rsid w:val="00D65874"/>
    <w:rsid w:val="00D658BE"/>
    <w:rsid w:val="00D659FF"/>
    <w:rsid w:val="00D65AD4"/>
    <w:rsid w:val="00D65BA4"/>
    <w:rsid w:val="00D65CF7"/>
    <w:rsid w:val="00D65D94"/>
    <w:rsid w:val="00D65E6D"/>
    <w:rsid w:val="00D65EA3"/>
    <w:rsid w:val="00D65FB8"/>
    <w:rsid w:val="00D6609C"/>
    <w:rsid w:val="00D660BA"/>
    <w:rsid w:val="00D66171"/>
    <w:rsid w:val="00D661C3"/>
    <w:rsid w:val="00D66555"/>
    <w:rsid w:val="00D6657D"/>
    <w:rsid w:val="00D66654"/>
    <w:rsid w:val="00D6670C"/>
    <w:rsid w:val="00D667B4"/>
    <w:rsid w:val="00D66840"/>
    <w:rsid w:val="00D668F9"/>
    <w:rsid w:val="00D66B23"/>
    <w:rsid w:val="00D66D75"/>
    <w:rsid w:val="00D66DF1"/>
    <w:rsid w:val="00D66F14"/>
    <w:rsid w:val="00D67088"/>
    <w:rsid w:val="00D67142"/>
    <w:rsid w:val="00D67296"/>
    <w:rsid w:val="00D672C4"/>
    <w:rsid w:val="00D6731D"/>
    <w:rsid w:val="00D67372"/>
    <w:rsid w:val="00D6769F"/>
    <w:rsid w:val="00D676ED"/>
    <w:rsid w:val="00D679F7"/>
    <w:rsid w:val="00D67B4E"/>
    <w:rsid w:val="00D67BA1"/>
    <w:rsid w:val="00D67BCB"/>
    <w:rsid w:val="00D70209"/>
    <w:rsid w:val="00D7034B"/>
    <w:rsid w:val="00D703CF"/>
    <w:rsid w:val="00D70418"/>
    <w:rsid w:val="00D70480"/>
    <w:rsid w:val="00D70489"/>
    <w:rsid w:val="00D704CF"/>
    <w:rsid w:val="00D7054A"/>
    <w:rsid w:val="00D706A7"/>
    <w:rsid w:val="00D70782"/>
    <w:rsid w:val="00D707C9"/>
    <w:rsid w:val="00D7083C"/>
    <w:rsid w:val="00D70885"/>
    <w:rsid w:val="00D708A2"/>
    <w:rsid w:val="00D708D4"/>
    <w:rsid w:val="00D70958"/>
    <w:rsid w:val="00D7099D"/>
    <w:rsid w:val="00D70A4C"/>
    <w:rsid w:val="00D70AD3"/>
    <w:rsid w:val="00D70B1D"/>
    <w:rsid w:val="00D70B9F"/>
    <w:rsid w:val="00D70C04"/>
    <w:rsid w:val="00D7108F"/>
    <w:rsid w:val="00D710BE"/>
    <w:rsid w:val="00D712CE"/>
    <w:rsid w:val="00D713DE"/>
    <w:rsid w:val="00D71408"/>
    <w:rsid w:val="00D71423"/>
    <w:rsid w:val="00D714B2"/>
    <w:rsid w:val="00D714FD"/>
    <w:rsid w:val="00D715A5"/>
    <w:rsid w:val="00D716E5"/>
    <w:rsid w:val="00D71A03"/>
    <w:rsid w:val="00D71AF1"/>
    <w:rsid w:val="00D71CE8"/>
    <w:rsid w:val="00D71CF7"/>
    <w:rsid w:val="00D71D35"/>
    <w:rsid w:val="00D71D41"/>
    <w:rsid w:val="00D71D9D"/>
    <w:rsid w:val="00D71F59"/>
    <w:rsid w:val="00D71F8A"/>
    <w:rsid w:val="00D72038"/>
    <w:rsid w:val="00D7206C"/>
    <w:rsid w:val="00D720DF"/>
    <w:rsid w:val="00D72296"/>
    <w:rsid w:val="00D72317"/>
    <w:rsid w:val="00D72591"/>
    <w:rsid w:val="00D7261A"/>
    <w:rsid w:val="00D72673"/>
    <w:rsid w:val="00D726E7"/>
    <w:rsid w:val="00D72905"/>
    <w:rsid w:val="00D7299F"/>
    <w:rsid w:val="00D729BF"/>
    <w:rsid w:val="00D72ADD"/>
    <w:rsid w:val="00D72D22"/>
    <w:rsid w:val="00D72D79"/>
    <w:rsid w:val="00D72E09"/>
    <w:rsid w:val="00D72E59"/>
    <w:rsid w:val="00D72F2E"/>
    <w:rsid w:val="00D72F4E"/>
    <w:rsid w:val="00D7301A"/>
    <w:rsid w:val="00D7320A"/>
    <w:rsid w:val="00D73249"/>
    <w:rsid w:val="00D7328A"/>
    <w:rsid w:val="00D732F7"/>
    <w:rsid w:val="00D73325"/>
    <w:rsid w:val="00D7342F"/>
    <w:rsid w:val="00D73435"/>
    <w:rsid w:val="00D7346F"/>
    <w:rsid w:val="00D734AA"/>
    <w:rsid w:val="00D735D2"/>
    <w:rsid w:val="00D738E8"/>
    <w:rsid w:val="00D73905"/>
    <w:rsid w:val="00D739BE"/>
    <w:rsid w:val="00D739F1"/>
    <w:rsid w:val="00D73A0D"/>
    <w:rsid w:val="00D73A21"/>
    <w:rsid w:val="00D73BE6"/>
    <w:rsid w:val="00D73CBC"/>
    <w:rsid w:val="00D73D68"/>
    <w:rsid w:val="00D73E30"/>
    <w:rsid w:val="00D73E3E"/>
    <w:rsid w:val="00D74280"/>
    <w:rsid w:val="00D74393"/>
    <w:rsid w:val="00D743B3"/>
    <w:rsid w:val="00D743EB"/>
    <w:rsid w:val="00D7444F"/>
    <w:rsid w:val="00D7460B"/>
    <w:rsid w:val="00D74772"/>
    <w:rsid w:val="00D74795"/>
    <w:rsid w:val="00D747AB"/>
    <w:rsid w:val="00D74817"/>
    <w:rsid w:val="00D74840"/>
    <w:rsid w:val="00D748ED"/>
    <w:rsid w:val="00D749B8"/>
    <w:rsid w:val="00D74B2A"/>
    <w:rsid w:val="00D74B97"/>
    <w:rsid w:val="00D74D6A"/>
    <w:rsid w:val="00D75006"/>
    <w:rsid w:val="00D751C0"/>
    <w:rsid w:val="00D751EB"/>
    <w:rsid w:val="00D75255"/>
    <w:rsid w:val="00D75341"/>
    <w:rsid w:val="00D7536C"/>
    <w:rsid w:val="00D755A8"/>
    <w:rsid w:val="00D755AA"/>
    <w:rsid w:val="00D757AA"/>
    <w:rsid w:val="00D758B8"/>
    <w:rsid w:val="00D75945"/>
    <w:rsid w:val="00D759E1"/>
    <w:rsid w:val="00D75CC9"/>
    <w:rsid w:val="00D75D61"/>
    <w:rsid w:val="00D75D76"/>
    <w:rsid w:val="00D75FAD"/>
    <w:rsid w:val="00D7613A"/>
    <w:rsid w:val="00D76166"/>
    <w:rsid w:val="00D76395"/>
    <w:rsid w:val="00D76405"/>
    <w:rsid w:val="00D7642C"/>
    <w:rsid w:val="00D7659D"/>
    <w:rsid w:val="00D7660F"/>
    <w:rsid w:val="00D7667D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42"/>
    <w:rsid w:val="00D76CBD"/>
    <w:rsid w:val="00D76CEA"/>
    <w:rsid w:val="00D76D4A"/>
    <w:rsid w:val="00D76DA3"/>
    <w:rsid w:val="00D76DB7"/>
    <w:rsid w:val="00D76DC0"/>
    <w:rsid w:val="00D76DF1"/>
    <w:rsid w:val="00D770BE"/>
    <w:rsid w:val="00D772B5"/>
    <w:rsid w:val="00D772CF"/>
    <w:rsid w:val="00D77401"/>
    <w:rsid w:val="00D77402"/>
    <w:rsid w:val="00D77524"/>
    <w:rsid w:val="00D77581"/>
    <w:rsid w:val="00D7765B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4CB"/>
    <w:rsid w:val="00D80833"/>
    <w:rsid w:val="00D808A6"/>
    <w:rsid w:val="00D80A40"/>
    <w:rsid w:val="00D80AE2"/>
    <w:rsid w:val="00D80B92"/>
    <w:rsid w:val="00D80CDA"/>
    <w:rsid w:val="00D80DF4"/>
    <w:rsid w:val="00D80E43"/>
    <w:rsid w:val="00D80EB6"/>
    <w:rsid w:val="00D80EDB"/>
    <w:rsid w:val="00D80FFC"/>
    <w:rsid w:val="00D810C1"/>
    <w:rsid w:val="00D81138"/>
    <w:rsid w:val="00D81186"/>
    <w:rsid w:val="00D814C1"/>
    <w:rsid w:val="00D8168A"/>
    <w:rsid w:val="00D81727"/>
    <w:rsid w:val="00D8198B"/>
    <w:rsid w:val="00D81AD6"/>
    <w:rsid w:val="00D81B0D"/>
    <w:rsid w:val="00D81DEA"/>
    <w:rsid w:val="00D82019"/>
    <w:rsid w:val="00D8203D"/>
    <w:rsid w:val="00D8223B"/>
    <w:rsid w:val="00D82361"/>
    <w:rsid w:val="00D82392"/>
    <w:rsid w:val="00D8243C"/>
    <w:rsid w:val="00D82451"/>
    <w:rsid w:val="00D8247A"/>
    <w:rsid w:val="00D824A5"/>
    <w:rsid w:val="00D8253A"/>
    <w:rsid w:val="00D8274C"/>
    <w:rsid w:val="00D827B1"/>
    <w:rsid w:val="00D827EB"/>
    <w:rsid w:val="00D8288C"/>
    <w:rsid w:val="00D82909"/>
    <w:rsid w:val="00D829E7"/>
    <w:rsid w:val="00D82A8A"/>
    <w:rsid w:val="00D82AF3"/>
    <w:rsid w:val="00D82BA4"/>
    <w:rsid w:val="00D82CBF"/>
    <w:rsid w:val="00D82CCC"/>
    <w:rsid w:val="00D82D09"/>
    <w:rsid w:val="00D82D12"/>
    <w:rsid w:val="00D82D59"/>
    <w:rsid w:val="00D82D80"/>
    <w:rsid w:val="00D82E5F"/>
    <w:rsid w:val="00D82EE9"/>
    <w:rsid w:val="00D83100"/>
    <w:rsid w:val="00D83140"/>
    <w:rsid w:val="00D83258"/>
    <w:rsid w:val="00D8328A"/>
    <w:rsid w:val="00D83543"/>
    <w:rsid w:val="00D8358D"/>
    <w:rsid w:val="00D835F5"/>
    <w:rsid w:val="00D8364E"/>
    <w:rsid w:val="00D836A1"/>
    <w:rsid w:val="00D836FA"/>
    <w:rsid w:val="00D838B5"/>
    <w:rsid w:val="00D838D3"/>
    <w:rsid w:val="00D83901"/>
    <w:rsid w:val="00D8393C"/>
    <w:rsid w:val="00D83965"/>
    <w:rsid w:val="00D839CD"/>
    <w:rsid w:val="00D83A74"/>
    <w:rsid w:val="00D83AA0"/>
    <w:rsid w:val="00D83C06"/>
    <w:rsid w:val="00D83C42"/>
    <w:rsid w:val="00D83D38"/>
    <w:rsid w:val="00D83E67"/>
    <w:rsid w:val="00D83EE2"/>
    <w:rsid w:val="00D83F2D"/>
    <w:rsid w:val="00D83FD9"/>
    <w:rsid w:val="00D83FDD"/>
    <w:rsid w:val="00D8451A"/>
    <w:rsid w:val="00D84620"/>
    <w:rsid w:val="00D846AA"/>
    <w:rsid w:val="00D846B6"/>
    <w:rsid w:val="00D846DB"/>
    <w:rsid w:val="00D8470A"/>
    <w:rsid w:val="00D8477E"/>
    <w:rsid w:val="00D847B8"/>
    <w:rsid w:val="00D847D1"/>
    <w:rsid w:val="00D84834"/>
    <w:rsid w:val="00D84845"/>
    <w:rsid w:val="00D8486D"/>
    <w:rsid w:val="00D84871"/>
    <w:rsid w:val="00D8490F"/>
    <w:rsid w:val="00D84997"/>
    <w:rsid w:val="00D84A9A"/>
    <w:rsid w:val="00D84AB6"/>
    <w:rsid w:val="00D84C0F"/>
    <w:rsid w:val="00D84CA8"/>
    <w:rsid w:val="00D84DCA"/>
    <w:rsid w:val="00D84E5D"/>
    <w:rsid w:val="00D85074"/>
    <w:rsid w:val="00D850ED"/>
    <w:rsid w:val="00D85365"/>
    <w:rsid w:val="00D853AC"/>
    <w:rsid w:val="00D854E5"/>
    <w:rsid w:val="00D856FB"/>
    <w:rsid w:val="00D85870"/>
    <w:rsid w:val="00D85B45"/>
    <w:rsid w:val="00D85B88"/>
    <w:rsid w:val="00D85C43"/>
    <w:rsid w:val="00D85D14"/>
    <w:rsid w:val="00D85D74"/>
    <w:rsid w:val="00D85DA2"/>
    <w:rsid w:val="00D85E36"/>
    <w:rsid w:val="00D85E3B"/>
    <w:rsid w:val="00D85EE2"/>
    <w:rsid w:val="00D8607F"/>
    <w:rsid w:val="00D86397"/>
    <w:rsid w:val="00D863C9"/>
    <w:rsid w:val="00D8645F"/>
    <w:rsid w:val="00D865A6"/>
    <w:rsid w:val="00D86624"/>
    <w:rsid w:val="00D86643"/>
    <w:rsid w:val="00D8671E"/>
    <w:rsid w:val="00D8682F"/>
    <w:rsid w:val="00D868D0"/>
    <w:rsid w:val="00D8693C"/>
    <w:rsid w:val="00D869AC"/>
    <w:rsid w:val="00D869C9"/>
    <w:rsid w:val="00D869F1"/>
    <w:rsid w:val="00D86ADD"/>
    <w:rsid w:val="00D86BD3"/>
    <w:rsid w:val="00D86BF7"/>
    <w:rsid w:val="00D86C77"/>
    <w:rsid w:val="00D86CAD"/>
    <w:rsid w:val="00D86DBA"/>
    <w:rsid w:val="00D8736B"/>
    <w:rsid w:val="00D8762E"/>
    <w:rsid w:val="00D87638"/>
    <w:rsid w:val="00D87660"/>
    <w:rsid w:val="00D876FD"/>
    <w:rsid w:val="00D87799"/>
    <w:rsid w:val="00D877D9"/>
    <w:rsid w:val="00D87915"/>
    <w:rsid w:val="00D87948"/>
    <w:rsid w:val="00D87AAF"/>
    <w:rsid w:val="00D87B2D"/>
    <w:rsid w:val="00D87B7F"/>
    <w:rsid w:val="00D87D9C"/>
    <w:rsid w:val="00D87EC1"/>
    <w:rsid w:val="00D87F00"/>
    <w:rsid w:val="00D90017"/>
    <w:rsid w:val="00D900F8"/>
    <w:rsid w:val="00D9018E"/>
    <w:rsid w:val="00D90253"/>
    <w:rsid w:val="00D9040F"/>
    <w:rsid w:val="00D90571"/>
    <w:rsid w:val="00D90580"/>
    <w:rsid w:val="00D907D2"/>
    <w:rsid w:val="00D90BA1"/>
    <w:rsid w:val="00D90CF0"/>
    <w:rsid w:val="00D90E16"/>
    <w:rsid w:val="00D90F3C"/>
    <w:rsid w:val="00D91075"/>
    <w:rsid w:val="00D9124C"/>
    <w:rsid w:val="00D91380"/>
    <w:rsid w:val="00D91451"/>
    <w:rsid w:val="00D91495"/>
    <w:rsid w:val="00D914D8"/>
    <w:rsid w:val="00D915C2"/>
    <w:rsid w:val="00D915FA"/>
    <w:rsid w:val="00D916D8"/>
    <w:rsid w:val="00D9179D"/>
    <w:rsid w:val="00D9185D"/>
    <w:rsid w:val="00D91918"/>
    <w:rsid w:val="00D91ABB"/>
    <w:rsid w:val="00D91DCE"/>
    <w:rsid w:val="00D91DD5"/>
    <w:rsid w:val="00D91E7A"/>
    <w:rsid w:val="00D91E97"/>
    <w:rsid w:val="00D91F65"/>
    <w:rsid w:val="00D92248"/>
    <w:rsid w:val="00D926BC"/>
    <w:rsid w:val="00D9272A"/>
    <w:rsid w:val="00D92832"/>
    <w:rsid w:val="00D928EE"/>
    <w:rsid w:val="00D929F0"/>
    <w:rsid w:val="00D92B3B"/>
    <w:rsid w:val="00D92C36"/>
    <w:rsid w:val="00D92DFD"/>
    <w:rsid w:val="00D92E7A"/>
    <w:rsid w:val="00D9309C"/>
    <w:rsid w:val="00D930C4"/>
    <w:rsid w:val="00D93103"/>
    <w:rsid w:val="00D9317F"/>
    <w:rsid w:val="00D931F1"/>
    <w:rsid w:val="00D9323A"/>
    <w:rsid w:val="00D9324C"/>
    <w:rsid w:val="00D933CF"/>
    <w:rsid w:val="00D934D5"/>
    <w:rsid w:val="00D937A4"/>
    <w:rsid w:val="00D93A4A"/>
    <w:rsid w:val="00D93BD0"/>
    <w:rsid w:val="00D93E84"/>
    <w:rsid w:val="00D9405B"/>
    <w:rsid w:val="00D9408E"/>
    <w:rsid w:val="00D940CD"/>
    <w:rsid w:val="00D941B8"/>
    <w:rsid w:val="00D942F0"/>
    <w:rsid w:val="00D946B3"/>
    <w:rsid w:val="00D94739"/>
    <w:rsid w:val="00D94859"/>
    <w:rsid w:val="00D948E1"/>
    <w:rsid w:val="00D94A20"/>
    <w:rsid w:val="00D94AF0"/>
    <w:rsid w:val="00D94B6B"/>
    <w:rsid w:val="00D94D16"/>
    <w:rsid w:val="00D94D6E"/>
    <w:rsid w:val="00D94D94"/>
    <w:rsid w:val="00D94FD2"/>
    <w:rsid w:val="00D9501C"/>
    <w:rsid w:val="00D9507D"/>
    <w:rsid w:val="00D95267"/>
    <w:rsid w:val="00D95430"/>
    <w:rsid w:val="00D954A4"/>
    <w:rsid w:val="00D955C0"/>
    <w:rsid w:val="00D9593E"/>
    <w:rsid w:val="00D95B79"/>
    <w:rsid w:val="00D95D5C"/>
    <w:rsid w:val="00D95EBE"/>
    <w:rsid w:val="00D95EC0"/>
    <w:rsid w:val="00D95F8F"/>
    <w:rsid w:val="00D96043"/>
    <w:rsid w:val="00D960B7"/>
    <w:rsid w:val="00D960B9"/>
    <w:rsid w:val="00D9628A"/>
    <w:rsid w:val="00D9634D"/>
    <w:rsid w:val="00D9640F"/>
    <w:rsid w:val="00D965AD"/>
    <w:rsid w:val="00D96649"/>
    <w:rsid w:val="00D96697"/>
    <w:rsid w:val="00D967CA"/>
    <w:rsid w:val="00D96877"/>
    <w:rsid w:val="00D96A66"/>
    <w:rsid w:val="00D96C08"/>
    <w:rsid w:val="00D96EA1"/>
    <w:rsid w:val="00D96F3C"/>
    <w:rsid w:val="00D96FCC"/>
    <w:rsid w:val="00D9704B"/>
    <w:rsid w:val="00D9706D"/>
    <w:rsid w:val="00D97081"/>
    <w:rsid w:val="00D971E7"/>
    <w:rsid w:val="00D972D6"/>
    <w:rsid w:val="00D9731F"/>
    <w:rsid w:val="00D975B5"/>
    <w:rsid w:val="00D97726"/>
    <w:rsid w:val="00D977E9"/>
    <w:rsid w:val="00D97995"/>
    <w:rsid w:val="00D97C2B"/>
    <w:rsid w:val="00D97CD9"/>
    <w:rsid w:val="00D97D10"/>
    <w:rsid w:val="00D97EA1"/>
    <w:rsid w:val="00D97EBC"/>
    <w:rsid w:val="00D97F6C"/>
    <w:rsid w:val="00DA007B"/>
    <w:rsid w:val="00DA00C2"/>
    <w:rsid w:val="00DA00E5"/>
    <w:rsid w:val="00DA0102"/>
    <w:rsid w:val="00DA01B5"/>
    <w:rsid w:val="00DA0436"/>
    <w:rsid w:val="00DA0532"/>
    <w:rsid w:val="00DA0673"/>
    <w:rsid w:val="00DA067C"/>
    <w:rsid w:val="00DA082A"/>
    <w:rsid w:val="00DA0863"/>
    <w:rsid w:val="00DA0CE4"/>
    <w:rsid w:val="00DA0E19"/>
    <w:rsid w:val="00DA0FA6"/>
    <w:rsid w:val="00DA10A8"/>
    <w:rsid w:val="00DA11C1"/>
    <w:rsid w:val="00DA128B"/>
    <w:rsid w:val="00DA1293"/>
    <w:rsid w:val="00DA12E5"/>
    <w:rsid w:val="00DA1366"/>
    <w:rsid w:val="00DA1625"/>
    <w:rsid w:val="00DA169E"/>
    <w:rsid w:val="00DA16A3"/>
    <w:rsid w:val="00DA17D6"/>
    <w:rsid w:val="00DA1869"/>
    <w:rsid w:val="00DA186B"/>
    <w:rsid w:val="00DA187F"/>
    <w:rsid w:val="00DA1885"/>
    <w:rsid w:val="00DA19E4"/>
    <w:rsid w:val="00DA1A85"/>
    <w:rsid w:val="00DA1AC2"/>
    <w:rsid w:val="00DA1CB5"/>
    <w:rsid w:val="00DA1CBA"/>
    <w:rsid w:val="00DA1E8C"/>
    <w:rsid w:val="00DA20B8"/>
    <w:rsid w:val="00DA213E"/>
    <w:rsid w:val="00DA2230"/>
    <w:rsid w:val="00DA265C"/>
    <w:rsid w:val="00DA266E"/>
    <w:rsid w:val="00DA26E8"/>
    <w:rsid w:val="00DA2724"/>
    <w:rsid w:val="00DA2749"/>
    <w:rsid w:val="00DA2786"/>
    <w:rsid w:val="00DA2836"/>
    <w:rsid w:val="00DA2845"/>
    <w:rsid w:val="00DA2949"/>
    <w:rsid w:val="00DA2A56"/>
    <w:rsid w:val="00DA2AF8"/>
    <w:rsid w:val="00DA2B72"/>
    <w:rsid w:val="00DA2DC3"/>
    <w:rsid w:val="00DA2EE8"/>
    <w:rsid w:val="00DA2F5E"/>
    <w:rsid w:val="00DA2F8C"/>
    <w:rsid w:val="00DA2FCF"/>
    <w:rsid w:val="00DA3005"/>
    <w:rsid w:val="00DA308A"/>
    <w:rsid w:val="00DA3272"/>
    <w:rsid w:val="00DA3342"/>
    <w:rsid w:val="00DA3385"/>
    <w:rsid w:val="00DA3407"/>
    <w:rsid w:val="00DA3525"/>
    <w:rsid w:val="00DA36BE"/>
    <w:rsid w:val="00DA3713"/>
    <w:rsid w:val="00DA3891"/>
    <w:rsid w:val="00DA38D3"/>
    <w:rsid w:val="00DA38FE"/>
    <w:rsid w:val="00DA3A22"/>
    <w:rsid w:val="00DA3B31"/>
    <w:rsid w:val="00DA3C05"/>
    <w:rsid w:val="00DA3EBA"/>
    <w:rsid w:val="00DA409B"/>
    <w:rsid w:val="00DA4240"/>
    <w:rsid w:val="00DA4333"/>
    <w:rsid w:val="00DA43F2"/>
    <w:rsid w:val="00DA45C7"/>
    <w:rsid w:val="00DA4640"/>
    <w:rsid w:val="00DA46AF"/>
    <w:rsid w:val="00DA46E7"/>
    <w:rsid w:val="00DA46F3"/>
    <w:rsid w:val="00DA4876"/>
    <w:rsid w:val="00DA49CC"/>
    <w:rsid w:val="00DA4A46"/>
    <w:rsid w:val="00DA4B76"/>
    <w:rsid w:val="00DA4B8F"/>
    <w:rsid w:val="00DA4C0D"/>
    <w:rsid w:val="00DA4E32"/>
    <w:rsid w:val="00DA4F50"/>
    <w:rsid w:val="00DA501F"/>
    <w:rsid w:val="00DA528C"/>
    <w:rsid w:val="00DA535A"/>
    <w:rsid w:val="00DA5384"/>
    <w:rsid w:val="00DA5463"/>
    <w:rsid w:val="00DA56A3"/>
    <w:rsid w:val="00DA5764"/>
    <w:rsid w:val="00DA577A"/>
    <w:rsid w:val="00DA5823"/>
    <w:rsid w:val="00DA585D"/>
    <w:rsid w:val="00DA5972"/>
    <w:rsid w:val="00DA59FC"/>
    <w:rsid w:val="00DA5AFD"/>
    <w:rsid w:val="00DA5BD0"/>
    <w:rsid w:val="00DA5BF6"/>
    <w:rsid w:val="00DA5CA5"/>
    <w:rsid w:val="00DA5CED"/>
    <w:rsid w:val="00DA5CF9"/>
    <w:rsid w:val="00DA5D9B"/>
    <w:rsid w:val="00DA5F4E"/>
    <w:rsid w:val="00DA5FF5"/>
    <w:rsid w:val="00DA6004"/>
    <w:rsid w:val="00DA60E5"/>
    <w:rsid w:val="00DA648D"/>
    <w:rsid w:val="00DA654D"/>
    <w:rsid w:val="00DA66C3"/>
    <w:rsid w:val="00DA6AE7"/>
    <w:rsid w:val="00DA6B4D"/>
    <w:rsid w:val="00DA707D"/>
    <w:rsid w:val="00DA70BB"/>
    <w:rsid w:val="00DA7233"/>
    <w:rsid w:val="00DA73DD"/>
    <w:rsid w:val="00DA7413"/>
    <w:rsid w:val="00DA747B"/>
    <w:rsid w:val="00DA74AC"/>
    <w:rsid w:val="00DA74FC"/>
    <w:rsid w:val="00DA756C"/>
    <w:rsid w:val="00DA75F1"/>
    <w:rsid w:val="00DA7662"/>
    <w:rsid w:val="00DA7710"/>
    <w:rsid w:val="00DA7773"/>
    <w:rsid w:val="00DA7783"/>
    <w:rsid w:val="00DA77C9"/>
    <w:rsid w:val="00DA7802"/>
    <w:rsid w:val="00DA7897"/>
    <w:rsid w:val="00DA78E6"/>
    <w:rsid w:val="00DA792B"/>
    <w:rsid w:val="00DA79F0"/>
    <w:rsid w:val="00DA7AA2"/>
    <w:rsid w:val="00DA7B2C"/>
    <w:rsid w:val="00DA7BC1"/>
    <w:rsid w:val="00DA7BD5"/>
    <w:rsid w:val="00DA7D2E"/>
    <w:rsid w:val="00DB0027"/>
    <w:rsid w:val="00DB00E3"/>
    <w:rsid w:val="00DB019E"/>
    <w:rsid w:val="00DB02CB"/>
    <w:rsid w:val="00DB0397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969"/>
    <w:rsid w:val="00DB09DD"/>
    <w:rsid w:val="00DB0AF5"/>
    <w:rsid w:val="00DB0B01"/>
    <w:rsid w:val="00DB0BAD"/>
    <w:rsid w:val="00DB0C10"/>
    <w:rsid w:val="00DB0D3D"/>
    <w:rsid w:val="00DB0FA7"/>
    <w:rsid w:val="00DB10AF"/>
    <w:rsid w:val="00DB115A"/>
    <w:rsid w:val="00DB1260"/>
    <w:rsid w:val="00DB17F3"/>
    <w:rsid w:val="00DB18BE"/>
    <w:rsid w:val="00DB199D"/>
    <w:rsid w:val="00DB1AC0"/>
    <w:rsid w:val="00DB1C12"/>
    <w:rsid w:val="00DB1D9F"/>
    <w:rsid w:val="00DB1DC6"/>
    <w:rsid w:val="00DB1DEF"/>
    <w:rsid w:val="00DB1DFB"/>
    <w:rsid w:val="00DB1F6A"/>
    <w:rsid w:val="00DB2189"/>
    <w:rsid w:val="00DB23AD"/>
    <w:rsid w:val="00DB2448"/>
    <w:rsid w:val="00DB2453"/>
    <w:rsid w:val="00DB2504"/>
    <w:rsid w:val="00DB259E"/>
    <w:rsid w:val="00DB25B4"/>
    <w:rsid w:val="00DB25E7"/>
    <w:rsid w:val="00DB265B"/>
    <w:rsid w:val="00DB26DF"/>
    <w:rsid w:val="00DB26F3"/>
    <w:rsid w:val="00DB2787"/>
    <w:rsid w:val="00DB282F"/>
    <w:rsid w:val="00DB28C6"/>
    <w:rsid w:val="00DB29FF"/>
    <w:rsid w:val="00DB2B1C"/>
    <w:rsid w:val="00DB2B25"/>
    <w:rsid w:val="00DB3072"/>
    <w:rsid w:val="00DB31BC"/>
    <w:rsid w:val="00DB321B"/>
    <w:rsid w:val="00DB34FA"/>
    <w:rsid w:val="00DB350A"/>
    <w:rsid w:val="00DB350C"/>
    <w:rsid w:val="00DB3693"/>
    <w:rsid w:val="00DB3796"/>
    <w:rsid w:val="00DB386F"/>
    <w:rsid w:val="00DB389C"/>
    <w:rsid w:val="00DB3A53"/>
    <w:rsid w:val="00DB3A92"/>
    <w:rsid w:val="00DB3AD3"/>
    <w:rsid w:val="00DB3B3B"/>
    <w:rsid w:val="00DB3E29"/>
    <w:rsid w:val="00DB3E55"/>
    <w:rsid w:val="00DB3EF4"/>
    <w:rsid w:val="00DB3F45"/>
    <w:rsid w:val="00DB4023"/>
    <w:rsid w:val="00DB40B3"/>
    <w:rsid w:val="00DB41A0"/>
    <w:rsid w:val="00DB421A"/>
    <w:rsid w:val="00DB42B9"/>
    <w:rsid w:val="00DB42E8"/>
    <w:rsid w:val="00DB4406"/>
    <w:rsid w:val="00DB446F"/>
    <w:rsid w:val="00DB448B"/>
    <w:rsid w:val="00DB45A3"/>
    <w:rsid w:val="00DB45B5"/>
    <w:rsid w:val="00DB4752"/>
    <w:rsid w:val="00DB47E3"/>
    <w:rsid w:val="00DB47F8"/>
    <w:rsid w:val="00DB48DF"/>
    <w:rsid w:val="00DB493D"/>
    <w:rsid w:val="00DB4C2C"/>
    <w:rsid w:val="00DB4C49"/>
    <w:rsid w:val="00DB4EE9"/>
    <w:rsid w:val="00DB4F3B"/>
    <w:rsid w:val="00DB4F70"/>
    <w:rsid w:val="00DB50CE"/>
    <w:rsid w:val="00DB5201"/>
    <w:rsid w:val="00DB52A0"/>
    <w:rsid w:val="00DB52C3"/>
    <w:rsid w:val="00DB5377"/>
    <w:rsid w:val="00DB5515"/>
    <w:rsid w:val="00DB553B"/>
    <w:rsid w:val="00DB55C6"/>
    <w:rsid w:val="00DB56F9"/>
    <w:rsid w:val="00DB572B"/>
    <w:rsid w:val="00DB5891"/>
    <w:rsid w:val="00DB5B87"/>
    <w:rsid w:val="00DB5BA3"/>
    <w:rsid w:val="00DB5DDC"/>
    <w:rsid w:val="00DB5FDD"/>
    <w:rsid w:val="00DB608F"/>
    <w:rsid w:val="00DB6301"/>
    <w:rsid w:val="00DB6356"/>
    <w:rsid w:val="00DB639D"/>
    <w:rsid w:val="00DB6445"/>
    <w:rsid w:val="00DB6462"/>
    <w:rsid w:val="00DB6545"/>
    <w:rsid w:val="00DB656E"/>
    <w:rsid w:val="00DB66CB"/>
    <w:rsid w:val="00DB66CF"/>
    <w:rsid w:val="00DB6722"/>
    <w:rsid w:val="00DB6742"/>
    <w:rsid w:val="00DB67E6"/>
    <w:rsid w:val="00DB67FB"/>
    <w:rsid w:val="00DB68D4"/>
    <w:rsid w:val="00DB68E4"/>
    <w:rsid w:val="00DB68F7"/>
    <w:rsid w:val="00DB6919"/>
    <w:rsid w:val="00DB6A3A"/>
    <w:rsid w:val="00DB6B02"/>
    <w:rsid w:val="00DB6B0A"/>
    <w:rsid w:val="00DB6BCB"/>
    <w:rsid w:val="00DB6D36"/>
    <w:rsid w:val="00DB6F1E"/>
    <w:rsid w:val="00DB6FB2"/>
    <w:rsid w:val="00DB6FF4"/>
    <w:rsid w:val="00DB7140"/>
    <w:rsid w:val="00DB719E"/>
    <w:rsid w:val="00DB723F"/>
    <w:rsid w:val="00DB7260"/>
    <w:rsid w:val="00DB72BF"/>
    <w:rsid w:val="00DB741D"/>
    <w:rsid w:val="00DB7599"/>
    <w:rsid w:val="00DB7651"/>
    <w:rsid w:val="00DB76AA"/>
    <w:rsid w:val="00DB781E"/>
    <w:rsid w:val="00DB7937"/>
    <w:rsid w:val="00DB79AE"/>
    <w:rsid w:val="00DB7AFB"/>
    <w:rsid w:val="00DB7BA0"/>
    <w:rsid w:val="00DB7BE3"/>
    <w:rsid w:val="00DB7C6A"/>
    <w:rsid w:val="00DB7DF1"/>
    <w:rsid w:val="00DC0097"/>
    <w:rsid w:val="00DC02FE"/>
    <w:rsid w:val="00DC038C"/>
    <w:rsid w:val="00DC03FA"/>
    <w:rsid w:val="00DC04E1"/>
    <w:rsid w:val="00DC0568"/>
    <w:rsid w:val="00DC059D"/>
    <w:rsid w:val="00DC0612"/>
    <w:rsid w:val="00DC0634"/>
    <w:rsid w:val="00DC06AD"/>
    <w:rsid w:val="00DC07FA"/>
    <w:rsid w:val="00DC09D6"/>
    <w:rsid w:val="00DC0A1D"/>
    <w:rsid w:val="00DC0A5C"/>
    <w:rsid w:val="00DC0D04"/>
    <w:rsid w:val="00DC0DF8"/>
    <w:rsid w:val="00DC0DFE"/>
    <w:rsid w:val="00DC0F00"/>
    <w:rsid w:val="00DC0F4C"/>
    <w:rsid w:val="00DC1006"/>
    <w:rsid w:val="00DC117A"/>
    <w:rsid w:val="00DC1201"/>
    <w:rsid w:val="00DC13AB"/>
    <w:rsid w:val="00DC1613"/>
    <w:rsid w:val="00DC199D"/>
    <w:rsid w:val="00DC1A89"/>
    <w:rsid w:val="00DC1AB3"/>
    <w:rsid w:val="00DC1B06"/>
    <w:rsid w:val="00DC1B49"/>
    <w:rsid w:val="00DC1B65"/>
    <w:rsid w:val="00DC1B95"/>
    <w:rsid w:val="00DC1E7F"/>
    <w:rsid w:val="00DC1F33"/>
    <w:rsid w:val="00DC1F6A"/>
    <w:rsid w:val="00DC1FE7"/>
    <w:rsid w:val="00DC2068"/>
    <w:rsid w:val="00DC2123"/>
    <w:rsid w:val="00DC216B"/>
    <w:rsid w:val="00DC22B0"/>
    <w:rsid w:val="00DC2370"/>
    <w:rsid w:val="00DC248E"/>
    <w:rsid w:val="00DC25ED"/>
    <w:rsid w:val="00DC2613"/>
    <w:rsid w:val="00DC27CB"/>
    <w:rsid w:val="00DC290D"/>
    <w:rsid w:val="00DC2A9E"/>
    <w:rsid w:val="00DC2EB3"/>
    <w:rsid w:val="00DC2EEC"/>
    <w:rsid w:val="00DC2F73"/>
    <w:rsid w:val="00DC3142"/>
    <w:rsid w:val="00DC318F"/>
    <w:rsid w:val="00DC31D4"/>
    <w:rsid w:val="00DC323A"/>
    <w:rsid w:val="00DC3349"/>
    <w:rsid w:val="00DC341E"/>
    <w:rsid w:val="00DC3476"/>
    <w:rsid w:val="00DC3683"/>
    <w:rsid w:val="00DC39F3"/>
    <w:rsid w:val="00DC3B1C"/>
    <w:rsid w:val="00DC3BB3"/>
    <w:rsid w:val="00DC3BF4"/>
    <w:rsid w:val="00DC3C8E"/>
    <w:rsid w:val="00DC3CDE"/>
    <w:rsid w:val="00DC3DE3"/>
    <w:rsid w:val="00DC3F66"/>
    <w:rsid w:val="00DC3FA0"/>
    <w:rsid w:val="00DC4046"/>
    <w:rsid w:val="00DC458D"/>
    <w:rsid w:val="00DC4963"/>
    <w:rsid w:val="00DC49D4"/>
    <w:rsid w:val="00DC49F6"/>
    <w:rsid w:val="00DC4BD2"/>
    <w:rsid w:val="00DC4D8C"/>
    <w:rsid w:val="00DC4DAE"/>
    <w:rsid w:val="00DC4E45"/>
    <w:rsid w:val="00DC50ED"/>
    <w:rsid w:val="00DC51CF"/>
    <w:rsid w:val="00DC52EB"/>
    <w:rsid w:val="00DC53AF"/>
    <w:rsid w:val="00DC581B"/>
    <w:rsid w:val="00DC581D"/>
    <w:rsid w:val="00DC5913"/>
    <w:rsid w:val="00DC59AC"/>
    <w:rsid w:val="00DC5AB3"/>
    <w:rsid w:val="00DC5E8B"/>
    <w:rsid w:val="00DC62B6"/>
    <w:rsid w:val="00DC65FC"/>
    <w:rsid w:val="00DC6750"/>
    <w:rsid w:val="00DC6753"/>
    <w:rsid w:val="00DC6806"/>
    <w:rsid w:val="00DC689B"/>
    <w:rsid w:val="00DC6B63"/>
    <w:rsid w:val="00DC6DD9"/>
    <w:rsid w:val="00DC6FB3"/>
    <w:rsid w:val="00DC7059"/>
    <w:rsid w:val="00DC70CA"/>
    <w:rsid w:val="00DC71BE"/>
    <w:rsid w:val="00DC73A3"/>
    <w:rsid w:val="00DC73D2"/>
    <w:rsid w:val="00DC73E9"/>
    <w:rsid w:val="00DC73F7"/>
    <w:rsid w:val="00DC7453"/>
    <w:rsid w:val="00DC74D4"/>
    <w:rsid w:val="00DC74F7"/>
    <w:rsid w:val="00DC75AB"/>
    <w:rsid w:val="00DC7600"/>
    <w:rsid w:val="00DC77A6"/>
    <w:rsid w:val="00DC7814"/>
    <w:rsid w:val="00DC792D"/>
    <w:rsid w:val="00DC794B"/>
    <w:rsid w:val="00DC7ADE"/>
    <w:rsid w:val="00DC7B29"/>
    <w:rsid w:val="00DC7CD8"/>
    <w:rsid w:val="00DC7F63"/>
    <w:rsid w:val="00DD0140"/>
    <w:rsid w:val="00DD0168"/>
    <w:rsid w:val="00DD0188"/>
    <w:rsid w:val="00DD01A3"/>
    <w:rsid w:val="00DD0657"/>
    <w:rsid w:val="00DD067C"/>
    <w:rsid w:val="00DD0697"/>
    <w:rsid w:val="00DD071C"/>
    <w:rsid w:val="00DD0885"/>
    <w:rsid w:val="00DD08A0"/>
    <w:rsid w:val="00DD08C3"/>
    <w:rsid w:val="00DD0908"/>
    <w:rsid w:val="00DD094A"/>
    <w:rsid w:val="00DD09EE"/>
    <w:rsid w:val="00DD0A2E"/>
    <w:rsid w:val="00DD0A62"/>
    <w:rsid w:val="00DD0C1E"/>
    <w:rsid w:val="00DD0D0D"/>
    <w:rsid w:val="00DD0D8D"/>
    <w:rsid w:val="00DD11BE"/>
    <w:rsid w:val="00DD1329"/>
    <w:rsid w:val="00DD139F"/>
    <w:rsid w:val="00DD1524"/>
    <w:rsid w:val="00DD157E"/>
    <w:rsid w:val="00DD175C"/>
    <w:rsid w:val="00DD192A"/>
    <w:rsid w:val="00DD1977"/>
    <w:rsid w:val="00DD1A3F"/>
    <w:rsid w:val="00DD1B9F"/>
    <w:rsid w:val="00DD1BF2"/>
    <w:rsid w:val="00DD1CF6"/>
    <w:rsid w:val="00DD1D92"/>
    <w:rsid w:val="00DD1F30"/>
    <w:rsid w:val="00DD1F84"/>
    <w:rsid w:val="00DD23F0"/>
    <w:rsid w:val="00DD23F2"/>
    <w:rsid w:val="00DD244E"/>
    <w:rsid w:val="00DD259F"/>
    <w:rsid w:val="00DD25F5"/>
    <w:rsid w:val="00DD2656"/>
    <w:rsid w:val="00DD276D"/>
    <w:rsid w:val="00DD276E"/>
    <w:rsid w:val="00DD2826"/>
    <w:rsid w:val="00DD2916"/>
    <w:rsid w:val="00DD2A24"/>
    <w:rsid w:val="00DD2A40"/>
    <w:rsid w:val="00DD2B94"/>
    <w:rsid w:val="00DD2BC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5EF"/>
    <w:rsid w:val="00DD360E"/>
    <w:rsid w:val="00DD3611"/>
    <w:rsid w:val="00DD37DC"/>
    <w:rsid w:val="00DD3894"/>
    <w:rsid w:val="00DD39F6"/>
    <w:rsid w:val="00DD3AFB"/>
    <w:rsid w:val="00DD3B8E"/>
    <w:rsid w:val="00DD3D50"/>
    <w:rsid w:val="00DD3DFE"/>
    <w:rsid w:val="00DD3F32"/>
    <w:rsid w:val="00DD3FDE"/>
    <w:rsid w:val="00DD415D"/>
    <w:rsid w:val="00DD4187"/>
    <w:rsid w:val="00DD419A"/>
    <w:rsid w:val="00DD4276"/>
    <w:rsid w:val="00DD451C"/>
    <w:rsid w:val="00DD458D"/>
    <w:rsid w:val="00DD45AE"/>
    <w:rsid w:val="00DD45F7"/>
    <w:rsid w:val="00DD4626"/>
    <w:rsid w:val="00DD4855"/>
    <w:rsid w:val="00DD4946"/>
    <w:rsid w:val="00DD4A46"/>
    <w:rsid w:val="00DD4AFA"/>
    <w:rsid w:val="00DD4B69"/>
    <w:rsid w:val="00DD4B80"/>
    <w:rsid w:val="00DD4BA9"/>
    <w:rsid w:val="00DD4C35"/>
    <w:rsid w:val="00DD4C45"/>
    <w:rsid w:val="00DD4D7F"/>
    <w:rsid w:val="00DD4E40"/>
    <w:rsid w:val="00DD4E7E"/>
    <w:rsid w:val="00DD4EEF"/>
    <w:rsid w:val="00DD50B6"/>
    <w:rsid w:val="00DD5233"/>
    <w:rsid w:val="00DD544B"/>
    <w:rsid w:val="00DD54A8"/>
    <w:rsid w:val="00DD5550"/>
    <w:rsid w:val="00DD558A"/>
    <w:rsid w:val="00DD5A06"/>
    <w:rsid w:val="00DD5A91"/>
    <w:rsid w:val="00DD5B18"/>
    <w:rsid w:val="00DD5C0C"/>
    <w:rsid w:val="00DD5CB5"/>
    <w:rsid w:val="00DD5CE3"/>
    <w:rsid w:val="00DD5D50"/>
    <w:rsid w:val="00DD5DD6"/>
    <w:rsid w:val="00DD5E64"/>
    <w:rsid w:val="00DD62C9"/>
    <w:rsid w:val="00DD62F2"/>
    <w:rsid w:val="00DD6411"/>
    <w:rsid w:val="00DD6492"/>
    <w:rsid w:val="00DD64B0"/>
    <w:rsid w:val="00DD658C"/>
    <w:rsid w:val="00DD661E"/>
    <w:rsid w:val="00DD689E"/>
    <w:rsid w:val="00DD6B14"/>
    <w:rsid w:val="00DD6BCF"/>
    <w:rsid w:val="00DD6C79"/>
    <w:rsid w:val="00DD6CF2"/>
    <w:rsid w:val="00DD6D2A"/>
    <w:rsid w:val="00DD6D55"/>
    <w:rsid w:val="00DD6DFC"/>
    <w:rsid w:val="00DD6F57"/>
    <w:rsid w:val="00DD708D"/>
    <w:rsid w:val="00DD709C"/>
    <w:rsid w:val="00DD70C1"/>
    <w:rsid w:val="00DD70CC"/>
    <w:rsid w:val="00DD7149"/>
    <w:rsid w:val="00DD71F0"/>
    <w:rsid w:val="00DD7214"/>
    <w:rsid w:val="00DD72DD"/>
    <w:rsid w:val="00DD735F"/>
    <w:rsid w:val="00DD7410"/>
    <w:rsid w:val="00DD751A"/>
    <w:rsid w:val="00DD757A"/>
    <w:rsid w:val="00DD75C1"/>
    <w:rsid w:val="00DD7654"/>
    <w:rsid w:val="00DD79F0"/>
    <w:rsid w:val="00DD7C8C"/>
    <w:rsid w:val="00DD7E6F"/>
    <w:rsid w:val="00DE00B1"/>
    <w:rsid w:val="00DE00DE"/>
    <w:rsid w:val="00DE06CF"/>
    <w:rsid w:val="00DE07F9"/>
    <w:rsid w:val="00DE0892"/>
    <w:rsid w:val="00DE08CC"/>
    <w:rsid w:val="00DE0A85"/>
    <w:rsid w:val="00DE0A9C"/>
    <w:rsid w:val="00DE0AAF"/>
    <w:rsid w:val="00DE0AD2"/>
    <w:rsid w:val="00DE0B58"/>
    <w:rsid w:val="00DE0D9F"/>
    <w:rsid w:val="00DE0E80"/>
    <w:rsid w:val="00DE0EB9"/>
    <w:rsid w:val="00DE0FFA"/>
    <w:rsid w:val="00DE103E"/>
    <w:rsid w:val="00DE123E"/>
    <w:rsid w:val="00DE12E5"/>
    <w:rsid w:val="00DE14F2"/>
    <w:rsid w:val="00DE185E"/>
    <w:rsid w:val="00DE1B6E"/>
    <w:rsid w:val="00DE1C23"/>
    <w:rsid w:val="00DE1D20"/>
    <w:rsid w:val="00DE1F04"/>
    <w:rsid w:val="00DE2134"/>
    <w:rsid w:val="00DE223B"/>
    <w:rsid w:val="00DE22CC"/>
    <w:rsid w:val="00DE233C"/>
    <w:rsid w:val="00DE236E"/>
    <w:rsid w:val="00DE2392"/>
    <w:rsid w:val="00DE24BB"/>
    <w:rsid w:val="00DE24F9"/>
    <w:rsid w:val="00DE2641"/>
    <w:rsid w:val="00DE2662"/>
    <w:rsid w:val="00DE28A7"/>
    <w:rsid w:val="00DE2977"/>
    <w:rsid w:val="00DE2986"/>
    <w:rsid w:val="00DE29C8"/>
    <w:rsid w:val="00DE2ACC"/>
    <w:rsid w:val="00DE2B38"/>
    <w:rsid w:val="00DE2BEA"/>
    <w:rsid w:val="00DE2E1F"/>
    <w:rsid w:val="00DE2E2F"/>
    <w:rsid w:val="00DE2E5E"/>
    <w:rsid w:val="00DE2F27"/>
    <w:rsid w:val="00DE301F"/>
    <w:rsid w:val="00DE351F"/>
    <w:rsid w:val="00DE353D"/>
    <w:rsid w:val="00DE35ED"/>
    <w:rsid w:val="00DE36D8"/>
    <w:rsid w:val="00DE371C"/>
    <w:rsid w:val="00DE3763"/>
    <w:rsid w:val="00DE3768"/>
    <w:rsid w:val="00DE3787"/>
    <w:rsid w:val="00DE3869"/>
    <w:rsid w:val="00DE3968"/>
    <w:rsid w:val="00DE39FC"/>
    <w:rsid w:val="00DE3A92"/>
    <w:rsid w:val="00DE3AFE"/>
    <w:rsid w:val="00DE3B91"/>
    <w:rsid w:val="00DE3D6A"/>
    <w:rsid w:val="00DE3E1D"/>
    <w:rsid w:val="00DE3E6E"/>
    <w:rsid w:val="00DE409C"/>
    <w:rsid w:val="00DE4107"/>
    <w:rsid w:val="00DE428C"/>
    <w:rsid w:val="00DE4332"/>
    <w:rsid w:val="00DE442D"/>
    <w:rsid w:val="00DE445B"/>
    <w:rsid w:val="00DE4492"/>
    <w:rsid w:val="00DE4BB3"/>
    <w:rsid w:val="00DE4CBE"/>
    <w:rsid w:val="00DE4CFA"/>
    <w:rsid w:val="00DE4E50"/>
    <w:rsid w:val="00DE5191"/>
    <w:rsid w:val="00DE51A2"/>
    <w:rsid w:val="00DE52B5"/>
    <w:rsid w:val="00DE5300"/>
    <w:rsid w:val="00DE5332"/>
    <w:rsid w:val="00DE535A"/>
    <w:rsid w:val="00DE536A"/>
    <w:rsid w:val="00DE5411"/>
    <w:rsid w:val="00DE5703"/>
    <w:rsid w:val="00DE578A"/>
    <w:rsid w:val="00DE578D"/>
    <w:rsid w:val="00DE58F1"/>
    <w:rsid w:val="00DE59B5"/>
    <w:rsid w:val="00DE5A02"/>
    <w:rsid w:val="00DE5C8C"/>
    <w:rsid w:val="00DE5CBB"/>
    <w:rsid w:val="00DE5EA1"/>
    <w:rsid w:val="00DE5F2A"/>
    <w:rsid w:val="00DE6004"/>
    <w:rsid w:val="00DE602A"/>
    <w:rsid w:val="00DE6042"/>
    <w:rsid w:val="00DE60B9"/>
    <w:rsid w:val="00DE60BA"/>
    <w:rsid w:val="00DE615B"/>
    <w:rsid w:val="00DE6392"/>
    <w:rsid w:val="00DE63F7"/>
    <w:rsid w:val="00DE65F3"/>
    <w:rsid w:val="00DE6713"/>
    <w:rsid w:val="00DE6737"/>
    <w:rsid w:val="00DE6984"/>
    <w:rsid w:val="00DE6996"/>
    <w:rsid w:val="00DE6CCC"/>
    <w:rsid w:val="00DE6D59"/>
    <w:rsid w:val="00DE6E4C"/>
    <w:rsid w:val="00DE6EBE"/>
    <w:rsid w:val="00DE6F86"/>
    <w:rsid w:val="00DE6FF0"/>
    <w:rsid w:val="00DE7015"/>
    <w:rsid w:val="00DE707D"/>
    <w:rsid w:val="00DE716E"/>
    <w:rsid w:val="00DE752C"/>
    <w:rsid w:val="00DE7538"/>
    <w:rsid w:val="00DE759F"/>
    <w:rsid w:val="00DE75F8"/>
    <w:rsid w:val="00DE7603"/>
    <w:rsid w:val="00DE760B"/>
    <w:rsid w:val="00DE7754"/>
    <w:rsid w:val="00DE7791"/>
    <w:rsid w:val="00DE785E"/>
    <w:rsid w:val="00DE797A"/>
    <w:rsid w:val="00DE7992"/>
    <w:rsid w:val="00DE79D8"/>
    <w:rsid w:val="00DE7B5F"/>
    <w:rsid w:val="00DE7B7E"/>
    <w:rsid w:val="00DE7C24"/>
    <w:rsid w:val="00DE7DE0"/>
    <w:rsid w:val="00DE7E26"/>
    <w:rsid w:val="00DE7F06"/>
    <w:rsid w:val="00DF00A7"/>
    <w:rsid w:val="00DF02BE"/>
    <w:rsid w:val="00DF02D5"/>
    <w:rsid w:val="00DF02FE"/>
    <w:rsid w:val="00DF049F"/>
    <w:rsid w:val="00DF05DA"/>
    <w:rsid w:val="00DF068F"/>
    <w:rsid w:val="00DF06A4"/>
    <w:rsid w:val="00DF0761"/>
    <w:rsid w:val="00DF076C"/>
    <w:rsid w:val="00DF086C"/>
    <w:rsid w:val="00DF0970"/>
    <w:rsid w:val="00DF09A1"/>
    <w:rsid w:val="00DF09CD"/>
    <w:rsid w:val="00DF0B8C"/>
    <w:rsid w:val="00DF0C8B"/>
    <w:rsid w:val="00DF0CBB"/>
    <w:rsid w:val="00DF0DC9"/>
    <w:rsid w:val="00DF0DCB"/>
    <w:rsid w:val="00DF0DDA"/>
    <w:rsid w:val="00DF0ECE"/>
    <w:rsid w:val="00DF0F80"/>
    <w:rsid w:val="00DF10A9"/>
    <w:rsid w:val="00DF10BF"/>
    <w:rsid w:val="00DF11AA"/>
    <w:rsid w:val="00DF14BA"/>
    <w:rsid w:val="00DF14DD"/>
    <w:rsid w:val="00DF1519"/>
    <w:rsid w:val="00DF1604"/>
    <w:rsid w:val="00DF16AA"/>
    <w:rsid w:val="00DF1744"/>
    <w:rsid w:val="00DF1820"/>
    <w:rsid w:val="00DF1A2D"/>
    <w:rsid w:val="00DF1BE4"/>
    <w:rsid w:val="00DF1BFF"/>
    <w:rsid w:val="00DF1CC5"/>
    <w:rsid w:val="00DF1D16"/>
    <w:rsid w:val="00DF1F1F"/>
    <w:rsid w:val="00DF2091"/>
    <w:rsid w:val="00DF21D9"/>
    <w:rsid w:val="00DF2302"/>
    <w:rsid w:val="00DF2408"/>
    <w:rsid w:val="00DF24DC"/>
    <w:rsid w:val="00DF27E2"/>
    <w:rsid w:val="00DF29FD"/>
    <w:rsid w:val="00DF2A6F"/>
    <w:rsid w:val="00DF2BEE"/>
    <w:rsid w:val="00DF2C0D"/>
    <w:rsid w:val="00DF2CE3"/>
    <w:rsid w:val="00DF2DC6"/>
    <w:rsid w:val="00DF2F5C"/>
    <w:rsid w:val="00DF3046"/>
    <w:rsid w:val="00DF31A8"/>
    <w:rsid w:val="00DF3205"/>
    <w:rsid w:val="00DF323A"/>
    <w:rsid w:val="00DF32FE"/>
    <w:rsid w:val="00DF35DC"/>
    <w:rsid w:val="00DF3600"/>
    <w:rsid w:val="00DF3733"/>
    <w:rsid w:val="00DF379F"/>
    <w:rsid w:val="00DF37DB"/>
    <w:rsid w:val="00DF38B2"/>
    <w:rsid w:val="00DF38DC"/>
    <w:rsid w:val="00DF3A07"/>
    <w:rsid w:val="00DF3BA5"/>
    <w:rsid w:val="00DF3F91"/>
    <w:rsid w:val="00DF4094"/>
    <w:rsid w:val="00DF40B0"/>
    <w:rsid w:val="00DF414A"/>
    <w:rsid w:val="00DF4174"/>
    <w:rsid w:val="00DF4361"/>
    <w:rsid w:val="00DF442E"/>
    <w:rsid w:val="00DF4443"/>
    <w:rsid w:val="00DF45EF"/>
    <w:rsid w:val="00DF4636"/>
    <w:rsid w:val="00DF46C4"/>
    <w:rsid w:val="00DF46FF"/>
    <w:rsid w:val="00DF4741"/>
    <w:rsid w:val="00DF474A"/>
    <w:rsid w:val="00DF479A"/>
    <w:rsid w:val="00DF47F9"/>
    <w:rsid w:val="00DF480D"/>
    <w:rsid w:val="00DF48B6"/>
    <w:rsid w:val="00DF4A72"/>
    <w:rsid w:val="00DF4B2B"/>
    <w:rsid w:val="00DF4C43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662"/>
    <w:rsid w:val="00DF5712"/>
    <w:rsid w:val="00DF5754"/>
    <w:rsid w:val="00DF59F4"/>
    <w:rsid w:val="00DF5A1C"/>
    <w:rsid w:val="00DF5F71"/>
    <w:rsid w:val="00DF6141"/>
    <w:rsid w:val="00DF61CC"/>
    <w:rsid w:val="00DF626B"/>
    <w:rsid w:val="00DF63AD"/>
    <w:rsid w:val="00DF660B"/>
    <w:rsid w:val="00DF6683"/>
    <w:rsid w:val="00DF66EE"/>
    <w:rsid w:val="00DF69EE"/>
    <w:rsid w:val="00DF6A1A"/>
    <w:rsid w:val="00DF6B80"/>
    <w:rsid w:val="00DF6BC8"/>
    <w:rsid w:val="00DF6C93"/>
    <w:rsid w:val="00DF6D0A"/>
    <w:rsid w:val="00DF6D4D"/>
    <w:rsid w:val="00DF6FC8"/>
    <w:rsid w:val="00DF7080"/>
    <w:rsid w:val="00DF70A0"/>
    <w:rsid w:val="00DF7133"/>
    <w:rsid w:val="00DF7285"/>
    <w:rsid w:val="00DF7388"/>
    <w:rsid w:val="00DF7434"/>
    <w:rsid w:val="00DF7485"/>
    <w:rsid w:val="00DF74BB"/>
    <w:rsid w:val="00DF7614"/>
    <w:rsid w:val="00DF77A1"/>
    <w:rsid w:val="00DF79FE"/>
    <w:rsid w:val="00DF7AA8"/>
    <w:rsid w:val="00DF7B07"/>
    <w:rsid w:val="00DF7C2F"/>
    <w:rsid w:val="00DF7C95"/>
    <w:rsid w:val="00DF7D57"/>
    <w:rsid w:val="00DF7DED"/>
    <w:rsid w:val="00DF7EA8"/>
    <w:rsid w:val="00DF7F48"/>
    <w:rsid w:val="00DF7FFC"/>
    <w:rsid w:val="00E00044"/>
    <w:rsid w:val="00E000D2"/>
    <w:rsid w:val="00E00183"/>
    <w:rsid w:val="00E0018F"/>
    <w:rsid w:val="00E00224"/>
    <w:rsid w:val="00E003E3"/>
    <w:rsid w:val="00E003F0"/>
    <w:rsid w:val="00E004D2"/>
    <w:rsid w:val="00E00550"/>
    <w:rsid w:val="00E00569"/>
    <w:rsid w:val="00E0065E"/>
    <w:rsid w:val="00E00747"/>
    <w:rsid w:val="00E0078A"/>
    <w:rsid w:val="00E0084E"/>
    <w:rsid w:val="00E008C6"/>
    <w:rsid w:val="00E00917"/>
    <w:rsid w:val="00E00932"/>
    <w:rsid w:val="00E0098C"/>
    <w:rsid w:val="00E0099A"/>
    <w:rsid w:val="00E0099F"/>
    <w:rsid w:val="00E00BAB"/>
    <w:rsid w:val="00E00C6A"/>
    <w:rsid w:val="00E00CCC"/>
    <w:rsid w:val="00E00CFE"/>
    <w:rsid w:val="00E00D9F"/>
    <w:rsid w:val="00E00DFF"/>
    <w:rsid w:val="00E00E8E"/>
    <w:rsid w:val="00E011F4"/>
    <w:rsid w:val="00E0124E"/>
    <w:rsid w:val="00E015FA"/>
    <w:rsid w:val="00E018A3"/>
    <w:rsid w:val="00E01DA1"/>
    <w:rsid w:val="00E01DBA"/>
    <w:rsid w:val="00E01DDC"/>
    <w:rsid w:val="00E01E62"/>
    <w:rsid w:val="00E02256"/>
    <w:rsid w:val="00E02318"/>
    <w:rsid w:val="00E0241E"/>
    <w:rsid w:val="00E02433"/>
    <w:rsid w:val="00E024F8"/>
    <w:rsid w:val="00E0255F"/>
    <w:rsid w:val="00E025C6"/>
    <w:rsid w:val="00E0260D"/>
    <w:rsid w:val="00E027BC"/>
    <w:rsid w:val="00E02815"/>
    <w:rsid w:val="00E02B14"/>
    <w:rsid w:val="00E02C20"/>
    <w:rsid w:val="00E02DCA"/>
    <w:rsid w:val="00E02FB9"/>
    <w:rsid w:val="00E0304E"/>
    <w:rsid w:val="00E0324D"/>
    <w:rsid w:val="00E03461"/>
    <w:rsid w:val="00E034D8"/>
    <w:rsid w:val="00E0361F"/>
    <w:rsid w:val="00E0368C"/>
    <w:rsid w:val="00E036FB"/>
    <w:rsid w:val="00E037E5"/>
    <w:rsid w:val="00E037EE"/>
    <w:rsid w:val="00E03828"/>
    <w:rsid w:val="00E03918"/>
    <w:rsid w:val="00E0396C"/>
    <w:rsid w:val="00E039EA"/>
    <w:rsid w:val="00E039F4"/>
    <w:rsid w:val="00E03A15"/>
    <w:rsid w:val="00E03A27"/>
    <w:rsid w:val="00E03C42"/>
    <w:rsid w:val="00E03C54"/>
    <w:rsid w:val="00E03CD5"/>
    <w:rsid w:val="00E03EF2"/>
    <w:rsid w:val="00E03F3C"/>
    <w:rsid w:val="00E03FD2"/>
    <w:rsid w:val="00E04069"/>
    <w:rsid w:val="00E040BE"/>
    <w:rsid w:val="00E04475"/>
    <w:rsid w:val="00E044D5"/>
    <w:rsid w:val="00E04604"/>
    <w:rsid w:val="00E04649"/>
    <w:rsid w:val="00E0464C"/>
    <w:rsid w:val="00E0466A"/>
    <w:rsid w:val="00E0473A"/>
    <w:rsid w:val="00E04AB4"/>
    <w:rsid w:val="00E04AF6"/>
    <w:rsid w:val="00E04B87"/>
    <w:rsid w:val="00E04C83"/>
    <w:rsid w:val="00E04C8D"/>
    <w:rsid w:val="00E04DCF"/>
    <w:rsid w:val="00E04F31"/>
    <w:rsid w:val="00E05050"/>
    <w:rsid w:val="00E050A0"/>
    <w:rsid w:val="00E051EA"/>
    <w:rsid w:val="00E05231"/>
    <w:rsid w:val="00E052A7"/>
    <w:rsid w:val="00E05381"/>
    <w:rsid w:val="00E053A2"/>
    <w:rsid w:val="00E054D4"/>
    <w:rsid w:val="00E05527"/>
    <w:rsid w:val="00E05535"/>
    <w:rsid w:val="00E055B2"/>
    <w:rsid w:val="00E056A5"/>
    <w:rsid w:val="00E0574E"/>
    <w:rsid w:val="00E0576C"/>
    <w:rsid w:val="00E057E9"/>
    <w:rsid w:val="00E057FC"/>
    <w:rsid w:val="00E05930"/>
    <w:rsid w:val="00E05961"/>
    <w:rsid w:val="00E059D0"/>
    <w:rsid w:val="00E05B2F"/>
    <w:rsid w:val="00E05B83"/>
    <w:rsid w:val="00E05C37"/>
    <w:rsid w:val="00E05C62"/>
    <w:rsid w:val="00E05DBA"/>
    <w:rsid w:val="00E05E8C"/>
    <w:rsid w:val="00E05EAD"/>
    <w:rsid w:val="00E05F0B"/>
    <w:rsid w:val="00E06070"/>
    <w:rsid w:val="00E0613A"/>
    <w:rsid w:val="00E06177"/>
    <w:rsid w:val="00E0632F"/>
    <w:rsid w:val="00E063CA"/>
    <w:rsid w:val="00E06451"/>
    <w:rsid w:val="00E064B8"/>
    <w:rsid w:val="00E065D6"/>
    <w:rsid w:val="00E066F8"/>
    <w:rsid w:val="00E06783"/>
    <w:rsid w:val="00E0683C"/>
    <w:rsid w:val="00E06947"/>
    <w:rsid w:val="00E06948"/>
    <w:rsid w:val="00E0699A"/>
    <w:rsid w:val="00E069F5"/>
    <w:rsid w:val="00E06B48"/>
    <w:rsid w:val="00E06BC8"/>
    <w:rsid w:val="00E06CB4"/>
    <w:rsid w:val="00E06E2E"/>
    <w:rsid w:val="00E07024"/>
    <w:rsid w:val="00E0713F"/>
    <w:rsid w:val="00E071BA"/>
    <w:rsid w:val="00E073D3"/>
    <w:rsid w:val="00E073DB"/>
    <w:rsid w:val="00E073F5"/>
    <w:rsid w:val="00E07438"/>
    <w:rsid w:val="00E074C5"/>
    <w:rsid w:val="00E076BD"/>
    <w:rsid w:val="00E07829"/>
    <w:rsid w:val="00E07833"/>
    <w:rsid w:val="00E07964"/>
    <w:rsid w:val="00E079F7"/>
    <w:rsid w:val="00E07A01"/>
    <w:rsid w:val="00E07B41"/>
    <w:rsid w:val="00E07C36"/>
    <w:rsid w:val="00E07C76"/>
    <w:rsid w:val="00E07E97"/>
    <w:rsid w:val="00E07E9A"/>
    <w:rsid w:val="00E07EC4"/>
    <w:rsid w:val="00E10043"/>
    <w:rsid w:val="00E10119"/>
    <w:rsid w:val="00E10173"/>
    <w:rsid w:val="00E10240"/>
    <w:rsid w:val="00E103E0"/>
    <w:rsid w:val="00E10476"/>
    <w:rsid w:val="00E1049C"/>
    <w:rsid w:val="00E104FB"/>
    <w:rsid w:val="00E1051C"/>
    <w:rsid w:val="00E106FC"/>
    <w:rsid w:val="00E107DC"/>
    <w:rsid w:val="00E1086F"/>
    <w:rsid w:val="00E108A4"/>
    <w:rsid w:val="00E1094E"/>
    <w:rsid w:val="00E10A1E"/>
    <w:rsid w:val="00E10A96"/>
    <w:rsid w:val="00E10AA2"/>
    <w:rsid w:val="00E10BB4"/>
    <w:rsid w:val="00E10BEE"/>
    <w:rsid w:val="00E10E4E"/>
    <w:rsid w:val="00E10F38"/>
    <w:rsid w:val="00E1117D"/>
    <w:rsid w:val="00E111EF"/>
    <w:rsid w:val="00E114BF"/>
    <w:rsid w:val="00E11820"/>
    <w:rsid w:val="00E119ED"/>
    <w:rsid w:val="00E119F7"/>
    <w:rsid w:val="00E11B2C"/>
    <w:rsid w:val="00E11B35"/>
    <w:rsid w:val="00E11D81"/>
    <w:rsid w:val="00E11D8C"/>
    <w:rsid w:val="00E11E24"/>
    <w:rsid w:val="00E11F11"/>
    <w:rsid w:val="00E11F27"/>
    <w:rsid w:val="00E1244D"/>
    <w:rsid w:val="00E1246B"/>
    <w:rsid w:val="00E124D9"/>
    <w:rsid w:val="00E12539"/>
    <w:rsid w:val="00E12564"/>
    <w:rsid w:val="00E12620"/>
    <w:rsid w:val="00E12633"/>
    <w:rsid w:val="00E127DF"/>
    <w:rsid w:val="00E129AA"/>
    <w:rsid w:val="00E12B55"/>
    <w:rsid w:val="00E12B8C"/>
    <w:rsid w:val="00E12C54"/>
    <w:rsid w:val="00E12D5E"/>
    <w:rsid w:val="00E12D78"/>
    <w:rsid w:val="00E12DFF"/>
    <w:rsid w:val="00E12E19"/>
    <w:rsid w:val="00E12E36"/>
    <w:rsid w:val="00E12E57"/>
    <w:rsid w:val="00E12F2C"/>
    <w:rsid w:val="00E1349D"/>
    <w:rsid w:val="00E13512"/>
    <w:rsid w:val="00E13570"/>
    <w:rsid w:val="00E1358F"/>
    <w:rsid w:val="00E137AE"/>
    <w:rsid w:val="00E13873"/>
    <w:rsid w:val="00E13884"/>
    <w:rsid w:val="00E13B47"/>
    <w:rsid w:val="00E13C94"/>
    <w:rsid w:val="00E13D24"/>
    <w:rsid w:val="00E13D44"/>
    <w:rsid w:val="00E14046"/>
    <w:rsid w:val="00E1409B"/>
    <w:rsid w:val="00E140CD"/>
    <w:rsid w:val="00E1426C"/>
    <w:rsid w:val="00E14290"/>
    <w:rsid w:val="00E1443F"/>
    <w:rsid w:val="00E144EF"/>
    <w:rsid w:val="00E145D4"/>
    <w:rsid w:val="00E146F4"/>
    <w:rsid w:val="00E14A9B"/>
    <w:rsid w:val="00E14ACD"/>
    <w:rsid w:val="00E14B2D"/>
    <w:rsid w:val="00E14C9B"/>
    <w:rsid w:val="00E14CCA"/>
    <w:rsid w:val="00E14CFB"/>
    <w:rsid w:val="00E14D0D"/>
    <w:rsid w:val="00E1539A"/>
    <w:rsid w:val="00E1539D"/>
    <w:rsid w:val="00E1544E"/>
    <w:rsid w:val="00E1567E"/>
    <w:rsid w:val="00E156C0"/>
    <w:rsid w:val="00E156F0"/>
    <w:rsid w:val="00E15731"/>
    <w:rsid w:val="00E15A39"/>
    <w:rsid w:val="00E15A62"/>
    <w:rsid w:val="00E15BD0"/>
    <w:rsid w:val="00E15BF0"/>
    <w:rsid w:val="00E15C51"/>
    <w:rsid w:val="00E15C8B"/>
    <w:rsid w:val="00E15CF9"/>
    <w:rsid w:val="00E15DD8"/>
    <w:rsid w:val="00E15F31"/>
    <w:rsid w:val="00E1608D"/>
    <w:rsid w:val="00E160D2"/>
    <w:rsid w:val="00E16170"/>
    <w:rsid w:val="00E161A5"/>
    <w:rsid w:val="00E1645D"/>
    <w:rsid w:val="00E16551"/>
    <w:rsid w:val="00E16583"/>
    <w:rsid w:val="00E16604"/>
    <w:rsid w:val="00E16740"/>
    <w:rsid w:val="00E16759"/>
    <w:rsid w:val="00E1680D"/>
    <w:rsid w:val="00E1681D"/>
    <w:rsid w:val="00E16883"/>
    <w:rsid w:val="00E16932"/>
    <w:rsid w:val="00E16957"/>
    <w:rsid w:val="00E16BA5"/>
    <w:rsid w:val="00E16BE8"/>
    <w:rsid w:val="00E16D7F"/>
    <w:rsid w:val="00E16DF8"/>
    <w:rsid w:val="00E16E2A"/>
    <w:rsid w:val="00E16E69"/>
    <w:rsid w:val="00E16EF1"/>
    <w:rsid w:val="00E16FE8"/>
    <w:rsid w:val="00E17060"/>
    <w:rsid w:val="00E170AD"/>
    <w:rsid w:val="00E170E1"/>
    <w:rsid w:val="00E1751A"/>
    <w:rsid w:val="00E175FC"/>
    <w:rsid w:val="00E17706"/>
    <w:rsid w:val="00E17710"/>
    <w:rsid w:val="00E177C2"/>
    <w:rsid w:val="00E1787B"/>
    <w:rsid w:val="00E17A3D"/>
    <w:rsid w:val="00E17CC1"/>
    <w:rsid w:val="00E17CC7"/>
    <w:rsid w:val="00E17D3C"/>
    <w:rsid w:val="00E17E6D"/>
    <w:rsid w:val="00E17F0D"/>
    <w:rsid w:val="00E20022"/>
    <w:rsid w:val="00E2004B"/>
    <w:rsid w:val="00E20359"/>
    <w:rsid w:val="00E205B7"/>
    <w:rsid w:val="00E2093C"/>
    <w:rsid w:val="00E2096A"/>
    <w:rsid w:val="00E2099B"/>
    <w:rsid w:val="00E20BD4"/>
    <w:rsid w:val="00E20C22"/>
    <w:rsid w:val="00E20C40"/>
    <w:rsid w:val="00E20CCB"/>
    <w:rsid w:val="00E20D4D"/>
    <w:rsid w:val="00E20FD5"/>
    <w:rsid w:val="00E21140"/>
    <w:rsid w:val="00E21297"/>
    <w:rsid w:val="00E21385"/>
    <w:rsid w:val="00E21476"/>
    <w:rsid w:val="00E2161C"/>
    <w:rsid w:val="00E21881"/>
    <w:rsid w:val="00E21A89"/>
    <w:rsid w:val="00E21AA5"/>
    <w:rsid w:val="00E21B45"/>
    <w:rsid w:val="00E21B4F"/>
    <w:rsid w:val="00E21BEC"/>
    <w:rsid w:val="00E21CAD"/>
    <w:rsid w:val="00E21D01"/>
    <w:rsid w:val="00E21E1C"/>
    <w:rsid w:val="00E21ECB"/>
    <w:rsid w:val="00E21ECD"/>
    <w:rsid w:val="00E21F6C"/>
    <w:rsid w:val="00E2211F"/>
    <w:rsid w:val="00E221F4"/>
    <w:rsid w:val="00E222F2"/>
    <w:rsid w:val="00E22390"/>
    <w:rsid w:val="00E22432"/>
    <w:rsid w:val="00E2249B"/>
    <w:rsid w:val="00E224AF"/>
    <w:rsid w:val="00E22773"/>
    <w:rsid w:val="00E227B6"/>
    <w:rsid w:val="00E227C7"/>
    <w:rsid w:val="00E22878"/>
    <w:rsid w:val="00E228D1"/>
    <w:rsid w:val="00E22900"/>
    <w:rsid w:val="00E229E1"/>
    <w:rsid w:val="00E22C28"/>
    <w:rsid w:val="00E22D29"/>
    <w:rsid w:val="00E22DBC"/>
    <w:rsid w:val="00E22DDA"/>
    <w:rsid w:val="00E22DE9"/>
    <w:rsid w:val="00E22E15"/>
    <w:rsid w:val="00E22FBB"/>
    <w:rsid w:val="00E23097"/>
    <w:rsid w:val="00E231D5"/>
    <w:rsid w:val="00E231E5"/>
    <w:rsid w:val="00E2331B"/>
    <w:rsid w:val="00E23348"/>
    <w:rsid w:val="00E2336E"/>
    <w:rsid w:val="00E23677"/>
    <w:rsid w:val="00E236BD"/>
    <w:rsid w:val="00E23841"/>
    <w:rsid w:val="00E238E7"/>
    <w:rsid w:val="00E23ABB"/>
    <w:rsid w:val="00E23B08"/>
    <w:rsid w:val="00E23B41"/>
    <w:rsid w:val="00E23CC4"/>
    <w:rsid w:val="00E23D75"/>
    <w:rsid w:val="00E23E94"/>
    <w:rsid w:val="00E23E96"/>
    <w:rsid w:val="00E23F16"/>
    <w:rsid w:val="00E240F5"/>
    <w:rsid w:val="00E2410C"/>
    <w:rsid w:val="00E241D1"/>
    <w:rsid w:val="00E243CF"/>
    <w:rsid w:val="00E24456"/>
    <w:rsid w:val="00E24559"/>
    <w:rsid w:val="00E245B4"/>
    <w:rsid w:val="00E24627"/>
    <w:rsid w:val="00E247B8"/>
    <w:rsid w:val="00E2494D"/>
    <w:rsid w:val="00E24963"/>
    <w:rsid w:val="00E24A89"/>
    <w:rsid w:val="00E24BEF"/>
    <w:rsid w:val="00E24C50"/>
    <w:rsid w:val="00E24C60"/>
    <w:rsid w:val="00E24D58"/>
    <w:rsid w:val="00E24DF6"/>
    <w:rsid w:val="00E24FE2"/>
    <w:rsid w:val="00E251A3"/>
    <w:rsid w:val="00E251EB"/>
    <w:rsid w:val="00E25428"/>
    <w:rsid w:val="00E25664"/>
    <w:rsid w:val="00E25838"/>
    <w:rsid w:val="00E2596B"/>
    <w:rsid w:val="00E25B21"/>
    <w:rsid w:val="00E25F59"/>
    <w:rsid w:val="00E2600F"/>
    <w:rsid w:val="00E2609E"/>
    <w:rsid w:val="00E260C4"/>
    <w:rsid w:val="00E2621A"/>
    <w:rsid w:val="00E2626D"/>
    <w:rsid w:val="00E262A6"/>
    <w:rsid w:val="00E26411"/>
    <w:rsid w:val="00E26900"/>
    <w:rsid w:val="00E269DB"/>
    <w:rsid w:val="00E26A56"/>
    <w:rsid w:val="00E26AE5"/>
    <w:rsid w:val="00E26BF4"/>
    <w:rsid w:val="00E26CF8"/>
    <w:rsid w:val="00E26D72"/>
    <w:rsid w:val="00E26E2D"/>
    <w:rsid w:val="00E2700B"/>
    <w:rsid w:val="00E270CE"/>
    <w:rsid w:val="00E270E1"/>
    <w:rsid w:val="00E27109"/>
    <w:rsid w:val="00E271F3"/>
    <w:rsid w:val="00E271FF"/>
    <w:rsid w:val="00E27257"/>
    <w:rsid w:val="00E272CD"/>
    <w:rsid w:val="00E273C4"/>
    <w:rsid w:val="00E273F6"/>
    <w:rsid w:val="00E27415"/>
    <w:rsid w:val="00E2759C"/>
    <w:rsid w:val="00E27614"/>
    <w:rsid w:val="00E2778E"/>
    <w:rsid w:val="00E27D69"/>
    <w:rsid w:val="00E30026"/>
    <w:rsid w:val="00E300D4"/>
    <w:rsid w:val="00E30261"/>
    <w:rsid w:val="00E30454"/>
    <w:rsid w:val="00E3054A"/>
    <w:rsid w:val="00E305EC"/>
    <w:rsid w:val="00E306FD"/>
    <w:rsid w:val="00E3078D"/>
    <w:rsid w:val="00E30796"/>
    <w:rsid w:val="00E30B59"/>
    <w:rsid w:val="00E30BF9"/>
    <w:rsid w:val="00E30CD4"/>
    <w:rsid w:val="00E30D20"/>
    <w:rsid w:val="00E30D67"/>
    <w:rsid w:val="00E30E48"/>
    <w:rsid w:val="00E30F10"/>
    <w:rsid w:val="00E30FCC"/>
    <w:rsid w:val="00E310BC"/>
    <w:rsid w:val="00E313F1"/>
    <w:rsid w:val="00E3157A"/>
    <w:rsid w:val="00E3170C"/>
    <w:rsid w:val="00E31849"/>
    <w:rsid w:val="00E31894"/>
    <w:rsid w:val="00E318AD"/>
    <w:rsid w:val="00E31B42"/>
    <w:rsid w:val="00E31B54"/>
    <w:rsid w:val="00E31B65"/>
    <w:rsid w:val="00E31C2D"/>
    <w:rsid w:val="00E31C9E"/>
    <w:rsid w:val="00E31CA7"/>
    <w:rsid w:val="00E31D0F"/>
    <w:rsid w:val="00E31DB8"/>
    <w:rsid w:val="00E31E6D"/>
    <w:rsid w:val="00E31EE7"/>
    <w:rsid w:val="00E3201B"/>
    <w:rsid w:val="00E320E5"/>
    <w:rsid w:val="00E32136"/>
    <w:rsid w:val="00E3214E"/>
    <w:rsid w:val="00E3243B"/>
    <w:rsid w:val="00E327A6"/>
    <w:rsid w:val="00E32889"/>
    <w:rsid w:val="00E32909"/>
    <w:rsid w:val="00E32913"/>
    <w:rsid w:val="00E32A40"/>
    <w:rsid w:val="00E32B31"/>
    <w:rsid w:val="00E32C28"/>
    <w:rsid w:val="00E32C75"/>
    <w:rsid w:val="00E32C78"/>
    <w:rsid w:val="00E32CAE"/>
    <w:rsid w:val="00E32D2E"/>
    <w:rsid w:val="00E32D4F"/>
    <w:rsid w:val="00E32EA4"/>
    <w:rsid w:val="00E32EB1"/>
    <w:rsid w:val="00E3311B"/>
    <w:rsid w:val="00E3316E"/>
    <w:rsid w:val="00E331F4"/>
    <w:rsid w:val="00E333C8"/>
    <w:rsid w:val="00E334DF"/>
    <w:rsid w:val="00E33655"/>
    <w:rsid w:val="00E33750"/>
    <w:rsid w:val="00E33826"/>
    <w:rsid w:val="00E33899"/>
    <w:rsid w:val="00E3389E"/>
    <w:rsid w:val="00E338E3"/>
    <w:rsid w:val="00E3391F"/>
    <w:rsid w:val="00E33992"/>
    <w:rsid w:val="00E339DF"/>
    <w:rsid w:val="00E33A61"/>
    <w:rsid w:val="00E33A69"/>
    <w:rsid w:val="00E33B8D"/>
    <w:rsid w:val="00E33BBC"/>
    <w:rsid w:val="00E33C8D"/>
    <w:rsid w:val="00E33D8E"/>
    <w:rsid w:val="00E33D99"/>
    <w:rsid w:val="00E33E1A"/>
    <w:rsid w:val="00E33F2D"/>
    <w:rsid w:val="00E33F38"/>
    <w:rsid w:val="00E33FD9"/>
    <w:rsid w:val="00E340BC"/>
    <w:rsid w:val="00E34128"/>
    <w:rsid w:val="00E34232"/>
    <w:rsid w:val="00E34253"/>
    <w:rsid w:val="00E342F5"/>
    <w:rsid w:val="00E3446B"/>
    <w:rsid w:val="00E34480"/>
    <w:rsid w:val="00E344DA"/>
    <w:rsid w:val="00E346C5"/>
    <w:rsid w:val="00E348BF"/>
    <w:rsid w:val="00E349C2"/>
    <w:rsid w:val="00E34A02"/>
    <w:rsid w:val="00E34B7E"/>
    <w:rsid w:val="00E34C6B"/>
    <w:rsid w:val="00E34C98"/>
    <w:rsid w:val="00E34D0B"/>
    <w:rsid w:val="00E34E14"/>
    <w:rsid w:val="00E34E26"/>
    <w:rsid w:val="00E34EB6"/>
    <w:rsid w:val="00E350A5"/>
    <w:rsid w:val="00E351D6"/>
    <w:rsid w:val="00E3532D"/>
    <w:rsid w:val="00E353EA"/>
    <w:rsid w:val="00E3541D"/>
    <w:rsid w:val="00E3553D"/>
    <w:rsid w:val="00E35587"/>
    <w:rsid w:val="00E355AA"/>
    <w:rsid w:val="00E3564C"/>
    <w:rsid w:val="00E356D8"/>
    <w:rsid w:val="00E35ADC"/>
    <w:rsid w:val="00E35F62"/>
    <w:rsid w:val="00E360F1"/>
    <w:rsid w:val="00E36219"/>
    <w:rsid w:val="00E36279"/>
    <w:rsid w:val="00E36485"/>
    <w:rsid w:val="00E365B5"/>
    <w:rsid w:val="00E3679C"/>
    <w:rsid w:val="00E367A7"/>
    <w:rsid w:val="00E367C4"/>
    <w:rsid w:val="00E36A24"/>
    <w:rsid w:val="00E36A72"/>
    <w:rsid w:val="00E36D0B"/>
    <w:rsid w:val="00E36D81"/>
    <w:rsid w:val="00E36E9A"/>
    <w:rsid w:val="00E36F01"/>
    <w:rsid w:val="00E36F33"/>
    <w:rsid w:val="00E36F4F"/>
    <w:rsid w:val="00E36FEC"/>
    <w:rsid w:val="00E370C1"/>
    <w:rsid w:val="00E37352"/>
    <w:rsid w:val="00E37517"/>
    <w:rsid w:val="00E3751E"/>
    <w:rsid w:val="00E37543"/>
    <w:rsid w:val="00E37567"/>
    <w:rsid w:val="00E37586"/>
    <w:rsid w:val="00E376FC"/>
    <w:rsid w:val="00E378B6"/>
    <w:rsid w:val="00E37952"/>
    <w:rsid w:val="00E37C37"/>
    <w:rsid w:val="00E37D73"/>
    <w:rsid w:val="00E37E99"/>
    <w:rsid w:val="00E37EA2"/>
    <w:rsid w:val="00E40190"/>
    <w:rsid w:val="00E401B2"/>
    <w:rsid w:val="00E401D9"/>
    <w:rsid w:val="00E402F5"/>
    <w:rsid w:val="00E403C9"/>
    <w:rsid w:val="00E403E9"/>
    <w:rsid w:val="00E404F8"/>
    <w:rsid w:val="00E4050E"/>
    <w:rsid w:val="00E405CA"/>
    <w:rsid w:val="00E40628"/>
    <w:rsid w:val="00E40687"/>
    <w:rsid w:val="00E407DC"/>
    <w:rsid w:val="00E40882"/>
    <w:rsid w:val="00E40A46"/>
    <w:rsid w:val="00E40C63"/>
    <w:rsid w:val="00E40D1D"/>
    <w:rsid w:val="00E40D62"/>
    <w:rsid w:val="00E40D99"/>
    <w:rsid w:val="00E40E42"/>
    <w:rsid w:val="00E40F80"/>
    <w:rsid w:val="00E4104E"/>
    <w:rsid w:val="00E41296"/>
    <w:rsid w:val="00E412C9"/>
    <w:rsid w:val="00E41357"/>
    <w:rsid w:val="00E41443"/>
    <w:rsid w:val="00E41498"/>
    <w:rsid w:val="00E414A5"/>
    <w:rsid w:val="00E414FF"/>
    <w:rsid w:val="00E41965"/>
    <w:rsid w:val="00E41B08"/>
    <w:rsid w:val="00E41B30"/>
    <w:rsid w:val="00E41BDC"/>
    <w:rsid w:val="00E41D62"/>
    <w:rsid w:val="00E41D7C"/>
    <w:rsid w:val="00E42068"/>
    <w:rsid w:val="00E42192"/>
    <w:rsid w:val="00E42534"/>
    <w:rsid w:val="00E4256E"/>
    <w:rsid w:val="00E42704"/>
    <w:rsid w:val="00E42852"/>
    <w:rsid w:val="00E428C0"/>
    <w:rsid w:val="00E428C5"/>
    <w:rsid w:val="00E428E4"/>
    <w:rsid w:val="00E4292F"/>
    <w:rsid w:val="00E42A13"/>
    <w:rsid w:val="00E42A49"/>
    <w:rsid w:val="00E42A54"/>
    <w:rsid w:val="00E42A77"/>
    <w:rsid w:val="00E42B6F"/>
    <w:rsid w:val="00E42B85"/>
    <w:rsid w:val="00E42C30"/>
    <w:rsid w:val="00E42CE6"/>
    <w:rsid w:val="00E42D35"/>
    <w:rsid w:val="00E42DA1"/>
    <w:rsid w:val="00E42DC2"/>
    <w:rsid w:val="00E42DC4"/>
    <w:rsid w:val="00E4327E"/>
    <w:rsid w:val="00E43506"/>
    <w:rsid w:val="00E43553"/>
    <w:rsid w:val="00E43605"/>
    <w:rsid w:val="00E4367C"/>
    <w:rsid w:val="00E43716"/>
    <w:rsid w:val="00E43928"/>
    <w:rsid w:val="00E43962"/>
    <w:rsid w:val="00E4397D"/>
    <w:rsid w:val="00E43B22"/>
    <w:rsid w:val="00E43CB6"/>
    <w:rsid w:val="00E43CD7"/>
    <w:rsid w:val="00E43D4E"/>
    <w:rsid w:val="00E440A8"/>
    <w:rsid w:val="00E4443F"/>
    <w:rsid w:val="00E4467D"/>
    <w:rsid w:val="00E447EC"/>
    <w:rsid w:val="00E4495B"/>
    <w:rsid w:val="00E44987"/>
    <w:rsid w:val="00E449B0"/>
    <w:rsid w:val="00E44A01"/>
    <w:rsid w:val="00E44A92"/>
    <w:rsid w:val="00E44BE3"/>
    <w:rsid w:val="00E44C13"/>
    <w:rsid w:val="00E44CE0"/>
    <w:rsid w:val="00E44CF5"/>
    <w:rsid w:val="00E44D23"/>
    <w:rsid w:val="00E44D31"/>
    <w:rsid w:val="00E44D8C"/>
    <w:rsid w:val="00E44E2B"/>
    <w:rsid w:val="00E44E93"/>
    <w:rsid w:val="00E44EFF"/>
    <w:rsid w:val="00E44F11"/>
    <w:rsid w:val="00E45233"/>
    <w:rsid w:val="00E45341"/>
    <w:rsid w:val="00E455B6"/>
    <w:rsid w:val="00E456D2"/>
    <w:rsid w:val="00E4574A"/>
    <w:rsid w:val="00E4580D"/>
    <w:rsid w:val="00E4597D"/>
    <w:rsid w:val="00E459DA"/>
    <w:rsid w:val="00E45A30"/>
    <w:rsid w:val="00E45A4E"/>
    <w:rsid w:val="00E45B24"/>
    <w:rsid w:val="00E45C88"/>
    <w:rsid w:val="00E45F8E"/>
    <w:rsid w:val="00E4602F"/>
    <w:rsid w:val="00E460CB"/>
    <w:rsid w:val="00E460D3"/>
    <w:rsid w:val="00E46160"/>
    <w:rsid w:val="00E4624E"/>
    <w:rsid w:val="00E463FE"/>
    <w:rsid w:val="00E46542"/>
    <w:rsid w:val="00E465FB"/>
    <w:rsid w:val="00E4660E"/>
    <w:rsid w:val="00E4692F"/>
    <w:rsid w:val="00E46965"/>
    <w:rsid w:val="00E46998"/>
    <w:rsid w:val="00E46C0C"/>
    <w:rsid w:val="00E46E44"/>
    <w:rsid w:val="00E46EA3"/>
    <w:rsid w:val="00E46EAA"/>
    <w:rsid w:val="00E471E3"/>
    <w:rsid w:val="00E47290"/>
    <w:rsid w:val="00E47400"/>
    <w:rsid w:val="00E47554"/>
    <w:rsid w:val="00E47680"/>
    <w:rsid w:val="00E477E5"/>
    <w:rsid w:val="00E478C8"/>
    <w:rsid w:val="00E478CC"/>
    <w:rsid w:val="00E478D2"/>
    <w:rsid w:val="00E478F1"/>
    <w:rsid w:val="00E47928"/>
    <w:rsid w:val="00E479D1"/>
    <w:rsid w:val="00E47AE4"/>
    <w:rsid w:val="00E47BE8"/>
    <w:rsid w:val="00E47C17"/>
    <w:rsid w:val="00E47EA8"/>
    <w:rsid w:val="00E47EFE"/>
    <w:rsid w:val="00E5009F"/>
    <w:rsid w:val="00E5010E"/>
    <w:rsid w:val="00E5018E"/>
    <w:rsid w:val="00E5027A"/>
    <w:rsid w:val="00E5035B"/>
    <w:rsid w:val="00E50389"/>
    <w:rsid w:val="00E5041F"/>
    <w:rsid w:val="00E50736"/>
    <w:rsid w:val="00E50A0C"/>
    <w:rsid w:val="00E50A2A"/>
    <w:rsid w:val="00E50C14"/>
    <w:rsid w:val="00E50C47"/>
    <w:rsid w:val="00E50CDD"/>
    <w:rsid w:val="00E5103F"/>
    <w:rsid w:val="00E5109F"/>
    <w:rsid w:val="00E510A4"/>
    <w:rsid w:val="00E510E4"/>
    <w:rsid w:val="00E51292"/>
    <w:rsid w:val="00E513E9"/>
    <w:rsid w:val="00E51495"/>
    <w:rsid w:val="00E515B9"/>
    <w:rsid w:val="00E5162C"/>
    <w:rsid w:val="00E5187A"/>
    <w:rsid w:val="00E518C0"/>
    <w:rsid w:val="00E519E9"/>
    <w:rsid w:val="00E51A39"/>
    <w:rsid w:val="00E51BF9"/>
    <w:rsid w:val="00E51C45"/>
    <w:rsid w:val="00E51CBA"/>
    <w:rsid w:val="00E51E63"/>
    <w:rsid w:val="00E51EE6"/>
    <w:rsid w:val="00E51F06"/>
    <w:rsid w:val="00E5203C"/>
    <w:rsid w:val="00E5220A"/>
    <w:rsid w:val="00E522DD"/>
    <w:rsid w:val="00E5254B"/>
    <w:rsid w:val="00E52573"/>
    <w:rsid w:val="00E527D7"/>
    <w:rsid w:val="00E52823"/>
    <w:rsid w:val="00E52924"/>
    <w:rsid w:val="00E52A4B"/>
    <w:rsid w:val="00E52AAD"/>
    <w:rsid w:val="00E52D20"/>
    <w:rsid w:val="00E52E77"/>
    <w:rsid w:val="00E52F74"/>
    <w:rsid w:val="00E52FA7"/>
    <w:rsid w:val="00E52FE3"/>
    <w:rsid w:val="00E5306D"/>
    <w:rsid w:val="00E532EE"/>
    <w:rsid w:val="00E53401"/>
    <w:rsid w:val="00E53416"/>
    <w:rsid w:val="00E534A3"/>
    <w:rsid w:val="00E53858"/>
    <w:rsid w:val="00E538AF"/>
    <w:rsid w:val="00E53AB6"/>
    <w:rsid w:val="00E53AD5"/>
    <w:rsid w:val="00E53BCE"/>
    <w:rsid w:val="00E53CDE"/>
    <w:rsid w:val="00E53D2F"/>
    <w:rsid w:val="00E53DCC"/>
    <w:rsid w:val="00E53EFD"/>
    <w:rsid w:val="00E53FD5"/>
    <w:rsid w:val="00E5400A"/>
    <w:rsid w:val="00E54161"/>
    <w:rsid w:val="00E542AC"/>
    <w:rsid w:val="00E54341"/>
    <w:rsid w:val="00E54604"/>
    <w:rsid w:val="00E5463D"/>
    <w:rsid w:val="00E5478C"/>
    <w:rsid w:val="00E54A7E"/>
    <w:rsid w:val="00E54AD7"/>
    <w:rsid w:val="00E54C51"/>
    <w:rsid w:val="00E54CA7"/>
    <w:rsid w:val="00E54CD7"/>
    <w:rsid w:val="00E54D0B"/>
    <w:rsid w:val="00E54D2D"/>
    <w:rsid w:val="00E54D60"/>
    <w:rsid w:val="00E54DD4"/>
    <w:rsid w:val="00E54F22"/>
    <w:rsid w:val="00E5533E"/>
    <w:rsid w:val="00E5551E"/>
    <w:rsid w:val="00E5562B"/>
    <w:rsid w:val="00E55687"/>
    <w:rsid w:val="00E55885"/>
    <w:rsid w:val="00E55996"/>
    <w:rsid w:val="00E55A57"/>
    <w:rsid w:val="00E55B39"/>
    <w:rsid w:val="00E55B98"/>
    <w:rsid w:val="00E55BC2"/>
    <w:rsid w:val="00E55C00"/>
    <w:rsid w:val="00E55C07"/>
    <w:rsid w:val="00E55CC6"/>
    <w:rsid w:val="00E55DFF"/>
    <w:rsid w:val="00E55EC2"/>
    <w:rsid w:val="00E55FEF"/>
    <w:rsid w:val="00E55FF6"/>
    <w:rsid w:val="00E56027"/>
    <w:rsid w:val="00E56073"/>
    <w:rsid w:val="00E562FD"/>
    <w:rsid w:val="00E56308"/>
    <w:rsid w:val="00E5630E"/>
    <w:rsid w:val="00E56400"/>
    <w:rsid w:val="00E56416"/>
    <w:rsid w:val="00E5648E"/>
    <w:rsid w:val="00E5653E"/>
    <w:rsid w:val="00E565B6"/>
    <w:rsid w:val="00E565F4"/>
    <w:rsid w:val="00E5665F"/>
    <w:rsid w:val="00E56694"/>
    <w:rsid w:val="00E567D0"/>
    <w:rsid w:val="00E567F0"/>
    <w:rsid w:val="00E56810"/>
    <w:rsid w:val="00E56842"/>
    <w:rsid w:val="00E56A3F"/>
    <w:rsid w:val="00E56A88"/>
    <w:rsid w:val="00E56AB6"/>
    <w:rsid w:val="00E56B6D"/>
    <w:rsid w:val="00E56C62"/>
    <w:rsid w:val="00E56DF6"/>
    <w:rsid w:val="00E56FF0"/>
    <w:rsid w:val="00E57133"/>
    <w:rsid w:val="00E5746D"/>
    <w:rsid w:val="00E5748D"/>
    <w:rsid w:val="00E57804"/>
    <w:rsid w:val="00E57818"/>
    <w:rsid w:val="00E578DB"/>
    <w:rsid w:val="00E5793C"/>
    <w:rsid w:val="00E57CFF"/>
    <w:rsid w:val="00E57DB9"/>
    <w:rsid w:val="00E57EC5"/>
    <w:rsid w:val="00E57F72"/>
    <w:rsid w:val="00E57F8C"/>
    <w:rsid w:val="00E57FC4"/>
    <w:rsid w:val="00E60383"/>
    <w:rsid w:val="00E60577"/>
    <w:rsid w:val="00E606DF"/>
    <w:rsid w:val="00E60725"/>
    <w:rsid w:val="00E609A6"/>
    <w:rsid w:val="00E609E1"/>
    <w:rsid w:val="00E60A52"/>
    <w:rsid w:val="00E60B20"/>
    <w:rsid w:val="00E60BE0"/>
    <w:rsid w:val="00E60DE3"/>
    <w:rsid w:val="00E61042"/>
    <w:rsid w:val="00E6112A"/>
    <w:rsid w:val="00E61140"/>
    <w:rsid w:val="00E61147"/>
    <w:rsid w:val="00E61176"/>
    <w:rsid w:val="00E61179"/>
    <w:rsid w:val="00E61471"/>
    <w:rsid w:val="00E614C5"/>
    <w:rsid w:val="00E615D9"/>
    <w:rsid w:val="00E6171D"/>
    <w:rsid w:val="00E61942"/>
    <w:rsid w:val="00E61A7C"/>
    <w:rsid w:val="00E61C28"/>
    <w:rsid w:val="00E61CB7"/>
    <w:rsid w:val="00E61CC4"/>
    <w:rsid w:val="00E61F1B"/>
    <w:rsid w:val="00E62180"/>
    <w:rsid w:val="00E62188"/>
    <w:rsid w:val="00E62350"/>
    <w:rsid w:val="00E623C4"/>
    <w:rsid w:val="00E62401"/>
    <w:rsid w:val="00E62444"/>
    <w:rsid w:val="00E624C0"/>
    <w:rsid w:val="00E62692"/>
    <w:rsid w:val="00E626B6"/>
    <w:rsid w:val="00E626BC"/>
    <w:rsid w:val="00E627FC"/>
    <w:rsid w:val="00E62888"/>
    <w:rsid w:val="00E629B5"/>
    <w:rsid w:val="00E62AE1"/>
    <w:rsid w:val="00E62BA8"/>
    <w:rsid w:val="00E62BFB"/>
    <w:rsid w:val="00E62CE3"/>
    <w:rsid w:val="00E62E9F"/>
    <w:rsid w:val="00E62F64"/>
    <w:rsid w:val="00E62FBF"/>
    <w:rsid w:val="00E63059"/>
    <w:rsid w:val="00E63061"/>
    <w:rsid w:val="00E6307A"/>
    <w:rsid w:val="00E63207"/>
    <w:rsid w:val="00E6331C"/>
    <w:rsid w:val="00E6342F"/>
    <w:rsid w:val="00E63640"/>
    <w:rsid w:val="00E6364D"/>
    <w:rsid w:val="00E637BD"/>
    <w:rsid w:val="00E6380A"/>
    <w:rsid w:val="00E63A33"/>
    <w:rsid w:val="00E63B6A"/>
    <w:rsid w:val="00E63BF4"/>
    <w:rsid w:val="00E63F49"/>
    <w:rsid w:val="00E63FD2"/>
    <w:rsid w:val="00E6406E"/>
    <w:rsid w:val="00E640FC"/>
    <w:rsid w:val="00E64117"/>
    <w:rsid w:val="00E64187"/>
    <w:rsid w:val="00E6421C"/>
    <w:rsid w:val="00E64846"/>
    <w:rsid w:val="00E64949"/>
    <w:rsid w:val="00E649F2"/>
    <w:rsid w:val="00E64AA7"/>
    <w:rsid w:val="00E64B4B"/>
    <w:rsid w:val="00E64C3A"/>
    <w:rsid w:val="00E64CD6"/>
    <w:rsid w:val="00E64E71"/>
    <w:rsid w:val="00E6504C"/>
    <w:rsid w:val="00E65119"/>
    <w:rsid w:val="00E651E9"/>
    <w:rsid w:val="00E65369"/>
    <w:rsid w:val="00E654FC"/>
    <w:rsid w:val="00E657D1"/>
    <w:rsid w:val="00E65967"/>
    <w:rsid w:val="00E659BD"/>
    <w:rsid w:val="00E65C8A"/>
    <w:rsid w:val="00E65D20"/>
    <w:rsid w:val="00E65D5D"/>
    <w:rsid w:val="00E65D69"/>
    <w:rsid w:val="00E65E9D"/>
    <w:rsid w:val="00E65F8F"/>
    <w:rsid w:val="00E6619E"/>
    <w:rsid w:val="00E6623B"/>
    <w:rsid w:val="00E6624D"/>
    <w:rsid w:val="00E66465"/>
    <w:rsid w:val="00E664E0"/>
    <w:rsid w:val="00E66558"/>
    <w:rsid w:val="00E66596"/>
    <w:rsid w:val="00E666AD"/>
    <w:rsid w:val="00E666C3"/>
    <w:rsid w:val="00E668C5"/>
    <w:rsid w:val="00E66B73"/>
    <w:rsid w:val="00E66BA2"/>
    <w:rsid w:val="00E66C9D"/>
    <w:rsid w:val="00E66C9E"/>
    <w:rsid w:val="00E66D3D"/>
    <w:rsid w:val="00E66D6E"/>
    <w:rsid w:val="00E66DDA"/>
    <w:rsid w:val="00E66E4C"/>
    <w:rsid w:val="00E66ECE"/>
    <w:rsid w:val="00E66F98"/>
    <w:rsid w:val="00E6712D"/>
    <w:rsid w:val="00E67247"/>
    <w:rsid w:val="00E67315"/>
    <w:rsid w:val="00E67347"/>
    <w:rsid w:val="00E6748B"/>
    <w:rsid w:val="00E6754E"/>
    <w:rsid w:val="00E6768B"/>
    <w:rsid w:val="00E67755"/>
    <w:rsid w:val="00E67794"/>
    <w:rsid w:val="00E67AFC"/>
    <w:rsid w:val="00E67CE5"/>
    <w:rsid w:val="00E67CE8"/>
    <w:rsid w:val="00E67D44"/>
    <w:rsid w:val="00E7003B"/>
    <w:rsid w:val="00E7010C"/>
    <w:rsid w:val="00E70229"/>
    <w:rsid w:val="00E702D2"/>
    <w:rsid w:val="00E702F2"/>
    <w:rsid w:val="00E7035A"/>
    <w:rsid w:val="00E70438"/>
    <w:rsid w:val="00E7048D"/>
    <w:rsid w:val="00E7068F"/>
    <w:rsid w:val="00E70BC4"/>
    <w:rsid w:val="00E70C52"/>
    <w:rsid w:val="00E70C88"/>
    <w:rsid w:val="00E70C95"/>
    <w:rsid w:val="00E70F70"/>
    <w:rsid w:val="00E710BE"/>
    <w:rsid w:val="00E71440"/>
    <w:rsid w:val="00E71472"/>
    <w:rsid w:val="00E714D7"/>
    <w:rsid w:val="00E715EA"/>
    <w:rsid w:val="00E71606"/>
    <w:rsid w:val="00E71658"/>
    <w:rsid w:val="00E71707"/>
    <w:rsid w:val="00E71716"/>
    <w:rsid w:val="00E7185E"/>
    <w:rsid w:val="00E7197F"/>
    <w:rsid w:val="00E71A98"/>
    <w:rsid w:val="00E71AEE"/>
    <w:rsid w:val="00E71B33"/>
    <w:rsid w:val="00E71C6A"/>
    <w:rsid w:val="00E71D2D"/>
    <w:rsid w:val="00E71E54"/>
    <w:rsid w:val="00E71E71"/>
    <w:rsid w:val="00E71EE1"/>
    <w:rsid w:val="00E71FBB"/>
    <w:rsid w:val="00E72138"/>
    <w:rsid w:val="00E72304"/>
    <w:rsid w:val="00E723A2"/>
    <w:rsid w:val="00E726B3"/>
    <w:rsid w:val="00E72774"/>
    <w:rsid w:val="00E727CF"/>
    <w:rsid w:val="00E72997"/>
    <w:rsid w:val="00E72A61"/>
    <w:rsid w:val="00E72A67"/>
    <w:rsid w:val="00E72B23"/>
    <w:rsid w:val="00E72B5B"/>
    <w:rsid w:val="00E72CC9"/>
    <w:rsid w:val="00E72D1A"/>
    <w:rsid w:val="00E72D63"/>
    <w:rsid w:val="00E72EB8"/>
    <w:rsid w:val="00E7310B"/>
    <w:rsid w:val="00E731B9"/>
    <w:rsid w:val="00E7323C"/>
    <w:rsid w:val="00E7359D"/>
    <w:rsid w:val="00E7364A"/>
    <w:rsid w:val="00E736D5"/>
    <w:rsid w:val="00E73749"/>
    <w:rsid w:val="00E737F6"/>
    <w:rsid w:val="00E7399F"/>
    <w:rsid w:val="00E73ADE"/>
    <w:rsid w:val="00E73AED"/>
    <w:rsid w:val="00E73B50"/>
    <w:rsid w:val="00E73BA2"/>
    <w:rsid w:val="00E73DD1"/>
    <w:rsid w:val="00E73FB4"/>
    <w:rsid w:val="00E740CA"/>
    <w:rsid w:val="00E740EB"/>
    <w:rsid w:val="00E741F9"/>
    <w:rsid w:val="00E7425B"/>
    <w:rsid w:val="00E74454"/>
    <w:rsid w:val="00E7462C"/>
    <w:rsid w:val="00E7470F"/>
    <w:rsid w:val="00E7477B"/>
    <w:rsid w:val="00E747BB"/>
    <w:rsid w:val="00E747E9"/>
    <w:rsid w:val="00E747EC"/>
    <w:rsid w:val="00E74865"/>
    <w:rsid w:val="00E7489A"/>
    <w:rsid w:val="00E748D7"/>
    <w:rsid w:val="00E74A62"/>
    <w:rsid w:val="00E74BAB"/>
    <w:rsid w:val="00E74C79"/>
    <w:rsid w:val="00E74CAD"/>
    <w:rsid w:val="00E74CB7"/>
    <w:rsid w:val="00E74D7C"/>
    <w:rsid w:val="00E74EB7"/>
    <w:rsid w:val="00E74F6B"/>
    <w:rsid w:val="00E7509C"/>
    <w:rsid w:val="00E752A1"/>
    <w:rsid w:val="00E75328"/>
    <w:rsid w:val="00E7552C"/>
    <w:rsid w:val="00E75752"/>
    <w:rsid w:val="00E7585A"/>
    <w:rsid w:val="00E75885"/>
    <w:rsid w:val="00E75887"/>
    <w:rsid w:val="00E7598E"/>
    <w:rsid w:val="00E75999"/>
    <w:rsid w:val="00E75B14"/>
    <w:rsid w:val="00E75B7B"/>
    <w:rsid w:val="00E75C00"/>
    <w:rsid w:val="00E75CCC"/>
    <w:rsid w:val="00E75D4A"/>
    <w:rsid w:val="00E75E15"/>
    <w:rsid w:val="00E75E27"/>
    <w:rsid w:val="00E75EEE"/>
    <w:rsid w:val="00E76106"/>
    <w:rsid w:val="00E76171"/>
    <w:rsid w:val="00E76212"/>
    <w:rsid w:val="00E7623B"/>
    <w:rsid w:val="00E763BE"/>
    <w:rsid w:val="00E766B2"/>
    <w:rsid w:val="00E76907"/>
    <w:rsid w:val="00E76AD2"/>
    <w:rsid w:val="00E76B9F"/>
    <w:rsid w:val="00E76CBB"/>
    <w:rsid w:val="00E772BF"/>
    <w:rsid w:val="00E7736D"/>
    <w:rsid w:val="00E773DC"/>
    <w:rsid w:val="00E773E9"/>
    <w:rsid w:val="00E77471"/>
    <w:rsid w:val="00E77517"/>
    <w:rsid w:val="00E77576"/>
    <w:rsid w:val="00E7757E"/>
    <w:rsid w:val="00E7776F"/>
    <w:rsid w:val="00E777A0"/>
    <w:rsid w:val="00E7793B"/>
    <w:rsid w:val="00E7798D"/>
    <w:rsid w:val="00E779B7"/>
    <w:rsid w:val="00E77B1D"/>
    <w:rsid w:val="00E77C02"/>
    <w:rsid w:val="00E77CDB"/>
    <w:rsid w:val="00E77D15"/>
    <w:rsid w:val="00E77D8B"/>
    <w:rsid w:val="00E77FBD"/>
    <w:rsid w:val="00E77FE5"/>
    <w:rsid w:val="00E8001E"/>
    <w:rsid w:val="00E80102"/>
    <w:rsid w:val="00E80255"/>
    <w:rsid w:val="00E80274"/>
    <w:rsid w:val="00E8046C"/>
    <w:rsid w:val="00E8051D"/>
    <w:rsid w:val="00E80597"/>
    <w:rsid w:val="00E8074E"/>
    <w:rsid w:val="00E809AA"/>
    <w:rsid w:val="00E80A22"/>
    <w:rsid w:val="00E80C3A"/>
    <w:rsid w:val="00E80EC2"/>
    <w:rsid w:val="00E81436"/>
    <w:rsid w:val="00E8144C"/>
    <w:rsid w:val="00E81570"/>
    <w:rsid w:val="00E815CA"/>
    <w:rsid w:val="00E8175B"/>
    <w:rsid w:val="00E818FD"/>
    <w:rsid w:val="00E81BAB"/>
    <w:rsid w:val="00E81F39"/>
    <w:rsid w:val="00E8201A"/>
    <w:rsid w:val="00E82092"/>
    <w:rsid w:val="00E820FD"/>
    <w:rsid w:val="00E825A1"/>
    <w:rsid w:val="00E826AB"/>
    <w:rsid w:val="00E827CD"/>
    <w:rsid w:val="00E82A37"/>
    <w:rsid w:val="00E82C6B"/>
    <w:rsid w:val="00E82D37"/>
    <w:rsid w:val="00E82E19"/>
    <w:rsid w:val="00E82E87"/>
    <w:rsid w:val="00E82EF2"/>
    <w:rsid w:val="00E83017"/>
    <w:rsid w:val="00E83164"/>
    <w:rsid w:val="00E8338C"/>
    <w:rsid w:val="00E833E3"/>
    <w:rsid w:val="00E8348D"/>
    <w:rsid w:val="00E834B5"/>
    <w:rsid w:val="00E8364A"/>
    <w:rsid w:val="00E83727"/>
    <w:rsid w:val="00E837D0"/>
    <w:rsid w:val="00E83825"/>
    <w:rsid w:val="00E839F7"/>
    <w:rsid w:val="00E83A0F"/>
    <w:rsid w:val="00E83A4E"/>
    <w:rsid w:val="00E83A5B"/>
    <w:rsid w:val="00E83B14"/>
    <w:rsid w:val="00E83BB1"/>
    <w:rsid w:val="00E83CEA"/>
    <w:rsid w:val="00E83D2F"/>
    <w:rsid w:val="00E83D83"/>
    <w:rsid w:val="00E83E0D"/>
    <w:rsid w:val="00E83F9F"/>
    <w:rsid w:val="00E84009"/>
    <w:rsid w:val="00E84039"/>
    <w:rsid w:val="00E84079"/>
    <w:rsid w:val="00E8426C"/>
    <w:rsid w:val="00E8438B"/>
    <w:rsid w:val="00E843B4"/>
    <w:rsid w:val="00E845BF"/>
    <w:rsid w:val="00E84662"/>
    <w:rsid w:val="00E84753"/>
    <w:rsid w:val="00E8475D"/>
    <w:rsid w:val="00E847EC"/>
    <w:rsid w:val="00E84A3C"/>
    <w:rsid w:val="00E84A51"/>
    <w:rsid w:val="00E84C34"/>
    <w:rsid w:val="00E84D59"/>
    <w:rsid w:val="00E84DA2"/>
    <w:rsid w:val="00E84E1F"/>
    <w:rsid w:val="00E84E90"/>
    <w:rsid w:val="00E8523C"/>
    <w:rsid w:val="00E85276"/>
    <w:rsid w:val="00E852AE"/>
    <w:rsid w:val="00E8531D"/>
    <w:rsid w:val="00E8538F"/>
    <w:rsid w:val="00E853C7"/>
    <w:rsid w:val="00E853F3"/>
    <w:rsid w:val="00E8556A"/>
    <w:rsid w:val="00E8563F"/>
    <w:rsid w:val="00E857BD"/>
    <w:rsid w:val="00E858F7"/>
    <w:rsid w:val="00E85A40"/>
    <w:rsid w:val="00E85B66"/>
    <w:rsid w:val="00E85BBE"/>
    <w:rsid w:val="00E85CE3"/>
    <w:rsid w:val="00E85D5A"/>
    <w:rsid w:val="00E85E28"/>
    <w:rsid w:val="00E85E91"/>
    <w:rsid w:val="00E8601A"/>
    <w:rsid w:val="00E86037"/>
    <w:rsid w:val="00E86194"/>
    <w:rsid w:val="00E863D4"/>
    <w:rsid w:val="00E8649C"/>
    <w:rsid w:val="00E864AA"/>
    <w:rsid w:val="00E864CE"/>
    <w:rsid w:val="00E86631"/>
    <w:rsid w:val="00E86649"/>
    <w:rsid w:val="00E867E8"/>
    <w:rsid w:val="00E86875"/>
    <w:rsid w:val="00E86934"/>
    <w:rsid w:val="00E8697F"/>
    <w:rsid w:val="00E86C15"/>
    <w:rsid w:val="00E86C56"/>
    <w:rsid w:val="00E86C87"/>
    <w:rsid w:val="00E86C9C"/>
    <w:rsid w:val="00E86D4B"/>
    <w:rsid w:val="00E86E83"/>
    <w:rsid w:val="00E86F0A"/>
    <w:rsid w:val="00E86F7C"/>
    <w:rsid w:val="00E86FB8"/>
    <w:rsid w:val="00E870E3"/>
    <w:rsid w:val="00E874F7"/>
    <w:rsid w:val="00E8757F"/>
    <w:rsid w:val="00E877D2"/>
    <w:rsid w:val="00E877FB"/>
    <w:rsid w:val="00E878FE"/>
    <w:rsid w:val="00E87DF7"/>
    <w:rsid w:val="00E90022"/>
    <w:rsid w:val="00E9006F"/>
    <w:rsid w:val="00E90137"/>
    <w:rsid w:val="00E90527"/>
    <w:rsid w:val="00E905B7"/>
    <w:rsid w:val="00E905BF"/>
    <w:rsid w:val="00E9063B"/>
    <w:rsid w:val="00E906F8"/>
    <w:rsid w:val="00E9071D"/>
    <w:rsid w:val="00E907EA"/>
    <w:rsid w:val="00E90965"/>
    <w:rsid w:val="00E90971"/>
    <w:rsid w:val="00E909C8"/>
    <w:rsid w:val="00E90BE5"/>
    <w:rsid w:val="00E90CBA"/>
    <w:rsid w:val="00E90D72"/>
    <w:rsid w:val="00E90DB2"/>
    <w:rsid w:val="00E90EFE"/>
    <w:rsid w:val="00E91189"/>
    <w:rsid w:val="00E911CE"/>
    <w:rsid w:val="00E9127F"/>
    <w:rsid w:val="00E91370"/>
    <w:rsid w:val="00E919F9"/>
    <w:rsid w:val="00E91B33"/>
    <w:rsid w:val="00E91B7B"/>
    <w:rsid w:val="00E91C68"/>
    <w:rsid w:val="00E91DE2"/>
    <w:rsid w:val="00E91F17"/>
    <w:rsid w:val="00E91F48"/>
    <w:rsid w:val="00E91FC9"/>
    <w:rsid w:val="00E921B4"/>
    <w:rsid w:val="00E9263A"/>
    <w:rsid w:val="00E92743"/>
    <w:rsid w:val="00E927BB"/>
    <w:rsid w:val="00E927C5"/>
    <w:rsid w:val="00E927D0"/>
    <w:rsid w:val="00E92844"/>
    <w:rsid w:val="00E92882"/>
    <w:rsid w:val="00E928B3"/>
    <w:rsid w:val="00E92A87"/>
    <w:rsid w:val="00E92AC0"/>
    <w:rsid w:val="00E92C65"/>
    <w:rsid w:val="00E92E47"/>
    <w:rsid w:val="00E92F4E"/>
    <w:rsid w:val="00E93005"/>
    <w:rsid w:val="00E930A8"/>
    <w:rsid w:val="00E930B9"/>
    <w:rsid w:val="00E931F6"/>
    <w:rsid w:val="00E93243"/>
    <w:rsid w:val="00E93464"/>
    <w:rsid w:val="00E934E6"/>
    <w:rsid w:val="00E937FE"/>
    <w:rsid w:val="00E93973"/>
    <w:rsid w:val="00E93ABD"/>
    <w:rsid w:val="00E93B53"/>
    <w:rsid w:val="00E93B8B"/>
    <w:rsid w:val="00E93B9A"/>
    <w:rsid w:val="00E93D0A"/>
    <w:rsid w:val="00E93D10"/>
    <w:rsid w:val="00E93EC1"/>
    <w:rsid w:val="00E93FD7"/>
    <w:rsid w:val="00E94107"/>
    <w:rsid w:val="00E94333"/>
    <w:rsid w:val="00E9443A"/>
    <w:rsid w:val="00E94948"/>
    <w:rsid w:val="00E949AE"/>
    <w:rsid w:val="00E949DF"/>
    <w:rsid w:val="00E94B2F"/>
    <w:rsid w:val="00E94BC3"/>
    <w:rsid w:val="00E94CA9"/>
    <w:rsid w:val="00E94E8C"/>
    <w:rsid w:val="00E94EB1"/>
    <w:rsid w:val="00E94EB9"/>
    <w:rsid w:val="00E95037"/>
    <w:rsid w:val="00E95072"/>
    <w:rsid w:val="00E950C7"/>
    <w:rsid w:val="00E951DE"/>
    <w:rsid w:val="00E95293"/>
    <w:rsid w:val="00E95384"/>
    <w:rsid w:val="00E95431"/>
    <w:rsid w:val="00E95620"/>
    <w:rsid w:val="00E9595D"/>
    <w:rsid w:val="00E959CB"/>
    <w:rsid w:val="00E95BE7"/>
    <w:rsid w:val="00E95CE8"/>
    <w:rsid w:val="00E95D94"/>
    <w:rsid w:val="00E95E03"/>
    <w:rsid w:val="00E95E14"/>
    <w:rsid w:val="00E96083"/>
    <w:rsid w:val="00E960F1"/>
    <w:rsid w:val="00E96160"/>
    <w:rsid w:val="00E962B5"/>
    <w:rsid w:val="00E965D5"/>
    <w:rsid w:val="00E96848"/>
    <w:rsid w:val="00E9696F"/>
    <w:rsid w:val="00E969B2"/>
    <w:rsid w:val="00E96BF3"/>
    <w:rsid w:val="00E96D3F"/>
    <w:rsid w:val="00E96D86"/>
    <w:rsid w:val="00E96E31"/>
    <w:rsid w:val="00E96F79"/>
    <w:rsid w:val="00E96F95"/>
    <w:rsid w:val="00E97048"/>
    <w:rsid w:val="00E97052"/>
    <w:rsid w:val="00E971E9"/>
    <w:rsid w:val="00E97262"/>
    <w:rsid w:val="00E9730F"/>
    <w:rsid w:val="00E973D1"/>
    <w:rsid w:val="00E97561"/>
    <w:rsid w:val="00E9764A"/>
    <w:rsid w:val="00E97658"/>
    <w:rsid w:val="00E97680"/>
    <w:rsid w:val="00E97822"/>
    <w:rsid w:val="00E9793C"/>
    <w:rsid w:val="00E979A3"/>
    <w:rsid w:val="00E97A2D"/>
    <w:rsid w:val="00E97A53"/>
    <w:rsid w:val="00E97A93"/>
    <w:rsid w:val="00E97AC5"/>
    <w:rsid w:val="00E97AEA"/>
    <w:rsid w:val="00E97CCB"/>
    <w:rsid w:val="00E97E04"/>
    <w:rsid w:val="00E97E41"/>
    <w:rsid w:val="00E97E5A"/>
    <w:rsid w:val="00E97F91"/>
    <w:rsid w:val="00E97FDB"/>
    <w:rsid w:val="00EA0010"/>
    <w:rsid w:val="00EA022E"/>
    <w:rsid w:val="00EA02C4"/>
    <w:rsid w:val="00EA038F"/>
    <w:rsid w:val="00EA04B0"/>
    <w:rsid w:val="00EA05DC"/>
    <w:rsid w:val="00EA0839"/>
    <w:rsid w:val="00EA0A4E"/>
    <w:rsid w:val="00EA0A54"/>
    <w:rsid w:val="00EA0A8D"/>
    <w:rsid w:val="00EA0AAA"/>
    <w:rsid w:val="00EA0AB8"/>
    <w:rsid w:val="00EA0AE4"/>
    <w:rsid w:val="00EA0CFD"/>
    <w:rsid w:val="00EA0ED4"/>
    <w:rsid w:val="00EA0F92"/>
    <w:rsid w:val="00EA1133"/>
    <w:rsid w:val="00EA122B"/>
    <w:rsid w:val="00EA1360"/>
    <w:rsid w:val="00EA140C"/>
    <w:rsid w:val="00EA14B8"/>
    <w:rsid w:val="00EA1563"/>
    <w:rsid w:val="00EA1673"/>
    <w:rsid w:val="00EA189C"/>
    <w:rsid w:val="00EA1A33"/>
    <w:rsid w:val="00EA1A83"/>
    <w:rsid w:val="00EA1AB8"/>
    <w:rsid w:val="00EA1BD7"/>
    <w:rsid w:val="00EA1CBE"/>
    <w:rsid w:val="00EA1D19"/>
    <w:rsid w:val="00EA1DB3"/>
    <w:rsid w:val="00EA1FA6"/>
    <w:rsid w:val="00EA20B7"/>
    <w:rsid w:val="00EA215E"/>
    <w:rsid w:val="00EA21B1"/>
    <w:rsid w:val="00EA2329"/>
    <w:rsid w:val="00EA242A"/>
    <w:rsid w:val="00EA257B"/>
    <w:rsid w:val="00EA257F"/>
    <w:rsid w:val="00EA26E8"/>
    <w:rsid w:val="00EA278B"/>
    <w:rsid w:val="00EA2914"/>
    <w:rsid w:val="00EA296D"/>
    <w:rsid w:val="00EA297A"/>
    <w:rsid w:val="00EA29B1"/>
    <w:rsid w:val="00EA29B3"/>
    <w:rsid w:val="00EA29B7"/>
    <w:rsid w:val="00EA2A26"/>
    <w:rsid w:val="00EA2A5D"/>
    <w:rsid w:val="00EA2BC7"/>
    <w:rsid w:val="00EA2CB6"/>
    <w:rsid w:val="00EA2CF3"/>
    <w:rsid w:val="00EA2D5E"/>
    <w:rsid w:val="00EA3094"/>
    <w:rsid w:val="00EA30CB"/>
    <w:rsid w:val="00EA30F6"/>
    <w:rsid w:val="00EA3141"/>
    <w:rsid w:val="00EA315D"/>
    <w:rsid w:val="00EA31CC"/>
    <w:rsid w:val="00EA329F"/>
    <w:rsid w:val="00EA3490"/>
    <w:rsid w:val="00EA353A"/>
    <w:rsid w:val="00EA35E4"/>
    <w:rsid w:val="00EA362E"/>
    <w:rsid w:val="00EA3642"/>
    <w:rsid w:val="00EA3722"/>
    <w:rsid w:val="00EA373B"/>
    <w:rsid w:val="00EA37AD"/>
    <w:rsid w:val="00EA38B1"/>
    <w:rsid w:val="00EA38ED"/>
    <w:rsid w:val="00EA3913"/>
    <w:rsid w:val="00EA39B0"/>
    <w:rsid w:val="00EA39CE"/>
    <w:rsid w:val="00EA3A40"/>
    <w:rsid w:val="00EA3A6B"/>
    <w:rsid w:val="00EA3B33"/>
    <w:rsid w:val="00EA3BD6"/>
    <w:rsid w:val="00EA3CA6"/>
    <w:rsid w:val="00EA3D8F"/>
    <w:rsid w:val="00EA3EF2"/>
    <w:rsid w:val="00EA4040"/>
    <w:rsid w:val="00EA412D"/>
    <w:rsid w:val="00EA41CB"/>
    <w:rsid w:val="00EA41FF"/>
    <w:rsid w:val="00EA47DD"/>
    <w:rsid w:val="00EA4812"/>
    <w:rsid w:val="00EA4860"/>
    <w:rsid w:val="00EA492B"/>
    <w:rsid w:val="00EA4B60"/>
    <w:rsid w:val="00EA4CAA"/>
    <w:rsid w:val="00EA4D2F"/>
    <w:rsid w:val="00EA4F75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D2"/>
    <w:rsid w:val="00EA5C8A"/>
    <w:rsid w:val="00EA5D21"/>
    <w:rsid w:val="00EA5D4A"/>
    <w:rsid w:val="00EA5E11"/>
    <w:rsid w:val="00EA5FC8"/>
    <w:rsid w:val="00EA6098"/>
    <w:rsid w:val="00EA6492"/>
    <w:rsid w:val="00EA66A7"/>
    <w:rsid w:val="00EA679C"/>
    <w:rsid w:val="00EA68D0"/>
    <w:rsid w:val="00EA6AE2"/>
    <w:rsid w:val="00EA6B85"/>
    <w:rsid w:val="00EA6C68"/>
    <w:rsid w:val="00EA6D10"/>
    <w:rsid w:val="00EA6EA0"/>
    <w:rsid w:val="00EA6EAC"/>
    <w:rsid w:val="00EA6F91"/>
    <w:rsid w:val="00EA6FB0"/>
    <w:rsid w:val="00EA7042"/>
    <w:rsid w:val="00EA7142"/>
    <w:rsid w:val="00EA730A"/>
    <w:rsid w:val="00EA7319"/>
    <w:rsid w:val="00EA731B"/>
    <w:rsid w:val="00EA750E"/>
    <w:rsid w:val="00EA7536"/>
    <w:rsid w:val="00EA7706"/>
    <w:rsid w:val="00EA782D"/>
    <w:rsid w:val="00EA78A2"/>
    <w:rsid w:val="00EA79C3"/>
    <w:rsid w:val="00EA7CDE"/>
    <w:rsid w:val="00EA7D40"/>
    <w:rsid w:val="00EA7D48"/>
    <w:rsid w:val="00EA7DF1"/>
    <w:rsid w:val="00EA7EBB"/>
    <w:rsid w:val="00EA7EC4"/>
    <w:rsid w:val="00EA7FB5"/>
    <w:rsid w:val="00EB00D6"/>
    <w:rsid w:val="00EB0325"/>
    <w:rsid w:val="00EB032D"/>
    <w:rsid w:val="00EB034E"/>
    <w:rsid w:val="00EB0376"/>
    <w:rsid w:val="00EB0382"/>
    <w:rsid w:val="00EB0424"/>
    <w:rsid w:val="00EB049D"/>
    <w:rsid w:val="00EB0767"/>
    <w:rsid w:val="00EB07FC"/>
    <w:rsid w:val="00EB0A5F"/>
    <w:rsid w:val="00EB0B75"/>
    <w:rsid w:val="00EB0BB6"/>
    <w:rsid w:val="00EB0C64"/>
    <w:rsid w:val="00EB0C74"/>
    <w:rsid w:val="00EB0CA5"/>
    <w:rsid w:val="00EB0CEB"/>
    <w:rsid w:val="00EB0F09"/>
    <w:rsid w:val="00EB0F52"/>
    <w:rsid w:val="00EB1003"/>
    <w:rsid w:val="00EB118F"/>
    <w:rsid w:val="00EB119D"/>
    <w:rsid w:val="00EB131B"/>
    <w:rsid w:val="00EB13B6"/>
    <w:rsid w:val="00EB1423"/>
    <w:rsid w:val="00EB151C"/>
    <w:rsid w:val="00EB15AD"/>
    <w:rsid w:val="00EB15E2"/>
    <w:rsid w:val="00EB16B3"/>
    <w:rsid w:val="00EB17D8"/>
    <w:rsid w:val="00EB19BC"/>
    <w:rsid w:val="00EB1B21"/>
    <w:rsid w:val="00EB1B25"/>
    <w:rsid w:val="00EB1C40"/>
    <w:rsid w:val="00EB1C94"/>
    <w:rsid w:val="00EB1F53"/>
    <w:rsid w:val="00EB1FDF"/>
    <w:rsid w:val="00EB20B7"/>
    <w:rsid w:val="00EB213D"/>
    <w:rsid w:val="00EB218C"/>
    <w:rsid w:val="00EB2581"/>
    <w:rsid w:val="00EB25EF"/>
    <w:rsid w:val="00EB27FE"/>
    <w:rsid w:val="00EB2834"/>
    <w:rsid w:val="00EB2A9E"/>
    <w:rsid w:val="00EB2B5A"/>
    <w:rsid w:val="00EB2F06"/>
    <w:rsid w:val="00EB2F42"/>
    <w:rsid w:val="00EB2FA3"/>
    <w:rsid w:val="00EB2FAA"/>
    <w:rsid w:val="00EB2FF8"/>
    <w:rsid w:val="00EB30E7"/>
    <w:rsid w:val="00EB31B5"/>
    <w:rsid w:val="00EB3302"/>
    <w:rsid w:val="00EB3352"/>
    <w:rsid w:val="00EB3530"/>
    <w:rsid w:val="00EB355C"/>
    <w:rsid w:val="00EB35C7"/>
    <w:rsid w:val="00EB36C9"/>
    <w:rsid w:val="00EB36DD"/>
    <w:rsid w:val="00EB37E7"/>
    <w:rsid w:val="00EB3BFC"/>
    <w:rsid w:val="00EB3C20"/>
    <w:rsid w:val="00EB3D02"/>
    <w:rsid w:val="00EB3D08"/>
    <w:rsid w:val="00EB3E55"/>
    <w:rsid w:val="00EB3E93"/>
    <w:rsid w:val="00EB3EC5"/>
    <w:rsid w:val="00EB3ED7"/>
    <w:rsid w:val="00EB3FC5"/>
    <w:rsid w:val="00EB40B0"/>
    <w:rsid w:val="00EB40D6"/>
    <w:rsid w:val="00EB44C2"/>
    <w:rsid w:val="00EB4539"/>
    <w:rsid w:val="00EB4541"/>
    <w:rsid w:val="00EB45C3"/>
    <w:rsid w:val="00EB4618"/>
    <w:rsid w:val="00EB46D5"/>
    <w:rsid w:val="00EB47CC"/>
    <w:rsid w:val="00EB48F2"/>
    <w:rsid w:val="00EB4918"/>
    <w:rsid w:val="00EB4C5F"/>
    <w:rsid w:val="00EB4D54"/>
    <w:rsid w:val="00EB4DFB"/>
    <w:rsid w:val="00EB4FAE"/>
    <w:rsid w:val="00EB5070"/>
    <w:rsid w:val="00EB5228"/>
    <w:rsid w:val="00EB5347"/>
    <w:rsid w:val="00EB5483"/>
    <w:rsid w:val="00EB54A6"/>
    <w:rsid w:val="00EB555F"/>
    <w:rsid w:val="00EB5630"/>
    <w:rsid w:val="00EB56A3"/>
    <w:rsid w:val="00EB5794"/>
    <w:rsid w:val="00EB5867"/>
    <w:rsid w:val="00EB5909"/>
    <w:rsid w:val="00EB5945"/>
    <w:rsid w:val="00EB5BF0"/>
    <w:rsid w:val="00EB5C15"/>
    <w:rsid w:val="00EB5CB0"/>
    <w:rsid w:val="00EB5E9B"/>
    <w:rsid w:val="00EB60C5"/>
    <w:rsid w:val="00EB6339"/>
    <w:rsid w:val="00EB63B4"/>
    <w:rsid w:val="00EB64AC"/>
    <w:rsid w:val="00EB6639"/>
    <w:rsid w:val="00EB66BB"/>
    <w:rsid w:val="00EB671B"/>
    <w:rsid w:val="00EB6B51"/>
    <w:rsid w:val="00EB6E18"/>
    <w:rsid w:val="00EB6E7E"/>
    <w:rsid w:val="00EB6EF2"/>
    <w:rsid w:val="00EB7088"/>
    <w:rsid w:val="00EB7220"/>
    <w:rsid w:val="00EB747D"/>
    <w:rsid w:val="00EB7486"/>
    <w:rsid w:val="00EB7778"/>
    <w:rsid w:val="00EB77EA"/>
    <w:rsid w:val="00EB7811"/>
    <w:rsid w:val="00EB78CB"/>
    <w:rsid w:val="00EB7A26"/>
    <w:rsid w:val="00EB7B68"/>
    <w:rsid w:val="00EB7E20"/>
    <w:rsid w:val="00EC0043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94D"/>
    <w:rsid w:val="00EC0A0B"/>
    <w:rsid w:val="00EC0A54"/>
    <w:rsid w:val="00EC0CB8"/>
    <w:rsid w:val="00EC0EFF"/>
    <w:rsid w:val="00EC0F87"/>
    <w:rsid w:val="00EC118E"/>
    <w:rsid w:val="00EC11EB"/>
    <w:rsid w:val="00EC134F"/>
    <w:rsid w:val="00EC13D9"/>
    <w:rsid w:val="00EC1444"/>
    <w:rsid w:val="00EC150C"/>
    <w:rsid w:val="00EC166E"/>
    <w:rsid w:val="00EC1670"/>
    <w:rsid w:val="00EC169F"/>
    <w:rsid w:val="00EC1759"/>
    <w:rsid w:val="00EC1864"/>
    <w:rsid w:val="00EC18A3"/>
    <w:rsid w:val="00EC18C7"/>
    <w:rsid w:val="00EC1A2C"/>
    <w:rsid w:val="00EC1BF0"/>
    <w:rsid w:val="00EC1C68"/>
    <w:rsid w:val="00EC1C8A"/>
    <w:rsid w:val="00EC1E28"/>
    <w:rsid w:val="00EC1F0F"/>
    <w:rsid w:val="00EC1F60"/>
    <w:rsid w:val="00EC2101"/>
    <w:rsid w:val="00EC2374"/>
    <w:rsid w:val="00EC2709"/>
    <w:rsid w:val="00EC277E"/>
    <w:rsid w:val="00EC2796"/>
    <w:rsid w:val="00EC27CC"/>
    <w:rsid w:val="00EC2866"/>
    <w:rsid w:val="00EC29D7"/>
    <w:rsid w:val="00EC2B54"/>
    <w:rsid w:val="00EC2BD2"/>
    <w:rsid w:val="00EC2C3C"/>
    <w:rsid w:val="00EC2CE8"/>
    <w:rsid w:val="00EC2E5B"/>
    <w:rsid w:val="00EC2F57"/>
    <w:rsid w:val="00EC2FCE"/>
    <w:rsid w:val="00EC2FEC"/>
    <w:rsid w:val="00EC3127"/>
    <w:rsid w:val="00EC3135"/>
    <w:rsid w:val="00EC31C0"/>
    <w:rsid w:val="00EC3216"/>
    <w:rsid w:val="00EC329B"/>
    <w:rsid w:val="00EC3331"/>
    <w:rsid w:val="00EC3358"/>
    <w:rsid w:val="00EC3382"/>
    <w:rsid w:val="00EC3444"/>
    <w:rsid w:val="00EC3531"/>
    <w:rsid w:val="00EC364E"/>
    <w:rsid w:val="00EC36AF"/>
    <w:rsid w:val="00EC36C2"/>
    <w:rsid w:val="00EC36F2"/>
    <w:rsid w:val="00EC3918"/>
    <w:rsid w:val="00EC3998"/>
    <w:rsid w:val="00EC3C37"/>
    <w:rsid w:val="00EC3C79"/>
    <w:rsid w:val="00EC3D46"/>
    <w:rsid w:val="00EC3DD2"/>
    <w:rsid w:val="00EC3DE0"/>
    <w:rsid w:val="00EC3E01"/>
    <w:rsid w:val="00EC3F2B"/>
    <w:rsid w:val="00EC3F4E"/>
    <w:rsid w:val="00EC3FAB"/>
    <w:rsid w:val="00EC42B7"/>
    <w:rsid w:val="00EC439E"/>
    <w:rsid w:val="00EC441D"/>
    <w:rsid w:val="00EC448C"/>
    <w:rsid w:val="00EC451C"/>
    <w:rsid w:val="00EC454E"/>
    <w:rsid w:val="00EC4571"/>
    <w:rsid w:val="00EC4620"/>
    <w:rsid w:val="00EC464F"/>
    <w:rsid w:val="00EC4742"/>
    <w:rsid w:val="00EC4757"/>
    <w:rsid w:val="00EC4780"/>
    <w:rsid w:val="00EC47E0"/>
    <w:rsid w:val="00EC494F"/>
    <w:rsid w:val="00EC4B67"/>
    <w:rsid w:val="00EC4BF7"/>
    <w:rsid w:val="00EC4CC9"/>
    <w:rsid w:val="00EC4DEB"/>
    <w:rsid w:val="00EC4EBD"/>
    <w:rsid w:val="00EC503B"/>
    <w:rsid w:val="00EC519D"/>
    <w:rsid w:val="00EC52E7"/>
    <w:rsid w:val="00EC53FC"/>
    <w:rsid w:val="00EC5548"/>
    <w:rsid w:val="00EC5656"/>
    <w:rsid w:val="00EC5791"/>
    <w:rsid w:val="00EC597A"/>
    <w:rsid w:val="00EC5990"/>
    <w:rsid w:val="00EC59CF"/>
    <w:rsid w:val="00EC59DB"/>
    <w:rsid w:val="00EC5AE2"/>
    <w:rsid w:val="00EC5AE7"/>
    <w:rsid w:val="00EC5B89"/>
    <w:rsid w:val="00EC5C50"/>
    <w:rsid w:val="00EC5CA4"/>
    <w:rsid w:val="00EC5CAD"/>
    <w:rsid w:val="00EC5E35"/>
    <w:rsid w:val="00EC5E84"/>
    <w:rsid w:val="00EC5FFB"/>
    <w:rsid w:val="00EC606D"/>
    <w:rsid w:val="00EC61C7"/>
    <w:rsid w:val="00EC6261"/>
    <w:rsid w:val="00EC63A2"/>
    <w:rsid w:val="00EC63FB"/>
    <w:rsid w:val="00EC6580"/>
    <w:rsid w:val="00EC65C0"/>
    <w:rsid w:val="00EC67E7"/>
    <w:rsid w:val="00EC69E0"/>
    <w:rsid w:val="00EC6A32"/>
    <w:rsid w:val="00EC6A92"/>
    <w:rsid w:val="00EC6AE4"/>
    <w:rsid w:val="00EC6C38"/>
    <w:rsid w:val="00EC6CC5"/>
    <w:rsid w:val="00EC6F76"/>
    <w:rsid w:val="00EC70FB"/>
    <w:rsid w:val="00EC7191"/>
    <w:rsid w:val="00EC73D9"/>
    <w:rsid w:val="00EC748A"/>
    <w:rsid w:val="00EC748E"/>
    <w:rsid w:val="00EC74B8"/>
    <w:rsid w:val="00EC74CB"/>
    <w:rsid w:val="00EC7516"/>
    <w:rsid w:val="00EC7594"/>
    <w:rsid w:val="00EC7603"/>
    <w:rsid w:val="00EC78BC"/>
    <w:rsid w:val="00EC78D3"/>
    <w:rsid w:val="00EC79E9"/>
    <w:rsid w:val="00EC7A34"/>
    <w:rsid w:val="00EC7A82"/>
    <w:rsid w:val="00EC7C29"/>
    <w:rsid w:val="00EC7C3E"/>
    <w:rsid w:val="00EC7CD9"/>
    <w:rsid w:val="00EC7CED"/>
    <w:rsid w:val="00EC7CF7"/>
    <w:rsid w:val="00EC7D08"/>
    <w:rsid w:val="00EC7FD7"/>
    <w:rsid w:val="00ED0140"/>
    <w:rsid w:val="00ED01C1"/>
    <w:rsid w:val="00ED0204"/>
    <w:rsid w:val="00ED0383"/>
    <w:rsid w:val="00ED03B3"/>
    <w:rsid w:val="00ED03BE"/>
    <w:rsid w:val="00ED0421"/>
    <w:rsid w:val="00ED063B"/>
    <w:rsid w:val="00ED0747"/>
    <w:rsid w:val="00ED0B68"/>
    <w:rsid w:val="00ED0D47"/>
    <w:rsid w:val="00ED0E5A"/>
    <w:rsid w:val="00ED0F92"/>
    <w:rsid w:val="00ED1164"/>
    <w:rsid w:val="00ED122E"/>
    <w:rsid w:val="00ED12CA"/>
    <w:rsid w:val="00ED12EC"/>
    <w:rsid w:val="00ED13BF"/>
    <w:rsid w:val="00ED142A"/>
    <w:rsid w:val="00ED1556"/>
    <w:rsid w:val="00ED1873"/>
    <w:rsid w:val="00ED1987"/>
    <w:rsid w:val="00ED1A21"/>
    <w:rsid w:val="00ED1A48"/>
    <w:rsid w:val="00ED1AED"/>
    <w:rsid w:val="00ED1CA5"/>
    <w:rsid w:val="00ED1D77"/>
    <w:rsid w:val="00ED1E77"/>
    <w:rsid w:val="00ED1FFF"/>
    <w:rsid w:val="00ED2070"/>
    <w:rsid w:val="00ED20AF"/>
    <w:rsid w:val="00ED2106"/>
    <w:rsid w:val="00ED21BB"/>
    <w:rsid w:val="00ED227D"/>
    <w:rsid w:val="00ED2356"/>
    <w:rsid w:val="00ED239C"/>
    <w:rsid w:val="00ED269E"/>
    <w:rsid w:val="00ED26F3"/>
    <w:rsid w:val="00ED275A"/>
    <w:rsid w:val="00ED28F1"/>
    <w:rsid w:val="00ED28F2"/>
    <w:rsid w:val="00ED2917"/>
    <w:rsid w:val="00ED295F"/>
    <w:rsid w:val="00ED29AB"/>
    <w:rsid w:val="00ED2B0E"/>
    <w:rsid w:val="00ED2DC1"/>
    <w:rsid w:val="00ED2E5C"/>
    <w:rsid w:val="00ED2EC1"/>
    <w:rsid w:val="00ED2EF8"/>
    <w:rsid w:val="00ED2F37"/>
    <w:rsid w:val="00ED2FEE"/>
    <w:rsid w:val="00ED33E2"/>
    <w:rsid w:val="00ED35AF"/>
    <w:rsid w:val="00ED383C"/>
    <w:rsid w:val="00ED3A31"/>
    <w:rsid w:val="00ED3AB3"/>
    <w:rsid w:val="00ED3C6D"/>
    <w:rsid w:val="00ED3CA8"/>
    <w:rsid w:val="00ED4180"/>
    <w:rsid w:val="00ED42D4"/>
    <w:rsid w:val="00ED44FD"/>
    <w:rsid w:val="00ED472C"/>
    <w:rsid w:val="00ED48CE"/>
    <w:rsid w:val="00ED4AAE"/>
    <w:rsid w:val="00ED4B6B"/>
    <w:rsid w:val="00ED4BC1"/>
    <w:rsid w:val="00ED4D6C"/>
    <w:rsid w:val="00ED4D9F"/>
    <w:rsid w:val="00ED4E8B"/>
    <w:rsid w:val="00ED4F56"/>
    <w:rsid w:val="00ED500A"/>
    <w:rsid w:val="00ED508B"/>
    <w:rsid w:val="00ED518C"/>
    <w:rsid w:val="00ED5201"/>
    <w:rsid w:val="00ED52F5"/>
    <w:rsid w:val="00ED53C6"/>
    <w:rsid w:val="00ED5467"/>
    <w:rsid w:val="00ED5481"/>
    <w:rsid w:val="00ED565B"/>
    <w:rsid w:val="00ED5682"/>
    <w:rsid w:val="00ED5757"/>
    <w:rsid w:val="00ED582B"/>
    <w:rsid w:val="00ED5887"/>
    <w:rsid w:val="00ED59A3"/>
    <w:rsid w:val="00ED59CB"/>
    <w:rsid w:val="00ED5A5B"/>
    <w:rsid w:val="00ED5B32"/>
    <w:rsid w:val="00ED5B53"/>
    <w:rsid w:val="00ED5EE7"/>
    <w:rsid w:val="00ED5F2F"/>
    <w:rsid w:val="00ED5F93"/>
    <w:rsid w:val="00ED6122"/>
    <w:rsid w:val="00ED6248"/>
    <w:rsid w:val="00ED6389"/>
    <w:rsid w:val="00ED63AA"/>
    <w:rsid w:val="00ED6457"/>
    <w:rsid w:val="00ED6555"/>
    <w:rsid w:val="00ED65FB"/>
    <w:rsid w:val="00ED6866"/>
    <w:rsid w:val="00ED6897"/>
    <w:rsid w:val="00ED69EB"/>
    <w:rsid w:val="00ED6AE0"/>
    <w:rsid w:val="00ED6B07"/>
    <w:rsid w:val="00ED6C9E"/>
    <w:rsid w:val="00ED6E1B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76"/>
    <w:rsid w:val="00ED75B5"/>
    <w:rsid w:val="00ED7642"/>
    <w:rsid w:val="00ED7658"/>
    <w:rsid w:val="00ED76F9"/>
    <w:rsid w:val="00ED7875"/>
    <w:rsid w:val="00ED789F"/>
    <w:rsid w:val="00ED78CB"/>
    <w:rsid w:val="00ED7A42"/>
    <w:rsid w:val="00ED7A78"/>
    <w:rsid w:val="00ED7B40"/>
    <w:rsid w:val="00ED7C16"/>
    <w:rsid w:val="00ED7DEE"/>
    <w:rsid w:val="00ED7E96"/>
    <w:rsid w:val="00ED7FE9"/>
    <w:rsid w:val="00ED7FF8"/>
    <w:rsid w:val="00EE0036"/>
    <w:rsid w:val="00EE013A"/>
    <w:rsid w:val="00EE0280"/>
    <w:rsid w:val="00EE02D3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018"/>
    <w:rsid w:val="00EE11BC"/>
    <w:rsid w:val="00EE1249"/>
    <w:rsid w:val="00EE15DA"/>
    <w:rsid w:val="00EE185C"/>
    <w:rsid w:val="00EE1876"/>
    <w:rsid w:val="00EE18CC"/>
    <w:rsid w:val="00EE1978"/>
    <w:rsid w:val="00EE19BA"/>
    <w:rsid w:val="00EE1A50"/>
    <w:rsid w:val="00EE1C7B"/>
    <w:rsid w:val="00EE1CAD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639"/>
    <w:rsid w:val="00EE273D"/>
    <w:rsid w:val="00EE2785"/>
    <w:rsid w:val="00EE27A0"/>
    <w:rsid w:val="00EE286B"/>
    <w:rsid w:val="00EE2BE8"/>
    <w:rsid w:val="00EE2CC3"/>
    <w:rsid w:val="00EE2CD2"/>
    <w:rsid w:val="00EE2DCF"/>
    <w:rsid w:val="00EE2E86"/>
    <w:rsid w:val="00EE2EAD"/>
    <w:rsid w:val="00EE2FBC"/>
    <w:rsid w:val="00EE2FDC"/>
    <w:rsid w:val="00EE302C"/>
    <w:rsid w:val="00EE3064"/>
    <w:rsid w:val="00EE310C"/>
    <w:rsid w:val="00EE32A3"/>
    <w:rsid w:val="00EE33DC"/>
    <w:rsid w:val="00EE3440"/>
    <w:rsid w:val="00EE3621"/>
    <w:rsid w:val="00EE36B9"/>
    <w:rsid w:val="00EE3B35"/>
    <w:rsid w:val="00EE3B77"/>
    <w:rsid w:val="00EE3BF5"/>
    <w:rsid w:val="00EE3CFD"/>
    <w:rsid w:val="00EE3D82"/>
    <w:rsid w:val="00EE3F04"/>
    <w:rsid w:val="00EE405B"/>
    <w:rsid w:val="00EE4115"/>
    <w:rsid w:val="00EE41BC"/>
    <w:rsid w:val="00EE41C0"/>
    <w:rsid w:val="00EE429B"/>
    <w:rsid w:val="00EE42C2"/>
    <w:rsid w:val="00EE42CE"/>
    <w:rsid w:val="00EE43B1"/>
    <w:rsid w:val="00EE45B5"/>
    <w:rsid w:val="00EE4669"/>
    <w:rsid w:val="00EE48B0"/>
    <w:rsid w:val="00EE4B33"/>
    <w:rsid w:val="00EE4C57"/>
    <w:rsid w:val="00EE4C69"/>
    <w:rsid w:val="00EE4E58"/>
    <w:rsid w:val="00EE4E92"/>
    <w:rsid w:val="00EE4EAB"/>
    <w:rsid w:val="00EE4EAE"/>
    <w:rsid w:val="00EE511D"/>
    <w:rsid w:val="00EE5252"/>
    <w:rsid w:val="00EE542B"/>
    <w:rsid w:val="00EE54E6"/>
    <w:rsid w:val="00EE56A7"/>
    <w:rsid w:val="00EE56BD"/>
    <w:rsid w:val="00EE572A"/>
    <w:rsid w:val="00EE58CC"/>
    <w:rsid w:val="00EE592A"/>
    <w:rsid w:val="00EE5B22"/>
    <w:rsid w:val="00EE5D3D"/>
    <w:rsid w:val="00EE5E5D"/>
    <w:rsid w:val="00EE6084"/>
    <w:rsid w:val="00EE6129"/>
    <w:rsid w:val="00EE61EE"/>
    <w:rsid w:val="00EE6231"/>
    <w:rsid w:val="00EE624A"/>
    <w:rsid w:val="00EE625E"/>
    <w:rsid w:val="00EE6352"/>
    <w:rsid w:val="00EE645F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5D"/>
    <w:rsid w:val="00EE6E6C"/>
    <w:rsid w:val="00EE6E95"/>
    <w:rsid w:val="00EE6F20"/>
    <w:rsid w:val="00EE72BD"/>
    <w:rsid w:val="00EE7366"/>
    <w:rsid w:val="00EE73EE"/>
    <w:rsid w:val="00EE75D3"/>
    <w:rsid w:val="00EE75D9"/>
    <w:rsid w:val="00EE75DD"/>
    <w:rsid w:val="00EE77A1"/>
    <w:rsid w:val="00EE7A35"/>
    <w:rsid w:val="00EE7A85"/>
    <w:rsid w:val="00EE7B13"/>
    <w:rsid w:val="00EE7B1C"/>
    <w:rsid w:val="00EE7B35"/>
    <w:rsid w:val="00EE7BDB"/>
    <w:rsid w:val="00EE7DCC"/>
    <w:rsid w:val="00EE7F3A"/>
    <w:rsid w:val="00EE7F43"/>
    <w:rsid w:val="00EE7FBB"/>
    <w:rsid w:val="00EF0074"/>
    <w:rsid w:val="00EF010B"/>
    <w:rsid w:val="00EF0303"/>
    <w:rsid w:val="00EF05B2"/>
    <w:rsid w:val="00EF060C"/>
    <w:rsid w:val="00EF0691"/>
    <w:rsid w:val="00EF06E1"/>
    <w:rsid w:val="00EF071B"/>
    <w:rsid w:val="00EF0793"/>
    <w:rsid w:val="00EF081C"/>
    <w:rsid w:val="00EF0874"/>
    <w:rsid w:val="00EF0975"/>
    <w:rsid w:val="00EF0ABA"/>
    <w:rsid w:val="00EF0AF7"/>
    <w:rsid w:val="00EF0B15"/>
    <w:rsid w:val="00EF0B6C"/>
    <w:rsid w:val="00EF0B86"/>
    <w:rsid w:val="00EF0B8A"/>
    <w:rsid w:val="00EF0B8C"/>
    <w:rsid w:val="00EF0C67"/>
    <w:rsid w:val="00EF0CC2"/>
    <w:rsid w:val="00EF0CC5"/>
    <w:rsid w:val="00EF0D41"/>
    <w:rsid w:val="00EF0D76"/>
    <w:rsid w:val="00EF0EBA"/>
    <w:rsid w:val="00EF107D"/>
    <w:rsid w:val="00EF1248"/>
    <w:rsid w:val="00EF149A"/>
    <w:rsid w:val="00EF156B"/>
    <w:rsid w:val="00EF16B7"/>
    <w:rsid w:val="00EF17A4"/>
    <w:rsid w:val="00EF191D"/>
    <w:rsid w:val="00EF196F"/>
    <w:rsid w:val="00EF198B"/>
    <w:rsid w:val="00EF198E"/>
    <w:rsid w:val="00EF1AAA"/>
    <w:rsid w:val="00EF1B1E"/>
    <w:rsid w:val="00EF1D97"/>
    <w:rsid w:val="00EF1F1C"/>
    <w:rsid w:val="00EF2109"/>
    <w:rsid w:val="00EF21D4"/>
    <w:rsid w:val="00EF228E"/>
    <w:rsid w:val="00EF2492"/>
    <w:rsid w:val="00EF27C9"/>
    <w:rsid w:val="00EF28AB"/>
    <w:rsid w:val="00EF2918"/>
    <w:rsid w:val="00EF29EC"/>
    <w:rsid w:val="00EF2A1A"/>
    <w:rsid w:val="00EF2D10"/>
    <w:rsid w:val="00EF2E09"/>
    <w:rsid w:val="00EF2E40"/>
    <w:rsid w:val="00EF2FC3"/>
    <w:rsid w:val="00EF33B5"/>
    <w:rsid w:val="00EF34E1"/>
    <w:rsid w:val="00EF350C"/>
    <w:rsid w:val="00EF352F"/>
    <w:rsid w:val="00EF3538"/>
    <w:rsid w:val="00EF3669"/>
    <w:rsid w:val="00EF36C9"/>
    <w:rsid w:val="00EF3B76"/>
    <w:rsid w:val="00EF3E4B"/>
    <w:rsid w:val="00EF407F"/>
    <w:rsid w:val="00EF40A2"/>
    <w:rsid w:val="00EF43CF"/>
    <w:rsid w:val="00EF4459"/>
    <w:rsid w:val="00EF44CE"/>
    <w:rsid w:val="00EF4740"/>
    <w:rsid w:val="00EF4742"/>
    <w:rsid w:val="00EF477C"/>
    <w:rsid w:val="00EF480A"/>
    <w:rsid w:val="00EF48FC"/>
    <w:rsid w:val="00EF499F"/>
    <w:rsid w:val="00EF4B86"/>
    <w:rsid w:val="00EF4BAD"/>
    <w:rsid w:val="00EF4CBD"/>
    <w:rsid w:val="00EF4F41"/>
    <w:rsid w:val="00EF518E"/>
    <w:rsid w:val="00EF537E"/>
    <w:rsid w:val="00EF539C"/>
    <w:rsid w:val="00EF547F"/>
    <w:rsid w:val="00EF55D7"/>
    <w:rsid w:val="00EF56AC"/>
    <w:rsid w:val="00EF57D9"/>
    <w:rsid w:val="00EF589B"/>
    <w:rsid w:val="00EF58E1"/>
    <w:rsid w:val="00EF5949"/>
    <w:rsid w:val="00EF5978"/>
    <w:rsid w:val="00EF5BFC"/>
    <w:rsid w:val="00EF5D0F"/>
    <w:rsid w:val="00EF5F43"/>
    <w:rsid w:val="00EF6031"/>
    <w:rsid w:val="00EF604B"/>
    <w:rsid w:val="00EF6217"/>
    <w:rsid w:val="00EF6262"/>
    <w:rsid w:val="00EF626D"/>
    <w:rsid w:val="00EF6363"/>
    <w:rsid w:val="00EF65EB"/>
    <w:rsid w:val="00EF66BB"/>
    <w:rsid w:val="00EF67CB"/>
    <w:rsid w:val="00EF69A2"/>
    <w:rsid w:val="00EF69A8"/>
    <w:rsid w:val="00EF69F3"/>
    <w:rsid w:val="00EF6B67"/>
    <w:rsid w:val="00EF6B7E"/>
    <w:rsid w:val="00EF6BC3"/>
    <w:rsid w:val="00EF6BD4"/>
    <w:rsid w:val="00EF6E63"/>
    <w:rsid w:val="00EF7240"/>
    <w:rsid w:val="00EF7291"/>
    <w:rsid w:val="00EF7398"/>
    <w:rsid w:val="00EF745E"/>
    <w:rsid w:val="00EF7471"/>
    <w:rsid w:val="00EF765E"/>
    <w:rsid w:val="00EF7688"/>
    <w:rsid w:val="00EF7778"/>
    <w:rsid w:val="00EF77B3"/>
    <w:rsid w:val="00EF783D"/>
    <w:rsid w:val="00EF792E"/>
    <w:rsid w:val="00EF7930"/>
    <w:rsid w:val="00EF7963"/>
    <w:rsid w:val="00EF7969"/>
    <w:rsid w:val="00EF7A2E"/>
    <w:rsid w:val="00EF7A71"/>
    <w:rsid w:val="00EF7AE1"/>
    <w:rsid w:val="00EF7B3E"/>
    <w:rsid w:val="00EF7C1A"/>
    <w:rsid w:val="00EF7CB2"/>
    <w:rsid w:val="00EF7DB0"/>
    <w:rsid w:val="00EF7E16"/>
    <w:rsid w:val="00EF7E58"/>
    <w:rsid w:val="00EF7EB2"/>
    <w:rsid w:val="00EF7F8E"/>
    <w:rsid w:val="00EF7FBB"/>
    <w:rsid w:val="00F00034"/>
    <w:rsid w:val="00F0004B"/>
    <w:rsid w:val="00F0014B"/>
    <w:rsid w:val="00F0020B"/>
    <w:rsid w:val="00F002CE"/>
    <w:rsid w:val="00F00621"/>
    <w:rsid w:val="00F00660"/>
    <w:rsid w:val="00F00903"/>
    <w:rsid w:val="00F009DB"/>
    <w:rsid w:val="00F00AA2"/>
    <w:rsid w:val="00F00B4D"/>
    <w:rsid w:val="00F0103A"/>
    <w:rsid w:val="00F0104B"/>
    <w:rsid w:val="00F010C3"/>
    <w:rsid w:val="00F010C7"/>
    <w:rsid w:val="00F0110B"/>
    <w:rsid w:val="00F01173"/>
    <w:rsid w:val="00F0118F"/>
    <w:rsid w:val="00F011E7"/>
    <w:rsid w:val="00F01357"/>
    <w:rsid w:val="00F014E2"/>
    <w:rsid w:val="00F01507"/>
    <w:rsid w:val="00F01682"/>
    <w:rsid w:val="00F0180D"/>
    <w:rsid w:val="00F01970"/>
    <w:rsid w:val="00F01A6D"/>
    <w:rsid w:val="00F01B95"/>
    <w:rsid w:val="00F01D7E"/>
    <w:rsid w:val="00F01DC6"/>
    <w:rsid w:val="00F01E78"/>
    <w:rsid w:val="00F02039"/>
    <w:rsid w:val="00F02080"/>
    <w:rsid w:val="00F021C9"/>
    <w:rsid w:val="00F0223C"/>
    <w:rsid w:val="00F0227A"/>
    <w:rsid w:val="00F022E6"/>
    <w:rsid w:val="00F0234D"/>
    <w:rsid w:val="00F023D6"/>
    <w:rsid w:val="00F023EB"/>
    <w:rsid w:val="00F027D1"/>
    <w:rsid w:val="00F028A9"/>
    <w:rsid w:val="00F028FD"/>
    <w:rsid w:val="00F0294C"/>
    <w:rsid w:val="00F02A1E"/>
    <w:rsid w:val="00F02BB1"/>
    <w:rsid w:val="00F02BB6"/>
    <w:rsid w:val="00F02C89"/>
    <w:rsid w:val="00F02C8F"/>
    <w:rsid w:val="00F02DC4"/>
    <w:rsid w:val="00F02E54"/>
    <w:rsid w:val="00F02EE8"/>
    <w:rsid w:val="00F03225"/>
    <w:rsid w:val="00F03355"/>
    <w:rsid w:val="00F03369"/>
    <w:rsid w:val="00F034A3"/>
    <w:rsid w:val="00F034AC"/>
    <w:rsid w:val="00F034CA"/>
    <w:rsid w:val="00F03501"/>
    <w:rsid w:val="00F0350F"/>
    <w:rsid w:val="00F0356D"/>
    <w:rsid w:val="00F035BA"/>
    <w:rsid w:val="00F03724"/>
    <w:rsid w:val="00F037E4"/>
    <w:rsid w:val="00F03801"/>
    <w:rsid w:val="00F03C4E"/>
    <w:rsid w:val="00F03D1B"/>
    <w:rsid w:val="00F03EBB"/>
    <w:rsid w:val="00F03EBD"/>
    <w:rsid w:val="00F03F08"/>
    <w:rsid w:val="00F03F76"/>
    <w:rsid w:val="00F03FF1"/>
    <w:rsid w:val="00F040B5"/>
    <w:rsid w:val="00F04156"/>
    <w:rsid w:val="00F041A5"/>
    <w:rsid w:val="00F042C5"/>
    <w:rsid w:val="00F043CC"/>
    <w:rsid w:val="00F043F3"/>
    <w:rsid w:val="00F044EC"/>
    <w:rsid w:val="00F044F6"/>
    <w:rsid w:val="00F0467D"/>
    <w:rsid w:val="00F0479A"/>
    <w:rsid w:val="00F04837"/>
    <w:rsid w:val="00F048D4"/>
    <w:rsid w:val="00F04A52"/>
    <w:rsid w:val="00F04B8A"/>
    <w:rsid w:val="00F04CCD"/>
    <w:rsid w:val="00F04D8B"/>
    <w:rsid w:val="00F04DC3"/>
    <w:rsid w:val="00F04DE0"/>
    <w:rsid w:val="00F04DE5"/>
    <w:rsid w:val="00F04F91"/>
    <w:rsid w:val="00F05204"/>
    <w:rsid w:val="00F05257"/>
    <w:rsid w:val="00F054D5"/>
    <w:rsid w:val="00F055BF"/>
    <w:rsid w:val="00F0561D"/>
    <w:rsid w:val="00F05636"/>
    <w:rsid w:val="00F056AD"/>
    <w:rsid w:val="00F056BE"/>
    <w:rsid w:val="00F056E1"/>
    <w:rsid w:val="00F05732"/>
    <w:rsid w:val="00F0578C"/>
    <w:rsid w:val="00F0587A"/>
    <w:rsid w:val="00F05994"/>
    <w:rsid w:val="00F059FD"/>
    <w:rsid w:val="00F05AB5"/>
    <w:rsid w:val="00F05B20"/>
    <w:rsid w:val="00F05BDC"/>
    <w:rsid w:val="00F05C0C"/>
    <w:rsid w:val="00F05C51"/>
    <w:rsid w:val="00F05CBA"/>
    <w:rsid w:val="00F05CFF"/>
    <w:rsid w:val="00F05DA4"/>
    <w:rsid w:val="00F05EAD"/>
    <w:rsid w:val="00F05EBD"/>
    <w:rsid w:val="00F05F74"/>
    <w:rsid w:val="00F06108"/>
    <w:rsid w:val="00F061E7"/>
    <w:rsid w:val="00F0628C"/>
    <w:rsid w:val="00F062DD"/>
    <w:rsid w:val="00F06448"/>
    <w:rsid w:val="00F0665E"/>
    <w:rsid w:val="00F0672B"/>
    <w:rsid w:val="00F067C3"/>
    <w:rsid w:val="00F06844"/>
    <w:rsid w:val="00F06992"/>
    <w:rsid w:val="00F06A11"/>
    <w:rsid w:val="00F06ABB"/>
    <w:rsid w:val="00F06B4D"/>
    <w:rsid w:val="00F06B8C"/>
    <w:rsid w:val="00F06BB7"/>
    <w:rsid w:val="00F06C8F"/>
    <w:rsid w:val="00F07160"/>
    <w:rsid w:val="00F071B5"/>
    <w:rsid w:val="00F07333"/>
    <w:rsid w:val="00F0744B"/>
    <w:rsid w:val="00F075D4"/>
    <w:rsid w:val="00F07631"/>
    <w:rsid w:val="00F0776B"/>
    <w:rsid w:val="00F07808"/>
    <w:rsid w:val="00F07998"/>
    <w:rsid w:val="00F07A3E"/>
    <w:rsid w:val="00F07B52"/>
    <w:rsid w:val="00F07D31"/>
    <w:rsid w:val="00F07DBA"/>
    <w:rsid w:val="00F07DBD"/>
    <w:rsid w:val="00F07DD9"/>
    <w:rsid w:val="00F07E0B"/>
    <w:rsid w:val="00F07E6E"/>
    <w:rsid w:val="00F1005C"/>
    <w:rsid w:val="00F10177"/>
    <w:rsid w:val="00F1018A"/>
    <w:rsid w:val="00F1024F"/>
    <w:rsid w:val="00F10348"/>
    <w:rsid w:val="00F10590"/>
    <w:rsid w:val="00F105AF"/>
    <w:rsid w:val="00F105ED"/>
    <w:rsid w:val="00F105EF"/>
    <w:rsid w:val="00F10652"/>
    <w:rsid w:val="00F10846"/>
    <w:rsid w:val="00F108CC"/>
    <w:rsid w:val="00F10A51"/>
    <w:rsid w:val="00F10B68"/>
    <w:rsid w:val="00F10B6E"/>
    <w:rsid w:val="00F10BA6"/>
    <w:rsid w:val="00F10CC0"/>
    <w:rsid w:val="00F10E85"/>
    <w:rsid w:val="00F10F2A"/>
    <w:rsid w:val="00F10F35"/>
    <w:rsid w:val="00F10F65"/>
    <w:rsid w:val="00F1106C"/>
    <w:rsid w:val="00F11178"/>
    <w:rsid w:val="00F1121C"/>
    <w:rsid w:val="00F1130F"/>
    <w:rsid w:val="00F1139E"/>
    <w:rsid w:val="00F113E3"/>
    <w:rsid w:val="00F115DC"/>
    <w:rsid w:val="00F117EB"/>
    <w:rsid w:val="00F11851"/>
    <w:rsid w:val="00F11AF0"/>
    <w:rsid w:val="00F11B29"/>
    <w:rsid w:val="00F11BBB"/>
    <w:rsid w:val="00F11CB2"/>
    <w:rsid w:val="00F11E15"/>
    <w:rsid w:val="00F11E8F"/>
    <w:rsid w:val="00F11FCB"/>
    <w:rsid w:val="00F1206B"/>
    <w:rsid w:val="00F1215C"/>
    <w:rsid w:val="00F121FA"/>
    <w:rsid w:val="00F1221D"/>
    <w:rsid w:val="00F12266"/>
    <w:rsid w:val="00F122B4"/>
    <w:rsid w:val="00F124CC"/>
    <w:rsid w:val="00F1251B"/>
    <w:rsid w:val="00F1253E"/>
    <w:rsid w:val="00F1259F"/>
    <w:rsid w:val="00F1268A"/>
    <w:rsid w:val="00F12708"/>
    <w:rsid w:val="00F129EE"/>
    <w:rsid w:val="00F12AA4"/>
    <w:rsid w:val="00F12B56"/>
    <w:rsid w:val="00F12C9B"/>
    <w:rsid w:val="00F131DB"/>
    <w:rsid w:val="00F13217"/>
    <w:rsid w:val="00F13265"/>
    <w:rsid w:val="00F13341"/>
    <w:rsid w:val="00F13389"/>
    <w:rsid w:val="00F133F6"/>
    <w:rsid w:val="00F13545"/>
    <w:rsid w:val="00F1381A"/>
    <w:rsid w:val="00F13913"/>
    <w:rsid w:val="00F1394E"/>
    <w:rsid w:val="00F1398C"/>
    <w:rsid w:val="00F13A63"/>
    <w:rsid w:val="00F13BBA"/>
    <w:rsid w:val="00F13C00"/>
    <w:rsid w:val="00F13E47"/>
    <w:rsid w:val="00F13E73"/>
    <w:rsid w:val="00F13FB5"/>
    <w:rsid w:val="00F140C6"/>
    <w:rsid w:val="00F1416F"/>
    <w:rsid w:val="00F141E8"/>
    <w:rsid w:val="00F141F6"/>
    <w:rsid w:val="00F142E7"/>
    <w:rsid w:val="00F142F3"/>
    <w:rsid w:val="00F1466F"/>
    <w:rsid w:val="00F14791"/>
    <w:rsid w:val="00F147A0"/>
    <w:rsid w:val="00F147D3"/>
    <w:rsid w:val="00F14A4B"/>
    <w:rsid w:val="00F14ACA"/>
    <w:rsid w:val="00F14BD2"/>
    <w:rsid w:val="00F14DA4"/>
    <w:rsid w:val="00F14DEC"/>
    <w:rsid w:val="00F14F6F"/>
    <w:rsid w:val="00F15296"/>
    <w:rsid w:val="00F153FB"/>
    <w:rsid w:val="00F1551C"/>
    <w:rsid w:val="00F156C6"/>
    <w:rsid w:val="00F157E2"/>
    <w:rsid w:val="00F159A5"/>
    <w:rsid w:val="00F15B43"/>
    <w:rsid w:val="00F15C61"/>
    <w:rsid w:val="00F15CB4"/>
    <w:rsid w:val="00F15E09"/>
    <w:rsid w:val="00F15E0F"/>
    <w:rsid w:val="00F161BB"/>
    <w:rsid w:val="00F165DB"/>
    <w:rsid w:val="00F1664D"/>
    <w:rsid w:val="00F1669B"/>
    <w:rsid w:val="00F166F0"/>
    <w:rsid w:val="00F16719"/>
    <w:rsid w:val="00F1684A"/>
    <w:rsid w:val="00F169AD"/>
    <w:rsid w:val="00F16A29"/>
    <w:rsid w:val="00F16A73"/>
    <w:rsid w:val="00F16ABD"/>
    <w:rsid w:val="00F16B1B"/>
    <w:rsid w:val="00F16BBD"/>
    <w:rsid w:val="00F16C91"/>
    <w:rsid w:val="00F16CBB"/>
    <w:rsid w:val="00F16E1F"/>
    <w:rsid w:val="00F16EF4"/>
    <w:rsid w:val="00F16F7B"/>
    <w:rsid w:val="00F170C4"/>
    <w:rsid w:val="00F170DC"/>
    <w:rsid w:val="00F170E9"/>
    <w:rsid w:val="00F17213"/>
    <w:rsid w:val="00F17365"/>
    <w:rsid w:val="00F17538"/>
    <w:rsid w:val="00F1759E"/>
    <w:rsid w:val="00F17641"/>
    <w:rsid w:val="00F177ED"/>
    <w:rsid w:val="00F17931"/>
    <w:rsid w:val="00F17BE0"/>
    <w:rsid w:val="00F17CED"/>
    <w:rsid w:val="00F17CF5"/>
    <w:rsid w:val="00F17D12"/>
    <w:rsid w:val="00F17F47"/>
    <w:rsid w:val="00F17F67"/>
    <w:rsid w:val="00F17FBB"/>
    <w:rsid w:val="00F17FF9"/>
    <w:rsid w:val="00F17FFC"/>
    <w:rsid w:val="00F20014"/>
    <w:rsid w:val="00F2007C"/>
    <w:rsid w:val="00F20103"/>
    <w:rsid w:val="00F202BA"/>
    <w:rsid w:val="00F202C2"/>
    <w:rsid w:val="00F2031E"/>
    <w:rsid w:val="00F20324"/>
    <w:rsid w:val="00F203B9"/>
    <w:rsid w:val="00F20656"/>
    <w:rsid w:val="00F2071F"/>
    <w:rsid w:val="00F2092C"/>
    <w:rsid w:val="00F209A3"/>
    <w:rsid w:val="00F209B7"/>
    <w:rsid w:val="00F209D4"/>
    <w:rsid w:val="00F20C1A"/>
    <w:rsid w:val="00F20CC9"/>
    <w:rsid w:val="00F20D6F"/>
    <w:rsid w:val="00F20DC8"/>
    <w:rsid w:val="00F20DE8"/>
    <w:rsid w:val="00F20F33"/>
    <w:rsid w:val="00F211B6"/>
    <w:rsid w:val="00F211D5"/>
    <w:rsid w:val="00F211E9"/>
    <w:rsid w:val="00F2122D"/>
    <w:rsid w:val="00F21351"/>
    <w:rsid w:val="00F217DB"/>
    <w:rsid w:val="00F217F2"/>
    <w:rsid w:val="00F21926"/>
    <w:rsid w:val="00F21A91"/>
    <w:rsid w:val="00F21B1C"/>
    <w:rsid w:val="00F21B5E"/>
    <w:rsid w:val="00F21BB5"/>
    <w:rsid w:val="00F21C25"/>
    <w:rsid w:val="00F21CB5"/>
    <w:rsid w:val="00F21D20"/>
    <w:rsid w:val="00F21D21"/>
    <w:rsid w:val="00F21DF2"/>
    <w:rsid w:val="00F21E5B"/>
    <w:rsid w:val="00F21E5C"/>
    <w:rsid w:val="00F21E9A"/>
    <w:rsid w:val="00F21FA5"/>
    <w:rsid w:val="00F21FBF"/>
    <w:rsid w:val="00F22095"/>
    <w:rsid w:val="00F22100"/>
    <w:rsid w:val="00F2213A"/>
    <w:rsid w:val="00F221DF"/>
    <w:rsid w:val="00F2238D"/>
    <w:rsid w:val="00F22431"/>
    <w:rsid w:val="00F225D4"/>
    <w:rsid w:val="00F225E8"/>
    <w:rsid w:val="00F2262C"/>
    <w:rsid w:val="00F226CB"/>
    <w:rsid w:val="00F226FD"/>
    <w:rsid w:val="00F2284B"/>
    <w:rsid w:val="00F22BA8"/>
    <w:rsid w:val="00F22CA5"/>
    <w:rsid w:val="00F22CBC"/>
    <w:rsid w:val="00F22D6D"/>
    <w:rsid w:val="00F22DF2"/>
    <w:rsid w:val="00F22F78"/>
    <w:rsid w:val="00F2301B"/>
    <w:rsid w:val="00F23138"/>
    <w:rsid w:val="00F2322B"/>
    <w:rsid w:val="00F233F0"/>
    <w:rsid w:val="00F234FC"/>
    <w:rsid w:val="00F23513"/>
    <w:rsid w:val="00F23591"/>
    <w:rsid w:val="00F2361D"/>
    <w:rsid w:val="00F23640"/>
    <w:rsid w:val="00F23781"/>
    <w:rsid w:val="00F23792"/>
    <w:rsid w:val="00F2386A"/>
    <w:rsid w:val="00F2396F"/>
    <w:rsid w:val="00F23A50"/>
    <w:rsid w:val="00F23BB3"/>
    <w:rsid w:val="00F23C9A"/>
    <w:rsid w:val="00F23CD3"/>
    <w:rsid w:val="00F240CF"/>
    <w:rsid w:val="00F241FE"/>
    <w:rsid w:val="00F24241"/>
    <w:rsid w:val="00F242DE"/>
    <w:rsid w:val="00F2438F"/>
    <w:rsid w:val="00F243F8"/>
    <w:rsid w:val="00F246CD"/>
    <w:rsid w:val="00F247B1"/>
    <w:rsid w:val="00F247D5"/>
    <w:rsid w:val="00F24839"/>
    <w:rsid w:val="00F2483D"/>
    <w:rsid w:val="00F2488C"/>
    <w:rsid w:val="00F24924"/>
    <w:rsid w:val="00F24940"/>
    <w:rsid w:val="00F24A80"/>
    <w:rsid w:val="00F24BA6"/>
    <w:rsid w:val="00F24BB9"/>
    <w:rsid w:val="00F24C04"/>
    <w:rsid w:val="00F24D51"/>
    <w:rsid w:val="00F24EAF"/>
    <w:rsid w:val="00F24F3C"/>
    <w:rsid w:val="00F24F45"/>
    <w:rsid w:val="00F24F78"/>
    <w:rsid w:val="00F2500F"/>
    <w:rsid w:val="00F2506C"/>
    <w:rsid w:val="00F25120"/>
    <w:rsid w:val="00F25236"/>
    <w:rsid w:val="00F253C5"/>
    <w:rsid w:val="00F25699"/>
    <w:rsid w:val="00F256E1"/>
    <w:rsid w:val="00F256F4"/>
    <w:rsid w:val="00F2585E"/>
    <w:rsid w:val="00F259E8"/>
    <w:rsid w:val="00F25A6F"/>
    <w:rsid w:val="00F25AA4"/>
    <w:rsid w:val="00F25F75"/>
    <w:rsid w:val="00F26127"/>
    <w:rsid w:val="00F2635C"/>
    <w:rsid w:val="00F264F5"/>
    <w:rsid w:val="00F265C9"/>
    <w:rsid w:val="00F265CA"/>
    <w:rsid w:val="00F2664D"/>
    <w:rsid w:val="00F26A40"/>
    <w:rsid w:val="00F26AAF"/>
    <w:rsid w:val="00F26DD6"/>
    <w:rsid w:val="00F26E23"/>
    <w:rsid w:val="00F26E49"/>
    <w:rsid w:val="00F26E73"/>
    <w:rsid w:val="00F26EA2"/>
    <w:rsid w:val="00F26F1A"/>
    <w:rsid w:val="00F26F2B"/>
    <w:rsid w:val="00F26F97"/>
    <w:rsid w:val="00F27040"/>
    <w:rsid w:val="00F27049"/>
    <w:rsid w:val="00F27122"/>
    <w:rsid w:val="00F2733A"/>
    <w:rsid w:val="00F27380"/>
    <w:rsid w:val="00F2738E"/>
    <w:rsid w:val="00F2739E"/>
    <w:rsid w:val="00F273C6"/>
    <w:rsid w:val="00F274A7"/>
    <w:rsid w:val="00F274EE"/>
    <w:rsid w:val="00F27A1B"/>
    <w:rsid w:val="00F27A89"/>
    <w:rsid w:val="00F27AB2"/>
    <w:rsid w:val="00F27BD5"/>
    <w:rsid w:val="00F27C13"/>
    <w:rsid w:val="00F27C52"/>
    <w:rsid w:val="00F27DBA"/>
    <w:rsid w:val="00F27E5C"/>
    <w:rsid w:val="00F27F3B"/>
    <w:rsid w:val="00F30081"/>
    <w:rsid w:val="00F3017C"/>
    <w:rsid w:val="00F30237"/>
    <w:rsid w:val="00F3028A"/>
    <w:rsid w:val="00F3055D"/>
    <w:rsid w:val="00F30732"/>
    <w:rsid w:val="00F307FC"/>
    <w:rsid w:val="00F30820"/>
    <w:rsid w:val="00F30822"/>
    <w:rsid w:val="00F30E73"/>
    <w:rsid w:val="00F310B5"/>
    <w:rsid w:val="00F3113F"/>
    <w:rsid w:val="00F31145"/>
    <w:rsid w:val="00F3149C"/>
    <w:rsid w:val="00F31977"/>
    <w:rsid w:val="00F319A9"/>
    <w:rsid w:val="00F31A4E"/>
    <w:rsid w:val="00F31A89"/>
    <w:rsid w:val="00F31BF8"/>
    <w:rsid w:val="00F31CAE"/>
    <w:rsid w:val="00F31DC7"/>
    <w:rsid w:val="00F31F33"/>
    <w:rsid w:val="00F31FD4"/>
    <w:rsid w:val="00F321E4"/>
    <w:rsid w:val="00F3249F"/>
    <w:rsid w:val="00F3252D"/>
    <w:rsid w:val="00F326D3"/>
    <w:rsid w:val="00F327C0"/>
    <w:rsid w:val="00F3286F"/>
    <w:rsid w:val="00F32B1D"/>
    <w:rsid w:val="00F32C49"/>
    <w:rsid w:val="00F32F89"/>
    <w:rsid w:val="00F32FF3"/>
    <w:rsid w:val="00F33218"/>
    <w:rsid w:val="00F33274"/>
    <w:rsid w:val="00F33394"/>
    <w:rsid w:val="00F33491"/>
    <w:rsid w:val="00F33689"/>
    <w:rsid w:val="00F338D9"/>
    <w:rsid w:val="00F338DC"/>
    <w:rsid w:val="00F33A01"/>
    <w:rsid w:val="00F33BBC"/>
    <w:rsid w:val="00F33C8D"/>
    <w:rsid w:val="00F33C94"/>
    <w:rsid w:val="00F33CEF"/>
    <w:rsid w:val="00F33EAC"/>
    <w:rsid w:val="00F33EC7"/>
    <w:rsid w:val="00F33F1C"/>
    <w:rsid w:val="00F3413D"/>
    <w:rsid w:val="00F34340"/>
    <w:rsid w:val="00F3438F"/>
    <w:rsid w:val="00F3447C"/>
    <w:rsid w:val="00F344C3"/>
    <w:rsid w:val="00F345A2"/>
    <w:rsid w:val="00F345C0"/>
    <w:rsid w:val="00F3461B"/>
    <w:rsid w:val="00F3475B"/>
    <w:rsid w:val="00F3477C"/>
    <w:rsid w:val="00F34839"/>
    <w:rsid w:val="00F348A8"/>
    <w:rsid w:val="00F34A86"/>
    <w:rsid w:val="00F34BF9"/>
    <w:rsid w:val="00F34C08"/>
    <w:rsid w:val="00F34C54"/>
    <w:rsid w:val="00F34D10"/>
    <w:rsid w:val="00F34D1C"/>
    <w:rsid w:val="00F34D6E"/>
    <w:rsid w:val="00F3519D"/>
    <w:rsid w:val="00F351B4"/>
    <w:rsid w:val="00F35375"/>
    <w:rsid w:val="00F35411"/>
    <w:rsid w:val="00F3559E"/>
    <w:rsid w:val="00F35660"/>
    <w:rsid w:val="00F35712"/>
    <w:rsid w:val="00F3584C"/>
    <w:rsid w:val="00F358C6"/>
    <w:rsid w:val="00F3590F"/>
    <w:rsid w:val="00F3596F"/>
    <w:rsid w:val="00F35A01"/>
    <w:rsid w:val="00F35F11"/>
    <w:rsid w:val="00F36142"/>
    <w:rsid w:val="00F36170"/>
    <w:rsid w:val="00F36199"/>
    <w:rsid w:val="00F3619F"/>
    <w:rsid w:val="00F3639D"/>
    <w:rsid w:val="00F3650E"/>
    <w:rsid w:val="00F36559"/>
    <w:rsid w:val="00F367F9"/>
    <w:rsid w:val="00F368C6"/>
    <w:rsid w:val="00F3699F"/>
    <w:rsid w:val="00F369A5"/>
    <w:rsid w:val="00F36B75"/>
    <w:rsid w:val="00F36BA7"/>
    <w:rsid w:val="00F36C60"/>
    <w:rsid w:val="00F3726C"/>
    <w:rsid w:val="00F3732F"/>
    <w:rsid w:val="00F374D9"/>
    <w:rsid w:val="00F374FD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B6C"/>
    <w:rsid w:val="00F37CFF"/>
    <w:rsid w:val="00F37EB5"/>
    <w:rsid w:val="00F37FA1"/>
    <w:rsid w:val="00F40156"/>
    <w:rsid w:val="00F4020E"/>
    <w:rsid w:val="00F4028A"/>
    <w:rsid w:val="00F4042B"/>
    <w:rsid w:val="00F4070A"/>
    <w:rsid w:val="00F407D5"/>
    <w:rsid w:val="00F40835"/>
    <w:rsid w:val="00F40B49"/>
    <w:rsid w:val="00F40B90"/>
    <w:rsid w:val="00F40C18"/>
    <w:rsid w:val="00F40D15"/>
    <w:rsid w:val="00F40E45"/>
    <w:rsid w:val="00F410A4"/>
    <w:rsid w:val="00F41230"/>
    <w:rsid w:val="00F41238"/>
    <w:rsid w:val="00F41266"/>
    <w:rsid w:val="00F4132B"/>
    <w:rsid w:val="00F41454"/>
    <w:rsid w:val="00F415D2"/>
    <w:rsid w:val="00F41664"/>
    <w:rsid w:val="00F41769"/>
    <w:rsid w:val="00F417C5"/>
    <w:rsid w:val="00F4180B"/>
    <w:rsid w:val="00F41827"/>
    <w:rsid w:val="00F41980"/>
    <w:rsid w:val="00F41A1F"/>
    <w:rsid w:val="00F41A59"/>
    <w:rsid w:val="00F41B26"/>
    <w:rsid w:val="00F41BC2"/>
    <w:rsid w:val="00F41C0E"/>
    <w:rsid w:val="00F41D8B"/>
    <w:rsid w:val="00F41DE5"/>
    <w:rsid w:val="00F41E88"/>
    <w:rsid w:val="00F41EBC"/>
    <w:rsid w:val="00F42001"/>
    <w:rsid w:val="00F4223B"/>
    <w:rsid w:val="00F42381"/>
    <w:rsid w:val="00F4257B"/>
    <w:rsid w:val="00F4259A"/>
    <w:rsid w:val="00F426AE"/>
    <w:rsid w:val="00F4289F"/>
    <w:rsid w:val="00F428D0"/>
    <w:rsid w:val="00F428F0"/>
    <w:rsid w:val="00F42947"/>
    <w:rsid w:val="00F42B1E"/>
    <w:rsid w:val="00F42B29"/>
    <w:rsid w:val="00F42D28"/>
    <w:rsid w:val="00F42E43"/>
    <w:rsid w:val="00F42EE5"/>
    <w:rsid w:val="00F4302B"/>
    <w:rsid w:val="00F4312D"/>
    <w:rsid w:val="00F43133"/>
    <w:rsid w:val="00F432D4"/>
    <w:rsid w:val="00F43455"/>
    <w:rsid w:val="00F43618"/>
    <w:rsid w:val="00F4395B"/>
    <w:rsid w:val="00F439CD"/>
    <w:rsid w:val="00F43AFC"/>
    <w:rsid w:val="00F43C10"/>
    <w:rsid w:val="00F43CED"/>
    <w:rsid w:val="00F43D20"/>
    <w:rsid w:val="00F43F87"/>
    <w:rsid w:val="00F44077"/>
    <w:rsid w:val="00F44145"/>
    <w:rsid w:val="00F441C3"/>
    <w:rsid w:val="00F442A7"/>
    <w:rsid w:val="00F442BF"/>
    <w:rsid w:val="00F446A6"/>
    <w:rsid w:val="00F446C4"/>
    <w:rsid w:val="00F44788"/>
    <w:rsid w:val="00F44823"/>
    <w:rsid w:val="00F448A9"/>
    <w:rsid w:val="00F44992"/>
    <w:rsid w:val="00F44BC7"/>
    <w:rsid w:val="00F450EE"/>
    <w:rsid w:val="00F45122"/>
    <w:rsid w:val="00F45196"/>
    <w:rsid w:val="00F451C3"/>
    <w:rsid w:val="00F45372"/>
    <w:rsid w:val="00F45392"/>
    <w:rsid w:val="00F457E7"/>
    <w:rsid w:val="00F458B2"/>
    <w:rsid w:val="00F4595D"/>
    <w:rsid w:val="00F45982"/>
    <w:rsid w:val="00F459AD"/>
    <w:rsid w:val="00F45A0A"/>
    <w:rsid w:val="00F45A10"/>
    <w:rsid w:val="00F45A9A"/>
    <w:rsid w:val="00F45B0A"/>
    <w:rsid w:val="00F45BCD"/>
    <w:rsid w:val="00F45C1E"/>
    <w:rsid w:val="00F45CAC"/>
    <w:rsid w:val="00F45EFF"/>
    <w:rsid w:val="00F45F75"/>
    <w:rsid w:val="00F460F3"/>
    <w:rsid w:val="00F46157"/>
    <w:rsid w:val="00F461F0"/>
    <w:rsid w:val="00F4620A"/>
    <w:rsid w:val="00F46353"/>
    <w:rsid w:val="00F463EF"/>
    <w:rsid w:val="00F46581"/>
    <w:rsid w:val="00F465B2"/>
    <w:rsid w:val="00F465B7"/>
    <w:rsid w:val="00F4667E"/>
    <w:rsid w:val="00F4680D"/>
    <w:rsid w:val="00F4685B"/>
    <w:rsid w:val="00F4696D"/>
    <w:rsid w:val="00F46A8D"/>
    <w:rsid w:val="00F46B1B"/>
    <w:rsid w:val="00F46B8B"/>
    <w:rsid w:val="00F46D5C"/>
    <w:rsid w:val="00F46DB0"/>
    <w:rsid w:val="00F47190"/>
    <w:rsid w:val="00F474B5"/>
    <w:rsid w:val="00F475E9"/>
    <w:rsid w:val="00F4762B"/>
    <w:rsid w:val="00F47704"/>
    <w:rsid w:val="00F477D8"/>
    <w:rsid w:val="00F4785B"/>
    <w:rsid w:val="00F47871"/>
    <w:rsid w:val="00F478AB"/>
    <w:rsid w:val="00F478FE"/>
    <w:rsid w:val="00F4791D"/>
    <w:rsid w:val="00F47A35"/>
    <w:rsid w:val="00F47B24"/>
    <w:rsid w:val="00F47C5D"/>
    <w:rsid w:val="00F47D2B"/>
    <w:rsid w:val="00F500D6"/>
    <w:rsid w:val="00F50179"/>
    <w:rsid w:val="00F503BE"/>
    <w:rsid w:val="00F50447"/>
    <w:rsid w:val="00F5044C"/>
    <w:rsid w:val="00F50470"/>
    <w:rsid w:val="00F50575"/>
    <w:rsid w:val="00F505FA"/>
    <w:rsid w:val="00F50600"/>
    <w:rsid w:val="00F50609"/>
    <w:rsid w:val="00F5099A"/>
    <w:rsid w:val="00F50A42"/>
    <w:rsid w:val="00F50A6D"/>
    <w:rsid w:val="00F50AE7"/>
    <w:rsid w:val="00F50B7E"/>
    <w:rsid w:val="00F50C4E"/>
    <w:rsid w:val="00F50D6B"/>
    <w:rsid w:val="00F51175"/>
    <w:rsid w:val="00F51273"/>
    <w:rsid w:val="00F513D4"/>
    <w:rsid w:val="00F51485"/>
    <w:rsid w:val="00F51647"/>
    <w:rsid w:val="00F518F3"/>
    <w:rsid w:val="00F51A92"/>
    <w:rsid w:val="00F51B20"/>
    <w:rsid w:val="00F51B37"/>
    <w:rsid w:val="00F51B80"/>
    <w:rsid w:val="00F52009"/>
    <w:rsid w:val="00F52088"/>
    <w:rsid w:val="00F521A5"/>
    <w:rsid w:val="00F524A6"/>
    <w:rsid w:val="00F524EB"/>
    <w:rsid w:val="00F526D8"/>
    <w:rsid w:val="00F5274D"/>
    <w:rsid w:val="00F52758"/>
    <w:rsid w:val="00F5279C"/>
    <w:rsid w:val="00F527E4"/>
    <w:rsid w:val="00F52B6F"/>
    <w:rsid w:val="00F52C25"/>
    <w:rsid w:val="00F52C93"/>
    <w:rsid w:val="00F52C9F"/>
    <w:rsid w:val="00F52D7B"/>
    <w:rsid w:val="00F52E23"/>
    <w:rsid w:val="00F52FC8"/>
    <w:rsid w:val="00F530DF"/>
    <w:rsid w:val="00F53325"/>
    <w:rsid w:val="00F5335B"/>
    <w:rsid w:val="00F53600"/>
    <w:rsid w:val="00F536A6"/>
    <w:rsid w:val="00F538F9"/>
    <w:rsid w:val="00F53937"/>
    <w:rsid w:val="00F539D3"/>
    <w:rsid w:val="00F53AEB"/>
    <w:rsid w:val="00F53BBF"/>
    <w:rsid w:val="00F53CB4"/>
    <w:rsid w:val="00F53D82"/>
    <w:rsid w:val="00F53D97"/>
    <w:rsid w:val="00F53DCC"/>
    <w:rsid w:val="00F53F9F"/>
    <w:rsid w:val="00F54055"/>
    <w:rsid w:val="00F540FD"/>
    <w:rsid w:val="00F542C1"/>
    <w:rsid w:val="00F5438A"/>
    <w:rsid w:val="00F5459C"/>
    <w:rsid w:val="00F545A0"/>
    <w:rsid w:val="00F54605"/>
    <w:rsid w:val="00F5495B"/>
    <w:rsid w:val="00F54C97"/>
    <w:rsid w:val="00F54D3E"/>
    <w:rsid w:val="00F54DD6"/>
    <w:rsid w:val="00F54E16"/>
    <w:rsid w:val="00F54FA9"/>
    <w:rsid w:val="00F54FE3"/>
    <w:rsid w:val="00F550C3"/>
    <w:rsid w:val="00F550E5"/>
    <w:rsid w:val="00F5517C"/>
    <w:rsid w:val="00F55195"/>
    <w:rsid w:val="00F5528D"/>
    <w:rsid w:val="00F55305"/>
    <w:rsid w:val="00F5538F"/>
    <w:rsid w:val="00F553EE"/>
    <w:rsid w:val="00F5548D"/>
    <w:rsid w:val="00F55691"/>
    <w:rsid w:val="00F556EA"/>
    <w:rsid w:val="00F558FC"/>
    <w:rsid w:val="00F55B4C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67B"/>
    <w:rsid w:val="00F566DA"/>
    <w:rsid w:val="00F56A2C"/>
    <w:rsid w:val="00F56B09"/>
    <w:rsid w:val="00F56B14"/>
    <w:rsid w:val="00F56C97"/>
    <w:rsid w:val="00F56F58"/>
    <w:rsid w:val="00F56FF9"/>
    <w:rsid w:val="00F57156"/>
    <w:rsid w:val="00F5717E"/>
    <w:rsid w:val="00F571BA"/>
    <w:rsid w:val="00F571E8"/>
    <w:rsid w:val="00F57263"/>
    <w:rsid w:val="00F57305"/>
    <w:rsid w:val="00F57432"/>
    <w:rsid w:val="00F5762C"/>
    <w:rsid w:val="00F57680"/>
    <w:rsid w:val="00F57810"/>
    <w:rsid w:val="00F579A3"/>
    <w:rsid w:val="00F579C4"/>
    <w:rsid w:val="00F57B5A"/>
    <w:rsid w:val="00F57CD0"/>
    <w:rsid w:val="00F57CDA"/>
    <w:rsid w:val="00F57D81"/>
    <w:rsid w:val="00F57ED7"/>
    <w:rsid w:val="00F57EED"/>
    <w:rsid w:val="00F57FCE"/>
    <w:rsid w:val="00F60012"/>
    <w:rsid w:val="00F6009F"/>
    <w:rsid w:val="00F600E4"/>
    <w:rsid w:val="00F60317"/>
    <w:rsid w:val="00F603DB"/>
    <w:rsid w:val="00F603EC"/>
    <w:rsid w:val="00F603F6"/>
    <w:rsid w:val="00F60451"/>
    <w:rsid w:val="00F604B1"/>
    <w:rsid w:val="00F6056B"/>
    <w:rsid w:val="00F60659"/>
    <w:rsid w:val="00F606AA"/>
    <w:rsid w:val="00F607B8"/>
    <w:rsid w:val="00F60888"/>
    <w:rsid w:val="00F6089E"/>
    <w:rsid w:val="00F60A34"/>
    <w:rsid w:val="00F60AC3"/>
    <w:rsid w:val="00F60AF5"/>
    <w:rsid w:val="00F60C34"/>
    <w:rsid w:val="00F60D15"/>
    <w:rsid w:val="00F60EE2"/>
    <w:rsid w:val="00F60F8D"/>
    <w:rsid w:val="00F61019"/>
    <w:rsid w:val="00F610E0"/>
    <w:rsid w:val="00F610E5"/>
    <w:rsid w:val="00F61291"/>
    <w:rsid w:val="00F614AD"/>
    <w:rsid w:val="00F614BB"/>
    <w:rsid w:val="00F6155E"/>
    <w:rsid w:val="00F616BD"/>
    <w:rsid w:val="00F616EE"/>
    <w:rsid w:val="00F617EB"/>
    <w:rsid w:val="00F61A57"/>
    <w:rsid w:val="00F61C6D"/>
    <w:rsid w:val="00F61CB4"/>
    <w:rsid w:val="00F61CD9"/>
    <w:rsid w:val="00F61D81"/>
    <w:rsid w:val="00F621EF"/>
    <w:rsid w:val="00F622A7"/>
    <w:rsid w:val="00F623AD"/>
    <w:rsid w:val="00F62400"/>
    <w:rsid w:val="00F6243A"/>
    <w:rsid w:val="00F625A2"/>
    <w:rsid w:val="00F6277B"/>
    <w:rsid w:val="00F627BC"/>
    <w:rsid w:val="00F628C1"/>
    <w:rsid w:val="00F629BB"/>
    <w:rsid w:val="00F62CEB"/>
    <w:rsid w:val="00F62D46"/>
    <w:rsid w:val="00F62E44"/>
    <w:rsid w:val="00F62E97"/>
    <w:rsid w:val="00F62F0E"/>
    <w:rsid w:val="00F63101"/>
    <w:rsid w:val="00F632AB"/>
    <w:rsid w:val="00F635DF"/>
    <w:rsid w:val="00F6365F"/>
    <w:rsid w:val="00F636E4"/>
    <w:rsid w:val="00F63872"/>
    <w:rsid w:val="00F63959"/>
    <w:rsid w:val="00F63A6F"/>
    <w:rsid w:val="00F63B70"/>
    <w:rsid w:val="00F63CE1"/>
    <w:rsid w:val="00F63D20"/>
    <w:rsid w:val="00F63D62"/>
    <w:rsid w:val="00F640FE"/>
    <w:rsid w:val="00F64108"/>
    <w:rsid w:val="00F6432D"/>
    <w:rsid w:val="00F645A0"/>
    <w:rsid w:val="00F6471A"/>
    <w:rsid w:val="00F6480C"/>
    <w:rsid w:val="00F6485F"/>
    <w:rsid w:val="00F64AA9"/>
    <w:rsid w:val="00F64ADA"/>
    <w:rsid w:val="00F64AF1"/>
    <w:rsid w:val="00F64DC8"/>
    <w:rsid w:val="00F64E66"/>
    <w:rsid w:val="00F64ED5"/>
    <w:rsid w:val="00F64F5E"/>
    <w:rsid w:val="00F64F67"/>
    <w:rsid w:val="00F64FD3"/>
    <w:rsid w:val="00F651DF"/>
    <w:rsid w:val="00F6529E"/>
    <w:rsid w:val="00F652C7"/>
    <w:rsid w:val="00F65351"/>
    <w:rsid w:val="00F65431"/>
    <w:rsid w:val="00F654D6"/>
    <w:rsid w:val="00F654FA"/>
    <w:rsid w:val="00F6555B"/>
    <w:rsid w:val="00F6559F"/>
    <w:rsid w:val="00F6560D"/>
    <w:rsid w:val="00F656A6"/>
    <w:rsid w:val="00F656E6"/>
    <w:rsid w:val="00F65823"/>
    <w:rsid w:val="00F658E3"/>
    <w:rsid w:val="00F6597E"/>
    <w:rsid w:val="00F65998"/>
    <w:rsid w:val="00F6599D"/>
    <w:rsid w:val="00F65B5E"/>
    <w:rsid w:val="00F65B75"/>
    <w:rsid w:val="00F65CE7"/>
    <w:rsid w:val="00F65DC8"/>
    <w:rsid w:val="00F65EE6"/>
    <w:rsid w:val="00F65F1D"/>
    <w:rsid w:val="00F66097"/>
    <w:rsid w:val="00F661F2"/>
    <w:rsid w:val="00F66362"/>
    <w:rsid w:val="00F6642D"/>
    <w:rsid w:val="00F66540"/>
    <w:rsid w:val="00F666BE"/>
    <w:rsid w:val="00F66941"/>
    <w:rsid w:val="00F669A6"/>
    <w:rsid w:val="00F669E2"/>
    <w:rsid w:val="00F66B79"/>
    <w:rsid w:val="00F66BA7"/>
    <w:rsid w:val="00F66CFE"/>
    <w:rsid w:val="00F6705D"/>
    <w:rsid w:val="00F6708F"/>
    <w:rsid w:val="00F670E7"/>
    <w:rsid w:val="00F67150"/>
    <w:rsid w:val="00F6715C"/>
    <w:rsid w:val="00F6736F"/>
    <w:rsid w:val="00F673BF"/>
    <w:rsid w:val="00F67752"/>
    <w:rsid w:val="00F67899"/>
    <w:rsid w:val="00F67EEF"/>
    <w:rsid w:val="00F67F38"/>
    <w:rsid w:val="00F67FCD"/>
    <w:rsid w:val="00F702FF"/>
    <w:rsid w:val="00F70356"/>
    <w:rsid w:val="00F70402"/>
    <w:rsid w:val="00F70486"/>
    <w:rsid w:val="00F705A8"/>
    <w:rsid w:val="00F70664"/>
    <w:rsid w:val="00F706A9"/>
    <w:rsid w:val="00F7072E"/>
    <w:rsid w:val="00F70B61"/>
    <w:rsid w:val="00F70B83"/>
    <w:rsid w:val="00F70BB7"/>
    <w:rsid w:val="00F70C2D"/>
    <w:rsid w:val="00F70C8A"/>
    <w:rsid w:val="00F70CCC"/>
    <w:rsid w:val="00F70D12"/>
    <w:rsid w:val="00F70D47"/>
    <w:rsid w:val="00F70D76"/>
    <w:rsid w:val="00F70D93"/>
    <w:rsid w:val="00F70FF1"/>
    <w:rsid w:val="00F71064"/>
    <w:rsid w:val="00F713DB"/>
    <w:rsid w:val="00F71464"/>
    <w:rsid w:val="00F71564"/>
    <w:rsid w:val="00F71616"/>
    <w:rsid w:val="00F71635"/>
    <w:rsid w:val="00F7164C"/>
    <w:rsid w:val="00F717C2"/>
    <w:rsid w:val="00F717CE"/>
    <w:rsid w:val="00F71899"/>
    <w:rsid w:val="00F71983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6E3"/>
    <w:rsid w:val="00F72724"/>
    <w:rsid w:val="00F7277A"/>
    <w:rsid w:val="00F72918"/>
    <w:rsid w:val="00F72A43"/>
    <w:rsid w:val="00F72A8C"/>
    <w:rsid w:val="00F72C22"/>
    <w:rsid w:val="00F72DBA"/>
    <w:rsid w:val="00F72EFB"/>
    <w:rsid w:val="00F72F7F"/>
    <w:rsid w:val="00F73125"/>
    <w:rsid w:val="00F7315B"/>
    <w:rsid w:val="00F73269"/>
    <w:rsid w:val="00F73562"/>
    <w:rsid w:val="00F735D9"/>
    <w:rsid w:val="00F736B9"/>
    <w:rsid w:val="00F738AE"/>
    <w:rsid w:val="00F738C7"/>
    <w:rsid w:val="00F739BB"/>
    <w:rsid w:val="00F73A39"/>
    <w:rsid w:val="00F73C32"/>
    <w:rsid w:val="00F73CCA"/>
    <w:rsid w:val="00F73D54"/>
    <w:rsid w:val="00F73EA3"/>
    <w:rsid w:val="00F73ED4"/>
    <w:rsid w:val="00F73EF1"/>
    <w:rsid w:val="00F7403E"/>
    <w:rsid w:val="00F740B2"/>
    <w:rsid w:val="00F741F4"/>
    <w:rsid w:val="00F7423C"/>
    <w:rsid w:val="00F74884"/>
    <w:rsid w:val="00F74996"/>
    <w:rsid w:val="00F749D5"/>
    <w:rsid w:val="00F74A49"/>
    <w:rsid w:val="00F74B26"/>
    <w:rsid w:val="00F74B3D"/>
    <w:rsid w:val="00F74C21"/>
    <w:rsid w:val="00F74E4C"/>
    <w:rsid w:val="00F74FF3"/>
    <w:rsid w:val="00F7545D"/>
    <w:rsid w:val="00F7552A"/>
    <w:rsid w:val="00F75783"/>
    <w:rsid w:val="00F75983"/>
    <w:rsid w:val="00F75B1A"/>
    <w:rsid w:val="00F75B7C"/>
    <w:rsid w:val="00F75BFF"/>
    <w:rsid w:val="00F75D17"/>
    <w:rsid w:val="00F75D5B"/>
    <w:rsid w:val="00F75E4B"/>
    <w:rsid w:val="00F75EB8"/>
    <w:rsid w:val="00F75F72"/>
    <w:rsid w:val="00F75F94"/>
    <w:rsid w:val="00F7659F"/>
    <w:rsid w:val="00F765FD"/>
    <w:rsid w:val="00F76699"/>
    <w:rsid w:val="00F7671F"/>
    <w:rsid w:val="00F767FD"/>
    <w:rsid w:val="00F76874"/>
    <w:rsid w:val="00F7691F"/>
    <w:rsid w:val="00F769B0"/>
    <w:rsid w:val="00F76A63"/>
    <w:rsid w:val="00F76B42"/>
    <w:rsid w:val="00F76D05"/>
    <w:rsid w:val="00F76D8D"/>
    <w:rsid w:val="00F76E44"/>
    <w:rsid w:val="00F76EB0"/>
    <w:rsid w:val="00F770B1"/>
    <w:rsid w:val="00F77136"/>
    <w:rsid w:val="00F7730E"/>
    <w:rsid w:val="00F77499"/>
    <w:rsid w:val="00F775E9"/>
    <w:rsid w:val="00F776DC"/>
    <w:rsid w:val="00F7772D"/>
    <w:rsid w:val="00F77853"/>
    <w:rsid w:val="00F779F9"/>
    <w:rsid w:val="00F77B8D"/>
    <w:rsid w:val="00F77C73"/>
    <w:rsid w:val="00F800A9"/>
    <w:rsid w:val="00F800F0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13"/>
    <w:rsid w:val="00F80C2F"/>
    <w:rsid w:val="00F80DC4"/>
    <w:rsid w:val="00F80FD2"/>
    <w:rsid w:val="00F80FFE"/>
    <w:rsid w:val="00F81057"/>
    <w:rsid w:val="00F811F5"/>
    <w:rsid w:val="00F81304"/>
    <w:rsid w:val="00F816E5"/>
    <w:rsid w:val="00F817FF"/>
    <w:rsid w:val="00F81855"/>
    <w:rsid w:val="00F81AE8"/>
    <w:rsid w:val="00F81B5C"/>
    <w:rsid w:val="00F81C58"/>
    <w:rsid w:val="00F81CE0"/>
    <w:rsid w:val="00F81ED6"/>
    <w:rsid w:val="00F8201B"/>
    <w:rsid w:val="00F82037"/>
    <w:rsid w:val="00F82045"/>
    <w:rsid w:val="00F8204F"/>
    <w:rsid w:val="00F82341"/>
    <w:rsid w:val="00F823F0"/>
    <w:rsid w:val="00F8250F"/>
    <w:rsid w:val="00F8251C"/>
    <w:rsid w:val="00F825C8"/>
    <w:rsid w:val="00F826CF"/>
    <w:rsid w:val="00F826E4"/>
    <w:rsid w:val="00F828A7"/>
    <w:rsid w:val="00F828DA"/>
    <w:rsid w:val="00F82A4F"/>
    <w:rsid w:val="00F82AB6"/>
    <w:rsid w:val="00F82C2E"/>
    <w:rsid w:val="00F82CCB"/>
    <w:rsid w:val="00F82ED2"/>
    <w:rsid w:val="00F8353A"/>
    <w:rsid w:val="00F83599"/>
    <w:rsid w:val="00F835D5"/>
    <w:rsid w:val="00F83AD5"/>
    <w:rsid w:val="00F83B1B"/>
    <w:rsid w:val="00F83B9C"/>
    <w:rsid w:val="00F83CE3"/>
    <w:rsid w:val="00F83D1F"/>
    <w:rsid w:val="00F83DCC"/>
    <w:rsid w:val="00F83E2F"/>
    <w:rsid w:val="00F83E88"/>
    <w:rsid w:val="00F83F54"/>
    <w:rsid w:val="00F84010"/>
    <w:rsid w:val="00F84321"/>
    <w:rsid w:val="00F8444C"/>
    <w:rsid w:val="00F844A7"/>
    <w:rsid w:val="00F844C5"/>
    <w:rsid w:val="00F8451A"/>
    <w:rsid w:val="00F84580"/>
    <w:rsid w:val="00F84672"/>
    <w:rsid w:val="00F8478B"/>
    <w:rsid w:val="00F84791"/>
    <w:rsid w:val="00F848D4"/>
    <w:rsid w:val="00F849A2"/>
    <w:rsid w:val="00F84A8C"/>
    <w:rsid w:val="00F84BFF"/>
    <w:rsid w:val="00F84C9E"/>
    <w:rsid w:val="00F84D28"/>
    <w:rsid w:val="00F84EB6"/>
    <w:rsid w:val="00F84F45"/>
    <w:rsid w:val="00F84FEC"/>
    <w:rsid w:val="00F85129"/>
    <w:rsid w:val="00F85209"/>
    <w:rsid w:val="00F8531E"/>
    <w:rsid w:val="00F853C9"/>
    <w:rsid w:val="00F854DF"/>
    <w:rsid w:val="00F85518"/>
    <w:rsid w:val="00F8554C"/>
    <w:rsid w:val="00F85559"/>
    <w:rsid w:val="00F85686"/>
    <w:rsid w:val="00F85690"/>
    <w:rsid w:val="00F85707"/>
    <w:rsid w:val="00F85798"/>
    <w:rsid w:val="00F859CE"/>
    <w:rsid w:val="00F85A45"/>
    <w:rsid w:val="00F85BC5"/>
    <w:rsid w:val="00F85C95"/>
    <w:rsid w:val="00F85EA4"/>
    <w:rsid w:val="00F85EAD"/>
    <w:rsid w:val="00F85F17"/>
    <w:rsid w:val="00F85F2F"/>
    <w:rsid w:val="00F85F84"/>
    <w:rsid w:val="00F8623B"/>
    <w:rsid w:val="00F862EF"/>
    <w:rsid w:val="00F863B8"/>
    <w:rsid w:val="00F863FE"/>
    <w:rsid w:val="00F864EB"/>
    <w:rsid w:val="00F8655C"/>
    <w:rsid w:val="00F8658F"/>
    <w:rsid w:val="00F866C9"/>
    <w:rsid w:val="00F86A5E"/>
    <w:rsid w:val="00F86D66"/>
    <w:rsid w:val="00F86D74"/>
    <w:rsid w:val="00F86EC3"/>
    <w:rsid w:val="00F86F3E"/>
    <w:rsid w:val="00F870A1"/>
    <w:rsid w:val="00F87161"/>
    <w:rsid w:val="00F871A8"/>
    <w:rsid w:val="00F87291"/>
    <w:rsid w:val="00F87303"/>
    <w:rsid w:val="00F873E9"/>
    <w:rsid w:val="00F875D2"/>
    <w:rsid w:val="00F87697"/>
    <w:rsid w:val="00F876B9"/>
    <w:rsid w:val="00F877B9"/>
    <w:rsid w:val="00F879C0"/>
    <w:rsid w:val="00F87B8E"/>
    <w:rsid w:val="00F87BAD"/>
    <w:rsid w:val="00F87BD4"/>
    <w:rsid w:val="00F87CCE"/>
    <w:rsid w:val="00F87CE9"/>
    <w:rsid w:val="00F87F2C"/>
    <w:rsid w:val="00F87F9B"/>
    <w:rsid w:val="00F90068"/>
    <w:rsid w:val="00F900D6"/>
    <w:rsid w:val="00F900E0"/>
    <w:rsid w:val="00F900F4"/>
    <w:rsid w:val="00F9026D"/>
    <w:rsid w:val="00F90487"/>
    <w:rsid w:val="00F904C9"/>
    <w:rsid w:val="00F90554"/>
    <w:rsid w:val="00F9069E"/>
    <w:rsid w:val="00F9072D"/>
    <w:rsid w:val="00F907C2"/>
    <w:rsid w:val="00F9091F"/>
    <w:rsid w:val="00F90A9C"/>
    <w:rsid w:val="00F90AA8"/>
    <w:rsid w:val="00F90E09"/>
    <w:rsid w:val="00F90F4C"/>
    <w:rsid w:val="00F9164F"/>
    <w:rsid w:val="00F91685"/>
    <w:rsid w:val="00F916B6"/>
    <w:rsid w:val="00F917DF"/>
    <w:rsid w:val="00F91A31"/>
    <w:rsid w:val="00F91BE8"/>
    <w:rsid w:val="00F91D6C"/>
    <w:rsid w:val="00F91DBD"/>
    <w:rsid w:val="00F91E66"/>
    <w:rsid w:val="00F91F4F"/>
    <w:rsid w:val="00F91FB3"/>
    <w:rsid w:val="00F920EF"/>
    <w:rsid w:val="00F9210A"/>
    <w:rsid w:val="00F92116"/>
    <w:rsid w:val="00F92243"/>
    <w:rsid w:val="00F92306"/>
    <w:rsid w:val="00F92345"/>
    <w:rsid w:val="00F92371"/>
    <w:rsid w:val="00F92732"/>
    <w:rsid w:val="00F9279F"/>
    <w:rsid w:val="00F9281F"/>
    <w:rsid w:val="00F92863"/>
    <w:rsid w:val="00F9290C"/>
    <w:rsid w:val="00F929E4"/>
    <w:rsid w:val="00F92A3B"/>
    <w:rsid w:val="00F92AC8"/>
    <w:rsid w:val="00F92D2E"/>
    <w:rsid w:val="00F92F8D"/>
    <w:rsid w:val="00F93043"/>
    <w:rsid w:val="00F930C1"/>
    <w:rsid w:val="00F930DF"/>
    <w:rsid w:val="00F9313E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C7A"/>
    <w:rsid w:val="00F93D28"/>
    <w:rsid w:val="00F93D8E"/>
    <w:rsid w:val="00F93DDF"/>
    <w:rsid w:val="00F93EA0"/>
    <w:rsid w:val="00F93F3F"/>
    <w:rsid w:val="00F93F58"/>
    <w:rsid w:val="00F93FCA"/>
    <w:rsid w:val="00F940F2"/>
    <w:rsid w:val="00F94159"/>
    <w:rsid w:val="00F94181"/>
    <w:rsid w:val="00F9425B"/>
    <w:rsid w:val="00F9430E"/>
    <w:rsid w:val="00F94383"/>
    <w:rsid w:val="00F944EF"/>
    <w:rsid w:val="00F94504"/>
    <w:rsid w:val="00F94551"/>
    <w:rsid w:val="00F94681"/>
    <w:rsid w:val="00F94769"/>
    <w:rsid w:val="00F947DF"/>
    <w:rsid w:val="00F94863"/>
    <w:rsid w:val="00F94A38"/>
    <w:rsid w:val="00F94A88"/>
    <w:rsid w:val="00F94AD6"/>
    <w:rsid w:val="00F94BA1"/>
    <w:rsid w:val="00F94C16"/>
    <w:rsid w:val="00F94C4D"/>
    <w:rsid w:val="00F94C7C"/>
    <w:rsid w:val="00F94C81"/>
    <w:rsid w:val="00F94DA5"/>
    <w:rsid w:val="00F94DC2"/>
    <w:rsid w:val="00F94E1C"/>
    <w:rsid w:val="00F94E26"/>
    <w:rsid w:val="00F94E43"/>
    <w:rsid w:val="00F95065"/>
    <w:rsid w:val="00F95158"/>
    <w:rsid w:val="00F9526B"/>
    <w:rsid w:val="00F95573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B35"/>
    <w:rsid w:val="00F95D05"/>
    <w:rsid w:val="00F95E46"/>
    <w:rsid w:val="00F95FC7"/>
    <w:rsid w:val="00F96013"/>
    <w:rsid w:val="00F961E8"/>
    <w:rsid w:val="00F96205"/>
    <w:rsid w:val="00F9628C"/>
    <w:rsid w:val="00F96459"/>
    <w:rsid w:val="00F9650A"/>
    <w:rsid w:val="00F9654F"/>
    <w:rsid w:val="00F96644"/>
    <w:rsid w:val="00F96671"/>
    <w:rsid w:val="00F966A6"/>
    <w:rsid w:val="00F96831"/>
    <w:rsid w:val="00F968DA"/>
    <w:rsid w:val="00F96950"/>
    <w:rsid w:val="00F96972"/>
    <w:rsid w:val="00F96A29"/>
    <w:rsid w:val="00F96A74"/>
    <w:rsid w:val="00F96AA7"/>
    <w:rsid w:val="00F96C77"/>
    <w:rsid w:val="00F96C9F"/>
    <w:rsid w:val="00F96D86"/>
    <w:rsid w:val="00F96D87"/>
    <w:rsid w:val="00F96EA8"/>
    <w:rsid w:val="00F96F3A"/>
    <w:rsid w:val="00F96FBC"/>
    <w:rsid w:val="00F9704F"/>
    <w:rsid w:val="00F970C0"/>
    <w:rsid w:val="00F972BB"/>
    <w:rsid w:val="00F972CA"/>
    <w:rsid w:val="00F972FE"/>
    <w:rsid w:val="00F9736B"/>
    <w:rsid w:val="00F973D6"/>
    <w:rsid w:val="00F97476"/>
    <w:rsid w:val="00F9748F"/>
    <w:rsid w:val="00F97622"/>
    <w:rsid w:val="00F976CF"/>
    <w:rsid w:val="00F97737"/>
    <w:rsid w:val="00F97AC7"/>
    <w:rsid w:val="00F97B3E"/>
    <w:rsid w:val="00F97BAE"/>
    <w:rsid w:val="00F97BCE"/>
    <w:rsid w:val="00F97C2E"/>
    <w:rsid w:val="00F97C7B"/>
    <w:rsid w:val="00F97D21"/>
    <w:rsid w:val="00F97D2B"/>
    <w:rsid w:val="00F97D5F"/>
    <w:rsid w:val="00F97D62"/>
    <w:rsid w:val="00F97DB8"/>
    <w:rsid w:val="00F97ED8"/>
    <w:rsid w:val="00FA00E0"/>
    <w:rsid w:val="00FA0178"/>
    <w:rsid w:val="00FA026D"/>
    <w:rsid w:val="00FA02B7"/>
    <w:rsid w:val="00FA037D"/>
    <w:rsid w:val="00FA0388"/>
    <w:rsid w:val="00FA04A4"/>
    <w:rsid w:val="00FA04B6"/>
    <w:rsid w:val="00FA052F"/>
    <w:rsid w:val="00FA0557"/>
    <w:rsid w:val="00FA072E"/>
    <w:rsid w:val="00FA0833"/>
    <w:rsid w:val="00FA086D"/>
    <w:rsid w:val="00FA09B3"/>
    <w:rsid w:val="00FA0A7D"/>
    <w:rsid w:val="00FA0AFB"/>
    <w:rsid w:val="00FA0CF7"/>
    <w:rsid w:val="00FA0DF7"/>
    <w:rsid w:val="00FA0E34"/>
    <w:rsid w:val="00FA0E7D"/>
    <w:rsid w:val="00FA0F17"/>
    <w:rsid w:val="00FA0FA0"/>
    <w:rsid w:val="00FA0FB1"/>
    <w:rsid w:val="00FA1094"/>
    <w:rsid w:val="00FA10C2"/>
    <w:rsid w:val="00FA1104"/>
    <w:rsid w:val="00FA110C"/>
    <w:rsid w:val="00FA11EE"/>
    <w:rsid w:val="00FA1374"/>
    <w:rsid w:val="00FA13B1"/>
    <w:rsid w:val="00FA1439"/>
    <w:rsid w:val="00FA1577"/>
    <w:rsid w:val="00FA165C"/>
    <w:rsid w:val="00FA17CA"/>
    <w:rsid w:val="00FA185F"/>
    <w:rsid w:val="00FA18A3"/>
    <w:rsid w:val="00FA1A36"/>
    <w:rsid w:val="00FA1A47"/>
    <w:rsid w:val="00FA1AAE"/>
    <w:rsid w:val="00FA1B4F"/>
    <w:rsid w:val="00FA1C3F"/>
    <w:rsid w:val="00FA1C63"/>
    <w:rsid w:val="00FA1CF6"/>
    <w:rsid w:val="00FA1D4B"/>
    <w:rsid w:val="00FA2027"/>
    <w:rsid w:val="00FA2057"/>
    <w:rsid w:val="00FA2061"/>
    <w:rsid w:val="00FA20A1"/>
    <w:rsid w:val="00FA211B"/>
    <w:rsid w:val="00FA2194"/>
    <w:rsid w:val="00FA21B8"/>
    <w:rsid w:val="00FA22A9"/>
    <w:rsid w:val="00FA22E5"/>
    <w:rsid w:val="00FA23E4"/>
    <w:rsid w:val="00FA23EA"/>
    <w:rsid w:val="00FA2641"/>
    <w:rsid w:val="00FA281C"/>
    <w:rsid w:val="00FA284C"/>
    <w:rsid w:val="00FA286F"/>
    <w:rsid w:val="00FA28C1"/>
    <w:rsid w:val="00FA28E1"/>
    <w:rsid w:val="00FA2AEC"/>
    <w:rsid w:val="00FA2C2C"/>
    <w:rsid w:val="00FA2C74"/>
    <w:rsid w:val="00FA2CA4"/>
    <w:rsid w:val="00FA2CCE"/>
    <w:rsid w:val="00FA2E13"/>
    <w:rsid w:val="00FA3024"/>
    <w:rsid w:val="00FA306C"/>
    <w:rsid w:val="00FA3080"/>
    <w:rsid w:val="00FA312F"/>
    <w:rsid w:val="00FA3137"/>
    <w:rsid w:val="00FA3311"/>
    <w:rsid w:val="00FA3356"/>
    <w:rsid w:val="00FA345E"/>
    <w:rsid w:val="00FA34CB"/>
    <w:rsid w:val="00FA34E2"/>
    <w:rsid w:val="00FA3514"/>
    <w:rsid w:val="00FA35BE"/>
    <w:rsid w:val="00FA377A"/>
    <w:rsid w:val="00FA393C"/>
    <w:rsid w:val="00FA3990"/>
    <w:rsid w:val="00FA39CC"/>
    <w:rsid w:val="00FA3CEA"/>
    <w:rsid w:val="00FA3DA0"/>
    <w:rsid w:val="00FA3E3C"/>
    <w:rsid w:val="00FA3E53"/>
    <w:rsid w:val="00FA400B"/>
    <w:rsid w:val="00FA405B"/>
    <w:rsid w:val="00FA40D4"/>
    <w:rsid w:val="00FA4136"/>
    <w:rsid w:val="00FA41FC"/>
    <w:rsid w:val="00FA4384"/>
    <w:rsid w:val="00FA4411"/>
    <w:rsid w:val="00FA452E"/>
    <w:rsid w:val="00FA45EB"/>
    <w:rsid w:val="00FA46D6"/>
    <w:rsid w:val="00FA46E8"/>
    <w:rsid w:val="00FA4786"/>
    <w:rsid w:val="00FA4787"/>
    <w:rsid w:val="00FA497B"/>
    <w:rsid w:val="00FA4A8C"/>
    <w:rsid w:val="00FA4B00"/>
    <w:rsid w:val="00FA4B29"/>
    <w:rsid w:val="00FA4B6F"/>
    <w:rsid w:val="00FA4BA0"/>
    <w:rsid w:val="00FA4C04"/>
    <w:rsid w:val="00FA4C5F"/>
    <w:rsid w:val="00FA4D62"/>
    <w:rsid w:val="00FA4DED"/>
    <w:rsid w:val="00FA4F15"/>
    <w:rsid w:val="00FA4F4C"/>
    <w:rsid w:val="00FA4F63"/>
    <w:rsid w:val="00FA5139"/>
    <w:rsid w:val="00FA5221"/>
    <w:rsid w:val="00FA53EE"/>
    <w:rsid w:val="00FA5478"/>
    <w:rsid w:val="00FA57CD"/>
    <w:rsid w:val="00FA57E1"/>
    <w:rsid w:val="00FA58A5"/>
    <w:rsid w:val="00FA5917"/>
    <w:rsid w:val="00FA592F"/>
    <w:rsid w:val="00FA59F0"/>
    <w:rsid w:val="00FA5A2E"/>
    <w:rsid w:val="00FA5B4F"/>
    <w:rsid w:val="00FA5C15"/>
    <w:rsid w:val="00FA5E5A"/>
    <w:rsid w:val="00FA5FC1"/>
    <w:rsid w:val="00FA6033"/>
    <w:rsid w:val="00FA60D3"/>
    <w:rsid w:val="00FA614F"/>
    <w:rsid w:val="00FA620E"/>
    <w:rsid w:val="00FA6492"/>
    <w:rsid w:val="00FA6506"/>
    <w:rsid w:val="00FA6606"/>
    <w:rsid w:val="00FA6615"/>
    <w:rsid w:val="00FA66C6"/>
    <w:rsid w:val="00FA6709"/>
    <w:rsid w:val="00FA67DF"/>
    <w:rsid w:val="00FA69AA"/>
    <w:rsid w:val="00FA6A18"/>
    <w:rsid w:val="00FA6A73"/>
    <w:rsid w:val="00FA6BA3"/>
    <w:rsid w:val="00FA6BF1"/>
    <w:rsid w:val="00FA6C70"/>
    <w:rsid w:val="00FA6CAF"/>
    <w:rsid w:val="00FA6FA7"/>
    <w:rsid w:val="00FA6FDE"/>
    <w:rsid w:val="00FA7090"/>
    <w:rsid w:val="00FA71B1"/>
    <w:rsid w:val="00FA7202"/>
    <w:rsid w:val="00FA7470"/>
    <w:rsid w:val="00FA7851"/>
    <w:rsid w:val="00FA7852"/>
    <w:rsid w:val="00FA7891"/>
    <w:rsid w:val="00FA7929"/>
    <w:rsid w:val="00FA7CD2"/>
    <w:rsid w:val="00FA7DD0"/>
    <w:rsid w:val="00FA7E94"/>
    <w:rsid w:val="00FB0016"/>
    <w:rsid w:val="00FB0063"/>
    <w:rsid w:val="00FB00B0"/>
    <w:rsid w:val="00FB0150"/>
    <w:rsid w:val="00FB015F"/>
    <w:rsid w:val="00FB01C7"/>
    <w:rsid w:val="00FB03D2"/>
    <w:rsid w:val="00FB03EF"/>
    <w:rsid w:val="00FB060C"/>
    <w:rsid w:val="00FB0651"/>
    <w:rsid w:val="00FB0684"/>
    <w:rsid w:val="00FB0694"/>
    <w:rsid w:val="00FB0867"/>
    <w:rsid w:val="00FB09F1"/>
    <w:rsid w:val="00FB0A45"/>
    <w:rsid w:val="00FB0AD0"/>
    <w:rsid w:val="00FB0BBE"/>
    <w:rsid w:val="00FB0CCF"/>
    <w:rsid w:val="00FB0CF7"/>
    <w:rsid w:val="00FB0D51"/>
    <w:rsid w:val="00FB0F04"/>
    <w:rsid w:val="00FB0FA6"/>
    <w:rsid w:val="00FB10AB"/>
    <w:rsid w:val="00FB118F"/>
    <w:rsid w:val="00FB11AA"/>
    <w:rsid w:val="00FB136D"/>
    <w:rsid w:val="00FB1749"/>
    <w:rsid w:val="00FB17C9"/>
    <w:rsid w:val="00FB180A"/>
    <w:rsid w:val="00FB1821"/>
    <w:rsid w:val="00FB187C"/>
    <w:rsid w:val="00FB1896"/>
    <w:rsid w:val="00FB18F4"/>
    <w:rsid w:val="00FB1947"/>
    <w:rsid w:val="00FB1950"/>
    <w:rsid w:val="00FB1B0E"/>
    <w:rsid w:val="00FB1C81"/>
    <w:rsid w:val="00FB1CED"/>
    <w:rsid w:val="00FB1EBF"/>
    <w:rsid w:val="00FB1F6A"/>
    <w:rsid w:val="00FB2187"/>
    <w:rsid w:val="00FB21FA"/>
    <w:rsid w:val="00FB226F"/>
    <w:rsid w:val="00FB22BC"/>
    <w:rsid w:val="00FB23D7"/>
    <w:rsid w:val="00FB2492"/>
    <w:rsid w:val="00FB26CD"/>
    <w:rsid w:val="00FB2704"/>
    <w:rsid w:val="00FB2A46"/>
    <w:rsid w:val="00FB2A5D"/>
    <w:rsid w:val="00FB2C3E"/>
    <w:rsid w:val="00FB2C63"/>
    <w:rsid w:val="00FB2E88"/>
    <w:rsid w:val="00FB2FBA"/>
    <w:rsid w:val="00FB306F"/>
    <w:rsid w:val="00FB3111"/>
    <w:rsid w:val="00FB31A7"/>
    <w:rsid w:val="00FB3314"/>
    <w:rsid w:val="00FB3496"/>
    <w:rsid w:val="00FB356B"/>
    <w:rsid w:val="00FB35C7"/>
    <w:rsid w:val="00FB3683"/>
    <w:rsid w:val="00FB38C9"/>
    <w:rsid w:val="00FB38F1"/>
    <w:rsid w:val="00FB3936"/>
    <w:rsid w:val="00FB398C"/>
    <w:rsid w:val="00FB3CD9"/>
    <w:rsid w:val="00FB3D4D"/>
    <w:rsid w:val="00FB3DF7"/>
    <w:rsid w:val="00FB41EE"/>
    <w:rsid w:val="00FB4215"/>
    <w:rsid w:val="00FB42D8"/>
    <w:rsid w:val="00FB44CC"/>
    <w:rsid w:val="00FB44F8"/>
    <w:rsid w:val="00FB4581"/>
    <w:rsid w:val="00FB45C0"/>
    <w:rsid w:val="00FB4635"/>
    <w:rsid w:val="00FB4691"/>
    <w:rsid w:val="00FB46C0"/>
    <w:rsid w:val="00FB4743"/>
    <w:rsid w:val="00FB48B7"/>
    <w:rsid w:val="00FB4A14"/>
    <w:rsid w:val="00FB4D9D"/>
    <w:rsid w:val="00FB4EA8"/>
    <w:rsid w:val="00FB4EF9"/>
    <w:rsid w:val="00FB4F82"/>
    <w:rsid w:val="00FB5247"/>
    <w:rsid w:val="00FB534A"/>
    <w:rsid w:val="00FB5379"/>
    <w:rsid w:val="00FB5833"/>
    <w:rsid w:val="00FB5883"/>
    <w:rsid w:val="00FB58AE"/>
    <w:rsid w:val="00FB59B6"/>
    <w:rsid w:val="00FB5D29"/>
    <w:rsid w:val="00FB5D36"/>
    <w:rsid w:val="00FB5DFC"/>
    <w:rsid w:val="00FB5E3D"/>
    <w:rsid w:val="00FB5E60"/>
    <w:rsid w:val="00FB5F4C"/>
    <w:rsid w:val="00FB6107"/>
    <w:rsid w:val="00FB622C"/>
    <w:rsid w:val="00FB624C"/>
    <w:rsid w:val="00FB6259"/>
    <w:rsid w:val="00FB66E6"/>
    <w:rsid w:val="00FB66E8"/>
    <w:rsid w:val="00FB6704"/>
    <w:rsid w:val="00FB6711"/>
    <w:rsid w:val="00FB67FC"/>
    <w:rsid w:val="00FB69FE"/>
    <w:rsid w:val="00FB6A19"/>
    <w:rsid w:val="00FB6A39"/>
    <w:rsid w:val="00FB6A44"/>
    <w:rsid w:val="00FB6A96"/>
    <w:rsid w:val="00FB6B50"/>
    <w:rsid w:val="00FB6BC4"/>
    <w:rsid w:val="00FB6ED5"/>
    <w:rsid w:val="00FB6FDA"/>
    <w:rsid w:val="00FB707A"/>
    <w:rsid w:val="00FB7303"/>
    <w:rsid w:val="00FB7696"/>
    <w:rsid w:val="00FB7777"/>
    <w:rsid w:val="00FB78DD"/>
    <w:rsid w:val="00FB794C"/>
    <w:rsid w:val="00FB7A01"/>
    <w:rsid w:val="00FB7BE1"/>
    <w:rsid w:val="00FB7C8D"/>
    <w:rsid w:val="00FB7E2C"/>
    <w:rsid w:val="00FC00D8"/>
    <w:rsid w:val="00FC0197"/>
    <w:rsid w:val="00FC01A5"/>
    <w:rsid w:val="00FC0317"/>
    <w:rsid w:val="00FC057E"/>
    <w:rsid w:val="00FC0652"/>
    <w:rsid w:val="00FC0693"/>
    <w:rsid w:val="00FC072F"/>
    <w:rsid w:val="00FC08E2"/>
    <w:rsid w:val="00FC08FA"/>
    <w:rsid w:val="00FC09A5"/>
    <w:rsid w:val="00FC0ADD"/>
    <w:rsid w:val="00FC0AE8"/>
    <w:rsid w:val="00FC0D02"/>
    <w:rsid w:val="00FC10B0"/>
    <w:rsid w:val="00FC10D1"/>
    <w:rsid w:val="00FC10F5"/>
    <w:rsid w:val="00FC115E"/>
    <w:rsid w:val="00FC1346"/>
    <w:rsid w:val="00FC14C6"/>
    <w:rsid w:val="00FC151E"/>
    <w:rsid w:val="00FC15E6"/>
    <w:rsid w:val="00FC1757"/>
    <w:rsid w:val="00FC17DF"/>
    <w:rsid w:val="00FC1917"/>
    <w:rsid w:val="00FC19B8"/>
    <w:rsid w:val="00FC1BDE"/>
    <w:rsid w:val="00FC1C75"/>
    <w:rsid w:val="00FC1CAF"/>
    <w:rsid w:val="00FC1D46"/>
    <w:rsid w:val="00FC1F44"/>
    <w:rsid w:val="00FC2287"/>
    <w:rsid w:val="00FC233A"/>
    <w:rsid w:val="00FC2360"/>
    <w:rsid w:val="00FC2426"/>
    <w:rsid w:val="00FC250A"/>
    <w:rsid w:val="00FC2549"/>
    <w:rsid w:val="00FC26F3"/>
    <w:rsid w:val="00FC273E"/>
    <w:rsid w:val="00FC280D"/>
    <w:rsid w:val="00FC2837"/>
    <w:rsid w:val="00FC2B16"/>
    <w:rsid w:val="00FC2B1A"/>
    <w:rsid w:val="00FC2B6F"/>
    <w:rsid w:val="00FC2D66"/>
    <w:rsid w:val="00FC2DDF"/>
    <w:rsid w:val="00FC2DF9"/>
    <w:rsid w:val="00FC2EA3"/>
    <w:rsid w:val="00FC301D"/>
    <w:rsid w:val="00FC3168"/>
    <w:rsid w:val="00FC3206"/>
    <w:rsid w:val="00FC3217"/>
    <w:rsid w:val="00FC3252"/>
    <w:rsid w:val="00FC32F9"/>
    <w:rsid w:val="00FC337C"/>
    <w:rsid w:val="00FC3650"/>
    <w:rsid w:val="00FC3653"/>
    <w:rsid w:val="00FC373D"/>
    <w:rsid w:val="00FC3966"/>
    <w:rsid w:val="00FC3BA9"/>
    <w:rsid w:val="00FC3C45"/>
    <w:rsid w:val="00FC3D95"/>
    <w:rsid w:val="00FC3E13"/>
    <w:rsid w:val="00FC41A3"/>
    <w:rsid w:val="00FC41A6"/>
    <w:rsid w:val="00FC41EF"/>
    <w:rsid w:val="00FC437C"/>
    <w:rsid w:val="00FC438A"/>
    <w:rsid w:val="00FC4546"/>
    <w:rsid w:val="00FC4573"/>
    <w:rsid w:val="00FC47F8"/>
    <w:rsid w:val="00FC48D2"/>
    <w:rsid w:val="00FC48F9"/>
    <w:rsid w:val="00FC4C89"/>
    <w:rsid w:val="00FC4D97"/>
    <w:rsid w:val="00FC4E94"/>
    <w:rsid w:val="00FC5024"/>
    <w:rsid w:val="00FC5243"/>
    <w:rsid w:val="00FC5317"/>
    <w:rsid w:val="00FC5400"/>
    <w:rsid w:val="00FC559F"/>
    <w:rsid w:val="00FC5614"/>
    <w:rsid w:val="00FC5931"/>
    <w:rsid w:val="00FC5AE0"/>
    <w:rsid w:val="00FC5AEB"/>
    <w:rsid w:val="00FC5AF2"/>
    <w:rsid w:val="00FC5C09"/>
    <w:rsid w:val="00FC5EFA"/>
    <w:rsid w:val="00FC5F43"/>
    <w:rsid w:val="00FC5FDA"/>
    <w:rsid w:val="00FC60F5"/>
    <w:rsid w:val="00FC6176"/>
    <w:rsid w:val="00FC622D"/>
    <w:rsid w:val="00FC654E"/>
    <w:rsid w:val="00FC65CE"/>
    <w:rsid w:val="00FC665E"/>
    <w:rsid w:val="00FC6678"/>
    <w:rsid w:val="00FC6805"/>
    <w:rsid w:val="00FC6A08"/>
    <w:rsid w:val="00FC6B45"/>
    <w:rsid w:val="00FC6E1A"/>
    <w:rsid w:val="00FC6E90"/>
    <w:rsid w:val="00FC6F0F"/>
    <w:rsid w:val="00FC6F15"/>
    <w:rsid w:val="00FC73B3"/>
    <w:rsid w:val="00FC73D6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0F0"/>
    <w:rsid w:val="00FD013C"/>
    <w:rsid w:val="00FD0172"/>
    <w:rsid w:val="00FD0216"/>
    <w:rsid w:val="00FD0305"/>
    <w:rsid w:val="00FD03FF"/>
    <w:rsid w:val="00FD051D"/>
    <w:rsid w:val="00FD0577"/>
    <w:rsid w:val="00FD05E5"/>
    <w:rsid w:val="00FD0737"/>
    <w:rsid w:val="00FD096D"/>
    <w:rsid w:val="00FD098B"/>
    <w:rsid w:val="00FD0BC5"/>
    <w:rsid w:val="00FD0C35"/>
    <w:rsid w:val="00FD0C74"/>
    <w:rsid w:val="00FD0C7F"/>
    <w:rsid w:val="00FD0DBF"/>
    <w:rsid w:val="00FD11CE"/>
    <w:rsid w:val="00FD13E4"/>
    <w:rsid w:val="00FD1422"/>
    <w:rsid w:val="00FD149E"/>
    <w:rsid w:val="00FD1587"/>
    <w:rsid w:val="00FD15AD"/>
    <w:rsid w:val="00FD1606"/>
    <w:rsid w:val="00FD1732"/>
    <w:rsid w:val="00FD17D8"/>
    <w:rsid w:val="00FD17F3"/>
    <w:rsid w:val="00FD1814"/>
    <w:rsid w:val="00FD1892"/>
    <w:rsid w:val="00FD193F"/>
    <w:rsid w:val="00FD1AFC"/>
    <w:rsid w:val="00FD1B5D"/>
    <w:rsid w:val="00FD1C22"/>
    <w:rsid w:val="00FD1D28"/>
    <w:rsid w:val="00FD1E44"/>
    <w:rsid w:val="00FD1E48"/>
    <w:rsid w:val="00FD1F23"/>
    <w:rsid w:val="00FD1F7B"/>
    <w:rsid w:val="00FD2081"/>
    <w:rsid w:val="00FD2145"/>
    <w:rsid w:val="00FD21D3"/>
    <w:rsid w:val="00FD2441"/>
    <w:rsid w:val="00FD2573"/>
    <w:rsid w:val="00FD2645"/>
    <w:rsid w:val="00FD26E7"/>
    <w:rsid w:val="00FD278A"/>
    <w:rsid w:val="00FD27A3"/>
    <w:rsid w:val="00FD27B8"/>
    <w:rsid w:val="00FD283F"/>
    <w:rsid w:val="00FD2878"/>
    <w:rsid w:val="00FD291D"/>
    <w:rsid w:val="00FD2A71"/>
    <w:rsid w:val="00FD2AC6"/>
    <w:rsid w:val="00FD2B3E"/>
    <w:rsid w:val="00FD2FB6"/>
    <w:rsid w:val="00FD302E"/>
    <w:rsid w:val="00FD31DB"/>
    <w:rsid w:val="00FD34F1"/>
    <w:rsid w:val="00FD3689"/>
    <w:rsid w:val="00FD3795"/>
    <w:rsid w:val="00FD3809"/>
    <w:rsid w:val="00FD393F"/>
    <w:rsid w:val="00FD3958"/>
    <w:rsid w:val="00FD39BF"/>
    <w:rsid w:val="00FD39E5"/>
    <w:rsid w:val="00FD3A54"/>
    <w:rsid w:val="00FD3B46"/>
    <w:rsid w:val="00FD3B72"/>
    <w:rsid w:val="00FD3BFA"/>
    <w:rsid w:val="00FD3C24"/>
    <w:rsid w:val="00FD3EA3"/>
    <w:rsid w:val="00FD3EE3"/>
    <w:rsid w:val="00FD400A"/>
    <w:rsid w:val="00FD4018"/>
    <w:rsid w:val="00FD45A3"/>
    <w:rsid w:val="00FD4723"/>
    <w:rsid w:val="00FD4826"/>
    <w:rsid w:val="00FD49CB"/>
    <w:rsid w:val="00FD4A7B"/>
    <w:rsid w:val="00FD4B2A"/>
    <w:rsid w:val="00FD4BFF"/>
    <w:rsid w:val="00FD4CF8"/>
    <w:rsid w:val="00FD4EA7"/>
    <w:rsid w:val="00FD512A"/>
    <w:rsid w:val="00FD5141"/>
    <w:rsid w:val="00FD51D6"/>
    <w:rsid w:val="00FD530B"/>
    <w:rsid w:val="00FD53DB"/>
    <w:rsid w:val="00FD53F4"/>
    <w:rsid w:val="00FD5580"/>
    <w:rsid w:val="00FD559A"/>
    <w:rsid w:val="00FD57C7"/>
    <w:rsid w:val="00FD58FA"/>
    <w:rsid w:val="00FD5B7B"/>
    <w:rsid w:val="00FD5D09"/>
    <w:rsid w:val="00FD5DB7"/>
    <w:rsid w:val="00FD5DD8"/>
    <w:rsid w:val="00FD5FF7"/>
    <w:rsid w:val="00FD60AC"/>
    <w:rsid w:val="00FD6134"/>
    <w:rsid w:val="00FD61CC"/>
    <w:rsid w:val="00FD6318"/>
    <w:rsid w:val="00FD6326"/>
    <w:rsid w:val="00FD64F4"/>
    <w:rsid w:val="00FD65CC"/>
    <w:rsid w:val="00FD686E"/>
    <w:rsid w:val="00FD6C45"/>
    <w:rsid w:val="00FD6C6A"/>
    <w:rsid w:val="00FD6C8C"/>
    <w:rsid w:val="00FD6D6A"/>
    <w:rsid w:val="00FD6DA5"/>
    <w:rsid w:val="00FD70BB"/>
    <w:rsid w:val="00FD70D9"/>
    <w:rsid w:val="00FD71C7"/>
    <w:rsid w:val="00FD7237"/>
    <w:rsid w:val="00FD72DB"/>
    <w:rsid w:val="00FD734B"/>
    <w:rsid w:val="00FD735D"/>
    <w:rsid w:val="00FD73D6"/>
    <w:rsid w:val="00FD748A"/>
    <w:rsid w:val="00FD749E"/>
    <w:rsid w:val="00FD762F"/>
    <w:rsid w:val="00FD76E3"/>
    <w:rsid w:val="00FD76FE"/>
    <w:rsid w:val="00FD7726"/>
    <w:rsid w:val="00FD778A"/>
    <w:rsid w:val="00FD797B"/>
    <w:rsid w:val="00FD7A8D"/>
    <w:rsid w:val="00FD7C06"/>
    <w:rsid w:val="00FD7C36"/>
    <w:rsid w:val="00FD7C40"/>
    <w:rsid w:val="00FD7C85"/>
    <w:rsid w:val="00FD7D39"/>
    <w:rsid w:val="00FD7DF4"/>
    <w:rsid w:val="00FD7E5C"/>
    <w:rsid w:val="00FD7E75"/>
    <w:rsid w:val="00FD7F7D"/>
    <w:rsid w:val="00FE001E"/>
    <w:rsid w:val="00FE0170"/>
    <w:rsid w:val="00FE030D"/>
    <w:rsid w:val="00FE0421"/>
    <w:rsid w:val="00FE0443"/>
    <w:rsid w:val="00FE044B"/>
    <w:rsid w:val="00FE0532"/>
    <w:rsid w:val="00FE05B7"/>
    <w:rsid w:val="00FE05D3"/>
    <w:rsid w:val="00FE0647"/>
    <w:rsid w:val="00FE0958"/>
    <w:rsid w:val="00FE095B"/>
    <w:rsid w:val="00FE0ADB"/>
    <w:rsid w:val="00FE0BB8"/>
    <w:rsid w:val="00FE0CF6"/>
    <w:rsid w:val="00FE0EB5"/>
    <w:rsid w:val="00FE1252"/>
    <w:rsid w:val="00FE130C"/>
    <w:rsid w:val="00FE1481"/>
    <w:rsid w:val="00FE158E"/>
    <w:rsid w:val="00FE16E3"/>
    <w:rsid w:val="00FE1714"/>
    <w:rsid w:val="00FE17C8"/>
    <w:rsid w:val="00FE1A2D"/>
    <w:rsid w:val="00FE1ADB"/>
    <w:rsid w:val="00FE1B1A"/>
    <w:rsid w:val="00FE1BD4"/>
    <w:rsid w:val="00FE1C31"/>
    <w:rsid w:val="00FE1CFB"/>
    <w:rsid w:val="00FE1E12"/>
    <w:rsid w:val="00FE1E1F"/>
    <w:rsid w:val="00FE1EFE"/>
    <w:rsid w:val="00FE200F"/>
    <w:rsid w:val="00FE2059"/>
    <w:rsid w:val="00FE2411"/>
    <w:rsid w:val="00FE2428"/>
    <w:rsid w:val="00FE260E"/>
    <w:rsid w:val="00FE2737"/>
    <w:rsid w:val="00FE2C1F"/>
    <w:rsid w:val="00FE2CD6"/>
    <w:rsid w:val="00FE2CE6"/>
    <w:rsid w:val="00FE2D0C"/>
    <w:rsid w:val="00FE2D79"/>
    <w:rsid w:val="00FE2EF2"/>
    <w:rsid w:val="00FE2F1D"/>
    <w:rsid w:val="00FE30A6"/>
    <w:rsid w:val="00FE30FD"/>
    <w:rsid w:val="00FE3176"/>
    <w:rsid w:val="00FE3495"/>
    <w:rsid w:val="00FE34CC"/>
    <w:rsid w:val="00FE356F"/>
    <w:rsid w:val="00FE360E"/>
    <w:rsid w:val="00FE3793"/>
    <w:rsid w:val="00FE3925"/>
    <w:rsid w:val="00FE3933"/>
    <w:rsid w:val="00FE3A4B"/>
    <w:rsid w:val="00FE3AA9"/>
    <w:rsid w:val="00FE3BE2"/>
    <w:rsid w:val="00FE3C70"/>
    <w:rsid w:val="00FE3CF7"/>
    <w:rsid w:val="00FE3D51"/>
    <w:rsid w:val="00FE45D7"/>
    <w:rsid w:val="00FE4639"/>
    <w:rsid w:val="00FE4710"/>
    <w:rsid w:val="00FE486E"/>
    <w:rsid w:val="00FE494C"/>
    <w:rsid w:val="00FE4B48"/>
    <w:rsid w:val="00FE4B71"/>
    <w:rsid w:val="00FE4BE4"/>
    <w:rsid w:val="00FE4E49"/>
    <w:rsid w:val="00FE4F43"/>
    <w:rsid w:val="00FE4FE2"/>
    <w:rsid w:val="00FE51A3"/>
    <w:rsid w:val="00FE556E"/>
    <w:rsid w:val="00FE5592"/>
    <w:rsid w:val="00FE59B0"/>
    <w:rsid w:val="00FE5A8A"/>
    <w:rsid w:val="00FE5AE1"/>
    <w:rsid w:val="00FE5B32"/>
    <w:rsid w:val="00FE5CD1"/>
    <w:rsid w:val="00FE5D6A"/>
    <w:rsid w:val="00FE5E5F"/>
    <w:rsid w:val="00FE5E7E"/>
    <w:rsid w:val="00FE5F24"/>
    <w:rsid w:val="00FE60EF"/>
    <w:rsid w:val="00FE622D"/>
    <w:rsid w:val="00FE638B"/>
    <w:rsid w:val="00FE64D9"/>
    <w:rsid w:val="00FE65BE"/>
    <w:rsid w:val="00FE65CC"/>
    <w:rsid w:val="00FE662C"/>
    <w:rsid w:val="00FE66E1"/>
    <w:rsid w:val="00FE6895"/>
    <w:rsid w:val="00FE69A0"/>
    <w:rsid w:val="00FE6A82"/>
    <w:rsid w:val="00FE6B73"/>
    <w:rsid w:val="00FE6BB2"/>
    <w:rsid w:val="00FE6C0B"/>
    <w:rsid w:val="00FE6D71"/>
    <w:rsid w:val="00FE6DD7"/>
    <w:rsid w:val="00FE6DFA"/>
    <w:rsid w:val="00FE6E29"/>
    <w:rsid w:val="00FE6EBF"/>
    <w:rsid w:val="00FE6ECF"/>
    <w:rsid w:val="00FE6F4E"/>
    <w:rsid w:val="00FE6F89"/>
    <w:rsid w:val="00FE7093"/>
    <w:rsid w:val="00FE74BE"/>
    <w:rsid w:val="00FE74E5"/>
    <w:rsid w:val="00FE7536"/>
    <w:rsid w:val="00FE771C"/>
    <w:rsid w:val="00FE77D3"/>
    <w:rsid w:val="00FE782B"/>
    <w:rsid w:val="00FE7832"/>
    <w:rsid w:val="00FE78A1"/>
    <w:rsid w:val="00FE7920"/>
    <w:rsid w:val="00FE7B7E"/>
    <w:rsid w:val="00FE7D2D"/>
    <w:rsid w:val="00FE7E54"/>
    <w:rsid w:val="00FF033A"/>
    <w:rsid w:val="00FF034D"/>
    <w:rsid w:val="00FF056E"/>
    <w:rsid w:val="00FF08B4"/>
    <w:rsid w:val="00FF096E"/>
    <w:rsid w:val="00FF09CB"/>
    <w:rsid w:val="00FF0AD4"/>
    <w:rsid w:val="00FF0BB6"/>
    <w:rsid w:val="00FF0C9D"/>
    <w:rsid w:val="00FF0D4A"/>
    <w:rsid w:val="00FF0D73"/>
    <w:rsid w:val="00FF0EA0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740"/>
    <w:rsid w:val="00FF195F"/>
    <w:rsid w:val="00FF1A21"/>
    <w:rsid w:val="00FF1AA6"/>
    <w:rsid w:val="00FF1AA8"/>
    <w:rsid w:val="00FF1F1B"/>
    <w:rsid w:val="00FF1F2E"/>
    <w:rsid w:val="00FF2003"/>
    <w:rsid w:val="00FF2105"/>
    <w:rsid w:val="00FF2286"/>
    <w:rsid w:val="00FF2289"/>
    <w:rsid w:val="00FF22F2"/>
    <w:rsid w:val="00FF22FA"/>
    <w:rsid w:val="00FF23FE"/>
    <w:rsid w:val="00FF2439"/>
    <w:rsid w:val="00FF26FC"/>
    <w:rsid w:val="00FF27D6"/>
    <w:rsid w:val="00FF292B"/>
    <w:rsid w:val="00FF2B03"/>
    <w:rsid w:val="00FF2B3F"/>
    <w:rsid w:val="00FF2CEE"/>
    <w:rsid w:val="00FF2DA3"/>
    <w:rsid w:val="00FF2DB2"/>
    <w:rsid w:val="00FF2DBA"/>
    <w:rsid w:val="00FF2E33"/>
    <w:rsid w:val="00FF2EC0"/>
    <w:rsid w:val="00FF309F"/>
    <w:rsid w:val="00FF30C8"/>
    <w:rsid w:val="00FF31AD"/>
    <w:rsid w:val="00FF3296"/>
    <w:rsid w:val="00FF32AB"/>
    <w:rsid w:val="00FF32C0"/>
    <w:rsid w:val="00FF3354"/>
    <w:rsid w:val="00FF3424"/>
    <w:rsid w:val="00FF342C"/>
    <w:rsid w:val="00FF3454"/>
    <w:rsid w:val="00FF3636"/>
    <w:rsid w:val="00FF3653"/>
    <w:rsid w:val="00FF3693"/>
    <w:rsid w:val="00FF38B6"/>
    <w:rsid w:val="00FF3ABB"/>
    <w:rsid w:val="00FF3B91"/>
    <w:rsid w:val="00FF3B9D"/>
    <w:rsid w:val="00FF3C1E"/>
    <w:rsid w:val="00FF3C64"/>
    <w:rsid w:val="00FF3CA3"/>
    <w:rsid w:val="00FF3CEC"/>
    <w:rsid w:val="00FF3D32"/>
    <w:rsid w:val="00FF3ED3"/>
    <w:rsid w:val="00FF404B"/>
    <w:rsid w:val="00FF40C6"/>
    <w:rsid w:val="00FF4152"/>
    <w:rsid w:val="00FF4168"/>
    <w:rsid w:val="00FF41B0"/>
    <w:rsid w:val="00FF41FC"/>
    <w:rsid w:val="00FF4272"/>
    <w:rsid w:val="00FF429E"/>
    <w:rsid w:val="00FF42BF"/>
    <w:rsid w:val="00FF4322"/>
    <w:rsid w:val="00FF45D2"/>
    <w:rsid w:val="00FF467F"/>
    <w:rsid w:val="00FF4717"/>
    <w:rsid w:val="00FF4874"/>
    <w:rsid w:val="00FF4990"/>
    <w:rsid w:val="00FF4992"/>
    <w:rsid w:val="00FF4AD8"/>
    <w:rsid w:val="00FF4AF5"/>
    <w:rsid w:val="00FF4BCE"/>
    <w:rsid w:val="00FF4C44"/>
    <w:rsid w:val="00FF4C53"/>
    <w:rsid w:val="00FF4CC5"/>
    <w:rsid w:val="00FF4CEE"/>
    <w:rsid w:val="00FF4CF6"/>
    <w:rsid w:val="00FF4E12"/>
    <w:rsid w:val="00FF4E2F"/>
    <w:rsid w:val="00FF4FFB"/>
    <w:rsid w:val="00FF5291"/>
    <w:rsid w:val="00FF559C"/>
    <w:rsid w:val="00FF55D9"/>
    <w:rsid w:val="00FF5652"/>
    <w:rsid w:val="00FF5700"/>
    <w:rsid w:val="00FF5844"/>
    <w:rsid w:val="00FF5853"/>
    <w:rsid w:val="00FF5A01"/>
    <w:rsid w:val="00FF5ADA"/>
    <w:rsid w:val="00FF5C0A"/>
    <w:rsid w:val="00FF5E02"/>
    <w:rsid w:val="00FF5E9E"/>
    <w:rsid w:val="00FF5EDF"/>
    <w:rsid w:val="00FF5FFF"/>
    <w:rsid w:val="00FF6054"/>
    <w:rsid w:val="00FF6134"/>
    <w:rsid w:val="00FF621A"/>
    <w:rsid w:val="00FF624C"/>
    <w:rsid w:val="00FF62B8"/>
    <w:rsid w:val="00FF6316"/>
    <w:rsid w:val="00FF6367"/>
    <w:rsid w:val="00FF63EA"/>
    <w:rsid w:val="00FF6459"/>
    <w:rsid w:val="00FF64E3"/>
    <w:rsid w:val="00FF664D"/>
    <w:rsid w:val="00FF6700"/>
    <w:rsid w:val="00FF6AEC"/>
    <w:rsid w:val="00FF6B14"/>
    <w:rsid w:val="00FF6B9E"/>
    <w:rsid w:val="00FF6DFC"/>
    <w:rsid w:val="00FF6EFF"/>
    <w:rsid w:val="00FF6F5B"/>
    <w:rsid w:val="00FF70AA"/>
    <w:rsid w:val="00FF70EC"/>
    <w:rsid w:val="00FF7213"/>
    <w:rsid w:val="00FF7225"/>
    <w:rsid w:val="00FF72F8"/>
    <w:rsid w:val="00FF744B"/>
    <w:rsid w:val="00FF7602"/>
    <w:rsid w:val="00FF776E"/>
    <w:rsid w:val="00FF77B1"/>
    <w:rsid w:val="00FF78A0"/>
    <w:rsid w:val="00FF78BD"/>
    <w:rsid w:val="00FF7979"/>
    <w:rsid w:val="00FF7A3A"/>
    <w:rsid w:val="00FF7D6A"/>
    <w:rsid w:val="00FF7E04"/>
    <w:rsid w:val="00FF7E07"/>
    <w:rsid w:val="0766DCC4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4BB8DF8A"/>
    <w:rsid w:val="50598110"/>
    <w:rsid w:val="55AB0A26"/>
    <w:rsid w:val="5DEE1F2B"/>
    <w:rsid w:val="5FB79B4F"/>
    <w:rsid w:val="63C28CD6"/>
    <w:rsid w:val="6476E2D1"/>
    <w:rsid w:val="64B3C150"/>
    <w:rsid w:val="65EC20B7"/>
    <w:rsid w:val="67F03A7E"/>
    <w:rsid w:val="6A4F0EEA"/>
    <w:rsid w:val="6AF226EA"/>
    <w:rsid w:val="6B51BE1D"/>
    <w:rsid w:val="707296BB"/>
    <w:rsid w:val="74844CC0"/>
    <w:rsid w:val="78D94713"/>
    <w:rsid w:val="7A20018A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42A9533D-F04D-490B-9154-45C01ABA3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/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neptbodytext">
    <w:name w:val="nine pt body text"/>
    <w:aliases w:val="9bt"/>
    <w:basedOn w:val="nineptnormal"/>
    <w:rsid w:val="00AE20AF"/>
    <w:pPr>
      <w:spacing w:after="220"/>
    </w:pPr>
    <w:rPr>
      <w:rFonts w:eastAsiaTheme="minorEastAsia" w:cs="Times New Roman"/>
    </w:rPr>
  </w:style>
  <w:style w:type="paragraph" w:customStyle="1" w:styleId="List2i">
    <w:name w:val="List 2i"/>
    <w:aliases w:val="2i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Theme="minorEastAsia" w:hAnsi="Times New Roman" w:cs="Times New Roman"/>
      <w:b/>
      <w:i/>
      <w:sz w:val="22"/>
      <w:szCs w:val="20"/>
      <w:lang w:val="en-AU" w:bidi="ar-SA"/>
    </w:rPr>
  </w:style>
  <w:style w:type="paragraph" w:customStyle="1" w:styleId="NormalIndent1">
    <w:name w:val="Normal Indent1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2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8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header" Target="header7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MDYJPH7RTKF3-899612618-3660328</_dlc_DocId>
    <_dlc_DocIdUrl xmlns="4280bfd0-8d39-4c8f-a2d7-e53cc45df9c8">
      <Url>https://assetworldcorpth.sharepoint.com/sites/File_Sharing/_layouts/15/DocIdRedir.aspx?ID=MDYJPH7RTKF3-899612618-3660328</Url>
      <Description>MDYJPH7RTKF3-899612618-3660328</Description>
    </_dlc_DocIdUrl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5" ma:contentTypeDescription="Create a new document." ma:contentTypeScope="" ma:versionID="054636a9d149f9f860294618114d7dea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d87eb27316646b754e84382d04d8e7c9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1F8A6A7-7C68-4C3D-983F-4AEA19584977}">
  <ds:schemaRefs>
    <ds:schemaRef ds:uri="http://schemas.microsoft.com/office/2006/metadata/properties"/>
    <ds:schemaRef ds:uri="http://schemas.microsoft.com/office/infopath/2007/PartnerControls"/>
    <ds:schemaRef ds:uri="3774439a-3eb9-4523-ab15-1a7c88708d50"/>
    <ds:schemaRef ds:uri="4280bfd0-8d39-4c8f-a2d7-e53cc45df9c8"/>
  </ds:schemaRefs>
</ds:datastoreItem>
</file>

<file path=customXml/itemProps4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43E0846-4BAC-4812-A8D7-FE0E02F75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503</TotalTime>
  <Pages>36</Pages>
  <Words>8959</Words>
  <Characters>41034</Characters>
  <Application>Microsoft Office Word</Application>
  <DocSecurity>0</DocSecurity>
  <Lines>3780</Lines>
  <Paragraphs>1690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Penpidcha, Hattinat</dc:creator>
  <cp:keywords/>
  <dc:description/>
  <cp:lastModifiedBy>Ratchadaporn Tungketmukda : รัชดาพร ตั้งเกษมุกดา</cp:lastModifiedBy>
  <cp:revision>56</cp:revision>
  <cp:lastPrinted>2025-11-11T01:18:00Z</cp:lastPrinted>
  <dcterms:created xsi:type="dcterms:W3CDTF">2025-11-08T06:04:00Z</dcterms:created>
  <dcterms:modified xsi:type="dcterms:W3CDTF">2025-11-12T01:03:00Z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MediaServiceImageTags">
    <vt:lpwstr/>
  </property>
  <property fmtid="{D5CDD505-2E9C-101B-9397-08002B2CF9AE}" pid="10" name="_dlc_DocIdItemGuid">
    <vt:lpwstr>24f66855-94cb-42b8-93d2-63645b35d163</vt:lpwstr>
  </property>
  <property fmtid="{D5CDD505-2E9C-101B-9397-08002B2CF9AE}" pid="11" name="GrammarlyDocumentId">
    <vt:lpwstr>037d4d2bab190268844b0877127b6fd34c151f57287f4f4782dad32590404536</vt:lpwstr>
  </property>
</Properties>
</file>