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098"/>
        <w:gridCol w:w="270"/>
        <w:gridCol w:w="8190"/>
      </w:tblGrid>
      <w:tr w:rsidR="00E84453" w:rsidRPr="009426D0" w14:paraId="3C5AFD88" w14:textId="77777777" w:rsidTr="006B7616">
        <w:trPr>
          <w:trHeight w:val="230"/>
        </w:trPr>
        <w:tc>
          <w:tcPr>
            <w:tcW w:w="1098" w:type="dxa"/>
            <w:hideMark/>
          </w:tcPr>
          <w:p w14:paraId="32921D57" w14:textId="77777777" w:rsidR="00E84453" w:rsidRPr="009426D0" w:rsidRDefault="00E84453" w:rsidP="00E2434E">
            <w:pPr>
              <w:pStyle w:val="TOC2"/>
              <w:rPr>
                <w:b/>
                <w:bCs/>
              </w:rPr>
            </w:pPr>
            <w:r w:rsidRPr="009426D0">
              <w:rPr>
                <w:b/>
                <w:bCs/>
              </w:rPr>
              <w:t>Note</w:t>
            </w:r>
          </w:p>
        </w:tc>
        <w:tc>
          <w:tcPr>
            <w:tcW w:w="270" w:type="dxa"/>
          </w:tcPr>
          <w:p w14:paraId="2A7C7074" w14:textId="77777777" w:rsidR="00E84453" w:rsidRPr="009426D0" w:rsidRDefault="00E84453" w:rsidP="00E2434E">
            <w:pPr>
              <w:pStyle w:val="TOC2"/>
              <w:rPr>
                <w:b/>
                <w:bCs/>
              </w:rPr>
            </w:pPr>
          </w:p>
        </w:tc>
        <w:tc>
          <w:tcPr>
            <w:tcW w:w="8190" w:type="dxa"/>
            <w:hideMark/>
          </w:tcPr>
          <w:p w14:paraId="02F2EC2C" w14:textId="77777777" w:rsidR="00E84453" w:rsidRPr="009426D0" w:rsidRDefault="00E84453" w:rsidP="00E2434E">
            <w:pPr>
              <w:pStyle w:val="TOC2"/>
              <w:rPr>
                <w:b/>
                <w:bCs/>
              </w:rPr>
            </w:pPr>
            <w:r w:rsidRPr="009426D0">
              <w:rPr>
                <w:b/>
                <w:bCs/>
              </w:rPr>
              <w:t>Contents</w:t>
            </w:r>
          </w:p>
        </w:tc>
      </w:tr>
      <w:tr w:rsidR="00E84453" w:rsidRPr="009426D0" w14:paraId="59742F21" w14:textId="77777777" w:rsidTr="006B7616">
        <w:trPr>
          <w:trHeight w:val="230"/>
        </w:trPr>
        <w:tc>
          <w:tcPr>
            <w:tcW w:w="1098" w:type="dxa"/>
          </w:tcPr>
          <w:p w14:paraId="09BD2CAE" w14:textId="77777777" w:rsidR="00E84453" w:rsidRPr="009426D0" w:rsidRDefault="00E84453" w:rsidP="00E2434E">
            <w:pPr>
              <w:pStyle w:val="TOC2"/>
            </w:pPr>
          </w:p>
        </w:tc>
        <w:tc>
          <w:tcPr>
            <w:tcW w:w="270" w:type="dxa"/>
          </w:tcPr>
          <w:p w14:paraId="3967CEFA" w14:textId="77777777" w:rsidR="00E84453" w:rsidRPr="009426D0" w:rsidRDefault="00E84453" w:rsidP="00E2434E">
            <w:pPr>
              <w:pStyle w:val="TOC2"/>
            </w:pPr>
          </w:p>
        </w:tc>
        <w:tc>
          <w:tcPr>
            <w:tcW w:w="8190" w:type="dxa"/>
          </w:tcPr>
          <w:p w14:paraId="5E7C1666" w14:textId="77777777" w:rsidR="00E84453" w:rsidRPr="009426D0" w:rsidRDefault="00E84453" w:rsidP="00E2434E">
            <w:pPr>
              <w:pStyle w:val="TOC2"/>
            </w:pPr>
          </w:p>
        </w:tc>
      </w:tr>
      <w:tr w:rsidR="00C40137" w:rsidRPr="009426D0" w14:paraId="316BBEDC" w14:textId="77777777" w:rsidTr="006B7616">
        <w:trPr>
          <w:trHeight w:val="230"/>
        </w:trPr>
        <w:tc>
          <w:tcPr>
            <w:tcW w:w="1098" w:type="dxa"/>
          </w:tcPr>
          <w:p w14:paraId="3593A7B8" w14:textId="6B8AB9C2" w:rsidR="00C40137" w:rsidRPr="009426D0" w:rsidRDefault="00C40137" w:rsidP="00C40137">
            <w:pPr>
              <w:pStyle w:val="TOC2"/>
            </w:pPr>
            <w:r w:rsidRPr="009426D0">
              <w:t>1</w:t>
            </w:r>
          </w:p>
        </w:tc>
        <w:tc>
          <w:tcPr>
            <w:tcW w:w="270" w:type="dxa"/>
          </w:tcPr>
          <w:p w14:paraId="7C960DCA" w14:textId="77777777" w:rsidR="00C40137" w:rsidRPr="009426D0" w:rsidRDefault="00C40137" w:rsidP="00C40137">
            <w:pPr>
              <w:pStyle w:val="TOC2"/>
            </w:pPr>
          </w:p>
        </w:tc>
        <w:tc>
          <w:tcPr>
            <w:tcW w:w="8190" w:type="dxa"/>
          </w:tcPr>
          <w:p w14:paraId="239BF752" w14:textId="61B7C9BE" w:rsidR="00C40137" w:rsidRPr="009426D0" w:rsidRDefault="00C40137" w:rsidP="00C40137">
            <w:pPr>
              <w:pStyle w:val="TOC2"/>
            </w:pPr>
            <w:r w:rsidRPr="00C40137">
              <w:t>General information</w:t>
            </w:r>
          </w:p>
        </w:tc>
      </w:tr>
      <w:tr w:rsidR="00C40137" w:rsidRPr="009426D0" w14:paraId="6B643A07" w14:textId="77777777" w:rsidTr="006B7616">
        <w:trPr>
          <w:trHeight w:val="230"/>
        </w:trPr>
        <w:tc>
          <w:tcPr>
            <w:tcW w:w="1098" w:type="dxa"/>
            <w:hideMark/>
          </w:tcPr>
          <w:p w14:paraId="32923D3C" w14:textId="18EF37B8" w:rsidR="00C40137" w:rsidRPr="009426D0" w:rsidRDefault="00C40137" w:rsidP="00C40137">
            <w:pPr>
              <w:pStyle w:val="TOC2"/>
            </w:pPr>
            <w:r>
              <w:rPr>
                <w:rFonts w:cstheme="minorBidi"/>
                <w:lang w:val="en-US" w:eastAsia="zh-CN"/>
              </w:rPr>
              <w:t>2</w:t>
            </w:r>
          </w:p>
        </w:tc>
        <w:tc>
          <w:tcPr>
            <w:tcW w:w="270" w:type="dxa"/>
          </w:tcPr>
          <w:p w14:paraId="2F43EBF5" w14:textId="77777777" w:rsidR="00C40137" w:rsidRPr="009426D0" w:rsidRDefault="00C40137" w:rsidP="00C40137">
            <w:pPr>
              <w:pStyle w:val="TOC2"/>
            </w:pPr>
          </w:p>
        </w:tc>
        <w:tc>
          <w:tcPr>
            <w:tcW w:w="8190" w:type="dxa"/>
            <w:hideMark/>
          </w:tcPr>
          <w:p w14:paraId="5BBFE294" w14:textId="77777777" w:rsidR="00C40137" w:rsidRPr="009426D0" w:rsidRDefault="00C40137" w:rsidP="00C40137">
            <w:pPr>
              <w:pStyle w:val="TOC2"/>
            </w:pPr>
            <w:r w:rsidRPr="009426D0">
              <w:t>Basis of preparation of</w:t>
            </w:r>
            <w:r w:rsidRPr="009426D0">
              <w:rPr>
                <w:rFonts w:hint="cs"/>
                <w:cs/>
              </w:rPr>
              <w:t xml:space="preserve"> </w:t>
            </w:r>
            <w:r w:rsidRPr="009426D0">
              <w:t>the interim financial statements</w:t>
            </w:r>
          </w:p>
        </w:tc>
      </w:tr>
      <w:tr w:rsidR="00D6490A" w:rsidRPr="009426D0" w14:paraId="6EEC6683" w14:textId="77777777" w:rsidTr="006B7616">
        <w:trPr>
          <w:trHeight w:val="230"/>
        </w:trPr>
        <w:tc>
          <w:tcPr>
            <w:tcW w:w="1098" w:type="dxa"/>
          </w:tcPr>
          <w:p w14:paraId="15E613CA" w14:textId="2F152FBA" w:rsidR="00D6490A" w:rsidRPr="00EF7EFF" w:rsidRDefault="00D6490A" w:rsidP="00D6490A">
            <w:pPr>
              <w:pStyle w:val="TOC2"/>
              <w:ind w:left="0" w:firstLine="0"/>
              <w:rPr>
                <w:rFonts w:cstheme="minorBidi"/>
                <w:lang w:val="en-US" w:eastAsia="zh-CN"/>
              </w:rPr>
            </w:pPr>
            <w:r>
              <w:t>3</w:t>
            </w:r>
          </w:p>
        </w:tc>
        <w:tc>
          <w:tcPr>
            <w:tcW w:w="270" w:type="dxa"/>
          </w:tcPr>
          <w:p w14:paraId="3691DBD0" w14:textId="77777777" w:rsidR="00D6490A" w:rsidRPr="009426D0" w:rsidRDefault="00D6490A" w:rsidP="00D6490A">
            <w:pPr>
              <w:pStyle w:val="TOC2"/>
            </w:pPr>
          </w:p>
        </w:tc>
        <w:tc>
          <w:tcPr>
            <w:tcW w:w="8190" w:type="dxa"/>
          </w:tcPr>
          <w:p w14:paraId="14AA9395" w14:textId="167814FE" w:rsidR="00D6490A" w:rsidRPr="00E66E93" w:rsidRDefault="00D6490A" w:rsidP="00D6490A">
            <w:pPr>
              <w:pStyle w:val="TOC2"/>
              <w:rPr>
                <w:rFonts w:eastAsia="Calibri"/>
                <w:szCs w:val="22"/>
              </w:rPr>
            </w:pPr>
            <w:r w:rsidRPr="009426D0">
              <w:t>Related parties</w:t>
            </w:r>
          </w:p>
        </w:tc>
      </w:tr>
      <w:tr w:rsidR="00D6490A" w:rsidRPr="009426D0" w14:paraId="61784B96" w14:textId="77777777" w:rsidTr="006B7616">
        <w:trPr>
          <w:trHeight w:val="230"/>
        </w:trPr>
        <w:tc>
          <w:tcPr>
            <w:tcW w:w="1098" w:type="dxa"/>
          </w:tcPr>
          <w:p w14:paraId="2FEF6334" w14:textId="7DEC413C" w:rsidR="00D6490A" w:rsidRPr="009426D0" w:rsidRDefault="00D6490A" w:rsidP="00D6490A">
            <w:pPr>
              <w:pStyle w:val="TOC2"/>
              <w:ind w:left="0" w:firstLine="0"/>
            </w:pPr>
            <w:r>
              <w:t>4</w:t>
            </w:r>
          </w:p>
        </w:tc>
        <w:tc>
          <w:tcPr>
            <w:tcW w:w="270" w:type="dxa"/>
          </w:tcPr>
          <w:p w14:paraId="0DBD9BCF" w14:textId="77777777" w:rsidR="00D6490A" w:rsidRPr="009426D0" w:rsidRDefault="00D6490A" w:rsidP="00D6490A">
            <w:pPr>
              <w:pStyle w:val="TOC2"/>
            </w:pPr>
          </w:p>
        </w:tc>
        <w:tc>
          <w:tcPr>
            <w:tcW w:w="8190" w:type="dxa"/>
          </w:tcPr>
          <w:p w14:paraId="3E0F067A" w14:textId="3FBCFE36" w:rsidR="00D6490A" w:rsidRPr="009426D0" w:rsidRDefault="00D6490A" w:rsidP="00D6490A">
            <w:pPr>
              <w:pStyle w:val="TOC2"/>
            </w:pPr>
            <w:r w:rsidRPr="009426D0">
              <w:t>Investment in joint venture</w:t>
            </w:r>
            <w:r>
              <w:t>s</w:t>
            </w:r>
          </w:p>
        </w:tc>
      </w:tr>
      <w:tr w:rsidR="00D6490A" w:rsidRPr="009426D0" w14:paraId="5A688827" w14:textId="77777777" w:rsidTr="006B7616">
        <w:trPr>
          <w:trHeight w:val="230"/>
        </w:trPr>
        <w:tc>
          <w:tcPr>
            <w:tcW w:w="1098" w:type="dxa"/>
          </w:tcPr>
          <w:p w14:paraId="14D83A3C" w14:textId="07A2082A" w:rsidR="00D6490A" w:rsidRDefault="00D6490A" w:rsidP="00D6490A">
            <w:pPr>
              <w:pStyle w:val="TOC2"/>
              <w:ind w:left="0" w:firstLine="0"/>
            </w:pPr>
            <w:r>
              <w:t>5</w:t>
            </w:r>
          </w:p>
        </w:tc>
        <w:tc>
          <w:tcPr>
            <w:tcW w:w="270" w:type="dxa"/>
          </w:tcPr>
          <w:p w14:paraId="463ECBF7" w14:textId="77777777" w:rsidR="00D6490A" w:rsidRPr="009426D0" w:rsidRDefault="00D6490A" w:rsidP="00D6490A">
            <w:pPr>
              <w:pStyle w:val="TOC2"/>
            </w:pPr>
          </w:p>
        </w:tc>
        <w:tc>
          <w:tcPr>
            <w:tcW w:w="8190" w:type="dxa"/>
          </w:tcPr>
          <w:p w14:paraId="72239719" w14:textId="21E51B20" w:rsidR="00D6490A" w:rsidRPr="009426D0" w:rsidRDefault="00D6490A" w:rsidP="00D6490A">
            <w:pPr>
              <w:pStyle w:val="TOC2"/>
            </w:pPr>
            <w:r w:rsidRPr="009426D0">
              <w:t>Investments in subsidiaries</w:t>
            </w:r>
          </w:p>
        </w:tc>
      </w:tr>
      <w:tr w:rsidR="00D6490A" w:rsidRPr="009426D0" w14:paraId="453132A2" w14:textId="77777777" w:rsidTr="006B7616">
        <w:trPr>
          <w:trHeight w:val="230"/>
        </w:trPr>
        <w:tc>
          <w:tcPr>
            <w:tcW w:w="1098" w:type="dxa"/>
          </w:tcPr>
          <w:p w14:paraId="0856F169" w14:textId="566B286B" w:rsidR="00D6490A" w:rsidRPr="009426D0" w:rsidRDefault="00D6490A" w:rsidP="00D6490A">
            <w:pPr>
              <w:pStyle w:val="TOC2"/>
            </w:pPr>
            <w:r>
              <w:rPr>
                <w:rFonts w:cs="Angsana New"/>
                <w:lang w:val="en-US"/>
              </w:rPr>
              <w:t>6</w:t>
            </w:r>
          </w:p>
        </w:tc>
        <w:tc>
          <w:tcPr>
            <w:tcW w:w="270" w:type="dxa"/>
          </w:tcPr>
          <w:p w14:paraId="0A77F475" w14:textId="77777777" w:rsidR="00D6490A" w:rsidRPr="009426D0" w:rsidRDefault="00D6490A" w:rsidP="00D6490A">
            <w:pPr>
              <w:pStyle w:val="TOC2"/>
            </w:pPr>
          </w:p>
        </w:tc>
        <w:tc>
          <w:tcPr>
            <w:tcW w:w="8190" w:type="dxa"/>
          </w:tcPr>
          <w:p w14:paraId="36E9DF88" w14:textId="756F4F8E" w:rsidR="00D6490A" w:rsidRPr="009426D0" w:rsidRDefault="00D6490A" w:rsidP="00D6490A">
            <w:pPr>
              <w:pStyle w:val="TOC2"/>
            </w:pPr>
            <w:r w:rsidRPr="009426D0">
              <w:t>Investment properties</w:t>
            </w:r>
          </w:p>
        </w:tc>
      </w:tr>
      <w:tr w:rsidR="00D6490A" w:rsidRPr="009426D0" w14:paraId="6B45672D" w14:textId="77777777" w:rsidTr="006B7616">
        <w:trPr>
          <w:trHeight w:val="230"/>
        </w:trPr>
        <w:tc>
          <w:tcPr>
            <w:tcW w:w="1098" w:type="dxa"/>
          </w:tcPr>
          <w:p w14:paraId="285E14A2" w14:textId="10747068" w:rsidR="00D6490A" w:rsidRPr="009426D0" w:rsidRDefault="00D6490A" w:rsidP="00D6490A">
            <w:pPr>
              <w:pStyle w:val="TOC2"/>
              <w:rPr>
                <w:rFonts w:cs="Angsana New"/>
                <w:lang w:val="en-US"/>
              </w:rPr>
            </w:pPr>
            <w:r>
              <w:t>7</w:t>
            </w:r>
          </w:p>
        </w:tc>
        <w:tc>
          <w:tcPr>
            <w:tcW w:w="270" w:type="dxa"/>
          </w:tcPr>
          <w:p w14:paraId="3C4A4D2A" w14:textId="77777777" w:rsidR="00D6490A" w:rsidRPr="009426D0" w:rsidRDefault="00D6490A" w:rsidP="00D6490A">
            <w:pPr>
              <w:pStyle w:val="TOC2"/>
            </w:pPr>
          </w:p>
        </w:tc>
        <w:tc>
          <w:tcPr>
            <w:tcW w:w="8190" w:type="dxa"/>
          </w:tcPr>
          <w:p w14:paraId="097F1496" w14:textId="5F11F271" w:rsidR="00D6490A" w:rsidRPr="009426D0" w:rsidRDefault="00D6490A" w:rsidP="00D6490A">
            <w:pPr>
              <w:pStyle w:val="TOC2"/>
              <w:rPr>
                <w:rFonts w:cs="Angsana New"/>
                <w:lang w:val="en-US"/>
              </w:rPr>
            </w:pPr>
            <w:r w:rsidRPr="009426D0">
              <w:t>Property, plant and equipment</w:t>
            </w:r>
          </w:p>
        </w:tc>
      </w:tr>
      <w:tr w:rsidR="00D6490A" w:rsidRPr="009426D0" w14:paraId="36F493E7" w14:textId="77777777" w:rsidTr="006B7616">
        <w:trPr>
          <w:trHeight w:val="230"/>
        </w:trPr>
        <w:tc>
          <w:tcPr>
            <w:tcW w:w="1098" w:type="dxa"/>
          </w:tcPr>
          <w:p w14:paraId="249682E5" w14:textId="1CD5C20B" w:rsidR="00D6490A" w:rsidRPr="009426D0" w:rsidRDefault="00D6490A" w:rsidP="00D6490A">
            <w:pPr>
              <w:pStyle w:val="TOC2"/>
            </w:pPr>
            <w:r>
              <w:t>8</w:t>
            </w:r>
          </w:p>
        </w:tc>
        <w:tc>
          <w:tcPr>
            <w:tcW w:w="270" w:type="dxa"/>
          </w:tcPr>
          <w:p w14:paraId="3D2842F0" w14:textId="77777777" w:rsidR="00D6490A" w:rsidRPr="009426D0" w:rsidRDefault="00D6490A" w:rsidP="00D6490A">
            <w:pPr>
              <w:pStyle w:val="TOC2"/>
            </w:pPr>
          </w:p>
        </w:tc>
        <w:tc>
          <w:tcPr>
            <w:tcW w:w="8190" w:type="dxa"/>
          </w:tcPr>
          <w:p w14:paraId="4C9CD06C" w14:textId="52E4CCD6" w:rsidR="00D6490A" w:rsidRPr="009426D0" w:rsidRDefault="00D6490A" w:rsidP="00D6490A">
            <w:pPr>
              <w:pStyle w:val="TOC2"/>
              <w:rPr>
                <w:rFonts w:cstheme="minorBidi"/>
                <w:cs/>
              </w:rPr>
            </w:pPr>
            <w:r w:rsidRPr="009426D0">
              <w:t>Loans</w:t>
            </w:r>
          </w:p>
        </w:tc>
      </w:tr>
      <w:tr w:rsidR="00D6490A" w:rsidRPr="009426D0" w14:paraId="5A80DC60" w14:textId="77777777" w:rsidTr="006B7616">
        <w:trPr>
          <w:trHeight w:val="230"/>
        </w:trPr>
        <w:tc>
          <w:tcPr>
            <w:tcW w:w="1098" w:type="dxa"/>
          </w:tcPr>
          <w:p w14:paraId="79A9810E" w14:textId="4416098F" w:rsidR="00D6490A" w:rsidRPr="009426D0" w:rsidRDefault="00D6490A" w:rsidP="00D6490A">
            <w:pPr>
              <w:pStyle w:val="TOC2"/>
            </w:pPr>
            <w:r>
              <w:t>9</w:t>
            </w:r>
          </w:p>
        </w:tc>
        <w:tc>
          <w:tcPr>
            <w:tcW w:w="270" w:type="dxa"/>
          </w:tcPr>
          <w:p w14:paraId="76C8DF5B" w14:textId="77777777" w:rsidR="00D6490A" w:rsidRPr="009426D0" w:rsidRDefault="00D6490A" w:rsidP="00D6490A">
            <w:pPr>
              <w:pStyle w:val="TOC2"/>
            </w:pPr>
          </w:p>
        </w:tc>
        <w:tc>
          <w:tcPr>
            <w:tcW w:w="8190" w:type="dxa"/>
          </w:tcPr>
          <w:p w14:paraId="132DAE35" w14:textId="5B09801E" w:rsidR="00D6490A" w:rsidRPr="009426D0" w:rsidRDefault="00D6490A" w:rsidP="00D6490A">
            <w:pPr>
              <w:pStyle w:val="TOC2"/>
            </w:pPr>
            <w:r w:rsidRPr="009426D0">
              <w:t>Share-based payments</w:t>
            </w:r>
          </w:p>
        </w:tc>
      </w:tr>
      <w:tr w:rsidR="00D6490A" w:rsidRPr="009426D0" w14:paraId="4DB336EC" w14:textId="77777777" w:rsidTr="006B7616">
        <w:trPr>
          <w:trHeight w:val="230"/>
        </w:trPr>
        <w:tc>
          <w:tcPr>
            <w:tcW w:w="1098" w:type="dxa"/>
          </w:tcPr>
          <w:p w14:paraId="76BB3816" w14:textId="7D013FBA" w:rsidR="00D6490A" w:rsidRPr="009426D0" w:rsidRDefault="00D6490A" w:rsidP="00D6490A">
            <w:pPr>
              <w:pStyle w:val="TOC2"/>
            </w:pPr>
            <w:r>
              <w:t>10</w:t>
            </w:r>
          </w:p>
        </w:tc>
        <w:tc>
          <w:tcPr>
            <w:tcW w:w="270" w:type="dxa"/>
          </w:tcPr>
          <w:p w14:paraId="0763AA91" w14:textId="77777777" w:rsidR="00D6490A" w:rsidRPr="009426D0" w:rsidRDefault="00D6490A" w:rsidP="00D6490A">
            <w:pPr>
              <w:pStyle w:val="TOC2"/>
            </w:pPr>
          </w:p>
        </w:tc>
        <w:tc>
          <w:tcPr>
            <w:tcW w:w="8190" w:type="dxa"/>
          </w:tcPr>
          <w:p w14:paraId="15934463" w14:textId="023C33AC" w:rsidR="00D6490A" w:rsidRPr="009426D0" w:rsidRDefault="00D6490A" w:rsidP="00D6490A">
            <w:pPr>
              <w:pStyle w:val="TOC2"/>
            </w:pPr>
            <w:r w:rsidRPr="009426D0">
              <w:t>Share capital</w:t>
            </w:r>
          </w:p>
        </w:tc>
      </w:tr>
      <w:tr w:rsidR="00D6490A" w:rsidRPr="009426D0" w14:paraId="2A3AA07C" w14:textId="77777777" w:rsidTr="006B7616">
        <w:trPr>
          <w:trHeight w:val="230"/>
        </w:trPr>
        <w:tc>
          <w:tcPr>
            <w:tcW w:w="1098" w:type="dxa"/>
          </w:tcPr>
          <w:p w14:paraId="1C9346C3" w14:textId="19D217C0" w:rsidR="00D6490A" w:rsidRPr="009426D0" w:rsidRDefault="00D6490A" w:rsidP="00D6490A">
            <w:pPr>
              <w:pStyle w:val="TOC2"/>
            </w:pPr>
            <w:r w:rsidRPr="009426D0">
              <w:t>1</w:t>
            </w:r>
            <w:r>
              <w:t>1</w:t>
            </w:r>
          </w:p>
        </w:tc>
        <w:tc>
          <w:tcPr>
            <w:tcW w:w="270" w:type="dxa"/>
          </w:tcPr>
          <w:p w14:paraId="590E724B" w14:textId="77777777" w:rsidR="00D6490A" w:rsidRPr="009426D0" w:rsidRDefault="00D6490A" w:rsidP="00D6490A">
            <w:pPr>
              <w:pStyle w:val="TOC2"/>
            </w:pPr>
          </w:p>
        </w:tc>
        <w:tc>
          <w:tcPr>
            <w:tcW w:w="8190" w:type="dxa"/>
          </w:tcPr>
          <w:p w14:paraId="1A437DB7" w14:textId="6CD91CE0" w:rsidR="00D6490A" w:rsidRPr="009426D0" w:rsidRDefault="00D6490A" w:rsidP="00D6490A">
            <w:pPr>
              <w:pStyle w:val="TOC2"/>
              <w:rPr>
                <w:rFonts w:cs="Angsana New"/>
              </w:rPr>
            </w:pPr>
            <w:r w:rsidRPr="009426D0">
              <w:t>Segment information</w:t>
            </w:r>
          </w:p>
        </w:tc>
      </w:tr>
      <w:tr w:rsidR="00D6490A" w:rsidRPr="009426D0" w14:paraId="5A4D71DD" w14:textId="77777777" w:rsidTr="006B7616">
        <w:trPr>
          <w:trHeight w:val="230"/>
        </w:trPr>
        <w:tc>
          <w:tcPr>
            <w:tcW w:w="1098" w:type="dxa"/>
          </w:tcPr>
          <w:p w14:paraId="4DA79730" w14:textId="2FB47113" w:rsidR="00D6490A" w:rsidRPr="009426D0" w:rsidRDefault="00D6490A" w:rsidP="00D6490A">
            <w:pPr>
              <w:pStyle w:val="TOC2"/>
            </w:pPr>
            <w:r w:rsidRPr="009426D0">
              <w:t>1</w:t>
            </w:r>
            <w:r>
              <w:t>2</w:t>
            </w:r>
          </w:p>
        </w:tc>
        <w:tc>
          <w:tcPr>
            <w:tcW w:w="270" w:type="dxa"/>
          </w:tcPr>
          <w:p w14:paraId="315FDDE3" w14:textId="77777777" w:rsidR="00D6490A" w:rsidRPr="009426D0" w:rsidRDefault="00D6490A" w:rsidP="00D6490A">
            <w:pPr>
              <w:pStyle w:val="TOC2"/>
            </w:pPr>
          </w:p>
        </w:tc>
        <w:tc>
          <w:tcPr>
            <w:tcW w:w="8190" w:type="dxa"/>
          </w:tcPr>
          <w:p w14:paraId="45D011F3" w14:textId="092F6316" w:rsidR="00D6490A" w:rsidRPr="009426D0" w:rsidRDefault="00D6490A" w:rsidP="00D6490A">
            <w:pPr>
              <w:pStyle w:val="TOC2"/>
            </w:pPr>
            <w:r w:rsidRPr="009426D0">
              <w:rPr>
                <w:szCs w:val="22"/>
              </w:rPr>
              <w:t>Income tax</w:t>
            </w:r>
          </w:p>
        </w:tc>
      </w:tr>
      <w:tr w:rsidR="00D6490A" w:rsidRPr="009426D0" w14:paraId="59A0DBBB" w14:textId="77777777" w:rsidTr="006B7616">
        <w:trPr>
          <w:trHeight w:val="230"/>
        </w:trPr>
        <w:tc>
          <w:tcPr>
            <w:tcW w:w="1098" w:type="dxa"/>
          </w:tcPr>
          <w:p w14:paraId="262B8812" w14:textId="3BFBB4E2" w:rsidR="00D6490A" w:rsidRPr="009426D0" w:rsidRDefault="00D6490A" w:rsidP="00D6490A">
            <w:pPr>
              <w:pStyle w:val="TOC2"/>
            </w:pPr>
            <w:r>
              <w:t>13</w:t>
            </w:r>
          </w:p>
        </w:tc>
        <w:tc>
          <w:tcPr>
            <w:tcW w:w="270" w:type="dxa"/>
          </w:tcPr>
          <w:p w14:paraId="6F0FD7E7" w14:textId="77777777" w:rsidR="00D6490A" w:rsidRPr="009426D0" w:rsidRDefault="00D6490A" w:rsidP="00D6490A">
            <w:pPr>
              <w:pStyle w:val="TOC2"/>
            </w:pPr>
          </w:p>
        </w:tc>
        <w:tc>
          <w:tcPr>
            <w:tcW w:w="8190" w:type="dxa"/>
          </w:tcPr>
          <w:p w14:paraId="4DDAB00E" w14:textId="72A49DB1" w:rsidR="00D6490A" w:rsidRPr="009426D0" w:rsidRDefault="00D6490A" w:rsidP="00D6490A">
            <w:pPr>
              <w:pStyle w:val="TOC2"/>
            </w:pPr>
            <w:r w:rsidRPr="009426D0">
              <w:rPr>
                <w:szCs w:val="22"/>
              </w:rPr>
              <w:t>Earnings</w:t>
            </w:r>
            <w:r>
              <w:rPr>
                <w:szCs w:val="22"/>
                <w:lang w:val="en-US"/>
              </w:rPr>
              <w:t xml:space="preserve"> </w:t>
            </w:r>
            <w:r w:rsidRPr="009426D0">
              <w:rPr>
                <w:szCs w:val="22"/>
              </w:rPr>
              <w:t>per share</w:t>
            </w:r>
          </w:p>
        </w:tc>
      </w:tr>
      <w:tr w:rsidR="00D6490A" w:rsidRPr="009426D0" w14:paraId="17CA29C4" w14:textId="77777777" w:rsidTr="006B7616">
        <w:trPr>
          <w:trHeight w:val="230"/>
        </w:trPr>
        <w:tc>
          <w:tcPr>
            <w:tcW w:w="1098" w:type="dxa"/>
            <w:hideMark/>
          </w:tcPr>
          <w:p w14:paraId="0B1A7C30" w14:textId="202E7CE0" w:rsidR="00D6490A" w:rsidRPr="009426D0" w:rsidRDefault="00D6490A" w:rsidP="00D6490A">
            <w:pPr>
              <w:pStyle w:val="TOC2"/>
            </w:pPr>
            <w:r w:rsidRPr="009426D0">
              <w:t>1</w:t>
            </w:r>
            <w:r>
              <w:t>4</w:t>
            </w:r>
          </w:p>
        </w:tc>
        <w:tc>
          <w:tcPr>
            <w:tcW w:w="270" w:type="dxa"/>
          </w:tcPr>
          <w:p w14:paraId="121AFC75" w14:textId="77777777" w:rsidR="00D6490A" w:rsidRPr="009426D0" w:rsidRDefault="00D6490A" w:rsidP="00D6490A">
            <w:pPr>
              <w:pStyle w:val="TOC2"/>
            </w:pPr>
          </w:p>
        </w:tc>
        <w:tc>
          <w:tcPr>
            <w:tcW w:w="8190" w:type="dxa"/>
            <w:hideMark/>
          </w:tcPr>
          <w:p w14:paraId="3053BEC4" w14:textId="5D0D0CA8" w:rsidR="00D6490A" w:rsidRPr="00C636A9" w:rsidRDefault="009277BA" w:rsidP="00D6490A">
            <w:pPr>
              <w:pStyle w:val="TOC2"/>
              <w:rPr>
                <w:rFonts w:cstheme="minorBidi"/>
                <w:cs/>
                <w:lang w:val="en-US"/>
              </w:rPr>
            </w:pPr>
            <w:r w:rsidRPr="009277BA">
              <w:rPr>
                <w:rFonts w:cstheme="minorBidi"/>
              </w:rPr>
              <w:t>Dividend</w:t>
            </w:r>
          </w:p>
        </w:tc>
      </w:tr>
      <w:tr w:rsidR="00FF1574" w:rsidRPr="009426D0" w14:paraId="7115AE6A" w14:textId="77777777" w:rsidTr="006B7616">
        <w:trPr>
          <w:trHeight w:val="230"/>
        </w:trPr>
        <w:tc>
          <w:tcPr>
            <w:tcW w:w="1098" w:type="dxa"/>
          </w:tcPr>
          <w:p w14:paraId="79917A9B" w14:textId="75B1CF40" w:rsidR="00FF1574" w:rsidRPr="009426D0" w:rsidRDefault="00FF1574" w:rsidP="00FF1574">
            <w:pPr>
              <w:pStyle w:val="TOC2"/>
            </w:pPr>
            <w:r w:rsidRPr="009426D0">
              <w:t>1</w:t>
            </w:r>
            <w:r>
              <w:t>5</w:t>
            </w:r>
          </w:p>
        </w:tc>
        <w:tc>
          <w:tcPr>
            <w:tcW w:w="270" w:type="dxa"/>
          </w:tcPr>
          <w:p w14:paraId="5D199799" w14:textId="77777777" w:rsidR="00FF1574" w:rsidRPr="009426D0" w:rsidRDefault="00FF1574" w:rsidP="00FF1574">
            <w:pPr>
              <w:pStyle w:val="TOC2"/>
            </w:pPr>
          </w:p>
        </w:tc>
        <w:tc>
          <w:tcPr>
            <w:tcW w:w="8190" w:type="dxa"/>
          </w:tcPr>
          <w:p w14:paraId="39D9BC32" w14:textId="0FF35010" w:rsidR="00FF1574" w:rsidRPr="009426D0" w:rsidRDefault="00FF1574" w:rsidP="00FF1574">
            <w:pPr>
              <w:pStyle w:val="TOC2"/>
              <w:rPr>
                <w:szCs w:val="22"/>
              </w:rPr>
            </w:pPr>
            <w:r w:rsidRPr="009426D0">
              <w:rPr>
                <w:szCs w:val="22"/>
              </w:rPr>
              <w:t>Financial instruments</w:t>
            </w:r>
          </w:p>
        </w:tc>
      </w:tr>
      <w:tr w:rsidR="00FF1574" w:rsidRPr="009426D0" w14:paraId="0A566F71" w14:textId="77777777" w:rsidTr="006B7616">
        <w:trPr>
          <w:trHeight w:val="230"/>
        </w:trPr>
        <w:tc>
          <w:tcPr>
            <w:tcW w:w="1098" w:type="dxa"/>
          </w:tcPr>
          <w:p w14:paraId="61C9F94D" w14:textId="68A7DE70" w:rsidR="00FF1574" w:rsidRPr="009426D0" w:rsidRDefault="00FF1574" w:rsidP="00FF1574">
            <w:pPr>
              <w:pStyle w:val="TOC2"/>
            </w:pPr>
            <w:r>
              <w:t>16</w:t>
            </w:r>
          </w:p>
        </w:tc>
        <w:tc>
          <w:tcPr>
            <w:tcW w:w="270" w:type="dxa"/>
          </w:tcPr>
          <w:p w14:paraId="1C6DDECF" w14:textId="77777777" w:rsidR="00FF1574" w:rsidRPr="009426D0" w:rsidRDefault="00FF1574" w:rsidP="00FF1574">
            <w:pPr>
              <w:pStyle w:val="TOC2"/>
            </w:pPr>
          </w:p>
        </w:tc>
        <w:tc>
          <w:tcPr>
            <w:tcW w:w="8190" w:type="dxa"/>
          </w:tcPr>
          <w:p w14:paraId="3E096AE4" w14:textId="042D5B87" w:rsidR="00FF1574" w:rsidRPr="009426D0" w:rsidRDefault="00FF1574" w:rsidP="00FF1574">
            <w:pPr>
              <w:pStyle w:val="TOC2"/>
              <w:ind w:left="0" w:firstLine="0"/>
              <w:rPr>
                <w:szCs w:val="22"/>
              </w:rPr>
            </w:pPr>
            <w:r w:rsidRPr="009426D0">
              <w:rPr>
                <w:szCs w:val="22"/>
              </w:rPr>
              <w:t>Commitments with non-related parties</w:t>
            </w:r>
          </w:p>
        </w:tc>
      </w:tr>
      <w:tr w:rsidR="00FF1574" w:rsidRPr="009426D0" w14:paraId="4459AAEE" w14:textId="77777777" w:rsidTr="006B7616">
        <w:trPr>
          <w:trHeight w:val="230"/>
        </w:trPr>
        <w:tc>
          <w:tcPr>
            <w:tcW w:w="1098" w:type="dxa"/>
          </w:tcPr>
          <w:p w14:paraId="3CEC2CC2" w14:textId="1D3E942F" w:rsidR="00FF1574" w:rsidRPr="009426D0" w:rsidRDefault="00FF1574" w:rsidP="00FF1574">
            <w:pPr>
              <w:pStyle w:val="TOC2"/>
            </w:pPr>
            <w:r>
              <w:t>17</w:t>
            </w:r>
          </w:p>
        </w:tc>
        <w:tc>
          <w:tcPr>
            <w:tcW w:w="270" w:type="dxa"/>
          </w:tcPr>
          <w:p w14:paraId="4B7DF474" w14:textId="77777777" w:rsidR="00FF1574" w:rsidRPr="009426D0" w:rsidRDefault="00FF1574" w:rsidP="00FF1574">
            <w:pPr>
              <w:pStyle w:val="TOC2"/>
            </w:pPr>
          </w:p>
        </w:tc>
        <w:tc>
          <w:tcPr>
            <w:tcW w:w="8190" w:type="dxa"/>
          </w:tcPr>
          <w:p w14:paraId="3A17F689" w14:textId="7FDB0425" w:rsidR="00FF1574" w:rsidRPr="009426D0" w:rsidRDefault="00FF1574" w:rsidP="00FF1574">
            <w:pPr>
              <w:pStyle w:val="TOC2"/>
              <w:rPr>
                <w:cs/>
              </w:rPr>
            </w:pPr>
            <w:r>
              <w:rPr>
                <w:szCs w:val="22"/>
              </w:rPr>
              <w:t>Contingent liabilities</w:t>
            </w:r>
          </w:p>
        </w:tc>
      </w:tr>
      <w:tr w:rsidR="00FF1574" w:rsidRPr="009426D0" w14:paraId="6488759C" w14:textId="77777777" w:rsidTr="00242573">
        <w:trPr>
          <w:trHeight w:val="56"/>
        </w:trPr>
        <w:tc>
          <w:tcPr>
            <w:tcW w:w="1098" w:type="dxa"/>
          </w:tcPr>
          <w:p w14:paraId="56F0C653" w14:textId="1D171E0E" w:rsidR="00FF1574" w:rsidRPr="009426D0" w:rsidRDefault="00FF1574" w:rsidP="00FF1574">
            <w:pPr>
              <w:pStyle w:val="TOC2"/>
            </w:pPr>
            <w:r>
              <w:t>18</w:t>
            </w:r>
          </w:p>
        </w:tc>
        <w:tc>
          <w:tcPr>
            <w:tcW w:w="270" w:type="dxa"/>
          </w:tcPr>
          <w:p w14:paraId="6DF533B8" w14:textId="77777777" w:rsidR="00FF1574" w:rsidRPr="009426D0" w:rsidRDefault="00FF1574" w:rsidP="00FF1574">
            <w:pPr>
              <w:pStyle w:val="TOC2"/>
            </w:pPr>
          </w:p>
        </w:tc>
        <w:tc>
          <w:tcPr>
            <w:tcW w:w="8190" w:type="dxa"/>
          </w:tcPr>
          <w:p w14:paraId="72CE0450" w14:textId="103AEE43" w:rsidR="00FF1574" w:rsidRPr="009426D0" w:rsidRDefault="00FF1574" w:rsidP="00FF1574">
            <w:pPr>
              <w:pStyle w:val="index"/>
              <w:numPr>
                <w:ilvl w:val="0"/>
                <w:numId w:val="0"/>
              </w:numPr>
              <w:spacing w:after="0" w:line="260" w:lineRule="exact"/>
              <w:outlineLvl w:val="0"/>
              <w:rPr>
                <w:szCs w:val="22"/>
                <w:lang w:val="en-GB"/>
              </w:rPr>
            </w:pPr>
            <w:r w:rsidRPr="009426D0">
              <w:t>Event</w:t>
            </w:r>
            <w:r>
              <w:t>s</w:t>
            </w:r>
            <w:r w:rsidRPr="009426D0">
              <w:t xml:space="preserve"> after the reporting period</w:t>
            </w:r>
          </w:p>
        </w:tc>
      </w:tr>
      <w:tr w:rsidR="00D244F0" w:rsidRPr="009426D0" w14:paraId="342B1D63" w14:textId="77777777" w:rsidTr="006B7616">
        <w:trPr>
          <w:trHeight w:val="230"/>
        </w:trPr>
        <w:tc>
          <w:tcPr>
            <w:tcW w:w="1098" w:type="dxa"/>
          </w:tcPr>
          <w:p w14:paraId="50DEC0E6" w14:textId="2C51817B" w:rsidR="00D244F0" w:rsidRPr="006B7616" w:rsidRDefault="00D244F0" w:rsidP="00D244F0">
            <w:pPr>
              <w:pStyle w:val="TOC2"/>
              <w:rPr>
                <w:szCs w:val="22"/>
                <w:cs/>
              </w:rPr>
            </w:pPr>
          </w:p>
        </w:tc>
        <w:tc>
          <w:tcPr>
            <w:tcW w:w="270" w:type="dxa"/>
          </w:tcPr>
          <w:p w14:paraId="0C9B23C1" w14:textId="77777777" w:rsidR="00D244F0" w:rsidRPr="006B7616" w:rsidRDefault="00D244F0" w:rsidP="00D244F0">
            <w:pPr>
              <w:pStyle w:val="TOC2"/>
              <w:rPr>
                <w:szCs w:val="22"/>
              </w:rPr>
            </w:pPr>
          </w:p>
        </w:tc>
        <w:tc>
          <w:tcPr>
            <w:tcW w:w="8190" w:type="dxa"/>
          </w:tcPr>
          <w:p w14:paraId="36B761AE" w14:textId="3854E7E8" w:rsidR="00D244F0" w:rsidRPr="006B7616" w:rsidRDefault="00D244F0" w:rsidP="00D244F0">
            <w:pPr>
              <w:pStyle w:val="TOC2"/>
              <w:rPr>
                <w:szCs w:val="22"/>
              </w:rPr>
            </w:pPr>
          </w:p>
        </w:tc>
      </w:tr>
      <w:tr w:rsidR="00BB3721" w:rsidRPr="009426D0" w14:paraId="48BBB86C" w14:textId="77777777" w:rsidTr="006B7616">
        <w:trPr>
          <w:trHeight w:val="230"/>
        </w:trPr>
        <w:tc>
          <w:tcPr>
            <w:tcW w:w="1098" w:type="dxa"/>
          </w:tcPr>
          <w:p w14:paraId="100B457B" w14:textId="05586A0E" w:rsidR="00BB3721" w:rsidRPr="009426D0" w:rsidRDefault="00BB3721" w:rsidP="00BB3721">
            <w:pPr>
              <w:pStyle w:val="TOC2"/>
            </w:pPr>
          </w:p>
        </w:tc>
        <w:tc>
          <w:tcPr>
            <w:tcW w:w="270" w:type="dxa"/>
          </w:tcPr>
          <w:p w14:paraId="1B752F7E" w14:textId="77777777" w:rsidR="00BB3721" w:rsidRPr="009426D0" w:rsidRDefault="00BB3721" w:rsidP="00BB3721">
            <w:pPr>
              <w:pStyle w:val="TOC2"/>
            </w:pPr>
          </w:p>
        </w:tc>
        <w:tc>
          <w:tcPr>
            <w:tcW w:w="8190" w:type="dxa"/>
          </w:tcPr>
          <w:p w14:paraId="79ABA3E6" w14:textId="1987AF2F" w:rsidR="00BB3721" w:rsidRPr="009426D0" w:rsidRDefault="00BB3721" w:rsidP="00BB3721">
            <w:pPr>
              <w:pStyle w:val="TOC2"/>
            </w:pPr>
          </w:p>
        </w:tc>
      </w:tr>
    </w:tbl>
    <w:p w14:paraId="649EE977" w14:textId="77777777" w:rsidR="00E84453" w:rsidRPr="009426D0" w:rsidRDefault="00E84453" w:rsidP="00E2434E">
      <w:pPr>
        <w:pStyle w:val="TOC2"/>
      </w:pPr>
    </w:p>
    <w:p w14:paraId="3F6F5917" w14:textId="77777777" w:rsidR="00424013" w:rsidRPr="009426D0" w:rsidRDefault="00424013" w:rsidP="00726816">
      <w:pPr>
        <w:pStyle w:val="index"/>
        <w:numPr>
          <w:ilvl w:val="0"/>
          <w:numId w:val="0"/>
        </w:numPr>
        <w:shd w:val="clear" w:color="auto" w:fill="FFFFFF"/>
        <w:tabs>
          <w:tab w:val="num" w:pos="1170"/>
        </w:tabs>
        <w:spacing w:after="0" w:line="240" w:lineRule="atLeast"/>
        <w:ind w:left="747" w:hanging="567"/>
        <w:outlineLvl w:val="0"/>
        <w:rPr>
          <w:szCs w:val="22"/>
          <w:lang w:val="en-GB"/>
        </w:rPr>
        <w:sectPr w:rsidR="00424013" w:rsidRPr="009426D0" w:rsidSect="00940BBE">
          <w:headerReference w:type="even" r:id="rId13"/>
          <w:headerReference w:type="default" r:id="rId14"/>
          <w:footerReference w:type="default" r:id="rId15"/>
          <w:headerReference w:type="first" r:id="rId16"/>
          <w:pgSz w:w="11907" w:h="16840"/>
          <w:pgMar w:top="691" w:right="1152" w:bottom="576" w:left="1152" w:header="720" w:footer="720" w:gutter="0"/>
          <w:pgNumType w:start="14"/>
          <w:cols w:space="720"/>
        </w:sectPr>
      </w:pPr>
    </w:p>
    <w:p w14:paraId="2DB99F8C" w14:textId="77777777" w:rsidR="00DF72FD" w:rsidRPr="009426D0" w:rsidRDefault="00DF72FD" w:rsidP="00726816">
      <w:pPr>
        <w:pStyle w:val="index"/>
        <w:numPr>
          <w:ilvl w:val="0"/>
          <w:numId w:val="0"/>
        </w:numPr>
        <w:spacing w:after="0" w:line="240" w:lineRule="atLeast"/>
        <w:ind w:left="540"/>
        <w:rPr>
          <w:szCs w:val="22"/>
        </w:rPr>
      </w:pPr>
      <w:r w:rsidRPr="009426D0">
        <w:rPr>
          <w:szCs w:val="22"/>
        </w:rPr>
        <w:lastRenderedPageBreak/>
        <w:t>These no</w:t>
      </w:r>
      <w:r w:rsidR="00E738E2" w:rsidRPr="009426D0">
        <w:rPr>
          <w:szCs w:val="22"/>
        </w:rPr>
        <w:t>tes form an integral part of</w:t>
      </w:r>
      <w:r w:rsidR="00E2434E" w:rsidRPr="009426D0">
        <w:rPr>
          <w:szCs w:val="22"/>
        </w:rPr>
        <w:t xml:space="preserve"> the</w:t>
      </w:r>
      <w:r w:rsidR="00E738E2" w:rsidRPr="009426D0">
        <w:rPr>
          <w:szCs w:val="22"/>
        </w:rPr>
        <w:t xml:space="preserve"> </w:t>
      </w:r>
      <w:r w:rsidR="00C15574" w:rsidRPr="009426D0">
        <w:rPr>
          <w:szCs w:val="22"/>
        </w:rPr>
        <w:t>interim</w:t>
      </w:r>
      <w:r w:rsidRPr="009426D0">
        <w:rPr>
          <w:szCs w:val="22"/>
        </w:rPr>
        <w:t xml:space="preserve"> financial statements.</w:t>
      </w:r>
    </w:p>
    <w:p w14:paraId="452A8FAE" w14:textId="77777777" w:rsidR="00DF72FD" w:rsidRPr="009F4D10" w:rsidRDefault="00DF72FD" w:rsidP="00357BBB">
      <w:pPr>
        <w:spacing w:line="240" w:lineRule="auto"/>
        <w:ind w:left="540"/>
        <w:jc w:val="thaiDistribute"/>
        <w:rPr>
          <w:rFonts w:cstheme="minorBidi"/>
          <w:sz w:val="20"/>
          <w:highlight w:val="yellow"/>
          <w:lang w:val="en-AU" w:bidi="th-TH"/>
        </w:rPr>
      </w:pPr>
    </w:p>
    <w:p w14:paraId="32BEC055" w14:textId="1A1C9EAD" w:rsidR="00CA409A" w:rsidRPr="009426D0" w:rsidRDefault="00CA409A" w:rsidP="00CA409A">
      <w:pPr>
        <w:pStyle w:val="index"/>
        <w:numPr>
          <w:ilvl w:val="0"/>
          <w:numId w:val="0"/>
        </w:numPr>
        <w:spacing w:after="0" w:line="240" w:lineRule="atLeast"/>
        <w:ind w:left="540"/>
        <w:jc w:val="thaiDistribute"/>
        <w:rPr>
          <w:szCs w:val="22"/>
          <w:lang w:val="en-US"/>
        </w:rPr>
      </w:pPr>
      <w:r w:rsidRPr="00BF2828">
        <w:t>The interim financial statements issued for Thai regulatory reporting purposes are prepared in the Thai language. These English language financial statements have been prepared from the Thai language</w:t>
      </w:r>
      <w:r w:rsidR="00D11C31" w:rsidRPr="00BF2828">
        <w:t xml:space="preserve"> statutory</w:t>
      </w:r>
      <w:r w:rsidRPr="00BF2828">
        <w:t xml:space="preserve"> financial statements</w:t>
      </w:r>
      <w:r w:rsidR="000D173F" w:rsidRPr="00BF2828">
        <w:t xml:space="preserve"> </w:t>
      </w:r>
      <w:r w:rsidRPr="00BF2828">
        <w:t xml:space="preserve">and were approved and authorised for issue by the </w:t>
      </w:r>
      <w:r w:rsidRPr="00BF2828">
        <w:rPr>
          <w:szCs w:val="22"/>
        </w:rPr>
        <w:t>Board of Directors</w:t>
      </w:r>
      <w:r w:rsidRPr="00BF2828">
        <w:t xml:space="preserve"> on</w:t>
      </w:r>
      <w:r w:rsidR="00A86058" w:rsidRPr="00BF2828">
        <w:t xml:space="preserve"> </w:t>
      </w:r>
      <w:r w:rsidR="00184A21">
        <w:rPr>
          <w:rFonts w:cs="Angsana New"/>
          <w:lang w:val="en-US" w:bidi="th-TH"/>
        </w:rPr>
        <w:t>12</w:t>
      </w:r>
      <w:r w:rsidR="00BF5601" w:rsidRPr="00BF2828">
        <w:t xml:space="preserve"> </w:t>
      </w:r>
      <w:r w:rsidR="00184A21">
        <w:t>November</w:t>
      </w:r>
      <w:r w:rsidR="00700C38" w:rsidRPr="00BF2828">
        <w:t xml:space="preserve"> </w:t>
      </w:r>
      <w:r w:rsidR="005462A0" w:rsidRPr="00BF2828">
        <w:t>2025</w:t>
      </w:r>
      <w:r w:rsidRPr="00BF2828">
        <w:rPr>
          <w:szCs w:val="22"/>
        </w:rPr>
        <w:t>.</w:t>
      </w:r>
      <w:r w:rsidR="00DA3DCE" w:rsidRPr="009426D0">
        <w:rPr>
          <w:szCs w:val="22"/>
        </w:rPr>
        <w:tab/>
        <w:t xml:space="preserve"> </w:t>
      </w:r>
    </w:p>
    <w:p w14:paraId="239C8BAD" w14:textId="77777777" w:rsidR="009F4D10" w:rsidRPr="009F4D10" w:rsidRDefault="009F4D10" w:rsidP="009F4D10">
      <w:pPr>
        <w:spacing w:line="240" w:lineRule="auto"/>
        <w:ind w:left="540"/>
        <w:jc w:val="thaiDistribute"/>
        <w:rPr>
          <w:rFonts w:cstheme="minorBidi"/>
          <w:sz w:val="20"/>
          <w:highlight w:val="yellow"/>
          <w:lang w:val="en-AU" w:bidi="th-TH"/>
        </w:rPr>
      </w:pPr>
    </w:p>
    <w:p w14:paraId="6F600E3C" w14:textId="45D06053" w:rsidR="00757F72" w:rsidRDefault="00757F72" w:rsidP="00C81002">
      <w:pPr>
        <w:pStyle w:val="Heading1"/>
        <w:numPr>
          <w:ilvl w:val="0"/>
          <w:numId w:val="40"/>
        </w:numPr>
        <w:spacing w:before="0" w:after="0" w:line="240" w:lineRule="atLeast"/>
        <w:ind w:left="540"/>
        <w:rPr>
          <w:szCs w:val="24"/>
          <w:lang w:val="pt-BR"/>
        </w:rPr>
      </w:pPr>
      <w:r w:rsidRPr="00E804C1">
        <w:rPr>
          <w:szCs w:val="24"/>
          <w:lang w:val="pt-BR"/>
        </w:rPr>
        <w:t>General information</w:t>
      </w:r>
    </w:p>
    <w:p w14:paraId="0E1E91E9" w14:textId="77777777" w:rsidR="00757F72" w:rsidRPr="00757F72" w:rsidRDefault="00757F72" w:rsidP="00757F72">
      <w:pPr>
        <w:spacing w:line="240" w:lineRule="auto"/>
        <w:ind w:left="540"/>
        <w:jc w:val="thaiDistribute"/>
        <w:rPr>
          <w:rFonts w:cstheme="minorBidi"/>
          <w:sz w:val="20"/>
          <w:highlight w:val="yellow"/>
          <w:lang w:val="en-AU" w:bidi="th-TH"/>
        </w:rPr>
      </w:pPr>
    </w:p>
    <w:p w14:paraId="1CEB6AF7" w14:textId="77777777" w:rsidR="00757F72" w:rsidRPr="0096377A" w:rsidRDefault="00757F72" w:rsidP="00757F72">
      <w:pPr>
        <w:pStyle w:val="block"/>
        <w:tabs>
          <w:tab w:val="left" w:pos="9450"/>
        </w:tabs>
        <w:spacing w:after="0" w:line="240" w:lineRule="atLeast"/>
        <w:ind w:left="540"/>
        <w:jc w:val="both"/>
        <w:rPr>
          <w:szCs w:val="22"/>
          <w:lang w:val="en-US"/>
        </w:rPr>
      </w:pPr>
      <w:r w:rsidRPr="0096377A">
        <w:rPr>
          <w:szCs w:val="22"/>
          <w:lang w:val="en-US" w:bidi="th-TH"/>
        </w:rPr>
        <w:t>Asset World Corp Public Company Limited</w:t>
      </w:r>
      <w:r w:rsidRPr="0096377A">
        <w:rPr>
          <w:szCs w:val="22"/>
          <w:lang w:val="en-US"/>
        </w:rPr>
        <w:t xml:space="preserve">, the “Company”, is incorporated in Thailand </w:t>
      </w:r>
      <w:r w:rsidRPr="00E804C1">
        <w:rPr>
          <w:lang w:val="en-US"/>
        </w:rPr>
        <w:t xml:space="preserve">and was listed on the Stock Exchange of Thailand on 10 October 2019. The Company’s registered </w:t>
      </w:r>
      <w:r w:rsidRPr="0096377A">
        <w:rPr>
          <w:szCs w:val="22"/>
          <w:lang w:val="en-US"/>
        </w:rPr>
        <w:t xml:space="preserve">office at 1 Empire Tower, </w:t>
      </w:r>
      <w:r w:rsidRPr="0096377A">
        <w:rPr>
          <w:rFonts w:cstheme="minorBidi"/>
          <w:szCs w:val="28"/>
          <w:lang w:val="en-US" w:bidi="th-TH"/>
        </w:rPr>
        <w:t>54</w:t>
      </w:r>
      <w:r w:rsidRPr="0096377A">
        <w:rPr>
          <w:szCs w:val="22"/>
          <w:vertAlign w:val="superscript"/>
          <w:lang w:val="en-US"/>
        </w:rPr>
        <w:t xml:space="preserve">th </w:t>
      </w:r>
      <w:r w:rsidRPr="0096377A">
        <w:rPr>
          <w:szCs w:val="22"/>
          <w:lang w:val="en-US"/>
        </w:rPr>
        <w:t>Floor, South Sathorn Road, Yannawa, Sathorn, Bangkok.</w:t>
      </w:r>
    </w:p>
    <w:p w14:paraId="0E73401A" w14:textId="77777777" w:rsidR="00757F72" w:rsidRPr="00757F72" w:rsidRDefault="00757F72" w:rsidP="00757F72">
      <w:pPr>
        <w:spacing w:line="240" w:lineRule="auto"/>
        <w:ind w:left="540"/>
        <w:jc w:val="thaiDistribute"/>
        <w:rPr>
          <w:rFonts w:cstheme="minorBidi"/>
          <w:sz w:val="20"/>
          <w:highlight w:val="yellow"/>
          <w:lang w:val="en-AU" w:bidi="th-TH"/>
        </w:rPr>
      </w:pPr>
    </w:p>
    <w:p w14:paraId="766EEC06" w14:textId="34B37D43" w:rsidR="00757F72" w:rsidRPr="00E804C1" w:rsidRDefault="00757F72" w:rsidP="00757F72">
      <w:pPr>
        <w:pStyle w:val="block"/>
        <w:tabs>
          <w:tab w:val="left" w:pos="9450"/>
        </w:tabs>
        <w:spacing w:after="0" w:line="240" w:lineRule="atLeast"/>
        <w:ind w:left="540"/>
        <w:jc w:val="thaiDistribute"/>
        <w:rPr>
          <w:rFonts w:cs="Angsana New"/>
          <w:color w:val="000000"/>
          <w:szCs w:val="28"/>
          <w:lang w:val="en-US" w:bidi="th-TH"/>
        </w:rPr>
      </w:pPr>
      <w:r w:rsidRPr="0096377A">
        <w:rPr>
          <w:color w:val="000000"/>
          <w:szCs w:val="22"/>
          <w:lang w:val="en-US" w:bidi="th-TH"/>
        </w:rPr>
        <w:t xml:space="preserve">The Company’s major shareholders during the financial </w:t>
      </w:r>
      <w:r w:rsidR="000F07B3">
        <w:rPr>
          <w:color w:val="000000"/>
          <w:szCs w:val="22"/>
          <w:lang w:val="en-US" w:bidi="th-TH"/>
        </w:rPr>
        <w:t>period</w:t>
      </w:r>
      <w:r w:rsidRPr="0096377A">
        <w:rPr>
          <w:color w:val="000000"/>
          <w:szCs w:val="22"/>
          <w:lang w:val="en-US" w:bidi="th-TH"/>
        </w:rPr>
        <w:t xml:space="preserve"> were TCC Business Management Company Limited which was incorporated in Thailand (</w:t>
      </w:r>
      <w:r w:rsidRPr="00E804C1">
        <w:rPr>
          <w:rFonts w:cstheme="minorBidi"/>
          <w:color w:val="000000"/>
          <w:szCs w:val="22"/>
          <w:lang w:val="en-US" w:bidi="th-TH"/>
        </w:rPr>
        <w:t>4</w:t>
      </w:r>
      <w:r w:rsidR="00890FC4">
        <w:rPr>
          <w:rFonts w:cstheme="minorBidi"/>
          <w:color w:val="000000"/>
          <w:szCs w:val="22"/>
          <w:lang w:val="en-US" w:bidi="th-TH"/>
        </w:rPr>
        <w:t>4</w:t>
      </w:r>
      <w:r w:rsidRPr="00E804C1">
        <w:rPr>
          <w:rFonts w:cstheme="minorBidi"/>
          <w:color w:val="000000"/>
          <w:szCs w:val="22"/>
          <w:lang w:val="en-US" w:bidi="th-TH"/>
        </w:rPr>
        <w:t>.</w:t>
      </w:r>
      <w:r w:rsidR="00890FC4">
        <w:rPr>
          <w:rFonts w:cstheme="minorBidi"/>
          <w:color w:val="000000"/>
          <w:szCs w:val="22"/>
          <w:lang w:val="en-US" w:bidi="th-TH"/>
        </w:rPr>
        <w:t>9</w:t>
      </w:r>
      <w:r w:rsidR="00C84C36">
        <w:rPr>
          <w:rFonts w:cstheme="minorBidi"/>
          <w:color w:val="000000"/>
          <w:szCs w:val="22"/>
          <w:lang w:val="en-US" w:bidi="th-TH"/>
        </w:rPr>
        <w:t>8</w:t>
      </w:r>
      <w:r w:rsidRPr="0096377A">
        <w:rPr>
          <w:color w:val="000000"/>
          <w:szCs w:val="22"/>
          <w:lang w:val="en-US" w:bidi="th-TH"/>
        </w:rPr>
        <w:t>% shareholding</w:t>
      </w:r>
      <w:r w:rsidR="00890FC4">
        <w:rPr>
          <w:color w:val="000000"/>
          <w:szCs w:val="22"/>
          <w:lang w:val="en-US" w:bidi="th-TH"/>
        </w:rPr>
        <w:t xml:space="preserve">) </w:t>
      </w:r>
      <w:r w:rsidRPr="0096377A">
        <w:rPr>
          <w:color w:val="000000"/>
          <w:szCs w:val="22"/>
          <w:lang w:val="en-US" w:bidi="th-TH"/>
        </w:rPr>
        <w:t>and TCC Retail Company Limited which was incorporated in Thailand (</w:t>
      </w:r>
      <w:r w:rsidR="00C84C36">
        <w:rPr>
          <w:color w:val="000000"/>
          <w:szCs w:val="22"/>
          <w:lang w:val="en-US" w:bidi="th-TH"/>
        </w:rPr>
        <w:t>29.99</w:t>
      </w:r>
      <w:r w:rsidRPr="0096377A">
        <w:rPr>
          <w:color w:val="000000"/>
          <w:szCs w:val="22"/>
          <w:lang w:val="en-US" w:bidi="th-TH"/>
        </w:rPr>
        <w:t>% shareholding)</w:t>
      </w:r>
      <w:r w:rsidR="007412ED">
        <w:rPr>
          <w:rFonts w:cs="Angsana New"/>
          <w:color w:val="000000"/>
          <w:szCs w:val="28"/>
          <w:lang w:val="en-US" w:bidi="th-TH"/>
        </w:rPr>
        <w:t xml:space="preserve"> and </w:t>
      </w:r>
      <w:r w:rsidR="004E3D21">
        <w:rPr>
          <w:rFonts w:cs="Angsana New"/>
          <w:color w:val="000000"/>
          <w:szCs w:val="28"/>
          <w:lang w:val="en-US" w:bidi="th-TH"/>
        </w:rPr>
        <w:t xml:space="preserve">the </w:t>
      </w:r>
      <w:r w:rsidR="00A57047">
        <w:rPr>
          <w:rFonts w:cs="Angsana New"/>
          <w:color w:val="000000"/>
          <w:szCs w:val="28"/>
          <w:lang w:val="en-US" w:bidi="th-TH"/>
        </w:rPr>
        <w:t>u</w:t>
      </w:r>
      <w:r w:rsidR="004E3D21">
        <w:rPr>
          <w:rFonts w:cs="Angsana New"/>
          <w:color w:val="000000"/>
          <w:szCs w:val="28"/>
          <w:lang w:val="en-US" w:bidi="th-TH"/>
        </w:rPr>
        <w:t xml:space="preserve">ltimate </w:t>
      </w:r>
      <w:r w:rsidR="00A57047">
        <w:rPr>
          <w:rFonts w:cs="Angsana New"/>
          <w:color w:val="000000"/>
          <w:szCs w:val="28"/>
          <w:lang w:val="en-US" w:bidi="th-TH"/>
        </w:rPr>
        <w:t>p</w:t>
      </w:r>
      <w:r w:rsidR="004E3D21">
        <w:rPr>
          <w:rFonts w:cs="Angsana New"/>
          <w:color w:val="000000"/>
          <w:szCs w:val="28"/>
          <w:lang w:val="en-US" w:bidi="th-TH"/>
        </w:rPr>
        <w:t xml:space="preserve">arent </w:t>
      </w:r>
      <w:r w:rsidR="00B6684F">
        <w:rPr>
          <w:rFonts w:cs="Angsana New"/>
          <w:color w:val="000000"/>
          <w:szCs w:val="28"/>
          <w:lang w:val="en-US" w:bidi="th-TH"/>
        </w:rPr>
        <w:t>c</w:t>
      </w:r>
      <w:r w:rsidR="004E3D21">
        <w:rPr>
          <w:rFonts w:cs="Angsana New"/>
          <w:color w:val="000000"/>
          <w:szCs w:val="28"/>
          <w:lang w:val="en-US" w:bidi="th-TH"/>
        </w:rPr>
        <w:t xml:space="preserve">ompany </w:t>
      </w:r>
      <w:r w:rsidR="00BD5BF0">
        <w:rPr>
          <w:rFonts w:cs="Angsana New"/>
          <w:color w:val="000000"/>
          <w:szCs w:val="28"/>
          <w:lang w:val="en-US" w:bidi="th-TH"/>
        </w:rPr>
        <w:t xml:space="preserve">during the </w:t>
      </w:r>
      <w:r w:rsidR="00557FF7">
        <w:rPr>
          <w:rFonts w:cs="Angsana New"/>
          <w:color w:val="000000"/>
          <w:szCs w:val="28"/>
          <w:lang w:val="en-US" w:bidi="th-TH"/>
        </w:rPr>
        <w:t>period</w:t>
      </w:r>
      <w:r w:rsidR="00BD5BF0">
        <w:rPr>
          <w:rFonts w:cs="Angsana New"/>
          <w:color w:val="000000"/>
          <w:szCs w:val="28"/>
          <w:lang w:val="en-US" w:bidi="th-TH"/>
        </w:rPr>
        <w:t xml:space="preserve"> is </w:t>
      </w:r>
      <w:r w:rsidR="00A2012D">
        <w:rPr>
          <w:rFonts w:cs="Angsana New"/>
          <w:color w:val="000000"/>
          <w:szCs w:val="28"/>
          <w:lang w:val="en-US" w:bidi="th-TH"/>
        </w:rPr>
        <w:t>S</w:t>
      </w:r>
      <w:r w:rsidR="00CA6E0B">
        <w:rPr>
          <w:rFonts w:cs="Angsana New"/>
          <w:color w:val="000000"/>
          <w:szCs w:val="28"/>
          <w:lang w:val="en-US" w:bidi="th-TH"/>
        </w:rPr>
        <w:t>u</w:t>
      </w:r>
      <w:r w:rsidR="00A2012D">
        <w:rPr>
          <w:rFonts w:cs="Angsana New"/>
          <w:color w:val="000000"/>
          <w:szCs w:val="28"/>
          <w:lang w:val="en-US" w:bidi="th-TH"/>
        </w:rPr>
        <w:t>ttha</w:t>
      </w:r>
      <w:r w:rsidR="00B17B3D">
        <w:rPr>
          <w:rFonts w:cs="Angsana New"/>
          <w:color w:val="000000"/>
          <w:szCs w:val="28"/>
          <w:lang w:val="en-US" w:bidi="th-TH"/>
        </w:rPr>
        <w:t>s</w:t>
      </w:r>
      <w:r w:rsidR="00A2012D">
        <w:rPr>
          <w:rFonts w:cs="Angsana New"/>
          <w:color w:val="000000"/>
          <w:szCs w:val="28"/>
          <w:lang w:val="en-US" w:bidi="th-TH"/>
        </w:rPr>
        <w:t>u</w:t>
      </w:r>
      <w:r w:rsidR="00B17B3D">
        <w:rPr>
          <w:rFonts w:cs="Angsana New"/>
          <w:color w:val="000000"/>
          <w:szCs w:val="28"/>
          <w:lang w:val="en-US" w:bidi="th-TH"/>
        </w:rPr>
        <w:t>p</w:t>
      </w:r>
      <w:r w:rsidR="00A2012D">
        <w:rPr>
          <w:rFonts w:cs="Angsana New"/>
          <w:color w:val="000000"/>
          <w:szCs w:val="28"/>
          <w:lang w:val="en-US" w:bidi="th-TH"/>
        </w:rPr>
        <w:t xml:space="preserve"> 9 Co., Ltd.</w:t>
      </w:r>
      <w:r w:rsidR="00BB68DE">
        <w:rPr>
          <w:rFonts w:cs="Angsana New"/>
          <w:color w:val="000000"/>
          <w:szCs w:val="28"/>
          <w:lang w:val="en-US" w:bidi="th-TH"/>
        </w:rPr>
        <w:t xml:space="preserve"> </w:t>
      </w:r>
      <w:r w:rsidR="00BB68DE" w:rsidRPr="0096377A">
        <w:rPr>
          <w:color w:val="000000"/>
          <w:szCs w:val="22"/>
          <w:lang w:val="en-US" w:bidi="th-TH"/>
        </w:rPr>
        <w:t>which was incorporated in Thailand</w:t>
      </w:r>
      <w:r w:rsidR="00BB68DE">
        <w:rPr>
          <w:color w:val="000000"/>
          <w:szCs w:val="22"/>
          <w:lang w:val="en-US" w:bidi="th-TH"/>
        </w:rPr>
        <w:t>.</w:t>
      </w:r>
    </w:p>
    <w:p w14:paraId="01A216A7" w14:textId="77777777" w:rsidR="00757F72" w:rsidRPr="00757F72" w:rsidRDefault="00757F72" w:rsidP="00757F72">
      <w:pPr>
        <w:spacing w:line="240" w:lineRule="auto"/>
        <w:ind w:left="540"/>
        <w:jc w:val="thaiDistribute"/>
        <w:rPr>
          <w:rFonts w:cstheme="minorBidi"/>
          <w:sz w:val="20"/>
          <w:highlight w:val="yellow"/>
          <w:lang w:val="en-AU" w:bidi="th-TH"/>
        </w:rPr>
      </w:pPr>
    </w:p>
    <w:p w14:paraId="441ACF15" w14:textId="530F00E4" w:rsidR="00046845" w:rsidRPr="00757F72" w:rsidRDefault="00046845" w:rsidP="00757F72">
      <w:pPr>
        <w:pStyle w:val="Heading1"/>
        <w:spacing w:before="0" w:after="0" w:line="240" w:lineRule="atLeast"/>
        <w:ind w:left="547" w:hanging="547"/>
        <w:rPr>
          <w:szCs w:val="22"/>
        </w:rPr>
      </w:pPr>
      <w:r w:rsidRPr="00757F72">
        <w:rPr>
          <w:szCs w:val="22"/>
        </w:rPr>
        <w:t xml:space="preserve">Basis of preparation of </w:t>
      </w:r>
      <w:r w:rsidR="00691B7E" w:rsidRPr="00757F72">
        <w:rPr>
          <w:szCs w:val="22"/>
        </w:rPr>
        <w:t>the</w:t>
      </w:r>
      <w:r w:rsidR="00F97430" w:rsidRPr="00757F72">
        <w:rPr>
          <w:szCs w:val="22"/>
        </w:rPr>
        <w:t xml:space="preserve"> interim</w:t>
      </w:r>
      <w:r w:rsidR="00691B7E" w:rsidRPr="00757F72">
        <w:rPr>
          <w:szCs w:val="22"/>
        </w:rPr>
        <w:t xml:space="preserve"> </w:t>
      </w:r>
      <w:r w:rsidRPr="00757F72">
        <w:rPr>
          <w:szCs w:val="22"/>
        </w:rPr>
        <w:t>financial statements</w:t>
      </w:r>
    </w:p>
    <w:p w14:paraId="47A727A4" w14:textId="77777777" w:rsidR="009F4D10" w:rsidRPr="009F4D10" w:rsidRDefault="009F4D10" w:rsidP="009F4D10">
      <w:pPr>
        <w:spacing w:line="240" w:lineRule="auto"/>
        <w:ind w:left="540"/>
        <w:jc w:val="thaiDistribute"/>
        <w:rPr>
          <w:rFonts w:cstheme="minorBidi"/>
          <w:sz w:val="20"/>
          <w:highlight w:val="yellow"/>
          <w:lang w:val="en-AU" w:bidi="th-TH"/>
        </w:rPr>
      </w:pPr>
    </w:p>
    <w:p w14:paraId="1ACD537F" w14:textId="453A4E16" w:rsidR="00015D44" w:rsidRPr="009426D0" w:rsidRDefault="00015D44" w:rsidP="00015D44">
      <w:pPr>
        <w:pStyle w:val="BodyText"/>
        <w:spacing w:after="0" w:line="240" w:lineRule="auto"/>
        <w:ind w:left="540"/>
        <w:jc w:val="both"/>
        <w:rPr>
          <w:szCs w:val="22"/>
        </w:rPr>
      </w:pPr>
      <w:r w:rsidRPr="009426D0">
        <w:rPr>
          <w:szCs w:val="22"/>
        </w:rPr>
        <w:t xml:space="preserve">The </w:t>
      </w:r>
      <w:r w:rsidRPr="009426D0">
        <w:rPr>
          <w:szCs w:val="22"/>
          <w:lang w:val="en-US"/>
        </w:rPr>
        <w:t xml:space="preserve">condensed </w:t>
      </w:r>
      <w:r w:rsidRPr="009426D0">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9426D0">
        <w:rPr>
          <w:i/>
          <w:iCs/>
          <w:szCs w:val="22"/>
        </w:rPr>
        <w:t xml:space="preserve">Interim Financial Reporting, </w:t>
      </w:r>
      <w:r w:rsidRPr="009426D0">
        <w:rPr>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5462A0">
        <w:rPr>
          <w:szCs w:val="22"/>
        </w:rPr>
        <w:t>4</w:t>
      </w:r>
      <w:r w:rsidRPr="009426D0">
        <w:rPr>
          <w:szCs w:val="22"/>
        </w:rPr>
        <w:t>.</w:t>
      </w:r>
    </w:p>
    <w:p w14:paraId="5208F7E4" w14:textId="77777777" w:rsidR="00015D44" w:rsidRPr="009F4D10" w:rsidRDefault="00015D44" w:rsidP="00015D44">
      <w:pPr>
        <w:spacing w:line="240" w:lineRule="auto"/>
        <w:ind w:left="540"/>
        <w:jc w:val="thaiDistribute"/>
        <w:rPr>
          <w:rFonts w:cstheme="minorBidi"/>
          <w:sz w:val="20"/>
          <w:highlight w:val="yellow"/>
          <w:lang w:val="en-AU" w:bidi="th-TH"/>
        </w:rPr>
      </w:pPr>
    </w:p>
    <w:p w14:paraId="3D1ACDFB" w14:textId="708BCD87" w:rsidR="00015D44" w:rsidRPr="009426D0" w:rsidRDefault="00015D44" w:rsidP="00015D44">
      <w:pPr>
        <w:pStyle w:val="BodyText"/>
        <w:spacing w:after="0" w:line="240" w:lineRule="auto"/>
        <w:ind w:left="540"/>
        <w:jc w:val="both"/>
        <w:rPr>
          <w:szCs w:val="22"/>
        </w:rPr>
      </w:pPr>
      <w:r w:rsidRPr="009426D0">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5462A0">
        <w:rPr>
          <w:szCs w:val="22"/>
        </w:rPr>
        <w:t>4</w:t>
      </w:r>
      <w:r w:rsidRPr="009426D0">
        <w:rPr>
          <w:szCs w:val="22"/>
        </w:rPr>
        <w:t>.</w:t>
      </w:r>
    </w:p>
    <w:p w14:paraId="60180FCE" w14:textId="1C352714" w:rsidR="00EC5A30" w:rsidRDefault="00EC5A30">
      <w:pPr>
        <w:spacing w:line="240" w:lineRule="auto"/>
      </w:pPr>
    </w:p>
    <w:p w14:paraId="7F178A2C" w14:textId="274793AF" w:rsidR="00985DF9" w:rsidRPr="001527A7" w:rsidRDefault="00993DF2" w:rsidP="001527A7">
      <w:pPr>
        <w:pStyle w:val="Heading1"/>
        <w:spacing w:before="0" w:after="0" w:line="240" w:lineRule="atLeast"/>
        <w:ind w:left="547" w:hanging="547"/>
        <w:rPr>
          <w:szCs w:val="24"/>
        </w:rPr>
      </w:pPr>
      <w:r>
        <w:rPr>
          <w:szCs w:val="24"/>
        </w:rPr>
        <w:t>Re</w:t>
      </w:r>
      <w:r w:rsidR="00985DF9" w:rsidRPr="001527A7">
        <w:rPr>
          <w:szCs w:val="24"/>
        </w:rPr>
        <w:t>lated</w:t>
      </w:r>
      <w:r w:rsidR="002671CF" w:rsidRPr="001527A7">
        <w:rPr>
          <w:szCs w:val="24"/>
        </w:rPr>
        <w:t xml:space="preserve"> parties</w:t>
      </w:r>
    </w:p>
    <w:p w14:paraId="451CA4C2" w14:textId="77777777" w:rsidR="00003EBC" w:rsidRPr="00B82BBC" w:rsidRDefault="00003EBC" w:rsidP="00B10E7D">
      <w:pPr>
        <w:spacing w:line="240" w:lineRule="atLeast"/>
        <w:ind w:left="547"/>
        <w:jc w:val="both"/>
        <w:rPr>
          <w:szCs w:val="22"/>
        </w:rPr>
      </w:pPr>
    </w:p>
    <w:p w14:paraId="1EB10CAD" w14:textId="682CAD5E" w:rsidR="00015D44" w:rsidRPr="009426D0" w:rsidRDefault="00015D44" w:rsidP="00015D44">
      <w:pPr>
        <w:spacing w:line="240" w:lineRule="auto"/>
        <w:ind w:left="547"/>
        <w:jc w:val="thaiDistribute"/>
      </w:pPr>
      <w:r w:rsidRPr="009426D0">
        <w:t xml:space="preserve">Relationships with </w:t>
      </w:r>
      <w:r w:rsidR="0096662C" w:rsidRPr="00DB3F34">
        <w:t xml:space="preserve">joint ventures </w:t>
      </w:r>
      <w:r w:rsidRPr="00DB3F34">
        <w:t xml:space="preserve">and </w:t>
      </w:r>
      <w:r w:rsidR="0096662C" w:rsidRPr="009426D0">
        <w:t xml:space="preserve">subsidiaries </w:t>
      </w:r>
      <w:r w:rsidRPr="009426D0">
        <w:t xml:space="preserve">that have material </w:t>
      </w:r>
      <w:r w:rsidRPr="00416934">
        <w:t xml:space="preserve">changes are described in note </w:t>
      </w:r>
      <w:r w:rsidR="00E667CA">
        <w:rPr>
          <w:rFonts w:cs="Angsana New"/>
          <w:lang w:val="en-US" w:bidi="th-TH"/>
        </w:rPr>
        <w:t>4</w:t>
      </w:r>
      <w:r w:rsidRPr="00416934">
        <w:rPr>
          <w:rFonts w:cs="Angsana New"/>
          <w:lang w:val="en-US" w:bidi="th-TH"/>
        </w:rPr>
        <w:t xml:space="preserve"> and </w:t>
      </w:r>
      <w:r w:rsidR="00E667CA">
        <w:rPr>
          <w:rFonts w:cs="Angsana New"/>
          <w:lang w:val="en-US" w:bidi="th-TH"/>
        </w:rPr>
        <w:t>5</w:t>
      </w:r>
      <w:r w:rsidRPr="00416934">
        <w:t xml:space="preserve">. </w:t>
      </w:r>
      <w:r w:rsidRPr="00416934">
        <w:rPr>
          <w:rFonts w:cs="Angsana New"/>
          <w:lang w:bidi="th-TH"/>
        </w:rPr>
        <w:t xml:space="preserve">Other </w:t>
      </w:r>
      <w:r w:rsidRPr="00416934">
        <w:t xml:space="preserve">related parties which </w:t>
      </w:r>
      <w:r w:rsidR="00E3715F">
        <w:t xml:space="preserve">have material changes in relationships and with </w:t>
      </w:r>
      <w:r w:rsidR="00BF5601" w:rsidRPr="00416934">
        <w:t>the</w:t>
      </w:r>
      <w:r w:rsidRPr="00416934">
        <w:t xml:space="preserve"> Group had significant transactions during</w:t>
      </w:r>
      <w:r w:rsidRPr="009426D0">
        <w:t xml:space="preserve"> the period were as follows:</w:t>
      </w:r>
    </w:p>
    <w:p w14:paraId="154D54A2" w14:textId="77777777" w:rsidR="00985DF9" w:rsidRPr="0025669E" w:rsidRDefault="00985DF9" w:rsidP="00A150DB">
      <w:pPr>
        <w:spacing w:line="240" w:lineRule="auto"/>
        <w:ind w:left="540"/>
        <w:jc w:val="thaiDistribute"/>
        <w:rPr>
          <w:rFonts w:cstheme="minorBidi"/>
          <w:szCs w:val="22"/>
          <w:lang w:bidi="th-TH"/>
        </w:rPr>
      </w:pPr>
    </w:p>
    <w:tbl>
      <w:tblPr>
        <w:tblW w:w="9191" w:type="dxa"/>
        <w:tblInd w:w="459" w:type="dxa"/>
        <w:tblLayout w:type="fixed"/>
        <w:tblLook w:val="01E0" w:firstRow="1" w:lastRow="1" w:firstColumn="1" w:lastColumn="1" w:noHBand="0" w:noVBand="0"/>
      </w:tblPr>
      <w:tblGrid>
        <w:gridCol w:w="4131"/>
        <w:gridCol w:w="1460"/>
        <w:gridCol w:w="3600"/>
      </w:tblGrid>
      <w:tr w:rsidR="00E04F58" w:rsidRPr="009426D0" w14:paraId="4371ABD7" w14:textId="77777777" w:rsidTr="006973E9">
        <w:trPr>
          <w:trHeight w:val="425"/>
          <w:tblHeader/>
        </w:trPr>
        <w:tc>
          <w:tcPr>
            <w:tcW w:w="4131" w:type="dxa"/>
          </w:tcPr>
          <w:p w14:paraId="52B48B70"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7356378D"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4D9E23B1"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rPr>
              <w:t>Name of entities</w:t>
            </w:r>
          </w:p>
        </w:tc>
        <w:tc>
          <w:tcPr>
            <w:tcW w:w="1460" w:type="dxa"/>
          </w:tcPr>
          <w:p w14:paraId="46CC26BA" w14:textId="77777777" w:rsidR="00E04F58" w:rsidRPr="009426D0" w:rsidRDefault="00E04F58" w:rsidP="004A707C">
            <w:pPr>
              <w:pStyle w:val="block"/>
              <w:tabs>
                <w:tab w:val="decimal" w:pos="765"/>
              </w:tabs>
              <w:spacing w:after="0" w:line="240" w:lineRule="auto"/>
              <w:ind w:left="-63" w:right="-63"/>
              <w:jc w:val="center"/>
              <w:rPr>
                <w:b/>
                <w:bCs/>
                <w:szCs w:val="22"/>
                <w:lang w:val="en-GB"/>
              </w:rPr>
            </w:pPr>
            <w:r w:rsidRPr="009426D0">
              <w:rPr>
                <w:b/>
                <w:bCs/>
                <w:szCs w:val="22"/>
                <w:lang w:val="en-GB"/>
              </w:rPr>
              <w:t>Country of incorporation/ nationality</w:t>
            </w:r>
          </w:p>
        </w:tc>
        <w:tc>
          <w:tcPr>
            <w:tcW w:w="3600" w:type="dxa"/>
          </w:tcPr>
          <w:p w14:paraId="20F676DA" w14:textId="77777777" w:rsidR="00E04F58" w:rsidRPr="009426D0" w:rsidRDefault="00E04F58" w:rsidP="004A707C">
            <w:pPr>
              <w:pStyle w:val="block"/>
              <w:tabs>
                <w:tab w:val="decimal" w:pos="765"/>
              </w:tabs>
              <w:spacing w:after="0" w:line="240" w:lineRule="auto"/>
              <w:ind w:left="234"/>
              <w:rPr>
                <w:b/>
                <w:bCs/>
                <w:szCs w:val="22"/>
                <w:lang w:val="en-GB"/>
              </w:rPr>
            </w:pPr>
          </w:p>
          <w:p w14:paraId="2A3A5566" w14:textId="77777777" w:rsidR="00E04F58" w:rsidRPr="009426D0" w:rsidRDefault="00E04F58" w:rsidP="004A707C">
            <w:pPr>
              <w:pStyle w:val="block"/>
              <w:tabs>
                <w:tab w:val="decimal" w:pos="765"/>
              </w:tabs>
              <w:spacing w:after="0" w:line="240" w:lineRule="auto"/>
              <w:ind w:left="234"/>
              <w:rPr>
                <w:b/>
                <w:bCs/>
                <w:szCs w:val="22"/>
                <w:lang w:val="en-GB"/>
              </w:rPr>
            </w:pPr>
          </w:p>
          <w:p w14:paraId="1AEAF97B"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lang w:val="en-GB"/>
              </w:rPr>
              <w:t>Nature of relationships</w:t>
            </w:r>
          </w:p>
        </w:tc>
      </w:tr>
      <w:tr w:rsidR="00506A8D" w:rsidRPr="009426D0" w14:paraId="083832BB" w14:textId="77777777" w:rsidTr="006973E9">
        <w:trPr>
          <w:trHeight w:val="425"/>
        </w:trPr>
        <w:tc>
          <w:tcPr>
            <w:tcW w:w="4131" w:type="dxa"/>
          </w:tcPr>
          <w:p w14:paraId="4FF2DA03" w14:textId="0556C83D" w:rsidR="00506A8D" w:rsidRPr="00506A8D" w:rsidRDefault="00506A8D" w:rsidP="00506A8D">
            <w:pPr>
              <w:pStyle w:val="block"/>
              <w:spacing w:after="0" w:line="240" w:lineRule="auto"/>
              <w:ind w:left="0"/>
            </w:pPr>
            <w:r>
              <w:t>Key management personnel</w:t>
            </w:r>
          </w:p>
        </w:tc>
        <w:tc>
          <w:tcPr>
            <w:tcW w:w="1460" w:type="dxa"/>
          </w:tcPr>
          <w:p w14:paraId="32A27E41" w14:textId="701A9733" w:rsidR="00506A8D" w:rsidRPr="009426D0" w:rsidRDefault="00506A8D" w:rsidP="00506A8D">
            <w:pPr>
              <w:pStyle w:val="block"/>
              <w:tabs>
                <w:tab w:val="decimal" w:pos="765"/>
              </w:tabs>
              <w:spacing w:after="0" w:line="240" w:lineRule="auto"/>
              <w:ind w:left="-63" w:right="-63"/>
              <w:jc w:val="center"/>
              <w:rPr>
                <w:b/>
                <w:bCs/>
                <w:szCs w:val="22"/>
                <w:lang w:val="en-GB"/>
              </w:rPr>
            </w:pPr>
            <w:r w:rsidRPr="009426D0">
              <w:rPr>
                <w:szCs w:val="22"/>
                <w:lang w:val="en-GB"/>
              </w:rPr>
              <w:t>Thailand</w:t>
            </w:r>
          </w:p>
        </w:tc>
        <w:tc>
          <w:tcPr>
            <w:tcW w:w="3600" w:type="dxa"/>
          </w:tcPr>
          <w:p w14:paraId="1ED2634D" w14:textId="5857644C" w:rsidR="00506A8D" w:rsidRPr="006973E9" w:rsidRDefault="00506A8D" w:rsidP="006973E9">
            <w:pPr>
              <w:pStyle w:val="block"/>
              <w:spacing w:after="0" w:line="240" w:lineRule="auto"/>
              <w:ind w:left="144" w:hanging="144"/>
              <w:jc w:val="thaiDistribute"/>
              <w:rPr>
                <w:spacing w:val="-4"/>
              </w:rPr>
            </w:pPr>
            <w:r w:rsidRPr="006973E9">
              <w:rPr>
                <w:spacing w:val="-10"/>
              </w:rPr>
              <w:t>Persons having authority and responsibility</w:t>
            </w:r>
            <w:r w:rsidRPr="006973E9">
              <w:rPr>
                <w:spacing w:val="-4"/>
              </w:rPr>
              <w:t xml:space="preserve"> for planning, directing and controlling the activities of the entity, directly or indirectly, including any director (whether executive or otherwise) of the Group.</w:t>
            </w:r>
          </w:p>
        </w:tc>
      </w:tr>
      <w:tr w:rsidR="00D250B8" w:rsidRPr="009426D0" w14:paraId="64EAF064" w14:textId="77777777" w:rsidTr="005A6B3D">
        <w:trPr>
          <w:trHeight w:val="137"/>
        </w:trPr>
        <w:tc>
          <w:tcPr>
            <w:tcW w:w="4131" w:type="dxa"/>
          </w:tcPr>
          <w:p w14:paraId="7ABB6BA9" w14:textId="36F8A9F8" w:rsidR="00D250B8" w:rsidRPr="002B0174" w:rsidRDefault="002B0174" w:rsidP="00D250B8">
            <w:pPr>
              <w:pStyle w:val="block"/>
              <w:spacing w:after="0" w:line="240" w:lineRule="auto"/>
              <w:ind w:left="237" w:hanging="237"/>
              <w:rPr>
                <w:lang w:val="en-US"/>
              </w:rPr>
            </w:pPr>
            <w:r>
              <w:rPr>
                <w:rFonts w:cs="Angsana New"/>
                <w:lang w:val="en-US" w:bidi="th-TH"/>
              </w:rPr>
              <w:t>Coffee Concepts Retail Co., Ltd.</w:t>
            </w:r>
          </w:p>
        </w:tc>
        <w:tc>
          <w:tcPr>
            <w:tcW w:w="1460" w:type="dxa"/>
          </w:tcPr>
          <w:p w14:paraId="031E2B7C" w14:textId="68BC652C" w:rsidR="00D250B8" w:rsidRPr="009426D0" w:rsidRDefault="00D250B8" w:rsidP="00891878">
            <w:pPr>
              <w:pStyle w:val="block"/>
              <w:tabs>
                <w:tab w:val="decimal" w:pos="765"/>
              </w:tabs>
              <w:spacing w:after="0" w:line="240" w:lineRule="auto"/>
              <w:ind w:left="0"/>
              <w:jc w:val="center"/>
              <w:rPr>
                <w:szCs w:val="22"/>
                <w:lang w:val="en-GB"/>
              </w:rPr>
            </w:pPr>
            <w:r w:rsidRPr="00C9032D">
              <w:rPr>
                <w:rFonts w:cstheme="minorBidi"/>
                <w:szCs w:val="28"/>
                <w:lang w:val="en-US" w:eastAsia="zh-CN" w:bidi="th-TH"/>
              </w:rPr>
              <w:t>Thailand</w:t>
            </w:r>
          </w:p>
        </w:tc>
        <w:tc>
          <w:tcPr>
            <w:tcW w:w="3600" w:type="dxa"/>
          </w:tcPr>
          <w:p w14:paraId="3776D58A" w14:textId="1E8228F8" w:rsidR="00D250B8" w:rsidRPr="00506A8D" w:rsidRDefault="00D250B8" w:rsidP="00D250B8">
            <w:pPr>
              <w:pStyle w:val="block"/>
              <w:spacing w:after="0" w:line="240" w:lineRule="auto"/>
              <w:ind w:left="144" w:hanging="144"/>
              <w:jc w:val="thaiDistribute"/>
            </w:pPr>
            <w:r w:rsidRPr="00FE3D49">
              <w:t>Common ultimate major shareholders</w:t>
            </w:r>
          </w:p>
        </w:tc>
      </w:tr>
      <w:tr w:rsidR="00D250B8" w:rsidRPr="0011232B" w14:paraId="5AED47E2" w14:textId="77777777" w:rsidTr="006973E9">
        <w:tc>
          <w:tcPr>
            <w:tcW w:w="4131" w:type="dxa"/>
          </w:tcPr>
          <w:p w14:paraId="7ADA2DDF" w14:textId="6A9025B9" w:rsidR="00D250B8" w:rsidRPr="00FC6DF8" w:rsidRDefault="002B0174" w:rsidP="002B0174">
            <w:pPr>
              <w:pStyle w:val="block"/>
              <w:spacing w:after="0" w:line="240" w:lineRule="auto"/>
              <w:ind w:left="240" w:hanging="240"/>
              <w:rPr>
                <w:szCs w:val="22"/>
              </w:rPr>
            </w:pPr>
            <w:r>
              <w:rPr>
                <w:rFonts w:cs="Angsana New"/>
                <w:lang w:bidi="th-TH"/>
              </w:rPr>
              <w:t>Golden Ventures Leasehold Real Estate Investment Trust</w:t>
            </w:r>
          </w:p>
        </w:tc>
        <w:tc>
          <w:tcPr>
            <w:tcW w:w="1460" w:type="dxa"/>
          </w:tcPr>
          <w:p w14:paraId="1F1EAAE4" w14:textId="24EA13AA" w:rsidR="00D250B8" w:rsidRPr="00C9032D" w:rsidRDefault="00D250B8" w:rsidP="00D250B8">
            <w:pPr>
              <w:pStyle w:val="block"/>
              <w:tabs>
                <w:tab w:val="decimal" w:pos="765"/>
              </w:tabs>
              <w:spacing w:after="0" w:line="240" w:lineRule="auto"/>
              <w:ind w:left="0"/>
              <w:jc w:val="center"/>
              <w:rPr>
                <w:rFonts w:cstheme="minorBidi"/>
                <w:szCs w:val="28"/>
                <w:lang w:val="en-US" w:eastAsia="zh-CN" w:bidi="th-TH"/>
              </w:rPr>
            </w:pPr>
            <w:r w:rsidRPr="00C9032D">
              <w:rPr>
                <w:rFonts w:cstheme="minorBidi"/>
                <w:szCs w:val="28"/>
                <w:lang w:val="en-US" w:eastAsia="zh-CN" w:bidi="th-TH"/>
              </w:rPr>
              <w:t>Thailand</w:t>
            </w:r>
          </w:p>
        </w:tc>
        <w:tc>
          <w:tcPr>
            <w:tcW w:w="3600" w:type="dxa"/>
          </w:tcPr>
          <w:p w14:paraId="768EAF70" w14:textId="1E27E71E" w:rsidR="00D250B8" w:rsidRPr="00FC6DF8" w:rsidRDefault="00D250B8" w:rsidP="00D250B8">
            <w:pPr>
              <w:pStyle w:val="block"/>
              <w:spacing w:after="0" w:line="240" w:lineRule="auto"/>
              <w:ind w:left="144" w:hanging="144"/>
              <w:jc w:val="thaiDistribute"/>
              <w:rPr>
                <w:szCs w:val="22"/>
                <w:lang w:val="en-GB"/>
              </w:rPr>
            </w:pPr>
            <w:r w:rsidRPr="00FE3D49">
              <w:t>Common ultimate major shareholders</w:t>
            </w:r>
          </w:p>
        </w:tc>
      </w:tr>
      <w:tr w:rsidR="00E70584" w:rsidRPr="0011232B" w14:paraId="2A1D0CE5" w14:textId="77777777">
        <w:tc>
          <w:tcPr>
            <w:tcW w:w="4131" w:type="dxa"/>
          </w:tcPr>
          <w:p w14:paraId="0C1CEDBE" w14:textId="77777777" w:rsidR="00E70584" w:rsidRPr="00FC6DF8" w:rsidRDefault="00E70584">
            <w:pPr>
              <w:pStyle w:val="block"/>
              <w:tabs>
                <w:tab w:val="left" w:pos="245"/>
              </w:tabs>
              <w:spacing w:after="0" w:line="240" w:lineRule="auto"/>
              <w:ind w:left="245" w:hanging="245"/>
              <w:rPr>
                <w:szCs w:val="22"/>
              </w:rPr>
            </w:pPr>
            <w:r w:rsidRPr="003770FF">
              <w:rPr>
                <w:rFonts w:cs="Angsana New"/>
                <w:lang w:bidi="th-TH"/>
              </w:rPr>
              <w:t>Num Muang Company Limited</w:t>
            </w:r>
          </w:p>
        </w:tc>
        <w:tc>
          <w:tcPr>
            <w:tcW w:w="1460" w:type="dxa"/>
          </w:tcPr>
          <w:p w14:paraId="4CD94D5E" w14:textId="77777777" w:rsidR="00E70584" w:rsidRPr="00FC6DF8" w:rsidRDefault="00E70584">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4779E398" w14:textId="77777777" w:rsidR="00E70584" w:rsidRPr="00FC6DF8" w:rsidRDefault="00E70584">
            <w:pPr>
              <w:pStyle w:val="block"/>
              <w:spacing w:after="0" w:line="240" w:lineRule="auto"/>
              <w:ind w:left="144" w:hanging="144"/>
              <w:jc w:val="thaiDistribute"/>
              <w:rPr>
                <w:szCs w:val="22"/>
              </w:rPr>
            </w:pPr>
            <w:r w:rsidRPr="00FC6DF8">
              <w:t>Common ultimate major shareholders</w:t>
            </w:r>
          </w:p>
        </w:tc>
      </w:tr>
      <w:tr w:rsidR="001E7EB0" w:rsidRPr="0011232B" w14:paraId="5F33A21A" w14:textId="77777777">
        <w:tc>
          <w:tcPr>
            <w:tcW w:w="4131" w:type="dxa"/>
          </w:tcPr>
          <w:p w14:paraId="03D3F7E2" w14:textId="4A2DAB0D" w:rsidR="001E7EB0" w:rsidRPr="006478D1" w:rsidRDefault="001E7EB0" w:rsidP="001E7EB0">
            <w:pPr>
              <w:pStyle w:val="block"/>
              <w:spacing w:after="0" w:line="240" w:lineRule="auto"/>
              <w:ind w:left="245" w:hanging="245"/>
              <w:rPr>
                <w:rFonts w:cs="Angsana New"/>
                <w:spacing w:val="-2"/>
                <w:lang w:bidi="th-TH"/>
              </w:rPr>
            </w:pPr>
            <w:r w:rsidRPr="00DE7850">
              <w:rPr>
                <w:rFonts w:cs="Angsana New"/>
                <w:lang w:bidi="th-TH"/>
              </w:rPr>
              <w:t>Oishi Ramen Co., Ltd.</w:t>
            </w:r>
          </w:p>
        </w:tc>
        <w:tc>
          <w:tcPr>
            <w:tcW w:w="1460" w:type="dxa"/>
          </w:tcPr>
          <w:p w14:paraId="75D94BFA" w14:textId="5507FE25" w:rsidR="001E7EB0" w:rsidRPr="00FC6DF8" w:rsidRDefault="001E7EB0" w:rsidP="001E7EB0">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2C449C79" w14:textId="1BA73398" w:rsidR="001E7EB0" w:rsidRPr="00FC6DF8" w:rsidRDefault="001E7EB0" w:rsidP="001E7EB0">
            <w:pPr>
              <w:pStyle w:val="block"/>
              <w:spacing w:after="0" w:line="240" w:lineRule="auto"/>
              <w:ind w:left="144" w:hanging="144"/>
              <w:jc w:val="thaiDistribute"/>
            </w:pPr>
            <w:r w:rsidRPr="00FC6DF8">
              <w:t>Common ultimate major shareholders</w:t>
            </w:r>
          </w:p>
        </w:tc>
      </w:tr>
      <w:tr w:rsidR="00E70584" w:rsidRPr="0011232B" w14:paraId="657EEE9F" w14:textId="77777777">
        <w:tc>
          <w:tcPr>
            <w:tcW w:w="4131" w:type="dxa"/>
          </w:tcPr>
          <w:p w14:paraId="3DA62DB4" w14:textId="7ABD157A" w:rsidR="00E70584" w:rsidRPr="006478D1" w:rsidRDefault="0075040B">
            <w:pPr>
              <w:pStyle w:val="block"/>
              <w:spacing w:after="0" w:line="240" w:lineRule="auto"/>
              <w:ind w:left="245" w:hanging="245"/>
              <w:rPr>
                <w:spacing w:val="-2"/>
              </w:rPr>
            </w:pPr>
            <w:r w:rsidRPr="006478D1">
              <w:rPr>
                <w:rFonts w:cs="Angsana New"/>
                <w:spacing w:val="-2"/>
                <w:lang w:bidi="th-TH"/>
              </w:rPr>
              <w:lastRenderedPageBreak/>
              <w:t>Pa</w:t>
            </w:r>
            <w:r w:rsidR="006478D1" w:rsidRPr="006478D1">
              <w:rPr>
                <w:rFonts w:cs="Angsana New"/>
                <w:spacing w:val="-2"/>
                <w:lang w:bidi="th-TH"/>
              </w:rPr>
              <w:t>cific</w:t>
            </w:r>
            <w:r w:rsidRPr="006478D1">
              <w:rPr>
                <w:rFonts w:cs="Angsana New"/>
                <w:spacing w:val="-2"/>
                <w:lang w:bidi="th-TH"/>
              </w:rPr>
              <w:t xml:space="preserve"> L</w:t>
            </w:r>
            <w:r w:rsidR="006478D1" w:rsidRPr="006478D1">
              <w:rPr>
                <w:rFonts w:cs="Angsana New"/>
                <w:spacing w:val="-2"/>
                <w:lang w:bidi="th-TH"/>
              </w:rPr>
              <w:t>eisure</w:t>
            </w:r>
            <w:r w:rsidRPr="006478D1">
              <w:rPr>
                <w:rFonts w:cs="Angsana New"/>
                <w:spacing w:val="-2"/>
                <w:lang w:bidi="th-TH"/>
              </w:rPr>
              <w:t xml:space="preserve"> (T</w:t>
            </w:r>
            <w:r w:rsidR="006478D1" w:rsidRPr="006478D1">
              <w:rPr>
                <w:rFonts w:cs="Angsana New"/>
                <w:spacing w:val="-2"/>
                <w:lang w:bidi="th-TH"/>
              </w:rPr>
              <w:t>hailand</w:t>
            </w:r>
            <w:r w:rsidRPr="006478D1">
              <w:rPr>
                <w:rFonts w:cs="Angsana New"/>
                <w:spacing w:val="-2"/>
                <w:lang w:bidi="th-TH"/>
              </w:rPr>
              <w:t>)</w:t>
            </w:r>
            <w:r w:rsidR="00E70584" w:rsidRPr="006478D1">
              <w:rPr>
                <w:rFonts w:cs="Angsana New"/>
                <w:spacing w:val="-2"/>
                <w:lang w:bidi="th-TH"/>
              </w:rPr>
              <w:t xml:space="preserve"> Company Limited</w:t>
            </w:r>
          </w:p>
        </w:tc>
        <w:tc>
          <w:tcPr>
            <w:tcW w:w="1460" w:type="dxa"/>
          </w:tcPr>
          <w:p w14:paraId="2B34300D" w14:textId="77777777" w:rsidR="00E70584" w:rsidRPr="00FC6DF8" w:rsidRDefault="00E70584">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0C243E83" w14:textId="77777777" w:rsidR="00E70584" w:rsidRPr="00FC6DF8" w:rsidRDefault="00E70584">
            <w:pPr>
              <w:pStyle w:val="block"/>
              <w:spacing w:after="0" w:line="240" w:lineRule="auto"/>
              <w:ind w:left="144" w:hanging="144"/>
              <w:jc w:val="thaiDistribute"/>
            </w:pPr>
            <w:r w:rsidRPr="00FC6DF8">
              <w:t>Common ultimate major shareholders</w:t>
            </w:r>
          </w:p>
        </w:tc>
      </w:tr>
      <w:tr w:rsidR="00D250B8" w:rsidRPr="0011232B" w14:paraId="2710A08B" w14:textId="77777777" w:rsidTr="006973E9">
        <w:tc>
          <w:tcPr>
            <w:tcW w:w="4131" w:type="dxa"/>
          </w:tcPr>
          <w:p w14:paraId="04D0A737" w14:textId="0DBA8BEE" w:rsidR="00D250B8" w:rsidRPr="00FC6DF8" w:rsidRDefault="005B48C9" w:rsidP="00D250B8">
            <w:pPr>
              <w:pStyle w:val="block"/>
              <w:spacing w:after="0" w:line="240" w:lineRule="auto"/>
              <w:ind w:left="245" w:hanging="245"/>
              <w:rPr>
                <w:rFonts w:cstheme="minorBidi"/>
                <w:szCs w:val="22"/>
                <w:cs/>
                <w:lang w:val="en-GB" w:bidi="th-TH"/>
              </w:rPr>
            </w:pPr>
            <w:r>
              <w:rPr>
                <w:rFonts w:cs="Angsana New"/>
                <w:lang w:bidi="th-TH"/>
              </w:rPr>
              <w:t>Retail World 2 Company Limited</w:t>
            </w:r>
          </w:p>
        </w:tc>
        <w:tc>
          <w:tcPr>
            <w:tcW w:w="1460" w:type="dxa"/>
          </w:tcPr>
          <w:p w14:paraId="53AB8F91" w14:textId="7024F252"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7AF9C6B" w14:textId="30A3122A" w:rsidR="00D250B8" w:rsidRPr="00FC6DF8" w:rsidRDefault="00D250B8" w:rsidP="00D250B8">
            <w:pPr>
              <w:pStyle w:val="block"/>
              <w:spacing w:after="0" w:line="240" w:lineRule="auto"/>
              <w:ind w:left="144" w:hanging="144"/>
              <w:jc w:val="thaiDistribute"/>
              <w:rPr>
                <w:szCs w:val="22"/>
              </w:rPr>
            </w:pPr>
            <w:r w:rsidRPr="00FC6DF8">
              <w:t>Common ultimate major shareholders</w:t>
            </w:r>
          </w:p>
        </w:tc>
      </w:tr>
      <w:tr w:rsidR="00D250B8" w:rsidRPr="0011232B" w14:paraId="752053AE" w14:textId="77777777" w:rsidTr="006973E9">
        <w:tc>
          <w:tcPr>
            <w:tcW w:w="4131" w:type="dxa"/>
          </w:tcPr>
          <w:p w14:paraId="51AF2502" w14:textId="0F0D584C" w:rsidR="00D250B8" w:rsidRPr="00FC6DF8" w:rsidRDefault="0009594C" w:rsidP="00D250B8">
            <w:pPr>
              <w:pStyle w:val="block"/>
              <w:spacing w:after="0" w:line="240" w:lineRule="auto"/>
              <w:ind w:left="245" w:hanging="245"/>
              <w:rPr>
                <w:szCs w:val="22"/>
              </w:rPr>
            </w:pPr>
            <w:r>
              <w:rPr>
                <w:rFonts w:cs="Angsana New"/>
                <w:lang w:bidi="th-TH"/>
              </w:rPr>
              <w:t>T.C.C Technology Co., Ltd.</w:t>
            </w:r>
          </w:p>
        </w:tc>
        <w:tc>
          <w:tcPr>
            <w:tcW w:w="1460" w:type="dxa"/>
          </w:tcPr>
          <w:p w14:paraId="472BA8B9" w14:textId="136C057A"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0F4A9BB" w14:textId="493929AB" w:rsidR="00D250B8" w:rsidRPr="00FC6DF8" w:rsidRDefault="00D250B8" w:rsidP="00D250B8">
            <w:pPr>
              <w:pStyle w:val="block"/>
              <w:spacing w:after="0" w:line="240" w:lineRule="auto"/>
              <w:ind w:left="144" w:hanging="144"/>
              <w:jc w:val="thaiDistribute"/>
              <w:rPr>
                <w:szCs w:val="22"/>
              </w:rPr>
            </w:pPr>
            <w:r w:rsidRPr="00FC6DF8">
              <w:t>Common ultimate major shareholders</w:t>
            </w:r>
          </w:p>
        </w:tc>
      </w:tr>
      <w:tr w:rsidR="00E70584" w:rsidRPr="0011232B" w14:paraId="5A482B6C" w14:textId="77777777">
        <w:tc>
          <w:tcPr>
            <w:tcW w:w="4131" w:type="dxa"/>
          </w:tcPr>
          <w:p w14:paraId="037D7654" w14:textId="77777777" w:rsidR="00E70584" w:rsidRPr="00FC6DF8" w:rsidRDefault="00E70584">
            <w:pPr>
              <w:pStyle w:val="block"/>
              <w:spacing w:after="0" w:line="240" w:lineRule="auto"/>
              <w:ind w:left="245" w:hanging="245"/>
            </w:pPr>
            <w:r>
              <w:rPr>
                <w:rFonts w:cs="Angsana New"/>
                <w:lang w:bidi="th-TH"/>
              </w:rPr>
              <w:t>The QSR of Asia Company Limited</w:t>
            </w:r>
          </w:p>
        </w:tc>
        <w:tc>
          <w:tcPr>
            <w:tcW w:w="1460" w:type="dxa"/>
          </w:tcPr>
          <w:p w14:paraId="7F312537" w14:textId="77777777" w:rsidR="00E70584" w:rsidRPr="00FC6DF8" w:rsidRDefault="00E70584">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1B6DB1BC" w14:textId="77777777" w:rsidR="00E70584" w:rsidRPr="00FC6DF8" w:rsidRDefault="00E70584">
            <w:pPr>
              <w:pStyle w:val="block"/>
              <w:spacing w:after="0" w:line="240" w:lineRule="auto"/>
              <w:ind w:left="144" w:hanging="144"/>
              <w:jc w:val="thaiDistribute"/>
            </w:pPr>
            <w:r w:rsidRPr="00FC6DF8">
              <w:t>Common ultimate major shareholders</w:t>
            </w:r>
          </w:p>
        </w:tc>
      </w:tr>
      <w:tr w:rsidR="006478D1" w:rsidRPr="0011232B" w14:paraId="13CD9777" w14:textId="77777777" w:rsidTr="006973E9">
        <w:tc>
          <w:tcPr>
            <w:tcW w:w="4131" w:type="dxa"/>
          </w:tcPr>
          <w:p w14:paraId="39D474F5" w14:textId="6B0F9907" w:rsidR="006478D1" w:rsidRDefault="00EC3D03" w:rsidP="006478D1">
            <w:pPr>
              <w:pStyle w:val="block"/>
              <w:spacing w:after="0" w:line="240" w:lineRule="auto"/>
              <w:ind w:left="245" w:hanging="245"/>
              <w:rPr>
                <w:rFonts w:cs="Angsana New"/>
                <w:lang w:bidi="th-TH"/>
              </w:rPr>
            </w:pPr>
            <w:r w:rsidRPr="00EC3D03">
              <w:rPr>
                <w:rFonts w:cs="Angsana New"/>
                <w:lang w:bidi="th-TH"/>
              </w:rPr>
              <w:t>Thippatana Arcade Co., Ltd.</w:t>
            </w:r>
          </w:p>
        </w:tc>
        <w:tc>
          <w:tcPr>
            <w:tcW w:w="1460" w:type="dxa"/>
          </w:tcPr>
          <w:p w14:paraId="2697A675" w14:textId="6993942C" w:rsidR="006478D1" w:rsidRPr="00FC6DF8" w:rsidRDefault="006478D1" w:rsidP="006478D1">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22D9ACF9" w14:textId="5DA85764" w:rsidR="006478D1" w:rsidRPr="00FC6DF8" w:rsidRDefault="006478D1" w:rsidP="006478D1">
            <w:pPr>
              <w:pStyle w:val="block"/>
              <w:spacing w:after="0" w:line="240" w:lineRule="auto"/>
              <w:ind w:left="144" w:hanging="144"/>
              <w:jc w:val="thaiDistribute"/>
            </w:pPr>
            <w:r w:rsidRPr="00FC6DF8">
              <w:t>Common ultimate major shareholders</w:t>
            </w:r>
          </w:p>
        </w:tc>
      </w:tr>
      <w:tr w:rsidR="00D250B8" w:rsidRPr="0011232B" w14:paraId="312F20AC" w14:textId="77777777" w:rsidTr="006973E9">
        <w:tc>
          <w:tcPr>
            <w:tcW w:w="4131" w:type="dxa"/>
          </w:tcPr>
          <w:p w14:paraId="451B7150" w14:textId="4D670E4D" w:rsidR="00D250B8" w:rsidRPr="00FC6DF8" w:rsidRDefault="0009594C" w:rsidP="00D250B8">
            <w:pPr>
              <w:pStyle w:val="block"/>
              <w:spacing w:after="0" w:line="240" w:lineRule="auto"/>
              <w:ind w:left="245" w:hanging="245"/>
            </w:pPr>
            <w:r>
              <w:rPr>
                <w:rFonts w:cs="Angsana New"/>
                <w:lang w:bidi="th-TH"/>
              </w:rPr>
              <w:t>Wattanapat Trading Company Limited</w:t>
            </w:r>
          </w:p>
        </w:tc>
        <w:tc>
          <w:tcPr>
            <w:tcW w:w="1460" w:type="dxa"/>
          </w:tcPr>
          <w:p w14:paraId="48D6E7B9" w14:textId="1E970D2B" w:rsidR="00D250B8" w:rsidRPr="00FC6DF8" w:rsidRDefault="00D250B8" w:rsidP="00D250B8">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77847FFE" w14:textId="772B9782" w:rsidR="00D250B8" w:rsidRPr="00FC6DF8" w:rsidRDefault="00D250B8" w:rsidP="00D250B8">
            <w:pPr>
              <w:pStyle w:val="block"/>
              <w:spacing w:after="0" w:line="240" w:lineRule="auto"/>
              <w:ind w:left="144" w:hanging="144"/>
              <w:jc w:val="thaiDistribute"/>
            </w:pPr>
            <w:r w:rsidRPr="00FC6DF8">
              <w:t>Common ultimate major shareholders</w:t>
            </w:r>
          </w:p>
        </w:tc>
      </w:tr>
      <w:tr w:rsidR="00D250B8" w:rsidRPr="0011232B" w14:paraId="61E742F7" w14:textId="77777777" w:rsidTr="006973E9">
        <w:tc>
          <w:tcPr>
            <w:tcW w:w="4131" w:type="dxa"/>
          </w:tcPr>
          <w:p w14:paraId="629B17DA" w14:textId="7F4D8EB7" w:rsidR="00D250B8" w:rsidRPr="00FC6DF8" w:rsidRDefault="00CB06A4" w:rsidP="00D250B8">
            <w:pPr>
              <w:pStyle w:val="block"/>
              <w:spacing w:after="0" w:line="240" w:lineRule="auto"/>
              <w:ind w:left="0"/>
              <w:rPr>
                <w:szCs w:val="22"/>
              </w:rPr>
            </w:pPr>
            <w:r w:rsidRPr="00CB06A4">
              <w:rPr>
                <w:rFonts w:cs="Angsana New"/>
                <w:lang w:bidi="th-TH"/>
              </w:rPr>
              <w:t>Asset World Wex Company Limited</w:t>
            </w:r>
          </w:p>
        </w:tc>
        <w:tc>
          <w:tcPr>
            <w:tcW w:w="1460" w:type="dxa"/>
          </w:tcPr>
          <w:p w14:paraId="72EEE43A" w14:textId="3C7E2E17"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51B683B3" w14:textId="3CAAFCAE" w:rsidR="00D250B8" w:rsidRPr="00FC6DF8" w:rsidRDefault="00F7762B" w:rsidP="00D250B8">
            <w:pPr>
              <w:pStyle w:val="block"/>
              <w:spacing w:after="0" w:line="240" w:lineRule="auto"/>
              <w:ind w:left="144" w:hanging="144"/>
              <w:jc w:val="thaiDistribute"/>
              <w:rPr>
                <w:szCs w:val="22"/>
              </w:rPr>
            </w:pPr>
            <w:r w:rsidRPr="00FC6DF8">
              <w:t>Common ultimate major shareholders and common directors</w:t>
            </w:r>
          </w:p>
        </w:tc>
      </w:tr>
      <w:tr w:rsidR="00D250B8" w:rsidRPr="0011232B" w14:paraId="7B402B91" w14:textId="77777777" w:rsidTr="006973E9">
        <w:tc>
          <w:tcPr>
            <w:tcW w:w="4131" w:type="dxa"/>
          </w:tcPr>
          <w:p w14:paraId="69C63EF2" w14:textId="73AAD274" w:rsidR="00D250B8" w:rsidRPr="00FC6DF8" w:rsidRDefault="00CB06A4" w:rsidP="00D250B8">
            <w:pPr>
              <w:pStyle w:val="block"/>
              <w:spacing w:after="0" w:line="240" w:lineRule="auto"/>
              <w:ind w:left="245" w:hanging="245"/>
              <w:rPr>
                <w:szCs w:val="22"/>
              </w:rPr>
            </w:pPr>
            <w:bookmarkStart w:id="0" w:name="_Hlk39310497"/>
            <w:r w:rsidRPr="00CB06A4">
              <w:rPr>
                <w:rFonts w:cs="Angsana New"/>
                <w:lang w:bidi="th-TH"/>
              </w:rPr>
              <w:t>Berli Jucker Public Company Limited</w:t>
            </w:r>
          </w:p>
        </w:tc>
        <w:tc>
          <w:tcPr>
            <w:tcW w:w="1460" w:type="dxa"/>
          </w:tcPr>
          <w:p w14:paraId="7569B0B6" w14:textId="4FBAF71B"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2AD3E69" w14:textId="5201CDEA"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bookmarkEnd w:id="0"/>
      <w:tr w:rsidR="00D250B8" w:rsidRPr="0011232B" w14:paraId="687AB346" w14:textId="77777777" w:rsidTr="006973E9">
        <w:tc>
          <w:tcPr>
            <w:tcW w:w="4131" w:type="dxa"/>
          </w:tcPr>
          <w:p w14:paraId="320D96F7" w14:textId="4486585C" w:rsidR="00D250B8" w:rsidRPr="00FC6DF8" w:rsidRDefault="00CB06A4" w:rsidP="00D250B8">
            <w:pPr>
              <w:pStyle w:val="block"/>
              <w:spacing w:after="0" w:line="240" w:lineRule="auto"/>
              <w:ind w:left="0"/>
              <w:rPr>
                <w:szCs w:val="22"/>
              </w:rPr>
            </w:pPr>
            <w:r w:rsidRPr="00CB06A4">
              <w:rPr>
                <w:rFonts w:cs="Angsana New"/>
                <w:lang w:bidi="th-TH"/>
              </w:rPr>
              <w:t>Big C Supercenter Public Company Limited</w:t>
            </w:r>
          </w:p>
        </w:tc>
        <w:tc>
          <w:tcPr>
            <w:tcW w:w="1460" w:type="dxa"/>
          </w:tcPr>
          <w:p w14:paraId="4E6543BE" w14:textId="5CE0F850"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1DE4AAD7" w14:textId="423CB734"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tr w:rsidR="00D250B8" w:rsidRPr="0011232B" w14:paraId="38A46DA8" w14:textId="77777777" w:rsidTr="006973E9">
        <w:tc>
          <w:tcPr>
            <w:tcW w:w="4131" w:type="dxa"/>
          </w:tcPr>
          <w:p w14:paraId="160225E7" w14:textId="2D9B735D" w:rsidR="00D250B8" w:rsidRPr="00FC6DF8" w:rsidRDefault="00CB06A4" w:rsidP="00D250B8">
            <w:pPr>
              <w:pStyle w:val="block"/>
              <w:spacing w:after="0" w:line="240" w:lineRule="auto"/>
              <w:ind w:left="0"/>
              <w:rPr>
                <w:szCs w:val="22"/>
              </w:rPr>
            </w:pPr>
            <w:r w:rsidRPr="00CB06A4">
              <w:rPr>
                <w:rFonts w:cs="Angsana New"/>
                <w:lang w:bidi="th-TH"/>
              </w:rPr>
              <w:t>Cristalla Co., Ltd.</w:t>
            </w:r>
          </w:p>
        </w:tc>
        <w:tc>
          <w:tcPr>
            <w:tcW w:w="1460" w:type="dxa"/>
          </w:tcPr>
          <w:p w14:paraId="6B74D69F" w14:textId="3DA2F891"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C5A8B71" w14:textId="600937A1"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tr w:rsidR="00E70584" w:rsidRPr="009426D0" w14:paraId="61168EAE" w14:textId="77777777">
        <w:tc>
          <w:tcPr>
            <w:tcW w:w="4131" w:type="dxa"/>
          </w:tcPr>
          <w:p w14:paraId="10721C12" w14:textId="2B2B017E" w:rsidR="00E70584" w:rsidRPr="00FC6DF8" w:rsidRDefault="00B56692">
            <w:pPr>
              <w:pStyle w:val="block"/>
              <w:tabs>
                <w:tab w:val="left" w:pos="245"/>
              </w:tabs>
              <w:spacing w:after="0" w:line="240" w:lineRule="auto"/>
              <w:ind w:left="245" w:hanging="245"/>
            </w:pPr>
            <w:r w:rsidRPr="00B56692">
              <w:rPr>
                <w:rFonts w:cs="Angsana New"/>
                <w:lang w:bidi="th-TH"/>
              </w:rPr>
              <w:t>Horeca Management Company Limited</w:t>
            </w:r>
          </w:p>
        </w:tc>
        <w:tc>
          <w:tcPr>
            <w:tcW w:w="1460" w:type="dxa"/>
          </w:tcPr>
          <w:p w14:paraId="04ABA4C0" w14:textId="2BE50F3F" w:rsidR="00E70584" w:rsidRPr="00FC6DF8" w:rsidRDefault="00E70584">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47DC14CB" w14:textId="6DD4FFFE" w:rsidR="00E70584" w:rsidRPr="00FC6DF8" w:rsidRDefault="00E70584">
            <w:pPr>
              <w:pStyle w:val="block"/>
              <w:spacing w:after="0" w:line="240" w:lineRule="auto"/>
              <w:ind w:left="144" w:hanging="144"/>
              <w:jc w:val="thaiDistribute"/>
            </w:pPr>
            <w:r w:rsidRPr="00FC6DF8">
              <w:t>Common ultimate major shareholders and common directors</w:t>
            </w:r>
          </w:p>
        </w:tc>
      </w:tr>
      <w:tr w:rsidR="00D250B8" w:rsidRPr="0011232B" w14:paraId="4440472D" w14:textId="77777777" w:rsidTr="006973E9">
        <w:tc>
          <w:tcPr>
            <w:tcW w:w="4131" w:type="dxa"/>
          </w:tcPr>
          <w:p w14:paraId="7D2B6C1A" w14:textId="75CFAE8D" w:rsidR="00D250B8" w:rsidRPr="00FC6DF8" w:rsidRDefault="00CB06A4" w:rsidP="00F06583">
            <w:pPr>
              <w:pStyle w:val="block"/>
              <w:spacing w:after="0" w:line="240" w:lineRule="auto"/>
              <w:ind w:left="240" w:hanging="240"/>
              <w:jc w:val="thaiDistribute"/>
              <w:rPr>
                <w:szCs w:val="22"/>
              </w:rPr>
            </w:pPr>
            <w:r w:rsidRPr="00CB06A4">
              <w:rPr>
                <w:rFonts w:cs="Angsana New"/>
                <w:lang w:bidi="th-TH"/>
              </w:rPr>
              <w:t>Southeast Life Insurance Public Company Limited</w:t>
            </w:r>
          </w:p>
        </w:tc>
        <w:tc>
          <w:tcPr>
            <w:tcW w:w="1460" w:type="dxa"/>
          </w:tcPr>
          <w:p w14:paraId="05DF0EFF" w14:textId="57F70724"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594EEF54" w14:textId="357526EB"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tr w:rsidR="00D250B8" w:rsidRPr="0011232B" w14:paraId="61ABEB5C" w14:textId="77777777" w:rsidTr="006973E9">
        <w:tc>
          <w:tcPr>
            <w:tcW w:w="4131" w:type="dxa"/>
          </w:tcPr>
          <w:p w14:paraId="2C28D723" w14:textId="3EB33931" w:rsidR="00D250B8" w:rsidRPr="00FC6DF8" w:rsidRDefault="00CB06A4" w:rsidP="00F06583">
            <w:pPr>
              <w:pStyle w:val="block"/>
              <w:spacing w:after="0" w:line="240" w:lineRule="auto"/>
              <w:ind w:left="240" w:hanging="240"/>
              <w:jc w:val="thaiDistribute"/>
              <w:rPr>
                <w:szCs w:val="22"/>
              </w:rPr>
            </w:pPr>
            <w:r w:rsidRPr="00053F8D">
              <w:rPr>
                <w:rFonts w:cs="Angsana New"/>
                <w:spacing w:val="-4"/>
                <w:lang w:bidi="th-TH"/>
              </w:rPr>
              <w:t>TCC Land International (Thailand) Company</w:t>
            </w:r>
            <w:r w:rsidRPr="00CB06A4">
              <w:rPr>
                <w:rFonts w:cs="Angsana New"/>
                <w:lang w:bidi="th-TH"/>
              </w:rPr>
              <w:t xml:space="preserve"> Limited</w:t>
            </w:r>
          </w:p>
        </w:tc>
        <w:tc>
          <w:tcPr>
            <w:tcW w:w="1460" w:type="dxa"/>
          </w:tcPr>
          <w:p w14:paraId="35D229F7" w14:textId="0655BA24"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5AA0B0CF" w14:textId="2B10CDCF"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tr w:rsidR="00800C9A" w:rsidRPr="009426D0" w14:paraId="38413BE0" w14:textId="77777777" w:rsidTr="006973E9">
        <w:tc>
          <w:tcPr>
            <w:tcW w:w="4131" w:type="dxa"/>
          </w:tcPr>
          <w:p w14:paraId="75A1AFB0" w14:textId="3F0CEFFB" w:rsidR="00800C9A" w:rsidRPr="00F06583" w:rsidRDefault="00800C9A" w:rsidP="00800C9A">
            <w:pPr>
              <w:pStyle w:val="block"/>
              <w:spacing w:after="0" w:line="240" w:lineRule="auto"/>
              <w:ind w:left="240" w:hanging="240"/>
              <w:jc w:val="thaiDistribute"/>
              <w:rPr>
                <w:rFonts w:cs="Angsana New"/>
                <w:spacing w:val="-4"/>
                <w:lang w:bidi="th-TH"/>
              </w:rPr>
            </w:pPr>
            <w:r>
              <w:rPr>
                <w:rFonts w:cs="Angsana New"/>
                <w:spacing w:val="-4"/>
                <w:lang w:bidi="th-TH"/>
              </w:rPr>
              <w:t>Thai Beverage Public Company Limited</w:t>
            </w:r>
          </w:p>
        </w:tc>
        <w:tc>
          <w:tcPr>
            <w:tcW w:w="1460" w:type="dxa"/>
          </w:tcPr>
          <w:p w14:paraId="56DDDA90" w14:textId="085B678D" w:rsidR="00800C9A" w:rsidRPr="00FC6DF8" w:rsidRDefault="00800C9A" w:rsidP="00800C9A">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1816A83F" w14:textId="35A053E9" w:rsidR="00800C9A" w:rsidRPr="00FC6DF8" w:rsidRDefault="00800C9A" w:rsidP="00800C9A">
            <w:pPr>
              <w:pStyle w:val="block"/>
              <w:spacing w:after="0" w:line="240" w:lineRule="auto"/>
              <w:ind w:left="144" w:hanging="144"/>
              <w:jc w:val="thaiDistribute"/>
            </w:pPr>
            <w:r w:rsidRPr="00FC6DF8">
              <w:t>Common ultimate major shareholders and common directors</w:t>
            </w:r>
          </w:p>
        </w:tc>
      </w:tr>
      <w:tr w:rsidR="00D250B8" w:rsidRPr="009426D0" w14:paraId="2BC2E483" w14:textId="77777777" w:rsidTr="006973E9">
        <w:tc>
          <w:tcPr>
            <w:tcW w:w="4131" w:type="dxa"/>
          </w:tcPr>
          <w:p w14:paraId="0004BFFA" w14:textId="0CF4CE50" w:rsidR="00D250B8" w:rsidRPr="00FC6DF8" w:rsidRDefault="00DE7850" w:rsidP="00F06583">
            <w:pPr>
              <w:pStyle w:val="block"/>
              <w:spacing w:after="0" w:line="240" w:lineRule="auto"/>
              <w:ind w:left="240" w:hanging="240"/>
              <w:jc w:val="thaiDistribute"/>
            </w:pPr>
            <w:r w:rsidRPr="00F06583">
              <w:rPr>
                <w:rFonts w:cs="Angsana New"/>
                <w:spacing w:val="-4"/>
                <w:lang w:bidi="th-TH"/>
              </w:rPr>
              <w:t>Power Solution Technologies Public Company</w:t>
            </w:r>
            <w:r w:rsidRPr="00DE7850">
              <w:rPr>
                <w:rFonts w:cs="Angsana New"/>
                <w:lang w:bidi="th-TH"/>
              </w:rPr>
              <w:t xml:space="preserve"> Limited</w:t>
            </w:r>
          </w:p>
        </w:tc>
        <w:tc>
          <w:tcPr>
            <w:tcW w:w="1460" w:type="dxa"/>
          </w:tcPr>
          <w:p w14:paraId="51457E1F" w14:textId="3EB8CBB7" w:rsidR="00D250B8" w:rsidRPr="00FC6DF8" w:rsidRDefault="00D250B8" w:rsidP="00D250B8">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72045878" w14:textId="12729926" w:rsidR="00D250B8" w:rsidRPr="00FC6DF8" w:rsidRDefault="00D250B8" w:rsidP="00D250B8">
            <w:pPr>
              <w:pStyle w:val="block"/>
              <w:spacing w:after="0" w:line="240" w:lineRule="auto"/>
              <w:ind w:left="144" w:hanging="144"/>
              <w:jc w:val="thaiDistribute"/>
            </w:pPr>
            <w:r w:rsidRPr="00FC6DF8">
              <w:t>Common directors</w:t>
            </w:r>
          </w:p>
        </w:tc>
      </w:tr>
    </w:tbl>
    <w:p w14:paraId="44858949" w14:textId="0ADDE3A9" w:rsidR="00EC5A30" w:rsidRDefault="00EC5A30" w:rsidP="00157FC5">
      <w:pPr>
        <w:spacing w:line="240" w:lineRule="auto"/>
        <w:rPr>
          <w:szCs w:val="22"/>
        </w:rPr>
      </w:pPr>
    </w:p>
    <w:tbl>
      <w:tblPr>
        <w:tblW w:w="9711" w:type="dxa"/>
        <w:tblInd w:w="441" w:type="dxa"/>
        <w:tblLayout w:type="fixed"/>
        <w:tblLook w:val="0000" w:firstRow="0" w:lastRow="0" w:firstColumn="0" w:lastColumn="0" w:noHBand="0" w:noVBand="0"/>
      </w:tblPr>
      <w:tblGrid>
        <w:gridCol w:w="4689"/>
        <w:gridCol w:w="998"/>
        <w:gridCol w:w="266"/>
        <w:gridCol w:w="1097"/>
        <w:gridCol w:w="266"/>
        <w:gridCol w:w="1080"/>
        <w:gridCol w:w="245"/>
        <w:gridCol w:w="1070"/>
      </w:tblGrid>
      <w:tr w:rsidR="001A2A0F" w:rsidRPr="009426D0" w14:paraId="1B5728BF" w14:textId="77777777" w:rsidTr="004A7682">
        <w:trPr>
          <w:tblHeader/>
        </w:trPr>
        <w:tc>
          <w:tcPr>
            <w:tcW w:w="2414" w:type="pct"/>
          </w:tcPr>
          <w:p w14:paraId="4C32505C" w14:textId="77777777" w:rsidR="001A2A0F" w:rsidRPr="009426D0" w:rsidRDefault="001A2A0F" w:rsidP="007F3C7B">
            <w:pPr>
              <w:spacing w:line="240" w:lineRule="atLeast"/>
              <w:rPr>
                <w:b/>
                <w:bCs/>
                <w:szCs w:val="22"/>
                <w:lang w:val="en-US" w:bidi="th-TH"/>
              </w:rPr>
            </w:pPr>
          </w:p>
          <w:p w14:paraId="4141CA0A" w14:textId="77777777" w:rsidR="001A2A0F" w:rsidRPr="009426D0" w:rsidRDefault="001A2A0F" w:rsidP="007F3C7B">
            <w:pPr>
              <w:spacing w:line="240" w:lineRule="atLeast"/>
              <w:rPr>
                <w:b/>
                <w:bCs/>
                <w:i/>
                <w:iCs/>
                <w:szCs w:val="22"/>
                <w:lang w:val="en-US" w:bidi="th-TH"/>
              </w:rPr>
            </w:pPr>
            <w:r w:rsidRPr="009426D0">
              <w:rPr>
                <w:b/>
                <w:bCs/>
                <w:i/>
                <w:iCs/>
                <w:szCs w:val="22"/>
                <w:lang w:val="en-US" w:bidi="th-TH"/>
              </w:rPr>
              <w:t>Significant transactions with related parties</w:t>
            </w:r>
          </w:p>
        </w:tc>
        <w:tc>
          <w:tcPr>
            <w:tcW w:w="1216" w:type="pct"/>
            <w:gridSpan w:val="3"/>
          </w:tcPr>
          <w:p w14:paraId="13F0BBB3" w14:textId="77777777" w:rsidR="001A2A0F" w:rsidRPr="009426D0" w:rsidRDefault="001A2A0F" w:rsidP="007F3C7B">
            <w:pPr>
              <w:pStyle w:val="acctmergecolhdg"/>
              <w:spacing w:line="240" w:lineRule="atLeast"/>
              <w:rPr>
                <w:szCs w:val="22"/>
              </w:rPr>
            </w:pPr>
            <w:r w:rsidRPr="009426D0">
              <w:rPr>
                <w:szCs w:val="22"/>
              </w:rPr>
              <w:t xml:space="preserve">Consolidated </w:t>
            </w:r>
          </w:p>
          <w:p w14:paraId="155D823E"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c>
          <w:tcPr>
            <w:tcW w:w="137" w:type="pct"/>
          </w:tcPr>
          <w:p w14:paraId="3F5A518D" w14:textId="77777777" w:rsidR="001A2A0F" w:rsidRPr="009426D0" w:rsidRDefault="001A2A0F" w:rsidP="007F3C7B">
            <w:pPr>
              <w:spacing w:line="240" w:lineRule="atLeast"/>
              <w:ind w:left="-108" w:right="-110"/>
              <w:jc w:val="center"/>
              <w:rPr>
                <w:b/>
                <w:szCs w:val="22"/>
                <w:lang w:val="en-US" w:bidi="th-TH"/>
              </w:rPr>
            </w:pPr>
          </w:p>
        </w:tc>
        <w:tc>
          <w:tcPr>
            <w:tcW w:w="1233" w:type="pct"/>
            <w:gridSpan w:val="3"/>
          </w:tcPr>
          <w:p w14:paraId="06F75D93" w14:textId="77777777" w:rsidR="001A2A0F" w:rsidRPr="009426D0" w:rsidRDefault="001A2A0F" w:rsidP="007F3C7B">
            <w:pPr>
              <w:pStyle w:val="acctmergecolhdg"/>
              <w:spacing w:line="240" w:lineRule="atLeast"/>
              <w:rPr>
                <w:szCs w:val="22"/>
              </w:rPr>
            </w:pPr>
            <w:r w:rsidRPr="009426D0">
              <w:rPr>
                <w:szCs w:val="22"/>
              </w:rPr>
              <w:t xml:space="preserve">Separate </w:t>
            </w:r>
          </w:p>
          <w:p w14:paraId="5ACD9197"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r>
      <w:tr w:rsidR="00BE68C1" w:rsidRPr="009426D0" w14:paraId="547E558D" w14:textId="77777777" w:rsidTr="004A7682">
        <w:trPr>
          <w:tblHeader/>
        </w:trPr>
        <w:tc>
          <w:tcPr>
            <w:tcW w:w="2414" w:type="pct"/>
          </w:tcPr>
          <w:p w14:paraId="79C2E786" w14:textId="01B35248" w:rsidR="00BE68C1" w:rsidRPr="009426D0" w:rsidRDefault="00184A21" w:rsidP="00BE68C1">
            <w:pPr>
              <w:spacing w:line="240" w:lineRule="atLeast"/>
              <w:ind w:right="-131"/>
              <w:jc w:val="both"/>
              <w:rPr>
                <w:b/>
                <w:bCs/>
                <w:i/>
                <w:iCs/>
                <w:szCs w:val="22"/>
                <w:lang w:val="en-US" w:bidi="th-TH"/>
              </w:rPr>
            </w:pPr>
            <w:r>
              <w:rPr>
                <w:b/>
                <w:bCs/>
                <w:i/>
                <w:iCs/>
                <w:szCs w:val="22"/>
                <w:lang w:val="en-US"/>
              </w:rPr>
              <w:t>Nine</w:t>
            </w:r>
            <w:r w:rsidR="00243C0F" w:rsidRPr="00243C0F">
              <w:rPr>
                <w:b/>
                <w:bCs/>
                <w:i/>
                <w:iCs/>
                <w:szCs w:val="22"/>
                <w:lang w:val="en-US"/>
              </w:rPr>
              <w:t xml:space="preserve">-month period ended 30 </w:t>
            </w:r>
            <w:r w:rsidRPr="00184A21">
              <w:rPr>
                <w:b/>
                <w:bCs/>
                <w:i/>
                <w:iCs/>
                <w:szCs w:val="22"/>
                <w:lang w:val="en-US"/>
              </w:rPr>
              <w:t>September</w:t>
            </w:r>
          </w:p>
        </w:tc>
        <w:tc>
          <w:tcPr>
            <w:tcW w:w="514" w:type="pct"/>
          </w:tcPr>
          <w:p w14:paraId="4538EC1A" w14:textId="514FBE17" w:rsidR="00BE68C1" w:rsidRPr="009426D0" w:rsidRDefault="00BE68C1" w:rsidP="00BE68C1">
            <w:pPr>
              <w:spacing w:line="240" w:lineRule="atLeast"/>
              <w:ind w:left="-108" w:right="-110"/>
              <w:jc w:val="center"/>
              <w:rPr>
                <w:szCs w:val="22"/>
                <w:lang w:val="en-US" w:bidi="th-TH"/>
              </w:rPr>
            </w:pPr>
            <w:r w:rsidRPr="009426D0">
              <w:rPr>
                <w:szCs w:val="22"/>
              </w:rPr>
              <w:t>202</w:t>
            </w:r>
            <w:r>
              <w:rPr>
                <w:szCs w:val="22"/>
              </w:rPr>
              <w:t>5</w:t>
            </w:r>
          </w:p>
        </w:tc>
        <w:tc>
          <w:tcPr>
            <w:tcW w:w="137" w:type="pct"/>
          </w:tcPr>
          <w:p w14:paraId="33C674FE" w14:textId="77777777" w:rsidR="00BE68C1" w:rsidRPr="009426D0" w:rsidRDefault="00BE68C1" w:rsidP="00BE68C1">
            <w:pPr>
              <w:spacing w:line="240" w:lineRule="atLeast"/>
              <w:ind w:left="-108" w:right="-110"/>
              <w:jc w:val="center"/>
              <w:rPr>
                <w:szCs w:val="22"/>
                <w:lang w:val="en-US" w:bidi="th-TH"/>
              </w:rPr>
            </w:pPr>
          </w:p>
        </w:tc>
        <w:tc>
          <w:tcPr>
            <w:tcW w:w="565" w:type="pct"/>
          </w:tcPr>
          <w:p w14:paraId="5F82FC0E" w14:textId="573236EB" w:rsidR="00BE68C1" w:rsidRPr="009426D0" w:rsidRDefault="00BE68C1" w:rsidP="00BE68C1">
            <w:pPr>
              <w:spacing w:line="240" w:lineRule="atLeast"/>
              <w:ind w:left="-108" w:right="-110"/>
              <w:jc w:val="center"/>
              <w:rPr>
                <w:szCs w:val="22"/>
                <w:lang w:val="en-US" w:bidi="th-TH"/>
              </w:rPr>
            </w:pPr>
            <w:r w:rsidRPr="009426D0">
              <w:rPr>
                <w:szCs w:val="22"/>
              </w:rPr>
              <w:t>202</w:t>
            </w:r>
            <w:r>
              <w:rPr>
                <w:szCs w:val="22"/>
              </w:rPr>
              <w:t>4</w:t>
            </w:r>
          </w:p>
        </w:tc>
        <w:tc>
          <w:tcPr>
            <w:tcW w:w="137" w:type="pct"/>
          </w:tcPr>
          <w:p w14:paraId="3F0C7F60" w14:textId="77777777" w:rsidR="00BE68C1" w:rsidRPr="009426D0" w:rsidRDefault="00BE68C1" w:rsidP="00BE68C1">
            <w:pPr>
              <w:spacing w:line="240" w:lineRule="atLeast"/>
              <w:ind w:left="-108" w:right="-110"/>
              <w:jc w:val="center"/>
              <w:rPr>
                <w:szCs w:val="22"/>
                <w:lang w:val="en-US" w:bidi="th-TH"/>
              </w:rPr>
            </w:pPr>
          </w:p>
        </w:tc>
        <w:tc>
          <w:tcPr>
            <w:tcW w:w="556" w:type="pct"/>
          </w:tcPr>
          <w:p w14:paraId="5D7F5AFE" w14:textId="44194EDC" w:rsidR="00BE68C1" w:rsidRPr="009426D0" w:rsidRDefault="00BE68C1" w:rsidP="00BE68C1">
            <w:pPr>
              <w:spacing w:line="240" w:lineRule="atLeast"/>
              <w:ind w:left="-108" w:right="-110"/>
              <w:jc w:val="center"/>
              <w:rPr>
                <w:szCs w:val="22"/>
                <w:lang w:val="en-US" w:bidi="th-TH"/>
              </w:rPr>
            </w:pPr>
            <w:r w:rsidRPr="009426D0">
              <w:rPr>
                <w:szCs w:val="22"/>
              </w:rPr>
              <w:t>202</w:t>
            </w:r>
            <w:r>
              <w:rPr>
                <w:szCs w:val="22"/>
              </w:rPr>
              <w:t>5</w:t>
            </w:r>
          </w:p>
        </w:tc>
        <w:tc>
          <w:tcPr>
            <w:tcW w:w="126" w:type="pct"/>
          </w:tcPr>
          <w:p w14:paraId="79D2A94C" w14:textId="77777777" w:rsidR="00BE68C1" w:rsidRPr="009426D0" w:rsidRDefault="00BE68C1" w:rsidP="00BE68C1">
            <w:pPr>
              <w:spacing w:line="240" w:lineRule="atLeast"/>
              <w:ind w:left="-108" w:right="-110"/>
              <w:jc w:val="center"/>
              <w:rPr>
                <w:szCs w:val="22"/>
                <w:lang w:val="en-US" w:bidi="th-TH"/>
              </w:rPr>
            </w:pPr>
          </w:p>
        </w:tc>
        <w:tc>
          <w:tcPr>
            <w:tcW w:w="551" w:type="pct"/>
          </w:tcPr>
          <w:p w14:paraId="21B5BF73" w14:textId="1FA27D04" w:rsidR="00BE68C1" w:rsidRPr="009426D0" w:rsidRDefault="00BE68C1" w:rsidP="00BE68C1">
            <w:pPr>
              <w:spacing w:line="240" w:lineRule="atLeast"/>
              <w:ind w:left="-108" w:right="-110"/>
              <w:jc w:val="center"/>
              <w:rPr>
                <w:szCs w:val="22"/>
                <w:lang w:val="en-US" w:bidi="th-TH"/>
              </w:rPr>
            </w:pPr>
            <w:r w:rsidRPr="009426D0">
              <w:rPr>
                <w:szCs w:val="22"/>
              </w:rPr>
              <w:t>202</w:t>
            </w:r>
            <w:r>
              <w:rPr>
                <w:szCs w:val="22"/>
              </w:rPr>
              <w:t>4</w:t>
            </w:r>
          </w:p>
        </w:tc>
      </w:tr>
      <w:tr w:rsidR="001A2A0F" w:rsidRPr="009426D0" w14:paraId="159867CB" w14:textId="77777777" w:rsidTr="004A7682">
        <w:trPr>
          <w:trHeight w:val="101"/>
          <w:tblHeader/>
        </w:trPr>
        <w:tc>
          <w:tcPr>
            <w:tcW w:w="2414" w:type="pct"/>
          </w:tcPr>
          <w:p w14:paraId="0DA4D399" w14:textId="77777777" w:rsidR="001A2A0F" w:rsidRPr="009426D0" w:rsidRDefault="001A2A0F" w:rsidP="007F3C7B">
            <w:pPr>
              <w:spacing w:line="240" w:lineRule="atLeast"/>
              <w:ind w:right="-131"/>
              <w:jc w:val="both"/>
              <w:rPr>
                <w:b/>
                <w:bCs/>
                <w:szCs w:val="22"/>
                <w:lang w:val="en-US" w:bidi="th-TH"/>
              </w:rPr>
            </w:pPr>
          </w:p>
        </w:tc>
        <w:tc>
          <w:tcPr>
            <w:tcW w:w="2586" w:type="pct"/>
            <w:gridSpan w:val="7"/>
          </w:tcPr>
          <w:p w14:paraId="0756521A" w14:textId="77777777" w:rsidR="001A2A0F" w:rsidRPr="009426D0" w:rsidRDefault="001A2A0F" w:rsidP="007F3C7B">
            <w:pPr>
              <w:spacing w:line="240" w:lineRule="atLeast"/>
              <w:ind w:left="-108" w:right="-110"/>
              <w:jc w:val="center"/>
              <w:rPr>
                <w:szCs w:val="22"/>
                <w:lang w:val="en-US" w:bidi="th-TH"/>
              </w:rPr>
            </w:pPr>
            <w:r w:rsidRPr="009426D0">
              <w:rPr>
                <w:i/>
                <w:iCs/>
                <w:szCs w:val="22"/>
              </w:rPr>
              <w:t>(in thousand Baht)</w:t>
            </w:r>
          </w:p>
        </w:tc>
      </w:tr>
      <w:tr w:rsidR="001A2A0F" w:rsidRPr="009426D0" w14:paraId="4C35ACD0" w14:textId="77777777" w:rsidTr="00782929">
        <w:tc>
          <w:tcPr>
            <w:tcW w:w="2414" w:type="pct"/>
            <w:vAlign w:val="bottom"/>
          </w:tcPr>
          <w:p w14:paraId="12D2A101" w14:textId="77777777" w:rsidR="001A2A0F" w:rsidRPr="009426D0" w:rsidRDefault="001A2A0F" w:rsidP="007F3C7B">
            <w:pPr>
              <w:spacing w:line="240" w:lineRule="atLeast"/>
              <w:rPr>
                <w:rFonts w:cstheme="minorBidi"/>
                <w:b/>
                <w:bCs/>
                <w:szCs w:val="22"/>
                <w:cs/>
                <w:lang w:val="en-US" w:bidi="th-TH"/>
              </w:rPr>
            </w:pPr>
            <w:r w:rsidRPr="009426D0">
              <w:rPr>
                <w:rFonts w:cstheme="minorBidi"/>
                <w:b/>
                <w:bCs/>
                <w:szCs w:val="22"/>
                <w:lang w:val="en-US" w:bidi="th-TH"/>
              </w:rPr>
              <w:t>Subsidiaries</w:t>
            </w:r>
          </w:p>
        </w:tc>
        <w:tc>
          <w:tcPr>
            <w:tcW w:w="514" w:type="pct"/>
            <w:vAlign w:val="bottom"/>
          </w:tcPr>
          <w:p w14:paraId="35775711" w14:textId="77777777" w:rsidR="001A2A0F" w:rsidRPr="009426D0" w:rsidRDefault="001A2A0F" w:rsidP="007F3C7B">
            <w:pPr>
              <w:tabs>
                <w:tab w:val="decimal" w:pos="792"/>
              </w:tabs>
              <w:spacing w:line="240" w:lineRule="atLeast"/>
              <w:ind w:left="-108" w:right="70"/>
              <w:rPr>
                <w:szCs w:val="22"/>
                <w:cs/>
                <w:lang w:val="en-US" w:bidi="th-TH"/>
              </w:rPr>
            </w:pPr>
          </w:p>
        </w:tc>
        <w:tc>
          <w:tcPr>
            <w:tcW w:w="137" w:type="pct"/>
            <w:vAlign w:val="bottom"/>
          </w:tcPr>
          <w:p w14:paraId="3E53E764" w14:textId="77777777" w:rsidR="001A2A0F" w:rsidRPr="009426D0" w:rsidRDefault="001A2A0F" w:rsidP="00782929">
            <w:pPr>
              <w:tabs>
                <w:tab w:val="decimal" w:pos="892"/>
              </w:tabs>
              <w:spacing w:line="240" w:lineRule="atLeast"/>
              <w:ind w:left="-108" w:right="-131"/>
              <w:rPr>
                <w:szCs w:val="22"/>
                <w:lang w:val="en-US" w:bidi="th-TH"/>
              </w:rPr>
            </w:pPr>
          </w:p>
        </w:tc>
        <w:tc>
          <w:tcPr>
            <w:tcW w:w="565" w:type="pct"/>
            <w:vAlign w:val="bottom"/>
          </w:tcPr>
          <w:p w14:paraId="33E0B45B" w14:textId="77777777" w:rsidR="001A2A0F" w:rsidRPr="009426D0" w:rsidRDefault="001A2A0F" w:rsidP="007F3C7B">
            <w:pPr>
              <w:tabs>
                <w:tab w:val="decimal" w:pos="707"/>
              </w:tabs>
              <w:spacing w:line="240" w:lineRule="atLeast"/>
              <w:ind w:left="-108" w:right="166"/>
              <w:rPr>
                <w:szCs w:val="22"/>
                <w:cs/>
                <w:lang w:val="en-US" w:bidi="th-TH"/>
              </w:rPr>
            </w:pPr>
          </w:p>
        </w:tc>
        <w:tc>
          <w:tcPr>
            <w:tcW w:w="137" w:type="pct"/>
            <w:vAlign w:val="bottom"/>
          </w:tcPr>
          <w:p w14:paraId="4E73D668" w14:textId="77777777" w:rsidR="001A2A0F" w:rsidRPr="009426D0" w:rsidRDefault="001A2A0F" w:rsidP="00782929">
            <w:pPr>
              <w:tabs>
                <w:tab w:val="decimal" w:pos="892"/>
              </w:tabs>
              <w:spacing w:line="240" w:lineRule="atLeast"/>
              <w:ind w:left="-108" w:right="-131"/>
              <w:rPr>
                <w:szCs w:val="22"/>
                <w:lang w:val="en-US" w:bidi="th-TH"/>
              </w:rPr>
            </w:pPr>
          </w:p>
        </w:tc>
        <w:tc>
          <w:tcPr>
            <w:tcW w:w="556" w:type="pct"/>
            <w:vAlign w:val="bottom"/>
          </w:tcPr>
          <w:p w14:paraId="4CF53B55" w14:textId="77777777" w:rsidR="001A2A0F" w:rsidRPr="009426D0" w:rsidRDefault="001A2A0F" w:rsidP="00782929">
            <w:pPr>
              <w:tabs>
                <w:tab w:val="decimal" w:pos="515"/>
              </w:tabs>
              <w:spacing w:line="240" w:lineRule="atLeast"/>
              <w:ind w:left="-108" w:right="-131"/>
              <w:rPr>
                <w:szCs w:val="22"/>
                <w:cs/>
                <w:lang w:val="en-US" w:bidi="th-TH"/>
              </w:rPr>
            </w:pPr>
          </w:p>
        </w:tc>
        <w:tc>
          <w:tcPr>
            <w:tcW w:w="126" w:type="pct"/>
            <w:vAlign w:val="bottom"/>
          </w:tcPr>
          <w:p w14:paraId="76F206C4" w14:textId="77777777" w:rsidR="001A2A0F" w:rsidRPr="009426D0" w:rsidRDefault="001A2A0F" w:rsidP="00782929">
            <w:pPr>
              <w:tabs>
                <w:tab w:val="decimal" w:pos="892"/>
              </w:tabs>
              <w:spacing w:line="240" w:lineRule="atLeast"/>
              <w:ind w:left="-108" w:right="-131"/>
              <w:rPr>
                <w:szCs w:val="22"/>
                <w:lang w:val="en-US" w:bidi="th-TH"/>
              </w:rPr>
            </w:pPr>
          </w:p>
        </w:tc>
        <w:tc>
          <w:tcPr>
            <w:tcW w:w="551" w:type="pct"/>
            <w:vAlign w:val="bottom"/>
          </w:tcPr>
          <w:p w14:paraId="3DFA73B5" w14:textId="77777777" w:rsidR="001A2A0F" w:rsidRPr="009426D0" w:rsidRDefault="001A2A0F" w:rsidP="00782929">
            <w:pPr>
              <w:tabs>
                <w:tab w:val="decimal" w:pos="535"/>
              </w:tabs>
              <w:spacing w:line="240" w:lineRule="atLeast"/>
              <w:ind w:left="-108" w:right="-131"/>
              <w:rPr>
                <w:szCs w:val="22"/>
                <w:cs/>
                <w:lang w:val="en-US" w:bidi="th-TH"/>
              </w:rPr>
            </w:pPr>
          </w:p>
        </w:tc>
      </w:tr>
      <w:tr w:rsidR="004E72A8" w:rsidRPr="009426D0" w14:paraId="0EE60CBB" w14:textId="77777777" w:rsidTr="00F66942">
        <w:tc>
          <w:tcPr>
            <w:tcW w:w="2414" w:type="pct"/>
            <w:vAlign w:val="bottom"/>
          </w:tcPr>
          <w:p w14:paraId="02F88F54" w14:textId="77777777" w:rsidR="004E72A8" w:rsidRPr="009426D0" w:rsidRDefault="004E72A8" w:rsidP="004E72A8">
            <w:pPr>
              <w:spacing w:line="240" w:lineRule="atLeast"/>
              <w:rPr>
                <w:rFonts w:cs="Angsana New"/>
                <w:szCs w:val="28"/>
                <w:lang w:val="en-US" w:bidi="th-TH"/>
              </w:rPr>
            </w:pPr>
            <w:r w:rsidRPr="009426D0">
              <w:t>Management income</w:t>
            </w:r>
          </w:p>
        </w:tc>
        <w:tc>
          <w:tcPr>
            <w:tcW w:w="514" w:type="pct"/>
            <w:vAlign w:val="bottom"/>
          </w:tcPr>
          <w:p w14:paraId="149F4AA2" w14:textId="3DF6FFA2" w:rsidR="004E72A8" w:rsidRPr="009D48F0" w:rsidRDefault="007E713D" w:rsidP="004E72A8">
            <w:pPr>
              <w:tabs>
                <w:tab w:val="decimal" w:pos="490"/>
              </w:tabs>
              <w:spacing w:line="240" w:lineRule="atLeast"/>
              <w:ind w:left="-108" w:right="70"/>
            </w:pPr>
            <w:r w:rsidRPr="00360D7E">
              <w:t>-</w:t>
            </w:r>
          </w:p>
        </w:tc>
        <w:tc>
          <w:tcPr>
            <w:tcW w:w="137" w:type="pct"/>
            <w:vAlign w:val="bottom"/>
          </w:tcPr>
          <w:p w14:paraId="3DFED669" w14:textId="77777777" w:rsidR="004E72A8" w:rsidRPr="00847385" w:rsidRDefault="004E72A8" w:rsidP="004E72A8">
            <w:pPr>
              <w:tabs>
                <w:tab w:val="decimal" w:pos="892"/>
              </w:tabs>
              <w:spacing w:line="240" w:lineRule="atLeast"/>
              <w:ind w:left="-108" w:right="-131"/>
              <w:rPr>
                <w:szCs w:val="22"/>
                <w:lang w:val="en-US" w:bidi="th-TH"/>
              </w:rPr>
            </w:pPr>
          </w:p>
        </w:tc>
        <w:tc>
          <w:tcPr>
            <w:tcW w:w="565" w:type="pct"/>
            <w:vAlign w:val="bottom"/>
          </w:tcPr>
          <w:p w14:paraId="74745568" w14:textId="6CC71729" w:rsidR="004E72A8" w:rsidRPr="00847385" w:rsidRDefault="004E72A8" w:rsidP="004E72A8">
            <w:pPr>
              <w:tabs>
                <w:tab w:val="decimal" w:pos="575"/>
              </w:tabs>
              <w:spacing w:line="240" w:lineRule="atLeast"/>
              <w:ind w:left="-108" w:right="70"/>
              <w:rPr>
                <w:szCs w:val="22"/>
              </w:rPr>
            </w:pPr>
            <w:r w:rsidRPr="00360D7E">
              <w:t>-</w:t>
            </w:r>
          </w:p>
        </w:tc>
        <w:tc>
          <w:tcPr>
            <w:tcW w:w="137" w:type="pct"/>
            <w:vAlign w:val="bottom"/>
          </w:tcPr>
          <w:p w14:paraId="2DFD59C3" w14:textId="77777777" w:rsidR="004E72A8" w:rsidRPr="00847385" w:rsidRDefault="004E72A8" w:rsidP="004E72A8">
            <w:pPr>
              <w:tabs>
                <w:tab w:val="decimal" w:pos="892"/>
              </w:tabs>
              <w:spacing w:line="240" w:lineRule="atLeast"/>
              <w:ind w:left="-108" w:right="-131"/>
              <w:rPr>
                <w:szCs w:val="22"/>
                <w:lang w:val="en-US" w:bidi="th-TH"/>
              </w:rPr>
            </w:pPr>
          </w:p>
        </w:tc>
        <w:tc>
          <w:tcPr>
            <w:tcW w:w="556" w:type="pct"/>
            <w:vAlign w:val="bottom"/>
          </w:tcPr>
          <w:p w14:paraId="6B6965BA" w14:textId="16771846" w:rsidR="004E72A8" w:rsidRPr="00847385" w:rsidRDefault="007E713D" w:rsidP="004E72A8">
            <w:pPr>
              <w:tabs>
                <w:tab w:val="decimal" w:pos="864"/>
              </w:tabs>
              <w:spacing w:line="240" w:lineRule="atLeast"/>
              <w:ind w:left="-108" w:right="-131"/>
              <w:rPr>
                <w:szCs w:val="22"/>
              </w:rPr>
            </w:pPr>
            <w:r w:rsidRPr="00DD1EB9">
              <w:t xml:space="preserve"> 2,148,619 </w:t>
            </w:r>
          </w:p>
        </w:tc>
        <w:tc>
          <w:tcPr>
            <w:tcW w:w="126" w:type="pct"/>
            <w:vAlign w:val="bottom"/>
          </w:tcPr>
          <w:p w14:paraId="4570933F" w14:textId="77777777" w:rsidR="004E72A8" w:rsidRPr="00847385" w:rsidRDefault="004E72A8" w:rsidP="004E72A8">
            <w:pPr>
              <w:tabs>
                <w:tab w:val="decimal" w:pos="892"/>
              </w:tabs>
              <w:spacing w:line="240" w:lineRule="atLeast"/>
              <w:ind w:left="-108" w:right="-131"/>
              <w:rPr>
                <w:szCs w:val="22"/>
                <w:lang w:val="en-US" w:bidi="th-TH"/>
              </w:rPr>
            </w:pPr>
          </w:p>
        </w:tc>
        <w:tc>
          <w:tcPr>
            <w:tcW w:w="551" w:type="pct"/>
            <w:vAlign w:val="bottom"/>
          </w:tcPr>
          <w:p w14:paraId="0ACDA956" w14:textId="44C016E9" w:rsidR="004E72A8" w:rsidRPr="00D67A8A" w:rsidRDefault="004E72A8" w:rsidP="004E72A8">
            <w:pPr>
              <w:tabs>
                <w:tab w:val="decimal" w:pos="863"/>
              </w:tabs>
              <w:spacing w:line="240" w:lineRule="atLeast"/>
              <w:ind w:left="-108" w:right="-131"/>
            </w:pPr>
            <w:r w:rsidRPr="001160ED">
              <w:t>1,980,867</w:t>
            </w:r>
          </w:p>
        </w:tc>
      </w:tr>
      <w:tr w:rsidR="004E72A8" w:rsidRPr="009426D0" w14:paraId="539013B8" w14:textId="77777777" w:rsidTr="00F66942">
        <w:tc>
          <w:tcPr>
            <w:tcW w:w="2414" w:type="pct"/>
            <w:vAlign w:val="bottom"/>
          </w:tcPr>
          <w:p w14:paraId="2A831629" w14:textId="65FDA2EC" w:rsidR="004E72A8" w:rsidRPr="009426D0" w:rsidRDefault="004E72A8" w:rsidP="004E72A8">
            <w:pPr>
              <w:spacing w:line="240" w:lineRule="atLeast"/>
            </w:pPr>
            <w:r w:rsidRPr="009426D0">
              <w:t>Interest income</w:t>
            </w:r>
          </w:p>
        </w:tc>
        <w:tc>
          <w:tcPr>
            <w:tcW w:w="514" w:type="pct"/>
            <w:vAlign w:val="bottom"/>
          </w:tcPr>
          <w:p w14:paraId="01F5ED87" w14:textId="47B9BE4C" w:rsidR="004E72A8" w:rsidRPr="009D48F0" w:rsidRDefault="007E713D" w:rsidP="004E72A8">
            <w:pPr>
              <w:tabs>
                <w:tab w:val="decimal" w:pos="490"/>
              </w:tabs>
              <w:spacing w:line="240" w:lineRule="atLeast"/>
              <w:ind w:left="-108" w:right="70"/>
            </w:pPr>
            <w:r w:rsidRPr="00360D7E">
              <w:t>-</w:t>
            </w:r>
          </w:p>
        </w:tc>
        <w:tc>
          <w:tcPr>
            <w:tcW w:w="137" w:type="pct"/>
            <w:vAlign w:val="bottom"/>
          </w:tcPr>
          <w:p w14:paraId="52A60439" w14:textId="77777777" w:rsidR="004E72A8" w:rsidRPr="00847385" w:rsidRDefault="004E72A8" w:rsidP="004E72A8">
            <w:pPr>
              <w:tabs>
                <w:tab w:val="decimal" w:pos="892"/>
              </w:tabs>
              <w:spacing w:line="240" w:lineRule="atLeast"/>
              <w:ind w:left="-108" w:right="-131"/>
              <w:rPr>
                <w:szCs w:val="22"/>
                <w:lang w:val="en-US" w:bidi="th-TH"/>
              </w:rPr>
            </w:pPr>
          </w:p>
        </w:tc>
        <w:tc>
          <w:tcPr>
            <w:tcW w:w="565" w:type="pct"/>
            <w:vAlign w:val="bottom"/>
          </w:tcPr>
          <w:p w14:paraId="45FCD0AE" w14:textId="442E83FF" w:rsidR="004E72A8" w:rsidRPr="00847385" w:rsidRDefault="004E72A8" w:rsidP="004E72A8">
            <w:pPr>
              <w:tabs>
                <w:tab w:val="decimal" w:pos="575"/>
              </w:tabs>
              <w:spacing w:line="240" w:lineRule="atLeast"/>
              <w:ind w:left="-108" w:right="70"/>
              <w:rPr>
                <w:szCs w:val="22"/>
              </w:rPr>
            </w:pPr>
            <w:r w:rsidRPr="00360D7E">
              <w:t>-</w:t>
            </w:r>
          </w:p>
        </w:tc>
        <w:tc>
          <w:tcPr>
            <w:tcW w:w="137" w:type="pct"/>
            <w:vAlign w:val="bottom"/>
          </w:tcPr>
          <w:p w14:paraId="0EDE891E" w14:textId="77777777" w:rsidR="004E72A8" w:rsidRPr="00847385" w:rsidRDefault="004E72A8" w:rsidP="004E72A8">
            <w:pPr>
              <w:tabs>
                <w:tab w:val="decimal" w:pos="892"/>
              </w:tabs>
              <w:spacing w:line="240" w:lineRule="atLeast"/>
              <w:ind w:left="-108" w:right="-131"/>
              <w:rPr>
                <w:szCs w:val="22"/>
                <w:lang w:val="en-US" w:bidi="th-TH"/>
              </w:rPr>
            </w:pPr>
          </w:p>
        </w:tc>
        <w:tc>
          <w:tcPr>
            <w:tcW w:w="556" w:type="pct"/>
            <w:vAlign w:val="bottom"/>
          </w:tcPr>
          <w:p w14:paraId="0A3EF894" w14:textId="71EAEC33" w:rsidR="004E72A8" w:rsidRPr="00847385" w:rsidRDefault="007E713D" w:rsidP="004E72A8">
            <w:pPr>
              <w:tabs>
                <w:tab w:val="decimal" w:pos="870"/>
              </w:tabs>
              <w:spacing w:line="240" w:lineRule="atLeast"/>
              <w:ind w:left="-108" w:right="-131"/>
              <w:rPr>
                <w:szCs w:val="22"/>
              </w:rPr>
            </w:pPr>
            <w:r w:rsidRPr="00DD1EB9">
              <w:t xml:space="preserve"> 2,150,831 </w:t>
            </w:r>
          </w:p>
        </w:tc>
        <w:tc>
          <w:tcPr>
            <w:tcW w:w="126" w:type="pct"/>
            <w:vAlign w:val="bottom"/>
          </w:tcPr>
          <w:p w14:paraId="2CD2ED7B" w14:textId="77777777" w:rsidR="004E72A8" w:rsidRPr="00847385" w:rsidRDefault="004E72A8" w:rsidP="004E72A8">
            <w:pPr>
              <w:tabs>
                <w:tab w:val="decimal" w:pos="892"/>
              </w:tabs>
              <w:spacing w:line="240" w:lineRule="atLeast"/>
              <w:ind w:left="-108" w:right="-131"/>
              <w:rPr>
                <w:szCs w:val="22"/>
                <w:lang w:val="en-US" w:bidi="th-TH"/>
              </w:rPr>
            </w:pPr>
          </w:p>
        </w:tc>
        <w:tc>
          <w:tcPr>
            <w:tcW w:w="551" w:type="pct"/>
            <w:vAlign w:val="bottom"/>
          </w:tcPr>
          <w:p w14:paraId="32ED4580" w14:textId="476A432D" w:rsidR="004E72A8" w:rsidRPr="00D67A8A" w:rsidRDefault="004E72A8" w:rsidP="004E72A8">
            <w:pPr>
              <w:tabs>
                <w:tab w:val="decimal" w:pos="863"/>
              </w:tabs>
              <w:spacing w:line="240" w:lineRule="atLeast"/>
              <w:ind w:left="-108" w:right="-131"/>
            </w:pPr>
            <w:r w:rsidRPr="001160ED">
              <w:t>2,083,248</w:t>
            </w:r>
          </w:p>
        </w:tc>
      </w:tr>
      <w:tr w:rsidR="004E72A8" w:rsidRPr="009426D0" w14:paraId="519946CE" w14:textId="77777777" w:rsidTr="00F66942">
        <w:tc>
          <w:tcPr>
            <w:tcW w:w="2414" w:type="pct"/>
            <w:vAlign w:val="bottom"/>
          </w:tcPr>
          <w:p w14:paraId="368D2707" w14:textId="65942E12" w:rsidR="004E72A8" w:rsidRPr="009426D0" w:rsidRDefault="004E72A8" w:rsidP="004E72A8">
            <w:pPr>
              <w:spacing w:line="240" w:lineRule="atLeast"/>
            </w:pPr>
            <w:r>
              <w:t>Other income</w:t>
            </w:r>
          </w:p>
        </w:tc>
        <w:tc>
          <w:tcPr>
            <w:tcW w:w="514" w:type="pct"/>
            <w:vAlign w:val="bottom"/>
          </w:tcPr>
          <w:p w14:paraId="601F180D" w14:textId="3BC63849" w:rsidR="004E72A8" w:rsidRPr="009D48F0" w:rsidRDefault="007E713D" w:rsidP="004E72A8">
            <w:pPr>
              <w:tabs>
                <w:tab w:val="decimal" w:pos="490"/>
              </w:tabs>
              <w:spacing w:line="240" w:lineRule="atLeast"/>
              <w:ind w:left="-108" w:right="70"/>
            </w:pPr>
            <w:r w:rsidRPr="00360D7E">
              <w:t>-</w:t>
            </w:r>
          </w:p>
        </w:tc>
        <w:tc>
          <w:tcPr>
            <w:tcW w:w="137" w:type="pct"/>
            <w:vAlign w:val="bottom"/>
          </w:tcPr>
          <w:p w14:paraId="23EA82C4" w14:textId="77777777" w:rsidR="004E72A8" w:rsidRPr="00847385" w:rsidRDefault="004E72A8" w:rsidP="004E72A8">
            <w:pPr>
              <w:tabs>
                <w:tab w:val="decimal" w:pos="892"/>
              </w:tabs>
              <w:spacing w:line="240" w:lineRule="atLeast"/>
              <w:ind w:left="-108" w:right="-131"/>
              <w:rPr>
                <w:szCs w:val="22"/>
                <w:lang w:val="en-US" w:bidi="th-TH"/>
              </w:rPr>
            </w:pPr>
          </w:p>
        </w:tc>
        <w:tc>
          <w:tcPr>
            <w:tcW w:w="565" w:type="pct"/>
            <w:vAlign w:val="bottom"/>
          </w:tcPr>
          <w:p w14:paraId="76A75D16" w14:textId="1AE295D5" w:rsidR="004E72A8" w:rsidRPr="00847385" w:rsidRDefault="004E72A8" w:rsidP="004E72A8">
            <w:pPr>
              <w:tabs>
                <w:tab w:val="decimal" w:pos="575"/>
              </w:tabs>
              <w:spacing w:line="240" w:lineRule="atLeast"/>
              <w:ind w:left="-108" w:right="70"/>
              <w:rPr>
                <w:szCs w:val="22"/>
              </w:rPr>
            </w:pPr>
            <w:r w:rsidRPr="00360D7E">
              <w:t>-</w:t>
            </w:r>
          </w:p>
        </w:tc>
        <w:tc>
          <w:tcPr>
            <w:tcW w:w="137" w:type="pct"/>
            <w:vAlign w:val="bottom"/>
          </w:tcPr>
          <w:p w14:paraId="0DAB0490" w14:textId="77777777" w:rsidR="004E72A8" w:rsidRPr="00847385" w:rsidRDefault="004E72A8" w:rsidP="004E72A8">
            <w:pPr>
              <w:tabs>
                <w:tab w:val="decimal" w:pos="892"/>
              </w:tabs>
              <w:spacing w:line="240" w:lineRule="atLeast"/>
              <w:ind w:left="-108" w:right="-131"/>
              <w:rPr>
                <w:szCs w:val="22"/>
                <w:lang w:val="en-US" w:bidi="th-TH"/>
              </w:rPr>
            </w:pPr>
          </w:p>
        </w:tc>
        <w:tc>
          <w:tcPr>
            <w:tcW w:w="556" w:type="pct"/>
            <w:vAlign w:val="bottom"/>
          </w:tcPr>
          <w:p w14:paraId="74DACD9E" w14:textId="5C745843" w:rsidR="004E72A8" w:rsidRPr="00847385" w:rsidRDefault="007E713D" w:rsidP="004E72A8">
            <w:pPr>
              <w:tabs>
                <w:tab w:val="decimal" w:pos="864"/>
              </w:tabs>
              <w:spacing w:line="240" w:lineRule="atLeast"/>
              <w:ind w:right="-96"/>
              <w:rPr>
                <w:szCs w:val="22"/>
              </w:rPr>
            </w:pPr>
            <w:r w:rsidRPr="00DD1EB9">
              <w:t xml:space="preserve"> 1,841 </w:t>
            </w:r>
          </w:p>
        </w:tc>
        <w:tc>
          <w:tcPr>
            <w:tcW w:w="126" w:type="pct"/>
            <w:vAlign w:val="bottom"/>
          </w:tcPr>
          <w:p w14:paraId="090F2747" w14:textId="77777777" w:rsidR="004E72A8" w:rsidRPr="00847385" w:rsidRDefault="004E72A8" w:rsidP="004E72A8">
            <w:pPr>
              <w:tabs>
                <w:tab w:val="decimal" w:pos="892"/>
              </w:tabs>
              <w:spacing w:line="240" w:lineRule="atLeast"/>
              <w:ind w:left="-108" w:right="-131"/>
              <w:rPr>
                <w:szCs w:val="22"/>
                <w:lang w:val="en-US" w:bidi="th-TH"/>
              </w:rPr>
            </w:pPr>
          </w:p>
        </w:tc>
        <w:tc>
          <w:tcPr>
            <w:tcW w:w="551" w:type="pct"/>
            <w:vAlign w:val="bottom"/>
          </w:tcPr>
          <w:p w14:paraId="25629275" w14:textId="5CD2F42B" w:rsidR="004E72A8" w:rsidRPr="00D67A8A" w:rsidRDefault="004E72A8" w:rsidP="004E72A8">
            <w:pPr>
              <w:tabs>
                <w:tab w:val="decimal" w:pos="863"/>
              </w:tabs>
              <w:spacing w:line="240" w:lineRule="atLeast"/>
              <w:ind w:left="-108" w:right="-131"/>
            </w:pPr>
            <w:r w:rsidRPr="001160ED">
              <w:t>3,306</w:t>
            </w:r>
          </w:p>
        </w:tc>
      </w:tr>
      <w:tr w:rsidR="004E72A8" w:rsidRPr="009426D0" w14:paraId="3BD18DC0" w14:textId="77777777" w:rsidTr="00F66942">
        <w:tc>
          <w:tcPr>
            <w:tcW w:w="2414" w:type="pct"/>
            <w:vAlign w:val="bottom"/>
          </w:tcPr>
          <w:p w14:paraId="6E447FA0" w14:textId="47DFCB9F" w:rsidR="004E72A8" w:rsidRPr="009426D0" w:rsidRDefault="004E72A8" w:rsidP="004E72A8">
            <w:pPr>
              <w:spacing w:line="240" w:lineRule="atLeast"/>
            </w:pPr>
            <w:r>
              <w:t>Dividend income</w:t>
            </w:r>
          </w:p>
        </w:tc>
        <w:tc>
          <w:tcPr>
            <w:tcW w:w="514" w:type="pct"/>
            <w:vAlign w:val="bottom"/>
          </w:tcPr>
          <w:p w14:paraId="54E0FDDB" w14:textId="3E6A17B8" w:rsidR="004E72A8" w:rsidRPr="009D48F0" w:rsidRDefault="007E713D" w:rsidP="004E72A8">
            <w:pPr>
              <w:tabs>
                <w:tab w:val="decimal" w:pos="490"/>
              </w:tabs>
              <w:spacing w:line="240" w:lineRule="atLeast"/>
              <w:ind w:left="-108" w:right="70"/>
            </w:pPr>
            <w:r w:rsidRPr="00360D7E">
              <w:t>-</w:t>
            </w:r>
          </w:p>
        </w:tc>
        <w:tc>
          <w:tcPr>
            <w:tcW w:w="137" w:type="pct"/>
            <w:vAlign w:val="bottom"/>
          </w:tcPr>
          <w:p w14:paraId="5677A794" w14:textId="77777777" w:rsidR="004E72A8" w:rsidRPr="00847385" w:rsidRDefault="004E72A8" w:rsidP="004E72A8">
            <w:pPr>
              <w:tabs>
                <w:tab w:val="decimal" w:pos="892"/>
              </w:tabs>
              <w:spacing w:line="240" w:lineRule="atLeast"/>
              <w:ind w:left="-108" w:right="-131"/>
              <w:rPr>
                <w:szCs w:val="22"/>
                <w:lang w:val="en-US" w:bidi="th-TH"/>
              </w:rPr>
            </w:pPr>
          </w:p>
        </w:tc>
        <w:tc>
          <w:tcPr>
            <w:tcW w:w="565" w:type="pct"/>
            <w:vAlign w:val="bottom"/>
          </w:tcPr>
          <w:p w14:paraId="4764BD9E" w14:textId="7C6375CA" w:rsidR="004E72A8" w:rsidRPr="00360D7E" w:rsidRDefault="004E72A8" w:rsidP="004E72A8">
            <w:pPr>
              <w:tabs>
                <w:tab w:val="decimal" w:pos="575"/>
              </w:tabs>
              <w:spacing w:line="240" w:lineRule="atLeast"/>
              <w:ind w:left="-108" w:right="70"/>
            </w:pPr>
            <w:r w:rsidRPr="00360D7E">
              <w:t>-</w:t>
            </w:r>
          </w:p>
        </w:tc>
        <w:tc>
          <w:tcPr>
            <w:tcW w:w="137" w:type="pct"/>
            <w:vAlign w:val="bottom"/>
          </w:tcPr>
          <w:p w14:paraId="7ECB42F7" w14:textId="77777777" w:rsidR="004E72A8" w:rsidRPr="00847385" w:rsidRDefault="004E72A8" w:rsidP="004E72A8">
            <w:pPr>
              <w:tabs>
                <w:tab w:val="decimal" w:pos="892"/>
              </w:tabs>
              <w:spacing w:line="240" w:lineRule="atLeast"/>
              <w:ind w:left="-108" w:right="-131"/>
              <w:rPr>
                <w:szCs w:val="22"/>
                <w:lang w:val="en-US" w:bidi="th-TH"/>
              </w:rPr>
            </w:pPr>
          </w:p>
        </w:tc>
        <w:tc>
          <w:tcPr>
            <w:tcW w:w="556" w:type="pct"/>
            <w:vAlign w:val="bottom"/>
          </w:tcPr>
          <w:p w14:paraId="56D50580" w14:textId="766AE65E" w:rsidR="004E72A8" w:rsidRPr="00847385" w:rsidRDefault="007E713D" w:rsidP="004E72A8">
            <w:pPr>
              <w:tabs>
                <w:tab w:val="decimal" w:pos="864"/>
              </w:tabs>
              <w:spacing w:line="240" w:lineRule="atLeast"/>
              <w:ind w:left="-108" w:right="-131"/>
              <w:rPr>
                <w:szCs w:val="22"/>
              </w:rPr>
            </w:pPr>
            <w:r w:rsidRPr="00DD1EB9">
              <w:t xml:space="preserve"> 282,760 </w:t>
            </w:r>
          </w:p>
        </w:tc>
        <w:tc>
          <w:tcPr>
            <w:tcW w:w="126" w:type="pct"/>
            <w:vAlign w:val="bottom"/>
          </w:tcPr>
          <w:p w14:paraId="4540DE6F" w14:textId="77777777" w:rsidR="004E72A8" w:rsidRPr="00847385" w:rsidRDefault="004E72A8" w:rsidP="004E72A8">
            <w:pPr>
              <w:tabs>
                <w:tab w:val="decimal" w:pos="892"/>
              </w:tabs>
              <w:spacing w:line="240" w:lineRule="atLeast"/>
              <w:ind w:left="-108" w:right="-131"/>
              <w:rPr>
                <w:szCs w:val="22"/>
                <w:lang w:val="en-US" w:bidi="th-TH"/>
              </w:rPr>
            </w:pPr>
          </w:p>
        </w:tc>
        <w:tc>
          <w:tcPr>
            <w:tcW w:w="551" w:type="pct"/>
            <w:vAlign w:val="bottom"/>
          </w:tcPr>
          <w:p w14:paraId="64A2277B" w14:textId="7C331A93" w:rsidR="004E72A8" w:rsidRPr="0080644A" w:rsidRDefault="004E72A8" w:rsidP="004E72A8">
            <w:pPr>
              <w:tabs>
                <w:tab w:val="decimal" w:pos="576"/>
              </w:tabs>
              <w:spacing w:line="240" w:lineRule="atLeast"/>
              <w:ind w:left="-108" w:right="-131"/>
            </w:pPr>
            <w:r w:rsidRPr="001160ED">
              <w:t>-</w:t>
            </w:r>
          </w:p>
        </w:tc>
      </w:tr>
      <w:tr w:rsidR="004E72A8" w:rsidRPr="009426D0" w14:paraId="1BCEC477" w14:textId="77777777" w:rsidTr="00F66942">
        <w:tc>
          <w:tcPr>
            <w:tcW w:w="2414" w:type="pct"/>
            <w:vAlign w:val="bottom"/>
          </w:tcPr>
          <w:p w14:paraId="5E7381F7" w14:textId="2B428C97" w:rsidR="004E72A8" w:rsidRPr="009426D0" w:rsidRDefault="004E72A8" w:rsidP="004E72A8">
            <w:pPr>
              <w:spacing w:line="240" w:lineRule="atLeast"/>
            </w:pPr>
            <w:r w:rsidRPr="009426D0">
              <w:t>Lease-related expense</w:t>
            </w:r>
            <w:r>
              <w:t>s</w:t>
            </w:r>
            <w:r w:rsidRPr="009426D0">
              <w:t xml:space="preserve"> and service fee on rental</w:t>
            </w:r>
          </w:p>
        </w:tc>
        <w:tc>
          <w:tcPr>
            <w:tcW w:w="514" w:type="pct"/>
            <w:vAlign w:val="bottom"/>
          </w:tcPr>
          <w:p w14:paraId="104DBF5E" w14:textId="071CC776" w:rsidR="004E72A8" w:rsidRPr="009D48F0" w:rsidRDefault="007E713D" w:rsidP="004E72A8">
            <w:pPr>
              <w:tabs>
                <w:tab w:val="decimal" w:pos="490"/>
              </w:tabs>
              <w:spacing w:line="240" w:lineRule="atLeast"/>
              <w:ind w:left="-108" w:right="70"/>
            </w:pPr>
            <w:r w:rsidRPr="00360D7E">
              <w:t>-</w:t>
            </w:r>
          </w:p>
        </w:tc>
        <w:tc>
          <w:tcPr>
            <w:tcW w:w="137" w:type="pct"/>
            <w:vAlign w:val="bottom"/>
          </w:tcPr>
          <w:p w14:paraId="11B33C70" w14:textId="77777777" w:rsidR="004E72A8" w:rsidRPr="00847385" w:rsidRDefault="004E72A8" w:rsidP="004E72A8">
            <w:pPr>
              <w:tabs>
                <w:tab w:val="decimal" w:pos="892"/>
              </w:tabs>
              <w:spacing w:line="240" w:lineRule="atLeast"/>
              <w:ind w:left="-108" w:right="-131"/>
              <w:rPr>
                <w:szCs w:val="22"/>
                <w:lang w:val="en-US" w:bidi="th-TH"/>
              </w:rPr>
            </w:pPr>
          </w:p>
        </w:tc>
        <w:tc>
          <w:tcPr>
            <w:tcW w:w="565" w:type="pct"/>
            <w:vAlign w:val="bottom"/>
          </w:tcPr>
          <w:p w14:paraId="24224C83" w14:textId="28A07525" w:rsidR="004E72A8" w:rsidRPr="00847385" w:rsidRDefault="004E72A8" w:rsidP="004E72A8">
            <w:pPr>
              <w:tabs>
                <w:tab w:val="decimal" w:pos="575"/>
              </w:tabs>
              <w:spacing w:line="240" w:lineRule="atLeast"/>
              <w:ind w:left="-108" w:right="70"/>
              <w:rPr>
                <w:szCs w:val="22"/>
              </w:rPr>
            </w:pPr>
            <w:r w:rsidRPr="00360D7E">
              <w:t>-</w:t>
            </w:r>
          </w:p>
        </w:tc>
        <w:tc>
          <w:tcPr>
            <w:tcW w:w="137" w:type="pct"/>
            <w:vAlign w:val="bottom"/>
          </w:tcPr>
          <w:p w14:paraId="52DDFD6E" w14:textId="77777777" w:rsidR="004E72A8" w:rsidRPr="00847385" w:rsidRDefault="004E72A8" w:rsidP="004E72A8">
            <w:pPr>
              <w:tabs>
                <w:tab w:val="decimal" w:pos="892"/>
              </w:tabs>
              <w:spacing w:line="240" w:lineRule="atLeast"/>
              <w:ind w:left="-108" w:right="-131"/>
              <w:rPr>
                <w:szCs w:val="22"/>
                <w:lang w:val="en-US" w:bidi="th-TH"/>
              </w:rPr>
            </w:pPr>
          </w:p>
        </w:tc>
        <w:tc>
          <w:tcPr>
            <w:tcW w:w="556" w:type="pct"/>
            <w:vAlign w:val="bottom"/>
          </w:tcPr>
          <w:p w14:paraId="29503583" w14:textId="7E1490CA" w:rsidR="004E72A8" w:rsidRPr="00847385" w:rsidRDefault="007E713D" w:rsidP="004E72A8">
            <w:pPr>
              <w:tabs>
                <w:tab w:val="decimal" w:pos="864"/>
              </w:tabs>
              <w:spacing w:line="240" w:lineRule="atLeast"/>
              <w:ind w:left="-108" w:right="-131"/>
              <w:rPr>
                <w:szCs w:val="22"/>
              </w:rPr>
            </w:pPr>
            <w:r w:rsidRPr="00DD1EB9">
              <w:t xml:space="preserve"> 27,646 </w:t>
            </w:r>
          </w:p>
        </w:tc>
        <w:tc>
          <w:tcPr>
            <w:tcW w:w="126" w:type="pct"/>
            <w:vAlign w:val="bottom"/>
          </w:tcPr>
          <w:p w14:paraId="0521A02F" w14:textId="77777777" w:rsidR="004E72A8" w:rsidRPr="00847385" w:rsidRDefault="004E72A8" w:rsidP="004E72A8">
            <w:pPr>
              <w:tabs>
                <w:tab w:val="decimal" w:pos="892"/>
              </w:tabs>
              <w:spacing w:line="240" w:lineRule="atLeast"/>
              <w:ind w:left="-108" w:right="-131"/>
              <w:rPr>
                <w:szCs w:val="22"/>
                <w:lang w:val="en-US" w:bidi="th-TH"/>
              </w:rPr>
            </w:pPr>
          </w:p>
        </w:tc>
        <w:tc>
          <w:tcPr>
            <w:tcW w:w="551" w:type="pct"/>
            <w:vAlign w:val="bottom"/>
          </w:tcPr>
          <w:p w14:paraId="760AEA63" w14:textId="4FB19030" w:rsidR="004E72A8" w:rsidRPr="00D67A8A" w:rsidRDefault="004E72A8" w:rsidP="004E72A8">
            <w:pPr>
              <w:tabs>
                <w:tab w:val="decimal" w:pos="852"/>
              </w:tabs>
              <w:spacing w:line="240" w:lineRule="atLeast"/>
              <w:ind w:left="-108" w:right="-131"/>
            </w:pPr>
            <w:r w:rsidRPr="001160ED">
              <w:t>27,675</w:t>
            </w:r>
          </w:p>
        </w:tc>
      </w:tr>
      <w:tr w:rsidR="004E72A8" w:rsidRPr="009426D0" w14:paraId="16A28F6D" w14:textId="77777777" w:rsidTr="00F66942">
        <w:tc>
          <w:tcPr>
            <w:tcW w:w="2414" w:type="pct"/>
            <w:vAlign w:val="bottom"/>
          </w:tcPr>
          <w:p w14:paraId="48D9417E" w14:textId="39957FC2" w:rsidR="004E72A8" w:rsidRPr="009426D0" w:rsidRDefault="004E72A8" w:rsidP="004E72A8">
            <w:pPr>
              <w:spacing w:line="240" w:lineRule="atLeast"/>
            </w:pPr>
            <w:r w:rsidRPr="009426D0">
              <w:rPr>
                <w:szCs w:val="22"/>
                <w:lang w:bidi="th-TH"/>
              </w:rPr>
              <w:t>Employees service fee</w:t>
            </w:r>
          </w:p>
        </w:tc>
        <w:tc>
          <w:tcPr>
            <w:tcW w:w="514" w:type="pct"/>
            <w:vAlign w:val="bottom"/>
          </w:tcPr>
          <w:p w14:paraId="51B24C19" w14:textId="761CB6A2" w:rsidR="004E72A8" w:rsidRPr="009D48F0" w:rsidRDefault="007E713D" w:rsidP="004E72A8">
            <w:pPr>
              <w:tabs>
                <w:tab w:val="decimal" w:pos="490"/>
              </w:tabs>
              <w:spacing w:line="240" w:lineRule="atLeast"/>
              <w:ind w:left="-108" w:right="70"/>
            </w:pPr>
            <w:r w:rsidRPr="00360D7E">
              <w:t>-</w:t>
            </w:r>
          </w:p>
        </w:tc>
        <w:tc>
          <w:tcPr>
            <w:tcW w:w="137" w:type="pct"/>
            <w:vAlign w:val="bottom"/>
          </w:tcPr>
          <w:p w14:paraId="401E464E" w14:textId="77777777" w:rsidR="004E72A8" w:rsidRPr="00847385" w:rsidRDefault="004E72A8" w:rsidP="004E72A8">
            <w:pPr>
              <w:tabs>
                <w:tab w:val="decimal" w:pos="892"/>
              </w:tabs>
              <w:spacing w:line="240" w:lineRule="atLeast"/>
              <w:ind w:left="-108" w:right="-131"/>
              <w:rPr>
                <w:szCs w:val="22"/>
                <w:lang w:val="en-US" w:bidi="th-TH"/>
              </w:rPr>
            </w:pPr>
          </w:p>
        </w:tc>
        <w:tc>
          <w:tcPr>
            <w:tcW w:w="565" w:type="pct"/>
            <w:vAlign w:val="bottom"/>
          </w:tcPr>
          <w:p w14:paraId="647BF567" w14:textId="0B2660A4" w:rsidR="004E72A8" w:rsidRPr="00847385" w:rsidRDefault="004E72A8" w:rsidP="004E72A8">
            <w:pPr>
              <w:tabs>
                <w:tab w:val="decimal" w:pos="575"/>
              </w:tabs>
              <w:spacing w:line="240" w:lineRule="atLeast"/>
              <w:ind w:left="-108" w:right="70"/>
              <w:rPr>
                <w:szCs w:val="22"/>
              </w:rPr>
            </w:pPr>
            <w:r w:rsidRPr="00360D7E">
              <w:t>-</w:t>
            </w:r>
          </w:p>
        </w:tc>
        <w:tc>
          <w:tcPr>
            <w:tcW w:w="137" w:type="pct"/>
            <w:vAlign w:val="bottom"/>
          </w:tcPr>
          <w:p w14:paraId="02824CCF" w14:textId="77777777" w:rsidR="004E72A8" w:rsidRPr="00847385" w:rsidRDefault="004E72A8" w:rsidP="004E72A8">
            <w:pPr>
              <w:tabs>
                <w:tab w:val="decimal" w:pos="892"/>
              </w:tabs>
              <w:spacing w:line="240" w:lineRule="atLeast"/>
              <w:ind w:left="-108" w:right="-131"/>
              <w:rPr>
                <w:szCs w:val="22"/>
                <w:lang w:val="en-US" w:bidi="th-TH"/>
              </w:rPr>
            </w:pPr>
          </w:p>
        </w:tc>
        <w:tc>
          <w:tcPr>
            <w:tcW w:w="556" w:type="pct"/>
            <w:vAlign w:val="bottom"/>
          </w:tcPr>
          <w:p w14:paraId="5BC95340" w14:textId="7603A445" w:rsidR="004E72A8" w:rsidRPr="00847385" w:rsidRDefault="007E713D" w:rsidP="004E72A8">
            <w:pPr>
              <w:tabs>
                <w:tab w:val="decimal" w:pos="864"/>
              </w:tabs>
              <w:spacing w:line="240" w:lineRule="atLeast"/>
              <w:ind w:left="-108" w:right="-131"/>
              <w:rPr>
                <w:szCs w:val="22"/>
              </w:rPr>
            </w:pPr>
            <w:r w:rsidRPr="00DD1EB9">
              <w:t xml:space="preserve"> 68,036 </w:t>
            </w:r>
          </w:p>
        </w:tc>
        <w:tc>
          <w:tcPr>
            <w:tcW w:w="126" w:type="pct"/>
            <w:vAlign w:val="bottom"/>
          </w:tcPr>
          <w:p w14:paraId="558BA4FA" w14:textId="77777777" w:rsidR="004E72A8" w:rsidRPr="00847385" w:rsidRDefault="004E72A8" w:rsidP="004E72A8">
            <w:pPr>
              <w:tabs>
                <w:tab w:val="decimal" w:pos="892"/>
              </w:tabs>
              <w:spacing w:line="240" w:lineRule="atLeast"/>
              <w:ind w:left="-108" w:right="-131"/>
              <w:rPr>
                <w:szCs w:val="22"/>
                <w:lang w:val="en-US" w:bidi="th-TH"/>
              </w:rPr>
            </w:pPr>
          </w:p>
        </w:tc>
        <w:tc>
          <w:tcPr>
            <w:tcW w:w="551" w:type="pct"/>
            <w:vAlign w:val="bottom"/>
          </w:tcPr>
          <w:p w14:paraId="6944FCC9" w14:textId="065691FA" w:rsidR="004E72A8" w:rsidRPr="00D67A8A" w:rsidRDefault="004E72A8" w:rsidP="004E72A8">
            <w:pPr>
              <w:tabs>
                <w:tab w:val="decimal" w:pos="852"/>
              </w:tabs>
              <w:spacing w:line="240" w:lineRule="atLeast"/>
              <w:ind w:left="-108" w:right="-131"/>
            </w:pPr>
            <w:r w:rsidRPr="001160ED">
              <w:t>5,642</w:t>
            </w:r>
          </w:p>
        </w:tc>
      </w:tr>
      <w:tr w:rsidR="004E72A8" w:rsidRPr="009426D0" w14:paraId="001E7481" w14:textId="77777777" w:rsidTr="00F66942">
        <w:tc>
          <w:tcPr>
            <w:tcW w:w="2414" w:type="pct"/>
            <w:vAlign w:val="bottom"/>
          </w:tcPr>
          <w:p w14:paraId="595159FA" w14:textId="4F8BB01C" w:rsidR="004E72A8" w:rsidRPr="009426D0" w:rsidRDefault="004E72A8" w:rsidP="004E72A8">
            <w:pPr>
              <w:spacing w:line="240" w:lineRule="atLeast"/>
            </w:pPr>
            <w:r w:rsidRPr="009426D0">
              <w:rPr>
                <w:szCs w:val="22"/>
                <w:lang w:bidi="th-TH"/>
              </w:rPr>
              <w:t>Other expenses</w:t>
            </w:r>
          </w:p>
        </w:tc>
        <w:tc>
          <w:tcPr>
            <w:tcW w:w="514" w:type="pct"/>
            <w:vAlign w:val="bottom"/>
          </w:tcPr>
          <w:p w14:paraId="20F5A763" w14:textId="46974A9B" w:rsidR="004E72A8" w:rsidRPr="009D48F0" w:rsidRDefault="007E713D" w:rsidP="004E72A8">
            <w:pPr>
              <w:tabs>
                <w:tab w:val="decimal" w:pos="490"/>
              </w:tabs>
              <w:spacing w:line="240" w:lineRule="atLeast"/>
              <w:ind w:left="-108" w:right="70"/>
              <w:rPr>
                <w:cs/>
                <w:lang w:bidi="th-TH"/>
              </w:rPr>
            </w:pPr>
            <w:r w:rsidRPr="00360D7E">
              <w:t>-</w:t>
            </w:r>
          </w:p>
        </w:tc>
        <w:tc>
          <w:tcPr>
            <w:tcW w:w="137" w:type="pct"/>
            <w:vAlign w:val="bottom"/>
          </w:tcPr>
          <w:p w14:paraId="0B233318" w14:textId="77777777" w:rsidR="004E72A8" w:rsidRPr="00847385" w:rsidRDefault="004E72A8" w:rsidP="004E72A8">
            <w:pPr>
              <w:tabs>
                <w:tab w:val="decimal" w:pos="892"/>
              </w:tabs>
              <w:spacing w:line="240" w:lineRule="atLeast"/>
              <w:ind w:left="-108" w:right="-131"/>
              <w:rPr>
                <w:szCs w:val="22"/>
                <w:lang w:val="en-US" w:bidi="th-TH"/>
              </w:rPr>
            </w:pPr>
          </w:p>
        </w:tc>
        <w:tc>
          <w:tcPr>
            <w:tcW w:w="565" w:type="pct"/>
            <w:vAlign w:val="bottom"/>
          </w:tcPr>
          <w:p w14:paraId="606BE70D" w14:textId="65D09903" w:rsidR="004E72A8" w:rsidRPr="00847385" w:rsidRDefault="004E72A8" w:rsidP="004E72A8">
            <w:pPr>
              <w:tabs>
                <w:tab w:val="decimal" w:pos="575"/>
              </w:tabs>
              <w:spacing w:line="240" w:lineRule="atLeast"/>
              <w:ind w:left="-108" w:right="70"/>
              <w:rPr>
                <w:szCs w:val="22"/>
                <w:lang w:val="en-US" w:bidi="th-TH"/>
              </w:rPr>
            </w:pPr>
            <w:r w:rsidRPr="00360D7E">
              <w:t>-</w:t>
            </w:r>
          </w:p>
        </w:tc>
        <w:tc>
          <w:tcPr>
            <w:tcW w:w="137" w:type="pct"/>
            <w:vAlign w:val="bottom"/>
          </w:tcPr>
          <w:p w14:paraId="268BB491" w14:textId="77777777" w:rsidR="004E72A8" w:rsidRPr="00847385" w:rsidRDefault="004E72A8" w:rsidP="004E72A8">
            <w:pPr>
              <w:tabs>
                <w:tab w:val="decimal" w:pos="892"/>
              </w:tabs>
              <w:spacing w:line="240" w:lineRule="atLeast"/>
              <w:ind w:left="-108" w:right="-131"/>
              <w:rPr>
                <w:szCs w:val="22"/>
                <w:lang w:val="en-US" w:bidi="th-TH"/>
              </w:rPr>
            </w:pPr>
          </w:p>
        </w:tc>
        <w:tc>
          <w:tcPr>
            <w:tcW w:w="556" w:type="pct"/>
            <w:vAlign w:val="bottom"/>
          </w:tcPr>
          <w:p w14:paraId="589AE628" w14:textId="04C1D3E5" w:rsidR="004E72A8" w:rsidRPr="00847385" w:rsidRDefault="007E713D" w:rsidP="004E72A8">
            <w:pPr>
              <w:tabs>
                <w:tab w:val="decimal" w:pos="864"/>
              </w:tabs>
              <w:spacing w:line="240" w:lineRule="atLeast"/>
              <w:ind w:left="-108" w:right="-131"/>
              <w:rPr>
                <w:szCs w:val="22"/>
                <w:cs/>
                <w:lang w:val="en-US" w:bidi="th-TH"/>
              </w:rPr>
            </w:pPr>
            <w:r w:rsidRPr="00DD1EB9">
              <w:t xml:space="preserve"> 10,102 </w:t>
            </w:r>
          </w:p>
        </w:tc>
        <w:tc>
          <w:tcPr>
            <w:tcW w:w="126" w:type="pct"/>
            <w:vAlign w:val="bottom"/>
          </w:tcPr>
          <w:p w14:paraId="497C714F" w14:textId="77777777" w:rsidR="004E72A8" w:rsidRPr="00847385" w:rsidRDefault="004E72A8" w:rsidP="004E72A8">
            <w:pPr>
              <w:tabs>
                <w:tab w:val="decimal" w:pos="892"/>
              </w:tabs>
              <w:spacing w:line="240" w:lineRule="atLeast"/>
              <w:ind w:left="-108" w:right="-131"/>
              <w:rPr>
                <w:szCs w:val="22"/>
                <w:lang w:val="en-US" w:bidi="th-TH"/>
              </w:rPr>
            </w:pPr>
          </w:p>
        </w:tc>
        <w:tc>
          <w:tcPr>
            <w:tcW w:w="551" w:type="pct"/>
            <w:vAlign w:val="bottom"/>
          </w:tcPr>
          <w:p w14:paraId="4613C94D" w14:textId="7E6D48FB" w:rsidR="004E72A8" w:rsidRPr="00D67A8A" w:rsidRDefault="004E72A8" w:rsidP="004E72A8">
            <w:pPr>
              <w:tabs>
                <w:tab w:val="decimal" w:pos="863"/>
              </w:tabs>
              <w:spacing w:line="240" w:lineRule="atLeast"/>
              <w:ind w:left="-108" w:right="-131"/>
              <w:rPr>
                <w:cs/>
                <w:lang w:bidi="th-TH"/>
              </w:rPr>
            </w:pPr>
            <w:r w:rsidRPr="001160ED">
              <w:t>18,442</w:t>
            </w:r>
          </w:p>
        </w:tc>
      </w:tr>
      <w:tr w:rsidR="004E72A8" w:rsidRPr="009426D0" w14:paraId="716F3EC6" w14:textId="77777777" w:rsidTr="00F66942">
        <w:tc>
          <w:tcPr>
            <w:tcW w:w="2414" w:type="pct"/>
            <w:vAlign w:val="bottom"/>
          </w:tcPr>
          <w:p w14:paraId="6125A67E" w14:textId="3BE8A858" w:rsidR="004E72A8" w:rsidRPr="00244911" w:rsidRDefault="004E72A8" w:rsidP="004E72A8">
            <w:pPr>
              <w:spacing w:line="240" w:lineRule="atLeast"/>
            </w:pPr>
            <w:r w:rsidRPr="00244911">
              <w:rPr>
                <w:szCs w:val="22"/>
                <w:lang w:val="en-US" w:bidi="th-TH"/>
              </w:rPr>
              <w:t>Finance costs</w:t>
            </w:r>
          </w:p>
        </w:tc>
        <w:tc>
          <w:tcPr>
            <w:tcW w:w="514" w:type="pct"/>
            <w:vAlign w:val="bottom"/>
          </w:tcPr>
          <w:p w14:paraId="7C710FD4" w14:textId="3515E990" w:rsidR="004E72A8" w:rsidRPr="009D48F0" w:rsidRDefault="007E713D" w:rsidP="004E72A8">
            <w:pPr>
              <w:tabs>
                <w:tab w:val="decimal" w:pos="490"/>
              </w:tabs>
              <w:spacing w:line="240" w:lineRule="atLeast"/>
              <w:ind w:left="-108" w:right="70"/>
            </w:pPr>
            <w:r w:rsidRPr="00360D7E">
              <w:t>-</w:t>
            </w:r>
          </w:p>
        </w:tc>
        <w:tc>
          <w:tcPr>
            <w:tcW w:w="137" w:type="pct"/>
            <w:vAlign w:val="bottom"/>
          </w:tcPr>
          <w:p w14:paraId="187932FA" w14:textId="77777777" w:rsidR="004E72A8" w:rsidRPr="00847385" w:rsidRDefault="004E72A8" w:rsidP="004E72A8">
            <w:pPr>
              <w:tabs>
                <w:tab w:val="decimal" w:pos="892"/>
              </w:tabs>
              <w:spacing w:line="240" w:lineRule="atLeast"/>
              <w:ind w:left="-108" w:right="-131"/>
              <w:rPr>
                <w:szCs w:val="22"/>
                <w:lang w:val="en-US" w:bidi="th-TH"/>
              </w:rPr>
            </w:pPr>
          </w:p>
        </w:tc>
        <w:tc>
          <w:tcPr>
            <w:tcW w:w="565" w:type="pct"/>
            <w:vAlign w:val="bottom"/>
          </w:tcPr>
          <w:p w14:paraId="7CA55724" w14:textId="471E79B6" w:rsidR="004E72A8" w:rsidRPr="00847385" w:rsidRDefault="004E72A8" w:rsidP="004E72A8">
            <w:pPr>
              <w:tabs>
                <w:tab w:val="decimal" w:pos="575"/>
              </w:tabs>
              <w:spacing w:line="240" w:lineRule="atLeast"/>
              <w:ind w:left="-108" w:right="70"/>
              <w:rPr>
                <w:szCs w:val="22"/>
                <w:lang w:val="en-US" w:bidi="th-TH"/>
              </w:rPr>
            </w:pPr>
            <w:r w:rsidRPr="00360D7E">
              <w:t>-</w:t>
            </w:r>
          </w:p>
        </w:tc>
        <w:tc>
          <w:tcPr>
            <w:tcW w:w="137" w:type="pct"/>
            <w:vAlign w:val="bottom"/>
          </w:tcPr>
          <w:p w14:paraId="6E0CF45D" w14:textId="77777777" w:rsidR="004E72A8" w:rsidRPr="00847385" w:rsidRDefault="004E72A8" w:rsidP="004E72A8">
            <w:pPr>
              <w:tabs>
                <w:tab w:val="decimal" w:pos="892"/>
              </w:tabs>
              <w:spacing w:line="240" w:lineRule="atLeast"/>
              <w:ind w:left="-108" w:right="-131"/>
              <w:rPr>
                <w:szCs w:val="22"/>
                <w:lang w:val="en-US" w:bidi="th-TH"/>
              </w:rPr>
            </w:pPr>
          </w:p>
        </w:tc>
        <w:tc>
          <w:tcPr>
            <w:tcW w:w="556" w:type="pct"/>
            <w:vAlign w:val="bottom"/>
          </w:tcPr>
          <w:p w14:paraId="02079065" w14:textId="1AEAB02A" w:rsidR="004E72A8" w:rsidRPr="00847385" w:rsidRDefault="007E713D" w:rsidP="004E72A8">
            <w:pPr>
              <w:tabs>
                <w:tab w:val="decimal" w:pos="864"/>
              </w:tabs>
              <w:spacing w:line="240" w:lineRule="atLeast"/>
              <w:ind w:left="-108" w:right="-131"/>
              <w:rPr>
                <w:szCs w:val="22"/>
                <w:lang w:val="en-US" w:bidi="th-TH"/>
              </w:rPr>
            </w:pPr>
            <w:r w:rsidRPr="00DD1EB9">
              <w:t xml:space="preserve"> 23,290 </w:t>
            </w:r>
          </w:p>
        </w:tc>
        <w:tc>
          <w:tcPr>
            <w:tcW w:w="126" w:type="pct"/>
            <w:vAlign w:val="bottom"/>
          </w:tcPr>
          <w:p w14:paraId="773B28DD" w14:textId="77777777" w:rsidR="004E72A8" w:rsidRPr="00847385" w:rsidRDefault="004E72A8" w:rsidP="004E72A8">
            <w:pPr>
              <w:tabs>
                <w:tab w:val="decimal" w:pos="892"/>
              </w:tabs>
              <w:spacing w:line="240" w:lineRule="atLeast"/>
              <w:ind w:left="-108" w:right="-131"/>
              <w:rPr>
                <w:szCs w:val="22"/>
                <w:lang w:val="en-US" w:bidi="th-TH"/>
              </w:rPr>
            </w:pPr>
          </w:p>
        </w:tc>
        <w:tc>
          <w:tcPr>
            <w:tcW w:w="551" w:type="pct"/>
            <w:vAlign w:val="bottom"/>
          </w:tcPr>
          <w:p w14:paraId="339B8CA4" w14:textId="26EAF982" w:rsidR="004E72A8" w:rsidRPr="00D67A8A" w:rsidRDefault="004E72A8" w:rsidP="004E72A8">
            <w:pPr>
              <w:tabs>
                <w:tab w:val="decimal" w:pos="863"/>
              </w:tabs>
              <w:spacing w:line="240" w:lineRule="atLeast"/>
              <w:ind w:left="-108" w:right="-131"/>
            </w:pPr>
            <w:r w:rsidRPr="001160ED">
              <w:t>293,642</w:t>
            </w:r>
          </w:p>
        </w:tc>
      </w:tr>
      <w:tr w:rsidR="004E72A8" w:rsidRPr="009426D0" w14:paraId="2359CFFE" w14:textId="77777777" w:rsidTr="00F66942">
        <w:tc>
          <w:tcPr>
            <w:tcW w:w="2414" w:type="pct"/>
            <w:vAlign w:val="bottom"/>
          </w:tcPr>
          <w:p w14:paraId="0203D06C" w14:textId="66899C73" w:rsidR="004E72A8" w:rsidRPr="00244911" w:rsidRDefault="004E72A8" w:rsidP="004E72A8">
            <w:pPr>
              <w:spacing w:line="240" w:lineRule="atLeast"/>
              <w:rPr>
                <w:szCs w:val="22"/>
                <w:lang w:val="en-US" w:bidi="th-TH"/>
              </w:rPr>
            </w:pPr>
            <w:r w:rsidRPr="00244911">
              <w:rPr>
                <w:szCs w:val="22"/>
                <w:lang w:val="en-US" w:bidi="th-TH"/>
              </w:rPr>
              <w:t>Promotional and marketing expenses</w:t>
            </w:r>
          </w:p>
        </w:tc>
        <w:tc>
          <w:tcPr>
            <w:tcW w:w="514" w:type="pct"/>
            <w:vAlign w:val="bottom"/>
          </w:tcPr>
          <w:p w14:paraId="675F7B66" w14:textId="24ADF735" w:rsidR="004E72A8" w:rsidRPr="009D48F0" w:rsidRDefault="007E713D" w:rsidP="004E72A8">
            <w:pPr>
              <w:tabs>
                <w:tab w:val="decimal" w:pos="490"/>
              </w:tabs>
              <w:spacing w:line="240" w:lineRule="atLeast"/>
              <w:ind w:left="-108" w:right="70"/>
            </w:pPr>
            <w:r w:rsidRPr="00360D7E">
              <w:t>-</w:t>
            </w:r>
          </w:p>
        </w:tc>
        <w:tc>
          <w:tcPr>
            <w:tcW w:w="137" w:type="pct"/>
            <w:vAlign w:val="bottom"/>
          </w:tcPr>
          <w:p w14:paraId="550DF2CA" w14:textId="77777777" w:rsidR="004E72A8" w:rsidRPr="00847385" w:rsidRDefault="004E72A8" w:rsidP="004E72A8">
            <w:pPr>
              <w:tabs>
                <w:tab w:val="decimal" w:pos="892"/>
              </w:tabs>
              <w:spacing w:line="240" w:lineRule="atLeast"/>
              <w:ind w:left="-108" w:right="-131"/>
              <w:rPr>
                <w:szCs w:val="22"/>
                <w:lang w:val="en-US" w:bidi="th-TH"/>
              </w:rPr>
            </w:pPr>
          </w:p>
        </w:tc>
        <w:tc>
          <w:tcPr>
            <w:tcW w:w="565" w:type="pct"/>
            <w:vAlign w:val="bottom"/>
          </w:tcPr>
          <w:p w14:paraId="13280E18" w14:textId="6B540334" w:rsidR="004E72A8" w:rsidRPr="00847385" w:rsidRDefault="004E72A8" w:rsidP="004E72A8">
            <w:pPr>
              <w:tabs>
                <w:tab w:val="decimal" w:pos="575"/>
              </w:tabs>
              <w:spacing w:line="240" w:lineRule="atLeast"/>
              <w:ind w:left="-108" w:right="70"/>
              <w:rPr>
                <w:szCs w:val="22"/>
                <w:lang w:val="en-US" w:bidi="th-TH"/>
              </w:rPr>
            </w:pPr>
            <w:r w:rsidRPr="00360D7E">
              <w:t>-</w:t>
            </w:r>
          </w:p>
        </w:tc>
        <w:tc>
          <w:tcPr>
            <w:tcW w:w="137" w:type="pct"/>
            <w:vAlign w:val="bottom"/>
          </w:tcPr>
          <w:p w14:paraId="02B178FA" w14:textId="77777777" w:rsidR="004E72A8" w:rsidRPr="00847385" w:rsidRDefault="004E72A8" w:rsidP="004E72A8">
            <w:pPr>
              <w:tabs>
                <w:tab w:val="decimal" w:pos="892"/>
              </w:tabs>
              <w:spacing w:line="240" w:lineRule="atLeast"/>
              <w:ind w:left="-108" w:right="-131"/>
              <w:rPr>
                <w:szCs w:val="22"/>
                <w:lang w:val="en-US" w:bidi="th-TH"/>
              </w:rPr>
            </w:pPr>
          </w:p>
        </w:tc>
        <w:tc>
          <w:tcPr>
            <w:tcW w:w="556" w:type="pct"/>
            <w:vAlign w:val="bottom"/>
          </w:tcPr>
          <w:p w14:paraId="6D7AC285" w14:textId="38750909" w:rsidR="004E72A8" w:rsidRPr="00847385" w:rsidRDefault="007E713D" w:rsidP="004E72A8">
            <w:pPr>
              <w:tabs>
                <w:tab w:val="decimal" w:pos="864"/>
              </w:tabs>
              <w:spacing w:line="240" w:lineRule="atLeast"/>
              <w:ind w:left="-108" w:right="-131"/>
              <w:rPr>
                <w:szCs w:val="22"/>
                <w:lang w:val="en-US" w:bidi="th-TH"/>
              </w:rPr>
            </w:pPr>
            <w:r w:rsidRPr="00DD1EB9">
              <w:t xml:space="preserve"> 705 </w:t>
            </w:r>
          </w:p>
        </w:tc>
        <w:tc>
          <w:tcPr>
            <w:tcW w:w="126" w:type="pct"/>
            <w:vAlign w:val="bottom"/>
          </w:tcPr>
          <w:p w14:paraId="19854EE6" w14:textId="77777777" w:rsidR="004E72A8" w:rsidRPr="00847385" w:rsidRDefault="004E72A8" w:rsidP="004E72A8">
            <w:pPr>
              <w:tabs>
                <w:tab w:val="decimal" w:pos="892"/>
              </w:tabs>
              <w:spacing w:line="240" w:lineRule="atLeast"/>
              <w:ind w:left="-108" w:right="-131"/>
              <w:rPr>
                <w:szCs w:val="22"/>
                <w:lang w:val="en-US" w:bidi="th-TH"/>
              </w:rPr>
            </w:pPr>
          </w:p>
        </w:tc>
        <w:tc>
          <w:tcPr>
            <w:tcW w:w="551" w:type="pct"/>
            <w:vAlign w:val="bottom"/>
          </w:tcPr>
          <w:p w14:paraId="2A308B39" w14:textId="0F09FF05" w:rsidR="004E72A8" w:rsidRPr="00D67A8A" w:rsidRDefault="004E72A8" w:rsidP="004E72A8">
            <w:pPr>
              <w:tabs>
                <w:tab w:val="decimal" w:pos="863"/>
              </w:tabs>
              <w:spacing w:line="240" w:lineRule="atLeast"/>
              <w:ind w:left="-108" w:right="-131"/>
            </w:pPr>
            <w:r w:rsidRPr="001160ED">
              <w:t>980</w:t>
            </w:r>
          </w:p>
        </w:tc>
      </w:tr>
      <w:tr w:rsidR="00957F5C" w:rsidRPr="009426D0" w14:paraId="1EDF0FE0" w14:textId="77777777" w:rsidTr="00E248DD">
        <w:tc>
          <w:tcPr>
            <w:tcW w:w="2414" w:type="pct"/>
            <w:vAlign w:val="bottom"/>
          </w:tcPr>
          <w:p w14:paraId="4DFAD223" w14:textId="3A73489A" w:rsidR="00957F5C" w:rsidRPr="00244911" w:rsidRDefault="00957F5C" w:rsidP="00957F5C">
            <w:pPr>
              <w:spacing w:line="240" w:lineRule="atLeast"/>
              <w:rPr>
                <w:szCs w:val="22"/>
                <w:lang w:val="en-US" w:bidi="th-TH"/>
              </w:rPr>
            </w:pPr>
          </w:p>
        </w:tc>
        <w:tc>
          <w:tcPr>
            <w:tcW w:w="514" w:type="pct"/>
            <w:vAlign w:val="bottom"/>
          </w:tcPr>
          <w:p w14:paraId="2A5C675A" w14:textId="39F656F8" w:rsidR="00957F5C" w:rsidRPr="009426D0" w:rsidRDefault="00957F5C" w:rsidP="00EF7B31">
            <w:pPr>
              <w:tabs>
                <w:tab w:val="decimal" w:pos="631"/>
              </w:tabs>
              <w:spacing w:line="240" w:lineRule="atLeast"/>
              <w:ind w:left="-108" w:right="70"/>
            </w:pPr>
          </w:p>
        </w:tc>
        <w:tc>
          <w:tcPr>
            <w:tcW w:w="137" w:type="pct"/>
            <w:vAlign w:val="bottom"/>
          </w:tcPr>
          <w:p w14:paraId="35F5AAFB" w14:textId="77777777" w:rsidR="00957F5C" w:rsidRPr="009426D0" w:rsidRDefault="00957F5C" w:rsidP="00EF7B31">
            <w:pPr>
              <w:tabs>
                <w:tab w:val="decimal" w:pos="892"/>
              </w:tabs>
              <w:spacing w:line="240" w:lineRule="atLeast"/>
              <w:ind w:left="-108" w:right="-131"/>
              <w:rPr>
                <w:szCs w:val="22"/>
                <w:lang w:val="en-US" w:bidi="th-TH"/>
              </w:rPr>
            </w:pPr>
          </w:p>
        </w:tc>
        <w:tc>
          <w:tcPr>
            <w:tcW w:w="565" w:type="pct"/>
            <w:vAlign w:val="bottom"/>
          </w:tcPr>
          <w:p w14:paraId="2CAD3D5F" w14:textId="05EB966C" w:rsidR="00957F5C" w:rsidRPr="009426D0" w:rsidRDefault="00957F5C" w:rsidP="00EF7B31">
            <w:pPr>
              <w:tabs>
                <w:tab w:val="decimal" w:pos="575"/>
              </w:tabs>
              <w:spacing w:line="240" w:lineRule="atLeast"/>
              <w:ind w:left="-108" w:right="70"/>
            </w:pPr>
          </w:p>
        </w:tc>
        <w:tc>
          <w:tcPr>
            <w:tcW w:w="137" w:type="pct"/>
            <w:vAlign w:val="bottom"/>
          </w:tcPr>
          <w:p w14:paraId="0D18255B" w14:textId="77777777" w:rsidR="00957F5C" w:rsidRPr="009426D0" w:rsidRDefault="00957F5C" w:rsidP="00EF7B31">
            <w:pPr>
              <w:tabs>
                <w:tab w:val="decimal" w:pos="892"/>
              </w:tabs>
              <w:spacing w:line="240" w:lineRule="atLeast"/>
              <w:ind w:left="-108" w:right="-131"/>
              <w:rPr>
                <w:szCs w:val="22"/>
                <w:lang w:val="en-US" w:bidi="th-TH"/>
              </w:rPr>
            </w:pPr>
          </w:p>
        </w:tc>
        <w:tc>
          <w:tcPr>
            <w:tcW w:w="556" w:type="pct"/>
            <w:vAlign w:val="bottom"/>
          </w:tcPr>
          <w:p w14:paraId="725DBE3E" w14:textId="67997A09" w:rsidR="00957F5C" w:rsidRPr="008831CE" w:rsidRDefault="00957F5C" w:rsidP="00EF7B31">
            <w:pPr>
              <w:tabs>
                <w:tab w:val="decimal" w:pos="855"/>
              </w:tabs>
              <w:spacing w:line="240" w:lineRule="atLeast"/>
              <w:ind w:left="-108" w:right="-131"/>
              <w:rPr>
                <w:szCs w:val="22"/>
                <w:lang w:val="en-US" w:bidi="th-TH"/>
              </w:rPr>
            </w:pPr>
          </w:p>
        </w:tc>
        <w:tc>
          <w:tcPr>
            <w:tcW w:w="126" w:type="pct"/>
            <w:vAlign w:val="bottom"/>
          </w:tcPr>
          <w:p w14:paraId="1158347B" w14:textId="77777777" w:rsidR="00957F5C" w:rsidRPr="009426D0" w:rsidRDefault="00957F5C" w:rsidP="00EF7B31">
            <w:pPr>
              <w:tabs>
                <w:tab w:val="decimal" w:pos="892"/>
              </w:tabs>
              <w:spacing w:line="240" w:lineRule="atLeast"/>
              <w:ind w:left="-108" w:right="-131"/>
              <w:rPr>
                <w:szCs w:val="22"/>
                <w:lang w:val="en-US" w:bidi="th-TH"/>
              </w:rPr>
            </w:pPr>
          </w:p>
        </w:tc>
        <w:tc>
          <w:tcPr>
            <w:tcW w:w="551" w:type="pct"/>
            <w:vAlign w:val="bottom"/>
          </w:tcPr>
          <w:p w14:paraId="7FE21225" w14:textId="5E86773E" w:rsidR="00957F5C" w:rsidRPr="002356A7" w:rsidRDefault="00957F5C" w:rsidP="00EF7B31">
            <w:pPr>
              <w:tabs>
                <w:tab w:val="decimal" w:pos="863"/>
              </w:tabs>
              <w:spacing w:line="240" w:lineRule="atLeast"/>
              <w:ind w:left="-108" w:right="-131"/>
            </w:pPr>
          </w:p>
        </w:tc>
      </w:tr>
      <w:tr w:rsidR="00957F5C" w:rsidRPr="009426D0" w14:paraId="194232FE" w14:textId="77777777" w:rsidTr="00E248DD">
        <w:tc>
          <w:tcPr>
            <w:tcW w:w="2414" w:type="pct"/>
            <w:vAlign w:val="bottom"/>
          </w:tcPr>
          <w:p w14:paraId="64DB2079" w14:textId="6C07D5FD"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b/>
                <w:bCs/>
                <w:szCs w:val="22"/>
              </w:rPr>
              <w:t>Joint venture</w:t>
            </w:r>
            <w:r w:rsidR="00EB4DE5">
              <w:rPr>
                <w:b/>
                <w:bCs/>
                <w:szCs w:val="22"/>
              </w:rPr>
              <w:t>s</w:t>
            </w:r>
          </w:p>
        </w:tc>
        <w:tc>
          <w:tcPr>
            <w:tcW w:w="514" w:type="pct"/>
            <w:vAlign w:val="bottom"/>
          </w:tcPr>
          <w:p w14:paraId="4579A995" w14:textId="77777777" w:rsidR="00957F5C" w:rsidRPr="009426D0" w:rsidRDefault="00957F5C" w:rsidP="00EF7B31">
            <w:pPr>
              <w:tabs>
                <w:tab w:val="decimal" w:pos="792"/>
              </w:tabs>
              <w:spacing w:line="240" w:lineRule="atLeast"/>
              <w:ind w:left="-108" w:right="70"/>
              <w:rPr>
                <w:szCs w:val="22"/>
                <w:lang w:val="en-US" w:bidi="th-TH"/>
              </w:rPr>
            </w:pPr>
          </w:p>
        </w:tc>
        <w:tc>
          <w:tcPr>
            <w:tcW w:w="137" w:type="pct"/>
            <w:vAlign w:val="bottom"/>
          </w:tcPr>
          <w:p w14:paraId="676B9AFC" w14:textId="77777777" w:rsidR="00957F5C" w:rsidRPr="009426D0" w:rsidRDefault="00957F5C" w:rsidP="00EF7B31">
            <w:pPr>
              <w:tabs>
                <w:tab w:val="decimal" w:pos="892"/>
              </w:tabs>
              <w:spacing w:line="240" w:lineRule="atLeast"/>
              <w:ind w:left="-108" w:right="-131"/>
              <w:rPr>
                <w:szCs w:val="22"/>
                <w:lang w:val="en-US" w:bidi="th-TH"/>
              </w:rPr>
            </w:pPr>
          </w:p>
        </w:tc>
        <w:tc>
          <w:tcPr>
            <w:tcW w:w="565" w:type="pct"/>
            <w:vAlign w:val="bottom"/>
          </w:tcPr>
          <w:p w14:paraId="262597EE" w14:textId="77777777" w:rsidR="00957F5C" w:rsidRPr="009426D0" w:rsidRDefault="00957F5C" w:rsidP="00EF7B31">
            <w:pPr>
              <w:tabs>
                <w:tab w:val="decimal" w:pos="792"/>
              </w:tabs>
              <w:spacing w:line="240" w:lineRule="atLeast"/>
              <w:ind w:left="-108" w:right="70"/>
              <w:rPr>
                <w:szCs w:val="22"/>
                <w:lang w:val="en-US" w:bidi="th-TH"/>
              </w:rPr>
            </w:pPr>
          </w:p>
        </w:tc>
        <w:tc>
          <w:tcPr>
            <w:tcW w:w="137" w:type="pct"/>
            <w:vAlign w:val="bottom"/>
          </w:tcPr>
          <w:p w14:paraId="0B424BE6" w14:textId="77777777" w:rsidR="00957F5C" w:rsidRPr="009426D0" w:rsidRDefault="00957F5C" w:rsidP="00EF7B31">
            <w:pPr>
              <w:tabs>
                <w:tab w:val="decimal" w:pos="892"/>
              </w:tabs>
              <w:spacing w:line="240" w:lineRule="atLeast"/>
              <w:ind w:left="-108" w:right="-131"/>
              <w:rPr>
                <w:szCs w:val="22"/>
                <w:lang w:val="en-US" w:bidi="th-TH"/>
              </w:rPr>
            </w:pPr>
          </w:p>
        </w:tc>
        <w:tc>
          <w:tcPr>
            <w:tcW w:w="556" w:type="pct"/>
            <w:vAlign w:val="bottom"/>
          </w:tcPr>
          <w:p w14:paraId="09666025" w14:textId="77777777" w:rsidR="00957F5C" w:rsidRPr="009426D0" w:rsidRDefault="00957F5C" w:rsidP="00EF7B31">
            <w:pPr>
              <w:tabs>
                <w:tab w:val="decimal" w:pos="515"/>
              </w:tabs>
              <w:spacing w:line="240" w:lineRule="atLeast"/>
              <w:ind w:left="-108" w:right="-131"/>
              <w:rPr>
                <w:szCs w:val="22"/>
                <w:lang w:val="en-US" w:bidi="th-TH"/>
              </w:rPr>
            </w:pPr>
          </w:p>
        </w:tc>
        <w:tc>
          <w:tcPr>
            <w:tcW w:w="126" w:type="pct"/>
            <w:vAlign w:val="bottom"/>
          </w:tcPr>
          <w:p w14:paraId="378317A6" w14:textId="77777777" w:rsidR="00957F5C" w:rsidRPr="009426D0" w:rsidRDefault="00957F5C" w:rsidP="00EF7B31">
            <w:pPr>
              <w:tabs>
                <w:tab w:val="decimal" w:pos="515"/>
              </w:tabs>
              <w:spacing w:line="240" w:lineRule="atLeast"/>
              <w:ind w:left="-108" w:right="-131"/>
              <w:rPr>
                <w:i/>
                <w:iCs/>
                <w:szCs w:val="22"/>
                <w:lang w:val="en-US" w:bidi="th-TH"/>
              </w:rPr>
            </w:pPr>
          </w:p>
        </w:tc>
        <w:tc>
          <w:tcPr>
            <w:tcW w:w="551" w:type="pct"/>
            <w:vAlign w:val="bottom"/>
          </w:tcPr>
          <w:p w14:paraId="3B2F1B97" w14:textId="77777777" w:rsidR="00957F5C" w:rsidRPr="009426D0" w:rsidRDefault="00957F5C" w:rsidP="00EF7B31">
            <w:pPr>
              <w:tabs>
                <w:tab w:val="decimal" w:pos="515"/>
              </w:tabs>
              <w:spacing w:line="240" w:lineRule="atLeast"/>
              <w:ind w:left="-108" w:right="-131"/>
              <w:rPr>
                <w:szCs w:val="22"/>
                <w:lang w:val="en-US" w:bidi="th-TH"/>
              </w:rPr>
            </w:pPr>
          </w:p>
        </w:tc>
      </w:tr>
      <w:tr w:rsidR="00782929" w:rsidRPr="009426D0" w14:paraId="77BD2904" w14:textId="77777777" w:rsidTr="00E248DD">
        <w:tc>
          <w:tcPr>
            <w:tcW w:w="2414" w:type="pct"/>
            <w:vAlign w:val="bottom"/>
          </w:tcPr>
          <w:p w14:paraId="663613A3" w14:textId="45439626" w:rsidR="00782929" w:rsidRDefault="00782929" w:rsidP="00782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val="en-US" w:bidi="th-TH"/>
              </w:rPr>
            </w:pPr>
            <w:r w:rsidRPr="009426D0">
              <w:rPr>
                <w:szCs w:val="22"/>
                <w:lang w:val="en-US" w:bidi="th-TH"/>
              </w:rPr>
              <w:t>Revenue from hotel and related services</w:t>
            </w:r>
          </w:p>
        </w:tc>
        <w:tc>
          <w:tcPr>
            <w:tcW w:w="514" w:type="pct"/>
            <w:vAlign w:val="bottom"/>
          </w:tcPr>
          <w:p w14:paraId="439C3B3E" w14:textId="786B679C" w:rsidR="00782929" w:rsidRPr="0097388E" w:rsidRDefault="00390D01" w:rsidP="00E248DD">
            <w:pPr>
              <w:tabs>
                <w:tab w:val="decimal" w:pos="790"/>
              </w:tabs>
              <w:spacing w:line="240" w:lineRule="atLeast"/>
              <w:ind w:left="-108" w:right="-110"/>
              <w:rPr>
                <w:szCs w:val="22"/>
              </w:rPr>
            </w:pPr>
            <w:r w:rsidRPr="00390D01">
              <w:rPr>
                <w:szCs w:val="22"/>
              </w:rPr>
              <w:t>659</w:t>
            </w:r>
          </w:p>
        </w:tc>
        <w:tc>
          <w:tcPr>
            <w:tcW w:w="137" w:type="pct"/>
            <w:vAlign w:val="bottom"/>
          </w:tcPr>
          <w:p w14:paraId="5B9989FF" w14:textId="77777777" w:rsidR="00782929" w:rsidRPr="0097388E" w:rsidRDefault="00782929" w:rsidP="00E248DD">
            <w:pPr>
              <w:tabs>
                <w:tab w:val="decimal" w:pos="892"/>
              </w:tabs>
              <w:spacing w:line="240" w:lineRule="atLeast"/>
              <w:ind w:left="-108" w:right="-131"/>
              <w:rPr>
                <w:szCs w:val="22"/>
                <w:lang w:val="en-US" w:bidi="th-TH"/>
              </w:rPr>
            </w:pPr>
          </w:p>
        </w:tc>
        <w:tc>
          <w:tcPr>
            <w:tcW w:w="565" w:type="pct"/>
            <w:vAlign w:val="bottom"/>
          </w:tcPr>
          <w:p w14:paraId="2C4FD8A0" w14:textId="40AD4DA4" w:rsidR="00782929" w:rsidRPr="004125CE" w:rsidRDefault="00782929" w:rsidP="00E248DD">
            <w:pPr>
              <w:tabs>
                <w:tab w:val="decimal" w:pos="575"/>
              </w:tabs>
              <w:spacing w:line="240" w:lineRule="atLeast"/>
              <w:ind w:left="-108" w:right="70"/>
            </w:pPr>
            <w:r>
              <w:t>-</w:t>
            </w:r>
          </w:p>
        </w:tc>
        <w:tc>
          <w:tcPr>
            <w:tcW w:w="137" w:type="pct"/>
            <w:vAlign w:val="bottom"/>
          </w:tcPr>
          <w:p w14:paraId="0E363590" w14:textId="77777777" w:rsidR="00782929" w:rsidRPr="0097388E" w:rsidRDefault="00782929" w:rsidP="00E248DD">
            <w:pPr>
              <w:tabs>
                <w:tab w:val="decimal" w:pos="892"/>
              </w:tabs>
              <w:spacing w:line="240" w:lineRule="atLeast"/>
              <w:ind w:left="-108" w:right="-131"/>
              <w:rPr>
                <w:szCs w:val="22"/>
                <w:lang w:val="en-US" w:bidi="th-TH"/>
              </w:rPr>
            </w:pPr>
          </w:p>
        </w:tc>
        <w:tc>
          <w:tcPr>
            <w:tcW w:w="556" w:type="pct"/>
            <w:vAlign w:val="bottom"/>
          </w:tcPr>
          <w:p w14:paraId="50B19B12" w14:textId="4B72C129" w:rsidR="00782929" w:rsidRPr="00484230" w:rsidRDefault="00390D01" w:rsidP="00484230">
            <w:pPr>
              <w:tabs>
                <w:tab w:val="decimal" w:pos="575"/>
              </w:tabs>
              <w:spacing w:line="240" w:lineRule="atLeast"/>
              <w:ind w:left="-108" w:right="-131"/>
              <w:rPr>
                <w:szCs w:val="22"/>
                <w:lang w:val="en-US" w:bidi="th-TH"/>
              </w:rPr>
            </w:pPr>
            <w:r>
              <w:rPr>
                <w:szCs w:val="22"/>
                <w:lang w:val="en-US" w:bidi="th-TH"/>
              </w:rPr>
              <w:t>-</w:t>
            </w:r>
          </w:p>
        </w:tc>
        <w:tc>
          <w:tcPr>
            <w:tcW w:w="126" w:type="pct"/>
            <w:vAlign w:val="bottom"/>
          </w:tcPr>
          <w:p w14:paraId="4896DF80" w14:textId="77777777" w:rsidR="00782929" w:rsidRPr="0097388E" w:rsidRDefault="00782929" w:rsidP="00E248DD">
            <w:pPr>
              <w:tabs>
                <w:tab w:val="decimal" w:pos="515"/>
              </w:tabs>
              <w:spacing w:line="240" w:lineRule="atLeast"/>
              <w:ind w:left="-108" w:right="-131"/>
              <w:rPr>
                <w:i/>
                <w:iCs/>
                <w:szCs w:val="22"/>
                <w:lang w:val="en-US" w:bidi="th-TH"/>
              </w:rPr>
            </w:pPr>
          </w:p>
        </w:tc>
        <w:tc>
          <w:tcPr>
            <w:tcW w:w="551" w:type="pct"/>
            <w:vAlign w:val="bottom"/>
          </w:tcPr>
          <w:p w14:paraId="5F0902CC" w14:textId="4802DFD9" w:rsidR="00782929" w:rsidRPr="00CB63EB" w:rsidRDefault="00782929" w:rsidP="00484230">
            <w:pPr>
              <w:tabs>
                <w:tab w:val="decimal" w:pos="576"/>
              </w:tabs>
              <w:spacing w:line="240" w:lineRule="atLeast"/>
              <w:ind w:left="-108" w:right="-131"/>
            </w:pPr>
            <w:r w:rsidRPr="00484230">
              <w:t>-</w:t>
            </w:r>
          </w:p>
        </w:tc>
      </w:tr>
      <w:tr w:rsidR="00782929" w:rsidRPr="009426D0" w14:paraId="2FF690BF" w14:textId="77777777" w:rsidTr="00E248DD">
        <w:tc>
          <w:tcPr>
            <w:tcW w:w="2414" w:type="pct"/>
            <w:vAlign w:val="bottom"/>
          </w:tcPr>
          <w:p w14:paraId="4CE41974" w14:textId="77777777" w:rsidR="00782929" w:rsidRPr="009426D0" w:rsidRDefault="00782929" w:rsidP="00782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rPr>
              <w:t xml:space="preserve">Revenue from rental and rendering of </w:t>
            </w:r>
          </w:p>
          <w:p w14:paraId="2EDB87A6" w14:textId="65B15553" w:rsidR="00782929" w:rsidRDefault="00782929" w:rsidP="00782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val="en-US" w:bidi="th-TH"/>
              </w:rPr>
            </w:pPr>
            <w:r w:rsidRPr="009426D0">
              <w:rPr>
                <w:szCs w:val="22"/>
              </w:rPr>
              <w:t xml:space="preserve">   commercial building services</w:t>
            </w:r>
          </w:p>
        </w:tc>
        <w:tc>
          <w:tcPr>
            <w:tcW w:w="514" w:type="pct"/>
            <w:vAlign w:val="bottom"/>
          </w:tcPr>
          <w:p w14:paraId="36EFB543" w14:textId="1A11B518" w:rsidR="00782929" w:rsidRPr="0097388E" w:rsidRDefault="00F66942" w:rsidP="00E248DD">
            <w:pPr>
              <w:tabs>
                <w:tab w:val="decimal" w:pos="790"/>
              </w:tabs>
              <w:spacing w:line="240" w:lineRule="atLeast"/>
              <w:ind w:left="-108" w:right="-110"/>
              <w:rPr>
                <w:szCs w:val="22"/>
              </w:rPr>
            </w:pPr>
            <w:r w:rsidRPr="00E351F4">
              <w:t xml:space="preserve"> 178 </w:t>
            </w:r>
          </w:p>
        </w:tc>
        <w:tc>
          <w:tcPr>
            <w:tcW w:w="137" w:type="pct"/>
            <w:vAlign w:val="bottom"/>
          </w:tcPr>
          <w:p w14:paraId="25098988" w14:textId="77777777" w:rsidR="00782929" w:rsidRPr="0097388E" w:rsidRDefault="00782929" w:rsidP="00E248DD">
            <w:pPr>
              <w:tabs>
                <w:tab w:val="decimal" w:pos="892"/>
              </w:tabs>
              <w:spacing w:line="240" w:lineRule="atLeast"/>
              <w:ind w:left="-108" w:right="-131"/>
              <w:rPr>
                <w:szCs w:val="22"/>
                <w:lang w:val="en-US" w:bidi="th-TH"/>
              </w:rPr>
            </w:pPr>
          </w:p>
        </w:tc>
        <w:tc>
          <w:tcPr>
            <w:tcW w:w="565" w:type="pct"/>
            <w:vAlign w:val="bottom"/>
          </w:tcPr>
          <w:p w14:paraId="79EDF71A" w14:textId="53886AD6" w:rsidR="00782929" w:rsidRPr="004125CE" w:rsidRDefault="00782929" w:rsidP="00E248DD">
            <w:pPr>
              <w:tabs>
                <w:tab w:val="decimal" w:pos="575"/>
              </w:tabs>
              <w:spacing w:line="240" w:lineRule="atLeast"/>
              <w:ind w:left="-108" w:right="70"/>
            </w:pPr>
            <w:r>
              <w:t>-</w:t>
            </w:r>
          </w:p>
        </w:tc>
        <w:tc>
          <w:tcPr>
            <w:tcW w:w="137" w:type="pct"/>
            <w:vAlign w:val="bottom"/>
          </w:tcPr>
          <w:p w14:paraId="392D9256" w14:textId="77777777" w:rsidR="00782929" w:rsidRPr="0097388E" w:rsidRDefault="00782929" w:rsidP="00E248DD">
            <w:pPr>
              <w:tabs>
                <w:tab w:val="decimal" w:pos="892"/>
              </w:tabs>
              <w:spacing w:line="240" w:lineRule="atLeast"/>
              <w:ind w:left="-108" w:right="-131"/>
              <w:rPr>
                <w:szCs w:val="22"/>
                <w:lang w:val="en-US" w:bidi="th-TH"/>
              </w:rPr>
            </w:pPr>
          </w:p>
        </w:tc>
        <w:tc>
          <w:tcPr>
            <w:tcW w:w="556" w:type="pct"/>
            <w:vAlign w:val="bottom"/>
          </w:tcPr>
          <w:p w14:paraId="2453CAAE" w14:textId="40FE5559" w:rsidR="00782929" w:rsidRPr="00484230" w:rsidRDefault="00F66942" w:rsidP="00484230">
            <w:pPr>
              <w:tabs>
                <w:tab w:val="decimal" w:pos="575"/>
              </w:tabs>
              <w:spacing w:line="240" w:lineRule="atLeast"/>
              <w:ind w:left="-108" w:right="-131"/>
              <w:rPr>
                <w:szCs w:val="22"/>
                <w:lang w:val="en-US" w:bidi="th-TH"/>
              </w:rPr>
            </w:pPr>
            <w:r w:rsidRPr="004E02C5">
              <w:t>-</w:t>
            </w:r>
          </w:p>
        </w:tc>
        <w:tc>
          <w:tcPr>
            <w:tcW w:w="126" w:type="pct"/>
            <w:vAlign w:val="bottom"/>
          </w:tcPr>
          <w:p w14:paraId="3D933C18" w14:textId="77777777" w:rsidR="00782929" w:rsidRPr="0097388E" w:rsidRDefault="00782929" w:rsidP="00E248DD">
            <w:pPr>
              <w:tabs>
                <w:tab w:val="decimal" w:pos="515"/>
              </w:tabs>
              <w:spacing w:line="240" w:lineRule="atLeast"/>
              <w:ind w:left="-108" w:right="-131"/>
              <w:rPr>
                <w:i/>
                <w:iCs/>
                <w:szCs w:val="22"/>
                <w:lang w:val="en-US" w:bidi="th-TH"/>
              </w:rPr>
            </w:pPr>
          </w:p>
        </w:tc>
        <w:tc>
          <w:tcPr>
            <w:tcW w:w="551" w:type="pct"/>
            <w:vAlign w:val="bottom"/>
          </w:tcPr>
          <w:p w14:paraId="5475381D" w14:textId="31527647" w:rsidR="00782929" w:rsidRPr="00CB63EB" w:rsidRDefault="00782929" w:rsidP="00484230">
            <w:pPr>
              <w:tabs>
                <w:tab w:val="decimal" w:pos="576"/>
              </w:tabs>
              <w:spacing w:line="240" w:lineRule="atLeast"/>
              <w:ind w:left="-108" w:right="-131"/>
            </w:pPr>
            <w:r w:rsidRPr="00484230">
              <w:t>-</w:t>
            </w:r>
          </w:p>
        </w:tc>
      </w:tr>
      <w:tr w:rsidR="0004118D" w:rsidRPr="009426D0" w14:paraId="4EBBFCA3" w14:textId="77777777" w:rsidTr="00F66942">
        <w:tc>
          <w:tcPr>
            <w:tcW w:w="2414" w:type="pct"/>
            <w:vAlign w:val="bottom"/>
          </w:tcPr>
          <w:p w14:paraId="019BC07D" w14:textId="138AF3E2" w:rsidR="0004118D" w:rsidRPr="009426D0" w:rsidRDefault="0004118D" w:rsidP="00041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szCs w:val="22"/>
                <w:lang w:val="en-US" w:bidi="th-TH"/>
              </w:rPr>
              <w:t>Management income</w:t>
            </w:r>
          </w:p>
        </w:tc>
        <w:tc>
          <w:tcPr>
            <w:tcW w:w="514" w:type="pct"/>
            <w:vAlign w:val="bottom"/>
          </w:tcPr>
          <w:p w14:paraId="4F3436C1" w14:textId="345D1164" w:rsidR="0004118D" w:rsidRPr="0097388E" w:rsidRDefault="00F66942" w:rsidP="0004118D">
            <w:pPr>
              <w:tabs>
                <w:tab w:val="decimal" w:pos="790"/>
              </w:tabs>
              <w:spacing w:line="240" w:lineRule="atLeast"/>
              <w:ind w:left="-108" w:right="-110"/>
              <w:rPr>
                <w:szCs w:val="22"/>
              </w:rPr>
            </w:pPr>
            <w:r w:rsidRPr="00E351F4">
              <w:t xml:space="preserve"> 392,643 </w:t>
            </w:r>
          </w:p>
        </w:tc>
        <w:tc>
          <w:tcPr>
            <w:tcW w:w="137" w:type="pct"/>
            <w:vAlign w:val="bottom"/>
          </w:tcPr>
          <w:p w14:paraId="21255E90" w14:textId="77777777" w:rsidR="0004118D" w:rsidRPr="0097388E" w:rsidRDefault="0004118D" w:rsidP="0004118D">
            <w:pPr>
              <w:tabs>
                <w:tab w:val="decimal" w:pos="892"/>
              </w:tabs>
              <w:spacing w:line="240" w:lineRule="atLeast"/>
              <w:ind w:left="-108" w:right="-131"/>
              <w:rPr>
                <w:szCs w:val="22"/>
                <w:lang w:val="en-US" w:bidi="th-TH"/>
              </w:rPr>
            </w:pPr>
          </w:p>
        </w:tc>
        <w:tc>
          <w:tcPr>
            <w:tcW w:w="565" w:type="pct"/>
            <w:vAlign w:val="bottom"/>
          </w:tcPr>
          <w:p w14:paraId="31A96E17" w14:textId="76AAD724" w:rsidR="0004118D" w:rsidRPr="0097388E" w:rsidRDefault="0004118D" w:rsidP="0004118D">
            <w:pPr>
              <w:tabs>
                <w:tab w:val="decimal" w:pos="879"/>
              </w:tabs>
              <w:spacing w:line="240" w:lineRule="atLeast"/>
              <w:ind w:left="-108" w:right="-110"/>
              <w:contextualSpacing/>
              <w:rPr>
                <w:szCs w:val="22"/>
              </w:rPr>
            </w:pPr>
            <w:r w:rsidRPr="00BE6037">
              <w:t xml:space="preserve"> 102,258</w:t>
            </w:r>
          </w:p>
        </w:tc>
        <w:tc>
          <w:tcPr>
            <w:tcW w:w="137" w:type="pct"/>
            <w:vAlign w:val="bottom"/>
          </w:tcPr>
          <w:p w14:paraId="4BF12F89" w14:textId="77777777" w:rsidR="0004118D" w:rsidRPr="0097388E" w:rsidRDefault="0004118D" w:rsidP="0004118D">
            <w:pPr>
              <w:tabs>
                <w:tab w:val="decimal" w:pos="892"/>
              </w:tabs>
              <w:spacing w:line="240" w:lineRule="atLeast"/>
              <w:ind w:left="-108" w:right="-131"/>
              <w:rPr>
                <w:szCs w:val="22"/>
                <w:lang w:val="en-US" w:bidi="th-TH"/>
              </w:rPr>
            </w:pPr>
          </w:p>
        </w:tc>
        <w:tc>
          <w:tcPr>
            <w:tcW w:w="556" w:type="pct"/>
            <w:vAlign w:val="bottom"/>
          </w:tcPr>
          <w:p w14:paraId="7EB98A09" w14:textId="781D0721" w:rsidR="0004118D" w:rsidRPr="00C22727" w:rsidRDefault="00F66942" w:rsidP="0004118D">
            <w:pPr>
              <w:tabs>
                <w:tab w:val="decimal" w:pos="863"/>
              </w:tabs>
              <w:spacing w:line="240" w:lineRule="atLeast"/>
              <w:ind w:left="-108" w:right="-110"/>
              <w:rPr>
                <w:rFonts w:cstheme="minorBidi"/>
                <w:szCs w:val="22"/>
                <w:lang w:val="en-US" w:bidi="th-TH"/>
              </w:rPr>
            </w:pPr>
            <w:r w:rsidRPr="004E02C5">
              <w:t xml:space="preserve"> 431,184 </w:t>
            </w:r>
          </w:p>
        </w:tc>
        <w:tc>
          <w:tcPr>
            <w:tcW w:w="126" w:type="pct"/>
            <w:vAlign w:val="bottom"/>
          </w:tcPr>
          <w:p w14:paraId="2EF1715C" w14:textId="77777777" w:rsidR="0004118D" w:rsidRPr="0097388E" w:rsidRDefault="0004118D" w:rsidP="0004118D">
            <w:pPr>
              <w:tabs>
                <w:tab w:val="decimal" w:pos="515"/>
              </w:tabs>
              <w:spacing w:line="240" w:lineRule="atLeast"/>
              <w:ind w:left="-108" w:right="-131"/>
              <w:rPr>
                <w:i/>
                <w:iCs/>
                <w:szCs w:val="22"/>
                <w:lang w:val="en-US" w:bidi="th-TH"/>
              </w:rPr>
            </w:pPr>
          </w:p>
        </w:tc>
        <w:tc>
          <w:tcPr>
            <w:tcW w:w="551" w:type="pct"/>
            <w:vAlign w:val="bottom"/>
          </w:tcPr>
          <w:p w14:paraId="7F969416" w14:textId="45F9CBE9" w:rsidR="0004118D" w:rsidRPr="00444BCD" w:rsidRDefault="0004118D" w:rsidP="0004118D">
            <w:pPr>
              <w:tabs>
                <w:tab w:val="decimal" w:pos="852"/>
              </w:tabs>
              <w:spacing w:line="240" w:lineRule="atLeast"/>
              <w:ind w:left="-108" w:right="-131"/>
            </w:pPr>
            <w:r w:rsidRPr="00233EDE">
              <w:t xml:space="preserve"> 102,258</w:t>
            </w:r>
          </w:p>
        </w:tc>
      </w:tr>
      <w:tr w:rsidR="0004118D" w:rsidRPr="009426D0" w14:paraId="4C4831AD" w14:textId="77777777" w:rsidTr="00F66942">
        <w:tc>
          <w:tcPr>
            <w:tcW w:w="2414" w:type="pct"/>
            <w:vAlign w:val="bottom"/>
          </w:tcPr>
          <w:p w14:paraId="65BEB36C" w14:textId="2E429B92" w:rsidR="0004118D" w:rsidRPr="009426D0" w:rsidRDefault="0004118D" w:rsidP="00041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szCs w:val="22"/>
                <w:lang w:val="en-US" w:bidi="th-TH"/>
              </w:rPr>
              <w:t>Interest income</w:t>
            </w:r>
          </w:p>
        </w:tc>
        <w:tc>
          <w:tcPr>
            <w:tcW w:w="514" w:type="pct"/>
            <w:vAlign w:val="bottom"/>
          </w:tcPr>
          <w:p w14:paraId="5FF61A0A" w14:textId="38D64599" w:rsidR="0004118D" w:rsidRPr="0097388E" w:rsidRDefault="00F66942" w:rsidP="0004118D">
            <w:pPr>
              <w:tabs>
                <w:tab w:val="decimal" w:pos="790"/>
              </w:tabs>
              <w:spacing w:line="240" w:lineRule="atLeast"/>
              <w:ind w:left="-108" w:right="-110"/>
              <w:rPr>
                <w:szCs w:val="22"/>
              </w:rPr>
            </w:pPr>
            <w:r w:rsidRPr="00E351F4">
              <w:t xml:space="preserve"> </w:t>
            </w:r>
            <w:r w:rsidR="005B5BD4">
              <w:t>20,678</w:t>
            </w:r>
            <w:r w:rsidRPr="00E351F4">
              <w:t xml:space="preserve"> </w:t>
            </w:r>
          </w:p>
        </w:tc>
        <w:tc>
          <w:tcPr>
            <w:tcW w:w="137" w:type="pct"/>
            <w:vAlign w:val="bottom"/>
          </w:tcPr>
          <w:p w14:paraId="7F51C95F" w14:textId="77777777" w:rsidR="0004118D" w:rsidRPr="0097388E" w:rsidRDefault="0004118D" w:rsidP="0004118D">
            <w:pPr>
              <w:tabs>
                <w:tab w:val="decimal" w:pos="892"/>
              </w:tabs>
              <w:spacing w:line="240" w:lineRule="atLeast"/>
              <w:ind w:left="-108" w:right="-131"/>
              <w:rPr>
                <w:szCs w:val="22"/>
                <w:lang w:val="en-US" w:bidi="th-TH"/>
              </w:rPr>
            </w:pPr>
          </w:p>
        </w:tc>
        <w:tc>
          <w:tcPr>
            <w:tcW w:w="565" w:type="pct"/>
            <w:vAlign w:val="bottom"/>
          </w:tcPr>
          <w:p w14:paraId="7FA7363F" w14:textId="5E6EE0D6" w:rsidR="0004118D" w:rsidRPr="0097388E" w:rsidRDefault="0004118D" w:rsidP="0004118D">
            <w:pPr>
              <w:tabs>
                <w:tab w:val="decimal" w:pos="879"/>
              </w:tabs>
              <w:spacing w:line="240" w:lineRule="atLeast"/>
              <w:ind w:left="-108" w:right="-110"/>
              <w:contextualSpacing/>
              <w:rPr>
                <w:szCs w:val="22"/>
              </w:rPr>
            </w:pPr>
            <w:r w:rsidRPr="00BE6037">
              <w:t>1,854</w:t>
            </w:r>
          </w:p>
        </w:tc>
        <w:tc>
          <w:tcPr>
            <w:tcW w:w="137" w:type="pct"/>
            <w:vAlign w:val="bottom"/>
          </w:tcPr>
          <w:p w14:paraId="4CD90F17" w14:textId="77777777" w:rsidR="0004118D" w:rsidRPr="0097388E" w:rsidRDefault="0004118D" w:rsidP="0004118D">
            <w:pPr>
              <w:tabs>
                <w:tab w:val="decimal" w:pos="892"/>
              </w:tabs>
              <w:spacing w:line="240" w:lineRule="atLeast"/>
              <w:ind w:left="-108" w:right="-131"/>
              <w:rPr>
                <w:szCs w:val="22"/>
                <w:lang w:val="en-US" w:bidi="th-TH"/>
              </w:rPr>
            </w:pPr>
          </w:p>
        </w:tc>
        <w:tc>
          <w:tcPr>
            <w:tcW w:w="556" w:type="pct"/>
            <w:vAlign w:val="bottom"/>
          </w:tcPr>
          <w:p w14:paraId="3E24B71A" w14:textId="18540843" w:rsidR="0004118D" w:rsidRPr="0097388E" w:rsidRDefault="00F66942" w:rsidP="0004118D">
            <w:pPr>
              <w:tabs>
                <w:tab w:val="decimal" w:pos="863"/>
              </w:tabs>
              <w:spacing w:line="240" w:lineRule="atLeast"/>
              <w:ind w:left="-108" w:right="-110"/>
              <w:rPr>
                <w:szCs w:val="22"/>
              </w:rPr>
            </w:pPr>
            <w:r w:rsidRPr="004E02C5">
              <w:t xml:space="preserve"> </w:t>
            </w:r>
            <w:r w:rsidR="005B5BD4">
              <w:t>20,678</w:t>
            </w:r>
            <w:r w:rsidRPr="004E02C5">
              <w:t xml:space="preserve"> </w:t>
            </w:r>
          </w:p>
        </w:tc>
        <w:tc>
          <w:tcPr>
            <w:tcW w:w="126" w:type="pct"/>
            <w:vAlign w:val="bottom"/>
          </w:tcPr>
          <w:p w14:paraId="219140CE" w14:textId="77777777" w:rsidR="0004118D" w:rsidRPr="0097388E" w:rsidRDefault="0004118D" w:rsidP="0004118D">
            <w:pPr>
              <w:tabs>
                <w:tab w:val="decimal" w:pos="515"/>
              </w:tabs>
              <w:spacing w:line="240" w:lineRule="atLeast"/>
              <w:ind w:left="-108" w:right="-131"/>
              <w:rPr>
                <w:i/>
                <w:iCs/>
                <w:szCs w:val="22"/>
                <w:lang w:val="en-US" w:bidi="th-TH"/>
              </w:rPr>
            </w:pPr>
          </w:p>
        </w:tc>
        <w:tc>
          <w:tcPr>
            <w:tcW w:w="551" w:type="pct"/>
            <w:vAlign w:val="bottom"/>
          </w:tcPr>
          <w:p w14:paraId="5C6FE8F0" w14:textId="659F060D" w:rsidR="0004118D" w:rsidRPr="00444BCD" w:rsidRDefault="0004118D" w:rsidP="0004118D">
            <w:pPr>
              <w:tabs>
                <w:tab w:val="decimal" w:pos="852"/>
              </w:tabs>
              <w:spacing w:line="240" w:lineRule="atLeast"/>
              <w:ind w:left="-108" w:right="-131"/>
            </w:pPr>
            <w:r w:rsidRPr="00233EDE">
              <w:t>1,854</w:t>
            </w:r>
          </w:p>
        </w:tc>
      </w:tr>
      <w:tr w:rsidR="0079315F" w:rsidRPr="009426D0" w14:paraId="24085E58" w14:textId="77777777" w:rsidTr="00E248DD">
        <w:tc>
          <w:tcPr>
            <w:tcW w:w="2414" w:type="pct"/>
            <w:vAlign w:val="bottom"/>
          </w:tcPr>
          <w:p w14:paraId="4502332D" w14:textId="2966F38B" w:rsidR="0079315F" w:rsidRDefault="0079315F" w:rsidP="007931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val="en-US" w:bidi="th-TH"/>
              </w:rPr>
            </w:pPr>
            <w:r>
              <w:rPr>
                <w:szCs w:val="22"/>
                <w:lang w:val="en-US" w:bidi="th-TH"/>
              </w:rPr>
              <w:t>Other income</w:t>
            </w:r>
          </w:p>
        </w:tc>
        <w:tc>
          <w:tcPr>
            <w:tcW w:w="514" w:type="pct"/>
            <w:vAlign w:val="bottom"/>
          </w:tcPr>
          <w:p w14:paraId="00722B67" w14:textId="1756FD03" w:rsidR="0079315F" w:rsidRPr="0097388E" w:rsidRDefault="00F66942" w:rsidP="00E248DD">
            <w:pPr>
              <w:tabs>
                <w:tab w:val="decimal" w:pos="790"/>
              </w:tabs>
              <w:spacing w:line="240" w:lineRule="atLeast"/>
              <w:ind w:left="-108" w:right="-110"/>
              <w:rPr>
                <w:szCs w:val="22"/>
              </w:rPr>
            </w:pPr>
            <w:r w:rsidRPr="00E351F4">
              <w:t xml:space="preserve"> 504 </w:t>
            </w:r>
          </w:p>
        </w:tc>
        <w:tc>
          <w:tcPr>
            <w:tcW w:w="137" w:type="pct"/>
            <w:vAlign w:val="bottom"/>
          </w:tcPr>
          <w:p w14:paraId="36F7D108" w14:textId="77777777" w:rsidR="0079315F" w:rsidRPr="0097388E" w:rsidRDefault="0079315F" w:rsidP="00E248DD">
            <w:pPr>
              <w:tabs>
                <w:tab w:val="decimal" w:pos="892"/>
              </w:tabs>
              <w:spacing w:line="240" w:lineRule="atLeast"/>
              <w:ind w:left="-108" w:right="-131"/>
              <w:rPr>
                <w:szCs w:val="22"/>
                <w:lang w:val="en-US" w:bidi="th-TH"/>
              </w:rPr>
            </w:pPr>
          </w:p>
        </w:tc>
        <w:tc>
          <w:tcPr>
            <w:tcW w:w="565" w:type="pct"/>
            <w:vAlign w:val="bottom"/>
          </w:tcPr>
          <w:p w14:paraId="5C1AE5BD" w14:textId="6D99D470" w:rsidR="0079315F" w:rsidRPr="004125CE" w:rsidRDefault="0079315F" w:rsidP="00484230">
            <w:pPr>
              <w:tabs>
                <w:tab w:val="decimal" w:pos="575"/>
              </w:tabs>
              <w:spacing w:line="240" w:lineRule="atLeast"/>
              <w:ind w:left="-108" w:right="70"/>
            </w:pPr>
            <w:r>
              <w:t>-</w:t>
            </w:r>
          </w:p>
        </w:tc>
        <w:tc>
          <w:tcPr>
            <w:tcW w:w="137" w:type="pct"/>
            <w:vAlign w:val="bottom"/>
          </w:tcPr>
          <w:p w14:paraId="0EEC740E" w14:textId="77777777" w:rsidR="0079315F" w:rsidRPr="0097388E" w:rsidRDefault="0079315F" w:rsidP="00E248DD">
            <w:pPr>
              <w:tabs>
                <w:tab w:val="decimal" w:pos="892"/>
              </w:tabs>
              <w:spacing w:line="240" w:lineRule="atLeast"/>
              <w:ind w:left="-108" w:right="-131"/>
              <w:rPr>
                <w:szCs w:val="22"/>
                <w:lang w:val="en-US" w:bidi="th-TH"/>
              </w:rPr>
            </w:pPr>
          </w:p>
        </w:tc>
        <w:tc>
          <w:tcPr>
            <w:tcW w:w="556" w:type="pct"/>
            <w:vAlign w:val="bottom"/>
          </w:tcPr>
          <w:p w14:paraId="202D023F" w14:textId="0D4D1713" w:rsidR="0079315F" w:rsidRPr="0097388E" w:rsidRDefault="00F66942" w:rsidP="00E248DD">
            <w:pPr>
              <w:tabs>
                <w:tab w:val="decimal" w:pos="863"/>
              </w:tabs>
              <w:spacing w:line="240" w:lineRule="atLeast"/>
              <w:ind w:left="-108" w:right="-110"/>
              <w:rPr>
                <w:szCs w:val="22"/>
              </w:rPr>
            </w:pPr>
            <w:r w:rsidRPr="004E02C5">
              <w:t xml:space="preserve"> 79 </w:t>
            </w:r>
          </w:p>
        </w:tc>
        <w:tc>
          <w:tcPr>
            <w:tcW w:w="126" w:type="pct"/>
            <w:vAlign w:val="bottom"/>
          </w:tcPr>
          <w:p w14:paraId="79BBF776" w14:textId="77777777" w:rsidR="0079315F" w:rsidRPr="0097388E" w:rsidRDefault="0079315F" w:rsidP="00E248DD">
            <w:pPr>
              <w:tabs>
                <w:tab w:val="decimal" w:pos="515"/>
              </w:tabs>
              <w:spacing w:line="240" w:lineRule="atLeast"/>
              <w:ind w:left="-108" w:right="-131"/>
              <w:rPr>
                <w:i/>
                <w:iCs/>
                <w:szCs w:val="22"/>
                <w:lang w:val="en-US" w:bidi="th-TH"/>
              </w:rPr>
            </w:pPr>
          </w:p>
        </w:tc>
        <w:tc>
          <w:tcPr>
            <w:tcW w:w="551" w:type="pct"/>
            <w:vAlign w:val="bottom"/>
          </w:tcPr>
          <w:p w14:paraId="3B115C22" w14:textId="4177CEB0" w:rsidR="0079315F" w:rsidRPr="00CB63EB" w:rsidRDefault="0079315F" w:rsidP="00484230">
            <w:pPr>
              <w:tabs>
                <w:tab w:val="decimal" w:pos="576"/>
              </w:tabs>
              <w:spacing w:line="240" w:lineRule="atLeast"/>
              <w:ind w:left="-108" w:right="-131"/>
            </w:pPr>
            <w:r>
              <w:t>-</w:t>
            </w:r>
          </w:p>
        </w:tc>
      </w:tr>
      <w:tr w:rsidR="00957F5C" w:rsidRPr="009426D0" w14:paraId="248B5C34" w14:textId="77777777" w:rsidTr="00E248DD">
        <w:tc>
          <w:tcPr>
            <w:tcW w:w="2414" w:type="pct"/>
            <w:vAlign w:val="bottom"/>
          </w:tcPr>
          <w:p w14:paraId="4AE1BF67" w14:textId="77777777"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tc>
        <w:tc>
          <w:tcPr>
            <w:tcW w:w="514" w:type="pct"/>
            <w:vAlign w:val="bottom"/>
          </w:tcPr>
          <w:p w14:paraId="51789E3F" w14:textId="77777777" w:rsidR="00957F5C" w:rsidRPr="009426D0" w:rsidRDefault="00957F5C" w:rsidP="00EF7B31">
            <w:pPr>
              <w:tabs>
                <w:tab w:val="decimal" w:pos="792"/>
              </w:tabs>
              <w:spacing w:line="240" w:lineRule="atLeast"/>
              <w:ind w:left="-108" w:right="70"/>
              <w:rPr>
                <w:szCs w:val="22"/>
                <w:lang w:val="en-US" w:bidi="th-TH"/>
              </w:rPr>
            </w:pPr>
          </w:p>
        </w:tc>
        <w:tc>
          <w:tcPr>
            <w:tcW w:w="137" w:type="pct"/>
            <w:vAlign w:val="bottom"/>
          </w:tcPr>
          <w:p w14:paraId="1B5BA9D6" w14:textId="77777777" w:rsidR="00957F5C" w:rsidRPr="009426D0" w:rsidRDefault="00957F5C" w:rsidP="00EF7B31">
            <w:pPr>
              <w:tabs>
                <w:tab w:val="decimal" w:pos="892"/>
              </w:tabs>
              <w:spacing w:line="240" w:lineRule="atLeast"/>
              <w:ind w:left="-108" w:right="-131"/>
              <w:rPr>
                <w:szCs w:val="22"/>
                <w:lang w:val="en-US" w:bidi="th-TH"/>
              </w:rPr>
            </w:pPr>
          </w:p>
        </w:tc>
        <w:tc>
          <w:tcPr>
            <w:tcW w:w="565" w:type="pct"/>
            <w:vAlign w:val="bottom"/>
          </w:tcPr>
          <w:p w14:paraId="268F2D24" w14:textId="77777777" w:rsidR="00957F5C" w:rsidRPr="009426D0" w:rsidRDefault="00957F5C" w:rsidP="00EF7B31">
            <w:pPr>
              <w:tabs>
                <w:tab w:val="decimal" w:pos="792"/>
              </w:tabs>
              <w:spacing w:line="240" w:lineRule="atLeast"/>
              <w:ind w:left="-108" w:right="70"/>
              <w:rPr>
                <w:szCs w:val="22"/>
                <w:lang w:val="en-US" w:bidi="th-TH"/>
              </w:rPr>
            </w:pPr>
          </w:p>
        </w:tc>
        <w:tc>
          <w:tcPr>
            <w:tcW w:w="137" w:type="pct"/>
            <w:vAlign w:val="bottom"/>
          </w:tcPr>
          <w:p w14:paraId="5DC392F8" w14:textId="77777777" w:rsidR="00957F5C" w:rsidRPr="009426D0" w:rsidRDefault="00957F5C" w:rsidP="00EF7B31">
            <w:pPr>
              <w:tabs>
                <w:tab w:val="decimal" w:pos="892"/>
              </w:tabs>
              <w:spacing w:line="240" w:lineRule="atLeast"/>
              <w:ind w:left="-108" w:right="-131"/>
              <w:rPr>
                <w:szCs w:val="22"/>
                <w:lang w:val="en-US" w:bidi="th-TH"/>
              </w:rPr>
            </w:pPr>
          </w:p>
        </w:tc>
        <w:tc>
          <w:tcPr>
            <w:tcW w:w="556" w:type="pct"/>
            <w:vAlign w:val="bottom"/>
          </w:tcPr>
          <w:p w14:paraId="32EA2C94" w14:textId="77777777" w:rsidR="00957F5C" w:rsidRPr="009426D0" w:rsidRDefault="00957F5C" w:rsidP="00EF7B31">
            <w:pPr>
              <w:tabs>
                <w:tab w:val="decimal" w:pos="515"/>
              </w:tabs>
              <w:spacing w:line="240" w:lineRule="atLeast"/>
              <w:ind w:left="-108" w:right="-131"/>
              <w:rPr>
                <w:szCs w:val="22"/>
                <w:lang w:val="en-US" w:bidi="th-TH"/>
              </w:rPr>
            </w:pPr>
          </w:p>
        </w:tc>
        <w:tc>
          <w:tcPr>
            <w:tcW w:w="126" w:type="pct"/>
            <w:vAlign w:val="bottom"/>
          </w:tcPr>
          <w:p w14:paraId="5CBD069A" w14:textId="77777777" w:rsidR="00957F5C" w:rsidRPr="009426D0" w:rsidRDefault="00957F5C" w:rsidP="00EF7B31">
            <w:pPr>
              <w:tabs>
                <w:tab w:val="decimal" w:pos="515"/>
              </w:tabs>
              <w:spacing w:line="240" w:lineRule="atLeast"/>
              <w:ind w:left="-108" w:right="-131"/>
              <w:rPr>
                <w:i/>
                <w:iCs/>
                <w:szCs w:val="22"/>
                <w:lang w:val="en-US" w:bidi="th-TH"/>
              </w:rPr>
            </w:pPr>
          </w:p>
        </w:tc>
        <w:tc>
          <w:tcPr>
            <w:tcW w:w="551" w:type="pct"/>
            <w:vAlign w:val="bottom"/>
          </w:tcPr>
          <w:p w14:paraId="5AB31DCE" w14:textId="77777777" w:rsidR="00957F5C" w:rsidRPr="009426D0" w:rsidRDefault="00957F5C" w:rsidP="00EF7B31">
            <w:pPr>
              <w:tabs>
                <w:tab w:val="decimal" w:pos="515"/>
              </w:tabs>
              <w:spacing w:line="240" w:lineRule="atLeast"/>
              <w:ind w:left="-108" w:right="-131"/>
              <w:rPr>
                <w:szCs w:val="22"/>
                <w:lang w:val="en-US" w:bidi="th-TH"/>
              </w:rPr>
            </w:pPr>
          </w:p>
        </w:tc>
      </w:tr>
      <w:tr w:rsidR="00453357" w:rsidRPr="009426D0" w14:paraId="53255249" w14:textId="77777777" w:rsidTr="00E248DD">
        <w:tc>
          <w:tcPr>
            <w:tcW w:w="2414" w:type="pct"/>
            <w:vAlign w:val="bottom"/>
          </w:tcPr>
          <w:p w14:paraId="0A67E45F" w14:textId="77777777" w:rsidR="00453357" w:rsidRPr="009426D0" w:rsidRDefault="00453357"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tc>
        <w:tc>
          <w:tcPr>
            <w:tcW w:w="514" w:type="pct"/>
            <w:vAlign w:val="bottom"/>
          </w:tcPr>
          <w:p w14:paraId="4EB0C975" w14:textId="77777777" w:rsidR="00453357" w:rsidRPr="009426D0" w:rsidRDefault="00453357" w:rsidP="00EF7B31">
            <w:pPr>
              <w:tabs>
                <w:tab w:val="decimal" w:pos="792"/>
              </w:tabs>
              <w:spacing w:line="240" w:lineRule="atLeast"/>
              <w:ind w:left="-108" w:right="70"/>
              <w:rPr>
                <w:szCs w:val="22"/>
                <w:lang w:val="en-US" w:bidi="th-TH"/>
              </w:rPr>
            </w:pPr>
          </w:p>
        </w:tc>
        <w:tc>
          <w:tcPr>
            <w:tcW w:w="137" w:type="pct"/>
            <w:vAlign w:val="bottom"/>
          </w:tcPr>
          <w:p w14:paraId="6F2D6923" w14:textId="77777777" w:rsidR="00453357" w:rsidRPr="009426D0" w:rsidRDefault="00453357" w:rsidP="00EF7B31">
            <w:pPr>
              <w:tabs>
                <w:tab w:val="decimal" w:pos="892"/>
              </w:tabs>
              <w:spacing w:line="240" w:lineRule="atLeast"/>
              <w:ind w:left="-108" w:right="-131"/>
              <w:rPr>
                <w:szCs w:val="22"/>
                <w:lang w:val="en-US" w:bidi="th-TH"/>
              </w:rPr>
            </w:pPr>
          </w:p>
        </w:tc>
        <w:tc>
          <w:tcPr>
            <w:tcW w:w="565" w:type="pct"/>
            <w:vAlign w:val="bottom"/>
          </w:tcPr>
          <w:p w14:paraId="3C27698A" w14:textId="77777777" w:rsidR="00453357" w:rsidRPr="009426D0" w:rsidRDefault="00453357" w:rsidP="00EF7B31">
            <w:pPr>
              <w:tabs>
                <w:tab w:val="decimal" w:pos="792"/>
              </w:tabs>
              <w:spacing w:line="240" w:lineRule="atLeast"/>
              <w:ind w:left="-108" w:right="70"/>
              <w:rPr>
                <w:szCs w:val="22"/>
                <w:lang w:val="en-US" w:bidi="th-TH"/>
              </w:rPr>
            </w:pPr>
          </w:p>
        </w:tc>
        <w:tc>
          <w:tcPr>
            <w:tcW w:w="137" w:type="pct"/>
            <w:vAlign w:val="bottom"/>
          </w:tcPr>
          <w:p w14:paraId="4F08967E" w14:textId="77777777" w:rsidR="00453357" w:rsidRPr="009426D0" w:rsidRDefault="00453357" w:rsidP="00EF7B31">
            <w:pPr>
              <w:tabs>
                <w:tab w:val="decimal" w:pos="892"/>
              </w:tabs>
              <w:spacing w:line="240" w:lineRule="atLeast"/>
              <w:ind w:left="-108" w:right="-131"/>
              <w:rPr>
                <w:szCs w:val="22"/>
                <w:lang w:val="en-US" w:bidi="th-TH"/>
              </w:rPr>
            </w:pPr>
          </w:p>
        </w:tc>
        <w:tc>
          <w:tcPr>
            <w:tcW w:w="556" w:type="pct"/>
            <w:vAlign w:val="bottom"/>
          </w:tcPr>
          <w:p w14:paraId="178244EE" w14:textId="77777777" w:rsidR="00453357" w:rsidRPr="009426D0" w:rsidRDefault="00453357" w:rsidP="00EF7B31">
            <w:pPr>
              <w:tabs>
                <w:tab w:val="decimal" w:pos="515"/>
              </w:tabs>
              <w:spacing w:line="240" w:lineRule="atLeast"/>
              <w:ind w:left="-108" w:right="-131"/>
              <w:rPr>
                <w:szCs w:val="22"/>
                <w:lang w:val="en-US" w:bidi="th-TH"/>
              </w:rPr>
            </w:pPr>
          </w:p>
        </w:tc>
        <w:tc>
          <w:tcPr>
            <w:tcW w:w="126" w:type="pct"/>
            <w:vAlign w:val="bottom"/>
          </w:tcPr>
          <w:p w14:paraId="7B9B1A2D" w14:textId="77777777" w:rsidR="00453357" w:rsidRPr="009426D0" w:rsidRDefault="00453357" w:rsidP="00EF7B31">
            <w:pPr>
              <w:tabs>
                <w:tab w:val="decimal" w:pos="515"/>
              </w:tabs>
              <w:spacing w:line="240" w:lineRule="atLeast"/>
              <w:ind w:left="-108" w:right="-131"/>
              <w:rPr>
                <w:i/>
                <w:iCs/>
                <w:szCs w:val="22"/>
                <w:lang w:val="en-US" w:bidi="th-TH"/>
              </w:rPr>
            </w:pPr>
          </w:p>
        </w:tc>
        <w:tc>
          <w:tcPr>
            <w:tcW w:w="551" w:type="pct"/>
            <w:vAlign w:val="bottom"/>
          </w:tcPr>
          <w:p w14:paraId="084827A3" w14:textId="77777777" w:rsidR="00453357" w:rsidRPr="009426D0" w:rsidRDefault="00453357" w:rsidP="00EF7B31">
            <w:pPr>
              <w:tabs>
                <w:tab w:val="decimal" w:pos="515"/>
              </w:tabs>
              <w:spacing w:line="240" w:lineRule="atLeast"/>
              <w:ind w:left="-108" w:right="-131"/>
              <w:rPr>
                <w:szCs w:val="22"/>
                <w:lang w:val="en-US" w:bidi="th-TH"/>
              </w:rPr>
            </w:pPr>
          </w:p>
        </w:tc>
      </w:tr>
      <w:tr w:rsidR="00453357" w:rsidRPr="009426D0" w14:paraId="7F3EB30B" w14:textId="77777777" w:rsidTr="00E248DD">
        <w:tc>
          <w:tcPr>
            <w:tcW w:w="2414" w:type="pct"/>
            <w:vAlign w:val="bottom"/>
          </w:tcPr>
          <w:p w14:paraId="6343ED36" w14:textId="77777777" w:rsidR="00453357" w:rsidRPr="009426D0" w:rsidRDefault="00453357"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tc>
        <w:tc>
          <w:tcPr>
            <w:tcW w:w="514" w:type="pct"/>
            <w:vAlign w:val="bottom"/>
          </w:tcPr>
          <w:p w14:paraId="3FF02A3A" w14:textId="77777777" w:rsidR="00453357" w:rsidRPr="009426D0" w:rsidRDefault="00453357" w:rsidP="00EF7B31">
            <w:pPr>
              <w:tabs>
                <w:tab w:val="decimal" w:pos="792"/>
              </w:tabs>
              <w:spacing w:line="240" w:lineRule="atLeast"/>
              <w:ind w:left="-108" w:right="70"/>
              <w:rPr>
                <w:szCs w:val="22"/>
                <w:lang w:val="en-US" w:bidi="th-TH"/>
              </w:rPr>
            </w:pPr>
          </w:p>
        </w:tc>
        <w:tc>
          <w:tcPr>
            <w:tcW w:w="137" w:type="pct"/>
            <w:vAlign w:val="bottom"/>
          </w:tcPr>
          <w:p w14:paraId="7B90C557" w14:textId="77777777" w:rsidR="00453357" w:rsidRPr="009426D0" w:rsidRDefault="00453357" w:rsidP="00EF7B31">
            <w:pPr>
              <w:tabs>
                <w:tab w:val="decimal" w:pos="892"/>
              </w:tabs>
              <w:spacing w:line="240" w:lineRule="atLeast"/>
              <w:ind w:left="-108" w:right="-131"/>
              <w:rPr>
                <w:szCs w:val="22"/>
                <w:lang w:val="en-US" w:bidi="th-TH"/>
              </w:rPr>
            </w:pPr>
          </w:p>
        </w:tc>
        <w:tc>
          <w:tcPr>
            <w:tcW w:w="565" w:type="pct"/>
            <w:vAlign w:val="bottom"/>
          </w:tcPr>
          <w:p w14:paraId="7BEF8560" w14:textId="77777777" w:rsidR="00453357" w:rsidRPr="009426D0" w:rsidRDefault="00453357" w:rsidP="00EF7B31">
            <w:pPr>
              <w:tabs>
                <w:tab w:val="decimal" w:pos="792"/>
              </w:tabs>
              <w:spacing w:line="240" w:lineRule="atLeast"/>
              <w:ind w:left="-108" w:right="70"/>
              <w:rPr>
                <w:szCs w:val="22"/>
                <w:lang w:val="en-US" w:bidi="th-TH"/>
              </w:rPr>
            </w:pPr>
          </w:p>
        </w:tc>
        <w:tc>
          <w:tcPr>
            <w:tcW w:w="137" w:type="pct"/>
            <w:vAlign w:val="bottom"/>
          </w:tcPr>
          <w:p w14:paraId="2EDCADEF" w14:textId="77777777" w:rsidR="00453357" w:rsidRPr="009426D0" w:rsidRDefault="00453357" w:rsidP="00EF7B31">
            <w:pPr>
              <w:tabs>
                <w:tab w:val="decimal" w:pos="892"/>
              </w:tabs>
              <w:spacing w:line="240" w:lineRule="atLeast"/>
              <w:ind w:left="-108" w:right="-131"/>
              <w:rPr>
                <w:szCs w:val="22"/>
                <w:lang w:val="en-US" w:bidi="th-TH"/>
              </w:rPr>
            </w:pPr>
          </w:p>
        </w:tc>
        <w:tc>
          <w:tcPr>
            <w:tcW w:w="556" w:type="pct"/>
            <w:vAlign w:val="bottom"/>
          </w:tcPr>
          <w:p w14:paraId="63097F9E" w14:textId="77777777" w:rsidR="00453357" w:rsidRPr="009426D0" w:rsidRDefault="00453357" w:rsidP="00EF7B31">
            <w:pPr>
              <w:tabs>
                <w:tab w:val="decimal" w:pos="515"/>
              </w:tabs>
              <w:spacing w:line="240" w:lineRule="atLeast"/>
              <w:ind w:left="-108" w:right="-131"/>
              <w:rPr>
                <w:szCs w:val="22"/>
                <w:lang w:val="en-US" w:bidi="th-TH"/>
              </w:rPr>
            </w:pPr>
          </w:p>
        </w:tc>
        <w:tc>
          <w:tcPr>
            <w:tcW w:w="126" w:type="pct"/>
            <w:vAlign w:val="bottom"/>
          </w:tcPr>
          <w:p w14:paraId="7E71A969" w14:textId="77777777" w:rsidR="00453357" w:rsidRPr="009426D0" w:rsidRDefault="00453357" w:rsidP="00EF7B31">
            <w:pPr>
              <w:tabs>
                <w:tab w:val="decimal" w:pos="515"/>
              </w:tabs>
              <w:spacing w:line="240" w:lineRule="atLeast"/>
              <w:ind w:left="-108" w:right="-131"/>
              <w:rPr>
                <w:i/>
                <w:iCs/>
                <w:szCs w:val="22"/>
                <w:lang w:val="en-US" w:bidi="th-TH"/>
              </w:rPr>
            </w:pPr>
          </w:p>
        </w:tc>
        <w:tc>
          <w:tcPr>
            <w:tcW w:w="551" w:type="pct"/>
            <w:vAlign w:val="bottom"/>
          </w:tcPr>
          <w:p w14:paraId="697D1941" w14:textId="77777777" w:rsidR="00453357" w:rsidRPr="009426D0" w:rsidRDefault="00453357" w:rsidP="00EF7B31">
            <w:pPr>
              <w:tabs>
                <w:tab w:val="decimal" w:pos="515"/>
              </w:tabs>
              <w:spacing w:line="240" w:lineRule="atLeast"/>
              <w:ind w:left="-108" w:right="-131"/>
              <w:rPr>
                <w:szCs w:val="22"/>
                <w:lang w:val="en-US" w:bidi="th-TH"/>
              </w:rPr>
            </w:pPr>
          </w:p>
        </w:tc>
      </w:tr>
      <w:tr w:rsidR="00453357" w:rsidRPr="009426D0" w14:paraId="6FA4919D" w14:textId="77777777" w:rsidTr="00E248DD">
        <w:tc>
          <w:tcPr>
            <w:tcW w:w="2414" w:type="pct"/>
            <w:vAlign w:val="bottom"/>
          </w:tcPr>
          <w:p w14:paraId="41B23D48" w14:textId="77777777" w:rsidR="00453357" w:rsidRPr="009426D0" w:rsidRDefault="00453357"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tc>
        <w:tc>
          <w:tcPr>
            <w:tcW w:w="514" w:type="pct"/>
            <w:vAlign w:val="bottom"/>
          </w:tcPr>
          <w:p w14:paraId="6DE5CC9E" w14:textId="77777777" w:rsidR="00453357" w:rsidRPr="009426D0" w:rsidRDefault="00453357" w:rsidP="00EF7B31">
            <w:pPr>
              <w:tabs>
                <w:tab w:val="decimal" w:pos="792"/>
              </w:tabs>
              <w:spacing w:line="240" w:lineRule="atLeast"/>
              <w:ind w:left="-108" w:right="70"/>
              <w:rPr>
                <w:szCs w:val="22"/>
                <w:lang w:val="en-US" w:bidi="th-TH"/>
              </w:rPr>
            </w:pPr>
          </w:p>
        </w:tc>
        <w:tc>
          <w:tcPr>
            <w:tcW w:w="137" w:type="pct"/>
            <w:vAlign w:val="bottom"/>
          </w:tcPr>
          <w:p w14:paraId="23E7C4F5" w14:textId="77777777" w:rsidR="00453357" w:rsidRPr="009426D0" w:rsidRDefault="00453357" w:rsidP="00EF7B31">
            <w:pPr>
              <w:tabs>
                <w:tab w:val="decimal" w:pos="892"/>
              </w:tabs>
              <w:spacing w:line="240" w:lineRule="atLeast"/>
              <w:ind w:left="-108" w:right="-131"/>
              <w:rPr>
                <w:szCs w:val="22"/>
                <w:lang w:val="en-US" w:bidi="th-TH"/>
              </w:rPr>
            </w:pPr>
          </w:p>
        </w:tc>
        <w:tc>
          <w:tcPr>
            <w:tcW w:w="565" w:type="pct"/>
            <w:vAlign w:val="bottom"/>
          </w:tcPr>
          <w:p w14:paraId="0D7BB2B7" w14:textId="77777777" w:rsidR="00453357" w:rsidRPr="009426D0" w:rsidRDefault="00453357" w:rsidP="00EF7B31">
            <w:pPr>
              <w:tabs>
                <w:tab w:val="decimal" w:pos="792"/>
              </w:tabs>
              <w:spacing w:line="240" w:lineRule="atLeast"/>
              <w:ind w:left="-108" w:right="70"/>
              <w:rPr>
                <w:szCs w:val="22"/>
                <w:lang w:val="en-US" w:bidi="th-TH"/>
              </w:rPr>
            </w:pPr>
          </w:p>
        </w:tc>
        <w:tc>
          <w:tcPr>
            <w:tcW w:w="137" w:type="pct"/>
            <w:vAlign w:val="bottom"/>
          </w:tcPr>
          <w:p w14:paraId="5D83C370" w14:textId="77777777" w:rsidR="00453357" w:rsidRPr="009426D0" w:rsidRDefault="00453357" w:rsidP="00EF7B31">
            <w:pPr>
              <w:tabs>
                <w:tab w:val="decimal" w:pos="892"/>
              </w:tabs>
              <w:spacing w:line="240" w:lineRule="atLeast"/>
              <w:ind w:left="-108" w:right="-131"/>
              <w:rPr>
                <w:szCs w:val="22"/>
                <w:lang w:val="en-US" w:bidi="th-TH"/>
              </w:rPr>
            </w:pPr>
          </w:p>
        </w:tc>
        <w:tc>
          <w:tcPr>
            <w:tcW w:w="556" w:type="pct"/>
            <w:vAlign w:val="bottom"/>
          </w:tcPr>
          <w:p w14:paraId="22ED78EE" w14:textId="77777777" w:rsidR="00453357" w:rsidRPr="009426D0" w:rsidRDefault="00453357" w:rsidP="00EF7B31">
            <w:pPr>
              <w:tabs>
                <w:tab w:val="decimal" w:pos="515"/>
              </w:tabs>
              <w:spacing w:line="240" w:lineRule="atLeast"/>
              <w:ind w:left="-108" w:right="-131"/>
              <w:rPr>
                <w:szCs w:val="22"/>
                <w:lang w:val="en-US" w:bidi="th-TH"/>
              </w:rPr>
            </w:pPr>
          </w:p>
        </w:tc>
        <w:tc>
          <w:tcPr>
            <w:tcW w:w="126" w:type="pct"/>
            <w:vAlign w:val="bottom"/>
          </w:tcPr>
          <w:p w14:paraId="0B4502C1" w14:textId="77777777" w:rsidR="00453357" w:rsidRPr="009426D0" w:rsidRDefault="00453357" w:rsidP="00EF7B31">
            <w:pPr>
              <w:tabs>
                <w:tab w:val="decimal" w:pos="515"/>
              </w:tabs>
              <w:spacing w:line="240" w:lineRule="atLeast"/>
              <w:ind w:left="-108" w:right="-131"/>
              <w:rPr>
                <w:i/>
                <w:iCs/>
                <w:szCs w:val="22"/>
                <w:lang w:val="en-US" w:bidi="th-TH"/>
              </w:rPr>
            </w:pPr>
          </w:p>
        </w:tc>
        <w:tc>
          <w:tcPr>
            <w:tcW w:w="551" w:type="pct"/>
            <w:vAlign w:val="bottom"/>
          </w:tcPr>
          <w:p w14:paraId="718753BE" w14:textId="77777777" w:rsidR="00453357" w:rsidRPr="009426D0" w:rsidRDefault="00453357" w:rsidP="00EF7B31">
            <w:pPr>
              <w:tabs>
                <w:tab w:val="decimal" w:pos="515"/>
              </w:tabs>
              <w:spacing w:line="240" w:lineRule="atLeast"/>
              <w:ind w:left="-108" w:right="-131"/>
              <w:rPr>
                <w:szCs w:val="22"/>
                <w:lang w:val="en-US" w:bidi="th-TH"/>
              </w:rPr>
            </w:pPr>
          </w:p>
        </w:tc>
      </w:tr>
      <w:tr w:rsidR="00957F5C" w:rsidRPr="009426D0" w14:paraId="363265D0" w14:textId="77777777" w:rsidTr="00E248DD">
        <w:tc>
          <w:tcPr>
            <w:tcW w:w="2414" w:type="pct"/>
            <w:vAlign w:val="bottom"/>
          </w:tcPr>
          <w:p w14:paraId="5A188290" w14:textId="77777777"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9426D0">
              <w:rPr>
                <w:b/>
                <w:bCs/>
                <w:szCs w:val="22"/>
              </w:rPr>
              <w:lastRenderedPageBreak/>
              <w:t>Key management personnel</w:t>
            </w:r>
          </w:p>
        </w:tc>
        <w:tc>
          <w:tcPr>
            <w:tcW w:w="514" w:type="pct"/>
            <w:vAlign w:val="bottom"/>
          </w:tcPr>
          <w:p w14:paraId="7955B470" w14:textId="77777777" w:rsidR="00957F5C" w:rsidRPr="009426D0" w:rsidRDefault="00957F5C" w:rsidP="00EF7B31">
            <w:pPr>
              <w:tabs>
                <w:tab w:val="decimal" w:pos="792"/>
              </w:tabs>
              <w:spacing w:line="240" w:lineRule="atLeast"/>
              <w:ind w:left="-108" w:right="70"/>
              <w:rPr>
                <w:szCs w:val="22"/>
                <w:lang w:val="en-US" w:bidi="th-TH"/>
              </w:rPr>
            </w:pPr>
          </w:p>
        </w:tc>
        <w:tc>
          <w:tcPr>
            <w:tcW w:w="137" w:type="pct"/>
            <w:vAlign w:val="bottom"/>
          </w:tcPr>
          <w:p w14:paraId="67F81CA1" w14:textId="77777777" w:rsidR="00957F5C" w:rsidRPr="009426D0" w:rsidRDefault="00957F5C" w:rsidP="00EF7B31">
            <w:pPr>
              <w:tabs>
                <w:tab w:val="decimal" w:pos="892"/>
              </w:tabs>
              <w:spacing w:line="240" w:lineRule="atLeast"/>
              <w:ind w:left="-108" w:right="-131"/>
              <w:rPr>
                <w:szCs w:val="22"/>
                <w:lang w:val="en-US" w:bidi="th-TH"/>
              </w:rPr>
            </w:pPr>
          </w:p>
        </w:tc>
        <w:tc>
          <w:tcPr>
            <w:tcW w:w="565" w:type="pct"/>
            <w:vAlign w:val="bottom"/>
          </w:tcPr>
          <w:p w14:paraId="346F34B7" w14:textId="77777777" w:rsidR="00957F5C" w:rsidRPr="009426D0" w:rsidRDefault="00957F5C" w:rsidP="00EF7B31">
            <w:pPr>
              <w:tabs>
                <w:tab w:val="decimal" w:pos="792"/>
              </w:tabs>
              <w:spacing w:line="240" w:lineRule="atLeast"/>
              <w:ind w:left="-108" w:right="70"/>
              <w:rPr>
                <w:szCs w:val="22"/>
                <w:lang w:val="en-US" w:bidi="th-TH"/>
              </w:rPr>
            </w:pPr>
          </w:p>
        </w:tc>
        <w:tc>
          <w:tcPr>
            <w:tcW w:w="137" w:type="pct"/>
            <w:vAlign w:val="bottom"/>
          </w:tcPr>
          <w:p w14:paraId="29461D5C" w14:textId="77777777" w:rsidR="00957F5C" w:rsidRPr="009426D0" w:rsidRDefault="00957F5C" w:rsidP="00EF7B31">
            <w:pPr>
              <w:tabs>
                <w:tab w:val="decimal" w:pos="892"/>
              </w:tabs>
              <w:spacing w:line="240" w:lineRule="atLeast"/>
              <w:ind w:left="-108" w:right="-131"/>
              <w:rPr>
                <w:szCs w:val="22"/>
                <w:lang w:val="en-US" w:bidi="th-TH"/>
              </w:rPr>
            </w:pPr>
          </w:p>
        </w:tc>
        <w:tc>
          <w:tcPr>
            <w:tcW w:w="556" w:type="pct"/>
            <w:vAlign w:val="bottom"/>
          </w:tcPr>
          <w:p w14:paraId="01E113D7" w14:textId="77777777" w:rsidR="00957F5C" w:rsidRPr="009426D0" w:rsidRDefault="00957F5C" w:rsidP="00EF7B31">
            <w:pPr>
              <w:tabs>
                <w:tab w:val="decimal" w:pos="515"/>
              </w:tabs>
              <w:spacing w:line="240" w:lineRule="atLeast"/>
              <w:ind w:left="-108" w:right="-131"/>
              <w:rPr>
                <w:szCs w:val="22"/>
                <w:lang w:val="en-US" w:bidi="th-TH"/>
              </w:rPr>
            </w:pPr>
          </w:p>
        </w:tc>
        <w:tc>
          <w:tcPr>
            <w:tcW w:w="126" w:type="pct"/>
            <w:vAlign w:val="bottom"/>
          </w:tcPr>
          <w:p w14:paraId="32C2C22C" w14:textId="77777777" w:rsidR="00957F5C" w:rsidRPr="009426D0" w:rsidRDefault="00957F5C" w:rsidP="00EF7B31">
            <w:pPr>
              <w:tabs>
                <w:tab w:val="decimal" w:pos="515"/>
              </w:tabs>
              <w:spacing w:line="240" w:lineRule="atLeast"/>
              <w:ind w:left="-108" w:right="-131"/>
              <w:rPr>
                <w:i/>
                <w:iCs/>
                <w:szCs w:val="22"/>
                <w:lang w:val="en-US" w:bidi="th-TH"/>
              </w:rPr>
            </w:pPr>
          </w:p>
        </w:tc>
        <w:tc>
          <w:tcPr>
            <w:tcW w:w="551" w:type="pct"/>
            <w:vAlign w:val="bottom"/>
          </w:tcPr>
          <w:p w14:paraId="749FEC1F" w14:textId="77777777" w:rsidR="00957F5C" w:rsidRPr="009426D0" w:rsidRDefault="00957F5C" w:rsidP="00EF7B31">
            <w:pPr>
              <w:tabs>
                <w:tab w:val="decimal" w:pos="515"/>
              </w:tabs>
              <w:spacing w:line="240" w:lineRule="atLeast"/>
              <w:ind w:left="-108" w:right="-131"/>
              <w:rPr>
                <w:szCs w:val="22"/>
                <w:lang w:val="en-US" w:bidi="th-TH"/>
              </w:rPr>
            </w:pPr>
          </w:p>
        </w:tc>
      </w:tr>
      <w:tr w:rsidR="00EF7B31" w:rsidRPr="009426D0" w14:paraId="0F1CCD28" w14:textId="77777777" w:rsidTr="00E248DD">
        <w:tc>
          <w:tcPr>
            <w:tcW w:w="2414" w:type="pct"/>
            <w:vAlign w:val="bottom"/>
          </w:tcPr>
          <w:p w14:paraId="46789C7A" w14:textId="77777777" w:rsidR="00EF7B31" w:rsidRPr="009426D0" w:rsidRDefault="00EF7B31" w:rsidP="00EF7B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9426D0">
              <w:rPr>
                <w:szCs w:val="22"/>
                <w:lang w:bidi="th-TH"/>
              </w:rPr>
              <w:t>Key management personnel compensation</w:t>
            </w:r>
          </w:p>
        </w:tc>
        <w:tc>
          <w:tcPr>
            <w:tcW w:w="514" w:type="pct"/>
            <w:vAlign w:val="bottom"/>
          </w:tcPr>
          <w:p w14:paraId="1C17CBD7" w14:textId="5ED001BF" w:rsidR="00EF7B31" w:rsidRPr="009426D0" w:rsidRDefault="00EF7B31" w:rsidP="00EF7B31">
            <w:pPr>
              <w:tabs>
                <w:tab w:val="decimal" w:pos="792"/>
              </w:tabs>
              <w:spacing w:line="240" w:lineRule="atLeast"/>
              <w:ind w:left="-108" w:right="-110"/>
              <w:rPr>
                <w:szCs w:val="22"/>
                <w:lang w:val="en-US" w:bidi="th-TH"/>
              </w:rPr>
            </w:pPr>
          </w:p>
        </w:tc>
        <w:tc>
          <w:tcPr>
            <w:tcW w:w="137" w:type="pct"/>
            <w:vAlign w:val="bottom"/>
          </w:tcPr>
          <w:p w14:paraId="57F3B093" w14:textId="77777777" w:rsidR="00EF7B31" w:rsidRPr="009426D0" w:rsidRDefault="00EF7B31" w:rsidP="00EF7B31">
            <w:pPr>
              <w:tabs>
                <w:tab w:val="decimal" w:pos="892"/>
              </w:tabs>
              <w:spacing w:line="240" w:lineRule="atLeast"/>
              <w:ind w:left="-108" w:right="-131"/>
              <w:rPr>
                <w:szCs w:val="22"/>
                <w:lang w:val="en-US" w:bidi="th-TH"/>
              </w:rPr>
            </w:pPr>
          </w:p>
        </w:tc>
        <w:tc>
          <w:tcPr>
            <w:tcW w:w="565" w:type="pct"/>
            <w:vAlign w:val="bottom"/>
          </w:tcPr>
          <w:p w14:paraId="3AC9DD75" w14:textId="3DF0ED65" w:rsidR="00EF7B31" w:rsidRPr="009426D0" w:rsidRDefault="00EF7B31" w:rsidP="00EF7B31">
            <w:pPr>
              <w:tabs>
                <w:tab w:val="decimal" w:pos="873"/>
              </w:tabs>
              <w:spacing w:line="240" w:lineRule="atLeast"/>
              <w:ind w:right="-110"/>
              <w:rPr>
                <w:szCs w:val="22"/>
                <w:lang w:val="en-US" w:bidi="th-TH"/>
              </w:rPr>
            </w:pPr>
          </w:p>
        </w:tc>
        <w:tc>
          <w:tcPr>
            <w:tcW w:w="137" w:type="pct"/>
            <w:vAlign w:val="bottom"/>
          </w:tcPr>
          <w:p w14:paraId="6D41941D" w14:textId="77777777" w:rsidR="00EF7B31" w:rsidRPr="009426D0" w:rsidRDefault="00EF7B31" w:rsidP="00EF7B31">
            <w:pPr>
              <w:tabs>
                <w:tab w:val="decimal" w:pos="892"/>
              </w:tabs>
              <w:spacing w:line="240" w:lineRule="atLeast"/>
              <w:ind w:left="-108" w:right="-131"/>
              <w:rPr>
                <w:szCs w:val="22"/>
                <w:lang w:val="en-US" w:bidi="th-TH"/>
              </w:rPr>
            </w:pPr>
          </w:p>
        </w:tc>
        <w:tc>
          <w:tcPr>
            <w:tcW w:w="556" w:type="pct"/>
            <w:vAlign w:val="bottom"/>
          </w:tcPr>
          <w:p w14:paraId="07DC08BC" w14:textId="38916C35" w:rsidR="00EF7B31" w:rsidRPr="00EF7B31" w:rsidRDefault="00EF7B31" w:rsidP="00EF7B31">
            <w:pPr>
              <w:tabs>
                <w:tab w:val="decimal" w:pos="863"/>
              </w:tabs>
              <w:spacing w:line="240" w:lineRule="atLeast"/>
              <w:ind w:left="-108" w:right="-110"/>
            </w:pPr>
          </w:p>
        </w:tc>
        <w:tc>
          <w:tcPr>
            <w:tcW w:w="126" w:type="pct"/>
            <w:vAlign w:val="bottom"/>
          </w:tcPr>
          <w:p w14:paraId="1F47D2DD" w14:textId="77777777" w:rsidR="00EF7B31" w:rsidRPr="009426D0" w:rsidRDefault="00EF7B31" w:rsidP="00EF7B31">
            <w:pPr>
              <w:tabs>
                <w:tab w:val="decimal" w:pos="515"/>
              </w:tabs>
              <w:spacing w:line="240" w:lineRule="atLeast"/>
              <w:ind w:left="-108" w:right="-131"/>
              <w:rPr>
                <w:i/>
                <w:iCs/>
                <w:szCs w:val="22"/>
                <w:lang w:val="en-US" w:bidi="th-TH"/>
              </w:rPr>
            </w:pPr>
          </w:p>
        </w:tc>
        <w:tc>
          <w:tcPr>
            <w:tcW w:w="551" w:type="pct"/>
            <w:vAlign w:val="bottom"/>
          </w:tcPr>
          <w:p w14:paraId="21713577" w14:textId="2C82FF85" w:rsidR="00EF7B31" w:rsidRPr="009426D0" w:rsidRDefault="00EF7B31" w:rsidP="00EF7B31">
            <w:pPr>
              <w:tabs>
                <w:tab w:val="decimal" w:pos="863"/>
              </w:tabs>
              <w:spacing w:line="240" w:lineRule="atLeast"/>
              <w:ind w:right="-131"/>
              <w:rPr>
                <w:szCs w:val="22"/>
                <w:lang w:val="en-US" w:bidi="th-TH"/>
              </w:rPr>
            </w:pPr>
          </w:p>
        </w:tc>
      </w:tr>
      <w:tr w:rsidR="009B0AEC" w:rsidRPr="009426D0" w14:paraId="6381F3B0" w14:textId="77777777" w:rsidTr="0080037D">
        <w:trPr>
          <w:trHeight w:val="71"/>
        </w:trPr>
        <w:tc>
          <w:tcPr>
            <w:tcW w:w="2414" w:type="pct"/>
            <w:vAlign w:val="bottom"/>
          </w:tcPr>
          <w:p w14:paraId="5EF7307A" w14:textId="6E65DE3A" w:rsidR="009B0AEC" w:rsidRPr="009426D0" w:rsidRDefault="009B0AEC" w:rsidP="009B0A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rFonts w:cstheme="minorBidi"/>
                <w:szCs w:val="22"/>
                <w:cs/>
                <w:lang w:val="en-US" w:bidi="th-TH"/>
              </w:rPr>
            </w:pPr>
            <w:r w:rsidRPr="00584DAF">
              <w:rPr>
                <w:szCs w:val="22"/>
                <w:lang w:bidi="th-TH"/>
              </w:rPr>
              <w:t>Short-term employee benefit</w:t>
            </w:r>
            <w:r w:rsidRPr="009426D0">
              <w:rPr>
                <w:rFonts w:cstheme="minorBidi" w:hint="cs"/>
                <w:color w:val="000000" w:themeColor="text1"/>
                <w:szCs w:val="22"/>
                <w:cs/>
                <w:lang w:bidi="th-TH"/>
              </w:rPr>
              <w:t xml:space="preserve"> </w:t>
            </w:r>
          </w:p>
        </w:tc>
        <w:tc>
          <w:tcPr>
            <w:tcW w:w="514" w:type="pct"/>
            <w:vAlign w:val="bottom"/>
          </w:tcPr>
          <w:p w14:paraId="7337FD76" w14:textId="03CD6F13" w:rsidR="009B0AEC" w:rsidRPr="00EF7B31" w:rsidRDefault="00240FDD" w:rsidP="009B0AEC">
            <w:pPr>
              <w:tabs>
                <w:tab w:val="decimal" w:pos="786"/>
              </w:tabs>
              <w:spacing w:line="240" w:lineRule="atLeast"/>
              <w:ind w:left="-108" w:right="-110"/>
            </w:pPr>
            <w:r w:rsidRPr="00937566">
              <w:t>175,919</w:t>
            </w:r>
          </w:p>
        </w:tc>
        <w:tc>
          <w:tcPr>
            <w:tcW w:w="137" w:type="pct"/>
            <w:vAlign w:val="bottom"/>
          </w:tcPr>
          <w:p w14:paraId="46038171" w14:textId="77777777" w:rsidR="009B0AEC" w:rsidRPr="00937C0E" w:rsidRDefault="009B0AEC" w:rsidP="009B0AEC">
            <w:pPr>
              <w:tabs>
                <w:tab w:val="decimal" w:pos="892"/>
              </w:tabs>
              <w:spacing w:line="240" w:lineRule="atLeast"/>
              <w:ind w:left="-108" w:right="-131"/>
              <w:rPr>
                <w:szCs w:val="22"/>
                <w:lang w:val="en-US" w:bidi="th-TH"/>
              </w:rPr>
            </w:pPr>
          </w:p>
        </w:tc>
        <w:tc>
          <w:tcPr>
            <w:tcW w:w="565" w:type="pct"/>
            <w:vAlign w:val="bottom"/>
          </w:tcPr>
          <w:p w14:paraId="2E4C31E6" w14:textId="354CEEFB" w:rsidR="009B0AEC" w:rsidRPr="00937C0E" w:rsidRDefault="00240FDD" w:rsidP="009B0AEC">
            <w:pPr>
              <w:tabs>
                <w:tab w:val="decimal" w:pos="873"/>
              </w:tabs>
              <w:spacing w:line="240" w:lineRule="atLeast"/>
              <w:ind w:right="-110"/>
              <w:rPr>
                <w:szCs w:val="22"/>
                <w:lang w:val="en-US" w:bidi="th-TH"/>
              </w:rPr>
            </w:pPr>
            <w:r w:rsidRPr="00937566">
              <w:t>134,465</w:t>
            </w:r>
          </w:p>
        </w:tc>
        <w:tc>
          <w:tcPr>
            <w:tcW w:w="137" w:type="pct"/>
            <w:vAlign w:val="bottom"/>
          </w:tcPr>
          <w:p w14:paraId="3C23109C" w14:textId="77777777" w:rsidR="009B0AEC" w:rsidRPr="00937C0E" w:rsidRDefault="009B0AEC" w:rsidP="009B0AEC">
            <w:pPr>
              <w:tabs>
                <w:tab w:val="decimal" w:pos="892"/>
              </w:tabs>
              <w:spacing w:line="240" w:lineRule="atLeast"/>
              <w:ind w:left="-108" w:right="-131"/>
              <w:rPr>
                <w:szCs w:val="22"/>
                <w:lang w:val="en-US" w:bidi="th-TH"/>
              </w:rPr>
            </w:pPr>
          </w:p>
        </w:tc>
        <w:tc>
          <w:tcPr>
            <w:tcW w:w="556" w:type="pct"/>
            <w:vAlign w:val="bottom"/>
          </w:tcPr>
          <w:p w14:paraId="5E96DF4B" w14:textId="6378F39D" w:rsidR="009B0AEC" w:rsidRPr="00EF7B31" w:rsidRDefault="00240FDD" w:rsidP="009B0AEC">
            <w:pPr>
              <w:tabs>
                <w:tab w:val="decimal" w:pos="863"/>
              </w:tabs>
              <w:spacing w:line="240" w:lineRule="atLeast"/>
              <w:ind w:left="-108" w:right="-110"/>
            </w:pPr>
            <w:r w:rsidRPr="00937566">
              <w:t>175,919</w:t>
            </w:r>
          </w:p>
        </w:tc>
        <w:tc>
          <w:tcPr>
            <w:tcW w:w="126" w:type="pct"/>
            <w:vAlign w:val="bottom"/>
          </w:tcPr>
          <w:p w14:paraId="5D011643" w14:textId="77777777" w:rsidR="009B0AEC" w:rsidRPr="00937C0E" w:rsidRDefault="009B0AEC" w:rsidP="009B0AEC">
            <w:pPr>
              <w:tabs>
                <w:tab w:val="decimal" w:pos="892"/>
              </w:tabs>
              <w:spacing w:line="240" w:lineRule="atLeast"/>
              <w:ind w:left="-108" w:right="-131"/>
              <w:rPr>
                <w:szCs w:val="22"/>
                <w:lang w:val="en-US" w:bidi="th-TH"/>
              </w:rPr>
            </w:pPr>
          </w:p>
        </w:tc>
        <w:tc>
          <w:tcPr>
            <w:tcW w:w="551" w:type="pct"/>
            <w:vAlign w:val="bottom"/>
          </w:tcPr>
          <w:p w14:paraId="18572DBA" w14:textId="14727AF7" w:rsidR="009B0AEC" w:rsidRPr="00937C0E" w:rsidRDefault="00240FDD" w:rsidP="009B0AEC">
            <w:pPr>
              <w:tabs>
                <w:tab w:val="decimal" w:pos="863"/>
              </w:tabs>
              <w:spacing w:line="240" w:lineRule="atLeast"/>
              <w:ind w:right="-131"/>
              <w:rPr>
                <w:szCs w:val="22"/>
                <w:lang w:val="en-US" w:bidi="th-TH"/>
              </w:rPr>
            </w:pPr>
            <w:r w:rsidRPr="00937566">
              <w:t>134,465</w:t>
            </w:r>
          </w:p>
        </w:tc>
      </w:tr>
      <w:tr w:rsidR="009B0AEC" w:rsidRPr="009426D0" w14:paraId="0BCD2F1B" w14:textId="77777777" w:rsidTr="0080037D">
        <w:trPr>
          <w:trHeight w:val="71"/>
        </w:trPr>
        <w:tc>
          <w:tcPr>
            <w:tcW w:w="2414" w:type="pct"/>
            <w:vAlign w:val="bottom"/>
          </w:tcPr>
          <w:p w14:paraId="0B6E8CD8" w14:textId="77777777" w:rsidR="009B0AEC" w:rsidRPr="009426D0" w:rsidRDefault="009B0AEC" w:rsidP="009B0A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9426D0">
              <w:rPr>
                <w:szCs w:val="22"/>
                <w:lang w:bidi="th-TH"/>
              </w:rPr>
              <w:t>Post-employment benefits</w:t>
            </w:r>
          </w:p>
        </w:tc>
        <w:tc>
          <w:tcPr>
            <w:tcW w:w="514" w:type="pct"/>
            <w:vAlign w:val="bottom"/>
          </w:tcPr>
          <w:p w14:paraId="2B1DEF25" w14:textId="06E41E91" w:rsidR="009B0AEC" w:rsidRPr="00EF7B31" w:rsidRDefault="00240FDD" w:rsidP="009B0AEC">
            <w:pPr>
              <w:tabs>
                <w:tab w:val="decimal" w:pos="786"/>
              </w:tabs>
              <w:spacing w:line="240" w:lineRule="atLeast"/>
              <w:ind w:left="-108" w:right="-110"/>
            </w:pPr>
            <w:r w:rsidRPr="00937566">
              <w:t>2,346</w:t>
            </w:r>
          </w:p>
        </w:tc>
        <w:tc>
          <w:tcPr>
            <w:tcW w:w="137" w:type="pct"/>
            <w:vAlign w:val="bottom"/>
          </w:tcPr>
          <w:p w14:paraId="366C2C85" w14:textId="77777777" w:rsidR="009B0AEC" w:rsidRPr="00937C0E" w:rsidRDefault="009B0AEC" w:rsidP="009B0AEC">
            <w:pPr>
              <w:tabs>
                <w:tab w:val="decimal" w:pos="892"/>
              </w:tabs>
              <w:spacing w:line="240" w:lineRule="atLeast"/>
              <w:ind w:left="-108" w:right="-131"/>
              <w:rPr>
                <w:szCs w:val="22"/>
                <w:lang w:val="en-US" w:bidi="th-TH"/>
              </w:rPr>
            </w:pPr>
          </w:p>
        </w:tc>
        <w:tc>
          <w:tcPr>
            <w:tcW w:w="565" w:type="pct"/>
            <w:vAlign w:val="bottom"/>
          </w:tcPr>
          <w:p w14:paraId="6EF4A821" w14:textId="459ACB53" w:rsidR="009B0AEC" w:rsidRPr="00937C0E" w:rsidRDefault="009B0AEC" w:rsidP="009B0AEC">
            <w:pPr>
              <w:tabs>
                <w:tab w:val="decimal" w:pos="873"/>
              </w:tabs>
              <w:spacing w:line="240" w:lineRule="atLeast"/>
              <w:ind w:left="-108" w:right="-110"/>
              <w:rPr>
                <w:szCs w:val="22"/>
                <w:lang w:val="en-US" w:bidi="th-TH"/>
              </w:rPr>
            </w:pPr>
            <w:r w:rsidRPr="00364960">
              <w:t>3,</w:t>
            </w:r>
            <w:r w:rsidR="00240FDD" w:rsidRPr="00937566">
              <w:t>353</w:t>
            </w:r>
          </w:p>
        </w:tc>
        <w:tc>
          <w:tcPr>
            <w:tcW w:w="137" w:type="pct"/>
            <w:vAlign w:val="bottom"/>
          </w:tcPr>
          <w:p w14:paraId="3AE2F492" w14:textId="77777777" w:rsidR="009B0AEC" w:rsidRPr="00937C0E" w:rsidRDefault="009B0AEC" w:rsidP="009B0AEC">
            <w:pPr>
              <w:tabs>
                <w:tab w:val="decimal" w:pos="892"/>
              </w:tabs>
              <w:spacing w:line="240" w:lineRule="atLeast"/>
              <w:ind w:left="-108" w:right="-131"/>
              <w:rPr>
                <w:szCs w:val="22"/>
                <w:lang w:val="en-US" w:bidi="th-TH"/>
              </w:rPr>
            </w:pPr>
          </w:p>
        </w:tc>
        <w:tc>
          <w:tcPr>
            <w:tcW w:w="556" w:type="pct"/>
            <w:vAlign w:val="bottom"/>
          </w:tcPr>
          <w:p w14:paraId="2FCD652C" w14:textId="5E771B92" w:rsidR="009B0AEC" w:rsidRPr="00EF7B31" w:rsidRDefault="00240FDD" w:rsidP="009B0AEC">
            <w:pPr>
              <w:tabs>
                <w:tab w:val="decimal" w:pos="863"/>
              </w:tabs>
              <w:spacing w:line="240" w:lineRule="atLeast"/>
              <w:ind w:left="-108" w:right="-110"/>
            </w:pPr>
            <w:r w:rsidRPr="00937566">
              <w:t>2,346</w:t>
            </w:r>
          </w:p>
        </w:tc>
        <w:tc>
          <w:tcPr>
            <w:tcW w:w="126" w:type="pct"/>
            <w:vAlign w:val="bottom"/>
          </w:tcPr>
          <w:p w14:paraId="75AF248B" w14:textId="77777777" w:rsidR="009B0AEC" w:rsidRPr="00937C0E" w:rsidRDefault="009B0AEC" w:rsidP="009B0AEC">
            <w:pPr>
              <w:tabs>
                <w:tab w:val="decimal" w:pos="892"/>
              </w:tabs>
              <w:spacing w:line="240" w:lineRule="atLeast"/>
              <w:ind w:left="-108" w:right="-131"/>
              <w:rPr>
                <w:szCs w:val="22"/>
                <w:lang w:val="en-US" w:bidi="th-TH"/>
              </w:rPr>
            </w:pPr>
          </w:p>
        </w:tc>
        <w:tc>
          <w:tcPr>
            <w:tcW w:w="551" w:type="pct"/>
            <w:vAlign w:val="bottom"/>
          </w:tcPr>
          <w:p w14:paraId="5B19E759" w14:textId="62A6B730" w:rsidR="009B0AEC" w:rsidRPr="00937C0E" w:rsidRDefault="009B0AEC" w:rsidP="009B0AEC">
            <w:pPr>
              <w:tabs>
                <w:tab w:val="decimal" w:pos="863"/>
              </w:tabs>
              <w:spacing w:line="240" w:lineRule="atLeast"/>
              <w:ind w:left="-108" w:right="-131"/>
              <w:rPr>
                <w:szCs w:val="22"/>
                <w:lang w:val="en-US" w:bidi="th-TH"/>
              </w:rPr>
            </w:pPr>
            <w:r w:rsidRPr="00D05A50">
              <w:t>3,</w:t>
            </w:r>
            <w:r w:rsidR="00240FDD" w:rsidRPr="00937566">
              <w:t>353</w:t>
            </w:r>
          </w:p>
        </w:tc>
      </w:tr>
      <w:tr w:rsidR="009B0AEC" w:rsidRPr="009426D0" w14:paraId="53AD2F9E" w14:textId="77777777" w:rsidTr="0080037D">
        <w:trPr>
          <w:trHeight w:val="71"/>
        </w:trPr>
        <w:tc>
          <w:tcPr>
            <w:tcW w:w="2414" w:type="pct"/>
            <w:vAlign w:val="bottom"/>
          </w:tcPr>
          <w:p w14:paraId="5994D641" w14:textId="77777777" w:rsidR="009B0AEC" w:rsidRPr="009426D0" w:rsidRDefault="009B0AEC" w:rsidP="009B0A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9426D0">
              <w:rPr>
                <w:rFonts w:cs="Angsana New"/>
                <w:szCs w:val="28"/>
                <w:lang w:val="en-US" w:bidi="th-TH"/>
              </w:rPr>
              <w:t>Benefits from share-based payment</w:t>
            </w:r>
          </w:p>
        </w:tc>
        <w:tc>
          <w:tcPr>
            <w:tcW w:w="514" w:type="pct"/>
            <w:vAlign w:val="bottom"/>
          </w:tcPr>
          <w:p w14:paraId="3DEC6556" w14:textId="30CE8AD9" w:rsidR="009B0AEC" w:rsidRPr="00EF7B31" w:rsidRDefault="00240FDD" w:rsidP="009B0AEC">
            <w:pPr>
              <w:tabs>
                <w:tab w:val="decimal" w:pos="786"/>
              </w:tabs>
              <w:spacing w:line="240" w:lineRule="atLeast"/>
              <w:ind w:left="-108" w:right="-110"/>
            </w:pPr>
            <w:r w:rsidRPr="00937566">
              <w:t>11,317</w:t>
            </w:r>
          </w:p>
        </w:tc>
        <w:tc>
          <w:tcPr>
            <w:tcW w:w="137" w:type="pct"/>
            <w:vAlign w:val="bottom"/>
          </w:tcPr>
          <w:p w14:paraId="30F87966" w14:textId="77777777" w:rsidR="009B0AEC" w:rsidRPr="00937C0E" w:rsidRDefault="009B0AEC" w:rsidP="009B0AEC">
            <w:pPr>
              <w:tabs>
                <w:tab w:val="decimal" w:pos="892"/>
              </w:tabs>
              <w:spacing w:line="240" w:lineRule="atLeast"/>
              <w:ind w:left="-108" w:right="-131"/>
              <w:rPr>
                <w:szCs w:val="22"/>
                <w:lang w:val="en-US" w:bidi="th-TH"/>
              </w:rPr>
            </w:pPr>
          </w:p>
        </w:tc>
        <w:tc>
          <w:tcPr>
            <w:tcW w:w="565" w:type="pct"/>
            <w:vAlign w:val="bottom"/>
          </w:tcPr>
          <w:p w14:paraId="4755F9C6" w14:textId="79DEA0F2" w:rsidR="009B0AEC" w:rsidRPr="00937C0E" w:rsidRDefault="00240FDD" w:rsidP="009B0AEC">
            <w:pPr>
              <w:tabs>
                <w:tab w:val="decimal" w:pos="873"/>
              </w:tabs>
              <w:spacing w:line="240" w:lineRule="atLeast"/>
              <w:ind w:left="-108" w:right="-110"/>
              <w:rPr>
                <w:szCs w:val="22"/>
              </w:rPr>
            </w:pPr>
            <w:r w:rsidRPr="00937566">
              <w:t>13,454</w:t>
            </w:r>
          </w:p>
        </w:tc>
        <w:tc>
          <w:tcPr>
            <w:tcW w:w="137" w:type="pct"/>
            <w:vAlign w:val="bottom"/>
          </w:tcPr>
          <w:p w14:paraId="485BF1DA" w14:textId="77777777" w:rsidR="009B0AEC" w:rsidRPr="00937C0E" w:rsidRDefault="009B0AEC" w:rsidP="009B0AEC">
            <w:pPr>
              <w:tabs>
                <w:tab w:val="decimal" w:pos="892"/>
              </w:tabs>
              <w:spacing w:line="240" w:lineRule="atLeast"/>
              <w:ind w:left="-108" w:right="-131"/>
              <w:rPr>
                <w:szCs w:val="22"/>
                <w:lang w:val="en-US" w:bidi="th-TH"/>
              </w:rPr>
            </w:pPr>
          </w:p>
        </w:tc>
        <w:tc>
          <w:tcPr>
            <w:tcW w:w="556" w:type="pct"/>
            <w:vAlign w:val="bottom"/>
          </w:tcPr>
          <w:p w14:paraId="0A5A18A2" w14:textId="6CD16F81" w:rsidR="009B0AEC" w:rsidRPr="00EF7B31" w:rsidRDefault="00240FDD" w:rsidP="009B0AEC">
            <w:pPr>
              <w:tabs>
                <w:tab w:val="decimal" w:pos="863"/>
              </w:tabs>
              <w:spacing w:line="240" w:lineRule="atLeast"/>
              <w:ind w:left="-108" w:right="-110"/>
            </w:pPr>
            <w:r w:rsidRPr="00937566">
              <w:t>11,317</w:t>
            </w:r>
          </w:p>
        </w:tc>
        <w:tc>
          <w:tcPr>
            <w:tcW w:w="126" w:type="pct"/>
            <w:vAlign w:val="bottom"/>
          </w:tcPr>
          <w:p w14:paraId="3D6FA990" w14:textId="77777777" w:rsidR="009B0AEC" w:rsidRPr="00937C0E" w:rsidRDefault="009B0AEC" w:rsidP="009B0AEC">
            <w:pPr>
              <w:tabs>
                <w:tab w:val="decimal" w:pos="892"/>
              </w:tabs>
              <w:spacing w:line="240" w:lineRule="atLeast"/>
              <w:ind w:left="-108" w:right="-131"/>
              <w:rPr>
                <w:szCs w:val="22"/>
                <w:lang w:val="en-US" w:bidi="th-TH"/>
              </w:rPr>
            </w:pPr>
          </w:p>
        </w:tc>
        <w:tc>
          <w:tcPr>
            <w:tcW w:w="551" w:type="pct"/>
            <w:vAlign w:val="bottom"/>
          </w:tcPr>
          <w:p w14:paraId="7FC8C151" w14:textId="1F5A0DC2" w:rsidR="009B0AEC" w:rsidRPr="00937C0E" w:rsidRDefault="00240FDD" w:rsidP="009B0AEC">
            <w:pPr>
              <w:tabs>
                <w:tab w:val="decimal" w:pos="863"/>
              </w:tabs>
              <w:spacing w:line="240" w:lineRule="atLeast"/>
              <w:ind w:left="-108" w:right="-131"/>
              <w:rPr>
                <w:szCs w:val="22"/>
              </w:rPr>
            </w:pPr>
            <w:r w:rsidRPr="00937566">
              <w:t>13,454</w:t>
            </w:r>
          </w:p>
        </w:tc>
      </w:tr>
      <w:tr w:rsidR="009B0AEC" w:rsidRPr="009426D0" w14:paraId="0E20414B" w14:textId="77777777" w:rsidTr="0080037D">
        <w:trPr>
          <w:trHeight w:val="70"/>
        </w:trPr>
        <w:tc>
          <w:tcPr>
            <w:tcW w:w="2414" w:type="pct"/>
            <w:vAlign w:val="bottom"/>
          </w:tcPr>
          <w:p w14:paraId="3608AF85" w14:textId="77777777" w:rsidR="009B0AEC" w:rsidRPr="002C3638" w:rsidRDefault="009B0AEC" w:rsidP="009B0A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b/>
                <w:bCs/>
                <w:spacing w:val="-4"/>
                <w:szCs w:val="22"/>
                <w:cs/>
                <w:lang w:val="en-US" w:bidi="th-TH"/>
              </w:rPr>
            </w:pPr>
            <w:r w:rsidRPr="002C3638">
              <w:rPr>
                <w:b/>
                <w:bCs/>
                <w:spacing w:val="-4"/>
                <w:szCs w:val="22"/>
              </w:rPr>
              <w:t>Total key management personnel compensation</w:t>
            </w:r>
          </w:p>
        </w:tc>
        <w:tc>
          <w:tcPr>
            <w:tcW w:w="514" w:type="pct"/>
            <w:tcBorders>
              <w:top w:val="single" w:sz="4" w:space="0" w:color="auto"/>
              <w:bottom w:val="double" w:sz="4" w:space="0" w:color="auto"/>
            </w:tcBorders>
            <w:vAlign w:val="bottom"/>
          </w:tcPr>
          <w:p w14:paraId="371528B8" w14:textId="5CCE88C4" w:rsidR="009B0AEC" w:rsidRPr="009F67B5" w:rsidRDefault="00240FDD" w:rsidP="009B0AEC">
            <w:pPr>
              <w:tabs>
                <w:tab w:val="decimal" w:pos="786"/>
              </w:tabs>
              <w:spacing w:line="240" w:lineRule="atLeast"/>
              <w:ind w:left="-108" w:right="-110"/>
              <w:rPr>
                <w:b/>
                <w:bCs/>
              </w:rPr>
            </w:pPr>
            <w:r w:rsidRPr="00240FDD">
              <w:rPr>
                <w:b/>
                <w:bCs/>
              </w:rPr>
              <w:t>189,582</w:t>
            </w:r>
          </w:p>
        </w:tc>
        <w:tc>
          <w:tcPr>
            <w:tcW w:w="137" w:type="pct"/>
            <w:vAlign w:val="bottom"/>
          </w:tcPr>
          <w:p w14:paraId="41C7E061" w14:textId="77777777" w:rsidR="009B0AEC" w:rsidRPr="009F67B5" w:rsidRDefault="009B0AEC" w:rsidP="009B0AEC">
            <w:pPr>
              <w:tabs>
                <w:tab w:val="decimal" w:pos="892"/>
              </w:tabs>
              <w:spacing w:line="240" w:lineRule="atLeast"/>
              <w:ind w:left="-108" w:right="-131"/>
              <w:rPr>
                <w:b/>
                <w:bCs/>
                <w:szCs w:val="22"/>
                <w:lang w:val="en-US" w:bidi="th-TH"/>
              </w:rPr>
            </w:pPr>
          </w:p>
        </w:tc>
        <w:tc>
          <w:tcPr>
            <w:tcW w:w="565" w:type="pct"/>
            <w:tcBorders>
              <w:top w:val="single" w:sz="4" w:space="0" w:color="auto"/>
              <w:bottom w:val="double" w:sz="4" w:space="0" w:color="auto"/>
            </w:tcBorders>
            <w:vAlign w:val="bottom"/>
          </w:tcPr>
          <w:p w14:paraId="587FC4E8" w14:textId="11C48E22" w:rsidR="009B0AEC" w:rsidRPr="009F67B5" w:rsidRDefault="00240FDD" w:rsidP="009B0AEC">
            <w:pPr>
              <w:tabs>
                <w:tab w:val="decimal" w:pos="873"/>
              </w:tabs>
              <w:spacing w:line="240" w:lineRule="atLeast"/>
              <w:ind w:left="-108" w:right="-131"/>
              <w:rPr>
                <w:b/>
                <w:bCs/>
                <w:szCs w:val="22"/>
                <w:lang w:val="en-US" w:bidi="th-TH"/>
              </w:rPr>
            </w:pPr>
            <w:r w:rsidRPr="00240FDD">
              <w:rPr>
                <w:b/>
                <w:bCs/>
              </w:rPr>
              <w:t>151,272</w:t>
            </w:r>
          </w:p>
        </w:tc>
        <w:tc>
          <w:tcPr>
            <w:tcW w:w="137" w:type="pct"/>
            <w:vAlign w:val="bottom"/>
          </w:tcPr>
          <w:p w14:paraId="38B1D412" w14:textId="77777777" w:rsidR="009B0AEC" w:rsidRPr="009F67B5" w:rsidRDefault="009B0AEC" w:rsidP="009B0AEC">
            <w:pPr>
              <w:tabs>
                <w:tab w:val="decimal" w:pos="892"/>
              </w:tabs>
              <w:spacing w:line="240" w:lineRule="atLeast"/>
              <w:ind w:left="-108" w:right="-131"/>
              <w:rPr>
                <w:b/>
                <w:bCs/>
                <w:szCs w:val="22"/>
                <w:lang w:val="en-US" w:bidi="th-TH"/>
              </w:rPr>
            </w:pPr>
          </w:p>
        </w:tc>
        <w:tc>
          <w:tcPr>
            <w:tcW w:w="556" w:type="pct"/>
            <w:tcBorders>
              <w:top w:val="single" w:sz="4" w:space="0" w:color="auto"/>
              <w:bottom w:val="double" w:sz="4" w:space="0" w:color="auto"/>
            </w:tcBorders>
            <w:vAlign w:val="bottom"/>
          </w:tcPr>
          <w:p w14:paraId="34DB2B5F" w14:textId="3C8D60EE" w:rsidR="009B0AEC" w:rsidRPr="009F67B5" w:rsidRDefault="00240FDD" w:rsidP="009B0AEC">
            <w:pPr>
              <w:tabs>
                <w:tab w:val="decimal" w:pos="863"/>
              </w:tabs>
              <w:spacing w:line="240" w:lineRule="atLeast"/>
              <w:ind w:left="-108" w:right="-110"/>
              <w:rPr>
                <w:b/>
                <w:bCs/>
              </w:rPr>
            </w:pPr>
            <w:r w:rsidRPr="00240FDD">
              <w:rPr>
                <w:b/>
                <w:bCs/>
              </w:rPr>
              <w:t>189,582</w:t>
            </w:r>
          </w:p>
        </w:tc>
        <w:tc>
          <w:tcPr>
            <w:tcW w:w="126" w:type="pct"/>
            <w:vAlign w:val="bottom"/>
          </w:tcPr>
          <w:p w14:paraId="571BB37A" w14:textId="77777777" w:rsidR="009B0AEC" w:rsidRPr="009F67B5" w:rsidRDefault="009B0AEC" w:rsidP="009B0AEC">
            <w:pPr>
              <w:tabs>
                <w:tab w:val="decimal" w:pos="515"/>
              </w:tabs>
              <w:spacing w:line="240" w:lineRule="atLeast"/>
              <w:ind w:left="-108" w:right="-131"/>
              <w:rPr>
                <w:b/>
                <w:bCs/>
                <w:i/>
                <w:iCs/>
                <w:szCs w:val="22"/>
                <w:lang w:val="en-US" w:bidi="th-TH"/>
              </w:rPr>
            </w:pPr>
          </w:p>
        </w:tc>
        <w:tc>
          <w:tcPr>
            <w:tcW w:w="551" w:type="pct"/>
            <w:tcBorders>
              <w:top w:val="single" w:sz="4" w:space="0" w:color="auto"/>
              <w:bottom w:val="double" w:sz="4" w:space="0" w:color="auto"/>
            </w:tcBorders>
            <w:vAlign w:val="bottom"/>
          </w:tcPr>
          <w:p w14:paraId="7ABF0B45" w14:textId="37EEE9A4" w:rsidR="009B0AEC" w:rsidRPr="009F67B5" w:rsidRDefault="00240FDD" w:rsidP="009B0AEC">
            <w:pPr>
              <w:tabs>
                <w:tab w:val="decimal" w:pos="863"/>
              </w:tabs>
              <w:spacing w:line="240" w:lineRule="atLeast"/>
              <w:ind w:left="-108" w:right="-131"/>
              <w:rPr>
                <w:b/>
                <w:bCs/>
                <w:szCs w:val="22"/>
                <w:lang w:val="en-US" w:bidi="th-TH"/>
              </w:rPr>
            </w:pPr>
            <w:r w:rsidRPr="00240FDD">
              <w:rPr>
                <w:b/>
                <w:bCs/>
              </w:rPr>
              <w:t>151,272</w:t>
            </w:r>
          </w:p>
        </w:tc>
      </w:tr>
      <w:tr w:rsidR="00B92558" w:rsidRPr="009426D0" w14:paraId="6CCDAD0C" w14:textId="77777777" w:rsidTr="00E248DD">
        <w:tc>
          <w:tcPr>
            <w:tcW w:w="2414" w:type="pct"/>
            <w:vAlign w:val="bottom"/>
          </w:tcPr>
          <w:p w14:paraId="06758B07" w14:textId="77777777" w:rsidR="00B92558" w:rsidRPr="009426D0" w:rsidRDefault="00B92558" w:rsidP="00782929">
            <w:pPr>
              <w:spacing w:line="240" w:lineRule="atLeast"/>
              <w:rPr>
                <w:szCs w:val="22"/>
                <w:lang w:val="en-US" w:bidi="th-TH"/>
              </w:rPr>
            </w:pPr>
          </w:p>
        </w:tc>
        <w:tc>
          <w:tcPr>
            <w:tcW w:w="514" w:type="pct"/>
            <w:vAlign w:val="bottom"/>
          </w:tcPr>
          <w:p w14:paraId="66634888" w14:textId="77777777" w:rsidR="00B92558" w:rsidRPr="00EF7B31" w:rsidRDefault="00B92558" w:rsidP="00EF7B31">
            <w:pPr>
              <w:tabs>
                <w:tab w:val="decimal" w:pos="792"/>
              </w:tabs>
              <w:spacing w:line="240" w:lineRule="atLeast"/>
              <w:ind w:left="-108" w:right="-110"/>
            </w:pPr>
          </w:p>
        </w:tc>
        <w:tc>
          <w:tcPr>
            <w:tcW w:w="137" w:type="pct"/>
            <w:vAlign w:val="bottom"/>
          </w:tcPr>
          <w:p w14:paraId="09E28411" w14:textId="77777777" w:rsidR="00B92558" w:rsidRPr="006772A7" w:rsidRDefault="00B92558" w:rsidP="00EF7B31">
            <w:pPr>
              <w:tabs>
                <w:tab w:val="decimal" w:pos="892"/>
              </w:tabs>
              <w:spacing w:line="240" w:lineRule="atLeast"/>
              <w:ind w:left="-108" w:right="-131"/>
              <w:rPr>
                <w:szCs w:val="22"/>
                <w:lang w:val="en-US" w:bidi="th-TH"/>
              </w:rPr>
            </w:pPr>
          </w:p>
        </w:tc>
        <w:tc>
          <w:tcPr>
            <w:tcW w:w="565" w:type="pct"/>
            <w:vAlign w:val="bottom"/>
          </w:tcPr>
          <w:p w14:paraId="51F140EA" w14:textId="77777777" w:rsidR="00B92558" w:rsidRPr="006772A7" w:rsidRDefault="00B92558" w:rsidP="00EF7B31">
            <w:pPr>
              <w:tabs>
                <w:tab w:val="decimal" w:pos="707"/>
              </w:tabs>
              <w:spacing w:line="240" w:lineRule="atLeast"/>
              <w:ind w:left="-108" w:right="166"/>
              <w:rPr>
                <w:b/>
                <w:bCs/>
                <w:szCs w:val="22"/>
                <w:lang w:val="en-US" w:bidi="th-TH"/>
              </w:rPr>
            </w:pPr>
          </w:p>
        </w:tc>
        <w:tc>
          <w:tcPr>
            <w:tcW w:w="137" w:type="pct"/>
            <w:vAlign w:val="bottom"/>
          </w:tcPr>
          <w:p w14:paraId="2F542873" w14:textId="77777777" w:rsidR="00B92558" w:rsidRPr="006772A7" w:rsidRDefault="00B92558" w:rsidP="00EF7B31">
            <w:pPr>
              <w:tabs>
                <w:tab w:val="decimal" w:pos="892"/>
              </w:tabs>
              <w:spacing w:line="240" w:lineRule="atLeast"/>
              <w:ind w:left="-108" w:right="-131"/>
              <w:rPr>
                <w:szCs w:val="22"/>
                <w:lang w:val="en-US" w:bidi="th-TH"/>
              </w:rPr>
            </w:pPr>
          </w:p>
        </w:tc>
        <w:tc>
          <w:tcPr>
            <w:tcW w:w="556" w:type="pct"/>
            <w:vAlign w:val="bottom"/>
          </w:tcPr>
          <w:p w14:paraId="4AA09CA4" w14:textId="77777777" w:rsidR="00B92558" w:rsidRPr="006772A7" w:rsidRDefault="00B92558" w:rsidP="00EF7B31">
            <w:pPr>
              <w:tabs>
                <w:tab w:val="decimal" w:pos="541"/>
                <w:tab w:val="decimal" w:pos="892"/>
              </w:tabs>
              <w:spacing w:line="240" w:lineRule="atLeast"/>
              <w:ind w:left="-108" w:right="-131"/>
              <w:rPr>
                <w:szCs w:val="22"/>
                <w:lang w:val="en-US" w:bidi="th-TH"/>
              </w:rPr>
            </w:pPr>
          </w:p>
        </w:tc>
        <w:tc>
          <w:tcPr>
            <w:tcW w:w="126" w:type="pct"/>
            <w:vAlign w:val="bottom"/>
          </w:tcPr>
          <w:p w14:paraId="0EA629C1" w14:textId="77777777" w:rsidR="00B92558" w:rsidRPr="006772A7" w:rsidRDefault="00B92558" w:rsidP="00EF7B31">
            <w:pPr>
              <w:tabs>
                <w:tab w:val="decimal" w:pos="892"/>
              </w:tabs>
              <w:spacing w:line="240" w:lineRule="atLeast"/>
              <w:ind w:left="-108" w:right="-131"/>
              <w:rPr>
                <w:szCs w:val="22"/>
                <w:lang w:val="en-US" w:bidi="th-TH"/>
              </w:rPr>
            </w:pPr>
          </w:p>
        </w:tc>
        <w:tc>
          <w:tcPr>
            <w:tcW w:w="551" w:type="pct"/>
            <w:vAlign w:val="bottom"/>
          </w:tcPr>
          <w:p w14:paraId="179C935A" w14:textId="77777777" w:rsidR="00B92558" w:rsidRPr="006772A7" w:rsidRDefault="00B92558" w:rsidP="00EF7B31">
            <w:pPr>
              <w:tabs>
                <w:tab w:val="decimal" w:pos="892"/>
              </w:tabs>
              <w:spacing w:line="240" w:lineRule="atLeast"/>
              <w:ind w:left="-108" w:right="-131"/>
              <w:rPr>
                <w:szCs w:val="22"/>
                <w:lang w:val="en-US" w:bidi="th-TH"/>
              </w:rPr>
            </w:pPr>
          </w:p>
        </w:tc>
      </w:tr>
      <w:tr w:rsidR="00B92558" w:rsidRPr="009426D0" w14:paraId="540906D4" w14:textId="77777777" w:rsidTr="00E248DD">
        <w:tc>
          <w:tcPr>
            <w:tcW w:w="2414" w:type="pct"/>
            <w:vAlign w:val="bottom"/>
          </w:tcPr>
          <w:p w14:paraId="29749EE5" w14:textId="77777777" w:rsidR="00B92558" w:rsidRPr="009426D0" w:rsidRDefault="00B92558" w:rsidP="00782929">
            <w:pPr>
              <w:spacing w:line="240" w:lineRule="atLeast"/>
              <w:rPr>
                <w:b/>
                <w:bCs/>
                <w:szCs w:val="22"/>
              </w:rPr>
            </w:pPr>
            <w:r w:rsidRPr="009426D0">
              <w:rPr>
                <w:b/>
                <w:bCs/>
                <w:szCs w:val="22"/>
              </w:rPr>
              <w:t>Other related parties</w:t>
            </w:r>
          </w:p>
        </w:tc>
        <w:tc>
          <w:tcPr>
            <w:tcW w:w="514" w:type="pct"/>
            <w:vAlign w:val="bottom"/>
          </w:tcPr>
          <w:p w14:paraId="7A0082A4" w14:textId="77777777" w:rsidR="00B92558" w:rsidRPr="006772A7" w:rsidRDefault="00B92558" w:rsidP="00EF7B31">
            <w:pPr>
              <w:tabs>
                <w:tab w:val="decimal" w:pos="792"/>
                <w:tab w:val="decimal" w:pos="873"/>
              </w:tabs>
              <w:spacing w:line="240" w:lineRule="atLeast"/>
              <w:ind w:left="-108" w:right="70"/>
              <w:rPr>
                <w:b/>
                <w:bCs/>
                <w:szCs w:val="22"/>
                <w:lang w:val="en-US" w:bidi="th-TH"/>
              </w:rPr>
            </w:pPr>
          </w:p>
        </w:tc>
        <w:tc>
          <w:tcPr>
            <w:tcW w:w="137" w:type="pct"/>
            <w:vAlign w:val="bottom"/>
          </w:tcPr>
          <w:p w14:paraId="00A0CA6A" w14:textId="77777777" w:rsidR="00B92558" w:rsidRPr="006772A7" w:rsidRDefault="00B92558" w:rsidP="00EF7B31">
            <w:pPr>
              <w:tabs>
                <w:tab w:val="decimal" w:pos="892"/>
              </w:tabs>
              <w:spacing w:line="240" w:lineRule="atLeast"/>
              <w:ind w:left="-108" w:right="-131"/>
              <w:rPr>
                <w:szCs w:val="22"/>
                <w:lang w:val="en-US" w:bidi="th-TH"/>
              </w:rPr>
            </w:pPr>
          </w:p>
        </w:tc>
        <w:tc>
          <w:tcPr>
            <w:tcW w:w="565" w:type="pct"/>
            <w:vAlign w:val="bottom"/>
          </w:tcPr>
          <w:p w14:paraId="3381E94C" w14:textId="77777777" w:rsidR="00B92558" w:rsidRPr="006772A7" w:rsidRDefault="00B92558" w:rsidP="00EF7B31">
            <w:pPr>
              <w:tabs>
                <w:tab w:val="decimal" w:pos="707"/>
              </w:tabs>
              <w:spacing w:line="240" w:lineRule="atLeast"/>
              <w:ind w:left="-108" w:right="166"/>
              <w:rPr>
                <w:b/>
                <w:bCs/>
                <w:szCs w:val="22"/>
                <w:lang w:val="en-US" w:bidi="th-TH"/>
              </w:rPr>
            </w:pPr>
          </w:p>
        </w:tc>
        <w:tc>
          <w:tcPr>
            <w:tcW w:w="137" w:type="pct"/>
            <w:vAlign w:val="bottom"/>
          </w:tcPr>
          <w:p w14:paraId="19DFE992" w14:textId="77777777" w:rsidR="00B92558" w:rsidRPr="006772A7" w:rsidRDefault="00B92558" w:rsidP="00EF7B31">
            <w:pPr>
              <w:tabs>
                <w:tab w:val="decimal" w:pos="892"/>
              </w:tabs>
              <w:spacing w:line="240" w:lineRule="atLeast"/>
              <w:ind w:left="-108" w:right="-131"/>
              <w:rPr>
                <w:szCs w:val="22"/>
                <w:lang w:val="en-US" w:bidi="th-TH"/>
              </w:rPr>
            </w:pPr>
          </w:p>
        </w:tc>
        <w:tc>
          <w:tcPr>
            <w:tcW w:w="556" w:type="pct"/>
            <w:vAlign w:val="bottom"/>
          </w:tcPr>
          <w:p w14:paraId="3E1046AA" w14:textId="77777777" w:rsidR="00B92558" w:rsidRPr="006772A7" w:rsidRDefault="00B92558" w:rsidP="00EF7B31">
            <w:pPr>
              <w:tabs>
                <w:tab w:val="decimal" w:pos="541"/>
                <w:tab w:val="decimal" w:pos="892"/>
              </w:tabs>
              <w:spacing w:line="240" w:lineRule="atLeast"/>
              <w:ind w:left="-108" w:right="-131"/>
              <w:rPr>
                <w:szCs w:val="22"/>
                <w:lang w:val="en-US" w:bidi="th-TH"/>
              </w:rPr>
            </w:pPr>
          </w:p>
        </w:tc>
        <w:tc>
          <w:tcPr>
            <w:tcW w:w="126" w:type="pct"/>
            <w:vAlign w:val="bottom"/>
          </w:tcPr>
          <w:p w14:paraId="1173C7EE" w14:textId="77777777" w:rsidR="00B92558" w:rsidRPr="006772A7" w:rsidRDefault="00B92558" w:rsidP="00EF7B31">
            <w:pPr>
              <w:tabs>
                <w:tab w:val="decimal" w:pos="892"/>
              </w:tabs>
              <w:spacing w:line="240" w:lineRule="atLeast"/>
              <w:ind w:left="-108" w:right="-131"/>
              <w:rPr>
                <w:szCs w:val="22"/>
                <w:lang w:val="en-US" w:bidi="th-TH"/>
              </w:rPr>
            </w:pPr>
          </w:p>
        </w:tc>
        <w:tc>
          <w:tcPr>
            <w:tcW w:w="551" w:type="pct"/>
            <w:vAlign w:val="bottom"/>
          </w:tcPr>
          <w:p w14:paraId="21C9C14A" w14:textId="77777777" w:rsidR="00B92558" w:rsidRPr="006772A7" w:rsidRDefault="00B92558" w:rsidP="00EF7B31">
            <w:pPr>
              <w:tabs>
                <w:tab w:val="decimal" w:pos="892"/>
              </w:tabs>
              <w:spacing w:line="240" w:lineRule="atLeast"/>
              <w:ind w:left="-108" w:right="-131"/>
              <w:rPr>
                <w:szCs w:val="22"/>
                <w:lang w:val="en-US" w:bidi="th-TH"/>
              </w:rPr>
            </w:pPr>
          </w:p>
        </w:tc>
      </w:tr>
      <w:tr w:rsidR="007D5E1E" w:rsidRPr="009426D0" w14:paraId="417A246D" w14:textId="77777777" w:rsidTr="0080037D">
        <w:trPr>
          <w:trHeight w:val="263"/>
        </w:trPr>
        <w:tc>
          <w:tcPr>
            <w:tcW w:w="2414" w:type="pct"/>
            <w:vAlign w:val="bottom"/>
          </w:tcPr>
          <w:p w14:paraId="7957CFC6" w14:textId="1A911855" w:rsidR="007D5E1E" w:rsidRPr="009426D0" w:rsidRDefault="007D5E1E" w:rsidP="007D5E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cs/>
                <w:lang w:val="en-US" w:bidi="th-TH"/>
              </w:rPr>
            </w:pPr>
            <w:r w:rsidRPr="009426D0">
              <w:rPr>
                <w:szCs w:val="22"/>
                <w:lang w:val="en-US" w:bidi="th-TH"/>
              </w:rPr>
              <w:t>Revenue from hotel and related services</w:t>
            </w:r>
          </w:p>
        </w:tc>
        <w:tc>
          <w:tcPr>
            <w:tcW w:w="514" w:type="pct"/>
            <w:vAlign w:val="bottom"/>
          </w:tcPr>
          <w:p w14:paraId="38CADA30" w14:textId="47894F4A" w:rsidR="007D5E1E" w:rsidRPr="00F15D3F" w:rsidRDefault="0080037D" w:rsidP="007D5E1E">
            <w:pPr>
              <w:tabs>
                <w:tab w:val="decimal" w:pos="780"/>
              </w:tabs>
              <w:spacing w:line="240" w:lineRule="atLeast"/>
              <w:ind w:left="-108" w:right="-110"/>
            </w:pPr>
            <w:r w:rsidRPr="005D3BFD">
              <w:t xml:space="preserve"> 43,988 </w:t>
            </w:r>
          </w:p>
        </w:tc>
        <w:tc>
          <w:tcPr>
            <w:tcW w:w="137" w:type="pct"/>
            <w:vAlign w:val="bottom"/>
          </w:tcPr>
          <w:p w14:paraId="592135A2" w14:textId="77777777" w:rsidR="007D5E1E" w:rsidRPr="003C3E49" w:rsidRDefault="007D5E1E" w:rsidP="007D5E1E">
            <w:pPr>
              <w:tabs>
                <w:tab w:val="decimal" w:pos="892"/>
              </w:tabs>
              <w:spacing w:line="240" w:lineRule="atLeast"/>
              <w:ind w:left="-108" w:right="-131"/>
              <w:contextualSpacing/>
              <w:rPr>
                <w:szCs w:val="22"/>
                <w:lang w:val="en-US" w:bidi="th-TH"/>
              </w:rPr>
            </w:pPr>
          </w:p>
        </w:tc>
        <w:tc>
          <w:tcPr>
            <w:tcW w:w="565" w:type="pct"/>
            <w:vAlign w:val="bottom"/>
          </w:tcPr>
          <w:p w14:paraId="6A136BA7" w14:textId="7B7A436D" w:rsidR="007D5E1E" w:rsidRPr="003C3E49" w:rsidRDefault="007D5E1E" w:rsidP="007D5E1E">
            <w:pPr>
              <w:tabs>
                <w:tab w:val="decimal" w:pos="873"/>
              </w:tabs>
              <w:spacing w:line="240" w:lineRule="atLeast"/>
              <w:ind w:left="-108" w:right="-110"/>
              <w:contextualSpacing/>
              <w:rPr>
                <w:szCs w:val="22"/>
                <w:lang w:val="en-US" w:bidi="th-TH"/>
              </w:rPr>
            </w:pPr>
            <w:r w:rsidRPr="00063E58">
              <w:t>39,268</w:t>
            </w:r>
          </w:p>
        </w:tc>
        <w:tc>
          <w:tcPr>
            <w:tcW w:w="137" w:type="pct"/>
            <w:vAlign w:val="bottom"/>
          </w:tcPr>
          <w:p w14:paraId="0615E3C7" w14:textId="77777777" w:rsidR="007D5E1E" w:rsidRPr="003C3E49" w:rsidRDefault="007D5E1E" w:rsidP="007D5E1E">
            <w:pPr>
              <w:tabs>
                <w:tab w:val="decimal" w:pos="892"/>
              </w:tabs>
              <w:spacing w:line="240" w:lineRule="atLeast"/>
              <w:ind w:left="-108" w:right="-131"/>
              <w:contextualSpacing/>
              <w:rPr>
                <w:szCs w:val="22"/>
                <w:lang w:val="en-US" w:bidi="th-TH"/>
              </w:rPr>
            </w:pPr>
          </w:p>
        </w:tc>
        <w:tc>
          <w:tcPr>
            <w:tcW w:w="556" w:type="pct"/>
            <w:vAlign w:val="bottom"/>
          </w:tcPr>
          <w:p w14:paraId="10CFF14F" w14:textId="1C79B798" w:rsidR="007D5E1E" w:rsidRPr="003C3E49" w:rsidRDefault="0080037D" w:rsidP="007D5E1E">
            <w:pPr>
              <w:tabs>
                <w:tab w:val="decimal" w:pos="576"/>
              </w:tabs>
              <w:spacing w:line="240" w:lineRule="atLeast"/>
              <w:ind w:left="-108" w:right="-131"/>
              <w:rPr>
                <w:szCs w:val="22"/>
                <w:lang w:val="en-US" w:bidi="th-TH"/>
              </w:rPr>
            </w:pPr>
            <w:r w:rsidRPr="005D3BFD">
              <w:t>-</w:t>
            </w:r>
          </w:p>
        </w:tc>
        <w:tc>
          <w:tcPr>
            <w:tcW w:w="126" w:type="pct"/>
            <w:vAlign w:val="bottom"/>
          </w:tcPr>
          <w:p w14:paraId="14691707" w14:textId="77777777" w:rsidR="007D5E1E" w:rsidRPr="003C3E49" w:rsidRDefault="007D5E1E" w:rsidP="007D5E1E">
            <w:pPr>
              <w:tabs>
                <w:tab w:val="decimal" w:pos="873"/>
              </w:tabs>
              <w:spacing w:line="240" w:lineRule="atLeast"/>
              <w:ind w:left="-108" w:right="-131"/>
              <w:contextualSpacing/>
              <w:rPr>
                <w:szCs w:val="22"/>
              </w:rPr>
            </w:pPr>
          </w:p>
        </w:tc>
        <w:tc>
          <w:tcPr>
            <w:tcW w:w="551" w:type="pct"/>
            <w:vAlign w:val="bottom"/>
          </w:tcPr>
          <w:p w14:paraId="1EA52B48" w14:textId="2AE80723" w:rsidR="007D5E1E" w:rsidRPr="00BE68C1" w:rsidRDefault="007D5E1E" w:rsidP="007D5E1E">
            <w:pPr>
              <w:tabs>
                <w:tab w:val="decimal" w:pos="576"/>
              </w:tabs>
              <w:spacing w:line="240" w:lineRule="atLeast"/>
              <w:ind w:left="-108" w:right="-131"/>
            </w:pPr>
            <w:r w:rsidRPr="008506E6">
              <w:t>-</w:t>
            </w:r>
          </w:p>
        </w:tc>
      </w:tr>
      <w:tr w:rsidR="007D5E1E" w:rsidRPr="00DD1FCA" w14:paraId="6B2F0964" w14:textId="77777777" w:rsidTr="0080037D">
        <w:trPr>
          <w:trHeight w:val="272"/>
        </w:trPr>
        <w:tc>
          <w:tcPr>
            <w:tcW w:w="2414" w:type="pct"/>
            <w:vAlign w:val="bottom"/>
          </w:tcPr>
          <w:p w14:paraId="1BBEA6B1" w14:textId="77777777" w:rsidR="007D5E1E" w:rsidRPr="009426D0" w:rsidRDefault="007D5E1E" w:rsidP="007D5E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rPr>
              <w:t xml:space="preserve">Revenue from rental and rendering of </w:t>
            </w:r>
          </w:p>
          <w:p w14:paraId="3951A6B3" w14:textId="7C0D91BD" w:rsidR="007D5E1E" w:rsidRPr="009426D0" w:rsidRDefault="007D5E1E" w:rsidP="007D5E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9426D0">
              <w:rPr>
                <w:szCs w:val="22"/>
              </w:rPr>
              <w:t xml:space="preserve">   commercial building services</w:t>
            </w:r>
          </w:p>
        </w:tc>
        <w:tc>
          <w:tcPr>
            <w:tcW w:w="514" w:type="pct"/>
            <w:vAlign w:val="bottom"/>
          </w:tcPr>
          <w:p w14:paraId="7D225B54" w14:textId="0484F39A" w:rsidR="007D5E1E" w:rsidRPr="00F15D3F" w:rsidRDefault="0080037D" w:rsidP="007D5E1E">
            <w:pPr>
              <w:tabs>
                <w:tab w:val="decimal" w:pos="780"/>
              </w:tabs>
              <w:spacing w:line="240" w:lineRule="atLeast"/>
              <w:ind w:left="-108" w:right="-110"/>
            </w:pPr>
            <w:r w:rsidRPr="005D3BFD">
              <w:t xml:space="preserve"> 144,879 </w:t>
            </w:r>
          </w:p>
        </w:tc>
        <w:tc>
          <w:tcPr>
            <w:tcW w:w="137" w:type="pct"/>
            <w:vAlign w:val="bottom"/>
          </w:tcPr>
          <w:p w14:paraId="2A169D41" w14:textId="77777777" w:rsidR="007D5E1E" w:rsidRPr="003C3E49" w:rsidRDefault="007D5E1E" w:rsidP="007D5E1E">
            <w:pPr>
              <w:tabs>
                <w:tab w:val="decimal" w:pos="892"/>
              </w:tabs>
              <w:spacing w:line="240" w:lineRule="atLeast"/>
              <w:ind w:left="-108" w:right="-131"/>
              <w:contextualSpacing/>
              <w:rPr>
                <w:szCs w:val="22"/>
                <w:lang w:val="en-US" w:bidi="th-TH"/>
              </w:rPr>
            </w:pPr>
          </w:p>
        </w:tc>
        <w:tc>
          <w:tcPr>
            <w:tcW w:w="565" w:type="pct"/>
            <w:vAlign w:val="bottom"/>
          </w:tcPr>
          <w:p w14:paraId="292E8471" w14:textId="45B84AB1" w:rsidR="007D5E1E" w:rsidRPr="003C3E49" w:rsidRDefault="007D5E1E" w:rsidP="007D5E1E">
            <w:pPr>
              <w:tabs>
                <w:tab w:val="decimal" w:pos="873"/>
              </w:tabs>
              <w:spacing w:line="240" w:lineRule="atLeast"/>
              <w:ind w:right="-110"/>
              <w:contextualSpacing/>
              <w:rPr>
                <w:szCs w:val="22"/>
                <w:lang w:val="en-US" w:bidi="th-TH"/>
              </w:rPr>
            </w:pPr>
            <w:r w:rsidRPr="00063E58">
              <w:t>131,378</w:t>
            </w:r>
          </w:p>
        </w:tc>
        <w:tc>
          <w:tcPr>
            <w:tcW w:w="137" w:type="pct"/>
            <w:vAlign w:val="bottom"/>
          </w:tcPr>
          <w:p w14:paraId="789BA50F" w14:textId="77777777" w:rsidR="007D5E1E" w:rsidRPr="003C3E49" w:rsidRDefault="007D5E1E" w:rsidP="007D5E1E">
            <w:pPr>
              <w:tabs>
                <w:tab w:val="decimal" w:pos="892"/>
              </w:tabs>
              <w:spacing w:line="240" w:lineRule="atLeast"/>
              <w:ind w:left="-108" w:right="-131"/>
              <w:contextualSpacing/>
              <w:rPr>
                <w:szCs w:val="22"/>
                <w:lang w:val="en-US" w:bidi="th-TH"/>
              </w:rPr>
            </w:pPr>
          </w:p>
        </w:tc>
        <w:tc>
          <w:tcPr>
            <w:tcW w:w="556" w:type="pct"/>
            <w:vAlign w:val="bottom"/>
          </w:tcPr>
          <w:p w14:paraId="6934A6A8" w14:textId="4A165279" w:rsidR="007D5E1E" w:rsidRPr="003C3E49" w:rsidRDefault="0080037D" w:rsidP="007D5E1E">
            <w:pPr>
              <w:tabs>
                <w:tab w:val="decimal" w:pos="576"/>
              </w:tabs>
              <w:spacing w:line="240" w:lineRule="atLeast"/>
              <w:ind w:left="-108" w:right="-131"/>
              <w:rPr>
                <w:szCs w:val="22"/>
                <w:cs/>
                <w:lang w:bidi="th-TH"/>
              </w:rPr>
            </w:pPr>
            <w:r w:rsidRPr="005D3BFD">
              <w:t>-</w:t>
            </w:r>
          </w:p>
        </w:tc>
        <w:tc>
          <w:tcPr>
            <w:tcW w:w="126" w:type="pct"/>
            <w:vAlign w:val="bottom"/>
          </w:tcPr>
          <w:p w14:paraId="23EA6B93" w14:textId="068E288F" w:rsidR="007D5E1E" w:rsidRPr="003C3E49" w:rsidRDefault="007D5E1E" w:rsidP="007D5E1E">
            <w:pPr>
              <w:tabs>
                <w:tab w:val="decimal" w:pos="873"/>
              </w:tabs>
              <w:spacing w:line="240" w:lineRule="atLeast"/>
              <w:ind w:left="-108" w:right="-131"/>
              <w:contextualSpacing/>
              <w:rPr>
                <w:szCs w:val="22"/>
              </w:rPr>
            </w:pPr>
          </w:p>
        </w:tc>
        <w:tc>
          <w:tcPr>
            <w:tcW w:w="551" w:type="pct"/>
            <w:vAlign w:val="bottom"/>
          </w:tcPr>
          <w:p w14:paraId="3C3227D6" w14:textId="2266989E" w:rsidR="007D5E1E" w:rsidRPr="00F15D3F" w:rsidRDefault="007D5E1E" w:rsidP="007D5E1E">
            <w:pPr>
              <w:tabs>
                <w:tab w:val="decimal" w:pos="576"/>
              </w:tabs>
              <w:spacing w:line="240" w:lineRule="atLeast"/>
              <w:ind w:left="-108" w:right="-131"/>
              <w:rPr>
                <w:cs/>
                <w:lang w:bidi="th-TH"/>
              </w:rPr>
            </w:pPr>
            <w:r w:rsidRPr="008506E6">
              <w:t>-</w:t>
            </w:r>
          </w:p>
        </w:tc>
      </w:tr>
      <w:tr w:rsidR="000F416D" w:rsidRPr="009426D0" w14:paraId="7DAE999A" w14:textId="77777777" w:rsidTr="0080037D">
        <w:trPr>
          <w:trHeight w:val="60"/>
        </w:trPr>
        <w:tc>
          <w:tcPr>
            <w:tcW w:w="2414" w:type="pct"/>
            <w:vAlign w:val="bottom"/>
          </w:tcPr>
          <w:p w14:paraId="06883A91" w14:textId="34C016A7" w:rsidR="000F416D" w:rsidRPr="009426D0" w:rsidRDefault="000F416D" w:rsidP="000F41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lang w:val="en-US" w:bidi="th-TH"/>
              </w:rPr>
              <w:t>Management income</w:t>
            </w:r>
          </w:p>
        </w:tc>
        <w:tc>
          <w:tcPr>
            <w:tcW w:w="514" w:type="pct"/>
            <w:vAlign w:val="bottom"/>
          </w:tcPr>
          <w:p w14:paraId="333B7C42" w14:textId="5566D48E" w:rsidR="000F416D" w:rsidRPr="00F15D3F" w:rsidRDefault="0080037D" w:rsidP="000F416D">
            <w:pPr>
              <w:tabs>
                <w:tab w:val="decimal" w:pos="780"/>
              </w:tabs>
              <w:spacing w:line="240" w:lineRule="atLeast"/>
              <w:ind w:left="-108" w:right="-110"/>
            </w:pPr>
            <w:r w:rsidRPr="005D3BFD">
              <w:t xml:space="preserve"> 3,171 </w:t>
            </w:r>
          </w:p>
        </w:tc>
        <w:tc>
          <w:tcPr>
            <w:tcW w:w="137" w:type="pct"/>
            <w:vAlign w:val="bottom"/>
          </w:tcPr>
          <w:p w14:paraId="0C1AB091" w14:textId="77777777" w:rsidR="000F416D" w:rsidRPr="003C3E49" w:rsidRDefault="000F416D" w:rsidP="000F416D">
            <w:pPr>
              <w:tabs>
                <w:tab w:val="decimal" w:pos="892"/>
              </w:tabs>
              <w:spacing w:line="240" w:lineRule="atLeast"/>
              <w:ind w:left="-108" w:right="-131"/>
              <w:contextualSpacing/>
              <w:rPr>
                <w:szCs w:val="22"/>
                <w:lang w:val="en-US" w:bidi="th-TH"/>
              </w:rPr>
            </w:pPr>
          </w:p>
        </w:tc>
        <w:tc>
          <w:tcPr>
            <w:tcW w:w="565" w:type="pct"/>
            <w:vAlign w:val="bottom"/>
          </w:tcPr>
          <w:p w14:paraId="76F4742D" w14:textId="2EF0F282" w:rsidR="000F416D" w:rsidRPr="003C3E49" w:rsidRDefault="000F416D" w:rsidP="000F416D">
            <w:pPr>
              <w:tabs>
                <w:tab w:val="decimal" w:pos="873"/>
              </w:tabs>
              <w:spacing w:line="240" w:lineRule="atLeast"/>
              <w:ind w:right="-110"/>
              <w:contextualSpacing/>
              <w:rPr>
                <w:szCs w:val="22"/>
              </w:rPr>
            </w:pPr>
            <w:r w:rsidRPr="00063E58">
              <w:t>15,416</w:t>
            </w:r>
          </w:p>
        </w:tc>
        <w:tc>
          <w:tcPr>
            <w:tcW w:w="137" w:type="pct"/>
            <w:vAlign w:val="bottom"/>
          </w:tcPr>
          <w:p w14:paraId="1B19E9D2" w14:textId="77777777" w:rsidR="000F416D" w:rsidRPr="003C3E49" w:rsidRDefault="000F416D" w:rsidP="000F416D">
            <w:pPr>
              <w:tabs>
                <w:tab w:val="decimal" w:pos="892"/>
              </w:tabs>
              <w:spacing w:line="240" w:lineRule="atLeast"/>
              <w:ind w:left="-108" w:right="-131"/>
              <w:contextualSpacing/>
              <w:rPr>
                <w:szCs w:val="22"/>
                <w:lang w:val="en-US" w:bidi="th-TH"/>
              </w:rPr>
            </w:pPr>
          </w:p>
        </w:tc>
        <w:tc>
          <w:tcPr>
            <w:tcW w:w="556" w:type="pct"/>
            <w:vAlign w:val="bottom"/>
          </w:tcPr>
          <w:p w14:paraId="4C2BE059" w14:textId="6C943087" w:rsidR="000F416D" w:rsidRPr="0031262B" w:rsidRDefault="0080037D" w:rsidP="000F416D">
            <w:pPr>
              <w:tabs>
                <w:tab w:val="decimal" w:pos="870"/>
              </w:tabs>
              <w:spacing w:line="240" w:lineRule="atLeast"/>
              <w:ind w:left="-108" w:right="-110"/>
            </w:pPr>
            <w:r w:rsidRPr="005D3BFD">
              <w:t xml:space="preserve"> 3,171 </w:t>
            </w:r>
          </w:p>
        </w:tc>
        <w:tc>
          <w:tcPr>
            <w:tcW w:w="126" w:type="pct"/>
            <w:vAlign w:val="bottom"/>
          </w:tcPr>
          <w:p w14:paraId="4A4AA5FA" w14:textId="77777777" w:rsidR="000F416D" w:rsidRPr="003C3E49" w:rsidRDefault="000F416D" w:rsidP="000F416D">
            <w:pPr>
              <w:tabs>
                <w:tab w:val="decimal" w:pos="873"/>
              </w:tabs>
              <w:spacing w:line="240" w:lineRule="atLeast"/>
              <w:ind w:left="-108" w:right="-131"/>
              <w:contextualSpacing/>
              <w:rPr>
                <w:szCs w:val="22"/>
              </w:rPr>
            </w:pPr>
          </w:p>
        </w:tc>
        <w:tc>
          <w:tcPr>
            <w:tcW w:w="551" w:type="pct"/>
            <w:vAlign w:val="bottom"/>
          </w:tcPr>
          <w:p w14:paraId="2CCE3406" w14:textId="616D133D" w:rsidR="000F416D" w:rsidRPr="003C3E49" w:rsidRDefault="000F416D" w:rsidP="000F416D">
            <w:pPr>
              <w:tabs>
                <w:tab w:val="decimal" w:pos="855"/>
              </w:tabs>
              <w:spacing w:line="240" w:lineRule="atLeast"/>
              <w:ind w:left="-108" w:right="-131"/>
              <w:rPr>
                <w:szCs w:val="22"/>
              </w:rPr>
            </w:pPr>
            <w:r w:rsidRPr="00193CB3">
              <w:t>15,416</w:t>
            </w:r>
          </w:p>
        </w:tc>
      </w:tr>
      <w:tr w:rsidR="000F416D" w:rsidRPr="009426D0" w14:paraId="54DAB595" w14:textId="77777777" w:rsidTr="0080037D">
        <w:trPr>
          <w:trHeight w:val="60"/>
        </w:trPr>
        <w:tc>
          <w:tcPr>
            <w:tcW w:w="2414" w:type="pct"/>
            <w:vAlign w:val="bottom"/>
          </w:tcPr>
          <w:p w14:paraId="6E64EF66" w14:textId="3D378721" w:rsidR="000F416D" w:rsidRPr="002F416A" w:rsidRDefault="000F416D" w:rsidP="000F41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rFonts w:cstheme="minorBidi"/>
                <w:szCs w:val="22"/>
                <w:lang w:val="en-US" w:eastAsia="zh-CN" w:bidi="th-TH"/>
              </w:rPr>
            </w:pPr>
            <w:r>
              <w:rPr>
                <w:rFonts w:cstheme="minorBidi"/>
                <w:szCs w:val="22"/>
                <w:lang w:val="en-US" w:eastAsia="zh-CN" w:bidi="th-TH"/>
              </w:rPr>
              <w:t>Other income</w:t>
            </w:r>
          </w:p>
        </w:tc>
        <w:tc>
          <w:tcPr>
            <w:tcW w:w="514" w:type="pct"/>
            <w:vAlign w:val="bottom"/>
          </w:tcPr>
          <w:p w14:paraId="31410C13" w14:textId="0C1699F1" w:rsidR="000F416D" w:rsidRPr="00F15D3F" w:rsidRDefault="0080037D" w:rsidP="000F416D">
            <w:pPr>
              <w:tabs>
                <w:tab w:val="decimal" w:pos="780"/>
              </w:tabs>
              <w:spacing w:line="240" w:lineRule="atLeast"/>
              <w:ind w:left="-108" w:right="-110"/>
            </w:pPr>
            <w:r w:rsidRPr="005D3BFD">
              <w:t xml:space="preserve"> 119 </w:t>
            </w:r>
          </w:p>
        </w:tc>
        <w:tc>
          <w:tcPr>
            <w:tcW w:w="137" w:type="pct"/>
            <w:vAlign w:val="bottom"/>
          </w:tcPr>
          <w:p w14:paraId="2778FDA9" w14:textId="77777777" w:rsidR="000F416D" w:rsidRPr="003C3E49" w:rsidRDefault="000F416D" w:rsidP="000F416D">
            <w:pPr>
              <w:tabs>
                <w:tab w:val="decimal" w:pos="892"/>
              </w:tabs>
              <w:spacing w:line="240" w:lineRule="atLeast"/>
              <w:ind w:left="-108" w:right="-131"/>
              <w:contextualSpacing/>
              <w:rPr>
                <w:szCs w:val="22"/>
                <w:lang w:val="en-US" w:bidi="th-TH"/>
              </w:rPr>
            </w:pPr>
          </w:p>
        </w:tc>
        <w:tc>
          <w:tcPr>
            <w:tcW w:w="565" w:type="pct"/>
            <w:vAlign w:val="bottom"/>
          </w:tcPr>
          <w:p w14:paraId="67A7FE2E" w14:textId="0D85F799" w:rsidR="000F416D" w:rsidRPr="003C3E49" w:rsidRDefault="000F416D" w:rsidP="000F416D">
            <w:pPr>
              <w:tabs>
                <w:tab w:val="decimal" w:pos="880"/>
              </w:tabs>
              <w:spacing w:line="240" w:lineRule="atLeast"/>
              <w:ind w:left="-108" w:right="-110"/>
              <w:contextualSpacing/>
              <w:rPr>
                <w:szCs w:val="22"/>
              </w:rPr>
            </w:pPr>
            <w:r w:rsidRPr="00063E58">
              <w:t>7,740</w:t>
            </w:r>
          </w:p>
        </w:tc>
        <w:tc>
          <w:tcPr>
            <w:tcW w:w="137" w:type="pct"/>
            <w:vAlign w:val="bottom"/>
          </w:tcPr>
          <w:p w14:paraId="32CF16FC" w14:textId="77777777" w:rsidR="000F416D" w:rsidRPr="003C3E49" w:rsidRDefault="000F416D" w:rsidP="000F416D">
            <w:pPr>
              <w:tabs>
                <w:tab w:val="decimal" w:pos="892"/>
              </w:tabs>
              <w:spacing w:line="240" w:lineRule="atLeast"/>
              <w:ind w:left="-108" w:right="-131"/>
              <w:contextualSpacing/>
              <w:rPr>
                <w:szCs w:val="22"/>
                <w:lang w:val="en-US" w:bidi="th-TH"/>
              </w:rPr>
            </w:pPr>
          </w:p>
        </w:tc>
        <w:tc>
          <w:tcPr>
            <w:tcW w:w="556" w:type="pct"/>
            <w:vAlign w:val="bottom"/>
          </w:tcPr>
          <w:p w14:paraId="4DB18714" w14:textId="67786CFD" w:rsidR="000F416D" w:rsidRPr="00F15D3F" w:rsidRDefault="0080037D" w:rsidP="000F416D">
            <w:pPr>
              <w:tabs>
                <w:tab w:val="decimal" w:pos="576"/>
              </w:tabs>
              <w:spacing w:line="240" w:lineRule="atLeast"/>
              <w:ind w:left="-108" w:right="-131"/>
            </w:pPr>
            <w:r w:rsidRPr="005D3BFD">
              <w:t>-</w:t>
            </w:r>
          </w:p>
        </w:tc>
        <w:tc>
          <w:tcPr>
            <w:tcW w:w="126" w:type="pct"/>
            <w:vAlign w:val="bottom"/>
          </w:tcPr>
          <w:p w14:paraId="2E97F9AF" w14:textId="77777777" w:rsidR="000F416D" w:rsidRPr="003C3E49" w:rsidRDefault="000F416D" w:rsidP="000F416D">
            <w:pPr>
              <w:tabs>
                <w:tab w:val="decimal" w:pos="873"/>
              </w:tabs>
              <w:spacing w:line="240" w:lineRule="atLeast"/>
              <w:ind w:left="-108" w:right="-131"/>
              <w:contextualSpacing/>
              <w:rPr>
                <w:szCs w:val="22"/>
              </w:rPr>
            </w:pPr>
          </w:p>
        </w:tc>
        <w:tc>
          <w:tcPr>
            <w:tcW w:w="551" w:type="pct"/>
            <w:vAlign w:val="bottom"/>
          </w:tcPr>
          <w:p w14:paraId="17528C3D" w14:textId="6D796858" w:rsidR="000F416D" w:rsidRPr="00F15D3F" w:rsidRDefault="000F416D" w:rsidP="000F416D">
            <w:pPr>
              <w:tabs>
                <w:tab w:val="decimal" w:pos="855"/>
              </w:tabs>
              <w:spacing w:line="240" w:lineRule="atLeast"/>
              <w:ind w:left="-108" w:right="-131"/>
            </w:pPr>
            <w:r w:rsidRPr="00193CB3">
              <w:t>117</w:t>
            </w:r>
          </w:p>
        </w:tc>
      </w:tr>
      <w:tr w:rsidR="000F416D" w:rsidRPr="009426D0" w14:paraId="71F5613F" w14:textId="77777777" w:rsidTr="0080037D">
        <w:trPr>
          <w:trHeight w:val="60"/>
        </w:trPr>
        <w:tc>
          <w:tcPr>
            <w:tcW w:w="2414" w:type="pct"/>
            <w:vAlign w:val="bottom"/>
          </w:tcPr>
          <w:p w14:paraId="36117965" w14:textId="5E42A697" w:rsidR="000F416D" w:rsidRPr="009426D0" w:rsidRDefault="000F416D" w:rsidP="000F41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t>Cost of food and beverage</w:t>
            </w:r>
          </w:p>
        </w:tc>
        <w:tc>
          <w:tcPr>
            <w:tcW w:w="514" w:type="pct"/>
            <w:vAlign w:val="bottom"/>
          </w:tcPr>
          <w:p w14:paraId="576AE145" w14:textId="11FA1FE6" w:rsidR="000F416D" w:rsidRPr="00F15D3F" w:rsidRDefault="0080037D" w:rsidP="000F416D">
            <w:pPr>
              <w:tabs>
                <w:tab w:val="decimal" w:pos="780"/>
              </w:tabs>
              <w:spacing w:line="240" w:lineRule="atLeast"/>
              <w:ind w:left="-108" w:right="-110"/>
            </w:pPr>
            <w:r w:rsidRPr="005D3BFD">
              <w:t xml:space="preserve"> 29,099 </w:t>
            </w:r>
          </w:p>
        </w:tc>
        <w:tc>
          <w:tcPr>
            <w:tcW w:w="137" w:type="pct"/>
            <w:vAlign w:val="bottom"/>
          </w:tcPr>
          <w:p w14:paraId="3A50FC24" w14:textId="77777777" w:rsidR="000F416D" w:rsidRPr="003C3E49" w:rsidRDefault="000F416D" w:rsidP="000F416D">
            <w:pPr>
              <w:tabs>
                <w:tab w:val="decimal" w:pos="892"/>
              </w:tabs>
              <w:spacing w:line="240" w:lineRule="atLeast"/>
              <w:ind w:left="-108" w:right="-131"/>
              <w:contextualSpacing/>
              <w:rPr>
                <w:szCs w:val="22"/>
                <w:lang w:val="en-US" w:bidi="th-TH"/>
              </w:rPr>
            </w:pPr>
          </w:p>
        </w:tc>
        <w:tc>
          <w:tcPr>
            <w:tcW w:w="565" w:type="pct"/>
            <w:vAlign w:val="bottom"/>
          </w:tcPr>
          <w:p w14:paraId="4FE5D661" w14:textId="612E8DB7" w:rsidR="000F416D" w:rsidRPr="003C3E49" w:rsidRDefault="000F416D" w:rsidP="000F416D">
            <w:pPr>
              <w:tabs>
                <w:tab w:val="decimal" w:pos="873"/>
              </w:tabs>
              <w:spacing w:line="240" w:lineRule="atLeast"/>
              <w:ind w:left="-108" w:right="-110"/>
              <w:contextualSpacing/>
              <w:rPr>
                <w:szCs w:val="22"/>
              </w:rPr>
            </w:pPr>
            <w:r w:rsidRPr="00063E58">
              <w:t>24,098</w:t>
            </w:r>
          </w:p>
        </w:tc>
        <w:tc>
          <w:tcPr>
            <w:tcW w:w="137" w:type="pct"/>
            <w:vAlign w:val="bottom"/>
          </w:tcPr>
          <w:p w14:paraId="3F5E3742" w14:textId="77777777" w:rsidR="000F416D" w:rsidRPr="003C3E49" w:rsidRDefault="000F416D" w:rsidP="000F416D">
            <w:pPr>
              <w:tabs>
                <w:tab w:val="decimal" w:pos="892"/>
              </w:tabs>
              <w:spacing w:line="240" w:lineRule="atLeast"/>
              <w:ind w:left="-108" w:right="-131"/>
              <w:contextualSpacing/>
              <w:rPr>
                <w:szCs w:val="22"/>
                <w:lang w:val="en-US" w:bidi="th-TH"/>
              </w:rPr>
            </w:pPr>
          </w:p>
        </w:tc>
        <w:tc>
          <w:tcPr>
            <w:tcW w:w="556" w:type="pct"/>
            <w:vAlign w:val="bottom"/>
          </w:tcPr>
          <w:p w14:paraId="1C7AA7A9" w14:textId="51FFA156" w:rsidR="000F416D" w:rsidRPr="00F15D3F" w:rsidRDefault="0080037D" w:rsidP="000F416D">
            <w:pPr>
              <w:tabs>
                <w:tab w:val="decimal" w:pos="576"/>
              </w:tabs>
              <w:spacing w:line="240" w:lineRule="atLeast"/>
              <w:ind w:left="-108" w:right="-131"/>
            </w:pPr>
            <w:r w:rsidRPr="005D3BFD">
              <w:t>-</w:t>
            </w:r>
          </w:p>
        </w:tc>
        <w:tc>
          <w:tcPr>
            <w:tcW w:w="126" w:type="pct"/>
            <w:vAlign w:val="bottom"/>
          </w:tcPr>
          <w:p w14:paraId="287EB937" w14:textId="77777777" w:rsidR="000F416D" w:rsidRPr="003C3E49" w:rsidRDefault="000F416D" w:rsidP="000F416D">
            <w:pPr>
              <w:tabs>
                <w:tab w:val="decimal" w:pos="873"/>
              </w:tabs>
              <w:spacing w:line="240" w:lineRule="atLeast"/>
              <w:ind w:left="-108" w:right="-131"/>
              <w:contextualSpacing/>
              <w:rPr>
                <w:szCs w:val="22"/>
              </w:rPr>
            </w:pPr>
          </w:p>
        </w:tc>
        <w:tc>
          <w:tcPr>
            <w:tcW w:w="551" w:type="pct"/>
            <w:vAlign w:val="bottom"/>
          </w:tcPr>
          <w:p w14:paraId="20943D03" w14:textId="022E000D" w:rsidR="000F416D" w:rsidRPr="00BE68C1" w:rsidRDefault="000F416D" w:rsidP="000F416D">
            <w:pPr>
              <w:tabs>
                <w:tab w:val="decimal" w:pos="576"/>
              </w:tabs>
              <w:spacing w:line="240" w:lineRule="atLeast"/>
              <w:ind w:left="-108" w:right="-131"/>
            </w:pPr>
            <w:r w:rsidRPr="00193CB3">
              <w:t>-</w:t>
            </w:r>
          </w:p>
        </w:tc>
      </w:tr>
      <w:tr w:rsidR="000F416D" w:rsidRPr="009426D0" w14:paraId="5DF316AB" w14:textId="77777777" w:rsidTr="0080037D">
        <w:trPr>
          <w:trHeight w:val="60"/>
        </w:trPr>
        <w:tc>
          <w:tcPr>
            <w:tcW w:w="2414" w:type="pct"/>
            <w:vAlign w:val="bottom"/>
          </w:tcPr>
          <w:p w14:paraId="5B629DA0" w14:textId="4DA433D7" w:rsidR="000F416D" w:rsidRPr="009426D0" w:rsidRDefault="000F416D" w:rsidP="000F41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t>Lease-related expenses and service fee on rental</w:t>
            </w:r>
          </w:p>
        </w:tc>
        <w:tc>
          <w:tcPr>
            <w:tcW w:w="514" w:type="pct"/>
            <w:vAlign w:val="bottom"/>
          </w:tcPr>
          <w:p w14:paraId="7145DEE9" w14:textId="56DD43BF" w:rsidR="000F416D" w:rsidRPr="00F15D3F" w:rsidRDefault="0080037D" w:rsidP="000F416D">
            <w:pPr>
              <w:tabs>
                <w:tab w:val="decimal" w:pos="780"/>
              </w:tabs>
              <w:spacing w:line="240" w:lineRule="atLeast"/>
              <w:ind w:left="-108" w:right="-110"/>
            </w:pPr>
            <w:r w:rsidRPr="005D3BFD">
              <w:t>11,417</w:t>
            </w:r>
          </w:p>
        </w:tc>
        <w:tc>
          <w:tcPr>
            <w:tcW w:w="137" w:type="pct"/>
            <w:vAlign w:val="bottom"/>
          </w:tcPr>
          <w:p w14:paraId="20857E0B" w14:textId="77777777" w:rsidR="000F416D" w:rsidRPr="003C3E49" w:rsidRDefault="000F416D" w:rsidP="000F416D">
            <w:pPr>
              <w:tabs>
                <w:tab w:val="decimal" w:pos="892"/>
              </w:tabs>
              <w:spacing w:line="240" w:lineRule="atLeast"/>
              <w:ind w:left="-108" w:right="-131"/>
              <w:contextualSpacing/>
              <w:rPr>
                <w:szCs w:val="22"/>
                <w:lang w:val="en-US" w:bidi="th-TH"/>
              </w:rPr>
            </w:pPr>
          </w:p>
        </w:tc>
        <w:tc>
          <w:tcPr>
            <w:tcW w:w="565" w:type="pct"/>
            <w:vAlign w:val="bottom"/>
          </w:tcPr>
          <w:p w14:paraId="3C4126F7" w14:textId="2D8F0442" w:rsidR="000F416D" w:rsidRPr="003C3E49" w:rsidRDefault="000F416D" w:rsidP="000F416D">
            <w:pPr>
              <w:tabs>
                <w:tab w:val="decimal" w:pos="873"/>
              </w:tabs>
              <w:spacing w:line="240" w:lineRule="atLeast"/>
              <w:ind w:left="-108" w:right="-110"/>
              <w:contextualSpacing/>
              <w:rPr>
                <w:szCs w:val="22"/>
              </w:rPr>
            </w:pPr>
            <w:r w:rsidRPr="00063E58">
              <w:t>9,357</w:t>
            </w:r>
          </w:p>
        </w:tc>
        <w:tc>
          <w:tcPr>
            <w:tcW w:w="137" w:type="pct"/>
            <w:vAlign w:val="bottom"/>
          </w:tcPr>
          <w:p w14:paraId="2A80A9B3" w14:textId="77777777" w:rsidR="000F416D" w:rsidRPr="003C3E49" w:rsidRDefault="000F416D" w:rsidP="000F416D">
            <w:pPr>
              <w:tabs>
                <w:tab w:val="decimal" w:pos="892"/>
              </w:tabs>
              <w:spacing w:line="240" w:lineRule="atLeast"/>
              <w:ind w:left="-108" w:right="-131"/>
              <w:contextualSpacing/>
              <w:rPr>
                <w:szCs w:val="22"/>
                <w:lang w:val="en-US" w:bidi="th-TH"/>
              </w:rPr>
            </w:pPr>
          </w:p>
        </w:tc>
        <w:tc>
          <w:tcPr>
            <w:tcW w:w="556" w:type="pct"/>
            <w:vAlign w:val="bottom"/>
          </w:tcPr>
          <w:p w14:paraId="24FAF4F2" w14:textId="62A3302B" w:rsidR="000F416D" w:rsidRPr="0031262B" w:rsidRDefault="0080037D" w:rsidP="000F416D">
            <w:pPr>
              <w:tabs>
                <w:tab w:val="decimal" w:pos="870"/>
              </w:tabs>
              <w:spacing w:line="240" w:lineRule="atLeast"/>
              <w:ind w:left="-108" w:right="-110"/>
            </w:pPr>
            <w:r w:rsidRPr="005D3BFD">
              <w:t xml:space="preserve"> 12 </w:t>
            </w:r>
          </w:p>
        </w:tc>
        <w:tc>
          <w:tcPr>
            <w:tcW w:w="126" w:type="pct"/>
            <w:vAlign w:val="bottom"/>
          </w:tcPr>
          <w:p w14:paraId="4A93B53D" w14:textId="77777777" w:rsidR="000F416D" w:rsidRPr="003C3E49" w:rsidRDefault="000F416D" w:rsidP="000F416D">
            <w:pPr>
              <w:tabs>
                <w:tab w:val="decimal" w:pos="873"/>
              </w:tabs>
              <w:spacing w:line="240" w:lineRule="atLeast"/>
              <w:ind w:left="-108" w:right="-131"/>
              <w:contextualSpacing/>
              <w:rPr>
                <w:szCs w:val="22"/>
              </w:rPr>
            </w:pPr>
          </w:p>
        </w:tc>
        <w:tc>
          <w:tcPr>
            <w:tcW w:w="551" w:type="pct"/>
            <w:vAlign w:val="bottom"/>
          </w:tcPr>
          <w:p w14:paraId="1F9CD063" w14:textId="497ED4D0" w:rsidR="000F416D" w:rsidRPr="00BE68C1" w:rsidRDefault="000F416D" w:rsidP="000F416D">
            <w:pPr>
              <w:tabs>
                <w:tab w:val="decimal" w:pos="855"/>
              </w:tabs>
              <w:spacing w:line="240" w:lineRule="atLeast"/>
              <w:ind w:left="-108" w:right="-131"/>
            </w:pPr>
            <w:r w:rsidRPr="00193CB3">
              <w:t>13</w:t>
            </w:r>
          </w:p>
        </w:tc>
      </w:tr>
      <w:tr w:rsidR="000F416D" w:rsidRPr="009426D0" w14:paraId="12919403" w14:textId="77777777" w:rsidTr="0080037D">
        <w:trPr>
          <w:trHeight w:val="60"/>
        </w:trPr>
        <w:tc>
          <w:tcPr>
            <w:tcW w:w="2414" w:type="pct"/>
            <w:vAlign w:val="bottom"/>
          </w:tcPr>
          <w:p w14:paraId="5A0A7E48" w14:textId="6B440412" w:rsidR="000F416D" w:rsidRPr="009426D0" w:rsidRDefault="000F416D" w:rsidP="000F41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val="en-US" w:bidi="th-TH"/>
              </w:rPr>
              <w:t>Insurance fee</w:t>
            </w:r>
          </w:p>
        </w:tc>
        <w:tc>
          <w:tcPr>
            <w:tcW w:w="514" w:type="pct"/>
            <w:vAlign w:val="bottom"/>
          </w:tcPr>
          <w:p w14:paraId="5F9B84F8" w14:textId="297BBEF2" w:rsidR="000F416D" w:rsidRPr="00B027CC" w:rsidRDefault="0080037D" w:rsidP="00201DAB">
            <w:pPr>
              <w:tabs>
                <w:tab w:val="decimal" w:pos="780"/>
              </w:tabs>
              <w:spacing w:line="240" w:lineRule="atLeast"/>
              <w:ind w:left="-108" w:right="-110"/>
              <w:rPr>
                <w:rFonts w:cstheme="minorBidi"/>
                <w:szCs w:val="22"/>
                <w:lang w:val="en-US" w:bidi="th-TH"/>
              </w:rPr>
            </w:pPr>
            <w:r w:rsidRPr="005D3BFD">
              <w:t xml:space="preserve"> 5 </w:t>
            </w:r>
          </w:p>
        </w:tc>
        <w:tc>
          <w:tcPr>
            <w:tcW w:w="137" w:type="pct"/>
            <w:vAlign w:val="bottom"/>
          </w:tcPr>
          <w:p w14:paraId="6C48FEC0" w14:textId="77777777" w:rsidR="000F416D" w:rsidRPr="003C3E49" w:rsidRDefault="000F416D" w:rsidP="000F416D">
            <w:pPr>
              <w:tabs>
                <w:tab w:val="decimal" w:pos="892"/>
              </w:tabs>
              <w:spacing w:line="240" w:lineRule="atLeast"/>
              <w:ind w:left="-108" w:right="-131"/>
              <w:contextualSpacing/>
              <w:rPr>
                <w:szCs w:val="22"/>
                <w:lang w:val="en-US" w:bidi="th-TH"/>
              </w:rPr>
            </w:pPr>
          </w:p>
        </w:tc>
        <w:tc>
          <w:tcPr>
            <w:tcW w:w="565" w:type="pct"/>
            <w:vAlign w:val="bottom"/>
          </w:tcPr>
          <w:p w14:paraId="4761F1BA" w14:textId="7433A680" w:rsidR="000F416D" w:rsidRPr="003C3E49" w:rsidRDefault="000F416D" w:rsidP="000F416D">
            <w:pPr>
              <w:tabs>
                <w:tab w:val="decimal" w:pos="873"/>
              </w:tabs>
              <w:spacing w:line="240" w:lineRule="atLeast"/>
              <w:ind w:right="-110"/>
              <w:contextualSpacing/>
              <w:rPr>
                <w:szCs w:val="22"/>
              </w:rPr>
            </w:pPr>
            <w:r w:rsidRPr="00063E58">
              <w:t>35,345</w:t>
            </w:r>
          </w:p>
        </w:tc>
        <w:tc>
          <w:tcPr>
            <w:tcW w:w="137" w:type="pct"/>
            <w:vAlign w:val="bottom"/>
          </w:tcPr>
          <w:p w14:paraId="13834EA8" w14:textId="77777777" w:rsidR="000F416D" w:rsidRPr="003C3E49" w:rsidRDefault="000F416D" w:rsidP="000F416D">
            <w:pPr>
              <w:tabs>
                <w:tab w:val="decimal" w:pos="892"/>
              </w:tabs>
              <w:spacing w:line="240" w:lineRule="atLeast"/>
              <w:ind w:left="-108" w:right="-131"/>
              <w:contextualSpacing/>
              <w:rPr>
                <w:szCs w:val="22"/>
                <w:lang w:val="en-US" w:bidi="th-TH"/>
              </w:rPr>
            </w:pPr>
          </w:p>
        </w:tc>
        <w:tc>
          <w:tcPr>
            <w:tcW w:w="556" w:type="pct"/>
            <w:vAlign w:val="bottom"/>
          </w:tcPr>
          <w:p w14:paraId="2F6D2D98" w14:textId="7C877162" w:rsidR="000F416D" w:rsidRPr="0031262B" w:rsidRDefault="0080037D" w:rsidP="000F416D">
            <w:pPr>
              <w:tabs>
                <w:tab w:val="decimal" w:pos="576"/>
              </w:tabs>
              <w:spacing w:line="240" w:lineRule="atLeast"/>
              <w:ind w:left="-108" w:right="-131"/>
            </w:pPr>
            <w:r w:rsidRPr="005D3BFD">
              <w:t>-</w:t>
            </w:r>
          </w:p>
        </w:tc>
        <w:tc>
          <w:tcPr>
            <w:tcW w:w="126" w:type="pct"/>
            <w:vAlign w:val="bottom"/>
          </w:tcPr>
          <w:p w14:paraId="0A7ADA4B" w14:textId="77777777" w:rsidR="000F416D" w:rsidRPr="003C3E49" w:rsidRDefault="000F416D" w:rsidP="000F416D">
            <w:pPr>
              <w:tabs>
                <w:tab w:val="decimal" w:pos="873"/>
              </w:tabs>
              <w:spacing w:line="240" w:lineRule="atLeast"/>
              <w:ind w:left="-108" w:right="-131"/>
              <w:contextualSpacing/>
              <w:rPr>
                <w:szCs w:val="22"/>
              </w:rPr>
            </w:pPr>
          </w:p>
        </w:tc>
        <w:tc>
          <w:tcPr>
            <w:tcW w:w="551" w:type="pct"/>
            <w:vAlign w:val="bottom"/>
          </w:tcPr>
          <w:p w14:paraId="261519F5" w14:textId="04D11307" w:rsidR="000F416D" w:rsidRPr="003C3E49" w:rsidRDefault="000F416D" w:rsidP="000F416D">
            <w:pPr>
              <w:tabs>
                <w:tab w:val="decimal" w:pos="576"/>
              </w:tabs>
              <w:spacing w:line="240" w:lineRule="atLeast"/>
              <w:ind w:left="-108" w:right="-131"/>
              <w:rPr>
                <w:szCs w:val="22"/>
              </w:rPr>
            </w:pPr>
            <w:r w:rsidRPr="00193CB3">
              <w:t>-</w:t>
            </w:r>
          </w:p>
        </w:tc>
      </w:tr>
      <w:tr w:rsidR="000F416D" w:rsidRPr="009426D0" w14:paraId="2BBC73DA" w14:textId="77777777" w:rsidTr="0080037D">
        <w:trPr>
          <w:trHeight w:val="73"/>
        </w:trPr>
        <w:tc>
          <w:tcPr>
            <w:tcW w:w="2414" w:type="pct"/>
            <w:vAlign w:val="bottom"/>
          </w:tcPr>
          <w:p w14:paraId="2E479777" w14:textId="2CCCD991" w:rsidR="000F416D" w:rsidRPr="009426D0" w:rsidRDefault="000F416D" w:rsidP="000F41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cs/>
                <w:lang w:val="en-US" w:bidi="th-TH"/>
              </w:rPr>
            </w:pPr>
            <w:r w:rsidRPr="009426D0">
              <w:rPr>
                <w:szCs w:val="22"/>
                <w:lang w:val="en-US" w:bidi="th-TH"/>
              </w:rPr>
              <w:t>Information service fee</w:t>
            </w:r>
          </w:p>
        </w:tc>
        <w:tc>
          <w:tcPr>
            <w:tcW w:w="514" w:type="pct"/>
            <w:vAlign w:val="bottom"/>
          </w:tcPr>
          <w:p w14:paraId="0B8A8713" w14:textId="7315CA96" w:rsidR="000F416D" w:rsidRPr="00F15D3F" w:rsidRDefault="0080037D" w:rsidP="000F416D">
            <w:pPr>
              <w:tabs>
                <w:tab w:val="decimal" w:pos="780"/>
              </w:tabs>
              <w:spacing w:line="240" w:lineRule="atLeast"/>
              <w:ind w:left="-108" w:right="-110"/>
              <w:rPr>
                <w:cs/>
                <w:lang w:bidi="th-TH"/>
              </w:rPr>
            </w:pPr>
            <w:r w:rsidRPr="005D3BFD">
              <w:t xml:space="preserve"> 7,551 </w:t>
            </w:r>
          </w:p>
        </w:tc>
        <w:tc>
          <w:tcPr>
            <w:tcW w:w="137" w:type="pct"/>
            <w:vAlign w:val="bottom"/>
          </w:tcPr>
          <w:p w14:paraId="5C6CAB62" w14:textId="77777777" w:rsidR="000F416D" w:rsidRPr="003C3E49" w:rsidRDefault="000F416D" w:rsidP="000F416D">
            <w:pPr>
              <w:tabs>
                <w:tab w:val="decimal" w:pos="892"/>
              </w:tabs>
              <w:spacing w:line="240" w:lineRule="atLeast"/>
              <w:ind w:left="-108" w:right="-131"/>
              <w:contextualSpacing/>
              <w:rPr>
                <w:szCs w:val="22"/>
                <w:lang w:val="en-US" w:bidi="th-TH"/>
              </w:rPr>
            </w:pPr>
          </w:p>
        </w:tc>
        <w:tc>
          <w:tcPr>
            <w:tcW w:w="565" w:type="pct"/>
            <w:vAlign w:val="bottom"/>
          </w:tcPr>
          <w:p w14:paraId="4FF7B361" w14:textId="649ADC71" w:rsidR="000F416D" w:rsidRPr="003C3E49" w:rsidRDefault="000F416D" w:rsidP="000F416D">
            <w:pPr>
              <w:tabs>
                <w:tab w:val="decimal" w:pos="873"/>
              </w:tabs>
              <w:spacing w:line="240" w:lineRule="atLeast"/>
              <w:ind w:left="-108" w:right="-110"/>
              <w:contextualSpacing/>
              <w:rPr>
                <w:szCs w:val="22"/>
                <w:cs/>
                <w:lang w:val="en-US" w:bidi="th-TH"/>
              </w:rPr>
            </w:pPr>
            <w:r w:rsidRPr="00063E58">
              <w:t xml:space="preserve"> 8,391</w:t>
            </w:r>
          </w:p>
        </w:tc>
        <w:tc>
          <w:tcPr>
            <w:tcW w:w="137" w:type="pct"/>
            <w:vAlign w:val="bottom"/>
          </w:tcPr>
          <w:p w14:paraId="6CA975D7" w14:textId="77777777" w:rsidR="000F416D" w:rsidRPr="003C3E49" w:rsidRDefault="000F416D" w:rsidP="000F416D">
            <w:pPr>
              <w:tabs>
                <w:tab w:val="decimal" w:pos="892"/>
              </w:tabs>
              <w:spacing w:line="240" w:lineRule="atLeast"/>
              <w:ind w:left="-108" w:right="-131"/>
              <w:contextualSpacing/>
              <w:rPr>
                <w:szCs w:val="22"/>
                <w:lang w:val="en-US" w:bidi="th-TH"/>
              </w:rPr>
            </w:pPr>
          </w:p>
        </w:tc>
        <w:tc>
          <w:tcPr>
            <w:tcW w:w="556" w:type="pct"/>
            <w:vAlign w:val="bottom"/>
          </w:tcPr>
          <w:p w14:paraId="3C1A9EA2" w14:textId="2407CAB2" w:rsidR="000F416D" w:rsidRPr="00F15D3F" w:rsidRDefault="0080037D" w:rsidP="000F416D">
            <w:pPr>
              <w:tabs>
                <w:tab w:val="decimal" w:pos="870"/>
              </w:tabs>
              <w:spacing w:line="240" w:lineRule="atLeast"/>
              <w:ind w:left="-108" w:right="-110"/>
            </w:pPr>
            <w:r w:rsidRPr="005D3BFD">
              <w:t xml:space="preserve"> 5,555 </w:t>
            </w:r>
          </w:p>
        </w:tc>
        <w:tc>
          <w:tcPr>
            <w:tcW w:w="126" w:type="pct"/>
            <w:vAlign w:val="bottom"/>
          </w:tcPr>
          <w:p w14:paraId="64448B7C" w14:textId="77777777" w:rsidR="000F416D" w:rsidRPr="003C3E49" w:rsidRDefault="000F416D" w:rsidP="000F416D">
            <w:pPr>
              <w:tabs>
                <w:tab w:val="decimal" w:pos="892"/>
              </w:tabs>
              <w:spacing w:line="240" w:lineRule="atLeast"/>
              <w:ind w:left="-108" w:right="-131"/>
              <w:contextualSpacing/>
              <w:rPr>
                <w:szCs w:val="22"/>
                <w:lang w:val="en-US" w:bidi="th-TH"/>
              </w:rPr>
            </w:pPr>
          </w:p>
        </w:tc>
        <w:tc>
          <w:tcPr>
            <w:tcW w:w="551" w:type="pct"/>
            <w:vAlign w:val="bottom"/>
          </w:tcPr>
          <w:p w14:paraId="34A7FDB2" w14:textId="482E8E56" w:rsidR="000F416D" w:rsidRPr="00F15D3F" w:rsidRDefault="000F416D" w:rsidP="000F416D">
            <w:pPr>
              <w:tabs>
                <w:tab w:val="decimal" w:pos="855"/>
              </w:tabs>
              <w:spacing w:line="240" w:lineRule="atLeast"/>
              <w:ind w:left="-108" w:right="-131"/>
            </w:pPr>
            <w:r w:rsidRPr="00193CB3">
              <w:t>6,361</w:t>
            </w:r>
          </w:p>
        </w:tc>
      </w:tr>
      <w:tr w:rsidR="000F416D" w:rsidRPr="009426D0" w14:paraId="798055B3" w14:textId="77777777" w:rsidTr="0080037D">
        <w:trPr>
          <w:trHeight w:val="60"/>
        </w:trPr>
        <w:tc>
          <w:tcPr>
            <w:tcW w:w="2414" w:type="pct"/>
            <w:vAlign w:val="bottom"/>
          </w:tcPr>
          <w:p w14:paraId="77B53208" w14:textId="65FEFDCA" w:rsidR="000F416D" w:rsidRPr="009426D0" w:rsidRDefault="000F416D" w:rsidP="000F41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rPr>
            </w:pPr>
            <w:r w:rsidRPr="009426D0">
              <w:rPr>
                <w:szCs w:val="22"/>
                <w:lang w:bidi="th-TH"/>
              </w:rPr>
              <w:t>Employee</w:t>
            </w:r>
            <w:r w:rsidRPr="009426D0">
              <w:rPr>
                <w:szCs w:val="22"/>
                <w:lang w:val="en-US" w:bidi="th-TH"/>
              </w:rPr>
              <w:t>s</w:t>
            </w:r>
            <w:r w:rsidRPr="009426D0">
              <w:rPr>
                <w:szCs w:val="22"/>
                <w:lang w:bidi="th-TH"/>
              </w:rPr>
              <w:t xml:space="preserve"> service fee</w:t>
            </w:r>
          </w:p>
        </w:tc>
        <w:tc>
          <w:tcPr>
            <w:tcW w:w="514" w:type="pct"/>
            <w:vAlign w:val="bottom"/>
          </w:tcPr>
          <w:p w14:paraId="7D4D53D0" w14:textId="59F7DADD" w:rsidR="000F416D" w:rsidRPr="00F15D3F" w:rsidRDefault="0080037D" w:rsidP="000F416D">
            <w:pPr>
              <w:tabs>
                <w:tab w:val="decimal" w:pos="780"/>
              </w:tabs>
              <w:spacing w:line="240" w:lineRule="atLeast"/>
              <w:ind w:left="-108" w:right="-110"/>
            </w:pPr>
            <w:r w:rsidRPr="005D3BFD">
              <w:t xml:space="preserve">31,428  </w:t>
            </w:r>
          </w:p>
        </w:tc>
        <w:tc>
          <w:tcPr>
            <w:tcW w:w="137" w:type="pct"/>
            <w:vAlign w:val="bottom"/>
          </w:tcPr>
          <w:p w14:paraId="1A955CF5" w14:textId="77777777" w:rsidR="000F416D" w:rsidRPr="003C3E49" w:rsidRDefault="000F416D" w:rsidP="000F416D">
            <w:pPr>
              <w:tabs>
                <w:tab w:val="decimal" w:pos="892"/>
              </w:tabs>
              <w:spacing w:line="240" w:lineRule="atLeast"/>
              <w:ind w:left="-108" w:right="-131"/>
              <w:contextualSpacing/>
              <w:rPr>
                <w:szCs w:val="22"/>
                <w:lang w:val="en-US" w:bidi="th-TH"/>
              </w:rPr>
            </w:pPr>
          </w:p>
        </w:tc>
        <w:tc>
          <w:tcPr>
            <w:tcW w:w="565" w:type="pct"/>
            <w:vAlign w:val="bottom"/>
          </w:tcPr>
          <w:p w14:paraId="6F1BE95C" w14:textId="17510F10" w:rsidR="000F416D" w:rsidRPr="003C3E49" w:rsidRDefault="000F416D" w:rsidP="000F416D">
            <w:pPr>
              <w:tabs>
                <w:tab w:val="decimal" w:pos="873"/>
              </w:tabs>
              <w:spacing w:line="240" w:lineRule="atLeast"/>
              <w:ind w:left="-108" w:right="-110"/>
              <w:contextualSpacing/>
              <w:rPr>
                <w:szCs w:val="22"/>
              </w:rPr>
            </w:pPr>
            <w:r w:rsidRPr="00063E58">
              <w:t>28,613</w:t>
            </w:r>
          </w:p>
        </w:tc>
        <w:tc>
          <w:tcPr>
            <w:tcW w:w="137" w:type="pct"/>
            <w:vAlign w:val="bottom"/>
          </w:tcPr>
          <w:p w14:paraId="1CD45DC5" w14:textId="77777777" w:rsidR="000F416D" w:rsidRPr="003C3E49" w:rsidRDefault="000F416D" w:rsidP="000F416D">
            <w:pPr>
              <w:tabs>
                <w:tab w:val="decimal" w:pos="892"/>
              </w:tabs>
              <w:spacing w:line="240" w:lineRule="atLeast"/>
              <w:ind w:left="-108" w:right="-131"/>
              <w:contextualSpacing/>
              <w:rPr>
                <w:szCs w:val="22"/>
                <w:lang w:val="en-US" w:bidi="th-TH"/>
              </w:rPr>
            </w:pPr>
          </w:p>
        </w:tc>
        <w:tc>
          <w:tcPr>
            <w:tcW w:w="556" w:type="pct"/>
            <w:vAlign w:val="bottom"/>
          </w:tcPr>
          <w:p w14:paraId="1A1DFF0C" w14:textId="1BBB8938" w:rsidR="000F416D" w:rsidRPr="00F15D3F" w:rsidRDefault="0080037D" w:rsidP="000F416D">
            <w:pPr>
              <w:tabs>
                <w:tab w:val="decimal" w:pos="870"/>
              </w:tabs>
              <w:spacing w:line="240" w:lineRule="atLeast"/>
              <w:ind w:left="-108" w:right="-110"/>
            </w:pPr>
            <w:r w:rsidRPr="005D3BFD">
              <w:t xml:space="preserve"> 4,233 </w:t>
            </w:r>
          </w:p>
        </w:tc>
        <w:tc>
          <w:tcPr>
            <w:tcW w:w="126" w:type="pct"/>
            <w:vAlign w:val="bottom"/>
          </w:tcPr>
          <w:p w14:paraId="0BCE36D8" w14:textId="77777777" w:rsidR="000F416D" w:rsidRPr="003C3E49" w:rsidRDefault="000F416D" w:rsidP="000F416D">
            <w:pPr>
              <w:tabs>
                <w:tab w:val="decimal" w:pos="873"/>
              </w:tabs>
              <w:spacing w:line="240" w:lineRule="atLeast"/>
              <w:ind w:left="-108" w:right="-131"/>
              <w:contextualSpacing/>
              <w:rPr>
                <w:szCs w:val="22"/>
              </w:rPr>
            </w:pPr>
          </w:p>
        </w:tc>
        <w:tc>
          <w:tcPr>
            <w:tcW w:w="551" w:type="pct"/>
            <w:vAlign w:val="bottom"/>
          </w:tcPr>
          <w:p w14:paraId="011ABAE3" w14:textId="41C72AB7" w:rsidR="000F416D" w:rsidRPr="00F15D3F" w:rsidRDefault="000F416D" w:rsidP="000F416D">
            <w:pPr>
              <w:tabs>
                <w:tab w:val="decimal" w:pos="855"/>
              </w:tabs>
              <w:spacing w:line="240" w:lineRule="atLeast"/>
              <w:ind w:left="-108" w:right="-131"/>
            </w:pPr>
            <w:r w:rsidRPr="00193CB3">
              <w:t xml:space="preserve"> 2,972</w:t>
            </w:r>
          </w:p>
        </w:tc>
      </w:tr>
      <w:tr w:rsidR="000F416D" w:rsidRPr="009426D0" w14:paraId="690EA112" w14:textId="77777777" w:rsidTr="0080037D">
        <w:trPr>
          <w:trHeight w:val="245"/>
        </w:trPr>
        <w:tc>
          <w:tcPr>
            <w:tcW w:w="2414" w:type="pct"/>
            <w:vAlign w:val="bottom"/>
          </w:tcPr>
          <w:p w14:paraId="4B64BFEB" w14:textId="7E61EA4F" w:rsidR="000F416D" w:rsidRPr="009426D0" w:rsidRDefault="000F416D" w:rsidP="000F41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9426D0">
              <w:rPr>
                <w:szCs w:val="22"/>
                <w:lang w:bidi="th-TH"/>
              </w:rPr>
              <w:t>Other expenses</w:t>
            </w:r>
          </w:p>
        </w:tc>
        <w:tc>
          <w:tcPr>
            <w:tcW w:w="514" w:type="pct"/>
            <w:vAlign w:val="bottom"/>
          </w:tcPr>
          <w:p w14:paraId="7323848B" w14:textId="048BE9DC" w:rsidR="000F416D" w:rsidRPr="00F15D3F" w:rsidRDefault="0080037D" w:rsidP="000F416D">
            <w:pPr>
              <w:tabs>
                <w:tab w:val="decimal" w:pos="780"/>
              </w:tabs>
              <w:spacing w:line="240" w:lineRule="atLeast"/>
              <w:ind w:left="-108" w:right="-110"/>
            </w:pPr>
            <w:r w:rsidRPr="005D3BFD">
              <w:t xml:space="preserve"> 85,981 </w:t>
            </w:r>
          </w:p>
        </w:tc>
        <w:tc>
          <w:tcPr>
            <w:tcW w:w="137" w:type="pct"/>
            <w:vAlign w:val="bottom"/>
          </w:tcPr>
          <w:p w14:paraId="34A0B119" w14:textId="77777777" w:rsidR="000F416D" w:rsidRPr="003C3E49" w:rsidRDefault="000F416D" w:rsidP="000F416D">
            <w:pPr>
              <w:tabs>
                <w:tab w:val="decimal" w:pos="892"/>
              </w:tabs>
              <w:spacing w:line="240" w:lineRule="atLeast"/>
              <w:ind w:left="-108" w:right="-131"/>
              <w:contextualSpacing/>
              <w:rPr>
                <w:szCs w:val="22"/>
                <w:lang w:val="en-US" w:bidi="th-TH"/>
              </w:rPr>
            </w:pPr>
          </w:p>
        </w:tc>
        <w:tc>
          <w:tcPr>
            <w:tcW w:w="565" w:type="pct"/>
            <w:vAlign w:val="bottom"/>
          </w:tcPr>
          <w:p w14:paraId="13B6D571" w14:textId="7835F0BB" w:rsidR="000F416D" w:rsidRPr="003C3E49" w:rsidRDefault="000F416D" w:rsidP="000F416D">
            <w:pPr>
              <w:tabs>
                <w:tab w:val="decimal" w:pos="873"/>
              </w:tabs>
              <w:spacing w:line="240" w:lineRule="atLeast"/>
              <w:ind w:left="-108" w:right="-110"/>
              <w:contextualSpacing/>
              <w:rPr>
                <w:szCs w:val="22"/>
              </w:rPr>
            </w:pPr>
            <w:r w:rsidRPr="00063E58">
              <w:t>79,728</w:t>
            </w:r>
          </w:p>
        </w:tc>
        <w:tc>
          <w:tcPr>
            <w:tcW w:w="137" w:type="pct"/>
            <w:vAlign w:val="bottom"/>
          </w:tcPr>
          <w:p w14:paraId="6826FCDB" w14:textId="77777777" w:rsidR="000F416D" w:rsidRPr="003C3E49" w:rsidRDefault="000F416D" w:rsidP="000F416D">
            <w:pPr>
              <w:tabs>
                <w:tab w:val="decimal" w:pos="892"/>
              </w:tabs>
              <w:spacing w:line="240" w:lineRule="atLeast"/>
              <w:ind w:left="-108" w:right="-131"/>
              <w:contextualSpacing/>
              <w:rPr>
                <w:szCs w:val="22"/>
                <w:lang w:val="en-US" w:bidi="th-TH"/>
              </w:rPr>
            </w:pPr>
          </w:p>
        </w:tc>
        <w:tc>
          <w:tcPr>
            <w:tcW w:w="556" w:type="pct"/>
            <w:vAlign w:val="bottom"/>
          </w:tcPr>
          <w:p w14:paraId="3ABF4F3A" w14:textId="48611EFC" w:rsidR="000F416D" w:rsidRPr="00F15D3F" w:rsidRDefault="0080037D" w:rsidP="000F416D">
            <w:pPr>
              <w:tabs>
                <w:tab w:val="decimal" w:pos="864"/>
              </w:tabs>
              <w:spacing w:line="240" w:lineRule="atLeast"/>
              <w:ind w:left="-108" w:right="-110"/>
            </w:pPr>
            <w:r w:rsidRPr="005D3BFD">
              <w:t xml:space="preserve"> 6,750 </w:t>
            </w:r>
          </w:p>
        </w:tc>
        <w:tc>
          <w:tcPr>
            <w:tcW w:w="126" w:type="pct"/>
            <w:vAlign w:val="bottom"/>
          </w:tcPr>
          <w:p w14:paraId="584F2C9A" w14:textId="77777777" w:rsidR="000F416D" w:rsidRPr="003C3E49" w:rsidRDefault="000F416D" w:rsidP="000F416D">
            <w:pPr>
              <w:tabs>
                <w:tab w:val="decimal" w:pos="873"/>
              </w:tabs>
              <w:spacing w:line="240" w:lineRule="atLeast"/>
              <w:ind w:left="-108" w:right="-131"/>
              <w:contextualSpacing/>
              <w:rPr>
                <w:szCs w:val="22"/>
              </w:rPr>
            </w:pPr>
          </w:p>
        </w:tc>
        <w:tc>
          <w:tcPr>
            <w:tcW w:w="551" w:type="pct"/>
            <w:vAlign w:val="bottom"/>
          </w:tcPr>
          <w:p w14:paraId="706EE330" w14:textId="7A3B2F8B" w:rsidR="000F416D" w:rsidRPr="00F15D3F" w:rsidRDefault="000F416D" w:rsidP="000F416D">
            <w:pPr>
              <w:tabs>
                <w:tab w:val="decimal" w:pos="855"/>
              </w:tabs>
              <w:spacing w:line="240" w:lineRule="atLeast"/>
              <w:ind w:left="-108" w:right="-131"/>
            </w:pPr>
            <w:r w:rsidRPr="00193CB3">
              <w:t>3,696</w:t>
            </w:r>
          </w:p>
        </w:tc>
      </w:tr>
      <w:tr w:rsidR="000F416D" w:rsidRPr="009426D0" w14:paraId="72A5391A" w14:textId="77777777" w:rsidTr="0080037D">
        <w:trPr>
          <w:trHeight w:val="245"/>
        </w:trPr>
        <w:tc>
          <w:tcPr>
            <w:tcW w:w="2414" w:type="pct"/>
            <w:vAlign w:val="bottom"/>
          </w:tcPr>
          <w:p w14:paraId="71461A76" w14:textId="3C34AED6" w:rsidR="000F416D" w:rsidRPr="009426D0" w:rsidRDefault="000F416D" w:rsidP="000F416D">
            <w:pPr>
              <w:spacing w:line="240" w:lineRule="atLeast"/>
              <w:ind w:right="-108"/>
              <w:contextualSpacing/>
              <w:rPr>
                <w:szCs w:val="22"/>
              </w:rPr>
            </w:pPr>
            <w:r w:rsidRPr="009426D0">
              <w:rPr>
                <w:szCs w:val="22"/>
                <w:lang w:val="en-US" w:bidi="th-TH"/>
              </w:rPr>
              <w:t>Finance costs</w:t>
            </w:r>
          </w:p>
        </w:tc>
        <w:tc>
          <w:tcPr>
            <w:tcW w:w="514" w:type="pct"/>
            <w:vAlign w:val="bottom"/>
          </w:tcPr>
          <w:p w14:paraId="2972026D" w14:textId="50EE767F" w:rsidR="000F416D" w:rsidRPr="00F15D3F" w:rsidRDefault="0080037D" w:rsidP="000F416D">
            <w:pPr>
              <w:tabs>
                <w:tab w:val="decimal" w:pos="780"/>
              </w:tabs>
              <w:spacing w:line="240" w:lineRule="atLeast"/>
              <w:ind w:left="-108" w:right="-110"/>
            </w:pPr>
            <w:r w:rsidRPr="005D3BFD">
              <w:t xml:space="preserve"> 35,468 </w:t>
            </w:r>
          </w:p>
        </w:tc>
        <w:tc>
          <w:tcPr>
            <w:tcW w:w="137" w:type="pct"/>
            <w:vAlign w:val="bottom"/>
          </w:tcPr>
          <w:p w14:paraId="15D3D642" w14:textId="77777777" w:rsidR="000F416D" w:rsidRPr="003C3E49" w:rsidRDefault="000F416D" w:rsidP="000F416D">
            <w:pPr>
              <w:tabs>
                <w:tab w:val="decimal" w:pos="892"/>
              </w:tabs>
              <w:spacing w:line="240" w:lineRule="atLeast"/>
              <w:ind w:left="-108" w:right="-131"/>
              <w:contextualSpacing/>
              <w:rPr>
                <w:szCs w:val="22"/>
                <w:lang w:val="en-US" w:bidi="th-TH"/>
              </w:rPr>
            </w:pPr>
          </w:p>
        </w:tc>
        <w:tc>
          <w:tcPr>
            <w:tcW w:w="565" w:type="pct"/>
            <w:vAlign w:val="bottom"/>
          </w:tcPr>
          <w:p w14:paraId="7ACF6077" w14:textId="56A7A769" w:rsidR="000F416D" w:rsidRPr="00770F9F" w:rsidRDefault="000F416D" w:rsidP="000F416D">
            <w:pPr>
              <w:tabs>
                <w:tab w:val="decimal" w:pos="880"/>
              </w:tabs>
              <w:spacing w:line="240" w:lineRule="atLeast"/>
              <w:ind w:left="-108" w:right="-110"/>
              <w:contextualSpacing/>
              <w:rPr>
                <w:rFonts w:cstheme="minorBidi"/>
                <w:szCs w:val="22"/>
                <w:lang w:val="en-US" w:bidi="th-TH"/>
              </w:rPr>
            </w:pPr>
            <w:r w:rsidRPr="00063E58">
              <w:t xml:space="preserve"> 36,868</w:t>
            </w:r>
          </w:p>
        </w:tc>
        <w:tc>
          <w:tcPr>
            <w:tcW w:w="137" w:type="pct"/>
            <w:vAlign w:val="bottom"/>
          </w:tcPr>
          <w:p w14:paraId="00B4A1CE" w14:textId="77777777" w:rsidR="000F416D" w:rsidRPr="003C3E49" w:rsidRDefault="000F416D" w:rsidP="000F416D">
            <w:pPr>
              <w:tabs>
                <w:tab w:val="decimal" w:pos="892"/>
              </w:tabs>
              <w:spacing w:line="240" w:lineRule="atLeast"/>
              <w:ind w:left="-108" w:right="-131"/>
              <w:contextualSpacing/>
              <w:rPr>
                <w:szCs w:val="22"/>
                <w:lang w:val="en-US" w:bidi="th-TH"/>
              </w:rPr>
            </w:pPr>
          </w:p>
        </w:tc>
        <w:tc>
          <w:tcPr>
            <w:tcW w:w="556" w:type="pct"/>
            <w:vAlign w:val="bottom"/>
          </w:tcPr>
          <w:p w14:paraId="2CB016F5" w14:textId="78CE41A8" w:rsidR="000F416D" w:rsidRPr="00F15D3F" w:rsidRDefault="0080037D" w:rsidP="000F416D">
            <w:pPr>
              <w:tabs>
                <w:tab w:val="decimal" w:pos="854"/>
              </w:tabs>
              <w:spacing w:line="240" w:lineRule="atLeast"/>
              <w:ind w:left="-108" w:right="-110"/>
            </w:pPr>
            <w:r w:rsidRPr="005D3BFD">
              <w:t xml:space="preserve"> 5,749 </w:t>
            </w:r>
          </w:p>
        </w:tc>
        <w:tc>
          <w:tcPr>
            <w:tcW w:w="126" w:type="pct"/>
            <w:vAlign w:val="bottom"/>
          </w:tcPr>
          <w:p w14:paraId="7A6D748B" w14:textId="77777777" w:rsidR="000F416D" w:rsidRPr="003C3E49" w:rsidRDefault="000F416D" w:rsidP="000F416D">
            <w:pPr>
              <w:tabs>
                <w:tab w:val="decimal" w:pos="873"/>
              </w:tabs>
              <w:spacing w:line="240" w:lineRule="atLeast"/>
              <w:ind w:left="-108" w:right="-131"/>
              <w:contextualSpacing/>
              <w:rPr>
                <w:szCs w:val="22"/>
              </w:rPr>
            </w:pPr>
          </w:p>
        </w:tc>
        <w:tc>
          <w:tcPr>
            <w:tcW w:w="551" w:type="pct"/>
            <w:vAlign w:val="bottom"/>
          </w:tcPr>
          <w:p w14:paraId="541CDF09" w14:textId="33E43481" w:rsidR="000F416D" w:rsidRPr="00F15D3F" w:rsidRDefault="000F416D" w:rsidP="000F416D">
            <w:pPr>
              <w:tabs>
                <w:tab w:val="decimal" w:pos="855"/>
              </w:tabs>
              <w:spacing w:line="240" w:lineRule="atLeast"/>
              <w:ind w:left="-108" w:right="-131"/>
            </w:pPr>
            <w:r w:rsidRPr="00193CB3">
              <w:t>5,524</w:t>
            </w:r>
          </w:p>
        </w:tc>
      </w:tr>
      <w:tr w:rsidR="000F416D" w:rsidRPr="009426D0" w14:paraId="00D89DC3" w14:textId="77777777" w:rsidTr="0080037D">
        <w:trPr>
          <w:trHeight w:val="245"/>
        </w:trPr>
        <w:tc>
          <w:tcPr>
            <w:tcW w:w="2414" w:type="pct"/>
            <w:vAlign w:val="bottom"/>
          </w:tcPr>
          <w:p w14:paraId="2C1D93F1" w14:textId="1D7D2D18" w:rsidR="000F416D" w:rsidRPr="009426D0" w:rsidRDefault="000F416D" w:rsidP="000F416D">
            <w:pPr>
              <w:spacing w:line="240" w:lineRule="atLeast"/>
              <w:ind w:right="-108"/>
              <w:contextualSpacing/>
              <w:rPr>
                <w:szCs w:val="22"/>
                <w:lang w:val="en-US" w:bidi="th-TH"/>
              </w:rPr>
            </w:pPr>
            <w:r w:rsidRPr="00EA4C5D">
              <w:rPr>
                <w:szCs w:val="22"/>
                <w:lang w:val="en-US" w:bidi="th-TH"/>
              </w:rPr>
              <w:t>Promotional and marketing expenses</w:t>
            </w:r>
          </w:p>
        </w:tc>
        <w:tc>
          <w:tcPr>
            <w:tcW w:w="514" w:type="pct"/>
            <w:vAlign w:val="bottom"/>
          </w:tcPr>
          <w:p w14:paraId="05C15481" w14:textId="1BB9B40F" w:rsidR="000F416D" w:rsidRPr="00F15D3F" w:rsidRDefault="0080037D" w:rsidP="000F416D">
            <w:pPr>
              <w:tabs>
                <w:tab w:val="decimal" w:pos="780"/>
              </w:tabs>
              <w:spacing w:line="240" w:lineRule="atLeast"/>
              <w:ind w:left="-108" w:right="-110"/>
            </w:pPr>
            <w:r w:rsidRPr="005D3BFD">
              <w:t>1,041</w:t>
            </w:r>
          </w:p>
        </w:tc>
        <w:tc>
          <w:tcPr>
            <w:tcW w:w="137" w:type="pct"/>
            <w:vAlign w:val="bottom"/>
          </w:tcPr>
          <w:p w14:paraId="64D38512" w14:textId="77777777" w:rsidR="000F416D" w:rsidRPr="003C3E49" w:rsidRDefault="000F416D" w:rsidP="000F416D">
            <w:pPr>
              <w:tabs>
                <w:tab w:val="decimal" w:pos="892"/>
              </w:tabs>
              <w:spacing w:line="240" w:lineRule="atLeast"/>
              <w:ind w:left="-108" w:right="-131"/>
              <w:contextualSpacing/>
              <w:rPr>
                <w:szCs w:val="22"/>
              </w:rPr>
            </w:pPr>
          </w:p>
        </w:tc>
        <w:tc>
          <w:tcPr>
            <w:tcW w:w="565" w:type="pct"/>
            <w:vAlign w:val="bottom"/>
          </w:tcPr>
          <w:p w14:paraId="21A4E3D3" w14:textId="525F1237" w:rsidR="000F416D" w:rsidRPr="003C3E49" w:rsidRDefault="000F416D" w:rsidP="000F416D">
            <w:pPr>
              <w:tabs>
                <w:tab w:val="decimal" w:pos="880"/>
              </w:tabs>
              <w:spacing w:line="240" w:lineRule="atLeast"/>
              <w:ind w:left="-108" w:right="-110"/>
              <w:contextualSpacing/>
              <w:rPr>
                <w:szCs w:val="22"/>
              </w:rPr>
            </w:pPr>
            <w:r w:rsidRPr="00063E58">
              <w:t>1,381</w:t>
            </w:r>
          </w:p>
        </w:tc>
        <w:tc>
          <w:tcPr>
            <w:tcW w:w="137" w:type="pct"/>
            <w:vAlign w:val="bottom"/>
          </w:tcPr>
          <w:p w14:paraId="4DC4D8CA" w14:textId="77777777" w:rsidR="000F416D" w:rsidRPr="003C3E49" w:rsidRDefault="000F416D" w:rsidP="000F416D">
            <w:pPr>
              <w:tabs>
                <w:tab w:val="decimal" w:pos="892"/>
              </w:tabs>
              <w:spacing w:line="240" w:lineRule="atLeast"/>
              <w:ind w:left="-108" w:right="-131"/>
              <w:contextualSpacing/>
              <w:rPr>
                <w:szCs w:val="22"/>
              </w:rPr>
            </w:pPr>
          </w:p>
        </w:tc>
        <w:tc>
          <w:tcPr>
            <w:tcW w:w="556" w:type="pct"/>
            <w:vAlign w:val="bottom"/>
          </w:tcPr>
          <w:p w14:paraId="13BD8DA2" w14:textId="244ABCA5" w:rsidR="000F416D" w:rsidRPr="00F15D3F" w:rsidRDefault="0080037D" w:rsidP="000F416D">
            <w:pPr>
              <w:tabs>
                <w:tab w:val="decimal" w:pos="854"/>
              </w:tabs>
              <w:spacing w:line="240" w:lineRule="atLeast"/>
              <w:ind w:left="-108" w:right="-110"/>
            </w:pPr>
            <w:r w:rsidRPr="005D3BFD">
              <w:t>8</w:t>
            </w:r>
          </w:p>
        </w:tc>
        <w:tc>
          <w:tcPr>
            <w:tcW w:w="126" w:type="pct"/>
            <w:vAlign w:val="bottom"/>
          </w:tcPr>
          <w:p w14:paraId="69EF47EE" w14:textId="77777777" w:rsidR="000F416D" w:rsidRPr="003C3E49" w:rsidRDefault="000F416D" w:rsidP="000F416D">
            <w:pPr>
              <w:tabs>
                <w:tab w:val="decimal" w:pos="873"/>
              </w:tabs>
              <w:spacing w:line="240" w:lineRule="atLeast"/>
              <w:ind w:left="-108" w:right="-131"/>
              <w:contextualSpacing/>
              <w:rPr>
                <w:szCs w:val="22"/>
              </w:rPr>
            </w:pPr>
          </w:p>
        </w:tc>
        <w:tc>
          <w:tcPr>
            <w:tcW w:w="551" w:type="pct"/>
            <w:vAlign w:val="bottom"/>
          </w:tcPr>
          <w:p w14:paraId="1BA76BA0" w14:textId="3F630A67" w:rsidR="000F416D" w:rsidRPr="003C3E49" w:rsidRDefault="000F416D" w:rsidP="000F416D">
            <w:pPr>
              <w:tabs>
                <w:tab w:val="decimal" w:pos="855"/>
              </w:tabs>
              <w:spacing w:line="240" w:lineRule="atLeast"/>
              <w:ind w:left="-108" w:right="-131"/>
              <w:rPr>
                <w:szCs w:val="22"/>
              </w:rPr>
            </w:pPr>
            <w:r w:rsidRPr="00193CB3">
              <w:t>61</w:t>
            </w:r>
          </w:p>
        </w:tc>
      </w:tr>
    </w:tbl>
    <w:p w14:paraId="4CA5B99B" w14:textId="0141C63C" w:rsidR="00EC5A30" w:rsidRDefault="00EC5A30">
      <w:pPr>
        <w:spacing w:line="240" w:lineRule="auto"/>
        <w:rPr>
          <w:szCs w:val="22"/>
          <w:lang w:val="en-US" w:eastAsia="zh-CN" w:bidi="th-TH"/>
        </w:rPr>
      </w:pPr>
    </w:p>
    <w:p w14:paraId="76BC2DFE" w14:textId="54ABB50A" w:rsidR="008B4E20" w:rsidRPr="009426D0" w:rsidRDefault="008B4E20" w:rsidP="009A4F71">
      <w:pPr>
        <w:spacing w:line="240" w:lineRule="auto"/>
        <w:ind w:left="540"/>
        <w:rPr>
          <w:szCs w:val="22"/>
          <w:lang w:val="en-US" w:eastAsia="zh-CN" w:bidi="th-TH"/>
        </w:rPr>
      </w:pPr>
      <w:r w:rsidRPr="008B4E20">
        <w:rPr>
          <w:szCs w:val="22"/>
          <w:lang w:val="en-US" w:eastAsia="zh-CN" w:bidi="th-TH"/>
        </w:rPr>
        <w:t xml:space="preserve">Balances as at </w:t>
      </w:r>
      <w:r w:rsidR="00561413" w:rsidRPr="00561413">
        <w:rPr>
          <w:szCs w:val="22"/>
          <w:lang w:val="en-US" w:eastAsia="zh-CN" w:bidi="th-TH"/>
        </w:rPr>
        <w:t xml:space="preserve">30 </w:t>
      </w:r>
      <w:r w:rsidR="005563C8" w:rsidRPr="005563C8">
        <w:rPr>
          <w:szCs w:val="22"/>
          <w:lang w:val="en-US" w:eastAsia="zh-CN" w:bidi="th-TH"/>
        </w:rPr>
        <w:t xml:space="preserve">September </w:t>
      </w:r>
      <w:r w:rsidRPr="008B4E20">
        <w:rPr>
          <w:szCs w:val="22"/>
          <w:lang w:val="en-US" w:eastAsia="zh-CN" w:bidi="th-TH"/>
        </w:rPr>
        <w:t>202</w:t>
      </w:r>
      <w:r>
        <w:rPr>
          <w:szCs w:val="22"/>
          <w:lang w:val="en-US" w:eastAsia="zh-CN" w:bidi="th-TH"/>
        </w:rPr>
        <w:t>5</w:t>
      </w:r>
      <w:r w:rsidRPr="008B4E20">
        <w:rPr>
          <w:szCs w:val="22"/>
          <w:lang w:val="en-US" w:eastAsia="zh-CN" w:bidi="th-TH"/>
        </w:rPr>
        <w:t xml:space="preserve"> and 31 December 202</w:t>
      </w:r>
      <w:r>
        <w:rPr>
          <w:szCs w:val="22"/>
          <w:lang w:val="en-US" w:eastAsia="zh-CN" w:bidi="th-TH"/>
        </w:rPr>
        <w:t>4</w:t>
      </w:r>
      <w:r w:rsidRPr="008B4E20">
        <w:rPr>
          <w:szCs w:val="22"/>
          <w:lang w:val="en-US" w:eastAsia="zh-CN" w:bidi="th-TH"/>
        </w:rPr>
        <w:t xml:space="preserve"> with related parties were as follows:</w:t>
      </w:r>
    </w:p>
    <w:p w14:paraId="428AEBF7" w14:textId="77777777" w:rsidR="002C504C" w:rsidRPr="009426D0" w:rsidRDefault="002C504C" w:rsidP="00935382">
      <w:pPr>
        <w:tabs>
          <w:tab w:val="left" w:pos="540"/>
        </w:tabs>
        <w:spacing w:line="240" w:lineRule="atLeast"/>
        <w:ind w:left="540"/>
        <w:jc w:val="both"/>
        <w:rPr>
          <w:szCs w:val="22"/>
          <w:lang w:val="en-US"/>
        </w:rPr>
      </w:pPr>
    </w:p>
    <w:tbl>
      <w:tblPr>
        <w:tblW w:w="9741" w:type="dxa"/>
        <w:tblInd w:w="459" w:type="dxa"/>
        <w:tblLayout w:type="fixed"/>
        <w:tblCellMar>
          <w:left w:w="79" w:type="dxa"/>
          <w:right w:w="79" w:type="dxa"/>
        </w:tblCellMar>
        <w:tblLook w:val="0000" w:firstRow="0" w:lastRow="0" w:firstColumn="0" w:lastColumn="0" w:noHBand="0" w:noVBand="0"/>
      </w:tblPr>
      <w:tblGrid>
        <w:gridCol w:w="4221"/>
        <w:gridCol w:w="1260"/>
        <w:gridCol w:w="180"/>
        <w:gridCol w:w="1260"/>
        <w:gridCol w:w="180"/>
        <w:gridCol w:w="1260"/>
        <w:gridCol w:w="180"/>
        <w:gridCol w:w="1200"/>
      </w:tblGrid>
      <w:tr w:rsidR="00EE35A4" w:rsidRPr="009426D0" w14:paraId="16416B63" w14:textId="77777777" w:rsidTr="00A2041C">
        <w:trPr>
          <w:cantSplit/>
          <w:tblHeader/>
        </w:trPr>
        <w:tc>
          <w:tcPr>
            <w:tcW w:w="4221" w:type="dxa"/>
          </w:tcPr>
          <w:p w14:paraId="668B3B98" w14:textId="77777777" w:rsidR="006B3E83" w:rsidRPr="009426D0" w:rsidRDefault="006B3E83" w:rsidP="00C55D15">
            <w:pPr>
              <w:spacing w:line="240" w:lineRule="atLeast"/>
              <w:ind w:left="281" w:hanging="281"/>
              <w:rPr>
                <w:b/>
                <w:bCs/>
                <w:i/>
                <w:iCs/>
                <w:szCs w:val="22"/>
                <w:lang w:val="en-US"/>
              </w:rPr>
            </w:pPr>
          </w:p>
          <w:p w14:paraId="067A2065" w14:textId="762A94D6" w:rsidR="00EE35A4" w:rsidRPr="009426D0" w:rsidRDefault="00EE35A4" w:rsidP="00C764DA">
            <w:pPr>
              <w:spacing w:line="240" w:lineRule="atLeast"/>
              <w:ind w:left="281" w:right="-79" w:hanging="281"/>
              <w:rPr>
                <w:b/>
                <w:bCs/>
                <w:i/>
                <w:iCs/>
                <w:szCs w:val="22"/>
              </w:rPr>
            </w:pPr>
          </w:p>
        </w:tc>
        <w:tc>
          <w:tcPr>
            <w:tcW w:w="2700" w:type="dxa"/>
            <w:gridSpan w:val="3"/>
          </w:tcPr>
          <w:p w14:paraId="163984EE" w14:textId="77777777" w:rsidR="00EE35A4" w:rsidRPr="009426D0" w:rsidRDefault="00EE35A4" w:rsidP="00C55D15">
            <w:pPr>
              <w:pStyle w:val="acctmergecolhdg"/>
              <w:spacing w:line="240" w:lineRule="atLeast"/>
              <w:rPr>
                <w:szCs w:val="22"/>
              </w:rPr>
            </w:pPr>
            <w:r w:rsidRPr="009426D0">
              <w:rPr>
                <w:szCs w:val="22"/>
              </w:rPr>
              <w:t xml:space="preserve">Consolidated </w:t>
            </w:r>
          </w:p>
          <w:p w14:paraId="37AD67D1" w14:textId="77777777" w:rsidR="00EE35A4" w:rsidRPr="009426D0" w:rsidRDefault="00EE35A4" w:rsidP="00C55D15">
            <w:pPr>
              <w:pStyle w:val="acctmergecolhdg"/>
              <w:spacing w:line="240" w:lineRule="atLeast"/>
              <w:rPr>
                <w:szCs w:val="22"/>
              </w:rPr>
            </w:pPr>
            <w:r w:rsidRPr="009426D0">
              <w:rPr>
                <w:szCs w:val="22"/>
              </w:rPr>
              <w:t>financial statements</w:t>
            </w:r>
          </w:p>
        </w:tc>
        <w:tc>
          <w:tcPr>
            <w:tcW w:w="180" w:type="dxa"/>
          </w:tcPr>
          <w:p w14:paraId="12749019" w14:textId="77777777" w:rsidR="00EE35A4" w:rsidRPr="009426D0" w:rsidRDefault="00EE35A4" w:rsidP="00C55D15">
            <w:pPr>
              <w:pStyle w:val="acctmergecolhdg"/>
              <w:spacing w:line="240" w:lineRule="atLeast"/>
              <w:rPr>
                <w:szCs w:val="22"/>
              </w:rPr>
            </w:pPr>
          </w:p>
        </w:tc>
        <w:tc>
          <w:tcPr>
            <w:tcW w:w="2640" w:type="dxa"/>
            <w:gridSpan w:val="3"/>
          </w:tcPr>
          <w:p w14:paraId="1CC8DA63" w14:textId="77777777" w:rsidR="00EE35A4" w:rsidRPr="009426D0" w:rsidRDefault="00EE35A4" w:rsidP="00C55D15">
            <w:pPr>
              <w:pStyle w:val="acctmergecolhdg"/>
              <w:spacing w:line="240" w:lineRule="atLeast"/>
              <w:rPr>
                <w:szCs w:val="22"/>
              </w:rPr>
            </w:pPr>
            <w:r w:rsidRPr="009426D0">
              <w:rPr>
                <w:szCs w:val="22"/>
              </w:rPr>
              <w:t xml:space="preserve">Separate </w:t>
            </w:r>
          </w:p>
          <w:p w14:paraId="606ED07E" w14:textId="77777777" w:rsidR="00EE35A4" w:rsidRPr="009426D0" w:rsidRDefault="00EE35A4" w:rsidP="00C55D15">
            <w:pPr>
              <w:pStyle w:val="acctmergecolhdg"/>
              <w:spacing w:line="240" w:lineRule="atLeast"/>
              <w:rPr>
                <w:szCs w:val="22"/>
              </w:rPr>
            </w:pPr>
            <w:r w:rsidRPr="009426D0">
              <w:rPr>
                <w:szCs w:val="22"/>
              </w:rPr>
              <w:t>financial statements</w:t>
            </w:r>
          </w:p>
        </w:tc>
      </w:tr>
      <w:tr w:rsidR="008B4E20" w:rsidRPr="009426D0" w14:paraId="260FF948" w14:textId="77777777" w:rsidTr="00A2041C">
        <w:trPr>
          <w:cantSplit/>
          <w:tblHeader/>
        </w:trPr>
        <w:tc>
          <w:tcPr>
            <w:tcW w:w="4221" w:type="dxa"/>
          </w:tcPr>
          <w:p w14:paraId="66C160DF" w14:textId="77777777" w:rsidR="008B4E20" w:rsidRPr="009426D0" w:rsidRDefault="008B4E20" w:rsidP="008B4E20">
            <w:pPr>
              <w:pStyle w:val="acctfourfigures"/>
              <w:spacing w:line="240" w:lineRule="atLeast"/>
              <w:jc w:val="center"/>
              <w:rPr>
                <w:szCs w:val="22"/>
              </w:rPr>
            </w:pPr>
          </w:p>
        </w:tc>
        <w:tc>
          <w:tcPr>
            <w:tcW w:w="1260" w:type="dxa"/>
          </w:tcPr>
          <w:p w14:paraId="23AE35C9" w14:textId="4731F5C8" w:rsidR="008B4E20" w:rsidRPr="009426D0" w:rsidRDefault="00561413" w:rsidP="008B4E20">
            <w:pPr>
              <w:pStyle w:val="acctmergecolhdg"/>
              <w:spacing w:line="240" w:lineRule="atLeast"/>
              <w:ind w:left="-88" w:right="-70"/>
              <w:rPr>
                <w:b w:val="0"/>
                <w:bCs/>
                <w:szCs w:val="22"/>
              </w:rPr>
            </w:pPr>
            <w:r w:rsidRPr="00561413">
              <w:rPr>
                <w:b w:val="0"/>
                <w:bCs/>
                <w:szCs w:val="22"/>
              </w:rPr>
              <w:t xml:space="preserve">30 </w:t>
            </w:r>
            <w:r w:rsidR="005563C8" w:rsidRPr="005563C8">
              <w:rPr>
                <w:b w:val="0"/>
                <w:bCs/>
                <w:szCs w:val="22"/>
              </w:rPr>
              <w:t>September</w:t>
            </w:r>
          </w:p>
        </w:tc>
        <w:tc>
          <w:tcPr>
            <w:tcW w:w="180" w:type="dxa"/>
          </w:tcPr>
          <w:p w14:paraId="6D5233A3" w14:textId="77777777" w:rsidR="008B4E20" w:rsidRPr="009426D0" w:rsidRDefault="008B4E20" w:rsidP="008B4E20">
            <w:pPr>
              <w:pStyle w:val="acctmergecolhdg"/>
              <w:spacing w:line="240" w:lineRule="atLeast"/>
              <w:rPr>
                <w:b w:val="0"/>
                <w:bCs/>
                <w:szCs w:val="22"/>
              </w:rPr>
            </w:pPr>
          </w:p>
        </w:tc>
        <w:tc>
          <w:tcPr>
            <w:tcW w:w="1260" w:type="dxa"/>
          </w:tcPr>
          <w:p w14:paraId="0593E955" w14:textId="3F161E77" w:rsidR="008B4E20" w:rsidRPr="009426D0" w:rsidRDefault="008B4E20" w:rsidP="008B4E20">
            <w:pPr>
              <w:pStyle w:val="acctmergecolhdg"/>
              <w:spacing w:line="240" w:lineRule="atLeast"/>
              <w:ind w:left="-88" w:right="-70"/>
              <w:rPr>
                <w:b w:val="0"/>
                <w:bCs/>
                <w:szCs w:val="22"/>
              </w:rPr>
            </w:pPr>
            <w:r w:rsidRPr="009426D0">
              <w:rPr>
                <w:b w:val="0"/>
                <w:bCs/>
                <w:szCs w:val="22"/>
              </w:rPr>
              <w:t>31 December</w:t>
            </w:r>
          </w:p>
        </w:tc>
        <w:tc>
          <w:tcPr>
            <w:tcW w:w="180" w:type="dxa"/>
          </w:tcPr>
          <w:p w14:paraId="166B11C3" w14:textId="77777777" w:rsidR="008B4E20" w:rsidRPr="009426D0" w:rsidRDefault="008B4E20" w:rsidP="008B4E20">
            <w:pPr>
              <w:pStyle w:val="acctmergecolhdg"/>
              <w:spacing w:line="240" w:lineRule="atLeast"/>
              <w:rPr>
                <w:b w:val="0"/>
                <w:bCs/>
                <w:szCs w:val="22"/>
              </w:rPr>
            </w:pPr>
          </w:p>
        </w:tc>
        <w:tc>
          <w:tcPr>
            <w:tcW w:w="1260" w:type="dxa"/>
          </w:tcPr>
          <w:p w14:paraId="24951BF1" w14:textId="088A8705" w:rsidR="008B4E20" w:rsidRPr="009426D0" w:rsidRDefault="00561413" w:rsidP="008B4E20">
            <w:pPr>
              <w:pStyle w:val="acctmergecolhdg"/>
              <w:spacing w:line="240" w:lineRule="atLeast"/>
              <w:ind w:left="-88" w:right="-70"/>
              <w:rPr>
                <w:b w:val="0"/>
                <w:bCs/>
                <w:szCs w:val="22"/>
              </w:rPr>
            </w:pPr>
            <w:r w:rsidRPr="00561413">
              <w:rPr>
                <w:b w:val="0"/>
                <w:bCs/>
                <w:szCs w:val="22"/>
              </w:rPr>
              <w:t xml:space="preserve">30 </w:t>
            </w:r>
            <w:r w:rsidR="005563C8" w:rsidRPr="005563C8">
              <w:rPr>
                <w:b w:val="0"/>
                <w:bCs/>
                <w:szCs w:val="22"/>
              </w:rPr>
              <w:t>September</w:t>
            </w:r>
          </w:p>
        </w:tc>
        <w:tc>
          <w:tcPr>
            <w:tcW w:w="180" w:type="dxa"/>
          </w:tcPr>
          <w:p w14:paraId="075DA593" w14:textId="77777777" w:rsidR="008B4E20" w:rsidRPr="009426D0" w:rsidRDefault="008B4E20" w:rsidP="008B4E20">
            <w:pPr>
              <w:pStyle w:val="acctmergecolhdg"/>
              <w:spacing w:line="240" w:lineRule="atLeast"/>
              <w:rPr>
                <w:b w:val="0"/>
                <w:bCs/>
                <w:szCs w:val="22"/>
              </w:rPr>
            </w:pPr>
          </w:p>
        </w:tc>
        <w:tc>
          <w:tcPr>
            <w:tcW w:w="1200" w:type="dxa"/>
          </w:tcPr>
          <w:p w14:paraId="2EA5B4A5" w14:textId="088C5BD0" w:rsidR="008B4E20" w:rsidRPr="009426D0" w:rsidRDefault="008B4E20" w:rsidP="008B4E20">
            <w:pPr>
              <w:pStyle w:val="acctmergecolhdg"/>
              <w:spacing w:line="240" w:lineRule="atLeast"/>
              <w:ind w:left="-142" w:right="-169"/>
              <w:rPr>
                <w:b w:val="0"/>
                <w:bCs/>
                <w:szCs w:val="22"/>
              </w:rPr>
            </w:pPr>
            <w:r w:rsidRPr="009426D0">
              <w:rPr>
                <w:b w:val="0"/>
                <w:bCs/>
                <w:szCs w:val="22"/>
              </w:rPr>
              <w:t>31 December</w:t>
            </w:r>
          </w:p>
        </w:tc>
      </w:tr>
      <w:tr w:rsidR="008B4E20" w:rsidRPr="009426D0" w14:paraId="0FCD0AD8" w14:textId="77777777" w:rsidTr="00A2041C">
        <w:trPr>
          <w:cantSplit/>
          <w:tblHeader/>
        </w:trPr>
        <w:tc>
          <w:tcPr>
            <w:tcW w:w="4221" w:type="dxa"/>
          </w:tcPr>
          <w:p w14:paraId="4DDB02BE" w14:textId="77777777" w:rsidR="008B4E20" w:rsidRPr="009426D0" w:rsidRDefault="008B4E20" w:rsidP="008B4E20">
            <w:pPr>
              <w:pStyle w:val="acctfourfigures"/>
              <w:spacing w:line="240" w:lineRule="atLeast"/>
              <w:jc w:val="center"/>
              <w:rPr>
                <w:szCs w:val="22"/>
              </w:rPr>
            </w:pPr>
          </w:p>
        </w:tc>
        <w:tc>
          <w:tcPr>
            <w:tcW w:w="1260" w:type="dxa"/>
          </w:tcPr>
          <w:p w14:paraId="660506B7" w14:textId="5F9A2F6D" w:rsidR="008B4E20" w:rsidRPr="009426D0" w:rsidRDefault="008B4E20" w:rsidP="008B4E20">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69DF968F" w14:textId="77777777" w:rsidR="008B4E20" w:rsidRPr="009426D0" w:rsidRDefault="008B4E20" w:rsidP="008B4E20">
            <w:pPr>
              <w:pStyle w:val="acctmergecolhdg"/>
              <w:spacing w:line="240" w:lineRule="atLeast"/>
              <w:rPr>
                <w:b w:val="0"/>
                <w:bCs/>
                <w:szCs w:val="22"/>
              </w:rPr>
            </w:pPr>
          </w:p>
        </w:tc>
        <w:tc>
          <w:tcPr>
            <w:tcW w:w="1260" w:type="dxa"/>
          </w:tcPr>
          <w:p w14:paraId="419FE45C" w14:textId="40342BB2" w:rsidR="008B4E20" w:rsidRPr="009426D0" w:rsidRDefault="008B4E20" w:rsidP="008B4E20">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2E08734B" w14:textId="77777777" w:rsidR="008B4E20" w:rsidRPr="009426D0" w:rsidRDefault="008B4E20" w:rsidP="008B4E20">
            <w:pPr>
              <w:pStyle w:val="acctmergecolhdg"/>
              <w:spacing w:line="240" w:lineRule="atLeast"/>
              <w:rPr>
                <w:b w:val="0"/>
                <w:bCs/>
                <w:szCs w:val="22"/>
              </w:rPr>
            </w:pPr>
          </w:p>
        </w:tc>
        <w:tc>
          <w:tcPr>
            <w:tcW w:w="1260" w:type="dxa"/>
          </w:tcPr>
          <w:p w14:paraId="153BBDDE" w14:textId="56E1055F" w:rsidR="008B4E20" w:rsidRPr="009426D0" w:rsidRDefault="008B4E20" w:rsidP="008B4E20">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2FEFBB47" w14:textId="77777777" w:rsidR="008B4E20" w:rsidRPr="009426D0" w:rsidRDefault="008B4E20" w:rsidP="008B4E20">
            <w:pPr>
              <w:pStyle w:val="acctmergecolhdg"/>
              <w:spacing w:line="240" w:lineRule="atLeast"/>
              <w:rPr>
                <w:b w:val="0"/>
                <w:bCs/>
                <w:szCs w:val="22"/>
              </w:rPr>
            </w:pPr>
          </w:p>
        </w:tc>
        <w:tc>
          <w:tcPr>
            <w:tcW w:w="1200" w:type="dxa"/>
          </w:tcPr>
          <w:p w14:paraId="1AF04D2A" w14:textId="0E59396D" w:rsidR="008B4E20" w:rsidRPr="009426D0" w:rsidRDefault="008B4E20" w:rsidP="008B4E20">
            <w:pPr>
              <w:pStyle w:val="acctmergecolhdg"/>
              <w:spacing w:line="240" w:lineRule="atLeast"/>
              <w:rPr>
                <w:b w:val="0"/>
                <w:bCs/>
                <w:szCs w:val="22"/>
              </w:rPr>
            </w:pPr>
            <w:r w:rsidRPr="009426D0">
              <w:rPr>
                <w:b w:val="0"/>
                <w:bCs/>
                <w:szCs w:val="22"/>
              </w:rPr>
              <w:t>202</w:t>
            </w:r>
            <w:r>
              <w:rPr>
                <w:b w:val="0"/>
                <w:bCs/>
                <w:szCs w:val="22"/>
              </w:rPr>
              <w:t>4</w:t>
            </w:r>
          </w:p>
        </w:tc>
      </w:tr>
      <w:tr w:rsidR="00977E9D" w:rsidRPr="009426D0" w14:paraId="6D50BC59" w14:textId="77777777" w:rsidTr="00A2041C">
        <w:trPr>
          <w:cantSplit/>
          <w:tblHeader/>
        </w:trPr>
        <w:tc>
          <w:tcPr>
            <w:tcW w:w="4221" w:type="dxa"/>
          </w:tcPr>
          <w:p w14:paraId="6EA20396" w14:textId="77777777" w:rsidR="00977E9D" w:rsidRPr="009426D0" w:rsidRDefault="00977E9D" w:rsidP="00C55D15">
            <w:pPr>
              <w:spacing w:line="240" w:lineRule="atLeast"/>
              <w:rPr>
                <w:b/>
                <w:bCs/>
                <w:i/>
                <w:iCs/>
                <w:szCs w:val="22"/>
              </w:rPr>
            </w:pPr>
          </w:p>
        </w:tc>
        <w:tc>
          <w:tcPr>
            <w:tcW w:w="5520" w:type="dxa"/>
            <w:gridSpan w:val="7"/>
          </w:tcPr>
          <w:p w14:paraId="5870754C" w14:textId="5D30437A" w:rsidR="00977E9D" w:rsidRPr="009426D0" w:rsidRDefault="00D5008A" w:rsidP="00C55D15">
            <w:pPr>
              <w:pStyle w:val="acctfourfigures"/>
              <w:spacing w:line="240" w:lineRule="atLeast"/>
              <w:jc w:val="center"/>
              <w:rPr>
                <w:i/>
                <w:iCs/>
                <w:szCs w:val="22"/>
              </w:rPr>
            </w:pPr>
            <w:r w:rsidRPr="009426D0">
              <w:rPr>
                <w:i/>
                <w:iCs/>
                <w:szCs w:val="22"/>
              </w:rPr>
              <w:t>(in thousand Baht)</w:t>
            </w:r>
          </w:p>
        </w:tc>
      </w:tr>
      <w:tr w:rsidR="00C0145D" w:rsidRPr="009426D0" w14:paraId="6A4152D5" w14:textId="77777777" w:rsidTr="00317232">
        <w:trPr>
          <w:cantSplit/>
          <w:trHeight w:val="236"/>
        </w:trPr>
        <w:tc>
          <w:tcPr>
            <w:tcW w:w="4221" w:type="dxa"/>
          </w:tcPr>
          <w:p w14:paraId="00A25E59" w14:textId="5A9CDEC9" w:rsidR="00C0145D" w:rsidRPr="009426D0" w:rsidRDefault="00C0145D" w:rsidP="00326DF9">
            <w:pPr>
              <w:spacing w:line="240" w:lineRule="atLeast"/>
              <w:rPr>
                <w:szCs w:val="22"/>
              </w:rPr>
            </w:pPr>
            <w:r w:rsidRPr="009426D0">
              <w:rPr>
                <w:b/>
                <w:bCs/>
                <w:i/>
                <w:iCs/>
                <w:szCs w:val="22"/>
                <w:lang w:val="en-US"/>
              </w:rPr>
              <w:t>Trade accounts receivable</w:t>
            </w:r>
          </w:p>
        </w:tc>
        <w:tc>
          <w:tcPr>
            <w:tcW w:w="1260" w:type="dxa"/>
          </w:tcPr>
          <w:p w14:paraId="700A3CEB" w14:textId="77777777" w:rsidR="00C0145D" w:rsidRPr="009426D0" w:rsidRDefault="00C0145D" w:rsidP="00326DF9">
            <w:pPr>
              <w:pStyle w:val="acctfourfigures"/>
              <w:tabs>
                <w:tab w:val="clear" w:pos="765"/>
                <w:tab w:val="decimal" w:pos="976"/>
              </w:tabs>
              <w:spacing w:line="240" w:lineRule="atLeast"/>
              <w:ind w:right="11"/>
              <w:rPr>
                <w:b/>
                <w:bCs/>
              </w:rPr>
            </w:pPr>
          </w:p>
        </w:tc>
        <w:tc>
          <w:tcPr>
            <w:tcW w:w="180" w:type="dxa"/>
          </w:tcPr>
          <w:p w14:paraId="53CFF33D"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6BB357E1" w14:textId="77777777" w:rsidR="00C0145D" w:rsidRPr="009426D0" w:rsidRDefault="00C0145D" w:rsidP="00326DF9">
            <w:pPr>
              <w:pStyle w:val="acctfourfigures"/>
              <w:tabs>
                <w:tab w:val="clear" w:pos="765"/>
                <w:tab w:val="decimal" w:pos="1001"/>
              </w:tabs>
              <w:spacing w:line="240" w:lineRule="atLeast"/>
              <w:ind w:right="11"/>
              <w:rPr>
                <w:b/>
                <w:bCs/>
              </w:rPr>
            </w:pPr>
          </w:p>
        </w:tc>
        <w:tc>
          <w:tcPr>
            <w:tcW w:w="180" w:type="dxa"/>
          </w:tcPr>
          <w:p w14:paraId="5A3F4215"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47D6F678" w14:textId="77777777" w:rsidR="00C0145D" w:rsidRPr="009426D0" w:rsidRDefault="00C0145D" w:rsidP="00326DF9">
            <w:pPr>
              <w:tabs>
                <w:tab w:val="decimal" w:pos="641"/>
              </w:tabs>
              <w:spacing w:line="240" w:lineRule="atLeast"/>
              <w:ind w:left="-108" w:right="-110"/>
              <w:rPr>
                <w:b/>
                <w:bCs/>
              </w:rPr>
            </w:pPr>
          </w:p>
        </w:tc>
        <w:tc>
          <w:tcPr>
            <w:tcW w:w="180" w:type="dxa"/>
          </w:tcPr>
          <w:p w14:paraId="1CBA4771" w14:textId="77777777" w:rsidR="00C0145D" w:rsidRPr="009426D0" w:rsidRDefault="00C0145D" w:rsidP="00326DF9">
            <w:pPr>
              <w:tabs>
                <w:tab w:val="decimal" w:pos="535"/>
              </w:tabs>
              <w:spacing w:line="240" w:lineRule="atLeast"/>
              <w:ind w:left="-108" w:right="-110"/>
              <w:rPr>
                <w:b/>
                <w:bCs/>
                <w:szCs w:val="22"/>
                <w:lang w:val="en-US" w:bidi="th-TH"/>
              </w:rPr>
            </w:pPr>
          </w:p>
        </w:tc>
        <w:tc>
          <w:tcPr>
            <w:tcW w:w="1200" w:type="dxa"/>
          </w:tcPr>
          <w:p w14:paraId="31537878" w14:textId="77777777" w:rsidR="00C0145D" w:rsidRPr="009426D0" w:rsidRDefault="00C0145D" w:rsidP="00326DF9">
            <w:pPr>
              <w:tabs>
                <w:tab w:val="decimal" w:pos="569"/>
              </w:tabs>
              <w:spacing w:line="240" w:lineRule="atLeast"/>
              <w:ind w:left="-108" w:right="-110"/>
              <w:rPr>
                <w:b/>
                <w:bCs/>
              </w:rPr>
            </w:pPr>
          </w:p>
        </w:tc>
      </w:tr>
      <w:tr w:rsidR="008E5C46" w:rsidRPr="009426D0" w14:paraId="735856AB" w14:textId="77777777" w:rsidTr="0065071D">
        <w:trPr>
          <w:cantSplit/>
        </w:trPr>
        <w:tc>
          <w:tcPr>
            <w:tcW w:w="4221" w:type="dxa"/>
          </w:tcPr>
          <w:p w14:paraId="334E6A88" w14:textId="40CF245C" w:rsidR="008E5C46" w:rsidRPr="002F57A4" w:rsidRDefault="008E5C46" w:rsidP="008E5C46">
            <w:pPr>
              <w:spacing w:line="240" w:lineRule="atLeast"/>
              <w:rPr>
                <w:szCs w:val="22"/>
              </w:rPr>
            </w:pPr>
            <w:r w:rsidRPr="002356A7">
              <w:rPr>
                <w:szCs w:val="22"/>
              </w:rPr>
              <w:t>Joint venture</w:t>
            </w:r>
            <w:r>
              <w:rPr>
                <w:szCs w:val="22"/>
              </w:rPr>
              <w:t>s</w:t>
            </w:r>
          </w:p>
        </w:tc>
        <w:tc>
          <w:tcPr>
            <w:tcW w:w="1260" w:type="dxa"/>
          </w:tcPr>
          <w:p w14:paraId="6259C410" w14:textId="570493E0" w:rsidR="008E5C46" w:rsidRPr="00410E2E" w:rsidRDefault="008E5C46" w:rsidP="008E5C46">
            <w:pPr>
              <w:pStyle w:val="acctfourfigures"/>
              <w:tabs>
                <w:tab w:val="clear" w:pos="765"/>
                <w:tab w:val="decimal" w:pos="999"/>
              </w:tabs>
              <w:spacing w:line="240" w:lineRule="atLeast"/>
              <w:ind w:right="11"/>
              <w:rPr>
                <w:b/>
                <w:bCs/>
                <w:szCs w:val="22"/>
              </w:rPr>
            </w:pPr>
            <w:r w:rsidRPr="00155DE7">
              <w:t>254</w:t>
            </w:r>
          </w:p>
        </w:tc>
        <w:tc>
          <w:tcPr>
            <w:tcW w:w="180" w:type="dxa"/>
          </w:tcPr>
          <w:p w14:paraId="28C37FCB" w14:textId="77777777" w:rsidR="008E5C46" w:rsidRPr="00410E2E" w:rsidRDefault="008E5C46" w:rsidP="008E5C46">
            <w:pPr>
              <w:pStyle w:val="acctfourfigures"/>
              <w:tabs>
                <w:tab w:val="clear" w:pos="765"/>
                <w:tab w:val="decimal" w:pos="911"/>
              </w:tabs>
              <w:spacing w:line="240" w:lineRule="atLeast"/>
              <w:rPr>
                <w:b/>
                <w:bCs/>
                <w:szCs w:val="22"/>
              </w:rPr>
            </w:pPr>
          </w:p>
        </w:tc>
        <w:tc>
          <w:tcPr>
            <w:tcW w:w="1260" w:type="dxa"/>
          </w:tcPr>
          <w:p w14:paraId="6F0A4A63" w14:textId="65A9E4B8" w:rsidR="008E5C46" w:rsidRPr="008B4E20" w:rsidRDefault="008E5C46" w:rsidP="008E5C46">
            <w:pPr>
              <w:pStyle w:val="acctfourfigures"/>
              <w:tabs>
                <w:tab w:val="clear" w:pos="765"/>
                <w:tab w:val="decimal" w:pos="706"/>
              </w:tabs>
              <w:spacing w:line="240" w:lineRule="atLeast"/>
              <w:ind w:right="11"/>
              <w:rPr>
                <w:b/>
                <w:bCs/>
                <w:szCs w:val="22"/>
              </w:rPr>
            </w:pPr>
            <w:r w:rsidRPr="00155DE7">
              <w:t>-</w:t>
            </w:r>
          </w:p>
        </w:tc>
        <w:tc>
          <w:tcPr>
            <w:tcW w:w="180" w:type="dxa"/>
          </w:tcPr>
          <w:p w14:paraId="78D4A847" w14:textId="77777777" w:rsidR="008E5C46" w:rsidRPr="00410E2E" w:rsidRDefault="008E5C46" w:rsidP="008E5C46">
            <w:pPr>
              <w:pStyle w:val="acctfourfigures"/>
              <w:tabs>
                <w:tab w:val="clear" w:pos="765"/>
                <w:tab w:val="decimal" w:pos="911"/>
              </w:tabs>
              <w:spacing w:line="240" w:lineRule="atLeast"/>
              <w:rPr>
                <w:b/>
                <w:bCs/>
                <w:szCs w:val="22"/>
              </w:rPr>
            </w:pPr>
          </w:p>
        </w:tc>
        <w:tc>
          <w:tcPr>
            <w:tcW w:w="1260" w:type="dxa"/>
          </w:tcPr>
          <w:p w14:paraId="1148B6CA" w14:textId="41B859B6" w:rsidR="008E5C46" w:rsidRPr="00410E2E" w:rsidRDefault="008E5C46" w:rsidP="008E5C46">
            <w:pPr>
              <w:tabs>
                <w:tab w:val="decimal" w:pos="792"/>
              </w:tabs>
              <w:spacing w:line="240" w:lineRule="atLeast"/>
              <w:ind w:left="-108" w:right="-110"/>
              <w:rPr>
                <w:b/>
                <w:bCs/>
                <w:szCs w:val="22"/>
                <w:lang w:val="en-US" w:bidi="th-TH"/>
              </w:rPr>
            </w:pPr>
            <w:r w:rsidRPr="00155DE7">
              <w:t>-</w:t>
            </w:r>
          </w:p>
        </w:tc>
        <w:tc>
          <w:tcPr>
            <w:tcW w:w="180" w:type="dxa"/>
          </w:tcPr>
          <w:p w14:paraId="2D9914C3" w14:textId="77777777" w:rsidR="008E5C46" w:rsidRPr="00410E2E" w:rsidRDefault="008E5C46" w:rsidP="008E5C46">
            <w:pPr>
              <w:tabs>
                <w:tab w:val="decimal" w:pos="535"/>
              </w:tabs>
              <w:spacing w:line="240" w:lineRule="atLeast"/>
              <w:ind w:left="-108" w:right="-110"/>
              <w:rPr>
                <w:b/>
                <w:bCs/>
                <w:szCs w:val="22"/>
                <w:lang w:val="en-US" w:bidi="th-TH"/>
              </w:rPr>
            </w:pPr>
          </w:p>
        </w:tc>
        <w:tc>
          <w:tcPr>
            <w:tcW w:w="1200" w:type="dxa"/>
          </w:tcPr>
          <w:p w14:paraId="64BE4B37" w14:textId="5856600D" w:rsidR="008E5C46" w:rsidRDefault="008E5C46" w:rsidP="008E5C46">
            <w:pPr>
              <w:tabs>
                <w:tab w:val="decimal" w:pos="648"/>
              </w:tabs>
              <w:spacing w:line="240" w:lineRule="atLeast"/>
              <w:ind w:left="-108" w:right="-110"/>
              <w:rPr>
                <w:b/>
                <w:bCs/>
                <w:szCs w:val="22"/>
                <w:lang w:val="en-US" w:bidi="th-TH"/>
              </w:rPr>
            </w:pPr>
            <w:r w:rsidRPr="00155DE7">
              <w:t>-</w:t>
            </w:r>
          </w:p>
        </w:tc>
      </w:tr>
      <w:tr w:rsidR="008E5C46" w:rsidRPr="009426D0" w14:paraId="601CA626" w14:textId="77777777" w:rsidTr="0065071D">
        <w:trPr>
          <w:cantSplit/>
        </w:trPr>
        <w:tc>
          <w:tcPr>
            <w:tcW w:w="4221" w:type="dxa"/>
          </w:tcPr>
          <w:p w14:paraId="315EAA9C" w14:textId="019B83DC" w:rsidR="008E5C46" w:rsidRPr="002F57A4" w:rsidRDefault="008E5C46" w:rsidP="008E5C46">
            <w:pPr>
              <w:spacing w:line="240" w:lineRule="atLeast"/>
              <w:rPr>
                <w:szCs w:val="22"/>
              </w:rPr>
            </w:pPr>
            <w:r w:rsidRPr="002F57A4">
              <w:rPr>
                <w:szCs w:val="22"/>
              </w:rPr>
              <w:t>Other related parties</w:t>
            </w:r>
          </w:p>
        </w:tc>
        <w:tc>
          <w:tcPr>
            <w:tcW w:w="1260" w:type="dxa"/>
            <w:tcBorders>
              <w:bottom w:val="single" w:sz="4" w:space="0" w:color="auto"/>
            </w:tcBorders>
          </w:tcPr>
          <w:p w14:paraId="17C3F9AB" w14:textId="04AFB0C3" w:rsidR="008E5C46" w:rsidRPr="00410E2E" w:rsidRDefault="008E5C46" w:rsidP="008E5C46">
            <w:pPr>
              <w:pStyle w:val="acctfourfigures"/>
              <w:tabs>
                <w:tab w:val="clear" w:pos="765"/>
                <w:tab w:val="decimal" w:pos="999"/>
              </w:tabs>
              <w:spacing w:line="240" w:lineRule="atLeast"/>
              <w:ind w:right="11"/>
              <w:rPr>
                <w:b/>
                <w:bCs/>
                <w:szCs w:val="22"/>
              </w:rPr>
            </w:pPr>
            <w:r w:rsidRPr="00155DE7">
              <w:t>28,174</w:t>
            </w:r>
          </w:p>
        </w:tc>
        <w:tc>
          <w:tcPr>
            <w:tcW w:w="180" w:type="dxa"/>
          </w:tcPr>
          <w:p w14:paraId="544DC42D" w14:textId="77777777" w:rsidR="008E5C46" w:rsidRPr="00410E2E" w:rsidRDefault="008E5C46" w:rsidP="008E5C46">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466BCEE2" w14:textId="631CDABE" w:rsidR="008E5C46" w:rsidRPr="008B4E20" w:rsidRDefault="008E5C46" w:rsidP="008E5C46">
            <w:pPr>
              <w:pStyle w:val="acctfourfigures"/>
              <w:tabs>
                <w:tab w:val="clear" w:pos="765"/>
                <w:tab w:val="decimal" w:pos="1000"/>
              </w:tabs>
              <w:spacing w:line="240" w:lineRule="atLeast"/>
              <w:ind w:right="97"/>
              <w:rPr>
                <w:b/>
                <w:bCs/>
                <w:szCs w:val="22"/>
              </w:rPr>
            </w:pPr>
            <w:r w:rsidRPr="00155DE7">
              <w:t>24,967</w:t>
            </w:r>
          </w:p>
        </w:tc>
        <w:tc>
          <w:tcPr>
            <w:tcW w:w="180" w:type="dxa"/>
          </w:tcPr>
          <w:p w14:paraId="30EC9A74" w14:textId="77777777" w:rsidR="008E5C46" w:rsidRPr="00410E2E" w:rsidRDefault="008E5C46" w:rsidP="008E5C46">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7FEE329F" w14:textId="650083D0" w:rsidR="008E5C46" w:rsidRPr="00410E2E" w:rsidRDefault="008E5C46" w:rsidP="008E5C46">
            <w:pPr>
              <w:tabs>
                <w:tab w:val="decimal" w:pos="792"/>
              </w:tabs>
              <w:spacing w:line="240" w:lineRule="atLeast"/>
              <w:ind w:left="-108" w:right="-110"/>
              <w:rPr>
                <w:b/>
                <w:bCs/>
                <w:szCs w:val="22"/>
                <w:lang w:val="en-US" w:bidi="th-TH"/>
              </w:rPr>
            </w:pPr>
            <w:r w:rsidRPr="00155DE7">
              <w:t>-</w:t>
            </w:r>
          </w:p>
        </w:tc>
        <w:tc>
          <w:tcPr>
            <w:tcW w:w="180" w:type="dxa"/>
          </w:tcPr>
          <w:p w14:paraId="7018FFD6" w14:textId="77777777" w:rsidR="008E5C46" w:rsidRPr="00410E2E" w:rsidRDefault="008E5C46" w:rsidP="008E5C46">
            <w:pPr>
              <w:tabs>
                <w:tab w:val="decimal" w:pos="535"/>
              </w:tabs>
              <w:spacing w:line="240" w:lineRule="atLeast"/>
              <w:ind w:left="-108" w:right="-110"/>
              <w:rPr>
                <w:b/>
                <w:bCs/>
                <w:szCs w:val="22"/>
                <w:lang w:val="en-US" w:bidi="th-TH"/>
              </w:rPr>
            </w:pPr>
          </w:p>
        </w:tc>
        <w:tc>
          <w:tcPr>
            <w:tcW w:w="1200" w:type="dxa"/>
            <w:tcBorders>
              <w:bottom w:val="single" w:sz="4" w:space="0" w:color="auto"/>
            </w:tcBorders>
          </w:tcPr>
          <w:p w14:paraId="0A1B9B2C" w14:textId="5FCDA5C4" w:rsidR="008E5C46" w:rsidRDefault="008E5C46" w:rsidP="008E5C46">
            <w:pPr>
              <w:tabs>
                <w:tab w:val="decimal" w:pos="648"/>
              </w:tabs>
              <w:spacing w:line="240" w:lineRule="atLeast"/>
              <w:ind w:left="-108" w:right="-110"/>
              <w:rPr>
                <w:b/>
                <w:bCs/>
                <w:szCs w:val="22"/>
                <w:lang w:val="en-US" w:bidi="th-TH"/>
              </w:rPr>
            </w:pPr>
            <w:r w:rsidRPr="00155DE7">
              <w:t>-</w:t>
            </w:r>
          </w:p>
        </w:tc>
      </w:tr>
      <w:tr w:rsidR="00410E2E" w:rsidRPr="009426D0" w14:paraId="49E5975D" w14:textId="77777777" w:rsidTr="0065071D">
        <w:trPr>
          <w:cantSplit/>
        </w:trPr>
        <w:tc>
          <w:tcPr>
            <w:tcW w:w="4221" w:type="dxa"/>
          </w:tcPr>
          <w:p w14:paraId="4D569712" w14:textId="30D2C53A" w:rsidR="00410E2E" w:rsidRPr="002F57A4" w:rsidRDefault="008E5C46" w:rsidP="00410E2E">
            <w:pPr>
              <w:spacing w:line="240" w:lineRule="atLeast"/>
              <w:rPr>
                <w:szCs w:val="22"/>
              </w:rPr>
            </w:pPr>
            <w:r w:rsidRPr="009426D0">
              <w:rPr>
                <w:b/>
                <w:bCs/>
                <w:szCs w:val="22"/>
              </w:rPr>
              <w:t>Total</w:t>
            </w:r>
          </w:p>
        </w:tc>
        <w:tc>
          <w:tcPr>
            <w:tcW w:w="1260" w:type="dxa"/>
            <w:tcBorders>
              <w:top w:val="single" w:sz="4" w:space="0" w:color="auto"/>
              <w:bottom w:val="double" w:sz="4" w:space="0" w:color="auto"/>
            </w:tcBorders>
          </w:tcPr>
          <w:p w14:paraId="0DEE6762" w14:textId="6F5D3CEC" w:rsidR="00410E2E" w:rsidRPr="00410E2E" w:rsidRDefault="008E5C46" w:rsidP="00410E2E">
            <w:pPr>
              <w:pStyle w:val="acctfourfigures"/>
              <w:tabs>
                <w:tab w:val="clear" w:pos="765"/>
                <w:tab w:val="decimal" w:pos="999"/>
              </w:tabs>
              <w:spacing w:line="240" w:lineRule="atLeast"/>
              <w:ind w:right="11"/>
              <w:rPr>
                <w:b/>
                <w:bCs/>
                <w:szCs w:val="22"/>
              </w:rPr>
            </w:pPr>
            <w:r w:rsidRPr="008E5C46">
              <w:rPr>
                <w:b/>
                <w:bCs/>
              </w:rPr>
              <w:t>28,428</w:t>
            </w:r>
          </w:p>
        </w:tc>
        <w:tc>
          <w:tcPr>
            <w:tcW w:w="180" w:type="dxa"/>
          </w:tcPr>
          <w:p w14:paraId="0E00C5EA" w14:textId="77777777" w:rsidR="00410E2E" w:rsidRPr="00410E2E" w:rsidRDefault="00410E2E" w:rsidP="00410E2E">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4EB55509" w14:textId="3089EB1C" w:rsidR="00410E2E" w:rsidRPr="00410E2E" w:rsidRDefault="008B4E20" w:rsidP="00410E2E">
            <w:pPr>
              <w:pStyle w:val="acctfourfigures"/>
              <w:tabs>
                <w:tab w:val="clear" w:pos="765"/>
                <w:tab w:val="decimal" w:pos="1000"/>
              </w:tabs>
              <w:spacing w:line="240" w:lineRule="atLeast"/>
              <w:ind w:right="97"/>
              <w:rPr>
                <w:b/>
                <w:bCs/>
                <w:szCs w:val="22"/>
              </w:rPr>
            </w:pPr>
            <w:r w:rsidRPr="008E5C46">
              <w:rPr>
                <w:b/>
                <w:bCs/>
              </w:rPr>
              <w:t>24,967</w:t>
            </w:r>
          </w:p>
        </w:tc>
        <w:tc>
          <w:tcPr>
            <w:tcW w:w="180" w:type="dxa"/>
          </w:tcPr>
          <w:p w14:paraId="1D8C087F" w14:textId="77777777" w:rsidR="00410E2E" w:rsidRPr="00410E2E" w:rsidRDefault="00410E2E" w:rsidP="00410E2E">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202EBBE4" w14:textId="360D58A8" w:rsidR="00410E2E" w:rsidRPr="00410E2E" w:rsidRDefault="008E5C46" w:rsidP="00EC4918">
            <w:pPr>
              <w:tabs>
                <w:tab w:val="decimal" w:pos="792"/>
              </w:tabs>
              <w:spacing w:line="240" w:lineRule="atLeast"/>
              <w:ind w:left="-108" w:right="-110"/>
              <w:rPr>
                <w:b/>
                <w:bCs/>
                <w:szCs w:val="22"/>
                <w:lang w:val="en-US" w:bidi="th-TH"/>
              </w:rPr>
            </w:pPr>
            <w:r w:rsidRPr="008E5C46">
              <w:rPr>
                <w:b/>
                <w:bCs/>
              </w:rPr>
              <w:t>-</w:t>
            </w:r>
          </w:p>
        </w:tc>
        <w:tc>
          <w:tcPr>
            <w:tcW w:w="180" w:type="dxa"/>
          </w:tcPr>
          <w:p w14:paraId="3BEAE5CE" w14:textId="77777777" w:rsidR="00410E2E" w:rsidRPr="00410E2E" w:rsidRDefault="00410E2E" w:rsidP="00410E2E">
            <w:pPr>
              <w:tabs>
                <w:tab w:val="decimal" w:pos="535"/>
              </w:tabs>
              <w:spacing w:line="240" w:lineRule="atLeast"/>
              <w:ind w:left="-108" w:right="-110"/>
              <w:rPr>
                <w:b/>
                <w:bCs/>
                <w:szCs w:val="22"/>
                <w:lang w:val="en-US" w:bidi="th-TH"/>
              </w:rPr>
            </w:pPr>
          </w:p>
        </w:tc>
        <w:tc>
          <w:tcPr>
            <w:tcW w:w="1200" w:type="dxa"/>
            <w:tcBorders>
              <w:top w:val="single" w:sz="4" w:space="0" w:color="auto"/>
              <w:bottom w:val="double" w:sz="4" w:space="0" w:color="auto"/>
            </w:tcBorders>
          </w:tcPr>
          <w:p w14:paraId="3D7EF0B8" w14:textId="0B387205" w:rsidR="00410E2E" w:rsidRPr="00410E2E" w:rsidRDefault="008B4E20" w:rsidP="00EC4918">
            <w:pPr>
              <w:tabs>
                <w:tab w:val="decimal" w:pos="648"/>
              </w:tabs>
              <w:spacing w:line="240" w:lineRule="atLeast"/>
              <w:ind w:left="-108" w:right="-110"/>
              <w:rPr>
                <w:b/>
                <w:bCs/>
                <w:szCs w:val="22"/>
                <w:lang w:val="en-US" w:bidi="th-TH"/>
              </w:rPr>
            </w:pPr>
            <w:r w:rsidRPr="008E5C46">
              <w:rPr>
                <w:b/>
                <w:bCs/>
              </w:rPr>
              <w:t>-</w:t>
            </w:r>
          </w:p>
        </w:tc>
      </w:tr>
      <w:tr w:rsidR="00647483" w:rsidRPr="009426D0" w14:paraId="5E6F4F13" w14:textId="77777777" w:rsidTr="00A2041C">
        <w:trPr>
          <w:cantSplit/>
        </w:trPr>
        <w:tc>
          <w:tcPr>
            <w:tcW w:w="4221" w:type="dxa"/>
          </w:tcPr>
          <w:p w14:paraId="2F3D1B14" w14:textId="77777777" w:rsidR="00647483" w:rsidRPr="009426D0" w:rsidRDefault="00647483" w:rsidP="00647483">
            <w:pPr>
              <w:spacing w:line="240" w:lineRule="atLeast"/>
              <w:rPr>
                <w:sz w:val="20"/>
              </w:rPr>
            </w:pPr>
          </w:p>
        </w:tc>
        <w:tc>
          <w:tcPr>
            <w:tcW w:w="1260" w:type="dxa"/>
          </w:tcPr>
          <w:p w14:paraId="56449A04" w14:textId="77777777" w:rsidR="00647483" w:rsidRPr="009426D0" w:rsidRDefault="00647483" w:rsidP="00647483">
            <w:pPr>
              <w:pStyle w:val="acctfourfigures"/>
              <w:tabs>
                <w:tab w:val="clear" w:pos="765"/>
                <w:tab w:val="decimal" w:pos="976"/>
              </w:tabs>
              <w:spacing w:line="240" w:lineRule="atLeast"/>
              <w:ind w:right="11"/>
              <w:rPr>
                <w:rFonts w:cs="Angsana New"/>
                <w:b/>
                <w:bCs/>
                <w:sz w:val="20"/>
              </w:rPr>
            </w:pPr>
          </w:p>
        </w:tc>
        <w:tc>
          <w:tcPr>
            <w:tcW w:w="180" w:type="dxa"/>
          </w:tcPr>
          <w:p w14:paraId="20D57DCC" w14:textId="77777777" w:rsidR="00647483" w:rsidRPr="009426D0" w:rsidRDefault="00647483" w:rsidP="00647483">
            <w:pPr>
              <w:pStyle w:val="acctfourfigures"/>
              <w:tabs>
                <w:tab w:val="clear" w:pos="765"/>
                <w:tab w:val="decimal" w:pos="911"/>
              </w:tabs>
              <w:spacing w:line="240" w:lineRule="atLeast"/>
              <w:rPr>
                <w:b/>
                <w:bCs/>
                <w:sz w:val="20"/>
              </w:rPr>
            </w:pPr>
          </w:p>
        </w:tc>
        <w:tc>
          <w:tcPr>
            <w:tcW w:w="1260" w:type="dxa"/>
          </w:tcPr>
          <w:p w14:paraId="3947B5A1" w14:textId="77777777" w:rsidR="00647483" w:rsidRPr="009426D0" w:rsidRDefault="00647483" w:rsidP="00647483">
            <w:pPr>
              <w:pStyle w:val="acctfourfigures"/>
              <w:tabs>
                <w:tab w:val="clear" w:pos="765"/>
                <w:tab w:val="decimal" w:pos="1001"/>
              </w:tabs>
              <w:spacing w:line="240" w:lineRule="atLeast"/>
              <w:ind w:right="97"/>
              <w:rPr>
                <w:b/>
                <w:bCs/>
                <w:sz w:val="20"/>
              </w:rPr>
            </w:pPr>
          </w:p>
        </w:tc>
        <w:tc>
          <w:tcPr>
            <w:tcW w:w="180" w:type="dxa"/>
          </w:tcPr>
          <w:p w14:paraId="0F0FB603" w14:textId="77777777" w:rsidR="00647483" w:rsidRPr="009426D0" w:rsidRDefault="00647483" w:rsidP="00647483">
            <w:pPr>
              <w:pStyle w:val="acctfourfigures"/>
              <w:tabs>
                <w:tab w:val="clear" w:pos="765"/>
                <w:tab w:val="decimal" w:pos="911"/>
              </w:tabs>
              <w:spacing w:line="240" w:lineRule="atLeast"/>
              <w:rPr>
                <w:b/>
                <w:bCs/>
                <w:sz w:val="20"/>
              </w:rPr>
            </w:pPr>
          </w:p>
        </w:tc>
        <w:tc>
          <w:tcPr>
            <w:tcW w:w="1260" w:type="dxa"/>
          </w:tcPr>
          <w:p w14:paraId="68C6405E" w14:textId="77777777" w:rsidR="00647483" w:rsidRPr="009426D0" w:rsidRDefault="00647483" w:rsidP="00647483">
            <w:pPr>
              <w:tabs>
                <w:tab w:val="decimal" w:pos="737"/>
              </w:tabs>
              <w:spacing w:line="240" w:lineRule="atLeast"/>
              <w:ind w:left="-108" w:right="-110"/>
              <w:rPr>
                <w:b/>
                <w:bCs/>
                <w:sz w:val="20"/>
                <w:lang w:val="en-US" w:bidi="th-TH"/>
              </w:rPr>
            </w:pPr>
          </w:p>
        </w:tc>
        <w:tc>
          <w:tcPr>
            <w:tcW w:w="180" w:type="dxa"/>
          </w:tcPr>
          <w:p w14:paraId="18A04798" w14:textId="77777777" w:rsidR="00647483" w:rsidRPr="009426D0" w:rsidRDefault="00647483" w:rsidP="00647483">
            <w:pPr>
              <w:tabs>
                <w:tab w:val="decimal" w:pos="535"/>
              </w:tabs>
              <w:spacing w:line="240" w:lineRule="atLeast"/>
              <w:ind w:left="-108" w:right="-110"/>
              <w:rPr>
                <w:b/>
                <w:bCs/>
                <w:sz w:val="20"/>
                <w:lang w:val="en-US" w:bidi="th-TH"/>
              </w:rPr>
            </w:pPr>
          </w:p>
        </w:tc>
        <w:tc>
          <w:tcPr>
            <w:tcW w:w="1200" w:type="dxa"/>
          </w:tcPr>
          <w:p w14:paraId="57E745D8" w14:textId="77777777" w:rsidR="00647483" w:rsidRPr="009426D0" w:rsidRDefault="00647483" w:rsidP="00647483">
            <w:pPr>
              <w:tabs>
                <w:tab w:val="decimal" w:pos="669"/>
              </w:tabs>
              <w:spacing w:line="240" w:lineRule="atLeast"/>
              <w:ind w:left="-108" w:right="-110"/>
              <w:rPr>
                <w:b/>
                <w:bCs/>
                <w:sz w:val="20"/>
                <w:lang w:val="en-US" w:bidi="th-TH"/>
              </w:rPr>
            </w:pPr>
          </w:p>
        </w:tc>
      </w:tr>
      <w:tr w:rsidR="008B4E20" w:rsidRPr="009426D0" w14:paraId="40D8BF1B" w14:textId="77777777" w:rsidTr="00A2041C">
        <w:trPr>
          <w:cantSplit/>
        </w:trPr>
        <w:tc>
          <w:tcPr>
            <w:tcW w:w="4221" w:type="dxa"/>
            <w:tcBorders>
              <w:bottom w:val="nil"/>
            </w:tcBorders>
          </w:tcPr>
          <w:p w14:paraId="10E8816F" w14:textId="28DA9EF0" w:rsidR="008B4E20" w:rsidRPr="009426D0" w:rsidRDefault="008B4E20" w:rsidP="008B4E20">
            <w:pPr>
              <w:spacing w:line="240" w:lineRule="atLeast"/>
              <w:jc w:val="both"/>
              <w:rPr>
                <w:szCs w:val="22"/>
              </w:rPr>
            </w:pPr>
            <w:r w:rsidRPr="009426D0">
              <w:rPr>
                <w:b/>
                <w:bCs/>
                <w:i/>
                <w:iCs/>
                <w:szCs w:val="22"/>
                <w:lang w:val="en-US"/>
              </w:rPr>
              <w:t>Other current receivables</w:t>
            </w:r>
          </w:p>
        </w:tc>
        <w:tc>
          <w:tcPr>
            <w:tcW w:w="1260" w:type="dxa"/>
            <w:tcBorders>
              <w:bottom w:val="nil"/>
            </w:tcBorders>
          </w:tcPr>
          <w:p w14:paraId="42BA3858" w14:textId="77777777" w:rsidR="008B4E20" w:rsidRPr="009426D0" w:rsidRDefault="008B4E20" w:rsidP="008B4E20">
            <w:pPr>
              <w:pStyle w:val="acctfourfigures"/>
              <w:tabs>
                <w:tab w:val="clear" w:pos="765"/>
                <w:tab w:val="decimal" w:pos="976"/>
              </w:tabs>
              <w:spacing w:line="240" w:lineRule="atLeast"/>
              <w:ind w:right="11"/>
              <w:rPr>
                <w:b/>
                <w:bCs/>
              </w:rPr>
            </w:pPr>
          </w:p>
        </w:tc>
        <w:tc>
          <w:tcPr>
            <w:tcW w:w="180" w:type="dxa"/>
            <w:tcBorders>
              <w:bottom w:val="nil"/>
            </w:tcBorders>
          </w:tcPr>
          <w:p w14:paraId="7D106A92" w14:textId="77777777" w:rsidR="008B4E20" w:rsidRPr="009426D0" w:rsidRDefault="008B4E20" w:rsidP="008B4E20">
            <w:pPr>
              <w:pStyle w:val="acctfourfigures"/>
              <w:tabs>
                <w:tab w:val="clear" w:pos="765"/>
                <w:tab w:val="decimal" w:pos="911"/>
              </w:tabs>
              <w:spacing w:line="240" w:lineRule="atLeast"/>
              <w:rPr>
                <w:b/>
                <w:bCs/>
                <w:szCs w:val="22"/>
              </w:rPr>
            </w:pPr>
          </w:p>
        </w:tc>
        <w:tc>
          <w:tcPr>
            <w:tcW w:w="1260" w:type="dxa"/>
            <w:tcBorders>
              <w:bottom w:val="nil"/>
            </w:tcBorders>
          </w:tcPr>
          <w:p w14:paraId="79D564BD" w14:textId="77777777" w:rsidR="008B4E20" w:rsidRPr="00D14D3A" w:rsidRDefault="008B4E20" w:rsidP="008B4E20">
            <w:pPr>
              <w:pStyle w:val="acctfourfigures"/>
              <w:tabs>
                <w:tab w:val="clear" w:pos="765"/>
                <w:tab w:val="decimal" w:pos="1001"/>
              </w:tabs>
              <w:spacing w:line="240" w:lineRule="atLeast"/>
              <w:ind w:right="11"/>
              <w:rPr>
                <w:b/>
                <w:bCs/>
                <w:i/>
                <w:iCs/>
              </w:rPr>
            </w:pPr>
          </w:p>
        </w:tc>
        <w:tc>
          <w:tcPr>
            <w:tcW w:w="180" w:type="dxa"/>
            <w:tcBorders>
              <w:bottom w:val="nil"/>
            </w:tcBorders>
          </w:tcPr>
          <w:p w14:paraId="0A8690B0" w14:textId="77777777" w:rsidR="008B4E20" w:rsidRPr="009426D0" w:rsidRDefault="008B4E20" w:rsidP="008B4E20">
            <w:pPr>
              <w:pStyle w:val="acctfourfigures"/>
              <w:tabs>
                <w:tab w:val="clear" w:pos="765"/>
                <w:tab w:val="decimal" w:pos="911"/>
              </w:tabs>
              <w:spacing w:line="240" w:lineRule="atLeast"/>
              <w:rPr>
                <w:b/>
                <w:bCs/>
                <w:szCs w:val="22"/>
              </w:rPr>
            </w:pPr>
          </w:p>
        </w:tc>
        <w:tc>
          <w:tcPr>
            <w:tcW w:w="1260" w:type="dxa"/>
            <w:tcBorders>
              <w:bottom w:val="nil"/>
            </w:tcBorders>
          </w:tcPr>
          <w:p w14:paraId="6769644F" w14:textId="77777777" w:rsidR="008B4E20" w:rsidRPr="009426D0" w:rsidRDefault="008B4E20" w:rsidP="008B4E20">
            <w:pPr>
              <w:tabs>
                <w:tab w:val="decimal" w:pos="641"/>
              </w:tabs>
              <w:spacing w:line="240" w:lineRule="atLeast"/>
              <w:ind w:left="-108" w:right="-110"/>
              <w:rPr>
                <w:b/>
                <w:bCs/>
              </w:rPr>
            </w:pPr>
          </w:p>
        </w:tc>
        <w:tc>
          <w:tcPr>
            <w:tcW w:w="180" w:type="dxa"/>
            <w:tcBorders>
              <w:bottom w:val="nil"/>
            </w:tcBorders>
          </w:tcPr>
          <w:p w14:paraId="513A29A1" w14:textId="77777777" w:rsidR="008B4E20" w:rsidRPr="009426D0" w:rsidRDefault="008B4E20" w:rsidP="008B4E20">
            <w:pPr>
              <w:tabs>
                <w:tab w:val="decimal" w:pos="535"/>
              </w:tabs>
              <w:spacing w:line="240" w:lineRule="atLeast"/>
              <w:ind w:left="-108" w:right="-110"/>
              <w:rPr>
                <w:b/>
                <w:bCs/>
                <w:szCs w:val="22"/>
                <w:lang w:val="en-US" w:bidi="th-TH"/>
              </w:rPr>
            </w:pPr>
          </w:p>
        </w:tc>
        <w:tc>
          <w:tcPr>
            <w:tcW w:w="1200" w:type="dxa"/>
            <w:tcBorders>
              <w:bottom w:val="nil"/>
            </w:tcBorders>
          </w:tcPr>
          <w:p w14:paraId="3F5BD3CA" w14:textId="041BD0A1" w:rsidR="008B4E20" w:rsidRPr="009426D0" w:rsidRDefault="008B4E20" w:rsidP="008B4E20">
            <w:pPr>
              <w:tabs>
                <w:tab w:val="decimal" w:pos="569"/>
              </w:tabs>
              <w:spacing w:line="240" w:lineRule="atLeast"/>
              <w:ind w:left="-108"/>
              <w:jc w:val="right"/>
              <w:rPr>
                <w:b/>
                <w:bCs/>
              </w:rPr>
            </w:pPr>
          </w:p>
        </w:tc>
      </w:tr>
      <w:tr w:rsidR="00EC4918" w:rsidRPr="009426D0" w14:paraId="48262B3D" w14:textId="77777777" w:rsidTr="00A2041C">
        <w:trPr>
          <w:cantSplit/>
        </w:trPr>
        <w:tc>
          <w:tcPr>
            <w:tcW w:w="4221" w:type="dxa"/>
            <w:tcBorders>
              <w:bottom w:val="nil"/>
            </w:tcBorders>
          </w:tcPr>
          <w:p w14:paraId="339D4E3C" w14:textId="14027CE9" w:rsidR="00EC4918" w:rsidRPr="009426D0" w:rsidRDefault="00EC4918" w:rsidP="00EC4918">
            <w:pPr>
              <w:spacing w:line="240" w:lineRule="atLeast"/>
              <w:rPr>
                <w:b/>
                <w:bCs/>
                <w:i/>
                <w:iCs/>
                <w:szCs w:val="22"/>
                <w:lang w:val="en-US"/>
              </w:rPr>
            </w:pPr>
            <w:r w:rsidRPr="009426D0">
              <w:rPr>
                <w:szCs w:val="22"/>
              </w:rPr>
              <w:t>Subsidiaries</w:t>
            </w:r>
          </w:p>
        </w:tc>
        <w:tc>
          <w:tcPr>
            <w:tcW w:w="1260" w:type="dxa"/>
            <w:tcBorders>
              <w:bottom w:val="nil"/>
            </w:tcBorders>
          </w:tcPr>
          <w:p w14:paraId="34CF2D30" w14:textId="08F340A1" w:rsidR="00EC4918" w:rsidRPr="003C107F" w:rsidRDefault="00185994" w:rsidP="00EC4918">
            <w:pPr>
              <w:pStyle w:val="acctfourfigures"/>
              <w:tabs>
                <w:tab w:val="clear" w:pos="765"/>
                <w:tab w:val="decimal" w:pos="706"/>
              </w:tabs>
              <w:spacing w:line="240" w:lineRule="atLeast"/>
              <w:ind w:right="11"/>
              <w:rPr>
                <w:szCs w:val="22"/>
              </w:rPr>
            </w:pPr>
            <w:r w:rsidRPr="009311E4">
              <w:t>-</w:t>
            </w:r>
          </w:p>
        </w:tc>
        <w:tc>
          <w:tcPr>
            <w:tcW w:w="180" w:type="dxa"/>
            <w:tcBorders>
              <w:bottom w:val="nil"/>
            </w:tcBorders>
          </w:tcPr>
          <w:p w14:paraId="0B0558AB" w14:textId="77777777" w:rsidR="00EC4918" w:rsidRPr="003C107F" w:rsidRDefault="00EC4918" w:rsidP="00EC4918">
            <w:pPr>
              <w:pStyle w:val="acctfourfigures"/>
              <w:tabs>
                <w:tab w:val="clear" w:pos="765"/>
                <w:tab w:val="decimal" w:pos="911"/>
              </w:tabs>
              <w:spacing w:line="240" w:lineRule="atLeast"/>
              <w:rPr>
                <w:szCs w:val="22"/>
              </w:rPr>
            </w:pPr>
          </w:p>
        </w:tc>
        <w:tc>
          <w:tcPr>
            <w:tcW w:w="1260" w:type="dxa"/>
            <w:tcBorders>
              <w:bottom w:val="nil"/>
            </w:tcBorders>
          </w:tcPr>
          <w:p w14:paraId="67273D82" w14:textId="4C8C179E" w:rsidR="00EC4918" w:rsidRPr="003C107F" w:rsidRDefault="00EC4918" w:rsidP="00EC4918">
            <w:pPr>
              <w:pStyle w:val="acctfourfigures"/>
              <w:tabs>
                <w:tab w:val="clear" w:pos="765"/>
                <w:tab w:val="decimal" w:pos="706"/>
              </w:tabs>
              <w:spacing w:line="240" w:lineRule="atLeast"/>
              <w:ind w:right="11"/>
              <w:rPr>
                <w:szCs w:val="22"/>
              </w:rPr>
            </w:pPr>
            <w:r w:rsidRPr="00DC6323">
              <w:t>-</w:t>
            </w:r>
          </w:p>
        </w:tc>
        <w:tc>
          <w:tcPr>
            <w:tcW w:w="180" w:type="dxa"/>
            <w:tcBorders>
              <w:bottom w:val="nil"/>
            </w:tcBorders>
          </w:tcPr>
          <w:p w14:paraId="676F9691" w14:textId="77777777" w:rsidR="00EC4918" w:rsidRPr="003C107F" w:rsidRDefault="00EC4918" w:rsidP="00EC4918">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tcPr>
          <w:p w14:paraId="3EF0198F" w14:textId="3572E2D6" w:rsidR="00EC4918" w:rsidRPr="003C107F" w:rsidRDefault="00185994" w:rsidP="00EC4918">
            <w:pPr>
              <w:tabs>
                <w:tab w:val="decimal" w:pos="1086"/>
              </w:tabs>
              <w:spacing w:line="240" w:lineRule="atLeast"/>
              <w:ind w:left="-108" w:right="-110"/>
              <w:rPr>
                <w:szCs w:val="22"/>
              </w:rPr>
            </w:pPr>
            <w:r w:rsidRPr="009311E4">
              <w:t xml:space="preserve"> 1,810,694 </w:t>
            </w:r>
          </w:p>
        </w:tc>
        <w:tc>
          <w:tcPr>
            <w:tcW w:w="180" w:type="dxa"/>
            <w:tcBorders>
              <w:bottom w:val="nil"/>
            </w:tcBorders>
          </w:tcPr>
          <w:p w14:paraId="1C115779" w14:textId="77777777" w:rsidR="00EC4918" w:rsidRPr="003C107F" w:rsidRDefault="00EC4918" w:rsidP="00EC4918">
            <w:pPr>
              <w:tabs>
                <w:tab w:val="decimal" w:pos="535"/>
              </w:tabs>
              <w:spacing w:line="240" w:lineRule="atLeast"/>
              <w:ind w:left="-108" w:right="-110"/>
              <w:rPr>
                <w:b/>
                <w:bCs/>
                <w:szCs w:val="22"/>
                <w:lang w:val="en-US" w:bidi="th-TH"/>
              </w:rPr>
            </w:pPr>
          </w:p>
        </w:tc>
        <w:tc>
          <w:tcPr>
            <w:tcW w:w="1200" w:type="dxa"/>
            <w:tcBorders>
              <w:bottom w:val="nil"/>
            </w:tcBorders>
          </w:tcPr>
          <w:p w14:paraId="60556C3C" w14:textId="40B0C8DF" w:rsidR="00EC4918" w:rsidRPr="003C107F" w:rsidRDefault="00EC4918" w:rsidP="009F1116">
            <w:pPr>
              <w:tabs>
                <w:tab w:val="decimal" w:pos="645"/>
              </w:tabs>
              <w:spacing w:line="240" w:lineRule="atLeast"/>
              <w:ind w:left="-108" w:right="40"/>
              <w:jc w:val="right"/>
              <w:rPr>
                <w:szCs w:val="22"/>
              </w:rPr>
            </w:pPr>
            <w:r w:rsidRPr="002270AD">
              <w:t>7,258,779</w:t>
            </w:r>
          </w:p>
        </w:tc>
      </w:tr>
      <w:tr w:rsidR="00EC4918" w:rsidRPr="009426D0" w14:paraId="788E610C" w14:textId="77777777" w:rsidTr="00A2041C">
        <w:trPr>
          <w:cantSplit/>
        </w:trPr>
        <w:tc>
          <w:tcPr>
            <w:tcW w:w="4221" w:type="dxa"/>
            <w:tcBorders>
              <w:bottom w:val="nil"/>
            </w:tcBorders>
          </w:tcPr>
          <w:p w14:paraId="3C72542E" w14:textId="03A93430" w:rsidR="00EC4918" w:rsidRPr="009426D0" w:rsidRDefault="00EC4918" w:rsidP="00EC4918">
            <w:pPr>
              <w:spacing w:line="240" w:lineRule="atLeast"/>
              <w:rPr>
                <w:szCs w:val="22"/>
              </w:rPr>
            </w:pPr>
            <w:r w:rsidRPr="002356A7">
              <w:rPr>
                <w:szCs w:val="22"/>
              </w:rPr>
              <w:t>Joint venture</w:t>
            </w:r>
            <w:r>
              <w:rPr>
                <w:szCs w:val="22"/>
              </w:rPr>
              <w:t>s</w:t>
            </w:r>
          </w:p>
        </w:tc>
        <w:tc>
          <w:tcPr>
            <w:tcW w:w="1260" w:type="dxa"/>
            <w:tcBorders>
              <w:bottom w:val="nil"/>
            </w:tcBorders>
          </w:tcPr>
          <w:p w14:paraId="09144759" w14:textId="13750ECD" w:rsidR="00EC4918" w:rsidRPr="003C107F" w:rsidRDefault="00185994" w:rsidP="00EC4918">
            <w:pPr>
              <w:pStyle w:val="acctfourfigures"/>
              <w:tabs>
                <w:tab w:val="clear" w:pos="765"/>
                <w:tab w:val="decimal" w:pos="1004"/>
              </w:tabs>
              <w:spacing w:line="240" w:lineRule="atLeast"/>
              <w:ind w:right="11"/>
              <w:rPr>
                <w:szCs w:val="22"/>
              </w:rPr>
            </w:pPr>
            <w:r w:rsidRPr="009311E4">
              <w:t xml:space="preserve"> 779,926 </w:t>
            </w:r>
          </w:p>
        </w:tc>
        <w:tc>
          <w:tcPr>
            <w:tcW w:w="180" w:type="dxa"/>
            <w:tcBorders>
              <w:bottom w:val="nil"/>
            </w:tcBorders>
          </w:tcPr>
          <w:p w14:paraId="6A01E49E" w14:textId="77777777" w:rsidR="00EC4918" w:rsidRPr="003C107F" w:rsidRDefault="00EC4918" w:rsidP="00EC4918">
            <w:pPr>
              <w:pStyle w:val="acctfourfigures"/>
              <w:tabs>
                <w:tab w:val="clear" w:pos="765"/>
                <w:tab w:val="decimal" w:pos="911"/>
              </w:tabs>
              <w:spacing w:line="240" w:lineRule="atLeast"/>
              <w:rPr>
                <w:szCs w:val="22"/>
              </w:rPr>
            </w:pPr>
          </w:p>
        </w:tc>
        <w:tc>
          <w:tcPr>
            <w:tcW w:w="1260" w:type="dxa"/>
            <w:tcBorders>
              <w:bottom w:val="nil"/>
            </w:tcBorders>
          </w:tcPr>
          <w:p w14:paraId="65AC5F95" w14:textId="10D4D06B" w:rsidR="00EC4918" w:rsidRPr="003C107F" w:rsidRDefault="00EC4918" w:rsidP="00EC4918">
            <w:pPr>
              <w:pStyle w:val="acctfourfigures"/>
              <w:tabs>
                <w:tab w:val="clear" w:pos="765"/>
                <w:tab w:val="decimal" w:pos="1002"/>
              </w:tabs>
              <w:spacing w:line="240" w:lineRule="atLeast"/>
              <w:ind w:right="11"/>
              <w:rPr>
                <w:szCs w:val="22"/>
              </w:rPr>
            </w:pPr>
            <w:r w:rsidRPr="00DC6323">
              <w:t>316,876</w:t>
            </w:r>
          </w:p>
        </w:tc>
        <w:tc>
          <w:tcPr>
            <w:tcW w:w="180" w:type="dxa"/>
            <w:tcBorders>
              <w:bottom w:val="nil"/>
            </w:tcBorders>
          </w:tcPr>
          <w:p w14:paraId="20DBBD55" w14:textId="77777777" w:rsidR="00EC4918" w:rsidRPr="003C107F" w:rsidRDefault="00EC4918" w:rsidP="00EC4918">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tcPr>
          <w:p w14:paraId="28FB366E" w14:textId="4F4C4873" w:rsidR="00EC4918" w:rsidRPr="003C107F" w:rsidRDefault="00185994" w:rsidP="00EC4918">
            <w:pPr>
              <w:tabs>
                <w:tab w:val="decimal" w:pos="1086"/>
              </w:tabs>
              <w:spacing w:line="240" w:lineRule="atLeast"/>
              <w:ind w:left="-108" w:right="-110"/>
              <w:rPr>
                <w:szCs w:val="22"/>
              </w:rPr>
            </w:pPr>
            <w:r w:rsidRPr="009311E4">
              <w:t xml:space="preserve"> 779,434 </w:t>
            </w:r>
          </w:p>
        </w:tc>
        <w:tc>
          <w:tcPr>
            <w:tcW w:w="180" w:type="dxa"/>
            <w:tcBorders>
              <w:bottom w:val="nil"/>
            </w:tcBorders>
          </w:tcPr>
          <w:p w14:paraId="4863D78D" w14:textId="77777777" w:rsidR="00EC4918" w:rsidRPr="003C107F" w:rsidRDefault="00EC4918" w:rsidP="00EC4918">
            <w:pPr>
              <w:tabs>
                <w:tab w:val="decimal" w:pos="535"/>
              </w:tabs>
              <w:spacing w:line="240" w:lineRule="atLeast"/>
              <w:ind w:left="-108" w:right="-110"/>
              <w:rPr>
                <w:b/>
                <w:bCs/>
                <w:szCs w:val="22"/>
                <w:lang w:val="en-US" w:bidi="th-TH"/>
              </w:rPr>
            </w:pPr>
          </w:p>
        </w:tc>
        <w:tc>
          <w:tcPr>
            <w:tcW w:w="1200" w:type="dxa"/>
            <w:tcBorders>
              <w:bottom w:val="nil"/>
            </w:tcBorders>
          </w:tcPr>
          <w:p w14:paraId="395121E7" w14:textId="5916DB9E" w:rsidR="00EC4918" w:rsidRPr="003C107F" w:rsidRDefault="00EC4918" w:rsidP="009F1116">
            <w:pPr>
              <w:tabs>
                <w:tab w:val="decimal" w:pos="645"/>
              </w:tabs>
              <w:spacing w:line="240" w:lineRule="atLeast"/>
              <w:ind w:left="-108" w:right="40"/>
              <w:jc w:val="right"/>
              <w:rPr>
                <w:szCs w:val="22"/>
              </w:rPr>
            </w:pPr>
            <w:r w:rsidRPr="002270AD">
              <w:t>316,875</w:t>
            </w:r>
          </w:p>
        </w:tc>
      </w:tr>
      <w:tr w:rsidR="00EC4918" w:rsidRPr="009426D0" w14:paraId="240E4FEF" w14:textId="77777777" w:rsidTr="00A2041C">
        <w:trPr>
          <w:cantSplit/>
        </w:trPr>
        <w:tc>
          <w:tcPr>
            <w:tcW w:w="4221" w:type="dxa"/>
            <w:tcBorders>
              <w:bottom w:val="nil"/>
            </w:tcBorders>
          </w:tcPr>
          <w:p w14:paraId="384D85A3" w14:textId="6249E84E" w:rsidR="00EC4918" w:rsidRPr="009426D0" w:rsidRDefault="00EC4918" w:rsidP="00EC4918">
            <w:pPr>
              <w:spacing w:line="240" w:lineRule="atLeast"/>
              <w:rPr>
                <w:szCs w:val="22"/>
              </w:rPr>
            </w:pPr>
            <w:r w:rsidRPr="009426D0">
              <w:rPr>
                <w:szCs w:val="22"/>
              </w:rPr>
              <w:t>Other related parties</w:t>
            </w:r>
          </w:p>
        </w:tc>
        <w:tc>
          <w:tcPr>
            <w:tcW w:w="1260" w:type="dxa"/>
            <w:tcBorders>
              <w:bottom w:val="single" w:sz="4" w:space="0" w:color="auto"/>
            </w:tcBorders>
          </w:tcPr>
          <w:p w14:paraId="110C8720" w14:textId="3C844ABB" w:rsidR="00EC4918" w:rsidRPr="003C107F" w:rsidRDefault="00185994" w:rsidP="00EC4918">
            <w:pPr>
              <w:pStyle w:val="acctfourfigures"/>
              <w:tabs>
                <w:tab w:val="clear" w:pos="765"/>
                <w:tab w:val="decimal" w:pos="1004"/>
              </w:tabs>
              <w:spacing w:line="240" w:lineRule="atLeast"/>
              <w:ind w:right="11"/>
              <w:rPr>
                <w:szCs w:val="22"/>
              </w:rPr>
            </w:pPr>
            <w:r w:rsidRPr="009311E4">
              <w:t xml:space="preserve"> 7,155 </w:t>
            </w:r>
          </w:p>
        </w:tc>
        <w:tc>
          <w:tcPr>
            <w:tcW w:w="180" w:type="dxa"/>
            <w:tcBorders>
              <w:bottom w:val="nil"/>
            </w:tcBorders>
          </w:tcPr>
          <w:p w14:paraId="28A87FFD" w14:textId="77777777" w:rsidR="00EC4918" w:rsidRPr="003C107F" w:rsidRDefault="00EC4918" w:rsidP="00EC4918">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6342CA93" w14:textId="6C2AF6CB" w:rsidR="00EC4918" w:rsidRPr="003C107F" w:rsidRDefault="00EC4918" w:rsidP="00EC4918">
            <w:pPr>
              <w:pStyle w:val="acctfourfigures"/>
              <w:tabs>
                <w:tab w:val="clear" w:pos="765"/>
                <w:tab w:val="decimal" w:pos="1001"/>
              </w:tabs>
              <w:spacing w:line="240" w:lineRule="atLeast"/>
              <w:ind w:right="11"/>
              <w:rPr>
                <w:szCs w:val="22"/>
              </w:rPr>
            </w:pPr>
            <w:r w:rsidRPr="00DC6323">
              <w:t>13,090</w:t>
            </w:r>
          </w:p>
        </w:tc>
        <w:tc>
          <w:tcPr>
            <w:tcW w:w="180" w:type="dxa"/>
            <w:tcBorders>
              <w:bottom w:val="nil"/>
            </w:tcBorders>
          </w:tcPr>
          <w:p w14:paraId="1462560D" w14:textId="77777777" w:rsidR="00EC4918" w:rsidRPr="003C107F" w:rsidRDefault="00EC4918" w:rsidP="00EC4918">
            <w:pPr>
              <w:pStyle w:val="acctfourfigures"/>
              <w:tabs>
                <w:tab w:val="clear" w:pos="765"/>
                <w:tab w:val="decimal" w:pos="911"/>
              </w:tabs>
              <w:spacing w:line="240" w:lineRule="atLeast"/>
              <w:rPr>
                <w:b/>
                <w:bCs/>
                <w:szCs w:val="22"/>
              </w:rPr>
            </w:pPr>
          </w:p>
        </w:tc>
        <w:tc>
          <w:tcPr>
            <w:tcW w:w="1260" w:type="dxa"/>
            <w:tcBorders>
              <w:top w:val="nil"/>
              <w:left w:val="nil"/>
              <w:bottom w:val="single" w:sz="4" w:space="0" w:color="auto"/>
              <w:right w:val="nil"/>
            </w:tcBorders>
          </w:tcPr>
          <w:p w14:paraId="1B8BF2BD" w14:textId="474AB32C" w:rsidR="00EC4918" w:rsidRPr="003C107F" w:rsidRDefault="00185994" w:rsidP="00EC4918">
            <w:pPr>
              <w:tabs>
                <w:tab w:val="decimal" w:pos="1086"/>
              </w:tabs>
              <w:spacing w:line="240" w:lineRule="atLeast"/>
              <w:ind w:left="-108" w:right="-110"/>
              <w:rPr>
                <w:szCs w:val="22"/>
              </w:rPr>
            </w:pPr>
            <w:r w:rsidRPr="009311E4">
              <w:t xml:space="preserve"> 4,707 </w:t>
            </w:r>
          </w:p>
        </w:tc>
        <w:tc>
          <w:tcPr>
            <w:tcW w:w="180" w:type="dxa"/>
            <w:tcBorders>
              <w:bottom w:val="nil"/>
            </w:tcBorders>
          </w:tcPr>
          <w:p w14:paraId="62EBF11C" w14:textId="77777777" w:rsidR="00EC4918" w:rsidRPr="003C107F" w:rsidRDefault="00EC4918" w:rsidP="00EC4918">
            <w:pPr>
              <w:tabs>
                <w:tab w:val="decimal" w:pos="535"/>
              </w:tabs>
              <w:spacing w:line="240" w:lineRule="atLeast"/>
              <w:ind w:left="-108" w:right="-110"/>
              <w:rPr>
                <w:b/>
                <w:bCs/>
                <w:szCs w:val="22"/>
                <w:lang w:val="en-US" w:bidi="th-TH"/>
              </w:rPr>
            </w:pPr>
          </w:p>
        </w:tc>
        <w:tc>
          <w:tcPr>
            <w:tcW w:w="1200" w:type="dxa"/>
            <w:tcBorders>
              <w:bottom w:val="single" w:sz="4" w:space="0" w:color="auto"/>
            </w:tcBorders>
          </w:tcPr>
          <w:p w14:paraId="108D9EB5" w14:textId="5CF4169C" w:rsidR="00EC4918" w:rsidRPr="003C107F" w:rsidRDefault="00EC4918" w:rsidP="009F1116">
            <w:pPr>
              <w:tabs>
                <w:tab w:val="decimal" w:pos="645"/>
              </w:tabs>
              <w:spacing w:line="240" w:lineRule="atLeast"/>
              <w:ind w:left="-108" w:right="40"/>
              <w:jc w:val="right"/>
              <w:rPr>
                <w:szCs w:val="22"/>
              </w:rPr>
            </w:pPr>
            <w:r w:rsidRPr="002270AD">
              <w:t>11,247</w:t>
            </w:r>
          </w:p>
        </w:tc>
      </w:tr>
      <w:tr w:rsidR="00EC4918" w:rsidRPr="009426D0" w14:paraId="7C5E0347" w14:textId="77777777" w:rsidTr="007F7D52">
        <w:trPr>
          <w:cantSplit/>
        </w:trPr>
        <w:tc>
          <w:tcPr>
            <w:tcW w:w="4221" w:type="dxa"/>
          </w:tcPr>
          <w:p w14:paraId="31DE945A" w14:textId="08EE161B" w:rsidR="00EC4918" w:rsidRPr="009426D0" w:rsidRDefault="00EC4918" w:rsidP="00EC4918">
            <w:pPr>
              <w:spacing w:line="240" w:lineRule="atLeast"/>
              <w:rPr>
                <w:b/>
                <w:bCs/>
                <w:szCs w:val="22"/>
              </w:rPr>
            </w:pPr>
            <w:r w:rsidRPr="009426D0">
              <w:rPr>
                <w:b/>
                <w:bCs/>
                <w:szCs w:val="22"/>
              </w:rPr>
              <w:t>Total</w:t>
            </w:r>
          </w:p>
        </w:tc>
        <w:tc>
          <w:tcPr>
            <w:tcW w:w="1260" w:type="dxa"/>
            <w:tcBorders>
              <w:top w:val="single" w:sz="4" w:space="0" w:color="auto"/>
              <w:left w:val="nil"/>
              <w:bottom w:val="double" w:sz="4" w:space="0" w:color="auto"/>
              <w:right w:val="nil"/>
            </w:tcBorders>
          </w:tcPr>
          <w:p w14:paraId="42EE1B49" w14:textId="17C86858" w:rsidR="00EC4918" w:rsidRPr="00EC4918" w:rsidRDefault="00185994" w:rsidP="00EC4918">
            <w:pPr>
              <w:pStyle w:val="acctfourfigures"/>
              <w:tabs>
                <w:tab w:val="clear" w:pos="765"/>
                <w:tab w:val="decimal" w:pos="1004"/>
              </w:tabs>
              <w:spacing w:line="240" w:lineRule="atLeast"/>
              <w:ind w:right="11"/>
              <w:rPr>
                <w:b/>
                <w:bCs/>
                <w:szCs w:val="22"/>
              </w:rPr>
            </w:pPr>
            <w:r w:rsidRPr="00185994">
              <w:rPr>
                <w:b/>
                <w:bCs/>
              </w:rPr>
              <w:t xml:space="preserve"> 787,081 </w:t>
            </w:r>
          </w:p>
        </w:tc>
        <w:tc>
          <w:tcPr>
            <w:tcW w:w="180" w:type="dxa"/>
            <w:tcBorders>
              <w:top w:val="nil"/>
              <w:left w:val="nil"/>
              <w:right w:val="nil"/>
            </w:tcBorders>
          </w:tcPr>
          <w:p w14:paraId="43998A26" w14:textId="77777777" w:rsidR="00EC4918" w:rsidRPr="00EC4918" w:rsidRDefault="00EC4918" w:rsidP="00EC4918">
            <w:pPr>
              <w:pStyle w:val="acctfourfigures"/>
              <w:tabs>
                <w:tab w:val="clear" w:pos="765"/>
                <w:tab w:val="decimal" w:pos="911"/>
              </w:tabs>
              <w:spacing w:line="240" w:lineRule="atLeast"/>
              <w:rPr>
                <w:b/>
                <w:bCs/>
                <w:szCs w:val="22"/>
              </w:rPr>
            </w:pPr>
          </w:p>
        </w:tc>
        <w:tc>
          <w:tcPr>
            <w:tcW w:w="1260" w:type="dxa"/>
            <w:tcBorders>
              <w:top w:val="single" w:sz="4" w:space="0" w:color="auto"/>
              <w:left w:val="nil"/>
              <w:bottom w:val="double" w:sz="4" w:space="0" w:color="auto"/>
              <w:right w:val="nil"/>
            </w:tcBorders>
          </w:tcPr>
          <w:p w14:paraId="7455AA58" w14:textId="0359319A" w:rsidR="00EC4918" w:rsidRPr="00EC4918" w:rsidRDefault="00EC4918" w:rsidP="00EC4918">
            <w:pPr>
              <w:pStyle w:val="acctfourfigures"/>
              <w:tabs>
                <w:tab w:val="clear" w:pos="765"/>
                <w:tab w:val="decimal" w:pos="1001"/>
              </w:tabs>
              <w:spacing w:line="240" w:lineRule="atLeast"/>
              <w:ind w:right="11"/>
              <w:rPr>
                <w:b/>
                <w:bCs/>
                <w:szCs w:val="22"/>
              </w:rPr>
            </w:pPr>
            <w:r w:rsidRPr="00EC4918">
              <w:rPr>
                <w:b/>
                <w:bCs/>
              </w:rPr>
              <w:t>329,966</w:t>
            </w:r>
          </w:p>
        </w:tc>
        <w:tc>
          <w:tcPr>
            <w:tcW w:w="180" w:type="dxa"/>
            <w:tcBorders>
              <w:top w:val="nil"/>
              <w:left w:val="nil"/>
              <w:right w:val="nil"/>
            </w:tcBorders>
          </w:tcPr>
          <w:p w14:paraId="1574EA4E" w14:textId="77777777" w:rsidR="00EC4918" w:rsidRPr="00EC4918" w:rsidRDefault="00EC4918" w:rsidP="00EC4918">
            <w:pPr>
              <w:pStyle w:val="acctfourfigures"/>
              <w:tabs>
                <w:tab w:val="clear" w:pos="765"/>
                <w:tab w:val="decimal" w:pos="911"/>
              </w:tabs>
              <w:spacing w:line="240" w:lineRule="atLeast"/>
              <w:rPr>
                <w:b/>
                <w:bCs/>
                <w:szCs w:val="22"/>
              </w:rPr>
            </w:pPr>
          </w:p>
        </w:tc>
        <w:tc>
          <w:tcPr>
            <w:tcW w:w="1260" w:type="dxa"/>
            <w:tcBorders>
              <w:top w:val="single" w:sz="4" w:space="0" w:color="auto"/>
              <w:left w:val="nil"/>
              <w:bottom w:val="double" w:sz="4" w:space="0" w:color="auto"/>
              <w:right w:val="nil"/>
            </w:tcBorders>
          </w:tcPr>
          <w:p w14:paraId="414D8163" w14:textId="0FD08331" w:rsidR="00EC4918" w:rsidRPr="00EC4918" w:rsidRDefault="00185994" w:rsidP="00EC4918">
            <w:pPr>
              <w:tabs>
                <w:tab w:val="decimal" w:pos="1086"/>
              </w:tabs>
              <w:spacing w:line="240" w:lineRule="atLeast"/>
              <w:ind w:left="-108" w:right="-827" w:hanging="66"/>
              <w:rPr>
                <w:b/>
                <w:bCs/>
                <w:szCs w:val="22"/>
              </w:rPr>
            </w:pPr>
            <w:r w:rsidRPr="00185994">
              <w:rPr>
                <w:b/>
                <w:bCs/>
              </w:rPr>
              <w:t xml:space="preserve"> 2,594,835 </w:t>
            </w:r>
          </w:p>
        </w:tc>
        <w:tc>
          <w:tcPr>
            <w:tcW w:w="180" w:type="dxa"/>
            <w:tcBorders>
              <w:top w:val="nil"/>
              <w:left w:val="nil"/>
              <w:right w:val="nil"/>
            </w:tcBorders>
          </w:tcPr>
          <w:p w14:paraId="55697EA4" w14:textId="77777777" w:rsidR="00EC4918" w:rsidRPr="00EC4918" w:rsidRDefault="00EC4918" w:rsidP="00EC4918">
            <w:pPr>
              <w:tabs>
                <w:tab w:val="decimal" w:pos="535"/>
              </w:tabs>
              <w:spacing w:line="240" w:lineRule="atLeast"/>
              <w:ind w:left="-108" w:right="-110"/>
              <w:rPr>
                <w:b/>
                <w:bCs/>
                <w:szCs w:val="22"/>
              </w:rPr>
            </w:pPr>
          </w:p>
        </w:tc>
        <w:tc>
          <w:tcPr>
            <w:tcW w:w="1200" w:type="dxa"/>
            <w:tcBorders>
              <w:top w:val="single" w:sz="4" w:space="0" w:color="auto"/>
              <w:left w:val="nil"/>
              <w:bottom w:val="double" w:sz="4" w:space="0" w:color="auto"/>
              <w:right w:val="nil"/>
            </w:tcBorders>
          </w:tcPr>
          <w:p w14:paraId="4B2C44F3" w14:textId="1B145330" w:rsidR="00EC4918" w:rsidRPr="00EC4918" w:rsidRDefault="00EC4918" w:rsidP="009F1116">
            <w:pPr>
              <w:tabs>
                <w:tab w:val="decimal" w:pos="645"/>
              </w:tabs>
              <w:spacing w:line="240" w:lineRule="atLeast"/>
              <w:ind w:left="-108" w:right="40"/>
              <w:jc w:val="right"/>
              <w:rPr>
                <w:b/>
                <w:bCs/>
                <w:szCs w:val="22"/>
              </w:rPr>
            </w:pPr>
            <w:r w:rsidRPr="00EC4918">
              <w:rPr>
                <w:b/>
                <w:bCs/>
              </w:rPr>
              <w:t>7,586,901</w:t>
            </w:r>
          </w:p>
        </w:tc>
      </w:tr>
    </w:tbl>
    <w:p w14:paraId="3B71A44B" w14:textId="77777777" w:rsidR="00C27040" w:rsidRPr="00610C06" w:rsidRDefault="00C27040" w:rsidP="00EA3BC0">
      <w:pPr>
        <w:jc w:val="thaiDistribute"/>
        <w:rPr>
          <w:rFonts w:cstheme="minorBidi"/>
          <w:szCs w:val="28"/>
          <w:lang w:bidi="th-TH"/>
        </w:rPr>
      </w:pPr>
    </w:p>
    <w:tbl>
      <w:tblPr>
        <w:tblW w:w="9720" w:type="dxa"/>
        <w:tblInd w:w="450" w:type="dxa"/>
        <w:tblLayout w:type="fixed"/>
        <w:tblLook w:val="04A0" w:firstRow="1" w:lastRow="0" w:firstColumn="1" w:lastColumn="0" w:noHBand="0" w:noVBand="1"/>
      </w:tblPr>
      <w:tblGrid>
        <w:gridCol w:w="1800"/>
        <w:gridCol w:w="990"/>
        <w:gridCol w:w="270"/>
        <w:gridCol w:w="990"/>
        <w:gridCol w:w="270"/>
        <w:gridCol w:w="1170"/>
        <w:gridCol w:w="270"/>
        <w:gridCol w:w="1080"/>
        <w:gridCol w:w="270"/>
        <w:gridCol w:w="1170"/>
        <w:gridCol w:w="270"/>
        <w:gridCol w:w="1170"/>
      </w:tblGrid>
      <w:tr w:rsidR="00383653" w:rsidRPr="009426D0" w14:paraId="2785A303" w14:textId="77777777" w:rsidTr="00F47B8F">
        <w:trPr>
          <w:tblHeader/>
        </w:trPr>
        <w:tc>
          <w:tcPr>
            <w:tcW w:w="1800" w:type="dxa"/>
            <w:vAlign w:val="bottom"/>
          </w:tcPr>
          <w:p w14:paraId="62DC06BC" w14:textId="77777777" w:rsidR="00383653" w:rsidRPr="009426D0" w:rsidRDefault="00383653">
            <w:pPr>
              <w:tabs>
                <w:tab w:val="left" w:pos="880"/>
                <w:tab w:val="left" w:pos="970"/>
              </w:tabs>
              <w:spacing w:line="240" w:lineRule="auto"/>
              <w:rPr>
                <w:b/>
                <w:bCs/>
                <w:i/>
                <w:iCs/>
                <w:szCs w:val="22"/>
                <w:cs/>
              </w:rPr>
            </w:pPr>
          </w:p>
        </w:tc>
        <w:tc>
          <w:tcPr>
            <w:tcW w:w="2250" w:type="dxa"/>
            <w:gridSpan w:val="3"/>
            <w:vAlign w:val="bottom"/>
          </w:tcPr>
          <w:p w14:paraId="2DFB344A" w14:textId="77777777" w:rsidR="00383653" w:rsidRPr="009426D0" w:rsidRDefault="00383653">
            <w:pPr>
              <w:tabs>
                <w:tab w:val="left" w:pos="720"/>
              </w:tabs>
              <w:spacing w:line="240" w:lineRule="auto"/>
              <w:ind w:left="-129" w:right="-86"/>
              <w:jc w:val="center"/>
              <w:rPr>
                <w:b/>
                <w:bCs/>
                <w:szCs w:val="22"/>
                <w:cs/>
              </w:rPr>
            </w:pPr>
            <w:r w:rsidRPr="009426D0">
              <w:rPr>
                <w:b/>
                <w:bCs/>
                <w:szCs w:val="22"/>
              </w:rPr>
              <w:t>Interest rate</w:t>
            </w:r>
          </w:p>
        </w:tc>
        <w:tc>
          <w:tcPr>
            <w:tcW w:w="270" w:type="dxa"/>
          </w:tcPr>
          <w:p w14:paraId="1911B421" w14:textId="77777777" w:rsidR="00383653" w:rsidRPr="009426D0" w:rsidRDefault="00383653">
            <w:pPr>
              <w:tabs>
                <w:tab w:val="left" w:pos="720"/>
              </w:tabs>
              <w:spacing w:line="240" w:lineRule="auto"/>
              <w:ind w:left="-129" w:right="-86"/>
              <w:jc w:val="center"/>
              <w:rPr>
                <w:b/>
                <w:bCs/>
                <w:szCs w:val="22"/>
                <w:cs/>
              </w:rPr>
            </w:pPr>
          </w:p>
        </w:tc>
        <w:tc>
          <w:tcPr>
            <w:tcW w:w="5400" w:type="dxa"/>
            <w:gridSpan w:val="7"/>
            <w:vAlign w:val="bottom"/>
          </w:tcPr>
          <w:p w14:paraId="204238B1" w14:textId="5D1A7B8E" w:rsidR="00383653" w:rsidRPr="00836F3D" w:rsidRDefault="00383653" w:rsidP="00383653">
            <w:pPr>
              <w:pStyle w:val="acctmergecolhdg"/>
              <w:spacing w:line="240" w:lineRule="atLeast"/>
              <w:rPr>
                <w:szCs w:val="22"/>
                <w:cs/>
              </w:rPr>
            </w:pPr>
            <w:r w:rsidRPr="009426D0">
              <w:rPr>
                <w:szCs w:val="22"/>
              </w:rPr>
              <w:t>Consolidated financial statements</w:t>
            </w:r>
            <w:r w:rsidR="008173E3">
              <w:rPr>
                <w:szCs w:val="22"/>
              </w:rPr>
              <w:t xml:space="preserve"> / </w:t>
            </w:r>
            <w:r w:rsidR="008173E3">
              <w:rPr>
                <w:szCs w:val="22"/>
              </w:rPr>
              <w:br/>
              <w:t>Separate financial statements</w:t>
            </w:r>
          </w:p>
        </w:tc>
      </w:tr>
      <w:tr w:rsidR="00F47B8F" w:rsidRPr="009426D0" w14:paraId="385DBB33" w14:textId="77777777" w:rsidTr="00F47B8F">
        <w:trPr>
          <w:tblHeader/>
        </w:trPr>
        <w:tc>
          <w:tcPr>
            <w:tcW w:w="1800" w:type="dxa"/>
            <w:vMerge w:val="restart"/>
          </w:tcPr>
          <w:p w14:paraId="4CCB7338" w14:textId="77777777" w:rsidR="00383653" w:rsidRPr="00156FC2" w:rsidRDefault="00383653">
            <w:pPr>
              <w:spacing w:line="240" w:lineRule="auto"/>
              <w:ind w:left="346" w:right="-309" w:hanging="651"/>
              <w:jc w:val="center"/>
              <w:rPr>
                <w:spacing w:val="-10"/>
                <w:szCs w:val="22"/>
              </w:rPr>
            </w:pPr>
            <w:r w:rsidRPr="00156FC2">
              <w:rPr>
                <w:spacing w:val="-10"/>
                <w:szCs w:val="22"/>
                <w:cs/>
              </w:rPr>
              <w:br w:type="page"/>
            </w:r>
          </w:p>
          <w:p w14:paraId="34100FF9" w14:textId="6D828359" w:rsidR="00383653" w:rsidRPr="003C364E" w:rsidRDefault="00383653">
            <w:pPr>
              <w:spacing w:line="240" w:lineRule="auto"/>
              <w:ind w:left="346" w:right="-309" w:hanging="651"/>
              <w:jc w:val="center"/>
              <w:rPr>
                <w:b/>
                <w:bCs/>
                <w:i/>
                <w:iCs/>
                <w:spacing w:val="-4"/>
                <w:szCs w:val="22"/>
                <w:lang w:val="en-US"/>
              </w:rPr>
            </w:pPr>
            <w:r w:rsidRPr="003C364E">
              <w:rPr>
                <w:b/>
                <w:bCs/>
                <w:i/>
                <w:iCs/>
                <w:spacing w:val="-4"/>
                <w:szCs w:val="22"/>
                <w:lang w:val="en-US"/>
              </w:rPr>
              <w:t>Short-term loans to</w:t>
            </w:r>
          </w:p>
          <w:p w14:paraId="67419B1F" w14:textId="77777777" w:rsidR="00383653" w:rsidRPr="00156FC2" w:rsidRDefault="00383653">
            <w:pPr>
              <w:spacing w:line="240" w:lineRule="auto"/>
              <w:ind w:left="346" w:right="-309" w:hanging="651"/>
              <w:jc w:val="center"/>
              <w:rPr>
                <w:b/>
                <w:bCs/>
                <w:i/>
                <w:iCs/>
                <w:spacing w:val="-10"/>
                <w:szCs w:val="22"/>
                <w:cs/>
              </w:rPr>
            </w:pPr>
            <w:r w:rsidRPr="003C364E">
              <w:rPr>
                <w:b/>
                <w:bCs/>
                <w:i/>
                <w:iCs/>
                <w:spacing w:val="-4"/>
                <w:szCs w:val="22"/>
                <w:lang w:val="en-US"/>
              </w:rPr>
              <w:t>related parties</w:t>
            </w:r>
          </w:p>
        </w:tc>
        <w:tc>
          <w:tcPr>
            <w:tcW w:w="990" w:type="dxa"/>
            <w:hideMark/>
          </w:tcPr>
          <w:p w14:paraId="6B15EEF1" w14:textId="77777777" w:rsidR="00E82F32" w:rsidRPr="00E82F32" w:rsidRDefault="00E82F32" w:rsidP="00E82F32">
            <w:pPr>
              <w:tabs>
                <w:tab w:val="left" w:pos="720"/>
              </w:tabs>
              <w:spacing w:line="240" w:lineRule="auto"/>
              <w:ind w:left="-86" w:right="-86"/>
              <w:jc w:val="center"/>
              <w:rPr>
                <w:spacing w:val="-8"/>
                <w:szCs w:val="22"/>
              </w:rPr>
            </w:pPr>
            <w:r w:rsidRPr="00E82F32">
              <w:rPr>
                <w:spacing w:val="-8"/>
                <w:szCs w:val="22"/>
              </w:rPr>
              <w:t>31</w:t>
            </w:r>
          </w:p>
          <w:p w14:paraId="33342AB8" w14:textId="437C7AE1" w:rsidR="00383653" w:rsidRPr="00E82F32" w:rsidRDefault="00E82F32" w:rsidP="003C364E">
            <w:pPr>
              <w:tabs>
                <w:tab w:val="left" w:pos="720"/>
              </w:tabs>
              <w:spacing w:line="240" w:lineRule="auto"/>
              <w:ind w:left="-90" w:right="-86"/>
              <w:jc w:val="center"/>
              <w:rPr>
                <w:spacing w:val="-6"/>
                <w:szCs w:val="22"/>
                <w:cs/>
              </w:rPr>
            </w:pPr>
            <w:r w:rsidRPr="00E82F32">
              <w:rPr>
                <w:spacing w:val="-6"/>
                <w:szCs w:val="22"/>
              </w:rPr>
              <w:t>December</w:t>
            </w:r>
          </w:p>
        </w:tc>
        <w:tc>
          <w:tcPr>
            <w:tcW w:w="270" w:type="dxa"/>
            <w:vAlign w:val="bottom"/>
          </w:tcPr>
          <w:p w14:paraId="73579834" w14:textId="77777777" w:rsidR="00383653" w:rsidRPr="00E82F32" w:rsidRDefault="00383653" w:rsidP="00E82F32">
            <w:pPr>
              <w:tabs>
                <w:tab w:val="left" w:pos="720"/>
              </w:tabs>
              <w:spacing w:line="240" w:lineRule="auto"/>
              <w:jc w:val="center"/>
              <w:rPr>
                <w:szCs w:val="22"/>
                <w:cs/>
              </w:rPr>
            </w:pPr>
          </w:p>
        </w:tc>
        <w:tc>
          <w:tcPr>
            <w:tcW w:w="990" w:type="dxa"/>
          </w:tcPr>
          <w:p w14:paraId="26B0D03B" w14:textId="6865194F" w:rsidR="00383653" w:rsidRPr="00E82F32" w:rsidRDefault="00561413">
            <w:pPr>
              <w:tabs>
                <w:tab w:val="left" w:pos="720"/>
              </w:tabs>
              <w:spacing w:line="240" w:lineRule="auto"/>
              <w:ind w:left="-129" w:right="-86"/>
              <w:jc w:val="center"/>
              <w:rPr>
                <w:bCs/>
                <w:spacing w:val="-8"/>
                <w:szCs w:val="22"/>
                <w:cs/>
              </w:rPr>
            </w:pPr>
            <w:r w:rsidRPr="00E82F32">
              <w:rPr>
                <w:bCs/>
                <w:spacing w:val="-8"/>
                <w:szCs w:val="22"/>
              </w:rPr>
              <w:t xml:space="preserve">30 </w:t>
            </w:r>
            <w:r w:rsidRPr="00E82F32">
              <w:rPr>
                <w:bCs/>
                <w:spacing w:val="-8"/>
                <w:szCs w:val="22"/>
              </w:rPr>
              <w:br/>
            </w:r>
            <w:r w:rsidR="002353A2" w:rsidRPr="00E82F32">
              <w:rPr>
                <w:bCs/>
                <w:spacing w:val="-10"/>
                <w:szCs w:val="22"/>
              </w:rPr>
              <w:t>September</w:t>
            </w:r>
          </w:p>
        </w:tc>
        <w:tc>
          <w:tcPr>
            <w:tcW w:w="270" w:type="dxa"/>
          </w:tcPr>
          <w:p w14:paraId="68311FEE" w14:textId="77777777" w:rsidR="00383653" w:rsidRPr="00156FC2" w:rsidRDefault="00383653">
            <w:pPr>
              <w:tabs>
                <w:tab w:val="left" w:pos="720"/>
              </w:tabs>
              <w:spacing w:line="240" w:lineRule="auto"/>
              <w:ind w:left="-129" w:right="-86"/>
              <w:jc w:val="center"/>
              <w:rPr>
                <w:szCs w:val="22"/>
                <w:cs/>
              </w:rPr>
            </w:pPr>
          </w:p>
        </w:tc>
        <w:tc>
          <w:tcPr>
            <w:tcW w:w="1170" w:type="dxa"/>
            <w:vAlign w:val="bottom"/>
            <w:hideMark/>
          </w:tcPr>
          <w:p w14:paraId="3FA2DCA8" w14:textId="77777777" w:rsidR="00383653" w:rsidRPr="00156FC2" w:rsidRDefault="00383653">
            <w:pPr>
              <w:tabs>
                <w:tab w:val="left" w:pos="720"/>
              </w:tabs>
              <w:spacing w:line="240" w:lineRule="auto"/>
              <w:ind w:left="-95" w:right="-120"/>
              <w:jc w:val="center"/>
              <w:rPr>
                <w:szCs w:val="22"/>
              </w:rPr>
            </w:pPr>
            <w:r w:rsidRPr="00156FC2">
              <w:rPr>
                <w:szCs w:val="22"/>
              </w:rPr>
              <w:t xml:space="preserve">1 </w:t>
            </w:r>
          </w:p>
          <w:p w14:paraId="65F7E1C9" w14:textId="77777777" w:rsidR="00383653" w:rsidRPr="00156FC2" w:rsidRDefault="00383653">
            <w:pPr>
              <w:tabs>
                <w:tab w:val="left" w:pos="720"/>
              </w:tabs>
              <w:spacing w:line="240" w:lineRule="auto"/>
              <w:ind w:left="-95" w:right="-120"/>
              <w:jc w:val="center"/>
              <w:rPr>
                <w:szCs w:val="22"/>
              </w:rPr>
            </w:pPr>
            <w:r w:rsidRPr="00156FC2">
              <w:rPr>
                <w:szCs w:val="22"/>
              </w:rPr>
              <w:t>January</w:t>
            </w:r>
          </w:p>
        </w:tc>
        <w:tc>
          <w:tcPr>
            <w:tcW w:w="270" w:type="dxa"/>
            <w:vAlign w:val="bottom"/>
          </w:tcPr>
          <w:p w14:paraId="719DC42B" w14:textId="77777777" w:rsidR="00383653" w:rsidRPr="00156FC2" w:rsidRDefault="00383653">
            <w:pPr>
              <w:tabs>
                <w:tab w:val="left" w:pos="720"/>
              </w:tabs>
              <w:spacing w:line="240" w:lineRule="auto"/>
              <w:jc w:val="center"/>
              <w:rPr>
                <w:szCs w:val="22"/>
                <w:cs/>
              </w:rPr>
            </w:pPr>
          </w:p>
        </w:tc>
        <w:tc>
          <w:tcPr>
            <w:tcW w:w="1080" w:type="dxa"/>
            <w:vAlign w:val="bottom"/>
          </w:tcPr>
          <w:p w14:paraId="4C7B91E4" w14:textId="77777777" w:rsidR="00383653" w:rsidRPr="00156FC2" w:rsidRDefault="00383653">
            <w:pPr>
              <w:tabs>
                <w:tab w:val="left" w:pos="720"/>
              </w:tabs>
              <w:spacing w:line="240" w:lineRule="auto"/>
              <w:ind w:left="-95" w:right="-120"/>
              <w:jc w:val="center"/>
              <w:rPr>
                <w:szCs w:val="22"/>
              </w:rPr>
            </w:pPr>
          </w:p>
        </w:tc>
        <w:tc>
          <w:tcPr>
            <w:tcW w:w="270" w:type="dxa"/>
            <w:vAlign w:val="bottom"/>
          </w:tcPr>
          <w:p w14:paraId="3B98C3CD" w14:textId="77777777" w:rsidR="00383653" w:rsidRPr="00156FC2" w:rsidRDefault="00383653">
            <w:pPr>
              <w:tabs>
                <w:tab w:val="left" w:pos="720"/>
              </w:tabs>
              <w:spacing w:line="240" w:lineRule="auto"/>
              <w:jc w:val="center"/>
              <w:rPr>
                <w:szCs w:val="22"/>
                <w:cs/>
              </w:rPr>
            </w:pPr>
          </w:p>
        </w:tc>
        <w:tc>
          <w:tcPr>
            <w:tcW w:w="1170" w:type="dxa"/>
            <w:vAlign w:val="bottom"/>
          </w:tcPr>
          <w:p w14:paraId="6E9C5F7E" w14:textId="77777777" w:rsidR="00383653" w:rsidRPr="00156FC2" w:rsidRDefault="00383653">
            <w:pPr>
              <w:tabs>
                <w:tab w:val="left" w:pos="720"/>
              </w:tabs>
              <w:spacing w:line="240" w:lineRule="auto"/>
              <w:ind w:left="-95" w:right="-120"/>
              <w:jc w:val="center"/>
              <w:rPr>
                <w:szCs w:val="22"/>
              </w:rPr>
            </w:pPr>
          </w:p>
        </w:tc>
        <w:tc>
          <w:tcPr>
            <w:tcW w:w="270" w:type="dxa"/>
            <w:vAlign w:val="bottom"/>
          </w:tcPr>
          <w:p w14:paraId="000864AE" w14:textId="77777777" w:rsidR="00383653" w:rsidRPr="00156FC2" w:rsidRDefault="00383653">
            <w:pPr>
              <w:tabs>
                <w:tab w:val="left" w:pos="720"/>
              </w:tabs>
              <w:spacing w:line="240" w:lineRule="auto"/>
              <w:jc w:val="center"/>
              <w:rPr>
                <w:szCs w:val="22"/>
                <w:cs/>
              </w:rPr>
            </w:pPr>
          </w:p>
        </w:tc>
        <w:tc>
          <w:tcPr>
            <w:tcW w:w="1170" w:type="dxa"/>
            <w:hideMark/>
          </w:tcPr>
          <w:p w14:paraId="0E679F7A" w14:textId="2537DCC7" w:rsidR="00383653" w:rsidRPr="00156FC2" w:rsidRDefault="00561413">
            <w:pPr>
              <w:tabs>
                <w:tab w:val="left" w:pos="720"/>
              </w:tabs>
              <w:spacing w:line="240" w:lineRule="auto"/>
              <w:ind w:left="-95" w:right="-120"/>
              <w:jc w:val="center"/>
              <w:rPr>
                <w:szCs w:val="22"/>
                <w:cs/>
              </w:rPr>
            </w:pPr>
            <w:r w:rsidRPr="00561413">
              <w:rPr>
                <w:bCs/>
                <w:szCs w:val="22"/>
              </w:rPr>
              <w:t xml:space="preserve">30 </w:t>
            </w:r>
            <w:r>
              <w:rPr>
                <w:bCs/>
                <w:szCs w:val="22"/>
              </w:rPr>
              <w:br/>
            </w:r>
            <w:r w:rsidR="002353A2" w:rsidRPr="002353A2">
              <w:rPr>
                <w:bCs/>
                <w:szCs w:val="22"/>
              </w:rPr>
              <w:t>September</w:t>
            </w:r>
          </w:p>
        </w:tc>
      </w:tr>
      <w:tr w:rsidR="00F47B8F" w:rsidRPr="009426D0" w14:paraId="77FA66ED" w14:textId="77777777" w:rsidTr="00F47B8F">
        <w:trPr>
          <w:tblHeader/>
        </w:trPr>
        <w:tc>
          <w:tcPr>
            <w:tcW w:w="1800" w:type="dxa"/>
            <w:vMerge/>
          </w:tcPr>
          <w:p w14:paraId="7EE36FFC" w14:textId="77777777" w:rsidR="00383653" w:rsidRPr="00156FC2" w:rsidRDefault="00383653">
            <w:pPr>
              <w:spacing w:line="240" w:lineRule="auto"/>
              <w:ind w:left="176" w:right="-288"/>
              <w:jc w:val="both"/>
              <w:rPr>
                <w:b/>
                <w:bCs/>
                <w:i/>
                <w:iCs/>
                <w:szCs w:val="22"/>
                <w:cs/>
              </w:rPr>
            </w:pPr>
          </w:p>
        </w:tc>
        <w:tc>
          <w:tcPr>
            <w:tcW w:w="990" w:type="dxa"/>
          </w:tcPr>
          <w:p w14:paraId="764C1C4A" w14:textId="77777777" w:rsidR="00383653" w:rsidRPr="008B4E20" w:rsidRDefault="00383653">
            <w:pPr>
              <w:tabs>
                <w:tab w:val="left" w:pos="720"/>
              </w:tabs>
              <w:spacing w:line="240" w:lineRule="auto"/>
              <w:ind w:left="-129" w:right="-86"/>
              <w:jc w:val="center"/>
              <w:rPr>
                <w:bCs/>
                <w:szCs w:val="22"/>
              </w:rPr>
            </w:pPr>
            <w:r w:rsidRPr="008B4E20">
              <w:rPr>
                <w:bCs/>
                <w:szCs w:val="22"/>
              </w:rPr>
              <w:t>202</w:t>
            </w:r>
            <w:r>
              <w:rPr>
                <w:bCs/>
                <w:szCs w:val="22"/>
              </w:rPr>
              <w:t>4</w:t>
            </w:r>
          </w:p>
        </w:tc>
        <w:tc>
          <w:tcPr>
            <w:tcW w:w="270" w:type="dxa"/>
          </w:tcPr>
          <w:p w14:paraId="60E64BED" w14:textId="77777777" w:rsidR="00383653" w:rsidRPr="00E82F32" w:rsidRDefault="00383653">
            <w:pPr>
              <w:tabs>
                <w:tab w:val="left" w:pos="720"/>
              </w:tabs>
              <w:spacing w:line="240" w:lineRule="auto"/>
              <w:jc w:val="center"/>
              <w:rPr>
                <w:bCs/>
                <w:sz w:val="16"/>
                <w:szCs w:val="16"/>
                <w:cs/>
              </w:rPr>
            </w:pPr>
          </w:p>
        </w:tc>
        <w:tc>
          <w:tcPr>
            <w:tcW w:w="990" w:type="dxa"/>
          </w:tcPr>
          <w:p w14:paraId="7DFBA57A" w14:textId="77777777" w:rsidR="00383653" w:rsidRPr="008B4E20" w:rsidRDefault="00383653">
            <w:pPr>
              <w:tabs>
                <w:tab w:val="left" w:pos="720"/>
              </w:tabs>
              <w:spacing w:line="240" w:lineRule="auto"/>
              <w:ind w:left="-129" w:right="-86"/>
              <w:jc w:val="center"/>
              <w:rPr>
                <w:bCs/>
                <w:szCs w:val="22"/>
                <w:cs/>
              </w:rPr>
            </w:pPr>
            <w:r w:rsidRPr="008B4E20">
              <w:rPr>
                <w:bCs/>
                <w:szCs w:val="22"/>
              </w:rPr>
              <w:t>202</w:t>
            </w:r>
            <w:r>
              <w:rPr>
                <w:bCs/>
                <w:szCs w:val="22"/>
              </w:rPr>
              <w:t>5</w:t>
            </w:r>
          </w:p>
        </w:tc>
        <w:tc>
          <w:tcPr>
            <w:tcW w:w="270" w:type="dxa"/>
          </w:tcPr>
          <w:p w14:paraId="3A08261E" w14:textId="77777777" w:rsidR="00383653" w:rsidRPr="00156FC2" w:rsidRDefault="00383653">
            <w:pPr>
              <w:tabs>
                <w:tab w:val="left" w:pos="720"/>
              </w:tabs>
              <w:spacing w:line="240" w:lineRule="auto"/>
              <w:ind w:left="-129" w:right="-86"/>
              <w:jc w:val="center"/>
              <w:rPr>
                <w:szCs w:val="22"/>
                <w:cs/>
              </w:rPr>
            </w:pPr>
          </w:p>
        </w:tc>
        <w:tc>
          <w:tcPr>
            <w:tcW w:w="1170" w:type="dxa"/>
            <w:vAlign w:val="bottom"/>
          </w:tcPr>
          <w:p w14:paraId="65AB1CD8" w14:textId="77777777" w:rsidR="00383653" w:rsidRPr="00156FC2" w:rsidRDefault="00383653">
            <w:pPr>
              <w:tabs>
                <w:tab w:val="left" w:pos="720"/>
              </w:tabs>
              <w:spacing w:line="240" w:lineRule="auto"/>
              <w:ind w:left="-129" w:right="-86"/>
              <w:jc w:val="center"/>
              <w:rPr>
                <w:szCs w:val="22"/>
                <w:cs/>
              </w:rPr>
            </w:pPr>
            <w:r w:rsidRPr="00156FC2">
              <w:rPr>
                <w:szCs w:val="22"/>
              </w:rPr>
              <w:t>202</w:t>
            </w:r>
            <w:r>
              <w:rPr>
                <w:szCs w:val="22"/>
              </w:rPr>
              <w:t>5</w:t>
            </w:r>
          </w:p>
        </w:tc>
        <w:tc>
          <w:tcPr>
            <w:tcW w:w="270" w:type="dxa"/>
            <w:vAlign w:val="bottom"/>
          </w:tcPr>
          <w:p w14:paraId="707E8366" w14:textId="77777777" w:rsidR="00383653" w:rsidRPr="00156FC2" w:rsidRDefault="00383653">
            <w:pPr>
              <w:tabs>
                <w:tab w:val="left" w:pos="720"/>
              </w:tabs>
              <w:spacing w:line="240" w:lineRule="auto"/>
              <w:jc w:val="center"/>
              <w:rPr>
                <w:szCs w:val="22"/>
                <w:cs/>
              </w:rPr>
            </w:pPr>
          </w:p>
        </w:tc>
        <w:tc>
          <w:tcPr>
            <w:tcW w:w="1080" w:type="dxa"/>
            <w:vAlign w:val="bottom"/>
          </w:tcPr>
          <w:p w14:paraId="4083E6B3" w14:textId="77777777" w:rsidR="00383653" w:rsidRPr="00156FC2" w:rsidRDefault="00383653">
            <w:pPr>
              <w:tabs>
                <w:tab w:val="left" w:pos="720"/>
              </w:tabs>
              <w:spacing w:line="240" w:lineRule="auto"/>
              <w:ind w:left="-95" w:right="-120"/>
              <w:jc w:val="center"/>
              <w:rPr>
                <w:szCs w:val="22"/>
                <w:cs/>
              </w:rPr>
            </w:pPr>
            <w:r w:rsidRPr="00156FC2">
              <w:rPr>
                <w:szCs w:val="22"/>
              </w:rPr>
              <w:t>Increase</w:t>
            </w:r>
          </w:p>
        </w:tc>
        <w:tc>
          <w:tcPr>
            <w:tcW w:w="270" w:type="dxa"/>
            <w:vAlign w:val="bottom"/>
          </w:tcPr>
          <w:p w14:paraId="1F364A9B" w14:textId="77777777" w:rsidR="00383653" w:rsidRPr="00156FC2" w:rsidRDefault="00383653">
            <w:pPr>
              <w:tabs>
                <w:tab w:val="left" w:pos="720"/>
              </w:tabs>
              <w:spacing w:line="240" w:lineRule="auto"/>
              <w:jc w:val="center"/>
              <w:rPr>
                <w:szCs w:val="22"/>
                <w:cs/>
              </w:rPr>
            </w:pPr>
          </w:p>
        </w:tc>
        <w:tc>
          <w:tcPr>
            <w:tcW w:w="1170" w:type="dxa"/>
            <w:vAlign w:val="bottom"/>
          </w:tcPr>
          <w:p w14:paraId="00D8CD2B" w14:textId="77777777" w:rsidR="00383653" w:rsidRPr="00156FC2" w:rsidRDefault="00383653">
            <w:pPr>
              <w:tabs>
                <w:tab w:val="left" w:pos="720"/>
              </w:tabs>
              <w:spacing w:line="240" w:lineRule="auto"/>
              <w:ind w:left="-95" w:right="-120"/>
              <w:jc w:val="center"/>
              <w:rPr>
                <w:szCs w:val="22"/>
                <w:cs/>
              </w:rPr>
            </w:pPr>
            <w:r w:rsidRPr="00156FC2">
              <w:rPr>
                <w:szCs w:val="22"/>
              </w:rPr>
              <w:t>Decrease</w:t>
            </w:r>
          </w:p>
        </w:tc>
        <w:tc>
          <w:tcPr>
            <w:tcW w:w="270" w:type="dxa"/>
            <w:vAlign w:val="bottom"/>
          </w:tcPr>
          <w:p w14:paraId="18438838" w14:textId="77777777" w:rsidR="00383653" w:rsidRPr="00156FC2" w:rsidRDefault="00383653">
            <w:pPr>
              <w:tabs>
                <w:tab w:val="left" w:pos="720"/>
              </w:tabs>
              <w:spacing w:line="240" w:lineRule="auto"/>
              <w:jc w:val="center"/>
              <w:rPr>
                <w:szCs w:val="22"/>
                <w:cs/>
              </w:rPr>
            </w:pPr>
          </w:p>
        </w:tc>
        <w:tc>
          <w:tcPr>
            <w:tcW w:w="1170" w:type="dxa"/>
          </w:tcPr>
          <w:p w14:paraId="71CD9C84" w14:textId="77777777" w:rsidR="00383653" w:rsidRPr="00156FC2" w:rsidRDefault="00383653">
            <w:pPr>
              <w:tabs>
                <w:tab w:val="left" w:pos="720"/>
              </w:tabs>
              <w:spacing w:line="240" w:lineRule="auto"/>
              <w:ind w:left="-95" w:right="-120"/>
              <w:jc w:val="center"/>
              <w:rPr>
                <w:szCs w:val="22"/>
                <w:cs/>
              </w:rPr>
            </w:pPr>
            <w:r w:rsidRPr="007F7D52">
              <w:rPr>
                <w:szCs w:val="22"/>
              </w:rPr>
              <w:t>202</w:t>
            </w:r>
            <w:r>
              <w:rPr>
                <w:szCs w:val="22"/>
              </w:rPr>
              <w:t>5</w:t>
            </w:r>
          </w:p>
        </w:tc>
      </w:tr>
      <w:tr w:rsidR="00383653" w:rsidRPr="009426D0" w14:paraId="1B73504F" w14:textId="77777777" w:rsidTr="00F47B8F">
        <w:trPr>
          <w:tblHeader/>
        </w:trPr>
        <w:tc>
          <w:tcPr>
            <w:tcW w:w="1800" w:type="dxa"/>
            <w:vAlign w:val="bottom"/>
          </w:tcPr>
          <w:p w14:paraId="5C4B9B24" w14:textId="77777777" w:rsidR="00383653" w:rsidRPr="00156FC2" w:rsidRDefault="00383653">
            <w:pPr>
              <w:tabs>
                <w:tab w:val="left" w:pos="720"/>
              </w:tabs>
              <w:spacing w:line="240" w:lineRule="auto"/>
              <w:rPr>
                <w:b/>
                <w:i/>
                <w:iCs/>
                <w:szCs w:val="22"/>
              </w:rPr>
            </w:pPr>
          </w:p>
        </w:tc>
        <w:tc>
          <w:tcPr>
            <w:tcW w:w="2250" w:type="dxa"/>
            <w:gridSpan w:val="3"/>
            <w:vAlign w:val="bottom"/>
          </w:tcPr>
          <w:p w14:paraId="5B8B9675" w14:textId="77777777" w:rsidR="00383653" w:rsidRPr="00156FC2" w:rsidRDefault="00383653">
            <w:pPr>
              <w:tabs>
                <w:tab w:val="left" w:pos="720"/>
              </w:tabs>
              <w:spacing w:line="240" w:lineRule="auto"/>
              <w:ind w:left="-95" w:right="-120"/>
              <w:jc w:val="center"/>
              <w:rPr>
                <w:i/>
                <w:iCs/>
                <w:szCs w:val="22"/>
                <w:cs/>
              </w:rPr>
            </w:pPr>
            <w:r w:rsidRPr="00156FC2">
              <w:rPr>
                <w:i/>
                <w:iCs/>
                <w:szCs w:val="22"/>
              </w:rPr>
              <w:t>(% per annum)</w:t>
            </w:r>
          </w:p>
        </w:tc>
        <w:tc>
          <w:tcPr>
            <w:tcW w:w="270" w:type="dxa"/>
          </w:tcPr>
          <w:p w14:paraId="1517F34D" w14:textId="77777777" w:rsidR="00383653" w:rsidRPr="00156FC2" w:rsidRDefault="00383653">
            <w:pPr>
              <w:tabs>
                <w:tab w:val="left" w:pos="720"/>
              </w:tabs>
              <w:spacing w:line="240" w:lineRule="auto"/>
              <w:ind w:left="-95" w:right="-120"/>
              <w:jc w:val="center"/>
              <w:rPr>
                <w:i/>
                <w:iCs/>
                <w:szCs w:val="22"/>
                <w:cs/>
              </w:rPr>
            </w:pPr>
          </w:p>
        </w:tc>
        <w:tc>
          <w:tcPr>
            <w:tcW w:w="5400" w:type="dxa"/>
            <w:gridSpan w:val="7"/>
            <w:vAlign w:val="bottom"/>
          </w:tcPr>
          <w:p w14:paraId="52DDA0EC" w14:textId="77777777" w:rsidR="00383653" w:rsidRPr="00156FC2" w:rsidRDefault="00383653">
            <w:pPr>
              <w:tabs>
                <w:tab w:val="left" w:pos="720"/>
              </w:tabs>
              <w:spacing w:line="240" w:lineRule="auto"/>
              <w:ind w:left="-95" w:right="-120"/>
              <w:jc w:val="center"/>
              <w:rPr>
                <w:szCs w:val="22"/>
                <w:cs/>
              </w:rPr>
            </w:pPr>
            <w:r w:rsidRPr="00156FC2">
              <w:rPr>
                <w:i/>
                <w:iCs/>
                <w:szCs w:val="22"/>
              </w:rPr>
              <w:t>(in thousand Baht)</w:t>
            </w:r>
          </w:p>
        </w:tc>
      </w:tr>
      <w:tr w:rsidR="00F47B8F" w:rsidRPr="009426D0" w14:paraId="146B5A57" w14:textId="77777777" w:rsidTr="00F47B8F">
        <w:tc>
          <w:tcPr>
            <w:tcW w:w="1800" w:type="dxa"/>
          </w:tcPr>
          <w:p w14:paraId="33B5438A" w14:textId="1AFF219A" w:rsidR="00344C34" w:rsidRPr="002F57A4" w:rsidRDefault="00344C34" w:rsidP="00344C34">
            <w:pPr>
              <w:tabs>
                <w:tab w:val="left" w:pos="720"/>
              </w:tabs>
              <w:spacing w:line="240" w:lineRule="auto"/>
              <w:rPr>
                <w:szCs w:val="22"/>
                <w:lang w:val="en-US" w:bidi="th-TH"/>
              </w:rPr>
            </w:pPr>
            <w:r w:rsidRPr="002F57A4">
              <w:rPr>
                <w:szCs w:val="22"/>
                <w:lang w:val="en-US" w:bidi="th-TH"/>
              </w:rPr>
              <w:t>Joint venture</w:t>
            </w:r>
          </w:p>
        </w:tc>
        <w:tc>
          <w:tcPr>
            <w:tcW w:w="990" w:type="dxa"/>
          </w:tcPr>
          <w:p w14:paraId="4BECD1C9" w14:textId="2C8E1B8F" w:rsidR="00344C34" w:rsidRPr="00156FC2" w:rsidRDefault="00344C34" w:rsidP="00344C34">
            <w:pPr>
              <w:tabs>
                <w:tab w:val="left" w:pos="720"/>
              </w:tabs>
              <w:spacing w:line="240" w:lineRule="auto"/>
              <w:jc w:val="center"/>
              <w:rPr>
                <w:szCs w:val="22"/>
              </w:rPr>
            </w:pPr>
            <w:r>
              <w:rPr>
                <w:szCs w:val="22"/>
              </w:rPr>
              <w:t>-</w:t>
            </w:r>
          </w:p>
        </w:tc>
        <w:tc>
          <w:tcPr>
            <w:tcW w:w="270" w:type="dxa"/>
          </w:tcPr>
          <w:p w14:paraId="5738DEE4" w14:textId="77777777" w:rsidR="00344C34" w:rsidRPr="00E82F32" w:rsidRDefault="00344C34" w:rsidP="00344C34">
            <w:pPr>
              <w:tabs>
                <w:tab w:val="left" w:pos="720"/>
              </w:tabs>
              <w:spacing w:line="240" w:lineRule="auto"/>
              <w:rPr>
                <w:sz w:val="16"/>
                <w:szCs w:val="16"/>
              </w:rPr>
            </w:pPr>
          </w:p>
        </w:tc>
        <w:tc>
          <w:tcPr>
            <w:tcW w:w="990" w:type="dxa"/>
          </w:tcPr>
          <w:p w14:paraId="3BCBA69F" w14:textId="387B3A4E" w:rsidR="00344C34" w:rsidRPr="00156FC2" w:rsidRDefault="00F548D6" w:rsidP="00344C34">
            <w:pPr>
              <w:tabs>
                <w:tab w:val="decimal" w:pos="245"/>
              </w:tabs>
              <w:spacing w:line="240" w:lineRule="auto"/>
              <w:ind w:left="-129" w:right="71"/>
              <w:jc w:val="center"/>
              <w:rPr>
                <w:szCs w:val="22"/>
              </w:rPr>
            </w:pPr>
            <w:r>
              <w:rPr>
                <w:szCs w:val="22"/>
              </w:rPr>
              <w:t>-</w:t>
            </w:r>
          </w:p>
        </w:tc>
        <w:tc>
          <w:tcPr>
            <w:tcW w:w="270" w:type="dxa"/>
          </w:tcPr>
          <w:p w14:paraId="0EC3FAC8" w14:textId="77777777" w:rsidR="00344C34" w:rsidRPr="00156FC2" w:rsidRDefault="00344C34" w:rsidP="00344C34">
            <w:pPr>
              <w:tabs>
                <w:tab w:val="decimal" w:pos="824"/>
              </w:tabs>
              <w:spacing w:line="240" w:lineRule="auto"/>
              <w:ind w:left="-129" w:right="-86"/>
              <w:jc w:val="center"/>
              <w:rPr>
                <w:szCs w:val="22"/>
              </w:rPr>
            </w:pPr>
          </w:p>
        </w:tc>
        <w:tc>
          <w:tcPr>
            <w:tcW w:w="1170" w:type="dxa"/>
            <w:tcBorders>
              <w:bottom w:val="double" w:sz="4" w:space="0" w:color="auto"/>
            </w:tcBorders>
          </w:tcPr>
          <w:p w14:paraId="0F78760B" w14:textId="42CC02A5" w:rsidR="00344C34" w:rsidRPr="00D20B27" w:rsidRDefault="00344C34" w:rsidP="00344C34">
            <w:pPr>
              <w:pStyle w:val="acctfourfigures"/>
              <w:tabs>
                <w:tab w:val="clear" w:pos="765"/>
                <w:tab w:val="decimal" w:pos="706"/>
              </w:tabs>
              <w:spacing w:line="240" w:lineRule="atLeast"/>
              <w:ind w:right="11"/>
              <w:rPr>
                <w:b/>
                <w:bCs/>
                <w:szCs w:val="22"/>
              </w:rPr>
            </w:pPr>
            <w:r>
              <w:rPr>
                <w:b/>
                <w:bCs/>
                <w:szCs w:val="22"/>
              </w:rPr>
              <w:t>-</w:t>
            </w:r>
          </w:p>
        </w:tc>
        <w:tc>
          <w:tcPr>
            <w:tcW w:w="270" w:type="dxa"/>
          </w:tcPr>
          <w:p w14:paraId="1B553DFE" w14:textId="77777777" w:rsidR="00344C34" w:rsidRPr="00D20B27" w:rsidRDefault="00344C34" w:rsidP="00344C34">
            <w:pPr>
              <w:tabs>
                <w:tab w:val="left" w:pos="720"/>
              </w:tabs>
              <w:spacing w:line="240" w:lineRule="auto"/>
              <w:rPr>
                <w:b/>
                <w:bCs/>
                <w:szCs w:val="22"/>
              </w:rPr>
            </w:pPr>
          </w:p>
        </w:tc>
        <w:tc>
          <w:tcPr>
            <w:tcW w:w="1080" w:type="dxa"/>
          </w:tcPr>
          <w:p w14:paraId="30380361" w14:textId="42E59BF0" w:rsidR="00344C34" w:rsidRPr="005672FC" w:rsidRDefault="00F548D6" w:rsidP="00344C34">
            <w:pPr>
              <w:tabs>
                <w:tab w:val="decimal" w:pos="1043"/>
              </w:tabs>
              <w:spacing w:line="240" w:lineRule="auto"/>
              <w:ind w:right="-32"/>
              <w:rPr>
                <w:szCs w:val="22"/>
              </w:rPr>
            </w:pPr>
            <w:r w:rsidRPr="00442608">
              <w:t>178,155</w:t>
            </w:r>
          </w:p>
        </w:tc>
        <w:tc>
          <w:tcPr>
            <w:tcW w:w="270" w:type="dxa"/>
          </w:tcPr>
          <w:p w14:paraId="6FE66C5D" w14:textId="77777777" w:rsidR="00344C34" w:rsidRPr="005672FC" w:rsidRDefault="00344C34" w:rsidP="00344C34">
            <w:pPr>
              <w:tabs>
                <w:tab w:val="decimal" w:pos="623"/>
                <w:tab w:val="decimal" w:pos="888"/>
              </w:tabs>
              <w:spacing w:line="240" w:lineRule="auto"/>
              <w:ind w:right="-32"/>
              <w:rPr>
                <w:szCs w:val="22"/>
              </w:rPr>
            </w:pPr>
          </w:p>
        </w:tc>
        <w:tc>
          <w:tcPr>
            <w:tcW w:w="1170" w:type="dxa"/>
          </w:tcPr>
          <w:p w14:paraId="75D81A9A" w14:textId="7D9C30BB" w:rsidR="00344C34" w:rsidRPr="005672FC" w:rsidRDefault="00F548D6" w:rsidP="00F548D6">
            <w:pPr>
              <w:tabs>
                <w:tab w:val="decimal" w:pos="1051"/>
              </w:tabs>
              <w:spacing w:line="240" w:lineRule="auto"/>
              <w:ind w:right="-32"/>
              <w:rPr>
                <w:szCs w:val="22"/>
              </w:rPr>
            </w:pPr>
            <w:r w:rsidRPr="00442608">
              <w:t>(178,155)</w:t>
            </w:r>
          </w:p>
        </w:tc>
        <w:tc>
          <w:tcPr>
            <w:tcW w:w="270" w:type="dxa"/>
          </w:tcPr>
          <w:p w14:paraId="7E8178A8" w14:textId="77777777" w:rsidR="00344C34" w:rsidRPr="00D20B27" w:rsidRDefault="00344C34" w:rsidP="00344C34">
            <w:pPr>
              <w:tabs>
                <w:tab w:val="decimal" w:pos="623"/>
              </w:tabs>
              <w:spacing w:line="240" w:lineRule="auto"/>
              <w:ind w:left="-129" w:right="-86"/>
              <w:jc w:val="center"/>
              <w:rPr>
                <w:b/>
                <w:bCs/>
                <w:szCs w:val="22"/>
              </w:rPr>
            </w:pPr>
          </w:p>
        </w:tc>
        <w:tc>
          <w:tcPr>
            <w:tcW w:w="1170" w:type="dxa"/>
            <w:tcBorders>
              <w:bottom w:val="double" w:sz="4" w:space="0" w:color="auto"/>
            </w:tcBorders>
          </w:tcPr>
          <w:p w14:paraId="47FEC8D4" w14:textId="6C06815F" w:rsidR="00344C34" w:rsidRPr="003946A0" w:rsidRDefault="00F548D6" w:rsidP="00CB2D1E">
            <w:pPr>
              <w:tabs>
                <w:tab w:val="decimal" w:pos="708"/>
              </w:tabs>
              <w:spacing w:line="240" w:lineRule="auto"/>
              <w:ind w:left="-129" w:right="-86"/>
              <w:rPr>
                <w:b/>
                <w:bCs/>
                <w:szCs w:val="22"/>
              </w:rPr>
            </w:pPr>
            <w:r w:rsidRPr="00442608">
              <w:t>-</w:t>
            </w:r>
          </w:p>
        </w:tc>
      </w:tr>
    </w:tbl>
    <w:p w14:paraId="3DDD1A42" w14:textId="77777777" w:rsidR="00383653" w:rsidRDefault="00383653" w:rsidP="00714238">
      <w:pPr>
        <w:ind w:left="560"/>
        <w:jc w:val="thaiDistribute"/>
        <w:rPr>
          <w:szCs w:val="22"/>
        </w:rPr>
      </w:pPr>
    </w:p>
    <w:tbl>
      <w:tblPr>
        <w:tblW w:w="9741" w:type="dxa"/>
        <w:tblInd w:w="459" w:type="dxa"/>
        <w:tblLayout w:type="fixed"/>
        <w:tblCellMar>
          <w:left w:w="79" w:type="dxa"/>
          <w:right w:w="79" w:type="dxa"/>
        </w:tblCellMar>
        <w:tblLook w:val="0000" w:firstRow="0" w:lastRow="0" w:firstColumn="0" w:lastColumn="0" w:noHBand="0" w:noVBand="0"/>
      </w:tblPr>
      <w:tblGrid>
        <w:gridCol w:w="4221"/>
        <w:gridCol w:w="1260"/>
        <w:gridCol w:w="180"/>
        <w:gridCol w:w="1260"/>
        <w:gridCol w:w="180"/>
        <w:gridCol w:w="1260"/>
        <w:gridCol w:w="180"/>
        <w:gridCol w:w="1200"/>
      </w:tblGrid>
      <w:tr w:rsidR="008B1BF1" w:rsidRPr="009426D0" w14:paraId="3DED501C" w14:textId="77777777">
        <w:trPr>
          <w:cantSplit/>
          <w:tblHeader/>
        </w:trPr>
        <w:tc>
          <w:tcPr>
            <w:tcW w:w="4221" w:type="dxa"/>
          </w:tcPr>
          <w:p w14:paraId="55D6A5EF" w14:textId="77777777" w:rsidR="008B1BF1" w:rsidRPr="009426D0" w:rsidRDefault="008B1BF1">
            <w:pPr>
              <w:spacing w:line="240" w:lineRule="atLeast"/>
              <w:ind w:left="281" w:hanging="281"/>
              <w:rPr>
                <w:b/>
                <w:bCs/>
                <w:i/>
                <w:iCs/>
                <w:szCs w:val="22"/>
                <w:lang w:val="en-US"/>
              </w:rPr>
            </w:pPr>
          </w:p>
          <w:p w14:paraId="26A895F8" w14:textId="77777777" w:rsidR="008B1BF1" w:rsidRPr="009426D0" w:rsidRDefault="008B1BF1">
            <w:pPr>
              <w:spacing w:line="240" w:lineRule="atLeast"/>
              <w:ind w:left="281" w:right="-79" w:hanging="281"/>
              <w:rPr>
                <w:b/>
                <w:bCs/>
                <w:i/>
                <w:iCs/>
                <w:szCs w:val="22"/>
              </w:rPr>
            </w:pPr>
          </w:p>
        </w:tc>
        <w:tc>
          <w:tcPr>
            <w:tcW w:w="2700" w:type="dxa"/>
            <w:gridSpan w:val="3"/>
          </w:tcPr>
          <w:p w14:paraId="2C8E2443" w14:textId="77777777" w:rsidR="008B1BF1" w:rsidRPr="009426D0" w:rsidRDefault="008B1BF1">
            <w:pPr>
              <w:pStyle w:val="acctmergecolhdg"/>
              <w:spacing w:line="240" w:lineRule="atLeast"/>
              <w:rPr>
                <w:szCs w:val="22"/>
              </w:rPr>
            </w:pPr>
            <w:r w:rsidRPr="009426D0">
              <w:rPr>
                <w:szCs w:val="22"/>
              </w:rPr>
              <w:t xml:space="preserve">Consolidated </w:t>
            </w:r>
          </w:p>
          <w:p w14:paraId="6411D7A8" w14:textId="77777777" w:rsidR="008B1BF1" w:rsidRPr="009426D0" w:rsidRDefault="008B1BF1">
            <w:pPr>
              <w:pStyle w:val="acctmergecolhdg"/>
              <w:spacing w:line="240" w:lineRule="atLeast"/>
              <w:rPr>
                <w:szCs w:val="22"/>
              </w:rPr>
            </w:pPr>
            <w:r w:rsidRPr="009426D0">
              <w:rPr>
                <w:szCs w:val="22"/>
              </w:rPr>
              <w:t>financial statements</w:t>
            </w:r>
          </w:p>
        </w:tc>
        <w:tc>
          <w:tcPr>
            <w:tcW w:w="180" w:type="dxa"/>
          </w:tcPr>
          <w:p w14:paraId="1B8B4683" w14:textId="77777777" w:rsidR="008B1BF1" w:rsidRPr="009426D0" w:rsidRDefault="008B1BF1">
            <w:pPr>
              <w:pStyle w:val="acctmergecolhdg"/>
              <w:spacing w:line="240" w:lineRule="atLeast"/>
              <w:rPr>
                <w:szCs w:val="22"/>
              </w:rPr>
            </w:pPr>
          </w:p>
        </w:tc>
        <w:tc>
          <w:tcPr>
            <w:tcW w:w="2640" w:type="dxa"/>
            <w:gridSpan w:val="3"/>
          </w:tcPr>
          <w:p w14:paraId="491CDA71" w14:textId="77777777" w:rsidR="008B1BF1" w:rsidRPr="009426D0" w:rsidRDefault="008B1BF1">
            <w:pPr>
              <w:pStyle w:val="acctmergecolhdg"/>
              <w:spacing w:line="240" w:lineRule="atLeast"/>
              <w:rPr>
                <w:szCs w:val="22"/>
              </w:rPr>
            </w:pPr>
            <w:r w:rsidRPr="009426D0">
              <w:rPr>
                <w:szCs w:val="22"/>
              </w:rPr>
              <w:t xml:space="preserve">Separate </w:t>
            </w:r>
          </w:p>
          <w:p w14:paraId="72F50C7F" w14:textId="77777777" w:rsidR="008B1BF1" w:rsidRPr="009426D0" w:rsidRDefault="008B1BF1">
            <w:pPr>
              <w:pStyle w:val="acctmergecolhdg"/>
              <w:spacing w:line="240" w:lineRule="atLeast"/>
              <w:rPr>
                <w:szCs w:val="22"/>
              </w:rPr>
            </w:pPr>
            <w:r w:rsidRPr="009426D0">
              <w:rPr>
                <w:szCs w:val="22"/>
              </w:rPr>
              <w:t>financial statements</w:t>
            </w:r>
          </w:p>
        </w:tc>
      </w:tr>
      <w:tr w:rsidR="008B1BF1" w:rsidRPr="009426D0" w14:paraId="4BD3C543" w14:textId="77777777">
        <w:trPr>
          <w:cantSplit/>
          <w:tblHeader/>
        </w:trPr>
        <w:tc>
          <w:tcPr>
            <w:tcW w:w="4221" w:type="dxa"/>
          </w:tcPr>
          <w:p w14:paraId="54271245" w14:textId="77777777" w:rsidR="008B1BF1" w:rsidRPr="009426D0" w:rsidRDefault="008B1BF1">
            <w:pPr>
              <w:pStyle w:val="acctfourfigures"/>
              <w:spacing w:line="240" w:lineRule="atLeast"/>
              <w:jc w:val="center"/>
              <w:rPr>
                <w:szCs w:val="22"/>
              </w:rPr>
            </w:pPr>
          </w:p>
        </w:tc>
        <w:tc>
          <w:tcPr>
            <w:tcW w:w="1260" w:type="dxa"/>
          </w:tcPr>
          <w:p w14:paraId="79F4C192" w14:textId="582A837F" w:rsidR="008B1BF1" w:rsidRPr="009426D0" w:rsidRDefault="00EE79D6">
            <w:pPr>
              <w:pStyle w:val="acctmergecolhdg"/>
              <w:spacing w:line="240" w:lineRule="atLeast"/>
              <w:ind w:left="-88" w:right="-70"/>
              <w:rPr>
                <w:b w:val="0"/>
                <w:bCs/>
                <w:szCs w:val="22"/>
              </w:rPr>
            </w:pPr>
            <w:r w:rsidRPr="00EE79D6">
              <w:rPr>
                <w:b w:val="0"/>
                <w:bCs/>
                <w:szCs w:val="22"/>
              </w:rPr>
              <w:t xml:space="preserve">30 </w:t>
            </w:r>
            <w:r w:rsidR="002353A2" w:rsidRPr="002353A2">
              <w:rPr>
                <w:b w:val="0"/>
                <w:bCs/>
                <w:szCs w:val="22"/>
              </w:rPr>
              <w:t>September</w:t>
            </w:r>
          </w:p>
        </w:tc>
        <w:tc>
          <w:tcPr>
            <w:tcW w:w="180" w:type="dxa"/>
          </w:tcPr>
          <w:p w14:paraId="3DB2FC72" w14:textId="77777777" w:rsidR="008B1BF1" w:rsidRPr="009426D0" w:rsidRDefault="008B1BF1">
            <w:pPr>
              <w:pStyle w:val="acctmergecolhdg"/>
              <w:spacing w:line="240" w:lineRule="atLeast"/>
              <w:rPr>
                <w:b w:val="0"/>
                <w:bCs/>
                <w:szCs w:val="22"/>
              </w:rPr>
            </w:pPr>
          </w:p>
        </w:tc>
        <w:tc>
          <w:tcPr>
            <w:tcW w:w="1260" w:type="dxa"/>
          </w:tcPr>
          <w:p w14:paraId="168B6560" w14:textId="77777777" w:rsidR="008B1BF1" w:rsidRPr="009426D0" w:rsidRDefault="008B1BF1">
            <w:pPr>
              <w:pStyle w:val="acctmergecolhdg"/>
              <w:spacing w:line="240" w:lineRule="atLeast"/>
              <w:ind w:left="-88" w:right="-70"/>
              <w:rPr>
                <w:b w:val="0"/>
                <w:bCs/>
                <w:szCs w:val="22"/>
              </w:rPr>
            </w:pPr>
            <w:r w:rsidRPr="009426D0">
              <w:rPr>
                <w:b w:val="0"/>
                <w:bCs/>
                <w:szCs w:val="22"/>
              </w:rPr>
              <w:t>31 December</w:t>
            </w:r>
          </w:p>
        </w:tc>
        <w:tc>
          <w:tcPr>
            <w:tcW w:w="180" w:type="dxa"/>
          </w:tcPr>
          <w:p w14:paraId="7CBCE40B" w14:textId="77777777" w:rsidR="008B1BF1" w:rsidRPr="009426D0" w:rsidRDefault="008B1BF1">
            <w:pPr>
              <w:pStyle w:val="acctmergecolhdg"/>
              <w:spacing w:line="240" w:lineRule="atLeast"/>
              <w:rPr>
                <w:b w:val="0"/>
                <w:bCs/>
                <w:szCs w:val="22"/>
              </w:rPr>
            </w:pPr>
          </w:p>
        </w:tc>
        <w:tc>
          <w:tcPr>
            <w:tcW w:w="1260" w:type="dxa"/>
          </w:tcPr>
          <w:p w14:paraId="758587D5" w14:textId="30315AE1" w:rsidR="008B1BF1" w:rsidRPr="009426D0" w:rsidRDefault="00EE79D6">
            <w:pPr>
              <w:pStyle w:val="acctmergecolhdg"/>
              <w:spacing w:line="240" w:lineRule="atLeast"/>
              <w:ind w:left="-88" w:right="-70"/>
              <w:rPr>
                <w:b w:val="0"/>
                <w:bCs/>
                <w:szCs w:val="22"/>
              </w:rPr>
            </w:pPr>
            <w:r w:rsidRPr="00EE79D6">
              <w:rPr>
                <w:b w:val="0"/>
                <w:bCs/>
                <w:szCs w:val="22"/>
              </w:rPr>
              <w:t xml:space="preserve">30 </w:t>
            </w:r>
            <w:r w:rsidR="002353A2" w:rsidRPr="002353A2">
              <w:rPr>
                <w:b w:val="0"/>
                <w:bCs/>
                <w:szCs w:val="22"/>
              </w:rPr>
              <w:t>September</w:t>
            </w:r>
          </w:p>
        </w:tc>
        <w:tc>
          <w:tcPr>
            <w:tcW w:w="180" w:type="dxa"/>
          </w:tcPr>
          <w:p w14:paraId="1EB8F0BD" w14:textId="77777777" w:rsidR="008B1BF1" w:rsidRPr="009426D0" w:rsidRDefault="008B1BF1">
            <w:pPr>
              <w:pStyle w:val="acctmergecolhdg"/>
              <w:spacing w:line="240" w:lineRule="atLeast"/>
              <w:rPr>
                <w:b w:val="0"/>
                <w:bCs/>
                <w:szCs w:val="22"/>
              </w:rPr>
            </w:pPr>
          </w:p>
        </w:tc>
        <w:tc>
          <w:tcPr>
            <w:tcW w:w="1200" w:type="dxa"/>
          </w:tcPr>
          <w:p w14:paraId="37F84DF7" w14:textId="77777777" w:rsidR="008B1BF1" w:rsidRPr="009426D0" w:rsidRDefault="008B1BF1">
            <w:pPr>
              <w:pStyle w:val="acctmergecolhdg"/>
              <w:spacing w:line="240" w:lineRule="atLeast"/>
              <w:ind w:left="-142" w:right="-169"/>
              <w:rPr>
                <w:b w:val="0"/>
                <w:bCs/>
                <w:szCs w:val="22"/>
              </w:rPr>
            </w:pPr>
            <w:r w:rsidRPr="009426D0">
              <w:rPr>
                <w:b w:val="0"/>
                <w:bCs/>
                <w:szCs w:val="22"/>
              </w:rPr>
              <w:t>31 December</w:t>
            </w:r>
          </w:p>
        </w:tc>
      </w:tr>
      <w:tr w:rsidR="008B1BF1" w:rsidRPr="009426D0" w14:paraId="48682804" w14:textId="77777777">
        <w:trPr>
          <w:cantSplit/>
          <w:tblHeader/>
        </w:trPr>
        <w:tc>
          <w:tcPr>
            <w:tcW w:w="4221" w:type="dxa"/>
          </w:tcPr>
          <w:p w14:paraId="16436E97" w14:textId="77777777" w:rsidR="008B1BF1" w:rsidRPr="009426D0" w:rsidRDefault="008B1BF1">
            <w:pPr>
              <w:pStyle w:val="acctfourfigures"/>
              <w:spacing w:line="240" w:lineRule="atLeast"/>
              <w:jc w:val="center"/>
              <w:rPr>
                <w:szCs w:val="22"/>
              </w:rPr>
            </w:pPr>
          </w:p>
        </w:tc>
        <w:tc>
          <w:tcPr>
            <w:tcW w:w="1260" w:type="dxa"/>
          </w:tcPr>
          <w:p w14:paraId="33F642C4" w14:textId="77777777" w:rsidR="008B1BF1" w:rsidRPr="009426D0" w:rsidRDefault="008B1BF1">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096C1D9E" w14:textId="77777777" w:rsidR="008B1BF1" w:rsidRPr="009426D0" w:rsidRDefault="008B1BF1">
            <w:pPr>
              <w:pStyle w:val="acctmergecolhdg"/>
              <w:spacing w:line="240" w:lineRule="atLeast"/>
              <w:rPr>
                <w:b w:val="0"/>
                <w:bCs/>
                <w:szCs w:val="22"/>
              </w:rPr>
            </w:pPr>
          </w:p>
        </w:tc>
        <w:tc>
          <w:tcPr>
            <w:tcW w:w="1260" w:type="dxa"/>
          </w:tcPr>
          <w:p w14:paraId="13B8E3A8" w14:textId="77777777" w:rsidR="008B1BF1" w:rsidRPr="009426D0" w:rsidRDefault="008B1BF1">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370272C8" w14:textId="77777777" w:rsidR="008B1BF1" w:rsidRPr="009426D0" w:rsidRDefault="008B1BF1">
            <w:pPr>
              <w:pStyle w:val="acctmergecolhdg"/>
              <w:spacing w:line="240" w:lineRule="atLeast"/>
              <w:rPr>
                <w:b w:val="0"/>
                <w:bCs/>
                <w:szCs w:val="22"/>
              </w:rPr>
            </w:pPr>
          </w:p>
        </w:tc>
        <w:tc>
          <w:tcPr>
            <w:tcW w:w="1260" w:type="dxa"/>
          </w:tcPr>
          <w:p w14:paraId="73FA38D2" w14:textId="77777777" w:rsidR="008B1BF1" w:rsidRPr="009426D0" w:rsidRDefault="008B1BF1">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6162CC25" w14:textId="77777777" w:rsidR="008B1BF1" w:rsidRPr="009426D0" w:rsidRDefault="008B1BF1">
            <w:pPr>
              <w:pStyle w:val="acctmergecolhdg"/>
              <w:spacing w:line="240" w:lineRule="atLeast"/>
              <w:rPr>
                <w:b w:val="0"/>
                <w:bCs/>
                <w:szCs w:val="22"/>
              </w:rPr>
            </w:pPr>
          </w:p>
        </w:tc>
        <w:tc>
          <w:tcPr>
            <w:tcW w:w="1200" w:type="dxa"/>
          </w:tcPr>
          <w:p w14:paraId="263E8B06" w14:textId="77777777" w:rsidR="008B1BF1" w:rsidRPr="009426D0" w:rsidRDefault="008B1BF1">
            <w:pPr>
              <w:pStyle w:val="acctmergecolhdg"/>
              <w:spacing w:line="240" w:lineRule="atLeast"/>
              <w:rPr>
                <w:b w:val="0"/>
                <w:bCs/>
                <w:szCs w:val="22"/>
              </w:rPr>
            </w:pPr>
            <w:r w:rsidRPr="009426D0">
              <w:rPr>
                <w:b w:val="0"/>
                <w:bCs/>
                <w:szCs w:val="22"/>
              </w:rPr>
              <w:t>202</w:t>
            </w:r>
            <w:r>
              <w:rPr>
                <w:b w:val="0"/>
                <w:bCs/>
                <w:szCs w:val="22"/>
              </w:rPr>
              <w:t>4</w:t>
            </w:r>
          </w:p>
        </w:tc>
      </w:tr>
      <w:tr w:rsidR="008B1BF1" w:rsidRPr="009426D0" w14:paraId="6A0D3072" w14:textId="77777777" w:rsidTr="008B1BF1">
        <w:trPr>
          <w:cantSplit/>
          <w:tblHeader/>
        </w:trPr>
        <w:tc>
          <w:tcPr>
            <w:tcW w:w="4221" w:type="dxa"/>
          </w:tcPr>
          <w:p w14:paraId="5ED3FC31" w14:textId="77777777" w:rsidR="008B1BF1" w:rsidRPr="009426D0" w:rsidRDefault="008B1BF1">
            <w:pPr>
              <w:spacing w:line="240" w:lineRule="atLeast"/>
              <w:rPr>
                <w:b/>
                <w:bCs/>
                <w:i/>
                <w:iCs/>
                <w:szCs w:val="22"/>
              </w:rPr>
            </w:pPr>
          </w:p>
        </w:tc>
        <w:tc>
          <w:tcPr>
            <w:tcW w:w="5520" w:type="dxa"/>
            <w:gridSpan w:val="7"/>
          </w:tcPr>
          <w:p w14:paraId="057EBC5F" w14:textId="77777777" w:rsidR="008B1BF1" w:rsidRPr="009426D0" w:rsidRDefault="008B1BF1">
            <w:pPr>
              <w:pStyle w:val="acctfourfigures"/>
              <w:spacing w:line="240" w:lineRule="atLeast"/>
              <w:jc w:val="center"/>
              <w:rPr>
                <w:i/>
                <w:iCs/>
                <w:szCs w:val="22"/>
              </w:rPr>
            </w:pPr>
            <w:r w:rsidRPr="009426D0">
              <w:rPr>
                <w:i/>
                <w:iCs/>
                <w:szCs w:val="22"/>
              </w:rPr>
              <w:t>(in thousand Baht)</w:t>
            </w:r>
          </w:p>
        </w:tc>
      </w:tr>
      <w:tr w:rsidR="008B1BF1" w:rsidRPr="009426D0" w14:paraId="2698D613" w14:textId="77777777" w:rsidTr="008B1BF1">
        <w:trPr>
          <w:cantSplit/>
          <w:trHeight w:val="236"/>
        </w:trPr>
        <w:tc>
          <w:tcPr>
            <w:tcW w:w="4221" w:type="dxa"/>
          </w:tcPr>
          <w:p w14:paraId="17087E80" w14:textId="531EC39C" w:rsidR="008B1BF1" w:rsidRPr="009426D0" w:rsidRDefault="008B1BF1">
            <w:pPr>
              <w:spacing w:line="240" w:lineRule="atLeast"/>
              <w:rPr>
                <w:szCs w:val="22"/>
              </w:rPr>
            </w:pPr>
            <w:r>
              <w:rPr>
                <w:b/>
                <w:bCs/>
                <w:i/>
                <w:iCs/>
                <w:szCs w:val="22"/>
                <w:lang w:val="en-US"/>
              </w:rPr>
              <w:t>Other current assets</w:t>
            </w:r>
          </w:p>
        </w:tc>
        <w:tc>
          <w:tcPr>
            <w:tcW w:w="1260" w:type="dxa"/>
          </w:tcPr>
          <w:p w14:paraId="3BE9BC5B" w14:textId="77777777" w:rsidR="008B1BF1" w:rsidRPr="009426D0" w:rsidRDefault="008B1BF1">
            <w:pPr>
              <w:pStyle w:val="acctfourfigures"/>
              <w:tabs>
                <w:tab w:val="clear" w:pos="765"/>
                <w:tab w:val="decimal" w:pos="976"/>
              </w:tabs>
              <w:spacing w:line="240" w:lineRule="atLeast"/>
              <w:ind w:right="11"/>
              <w:rPr>
                <w:b/>
                <w:bCs/>
              </w:rPr>
            </w:pPr>
          </w:p>
        </w:tc>
        <w:tc>
          <w:tcPr>
            <w:tcW w:w="180" w:type="dxa"/>
          </w:tcPr>
          <w:p w14:paraId="10EBD052" w14:textId="77777777" w:rsidR="008B1BF1" w:rsidRPr="009426D0" w:rsidRDefault="008B1BF1">
            <w:pPr>
              <w:pStyle w:val="acctfourfigures"/>
              <w:tabs>
                <w:tab w:val="clear" w:pos="765"/>
                <w:tab w:val="decimal" w:pos="911"/>
              </w:tabs>
              <w:spacing w:line="240" w:lineRule="atLeast"/>
              <w:rPr>
                <w:b/>
                <w:bCs/>
                <w:szCs w:val="22"/>
              </w:rPr>
            </w:pPr>
          </w:p>
        </w:tc>
        <w:tc>
          <w:tcPr>
            <w:tcW w:w="1260" w:type="dxa"/>
          </w:tcPr>
          <w:p w14:paraId="41A3846C" w14:textId="77777777" w:rsidR="008B1BF1" w:rsidRPr="009426D0" w:rsidRDefault="008B1BF1">
            <w:pPr>
              <w:pStyle w:val="acctfourfigures"/>
              <w:tabs>
                <w:tab w:val="clear" w:pos="765"/>
                <w:tab w:val="decimal" w:pos="1001"/>
              </w:tabs>
              <w:spacing w:line="240" w:lineRule="atLeast"/>
              <w:ind w:right="11"/>
              <w:rPr>
                <w:b/>
                <w:bCs/>
              </w:rPr>
            </w:pPr>
          </w:p>
        </w:tc>
        <w:tc>
          <w:tcPr>
            <w:tcW w:w="180" w:type="dxa"/>
          </w:tcPr>
          <w:p w14:paraId="391C0AA3" w14:textId="77777777" w:rsidR="008B1BF1" w:rsidRPr="009426D0" w:rsidRDefault="008B1BF1">
            <w:pPr>
              <w:pStyle w:val="acctfourfigures"/>
              <w:tabs>
                <w:tab w:val="clear" w:pos="765"/>
                <w:tab w:val="decimal" w:pos="911"/>
              </w:tabs>
              <w:spacing w:line="240" w:lineRule="atLeast"/>
              <w:rPr>
                <w:b/>
                <w:bCs/>
                <w:szCs w:val="22"/>
              </w:rPr>
            </w:pPr>
          </w:p>
        </w:tc>
        <w:tc>
          <w:tcPr>
            <w:tcW w:w="1260" w:type="dxa"/>
          </w:tcPr>
          <w:p w14:paraId="03D0DC2C" w14:textId="77777777" w:rsidR="008B1BF1" w:rsidRPr="009426D0" w:rsidRDefault="008B1BF1">
            <w:pPr>
              <w:tabs>
                <w:tab w:val="decimal" w:pos="641"/>
              </w:tabs>
              <w:spacing w:line="240" w:lineRule="atLeast"/>
              <w:ind w:left="-108" w:right="-110"/>
              <w:rPr>
                <w:b/>
                <w:bCs/>
              </w:rPr>
            </w:pPr>
          </w:p>
        </w:tc>
        <w:tc>
          <w:tcPr>
            <w:tcW w:w="180" w:type="dxa"/>
          </w:tcPr>
          <w:p w14:paraId="7E9B2600" w14:textId="77777777" w:rsidR="008B1BF1" w:rsidRPr="009426D0" w:rsidRDefault="008B1BF1">
            <w:pPr>
              <w:tabs>
                <w:tab w:val="decimal" w:pos="535"/>
              </w:tabs>
              <w:spacing w:line="240" w:lineRule="atLeast"/>
              <w:ind w:left="-108" w:right="-110"/>
              <w:rPr>
                <w:b/>
                <w:bCs/>
                <w:szCs w:val="22"/>
                <w:lang w:val="en-US" w:bidi="th-TH"/>
              </w:rPr>
            </w:pPr>
          </w:p>
        </w:tc>
        <w:tc>
          <w:tcPr>
            <w:tcW w:w="1200" w:type="dxa"/>
          </w:tcPr>
          <w:p w14:paraId="210DB9AD" w14:textId="77777777" w:rsidR="008B1BF1" w:rsidRPr="009426D0" w:rsidRDefault="008B1BF1">
            <w:pPr>
              <w:tabs>
                <w:tab w:val="decimal" w:pos="569"/>
              </w:tabs>
              <w:spacing w:line="240" w:lineRule="atLeast"/>
              <w:ind w:left="-108" w:right="-110"/>
              <w:rPr>
                <w:b/>
                <w:bCs/>
              </w:rPr>
            </w:pPr>
          </w:p>
        </w:tc>
      </w:tr>
      <w:tr w:rsidR="008B1BF1" w:rsidRPr="00410E2E" w14:paraId="18D2F89C" w14:textId="77777777" w:rsidTr="008B1BF1">
        <w:trPr>
          <w:cantSplit/>
        </w:trPr>
        <w:tc>
          <w:tcPr>
            <w:tcW w:w="4221" w:type="dxa"/>
          </w:tcPr>
          <w:p w14:paraId="4A1A0CF1" w14:textId="19C766A7" w:rsidR="008B1BF1" w:rsidRPr="009D1440" w:rsidRDefault="008B1BF1">
            <w:pPr>
              <w:spacing w:line="240" w:lineRule="atLeast"/>
              <w:rPr>
                <w:b/>
                <w:bCs/>
                <w:szCs w:val="22"/>
              </w:rPr>
            </w:pPr>
            <w:r w:rsidRPr="009426D0">
              <w:rPr>
                <w:szCs w:val="22"/>
              </w:rPr>
              <w:t>Other related parties</w:t>
            </w:r>
          </w:p>
        </w:tc>
        <w:tc>
          <w:tcPr>
            <w:tcW w:w="1260" w:type="dxa"/>
            <w:tcBorders>
              <w:bottom w:val="double" w:sz="4" w:space="0" w:color="auto"/>
            </w:tcBorders>
          </w:tcPr>
          <w:p w14:paraId="646F4E84" w14:textId="067C2422" w:rsidR="008B1BF1" w:rsidRPr="00410E2E" w:rsidRDefault="00F548D6">
            <w:pPr>
              <w:pStyle w:val="acctfourfigures"/>
              <w:tabs>
                <w:tab w:val="clear" w:pos="765"/>
                <w:tab w:val="decimal" w:pos="999"/>
              </w:tabs>
              <w:spacing w:line="240" w:lineRule="atLeast"/>
              <w:ind w:right="11"/>
              <w:rPr>
                <w:b/>
                <w:bCs/>
                <w:szCs w:val="22"/>
              </w:rPr>
            </w:pPr>
            <w:r>
              <w:rPr>
                <w:b/>
                <w:bCs/>
                <w:szCs w:val="22"/>
              </w:rPr>
              <w:t>193</w:t>
            </w:r>
          </w:p>
        </w:tc>
        <w:tc>
          <w:tcPr>
            <w:tcW w:w="180" w:type="dxa"/>
          </w:tcPr>
          <w:p w14:paraId="1D241D69" w14:textId="77777777" w:rsidR="008B1BF1" w:rsidRPr="00410E2E" w:rsidRDefault="008B1BF1">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0D88F780" w14:textId="50E46432" w:rsidR="008B1BF1" w:rsidRPr="00410E2E" w:rsidRDefault="0081711E">
            <w:pPr>
              <w:pStyle w:val="acctfourfigures"/>
              <w:tabs>
                <w:tab w:val="clear" w:pos="765"/>
                <w:tab w:val="decimal" w:pos="1000"/>
              </w:tabs>
              <w:spacing w:line="240" w:lineRule="atLeast"/>
              <w:ind w:right="97"/>
              <w:rPr>
                <w:b/>
                <w:bCs/>
                <w:szCs w:val="22"/>
              </w:rPr>
            </w:pPr>
            <w:r>
              <w:rPr>
                <w:b/>
                <w:bCs/>
                <w:szCs w:val="22"/>
              </w:rPr>
              <w:t>161</w:t>
            </w:r>
          </w:p>
        </w:tc>
        <w:tc>
          <w:tcPr>
            <w:tcW w:w="180" w:type="dxa"/>
          </w:tcPr>
          <w:p w14:paraId="5A8B9F5F" w14:textId="77777777" w:rsidR="008B1BF1" w:rsidRPr="00410E2E" w:rsidRDefault="008B1BF1">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396DF05B" w14:textId="6382E84B" w:rsidR="008B1BF1" w:rsidRPr="00410E2E" w:rsidRDefault="00F548D6">
            <w:pPr>
              <w:tabs>
                <w:tab w:val="decimal" w:pos="792"/>
              </w:tabs>
              <w:spacing w:line="240" w:lineRule="atLeast"/>
              <w:ind w:left="-108" w:right="-110"/>
              <w:rPr>
                <w:b/>
                <w:bCs/>
                <w:szCs w:val="22"/>
                <w:lang w:val="en-US" w:bidi="th-TH"/>
              </w:rPr>
            </w:pPr>
            <w:r>
              <w:rPr>
                <w:b/>
                <w:bCs/>
                <w:szCs w:val="22"/>
                <w:lang w:val="en-US" w:bidi="th-TH"/>
              </w:rPr>
              <w:t>-</w:t>
            </w:r>
          </w:p>
        </w:tc>
        <w:tc>
          <w:tcPr>
            <w:tcW w:w="180" w:type="dxa"/>
          </w:tcPr>
          <w:p w14:paraId="49AA9BAA" w14:textId="77777777" w:rsidR="008B1BF1" w:rsidRPr="00410E2E" w:rsidRDefault="008B1BF1">
            <w:pPr>
              <w:tabs>
                <w:tab w:val="decimal" w:pos="535"/>
              </w:tabs>
              <w:spacing w:line="240" w:lineRule="atLeast"/>
              <w:ind w:left="-108" w:right="-110"/>
              <w:rPr>
                <w:b/>
                <w:bCs/>
                <w:szCs w:val="22"/>
                <w:lang w:val="en-US" w:bidi="th-TH"/>
              </w:rPr>
            </w:pPr>
          </w:p>
        </w:tc>
        <w:tc>
          <w:tcPr>
            <w:tcW w:w="1200" w:type="dxa"/>
            <w:tcBorders>
              <w:bottom w:val="double" w:sz="4" w:space="0" w:color="auto"/>
            </w:tcBorders>
          </w:tcPr>
          <w:p w14:paraId="3122A2F9" w14:textId="77777777" w:rsidR="008B1BF1" w:rsidRPr="00410E2E" w:rsidRDefault="008B1BF1">
            <w:pPr>
              <w:tabs>
                <w:tab w:val="decimal" w:pos="648"/>
              </w:tabs>
              <w:spacing w:line="240" w:lineRule="atLeast"/>
              <w:ind w:left="-108" w:right="-110"/>
              <w:rPr>
                <w:b/>
                <w:bCs/>
                <w:szCs w:val="22"/>
                <w:lang w:val="en-US" w:bidi="th-TH"/>
              </w:rPr>
            </w:pPr>
            <w:r>
              <w:rPr>
                <w:b/>
                <w:bCs/>
                <w:szCs w:val="22"/>
                <w:lang w:val="en-US" w:bidi="th-TH"/>
              </w:rPr>
              <w:t>-</w:t>
            </w:r>
          </w:p>
        </w:tc>
      </w:tr>
    </w:tbl>
    <w:p w14:paraId="067C1FC9" w14:textId="77777777" w:rsidR="00383653" w:rsidRDefault="00383653" w:rsidP="00714238">
      <w:pPr>
        <w:ind w:left="560"/>
        <w:jc w:val="thaiDistribute"/>
        <w:rPr>
          <w:szCs w:val="22"/>
        </w:rPr>
      </w:pPr>
    </w:p>
    <w:tbl>
      <w:tblPr>
        <w:tblW w:w="10090" w:type="dxa"/>
        <w:tblInd w:w="450" w:type="dxa"/>
        <w:tblLayout w:type="fixed"/>
        <w:tblLook w:val="04A0" w:firstRow="1" w:lastRow="0" w:firstColumn="1" w:lastColumn="0" w:noHBand="0" w:noVBand="1"/>
      </w:tblPr>
      <w:tblGrid>
        <w:gridCol w:w="1685"/>
        <w:gridCol w:w="932"/>
        <w:gridCol w:w="236"/>
        <w:gridCol w:w="927"/>
        <w:gridCol w:w="270"/>
        <w:gridCol w:w="990"/>
        <w:gridCol w:w="270"/>
        <w:gridCol w:w="990"/>
        <w:gridCol w:w="270"/>
        <w:gridCol w:w="1023"/>
        <w:gridCol w:w="236"/>
        <w:gridCol w:w="1007"/>
        <w:gridCol w:w="236"/>
        <w:gridCol w:w="1018"/>
      </w:tblGrid>
      <w:tr w:rsidR="00D863AE" w:rsidRPr="009426D0" w14:paraId="0866204F" w14:textId="77777777" w:rsidTr="00D748B0">
        <w:trPr>
          <w:tblHeader/>
        </w:trPr>
        <w:tc>
          <w:tcPr>
            <w:tcW w:w="1685" w:type="dxa"/>
            <w:vAlign w:val="bottom"/>
          </w:tcPr>
          <w:p w14:paraId="23FB1E7C" w14:textId="77777777" w:rsidR="00D863AE" w:rsidRPr="009426D0" w:rsidRDefault="00D863AE" w:rsidP="00F56D75">
            <w:pPr>
              <w:tabs>
                <w:tab w:val="left" w:pos="880"/>
                <w:tab w:val="left" w:pos="970"/>
              </w:tabs>
              <w:spacing w:line="240" w:lineRule="auto"/>
              <w:rPr>
                <w:b/>
                <w:bCs/>
                <w:i/>
                <w:iCs/>
                <w:szCs w:val="22"/>
                <w:cs/>
              </w:rPr>
            </w:pPr>
          </w:p>
        </w:tc>
        <w:tc>
          <w:tcPr>
            <w:tcW w:w="2095" w:type="dxa"/>
            <w:gridSpan w:val="3"/>
            <w:vAlign w:val="bottom"/>
          </w:tcPr>
          <w:p w14:paraId="73CD2F6B" w14:textId="77777777" w:rsidR="00D863AE" w:rsidRPr="009426D0" w:rsidRDefault="00D863AE" w:rsidP="00F56D75">
            <w:pPr>
              <w:tabs>
                <w:tab w:val="left" w:pos="720"/>
              </w:tabs>
              <w:spacing w:line="240" w:lineRule="auto"/>
              <w:ind w:left="-129" w:right="-86"/>
              <w:jc w:val="center"/>
              <w:rPr>
                <w:b/>
                <w:bCs/>
                <w:szCs w:val="22"/>
                <w:cs/>
              </w:rPr>
            </w:pPr>
            <w:r w:rsidRPr="009426D0">
              <w:rPr>
                <w:b/>
                <w:bCs/>
                <w:szCs w:val="22"/>
              </w:rPr>
              <w:t>Interest rate</w:t>
            </w:r>
          </w:p>
        </w:tc>
        <w:tc>
          <w:tcPr>
            <w:tcW w:w="270" w:type="dxa"/>
          </w:tcPr>
          <w:p w14:paraId="21A11ACD" w14:textId="77777777" w:rsidR="00D863AE" w:rsidRPr="009426D0" w:rsidRDefault="00D863AE" w:rsidP="00F56D75">
            <w:pPr>
              <w:tabs>
                <w:tab w:val="left" w:pos="720"/>
              </w:tabs>
              <w:spacing w:line="240" w:lineRule="auto"/>
              <w:ind w:left="-129" w:right="-86"/>
              <w:jc w:val="center"/>
              <w:rPr>
                <w:b/>
                <w:bCs/>
                <w:szCs w:val="22"/>
                <w:cs/>
              </w:rPr>
            </w:pPr>
          </w:p>
        </w:tc>
        <w:tc>
          <w:tcPr>
            <w:tcW w:w="6040" w:type="dxa"/>
            <w:gridSpan w:val="9"/>
            <w:vAlign w:val="bottom"/>
          </w:tcPr>
          <w:p w14:paraId="2D935665" w14:textId="6531DC48" w:rsidR="00D863AE" w:rsidRPr="00836F3D" w:rsidRDefault="007F7D52" w:rsidP="0081711E">
            <w:pPr>
              <w:pStyle w:val="acctmergecolhdg"/>
              <w:spacing w:line="240" w:lineRule="atLeast"/>
              <w:rPr>
                <w:szCs w:val="22"/>
                <w:cs/>
              </w:rPr>
            </w:pPr>
            <w:r w:rsidRPr="009426D0">
              <w:rPr>
                <w:szCs w:val="22"/>
              </w:rPr>
              <w:t>Consolidated financial statements</w:t>
            </w:r>
          </w:p>
        </w:tc>
      </w:tr>
      <w:tr w:rsidR="00EE79D6" w:rsidRPr="009426D0" w14:paraId="6AE701F1" w14:textId="77777777" w:rsidTr="00D748B0">
        <w:trPr>
          <w:tblHeader/>
        </w:trPr>
        <w:tc>
          <w:tcPr>
            <w:tcW w:w="1685" w:type="dxa"/>
            <w:vMerge w:val="restart"/>
          </w:tcPr>
          <w:p w14:paraId="5A1C574F" w14:textId="77777777" w:rsidR="00EE79D6" w:rsidRPr="005D4FB2" w:rsidRDefault="00EE79D6" w:rsidP="00EE79D6">
            <w:pPr>
              <w:spacing w:line="240" w:lineRule="auto"/>
              <w:ind w:left="346" w:right="-309" w:hanging="651"/>
              <w:jc w:val="center"/>
              <w:rPr>
                <w:spacing w:val="-6"/>
                <w:szCs w:val="22"/>
              </w:rPr>
            </w:pPr>
            <w:r w:rsidRPr="005D4FB2">
              <w:rPr>
                <w:spacing w:val="-6"/>
                <w:szCs w:val="22"/>
                <w:cs/>
              </w:rPr>
              <w:br w:type="page"/>
            </w:r>
          </w:p>
          <w:p w14:paraId="3DACB26C" w14:textId="45CCBA85" w:rsidR="00EE79D6" w:rsidRPr="005D4FB2" w:rsidRDefault="00EE79D6" w:rsidP="00EE79D6">
            <w:pPr>
              <w:spacing w:line="240" w:lineRule="auto"/>
              <w:ind w:left="346" w:right="-309" w:hanging="651"/>
              <w:jc w:val="center"/>
              <w:rPr>
                <w:b/>
                <w:bCs/>
                <w:i/>
                <w:iCs/>
                <w:spacing w:val="-6"/>
                <w:szCs w:val="22"/>
                <w:lang w:val="en-US"/>
              </w:rPr>
            </w:pPr>
            <w:r w:rsidRPr="005D4FB2">
              <w:rPr>
                <w:b/>
                <w:bCs/>
                <w:i/>
                <w:iCs/>
                <w:spacing w:val="-6"/>
                <w:szCs w:val="22"/>
                <w:lang w:val="en-US"/>
              </w:rPr>
              <w:t>Long-term loans to</w:t>
            </w:r>
          </w:p>
          <w:p w14:paraId="50F23257" w14:textId="1C71328B" w:rsidR="00EE79D6" w:rsidRPr="005D4FB2" w:rsidRDefault="00EE79D6" w:rsidP="00EE79D6">
            <w:pPr>
              <w:spacing w:line="240" w:lineRule="auto"/>
              <w:ind w:left="346" w:right="-309" w:hanging="651"/>
              <w:jc w:val="center"/>
              <w:rPr>
                <w:b/>
                <w:bCs/>
                <w:i/>
                <w:iCs/>
                <w:spacing w:val="-6"/>
                <w:szCs w:val="22"/>
                <w:cs/>
              </w:rPr>
            </w:pPr>
            <w:r w:rsidRPr="005D4FB2">
              <w:rPr>
                <w:b/>
                <w:bCs/>
                <w:i/>
                <w:iCs/>
                <w:spacing w:val="-6"/>
                <w:szCs w:val="22"/>
                <w:lang w:val="en-US"/>
              </w:rPr>
              <w:t>related parties</w:t>
            </w:r>
          </w:p>
        </w:tc>
        <w:tc>
          <w:tcPr>
            <w:tcW w:w="932" w:type="dxa"/>
            <w:hideMark/>
          </w:tcPr>
          <w:p w14:paraId="1EF88227" w14:textId="77777777" w:rsidR="00EE79D6" w:rsidRPr="00B65591" w:rsidRDefault="00EE79D6" w:rsidP="00EE79D6">
            <w:pPr>
              <w:tabs>
                <w:tab w:val="left" w:pos="720"/>
              </w:tabs>
              <w:spacing w:line="240" w:lineRule="auto"/>
              <w:ind w:left="-86" w:right="-86"/>
              <w:jc w:val="center"/>
              <w:rPr>
                <w:szCs w:val="22"/>
              </w:rPr>
            </w:pPr>
            <w:r w:rsidRPr="00B65591">
              <w:rPr>
                <w:szCs w:val="22"/>
              </w:rPr>
              <w:t>31</w:t>
            </w:r>
          </w:p>
          <w:p w14:paraId="79A8F949" w14:textId="37F05924" w:rsidR="00EE79D6" w:rsidRPr="00156FC2" w:rsidRDefault="00EE79D6" w:rsidP="00EE79D6">
            <w:pPr>
              <w:tabs>
                <w:tab w:val="left" w:pos="720"/>
              </w:tabs>
              <w:spacing w:line="240" w:lineRule="auto"/>
              <w:ind w:left="-86" w:right="-120"/>
              <w:jc w:val="center"/>
              <w:rPr>
                <w:szCs w:val="22"/>
                <w:cs/>
              </w:rPr>
            </w:pPr>
            <w:r w:rsidRPr="00156FC2">
              <w:rPr>
                <w:szCs w:val="22"/>
              </w:rPr>
              <w:t>December</w:t>
            </w:r>
          </w:p>
        </w:tc>
        <w:tc>
          <w:tcPr>
            <w:tcW w:w="236" w:type="dxa"/>
            <w:vAlign w:val="bottom"/>
          </w:tcPr>
          <w:p w14:paraId="62705CBB" w14:textId="77777777" w:rsidR="00EE79D6" w:rsidRPr="00156FC2" w:rsidRDefault="00EE79D6" w:rsidP="00EE79D6">
            <w:pPr>
              <w:tabs>
                <w:tab w:val="left" w:pos="720"/>
              </w:tabs>
              <w:spacing w:line="240" w:lineRule="auto"/>
              <w:jc w:val="center"/>
              <w:rPr>
                <w:szCs w:val="22"/>
                <w:cs/>
              </w:rPr>
            </w:pPr>
          </w:p>
        </w:tc>
        <w:tc>
          <w:tcPr>
            <w:tcW w:w="927" w:type="dxa"/>
          </w:tcPr>
          <w:p w14:paraId="6C363D1E" w14:textId="60B883A6" w:rsidR="00EE79D6" w:rsidRPr="00156FC2" w:rsidRDefault="00EE79D6" w:rsidP="00EE79D6">
            <w:pPr>
              <w:tabs>
                <w:tab w:val="left" w:pos="720"/>
              </w:tabs>
              <w:spacing w:line="240" w:lineRule="auto"/>
              <w:ind w:left="-129" w:right="-86"/>
              <w:jc w:val="center"/>
              <w:rPr>
                <w:bCs/>
                <w:szCs w:val="22"/>
                <w:cs/>
              </w:rPr>
            </w:pPr>
            <w:r w:rsidRPr="00561413">
              <w:rPr>
                <w:bCs/>
                <w:szCs w:val="22"/>
              </w:rPr>
              <w:t xml:space="preserve">30 </w:t>
            </w:r>
            <w:r>
              <w:rPr>
                <w:bCs/>
                <w:szCs w:val="22"/>
              </w:rPr>
              <w:br/>
            </w:r>
            <w:r w:rsidR="00C64ACE" w:rsidRPr="00D748B0">
              <w:rPr>
                <w:bCs/>
                <w:spacing w:val="-4"/>
                <w:szCs w:val="22"/>
              </w:rPr>
              <w:t>September</w:t>
            </w:r>
          </w:p>
        </w:tc>
        <w:tc>
          <w:tcPr>
            <w:tcW w:w="270" w:type="dxa"/>
          </w:tcPr>
          <w:p w14:paraId="77D391C5" w14:textId="77777777" w:rsidR="00EE79D6" w:rsidRPr="00156FC2" w:rsidRDefault="00EE79D6" w:rsidP="00EE79D6">
            <w:pPr>
              <w:tabs>
                <w:tab w:val="left" w:pos="720"/>
              </w:tabs>
              <w:spacing w:line="240" w:lineRule="auto"/>
              <w:ind w:left="-129" w:right="-86"/>
              <w:jc w:val="center"/>
              <w:rPr>
                <w:szCs w:val="22"/>
                <w:cs/>
              </w:rPr>
            </w:pPr>
          </w:p>
        </w:tc>
        <w:tc>
          <w:tcPr>
            <w:tcW w:w="990" w:type="dxa"/>
            <w:vAlign w:val="bottom"/>
            <w:hideMark/>
          </w:tcPr>
          <w:p w14:paraId="0A8C25BC" w14:textId="77777777" w:rsidR="00EE79D6" w:rsidRPr="00156FC2" w:rsidRDefault="00EE79D6" w:rsidP="00EE79D6">
            <w:pPr>
              <w:tabs>
                <w:tab w:val="left" w:pos="720"/>
              </w:tabs>
              <w:spacing w:line="240" w:lineRule="auto"/>
              <w:ind w:left="-95" w:right="-120"/>
              <w:jc w:val="center"/>
              <w:rPr>
                <w:szCs w:val="22"/>
              </w:rPr>
            </w:pPr>
            <w:r w:rsidRPr="00156FC2">
              <w:rPr>
                <w:szCs w:val="22"/>
              </w:rPr>
              <w:t xml:space="preserve">1 </w:t>
            </w:r>
          </w:p>
          <w:p w14:paraId="3D9057D1" w14:textId="77777777" w:rsidR="00EE79D6" w:rsidRPr="00156FC2" w:rsidRDefault="00EE79D6" w:rsidP="00EE79D6">
            <w:pPr>
              <w:tabs>
                <w:tab w:val="left" w:pos="720"/>
              </w:tabs>
              <w:spacing w:line="240" w:lineRule="auto"/>
              <w:ind w:left="-95" w:right="-120"/>
              <w:jc w:val="center"/>
              <w:rPr>
                <w:szCs w:val="22"/>
              </w:rPr>
            </w:pPr>
            <w:r w:rsidRPr="00156FC2">
              <w:rPr>
                <w:szCs w:val="22"/>
              </w:rPr>
              <w:t>January</w:t>
            </w:r>
          </w:p>
        </w:tc>
        <w:tc>
          <w:tcPr>
            <w:tcW w:w="270" w:type="dxa"/>
            <w:vAlign w:val="bottom"/>
          </w:tcPr>
          <w:p w14:paraId="6585C171" w14:textId="77777777" w:rsidR="00EE79D6" w:rsidRPr="00156FC2" w:rsidRDefault="00EE79D6" w:rsidP="00EE79D6">
            <w:pPr>
              <w:tabs>
                <w:tab w:val="left" w:pos="720"/>
              </w:tabs>
              <w:spacing w:line="240" w:lineRule="auto"/>
              <w:jc w:val="center"/>
              <w:rPr>
                <w:szCs w:val="22"/>
                <w:cs/>
              </w:rPr>
            </w:pPr>
          </w:p>
        </w:tc>
        <w:tc>
          <w:tcPr>
            <w:tcW w:w="990" w:type="dxa"/>
            <w:vAlign w:val="bottom"/>
          </w:tcPr>
          <w:p w14:paraId="575B080E" w14:textId="2A76C4D9" w:rsidR="00EE79D6" w:rsidRPr="00156FC2" w:rsidRDefault="00EE79D6" w:rsidP="00EE79D6">
            <w:pPr>
              <w:tabs>
                <w:tab w:val="left" w:pos="720"/>
              </w:tabs>
              <w:spacing w:line="240" w:lineRule="auto"/>
              <w:ind w:left="-95" w:right="-120"/>
              <w:jc w:val="center"/>
              <w:rPr>
                <w:szCs w:val="22"/>
              </w:rPr>
            </w:pPr>
          </w:p>
        </w:tc>
        <w:tc>
          <w:tcPr>
            <w:tcW w:w="270" w:type="dxa"/>
            <w:vAlign w:val="bottom"/>
          </w:tcPr>
          <w:p w14:paraId="5A50F287" w14:textId="77777777" w:rsidR="00EE79D6" w:rsidRPr="00156FC2" w:rsidRDefault="00EE79D6" w:rsidP="00EE79D6">
            <w:pPr>
              <w:tabs>
                <w:tab w:val="left" w:pos="720"/>
              </w:tabs>
              <w:spacing w:line="240" w:lineRule="auto"/>
              <w:jc w:val="center"/>
              <w:rPr>
                <w:szCs w:val="22"/>
                <w:cs/>
              </w:rPr>
            </w:pPr>
          </w:p>
        </w:tc>
        <w:tc>
          <w:tcPr>
            <w:tcW w:w="1023" w:type="dxa"/>
            <w:vAlign w:val="bottom"/>
          </w:tcPr>
          <w:p w14:paraId="6E74FF08" w14:textId="23B9D03F" w:rsidR="00EE79D6" w:rsidRPr="00156FC2" w:rsidRDefault="00EE79D6" w:rsidP="00EE79D6">
            <w:pPr>
              <w:tabs>
                <w:tab w:val="left" w:pos="720"/>
              </w:tabs>
              <w:spacing w:line="240" w:lineRule="auto"/>
              <w:ind w:left="-95" w:right="-120"/>
              <w:jc w:val="center"/>
              <w:rPr>
                <w:szCs w:val="22"/>
              </w:rPr>
            </w:pPr>
          </w:p>
        </w:tc>
        <w:tc>
          <w:tcPr>
            <w:tcW w:w="236" w:type="dxa"/>
          </w:tcPr>
          <w:p w14:paraId="35A75E12" w14:textId="77777777" w:rsidR="00EE79D6" w:rsidRPr="00156FC2" w:rsidRDefault="00EE79D6" w:rsidP="00EE79D6">
            <w:pPr>
              <w:tabs>
                <w:tab w:val="left" w:pos="720"/>
              </w:tabs>
              <w:spacing w:line="240" w:lineRule="auto"/>
              <w:jc w:val="center"/>
              <w:rPr>
                <w:szCs w:val="22"/>
                <w:cs/>
              </w:rPr>
            </w:pPr>
          </w:p>
        </w:tc>
        <w:tc>
          <w:tcPr>
            <w:tcW w:w="1007" w:type="dxa"/>
          </w:tcPr>
          <w:p w14:paraId="436F5D02" w14:textId="16C599BB" w:rsidR="00EE79D6" w:rsidRPr="00156FC2" w:rsidRDefault="00EE79D6" w:rsidP="00EE79D6">
            <w:pPr>
              <w:tabs>
                <w:tab w:val="left" w:pos="720"/>
              </w:tabs>
              <w:spacing w:line="240" w:lineRule="auto"/>
              <w:jc w:val="center"/>
              <w:rPr>
                <w:szCs w:val="22"/>
                <w:cs/>
              </w:rPr>
            </w:pPr>
          </w:p>
        </w:tc>
        <w:tc>
          <w:tcPr>
            <w:tcW w:w="236" w:type="dxa"/>
            <w:vAlign w:val="bottom"/>
          </w:tcPr>
          <w:p w14:paraId="1968B584" w14:textId="7ADB2034" w:rsidR="00EE79D6" w:rsidRPr="00156FC2" w:rsidRDefault="00EE79D6" w:rsidP="00EE79D6">
            <w:pPr>
              <w:tabs>
                <w:tab w:val="left" w:pos="720"/>
              </w:tabs>
              <w:spacing w:line="240" w:lineRule="auto"/>
              <w:jc w:val="center"/>
              <w:rPr>
                <w:szCs w:val="22"/>
                <w:cs/>
              </w:rPr>
            </w:pPr>
          </w:p>
        </w:tc>
        <w:tc>
          <w:tcPr>
            <w:tcW w:w="1018" w:type="dxa"/>
            <w:hideMark/>
          </w:tcPr>
          <w:p w14:paraId="1875666C" w14:textId="7A0C035C" w:rsidR="00EE79D6" w:rsidRPr="00156FC2" w:rsidRDefault="00EE79D6" w:rsidP="00EE79D6">
            <w:pPr>
              <w:tabs>
                <w:tab w:val="left" w:pos="720"/>
              </w:tabs>
              <w:spacing w:line="240" w:lineRule="auto"/>
              <w:ind w:left="-95" w:right="-120"/>
              <w:jc w:val="center"/>
              <w:rPr>
                <w:szCs w:val="22"/>
                <w:cs/>
              </w:rPr>
            </w:pPr>
            <w:r w:rsidRPr="00561413">
              <w:rPr>
                <w:bCs/>
                <w:szCs w:val="22"/>
              </w:rPr>
              <w:t xml:space="preserve">30 </w:t>
            </w:r>
            <w:r>
              <w:rPr>
                <w:bCs/>
                <w:szCs w:val="22"/>
              </w:rPr>
              <w:br/>
            </w:r>
            <w:r w:rsidR="00C64ACE" w:rsidRPr="00C64ACE">
              <w:rPr>
                <w:bCs/>
                <w:szCs w:val="22"/>
              </w:rPr>
              <w:t>September</w:t>
            </w:r>
          </w:p>
        </w:tc>
      </w:tr>
      <w:tr w:rsidR="00EE79D6" w:rsidRPr="009426D0" w14:paraId="029CEFEC" w14:textId="77777777" w:rsidTr="00D748B0">
        <w:trPr>
          <w:tblHeader/>
        </w:trPr>
        <w:tc>
          <w:tcPr>
            <w:tcW w:w="1685" w:type="dxa"/>
            <w:vMerge/>
          </w:tcPr>
          <w:p w14:paraId="3B426A0B" w14:textId="77777777" w:rsidR="00EE79D6" w:rsidRPr="00156FC2" w:rsidRDefault="00EE79D6" w:rsidP="00EE79D6">
            <w:pPr>
              <w:spacing w:line="240" w:lineRule="auto"/>
              <w:ind w:left="176" w:right="-288"/>
              <w:jc w:val="both"/>
              <w:rPr>
                <w:b/>
                <w:bCs/>
                <w:i/>
                <w:iCs/>
                <w:szCs w:val="22"/>
                <w:cs/>
              </w:rPr>
            </w:pPr>
          </w:p>
        </w:tc>
        <w:tc>
          <w:tcPr>
            <w:tcW w:w="932" w:type="dxa"/>
          </w:tcPr>
          <w:p w14:paraId="7DEB0C9F" w14:textId="6D6FE025" w:rsidR="00EE79D6" w:rsidRPr="00B65591" w:rsidRDefault="00EE79D6" w:rsidP="00EE79D6">
            <w:pPr>
              <w:tabs>
                <w:tab w:val="left" w:pos="720"/>
              </w:tabs>
              <w:spacing w:line="240" w:lineRule="auto"/>
              <w:ind w:left="-86" w:right="-86"/>
              <w:jc w:val="center"/>
              <w:rPr>
                <w:szCs w:val="22"/>
              </w:rPr>
            </w:pPr>
            <w:r w:rsidRPr="00B65591">
              <w:rPr>
                <w:szCs w:val="22"/>
              </w:rPr>
              <w:t>2024</w:t>
            </w:r>
          </w:p>
        </w:tc>
        <w:tc>
          <w:tcPr>
            <w:tcW w:w="236" w:type="dxa"/>
          </w:tcPr>
          <w:p w14:paraId="3D502DCB" w14:textId="77777777" w:rsidR="00EE79D6" w:rsidRPr="008B4E20" w:rsidRDefault="00EE79D6" w:rsidP="00EE79D6">
            <w:pPr>
              <w:tabs>
                <w:tab w:val="left" w:pos="720"/>
              </w:tabs>
              <w:spacing w:line="240" w:lineRule="auto"/>
              <w:jc w:val="center"/>
              <w:rPr>
                <w:bCs/>
                <w:szCs w:val="22"/>
                <w:cs/>
              </w:rPr>
            </w:pPr>
          </w:p>
        </w:tc>
        <w:tc>
          <w:tcPr>
            <w:tcW w:w="927" w:type="dxa"/>
          </w:tcPr>
          <w:p w14:paraId="47F98C4D" w14:textId="5381EFBB" w:rsidR="00EE79D6" w:rsidRPr="008B4E20" w:rsidRDefault="00EE79D6" w:rsidP="00EE79D6">
            <w:pPr>
              <w:tabs>
                <w:tab w:val="left" w:pos="720"/>
              </w:tabs>
              <w:spacing w:line="240" w:lineRule="auto"/>
              <w:ind w:left="-129" w:right="-86"/>
              <w:jc w:val="center"/>
              <w:rPr>
                <w:bCs/>
                <w:szCs w:val="22"/>
                <w:cs/>
              </w:rPr>
            </w:pPr>
            <w:r w:rsidRPr="008B4E20">
              <w:rPr>
                <w:bCs/>
                <w:szCs w:val="22"/>
              </w:rPr>
              <w:t>202</w:t>
            </w:r>
            <w:r>
              <w:rPr>
                <w:bCs/>
                <w:szCs w:val="22"/>
              </w:rPr>
              <w:t>5</w:t>
            </w:r>
          </w:p>
        </w:tc>
        <w:tc>
          <w:tcPr>
            <w:tcW w:w="270" w:type="dxa"/>
          </w:tcPr>
          <w:p w14:paraId="4B8851B8" w14:textId="77777777" w:rsidR="00EE79D6" w:rsidRPr="00156FC2" w:rsidRDefault="00EE79D6" w:rsidP="00EE79D6">
            <w:pPr>
              <w:tabs>
                <w:tab w:val="left" w:pos="720"/>
              </w:tabs>
              <w:spacing w:line="240" w:lineRule="auto"/>
              <w:ind w:left="-129" w:right="-86"/>
              <w:jc w:val="center"/>
              <w:rPr>
                <w:szCs w:val="22"/>
                <w:cs/>
              </w:rPr>
            </w:pPr>
          </w:p>
        </w:tc>
        <w:tc>
          <w:tcPr>
            <w:tcW w:w="990" w:type="dxa"/>
            <w:vAlign w:val="bottom"/>
          </w:tcPr>
          <w:p w14:paraId="47B3E153" w14:textId="1B538856" w:rsidR="00EE79D6" w:rsidRPr="00156FC2" w:rsidRDefault="00EE79D6" w:rsidP="00EE79D6">
            <w:pPr>
              <w:tabs>
                <w:tab w:val="left" w:pos="720"/>
              </w:tabs>
              <w:spacing w:line="240" w:lineRule="auto"/>
              <w:ind w:left="-129" w:right="-86"/>
              <w:jc w:val="center"/>
              <w:rPr>
                <w:szCs w:val="22"/>
                <w:cs/>
              </w:rPr>
            </w:pPr>
            <w:r w:rsidRPr="00156FC2">
              <w:rPr>
                <w:szCs w:val="22"/>
              </w:rPr>
              <w:t>202</w:t>
            </w:r>
            <w:r>
              <w:rPr>
                <w:szCs w:val="22"/>
              </w:rPr>
              <w:t>5</w:t>
            </w:r>
          </w:p>
        </w:tc>
        <w:tc>
          <w:tcPr>
            <w:tcW w:w="270" w:type="dxa"/>
            <w:vAlign w:val="bottom"/>
          </w:tcPr>
          <w:p w14:paraId="5AD8130E" w14:textId="77777777" w:rsidR="00EE79D6" w:rsidRPr="00156FC2" w:rsidRDefault="00EE79D6" w:rsidP="00EE79D6">
            <w:pPr>
              <w:tabs>
                <w:tab w:val="left" w:pos="720"/>
              </w:tabs>
              <w:spacing w:line="240" w:lineRule="auto"/>
              <w:jc w:val="center"/>
              <w:rPr>
                <w:szCs w:val="22"/>
                <w:cs/>
              </w:rPr>
            </w:pPr>
          </w:p>
        </w:tc>
        <w:tc>
          <w:tcPr>
            <w:tcW w:w="990" w:type="dxa"/>
            <w:vAlign w:val="bottom"/>
          </w:tcPr>
          <w:p w14:paraId="2E5FDB20" w14:textId="4ED7B7A0" w:rsidR="00EE79D6" w:rsidRPr="000C1806" w:rsidRDefault="00EE79D6" w:rsidP="00EE79D6">
            <w:pPr>
              <w:spacing w:line="240" w:lineRule="auto"/>
              <w:ind w:left="-45" w:right="-60"/>
              <w:jc w:val="center"/>
              <w:rPr>
                <w:szCs w:val="22"/>
                <w:cs/>
              </w:rPr>
            </w:pPr>
            <w:r w:rsidRPr="000C1806">
              <w:rPr>
                <w:szCs w:val="22"/>
              </w:rPr>
              <w:t>Increase</w:t>
            </w:r>
          </w:p>
        </w:tc>
        <w:tc>
          <w:tcPr>
            <w:tcW w:w="270" w:type="dxa"/>
            <w:vAlign w:val="bottom"/>
          </w:tcPr>
          <w:p w14:paraId="2E6628B4" w14:textId="77777777" w:rsidR="00EE79D6" w:rsidRPr="00156FC2" w:rsidRDefault="00EE79D6" w:rsidP="00EE79D6">
            <w:pPr>
              <w:tabs>
                <w:tab w:val="left" w:pos="720"/>
              </w:tabs>
              <w:spacing w:line="240" w:lineRule="auto"/>
              <w:jc w:val="center"/>
              <w:rPr>
                <w:szCs w:val="22"/>
                <w:cs/>
              </w:rPr>
            </w:pPr>
          </w:p>
        </w:tc>
        <w:tc>
          <w:tcPr>
            <w:tcW w:w="1023" w:type="dxa"/>
            <w:vAlign w:val="bottom"/>
          </w:tcPr>
          <w:p w14:paraId="20343F35" w14:textId="44AC5EB3" w:rsidR="00EE79D6" w:rsidRPr="00156FC2" w:rsidRDefault="00EE79D6" w:rsidP="00EE79D6">
            <w:pPr>
              <w:spacing w:line="240" w:lineRule="auto"/>
              <w:ind w:left="-45" w:right="-60"/>
              <w:jc w:val="center"/>
              <w:rPr>
                <w:szCs w:val="22"/>
                <w:cs/>
              </w:rPr>
            </w:pPr>
            <w:r w:rsidRPr="000C1806">
              <w:rPr>
                <w:szCs w:val="22"/>
              </w:rPr>
              <w:t>Decrease</w:t>
            </w:r>
          </w:p>
        </w:tc>
        <w:tc>
          <w:tcPr>
            <w:tcW w:w="236" w:type="dxa"/>
          </w:tcPr>
          <w:p w14:paraId="016D2549" w14:textId="77777777" w:rsidR="00EE79D6" w:rsidRPr="00156FC2" w:rsidRDefault="00EE79D6" w:rsidP="00EE79D6">
            <w:pPr>
              <w:tabs>
                <w:tab w:val="left" w:pos="720"/>
              </w:tabs>
              <w:spacing w:line="240" w:lineRule="auto"/>
              <w:jc w:val="center"/>
              <w:rPr>
                <w:szCs w:val="22"/>
                <w:cs/>
              </w:rPr>
            </w:pPr>
          </w:p>
        </w:tc>
        <w:tc>
          <w:tcPr>
            <w:tcW w:w="1007" w:type="dxa"/>
          </w:tcPr>
          <w:p w14:paraId="568F8C32" w14:textId="309FC823" w:rsidR="00EE79D6" w:rsidRPr="00770F9F" w:rsidRDefault="00EE79D6" w:rsidP="00EE79D6">
            <w:pPr>
              <w:spacing w:line="240" w:lineRule="auto"/>
              <w:ind w:left="-45" w:right="-60"/>
              <w:jc w:val="center"/>
              <w:rPr>
                <w:spacing w:val="-4"/>
                <w:szCs w:val="22"/>
                <w:cs/>
              </w:rPr>
            </w:pPr>
            <w:r w:rsidRPr="00770F9F">
              <w:rPr>
                <w:spacing w:val="-4"/>
                <w:szCs w:val="22"/>
              </w:rPr>
              <w:t>Reclassify</w:t>
            </w:r>
          </w:p>
        </w:tc>
        <w:tc>
          <w:tcPr>
            <w:tcW w:w="236" w:type="dxa"/>
            <w:vAlign w:val="bottom"/>
          </w:tcPr>
          <w:p w14:paraId="0F69A87A" w14:textId="1A0896D8" w:rsidR="00EE79D6" w:rsidRPr="00156FC2" w:rsidRDefault="00EE79D6" w:rsidP="00EE79D6">
            <w:pPr>
              <w:tabs>
                <w:tab w:val="left" w:pos="720"/>
              </w:tabs>
              <w:spacing w:line="240" w:lineRule="auto"/>
              <w:jc w:val="center"/>
              <w:rPr>
                <w:szCs w:val="22"/>
                <w:cs/>
              </w:rPr>
            </w:pPr>
          </w:p>
        </w:tc>
        <w:tc>
          <w:tcPr>
            <w:tcW w:w="1018" w:type="dxa"/>
          </w:tcPr>
          <w:p w14:paraId="63710A17" w14:textId="57E0C893" w:rsidR="00EE79D6" w:rsidRPr="00156FC2" w:rsidRDefault="00EE79D6" w:rsidP="00EE79D6">
            <w:pPr>
              <w:tabs>
                <w:tab w:val="left" w:pos="720"/>
              </w:tabs>
              <w:spacing w:line="240" w:lineRule="auto"/>
              <w:ind w:left="-95" w:right="-120"/>
              <w:jc w:val="center"/>
              <w:rPr>
                <w:szCs w:val="22"/>
                <w:cs/>
              </w:rPr>
            </w:pPr>
            <w:r w:rsidRPr="007F7D52">
              <w:rPr>
                <w:szCs w:val="22"/>
              </w:rPr>
              <w:t>202</w:t>
            </w:r>
            <w:r>
              <w:rPr>
                <w:szCs w:val="22"/>
              </w:rPr>
              <w:t>5</w:t>
            </w:r>
          </w:p>
        </w:tc>
      </w:tr>
      <w:tr w:rsidR="00EE79D6" w:rsidRPr="009426D0" w14:paraId="4C1C38F6" w14:textId="77777777" w:rsidTr="00D748B0">
        <w:trPr>
          <w:tblHeader/>
        </w:trPr>
        <w:tc>
          <w:tcPr>
            <w:tcW w:w="1685" w:type="dxa"/>
            <w:vAlign w:val="bottom"/>
          </w:tcPr>
          <w:p w14:paraId="38E25EE9" w14:textId="77777777" w:rsidR="00EE79D6" w:rsidRPr="00156FC2" w:rsidRDefault="00EE79D6" w:rsidP="00EE79D6">
            <w:pPr>
              <w:tabs>
                <w:tab w:val="left" w:pos="720"/>
              </w:tabs>
              <w:spacing w:line="240" w:lineRule="auto"/>
              <w:rPr>
                <w:b/>
                <w:i/>
                <w:iCs/>
                <w:szCs w:val="22"/>
              </w:rPr>
            </w:pPr>
          </w:p>
        </w:tc>
        <w:tc>
          <w:tcPr>
            <w:tcW w:w="2095" w:type="dxa"/>
            <w:gridSpan w:val="3"/>
            <w:vAlign w:val="bottom"/>
          </w:tcPr>
          <w:p w14:paraId="5F5FF3B3" w14:textId="77777777" w:rsidR="00EE79D6" w:rsidRPr="00156FC2" w:rsidRDefault="00EE79D6" w:rsidP="00EE79D6">
            <w:pPr>
              <w:tabs>
                <w:tab w:val="left" w:pos="720"/>
              </w:tabs>
              <w:spacing w:line="240" w:lineRule="auto"/>
              <w:ind w:left="-95" w:right="-120"/>
              <w:jc w:val="center"/>
              <w:rPr>
                <w:i/>
                <w:iCs/>
                <w:szCs w:val="22"/>
                <w:cs/>
              </w:rPr>
            </w:pPr>
            <w:r w:rsidRPr="00156FC2">
              <w:rPr>
                <w:i/>
                <w:iCs/>
                <w:szCs w:val="22"/>
              </w:rPr>
              <w:t>(% per annum)</w:t>
            </w:r>
          </w:p>
        </w:tc>
        <w:tc>
          <w:tcPr>
            <w:tcW w:w="270" w:type="dxa"/>
          </w:tcPr>
          <w:p w14:paraId="7F14F8CF" w14:textId="77777777" w:rsidR="00EE79D6" w:rsidRPr="00156FC2" w:rsidRDefault="00EE79D6" w:rsidP="00EE79D6">
            <w:pPr>
              <w:tabs>
                <w:tab w:val="left" w:pos="720"/>
              </w:tabs>
              <w:spacing w:line="240" w:lineRule="auto"/>
              <w:ind w:left="-95" w:right="-120"/>
              <w:jc w:val="center"/>
              <w:rPr>
                <w:i/>
                <w:iCs/>
                <w:szCs w:val="22"/>
                <w:cs/>
              </w:rPr>
            </w:pPr>
          </w:p>
        </w:tc>
        <w:tc>
          <w:tcPr>
            <w:tcW w:w="6040" w:type="dxa"/>
            <w:gridSpan w:val="9"/>
            <w:vAlign w:val="bottom"/>
          </w:tcPr>
          <w:p w14:paraId="629A14C8" w14:textId="3638A038" w:rsidR="00EE79D6" w:rsidRPr="00156FC2" w:rsidRDefault="00EE79D6" w:rsidP="00EE79D6">
            <w:pPr>
              <w:tabs>
                <w:tab w:val="left" w:pos="720"/>
              </w:tabs>
              <w:spacing w:line="240" w:lineRule="auto"/>
              <w:ind w:left="-95" w:right="-120"/>
              <w:jc w:val="center"/>
              <w:rPr>
                <w:szCs w:val="22"/>
                <w:cs/>
              </w:rPr>
            </w:pPr>
            <w:r w:rsidRPr="00156FC2">
              <w:rPr>
                <w:i/>
                <w:iCs/>
                <w:szCs w:val="22"/>
              </w:rPr>
              <w:t>(in thousand Baht)</w:t>
            </w:r>
          </w:p>
        </w:tc>
      </w:tr>
      <w:tr w:rsidR="00EE79D6" w:rsidRPr="009426D0" w14:paraId="1C9D4E02" w14:textId="77777777" w:rsidTr="00D748B0">
        <w:tc>
          <w:tcPr>
            <w:tcW w:w="1685" w:type="dxa"/>
          </w:tcPr>
          <w:p w14:paraId="174365A7" w14:textId="7AA07827" w:rsidR="00EE79D6" w:rsidRPr="002F57A4" w:rsidRDefault="00EE79D6" w:rsidP="00EE79D6">
            <w:pPr>
              <w:tabs>
                <w:tab w:val="left" w:pos="720"/>
              </w:tabs>
              <w:spacing w:line="240" w:lineRule="auto"/>
              <w:rPr>
                <w:szCs w:val="22"/>
                <w:lang w:val="en-US" w:bidi="th-TH"/>
              </w:rPr>
            </w:pPr>
            <w:r w:rsidRPr="002F57A4">
              <w:rPr>
                <w:szCs w:val="22"/>
                <w:lang w:val="en-US" w:bidi="th-TH"/>
              </w:rPr>
              <w:t>Joint venture</w:t>
            </w:r>
          </w:p>
        </w:tc>
        <w:tc>
          <w:tcPr>
            <w:tcW w:w="932" w:type="dxa"/>
          </w:tcPr>
          <w:p w14:paraId="0F9F88D2" w14:textId="0CE626BF" w:rsidR="00EE79D6" w:rsidRPr="00156FC2" w:rsidRDefault="00EE79D6" w:rsidP="00EE79D6">
            <w:pPr>
              <w:tabs>
                <w:tab w:val="left" w:pos="720"/>
              </w:tabs>
              <w:spacing w:line="240" w:lineRule="auto"/>
              <w:ind w:left="-86" w:right="-120"/>
              <w:jc w:val="center"/>
              <w:rPr>
                <w:szCs w:val="22"/>
              </w:rPr>
            </w:pPr>
            <w:r w:rsidRPr="00D96872">
              <w:rPr>
                <w:szCs w:val="22"/>
              </w:rPr>
              <w:t>4.01</w:t>
            </w:r>
          </w:p>
        </w:tc>
        <w:tc>
          <w:tcPr>
            <w:tcW w:w="236" w:type="dxa"/>
          </w:tcPr>
          <w:p w14:paraId="765088E6" w14:textId="77777777" w:rsidR="00EE79D6" w:rsidRPr="00156FC2" w:rsidRDefault="00EE79D6" w:rsidP="00EE79D6">
            <w:pPr>
              <w:tabs>
                <w:tab w:val="left" w:pos="720"/>
              </w:tabs>
              <w:spacing w:line="240" w:lineRule="auto"/>
              <w:rPr>
                <w:szCs w:val="22"/>
              </w:rPr>
            </w:pPr>
          </w:p>
        </w:tc>
        <w:tc>
          <w:tcPr>
            <w:tcW w:w="927" w:type="dxa"/>
          </w:tcPr>
          <w:p w14:paraId="0AA0CAA1" w14:textId="3B68EA98" w:rsidR="00EE79D6" w:rsidRPr="00156FC2" w:rsidRDefault="00D52980" w:rsidP="00EE79D6">
            <w:pPr>
              <w:tabs>
                <w:tab w:val="decimal" w:pos="245"/>
              </w:tabs>
              <w:spacing w:line="240" w:lineRule="auto"/>
              <w:ind w:left="-129" w:right="71"/>
              <w:jc w:val="center"/>
              <w:rPr>
                <w:szCs w:val="22"/>
              </w:rPr>
            </w:pPr>
            <w:r w:rsidRPr="00815336">
              <w:rPr>
                <w:szCs w:val="22"/>
              </w:rPr>
              <w:t>4.42</w:t>
            </w:r>
          </w:p>
        </w:tc>
        <w:tc>
          <w:tcPr>
            <w:tcW w:w="270" w:type="dxa"/>
          </w:tcPr>
          <w:p w14:paraId="558A4BB1" w14:textId="77777777" w:rsidR="00EE79D6" w:rsidRPr="00156FC2" w:rsidRDefault="00EE79D6" w:rsidP="00EE79D6">
            <w:pPr>
              <w:tabs>
                <w:tab w:val="decimal" w:pos="824"/>
              </w:tabs>
              <w:spacing w:line="240" w:lineRule="auto"/>
              <w:ind w:left="-129" w:right="-86"/>
              <w:jc w:val="center"/>
              <w:rPr>
                <w:szCs w:val="22"/>
              </w:rPr>
            </w:pPr>
          </w:p>
        </w:tc>
        <w:tc>
          <w:tcPr>
            <w:tcW w:w="990" w:type="dxa"/>
            <w:tcBorders>
              <w:bottom w:val="double" w:sz="4" w:space="0" w:color="auto"/>
            </w:tcBorders>
          </w:tcPr>
          <w:p w14:paraId="3586B0E6" w14:textId="1E6E5040" w:rsidR="00EE79D6" w:rsidRPr="00D20B27" w:rsidRDefault="00EE79D6" w:rsidP="00C64ACE">
            <w:pPr>
              <w:pStyle w:val="acctfourfigures"/>
              <w:tabs>
                <w:tab w:val="clear" w:pos="765"/>
                <w:tab w:val="decimal" w:pos="785"/>
              </w:tabs>
              <w:spacing w:line="240" w:lineRule="atLeast"/>
              <w:ind w:left="-120" w:right="-105"/>
              <w:rPr>
                <w:b/>
                <w:bCs/>
                <w:szCs w:val="22"/>
              </w:rPr>
            </w:pPr>
            <w:r w:rsidRPr="00D96872">
              <w:rPr>
                <w:b/>
                <w:bCs/>
                <w:szCs w:val="22"/>
              </w:rPr>
              <w:t>62,414</w:t>
            </w:r>
          </w:p>
        </w:tc>
        <w:tc>
          <w:tcPr>
            <w:tcW w:w="270" w:type="dxa"/>
          </w:tcPr>
          <w:p w14:paraId="0B3D3B1A" w14:textId="77777777" w:rsidR="00EE79D6" w:rsidRPr="00D20B27" w:rsidRDefault="00EE79D6" w:rsidP="00EE79D6">
            <w:pPr>
              <w:tabs>
                <w:tab w:val="left" w:pos="720"/>
              </w:tabs>
              <w:spacing w:line="240" w:lineRule="auto"/>
              <w:rPr>
                <w:b/>
                <w:bCs/>
                <w:szCs w:val="22"/>
              </w:rPr>
            </w:pPr>
          </w:p>
        </w:tc>
        <w:tc>
          <w:tcPr>
            <w:tcW w:w="990" w:type="dxa"/>
          </w:tcPr>
          <w:p w14:paraId="47111C3A" w14:textId="76B8E76C" w:rsidR="00EE79D6" w:rsidRPr="00D20B27" w:rsidRDefault="00D52980" w:rsidP="00EE79D6">
            <w:pPr>
              <w:tabs>
                <w:tab w:val="decimal" w:pos="1043"/>
              </w:tabs>
              <w:spacing w:line="240" w:lineRule="auto"/>
              <w:ind w:right="-32"/>
              <w:rPr>
                <w:b/>
                <w:bCs/>
                <w:szCs w:val="22"/>
              </w:rPr>
            </w:pPr>
            <w:r w:rsidRPr="0029533E">
              <w:t>589,598</w:t>
            </w:r>
          </w:p>
        </w:tc>
        <w:tc>
          <w:tcPr>
            <w:tcW w:w="270" w:type="dxa"/>
          </w:tcPr>
          <w:p w14:paraId="7674B75B" w14:textId="77777777" w:rsidR="00EE79D6" w:rsidRPr="00D20B27" w:rsidRDefault="00EE79D6" w:rsidP="00EE79D6">
            <w:pPr>
              <w:tabs>
                <w:tab w:val="decimal" w:pos="623"/>
                <w:tab w:val="decimal" w:pos="888"/>
              </w:tabs>
              <w:spacing w:line="240" w:lineRule="auto"/>
              <w:ind w:right="-32"/>
              <w:rPr>
                <w:b/>
                <w:bCs/>
                <w:szCs w:val="22"/>
              </w:rPr>
            </w:pPr>
          </w:p>
        </w:tc>
        <w:tc>
          <w:tcPr>
            <w:tcW w:w="1023" w:type="dxa"/>
          </w:tcPr>
          <w:p w14:paraId="76AB198A" w14:textId="2E931831" w:rsidR="00EE79D6" w:rsidRPr="00D20B27" w:rsidRDefault="00D52980" w:rsidP="00EE79D6">
            <w:pPr>
              <w:pStyle w:val="acctfourfigures"/>
              <w:tabs>
                <w:tab w:val="clear" w:pos="765"/>
                <w:tab w:val="decimal" w:pos="590"/>
              </w:tabs>
              <w:spacing w:line="240" w:lineRule="atLeast"/>
              <w:ind w:left="-120" w:right="-105"/>
              <w:rPr>
                <w:b/>
                <w:bCs/>
                <w:szCs w:val="22"/>
              </w:rPr>
            </w:pPr>
            <w:r w:rsidRPr="0029533E">
              <w:t>-</w:t>
            </w:r>
          </w:p>
        </w:tc>
        <w:tc>
          <w:tcPr>
            <w:tcW w:w="236" w:type="dxa"/>
          </w:tcPr>
          <w:p w14:paraId="73A74F92" w14:textId="77777777" w:rsidR="00EE79D6" w:rsidRPr="00D20B27" w:rsidRDefault="00EE79D6" w:rsidP="00EE79D6">
            <w:pPr>
              <w:tabs>
                <w:tab w:val="decimal" w:pos="623"/>
              </w:tabs>
              <w:spacing w:line="240" w:lineRule="auto"/>
              <w:ind w:left="-129" w:right="-86"/>
              <w:jc w:val="center"/>
              <w:rPr>
                <w:b/>
                <w:bCs/>
                <w:szCs w:val="22"/>
              </w:rPr>
            </w:pPr>
          </w:p>
        </w:tc>
        <w:tc>
          <w:tcPr>
            <w:tcW w:w="1007" w:type="dxa"/>
          </w:tcPr>
          <w:p w14:paraId="2ABAA61D" w14:textId="5C13D050" w:rsidR="00EE79D6" w:rsidRPr="00D20B27" w:rsidRDefault="00D52980" w:rsidP="00EE79D6">
            <w:pPr>
              <w:tabs>
                <w:tab w:val="decimal" w:pos="623"/>
              </w:tabs>
              <w:spacing w:line="240" w:lineRule="auto"/>
              <w:ind w:left="-129" w:right="-86"/>
              <w:jc w:val="center"/>
              <w:rPr>
                <w:b/>
                <w:bCs/>
                <w:szCs w:val="22"/>
              </w:rPr>
            </w:pPr>
            <w:r w:rsidRPr="0029533E">
              <w:t>(62,414)</w:t>
            </w:r>
          </w:p>
        </w:tc>
        <w:tc>
          <w:tcPr>
            <w:tcW w:w="236" w:type="dxa"/>
          </w:tcPr>
          <w:p w14:paraId="1CFFAA29" w14:textId="0F82DF3B" w:rsidR="00EE79D6" w:rsidRPr="00D20B27" w:rsidRDefault="00EE79D6" w:rsidP="00EE79D6">
            <w:pPr>
              <w:tabs>
                <w:tab w:val="decimal" w:pos="623"/>
              </w:tabs>
              <w:spacing w:line="240" w:lineRule="auto"/>
              <w:ind w:left="-129" w:right="-86"/>
              <w:jc w:val="center"/>
              <w:rPr>
                <w:b/>
                <w:bCs/>
                <w:szCs w:val="22"/>
              </w:rPr>
            </w:pPr>
          </w:p>
        </w:tc>
        <w:tc>
          <w:tcPr>
            <w:tcW w:w="1018" w:type="dxa"/>
            <w:tcBorders>
              <w:bottom w:val="double" w:sz="4" w:space="0" w:color="auto"/>
            </w:tcBorders>
          </w:tcPr>
          <w:p w14:paraId="172FB772" w14:textId="7F2B75F5" w:rsidR="00EE79D6" w:rsidRPr="003946A0" w:rsidRDefault="00D52980" w:rsidP="00EE79D6">
            <w:pPr>
              <w:pStyle w:val="acctfourfigures"/>
              <w:tabs>
                <w:tab w:val="clear" w:pos="765"/>
                <w:tab w:val="decimal" w:pos="870"/>
              </w:tabs>
              <w:spacing w:line="240" w:lineRule="atLeast"/>
              <w:ind w:left="-120" w:right="-105"/>
              <w:rPr>
                <w:b/>
                <w:bCs/>
                <w:szCs w:val="22"/>
              </w:rPr>
            </w:pPr>
            <w:r w:rsidRPr="00D52980">
              <w:rPr>
                <w:b/>
                <w:bCs/>
              </w:rPr>
              <w:t>589,598</w:t>
            </w:r>
          </w:p>
        </w:tc>
      </w:tr>
    </w:tbl>
    <w:p w14:paraId="1380491C" w14:textId="77777777" w:rsidR="007F7D52" w:rsidRDefault="007F7D52" w:rsidP="001A5038">
      <w:pPr>
        <w:tabs>
          <w:tab w:val="left" w:pos="540"/>
        </w:tabs>
        <w:spacing w:line="223" w:lineRule="auto"/>
        <w:ind w:left="540"/>
        <w:jc w:val="thaiDistribute"/>
        <w:rPr>
          <w:szCs w:val="22"/>
          <w:lang w:val="en-US" w:eastAsia="zh-CN" w:bidi="th-TH"/>
        </w:rPr>
      </w:pPr>
    </w:p>
    <w:tbl>
      <w:tblPr>
        <w:tblW w:w="10090" w:type="dxa"/>
        <w:tblInd w:w="450" w:type="dxa"/>
        <w:tblLayout w:type="fixed"/>
        <w:tblLook w:val="04A0" w:firstRow="1" w:lastRow="0" w:firstColumn="1" w:lastColumn="0" w:noHBand="0" w:noVBand="1"/>
      </w:tblPr>
      <w:tblGrid>
        <w:gridCol w:w="1685"/>
        <w:gridCol w:w="932"/>
        <w:gridCol w:w="236"/>
        <w:gridCol w:w="933"/>
        <w:gridCol w:w="241"/>
        <w:gridCol w:w="1007"/>
        <w:gridCol w:w="276"/>
        <w:gridCol w:w="990"/>
        <w:gridCol w:w="270"/>
        <w:gridCol w:w="1023"/>
        <w:gridCol w:w="236"/>
        <w:gridCol w:w="1007"/>
        <w:gridCol w:w="236"/>
        <w:gridCol w:w="1018"/>
      </w:tblGrid>
      <w:tr w:rsidR="00410CC6" w:rsidRPr="009426D0" w14:paraId="4E9A138E" w14:textId="77777777" w:rsidTr="005D4FB2">
        <w:trPr>
          <w:tblHeader/>
        </w:trPr>
        <w:tc>
          <w:tcPr>
            <w:tcW w:w="1685" w:type="dxa"/>
            <w:vAlign w:val="bottom"/>
          </w:tcPr>
          <w:p w14:paraId="5AC8DD38" w14:textId="77777777" w:rsidR="00410CC6" w:rsidRPr="009426D0" w:rsidRDefault="00410CC6">
            <w:pPr>
              <w:tabs>
                <w:tab w:val="left" w:pos="880"/>
                <w:tab w:val="left" w:pos="970"/>
              </w:tabs>
              <w:spacing w:line="240" w:lineRule="auto"/>
              <w:rPr>
                <w:b/>
                <w:bCs/>
                <w:i/>
                <w:iCs/>
                <w:szCs w:val="22"/>
                <w:cs/>
              </w:rPr>
            </w:pPr>
          </w:p>
        </w:tc>
        <w:tc>
          <w:tcPr>
            <w:tcW w:w="2101" w:type="dxa"/>
            <w:gridSpan w:val="3"/>
            <w:vAlign w:val="bottom"/>
          </w:tcPr>
          <w:p w14:paraId="66DBA347" w14:textId="77777777" w:rsidR="00410CC6" w:rsidRPr="009426D0" w:rsidRDefault="00410CC6">
            <w:pPr>
              <w:tabs>
                <w:tab w:val="left" w:pos="720"/>
              </w:tabs>
              <w:spacing w:line="240" w:lineRule="auto"/>
              <w:ind w:left="-129" w:right="-86"/>
              <w:jc w:val="center"/>
              <w:rPr>
                <w:b/>
                <w:bCs/>
                <w:szCs w:val="22"/>
                <w:cs/>
              </w:rPr>
            </w:pPr>
            <w:r w:rsidRPr="009426D0">
              <w:rPr>
                <w:b/>
                <w:bCs/>
                <w:szCs w:val="22"/>
              </w:rPr>
              <w:t>Interest rate</w:t>
            </w:r>
          </w:p>
        </w:tc>
        <w:tc>
          <w:tcPr>
            <w:tcW w:w="241" w:type="dxa"/>
          </w:tcPr>
          <w:p w14:paraId="1313D740" w14:textId="77777777" w:rsidR="00410CC6" w:rsidRPr="009426D0" w:rsidRDefault="00410CC6">
            <w:pPr>
              <w:tabs>
                <w:tab w:val="left" w:pos="720"/>
              </w:tabs>
              <w:spacing w:line="240" w:lineRule="auto"/>
              <w:ind w:left="-129" w:right="-86"/>
              <w:jc w:val="center"/>
              <w:rPr>
                <w:b/>
                <w:bCs/>
                <w:szCs w:val="22"/>
                <w:cs/>
              </w:rPr>
            </w:pPr>
          </w:p>
        </w:tc>
        <w:tc>
          <w:tcPr>
            <w:tcW w:w="6063" w:type="dxa"/>
            <w:gridSpan w:val="9"/>
            <w:vAlign w:val="bottom"/>
          </w:tcPr>
          <w:p w14:paraId="7B3580C6" w14:textId="0DC444AC" w:rsidR="00410CC6" w:rsidRPr="00836F3D" w:rsidRDefault="00410CC6">
            <w:pPr>
              <w:pStyle w:val="acctmergecolhdg"/>
              <w:spacing w:line="240" w:lineRule="atLeast"/>
              <w:rPr>
                <w:szCs w:val="22"/>
                <w:cs/>
              </w:rPr>
            </w:pPr>
            <w:r w:rsidRPr="009426D0">
              <w:rPr>
                <w:szCs w:val="22"/>
              </w:rPr>
              <w:t xml:space="preserve">Separate </w:t>
            </w:r>
            <w:r w:rsidRPr="00836F3D">
              <w:rPr>
                <w:szCs w:val="22"/>
              </w:rPr>
              <w:t>financial statements</w:t>
            </w:r>
          </w:p>
        </w:tc>
      </w:tr>
      <w:tr w:rsidR="00EE79D6" w:rsidRPr="009426D0" w14:paraId="2CE64513" w14:textId="77777777" w:rsidTr="00D748B0">
        <w:trPr>
          <w:tblHeader/>
        </w:trPr>
        <w:tc>
          <w:tcPr>
            <w:tcW w:w="1685" w:type="dxa"/>
            <w:vMerge w:val="restart"/>
          </w:tcPr>
          <w:p w14:paraId="07ED1085" w14:textId="77777777" w:rsidR="00EE79D6" w:rsidRPr="005D4FB2" w:rsidRDefault="00EE79D6" w:rsidP="00EE79D6">
            <w:pPr>
              <w:spacing w:line="240" w:lineRule="auto"/>
              <w:ind w:left="346" w:right="-309" w:hanging="651"/>
              <w:jc w:val="center"/>
              <w:rPr>
                <w:spacing w:val="-6"/>
                <w:szCs w:val="22"/>
              </w:rPr>
            </w:pPr>
            <w:r w:rsidRPr="005D4FB2">
              <w:rPr>
                <w:spacing w:val="-6"/>
                <w:szCs w:val="22"/>
                <w:cs/>
              </w:rPr>
              <w:br w:type="page"/>
            </w:r>
          </w:p>
          <w:p w14:paraId="2C9F814E" w14:textId="77777777" w:rsidR="00EE79D6" w:rsidRPr="005D4FB2" w:rsidRDefault="00EE79D6" w:rsidP="00EE79D6">
            <w:pPr>
              <w:spacing w:line="240" w:lineRule="auto"/>
              <w:ind w:left="346" w:right="-309" w:hanging="651"/>
              <w:jc w:val="center"/>
              <w:rPr>
                <w:b/>
                <w:bCs/>
                <w:i/>
                <w:iCs/>
                <w:spacing w:val="-6"/>
                <w:szCs w:val="22"/>
              </w:rPr>
            </w:pPr>
            <w:r w:rsidRPr="005D4FB2">
              <w:rPr>
                <w:b/>
                <w:bCs/>
                <w:i/>
                <w:iCs/>
                <w:spacing w:val="-6"/>
                <w:szCs w:val="22"/>
              </w:rPr>
              <w:t>Long-term loans to</w:t>
            </w:r>
          </w:p>
          <w:p w14:paraId="7E304FA5" w14:textId="77777777" w:rsidR="00EE79D6" w:rsidRPr="005D4FB2" w:rsidRDefault="00EE79D6" w:rsidP="00EE79D6">
            <w:pPr>
              <w:spacing w:line="240" w:lineRule="auto"/>
              <w:ind w:left="346" w:right="-309" w:hanging="651"/>
              <w:jc w:val="center"/>
              <w:rPr>
                <w:spacing w:val="-6"/>
                <w:szCs w:val="22"/>
                <w:cs/>
              </w:rPr>
            </w:pPr>
            <w:r w:rsidRPr="005D4FB2">
              <w:rPr>
                <w:b/>
                <w:bCs/>
                <w:i/>
                <w:iCs/>
                <w:spacing w:val="-6"/>
                <w:szCs w:val="22"/>
              </w:rPr>
              <w:t>related parties</w:t>
            </w:r>
          </w:p>
        </w:tc>
        <w:tc>
          <w:tcPr>
            <w:tcW w:w="932" w:type="dxa"/>
            <w:hideMark/>
          </w:tcPr>
          <w:p w14:paraId="1E6C63A1" w14:textId="77777777" w:rsidR="00EE79D6" w:rsidRDefault="00EE79D6" w:rsidP="00EE79D6">
            <w:pPr>
              <w:tabs>
                <w:tab w:val="left" w:pos="720"/>
              </w:tabs>
              <w:spacing w:line="240" w:lineRule="auto"/>
              <w:ind w:left="-86" w:right="-86"/>
              <w:jc w:val="center"/>
              <w:rPr>
                <w:bCs/>
                <w:szCs w:val="22"/>
              </w:rPr>
            </w:pPr>
            <w:r w:rsidRPr="005D4FB2">
              <w:rPr>
                <w:szCs w:val="22"/>
              </w:rPr>
              <w:t>31</w:t>
            </w:r>
          </w:p>
          <w:p w14:paraId="3F36E68A" w14:textId="77777777" w:rsidR="00EE79D6" w:rsidRPr="00156FC2" w:rsidRDefault="00EE79D6" w:rsidP="00EE79D6">
            <w:pPr>
              <w:tabs>
                <w:tab w:val="left" w:pos="720"/>
              </w:tabs>
              <w:spacing w:line="240" w:lineRule="auto"/>
              <w:ind w:left="-86" w:right="-120"/>
              <w:jc w:val="center"/>
              <w:rPr>
                <w:szCs w:val="22"/>
                <w:cs/>
              </w:rPr>
            </w:pPr>
            <w:r w:rsidRPr="005D4FB2">
              <w:rPr>
                <w:szCs w:val="22"/>
              </w:rPr>
              <w:t>December</w:t>
            </w:r>
          </w:p>
        </w:tc>
        <w:tc>
          <w:tcPr>
            <w:tcW w:w="236" w:type="dxa"/>
            <w:vAlign w:val="bottom"/>
          </w:tcPr>
          <w:p w14:paraId="383707D0" w14:textId="77777777" w:rsidR="00EE79D6" w:rsidRPr="00156FC2" w:rsidRDefault="00EE79D6" w:rsidP="00EE79D6">
            <w:pPr>
              <w:tabs>
                <w:tab w:val="left" w:pos="720"/>
              </w:tabs>
              <w:spacing w:line="240" w:lineRule="auto"/>
              <w:jc w:val="center"/>
              <w:rPr>
                <w:szCs w:val="22"/>
                <w:cs/>
              </w:rPr>
            </w:pPr>
          </w:p>
        </w:tc>
        <w:tc>
          <w:tcPr>
            <w:tcW w:w="933" w:type="dxa"/>
          </w:tcPr>
          <w:p w14:paraId="7C18750A" w14:textId="732B7ABF" w:rsidR="00EE79D6" w:rsidRPr="00D748B0" w:rsidRDefault="00EE79D6" w:rsidP="00EE79D6">
            <w:pPr>
              <w:tabs>
                <w:tab w:val="left" w:pos="720"/>
              </w:tabs>
              <w:spacing w:line="240" w:lineRule="auto"/>
              <w:ind w:left="-129" w:right="-86"/>
              <w:jc w:val="center"/>
              <w:rPr>
                <w:bCs/>
                <w:spacing w:val="-4"/>
                <w:szCs w:val="22"/>
                <w:cs/>
              </w:rPr>
            </w:pPr>
            <w:r w:rsidRPr="00D748B0">
              <w:rPr>
                <w:bCs/>
                <w:spacing w:val="-4"/>
                <w:szCs w:val="22"/>
              </w:rPr>
              <w:t xml:space="preserve">30 </w:t>
            </w:r>
            <w:r w:rsidRPr="00D748B0">
              <w:rPr>
                <w:bCs/>
                <w:spacing w:val="-4"/>
                <w:szCs w:val="22"/>
              </w:rPr>
              <w:br/>
            </w:r>
            <w:r w:rsidR="00D748B0" w:rsidRPr="00D748B0">
              <w:rPr>
                <w:bCs/>
                <w:spacing w:val="-4"/>
                <w:szCs w:val="22"/>
              </w:rPr>
              <w:t>September</w:t>
            </w:r>
          </w:p>
        </w:tc>
        <w:tc>
          <w:tcPr>
            <w:tcW w:w="241" w:type="dxa"/>
          </w:tcPr>
          <w:p w14:paraId="514EFB24" w14:textId="77777777" w:rsidR="00EE79D6" w:rsidRPr="00156FC2" w:rsidRDefault="00EE79D6" w:rsidP="00EE79D6">
            <w:pPr>
              <w:tabs>
                <w:tab w:val="left" w:pos="720"/>
              </w:tabs>
              <w:spacing w:line="240" w:lineRule="auto"/>
              <w:ind w:left="-129" w:right="-86"/>
              <w:jc w:val="center"/>
              <w:rPr>
                <w:szCs w:val="22"/>
                <w:cs/>
              </w:rPr>
            </w:pPr>
          </w:p>
        </w:tc>
        <w:tc>
          <w:tcPr>
            <w:tcW w:w="1007" w:type="dxa"/>
            <w:vAlign w:val="bottom"/>
            <w:hideMark/>
          </w:tcPr>
          <w:p w14:paraId="5E056D51" w14:textId="77777777" w:rsidR="00EE79D6" w:rsidRPr="00156FC2" w:rsidRDefault="00EE79D6" w:rsidP="00EE79D6">
            <w:pPr>
              <w:tabs>
                <w:tab w:val="left" w:pos="720"/>
              </w:tabs>
              <w:spacing w:line="240" w:lineRule="auto"/>
              <w:ind w:left="-95" w:right="-120"/>
              <w:jc w:val="center"/>
              <w:rPr>
                <w:szCs w:val="22"/>
              </w:rPr>
            </w:pPr>
            <w:r w:rsidRPr="00156FC2">
              <w:rPr>
                <w:szCs w:val="22"/>
              </w:rPr>
              <w:t xml:space="preserve">1 </w:t>
            </w:r>
          </w:p>
          <w:p w14:paraId="113FA315" w14:textId="77777777" w:rsidR="00EE79D6" w:rsidRPr="00156FC2" w:rsidRDefault="00EE79D6" w:rsidP="00EE79D6">
            <w:pPr>
              <w:tabs>
                <w:tab w:val="left" w:pos="720"/>
              </w:tabs>
              <w:spacing w:line="240" w:lineRule="auto"/>
              <w:ind w:left="-95" w:right="-120"/>
              <w:jc w:val="center"/>
              <w:rPr>
                <w:szCs w:val="22"/>
              </w:rPr>
            </w:pPr>
            <w:r w:rsidRPr="00156FC2">
              <w:rPr>
                <w:szCs w:val="22"/>
              </w:rPr>
              <w:t>January</w:t>
            </w:r>
          </w:p>
        </w:tc>
        <w:tc>
          <w:tcPr>
            <w:tcW w:w="276" w:type="dxa"/>
            <w:vAlign w:val="bottom"/>
          </w:tcPr>
          <w:p w14:paraId="51600A42" w14:textId="77777777" w:rsidR="00EE79D6" w:rsidRPr="00156FC2" w:rsidRDefault="00EE79D6" w:rsidP="00EE79D6">
            <w:pPr>
              <w:tabs>
                <w:tab w:val="left" w:pos="720"/>
              </w:tabs>
              <w:spacing w:line="240" w:lineRule="auto"/>
              <w:jc w:val="center"/>
              <w:rPr>
                <w:szCs w:val="22"/>
                <w:cs/>
              </w:rPr>
            </w:pPr>
          </w:p>
        </w:tc>
        <w:tc>
          <w:tcPr>
            <w:tcW w:w="990" w:type="dxa"/>
            <w:vAlign w:val="bottom"/>
          </w:tcPr>
          <w:p w14:paraId="6C767791" w14:textId="77777777" w:rsidR="00EE79D6" w:rsidRPr="00156FC2" w:rsidRDefault="00EE79D6" w:rsidP="00EE79D6">
            <w:pPr>
              <w:tabs>
                <w:tab w:val="left" w:pos="720"/>
              </w:tabs>
              <w:spacing w:line="240" w:lineRule="auto"/>
              <w:ind w:left="-95" w:right="-120"/>
              <w:jc w:val="center"/>
              <w:rPr>
                <w:szCs w:val="22"/>
              </w:rPr>
            </w:pPr>
          </w:p>
        </w:tc>
        <w:tc>
          <w:tcPr>
            <w:tcW w:w="270" w:type="dxa"/>
            <w:vAlign w:val="bottom"/>
          </w:tcPr>
          <w:p w14:paraId="17D5DD9B" w14:textId="77777777" w:rsidR="00EE79D6" w:rsidRPr="00156FC2" w:rsidRDefault="00EE79D6" w:rsidP="00EE79D6">
            <w:pPr>
              <w:tabs>
                <w:tab w:val="left" w:pos="720"/>
              </w:tabs>
              <w:spacing w:line="240" w:lineRule="auto"/>
              <w:jc w:val="center"/>
              <w:rPr>
                <w:szCs w:val="22"/>
                <w:cs/>
              </w:rPr>
            </w:pPr>
          </w:p>
        </w:tc>
        <w:tc>
          <w:tcPr>
            <w:tcW w:w="1023" w:type="dxa"/>
            <w:vAlign w:val="bottom"/>
          </w:tcPr>
          <w:p w14:paraId="02A33464" w14:textId="77777777" w:rsidR="00EE79D6" w:rsidRPr="00156FC2" w:rsidRDefault="00EE79D6" w:rsidP="00EE79D6">
            <w:pPr>
              <w:tabs>
                <w:tab w:val="left" w:pos="720"/>
              </w:tabs>
              <w:spacing w:line="240" w:lineRule="auto"/>
              <w:ind w:left="-95" w:right="-120"/>
              <w:jc w:val="center"/>
              <w:rPr>
                <w:szCs w:val="22"/>
              </w:rPr>
            </w:pPr>
          </w:p>
        </w:tc>
        <w:tc>
          <w:tcPr>
            <w:tcW w:w="236" w:type="dxa"/>
          </w:tcPr>
          <w:p w14:paraId="4A1D92D4" w14:textId="77777777" w:rsidR="00EE79D6" w:rsidRPr="00156FC2" w:rsidRDefault="00EE79D6" w:rsidP="00EE79D6">
            <w:pPr>
              <w:tabs>
                <w:tab w:val="left" w:pos="720"/>
              </w:tabs>
              <w:spacing w:line="240" w:lineRule="auto"/>
              <w:jc w:val="center"/>
              <w:rPr>
                <w:szCs w:val="22"/>
                <w:cs/>
              </w:rPr>
            </w:pPr>
          </w:p>
        </w:tc>
        <w:tc>
          <w:tcPr>
            <w:tcW w:w="1007" w:type="dxa"/>
          </w:tcPr>
          <w:p w14:paraId="6B96B930" w14:textId="77777777" w:rsidR="00EE79D6" w:rsidRPr="00156FC2" w:rsidRDefault="00EE79D6" w:rsidP="00EE79D6">
            <w:pPr>
              <w:tabs>
                <w:tab w:val="left" w:pos="720"/>
              </w:tabs>
              <w:spacing w:line="240" w:lineRule="auto"/>
              <w:jc w:val="center"/>
              <w:rPr>
                <w:szCs w:val="22"/>
                <w:cs/>
              </w:rPr>
            </w:pPr>
          </w:p>
        </w:tc>
        <w:tc>
          <w:tcPr>
            <w:tcW w:w="236" w:type="dxa"/>
            <w:vAlign w:val="bottom"/>
          </w:tcPr>
          <w:p w14:paraId="104B660B" w14:textId="77777777" w:rsidR="00EE79D6" w:rsidRPr="00156FC2" w:rsidRDefault="00EE79D6" w:rsidP="00EE79D6">
            <w:pPr>
              <w:tabs>
                <w:tab w:val="left" w:pos="720"/>
              </w:tabs>
              <w:spacing w:line="240" w:lineRule="auto"/>
              <w:jc w:val="center"/>
              <w:rPr>
                <w:szCs w:val="22"/>
                <w:cs/>
              </w:rPr>
            </w:pPr>
          </w:p>
        </w:tc>
        <w:tc>
          <w:tcPr>
            <w:tcW w:w="1018" w:type="dxa"/>
            <w:hideMark/>
          </w:tcPr>
          <w:p w14:paraId="21FAC863" w14:textId="334BECEA" w:rsidR="00EE79D6" w:rsidRPr="00156FC2" w:rsidRDefault="00EE79D6" w:rsidP="00EE79D6">
            <w:pPr>
              <w:tabs>
                <w:tab w:val="left" w:pos="720"/>
              </w:tabs>
              <w:spacing w:line="240" w:lineRule="auto"/>
              <w:ind w:left="-95" w:right="-120"/>
              <w:jc w:val="center"/>
              <w:rPr>
                <w:szCs w:val="22"/>
                <w:cs/>
              </w:rPr>
            </w:pPr>
            <w:r w:rsidRPr="00561413">
              <w:rPr>
                <w:bCs/>
                <w:szCs w:val="22"/>
              </w:rPr>
              <w:t xml:space="preserve">30 </w:t>
            </w:r>
            <w:r>
              <w:rPr>
                <w:bCs/>
                <w:szCs w:val="22"/>
              </w:rPr>
              <w:br/>
            </w:r>
            <w:r w:rsidR="00D748B0" w:rsidRPr="00C64ACE">
              <w:rPr>
                <w:bCs/>
                <w:szCs w:val="22"/>
              </w:rPr>
              <w:t>September</w:t>
            </w:r>
          </w:p>
        </w:tc>
      </w:tr>
      <w:tr w:rsidR="00EE79D6" w:rsidRPr="009426D0" w14:paraId="62E64B67" w14:textId="77777777" w:rsidTr="00D748B0">
        <w:trPr>
          <w:tblHeader/>
        </w:trPr>
        <w:tc>
          <w:tcPr>
            <w:tcW w:w="1685" w:type="dxa"/>
            <w:vMerge/>
          </w:tcPr>
          <w:p w14:paraId="18F4ABD8" w14:textId="77777777" w:rsidR="00EE79D6" w:rsidRPr="00156FC2" w:rsidRDefault="00EE79D6" w:rsidP="00EE79D6">
            <w:pPr>
              <w:spacing w:line="240" w:lineRule="auto"/>
              <w:ind w:left="176" w:right="-288"/>
              <w:jc w:val="both"/>
              <w:rPr>
                <w:b/>
                <w:bCs/>
                <w:i/>
                <w:iCs/>
                <w:szCs w:val="22"/>
                <w:cs/>
              </w:rPr>
            </w:pPr>
          </w:p>
        </w:tc>
        <w:tc>
          <w:tcPr>
            <w:tcW w:w="932" w:type="dxa"/>
          </w:tcPr>
          <w:p w14:paraId="7D712AF2" w14:textId="77777777" w:rsidR="00EE79D6" w:rsidRPr="008B4E20" w:rsidRDefault="00EE79D6" w:rsidP="00EE79D6">
            <w:pPr>
              <w:tabs>
                <w:tab w:val="left" w:pos="720"/>
              </w:tabs>
              <w:spacing w:line="240" w:lineRule="auto"/>
              <w:ind w:left="-86" w:right="-86"/>
              <w:jc w:val="center"/>
              <w:rPr>
                <w:bCs/>
                <w:szCs w:val="22"/>
              </w:rPr>
            </w:pPr>
            <w:r w:rsidRPr="008B4E20">
              <w:rPr>
                <w:bCs/>
                <w:szCs w:val="22"/>
              </w:rPr>
              <w:t>202</w:t>
            </w:r>
            <w:r>
              <w:rPr>
                <w:bCs/>
                <w:szCs w:val="22"/>
              </w:rPr>
              <w:t>4</w:t>
            </w:r>
          </w:p>
        </w:tc>
        <w:tc>
          <w:tcPr>
            <w:tcW w:w="236" w:type="dxa"/>
          </w:tcPr>
          <w:p w14:paraId="79898FEE" w14:textId="77777777" w:rsidR="00EE79D6" w:rsidRPr="008B4E20" w:rsidRDefault="00EE79D6" w:rsidP="00EE79D6">
            <w:pPr>
              <w:tabs>
                <w:tab w:val="left" w:pos="720"/>
              </w:tabs>
              <w:spacing w:line="240" w:lineRule="auto"/>
              <w:jc w:val="center"/>
              <w:rPr>
                <w:bCs/>
                <w:szCs w:val="22"/>
                <w:cs/>
              </w:rPr>
            </w:pPr>
          </w:p>
        </w:tc>
        <w:tc>
          <w:tcPr>
            <w:tcW w:w="933" w:type="dxa"/>
          </w:tcPr>
          <w:p w14:paraId="2D638DC8" w14:textId="77777777" w:rsidR="00EE79D6" w:rsidRPr="008B4E20" w:rsidRDefault="00EE79D6" w:rsidP="00EE79D6">
            <w:pPr>
              <w:tabs>
                <w:tab w:val="left" w:pos="720"/>
              </w:tabs>
              <w:spacing w:line="240" w:lineRule="auto"/>
              <w:ind w:left="-129" w:right="-86"/>
              <w:jc w:val="center"/>
              <w:rPr>
                <w:bCs/>
                <w:szCs w:val="22"/>
                <w:cs/>
              </w:rPr>
            </w:pPr>
            <w:r w:rsidRPr="008B4E20">
              <w:rPr>
                <w:bCs/>
                <w:szCs w:val="22"/>
              </w:rPr>
              <w:t>202</w:t>
            </w:r>
            <w:r>
              <w:rPr>
                <w:bCs/>
                <w:szCs w:val="22"/>
              </w:rPr>
              <w:t>5</w:t>
            </w:r>
          </w:p>
        </w:tc>
        <w:tc>
          <w:tcPr>
            <w:tcW w:w="241" w:type="dxa"/>
          </w:tcPr>
          <w:p w14:paraId="5F42EFEC" w14:textId="77777777" w:rsidR="00EE79D6" w:rsidRPr="00156FC2" w:rsidRDefault="00EE79D6" w:rsidP="00EE79D6">
            <w:pPr>
              <w:tabs>
                <w:tab w:val="left" w:pos="720"/>
              </w:tabs>
              <w:spacing w:line="240" w:lineRule="auto"/>
              <w:ind w:left="-129" w:right="-86"/>
              <w:jc w:val="center"/>
              <w:rPr>
                <w:szCs w:val="22"/>
                <w:cs/>
              </w:rPr>
            </w:pPr>
          </w:p>
        </w:tc>
        <w:tc>
          <w:tcPr>
            <w:tcW w:w="1007" w:type="dxa"/>
            <w:vAlign w:val="bottom"/>
          </w:tcPr>
          <w:p w14:paraId="25FB0867" w14:textId="77777777" w:rsidR="00EE79D6" w:rsidRPr="00156FC2" w:rsidRDefault="00EE79D6" w:rsidP="00EE79D6">
            <w:pPr>
              <w:tabs>
                <w:tab w:val="left" w:pos="720"/>
              </w:tabs>
              <w:spacing w:line="240" w:lineRule="auto"/>
              <w:ind w:left="-129" w:right="-86"/>
              <w:jc w:val="center"/>
              <w:rPr>
                <w:szCs w:val="22"/>
                <w:cs/>
              </w:rPr>
            </w:pPr>
            <w:r w:rsidRPr="00156FC2">
              <w:rPr>
                <w:szCs w:val="22"/>
              </w:rPr>
              <w:t>202</w:t>
            </w:r>
            <w:r>
              <w:rPr>
                <w:szCs w:val="22"/>
              </w:rPr>
              <w:t>5</w:t>
            </w:r>
          </w:p>
        </w:tc>
        <w:tc>
          <w:tcPr>
            <w:tcW w:w="276" w:type="dxa"/>
            <w:vAlign w:val="bottom"/>
          </w:tcPr>
          <w:p w14:paraId="2A7E1ED4" w14:textId="77777777" w:rsidR="00EE79D6" w:rsidRPr="00156FC2" w:rsidRDefault="00EE79D6" w:rsidP="00EE79D6">
            <w:pPr>
              <w:tabs>
                <w:tab w:val="left" w:pos="720"/>
              </w:tabs>
              <w:spacing w:line="240" w:lineRule="auto"/>
              <w:jc w:val="center"/>
              <w:rPr>
                <w:szCs w:val="22"/>
                <w:cs/>
              </w:rPr>
            </w:pPr>
          </w:p>
        </w:tc>
        <w:tc>
          <w:tcPr>
            <w:tcW w:w="990" w:type="dxa"/>
            <w:vAlign w:val="bottom"/>
          </w:tcPr>
          <w:p w14:paraId="43716276" w14:textId="77777777" w:rsidR="00EE79D6" w:rsidRPr="000C1806" w:rsidRDefault="00EE79D6" w:rsidP="00EE79D6">
            <w:pPr>
              <w:spacing w:line="240" w:lineRule="auto"/>
              <w:ind w:left="-45" w:right="-60"/>
              <w:jc w:val="center"/>
              <w:rPr>
                <w:szCs w:val="22"/>
                <w:cs/>
              </w:rPr>
            </w:pPr>
            <w:r w:rsidRPr="000C1806">
              <w:rPr>
                <w:szCs w:val="22"/>
              </w:rPr>
              <w:t>Increase</w:t>
            </w:r>
          </w:p>
        </w:tc>
        <w:tc>
          <w:tcPr>
            <w:tcW w:w="270" w:type="dxa"/>
            <w:vAlign w:val="bottom"/>
          </w:tcPr>
          <w:p w14:paraId="6FDB3297" w14:textId="77777777" w:rsidR="00EE79D6" w:rsidRPr="00156FC2" w:rsidRDefault="00EE79D6" w:rsidP="00EE79D6">
            <w:pPr>
              <w:tabs>
                <w:tab w:val="left" w:pos="720"/>
              </w:tabs>
              <w:spacing w:line="240" w:lineRule="auto"/>
              <w:jc w:val="center"/>
              <w:rPr>
                <w:szCs w:val="22"/>
                <w:cs/>
              </w:rPr>
            </w:pPr>
          </w:p>
        </w:tc>
        <w:tc>
          <w:tcPr>
            <w:tcW w:w="1023" w:type="dxa"/>
            <w:vAlign w:val="bottom"/>
          </w:tcPr>
          <w:p w14:paraId="4730B002" w14:textId="77777777" w:rsidR="00EE79D6" w:rsidRPr="00156FC2" w:rsidRDefault="00EE79D6" w:rsidP="00EE79D6">
            <w:pPr>
              <w:spacing w:line="240" w:lineRule="auto"/>
              <w:ind w:left="-45" w:right="-60"/>
              <w:jc w:val="center"/>
              <w:rPr>
                <w:szCs w:val="22"/>
                <w:cs/>
              </w:rPr>
            </w:pPr>
            <w:r w:rsidRPr="000C1806">
              <w:rPr>
                <w:szCs w:val="22"/>
              </w:rPr>
              <w:t>Decrease</w:t>
            </w:r>
          </w:p>
        </w:tc>
        <w:tc>
          <w:tcPr>
            <w:tcW w:w="236" w:type="dxa"/>
          </w:tcPr>
          <w:p w14:paraId="31DD1EF5" w14:textId="77777777" w:rsidR="00EE79D6" w:rsidRPr="00156FC2" w:rsidRDefault="00EE79D6" w:rsidP="00EE79D6">
            <w:pPr>
              <w:tabs>
                <w:tab w:val="left" w:pos="720"/>
              </w:tabs>
              <w:spacing w:line="240" w:lineRule="auto"/>
              <w:jc w:val="center"/>
              <w:rPr>
                <w:szCs w:val="22"/>
                <w:cs/>
              </w:rPr>
            </w:pPr>
          </w:p>
        </w:tc>
        <w:tc>
          <w:tcPr>
            <w:tcW w:w="1007" w:type="dxa"/>
          </w:tcPr>
          <w:p w14:paraId="0AF97BDE" w14:textId="02D4A43C" w:rsidR="00EE79D6" w:rsidRPr="00D65B00" w:rsidRDefault="00EE79D6" w:rsidP="00EE79D6">
            <w:pPr>
              <w:spacing w:line="240" w:lineRule="auto"/>
              <w:ind w:left="-45" w:right="-60"/>
              <w:jc w:val="center"/>
              <w:rPr>
                <w:szCs w:val="22"/>
                <w:cs/>
              </w:rPr>
            </w:pPr>
            <w:r w:rsidRPr="00770F9F">
              <w:rPr>
                <w:spacing w:val="-4"/>
                <w:szCs w:val="22"/>
              </w:rPr>
              <w:t>Reclassify</w:t>
            </w:r>
          </w:p>
        </w:tc>
        <w:tc>
          <w:tcPr>
            <w:tcW w:w="236" w:type="dxa"/>
            <w:vAlign w:val="bottom"/>
          </w:tcPr>
          <w:p w14:paraId="2011A57A" w14:textId="77777777" w:rsidR="00EE79D6" w:rsidRPr="00156FC2" w:rsidRDefault="00EE79D6" w:rsidP="00EE79D6">
            <w:pPr>
              <w:tabs>
                <w:tab w:val="left" w:pos="720"/>
              </w:tabs>
              <w:spacing w:line="240" w:lineRule="auto"/>
              <w:jc w:val="center"/>
              <w:rPr>
                <w:szCs w:val="22"/>
                <w:cs/>
              </w:rPr>
            </w:pPr>
          </w:p>
        </w:tc>
        <w:tc>
          <w:tcPr>
            <w:tcW w:w="1018" w:type="dxa"/>
          </w:tcPr>
          <w:p w14:paraId="60060B24" w14:textId="77777777" w:rsidR="00EE79D6" w:rsidRPr="00156FC2" w:rsidRDefault="00EE79D6" w:rsidP="00EE79D6">
            <w:pPr>
              <w:tabs>
                <w:tab w:val="left" w:pos="720"/>
              </w:tabs>
              <w:spacing w:line="240" w:lineRule="auto"/>
              <w:ind w:left="-95" w:right="-120"/>
              <w:jc w:val="center"/>
              <w:rPr>
                <w:szCs w:val="22"/>
                <w:cs/>
              </w:rPr>
            </w:pPr>
            <w:r w:rsidRPr="007F7D52">
              <w:rPr>
                <w:szCs w:val="22"/>
              </w:rPr>
              <w:t>202</w:t>
            </w:r>
            <w:r>
              <w:rPr>
                <w:szCs w:val="22"/>
              </w:rPr>
              <w:t>5</w:t>
            </w:r>
          </w:p>
        </w:tc>
      </w:tr>
      <w:tr w:rsidR="00EE79D6" w:rsidRPr="009426D0" w14:paraId="2A9CE6B9" w14:textId="77777777" w:rsidTr="005D4FB2">
        <w:trPr>
          <w:tblHeader/>
        </w:trPr>
        <w:tc>
          <w:tcPr>
            <w:tcW w:w="1685" w:type="dxa"/>
            <w:vAlign w:val="bottom"/>
          </w:tcPr>
          <w:p w14:paraId="37E79AC4" w14:textId="77777777" w:rsidR="00EE79D6" w:rsidRPr="00156FC2" w:rsidRDefault="00EE79D6" w:rsidP="00EE79D6">
            <w:pPr>
              <w:tabs>
                <w:tab w:val="left" w:pos="720"/>
              </w:tabs>
              <w:spacing w:line="240" w:lineRule="auto"/>
              <w:rPr>
                <w:b/>
                <w:i/>
                <w:iCs/>
                <w:szCs w:val="22"/>
              </w:rPr>
            </w:pPr>
          </w:p>
        </w:tc>
        <w:tc>
          <w:tcPr>
            <w:tcW w:w="2101" w:type="dxa"/>
            <w:gridSpan w:val="3"/>
            <w:vAlign w:val="bottom"/>
          </w:tcPr>
          <w:p w14:paraId="4B291DB4" w14:textId="77777777" w:rsidR="00EE79D6" w:rsidRPr="00156FC2" w:rsidRDefault="00EE79D6" w:rsidP="00EE79D6">
            <w:pPr>
              <w:tabs>
                <w:tab w:val="left" w:pos="720"/>
              </w:tabs>
              <w:spacing w:line="240" w:lineRule="auto"/>
              <w:ind w:left="-95" w:right="-120"/>
              <w:jc w:val="center"/>
              <w:rPr>
                <w:i/>
                <w:iCs/>
                <w:szCs w:val="22"/>
                <w:cs/>
              </w:rPr>
            </w:pPr>
            <w:r w:rsidRPr="00156FC2">
              <w:rPr>
                <w:i/>
                <w:iCs/>
                <w:szCs w:val="22"/>
              </w:rPr>
              <w:t>(% per annum)</w:t>
            </w:r>
          </w:p>
        </w:tc>
        <w:tc>
          <w:tcPr>
            <w:tcW w:w="241" w:type="dxa"/>
          </w:tcPr>
          <w:p w14:paraId="03656DB1" w14:textId="77777777" w:rsidR="00EE79D6" w:rsidRPr="00156FC2" w:rsidRDefault="00EE79D6" w:rsidP="00EE79D6">
            <w:pPr>
              <w:tabs>
                <w:tab w:val="left" w:pos="720"/>
              </w:tabs>
              <w:spacing w:line="240" w:lineRule="auto"/>
              <w:ind w:left="-95" w:right="-120"/>
              <w:jc w:val="center"/>
              <w:rPr>
                <w:i/>
                <w:iCs/>
                <w:szCs w:val="22"/>
                <w:cs/>
              </w:rPr>
            </w:pPr>
          </w:p>
        </w:tc>
        <w:tc>
          <w:tcPr>
            <w:tcW w:w="6063" w:type="dxa"/>
            <w:gridSpan w:val="9"/>
            <w:vAlign w:val="bottom"/>
          </w:tcPr>
          <w:p w14:paraId="652DD6F8" w14:textId="77777777" w:rsidR="00EE79D6" w:rsidRPr="00156FC2" w:rsidRDefault="00EE79D6" w:rsidP="00EE79D6">
            <w:pPr>
              <w:tabs>
                <w:tab w:val="left" w:pos="720"/>
              </w:tabs>
              <w:spacing w:line="240" w:lineRule="auto"/>
              <w:ind w:left="-95" w:right="-120"/>
              <w:jc w:val="center"/>
              <w:rPr>
                <w:szCs w:val="22"/>
                <w:cs/>
              </w:rPr>
            </w:pPr>
            <w:r w:rsidRPr="00156FC2">
              <w:rPr>
                <w:i/>
                <w:iCs/>
                <w:szCs w:val="22"/>
              </w:rPr>
              <w:t>(in thousand Baht)</w:t>
            </w:r>
          </w:p>
        </w:tc>
      </w:tr>
      <w:tr w:rsidR="00EE79D6" w:rsidRPr="009426D0" w14:paraId="78F78191" w14:textId="77777777" w:rsidTr="00D748B0">
        <w:tc>
          <w:tcPr>
            <w:tcW w:w="1685" w:type="dxa"/>
          </w:tcPr>
          <w:p w14:paraId="604C1FFF" w14:textId="124C1D51" w:rsidR="00EE79D6" w:rsidRPr="00156FC2" w:rsidRDefault="00EE79D6" w:rsidP="00EE79D6">
            <w:pPr>
              <w:tabs>
                <w:tab w:val="left" w:pos="720"/>
              </w:tabs>
              <w:spacing w:line="240" w:lineRule="auto"/>
              <w:rPr>
                <w:szCs w:val="22"/>
                <w:lang w:val="en-US" w:bidi="th-TH"/>
              </w:rPr>
            </w:pPr>
            <w:r w:rsidRPr="00156FC2">
              <w:rPr>
                <w:szCs w:val="22"/>
                <w:lang w:val="en-US" w:bidi="th-TH"/>
              </w:rPr>
              <w:t>Subsidiaries</w:t>
            </w:r>
          </w:p>
        </w:tc>
        <w:tc>
          <w:tcPr>
            <w:tcW w:w="932" w:type="dxa"/>
          </w:tcPr>
          <w:p w14:paraId="63745CD7" w14:textId="2664BC5C" w:rsidR="00EE79D6" w:rsidRPr="00B65591" w:rsidRDefault="00EE79D6" w:rsidP="00EE79D6">
            <w:pPr>
              <w:spacing w:line="240" w:lineRule="auto"/>
              <w:ind w:left="-129" w:right="-137"/>
              <w:jc w:val="center"/>
              <w:rPr>
                <w:spacing w:val="-8"/>
                <w:szCs w:val="22"/>
              </w:rPr>
            </w:pPr>
            <w:r w:rsidRPr="00B65591">
              <w:rPr>
                <w:spacing w:val="-8"/>
                <w:szCs w:val="22"/>
              </w:rPr>
              <w:t xml:space="preserve">4.01 </w:t>
            </w:r>
            <w:r>
              <w:rPr>
                <w:spacing w:val="-8"/>
                <w:szCs w:val="22"/>
              </w:rPr>
              <w:t>-</w:t>
            </w:r>
            <w:r w:rsidRPr="00B65591">
              <w:rPr>
                <w:spacing w:val="-8"/>
                <w:szCs w:val="22"/>
              </w:rPr>
              <w:t xml:space="preserve"> 5.08</w:t>
            </w:r>
          </w:p>
        </w:tc>
        <w:tc>
          <w:tcPr>
            <w:tcW w:w="236" w:type="dxa"/>
          </w:tcPr>
          <w:p w14:paraId="021A90D5" w14:textId="77777777" w:rsidR="00EE79D6" w:rsidRPr="00156FC2" w:rsidRDefault="00EE79D6" w:rsidP="00EE79D6">
            <w:pPr>
              <w:tabs>
                <w:tab w:val="left" w:pos="720"/>
              </w:tabs>
              <w:spacing w:line="240" w:lineRule="auto"/>
              <w:rPr>
                <w:szCs w:val="22"/>
              </w:rPr>
            </w:pPr>
          </w:p>
        </w:tc>
        <w:tc>
          <w:tcPr>
            <w:tcW w:w="933" w:type="dxa"/>
          </w:tcPr>
          <w:p w14:paraId="5032DDFF" w14:textId="3B51AD2E" w:rsidR="00EE79D6" w:rsidRPr="00D15472" w:rsidRDefault="001719D6" w:rsidP="00EE79D6">
            <w:pPr>
              <w:spacing w:line="240" w:lineRule="auto"/>
              <w:ind w:left="-129" w:right="-137"/>
              <w:jc w:val="center"/>
              <w:rPr>
                <w:spacing w:val="-8"/>
                <w:szCs w:val="22"/>
              </w:rPr>
            </w:pPr>
            <w:r>
              <w:rPr>
                <w:spacing w:val="-8"/>
                <w:szCs w:val="22"/>
              </w:rPr>
              <w:t>3.</w:t>
            </w:r>
            <w:r w:rsidR="00CB2D1E">
              <w:rPr>
                <w:spacing w:val="-8"/>
                <w:szCs w:val="22"/>
              </w:rPr>
              <w:t>52</w:t>
            </w:r>
            <w:r>
              <w:rPr>
                <w:spacing w:val="-8"/>
                <w:szCs w:val="22"/>
              </w:rPr>
              <w:t xml:space="preserve"> </w:t>
            </w:r>
            <w:r w:rsidR="00EA6157">
              <w:rPr>
                <w:spacing w:val="-8"/>
                <w:szCs w:val="22"/>
              </w:rPr>
              <w:t>-</w:t>
            </w:r>
            <w:r>
              <w:rPr>
                <w:spacing w:val="-8"/>
                <w:szCs w:val="22"/>
              </w:rPr>
              <w:t xml:space="preserve"> </w:t>
            </w:r>
            <w:r w:rsidR="00CB2D1E">
              <w:rPr>
                <w:spacing w:val="-8"/>
                <w:szCs w:val="22"/>
              </w:rPr>
              <w:t>5.92</w:t>
            </w:r>
          </w:p>
        </w:tc>
        <w:tc>
          <w:tcPr>
            <w:tcW w:w="241" w:type="dxa"/>
          </w:tcPr>
          <w:p w14:paraId="4A7B5655" w14:textId="77777777" w:rsidR="00EE79D6" w:rsidRPr="00156FC2" w:rsidRDefault="00EE79D6" w:rsidP="00EE79D6">
            <w:pPr>
              <w:tabs>
                <w:tab w:val="decimal" w:pos="824"/>
              </w:tabs>
              <w:spacing w:line="240" w:lineRule="auto"/>
              <w:ind w:left="-129" w:right="-86"/>
              <w:jc w:val="center"/>
              <w:rPr>
                <w:szCs w:val="22"/>
              </w:rPr>
            </w:pPr>
          </w:p>
        </w:tc>
        <w:tc>
          <w:tcPr>
            <w:tcW w:w="1007" w:type="dxa"/>
          </w:tcPr>
          <w:p w14:paraId="78ABCB6C" w14:textId="6402E7EB" w:rsidR="00EE79D6" w:rsidRPr="00D96872" w:rsidRDefault="00EE79D6" w:rsidP="00EE79D6">
            <w:pPr>
              <w:pStyle w:val="acctfourfigures"/>
              <w:tabs>
                <w:tab w:val="clear" w:pos="765"/>
                <w:tab w:val="decimal" w:pos="870"/>
              </w:tabs>
              <w:spacing w:line="240" w:lineRule="atLeast"/>
              <w:ind w:left="-120" w:right="-105"/>
              <w:rPr>
                <w:szCs w:val="22"/>
              </w:rPr>
            </w:pPr>
            <w:r w:rsidRPr="005B53FD">
              <w:t>54,206,010</w:t>
            </w:r>
          </w:p>
        </w:tc>
        <w:tc>
          <w:tcPr>
            <w:tcW w:w="276" w:type="dxa"/>
          </w:tcPr>
          <w:p w14:paraId="71A7F88D" w14:textId="77777777" w:rsidR="00EE79D6" w:rsidRPr="00D20B27" w:rsidRDefault="00EE79D6" w:rsidP="00EE79D6">
            <w:pPr>
              <w:tabs>
                <w:tab w:val="left" w:pos="720"/>
              </w:tabs>
              <w:spacing w:line="240" w:lineRule="auto"/>
              <w:rPr>
                <w:szCs w:val="22"/>
              </w:rPr>
            </w:pPr>
          </w:p>
        </w:tc>
        <w:tc>
          <w:tcPr>
            <w:tcW w:w="990" w:type="dxa"/>
          </w:tcPr>
          <w:p w14:paraId="53F71F0D" w14:textId="72593681" w:rsidR="00EE79D6" w:rsidRPr="00D20B27" w:rsidRDefault="001719D6" w:rsidP="00EE79D6">
            <w:pPr>
              <w:pStyle w:val="acctfourfigures"/>
              <w:tabs>
                <w:tab w:val="clear" w:pos="765"/>
                <w:tab w:val="decimal" w:pos="870"/>
              </w:tabs>
              <w:spacing w:line="240" w:lineRule="atLeast"/>
              <w:ind w:left="-120" w:right="-105"/>
              <w:rPr>
                <w:szCs w:val="22"/>
              </w:rPr>
            </w:pPr>
            <w:r w:rsidRPr="00831BD8">
              <w:t>86,336,318</w:t>
            </w:r>
          </w:p>
        </w:tc>
        <w:tc>
          <w:tcPr>
            <w:tcW w:w="270" w:type="dxa"/>
          </w:tcPr>
          <w:p w14:paraId="4A6F09DE" w14:textId="77777777" w:rsidR="00EE79D6" w:rsidRPr="00D20B27" w:rsidRDefault="00EE79D6" w:rsidP="00EE79D6">
            <w:pPr>
              <w:tabs>
                <w:tab w:val="decimal" w:pos="623"/>
                <w:tab w:val="decimal" w:pos="888"/>
              </w:tabs>
              <w:spacing w:line="240" w:lineRule="auto"/>
              <w:ind w:right="-32"/>
              <w:rPr>
                <w:szCs w:val="22"/>
              </w:rPr>
            </w:pPr>
          </w:p>
        </w:tc>
        <w:tc>
          <w:tcPr>
            <w:tcW w:w="1023" w:type="dxa"/>
          </w:tcPr>
          <w:p w14:paraId="20DA62D1" w14:textId="638CDE62" w:rsidR="00EE79D6" w:rsidRPr="001719D6" w:rsidRDefault="001719D6" w:rsidP="00D15472">
            <w:pPr>
              <w:spacing w:line="240" w:lineRule="auto"/>
              <w:ind w:left="-129" w:right="-137"/>
              <w:jc w:val="center"/>
              <w:rPr>
                <w:spacing w:val="-14"/>
                <w:szCs w:val="22"/>
              </w:rPr>
            </w:pPr>
            <w:r w:rsidRPr="001719D6">
              <w:rPr>
                <w:spacing w:val="-14"/>
              </w:rPr>
              <w:t>(68,763,048)</w:t>
            </w:r>
          </w:p>
        </w:tc>
        <w:tc>
          <w:tcPr>
            <w:tcW w:w="236" w:type="dxa"/>
          </w:tcPr>
          <w:p w14:paraId="750DA53E" w14:textId="77777777" w:rsidR="00EE79D6" w:rsidRPr="00D20B27" w:rsidRDefault="00EE79D6" w:rsidP="00EE79D6">
            <w:pPr>
              <w:tabs>
                <w:tab w:val="decimal" w:pos="623"/>
              </w:tabs>
              <w:spacing w:line="240" w:lineRule="auto"/>
              <w:ind w:left="-129" w:right="-86"/>
              <w:jc w:val="center"/>
              <w:rPr>
                <w:szCs w:val="22"/>
              </w:rPr>
            </w:pPr>
          </w:p>
        </w:tc>
        <w:tc>
          <w:tcPr>
            <w:tcW w:w="1007" w:type="dxa"/>
          </w:tcPr>
          <w:p w14:paraId="27893A01" w14:textId="2E3C489E" w:rsidR="00EE79D6" w:rsidRPr="00D20B27" w:rsidRDefault="001719D6" w:rsidP="00EE79D6">
            <w:pPr>
              <w:pStyle w:val="acctfourfigures"/>
              <w:tabs>
                <w:tab w:val="clear" w:pos="765"/>
                <w:tab w:val="decimal" w:pos="780"/>
              </w:tabs>
              <w:spacing w:line="240" w:lineRule="atLeast"/>
              <w:ind w:left="-120" w:right="-105"/>
              <w:rPr>
                <w:szCs w:val="22"/>
              </w:rPr>
            </w:pPr>
            <w:r w:rsidRPr="00831BD8">
              <w:t>62,414</w:t>
            </w:r>
          </w:p>
        </w:tc>
        <w:tc>
          <w:tcPr>
            <w:tcW w:w="236" w:type="dxa"/>
          </w:tcPr>
          <w:p w14:paraId="56830337" w14:textId="77777777" w:rsidR="00EE79D6" w:rsidRPr="00D20B27" w:rsidRDefault="00EE79D6" w:rsidP="00EE79D6">
            <w:pPr>
              <w:tabs>
                <w:tab w:val="decimal" w:pos="623"/>
              </w:tabs>
              <w:spacing w:line="240" w:lineRule="auto"/>
              <w:ind w:left="-129" w:right="-86"/>
              <w:jc w:val="center"/>
              <w:rPr>
                <w:szCs w:val="22"/>
              </w:rPr>
            </w:pPr>
          </w:p>
        </w:tc>
        <w:tc>
          <w:tcPr>
            <w:tcW w:w="1018" w:type="dxa"/>
          </w:tcPr>
          <w:p w14:paraId="7B1F406D" w14:textId="59BAA845" w:rsidR="00EE79D6" w:rsidRPr="002B2F69" w:rsidRDefault="001719D6" w:rsidP="00EE79D6">
            <w:pPr>
              <w:tabs>
                <w:tab w:val="decimal" w:pos="984"/>
              </w:tabs>
              <w:spacing w:line="240" w:lineRule="auto"/>
              <w:ind w:left="-129" w:right="-86"/>
              <w:rPr>
                <w:szCs w:val="22"/>
              </w:rPr>
            </w:pPr>
            <w:r w:rsidRPr="00831BD8">
              <w:t>71,841,694</w:t>
            </w:r>
          </w:p>
        </w:tc>
      </w:tr>
      <w:tr w:rsidR="00EE79D6" w:rsidRPr="009426D0" w14:paraId="789BBD79" w14:textId="77777777" w:rsidTr="00D748B0">
        <w:tc>
          <w:tcPr>
            <w:tcW w:w="1685" w:type="dxa"/>
          </w:tcPr>
          <w:p w14:paraId="4A328E23" w14:textId="5B8B5327" w:rsidR="00EE79D6" w:rsidRPr="00156FC2" w:rsidRDefault="00EE79D6" w:rsidP="00EE79D6">
            <w:pPr>
              <w:tabs>
                <w:tab w:val="left" w:pos="720"/>
              </w:tabs>
              <w:spacing w:line="240" w:lineRule="auto"/>
              <w:rPr>
                <w:szCs w:val="22"/>
                <w:lang w:val="en-US" w:bidi="th-TH"/>
              </w:rPr>
            </w:pPr>
            <w:r w:rsidRPr="00156FC2">
              <w:rPr>
                <w:szCs w:val="22"/>
                <w:lang w:val="en-US" w:bidi="th-TH"/>
              </w:rPr>
              <w:t>Joint venture</w:t>
            </w:r>
          </w:p>
        </w:tc>
        <w:tc>
          <w:tcPr>
            <w:tcW w:w="932" w:type="dxa"/>
          </w:tcPr>
          <w:p w14:paraId="1083B54D" w14:textId="61DD88AA" w:rsidR="00EE79D6" w:rsidRPr="00156FC2" w:rsidRDefault="00EE79D6" w:rsidP="00EE79D6">
            <w:pPr>
              <w:tabs>
                <w:tab w:val="left" w:pos="720"/>
              </w:tabs>
              <w:spacing w:line="240" w:lineRule="auto"/>
              <w:ind w:left="-86" w:right="-120"/>
              <w:jc w:val="center"/>
              <w:rPr>
                <w:szCs w:val="22"/>
              </w:rPr>
            </w:pPr>
            <w:r w:rsidRPr="00B65591">
              <w:rPr>
                <w:szCs w:val="22"/>
              </w:rPr>
              <w:t>4.01</w:t>
            </w:r>
          </w:p>
        </w:tc>
        <w:tc>
          <w:tcPr>
            <w:tcW w:w="236" w:type="dxa"/>
          </w:tcPr>
          <w:p w14:paraId="27CF039F" w14:textId="77777777" w:rsidR="00EE79D6" w:rsidRPr="00156FC2" w:rsidRDefault="00EE79D6" w:rsidP="00EE79D6">
            <w:pPr>
              <w:tabs>
                <w:tab w:val="left" w:pos="720"/>
              </w:tabs>
              <w:spacing w:line="240" w:lineRule="auto"/>
              <w:rPr>
                <w:szCs w:val="22"/>
              </w:rPr>
            </w:pPr>
          </w:p>
        </w:tc>
        <w:tc>
          <w:tcPr>
            <w:tcW w:w="933" w:type="dxa"/>
          </w:tcPr>
          <w:p w14:paraId="4BCAAA86" w14:textId="590C5D72" w:rsidR="00EE79D6" w:rsidRPr="005F2E47" w:rsidRDefault="00C00541" w:rsidP="00EE79D6">
            <w:pPr>
              <w:spacing w:line="240" w:lineRule="auto"/>
              <w:ind w:left="-129" w:right="-137"/>
              <w:jc w:val="center"/>
              <w:rPr>
                <w:szCs w:val="22"/>
              </w:rPr>
            </w:pPr>
            <w:r>
              <w:rPr>
                <w:szCs w:val="22"/>
              </w:rPr>
              <w:t>4.42</w:t>
            </w:r>
          </w:p>
        </w:tc>
        <w:tc>
          <w:tcPr>
            <w:tcW w:w="241" w:type="dxa"/>
          </w:tcPr>
          <w:p w14:paraId="38FCC6A0" w14:textId="77777777" w:rsidR="00EE79D6" w:rsidRPr="00156FC2" w:rsidRDefault="00EE79D6" w:rsidP="00EE79D6">
            <w:pPr>
              <w:tabs>
                <w:tab w:val="decimal" w:pos="824"/>
              </w:tabs>
              <w:spacing w:line="240" w:lineRule="auto"/>
              <w:ind w:left="-129" w:right="-86"/>
              <w:jc w:val="center"/>
              <w:rPr>
                <w:szCs w:val="22"/>
              </w:rPr>
            </w:pPr>
          </w:p>
        </w:tc>
        <w:tc>
          <w:tcPr>
            <w:tcW w:w="1007" w:type="dxa"/>
            <w:tcBorders>
              <w:bottom w:val="single" w:sz="4" w:space="0" w:color="auto"/>
            </w:tcBorders>
          </w:tcPr>
          <w:p w14:paraId="545CA9D6" w14:textId="5864CEB7" w:rsidR="00EE79D6" w:rsidRPr="00D20B27" w:rsidRDefault="00EE79D6" w:rsidP="00EE79D6">
            <w:pPr>
              <w:pStyle w:val="acctfourfigures"/>
              <w:tabs>
                <w:tab w:val="clear" w:pos="765"/>
                <w:tab w:val="decimal" w:pos="870"/>
              </w:tabs>
              <w:spacing w:line="240" w:lineRule="atLeast"/>
              <w:ind w:left="-120" w:right="-105"/>
              <w:rPr>
                <w:szCs w:val="22"/>
              </w:rPr>
            </w:pPr>
            <w:r w:rsidRPr="005B53FD">
              <w:t>62,414</w:t>
            </w:r>
          </w:p>
        </w:tc>
        <w:tc>
          <w:tcPr>
            <w:tcW w:w="276" w:type="dxa"/>
          </w:tcPr>
          <w:p w14:paraId="01EC5C0D" w14:textId="77777777" w:rsidR="00EE79D6" w:rsidRPr="00D20B27" w:rsidRDefault="00EE79D6" w:rsidP="00EE79D6">
            <w:pPr>
              <w:tabs>
                <w:tab w:val="left" w:pos="720"/>
              </w:tabs>
              <w:spacing w:line="240" w:lineRule="auto"/>
              <w:rPr>
                <w:szCs w:val="22"/>
              </w:rPr>
            </w:pPr>
          </w:p>
        </w:tc>
        <w:tc>
          <w:tcPr>
            <w:tcW w:w="990" w:type="dxa"/>
          </w:tcPr>
          <w:p w14:paraId="63940203" w14:textId="68D634DB" w:rsidR="00EE79D6" w:rsidRPr="00D20B27" w:rsidRDefault="001719D6" w:rsidP="00EE79D6">
            <w:pPr>
              <w:pStyle w:val="acctfourfigures"/>
              <w:tabs>
                <w:tab w:val="clear" w:pos="765"/>
                <w:tab w:val="decimal" w:pos="870"/>
              </w:tabs>
              <w:spacing w:line="240" w:lineRule="atLeast"/>
              <w:ind w:left="-120" w:right="-105"/>
              <w:rPr>
                <w:szCs w:val="22"/>
              </w:rPr>
            </w:pPr>
            <w:r w:rsidRPr="00831BD8">
              <w:t>589,598</w:t>
            </w:r>
          </w:p>
        </w:tc>
        <w:tc>
          <w:tcPr>
            <w:tcW w:w="270" w:type="dxa"/>
          </w:tcPr>
          <w:p w14:paraId="401E1C23" w14:textId="77777777" w:rsidR="00EE79D6" w:rsidRPr="00D20B27" w:rsidRDefault="00EE79D6" w:rsidP="00EE79D6">
            <w:pPr>
              <w:tabs>
                <w:tab w:val="decimal" w:pos="623"/>
                <w:tab w:val="decimal" w:pos="888"/>
              </w:tabs>
              <w:spacing w:line="240" w:lineRule="auto"/>
              <w:ind w:right="-32"/>
              <w:rPr>
                <w:szCs w:val="22"/>
              </w:rPr>
            </w:pPr>
          </w:p>
        </w:tc>
        <w:tc>
          <w:tcPr>
            <w:tcW w:w="1023" w:type="dxa"/>
          </w:tcPr>
          <w:p w14:paraId="5E2A3C89" w14:textId="7CB6B4EF" w:rsidR="00EE79D6" w:rsidRPr="00D20B27" w:rsidRDefault="001719D6" w:rsidP="00EE79D6">
            <w:pPr>
              <w:pStyle w:val="acctfourfigures"/>
              <w:tabs>
                <w:tab w:val="clear" w:pos="765"/>
                <w:tab w:val="decimal" w:pos="590"/>
              </w:tabs>
              <w:spacing w:line="240" w:lineRule="atLeast"/>
              <w:ind w:left="-120" w:right="-105"/>
              <w:rPr>
                <w:szCs w:val="22"/>
              </w:rPr>
            </w:pPr>
            <w:r w:rsidRPr="00831BD8">
              <w:t>-</w:t>
            </w:r>
          </w:p>
        </w:tc>
        <w:tc>
          <w:tcPr>
            <w:tcW w:w="236" w:type="dxa"/>
          </w:tcPr>
          <w:p w14:paraId="15613B19" w14:textId="77777777" w:rsidR="00EE79D6" w:rsidRPr="00D20B27" w:rsidRDefault="00EE79D6" w:rsidP="00EE79D6">
            <w:pPr>
              <w:tabs>
                <w:tab w:val="decimal" w:pos="623"/>
              </w:tabs>
              <w:spacing w:line="240" w:lineRule="auto"/>
              <w:ind w:left="-129" w:right="-86"/>
              <w:jc w:val="center"/>
              <w:rPr>
                <w:szCs w:val="22"/>
              </w:rPr>
            </w:pPr>
          </w:p>
        </w:tc>
        <w:tc>
          <w:tcPr>
            <w:tcW w:w="1007" w:type="dxa"/>
          </w:tcPr>
          <w:p w14:paraId="4E24F411" w14:textId="08482CF0" w:rsidR="00EE79D6" w:rsidRPr="00D20B27" w:rsidRDefault="001719D6" w:rsidP="00EE79D6">
            <w:pPr>
              <w:pStyle w:val="acctfourfigures"/>
              <w:tabs>
                <w:tab w:val="clear" w:pos="765"/>
                <w:tab w:val="decimal" w:pos="780"/>
              </w:tabs>
              <w:spacing w:line="240" w:lineRule="atLeast"/>
              <w:ind w:left="-120" w:right="-105"/>
              <w:rPr>
                <w:szCs w:val="22"/>
              </w:rPr>
            </w:pPr>
            <w:r w:rsidRPr="00831BD8">
              <w:t>(62,414)</w:t>
            </w:r>
          </w:p>
        </w:tc>
        <w:tc>
          <w:tcPr>
            <w:tcW w:w="236" w:type="dxa"/>
          </w:tcPr>
          <w:p w14:paraId="7AB3FCAD" w14:textId="77777777" w:rsidR="00EE79D6" w:rsidRPr="00D20B27" w:rsidRDefault="00EE79D6" w:rsidP="00EE79D6">
            <w:pPr>
              <w:tabs>
                <w:tab w:val="decimal" w:pos="623"/>
              </w:tabs>
              <w:spacing w:line="240" w:lineRule="auto"/>
              <w:ind w:left="-129" w:right="-86"/>
              <w:jc w:val="center"/>
              <w:rPr>
                <w:szCs w:val="22"/>
              </w:rPr>
            </w:pPr>
          </w:p>
        </w:tc>
        <w:tc>
          <w:tcPr>
            <w:tcW w:w="1018" w:type="dxa"/>
            <w:tcBorders>
              <w:bottom w:val="single" w:sz="4" w:space="0" w:color="auto"/>
            </w:tcBorders>
          </w:tcPr>
          <w:p w14:paraId="65F16425" w14:textId="53F0AD42" w:rsidR="00EE79D6" w:rsidRPr="00D20B27" w:rsidRDefault="001719D6" w:rsidP="00EE79D6">
            <w:pPr>
              <w:tabs>
                <w:tab w:val="decimal" w:pos="984"/>
              </w:tabs>
              <w:spacing w:line="240" w:lineRule="auto"/>
              <w:ind w:left="-129" w:right="-86"/>
              <w:rPr>
                <w:b/>
                <w:bCs/>
                <w:szCs w:val="22"/>
              </w:rPr>
            </w:pPr>
            <w:r w:rsidRPr="00831BD8">
              <w:t>589,598</w:t>
            </w:r>
          </w:p>
        </w:tc>
      </w:tr>
      <w:tr w:rsidR="00EE79D6" w:rsidRPr="009426D0" w14:paraId="7780EA0F" w14:textId="77777777" w:rsidTr="00D748B0">
        <w:tc>
          <w:tcPr>
            <w:tcW w:w="1685" w:type="dxa"/>
          </w:tcPr>
          <w:p w14:paraId="09C0C997" w14:textId="77777777" w:rsidR="00EE79D6" w:rsidRPr="00156FC2" w:rsidRDefault="00EE79D6" w:rsidP="00EE79D6">
            <w:pPr>
              <w:tabs>
                <w:tab w:val="left" w:pos="720"/>
              </w:tabs>
              <w:spacing w:line="240" w:lineRule="auto"/>
              <w:rPr>
                <w:b/>
                <w:bCs/>
                <w:szCs w:val="22"/>
                <w:lang w:val="en-US" w:bidi="th-TH"/>
              </w:rPr>
            </w:pPr>
            <w:r w:rsidRPr="00156FC2">
              <w:rPr>
                <w:b/>
                <w:bCs/>
                <w:szCs w:val="22"/>
                <w:lang w:val="en-US" w:bidi="th-TH"/>
              </w:rPr>
              <w:t>Total</w:t>
            </w:r>
          </w:p>
        </w:tc>
        <w:tc>
          <w:tcPr>
            <w:tcW w:w="932" w:type="dxa"/>
          </w:tcPr>
          <w:p w14:paraId="4402586F" w14:textId="77777777" w:rsidR="00EE79D6" w:rsidRPr="00156FC2" w:rsidRDefault="00EE79D6" w:rsidP="00EE79D6">
            <w:pPr>
              <w:tabs>
                <w:tab w:val="left" w:pos="720"/>
              </w:tabs>
              <w:spacing w:line="240" w:lineRule="auto"/>
              <w:jc w:val="center"/>
              <w:rPr>
                <w:szCs w:val="22"/>
              </w:rPr>
            </w:pPr>
          </w:p>
        </w:tc>
        <w:tc>
          <w:tcPr>
            <w:tcW w:w="236" w:type="dxa"/>
          </w:tcPr>
          <w:p w14:paraId="2907651B" w14:textId="77777777" w:rsidR="00EE79D6" w:rsidRPr="00156FC2" w:rsidRDefault="00EE79D6" w:rsidP="00EE79D6">
            <w:pPr>
              <w:tabs>
                <w:tab w:val="left" w:pos="720"/>
              </w:tabs>
              <w:spacing w:line="240" w:lineRule="auto"/>
              <w:rPr>
                <w:szCs w:val="22"/>
              </w:rPr>
            </w:pPr>
          </w:p>
        </w:tc>
        <w:tc>
          <w:tcPr>
            <w:tcW w:w="933" w:type="dxa"/>
          </w:tcPr>
          <w:p w14:paraId="1BBE7AED" w14:textId="77777777" w:rsidR="00EE79D6" w:rsidRPr="00156FC2" w:rsidRDefault="00EE79D6" w:rsidP="00EE79D6">
            <w:pPr>
              <w:tabs>
                <w:tab w:val="decimal" w:pos="245"/>
              </w:tabs>
              <w:spacing w:line="240" w:lineRule="auto"/>
              <w:ind w:left="-129" w:right="71"/>
              <w:jc w:val="center"/>
              <w:rPr>
                <w:szCs w:val="22"/>
              </w:rPr>
            </w:pPr>
          </w:p>
        </w:tc>
        <w:tc>
          <w:tcPr>
            <w:tcW w:w="241" w:type="dxa"/>
          </w:tcPr>
          <w:p w14:paraId="757E9FD3" w14:textId="77777777" w:rsidR="00EE79D6" w:rsidRPr="00156FC2" w:rsidRDefault="00EE79D6" w:rsidP="00EE79D6">
            <w:pPr>
              <w:tabs>
                <w:tab w:val="decimal" w:pos="824"/>
              </w:tabs>
              <w:spacing w:line="240" w:lineRule="auto"/>
              <w:ind w:left="-129" w:right="-86"/>
              <w:jc w:val="center"/>
              <w:rPr>
                <w:szCs w:val="22"/>
              </w:rPr>
            </w:pPr>
          </w:p>
        </w:tc>
        <w:tc>
          <w:tcPr>
            <w:tcW w:w="1007" w:type="dxa"/>
            <w:tcBorders>
              <w:top w:val="single" w:sz="4" w:space="0" w:color="auto"/>
              <w:bottom w:val="double" w:sz="4" w:space="0" w:color="auto"/>
            </w:tcBorders>
          </w:tcPr>
          <w:p w14:paraId="15C657AB" w14:textId="571FD861" w:rsidR="00EE79D6" w:rsidRPr="00D20B27" w:rsidRDefault="00EE79D6" w:rsidP="00EE79D6">
            <w:pPr>
              <w:pStyle w:val="acctfourfigures"/>
              <w:tabs>
                <w:tab w:val="clear" w:pos="765"/>
                <w:tab w:val="decimal" w:pos="870"/>
              </w:tabs>
              <w:spacing w:line="240" w:lineRule="atLeast"/>
              <w:ind w:left="-120" w:right="-105"/>
              <w:rPr>
                <w:b/>
                <w:bCs/>
                <w:szCs w:val="22"/>
              </w:rPr>
            </w:pPr>
            <w:r w:rsidRPr="00D15472">
              <w:rPr>
                <w:b/>
                <w:bCs/>
              </w:rPr>
              <w:t>54,268,424</w:t>
            </w:r>
          </w:p>
        </w:tc>
        <w:tc>
          <w:tcPr>
            <w:tcW w:w="276" w:type="dxa"/>
          </w:tcPr>
          <w:p w14:paraId="751DF1E4" w14:textId="77777777" w:rsidR="00EE79D6" w:rsidRPr="00D20B27" w:rsidRDefault="00EE79D6" w:rsidP="00EE79D6">
            <w:pPr>
              <w:tabs>
                <w:tab w:val="left" w:pos="720"/>
              </w:tabs>
              <w:spacing w:line="240" w:lineRule="auto"/>
              <w:rPr>
                <w:b/>
                <w:bCs/>
                <w:szCs w:val="22"/>
              </w:rPr>
            </w:pPr>
          </w:p>
        </w:tc>
        <w:tc>
          <w:tcPr>
            <w:tcW w:w="990" w:type="dxa"/>
          </w:tcPr>
          <w:p w14:paraId="18D5AF91" w14:textId="77777777" w:rsidR="00EE79D6" w:rsidRPr="00D20B27" w:rsidRDefault="00EE79D6" w:rsidP="00EE79D6">
            <w:pPr>
              <w:tabs>
                <w:tab w:val="decimal" w:pos="1043"/>
              </w:tabs>
              <w:spacing w:line="240" w:lineRule="auto"/>
              <w:ind w:right="-32"/>
              <w:rPr>
                <w:b/>
                <w:bCs/>
                <w:szCs w:val="22"/>
              </w:rPr>
            </w:pPr>
          </w:p>
        </w:tc>
        <w:tc>
          <w:tcPr>
            <w:tcW w:w="270" w:type="dxa"/>
          </w:tcPr>
          <w:p w14:paraId="58BD0B57" w14:textId="77777777" w:rsidR="00EE79D6" w:rsidRPr="00D20B27" w:rsidRDefault="00EE79D6" w:rsidP="00EE79D6">
            <w:pPr>
              <w:tabs>
                <w:tab w:val="decimal" w:pos="623"/>
                <w:tab w:val="decimal" w:pos="888"/>
              </w:tabs>
              <w:spacing w:line="240" w:lineRule="auto"/>
              <w:ind w:right="-32"/>
              <w:rPr>
                <w:b/>
                <w:bCs/>
                <w:szCs w:val="22"/>
              </w:rPr>
            </w:pPr>
          </w:p>
        </w:tc>
        <w:tc>
          <w:tcPr>
            <w:tcW w:w="1023" w:type="dxa"/>
          </w:tcPr>
          <w:p w14:paraId="6768F540" w14:textId="77777777" w:rsidR="00EE79D6" w:rsidRPr="00D20B27" w:rsidRDefault="00EE79D6" w:rsidP="00EE79D6">
            <w:pPr>
              <w:tabs>
                <w:tab w:val="decimal" w:pos="1060"/>
              </w:tabs>
              <w:spacing w:line="240" w:lineRule="auto"/>
              <w:ind w:right="-32"/>
              <w:rPr>
                <w:b/>
                <w:bCs/>
                <w:szCs w:val="22"/>
              </w:rPr>
            </w:pPr>
          </w:p>
        </w:tc>
        <w:tc>
          <w:tcPr>
            <w:tcW w:w="236" w:type="dxa"/>
          </w:tcPr>
          <w:p w14:paraId="409580A0" w14:textId="77777777" w:rsidR="00EE79D6" w:rsidRPr="00D20B27" w:rsidRDefault="00EE79D6" w:rsidP="00EE79D6">
            <w:pPr>
              <w:tabs>
                <w:tab w:val="decimal" w:pos="623"/>
              </w:tabs>
              <w:spacing w:line="240" w:lineRule="auto"/>
              <w:ind w:left="-129" w:right="-86"/>
              <w:jc w:val="center"/>
              <w:rPr>
                <w:b/>
                <w:bCs/>
                <w:szCs w:val="22"/>
              </w:rPr>
            </w:pPr>
          </w:p>
        </w:tc>
        <w:tc>
          <w:tcPr>
            <w:tcW w:w="1007" w:type="dxa"/>
          </w:tcPr>
          <w:p w14:paraId="427454F0" w14:textId="77777777" w:rsidR="00EE79D6" w:rsidRPr="00D20B27" w:rsidRDefault="00EE79D6" w:rsidP="00EE79D6">
            <w:pPr>
              <w:tabs>
                <w:tab w:val="decimal" w:pos="623"/>
              </w:tabs>
              <w:spacing w:line="240" w:lineRule="auto"/>
              <w:ind w:left="-129" w:right="-86"/>
              <w:jc w:val="center"/>
              <w:rPr>
                <w:b/>
                <w:bCs/>
                <w:szCs w:val="22"/>
              </w:rPr>
            </w:pPr>
          </w:p>
        </w:tc>
        <w:tc>
          <w:tcPr>
            <w:tcW w:w="236" w:type="dxa"/>
          </w:tcPr>
          <w:p w14:paraId="03EB5ABA" w14:textId="77777777" w:rsidR="00EE79D6" w:rsidRPr="00D20B27" w:rsidRDefault="00EE79D6" w:rsidP="00EE79D6">
            <w:pPr>
              <w:tabs>
                <w:tab w:val="decimal" w:pos="623"/>
              </w:tabs>
              <w:spacing w:line="240" w:lineRule="auto"/>
              <w:ind w:left="-129" w:right="-86"/>
              <w:jc w:val="center"/>
              <w:rPr>
                <w:b/>
                <w:bCs/>
                <w:szCs w:val="22"/>
              </w:rPr>
            </w:pPr>
          </w:p>
        </w:tc>
        <w:tc>
          <w:tcPr>
            <w:tcW w:w="1018" w:type="dxa"/>
            <w:tcBorders>
              <w:top w:val="single" w:sz="4" w:space="0" w:color="auto"/>
              <w:bottom w:val="double" w:sz="4" w:space="0" w:color="auto"/>
            </w:tcBorders>
          </w:tcPr>
          <w:p w14:paraId="77043562" w14:textId="53338E0C" w:rsidR="00EE79D6" w:rsidRPr="003946A0" w:rsidRDefault="001719D6" w:rsidP="00EE79D6">
            <w:pPr>
              <w:tabs>
                <w:tab w:val="decimal" w:pos="984"/>
              </w:tabs>
              <w:spacing w:line="240" w:lineRule="auto"/>
              <w:ind w:left="-129" w:right="-86"/>
              <w:rPr>
                <w:b/>
                <w:bCs/>
                <w:szCs w:val="22"/>
              </w:rPr>
            </w:pPr>
            <w:r w:rsidRPr="001719D6">
              <w:rPr>
                <w:b/>
                <w:bCs/>
              </w:rPr>
              <w:t>72,431,292</w:t>
            </w:r>
          </w:p>
        </w:tc>
      </w:tr>
    </w:tbl>
    <w:p w14:paraId="28512F68" w14:textId="77777777" w:rsidR="00410CC6" w:rsidRPr="00C94D2B" w:rsidRDefault="00410CC6" w:rsidP="001A5038">
      <w:pPr>
        <w:tabs>
          <w:tab w:val="left" w:pos="540"/>
        </w:tabs>
        <w:spacing w:line="223" w:lineRule="auto"/>
        <w:ind w:left="540"/>
        <w:jc w:val="thaiDistribute"/>
        <w:rPr>
          <w:spacing w:val="-4"/>
          <w:szCs w:val="22"/>
          <w:lang w:val="en-US" w:eastAsia="zh-CN" w:bidi="th-TH"/>
        </w:rPr>
      </w:pPr>
    </w:p>
    <w:p w14:paraId="3CF6D6B5" w14:textId="7EEC6EEC" w:rsidR="005B66FE" w:rsidRPr="006E058F" w:rsidRDefault="00005778" w:rsidP="0001741A">
      <w:pPr>
        <w:tabs>
          <w:tab w:val="left" w:pos="540"/>
        </w:tabs>
        <w:spacing w:line="223" w:lineRule="auto"/>
        <w:ind w:left="540" w:right="-567"/>
        <w:jc w:val="thaiDistribute"/>
        <w:rPr>
          <w:spacing w:val="-2"/>
          <w:szCs w:val="22"/>
          <w:lang w:val="en-US" w:eastAsia="zh-CN" w:bidi="th-TH"/>
        </w:rPr>
      </w:pPr>
      <w:r w:rsidRPr="006E058F">
        <w:rPr>
          <w:spacing w:val="-2"/>
          <w:szCs w:val="22"/>
          <w:lang w:val="en-US" w:eastAsia="zh-CN" w:bidi="th-TH"/>
        </w:rPr>
        <w:t>The remaining</w:t>
      </w:r>
      <w:r w:rsidR="006F69A0" w:rsidRPr="006E058F">
        <w:rPr>
          <w:spacing w:val="-2"/>
          <w:szCs w:val="22"/>
          <w:lang w:val="en-US" w:eastAsia="zh-CN" w:bidi="th-TH"/>
        </w:rPr>
        <w:t xml:space="preserve"> accrued interest</w:t>
      </w:r>
      <w:r w:rsidR="00C94D2B" w:rsidRPr="006E058F">
        <w:rPr>
          <w:spacing w:val="-2"/>
          <w:szCs w:val="22"/>
          <w:lang w:val="en-US" w:eastAsia="zh-CN" w:bidi="th-TH"/>
        </w:rPr>
        <w:t xml:space="preserve"> receivable</w:t>
      </w:r>
      <w:r w:rsidR="006F69A0" w:rsidRPr="006E058F">
        <w:rPr>
          <w:spacing w:val="-2"/>
          <w:szCs w:val="22"/>
          <w:lang w:val="en-US" w:eastAsia="zh-CN" w:bidi="th-TH"/>
        </w:rPr>
        <w:t xml:space="preserve"> of the Company due </w:t>
      </w:r>
      <w:r w:rsidR="00675884" w:rsidRPr="006E058F">
        <w:rPr>
          <w:spacing w:val="-2"/>
          <w:szCs w:val="22"/>
          <w:lang w:val="en-US" w:eastAsia="zh-CN" w:bidi="th-TH"/>
        </w:rPr>
        <w:t>from the subsidi</w:t>
      </w:r>
      <w:r w:rsidR="009642ED" w:rsidRPr="006E058F">
        <w:rPr>
          <w:spacing w:val="-2"/>
          <w:szCs w:val="22"/>
          <w:lang w:val="en-US" w:eastAsia="zh-CN" w:bidi="th-TH"/>
        </w:rPr>
        <w:t>a</w:t>
      </w:r>
      <w:r w:rsidR="00675884" w:rsidRPr="006E058F">
        <w:rPr>
          <w:spacing w:val="-2"/>
          <w:szCs w:val="22"/>
          <w:lang w:val="en-US" w:eastAsia="zh-CN" w:bidi="th-TH"/>
        </w:rPr>
        <w:t>ry</w:t>
      </w:r>
      <w:r w:rsidR="00A71F22" w:rsidRPr="006E058F">
        <w:rPr>
          <w:spacing w:val="-2"/>
          <w:szCs w:val="22"/>
          <w:lang w:val="en-US" w:eastAsia="zh-CN" w:bidi="th-TH"/>
        </w:rPr>
        <w:t xml:space="preserve"> amounting to Baht </w:t>
      </w:r>
      <w:r w:rsidR="0001741A">
        <w:rPr>
          <w:spacing w:val="-2"/>
          <w:szCs w:val="22"/>
          <w:lang w:val="en-US" w:eastAsia="zh-CN" w:bidi="th-TH"/>
        </w:rPr>
        <w:t>215.29</w:t>
      </w:r>
      <w:r w:rsidR="00E921E6" w:rsidRPr="006E058F">
        <w:rPr>
          <w:spacing w:val="-2"/>
          <w:szCs w:val="22"/>
          <w:lang w:val="en-US" w:eastAsia="zh-CN" w:bidi="th-TH"/>
        </w:rPr>
        <w:t xml:space="preserve"> </w:t>
      </w:r>
      <w:r w:rsidR="00D3635A" w:rsidRPr="006E058F">
        <w:rPr>
          <w:spacing w:val="-2"/>
          <w:szCs w:val="22"/>
          <w:lang w:val="en-US" w:eastAsia="zh-CN" w:bidi="th-TH"/>
        </w:rPr>
        <w:t>million</w:t>
      </w:r>
      <w:r w:rsidR="007B12FD" w:rsidRPr="006E058F">
        <w:rPr>
          <w:spacing w:val="-2"/>
          <w:szCs w:val="22"/>
          <w:lang w:val="en-US" w:eastAsia="zh-CN" w:bidi="th-TH"/>
        </w:rPr>
        <w:t xml:space="preserve"> was included in the</w:t>
      </w:r>
      <w:r w:rsidR="004F2483" w:rsidRPr="006E058F">
        <w:rPr>
          <w:spacing w:val="-2"/>
          <w:szCs w:val="22"/>
          <w:lang w:val="en-US" w:eastAsia="zh-CN" w:bidi="th-TH"/>
        </w:rPr>
        <w:t xml:space="preserve"> increase of long</w:t>
      </w:r>
      <w:r w:rsidR="00262F3E" w:rsidRPr="006E058F">
        <w:rPr>
          <w:spacing w:val="-2"/>
          <w:szCs w:val="22"/>
          <w:lang w:val="en-US" w:eastAsia="zh-CN" w:bidi="th-TH"/>
        </w:rPr>
        <w:t>-</w:t>
      </w:r>
      <w:r w:rsidR="004F2483" w:rsidRPr="006E058F">
        <w:rPr>
          <w:spacing w:val="-2"/>
          <w:szCs w:val="22"/>
          <w:lang w:val="en-US" w:eastAsia="zh-CN" w:bidi="th-TH"/>
        </w:rPr>
        <w:t>term</w:t>
      </w:r>
      <w:r w:rsidR="00262F3E" w:rsidRPr="006E058F">
        <w:rPr>
          <w:spacing w:val="-2"/>
          <w:szCs w:val="22"/>
          <w:lang w:val="en-US" w:eastAsia="zh-CN" w:bidi="th-TH"/>
        </w:rPr>
        <w:t xml:space="preserve"> loans to subsidiaries during the period.</w:t>
      </w:r>
    </w:p>
    <w:p w14:paraId="2D062166" w14:textId="77777777" w:rsidR="005B66FE" w:rsidRDefault="005B66FE" w:rsidP="001A5038">
      <w:pPr>
        <w:tabs>
          <w:tab w:val="left" w:pos="540"/>
        </w:tabs>
        <w:spacing w:line="223" w:lineRule="auto"/>
        <w:ind w:left="540"/>
        <w:jc w:val="thaiDistribute"/>
        <w:rPr>
          <w:szCs w:val="22"/>
          <w:lang w:val="en-US" w:eastAsia="zh-CN" w:bidi="th-TH"/>
        </w:rPr>
      </w:pPr>
    </w:p>
    <w:tbl>
      <w:tblPr>
        <w:tblW w:w="9810" w:type="dxa"/>
        <w:tblInd w:w="450" w:type="dxa"/>
        <w:tblLayout w:type="fixed"/>
        <w:tblCellMar>
          <w:left w:w="79" w:type="dxa"/>
          <w:right w:w="79" w:type="dxa"/>
        </w:tblCellMar>
        <w:tblLook w:val="0000" w:firstRow="0" w:lastRow="0" w:firstColumn="0" w:lastColumn="0" w:noHBand="0" w:noVBand="0"/>
      </w:tblPr>
      <w:tblGrid>
        <w:gridCol w:w="4280"/>
        <w:gridCol w:w="1260"/>
        <w:gridCol w:w="180"/>
        <w:gridCol w:w="1260"/>
        <w:gridCol w:w="180"/>
        <w:gridCol w:w="1260"/>
        <w:gridCol w:w="180"/>
        <w:gridCol w:w="1210"/>
      </w:tblGrid>
      <w:tr w:rsidR="00DC41F0" w:rsidRPr="009426D0" w14:paraId="024DC04F" w14:textId="77777777" w:rsidTr="00BA0FF1">
        <w:trPr>
          <w:cantSplit/>
          <w:tblHeader/>
        </w:trPr>
        <w:tc>
          <w:tcPr>
            <w:tcW w:w="4280" w:type="dxa"/>
          </w:tcPr>
          <w:p w14:paraId="0B1D69F0" w14:textId="17DF08E1" w:rsidR="00FA4FF2" w:rsidRPr="009426D0" w:rsidRDefault="00FA4FF2" w:rsidP="00FA4FF2">
            <w:pPr>
              <w:spacing w:line="240" w:lineRule="atLeast"/>
              <w:ind w:left="281" w:hanging="281"/>
              <w:rPr>
                <w:b/>
                <w:bCs/>
                <w:i/>
                <w:iCs/>
                <w:szCs w:val="22"/>
                <w:lang w:val="en-US"/>
              </w:rPr>
            </w:pPr>
          </w:p>
          <w:p w14:paraId="42C6BB4A" w14:textId="06049AF0" w:rsidR="00DC41F0" w:rsidRPr="009426D0" w:rsidRDefault="00DC41F0" w:rsidP="00FA4FF2">
            <w:pPr>
              <w:spacing w:line="240" w:lineRule="atLeast"/>
              <w:ind w:left="281" w:hanging="281"/>
              <w:rPr>
                <w:b/>
                <w:bCs/>
                <w:color w:val="0000FF"/>
                <w:szCs w:val="22"/>
                <w:lang w:val="en-US"/>
              </w:rPr>
            </w:pPr>
          </w:p>
        </w:tc>
        <w:tc>
          <w:tcPr>
            <w:tcW w:w="2700" w:type="dxa"/>
            <w:gridSpan w:val="3"/>
          </w:tcPr>
          <w:p w14:paraId="5D0BEBB5" w14:textId="77777777" w:rsidR="00DC41F0" w:rsidRPr="009426D0" w:rsidRDefault="00DC41F0" w:rsidP="00F56D75">
            <w:pPr>
              <w:pStyle w:val="acctmergecolhdg"/>
              <w:spacing w:line="240" w:lineRule="atLeast"/>
              <w:rPr>
                <w:rFonts w:cstheme="minorBidi"/>
                <w:szCs w:val="28"/>
                <w:cs/>
                <w:lang w:bidi="th-TH"/>
              </w:rPr>
            </w:pPr>
            <w:r w:rsidRPr="009426D0">
              <w:rPr>
                <w:szCs w:val="22"/>
              </w:rPr>
              <w:t xml:space="preserve">Consolidated </w:t>
            </w:r>
          </w:p>
          <w:p w14:paraId="2D5E7930"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c>
          <w:tcPr>
            <w:tcW w:w="180" w:type="dxa"/>
          </w:tcPr>
          <w:p w14:paraId="1C5BF8A3" w14:textId="77777777" w:rsidR="00DC41F0" w:rsidRPr="009426D0" w:rsidRDefault="00DC41F0" w:rsidP="00F56D75">
            <w:pPr>
              <w:pStyle w:val="acctmergecolhdg"/>
              <w:spacing w:line="240" w:lineRule="atLeast"/>
              <w:rPr>
                <w:szCs w:val="22"/>
              </w:rPr>
            </w:pPr>
          </w:p>
        </w:tc>
        <w:tc>
          <w:tcPr>
            <w:tcW w:w="2650" w:type="dxa"/>
            <w:gridSpan w:val="3"/>
          </w:tcPr>
          <w:p w14:paraId="0F5E42A9" w14:textId="77777777" w:rsidR="00DC41F0" w:rsidRPr="009426D0" w:rsidRDefault="00DC41F0" w:rsidP="00F56D75">
            <w:pPr>
              <w:pStyle w:val="acctmergecolhdg"/>
              <w:spacing w:line="240" w:lineRule="atLeast"/>
              <w:rPr>
                <w:szCs w:val="22"/>
              </w:rPr>
            </w:pPr>
            <w:r w:rsidRPr="009426D0">
              <w:rPr>
                <w:szCs w:val="22"/>
              </w:rPr>
              <w:t xml:space="preserve">Separate </w:t>
            </w:r>
          </w:p>
          <w:p w14:paraId="2E2FFEC6"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r>
      <w:tr w:rsidR="00D96872" w:rsidRPr="009426D0" w14:paraId="17E8C6B4" w14:textId="77777777" w:rsidTr="00BA0FF1">
        <w:trPr>
          <w:cantSplit/>
          <w:tblHeader/>
        </w:trPr>
        <w:tc>
          <w:tcPr>
            <w:tcW w:w="4280" w:type="dxa"/>
          </w:tcPr>
          <w:p w14:paraId="7BD74A06" w14:textId="77777777" w:rsidR="00D96872" w:rsidRPr="009426D0" w:rsidRDefault="00D96872" w:rsidP="00D96872">
            <w:pPr>
              <w:pStyle w:val="acctfourfigures"/>
              <w:spacing w:line="240" w:lineRule="atLeast"/>
              <w:jc w:val="center"/>
              <w:rPr>
                <w:szCs w:val="22"/>
              </w:rPr>
            </w:pPr>
          </w:p>
        </w:tc>
        <w:tc>
          <w:tcPr>
            <w:tcW w:w="1260" w:type="dxa"/>
          </w:tcPr>
          <w:p w14:paraId="0D3FB249" w14:textId="3E38650D" w:rsidR="00D96872" w:rsidRPr="009426D0" w:rsidRDefault="00EE79D6" w:rsidP="00D96872">
            <w:pPr>
              <w:pStyle w:val="acctmergecolhdg"/>
              <w:spacing w:line="240" w:lineRule="atLeast"/>
              <w:ind w:left="-79" w:right="-79"/>
              <w:rPr>
                <w:b w:val="0"/>
                <w:bCs/>
                <w:szCs w:val="22"/>
              </w:rPr>
            </w:pPr>
            <w:r w:rsidRPr="00EE79D6">
              <w:rPr>
                <w:b w:val="0"/>
                <w:bCs/>
                <w:szCs w:val="22"/>
              </w:rPr>
              <w:t xml:space="preserve">30 </w:t>
            </w:r>
            <w:r w:rsidR="00D748B0" w:rsidRPr="00D748B0">
              <w:rPr>
                <w:b w:val="0"/>
                <w:bCs/>
                <w:szCs w:val="22"/>
              </w:rPr>
              <w:t>September</w:t>
            </w:r>
          </w:p>
        </w:tc>
        <w:tc>
          <w:tcPr>
            <w:tcW w:w="180" w:type="dxa"/>
          </w:tcPr>
          <w:p w14:paraId="5FA74680" w14:textId="77777777" w:rsidR="00D96872" w:rsidRPr="009426D0" w:rsidRDefault="00D96872" w:rsidP="00D96872">
            <w:pPr>
              <w:pStyle w:val="acctmergecolhdg"/>
              <w:spacing w:line="240" w:lineRule="atLeast"/>
              <w:rPr>
                <w:b w:val="0"/>
                <w:bCs/>
                <w:szCs w:val="22"/>
              </w:rPr>
            </w:pPr>
          </w:p>
        </w:tc>
        <w:tc>
          <w:tcPr>
            <w:tcW w:w="1260" w:type="dxa"/>
          </w:tcPr>
          <w:p w14:paraId="2F488E3E" w14:textId="57ECC338" w:rsidR="00D96872" w:rsidRPr="009426D0" w:rsidRDefault="00D96872" w:rsidP="00D96872">
            <w:pPr>
              <w:pStyle w:val="acctmergecolhdg"/>
              <w:spacing w:line="240" w:lineRule="atLeast"/>
              <w:ind w:left="-79" w:right="-79"/>
              <w:rPr>
                <w:b w:val="0"/>
                <w:bCs/>
                <w:szCs w:val="22"/>
              </w:rPr>
            </w:pPr>
            <w:r w:rsidRPr="009426D0">
              <w:rPr>
                <w:b w:val="0"/>
                <w:bCs/>
                <w:szCs w:val="22"/>
              </w:rPr>
              <w:t>31 December</w:t>
            </w:r>
          </w:p>
        </w:tc>
        <w:tc>
          <w:tcPr>
            <w:tcW w:w="180" w:type="dxa"/>
          </w:tcPr>
          <w:p w14:paraId="0D85B007" w14:textId="77777777" w:rsidR="00D96872" w:rsidRPr="009426D0" w:rsidRDefault="00D96872" w:rsidP="00D96872">
            <w:pPr>
              <w:pStyle w:val="acctmergecolhdg"/>
              <w:spacing w:line="240" w:lineRule="atLeast"/>
              <w:rPr>
                <w:b w:val="0"/>
                <w:bCs/>
                <w:szCs w:val="22"/>
              </w:rPr>
            </w:pPr>
          </w:p>
        </w:tc>
        <w:tc>
          <w:tcPr>
            <w:tcW w:w="1260" w:type="dxa"/>
          </w:tcPr>
          <w:p w14:paraId="5CBEA54D" w14:textId="35391AC7" w:rsidR="00D96872" w:rsidRPr="009426D0" w:rsidRDefault="00EE79D6" w:rsidP="00D96872">
            <w:pPr>
              <w:pStyle w:val="acctmergecolhdg"/>
              <w:spacing w:line="240" w:lineRule="atLeast"/>
              <w:ind w:left="-79" w:right="-79"/>
              <w:rPr>
                <w:b w:val="0"/>
                <w:bCs/>
                <w:szCs w:val="22"/>
              </w:rPr>
            </w:pPr>
            <w:r w:rsidRPr="00EE79D6">
              <w:rPr>
                <w:b w:val="0"/>
                <w:bCs/>
                <w:szCs w:val="22"/>
              </w:rPr>
              <w:t xml:space="preserve">30 </w:t>
            </w:r>
            <w:r w:rsidR="00D748B0" w:rsidRPr="00D748B0">
              <w:rPr>
                <w:b w:val="0"/>
                <w:bCs/>
                <w:szCs w:val="22"/>
              </w:rPr>
              <w:t>September</w:t>
            </w:r>
          </w:p>
        </w:tc>
        <w:tc>
          <w:tcPr>
            <w:tcW w:w="180" w:type="dxa"/>
          </w:tcPr>
          <w:p w14:paraId="18D873FC" w14:textId="77777777" w:rsidR="00D96872" w:rsidRPr="009426D0" w:rsidRDefault="00D96872" w:rsidP="00D96872">
            <w:pPr>
              <w:pStyle w:val="acctmergecolhdg"/>
              <w:spacing w:line="240" w:lineRule="atLeast"/>
              <w:rPr>
                <w:b w:val="0"/>
                <w:bCs/>
                <w:szCs w:val="22"/>
              </w:rPr>
            </w:pPr>
          </w:p>
        </w:tc>
        <w:tc>
          <w:tcPr>
            <w:tcW w:w="1210" w:type="dxa"/>
          </w:tcPr>
          <w:p w14:paraId="42E64B6F" w14:textId="135CA837" w:rsidR="00D96872" w:rsidRPr="009426D0" w:rsidRDefault="00D96872" w:rsidP="00D96872">
            <w:pPr>
              <w:pStyle w:val="acctmergecolhdg"/>
              <w:spacing w:line="240" w:lineRule="atLeast"/>
              <w:ind w:left="-133" w:right="-79"/>
              <w:rPr>
                <w:b w:val="0"/>
                <w:bCs/>
                <w:szCs w:val="22"/>
              </w:rPr>
            </w:pPr>
            <w:r w:rsidRPr="009426D0">
              <w:rPr>
                <w:b w:val="0"/>
                <w:bCs/>
                <w:szCs w:val="22"/>
              </w:rPr>
              <w:t>31 December</w:t>
            </w:r>
          </w:p>
        </w:tc>
      </w:tr>
      <w:tr w:rsidR="00D96872" w:rsidRPr="009426D0" w14:paraId="6069A965" w14:textId="77777777" w:rsidTr="00BA0FF1">
        <w:trPr>
          <w:cantSplit/>
          <w:tblHeader/>
        </w:trPr>
        <w:tc>
          <w:tcPr>
            <w:tcW w:w="4280" w:type="dxa"/>
          </w:tcPr>
          <w:p w14:paraId="581BB803" w14:textId="77777777" w:rsidR="00D96872" w:rsidRPr="009426D0" w:rsidRDefault="00D96872" w:rsidP="00D96872">
            <w:pPr>
              <w:pStyle w:val="acctfourfigures"/>
              <w:spacing w:line="240" w:lineRule="atLeast"/>
              <w:jc w:val="center"/>
              <w:rPr>
                <w:szCs w:val="22"/>
              </w:rPr>
            </w:pPr>
          </w:p>
        </w:tc>
        <w:tc>
          <w:tcPr>
            <w:tcW w:w="1260" w:type="dxa"/>
          </w:tcPr>
          <w:p w14:paraId="3A6F3603" w14:textId="0178ACFB" w:rsidR="00D96872" w:rsidRPr="009426D0" w:rsidRDefault="00D96872" w:rsidP="00D96872">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5777F2A5" w14:textId="77777777" w:rsidR="00D96872" w:rsidRPr="009426D0" w:rsidRDefault="00D96872" w:rsidP="00D96872">
            <w:pPr>
              <w:pStyle w:val="acctmergecolhdg"/>
              <w:spacing w:line="240" w:lineRule="atLeast"/>
              <w:rPr>
                <w:b w:val="0"/>
                <w:bCs/>
                <w:szCs w:val="22"/>
              </w:rPr>
            </w:pPr>
          </w:p>
        </w:tc>
        <w:tc>
          <w:tcPr>
            <w:tcW w:w="1260" w:type="dxa"/>
          </w:tcPr>
          <w:p w14:paraId="2FA490D0" w14:textId="07F6D656" w:rsidR="00D96872" w:rsidRPr="009426D0" w:rsidRDefault="00D96872" w:rsidP="00D96872">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5754527A" w14:textId="77777777" w:rsidR="00D96872" w:rsidRPr="009426D0" w:rsidRDefault="00D96872" w:rsidP="00D96872">
            <w:pPr>
              <w:pStyle w:val="acctmergecolhdg"/>
              <w:spacing w:line="240" w:lineRule="atLeast"/>
              <w:rPr>
                <w:b w:val="0"/>
                <w:bCs/>
                <w:szCs w:val="22"/>
              </w:rPr>
            </w:pPr>
          </w:p>
        </w:tc>
        <w:tc>
          <w:tcPr>
            <w:tcW w:w="1260" w:type="dxa"/>
          </w:tcPr>
          <w:p w14:paraId="58ED0722" w14:textId="68A77FE0" w:rsidR="00D96872" w:rsidRPr="009426D0" w:rsidRDefault="00D96872" w:rsidP="00D96872">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18378403" w14:textId="77777777" w:rsidR="00D96872" w:rsidRPr="009426D0" w:rsidRDefault="00D96872" w:rsidP="00D96872">
            <w:pPr>
              <w:pStyle w:val="acctmergecolhdg"/>
              <w:spacing w:line="240" w:lineRule="atLeast"/>
              <w:rPr>
                <w:b w:val="0"/>
                <w:bCs/>
                <w:szCs w:val="22"/>
              </w:rPr>
            </w:pPr>
          </w:p>
        </w:tc>
        <w:tc>
          <w:tcPr>
            <w:tcW w:w="1210" w:type="dxa"/>
          </w:tcPr>
          <w:p w14:paraId="24D026B5" w14:textId="79FD51C8" w:rsidR="00D96872" w:rsidRPr="009426D0" w:rsidRDefault="00D96872" w:rsidP="00D96872">
            <w:pPr>
              <w:pStyle w:val="acctmergecolhdg"/>
              <w:spacing w:line="240" w:lineRule="atLeast"/>
              <w:rPr>
                <w:b w:val="0"/>
                <w:bCs/>
                <w:szCs w:val="22"/>
              </w:rPr>
            </w:pPr>
            <w:r w:rsidRPr="009426D0">
              <w:rPr>
                <w:b w:val="0"/>
                <w:bCs/>
                <w:szCs w:val="22"/>
              </w:rPr>
              <w:t>202</w:t>
            </w:r>
            <w:r>
              <w:rPr>
                <w:b w:val="0"/>
                <w:bCs/>
                <w:szCs w:val="22"/>
              </w:rPr>
              <w:t>4</w:t>
            </w:r>
          </w:p>
        </w:tc>
      </w:tr>
      <w:tr w:rsidR="001E0F48" w:rsidRPr="009426D0" w14:paraId="4EA4CBFD" w14:textId="77777777" w:rsidTr="00BA0FF1">
        <w:trPr>
          <w:cantSplit/>
          <w:tblHeader/>
        </w:trPr>
        <w:tc>
          <w:tcPr>
            <w:tcW w:w="4280" w:type="dxa"/>
          </w:tcPr>
          <w:p w14:paraId="3FFB12DC" w14:textId="77777777" w:rsidR="001E0F48" w:rsidRPr="009426D0" w:rsidRDefault="001E0F48" w:rsidP="001E0F48">
            <w:pPr>
              <w:spacing w:line="240" w:lineRule="atLeast"/>
              <w:rPr>
                <w:b/>
                <w:bCs/>
                <w:i/>
                <w:iCs/>
                <w:szCs w:val="22"/>
              </w:rPr>
            </w:pPr>
          </w:p>
        </w:tc>
        <w:tc>
          <w:tcPr>
            <w:tcW w:w="5530" w:type="dxa"/>
            <w:gridSpan w:val="7"/>
          </w:tcPr>
          <w:p w14:paraId="1E0F5E63" w14:textId="54330185" w:rsidR="001E0F48" w:rsidRPr="009426D0" w:rsidRDefault="001E0F48" w:rsidP="001E0F48">
            <w:pPr>
              <w:pStyle w:val="acctfourfigures"/>
              <w:spacing w:line="240" w:lineRule="atLeast"/>
              <w:jc w:val="center"/>
              <w:rPr>
                <w:i/>
                <w:iCs/>
                <w:szCs w:val="22"/>
              </w:rPr>
            </w:pPr>
            <w:r w:rsidRPr="009426D0">
              <w:rPr>
                <w:i/>
                <w:iCs/>
                <w:szCs w:val="22"/>
              </w:rPr>
              <w:t>(in thousand Baht)</w:t>
            </w:r>
          </w:p>
        </w:tc>
      </w:tr>
      <w:tr w:rsidR="001E0F48" w:rsidRPr="009426D0" w14:paraId="0E6C707C" w14:textId="77777777" w:rsidTr="00BA0FF1">
        <w:trPr>
          <w:cantSplit/>
        </w:trPr>
        <w:tc>
          <w:tcPr>
            <w:tcW w:w="4280" w:type="dxa"/>
          </w:tcPr>
          <w:p w14:paraId="21330E55" w14:textId="79B8A893" w:rsidR="001E0F48" w:rsidRPr="009426D0" w:rsidRDefault="001E0F48" w:rsidP="001E0F48">
            <w:pPr>
              <w:spacing w:line="240" w:lineRule="atLeast"/>
              <w:rPr>
                <w:rFonts w:cs="Angsana New"/>
                <w:szCs w:val="28"/>
                <w:lang w:val="en-US" w:bidi="th-TH"/>
              </w:rPr>
            </w:pPr>
            <w:r w:rsidRPr="009426D0">
              <w:rPr>
                <w:b/>
                <w:bCs/>
                <w:i/>
                <w:iCs/>
                <w:szCs w:val="22"/>
                <w:lang w:val="en-US"/>
              </w:rPr>
              <w:t>Other non-current assets</w:t>
            </w:r>
          </w:p>
        </w:tc>
        <w:tc>
          <w:tcPr>
            <w:tcW w:w="1260" w:type="dxa"/>
          </w:tcPr>
          <w:p w14:paraId="3EB9A839" w14:textId="77777777" w:rsidR="001E0F48" w:rsidRPr="009426D0" w:rsidRDefault="001E0F48" w:rsidP="001E0F48">
            <w:pPr>
              <w:pStyle w:val="acctfourfigures"/>
              <w:tabs>
                <w:tab w:val="clear" w:pos="765"/>
                <w:tab w:val="decimal" w:pos="737"/>
              </w:tabs>
              <w:spacing w:line="240" w:lineRule="atLeast"/>
              <w:ind w:right="11"/>
            </w:pPr>
          </w:p>
        </w:tc>
        <w:tc>
          <w:tcPr>
            <w:tcW w:w="180" w:type="dxa"/>
          </w:tcPr>
          <w:p w14:paraId="73776846"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46E82FE7" w14:textId="77777777" w:rsidR="001E0F48" w:rsidRPr="009426D0" w:rsidRDefault="001E0F48" w:rsidP="001E0F48">
            <w:pPr>
              <w:pStyle w:val="acctfourfigures"/>
              <w:tabs>
                <w:tab w:val="clear" w:pos="765"/>
                <w:tab w:val="decimal" w:pos="727"/>
              </w:tabs>
              <w:spacing w:line="240" w:lineRule="atLeast"/>
              <w:ind w:right="11"/>
            </w:pPr>
          </w:p>
        </w:tc>
        <w:tc>
          <w:tcPr>
            <w:tcW w:w="180" w:type="dxa"/>
          </w:tcPr>
          <w:p w14:paraId="54828F1A"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2FB8BEA6" w14:textId="77777777" w:rsidR="001E0F48" w:rsidRPr="009426D0" w:rsidRDefault="001E0F48" w:rsidP="001E0F48">
            <w:pPr>
              <w:tabs>
                <w:tab w:val="decimal" w:pos="820"/>
              </w:tabs>
              <w:spacing w:line="240" w:lineRule="atLeast"/>
              <w:ind w:left="-108" w:right="-110"/>
            </w:pPr>
          </w:p>
        </w:tc>
        <w:tc>
          <w:tcPr>
            <w:tcW w:w="180" w:type="dxa"/>
          </w:tcPr>
          <w:p w14:paraId="5D76B6DA" w14:textId="77777777" w:rsidR="001E0F48" w:rsidRPr="009426D0" w:rsidRDefault="001E0F48" w:rsidP="001E0F48">
            <w:pPr>
              <w:pStyle w:val="acctfourfigures"/>
              <w:tabs>
                <w:tab w:val="clear" w:pos="765"/>
                <w:tab w:val="decimal" w:pos="911"/>
              </w:tabs>
              <w:spacing w:line="240" w:lineRule="atLeast"/>
              <w:rPr>
                <w:b/>
                <w:bCs/>
                <w:szCs w:val="22"/>
              </w:rPr>
            </w:pPr>
          </w:p>
        </w:tc>
        <w:tc>
          <w:tcPr>
            <w:tcW w:w="1210" w:type="dxa"/>
          </w:tcPr>
          <w:p w14:paraId="2E51AD27" w14:textId="77777777" w:rsidR="001E0F48" w:rsidRPr="009426D0" w:rsidRDefault="001E0F48" w:rsidP="001E0F48">
            <w:pPr>
              <w:pStyle w:val="acctfourfigures"/>
              <w:tabs>
                <w:tab w:val="clear" w:pos="765"/>
                <w:tab w:val="decimal" w:pos="942"/>
              </w:tabs>
              <w:spacing w:line="240" w:lineRule="atLeast"/>
            </w:pPr>
          </w:p>
        </w:tc>
      </w:tr>
      <w:tr w:rsidR="008D0C96" w:rsidRPr="009426D0" w14:paraId="026D67FD" w14:textId="77777777" w:rsidTr="00BA0FF1">
        <w:trPr>
          <w:cantSplit/>
        </w:trPr>
        <w:tc>
          <w:tcPr>
            <w:tcW w:w="4280" w:type="dxa"/>
          </w:tcPr>
          <w:p w14:paraId="23328274" w14:textId="68D985F2" w:rsidR="008D0C96" w:rsidRPr="009426D0" w:rsidRDefault="008D0C96" w:rsidP="008D0C96">
            <w:pPr>
              <w:spacing w:line="240" w:lineRule="atLeast"/>
              <w:rPr>
                <w:szCs w:val="22"/>
              </w:rPr>
            </w:pPr>
            <w:r w:rsidRPr="009426D0">
              <w:rPr>
                <w:rFonts w:cs="Angsana New"/>
                <w:szCs w:val="28"/>
                <w:lang w:val="en-US" w:bidi="th-TH"/>
              </w:rPr>
              <w:t>Subsidiaries</w:t>
            </w:r>
          </w:p>
        </w:tc>
        <w:tc>
          <w:tcPr>
            <w:tcW w:w="1260" w:type="dxa"/>
            <w:tcBorders>
              <w:top w:val="nil"/>
              <w:bottom w:val="nil"/>
            </w:tcBorders>
          </w:tcPr>
          <w:p w14:paraId="63C351F0" w14:textId="1F88A403" w:rsidR="008D0C96" w:rsidRPr="00FA1E62" w:rsidRDefault="00DF228B" w:rsidP="008D0C96">
            <w:pPr>
              <w:pStyle w:val="acctfourfigures"/>
              <w:tabs>
                <w:tab w:val="clear" w:pos="765"/>
                <w:tab w:val="decimal" w:pos="806"/>
              </w:tabs>
              <w:spacing w:line="240" w:lineRule="atLeast"/>
              <w:ind w:right="11"/>
              <w:rPr>
                <w:szCs w:val="22"/>
                <w:lang w:bidi="th-TH"/>
              </w:rPr>
            </w:pPr>
            <w:r w:rsidRPr="00FB05B7">
              <w:t>-</w:t>
            </w:r>
          </w:p>
        </w:tc>
        <w:tc>
          <w:tcPr>
            <w:tcW w:w="180" w:type="dxa"/>
            <w:tcBorders>
              <w:top w:val="nil"/>
              <w:bottom w:val="nil"/>
            </w:tcBorders>
          </w:tcPr>
          <w:p w14:paraId="572B4E0F" w14:textId="77777777" w:rsidR="008D0C96" w:rsidRPr="00FA1E62" w:rsidRDefault="008D0C96" w:rsidP="008D0C96">
            <w:pPr>
              <w:pStyle w:val="acctfourfigures"/>
              <w:tabs>
                <w:tab w:val="clear" w:pos="765"/>
                <w:tab w:val="decimal" w:pos="911"/>
              </w:tabs>
              <w:spacing w:line="240" w:lineRule="atLeast"/>
              <w:rPr>
                <w:szCs w:val="22"/>
              </w:rPr>
            </w:pPr>
          </w:p>
        </w:tc>
        <w:tc>
          <w:tcPr>
            <w:tcW w:w="1260" w:type="dxa"/>
            <w:tcBorders>
              <w:top w:val="nil"/>
              <w:bottom w:val="nil"/>
            </w:tcBorders>
          </w:tcPr>
          <w:p w14:paraId="335E888A" w14:textId="63123106" w:rsidR="008D0C96" w:rsidRPr="008D0C96" w:rsidRDefault="008D0C96" w:rsidP="008D0C96">
            <w:pPr>
              <w:pStyle w:val="acctfourfigures"/>
              <w:tabs>
                <w:tab w:val="clear" w:pos="765"/>
                <w:tab w:val="decimal" w:pos="792"/>
              </w:tabs>
              <w:spacing w:line="240" w:lineRule="atLeast"/>
              <w:ind w:right="11"/>
              <w:rPr>
                <w:szCs w:val="22"/>
                <w:lang w:bidi="th-TH"/>
              </w:rPr>
            </w:pPr>
            <w:r w:rsidRPr="00FB05B7">
              <w:t>-</w:t>
            </w:r>
          </w:p>
        </w:tc>
        <w:tc>
          <w:tcPr>
            <w:tcW w:w="180" w:type="dxa"/>
            <w:tcBorders>
              <w:top w:val="nil"/>
              <w:bottom w:val="nil"/>
            </w:tcBorders>
          </w:tcPr>
          <w:p w14:paraId="4CA8EFF9" w14:textId="77777777" w:rsidR="008D0C96" w:rsidRPr="00FA1E62" w:rsidRDefault="008D0C96" w:rsidP="008D0C96">
            <w:pPr>
              <w:pStyle w:val="acctfourfigures"/>
              <w:tabs>
                <w:tab w:val="clear" w:pos="765"/>
                <w:tab w:val="decimal" w:pos="911"/>
              </w:tabs>
              <w:spacing w:line="240" w:lineRule="atLeast"/>
              <w:rPr>
                <w:szCs w:val="22"/>
              </w:rPr>
            </w:pPr>
          </w:p>
        </w:tc>
        <w:tc>
          <w:tcPr>
            <w:tcW w:w="1260" w:type="dxa"/>
            <w:tcBorders>
              <w:top w:val="nil"/>
              <w:bottom w:val="nil"/>
            </w:tcBorders>
          </w:tcPr>
          <w:p w14:paraId="080AF522" w14:textId="4BEFB076" w:rsidR="008D0C96" w:rsidRPr="00FA1E62" w:rsidRDefault="00DF228B" w:rsidP="008D0C96">
            <w:pPr>
              <w:tabs>
                <w:tab w:val="decimal" w:pos="1090"/>
              </w:tabs>
              <w:spacing w:line="240" w:lineRule="atLeast"/>
              <w:ind w:left="-108" w:right="-110"/>
              <w:rPr>
                <w:szCs w:val="22"/>
              </w:rPr>
            </w:pPr>
            <w:r w:rsidRPr="00FB05B7">
              <w:t>11,268</w:t>
            </w:r>
          </w:p>
        </w:tc>
        <w:tc>
          <w:tcPr>
            <w:tcW w:w="180" w:type="dxa"/>
            <w:tcBorders>
              <w:top w:val="nil"/>
              <w:bottom w:val="nil"/>
            </w:tcBorders>
          </w:tcPr>
          <w:p w14:paraId="276ACC61" w14:textId="77777777" w:rsidR="008D0C96" w:rsidRPr="00FA1E62" w:rsidRDefault="008D0C96" w:rsidP="008D0C96">
            <w:pPr>
              <w:pStyle w:val="acctfourfigures"/>
              <w:tabs>
                <w:tab w:val="clear" w:pos="765"/>
                <w:tab w:val="decimal" w:pos="911"/>
              </w:tabs>
              <w:spacing w:line="240" w:lineRule="atLeast"/>
              <w:rPr>
                <w:szCs w:val="22"/>
              </w:rPr>
            </w:pPr>
          </w:p>
        </w:tc>
        <w:tc>
          <w:tcPr>
            <w:tcW w:w="1210" w:type="dxa"/>
            <w:tcBorders>
              <w:top w:val="nil"/>
              <w:bottom w:val="nil"/>
            </w:tcBorders>
          </w:tcPr>
          <w:p w14:paraId="472F7377" w14:textId="21DA1D23" w:rsidR="008D0C96" w:rsidRPr="00FA1E62" w:rsidRDefault="008D0C96" w:rsidP="008D0C96">
            <w:pPr>
              <w:pStyle w:val="acctfourfigures"/>
              <w:tabs>
                <w:tab w:val="clear" w:pos="765"/>
                <w:tab w:val="decimal" w:pos="1050"/>
              </w:tabs>
              <w:spacing w:line="240" w:lineRule="atLeast"/>
              <w:rPr>
                <w:szCs w:val="22"/>
              </w:rPr>
            </w:pPr>
            <w:r w:rsidRPr="00E83A1B">
              <w:t>11,273</w:t>
            </w:r>
          </w:p>
        </w:tc>
      </w:tr>
      <w:tr w:rsidR="008D0C96" w:rsidRPr="009426D0" w14:paraId="67C06A88" w14:textId="77777777" w:rsidTr="00BA0FF1">
        <w:trPr>
          <w:cantSplit/>
        </w:trPr>
        <w:tc>
          <w:tcPr>
            <w:tcW w:w="4280" w:type="dxa"/>
          </w:tcPr>
          <w:p w14:paraId="2F33CA99" w14:textId="6811BF2E" w:rsidR="008D0C96" w:rsidRPr="009426D0" w:rsidRDefault="008D0C96" w:rsidP="008D0C96">
            <w:pPr>
              <w:spacing w:line="240" w:lineRule="atLeast"/>
              <w:rPr>
                <w:szCs w:val="22"/>
              </w:rPr>
            </w:pPr>
            <w:r w:rsidRPr="009426D0">
              <w:rPr>
                <w:szCs w:val="22"/>
              </w:rPr>
              <w:t>Other related parties</w:t>
            </w:r>
          </w:p>
        </w:tc>
        <w:tc>
          <w:tcPr>
            <w:tcW w:w="1260" w:type="dxa"/>
            <w:tcBorders>
              <w:top w:val="nil"/>
              <w:bottom w:val="single" w:sz="4" w:space="0" w:color="auto"/>
            </w:tcBorders>
          </w:tcPr>
          <w:p w14:paraId="70F029B8" w14:textId="45516D51" w:rsidR="008D0C96" w:rsidRPr="00FA1E62" w:rsidRDefault="00DF228B" w:rsidP="008D0C96">
            <w:pPr>
              <w:pStyle w:val="acctfourfigures"/>
              <w:tabs>
                <w:tab w:val="clear" w:pos="765"/>
                <w:tab w:val="decimal" w:pos="1088"/>
              </w:tabs>
              <w:spacing w:line="240" w:lineRule="atLeast"/>
              <w:ind w:right="14"/>
              <w:contextualSpacing/>
              <w:rPr>
                <w:szCs w:val="22"/>
              </w:rPr>
            </w:pPr>
            <w:r w:rsidRPr="00FB05B7">
              <w:t>9,223</w:t>
            </w:r>
          </w:p>
        </w:tc>
        <w:tc>
          <w:tcPr>
            <w:tcW w:w="180" w:type="dxa"/>
            <w:tcBorders>
              <w:top w:val="nil"/>
              <w:bottom w:val="nil"/>
            </w:tcBorders>
          </w:tcPr>
          <w:p w14:paraId="487D6564" w14:textId="77777777" w:rsidR="008D0C96" w:rsidRPr="00FA1E62" w:rsidRDefault="008D0C96" w:rsidP="008D0C96">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0DA77663" w14:textId="0726149C" w:rsidR="008D0C96" w:rsidRPr="00FA1E62" w:rsidRDefault="008D0C96" w:rsidP="008D0C96">
            <w:pPr>
              <w:pStyle w:val="acctfourfigures"/>
              <w:tabs>
                <w:tab w:val="clear" w:pos="765"/>
                <w:tab w:val="decimal" w:pos="1089"/>
              </w:tabs>
              <w:spacing w:line="240" w:lineRule="atLeast"/>
              <w:ind w:right="11"/>
              <w:rPr>
                <w:szCs w:val="22"/>
                <w:lang w:val="en-US" w:bidi="th-TH"/>
              </w:rPr>
            </w:pPr>
            <w:r w:rsidRPr="008E3C0F">
              <w:t>7,537</w:t>
            </w:r>
          </w:p>
        </w:tc>
        <w:tc>
          <w:tcPr>
            <w:tcW w:w="180" w:type="dxa"/>
            <w:tcBorders>
              <w:top w:val="nil"/>
              <w:bottom w:val="nil"/>
            </w:tcBorders>
          </w:tcPr>
          <w:p w14:paraId="6C756B42" w14:textId="77777777" w:rsidR="008D0C96" w:rsidRPr="00FA1E62" w:rsidRDefault="008D0C96" w:rsidP="008D0C96">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6FA0C520" w14:textId="5AF16050" w:rsidR="008D0C96" w:rsidRPr="00FA1E62" w:rsidRDefault="00DF228B" w:rsidP="008D0C96">
            <w:pPr>
              <w:tabs>
                <w:tab w:val="decimal" w:pos="1090"/>
              </w:tabs>
              <w:spacing w:line="240" w:lineRule="atLeast"/>
              <w:ind w:left="-108" w:right="-110"/>
              <w:rPr>
                <w:szCs w:val="22"/>
              </w:rPr>
            </w:pPr>
            <w:r w:rsidRPr="00FB05B7">
              <w:t>804</w:t>
            </w:r>
          </w:p>
        </w:tc>
        <w:tc>
          <w:tcPr>
            <w:tcW w:w="180" w:type="dxa"/>
            <w:tcBorders>
              <w:top w:val="nil"/>
              <w:bottom w:val="nil"/>
            </w:tcBorders>
          </w:tcPr>
          <w:p w14:paraId="05B74A19" w14:textId="77777777" w:rsidR="008D0C96" w:rsidRPr="00FA1E62" w:rsidRDefault="008D0C96" w:rsidP="008D0C96">
            <w:pPr>
              <w:pStyle w:val="acctfourfigures"/>
              <w:tabs>
                <w:tab w:val="clear" w:pos="765"/>
                <w:tab w:val="decimal" w:pos="911"/>
              </w:tabs>
              <w:spacing w:line="240" w:lineRule="atLeast"/>
              <w:rPr>
                <w:szCs w:val="22"/>
              </w:rPr>
            </w:pPr>
          </w:p>
        </w:tc>
        <w:tc>
          <w:tcPr>
            <w:tcW w:w="1210" w:type="dxa"/>
            <w:tcBorders>
              <w:top w:val="nil"/>
              <w:bottom w:val="single" w:sz="4" w:space="0" w:color="auto"/>
            </w:tcBorders>
          </w:tcPr>
          <w:p w14:paraId="63A26318" w14:textId="479C8A07" w:rsidR="008D0C96" w:rsidRPr="00FA1E62" w:rsidRDefault="008D0C96" w:rsidP="008D0C96">
            <w:pPr>
              <w:pStyle w:val="acctfourfigures"/>
              <w:tabs>
                <w:tab w:val="clear" w:pos="765"/>
                <w:tab w:val="decimal" w:pos="1050"/>
              </w:tabs>
              <w:spacing w:line="240" w:lineRule="atLeast"/>
              <w:rPr>
                <w:szCs w:val="22"/>
              </w:rPr>
            </w:pPr>
            <w:r w:rsidRPr="00E83A1B">
              <w:t>804</w:t>
            </w:r>
          </w:p>
        </w:tc>
      </w:tr>
      <w:tr w:rsidR="008D0C96" w:rsidRPr="00AD375F" w14:paraId="646C425D" w14:textId="77777777" w:rsidTr="00BA0FF1">
        <w:trPr>
          <w:cantSplit/>
        </w:trPr>
        <w:tc>
          <w:tcPr>
            <w:tcW w:w="4280" w:type="dxa"/>
          </w:tcPr>
          <w:p w14:paraId="18B228A7" w14:textId="001186E4" w:rsidR="008D0C96" w:rsidRPr="009426D0" w:rsidRDefault="008D0C96" w:rsidP="008D0C96">
            <w:pPr>
              <w:spacing w:line="240" w:lineRule="atLeast"/>
              <w:rPr>
                <w:b/>
                <w:bCs/>
                <w:szCs w:val="22"/>
              </w:rPr>
            </w:pPr>
            <w:r w:rsidRPr="009426D0">
              <w:rPr>
                <w:b/>
                <w:bCs/>
                <w:szCs w:val="22"/>
              </w:rPr>
              <w:t xml:space="preserve">Total </w:t>
            </w:r>
          </w:p>
        </w:tc>
        <w:tc>
          <w:tcPr>
            <w:tcW w:w="1260" w:type="dxa"/>
            <w:tcBorders>
              <w:top w:val="single" w:sz="4" w:space="0" w:color="auto"/>
              <w:bottom w:val="double" w:sz="4" w:space="0" w:color="auto"/>
            </w:tcBorders>
          </w:tcPr>
          <w:p w14:paraId="05CE442C" w14:textId="7908CD60" w:rsidR="008D0C96" w:rsidRPr="008D0C96" w:rsidRDefault="00DF228B" w:rsidP="008D0C96">
            <w:pPr>
              <w:pStyle w:val="acctfourfigures"/>
              <w:tabs>
                <w:tab w:val="clear" w:pos="765"/>
                <w:tab w:val="decimal" w:pos="1089"/>
              </w:tabs>
              <w:spacing w:line="240" w:lineRule="atLeast"/>
              <w:ind w:right="11"/>
              <w:rPr>
                <w:b/>
                <w:bCs/>
                <w:szCs w:val="22"/>
              </w:rPr>
            </w:pPr>
            <w:r w:rsidRPr="00DF228B">
              <w:rPr>
                <w:b/>
                <w:bCs/>
              </w:rPr>
              <w:t>9,223</w:t>
            </w:r>
          </w:p>
        </w:tc>
        <w:tc>
          <w:tcPr>
            <w:tcW w:w="180" w:type="dxa"/>
            <w:tcBorders>
              <w:top w:val="nil"/>
              <w:bottom w:val="nil"/>
            </w:tcBorders>
          </w:tcPr>
          <w:p w14:paraId="5519F39F" w14:textId="77777777" w:rsidR="008D0C96" w:rsidRPr="008D0C96" w:rsidRDefault="008D0C96" w:rsidP="008D0C96">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FA3F7F9" w14:textId="0091CA99" w:rsidR="008D0C96" w:rsidRPr="008D0C96" w:rsidRDefault="008D0C96" w:rsidP="008D0C96">
            <w:pPr>
              <w:pStyle w:val="acctfourfigures"/>
              <w:tabs>
                <w:tab w:val="clear" w:pos="765"/>
                <w:tab w:val="decimal" w:pos="1089"/>
              </w:tabs>
              <w:spacing w:line="240" w:lineRule="atLeast"/>
              <w:ind w:right="11"/>
              <w:rPr>
                <w:b/>
                <w:bCs/>
                <w:szCs w:val="22"/>
                <w:lang w:val="en-US" w:bidi="th-TH"/>
              </w:rPr>
            </w:pPr>
            <w:r w:rsidRPr="008D0C96">
              <w:rPr>
                <w:b/>
                <w:bCs/>
              </w:rPr>
              <w:t>7,537</w:t>
            </w:r>
          </w:p>
        </w:tc>
        <w:tc>
          <w:tcPr>
            <w:tcW w:w="180" w:type="dxa"/>
            <w:tcBorders>
              <w:top w:val="nil"/>
              <w:bottom w:val="nil"/>
            </w:tcBorders>
          </w:tcPr>
          <w:p w14:paraId="306CE3CC" w14:textId="77777777" w:rsidR="008D0C96" w:rsidRPr="008D0C96" w:rsidRDefault="008D0C96" w:rsidP="008D0C96">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C6BE8DE" w14:textId="741602AE" w:rsidR="008D0C96" w:rsidRPr="008D0C96" w:rsidRDefault="00DF228B" w:rsidP="008D0C96">
            <w:pPr>
              <w:tabs>
                <w:tab w:val="decimal" w:pos="1090"/>
              </w:tabs>
              <w:spacing w:line="240" w:lineRule="atLeast"/>
              <w:ind w:left="-108" w:right="-110"/>
              <w:rPr>
                <w:b/>
                <w:bCs/>
                <w:szCs w:val="22"/>
              </w:rPr>
            </w:pPr>
            <w:r w:rsidRPr="00DF228B">
              <w:rPr>
                <w:b/>
                <w:bCs/>
              </w:rPr>
              <w:t>12,072</w:t>
            </w:r>
          </w:p>
        </w:tc>
        <w:tc>
          <w:tcPr>
            <w:tcW w:w="180" w:type="dxa"/>
            <w:tcBorders>
              <w:top w:val="nil"/>
              <w:bottom w:val="nil"/>
            </w:tcBorders>
          </w:tcPr>
          <w:p w14:paraId="32D16BBC" w14:textId="77777777" w:rsidR="008D0C96" w:rsidRPr="008D0C96" w:rsidRDefault="008D0C96" w:rsidP="008D0C96">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271ED208" w14:textId="5B67FEDD" w:rsidR="008D0C96" w:rsidRPr="008D0C96" w:rsidRDefault="008D0C96" w:rsidP="008D0C96">
            <w:pPr>
              <w:pStyle w:val="acctfourfigures"/>
              <w:tabs>
                <w:tab w:val="clear" w:pos="765"/>
                <w:tab w:val="decimal" w:pos="1050"/>
              </w:tabs>
              <w:spacing w:line="240" w:lineRule="atLeast"/>
              <w:rPr>
                <w:b/>
                <w:bCs/>
                <w:szCs w:val="22"/>
              </w:rPr>
            </w:pPr>
            <w:r w:rsidRPr="008D0C96">
              <w:rPr>
                <w:b/>
                <w:bCs/>
              </w:rPr>
              <w:t>12,077</w:t>
            </w:r>
          </w:p>
        </w:tc>
      </w:tr>
      <w:tr w:rsidR="0091344D" w:rsidRPr="009426D0" w14:paraId="78274FD0" w14:textId="77777777" w:rsidTr="00BA0FF1">
        <w:trPr>
          <w:cantSplit/>
        </w:trPr>
        <w:tc>
          <w:tcPr>
            <w:tcW w:w="4280" w:type="dxa"/>
          </w:tcPr>
          <w:p w14:paraId="78F8B375" w14:textId="77777777" w:rsidR="00F34186" w:rsidRPr="009426D0" w:rsidRDefault="00F34186" w:rsidP="0091344D">
            <w:pPr>
              <w:spacing w:line="240" w:lineRule="atLeast"/>
              <w:rPr>
                <w:b/>
                <w:bCs/>
                <w:szCs w:val="22"/>
              </w:rPr>
            </w:pPr>
          </w:p>
        </w:tc>
        <w:tc>
          <w:tcPr>
            <w:tcW w:w="1260" w:type="dxa"/>
            <w:tcBorders>
              <w:top w:val="single" w:sz="4" w:space="0" w:color="auto"/>
            </w:tcBorders>
          </w:tcPr>
          <w:p w14:paraId="78098E81"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21ACE692" w14:textId="77777777" w:rsidR="0091344D" w:rsidRPr="009426D0" w:rsidRDefault="0091344D" w:rsidP="0091344D">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011644B0" w14:textId="77777777" w:rsidR="0091344D" w:rsidRPr="009426D0" w:rsidRDefault="0091344D" w:rsidP="0091344D">
            <w:pPr>
              <w:pStyle w:val="acctfourfigures"/>
              <w:tabs>
                <w:tab w:val="clear" w:pos="765"/>
                <w:tab w:val="decimal" w:pos="1003"/>
              </w:tabs>
              <w:spacing w:line="240" w:lineRule="atLeast"/>
              <w:ind w:right="11"/>
              <w:rPr>
                <w:b/>
                <w:bCs/>
                <w:szCs w:val="22"/>
              </w:rPr>
            </w:pPr>
          </w:p>
        </w:tc>
        <w:tc>
          <w:tcPr>
            <w:tcW w:w="180" w:type="dxa"/>
          </w:tcPr>
          <w:p w14:paraId="4E55B8A7" w14:textId="77777777" w:rsidR="0091344D" w:rsidRPr="009426D0" w:rsidRDefault="0091344D" w:rsidP="0091344D">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4999B8A8"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294DF01B"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Borders>
              <w:top w:val="single" w:sz="4" w:space="0" w:color="auto"/>
            </w:tcBorders>
          </w:tcPr>
          <w:p w14:paraId="2E0104F1" w14:textId="77777777" w:rsidR="0091344D" w:rsidRPr="009426D0" w:rsidRDefault="0091344D" w:rsidP="0091344D">
            <w:pPr>
              <w:pStyle w:val="acctfourfigures"/>
              <w:tabs>
                <w:tab w:val="clear" w:pos="765"/>
                <w:tab w:val="decimal" w:pos="942"/>
              </w:tabs>
              <w:spacing w:line="240" w:lineRule="atLeast"/>
              <w:rPr>
                <w:b/>
                <w:bCs/>
                <w:szCs w:val="22"/>
              </w:rPr>
            </w:pPr>
          </w:p>
        </w:tc>
      </w:tr>
      <w:tr w:rsidR="0091344D" w:rsidRPr="009426D0" w14:paraId="0BA75093" w14:textId="77777777" w:rsidTr="00BA0FF1">
        <w:trPr>
          <w:cantSplit/>
          <w:trHeight w:val="64"/>
        </w:trPr>
        <w:tc>
          <w:tcPr>
            <w:tcW w:w="4280" w:type="dxa"/>
          </w:tcPr>
          <w:p w14:paraId="1E82D7EF" w14:textId="2922D9B0" w:rsidR="0091344D" w:rsidRPr="009426D0" w:rsidRDefault="0091344D" w:rsidP="0091344D">
            <w:pPr>
              <w:spacing w:line="240" w:lineRule="atLeast"/>
              <w:rPr>
                <w:b/>
                <w:bCs/>
                <w:szCs w:val="22"/>
              </w:rPr>
            </w:pPr>
            <w:r w:rsidRPr="009426D0">
              <w:rPr>
                <w:b/>
                <w:bCs/>
                <w:i/>
                <w:iCs/>
                <w:szCs w:val="22"/>
                <w:lang w:val="en-US"/>
              </w:rPr>
              <w:t>Trade accounts payable</w:t>
            </w:r>
          </w:p>
        </w:tc>
        <w:tc>
          <w:tcPr>
            <w:tcW w:w="1260" w:type="dxa"/>
          </w:tcPr>
          <w:p w14:paraId="1CA2B016"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284A01AD"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3A2F20D7" w14:textId="77777777" w:rsidR="0091344D" w:rsidRPr="009426D0" w:rsidRDefault="0091344D" w:rsidP="0091344D">
            <w:pPr>
              <w:pStyle w:val="acctfourfigures"/>
              <w:tabs>
                <w:tab w:val="clear" w:pos="765"/>
                <w:tab w:val="decimal" w:pos="1003"/>
              </w:tabs>
              <w:spacing w:line="240" w:lineRule="atLeast"/>
              <w:ind w:right="11"/>
              <w:rPr>
                <w:b/>
                <w:bCs/>
                <w:szCs w:val="22"/>
                <w:lang w:val="en-US" w:bidi="th-TH"/>
              </w:rPr>
            </w:pPr>
          </w:p>
        </w:tc>
        <w:tc>
          <w:tcPr>
            <w:tcW w:w="180" w:type="dxa"/>
          </w:tcPr>
          <w:p w14:paraId="3D0BAD86"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040CCA38"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79B68654"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6A4C495C" w14:textId="77777777" w:rsidR="0091344D" w:rsidRPr="009426D0" w:rsidRDefault="0091344D" w:rsidP="0091344D">
            <w:pPr>
              <w:pStyle w:val="acctfourfigures"/>
              <w:tabs>
                <w:tab w:val="clear" w:pos="765"/>
                <w:tab w:val="decimal" w:pos="677"/>
              </w:tabs>
              <w:spacing w:line="240" w:lineRule="atLeast"/>
              <w:rPr>
                <w:b/>
                <w:bCs/>
                <w:szCs w:val="22"/>
              </w:rPr>
            </w:pPr>
          </w:p>
        </w:tc>
      </w:tr>
      <w:tr w:rsidR="00FC5EF0" w:rsidRPr="009426D0" w14:paraId="09745446" w14:textId="77777777" w:rsidTr="00BA0FF1">
        <w:trPr>
          <w:cantSplit/>
        </w:trPr>
        <w:tc>
          <w:tcPr>
            <w:tcW w:w="4280" w:type="dxa"/>
          </w:tcPr>
          <w:p w14:paraId="2F654AFD" w14:textId="6BD4B541" w:rsidR="00FC5EF0" w:rsidRPr="009426D0" w:rsidRDefault="00FC5EF0" w:rsidP="00FC5EF0">
            <w:pPr>
              <w:spacing w:line="240" w:lineRule="atLeast"/>
              <w:rPr>
                <w:b/>
                <w:bCs/>
                <w:szCs w:val="22"/>
              </w:rPr>
            </w:pPr>
            <w:r w:rsidRPr="009426D0">
              <w:rPr>
                <w:szCs w:val="22"/>
              </w:rPr>
              <w:t>Other related parties</w:t>
            </w:r>
          </w:p>
        </w:tc>
        <w:tc>
          <w:tcPr>
            <w:tcW w:w="1260" w:type="dxa"/>
            <w:tcBorders>
              <w:bottom w:val="double" w:sz="4" w:space="0" w:color="auto"/>
            </w:tcBorders>
          </w:tcPr>
          <w:p w14:paraId="5BFAA260" w14:textId="798034EA" w:rsidR="00FC5EF0" w:rsidRPr="00FC5EF0" w:rsidRDefault="00295C84" w:rsidP="00FC5EF0">
            <w:pPr>
              <w:pStyle w:val="acctfourfigures"/>
              <w:tabs>
                <w:tab w:val="clear" w:pos="765"/>
                <w:tab w:val="decimal" w:pos="1089"/>
              </w:tabs>
              <w:spacing w:line="240" w:lineRule="atLeast"/>
              <w:ind w:right="11"/>
              <w:rPr>
                <w:b/>
                <w:bCs/>
                <w:szCs w:val="22"/>
              </w:rPr>
            </w:pPr>
            <w:r w:rsidRPr="00295C84">
              <w:rPr>
                <w:b/>
                <w:bCs/>
                <w:szCs w:val="22"/>
              </w:rPr>
              <w:t>9,653</w:t>
            </w:r>
          </w:p>
        </w:tc>
        <w:tc>
          <w:tcPr>
            <w:tcW w:w="180" w:type="dxa"/>
          </w:tcPr>
          <w:p w14:paraId="39342E3E" w14:textId="77777777" w:rsidR="00FC5EF0" w:rsidRPr="00FC5EF0" w:rsidRDefault="00FC5EF0" w:rsidP="00FC5EF0">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1DED38C" w14:textId="40C3F291" w:rsidR="00FC5EF0" w:rsidRPr="00FC5EF0" w:rsidRDefault="00157087" w:rsidP="00FC5EF0">
            <w:pPr>
              <w:pStyle w:val="acctfourfigures"/>
              <w:tabs>
                <w:tab w:val="clear" w:pos="765"/>
                <w:tab w:val="decimal" w:pos="1089"/>
              </w:tabs>
              <w:spacing w:line="240" w:lineRule="atLeast"/>
              <w:ind w:right="11"/>
              <w:rPr>
                <w:b/>
                <w:bCs/>
                <w:szCs w:val="22"/>
                <w:lang w:val="en-US" w:bidi="th-TH"/>
              </w:rPr>
            </w:pPr>
            <w:r w:rsidRPr="00157087">
              <w:rPr>
                <w:b/>
                <w:bCs/>
                <w:szCs w:val="22"/>
                <w:lang w:val="en-US" w:bidi="th-TH"/>
              </w:rPr>
              <w:t>24,299</w:t>
            </w:r>
          </w:p>
        </w:tc>
        <w:tc>
          <w:tcPr>
            <w:tcW w:w="180" w:type="dxa"/>
          </w:tcPr>
          <w:p w14:paraId="7C665F39" w14:textId="77777777" w:rsidR="00FC5EF0" w:rsidRPr="00FC5EF0" w:rsidRDefault="00FC5EF0" w:rsidP="00FC5EF0">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7E6004D7" w14:textId="467AE9E5" w:rsidR="00FC5EF0" w:rsidRPr="00FC5EF0" w:rsidRDefault="00295C84" w:rsidP="001735DF">
            <w:pPr>
              <w:tabs>
                <w:tab w:val="decimal" w:pos="792"/>
              </w:tabs>
              <w:spacing w:line="240" w:lineRule="atLeast"/>
              <w:ind w:left="-108" w:right="-110"/>
              <w:rPr>
                <w:b/>
                <w:bCs/>
                <w:szCs w:val="22"/>
              </w:rPr>
            </w:pPr>
            <w:r>
              <w:rPr>
                <w:b/>
                <w:bCs/>
                <w:szCs w:val="22"/>
              </w:rPr>
              <w:t>-</w:t>
            </w:r>
          </w:p>
        </w:tc>
        <w:tc>
          <w:tcPr>
            <w:tcW w:w="180" w:type="dxa"/>
          </w:tcPr>
          <w:p w14:paraId="44A6A51D" w14:textId="77777777" w:rsidR="00FC5EF0" w:rsidRPr="00FC5EF0" w:rsidRDefault="00FC5EF0" w:rsidP="00FC5EF0">
            <w:pPr>
              <w:pStyle w:val="acctfourfigures"/>
              <w:tabs>
                <w:tab w:val="clear" w:pos="765"/>
                <w:tab w:val="decimal" w:pos="911"/>
              </w:tabs>
              <w:spacing w:line="240" w:lineRule="atLeast"/>
              <w:rPr>
                <w:b/>
                <w:bCs/>
                <w:szCs w:val="22"/>
              </w:rPr>
            </w:pPr>
          </w:p>
        </w:tc>
        <w:tc>
          <w:tcPr>
            <w:tcW w:w="1210" w:type="dxa"/>
            <w:tcBorders>
              <w:bottom w:val="double" w:sz="4" w:space="0" w:color="auto"/>
            </w:tcBorders>
          </w:tcPr>
          <w:p w14:paraId="481930DC" w14:textId="65B354D8" w:rsidR="00FC5EF0" w:rsidRPr="00FC5EF0" w:rsidRDefault="00157087" w:rsidP="001735DF">
            <w:pPr>
              <w:tabs>
                <w:tab w:val="decimal" w:pos="749"/>
              </w:tabs>
              <w:spacing w:line="240" w:lineRule="atLeast"/>
              <w:ind w:left="-108" w:right="-110"/>
              <w:rPr>
                <w:b/>
                <w:bCs/>
                <w:szCs w:val="22"/>
              </w:rPr>
            </w:pPr>
            <w:r>
              <w:rPr>
                <w:b/>
                <w:bCs/>
                <w:szCs w:val="22"/>
              </w:rPr>
              <w:t>-</w:t>
            </w:r>
          </w:p>
        </w:tc>
      </w:tr>
      <w:tr w:rsidR="0091344D" w:rsidRPr="009426D0" w14:paraId="38FF8691" w14:textId="77777777" w:rsidTr="00BA0FF1">
        <w:trPr>
          <w:cantSplit/>
        </w:trPr>
        <w:tc>
          <w:tcPr>
            <w:tcW w:w="4280" w:type="dxa"/>
          </w:tcPr>
          <w:p w14:paraId="60DF2237" w14:textId="77777777" w:rsidR="0091344D" w:rsidRPr="009426D0" w:rsidRDefault="0091344D" w:rsidP="0091344D">
            <w:pPr>
              <w:spacing w:line="240" w:lineRule="atLeast"/>
              <w:rPr>
                <w:b/>
                <w:bCs/>
                <w:szCs w:val="22"/>
              </w:rPr>
            </w:pPr>
          </w:p>
        </w:tc>
        <w:tc>
          <w:tcPr>
            <w:tcW w:w="1260" w:type="dxa"/>
          </w:tcPr>
          <w:p w14:paraId="6B308A3E"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40346CCD"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363ECD1D" w14:textId="77777777" w:rsidR="0091344D" w:rsidRPr="009426D0" w:rsidRDefault="0091344D" w:rsidP="0091344D">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24FA6CE"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64BEFB6F"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0DC0BFEC"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368F781B" w14:textId="77777777" w:rsidR="0091344D" w:rsidRPr="009426D0" w:rsidRDefault="0091344D" w:rsidP="0091344D">
            <w:pPr>
              <w:pStyle w:val="acctfourfigures"/>
              <w:tabs>
                <w:tab w:val="clear" w:pos="765"/>
                <w:tab w:val="decimal" w:pos="677"/>
              </w:tabs>
              <w:spacing w:line="240" w:lineRule="atLeast"/>
              <w:rPr>
                <w:b/>
                <w:bCs/>
                <w:szCs w:val="22"/>
              </w:rPr>
            </w:pPr>
          </w:p>
        </w:tc>
      </w:tr>
      <w:tr w:rsidR="0091344D" w:rsidRPr="009426D0" w14:paraId="6F4C23CB" w14:textId="77777777" w:rsidTr="00BA0FF1">
        <w:trPr>
          <w:cantSplit/>
        </w:trPr>
        <w:tc>
          <w:tcPr>
            <w:tcW w:w="4280" w:type="dxa"/>
          </w:tcPr>
          <w:p w14:paraId="0B0B61D2" w14:textId="14FA23B8" w:rsidR="0091344D" w:rsidRPr="009426D0" w:rsidRDefault="0091344D" w:rsidP="0091344D">
            <w:pPr>
              <w:spacing w:line="240" w:lineRule="atLeast"/>
              <w:rPr>
                <w:b/>
                <w:bCs/>
                <w:szCs w:val="22"/>
              </w:rPr>
            </w:pPr>
            <w:r w:rsidRPr="009426D0">
              <w:rPr>
                <w:b/>
                <w:bCs/>
                <w:i/>
                <w:iCs/>
                <w:szCs w:val="22"/>
                <w:lang w:val="en-US"/>
              </w:rPr>
              <w:t>Other current payables</w:t>
            </w:r>
          </w:p>
        </w:tc>
        <w:tc>
          <w:tcPr>
            <w:tcW w:w="1260" w:type="dxa"/>
          </w:tcPr>
          <w:p w14:paraId="4EB45C07"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783B4EDB"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164D315B" w14:textId="77777777" w:rsidR="0091344D" w:rsidRPr="009426D0" w:rsidRDefault="0091344D" w:rsidP="0091344D">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A6B2509"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6B788DDA"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0AE6DE42"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55E93968" w14:textId="77777777" w:rsidR="0091344D" w:rsidRPr="009426D0" w:rsidRDefault="0091344D" w:rsidP="0091344D">
            <w:pPr>
              <w:pStyle w:val="acctfourfigures"/>
              <w:tabs>
                <w:tab w:val="clear" w:pos="765"/>
                <w:tab w:val="decimal" w:pos="677"/>
              </w:tabs>
              <w:spacing w:line="240" w:lineRule="atLeast"/>
              <w:rPr>
                <w:b/>
                <w:bCs/>
                <w:szCs w:val="22"/>
              </w:rPr>
            </w:pPr>
          </w:p>
        </w:tc>
      </w:tr>
      <w:tr w:rsidR="00D45B91" w:rsidRPr="009426D0" w14:paraId="5D0D4A72" w14:textId="77777777" w:rsidTr="00BA0FF1">
        <w:trPr>
          <w:cantSplit/>
        </w:trPr>
        <w:tc>
          <w:tcPr>
            <w:tcW w:w="4280" w:type="dxa"/>
          </w:tcPr>
          <w:p w14:paraId="0A7A5B06" w14:textId="7FE4B3C4" w:rsidR="00D45B91" w:rsidRPr="009426D0" w:rsidRDefault="00D45B91" w:rsidP="00D45B91">
            <w:pPr>
              <w:spacing w:line="240" w:lineRule="atLeast"/>
              <w:rPr>
                <w:b/>
                <w:bCs/>
                <w:szCs w:val="22"/>
              </w:rPr>
            </w:pPr>
            <w:r w:rsidRPr="009426D0">
              <w:rPr>
                <w:szCs w:val="22"/>
              </w:rPr>
              <w:t>Subsidiaries</w:t>
            </w:r>
          </w:p>
        </w:tc>
        <w:tc>
          <w:tcPr>
            <w:tcW w:w="1260" w:type="dxa"/>
            <w:tcBorders>
              <w:top w:val="nil"/>
              <w:bottom w:val="nil"/>
            </w:tcBorders>
          </w:tcPr>
          <w:p w14:paraId="1302B5EC" w14:textId="2871C12F" w:rsidR="00D45B91" w:rsidRPr="00B229F7" w:rsidRDefault="00CD4C1B" w:rsidP="00F86537">
            <w:pPr>
              <w:pStyle w:val="acctfourfigures"/>
              <w:tabs>
                <w:tab w:val="clear" w:pos="765"/>
                <w:tab w:val="decimal" w:pos="822"/>
              </w:tabs>
              <w:spacing w:line="240" w:lineRule="atLeast"/>
              <w:ind w:right="11"/>
              <w:rPr>
                <w:szCs w:val="22"/>
              </w:rPr>
            </w:pPr>
            <w:r w:rsidRPr="00B67075">
              <w:t>-</w:t>
            </w:r>
          </w:p>
        </w:tc>
        <w:tc>
          <w:tcPr>
            <w:tcW w:w="180" w:type="dxa"/>
            <w:tcBorders>
              <w:top w:val="nil"/>
              <w:bottom w:val="nil"/>
            </w:tcBorders>
          </w:tcPr>
          <w:p w14:paraId="6A09CFCF"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nil"/>
            </w:tcBorders>
          </w:tcPr>
          <w:p w14:paraId="1576376E" w14:textId="1F7FB1A9" w:rsidR="00D45B91" w:rsidRPr="00772CBF" w:rsidRDefault="00D45B91" w:rsidP="00D45B91">
            <w:pPr>
              <w:pStyle w:val="acctfourfigures"/>
              <w:tabs>
                <w:tab w:val="clear" w:pos="765"/>
                <w:tab w:val="decimal" w:pos="792"/>
              </w:tabs>
              <w:spacing w:line="240" w:lineRule="atLeast"/>
              <w:ind w:right="11"/>
              <w:rPr>
                <w:szCs w:val="22"/>
                <w:lang w:val="en-US" w:bidi="th-TH"/>
              </w:rPr>
            </w:pPr>
            <w:r w:rsidRPr="00A95AF0">
              <w:t>-</w:t>
            </w:r>
          </w:p>
        </w:tc>
        <w:tc>
          <w:tcPr>
            <w:tcW w:w="180" w:type="dxa"/>
            <w:tcBorders>
              <w:top w:val="nil"/>
              <w:bottom w:val="nil"/>
            </w:tcBorders>
          </w:tcPr>
          <w:p w14:paraId="73393AC5"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nil"/>
            </w:tcBorders>
          </w:tcPr>
          <w:p w14:paraId="7590802A" w14:textId="00CF50CD" w:rsidR="00D45B91" w:rsidRPr="00B229F7" w:rsidRDefault="00CD4C1B" w:rsidP="00D45B91">
            <w:pPr>
              <w:tabs>
                <w:tab w:val="decimal" w:pos="1090"/>
              </w:tabs>
              <w:spacing w:line="240" w:lineRule="atLeast"/>
              <w:ind w:left="-108" w:right="-110"/>
              <w:rPr>
                <w:szCs w:val="22"/>
              </w:rPr>
            </w:pPr>
            <w:r w:rsidRPr="00B67075">
              <w:t>124,238</w:t>
            </w:r>
          </w:p>
        </w:tc>
        <w:tc>
          <w:tcPr>
            <w:tcW w:w="180" w:type="dxa"/>
            <w:tcBorders>
              <w:top w:val="nil"/>
              <w:bottom w:val="nil"/>
            </w:tcBorders>
          </w:tcPr>
          <w:p w14:paraId="4391BAFA" w14:textId="77777777" w:rsidR="00D45B91" w:rsidRPr="00AA1214" w:rsidRDefault="00D45B91" w:rsidP="00D45B91">
            <w:pPr>
              <w:pStyle w:val="acctfourfigures"/>
              <w:tabs>
                <w:tab w:val="clear" w:pos="765"/>
                <w:tab w:val="decimal" w:pos="911"/>
              </w:tabs>
              <w:spacing w:line="240" w:lineRule="atLeast"/>
              <w:rPr>
                <w:b/>
                <w:bCs/>
                <w:szCs w:val="22"/>
              </w:rPr>
            </w:pPr>
          </w:p>
        </w:tc>
        <w:tc>
          <w:tcPr>
            <w:tcW w:w="1210" w:type="dxa"/>
            <w:tcBorders>
              <w:top w:val="nil"/>
              <w:bottom w:val="nil"/>
            </w:tcBorders>
          </w:tcPr>
          <w:p w14:paraId="48BEDC11" w14:textId="075FB370" w:rsidR="00D45B91" w:rsidRPr="00AA1214" w:rsidRDefault="00D45B91" w:rsidP="00D45B91">
            <w:pPr>
              <w:pStyle w:val="acctfourfigures"/>
              <w:tabs>
                <w:tab w:val="clear" w:pos="765"/>
                <w:tab w:val="decimal" w:pos="1050"/>
              </w:tabs>
              <w:spacing w:line="240" w:lineRule="atLeast"/>
              <w:rPr>
                <w:szCs w:val="22"/>
              </w:rPr>
            </w:pPr>
            <w:r w:rsidRPr="00A95AF0">
              <w:t>260,900</w:t>
            </w:r>
          </w:p>
        </w:tc>
      </w:tr>
      <w:tr w:rsidR="00D45B91" w:rsidRPr="009426D0" w14:paraId="56E72888" w14:textId="77777777" w:rsidTr="00BA0FF1">
        <w:trPr>
          <w:cantSplit/>
        </w:trPr>
        <w:tc>
          <w:tcPr>
            <w:tcW w:w="4280" w:type="dxa"/>
          </w:tcPr>
          <w:p w14:paraId="5F8CB829" w14:textId="72280251" w:rsidR="00D45B91" w:rsidRPr="00D45B91" w:rsidRDefault="00D45B91" w:rsidP="00D45B91">
            <w:pPr>
              <w:spacing w:line="240" w:lineRule="atLeast"/>
              <w:rPr>
                <w:rFonts w:cstheme="minorBidi"/>
                <w:szCs w:val="28"/>
                <w:cs/>
                <w:lang w:bidi="th-TH"/>
              </w:rPr>
            </w:pPr>
            <w:r w:rsidRPr="007C4A99">
              <w:rPr>
                <w:szCs w:val="22"/>
              </w:rPr>
              <w:t>Joint venture</w:t>
            </w:r>
            <w:r>
              <w:rPr>
                <w:szCs w:val="22"/>
              </w:rPr>
              <w:t>s</w:t>
            </w:r>
          </w:p>
        </w:tc>
        <w:tc>
          <w:tcPr>
            <w:tcW w:w="1260" w:type="dxa"/>
            <w:tcBorders>
              <w:top w:val="nil"/>
              <w:bottom w:val="nil"/>
            </w:tcBorders>
          </w:tcPr>
          <w:p w14:paraId="3481DC21" w14:textId="2C5B88FD" w:rsidR="00D45B91" w:rsidRPr="005E22BC" w:rsidRDefault="00CD4C1B" w:rsidP="00D45B91">
            <w:pPr>
              <w:pStyle w:val="acctfourfigures"/>
              <w:tabs>
                <w:tab w:val="clear" w:pos="765"/>
                <w:tab w:val="decimal" w:pos="1089"/>
              </w:tabs>
              <w:spacing w:line="240" w:lineRule="atLeast"/>
              <w:ind w:right="11"/>
            </w:pPr>
            <w:r w:rsidRPr="00B67075">
              <w:t>41</w:t>
            </w:r>
          </w:p>
        </w:tc>
        <w:tc>
          <w:tcPr>
            <w:tcW w:w="180" w:type="dxa"/>
            <w:tcBorders>
              <w:top w:val="nil"/>
              <w:bottom w:val="nil"/>
            </w:tcBorders>
          </w:tcPr>
          <w:p w14:paraId="74E6B2A8"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nil"/>
            </w:tcBorders>
          </w:tcPr>
          <w:p w14:paraId="5160BA9C" w14:textId="61544A24" w:rsidR="00D45B91" w:rsidRPr="00AE3900" w:rsidRDefault="00D45B91" w:rsidP="00D45B91">
            <w:pPr>
              <w:pStyle w:val="acctfourfigures"/>
              <w:tabs>
                <w:tab w:val="clear" w:pos="765"/>
                <w:tab w:val="decimal" w:pos="1085"/>
              </w:tabs>
              <w:spacing w:line="240" w:lineRule="atLeast"/>
              <w:ind w:right="11"/>
            </w:pPr>
            <w:r w:rsidRPr="00A95AF0">
              <w:t>29</w:t>
            </w:r>
          </w:p>
        </w:tc>
        <w:tc>
          <w:tcPr>
            <w:tcW w:w="180" w:type="dxa"/>
            <w:tcBorders>
              <w:top w:val="nil"/>
              <w:bottom w:val="nil"/>
            </w:tcBorders>
          </w:tcPr>
          <w:p w14:paraId="06E3DBF3"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nil"/>
            </w:tcBorders>
          </w:tcPr>
          <w:p w14:paraId="6E79B49E" w14:textId="79AD3ECF" w:rsidR="00D45B91" w:rsidRPr="00B229F7" w:rsidRDefault="00CD4C1B" w:rsidP="00D45B91">
            <w:pPr>
              <w:tabs>
                <w:tab w:val="decimal" w:pos="792"/>
              </w:tabs>
              <w:spacing w:line="240" w:lineRule="atLeast"/>
              <w:ind w:left="-108" w:right="-110"/>
              <w:rPr>
                <w:szCs w:val="22"/>
              </w:rPr>
            </w:pPr>
            <w:r w:rsidRPr="00B67075">
              <w:t>-</w:t>
            </w:r>
          </w:p>
        </w:tc>
        <w:tc>
          <w:tcPr>
            <w:tcW w:w="180" w:type="dxa"/>
            <w:tcBorders>
              <w:top w:val="nil"/>
              <w:bottom w:val="nil"/>
            </w:tcBorders>
          </w:tcPr>
          <w:p w14:paraId="4E130C35" w14:textId="77777777" w:rsidR="00D45B91" w:rsidRPr="00AA1214" w:rsidRDefault="00D45B91" w:rsidP="00D45B91">
            <w:pPr>
              <w:pStyle w:val="acctfourfigures"/>
              <w:tabs>
                <w:tab w:val="clear" w:pos="765"/>
                <w:tab w:val="decimal" w:pos="911"/>
              </w:tabs>
              <w:spacing w:line="240" w:lineRule="atLeast"/>
              <w:rPr>
                <w:b/>
                <w:bCs/>
                <w:szCs w:val="22"/>
              </w:rPr>
            </w:pPr>
          </w:p>
        </w:tc>
        <w:tc>
          <w:tcPr>
            <w:tcW w:w="1210" w:type="dxa"/>
            <w:tcBorders>
              <w:top w:val="nil"/>
              <w:bottom w:val="nil"/>
            </w:tcBorders>
          </w:tcPr>
          <w:p w14:paraId="4BC81C01" w14:textId="73F798BA" w:rsidR="00D45B91" w:rsidRPr="004B4C1A" w:rsidRDefault="00D45B91" w:rsidP="00D45B91">
            <w:pPr>
              <w:tabs>
                <w:tab w:val="decimal" w:pos="749"/>
              </w:tabs>
              <w:spacing w:line="240" w:lineRule="atLeast"/>
              <w:ind w:left="-108" w:right="-110"/>
            </w:pPr>
            <w:r w:rsidRPr="00A95AF0">
              <w:t>-</w:t>
            </w:r>
          </w:p>
        </w:tc>
      </w:tr>
      <w:tr w:rsidR="00D45B91" w:rsidRPr="009426D0" w14:paraId="10B2D623" w14:textId="77777777" w:rsidTr="00BA0FF1">
        <w:trPr>
          <w:cantSplit/>
        </w:trPr>
        <w:tc>
          <w:tcPr>
            <w:tcW w:w="4280" w:type="dxa"/>
          </w:tcPr>
          <w:p w14:paraId="0EA67D76" w14:textId="2A0168FF" w:rsidR="00D45B91" w:rsidRPr="009426D0" w:rsidRDefault="00D45B91" w:rsidP="00D45B91">
            <w:pPr>
              <w:spacing w:line="240" w:lineRule="atLeast"/>
              <w:rPr>
                <w:szCs w:val="22"/>
              </w:rPr>
            </w:pPr>
            <w:r w:rsidRPr="00AD375F">
              <w:rPr>
                <w:szCs w:val="22"/>
              </w:rPr>
              <w:t>Key management personnel</w:t>
            </w:r>
          </w:p>
        </w:tc>
        <w:tc>
          <w:tcPr>
            <w:tcW w:w="1260" w:type="dxa"/>
            <w:tcBorders>
              <w:top w:val="nil"/>
              <w:bottom w:val="nil"/>
            </w:tcBorders>
          </w:tcPr>
          <w:p w14:paraId="2427D47C" w14:textId="064F9572" w:rsidR="00D45B91" w:rsidRPr="005E22BC" w:rsidRDefault="00CD4C1B" w:rsidP="00D45B91">
            <w:pPr>
              <w:pStyle w:val="acctfourfigures"/>
              <w:tabs>
                <w:tab w:val="clear" w:pos="765"/>
                <w:tab w:val="decimal" w:pos="1089"/>
              </w:tabs>
              <w:spacing w:line="240" w:lineRule="atLeast"/>
              <w:ind w:right="11"/>
            </w:pPr>
            <w:r w:rsidRPr="00B67075">
              <w:t>54,608</w:t>
            </w:r>
          </w:p>
        </w:tc>
        <w:tc>
          <w:tcPr>
            <w:tcW w:w="180" w:type="dxa"/>
            <w:tcBorders>
              <w:top w:val="nil"/>
              <w:bottom w:val="nil"/>
            </w:tcBorders>
          </w:tcPr>
          <w:p w14:paraId="270F70DD"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nil"/>
            </w:tcBorders>
          </w:tcPr>
          <w:p w14:paraId="1669A3A2" w14:textId="41EB58F7" w:rsidR="00D45B91" w:rsidRPr="00AA1214" w:rsidRDefault="00D45B91" w:rsidP="00D45B91">
            <w:pPr>
              <w:pStyle w:val="acctfourfigures"/>
              <w:tabs>
                <w:tab w:val="clear" w:pos="765"/>
                <w:tab w:val="decimal" w:pos="1085"/>
              </w:tabs>
              <w:spacing w:line="240" w:lineRule="atLeast"/>
              <w:ind w:right="11"/>
              <w:rPr>
                <w:szCs w:val="22"/>
              </w:rPr>
            </w:pPr>
            <w:r w:rsidRPr="00A95AF0">
              <w:t>63,582</w:t>
            </w:r>
          </w:p>
        </w:tc>
        <w:tc>
          <w:tcPr>
            <w:tcW w:w="180" w:type="dxa"/>
            <w:tcBorders>
              <w:top w:val="nil"/>
              <w:bottom w:val="nil"/>
            </w:tcBorders>
          </w:tcPr>
          <w:p w14:paraId="6DB72D0E"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nil"/>
            </w:tcBorders>
          </w:tcPr>
          <w:p w14:paraId="27485C90" w14:textId="7CC0D1AB" w:rsidR="00D45B91" w:rsidRPr="00B229F7" w:rsidRDefault="00CD4C1B" w:rsidP="00D45B91">
            <w:pPr>
              <w:tabs>
                <w:tab w:val="decimal" w:pos="1090"/>
              </w:tabs>
              <w:spacing w:line="240" w:lineRule="atLeast"/>
              <w:ind w:left="-108" w:right="-110"/>
              <w:rPr>
                <w:szCs w:val="22"/>
              </w:rPr>
            </w:pPr>
            <w:r w:rsidRPr="00B67075">
              <w:t>54,608</w:t>
            </w:r>
          </w:p>
        </w:tc>
        <w:tc>
          <w:tcPr>
            <w:tcW w:w="180" w:type="dxa"/>
            <w:tcBorders>
              <w:top w:val="nil"/>
              <w:bottom w:val="nil"/>
            </w:tcBorders>
          </w:tcPr>
          <w:p w14:paraId="1E13B823" w14:textId="77777777" w:rsidR="00D45B91" w:rsidRPr="00AA1214" w:rsidRDefault="00D45B91" w:rsidP="00D45B91">
            <w:pPr>
              <w:pStyle w:val="acctfourfigures"/>
              <w:tabs>
                <w:tab w:val="clear" w:pos="765"/>
                <w:tab w:val="decimal" w:pos="911"/>
              </w:tabs>
              <w:spacing w:line="240" w:lineRule="atLeast"/>
              <w:rPr>
                <w:b/>
                <w:bCs/>
                <w:szCs w:val="22"/>
              </w:rPr>
            </w:pPr>
          </w:p>
        </w:tc>
        <w:tc>
          <w:tcPr>
            <w:tcW w:w="1210" w:type="dxa"/>
            <w:tcBorders>
              <w:top w:val="nil"/>
              <w:bottom w:val="nil"/>
            </w:tcBorders>
          </w:tcPr>
          <w:p w14:paraId="758BD68D" w14:textId="06CDAEDD" w:rsidR="00D45B91" w:rsidRPr="00AA1214" w:rsidRDefault="00D45B91" w:rsidP="00D45B91">
            <w:pPr>
              <w:pStyle w:val="acctfourfigures"/>
              <w:tabs>
                <w:tab w:val="clear" w:pos="765"/>
                <w:tab w:val="decimal" w:pos="1050"/>
              </w:tabs>
              <w:spacing w:line="240" w:lineRule="atLeast"/>
              <w:rPr>
                <w:szCs w:val="22"/>
              </w:rPr>
            </w:pPr>
            <w:r w:rsidRPr="00A95AF0">
              <w:t>63,582</w:t>
            </w:r>
          </w:p>
        </w:tc>
      </w:tr>
      <w:tr w:rsidR="00D45B91" w:rsidRPr="009426D0" w14:paraId="12F77D64" w14:textId="77777777" w:rsidTr="00BA0FF1">
        <w:trPr>
          <w:cantSplit/>
        </w:trPr>
        <w:tc>
          <w:tcPr>
            <w:tcW w:w="4280" w:type="dxa"/>
          </w:tcPr>
          <w:p w14:paraId="3480F431" w14:textId="760C9F26" w:rsidR="00D45B91" w:rsidRPr="009426D0" w:rsidRDefault="00D45B91" w:rsidP="00D45B91">
            <w:pPr>
              <w:spacing w:line="240" w:lineRule="atLeast"/>
              <w:rPr>
                <w:b/>
                <w:bCs/>
                <w:szCs w:val="22"/>
              </w:rPr>
            </w:pPr>
            <w:r w:rsidRPr="009426D0">
              <w:rPr>
                <w:szCs w:val="22"/>
              </w:rPr>
              <w:t>Other related parties</w:t>
            </w:r>
          </w:p>
        </w:tc>
        <w:tc>
          <w:tcPr>
            <w:tcW w:w="1260" w:type="dxa"/>
            <w:tcBorders>
              <w:top w:val="nil"/>
              <w:bottom w:val="single" w:sz="4" w:space="0" w:color="auto"/>
            </w:tcBorders>
          </w:tcPr>
          <w:p w14:paraId="5224BAD1" w14:textId="0C389A70" w:rsidR="00D45B91" w:rsidRPr="00AA1214" w:rsidRDefault="00CD4C1B" w:rsidP="00D45B91">
            <w:pPr>
              <w:pStyle w:val="acctfourfigures"/>
              <w:tabs>
                <w:tab w:val="clear" w:pos="765"/>
                <w:tab w:val="decimal" w:pos="1089"/>
              </w:tabs>
              <w:spacing w:line="240" w:lineRule="atLeast"/>
              <w:ind w:right="11"/>
              <w:rPr>
                <w:szCs w:val="22"/>
              </w:rPr>
            </w:pPr>
            <w:r w:rsidRPr="00B67075">
              <w:t>12,573</w:t>
            </w:r>
          </w:p>
        </w:tc>
        <w:tc>
          <w:tcPr>
            <w:tcW w:w="180" w:type="dxa"/>
            <w:tcBorders>
              <w:top w:val="nil"/>
              <w:bottom w:val="nil"/>
            </w:tcBorders>
          </w:tcPr>
          <w:p w14:paraId="661FB48C"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695E49C8" w14:textId="20A6ECA7" w:rsidR="00D45B91" w:rsidRPr="00AA1214" w:rsidRDefault="00D45B91" w:rsidP="00D45B91">
            <w:pPr>
              <w:pStyle w:val="acctfourfigures"/>
              <w:tabs>
                <w:tab w:val="clear" w:pos="765"/>
                <w:tab w:val="decimal" w:pos="1089"/>
              </w:tabs>
              <w:spacing w:line="240" w:lineRule="atLeast"/>
              <w:ind w:right="11"/>
              <w:rPr>
                <w:szCs w:val="22"/>
                <w:lang w:val="en-US" w:bidi="th-TH"/>
              </w:rPr>
            </w:pPr>
            <w:r w:rsidRPr="00A95AF0">
              <w:t>18,796</w:t>
            </w:r>
          </w:p>
        </w:tc>
        <w:tc>
          <w:tcPr>
            <w:tcW w:w="180" w:type="dxa"/>
            <w:tcBorders>
              <w:top w:val="nil"/>
              <w:bottom w:val="nil"/>
            </w:tcBorders>
          </w:tcPr>
          <w:p w14:paraId="61415F36"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23EE877D" w14:textId="3ED17DA3" w:rsidR="00D45B91" w:rsidRPr="00AA1214" w:rsidRDefault="00CD4C1B" w:rsidP="00D45B91">
            <w:pPr>
              <w:tabs>
                <w:tab w:val="decimal" w:pos="1090"/>
              </w:tabs>
              <w:spacing w:line="240" w:lineRule="atLeast"/>
              <w:ind w:left="-108" w:right="-110"/>
              <w:rPr>
                <w:szCs w:val="22"/>
              </w:rPr>
            </w:pPr>
            <w:r w:rsidRPr="00B67075">
              <w:t>885</w:t>
            </w:r>
          </w:p>
        </w:tc>
        <w:tc>
          <w:tcPr>
            <w:tcW w:w="180" w:type="dxa"/>
            <w:tcBorders>
              <w:top w:val="nil"/>
              <w:bottom w:val="nil"/>
            </w:tcBorders>
          </w:tcPr>
          <w:p w14:paraId="10D09D55" w14:textId="77777777" w:rsidR="00D45B91" w:rsidRPr="00AA1214" w:rsidRDefault="00D45B91" w:rsidP="00D45B91">
            <w:pPr>
              <w:pStyle w:val="acctfourfigures"/>
              <w:tabs>
                <w:tab w:val="clear" w:pos="765"/>
                <w:tab w:val="decimal" w:pos="911"/>
              </w:tabs>
              <w:spacing w:line="240" w:lineRule="atLeast"/>
              <w:rPr>
                <w:b/>
                <w:bCs/>
                <w:szCs w:val="22"/>
              </w:rPr>
            </w:pPr>
          </w:p>
        </w:tc>
        <w:tc>
          <w:tcPr>
            <w:tcW w:w="1210" w:type="dxa"/>
            <w:tcBorders>
              <w:top w:val="nil"/>
              <w:bottom w:val="single" w:sz="4" w:space="0" w:color="auto"/>
            </w:tcBorders>
          </w:tcPr>
          <w:p w14:paraId="2E306DF8" w14:textId="71BE54F7" w:rsidR="00D45B91" w:rsidRPr="00AA1214" w:rsidRDefault="00D45B91" w:rsidP="00D45B91">
            <w:pPr>
              <w:pStyle w:val="acctfourfigures"/>
              <w:tabs>
                <w:tab w:val="clear" w:pos="765"/>
                <w:tab w:val="decimal" w:pos="1050"/>
              </w:tabs>
              <w:spacing w:line="240" w:lineRule="atLeast"/>
              <w:rPr>
                <w:szCs w:val="22"/>
              </w:rPr>
            </w:pPr>
            <w:r w:rsidRPr="00A95AF0">
              <w:t>4,116</w:t>
            </w:r>
          </w:p>
        </w:tc>
      </w:tr>
      <w:tr w:rsidR="00D45B91" w:rsidRPr="009426D0" w14:paraId="5E1297BE" w14:textId="77777777" w:rsidTr="00BA0FF1">
        <w:trPr>
          <w:cantSplit/>
        </w:trPr>
        <w:tc>
          <w:tcPr>
            <w:tcW w:w="4280" w:type="dxa"/>
          </w:tcPr>
          <w:p w14:paraId="34F142EA" w14:textId="77F9610A" w:rsidR="00D45B91" w:rsidRPr="009426D0" w:rsidRDefault="00D45B91" w:rsidP="00D45B91">
            <w:pPr>
              <w:spacing w:line="240" w:lineRule="atLeast"/>
              <w:rPr>
                <w:b/>
                <w:bCs/>
                <w:szCs w:val="22"/>
              </w:rPr>
            </w:pPr>
            <w:r w:rsidRPr="009426D0">
              <w:rPr>
                <w:b/>
                <w:bCs/>
                <w:szCs w:val="22"/>
              </w:rPr>
              <w:t>Total</w:t>
            </w:r>
          </w:p>
        </w:tc>
        <w:tc>
          <w:tcPr>
            <w:tcW w:w="1260" w:type="dxa"/>
            <w:tcBorders>
              <w:top w:val="single" w:sz="4" w:space="0" w:color="auto"/>
              <w:bottom w:val="double" w:sz="4" w:space="0" w:color="auto"/>
            </w:tcBorders>
          </w:tcPr>
          <w:p w14:paraId="26A0D99C" w14:textId="05CDAE2F" w:rsidR="00D45B91" w:rsidRPr="00D45B91" w:rsidRDefault="00CD4C1B" w:rsidP="00D45B91">
            <w:pPr>
              <w:pStyle w:val="acctfourfigures"/>
              <w:tabs>
                <w:tab w:val="clear" w:pos="765"/>
                <w:tab w:val="decimal" w:pos="1089"/>
              </w:tabs>
              <w:spacing w:line="240" w:lineRule="atLeast"/>
              <w:ind w:right="11"/>
              <w:rPr>
                <w:b/>
                <w:bCs/>
                <w:szCs w:val="22"/>
              </w:rPr>
            </w:pPr>
            <w:r w:rsidRPr="00CD4C1B">
              <w:rPr>
                <w:b/>
                <w:bCs/>
              </w:rPr>
              <w:t>67,222</w:t>
            </w:r>
          </w:p>
        </w:tc>
        <w:tc>
          <w:tcPr>
            <w:tcW w:w="180" w:type="dxa"/>
            <w:tcBorders>
              <w:top w:val="nil"/>
              <w:bottom w:val="nil"/>
            </w:tcBorders>
          </w:tcPr>
          <w:p w14:paraId="03C8FDE8" w14:textId="77777777" w:rsidR="00D45B91" w:rsidRPr="00D45B91" w:rsidRDefault="00D45B91" w:rsidP="00D45B91">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0C164A7" w14:textId="1ADFC69A" w:rsidR="00D45B91" w:rsidRPr="00D45B91" w:rsidRDefault="00D45B91" w:rsidP="00D45B91">
            <w:pPr>
              <w:pStyle w:val="acctfourfigures"/>
              <w:tabs>
                <w:tab w:val="clear" w:pos="765"/>
                <w:tab w:val="decimal" w:pos="1089"/>
              </w:tabs>
              <w:spacing w:line="240" w:lineRule="atLeast"/>
              <w:ind w:right="11"/>
              <w:rPr>
                <w:b/>
                <w:bCs/>
                <w:szCs w:val="22"/>
                <w:lang w:val="en-US" w:bidi="th-TH"/>
              </w:rPr>
            </w:pPr>
            <w:r w:rsidRPr="00D45B91">
              <w:rPr>
                <w:b/>
                <w:bCs/>
              </w:rPr>
              <w:t>82,407</w:t>
            </w:r>
          </w:p>
        </w:tc>
        <w:tc>
          <w:tcPr>
            <w:tcW w:w="180" w:type="dxa"/>
            <w:tcBorders>
              <w:top w:val="nil"/>
              <w:bottom w:val="nil"/>
            </w:tcBorders>
          </w:tcPr>
          <w:p w14:paraId="263F3D6D" w14:textId="77777777" w:rsidR="00D45B91" w:rsidRPr="00D45B91" w:rsidRDefault="00D45B91" w:rsidP="00D45B91">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63244182" w14:textId="15D2C6CF" w:rsidR="00D45B91" w:rsidRPr="00FC2B85" w:rsidRDefault="00CD4C1B" w:rsidP="00D45B91">
            <w:pPr>
              <w:tabs>
                <w:tab w:val="decimal" w:pos="1090"/>
              </w:tabs>
              <w:spacing w:line="240" w:lineRule="atLeast"/>
              <w:ind w:left="-108" w:right="-110"/>
              <w:rPr>
                <w:rFonts w:cstheme="minorBidi"/>
                <w:b/>
                <w:bCs/>
                <w:szCs w:val="22"/>
                <w:lang w:val="en-US" w:bidi="th-TH"/>
              </w:rPr>
            </w:pPr>
            <w:r w:rsidRPr="00CD4C1B">
              <w:rPr>
                <w:b/>
                <w:bCs/>
              </w:rPr>
              <w:t>179,731</w:t>
            </w:r>
          </w:p>
        </w:tc>
        <w:tc>
          <w:tcPr>
            <w:tcW w:w="180" w:type="dxa"/>
            <w:tcBorders>
              <w:top w:val="nil"/>
              <w:bottom w:val="nil"/>
            </w:tcBorders>
          </w:tcPr>
          <w:p w14:paraId="00F1F9F0" w14:textId="77777777" w:rsidR="00D45B91" w:rsidRPr="00D45B91" w:rsidRDefault="00D45B91" w:rsidP="00D45B91">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5E0E1A44" w14:textId="11DA5724" w:rsidR="00D45B91" w:rsidRPr="00D45B91" w:rsidRDefault="00D45B91" w:rsidP="00D45B91">
            <w:pPr>
              <w:pStyle w:val="acctfourfigures"/>
              <w:tabs>
                <w:tab w:val="clear" w:pos="765"/>
                <w:tab w:val="decimal" w:pos="1050"/>
              </w:tabs>
              <w:spacing w:line="240" w:lineRule="atLeast"/>
              <w:rPr>
                <w:b/>
                <w:bCs/>
                <w:szCs w:val="22"/>
              </w:rPr>
            </w:pPr>
            <w:r w:rsidRPr="00D45B91">
              <w:rPr>
                <w:b/>
                <w:bCs/>
              </w:rPr>
              <w:t>328,598</w:t>
            </w:r>
          </w:p>
        </w:tc>
      </w:tr>
      <w:tr w:rsidR="00F37E36" w:rsidRPr="009426D0" w14:paraId="6D163973" w14:textId="77777777" w:rsidTr="00EA3BC0">
        <w:trPr>
          <w:cantSplit/>
        </w:trPr>
        <w:tc>
          <w:tcPr>
            <w:tcW w:w="4280" w:type="dxa"/>
          </w:tcPr>
          <w:p w14:paraId="4D307D84" w14:textId="77777777" w:rsidR="00F37E36" w:rsidRPr="00EA3BC0" w:rsidRDefault="00F37E36" w:rsidP="002761E5">
            <w:pPr>
              <w:spacing w:line="240" w:lineRule="atLeast"/>
              <w:rPr>
                <w:b/>
                <w:bCs/>
                <w:sz w:val="2"/>
                <w:szCs w:val="2"/>
              </w:rPr>
            </w:pPr>
          </w:p>
        </w:tc>
        <w:tc>
          <w:tcPr>
            <w:tcW w:w="1260" w:type="dxa"/>
            <w:tcBorders>
              <w:top w:val="double" w:sz="4" w:space="0" w:color="auto"/>
            </w:tcBorders>
          </w:tcPr>
          <w:p w14:paraId="584C0552" w14:textId="77777777" w:rsidR="00F37E36" w:rsidRPr="00EA3BC0" w:rsidRDefault="00F37E36" w:rsidP="002761E5">
            <w:pPr>
              <w:pStyle w:val="acctfourfigures"/>
              <w:tabs>
                <w:tab w:val="clear" w:pos="765"/>
                <w:tab w:val="decimal" w:pos="1089"/>
              </w:tabs>
              <w:spacing w:line="240" w:lineRule="atLeast"/>
              <w:ind w:right="11"/>
              <w:rPr>
                <w:b/>
                <w:bCs/>
                <w:sz w:val="2"/>
                <w:szCs w:val="2"/>
              </w:rPr>
            </w:pPr>
          </w:p>
        </w:tc>
        <w:tc>
          <w:tcPr>
            <w:tcW w:w="180" w:type="dxa"/>
            <w:tcBorders>
              <w:top w:val="nil"/>
            </w:tcBorders>
          </w:tcPr>
          <w:p w14:paraId="777508DB" w14:textId="77777777" w:rsidR="00F37E36" w:rsidRPr="00EA3BC0" w:rsidRDefault="00F37E36" w:rsidP="002761E5">
            <w:pPr>
              <w:pStyle w:val="acctfourfigures"/>
              <w:tabs>
                <w:tab w:val="clear" w:pos="765"/>
                <w:tab w:val="decimal" w:pos="911"/>
              </w:tabs>
              <w:spacing w:line="240" w:lineRule="atLeast"/>
              <w:rPr>
                <w:b/>
                <w:bCs/>
                <w:sz w:val="2"/>
                <w:szCs w:val="2"/>
              </w:rPr>
            </w:pPr>
          </w:p>
        </w:tc>
        <w:tc>
          <w:tcPr>
            <w:tcW w:w="1260" w:type="dxa"/>
            <w:tcBorders>
              <w:top w:val="double" w:sz="4" w:space="0" w:color="auto"/>
            </w:tcBorders>
          </w:tcPr>
          <w:p w14:paraId="5FE1B33E" w14:textId="77777777" w:rsidR="00F37E36" w:rsidRPr="00EA3BC0" w:rsidRDefault="00F37E36" w:rsidP="002761E5">
            <w:pPr>
              <w:pStyle w:val="acctfourfigures"/>
              <w:tabs>
                <w:tab w:val="clear" w:pos="765"/>
                <w:tab w:val="decimal" w:pos="1089"/>
              </w:tabs>
              <w:spacing w:line="240" w:lineRule="atLeast"/>
              <w:ind w:right="11"/>
              <w:rPr>
                <w:b/>
                <w:bCs/>
                <w:sz w:val="2"/>
                <w:szCs w:val="2"/>
              </w:rPr>
            </w:pPr>
          </w:p>
        </w:tc>
        <w:tc>
          <w:tcPr>
            <w:tcW w:w="180" w:type="dxa"/>
            <w:tcBorders>
              <w:top w:val="nil"/>
            </w:tcBorders>
          </w:tcPr>
          <w:p w14:paraId="70A62AC3" w14:textId="77777777" w:rsidR="00F37E36" w:rsidRPr="00EA3BC0" w:rsidRDefault="00F37E36" w:rsidP="002761E5">
            <w:pPr>
              <w:pStyle w:val="acctfourfigures"/>
              <w:tabs>
                <w:tab w:val="clear" w:pos="765"/>
                <w:tab w:val="decimal" w:pos="911"/>
              </w:tabs>
              <w:spacing w:line="240" w:lineRule="atLeast"/>
              <w:rPr>
                <w:b/>
                <w:bCs/>
                <w:sz w:val="2"/>
                <w:szCs w:val="2"/>
              </w:rPr>
            </w:pPr>
          </w:p>
        </w:tc>
        <w:tc>
          <w:tcPr>
            <w:tcW w:w="1260" w:type="dxa"/>
            <w:tcBorders>
              <w:top w:val="double" w:sz="4" w:space="0" w:color="auto"/>
            </w:tcBorders>
          </w:tcPr>
          <w:p w14:paraId="31C3617E" w14:textId="77777777" w:rsidR="00F37E36" w:rsidRPr="00EA3BC0" w:rsidRDefault="00F37E36" w:rsidP="002761E5">
            <w:pPr>
              <w:tabs>
                <w:tab w:val="decimal" w:pos="1090"/>
              </w:tabs>
              <w:spacing w:line="240" w:lineRule="atLeast"/>
              <w:ind w:left="-108" w:right="-110"/>
              <w:rPr>
                <w:b/>
                <w:bCs/>
                <w:sz w:val="2"/>
                <w:szCs w:val="2"/>
              </w:rPr>
            </w:pPr>
          </w:p>
        </w:tc>
        <w:tc>
          <w:tcPr>
            <w:tcW w:w="180" w:type="dxa"/>
            <w:tcBorders>
              <w:top w:val="nil"/>
            </w:tcBorders>
          </w:tcPr>
          <w:p w14:paraId="2F7FF2EB" w14:textId="77777777" w:rsidR="00F37E36" w:rsidRPr="00EA3BC0" w:rsidRDefault="00F37E36" w:rsidP="002761E5">
            <w:pPr>
              <w:pStyle w:val="acctfourfigures"/>
              <w:tabs>
                <w:tab w:val="clear" w:pos="765"/>
                <w:tab w:val="decimal" w:pos="911"/>
              </w:tabs>
              <w:spacing w:line="240" w:lineRule="atLeast"/>
              <w:rPr>
                <w:b/>
                <w:bCs/>
                <w:sz w:val="2"/>
                <w:szCs w:val="2"/>
              </w:rPr>
            </w:pPr>
          </w:p>
        </w:tc>
        <w:tc>
          <w:tcPr>
            <w:tcW w:w="1210" w:type="dxa"/>
            <w:tcBorders>
              <w:top w:val="double" w:sz="4" w:space="0" w:color="auto"/>
            </w:tcBorders>
          </w:tcPr>
          <w:p w14:paraId="5A96FA89" w14:textId="77777777" w:rsidR="00F37E36" w:rsidRPr="00EA3BC0" w:rsidRDefault="00F37E36" w:rsidP="002761E5">
            <w:pPr>
              <w:pStyle w:val="acctfourfigures"/>
              <w:tabs>
                <w:tab w:val="clear" w:pos="765"/>
                <w:tab w:val="decimal" w:pos="1050"/>
              </w:tabs>
              <w:spacing w:line="240" w:lineRule="atLeast"/>
              <w:rPr>
                <w:b/>
                <w:bCs/>
                <w:sz w:val="2"/>
                <w:szCs w:val="2"/>
              </w:rPr>
            </w:pPr>
          </w:p>
        </w:tc>
      </w:tr>
      <w:tr w:rsidR="00F37E36" w:rsidRPr="009426D0" w14:paraId="364C34AC" w14:textId="77777777" w:rsidTr="00BA0FF1">
        <w:trPr>
          <w:cantSplit/>
        </w:trPr>
        <w:tc>
          <w:tcPr>
            <w:tcW w:w="4280" w:type="dxa"/>
          </w:tcPr>
          <w:p w14:paraId="08A6EF43" w14:textId="1D7D77FA" w:rsidR="00F37E36" w:rsidRPr="009426D0" w:rsidRDefault="00F37E36" w:rsidP="00F37E36">
            <w:pPr>
              <w:spacing w:line="240" w:lineRule="atLeast"/>
              <w:rPr>
                <w:b/>
                <w:bCs/>
                <w:szCs w:val="22"/>
              </w:rPr>
            </w:pPr>
            <w:r w:rsidRPr="009426D0">
              <w:rPr>
                <w:b/>
                <w:bCs/>
                <w:i/>
                <w:iCs/>
                <w:szCs w:val="22"/>
                <w:lang w:val="en-US"/>
              </w:rPr>
              <w:t xml:space="preserve">Other current </w:t>
            </w:r>
            <w:r w:rsidR="00475D24">
              <w:rPr>
                <w:b/>
                <w:bCs/>
                <w:i/>
                <w:iCs/>
                <w:szCs w:val="22"/>
                <w:lang w:val="en-US"/>
              </w:rPr>
              <w:t>liabilities</w:t>
            </w:r>
          </w:p>
        </w:tc>
        <w:tc>
          <w:tcPr>
            <w:tcW w:w="1260" w:type="dxa"/>
          </w:tcPr>
          <w:p w14:paraId="073581D5" w14:textId="77777777" w:rsidR="00F37E36" w:rsidRPr="002761E5" w:rsidRDefault="00F37E36" w:rsidP="00F37E36">
            <w:pPr>
              <w:pStyle w:val="acctfourfigures"/>
              <w:tabs>
                <w:tab w:val="clear" w:pos="765"/>
                <w:tab w:val="decimal" w:pos="1089"/>
              </w:tabs>
              <w:spacing w:line="240" w:lineRule="atLeast"/>
              <w:ind w:right="11"/>
              <w:rPr>
                <w:b/>
                <w:bCs/>
              </w:rPr>
            </w:pPr>
          </w:p>
        </w:tc>
        <w:tc>
          <w:tcPr>
            <w:tcW w:w="180" w:type="dxa"/>
          </w:tcPr>
          <w:p w14:paraId="2AC28D77" w14:textId="77777777" w:rsidR="00F37E36" w:rsidRPr="002761E5" w:rsidRDefault="00F37E36" w:rsidP="00F37E36">
            <w:pPr>
              <w:pStyle w:val="acctfourfigures"/>
              <w:tabs>
                <w:tab w:val="clear" w:pos="765"/>
                <w:tab w:val="decimal" w:pos="911"/>
              </w:tabs>
              <w:spacing w:line="240" w:lineRule="atLeast"/>
              <w:rPr>
                <w:b/>
                <w:bCs/>
                <w:szCs w:val="22"/>
              </w:rPr>
            </w:pPr>
          </w:p>
        </w:tc>
        <w:tc>
          <w:tcPr>
            <w:tcW w:w="1260" w:type="dxa"/>
          </w:tcPr>
          <w:p w14:paraId="04B9D3D8" w14:textId="77777777" w:rsidR="00F37E36" w:rsidRPr="002761E5" w:rsidRDefault="00F37E36" w:rsidP="00F37E36">
            <w:pPr>
              <w:pStyle w:val="acctfourfigures"/>
              <w:tabs>
                <w:tab w:val="clear" w:pos="765"/>
                <w:tab w:val="decimal" w:pos="1089"/>
              </w:tabs>
              <w:spacing w:line="240" w:lineRule="atLeast"/>
              <w:ind w:right="11"/>
              <w:rPr>
                <w:b/>
                <w:bCs/>
              </w:rPr>
            </w:pPr>
          </w:p>
        </w:tc>
        <w:tc>
          <w:tcPr>
            <w:tcW w:w="180" w:type="dxa"/>
          </w:tcPr>
          <w:p w14:paraId="6800AF20" w14:textId="77777777" w:rsidR="00F37E36" w:rsidRPr="002761E5" w:rsidRDefault="00F37E36" w:rsidP="00F37E36">
            <w:pPr>
              <w:pStyle w:val="acctfourfigures"/>
              <w:tabs>
                <w:tab w:val="clear" w:pos="765"/>
                <w:tab w:val="decimal" w:pos="911"/>
              </w:tabs>
              <w:spacing w:line="240" w:lineRule="atLeast"/>
              <w:rPr>
                <w:b/>
                <w:bCs/>
                <w:szCs w:val="22"/>
              </w:rPr>
            </w:pPr>
          </w:p>
        </w:tc>
        <w:tc>
          <w:tcPr>
            <w:tcW w:w="1260" w:type="dxa"/>
          </w:tcPr>
          <w:p w14:paraId="7D4B5E86" w14:textId="77777777" w:rsidR="00F37E36" w:rsidRPr="002761E5" w:rsidRDefault="00F37E36" w:rsidP="00F37E36">
            <w:pPr>
              <w:tabs>
                <w:tab w:val="decimal" w:pos="1090"/>
              </w:tabs>
              <w:spacing w:line="240" w:lineRule="atLeast"/>
              <w:ind w:left="-108" w:right="-110"/>
              <w:rPr>
                <w:b/>
                <w:bCs/>
              </w:rPr>
            </w:pPr>
          </w:p>
        </w:tc>
        <w:tc>
          <w:tcPr>
            <w:tcW w:w="180" w:type="dxa"/>
          </w:tcPr>
          <w:p w14:paraId="4F763D34" w14:textId="77777777" w:rsidR="00F37E36" w:rsidRPr="002761E5" w:rsidRDefault="00F37E36" w:rsidP="00F37E36">
            <w:pPr>
              <w:pStyle w:val="acctfourfigures"/>
              <w:tabs>
                <w:tab w:val="clear" w:pos="765"/>
                <w:tab w:val="decimal" w:pos="911"/>
              </w:tabs>
              <w:spacing w:line="240" w:lineRule="atLeast"/>
              <w:rPr>
                <w:b/>
                <w:bCs/>
                <w:szCs w:val="22"/>
              </w:rPr>
            </w:pPr>
          </w:p>
        </w:tc>
        <w:tc>
          <w:tcPr>
            <w:tcW w:w="1210" w:type="dxa"/>
          </w:tcPr>
          <w:p w14:paraId="0616DDEB" w14:textId="77777777" w:rsidR="00F37E36" w:rsidRPr="002761E5" w:rsidRDefault="00F37E36" w:rsidP="00F37E36">
            <w:pPr>
              <w:pStyle w:val="acctfourfigures"/>
              <w:tabs>
                <w:tab w:val="clear" w:pos="765"/>
                <w:tab w:val="decimal" w:pos="1050"/>
              </w:tabs>
              <w:spacing w:line="240" w:lineRule="atLeast"/>
              <w:rPr>
                <w:b/>
                <w:bCs/>
              </w:rPr>
            </w:pPr>
          </w:p>
        </w:tc>
      </w:tr>
      <w:tr w:rsidR="00633B44" w:rsidRPr="009426D0" w14:paraId="75E2F599" w14:textId="77777777" w:rsidTr="00BA0FF1">
        <w:trPr>
          <w:cantSplit/>
        </w:trPr>
        <w:tc>
          <w:tcPr>
            <w:tcW w:w="4280" w:type="dxa"/>
          </w:tcPr>
          <w:p w14:paraId="248D7C15" w14:textId="51AD9364" w:rsidR="00633B44" w:rsidRPr="009426D0" w:rsidRDefault="00633B44" w:rsidP="00633B44">
            <w:pPr>
              <w:spacing w:line="240" w:lineRule="atLeast"/>
              <w:rPr>
                <w:b/>
                <w:bCs/>
                <w:szCs w:val="22"/>
              </w:rPr>
            </w:pPr>
            <w:r w:rsidRPr="009426D0">
              <w:rPr>
                <w:szCs w:val="22"/>
              </w:rPr>
              <w:t>Other related parties</w:t>
            </w:r>
          </w:p>
        </w:tc>
        <w:tc>
          <w:tcPr>
            <w:tcW w:w="1260" w:type="dxa"/>
            <w:tcBorders>
              <w:bottom w:val="double" w:sz="4" w:space="0" w:color="auto"/>
            </w:tcBorders>
          </w:tcPr>
          <w:p w14:paraId="62DE040C" w14:textId="2EC06FF5" w:rsidR="00633B44" w:rsidRPr="00633B44" w:rsidRDefault="00112E46" w:rsidP="00633B44">
            <w:pPr>
              <w:pStyle w:val="acctfourfigures"/>
              <w:tabs>
                <w:tab w:val="clear" w:pos="765"/>
                <w:tab w:val="decimal" w:pos="1089"/>
              </w:tabs>
              <w:spacing w:line="240" w:lineRule="atLeast"/>
              <w:ind w:right="11"/>
              <w:rPr>
                <w:b/>
                <w:bCs/>
              </w:rPr>
            </w:pPr>
            <w:r w:rsidRPr="00112E46">
              <w:rPr>
                <w:b/>
                <w:bCs/>
              </w:rPr>
              <w:t>6,818</w:t>
            </w:r>
          </w:p>
        </w:tc>
        <w:tc>
          <w:tcPr>
            <w:tcW w:w="180" w:type="dxa"/>
          </w:tcPr>
          <w:p w14:paraId="7A4E3911" w14:textId="77777777" w:rsidR="00633B44" w:rsidRPr="00633B44" w:rsidRDefault="00633B44" w:rsidP="00633B44">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5F032EB" w14:textId="30F81185" w:rsidR="00633B44" w:rsidRPr="00633B44" w:rsidRDefault="00157087" w:rsidP="00633B44">
            <w:pPr>
              <w:pStyle w:val="acctfourfigures"/>
              <w:tabs>
                <w:tab w:val="clear" w:pos="765"/>
                <w:tab w:val="decimal" w:pos="1089"/>
              </w:tabs>
              <w:spacing w:line="240" w:lineRule="atLeast"/>
              <w:ind w:right="11"/>
              <w:rPr>
                <w:b/>
                <w:bCs/>
              </w:rPr>
            </w:pPr>
            <w:r w:rsidRPr="00157087">
              <w:rPr>
                <w:b/>
                <w:bCs/>
              </w:rPr>
              <w:t>8,233</w:t>
            </w:r>
          </w:p>
        </w:tc>
        <w:tc>
          <w:tcPr>
            <w:tcW w:w="180" w:type="dxa"/>
          </w:tcPr>
          <w:p w14:paraId="0ADE3106" w14:textId="77777777" w:rsidR="00633B44" w:rsidRPr="00633B44" w:rsidRDefault="00633B44" w:rsidP="00633B44">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090B69E2" w14:textId="2793E69E" w:rsidR="00633B44" w:rsidRPr="00633B44" w:rsidRDefault="00112E46" w:rsidP="001735DF">
            <w:pPr>
              <w:tabs>
                <w:tab w:val="decimal" w:pos="792"/>
              </w:tabs>
              <w:spacing w:line="240" w:lineRule="atLeast"/>
              <w:ind w:left="-108" w:right="-110"/>
              <w:rPr>
                <w:b/>
                <w:bCs/>
              </w:rPr>
            </w:pPr>
            <w:r>
              <w:rPr>
                <w:b/>
                <w:bCs/>
              </w:rPr>
              <w:t>-</w:t>
            </w:r>
          </w:p>
        </w:tc>
        <w:tc>
          <w:tcPr>
            <w:tcW w:w="180" w:type="dxa"/>
          </w:tcPr>
          <w:p w14:paraId="15E9A725" w14:textId="77777777" w:rsidR="00633B44" w:rsidRPr="00633B44" w:rsidRDefault="00633B44" w:rsidP="00633B44">
            <w:pPr>
              <w:pStyle w:val="acctfourfigures"/>
              <w:tabs>
                <w:tab w:val="clear" w:pos="765"/>
                <w:tab w:val="decimal" w:pos="911"/>
              </w:tabs>
              <w:spacing w:line="240" w:lineRule="atLeast"/>
              <w:rPr>
                <w:b/>
                <w:bCs/>
                <w:szCs w:val="22"/>
              </w:rPr>
            </w:pPr>
          </w:p>
        </w:tc>
        <w:tc>
          <w:tcPr>
            <w:tcW w:w="1210" w:type="dxa"/>
            <w:tcBorders>
              <w:bottom w:val="double" w:sz="4" w:space="0" w:color="auto"/>
            </w:tcBorders>
          </w:tcPr>
          <w:p w14:paraId="3FBDF814" w14:textId="37C4E366" w:rsidR="00633B44" w:rsidRPr="00633B44" w:rsidRDefault="00157087" w:rsidP="001735DF">
            <w:pPr>
              <w:tabs>
                <w:tab w:val="decimal" w:pos="749"/>
              </w:tabs>
              <w:spacing w:line="240" w:lineRule="atLeast"/>
              <w:ind w:left="-108" w:right="-110"/>
              <w:rPr>
                <w:b/>
                <w:bCs/>
              </w:rPr>
            </w:pPr>
            <w:r>
              <w:rPr>
                <w:b/>
                <w:bCs/>
              </w:rPr>
              <w:t>-</w:t>
            </w:r>
          </w:p>
        </w:tc>
      </w:tr>
    </w:tbl>
    <w:p w14:paraId="44F1D2B7" w14:textId="77777777" w:rsidR="00770F9F" w:rsidRPr="00157087" w:rsidRDefault="00770F9F">
      <w:pPr>
        <w:rPr>
          <w:sz w:val="28"/>
          <w:szCs w:val="24"/>
        </w:rPr>
      </w:pPr>
    </w:p>
    <w:tbl>
      <w:tblPr>
        <w:tblW w:w="9776" w:type="dxa"/>
        <w:tblInd w:w="450" w:type="dxa"/>
        <w:tblLayout w:type="fixed"/>
        <w:tblLook w:val="04A0" w:firstRow="1" w:lastRow="0" w:firstColumn="1" w:lastColumn="0" w:noHBand="0" w:noVBand="1"/>
      </w:tblPr>
      <w:tblGrid>
        <w:gridCol w:w="2160"/>
        <w:gridCol w:w="1170"/>
        <w:gridCol w:w="236"/>
        <w:gridCol w:w="992"/>
        <w:gridCol w:w="236"/>
        <w:gridCol w:w="1022"/>
        <w:gridCol w:w="236"/>
        <w:gridCol w:w="934"/>
        <w:gridCol w:w="270"/>
        <w:gridCol w:w="1260"/>
        <w:gridCol w:w="236"/>
        <w:gridCol w:w="1024"/>
      </w:tblGrid>
      <w:tr w:rsidR="00DB0353" w:rsidRPr="009426D0" w14:paraId="694C8D5F" w14:textId="77777777" w:rsidTr="00D33945">
        <w:trPr>
          <w:tblHeader/>
        </w:trPr>
        <w:tc>
          <w:tcPr>
            <w:tcW w:w="2160" w:type="dxa"/>
            <w:vAlign w:val="bottom"/>
          </w:tcPr>
          <w:p w14:paraId="1D94E921" w14:textId="77777777" w:rsidR="00DB0353" w:rsidRPr="009426D0" w:rsidRDefault="00DB0353" w:rsidP="00C214FD">
            <w:pPr>
              <w:tabs>
                <w:tab w:val="left" w:pos="880"/>
                <w:tab w:val="left" w:pos="970"/>
              </w:tabs>
              <w:spacing w:line="240" w:lineRule="auto"/>
              <w:rPr>
                <w:b/>
                <w:bCs/>
                <w:i/>
                <w:iCs/>
                <w:szCs w:val="22"/>
                <w:cs/>
              </w:rPr>
            </w:pPr>
          </w:p>
        </w:tc>
        <w:tc>
          <w:tcPr>
            <w:tcW w:w="2398" w:type="dxa"/>
            <w:gridSpan w:val="3"/>
            <w:vAlign w:val="bottom"/>
          </w:tcPr>
          <w:p w14:paraId="74C04A63" w14:textId="77777777" w:rsidR="00DB0353" w:rsidRPr="009426D0" w:rsidRDefault="00DB0353" w:rsidP="00C214FD">
            <w:pPr>
              <w:tabs>
                <w:tab w:val="left" w:pos="720"/>
              </w:tabs>
              <w:spacing w:line="240" w:lineRule="auto"/>
              <w:ind w:left="-129" w:right="-86"/>
              <w:jc w:val="center"/>
              <w:rPr>
                <w:b/>
                <w:bCs/>
                <w:szCs w:val="22"/>
                <w:cs/>
              </w:rPr>
            </w:pPr>
            <w:r w:rsidRPr="009426D0">
              <w:rPr>
                <w:b/>
                <w:bCs/>
                <w:szCs w:val="22"/>
              </w:rPr>
              <w:t>Interest rate</w:t>
            </w:r>
          </w:p>
        </w:tc>
        <w:tc>
          <w:tcPr>
            <w:tcW w:w="236" w:type="dxa"/>
          </w:tcPr>
          <w:p w14:paraId="0FF2A909" w14:textId="77777777" w:rsidR="00DB0353" w:rsidRPr="009426D0" w:rsidRDefault="00DB0353" w:rsidP="00C214FD">
            <w:pPr>
              <w:tabs>
                <w:tab w:val="left" w:pos="720"/>
              </w:tabs>
              <w:spacing w:line="240" w:lineRule="auto"/>
              <w:ind w:left="-129" w:right="-86"/>
              <w:jc w:val="center"/>
              <w:rPr>
                <w:b/>
                <w:bCs/>
                <w:szCs w:val="22"/>
                <w:cs/>
              </w:rPr>
            </w:pPr>
          </w:p>
        </w:tc>
        <w:tc>
          <w:tcPr>
            <w:tcW w:w="4982" w:type="dxa"/>
            <w:gridSpan w:val="7"/>
            <w:vAlign w:val="bottom"/>
          </w:tcPr>
          <w:p w14:paraId="48E73798" w14:textId="02B308CA" w:rsidR="00DB0353" w:rsidRPr="00F86537" w:rsidRDefault="00DB0353" w:rsidP="00F86537">
            <w:pPr>
              <w:pStyle w:val="acctmergecolhdg"/>
              <w:spacing w:line="240" w:lineRule="atLeast"/>
              <w:rPr>
                <w:rFonts w:cstheme="minorBidi"/>
                <w:szCs w:val="28"/>
                <w:cs/>
                <w:lang w:bidi="th-TH"/>
              </w:rPr>
            </w:pPr>
            <w:r w:rsidRPr="009426D0">
              <w:rPr>
                <w:rFonts w:cstheme="minorBidi" w:hint="cs"/>
                <w:szCs w:val="28"/>
                <w:cs/>
                <w:lang w:bidi="th-TH"/>
              </w:rPr>
              <w:t xml:space="preserve">  </w:t>
            </w:r>
            <w:r w:rsidR="00596177" w:rsidRPr="00596177">
              <w:rPr>
                <w:szCs w:val="22"/>
              </w:rPr>
              <w:t xml:space="preserve">Separate </w:t>
            </w:r>
            <w:r w:rsidRPr="00DB0353">
              <w:rPr>
                <w:szCs w:val="22"/>
              </w:rPr>
              <w:t>financial statements</w:t>
            </w:r>
          </w:p>
        </w:tc>
      </w:tr>
      <w:tr w:rsidR="00157087" w:rsidRPr="009426D0" w14:paraId="6964A03C" w14:textId="77777777" w:rsidTr="00D33945">
        <w:trPr>
          <w:tblHeader/>
        </w:trPr>
        <w:tc>
          <w:tcPr>
            <w:tcW w:w="2160" w:type="dxa"/>
            <w:vMerge w:val="restart"/>
          </w:tcPr>
          <w:p w14:paraId="38D85678" w14:textId="77777777" w:rsidR="00157087" w:rsidRPr="009426D0" w:rsidRDefault="00157087" w:rsidP="00157087">
            <w:pPr>
              <w:spacing w:line="240" w:lineRule="auto"/>
              <w:ind w:left="346" w:right="-309" w:hanging="651"/>
              <w:jc w:val="center"/>
              <w:rPr>
                <w:spacing w:val="-10"/>
                <w:szCs w:val="22"/>
              </w:rPr>
            </w:pPr>
            <w:r w:rsidRPr="009426D0">
              <w:rPr>
                <w:spacing w:val="-10"/>
                <w:szCs w:val="22"/>
                <w:cs/>
              </w:rPr>
              <w:br w:type="page"/>
            </w:r>
          </w:p>
          <w:p w14:paraId="5E7A1514" w14:textId="1DE88A9D" w:rsidR="00157087" w:rsidRPr="009426D0" w:rsidRDefault="00157087" w:rsidP="00157087">
            <w:pPr>
              <w:spacing w:line="240" w:lineRule="auto"/>
              <w:ind w:left="336" w:right="-309" w:hanging="641"/>
              <w:jc w:val="center"/>
              <w:rPr>
                <w:b/>
                <w:bCs/>
                <w:i/>
                <w:iCs/>
                <w:szCs w:val="22"/>
                <w:lang w:val="en-US"/>
              </w:rPr>
            </w:pPr>
            <w:r w:rsidRPr="009426D0">
              <w:rPr>
                <w:b/>
                <w:bCs/>
                <w:i/>
                <w:iCs/>
                <w:szCs w:val="22"/>
                <w:lang w:val="en-US"/>
              </w:rPr>
              <w:t>Long-term loans from</w:t>
            </w:r>
          </w:p>
          <w:p w14:paraId="0C879828" w14:textId="77777777" w:rsidR="00157087" w:rsidRPr="009426D0" w:rsidRDefault="00157087" w:rsidP="00157087">
            <w:pPr>
              <w:spacing w:line="240" w:lineRule="auto"/>
              <w:ind w:left="-114" w:right="-309" w:hanging="651"/>
              <w:jc w:val="center"/>
              <w:rPr>
                <w:b/>
                <w:bCs/>
                <w:i/>
                <w:iCs/>
                <w:spacing w:val="-10"/>
                <w:szCs w:val="22"/>
                <w:cs/>
              </w:rPr>
            </w:pPr>
            <w:r w:rsidRPr="009426D0">
              <w:rPr>
                <w:b/>
                <w:bCs/>
                <w:i/>
                <w:iCs/>
                <w:szCs w:val="22"/>
                <w:lang w:val="en-US"/>
              </w:rPr>
              <w:t>related parties</w:t>
            </w:r>
          </w:p>
        </w:tc>
        <w:tc>
          <w:tcPr>
            <w:tcW w:w="1170" w:type="dxa"/>
            <w:hideMark/>
          </w:tcPr>
          <w:p w14:paraId="73272D2A" w14:textId="77777777" w:rsidR="00157087" w:rsidRDefault="00157087" w:rsidP="00157087">
            <w:pPr>
              <w:tabs>
                <w:tab w:val="left" w:pos="720"/>
              </w:tabs>
              <w:spacing w:line="240" w:lineRule="auto"/>
              <w:ind w:left="-129" w:right="-86"/>
              <w:jc w:val="center"/>
              <w:rPr>
                <w:bCs/>
                <w:szCs w:val="22"/>
              </w:rPr>
            </w:pPr>
            <w:r w:rsidRPr="005212EE">
              <w:rPr>
                <w:bCs/>
                <w:szCs w:val="22"/>
              </w:rPr>
              <w:t>3</w:t>
            </w:r>
            <w:r>
              <w:rPr>
                <w:bCs/>
                <w:szCs w:val="22"/>
              </w:rPr>
              <w:t>1</w:t>
            </w:r>
          </w:p>
          <w:p w14:paraId="0ECA393B" w14:textId="40FC9E64" w:rsidR="00157087" w:rsidRPr="009426D0" w:rsidRDefault="00157087" w:rsidP="00157087">
            <w:pPr>
              <w:tabs>
                <w:tab w:val="left" w:pos="720"/>
              </w:tabs>
              <w:spacing w:line="240" w:lineRule="auto"/>
              <w:ind w:left="-95" w:right="-120"/>
              <w:jc w:val="center"/>
              <w:rPr>
                <w:szCs w:val="22"/>
                <w:cs/>
              </w:rPr>
            </w:pPr>
            <w:r w:rsidRPr="00156FC2">
              <w:rPr>
                <w:szCs w:val="22"/>
              </w:rPr>
              <w:t>December</w:t>
            </w:r>
          </w:p>
        </w:tc>
        <w:tc>
          <w:tcPr>
            <w:tcW w:w="236" w:type="dxa"/>
            <w:vAlign w:val="bottom"/>
          </w:tcPr>
          <w:p w14:paraId="7F02576F" w14:textId="77777777" w:rsidR="00157087" w:rsidRPr="009426D0" w:rsidRDefault="00157087" w:rsidP="00157087">
            <w:pPr>
              <w:tabs>
                <w:tab w:val="left" w:pos="720"/>
              </w:tabs>
              <w:spacing w:line="240" w:lineRule="auto"/>
              <w:jc w:val="center"/>
              <w:rPr>
                <w:szCs w:val="22"/>
                <w:cs/>
              </w:rPr>
            </w:pPr>
          </w:p>
        </w:tc>
        <w:tc>
          <w:tcPr>
            <w:tcW w:w="992" w:type="dxa"/>
          </w:tcPr>
          <w:p w14:paraId="35FCA17C" w14:textId="09B2C639" w:rsidR="00157087" w:rsidRPr="009426D0" w:rsidRDefault="00EE79D6" w:rsidP="00157087">
            <w:pPr>
              <w:tabs>
                <w:tab w:val="left" w:pos="720"/>
              </w:tabs>
              <w:spacing w:line="240" w:lineRule="auto"/>
              <w:ind w:left="-129" w:right="-86"/>
              <w:jc w:val="center"/>
              <w:rPr>
                <w:bCs/>
                <w:szCs w:val="22"/>
                <w:cs/>
              </w:rPr>
            </w:pPr>
            <w:r w:rsidRPr="00561413">
              <w:rPr>
                <w:bCs/>
                <w:szCs w:val="22"/>
              </w:rPr>
              <w:t xml:space="preserve">30 </w:t>
            </w:r>
            <w:r>
              <w:rPr>
                <w:bCs/>
                <w:szCs w:val="22"/>
              </w:rPr>
              <w:br/>
            </w:r>
            <w:r w:rsidR="00D748B0" w:rsidRPr="00D748B0">
              <w:rPr>
                <w:bCs/>
                <w:szCs w:val="22"/>
              </w:rPr>
              <w:t>September</w:t>
            </w:r>
          </w:p>
        </w:tc>
        <w:tc>
          <w:tcPr>
            <w:tcW w:w="236" w:type="dxa"/>
          </w:tcPr>
          <w:p w14:paraId="37CBE2D2" w14:textId="77777777" w:rsidR="00157087" w:rsidRPr="009426D0" w:rsidRDefault="00157087" w:rsidP="00157087">
            <w:pPr>
              <w:tabs>
                <w:tab w:val="left" w:pos="720"/>
              </w:tabs>
              <w:spacing w:line="240" w:lineRule="auto"/>
              <w:ind w:left="-129" w:right="-86"/>
              <w:jc w:val="center"/>
              <w:rPr>
                <w:szCs w:val="22"/>
                <w:cs/>
              </w:rPr>
            </w:pPr>
          </w:p>
        </w:tc>
        <w:tc>
          <w:tcPr>
            <w:tcW w:w="1022" w:type="dxa"/>
            <w:vAlign w:val="bottom"/>
            <w:hideMark/>
          </w:tcPr>
          <w:p w14:paraId="7324416E" w14:textId="77777777" w:rsidR="00157087" w:rsidRPr="00156FC2" w:rsidRDefault="00157087" w:rsidP="00157087">
            <w:pPr>
              <w:tabs>
                <w:tab w:val="left" w:pos="720"/>
              </w:tabs>
              <w:spacing w:line="240" w:lineRule="auto"/>
              <w:ind w:left="-95" w:right="-120"/>
              <w:jc w:val="center"/>
              <w:rPr>
                <w:szCs w:val="22"/>
              </w:rPr>
            </w:pPr>
            <w:r w:rsidRPr="00156FC2">
              <w:rPr>
                <w:szCs w:val="22"/>
              </w:rPr>
              <w:t xml:space="preserve">1 </w:t>
            </w:r>
          </w:p>
          <w:p w14:paraId="002C4C57" w14:textId="50EF1AF6" w:rsidR="00157087" w:rsidRPr="009426D0" w:rsidRDefault="00157087" w:rsidP="00157087">
            <w:pPr>
              <w:tabs>
                <w:tab w:val="left" w:pos="720"/>
              </w:tabs>
              <w:spacing w:line="240" w:lineRule="auto"/>
              <w:ind w:left="-95" w:right="-120"/>
              <w:jc w:val="center"/>
              <w:rPr>
                <w:szCs w:val="22"/>
              </w:rPr>
            </w:pPr>
            <w:r w:rsidRPr="00156FC2">
              <w:rPr>
                <w:szCs w:val="22"/>
              </w:rPr>
              <w:t>January</w:t>
            </w:r>
          </w:p>
        </w:tc>
        <w:tc>
          <w:tcPr>
            <w:tcW w:w="236" w:type="dxa"/>
            <w:vAlign w:val="bottom"/>
          </w:tcPr>
          <w:p w14:paraId="3E794680" w14:textId="77777777" w:rsidR="00157087" w:rsidRPr="009426D0" w:rsidRDefault="00157087" w:rsidP="00157087">
            <w:pPr>
              <w:tabs>
                <w:tab w:val="left" w:pos="720"/>
              </w:tabs>
              <w:spacing w:line="240" w:lineRule="auto"/>
              <w:jc w:val="center"/>
              <w:rPr>
                <w:szCs w:val="22"/>
                <w:cs/>
              </w:rPr>
            </w:pPr>
          </w:p>
        </w:tc>
        <w:tc>
          <w:tcPr>
            <w:tcW w:w="934" w:type="dxa"/>
            <w:vAlign w:val="bottom"/>
          </w:tcPr>
          <w:p w14:paraId="4D926C60" w14:textId="77777777" w:rsidR="00157087" w:rsidRPr="009426D0" w:rsidRDefault="00157087" w:rsidP="00157087">
            <w:pPr>
              <w:tabs>
                <w:tab w:val="left" w:pos="720"/>
              </w:tabs>
              <w:spacing w:line="240" w:lineRule="auto"/>
              <w:ind w:left="-95" w:right="-120"/>
              <w:jc w:val="center"/>
              <w:rPr>
                <w:szCs w:val="22"/>
              </w:rPr>
            </w:pPr>
          </w:p>
        </w:tc>
        <w:tc>
          <w:tcPr>
            <w:tcW w:w="270" w:type="dxa"/>
            <w:vAlign w:val="bottom"/>
          </w:tcPr>
          <w:p w14:paraId="055478DE" w14:textId="77777777" w:rsidR="00157087" w:rsidRPr="009426D0" w:rsidRDefault="00157087" w:rsidP="00157087">
            <w:pPr>
              <w:tabs>
                <w:tab w:val="left" w:pos="720"/>
              </w:tabs>
              <w:spacing w:line="240" w:lineRule="auto"/>
              <w:jc w:val="center"/>
              <w:rPr>
                <w:szCs w:val="22"/>
                <w:cs/>
              </w:rPr>
            </w:pPr>
          </w:p>
        </w:tc>
        <w:tc>
          <w:tcPr>
            <w:tcW w:w="1260" w:type="dxa"/>
            <w:vAlign w:val="bottom"/>
          </w:tcPr>
          <w:p w14:paraId="14AD95E6" w14:textId="77777777" w:rsidR="00157087" w:rsidRPr="009426D0" w:rsidRDefault="00157087" w:rsidP="00157087">
            <w:pPr>
              <w:tabs>
                <w:tab w:val="left" w:pos="720"/>
              </w:tabs>
              <w:spacing w:line="240" w:lineRule="auto"/>
              <w:ind w:left="-95" w:right="-120"/>
              <w:jc w:val="center"/>
              <w:rPr>
                <w:szCs w:val="22"/>
              </w:rPr>
            </w:pPr>
          </w:p>
        </w:tc>
        <w:tc>
          <w:tcPr>
            <w:tcW w:w="236" w:type="dxa"/>
            <w:vAlign w:val="bottom"/>
          </w:tcPr>
          <w:p w14:paraId="625C4356" w14:textId="77777777" w:rsidR="00157087" w:rsidRPr="009426D0" w:rsidRDefault="00157087" w:rsidP="00157087">
            <w:pPr>
              <w:tabs>
                <w:tab w:val="left" w:pos="720"/>
              </w:tabs>
              <w:spacing w:line="240" w:lineRule="auto"/>
              <w:jc w:val="center"/>
              <w:rPr>
                <w:szCs w:val="22"/>
                <w:cs/>
              </w:rPr>
            </w:pPr>
          </w:p>
        </w:tc>
        <w:tc>
          <w:tcPr>
            <w:tcW w:w="1024" w:type="dxa"/>
            <w:hideMark/>
          </w:tcPr>
          <w:p w14:paraId="1E7E2BD7" w14:textId="63C3E855" w:rsidR="00157087" w:rsidRPr="009426D0" w:rsidRDefault="00EE79D6" w:rsidP="00157087">
            <w:pPr>
              <w:tabs>
                <w:tab w:val="left" w:pos="720"/>
              </w:tabs>
              <w:spacing w:line="240" w:lineRule="auto"/>
              <w:ind w:left="-95" w:right="-120"/>
              <w:jc w:val="center"/>
              <w:rPr>
                <w:szCs w:val="22"/>
                <w:cs/>
              </w:rPr>
            </w:pPr>
            <w:r w:rsidRPr="00561413">
              <w:rPr>
                <w:bCs/>
                <w:szCs w:val="22"/>
              </w:rPr>
              <w:t xml:space="preserve">30 </w:t>
            </w:r>
            <w:r>
              <w:rPr>
                <w:bCs/>
                <w:szCs w:val="22"/>
              </w:rPr>
              <w:br/>
            </w:r>
            <w:r w:rsidR="00D748B0" w:rsidRPr="00D748B0">
              <w:rPr>
                <w:bCs/>
                <w:szCs w:val="22"/>
              </w:rPr>
              <w:t>September</w:t>
            </w:r>
          </w:p>
        </w:tc>
      </w:tr>
      <w:tr w:rsidR="00157087" w:rsidRPr="009426D0" w14:paraId="26706A57" w14:textId="77777777" w:rsidTr="00D33945">
        <w:trPr>
          <w:tblHeader/>
        </w:trPr>
        <w:tc>
          <w:tcPr>
            <w:tcW w:w="2160" w:type="dxa"/>
            <w:vMerge/>
          </w:tcPr>
          <w:p w14:paraId="5464026D" w14:textId="77777777" w:rsidR="00157087" w:rsidRPr="009426D0" w:rsidRDefault="00157087" w:rsidP="00157087">
            <w:pPr>
              <w:spacing w:line="240" w:lineRule="auto"/>
              <w:ind w:left="176" w:right="-288"/>
              <w:jc w:val="both"/>
              <w:rPr>
                <w:b/>
                <w:bCs/>
                <w:i/>
                <w:iCs/>
                <w:szCs w:val="22"/>
                <w:cs/>
              </w:rPr>
            </w:pPr>
          </w:p>
        </w:tc>
        <w:tc>
          <w:tcPr>
            <w:tcW w:w="1170" w:type="dxa"/>
          </w:tcPr>
          <w:p w14:paraId="1BBDE744" w14:textId="528109CB" w:rsidR="00157087" w:rsidRPr="009426D0" w:rsidRDefault="00157087" w:rsidP="00157087">
            <w:pPr>
              <w:tabs>
                <w:tab w:val="left" w:pos="720"/>
              </w:tabs>
              <w:spacing w:line="240" w:lineRule="auto"/>
              <w:ind w:left="-129" w:right="-102"/>
              <w:jc w:val="center"/>
              <w:rPr>
                <w:szCs w:val="22"/>
              </w:rPr>
            </w:pPr>
            <w:r w:rsidRPr="008B4E20">
              <w:rPr>
                <w:bCs/>
                <w:szCs w:val="22"/>
              </w:rPr>
              <w:t>202</w:t>
            </w:r>
            <w:r>
              <w:rPr>
                <w:bCs/>
                <w:szCs w:val="22"/>
              </w:rPr>
              <w:t>4</w:t>
            </w:r>
          </w:p>
        </w:tc>
        <w:tc>
          <w:tcPr>
            <w:tcW w:w="236" w:type="dxa"/>
          </w:tcPr>
          <w:p w14:paraId="5F5DE31C" w14:textId="77777777" w:rsidR="00157087" w:rsidRPr="009426D0" w:rsidRDefault="00157087" w:rsidP="00157087">
            <w:pPr>
              <w:tabs>
                <w:tab w:val="left" w:pos="720"/>
              </w:tabs>
              <w:spacing w:line="240" w:lineRule="auto"/>
              <w:jc w:val="center"/>
              <w:rPr>
                <w:szCs w:val="22"/>
                <w:cs/>
              </w:rPr>
            </w:pPr>
          </w:p>
        </w:tc>
        <w:tc>
          <w:tcPr>
            <w:tcW w:w="992" w:type="dxa"/>
          </w:tcPr>
          <w:p w14:paraId="2FDE86FC" w14:textId="271FD8E6" w:rsidR="00157087" w:rsidRPr="009426D0" w:rsidRDefault="00157087" w:rsidP="00157087">
            <w:pPr>
              <w:tabs>
                <w:tab w:val="left" w:pos="720"/>
              </w:tabs>
              <w:spacing w:line="240" w:lineRule="auto"/>
              <w:ind w:left="-129" w:right="-86"/>
              <w:jc w:val="center"/>
              <w:rPr>
                <w:bCs/>
                <w:szCs w:val="22"/>
                <w:cs/>
              </w:rPr>
            </w:pPr>
            <w:r w:rsidRPr="008B4E20">
              <w:rPr>
                <w:bCs/>
                <w:szCs w:val="22"/>
              </w:rPr>
              <w:t>202</w:t>
            </w:r>
            <w:r>
              <w:rPr>
                <w:bCs/>
                <w:szCs w:val="22"/>
              </w:rPr>
              <w:t>5</w:t>
            </w:r>
          </w:p>
        </w:tc>
        <w:tc>
          <w:tcPr>
            <w:tcW w:w="236" w:type="dxa"/>
          </w:tcPr>
          <w:p w14:paraId="06ED34E9" w14:textId="77777777" w:rsidR="00157087" w:rsidRPr="009426D0" w:rsidRDefault="00157087" w:rsidP="00157087">
            <w:pPr>
              <w:tabs>
                <w:tab w:val="left" w:pos="720"/>
              </w:tabs>
              <w:spacing w:line="240" w:lineRule="auto"/>
              <w:ind w:left="-129" w:right="-86"/>
              <w:jc w:val="center"/>
              <w:rPr>
                <w:szCs w:val="22"/>
                <w:cs/>
              </w:rPr>
            </w:pPr>
          </w:p>
        </w:tc>
        <w:tc>
          <w:tcPr>
            <w:tcW w:w="1022" w:type="dxa"/>
            <w:vAlign w:val="bottom"/>
          </w:tcPr>
          <w:p w14:paraId="55138D6F" w14:textId="633E1FB3" w:rsidR="00157087" w:rsidRPr="009426D0" w:rsidRDefault="00157087" w:rsidP="00157087">
            <w:pPr>
              <w:tabs>
                <w:tab w:val="left" w:pos="720"/>
              </w:tabs>
              <w:spacing w:line="240" w:lineRule="auto"/>
              <w:ind w:left="-129" w:right="-86"/>
              <w:jc w:val="center"/>
              <w:rPr>
                <w:szCs w:val="22"/>
                <w:cs/>
              </w:rPr>
            </w:pPr>
            <w:r w:rsidRPr="00156FC2">
              <w:rPr>
                <w:szCs w:val="22"/>
              </w:rPr>
              <w:t>202</w:t>
            </w:r>
            <w:r>
              <w:rPr>
                <w:szCs w:val="22"/>
              </w:rPr>
              <w:t>5</w:t>
            </w:r>
          </w:p>
        </w:tc>
        <w:tc>
          <w:tcPr>
            <w:tcW w:w="236" w:type="dxa"/>
            <w:vAlign w:val="bottom"/>
          </w:tcPr>
          <w:p w14:paraId="6A25BD67" w14:textId="77777777" w:rsidR="00157087" w:rsidRPr="009426D0" w:rsidRDefault="00157087" w:rsidP="00157087">
            <w:pPr>
              <w:tabs>
                <w:tab w:val="left" w:pos="720"/>
              </w:tabs>
              <w:spacing w:line="240" w:lineRule="auto"/>
              <w:jc w:val="center"/>
              <w:rPr>
                <w:szCs w:val="22"/>
                <w:cs/>
              </w:rPr>
            </w:pPr>
          </w:p>
        </w:tc>
        <w:tc>
          <w:tcPr>
            <w:tcW w:w="934" w:type="dxa"/>
            <w:vAlign w:val="bottom"/>
          </w:tcPr>
          <w:p w14:paraId="44E00FB4" w14:textId="473BB8A3" w:rsidR="00157087" w:rsidRPr="009426D0" w:rsidRDefault="00157087" w:rsidP="00157087">
            <w:pPr>
              <w:tabs>
                <w:tab w:val="left" w:pos="720"/>
              </w:tabs>
              <w:spacing w:line="240" w:lineRule="auto"/>
              <w:ind w:left="-95" w:right="-120"/>
              <w:jc w:val="center"/>
              <w:rPr>
                <w:szCs w:val="22"/>
                <w:cs/>
              </w:rPr>
            </w:pPr>
            <w:r w:rsidRPr="00156FC2">
              <w:rPr>
                <w:szCs w:val="22"/>
              </w:rPr>
              <w:t>Increase</w:t>
            </w:r>
          </w:p>
        </w:tc>
        <w:tc>
          <w:tcPr>
            <w:tcW w:w="270" w:type="dxa"/>
            <w:vAlign w:val="bottom"/>
          </w:tcPr>
          <w:p w14:paraId="62C74CD2" w14:textId="77777777" w:rsidR="00157087" w:rsidRPr="009426D0" w:rsidRDefault="00157087" w:rsidP="00157087">
            <w:pPr>
              <w:tabs>
                <w:tab w:val="left" w:pos="720"/>
              </w:tabs>
              <w:spacing w:line="240" w:lineRule="auto"/>
              <w:jc w:val="center"/>
              <w:rPr>
                <w:szCs w:val="22"/>
                <w:cs/>
              </w:rPr>
            </w:pPr>
          </w:p>
        </w:tc>
        <w:tc>
          <w:tcPr>
            <w:tcW w:w="1260" w:type="dxa"/>
            <w:vAlign w:val="bottom"/>
          </w:tcPr>
          <w:p w14:paraId="12DB0BBA" w14:textId="4D9FC518" w:rsidR="00157087" w:rsidRPr="009426D0" w:rsidRDefault="00157087" w:rsidP="00157087">
            <w:pPr>
              <w:tabs>
                <w:tab w:val="left" w:pos="720"/>
              </w:tabs>
              <w:spacing w:line="240" w:lineRule="auto"/>
              <w:ind w:left="-95" w:right="-120"/>
              <w:jc w:val="center"/>
              <w:rPr>
                <w:szCs w:val="22"/>
                <w:cs/>
              </w:rPr>
            </w:pPr>
            <w:r w:rsidRPr="00156FC2">
              <w:rPr>
                <w:szCs w:val="22"/>
              </w:rPr>
              <w:t>Decrease</w:t>
            </w:r>
          </w:p>
        </w:tc>
        <w:tc>
          <w:tcPr>
            <w:tcW w:w="236" w:type="dxa"/>
            <w:vAlign w:val="bottom"/>
          </w:tcPr>
          <w:p w14:paraId="785DA693" w14:textId="77777777" w:rsidR="00157087" w:rsidRPr="009426D0" w:rsidRDefault="00157087" w:rsidP="00157087">
            <w:pPr>
              <w:tabs>
                <w:tab w:val="left" w:pos="720"/>
              </w:tabs>
              <w:spacing w:line="240" w:lineRule="auto"/>
              <w:jc w:val="center"/>
              <w:rPr>
                <w:szCs w:val="22"/>
                <w:cs/>
              </w:rPr>
            </w:pPr>
          </w:p>
        </w:tc>
        <w:tc>
          <w:tcPr>
            <w:tcW w:w="1024" w:type="dxa"/>
          </w:tcPr>
          <w:p w14:paraId="3BCC4499" w14:textId="41B6C476" w:rsidR="00157087" w:rsidRPr="009426D0" w:rsidRDefault="00157087" w:rsidP="00157087">
            <w:pPr>
              <w:tabs>
                <w:tab w:val="left" w:pos="720"/>
              </w:tabs>
              <w:spacing w:line="240" w:lineRule="auto"/>
              <w:ind w:left="-129" w:right="-86"/>
              <w:jc w:val="center"/>
              <w:rPr>
                <w:szCs w:val="22"/>
                <w:cs/>
              </w:rPr>
            </w:pPr>
            <w:r w:rsidRPr="007F7D52">
              <w:rPr>
                <w:szCs w:val="22"/>
              </w:rPr>
              <w:t>202</w:t>
            </w:r>
            <w:r>
              <w:rPr>
                <w:szCs w:val="22"/>
              </w:rPr>
              <w:t>5</w:t>
            </w:r>
          </w:p>
        </w:tc>
      </w:tr>
      <w:tr w:rsidR="00DB0353" w:rsidRPr="009426D0" w14:paraId="6275F152" w14:textId="77777777" w:rsidTr="00D33945">
        <w:trPr>
          <w:tblHeader/>
        </w:trPr>
        <w:tc>
          <w:tcPr>
            <w:tcW w:w="2160" w:type="dxa"/>
            <w:vAlign w:val="bottom"/>
          </w:tcPr>
          <w:p w14:paraId="41AC4D65" w14:textId="77777777" w:rsidR="00DB0353" w:rsidRPr="009426D0" w:rsidRDefault="00DB0353" w:rsidP="00C214FD">
            <w:pPr>
              <w:tabs>
                <w:tab w:val="left" w:pos="720"/>
              </w:tabs>
              <w:spacing w:line="240" w:lineRule="auto"/>
              <w:rPr>
                <w:b/>
                <w:i/>
                <w:iCs/>
                <w:szCs w:val="22"/>
              </w:rPr>
            </w:pPr>
          </w:p>
        </w:tc>
        <w:tc>
          <w:tcPr>
            <w:tcW w:w="2398" w:type="dxa"/>
            <w:gridSpan w:val="3"/>
            <w:vAlign w:val="bottom"/>
          </w:tcPr>
          <w:p w14:paraId="0A21E19A" w14:textId="77777777" w:rsidR="00DB0353" w:rsidRPr="009426D0" w:rsidRDefault="00DB0353" w:rsidP="00C214FD">
            <w:pPr>
              <w:tabs>
                <w:tab w:val="left" w:pos="720"/>
              </w:tabs>
              <w:spacing w:line="240" w:lineRule="auto"/>
              <w:ind w:left="-95" w:right="-120"/>
              <w:jc w:val="center"/>
              <w:rPr>
                <w:i/>
                <w:iCs/>
                <w:szCs w:val="22"/>
                <w:cs/>
              </w:rPr>
            </w:pPr>
            <w:r w:rsidRPr="009426D0">
              <w:rPr>
                <w:i/>
                <w:iCs/>
                <w:szCs w:val="22"/>
              </w:rPr>
              <w:t>(% per annum)</w:t>
            </w:r>
          </w:p>
        </w:tc>
        <w:tc>
          <w:tcPr>
            <w:tcW w:w="236" w:type="dxa"/>
          </w:tcPr>
          <w:p w14:paraId="50D8967A" w14:textId="77777777" w:rsidR="00DB0353" w:rsidRPr="009426D0" w:rsidRDefault="00DB0353" w:rsidP="00C214FD">
            <w:pPr>
              <w:tabs>
                <w:tab w:val="left" w:pos="720"/>
              </w:tabs>
              <w:spacing w:line="240" w:lineRule="auto"/>
              <w:ind w:left="-95" w:right="-120"/>
              <w:jc w:val="center"/>
              <w:rPr>
                <w:i/>
                <w:iCs/>
                <w:szCs w:val="22"/>
                <w:cs/>
              </w:rPr>
            </w:pPr>
          </w:p>
        </w:tc>
        <w:tc>
          <w:tcPr>
            <w:tcW w:w="4982" w:type="dxa"/>
            <w:gridSpan w:val="7"/>
            <w:vAlign w:val="bottom"/>
          </w:tcPr>
          <w:p w14:paraId="2011B5BE" w14:textId="3AF0EBF1" w:rsidR="00DB0353" w:rsidRPr="009426D0" w:rsidRDefault="00DB0353" w:rsidP="00C214FD">
            <w:pPr>
              <w:tabs>
                <w:tab w:val="left" w:pos="720"/>
              </w:tabs>
              <w:spacing w:line="240" w:lineRule="auto"/>
              <w:ind w:left="-95" w:right="-120"/>
              <w:jc w:val="center"/>
              <w:rPr>
                <w:szCs w:val="22"/>
                <w:cs/>
              </w:rPr>
            </w:pPr>
            <w:r w:rsidRPr="009426D0">
              <w:rPr>
                <w:i/>
                <w:iCs/>
                <w:szCs w:val="22"/>
              </w:rPr>
              <w:t>(in thousand Baht)</w:t>
            </w:r>
          </w:p>
        </w:tc>
      </w:tr>
      <w:tr w:rsidR="00AA57C8" w:rsidRPr="00283D1E" w14:paraId="78B5627A" w14:textId="77777777" w:rsidTr="00D33945">
        <w:tc>
          <w:tcPr>
            <w:tcW w:w="2160" w:type="dxa"/>
          </w:tcPr>
          <w:p w14:paraId="61B7B293" w14:textId="77777777" w:rsidR="00AA57C8" w:rsidRPr="009426D0" w:rsidRDefault="00AA57C8" w:rsidP="00AA57C8">
            <w:pPr>
              <w:tabs>
                <w:tab w:val="left" w:pos="720"/>
              </w:tabs>
              <w:spacing w:line="240" w:lineRule="auto"/>
              <w:rPr>
                <w:szCs w:val="22"/>
              </w:rPr>
            </w:pPr>
            <w:r w:rsidRPr="009426D0">
              <w:rPr>
                <w:szCs w:val="22"/>
              </w:rPr>
              <w:t>Subsidiaries</w:t>
            </w:r>
          </w:p>
        </w:tc>
        <w:tc>
          <w:tcPr>
            <w:tcW w:w="1170" w:type="dxa"/>
          </w:tcPr>
          <w:p w14:paraId="5F4A9ECC" w14:textId="65FB2D00" w:rsidR="00AA57C8" w:rsidRPr="009426D0" w:rsidRDefault="00AA57C8" w:rsidP="00AA57C8">
            <w:pPr>
              <w:tabs>
                <w:tab w:val="left" w:pos="720"/>
              </w:tabs>
              <w:spacing w:line="240" w:lineRule="auto"/>
              <w:jc w:val="center"/>
              <w:rPr>
                <w:szCs w:val="22"/>
              </w:rPr>
            </w:pPr>
            <w:r w:rsidRPr="00157087">
              <w:rPr>
                <w:szCs w:val="22"/>
              </w:rPr>
              <w:t>2.72</w:t>
            </w:r>
          </w:p>
        </w:tc>
        <w:tc>
          <w:tcPr>
            <w:tcW w:w="236" w:type="dxa"/>
          </w:tcPr>
          <w:p w14:paraId="4CBAD971" w14:textId="77777777" w:rsidR="00AA57C8" w:rsidRPr="009426D0" w:rsidRDefault="00AA57C8" w:rsidP="00AA57C8">
            <w:pPr>
              <w:tabs>
                <w:tab w:val="left" w:pos="720"/>
              </w:tabs>
              <w:spacing w:line="240" w:lineRule="auto"/>
              <w:rPr>
                <w:szCs w:val="22"/>
              </w:rPr>
            </w:pPr>
          </w:p>
        </w:tc>
        <w:tc>
          <w:tcPr>
            <w:tcW w:w="992" w:type="dxa"/>
          </w:tcPr>
          <w:p w14:paraId="37349C04" w14:textId="767819F4" w:rsidR="00AA57C8" w:rsidRPr="007D5552" w:rsidRDefault="00AA57C8" w:rsidP="00AA57C8">
            <w:pPr>
              <w:spacing w:line="240" w:lineRule="auto"/>
              <w:ind w:left="-129" w:right="-58"/>
              <w:jc w:val="center"/>
              <w:rPr>
                <w:rFonts w:cstheme="minorBidi"/>
                <w:spacing w:val="-4"/>
                <w:szCs w:val="28"/>
                <w:lang w:val="en-US" w:bidi="th-TH"/>
              </w:rPr>
            </w:pPr>
            <w:r>
              <w:rPr>
                <w:rFonts w:cstheme="minorBidi"/>
                <w:spacing w:val="-4"/>
                <w:szCs w:val="28"/>
                <w:lang w:val="en-US" w:bidi="th-TH"/>
              </w:rPr>
              <w:t>1</w:t>
            </w:r>
            <w:r w:rsidRPr="007D5552">
              <w:rPr>
                <w:rFonts w:cstheme="minorBidi"/>
                <w:spacing w:val="-4"/>
                <w:szCs w:val="28"/>
                <w:lang w:val="en-US" w:bidi="th-TH"/>
              </w:rPr>
              <w:t>.</w:t>
            </w:r>
            <w:r w:rsidR="00EA6157">
              <w:rPr>
                <w:rFonts w:cstheme="minorBidi"/>
                <w:spacing w:val="-4"/>
                <w:szCs w:val="28"/>
                <w:lang w:val="en-US" w:bidi="th-TH"/>
              </w:rPr>
              <w:t>68</w:t>
            </w:r>
            <w:r w:rsidRPr="007D5552">
              <w:rPr>
                <w:rFonts w:cstheme="minorBidi"/>
                <w:spacing w:val="-4"/>
                <w:szCs w:val="28"/>
                <w:lang w:val="en-US" w:bidi="th-TH"/>
              </w:rPr>
              <w:t xml:space="preserve"> </w:t>
            </w:r>
            <w:r w:rsidR="00AB366C">
              <w:rPr>
                <w:rFonts w:cstheme="minorBidi"/>
                <w:spacing w:val="-4"/>
                <w:szCs w:val="28"/>
                <w:lang w:val="en-US" w:bidi="th-TH"/>
              </w:rPr>
              <w:t>-</w:t>
            </w:r>
            <w:r w:rsidRPr="007D5552">
              <w:rPr>
                <w:rFonts w:cstheme="minorBidi"/>
                <w:spacing w:val="-4"/>
                <w:szCs w:val="28"/>
                <w:lang w:val="en-US" w:bidi="th-TH"/>
              </w:rPr>
              <w:t xml:space="preserve"> </w:t>
            </w:r>
            <w:r w:rsidR="00AB366C">
              <w:rPr>
                <w:rFonts w:cstheme="minorBidi"/>
                <w:spacing w:val="-4"/>
                <w:szCs w:val="28"/>
                <w:lang w:val="en-US" w:bidi="th-TH"/>
              </w:rPr>
              <w:t>1.86</w:t>
            </w:r>
          </w:p>
        </w:tc>
        <w:tc>
          <w:tcPr>
            <w:tcW w:w="236" w:type="dxa"/>
          </w:tcPr>
          <w:p w14:paraId="785228BB" w14:textId="77777777" w:rsidR="00AA57C8" w:rsidRPr="009426D0" w:rsidRDefault="00AA57C8" w:rsidP="00AA57C8">
            <w:pPr>
              <w:tabs>
                <w:tab w:val="decimal" w:pos="824"/>
              </w:tabs>
              <w:spacing w:line="240" w:lineRule="auto"/>
              <w:ind w:left="-129" w:right="-86"/>
              <w:jc w:val="center"/>
              <w:rPr>
                <w:szCs w:val="22"/>
              </w:rPr>
            </w:pPr>
          </w:p>
        </w:tc>
        <w:tc>
          <w:tcPr>
            <w:tcW w:w="1022" w:type="dxa"/>
            <w:tcBorders>
              <w:bottom w:val="double" w:sz="4" w:space="0" w:color="auto"/>
            </w:tcBorders>
          </w:tcPr>
          <w:p w14:paraId="02F181A0" w14:textId="1B17740E" w:rsidR="00AA57C8" w:rsidRPr="00283D1E" w:rsidRDefault="00AA57C8" w:rsidP="00AA57C8">
            <w:pPr>
              <w:tabs>
                <w:tab w:val="decimal" w:pos="824"/>
              </w:tabs>
              <w:spacing w:line="240" w:lineRule="auto"/>
              <w:ind w:right="-86"/>
              <w:rPr>
                <w:b/>
                <w:bCs/>
                <w:szCs w:val="22"/>
              </w:rPr>
            </w:pPr>
            <w:r w:rsidRPr="00157087">
              <w:rPr>
                <w:b/>
                <w:bCs/>
                <w:szCs w:val="22"/>
              </w:rPr>
              <w:t>3,851,029</w:t>
            </w:r>
          </w:p>
        </w:tc>
        <w:tc>
          <w:tcPr>
            <w:tcW w:w="236" w:type="dxa"/>
          </w:tcPr>
          <w:p w14:paraId="06069BFD" w14:textId="77777777" w:rsidR="00AA57C8" w:rsidRPr="00283D1E" w:rsidRDefault="00AA57C8" w:rsidP="00AA57C8">
            <w:pPr>
              <w:tabs>
                <w:tab w:val="left" w:pos="720"/>
              </w:tabs>
              <w:spacing w:line="240" w:lineRule="auto"/>
              <w:rPr>
                <w:b/>
                <w:bCs/>
                <w:szCs w:val="22"/>
              </w:rPr>
            </w:pPr>
          </w:p>
        </w:tc>
        <w:tc>
          <w:tcPr>
            <w:tcW w:w="934" w:type="dxa"/>
          </w:tcPr>
          <w:p w14:paraId="469AE99E" w14:textId="5562E28B" w:rsidR="00AA57C8" w:rsidRPr="00AA57C8" w:rsidRDefault="00AA57C8" w:rsidP="00AA57C8">
            <w:pPr>
              <w:spacing w:line="240" w:lineRule="auto"/>
              <w:ind w:left="-129" w:right="-191"/>
              <w:jc w:val="center"/>
              <w:rPr>
                <w:szCs w:val="22"/>
                <w:lang w:val="en-US" w:bidi="th-TH"/>
              </w:rPr>
            </w:pPr>
            <w:r w:rsidRPr="00AA57C8">
              <w:rPr>
                <w:szCs w:val="22"/>
              </w:rPr>
              <w:t>3,105,641</w:t>
            </w:r>
          </w:p>
        </w:tc>
        <w:tc>
          <w:tcPr>
            <w:tcW w:w="270" w:type="dxa"/>
          </w:tcPr>
          <w:p w14:paraId="40011F6A" w14:textId="77777777" w:rsidR="00AA57C8" w:rsidRPr="00AA57C8" w:rsidRDefault="00AA57C8" w:rsidP="00AA57C8">
            <w:pPr>
              <w:tabs>
                <w:tab w:val="decimal" w:pos="623"/>
                <w:tab w:val="decimal" w:pos="888"/>
              </w:tabs>
              <w:spacing w:line="240" w:lineRule="auto"/>
              <w:ind w:right="-32"/>
              <w:rPr>
                <w:szCs w:val="22"/>
              </w:rPr>
            </w:pPr>
          </w:p>
        </w:tc>
        <w:tc>
          <w:tcPr>
            <w:tcW w:w="1260" w:type="dxa"/>
          </w:tcPr>
          <w:p w14:paraId="061F0BF0" w14:textId="1F2602BC" w:rsidR="00AA57C8" w:rsidRPr="00AA57C8" w:rsidRDefault="00AA57C8" w:rsidP="00AA57C8">
            <w:pPr>
              <w:tabs>
                <w:tab w:val="decimal" w:pos="1072"/>
              </w:tabs>
              <w:spacing w:line="240" w:lineRule="auto"/>
              <w:ind w:right="-32"/>
              <w:rPr>
                <w:szCs w:val="22"/>
              </w:rPr>
            </w:pPr>
            <w:r w:rsidRPr="00AA57C8">
              <w:rPr>
                <w:szCs w:val="22"/>
              </w:rPr>
              <w:t>(4,407,465)</w:t>
            </w:r>
          </w:p>
        </w:tc>
        <w:tc>
          <w:tcPr>
            <w:tcW w:w="236" w:type="dxa"/>
          </w:tcPr>
          <w:p w14:paraId="7019B546" w14:textId="77777777" w:rsidR="00AA57C8" w:rsidRPr="00061AD7" w:rsidRDefault="00AA57C8" w:rsidP="00AA57C8">
            <w:pPr>
              <w:tabs>
                <w:tab w:val="decimal" w:pos="623"/>
              </w:tabs>
              <w:spacing w:line="240" w:lineRule="auto"/>
              <w:ind w:left="-129" w:right="-86"/>
              <w:jc w:val="center"/>
              <w:rPr>
                <w:szCs w:val="22"/>
              </w:rPr>
            </w:pPr>
          </w:p>
        </w:tc>
        <w:tc>
          <w:tcPr>
            <w:tcW w:w="1024" w:type="dxa"/>
            <w:tcBorders>
              <w:bottom w:val="double" w:sz="4" w:space="0" w:color="auto"/>
            </w:tcBorders>
          </w:tcPr>
          <w:p w14:paraId="254C3C63" w14:textId="532ED8C4" w:rsidR="00AA57C8" w:rsidRPr="00D33945" w:rsidRDefault="00AA57C8" w:rsidP="00AA57C8">
            <w:pPr>
              <w:tabs>
                <w:tab w:val="decimal" w:pos="825"/>
              </w:tabs>
              <w:spacing w:line="240" w:lineRule="auto"/>
              <w:ind w:right="-86"/>
              <w:rPr>
                <w:b/>
                <w:bCs/>
                <w:szCs w:val="22"/>
              </w:rPr>
            </w:pPr>
            <w:r w:rsidRPr="00CF4BEC">
              <w:rPr>
                <w:b/>
                <w:bCs/>
              </w:rPr>
              <w:t>2,549,205</w:t>
            </w:r>
          </w:p>
        </w:tc>
      </w:tr>
    </w:tbl>
    <w:p w14:paraId="58834784" w14:textId="77777777" w:rsidR="00DB0353" w:rsidRPr="001C0704" w:rsidRDefault="00DB0353">
      <w:pPr>
        <w:rPr>
          <w:szCs w:val="22"/>
        </w:rPr>
      </w:pPr>
    </w:p>
    <w:tbl>
      <w:tblPr>
        <w:tblW w:w="9721" w:type="dxa"/>
        <w:tblInd w:w="450" w:type="dxa"/>
        <w:tblLayout w:type="fixed"/>
        <w:tblCellMar>
          <w:left w:w="79" w:type="dxa"/>
          <w:right w:w="79" w:type="dxa"/>
        </w:tblCellMar>
        <w:tblLook w:val="0000" w:firstRow="0" w:lastRow="0" w:firstColumn="0" w:lastColumn="0" w:noHBand="0" w:noVBand="0"/>
      </w:tblPr>
      <w:tblGrid>
        <w:gridCol w:w="4140"/>
        <w:gridCol w:w="1260"/>
        <w:gridCol w:w="181"/>
        <w:gridCol w:w="1259"/>
        <w:gridCol w:w="180"/>
        <w:gridCol w:w="1259"/>
        <w:gridCol w:w="180"/>
        <w:gridCol w:w="1262"/>
      </w:tblGrid>
      <w:tr w:rsidR="006C59CC" w:rsidRPr="009426D0" w14:paraId="37D9D9D3" w14:textId="77777777" w:rsidTr="00B7121B">
        <w:trPr>
          <w:cantSplit/>
          <w:tblHeader/>
        </w:trPr>
        <w:tc>
          <w:tcPr>
            <w:tcW w:w="4140" w:type="dxa"/>
          </w:tcPr>
          <w:p w14:paraId="4C8B6D9D" w14:textId="77777777" w:rsidR="006C59CC" w:rsidRPr="009426D0" w:rsidRDefault="006C59CC" w:rsidP="006C59CC">
            <w:pPr>
              <w:spacing w:line="240" w:lineRule="atLeast"/>
              <w:rPr>
                <w:szCs w:val="22"/>
              </w:rPr>
            </w:pPr>
            <w:r w:rsidRPr="009426D0">
              <w:rPr>
                <w:szCs w:val="22"/>
              </w:rPr>
              <w:br w:type="page"/>
            </w:r>
          </w:p>
          <w:p w14:paraId="1BF8F348" w14:textId="6800F350" w:rsidR="006C59CC" w:rsidRPr="009426D0" w:rsidRDefault="006C59CC" w:rsidP="006C59CC">
            <w:pPr>
              <w:spacing w:line="240" w:lineRule="atLeast"/>
              <w:ind w:left="173" w:hanging="173"/>
              <w:rPr>
                <w:b/>
                <w:bCs/>
                <w:i/>
                <w:iCs/>
                <w:szCs w:val="22"/>
                <w:lang w:val="en-US"/>
              </w:rPr>
            </w:pPr>
          </w:p>
        </w:tc>
        <w:tc>
          <w:tcPr>
            <w:tcW w:w="2700" w:type="dxa"/>
            <w:gridSpan w:val="3"/>
          </w:tcPr>
          <w:p w14:paraId="3899E36E" w14:textId="77777777" w:rsidR="006C59CC" w:rsidRPr="009426D0" w:rsidRDefault="006C59CC" w:rsidP="006C59CC">
            <w:pPr>
              <w:pStyle w:val="acctmergecolhdg"/>
              <w:spacing w:line="240" w:lineRule="atLeast"/>
              <w:rPr>
                <w:szCs w:val="22"/>
              </w:rPr>
            </w:pPr>
            <w:r w:rsidRPr="009426D0">
              <w:rPr>
                <w:szCs w:val="22"/>
              </w:rPr>
              <w:t xml:space="preserve">Consolidated </w:t>
            </w:r>
          </w:p>
          <w:p w14:paraId="02B6B760" w14:textId="77777777" w:rsidR="006C59CC" w:rsidRPr="009426D0" w:rsidRDefault="006C59CC" w:rsidP="006C59CC">
            <w:pPr>
              <w:pStyle w:val="acctmergecolhdg"/>
              <w:spacing w:line="240" w:lineRule="atLeast"/>
              <w:rPr>
                <w:szCs w:val="22"/>
              </w:rPr>
            </w:pPr>
            <w:r w:rsidRPr="009426D0">
              <w:rPr>
                <w:szCs w:val="22"/>
              </w:rPr>
              <w:t xml:space="preserve">financial statements </w:t>
            </w:r>
          </w:p>
        </w:tc>
        <w:tc>
          <w:tcPr>
            <w:tcW w:w="180" w:type="dxa"/>
          </w:tcPr>
          <w:p w14:paraId="36A58B22" w14:textId="77777777" w:rsidR="006C59CC" w:rsidRPr="009426D0" w:rsidRDefault="006C59CC" w:rsidP="006C59CC">
            <w:pPr>
              <w:pStyle w:val="acctmergecolhdg"/>
              <w:spacing w:line="240" w:lineRule="atLeast"/>
              <w:rPr>
                <w:szCs w:val="22"/>
              </w:rPr>
            </w:pPr>
          </w:p>
        </w:tc>
        <w:tc>
          <w:tcPr>
            <w:tcW w:w="2701" w:type="dxa"/>
            <w:gridSpan w:val="3"/>
          </w:tcPr>
          <w:p w14:paraId="07D7661B" w14:textId="77777777" w:rsidR="006C59CC" w:rsidRPr="009426D0" w:rsidRDefault="006C59CC" w:rsidP="006C59CC">
            <w:pPr>
              <w:pStyle w:val="acctmergecolhdg"/>
              <w:spacing w:line="240" w:lineRule="atLeast"/>
              <w:rPr>
                <w:szCs w:val="22"/>
              </w:rPr>
            </w:pPr>
            <w:r w:rsidRPr="009426D0">
              <w:rPr>
                <w:szCs w:val="22"/>
              </w:rPr>
              <w:t xml:space="preserve">Separate </w:t>
            </w:r>
          </w:p>
          <w:p w14:paraId="6D74E09D" w14:textId="77777777" w:rsidR="006C59CC" w:rsidRPr="009426D0" w:rsidRDefault="006C59CC" w:rsidP="006C59CC">
            <w:pPr>
              <w:pStyle w:val="acctmergecolhdg"/>
              <w:spacing w:line="240" w:lineRule="atLeast"/>
              <w:rPr>
                <w:szCs w:val="22"/>
              </w:rPr>
            </w:pPr>
            <w:r w:rsidRPr="009426D0">
              <w:rPr>
                <w:szCs w:val="22"/>
              </w:rPr>
              <w:t>financial statements</w:t>
            </w:r>
          </w:p>
        </w:tc>
      </w:tr>
      <w:tr w:rsidR="00E83145" w:rsidRPr="009426D0" w14:paraId="53B96A84" w14:textId="77777777" w:rsidTr="00B7121B">
        <w:trPr>
          <w:cantSplit/>
          <w:trHeight w:val="73"/>
          <w:tblHeader/>
        </w:trPr>
        <w:tc>
          <w:tcPr>
            <w:tcW w:w="4140" w:type="dxa"/>
          </w:tcPr>
          <w:p w14:paraId="3B8657FB" w14:textId="66B88866" w:rsidR="00E83145" w:rsidRPr="009426D0" w:rsidRDefault="00E83145" w:rsidP="00E83145">
            <w:pPr>
              <w:pStyle w:val="acctfourfigures"/>
              <w:spacing w:line="240" w:lineRule="atLeast"/>
              <w:ind w:left="100"/>
              <w:rPr>
                <w:szCs w:val="22"/>
              </w:rPr>
            </w:pPr>
          </w:p>
        </w:tc>
        <w:tc>
          <w:tcPr>
            <w:tcW w:w="1260" w:type="dxa"/>
          </w:tcPr>
          <w:p w14:paraId="2BEA1A57" w14:textId="6D9A3664" w:rsidR="00E83145" w:rsidRPr="009426D0" w:rsidRDefault="00EE79D6" w:rsidP="00E83145">
            <w:pPr>
              <w:pStyle w:val="acctmergecolhdg"/>
              <w:spacing w:line="240" w:lineRule="atLeast"/>
              <w:ind w:left="-79" w:right="-79"/>
              <w:rPr>
                <w:b w:val="0"/>
                <w:bCs/>
                <w:szCs w:val="22"/>
              </w:rPr>
            </w:pPr>
            <w:r w:rsidRPr="00EE79D6">
              <w:rPr>
                <w:b w:val="0"/>
                <w:bCs/>
                <w:szCs w:val="22"/>
              </w:rPr>
              <w:t xml:space="preserve">30 </w:t>
            </w:r>
            <w:r w:rsidR="00D748B0" w:rsidRPr="00D748B0">
              <w:rPr>
                <w:b w:val="0"/>
                <w:bCs/>
                <w:szCs w:val="22"/>
              </w:rPr>
              <w:t>September</w:t>
            </w:r>
          </w:p>
        </w:tc>
        <w:tc>
          <w:tcPr>
            <w:tcW w:w="181" w:type="dxa"/>
          </w:tcPr>
          <w:p w14:paraId="4F01537F" w14:textId="77777777" w:rsidR="00E83145" w:rsidRPr="009426D0" w:rsidRDefault="00E83145" w:rsidP="00E83145">
            <w:pPr>
              <w:pStyle w:val="acctmergecolhdg"/>
              <w:spacing w:line="240" w:lineRule="atLeast"/>
              <w:rPr>
                <w:b w:val="0"/>
                <w:bCs/>
                <w:szCs w:val="22"/>
              </w:rPr>
            </w:pPr>
          </w:p>
        </w:tc>
        <w:tc>
          <w:tcPr>
            <w:tcW w:w="1259" w:type="dxa"/>
          </w:tcPr>
          <w:p w14:paraId="00ED0B74" w14:textId="1EE9C70B" w:rsidR="00E83145" w:rsidRPr="009426D0" w:rsidRDefault="00E83145" w:rsidP="00E83145">
            <w:pPr>
              <w:pStyle w:val="acctmergecolhdg"/>
              <w:spacing w:line="240" w:lineRule="atLeast"/>
              <w:ind w:left="-79" w:right="-79"/>
              <w:rPr>
                <w:b w:val="0"/>
                <w:bCs/>
                <w:szCs w:val="22"/>
              </w:rPr>
            </w:pPr>
            <w:r w:rsidRPr="009426D0">
              <w:rPr>
                <w:b w:val="0"/>
                <w:bCs/>
                <w:szCs w:val="22"/>
              </w:rPr>
              <w:t>31 December</w:t>
            </w:r>
          </w:p>
        </w:tc>
        <w:tc>
          <w:tcPr>
            <w:tcW w:w="180" w:type="dxa"/>
          </w:tcPr>
          <w:p w14:paraId="20DD0C3A" w14:textId="77777777" w:rsidR="00E83145" w:rsidRPr="009426D0" w:rsidRDefault="00E83145" w:rsidP="00E83145">
            <w:pPr>
              <w:pStyle w:val="acctmergecolhdg"/>
              <w:spacing w:line="240" w:lineRule="atLeast"/>
              <w:rPr>
                <w:b w:val="0"/>
                <w:bCs/>
                <w:szCs w:val="22"/>
              </w:rPr>
            </w:pPr>
          </w:p>
        </w:tc>
        <w:tc>
          <w:tcPr>
            <w:tcW w:w="1259" w:type="dxa"/>
          </w:tcPr>
          <w:p w14:paraId="5B2AD18E" w14:textId="4BCAF881" w:rsidR="00E83145" w:rsidRPr="009426D0" w:rsidRDefault="00EE79D6" w:rsidP="00E83145">
            <w:pPr>
              <w:pStyle w:val="acctmergecolhdg"/>
              <w:spacing w:line="240" w:lineRule="atLeast"/>
              <w:ind w:left="-79" w:right="-79"/>
              <w:rPr>
                <w:b w:val="0"/>
                <w:bCs/>
                <w:szCs w:val="22"/>
              </w:rPr>
            </w:pPr>
            <w:r w:rsidRPr="00EE79D6">
              <w:rPr>
                <w:b w:val="0"/>
                <w:bCs/>
                <w:szCs w:val="22"/>
              </w:rPr>
              <w:t xml:space="preserve">30 </w:t>
            </w:r>
            <w:r w:rsidR="00D748B0" w:rsidRPr="00D748B0">
              <w:rPr>
                <w:b w:val="0"/>
                <w:bCs/>
                <w:szCs w:val="22"/>
              </w:rPr>
              <w:t>September</w:t>
            </w:r>
          </w:p>
        </w:tc>
        <w:tc>
          <w:tcPr>
            <w:tcW w:w="180" w:type="dxa"/>
          </w:tcPr>
          <w:p w14:paraId="14B61AAE" w14:textId="77777777" w:rsidR="00E83145" w:rsidRPr="009426D0" w:rsidRDefault="00E83145" w:rsidP="00E83145">
            <w:pPr>
              <w:pStyle w:val="acctmergecolhdg"/>
              <w:spacing w:line="240" w:lineRule="atLeast"/>
              <w:rPr>
                <w:b w:val="0"/>
                <w:bCs/>
                <w:szCs w:val="22"/>
              </w:rPr>
            </w:pPr>
          </w:p>
        </w:tc>
        <w:tc>
          <w:tcPr>
            <w:tcW w:w="1262" w:type="dxa"/>
          </w:tcPr>
          <w:p w14:paraId="292A382A" w14:textId="44AF422B" w:rsidR="00E83145" w:rsidRPr="009426D0" w:rsidRDefault="00E83145" w:rsidP="00E83145">
            <w:pPr>
              <w:pStyle w:val="acctmergecolhdg"/>
              <w:spacing w:line="240" w:lineRule="atLeast"/>
              <w:ind w:left="-79" w:right="-79"/>
              <w:rPr>
                <w:b w:val="0"/>
                <w:bCs/>
                <w:szCs w:val="22"/>
              </w:rPr>
            </w:pPr>
            <w:r w:rsidRPr="009426D0">
              <w:rPr>
                <w:b w:val="0"/>
                <w:bCs/>
                <w:szCs w:val="22"/>
              </w:rPr>
              <w:t>31 December</w:t>
            </w:r>
          </w:p>
        </w:tc>
      </w:tr>
      <w:tr w:rsidR="00E83145" w:rsidRPr="009426D0" w14:paraId="2BBE7244" w14:textId="77777777" w:rsidTr="00B7121B">
        <w:trPr>
          <w:cantSplit/>
          <w:trHeight w:val="64"/>
          <w:tblHeader/>
        </w:trPr>
        <w:tc>
          <w:tcPr>
            <w:tcW w:w="4140" w:type="dxa"/>
          </w:tcPr>
          <w:p w14:paraId="0B3819D5" w14:textId="77777777" w:rsidR="00E83145" w:rsidRPr="009426D0" w:rsidRDefault="00E83145" w:rsidP="00E83145">
            <w:pPr>
              <w:pStyle w:val="acctfourfigures"/>
              <w:spacing w:line="240" w:lineRule="atLeast"/>
              <w:jc w:val="center"/>
              <w:rPr>
                <w:szCs w:val="22"/>
              </w:rPr>
            </w:pPr>
          </w:p>
        </w:tc>
        <w:tc>
          <w:tcPr>
            <w:tcW w:w="1260" w:type="dxa"/>
          </w:tcPr>
          <w:p w14:paraId="0243A59F" w14:textId="5BE2A532" w:rsidR="00E83145" w:rsidRPr="009426D0" w:rsidRDefault="00E83145" w:rsidP="00E83145">
            <w:pPr>
              <w:pStyle w:val="acctmergecolhdg"/>
              <w:spacing w:line="240" w:lineRule="atLeast"/>
              <w:rPr>
                <w:b w:val="0"/>
                <w:bCs/>
                <w:szCs w:val="22"/>
              </w:rPr>
            </w:pPr>
            <w:r w:rsidRPr="009426D0">
              <w:rPr>
                <w:b w:val="0"/>
                <w:bCs/>
                <w:szCs w:val="22"/>
              </w:rPr>
              <w:t>202</w:t>
            </w:r>
            <w:r>
              <w:rPr>
                <w:b w:val="0"/>
                <w:bCs/>
                <w:szCs w:val="22"/>
              </w:rPr>
              <w:t>5</w:t>
            </w:r>
          </w:p>
        </w:tc>
        <w:tc>
          <w:tcPr>
            <w:tcW w:w="181" w:type="dxa"/>
          </w:tcPr>
          <w:p w14:paraId="783582CD" w14:textId="77777777" w:rsidR="00E83145" w:rsidRPr="009426D0" w:rsidRDefault="00E83145" w:rsidP="00E83145">
            <w:pPr>
              <w:pStyle w:val="acctmergecolhdg"/>
              <w:spacing w:line="240" w:lineRule="atLeast"/>
              <w:rPr>
                <w:b w:val="0"/>
                <w:bCs/>
                <w:szCs w:val="22"/>
              </w:rPr>
            </w:pPr>
          </w:p>
        </w:tc>
        <w:tc>
          <w:tcPr>
            <w:tcW w:w="1259" w:type="dxa"/>
          </w:tcPr>
          <w:p w14:paraId="37E7DB9A" w14:textId="0C172816" w:rsidR="00E83145" w:rsidRPr="009426D0" w:rsidRDefault="00E83145" w:rsidP="00E83145">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54E0675B" w14:textId="77777777" w:rsidR="00E83145" w:rsidRPr="009426D0" w:rsidRDefault="00E83145" w:rsidP="00E83145">
            <w:pPr>
              <w:pStyle w:val="acctmergecolhdg"/>
              <w:spacing w:line="240" w:lineRule="atLeast"/>
              <w:rPr>
                <w:b w:val="0"/>
                <w:bCs/>
                <w:szCs w:val="22"/>
              </w:rPr>
            </w:pPr>
          </w:p>
        </w:tc>
        <w:tc>
          <w:tcPr>
            <w:tcW w:w="1259" w:type="dxa"/>
          </w:tcPr>
          <w:p w14:paraId="3FE9E1AE" w14:textId="41DD3178" w:rsidR="00E83145" w:rsidRPr="009426D0" w:rsidRDefault="00E83145" w:rsidP="00E83145">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0A839EF7" w14:textId="77777777" w:rsidR="00E83145" w:rsidRPr="009426D0" w:rsidRDefault="00E83145" w:rsidP="00E83145">
            <w:pPr>
              <w:pStyle w:val="acctmergecolhdg"/>
              <w:spacing w:line="240" w:lineRule="atLeast"/>
              <w:rPr>
                <w:b w:val="0"/>
                <w:bCs/>
                <w:szCs w:val="22"/>
              </w:rPr>
            </w:pPr>
          </w:p>
        </w:tc>
        <w:tc>
          <w:tcPr>
            <w:tcW w:w="1262" w:type="dxa"/>
          </w:tcPr>
          <w:p w14:paraId="76761988" w14:textId="1A6E5D85" w:rsidR="00E83145" w:rsidRPr="009426D0" w:rsidRDefault="00E83145" w:rsidP="00E83145">
            <w:pPr>
              <w:pStyle w:val="acctmergecolhdg"/>
              <w:spacing w:line="240" w:lineRule="atLeast"/>
              <w:rPr>
                <w:b w:val="0"/>
                <w:bCs/>
                <w:szCs w:val="22"/>
              </w:rPr>
            </w:pPr>
            <w:r w:rsidRPr="009426D0">
              <w:rPr>
                <w:b w:val="0"/>
                <w:bCs/>
                <w:szCs w:val="22"/>
              </w:rPr>
              <w:t>202</w:t>
            </w:r>
            <w:r>
              <w:rPr>
                <w:b w:val="0"/>
                <w:bCs/>
                <w:szCs w:val="22"/>
              </w:rPr>
              <w:t>4</w:t>
            </w:r>
          </w:p>
        </w:tc>
      </w:tr>
      <w:tr w:rsidR="009C72F3" w:rsidRPr="009426D0" w14:paraId="50C315A6" w14:textId="77777777" w:rsidTr="00B7121B">
        <w:trPr>
          <w:cantSplit/>
          <w:tblHeader/>
        </w:trPr>
        <w:tc>
          <w:tcPr>
            <w:tcW w:w="4140" w:type="dxa"/>
          </w:tcPr>
          <w:p w14:paraId="4B3766AE" w14:textId="77777777" w:rsidR="009C72F3" w:rsidRPr="009426D0" w:rsidRDefault="009C72F3" w:rsidP="009C72F3">
            <w:pPr>
              <w:spacing w:line="240" w:lineRule="atLeast"/>
              <w:rPr>
                <w:b/>
                <w:bCs/>
                <w:i/>
                <w:iCs/>
                <w:szCs w:val="22"/>
              </w:rPr>
            </w:pPr>
          </w:p>
        </w:tc>
        <w:tc>
          <w:tcPr>
            <w:tcW w:w="5581" w:type="dxa"/>
            <w:gridSpan w:val="7"/>
          </w:tcPr>
          <w:p w14:paraId="276B0C49" w14:textId="5AB0AE7A" w:rsidR="009C72F3" w:rsidRPr="009426D0" w:rsidRDefault="009C72F3" w:rsidP="009C72F3">
            <w:pPr>
              <w:pStyle w:val="acctfourfigures"/>
              <w:spacing w:line="240" w:lineRule="atLeast"/>
              <w:jc w:val="center"/>
              <w:rPr>
                <w:i/>
                <w:iCs/>
                <w:szCs w:val="22"/>
              </w:rPr>
            </w:pPr>
            <w:r w:rsidRPr="009426D0">
              <w:rPr>
                <w:i/>
                <w:iCs/>
                <w:szCs w:val="22"/>
              </w:rPr>
              <w:t>(in thousand Baht)</w:t>
            </w:r>
          </w:p>
        </w:tc>
      </w:tr>
      <w:tr w:rsidR="00E05FE8" w:rsidRPr="009426D0" w14:paraId="605C603A" w14:textId="77777777" w:rsidTr="002356A7">
        <w:trPr>
          <w:cantSplit/>
          <w:trHeight w:val="119"/>
        </w:trPr>
        <w:tc>
          <w:tcPr>
            <w:tcW w:w="4140" w:type="dxa"/>
          </w:tcPr>
          <w:p w14:paraId="0D0B3A1C" w14:textId="25C92A6C" w:rsidR="00E05FE8" w:rsidRPr="009426D0" w:rsidRDefault="00E05FE8" w:rsidP="00E05FE8">
            <w:pPr>
              <w:spacing w:line="240" w:lineRule="atLeast"/>
              <w:rPr>
                <w:szCs w:val="22"/>
              </w:rPr>
            </w:pPr>
            <w:r w:rsidRPr="009426D0">
              <w:rPr>
                <w:b/>
                <w:bCs/>
                <w:i/>
                <w:iCs/>
                <w:szCs w:val="22"/>
                <w:lang w:val="en-US"/>
              </w:rPr>
              <w:t>Lease liabilities</w:t>
            </w:r>
          </w:p>
        </w:tc>
        <w:tc>
          <w:tcPr>
            <w:tcW w:w="1260" w:type="dxa"/>
          </w:tcPr>
          <w:p w14:paraId="02C10091" w14:textId="77777777" w:rsidR="00E05FE8" w:rsidRPr="009426D0" w:rsidRDefault="00E05FE8" w:rsidP="00E05FE8">
            <w:pPr>
              <w:pStyle w:val="acctfourfigures"/>
              <w:tabs>
                <w:tab w:val="clear" w:pos="765"/>
                <w:tab w:val="decimal" w:pos="1091"/>
              </w:tabs>
              <w:spacing w:line="240" w:lineRule="atLeast"/>
              <w:ind w:right="14"/>
              <w:contextualSpacing/>
              <w:rPr>
                <w:b/>
                <w:bCs/>
                <w:szCs w:val="22"/>
              </w:rPr>
            </w:pPr>
          </w:p>
        </w:tc>
        <w:tc>
          <w:tcPr>
            <w:tcW w:w="181" w:type="dxa"/>
          </w:tcPr>
          <w:p w14:paraId="413F7D96"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3BC1C534" w14:textId="77777777" w:rsidR="00E05FE8" w:rsidRPr="009426D0" w:rsidRDefault="00E05FE8" w:rsidP="00E05FE8">
            <w:pPr>
              <w:pStyle w:val="acctfourfigures"/>
              <w:tabs>
                <w:tab w:val="clear" w:pos="765"/>
                <w:tab w:val="decimal" w:pos="1091"/>
              </w:tabs>
              <w:spacing w:line="240" w:lineRule="atLeast"/>
              <w:ind w:right="38"/>
              <w:jc w:val="center"/>
              <w:rPr>
                <w:b/>
                <w:bCs/>
                <w:szCs w:val="22"/>
              </w:rPr>
            </w:pPr>
          </w:p>
        </w:tc>
        <w:tc>
          <w:tcPr>
            <w:tcW w:w="180" w:type="dxa"/>
          </w:tcPr>
          <w:p w14:paraId="13B720FA"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7378DC6D" w14:textId="77777777" w:rsidR="00E05FE8" w:rsidRPr="009426D0" w:rsidRDefault="00E05FE8" w:rsidP="00E05FE8">
            <w:pPr>
              <w:pStyle w:val="acctfourfigures"/>
              <w:tabs>
                <w:tab w:val="clear" w:pos="765"/>
              </w:tabs>
              <w:spacing w:line="240" w:lineRule="atLeast"/>
              <w:ind w:right="-705" w:firstLine="555"/>
              <w:rPr>
                <w:b/>
                <w:bCs/>
                <w:szCs w:val="22"/>
              </w:rPr>
            </w:pPr>
          </w:p>
        </w:tc>
        <w:tc>
          <w:tcPr>
            <w:tcW w:w="180" w:type="dxa"/>
          </w:tcPr>
          <w:p w14:paraId="7EAD37FB" w14:textId="77777777" w:rsidR="00E05FE8" w:rsidRPr="009426D0" w:rsidRDefault="00E05FE8" w:rsidP="00E05FE8">
            <w:pPr>
              <w:pStyle w:val="acctfourfigures"/>
              <w:tabs>
                <w:tab w:val="clear" w:pos="765"/>
                <w:tab w:val="decimal" w:pos="760"/>
              </w:tabs>
              <w:spacing w:line="240" w:lineRule="atLeast"/>
              <w:rPr>
                <w:b/>
                <w:bCs/>
                <w:szCs w:val="22"/>
              </w:rPr>
            </w:pPr>
          </w:p>
        </w:tc>
        <w:tc>
          <w:tcPr>
            <w:tcW w:w="1262" w:type="dxa"/>
          </w:tcPr>
          <w:p w14:paraId="56499816" w14:textId="77777777" w:rsidR="00E05FE8" w:rsidRPr="009426D0" w:rsidRDefault="00E05FE8" w:rsidP="00E05FE8">
            <w:pPr>
              <w:pStyle w:val="acctfourfigures"/>
              <w:tabs>
                <w:tab w:val="clear" w:pos="765"/>
                <w:tab w:val="left" w:pos="731"/>
              </w:tabs>
              <w:spacing w:line="240" w:lineRule="atLeast"/>
              <w:ind w:right="-169"/>
              <w:jc w:val="center"/>
              <w:rPr>
                <w:b/>
                <w:bCs/>
                <w:szCs w:val="22"/>
              </w:rPr>
            </w:pPr>
          </w:p>
        </w:tc>
      </w:tr>
      <w:tr w:rsidR="00696FC4" w:rsidRPr="009426D0" w14:paraId="6775A265" w14:textId="77777777" w:rsidTr="00CF4BEC">
        <w:trPr>
          <w:cantSplit/>
          <w:trHeight w:val="288"/>
        </w:trPr>
        <w:tc>
          <w:tcPr>
            <w:tcW w:w="4140" w:type="dxa"/>
          </w:tcPr>
          <w:p w14:paraId="2B56315C" w14:textId="12AA2BC6" w:rsidR="00696FC4" w:rsidRPr="009426D0" w:rsidRDefault="00696FC4" w:rsidP="00696FC4">
            <w:pPr>
              <w:spacing w:line="240" w:lineRule="atLeast"/>
              <w:rPr>
                <w:b/>
                <w:bCs/>
                <w:i/>
                <w:iCs/>
                <w:szCs w:val="22"/>
                <w:lang w:val="en-US"/>
              </w:rPr>
            </w:pPr>
            <w:r w:rsidRPr="009426D0">
              <w:rPr>
                <w:szCs w:val="22"/>
                <w:lang w:val="en-US" w:bidi="th-TH"/>
              </w:rPr>
              <w:t>Subsidiaries</w:t>
            </w:r>
          </w:p>
        </w:tc>
        <w:tc>
          <w:tcPr>
            <w:tcW w:w="1260" w:type="dxa"/>
          </w:tcPr>
          <w:p w14:paraId="24B05271" w14:textId="36547307" w:rsidR="00696FC4" w:rsidRPr="00FB656A" w:rsidRDefault="00F832F7" w:rsidP="00F832F7">
            <w:pPr>
              <w:pStyle w:val="acctfourfigures"/>
              <w:tabs>
                <w:tab w:val="clear" w:pos="765"/>
                <w:tab w:val="decimal" w:pos="794"/>
              </w:tabs>
              <w:spacing w:line="240" w:lineRule="atLeast"/>
              <w:ind w:right="11"/>
              <w:rPr>
                <w:szCs w:val="22"/>
              </w:rPr>
            </w:pPr>
            <w:r w:rsidRPr="00951AC3">
              <w:t>-</w:t>
            </w:r>
          </w:p>
        </w:tc>
        <w:tc>
          <w:tcPr>
            <w:tcW w:w="181" w:type="dxa"/>
          </w:tcPr>
          <w:p w14:paraId="1B577F7C" w14:textId="77777777" w:rsidR="00696FC4" w:rsidRPr="00FB656A" w:rsidRDefault="00696FC4" w:rsidP="00696FC4">
            <w:pPr>
              <w:pStyle w:val="acctfourfigures"/>
              <w:tabs>
                <w:tab w:val="clear" w:pos="765"/>
                <w:tab w:val="decimal" w:pos="1091"/>
              </w:tabs>
              <w:spacing w:line="240" w:lineRule="atLeast"/>
              <w:rPr>
                <w:szCs w:val="22"/>
              </w:rPr>
            </w:pPr>
          </w:p>
        </w:tc>
        <w:tc>
          <w:tcPr>
            <w:tcW w:w="1259" w:type="dxa"/>
          </w:tcPr>
          <w:p w14:paraId="06C28800" w14:textId="4A0C021B" w:rsidR="00696FC4" w:rsidRPr="00E83145" w:rsidRDefault="00F832F7" w:rsidP="00F86537">
            <w:pPr>
              <w:pStyle w:val="acctfourfigures"/>
              <w:tabs>
                <w:tab w:val="clear" w:pos="765"/>
                <w:tab w:val="decimal" w:pos="792"/>
              </w:tabs>
              <w:spacing w:line="240" w:lineRule="atLeast"/>
              <w:ind w:right="11"/>
            </w:pPr>
            <w:r w:rsidRPr="00951AC3">
              <w:t xml:space="preserve"> </w:t>
            </w:r>
            <w:r w:rsidR="00696FC4" w:rsidRPr="0020374C">
              <w:t>-</w:t>
            </w:r>
          </w:p>
        </w:tc>
        <w:tc>
          <w:tcPr>
            <w:tcW w:w="180" w:type="dxa"/>
          </w:tcPr>
          <w:p w14:paraId="6FE81435" w14:textId="77777777" w:rsidR="00696FC4" w:rsidRPr="00FB656A" w:rsidRDefault="00696FC4" w:rsidP="00696FC4">
            <w:pPr>
              <w:pStyle w:val="acctfourfigures"/>
              <w:tabs>
                <w:tab w:val="clear" w:pos="765"/>
                <w:tab w:val="decimal" w:pos="1091"/>
              </w:tabs>
              <w:spacing w:line="240" w:lineRule="atLeast"/>
              <w:rPr>
                <w:szCs w:val="22"/>
              </w:rPr>
            </w:pPr>
          </w:p>
        </w:tc>
        <w:tc>
          <w:tcPr>
            <w:tcW w:w="1259" w:type="dxa"/>
          </w:tcPr>
          <w:p w14:paraId="355C158A" w14:textId="49B9A27F" w:rsidR="00696FC4" w:rsidRPr="001014A9" w:rsidRDefault="00F832F7" w:rsidP="00696FC4">
            <w:pPr>
              <w:tabs>
                <w:tab w:val="decimal" w:pos="1090"/>
              </w:tabs>
              <w:spacing w:line="240" w:lineRule="atLeast"/>
              <w:ind w:left="-108" w:right="-110"/>
              <w:rPr>
                <w:rFonts w:cstheme="minorBidi"/>
                <w:szCs w:val="28"/>
                <w:cs/>
                <w:lang w:bidi="th-TH"/>
              </w:rPr>
            </w:pPr>
            <w:r w:rsidRPr="00951AC3">
              <w:t>157,466</w:t>
            </w:r>
          </w:p>
        </w:tc>
        <w:tc>
          <w:tcPr>
            <w:tcW w:w="180" w:type="dxa"/>
          </w:tcPr>
          <w:p w14:paraId="28B31258" w14:textId="77777777" w:rsidR="00696FC4" w:rsidRPr="00FB656A" w:rsidRDefault="00696FC4" w:rsidP="00696FC4">
            <w:pPr>
              <w:pStyle w:val="acctfourfigures"/>
              <w:tabs>
                <w:tab w:val="clear" w:pos="765"/>
                <w:tab w:val="decimal" w:pos="760"/>
              </w:tabs>
              <w:spacing w:line="240" w:lineRule="atLeast"/>
              <w:rPr>
                <w:szCs w:val="22"/>
              </w:rPr>
            </w:pPr>
          </w:p>
        </w:tc>
        <w:tc>
          <w:tcPr>
            <w:tcW w:w="1262" w:type="dxa"/>
          </w:tcPr>
          <w:p w14:paraId="78D3912F" w14:textId="7CBE2C0D" w:rsidR="00696FC4" w:rsidRPr="00FB656A" w:rsidRDefault="00696FC4" w:rsidP="00696FC4">
            <w:pPr>
              <w:tabs>
                <w:tab w:val="decimal" w:pos="1090"/>
              </w:tabs>
              <w:spacing w:line="240" w:lineRule="atLeast"/>
              <w:ind w:left="-108" w:right="-110"/>
              <w:rPr>
                <w:szCs w:val="22"/>
              </w:rPr>
            </w:pPr>
            <w:r w:rsidRPr="003F2D5A">
              <w:t>168,389</w:t>
            </w:r>
          </w:p>
        </w:tc>
      </w:tr>
      <w:tr w:rsidR="00696FC4" w:rsidRPr="009426D0" w14:paraId="194375F9" w14:textId="77777777" w:rsidTr="002356A7">
        <w:trPr>
          <w:cantSplit/>
          <w:trHeight w:val="119"/>
        </w:trPr>
        <w:tc>
          <w:tcPr>
            <w:tcW w:w="4140" w:type="dxa"/>
          </w:tcPr>
          <w:p w14:paraId="399C57BC" w14:textId="4387E764" w:rsidR="00696FC4" w:rsidRPr="009426D0" w:rsidRDefault="00696FC4" w:rsidP="00696FC4">
            <w:pPr>
              <w:spacing w:line="240" w:lineRule="atLeast"/>
              <w:rPr>
                <w:b/>
                <w:bCs/>
                <w:i/>
                <w:iCs/>
                <w:szCs w:val="22"/>
                <w:lang w:val="en-US"/>
              </w:rPr>
            </w:pPr>
            <w:r w:rsidRPr="009426D0">
              <w:rPr>
                <w:szCs w:val="22"/>
              </w:rPr>
              <w:t>Other related parties</w:t>
            </w:r>
          </w:p>
        </w:tc>
        <w:tc>
          <w:tcPr>
            <w:tcW w:w="1260" w:type="dxa"/>
            <w:tcBorders>
              <w:bottom w:val="single" w:sz="4" w:space="0" w:color="auto"/>
            </w:tcBorders>
          </w:tcPr>
          <w:p w14:paraId="3DDEA362" w14:textId="26ACF1A0" w:rsidR="00696FC4" w:rsidRPr="00FB656A" w:rsidRDefault="00F832F7" w:rsidP="00696FC4">
            <w:pPr>
              <w:pStyle w:val="acctfourfigures"/>
              <w:tabs>
                <w:tab w:val="clear" w:pos="765"/>
                <w:tab w:val="decimal" w:pos="1091"/>
              </w:tabs>
              <w:spacing w:line="240" w:lineRule="atLeast"/>
              <w:ind w:right="14"/>
              <w:contextualSpacing/>
              <w:rPr>
                <w:szCs w:val="22"/>
              </w:rPr>
            </w:pPr>
            <w:r w:rsidRPr="00951AC3">
              <w:t>843,477</w:t>
            </w:r>
          </w:p>
        </w:tc>
        <w:tc>
          <w:tcPr>
            <w:tcW w:w="181" w:type="dxa"/>
          </w:tcPr>
          <w:p w14:paraId="212EC982" w14:textId="77777777" w:rsidR="00696FC4" w:rsidRPr="00FB656A" w:rsidRDefault="00696FC4" w:rsidP="00696FC4">
            <w:pPr>
              <w:pStyle w:val="acctfourfigures"/>
              <w:tabs>
                <w:tab w:val="clear" w:pos="765"/>
                <w:tab w:val="decimal" w:pos="1091"/>
              </w:tabs>
              <w:spacing w:line="240" w:lineRule="atLeast"/>
              <w:rPr>
                <w:szCs w:val="22"/>
              </w:rPr>
            </w:pPr>
          </w:p>
        </w:tc>
        <w:tc>
          <w:tcPr>
            <w:tcW w:w="1259" w:type="dxa"/>
            <w:tcBorders>
              <w:bottom w:val="single" w:sz="4" w:space="0" w:color="auto"/>
            </w:tcBorders>
          </w:tcPr>
          <w:p w14:paraId="1AF55114" w14:textId="45BDE1E4" w:rsidR="00696FC4" w:rsidRPr="00FB656A" w:rsidRDefault="00696FC4" w:rsidP="00696FC4">
            <w:pPr>
              <w:pStyle w:val="acctfourfigures"/>
              <w:tabs>
                <w:tab w:val="clear" w:pos="765"/>
                <w:tab w:val="decimal" w:pos="1091"/>
              </w:tabs>
              <w:spacing w:line="240" w:lineRule="atLeast"/>
              <w:ind w:right="38"/>
              <w:jc w:val="center"/>
              <w:rPr>
                <w:szCs w:val="22"/>
              </w:rPr>
            </w:pPr>
            <w:r w:rsidRPr="0020374C">
              <w:t>782,374</w:t>
            </w:r>
          </w:p>
        </w:tc>
        <w:tc>
          <w:tcPr>
            <w:tcW w:w="180" w:type="dxa"/>
          </w:tcPr>
          <w:p w14:paraId="50341F5E" w14:textId="77777777" w:rsidR="00696FC4" w:rsidRPr="00FB656A" w:rsidRDefault="00696FC4" w:rsidP="00696FC4">
            <w:pPr>
              <w:pStyle w:val="acctfourfigures"/>
              <w:tabs>
                <w:tab w:val="clear" w:pos="765"/>
                <w:tab w:val="decimal" w:pos="1091"/>
              </w:tabs>
              <w:spacing w:line="240" w:lineRule="atLeast"/>
              <w:rPr>
                <w:szCs w:val="22"/>
              </w:rPr>
            </w:pPr>
          </w:p>
        </w:tc>
        <w:tc>
          <w:tcPr>
            <w:tcW w:w="1259" w:type="dxa"/>
            <w:tcBorders>
              <w:bottom w:val="single" w:sz="4" w:space="0" w:color="auto"/>
            </w:tcBorders>
          </w:tcPr>
          <w:p w14:paraId="7AA42E57" w14:textId="208FBF6C" w:rsidR="00696FC4" w:rsidRPr="00FB656A" w:rsidRDefault="00F832F7" w:rsidP="00696FC4">
            <w:pPr>
              <w:tabs>
                <w:tab w:val="decimal" w:pos="1090"/>
              </w:tabs>
              <w:spacing w:line="240" w:lineRule="atLeast"/>
              <w:ind w:left="-108" w:right="-110"/>
              <w:rPr>
                <w:szCs w:val="22"/>
              </w:rPr>
            </w:pPr>
            <w:r w:rsidRPr="00951AC3">
              <w:t>402</w:t>
            </w:r>
          </w:p>
        </w:tc>
        <w:tc>
          <w:tcPr>
            <w:tcW w:w="180" w:type="dxa"/>
          </w:tcPr>
          <w:p w14:paraId="0792AD9B" w14:textId="77777777" w:rsidR="00696FC4" w:rsidRPr="00FB656A" w:rsidRDefault="00696FC4" w:rsidP="00696FC4">
            <w:pPr>
              <w:pStyle w:val="acctfourfigures"/>
              <w:tabs>
                <w:tab w:val="clear" w:pos="765"/>
                <w:tab w:val="decimal" w:pos="760"/>
              </w:tabs>
              <w:spacing w:line="240" w:lineRule="atLeast"/>
              <w:rPr>
                <w:szCs w:val="22"/>
              </w:rPr>
            </w:pPr>
          </w:p>
        </w:tc>
        <w:tc>
          <w:tcPr>
            <w:tcW w:w="1262" w:type="dxa"/>
            <w:tcBorders>
              <w:bottom w:val="single" w:sz="4" w:space="0" w:color="auto"/>
            </w:tcBorders>
          </w:tcPr>
          <w:p w14:paraId="211AB94D" w14:textId="7203726A" w:rsidR="00696FC4" w:rsidRPr="00FB656A" w:rsidRDefault="00696FC4" w:rsidP="00696FC4">
            <w:pPr>
              <w:tabs>
                <w:tab w:val="decimal" w:pos="1090"/>
              </w:tabs>
              <w:spacing w:line="240" w:lineRule="atLeast"/>
              <w:ind w:left="-108" w:right="-110"/>
              <w:rPr>
                <w:szCs w:val="22"/>
              </w:rPr>
            </w:pPr>
            <w:r w:rsidRPr="003F2D5A">
              <w:t>500</w:t>
            </w:r>
          </w:p>
        </w:tc>
      </w:tr>
      <w:tr w:rsidR="00696FC4" w:rsidRPr="009426D0" w14:paraId="6ECD4B57" w14:textId="77777777" w:rsidTr="002356A7">
        <w:trPr>
          <w:cantSplit/>
          <w:trHeight w:val="119"/>
        </w:trPr>
        <w:tc>
          <w:tcPr>
            <w:tcW w:w="4140" w:type="dxa"/>
          </w:tcPr>
          <w:p w14:paraId="679E6EB1" w14:textId="1BDECAA8" w:rsidR="00696FC4" w:rsidRPr="009426D0" w:rsidRDefault="00696FC4" w:rsidP="00696FC4">
            <w:pPr>
              <w:spacing w:line="240" w:lineRule="atLeast"/>
              <w:rPr>
                <w:b/>
                <w:bCs/>
                <w:i/>
                <w:iCs/>
                <w:szCs w:val="22"/>
                <w:lang w:val="en-US"/>
              </w:rPr>
            </w:pPr>
            <w:r w:rsidRPr="009426D0">
              <w:rPr>
                <w:b/>
                <w:bCs/>
                <w:szCs w:val="22"/>
              </w:rPr>
              <w:t>Total</w:t>
            </w:r>
          </w:p>
        </w:tc>
        <w:tc>
          <w:tcPr>
            <w:tcW w:w="1260" w:type="dxa"/>
            <w:tcBorders>
              <w:top w:val="single" w:sz="4" w:space="0" w:color="auto"/>
              <w:bottom w:val="double" w:sz="4" w:space="0" w:color="auto"/>
            </w:tcBorders>
          </w:tcPr>
          <w:p w14:paraId="4409741C" w14:textId="094935DC" w:rsidR="00696FC4" w:rsidRPr="00F86537" w:rsidRDefault="00F832F7" w:rsidP="00696FC4">
            <w:pPr>
              <w:pStyle w:val="acctfourfigures"/>
              <w:tabs>
                <w:tab w:val="clear" w:pos="765"/>
                <w:tab w:val="decimal" w:pos="1091"/>
              </w:tabs>
              <w:spacing w:line="240" w:lineRule="atLeast"/>
              <w:ind w:right="14"/>
              <w:contextualSpacing/>
              <w:rPr>
                <w:b/>
                <w:bCs/>
                <w:szCs w:val="22"/>
              </w:rPr>
            </w:pPr>
            <w:r w:rsidRPr="00F832F7">
              <w:rPr>
                <w:b/>
                <w:bCs/>
              </w:rPr>
              <w:t>843,477</w:t>
            </w:r>
          </w:p>
        </w:tc>
        <w:tc>
          <w:tcPr>
            <w:tcW w:w="181" w:type="dxa"/>
          </w:tcPr>
          <w:p w14:paraId="39B84105" w14:textId="77777777" w:rsidR="00696FC4" w:rsidRPr="00F86537" w:rsidRDefault="00696FC4" w:rsidP="00696FC4">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tcPr>
          <w:p w14:paraId="6CA33767" w14:textId="25EFBCDD" w:rsidR="00696FC4" w:rsidRPr="00F86537" w:rsidRDefault="00696FC4" w:rsidP="00696FC4">
            <w:pPr>
              <w:pStyle w:val="acctfourfigures"/>
              <w:tabs>
                <w:tab w:val="clear" w:pos="765"/>
                <w:tab w:val="decimal" w:pos="1091"/>
              </w:tabs>
              <w:spacing w:line="240" w:lineRule="atLeast"/>
              <w:ind w:right="38"/>
              <w:jc w:val="center"/>
              <w:rPr>
                <w:b/>
                <w:bCs/>
                <w:szCs w:val="22"/>
              </w:rPr>
            </w:pPr>
            <w:r w:rsidRPr="00F86537">
              <w:rPr>
                <w:b/>
                <w:bCs/>
              </w:rPr>
              <w:t>782,374</w:t>
            </w:r>
          </w:p>
        </w:tc>
        <w:tc>
          <w:tcPr>
            <w:tcW w:w="180" w:type="dxa"/>
          </w:tcPr>
          <w:p w14:paraId="4C915B69" w14:textId="77777777" w:rsidR="00696FC4" w:rsidRPr="00F86537" w:rsidRDefault="00696FC4" w:rsidP="00696FC4">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tcPr>
          <w:p w14:paraId="7F6CA1AF" w14:textId="792D3117" w:rsidR="00696FC4" w:rsidRPr="00F86537" w:rsidRDefault="00F832F7" w:rsidP="00696FC4">
            <w:pPr>
              <w:tabs>
                <w:tab w:val="decimal" w:pos="1090"/>
              </w:tabs>
              <w:spacing w:line="240" w:lineRule="atLeast"/>
              <w:ind w:left="-108" w:right="-110"/>
              <w:rPr>
                <w:b/>
                <w:bCs/>
                <w:szCs w:val="22"/>
              </w:rPr>
            </w:pPr>
            <w:r w:rsidRPr="00F832F7">
              <w:rPr>
                <w:b/>
                <w:bCs/>
              </w:rPr>
              <w:t>157,868</w:t>
            </w:r>
          </w:p>
        </w:tc>
        <w:tc>
          <w:tcPr>
            <w:tcW w:w="180" w:type="dxa"/>
          </w:tcPr>
          <w:p w14:paraId="0583AEEA" w14:textId="77777777" w:rsidR="00696FC4" w:rsidRPr="00F86537" w:rsidRDefault="00696FC4" w:rsidP="00696FC4">
            <w:pPr>
              <w:tabs>
                <w:tab w:val="decimal" w:pos="1090"/>
              </w:tabs>
              <w:spacing w:line="240" w:lineRule="atLeast"/>
              <w:ind w:left="-108" w:right="-110"/>
              <w:rPr>
                <w:b/>
                <w:bCs/>
                <w:szCs w:val="22"/>
              </w:rPr>
            </w:pPr>
          </w:p>
        </w:tc>
        <w:tc>
          <w:tcPr>
            <w:tcW w:w="1262" w:type="dxa"/>
            <w:tcBorders>
              <w:top w:val="single" w:sz="4" w:space="0" w:color="auto"/>
              <w:bottom w:val="double" w:sz="4" w:space="0" w:color="auto"/>
            </w:tcBorders>
          </w:tcPr>
          <w:p w14:paraId="27D9EFB2" w14:textId="6FAD99C5" w:rsidR="00696FC4" w:rsidRPr="00F86537" w:rsidRDefault="00696FC4" w:rsidP="00696FC4">
            <w:pPr>
              <w:tabs>
                <w:tab w:val="decimal" w:pos="1090"/>
              </w:tabs>
              <w:spacing w:line="240" w:lineRule="atLeast"/>
              <w:ind w:left="-108" w:right="-110"/>
              <w:rPr>
                <w:b/>
                <w:bCs/>
                <w:szCs w:val="22"/>
              </w:rPr>
            </w:pPr>
            <w:r w:rsidRPr="00F86537">
              <w:rPr>
                <w:b/>
                <w:bCs/>
              </w:rPr>
              <w:t>168,889</w:t>
            </w:r>
          </w:p>
        </w:tc>
      </w:tr>
      <w:tr w:rsidR="00E83145" w:rsidRPr="009426D0" w14:paraId="0B76B161" w14:textId="77777777" w:rsidTr="002356A7">
        <w:trPr>
          <w:cantSplit/>
          <w:trHeight w:val="119"/>
        </w:trPr>
        <w:tc>
          <w:tcPr>
            <w:tcW w:w="4140" w:type="dxa"/>
          </w:tcPr>
          <w:p w14:paraId="497743EB" w14:textId="77777777" w:rsidR="00E83145" w:rsidRPr="009426D0" w:rsidRDefault="00E83145" w:rsidP="00E83145">
            <w:pPr>
              <w:spacing w:line="240" w:lineRule="atLeast"/>
              <w:rPr>
                <w:szCs w:val="22"/>
              </w:rPr>
            </w:pPr>
          </w:p>
        </w:tc>
        <w:tc>
          <w:tcPr>
            <w:tcW w:w="1260" w:type="dxa"/>
            <w:tcBorders>
              <w:top w:val="double" w:sz="4" w:space="0" w:color="auto"/>
            </w:tcBorders>
          </w:tcPr>
          <w:p w14:paraId="7F757073" w14:textId="77777777" w:rsidR="00E83145" w:rsidRPr="009426D0" w:rsidRDefault="00E83145" w:rsidP="00E83145">
            <w:pPr>
              <w:pStyle w:val="acctfourfigures"/>
              <w:tabs>
                <w:tab w:val="clear" w:pos="765"/>
                <w:tab w:val="decimal" w:pos="1091"/>
              </w:tabs>
              <w:spacing w:line="240" w:lineRule="atLeast"/>
              <w:ind w:right="14"/>
              <w:contextualSpacing/>
              <w:rPr>
                <w:szCs w:val="22"/>
              </w:rPr>
            </w:pPr>
          </w:p>
        </w:tc>
        <w:tc>
          <w:tcPr>
            <w:tcW w:w="181" w:type="dxa"/>
          </w:tcPr>
          <w:p w14:paraId="5767E310" w14:textId="77777777" w:rsidR="00E83145" w:rsidRPr="009426D0" w:rsidRDefault="00E83145" w:rsidP="00E83145">
            <w:pPr>
              <w:pStyle w:val="acctfourfigures"/>
              <w:tabs>
                <w:tab w:val="clear" w:pos="765"/>
                <w:tab w:val="decimal" w:pos="1091"/>
              </w:tabs>
              <w:spacing w:line="240" w:lineRule="atLeast"/>
              <w:rPr>
                <w:szCs w:val="22"/>
              </w:rPr>
            </w:pPr>
          </w:p>
        </w:tc>
        <w:tc>
          <w:tcPr>
            <w:tcW w:w="1259" w:type="dxa"/>
            <w:tcBorders>
              <w:top w:val="double" w:sz="4" w:space="0" w:color="auto"/>
            </w:tcBorders>
          </w:tcPr>
          <w:p w14:paraId="477EBD3F" w14:textId="77777777" w:rsidR="00E83145" w:rsidRPr="009426D0" w:rsidRDefault="00E83145" w:rsidP="00E83145">
            <w:pPr>
              <w:pStyle w:val="acctfourfigures"/>
              <w:tabs>
                <w:tab w:val="clear" w:pos="765"/>
                <w:tab w:val="decimal" w:pos="1091"/>
              </w:tabs>
              <w:spacing w:line="240" w:lineRule="atLeast"/>
              <w:ind w:right="38"/>
              <w:jc w:val="center"/>
              <w:rPr>
                <w:szCs w:val="22"/>
                <w:lang w:bidi="th-TH"/>
              </w:rPr>
            </w:pPr>
          </w:p>
        </w:tc>
        <w:tc>
          <w:tcPr>
            <w:tcW w:w="180" w:type="dxa"/>
          </w:tcPr>
          <w:p w14:paraId="642EEAF5" w14:textId="77777777" w:rsidR="00E83145" w:rsidRPr="009426D0" w:rsidRDefault="00E83145" w:rsidP="00E83145">
            <w:pPr>
              <w:pStyle w:val="acctfourfigures"/>
              <w:tabs>
                <w:tab w:val="clear" w:pos="765"/>
                <w:tab w:val="decimal" w:pos="1091"/>
              </w:tabs>
              <w:spacing w:line="240" w:lineRule="atLeast"/>
              <w:rPr>
                <w:szCs w:val="22"/>
              </w:rPr>
            </w:pPr>
          </w:p>
        </w:tc>
        <w:tc>
          <w:tcPr>
            <w:tcW w:w="1259" w:type="dxa"/>
            <w:tcBorders>
              <w:top w:val="double" w:sz="4" w:space="0" w:color="auto"/>
            </w:tcBorders>
          </w:tcPr>
          <w:p w14:paraId="76F8A75F" w14:textId="77777777" w:rsidR="00E83145" w:rsidRPr="009426D0" w:rsidRDefault="00E83145" w:rsidP="00E83145">
            <w:pPr>
              <w:pStyle w:val="acctfourfigures"/>
              <w:tabs>
                <w:tab w:val="clear" w:pos="765"/>
              </w:tabs>
              <w:spacing w:line="240" w:lineRule="atLeast"/>
              <w:ind w:right="-705" w:firstLine="555"/>
              <w:rPr>
                <w:szCs w:val="22"/>
              </w:rPr>
            </w:pPr>
          </w:p>
        </w:tc>
        <w:tc>
          <w:tcPr>
            <w:tcW w:w="180" w:type="dxa"/>
          </w:tcPr>
          <w:p w14:paraId="3C39D6B5" w14:textId="77777777" w:rsidR="00E83145" w:rsidRPr="009426D0" w:rsidRDefault="00E83145" w:rsidP="00E83145">
            <w:pPr>
              <w:pStyle w:val="acctfourfigures"/>
              <w:tabs>
                <w:tab w:val="clear" w:pos="765"/>
                <w:tab w:val="decimal" w:pos="760"/>
              </w:tabs>
              <w:spacing w:line="240" w:lineRule="atLeast"/>
              <w:rPr>
                <w:szCs w:val="22"/>
              </w:rPr>
            </w:pPr>
          </w:p>
        </w:tc>
        <w:tc>
          <w:tcPr>
            <w:tcW w:w="1262" w:type="dxa"/>
            <w:tcBorders>
              <w:top w:val="double" w:sz="4" w:space="0" w:color="auto"/>
            </w:tcBorders>
          </w:tcPr>
          <w:p w14:paraId="11EEA683" w14:textId="77777777" w:rsidR="00E83145" w:rsidRPr="009426D0" w:rsidRDefault="00E83145" w:rsidP="00E83145">
            <w:pPr>
              <w:pStyle w:val="acctfourfigures"/>
              <w:tabs>
                <w:tab w:val="clear" w:pos="765"/>
                <w:tab w:val="left" w:pos="731"/>
              </w:tabs>
              <w:spacing w:line="240" w:lineRule="atLeast"/>
              <w:ind w:right="-169"/>
              <w:jc w:val="center"/>
              <w:rPr>
                <w:szCs w:val="22"/>
                <w:lang w:bidi="th-TH"/>
              </w:rPr>
            </w:pPr>
          </w:p>
        </w:tc>
      </w:tr>
      <w:tr w:rsidR="00E83145" w:rsidRPr="009426D0" w14:paraId="5A575D67" w14:textId="77777777" w:rsidTr="002356A7">
        <w:trPr>
          <w:cantSplit/>
          <w:trHeight w:val="119"/>
        </w:trPr>
        <w:tc>
          <w:tcPr>
            <w:tcW w:w="4140" w:type="dxa"/>
          </w:tcPr>
          <w:p w14:paraId="10569AC9" w14:textId="1307FC3F" w:rsidR="00E83145" w:rsidRPr="009426D0" w:rsidRDefault="00E83145" w:rsidP="00E83145">
            <w:pPr>
              <w:spacing w:line="240" w:lineRule="atLeast"/>
              <w:rPr>
                <w:b/>
                <w:bCs/>
                <w:i/>
                <w:iCs/>
                <w:szCs w:val="22"/>
                <w:lang w:val="en-US" w:bidi="th-TH"/>
              </w:rPr>
            </w:pPr>
            <w:r w:rsidRPr="009426D0">
              <w:rPr>
                <w:b/>
                <w:bCs/>
                <w:i/>
                <w:iCs/>
                <w:szCs w:val="22"/>
              </w:rPr>
              <w:t xml:space="preserve">Deposit from </w:t>
            </w:r>
            <w:r w:rsidRPr="009426D0">
              <w:rPr>
                <w:b/>
                <w:bCs/>
                <w:i/>
                <w:iCs/>
                <w:szCs w:val="22"/>
                <w:lang w:val="en-US" w:bidi="th-TH"/>
              </w:rPr>
              <w:t>lessee</w:t>
            </w:r>
          </w:p>
        </w:tc>
        <w:tc>
          <w:tcPr>
            <w:tcW w:w="1260" w:type="dxa"/>
          </w:tcPr>
          <w:p w14:paraId="657CB7FB" w14:textId="77777777" w:rsidR="00E83145" w:rsidRPr="00F05D81" w:rsidRDefault="00E83145" w:rsidP="00E83145">
            <w:pPr>
              <w:pStyle w:val="acctfourfigures"/>
              <w:tabs>
                <w:tab w:val="clear" w:pos="765"/>
                <w:tab w:val="decimal" w:pos="1091"/>
              </w:tabs>
              <w:spacing w:line="240" w:lineRule="atLeast"/>
              <w:ind w:right="14"/>
              <w:contextualSpacing/>
              <w:rPr>
                <w:b/>
                <w:bCs/>
                <w:szCs w:val="22"/>
              </w:rPr>
            </w:pPr>
          </w:p>
        </w:tc>
        <w:tc>
          <w:tcPr>
            <w:tcW w:w="181" w:type="dxa"/>
          </w:tcPr>
          <w:p w14:paraId="7CAB0367"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Pr>
          <w:p w14:paraId="47AE83D9" w14:textId="77777777" w:rsidR="00E83145" w:rsidRPr="00F05D81" w:rsidRDefault="00E83145" w:rsidP="00E83145">
            <w:pPr>
              <w:pStyle w:val="acctfourfigures"/>
              <w:tabs>
                <w:tab w:val="clear" w:pos="765"/>
                <w:tab w:val="decimal" w:pos="1091"/>
              </w:tabs>
              <w:spacing w:line="240" w:lineRule="atLeast"/>
              <w:ind w:right="38"/>
              <w:jc w:val="center"/>
              <w:rPr>
                <w:b/>
                <w:bCs/>
                <w:szCs w:val="22"/>
                <w:lang w:bidi="th-TH"/>
              </w:rPr>
            </w:pPr>
          </w:p>
        </w:tc>
        <w:tc>
          <w:tcPr>
            <w:tcW w:w="180" w:type="dxa"/>
          </w:tcPr>
          <w:p w14:paraId="0D04F85F"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Pr>
          <w:p w14:paraId="12B91481" w14:textId="77777777" w:rsidR="00E83145" w:rsidRPr="00F05D81" w:rsidRDefault="00E83145" w:rsidP="00E83145">
            <w:pPr>
              <w:pStyle w:val="acctfourfigures"/>
              <w:tabs>
                <w:tab w:val="clear" w:pos="765"/>
              </w:tabs>
              <w:spacing w:line="240" w:lineRule="atLeast"/>
              <w:ind w:right="-705" w:firstLine="555"/>
              <w:rPr>
                <w:b/>
                <w:bCs/>
                <w:szCs w:val="22"/>
              </w:rPr>
            </w:pPr>
          </w:p>
        </w:tc>
        <w:tc>
          <w:tcPr>
            <w:tcW w:w="180" w:type="dxa"/>
          </w:tcPr>
          <w:p w14:paraId="615450FC" w14:textId="77777777" w:rsidR="00E83145" w:rsidRPr="009426D0" w:rsidRDefault="00E83145" w:rsidP="00E83145">
            <w:pPr>
              <w:pStyle w:val="acctfourfigures"/>
              <w:tabs>
                <w:tab w:val="clear" w:pos="765"/>
                <w:tab w:val="decimal" w:pos="760"/>
              </w:tabs>
              <w:spacing w:line="240" w:lineRule="atLeast"/>
              <w:rPr>
                <w:szCs w:val="22"/>
              </w:rPr>
            </w:pPr>
          </w:p>
        </w:tc>
        <w:tc>
          <w:tcPr>
            <w:tcW w:w="1262" w:type="dxa"/>
          </w:tcPr>
          <w:p w14:paraId="7AB3AF41" w14:textId="77777777" w:rsidR="00E83145" w:rsidRPr="009426D0" w:rsidRDefault="00E83145" w:rsidP="00E83145">
            <w:pPr>
              <w:pStyle w:val="acctfourfigures"/>
              <w:tabs>
                <w:tab w:val="clear" w:pos="765"/>
                <w:tab w:val="left" w:pos="731"/>
              </w:tabs>
              <w:spacing w:line="240" w:lineRule="atLeast"/>
              <w:ind w:right="-169"/>
              <w:jc w:val="center"/>
              <w:rPr>
                <w:szCs w:val="22"/>
                <w:lang w:bidi="th-TH"/>
              </w:rPr>
            </w:pPr>
          </w:p>
        </w:tc>
      </w:tr>
      <w:tr w:rsidR="00E83145" w:rsidRPr="009426D0" w14:paraId="5AD5F1B0" w14:textId="77777777" w:rsidTr="002356A7">
        <w:trPr>
          <w:cantSplit/>
          <w:trHeight w:val="119"/>
        </w:trPr>
        <w:tc>
          <w:tcPr>
            <w:tcW w:w="4140" w:type="dxa"/>
          </w:tcPr>
          <w:p w14:paraId="03A0B440" w14:textId="545536C7" w:rsidR="00E83145" w:rsidRPr="009426D0" w:rsidRDefault="00E83145" w:rsidP="00E83145">
            <w:pPr>
              <w:spacing w:line="240" w:lineRule="atLeast"/>
              <w:rPr>
                <w:szCs w:val="22"/>
              </w:rPr>
            </w:pPr>
            <w:r w:rsidRPr="009426D0">
              <w:rPr>
                <w:szCs w:val="22"/>
              </w:rPr>
              <w:t>Other related parties</w:t>
            </w:r>
          </w:p>
        </w:tc>
        <w:tc>
          <w:tcPr>
            <w:tcW w:w="1260" w:type="dxa"/>
            <w:tcBorders>
              <w:bottom w:val="double" w:sz="4" w:space="0" w:color="auto"/>
            </w:tcBorders>
          </w:tcPr>
          <w:p w14:paraId="472FB7DE" w14:textId="6B1CAB38" w:rsidR="00E83145" w:rsidRPr="00E83145" w:rsidRDefault="00925601" w:rsidP="00E83145">
            <w:pPr>
              <w:pStyle w:val="acctfourfigures"/>
              <w:tabs>
                <w:tab w:val="clear" w:pos="765"/>
                <w:tab w:val="decimal" w:pos="1086"/>
              </w:tabs>
              <w:spacing w:line="240" w:lineRule="atLeast"/>
              <w:ind w:right="14"/>
              <w:contextualSpacing/>
              <w:rPr>
                <w:b/>
                <w:bCs/>
                <w:szCs w:val="22"/>
              </w:rPr>
            </w:pPr>
            <w:r w:rsidRPr="00925601">
              <w:rPr>
                <w:b/>
                <w:bCs/>
                <w:szCs w:val="22"/>
              </w:rPr>
              <w:t>38,354</w:t>
            </w:r>
          </w:p>
        </w:tc>
        <w:tc>
          <w:tcPr>
            <w:tcW w:w="181" w:type="dxa"/>
          </w:tcPr>
          <w:p w14:paraId="0CAD9778" w14:textId="77777777" w:rsidR="00E83145" w:rsidRPr="00E83145" w:rsidRDefault="00E83145" w:rsidP="00E83145">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7A988592" w14:textId="18A09EB8" w:rsidR="00E83145" w:rsidRPr="00E83145" w:rsidRDefault="00E83145" w:rsidP="00E83145">
            <w:pPr>
              <w:pStyle w:val="acctfourfigures"/>
              <w:tabs>
                <w:tab w:val="clear" w:pos="765"/>
                <w:tab w:val="decimal" w:pos="1062"/>
              </w:tabs>
              <w:spacing w:line="240" w:lineRule="atLeast"/>
              <w:ind w:right="38"/>
              <w:jc w:val="center"/>
              <w:rPr>
                <w:b/>
                <w:bCs/>
                <w:szCs w:val="22"/>
                <w:lang w:bidi="th-TH"/>
              </w:rPr>
            </w:pPr>
            <w:r w:rsidRPr="00E83145">
              <w:rPr>
                <w:b/>
                <w:bCs/>
              </w:rPr>
              <w:t>34,518</w:t>
            </w:r>
          </w:p>
        </w:tc>
        <w:tc>
          <w:tcPr>
            <w:tcW w:w="180" w:type="dxa"/>
          </w:tcPr>
          <w:p w14:paraId="48492DF8" w14:textId="77777777" w:rsidR="00E83145" w:rsidRPr="00E83145" w:rsidRDefault="00E83145" w:rsidP="00E83145">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3A756DB8" w14:textId="45E16D98" w:rsidR="00E83145" w:rsidRPr="00F86537" w:rsidRDefault="00925601" w:rsidP="00F86537">
            <w:pPr>
              <w:tabs>
                <w:tab w:val="decimal" w:pos="792"/>
              </w:tabs>
              <w:spacing w:line="240" w:lineRule="atLeast"/>
              <w:ind w:left="-108" w:right="-110"/>
              <w:rPr>
                <w:b/>
                <w:bCs/>
              </w:rPr>
            </w:pPr>
            <w:r>
              <w:rPr>
                <w:b/>
                <w:bCs/>
              </w:rPr>
              <w:t>-</w:t>
            </w:r>
          </w:p>
        </w:tc>
        <w:tc>
          <w:tcPr>
            <w:tcW w:w="180" w:type="dxa"/>
          </w:tcPr>
          <w:p w14:paraId="45FEF187" w14:textId="77777777" w:rsidR="00E83145" w:rsidRPr="00E83145" w:rsidRDefault="00E83145" w:rsidP="00E83145">
            <w:pPr>
              <w:pStyle w:val="acctfourfigures"/>
              <w:tabs>
                <w:tab w:val="clear" w:pos="765"/>
                <w:tab w:val="decimal" w:pos="760"/>
              </w:tabs>
              <w:spacing w:line="240" w:lineRule="atLeast"/>
              <w:rPr>
                <w:b/>
                <w:bCs/>
                <w:szCs w:val="22"/>
              </w:rPr>
            </w:pPr>
          </w:p>
        </w:tc>
        <w:tc>
          <w:tcPr>
            <w:tcW w:w="1262" w:type="dxa"/>
            <w:tcBorders>
              <w:bottom w:val="double" w:sz="4" w:space="0" w:color="auto"/>
            </w:tcBorders>
          </w:tcPr>
          <w:p w14:paraId="60849F08" w14:textId="6D62370E" w:rsidR="00E83145" w:rsidRPr="00E83145" w:rsidRDefault="00E83145" w:rsidP="00F86537">
            <w:pPr>
              <w:tabs>
                <w:tab w:val="decimal" w:pos="749"/>
              </w:tabs>
              <w:spacing w:line="240" w:lineRule="atLeast"/>
              <w:ind w:left="-108" w:right="-110"/>
              <w:rPr>
                <w:b/>
                <w:bCs/>
              </w:rPr>
            </w:pPr>
            <w:r w:rsidRPr="00E83145">
              <w:rPr>
                <w:b/>
                <w:bCs/>
              </w:rPr>
              <w:t>-</w:t>
            </w:r>
          </w:p>
        </w:tc>
      </w:tr>
      <w:tr w:rsidR="00E83145" w:rsidRPr="009426D0" w14:paraId="533DE8CA" w14:textId="77777777" w:rsidTr="00696FC4">
        <w:trPr>
          <w:cantSplit/>
          <w:trHeight w:val="119"/>
        </w:trPr>
        <w:tc>
          <w:tcPr>
            <w:tcW w:w="4140" w:type="dxa"/>
          </w:tcPr>
          <w:p w14:paraId="20313860" w14:textId="77777777" w:rsidR="00E83145" w:rsidRPr="009426D0" w:rsidRDefault="00E83145" w:rsidP="00E83145">
            <w:pPr>
              <w:spacing w:line="240" w:lineRule="atLeast"/>
              <w:rPr>
                <w:szCs w:val="22"/>
              </w:rPr>
            </w:pPr>
          </w:p>
        </w:tc>
        <w:tc>
          <w:tcPr>
            <w:tcW w:w="1260" w:type="dxa"/>
            <w:tcBorders>
              <w:top w:val="double" w:sz="4" w:space="0" w:color="auto"/>
            </w:tcBorders>
          </w:tcPr>
          <w:p w14:paraId="1B4C7339" w14:textId="77777777" w:rsidR="00E83145" w:rsidRPr="00F05D81" w:rsidRDefault="00E83145" w:rsidP="00E83145">
            <w:pPr>
              <w:pStyle w:val="acctfourfigures"/>
              <w:tabs>
                <w:tab w:val="clear" w:pos="765"/>
                <w:tab w:val="decimal" w:pos="1086"/>
              </w:tabs>
              <w:spacing w:line="240" w:lineRule="atLeast"/>
              <w:ind w:right="14"/>
              <w:contextualSpacing/>
              <w:rPr>
                <w:b/>
                <w:bCs/>
              </w:rPr>
            </w:pPr>
          </w:p>
        </w:tc>
        <w:tc>
          <w:tcPr>
            <w:tcW w:w="181" w:type="dxa"/>
          </w:tcPr>
          <w:p w14:paraId="5EED1BF6"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Borders>
              <w:top w:val="double" w:sz="4" w:space="0" w:color="auto"/>
            </w:tcBorders>
          </w:tcPr>
          <w:p w14:paraId="4956866E" w14:textId="77777777" w:rsidR="00E83145" w:rsidRPr="00F05D81" w:rsidRDefault="00E83145" w:rsidP="00E83145">
            <w:pPr>
              <w:pStyle w:val="acctfourfigures"/>
              <w:tabs>
                <w:tab w:val="clear" w:pos="765"/>
                <w:tab w:val="decimal" w:pos="1062"/>
              </w:tabs>
              <w:spacing w:line="240" w:lineRule="atLeast"/>
              <w:ind w:right="38"/>
              <w:jc w:val="center"/>
              <w:rPr>
                <w:b/>
                <w:bCs/>
              </w:rPr>
            </w:pPr>
          </w:p>
        </w:tc>
        <w:tc>
          <w:tcPr>
            <w:tcW w:w="180" w:type="dxa"/>
          </w:tcPr>
          <w:p w14:paraId="1770108A"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Borders>
              <w:top w:val="double" w:sz="4" w:space="0" w:color="auto"/>
            </w:tcBorders>
          </w:tcPr>
          <w:p w14:paraId="41374B29" w14:textId="77777777" w:rsidR="00E83145" w:rsidRPr="00F05D81" w:rsidRDefault="00E83145" w:rsidP="00E83145">
            <w:pPr>
              <w:pStyle w:val="acctfourfigures"/>
              <w:tabs>
                <w:tab w:val="clear" w:pos="765"/>
              </w:tabs>
              <w:spacing w:line="240" w:lineRule="atLeast"/>
              <w:ind w:right="-82" w:firstLine="452"/>
              <w:jc w:val="center"/>
              <w:rPr>
                <w:b/>
                <w:bCs/>
              </w:rPr>
            </w:pPr>
          </w:p>
        </w:tc>
        <w:tc>
          <w:tcPr>
            <w:tcW w:w="180" w:type="dxa"/>
          </w:tcPr>
          <w:p w14:paraId="014B333F" w14:textId="77777777" w:rsidR="00E83145" w:rsidRPr="008237EC" w:rsidRDefault="00E83145" w:rsidP="00E83145">
            <w:pPr>
              <w:pStyle w:val="acctfourfigures"/>
              <w:tabs>
                <w:tab w:val="clear" w:pos="765"/>
                <w:tab w:val="decimal" w:pos="760"/>
              </w:tabs>
              <w:spacing w:line="240" w:lineRule="atLeast"/>
              <w:rPr>
                <w:b/>
                <w:bCs/>
                <w:szCs w:val="22"/>
              </w:rPr>
            </w:pPr>
          </w:p>
        </w:tc>
        <w:tc>
          <w:tcPr>
            <w:tcW w:w="1262" w:type="dxa"/>
            <w:tcBorders>
              <w:top w:val="double" w:sz="4" w:space="0" w:color="auto"/>
            </w:tcBorders>
          </w:tcPr>
          <w:p w14:paraId="3CF9B913" w14:textId="77777777" w:rsidR="00E83145" w:rsidRPr="006E6047" w:rsidRDefault="00E83145" w:rsidP="00E83145">
            <w:pPr>
              <w:pStyle w:val="acctfourfigures"/>
              <w:tabs>
                <w:tab w:val="clear" w:pos="765"/>
                <w:tab w:val="decimal" w:pos="1096"/>
              </w:tabs>
              <w:spacing w:line="240" w:lineRule="atLeast"/>
              <w:ind w:right="-705" w:firstLine="6"/>
              <w:rPr>
                <w:b/>
                <w:bCs/>
                <w:szCs w:val="22"/>
              </w:rPr>
            </w:pPr>
          </w:p>
        </w:tc>
      </w:tr>
      <w:tr w:rsidR="00E83145" w:rsidRPr="009426D0" w14:paraId="2F722260" w14:textId="77777777" w:rsidTr="00696FC4">
        <w:trPr>
          <w:cantSplit/>
          <w:trHeight w:val="119"/>
        </w:trPr>
        <w:tc>
          <w:tcPr>
            <w:tcW w:w="4140" w:type="dxa"/>
          </w:tcPr>
          <w:p w14:paraId="09187F5A" w14:textId="446C53F5" w:rsidR="00E83145" w:rsidRPr="00FC4539" w:rsidRDefault="00E83145" w:rsidP="00E83145">
            <w:pPr>
              <w:spacing w:line="240" w:lineRule="atLeast"/>
              <w:rPr>
                <w:b/>
                <w:bCs/>
                <w:i/>
                <w:iCs/>
                <w:szCs w:val="22"/>
                <w:lang w:val="en-US" w:eastAsia="zh-CN"/>
              </w:rPr>
            </w:pPr>
            <w:r w:rsidRPr="00FC4539">
              <w:rPr>
                <w:b/>
                <w:bCs/>
                <w:i/>
                <w:iCs/>
                <w:szCs w:val="22"/>
                <w:lang w:val="en-US" w:eastAsia="zh-CN"/>
              </w:rPr>
              <w:t>Retention</w:t>
            </w:r>
          </w:p>
        </w:tc>
        <w:tc>
          <w:tcPr>
            <w:tcW w:w="1260" w:type="dxa"/>
          </w:tcPr>
          <w:p w14:paraId="0BDA5DBD" w14:textId="77777777" w:rsidR="00E83145" w:rsidRPr="00F05D81" w:rsidRDefault="00E83145" w:rsidP="00E83145">
            <w:pPr>
              <w:pStyle w:val="acctfourfigures"/>
              <w:tabs>
                <w:tab w:val="clear" w:pos="765"/>
                <w:tab w:val="decimal" w:pos="1086"/>
              </w:tabs>
              <w:spacing w:line="240" w:lineRule="atLeast"/>
              <w:ind w:right="14"/>
              <w:contextualSpacing/>
              <w:rPr>
                <w:b/>
                <w:bCs/>
              </w:rPr>
            </w:pPr>
          </w:p>
        </w:tc>
        <w:tc>
          <w:tcPr>
            <w:tcW w:w="181" w:type="dxa"/>
          </w:tcPr>
          <w:p w14:paraId="534ADE6C"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Pr>
          <w:p w14:paraId="7A43A900" w14:textId="4D7D21A6" w:rsidR="00E83145" w:rsidRPr="00F05D81" w:rsidRDefault="00E83145" w:rsidP="00E83145">
            <w:pPr>
              <w:pStyle w:val="acctfourfigures"/>
              <w:tabs>
                <w:tab w:val="clear" w:pos="765"/>
                <w:tab w:val="decimal" w:pos="1062"/>
              </w:tabs>
              <w:spacing w:line="240" w:lineRule="atLeast"/>
              <w:ind w:right="38"/>
              <w:jc w:val="center"/>
              <w:rPr>
                <w:b/>
                <w:bCs/>
              </w:rPr>
            </w:pPr>
          </w:p>
        </w:tc>
        <w:tc>
          <w:tcPr>
            <w:tcW w:w="180" w:type="dxa"/>
          </w:tcPr>
          <w:p w14:paraId="10B7680E"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Pr>
          <w:p w14:paraId="671F88B9" w14:textId="77777777" w:rsidR="00E83145" w:rsidRPr="00F05D81" w:rsidRDefault="00E83145" w:rsidP="00E83145">
            <w:pPr>
              <w:pStyle w:val="acctfourfigures"/>
              <w:tabs>
                <w:tab w:val="clear" w:pos="765"/>
              </w:tabs>
              <w:spacing w:line="240" w:lineRule="atLeast"/>
              <w:ind w:right="-82" w:firstLine="452"/>
              <w:rPr>
                <w:b/>
                <w:bCs/>
              </w:rPr>
            </w:pPr>
          </w:p>
        </w:tc>
        <w:tc>
          <w:tcPr>
            <w:tcW w:w="180" w:type="dxa"/>
          </w:tcPr>
          <w:p w14:paraId="3FCCFE6B" w14:textId="77777777" w:rsidR="00E83145" w:rsidRPr="008237EC" w:rsidRDefault="00E83145" w:rsidP="00E83145">
            <w:pPr>
              <w:pStyle w:val="acctfourfigures"/>
              <w:tabs>
                <w:tab w:val="clear" w:pos="765"/>
                <w:tab w:val="decimal" w:pos="760"/>
              </w:tabs>
              <w:spacing w:line="240" w:lineRule="atLeast"/>
              <w:rPr>
                <w:b/>
                <w:bCs/>
                <w:szCs w:val="22"/>
              </w:rPr>
            </w:pPr>
          </w:p>
        </w:tc>
        <w:tc>
          <w:tcPr>
            <w:tcW w:w="1262" w:type="dxa"/>
          </w:tcPr>
          <w:p w14:paraId="36492736" w14:textId="3F021219" w:rsidR="00E83145" w:rsidRPr="006E6047" w:rsidRDefault="00E83145" w:rsidP="00E83145">
            <w:pPr>
              <w:pStyle w:val="acctfourfigures"/>
              <w:tabs>
                <w:tab w:val="clear" w:pos="765"/>
                <w:tab w:val="decimal" w:pos="1096"/>
              </w:tabs>
              <w:spacing w:line="240" w:lineRule="atLeast"/>
              <w:ind w:right="-705" w:firstLine="6"/>
              <w:rPr>
                <w:b/>
                <w:bCs/>
                <w:szCs w:val="22"/>
              </w:rPr>
            </w:pPr>
          </w:p>
        </w:tc>
      </w:tr>
      <w:tr w:rsidR="00E83145" w:rsidRPr="009426D0" w14:paraId="6573A296" w14:textId="77777777" w:rsidTr="00696FC4">
        <w:trPr>
          <w:cantSplit/>
          <w:trHeight w:val="119"/>
        </w:trPr>
        <w:tc>
          <w:tcPr>
            <w:tcW w:w="4140" w:type="dxa"/>
          </w:tcPr>
          <w:p w14:paraId="21AE4458" w14:textId="4CF4C54C" w:rsidR="00E83145" w:rsidRPr="009426D0" w:rsidRDefault="00E83145" w:rsidP="00E83145">
            <w:pPr>
              <w:spacing w:line="240" w:lineRule="atLeast"/>
              <w:rPr>
                <w:szCs w:val="22"/>
              </w:rPr>
            </w:pPr>
            <w:r w:rsidRPr="009426D0">
              <w:rPr>
                <w:szCs w:val="22"/>
              </w:rPr>
              <w:t>Other related parties</w:t>
            </w:r>
          </w:p>
        </w:tc>
        <w:tc>
          <w:tcPr>
            <w:tcW w:w="1260" w:type="dxa"/>
            <w:tcBorders>
              <w:bottom w:val="double" w:sz="4" w:space="0" w:color="auto"/>
            </w:tcBorders>
          </w:tcPr>
          <w:p w14:paraId="3580B784" w14:textId="17C8D0B6" w:rsidR="00E83145" w:rsidRPr="00696FC4" w:rsidRDefault="00FE2D09" w:rsidP="00E83145">
            <w:pPr>
              <w:pStyle w:val="acctfourfigures"/>
              <w:tabs>
                <w:tab w:val="clear" w:pos="765"/>
                <w:tab w:val="decimal" w:pos="1086"/>
              </w:tabs>
              <w:spacing w:line="240" w:lineRule="atLeast"/>
              <w:ind w:right="14"/>
              <w:contextualSpacing/>
              <w:rPr>
                <w:b/>
                <w:bCs/>
              </w:rPr>
            </w:pPr>
            <w:r w:rsidRPr="00FE2D09">
              <w:rPr>
                <w:b/>
                <w:bCs/>
              </w:rPr>
              <w:t>140,202</w:t>
            </w:r>
          </w:p>
        </w:tc>
        <w:tc>
          <w:tcPr>
            <w:tcW w:w="181" w:type="dxa"/>
          </w:tcPr>
          <w:p w14:paraId="260D0ABD" w14:textId="77777777" w:rsidR="00E83145" w:rsidRPr="00696FC4" w:rsidRDefault="00E83145" w:rsidP="00E83145">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5D61A896" w14:textId="0DAE7AC4" w:rsidR="00E83145" w:rsidRPr="00696FC4" w:rsidRDefault="00E83145" w:rsidP="00E83145">
            <w:pPr>
              <w:pStyle w:val="acctfourfigures"/>
              <w:tabs>
                <w:tab w:val="clear" w:pos="765"/>
                <w:tab w:val="decimal" w:pos="1062"/>
              </w:tabs>
              <w:spacing w:line="240" w:lineRule="atLeast"/>
              <w:ind w:right="38"/>
              <w:jc w:val="center"/>
              <w:rPr>
                <w:b/>
                <w:bCs/>
              </w:rPr>
            </w:pPr>
            <w:r w:rsidRPr="00696FC4">
              <w:rPr>
                <w:b/>
                <w:bCs/>
              </w:rPr>
              <w:t>140,202</w:t>
            </w:r>
          </w:p>
        </w:tc>
        <w:tc>
          <w:tcPr>
            <w:tcW w:w="180" w:type="dxa"/>
          </w:tcPr>
          <w:p w14:paraId="068D579D" w14:textId="77777777" w:rsidR="00E83145" w:rsidRPr="00696FC4" w:rsidRDefault="00E83145" w:rsidP="00E83145">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7766E2B2" w14:textId="59D8FAF6" w:rsidR="00E83145" w:rsidRPr="00696FC4" w:rsidRDefault="00FE2D09" w:rsidP="00E83145">
            <w:pPr>
              <w:tabs>
                <w:tab w:val="decimal" w:pos="1090"/>
              </w:tabs>
              <w:spacing w:line="240" w:lineRule="atLeast"/>
              <w:ind w:left="-108" w:right="-110"/>
              <w:rPr>
                <w:b/>
                <w:bCs/>
              </w:rPr>
            </w:pPr>
            <w:r w:rsidRPr="00FE2D09">
              <w:rPr>
                <w:b/>
                <w:bCs/>
              </w:rPr>
              <w:t>140,202</w:t>
            </w:r>
          </w:p>
        </w:tc>
        <w:tc>
          <w:tcPr>
            <w:tcW w:w="180" w:type="dxa"/>
          </w:tcPr>
          <w:p w14:paraId="4113BD80" w14:textId="77777777" w:rsidR="00E83145" w:rsidRPr="00696FC4" w:rsidRDefault="00E83145" w:rsidP="00E83145">
            <w:pPr>
              <w:pStyle w:val="acctfourfigures"/>
              <w:tabs>
                <w:tab w:val="clear" w:pos="765"/>
                <w:tab w:val="decimal" w:pos="760"/>
              </w:tabs>
              <w:spacing w:line="240" w:lineRule="atLeast"/>
              <w:rPr>
                <w:b/>
                <w:bCs/>
                <w:szCs w:val="22"/>
              </w:rPr>
            </w:pPr>
          </w:p>
        </w:tc>
        <w:tc>
          <w:tcPr>
            <w:tcW w:w="1262" w:type="dxa"/>
            <w:tcBorders>
              <w:bottom w:val="double" w:sz="4" w:space="0" w:color="auto"/>
            </w:tcBorders>
          </w:tcPr>
          <w:p w14:paraId="2D59B4A3" w14:textId="79A87C5A" w:rsidR="00E83145" w:rsidRPr="00696FC4" w:rsidRDefault="00E83145" w:rsidP="00E83145">
            <w:pPr>
              <w:pStyle w:val="acctfourfigures"/>
              <w:tabs>
                <w:tab w:val="clear" w:pos="765"/>
                <w:tab w:val="decimal" w:pos="1096"/>
              </w:tabs>
              <w:spacing w:line="240" w:lineRule="atLeast"/>
              <w:ind w:right="-705" w:firstLine="6"/>
              <w:rPr>
                <w:b/>
                <w:bCs/>
                <w:szCs w:val="22"/>
              </w:rPr>
            </w:pPr>
            <w:r w:rsidRPr="00696FC4">
              <w:rPr>
                <w:b/>
                <w:bCs/>
              </w:rPr>
              <w:t>140,202</w:t>
            </w:r>
          </w:p>
        </w:tc>
      </w:tr>
      <w:tr w:rsidR="00E83145" w:rsidRPr="009426D0" w14:paraId="3369923F" w14:textId="77777777" w:rsidTr="00696FC4">
        <w:trPr>
          <w:cantSplit/>
          <w:trHeight w:val="119"/>
        </w:trPr>
        <w:tc>
          <w:tcPr>
            <w:tcW w:w="4140" w:type="dxa"/>
          </w:tcPr>
          <w:p w14:paraId="4DA580E6" w14:textId="77777777" w:rsidR="00E83145" w:rsidRPr="009426D0" w:rsidRDefault="00E83145" w:rsidP="00E83145">
            <w:pPr>
              <w:spacing w:line="240" w:lineRule="atLeast"/>
              <w:rPr>
                <w:szCs w:val="22"/>
              </w:rPr>
            </w:pPr>
          </w:p>
        </w:tc>
        <w:tc>
          <w:tcPr>
            <w:tcW w:w="1260" w:type="dxa"/>
            <w:tcBorders>
              <w:top w:val="double" w:sz="4" w:space="0" w:color="auto"/>
            </w:tcBorders>
          </w:tcPr>
          <w:p w14:paraId="614ECAA6" w14:textId="77777777" w:rsidR="00E83145" w:rsidRPr="00F05D81" w:rsidRDefault="00E83145" w:rsidP="00E83145">
            <w:pPr>
              <w:pStyle w:val="acctfourfigures"/>
              <w:tabs>
                <w:tab w:val="clear" w:pos="765"/>
                <w:tab w:val="decimal" w:pos="1086"/>
              </w:tabs>
              <w:spacing w:line="240" w:lineRule="atLeast"/>
              <w:ind w:right="14"/>
              <w:contextualSpacing/>
              <w:rPr>
                <w:b/>
                <w:bCs/>
              </w:rPr>
            </w:pPr>
          </w:p>
        </w:tc>
        <w:tc>
          <w:tcPr>
            <w:tcW w:w="181" w:type="dxa"/>
          </w:tcPr>
          <w:p w14:paraId="26C13878"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Borders>
              <w:top w:val="double" w:sz="4" w:space="0" w:color="auto"/>
            </w:tcBorders>
          </w:tcPr>
          <w:p w14:paraId="5DA0183A" w14:textId="77777777" w:rsidR="00E83145" w:rsidRPr="00F05D81" w:rsidRDefault="00E83145" w:rsidP="00E83145">
            <w:pPr>
              <w:pStyle w:val="acctfourfigures"/>
              <w:tabs>
                <w:tab w:val="clear" w:pos="765"/>
                <w:tab w:val="decimal" w:pos="1062"/>
              </w:tabs>
              <w:spacing w:line="240" w:lineRule="atLeast"/>
              <w:ind w:right="38"/>
              <w:jc w:val="center"/>
              <w:rPr>
                <w:b/>
                <w:bCs/>
              </w:rPr>
            </w:pPr>
          </w:p>
        </w:tc>
        <w:tc>
          <w:tcPr>
            <w:tcW w:w="180" w:type="dxa"/>
          </w:tcPr>
          <w:p w14:paraId="61CE5198"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Borders>
              <w:top w:val="double" w:sz="4" w:space="0" w:color="auto"/>
            </w:tcBorders>
          </w:tcPr>
          <w:p w14:paraId="431D1CF8" w14:textId="77777777" w:rsidR="00E83145" w:rsidRPr="00F05D81" w:rsidRDefault="00E83145" w:rsidP="00E83145">
            <w:pPr>
              <w:pStyle w:val="acctfourfigures"/>
              <w:tabs>
                <w:tab w:val="clear" w:pos="765"/>
              </w:tabs>
              <w:spacing w:line="240" w:lineRule="atLeast"/>
              <w:ind w:right="-82" w:firstLine="452"/>
              <w:jc w:val="center"/>
              <w:rPr>
                <w:b/>
                <w:bCs/>
              </w:rPr>
            </w:pPr>
          </w:p>
        </w:tc>
        <w:tc>
          <w:tcPr>
            <w:tcW w:w="180" w:type="dxa"/>
          </w:tcPr>
          <w:p w14:paraId="4EED2D62" w14:textId="77777777" w:rsidR="00E83145" w:rsidRPr="008237EC" w:rsidRDefault="00E83145" w:rsidP="00E83145">
            <w:pPr>
              <w:pStyle w:val="acctfourfigures"/>
              <w:tabs>
                <w:tab w:val="clear" w:pos="765"/>
                <w:tab w:val="decimal" w:pos="760"/>
              </w:tabs>
              <w:spacing w:line="240" w:lineRule="atLeast"/>
              <w:rPr>
                <w:b/>
                <w:bCs/>
                <w:szCs w:val="22"/>
              </w:rPr>
            </w:pPr>
          </w:p>
        </w:tc>
        <w:tc>
          <w:tcPr>
            <w:tcW w:w="1262" w:type="dxa"/>
            <w:tcBorders>
              <w:top w:val="double" w:sz="4" w:space="0" w:color="auto"/>
            </w:tcBorders>
          </w:tcPr>
          <w:p w14:paraId="7BF2F9E4" w14:textId="77777777" w:rsidR="00E83145" w:rsidRPr="006E6047" w:rsidRDefault="00E83145" w:rsidP="00E83145">
            <w:pPr>
              <w:pStyle w:val="acctfourfigures"/>
              <w:tabs>
                <w:tab w:val="clear" w:pos="765"/>
                <w:tab w:val="decimal" w:pos="1096"/>
              </w:tabs>
              <w:spacing w:line="240" w:lineRule="atLeast"/>
              <w:ind w:right="-705" w:firstLine="6"/>
              <w:rPr>
                <w:b/>
                <w:bCs/>
                <w:szCs w:val="22"/>
              </w:rPr>
            </w:pPr>
          </w:p>
        </w:tc>
      </w:tr>
      <w:tr w:rsidR="00E83145" w:rsidRPr="009426D0" w14:paraId="01C990A7" w14:textId="77777777" w:rsidTr="00696FC4">
        <w:trPr>
          <w:cantSplit/>
          <w:trHeight w:val="119"/>
        </w:trPr>
        <w:tc>
          <w:tcPr>
            <w:tcW w:w="4140" w:type="dxa"/>
          </w:tcPr>
          <w:p w14:paraId="66CFA965" w14:textId="3454A703" w:rsidR="00E83145" w:rsidRPr="007C3DBD" w:rsidRDefault="00E83145" w:rsidP="00E83145">
            <w:pPr>
              <w:spacing w:line="240" w:lineRule="atLeast"/>
              <w:rPr>
                <w:b/>
                <w:bCs/>
                <w:i/>
                <w:iCs/>
                <w:szCs w:val="22"/>
              </w:rPr>
            </w:pPr>
            <w:r w:rsidRPr="007C3DBD">
              <w:rPr>
                <w:b/>
                <w:bCs/>
                <w:i/>
                <w:iCs/>
                <w:szCs w:val="22"/>
              </w:rPr>
              <w:t>Other non-current liabilities</w:t>
            </w:r>
          </w:p>
        </w:tc>
        <w:tc>
          <w:tcPr>
            <w:tcW w:w="1260" w:type="dxa"/>
          </w:tcPr>
          <w:p w14:paraId="47A27BC1" w14:textId="77777777" w:rsidR="00E83145" w:rsidRPr="00F05D81" w:rsidRDefault="00E83145" w:rsidP="00E83145">
            <w:pPr>
              <w:pStyle w:val="acctfourfigures"/>
              <w:tabs>
                <w:tab w:val="clear" w:pos="765"/>
                <w:tab w:val="decimal" w:pos="1086"/>
              </w:tabs>
              <w:spacing w:line="240" w:lineRule="atLeast"/>
              <w:ind w:right="14"/>
              <w:contextualSpacing/>
              <w:rPr>
                <w:b/>
                <w:bCs/>
              </w:rPr>
            </w:pPr>
          </w:p>
        </w:tc>
        <w:tc>
          <w:tcPr>
            <w:tcW w:w="181" w:type="dxa"/>
          </w:tcPr>
          <w:p w14:paraId="3F7282D0"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Pr>
          <w:p w14:paraId="27114E64" w14:textId="7E34EEC0" w:rsidR="00E83145" w:rsidRPr="00F05D81" w:rsidRDefault="00E83145" w:rsidP="00E83145">
            <w:pPr>
              <w:pStyle w:val="acctfourfigures"/>
              <w:tabs>
                <w:tab w:val="clear" w:pos="765"/>
                <w:tab w:val="decimal" w:pos="1062"/>
              </w:tabs>
              <w:spacing w:line="240" w:lineRule="atLeast"/>
              <w:ind w:right="38"/>
              <w:jc w:val="center"/>
              <w:rPr>
                <w:b/>
                <w:bCs/>
              </w:rPr>
            </w:pPr>
          </w:p>
        </w:tc>
        <w:tc>
          <w:tcPr>
            <w:tcW w:w="180" w:type="dxa"/>
          </w:tcPr>
          <w:p w14:paraId="5DF90A39"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Pr>
          <w:p w14:paraId="360A19E1" w14:textId="77777777" w:rsidR="00E83145" w:rsidRPr="00F05D81" w:rsidRDefault="00E83145" w:rsidP="00E83145">
            <w:pPr>
              <w:pStyle w:val="acctfourfigures"/>
              <w:tabs>
                <w:tab w:val="clear" w:pos="765"/>
              </w:tabs>
              <w:spacing w:line="240" w:lineRule="atLeast"/>
              <w:ind w:right="-82" w:firstLine="452"/>
              <w:jc w:val="center"/>
              <w:rPr>
                <w:b/>
                <w:bCs/>
              </w:rPr>
            </w:pPr>
          </w:p>
        </w:tc>
        <w:tc>
          <w:tcPr>
            <w:tcW w:w="180" w:type="dxa"/>
          </w:tcPr>
          <w:p w14:paraId="3C8F992A" w14:textId="77777777" w:rsidR="00E83145" w:rsidRPr="008237EC" w:rsidRDefault="00E83145" w:rsidP="00E83145">
            <w:pPr>
              <w:pStyle w:val="acctfourfigures"/>
              <w:tabs>
                <w:tab w:val="clear" w:pos="765"/>
                <w:tab w:val="decimal" w:pos="760"/>
              </w:tabs>
              <w:spacing w:line="240" w:lineRule="atLeast"/>
              <w:rPr>
                <w:b/>
                <w:bCs/>
                <w:szCs w:val="22"/>
              </w:rPr>
            </w:pPr>
          </w:p>
        </w:tc>
        <w:tc>
          <w:tcPr>
            <w:tcW w:w="1262" w:type="dxa"/>
          </w:tcPr>
          <w:p w14:paraId="6BF3C496" w14:textId="6A774F95" w:rsidR="00E83145" w:rsidRPr="006E6047" w:rsidRDefault="00E83145" w:rsidP="00E83145">
            <w:pPr>
              <w:pStyle w:val="acctfourfigures"/>
              <w:tabs>
                <w:tab w:val="clear" w:pos="765"/>
                <w:tab w:val="decimal" w:pos="1096"/>
              </w:tabs>
              <w:spacing w:line="240" w:lineRule="atLeast"/>
              <w:ind w:right="-705" w:firstLine="6"/>
              <w:rPr>
                <w:b/>
                <w:bCs/>
                <w:szCs w:val="22"/>
              </w:rPr>
            </w:pPr>
          </w:p>
        </w:tc>
      </w:tr>
      <w:tr w:rsidR="00E83145" w:rsidRPr="009426D0" w14:paraId="309F3561" w14:textId="77777777" w:rsidTr="00696FC4">
        <w:trPr>
          <w:cantSplit/>
          <w:trHeight w:val="119"/>
        </w:trPr>
        <w:tc>
          <w:tcPr>
            <w:tcW w:w="4140" w:type="dxa"/>
          </w:tcPr>
          <w:p w14:paraId="2C15B269" w14:textId="2A90ECD2" w:rsidR="00E83145" w:rsidRPr="001D4B29" w:rsidRDefault="00E83145" w:rsidP="00E83145">
            <w:pPr>
              <w:spacing w:line="240" w:lineRule="atLeast"/>
              <w:rPr>
                <w:b/>
                <w:bCs/>
                <w:szCs w:val="22"/>
              </w:rPr>
            </w:pPr>
            <w:r w:rsidRPr="009426D0">
              <w:rPr>
                <w:szCs w:val="22"/>
              </w:rPr>
              <w:t>Other related parties</w:t>
            </w:r>
          </w:p>
        </w:tc>
        <w:tc>
          <w:tcPr>
            <w:tcW w:w="1260" w:type="dxa"/>
            <w:tcBorders>
              <w:bottom w:val="double" w:sz="4" w:space="0" w:color="auto"/>
            </w:tcBorders>
          </w:tcPr>
          <w:p w14:paraId="576A2F20" w14:textId="40E33F57" w:rsidR="00E83145" w:rsidRPr="00E83145" w:rsidRDefault="00340C67" w:rsidP="00E83145">
            <w:pPr>
              <w:pStyle w:val="acctfourfigures"/>
              <w:tabs>
                <w:tab w:val="clear" w:pos="765"/>
                <w:tab w:val="decimal" w:pos="1086"/>
              </w:tabs>
              <w:spacing w:line="240" w:lineRule="atLeast"/>
              <w:ind w:right="14"/>
              <w:contextualSpacing/>
              <w:rPr>
                <w:b/>
                <w:bCs/>
              </w:rPr>
            </w:pPr>
            <w:r w:rsidRPr="00340C67">
              <w:rPr>
                <w:b/>
                <w:bCs/>
              </w:rPr>
              <w:t>16,194</w:t>
            </w:r>
          </w:p>
        </w:tc>
        <w:tc>
          <w:tcPr>
            <w:tcW w:w="181" w:type="dxa"/>
          </w:tcPr>
          <w:p w14:paraId="1F9EB552" w14:textId="77777777" w:rsidR="00E83145" w:rsidRPr="00E83145" w:rsidRDefault="00E83145" w:rsidP="00E83145">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269EC456" w14:textId="1F3B8997" w:rsidR="00E83145" w:rsidRPr="00E83145" w:rsidRDefault="00E83145" w:rsidP="00E83145">
            <w:pPr>
              <w:pStyle w:val="acctfourfigures"/>
              <w:tabs>
                <w:tab w:val="clear" w:pos="765"/>
                <w:tab w:val="decimal" w:pos="1062"/>
              </w:tabs>
              <w:spacing w:line="240" w:lineRule="atLeast"/>
              <w:ind w:right="38"/>
              <w:jc w:val="center"/>
              <w:rPr>
                <w:b/>
                <w:bCs/>
              </w:rPr>
            </w:pPr>
            <w:r w:rsidRPr="00E83145">
              <w:rPr>
                <w:b/>
                <w:bCs/>
              </w:rPr>
              <w:t>10,454</w:t>
            </w:r>
          </w:p>
        </w:tc>
        <w:tc>
          <w:tcPr>
            <w:tcW w:w="180" w:type="dxa"/>
          </w:tcPr>
          <w:p w14:paraId="33DEDDE7" w14:textId="77777777" w:rsidR="00E83145" w:rsidRPr="00E83145" w:rsidRDefault="00E83145" w:rsidP="00E83145">
            <w:pPr>
              <w:pStyle w:val="acctfourfigures"/>
              <w:tabs>
                <w:tab w:val="clear" w:pos="765"/>
                <w:tab w:val="decimal" w:pos="1091"/>
              </w:tabs>
              <w:spacing w:line="240" w:lineRule="atLeast"/>
              <w:rPr>
                <w:b/>
                <w:bCs/>
                <w:szCs w:val="22"/>
              </w:rPr>
            </w:pPr>
          </w:p>
        </w:tc>
        <w:tc>
          <w:tcPr>
            <w:tcW w:w="1259" w:type="dxa"/>
            <w:tcBorders>
              <w:bottom w:val="double" w:sz="4" w:space="0" w:color="auto"/>
            </w:tcBorders>
          </w:tcPr>
          <w:p w14:paraId="07F3A569" w14:textId="5297347B" w:rsidR="00E83145" w:rsidRPr="00E83145" w:rsidRDefault="00340C67" w:rsidP="00E83145">
            <w:pPr>
              <w:pStyle w:val="acctfourfigures"/>
              <w:tabs>
                <w:tab w:val="clear" w:pos="765"/>
              </w:tabs>
              <w:spacing w:line="240" w:lineRule="atLeast"/>
              <w:ind w:right="-82" w:firstLine="452"/>
              <w:jc w:val="center"/>
              <w:rPr>
                <w:b/>
                <w:bCs/>
              </w:rPr>
            </w:pPr>
            <w:r w:rsidRPr="00340C67">
              <w:rPr>
                <w:b/>
                <w:bCs/>
              </w:rPr>
              <w:t>16,194</w:t>
            </w:r>
          </w:p>
        </w:tc>
        <w:tc>
          <w:tcPr>
            <w:tcW w:w="180" w:type="dxa"/>
          </w:tcPr>
          <w:p w14:paraId="291D735B" w14:textId="77777777" w:rsidR="00E83145" w:rsidRPr="00E83145" w:rsidRDefault="00E83145" w:rsidP="00E83145">
            <w:pPr>
              <w:pStyle w:val="acctfourfigures"/>
              <w:tabs>
                <w:tab w:val="clear" w:pos="765"/>
                <w:tab w:val="decimal" w:pos="760"/>
              </w:tabs>
              <w:spacing w:line="240" w:lineRule="atLeast"/>
              <w:rPr>
                <w:b/>
                <w:bCs/>
                <w:szCs w:val="22"/>
              </w:rPr>
            </w:pPr>
          </w:p>
        </w:tc>
        <w:tc>
          <w:tcPr>
            <w:tcW w:w="1262" w:type="dxa"/>
            <w:tcBorders>
              <w:bottom w:val="double" w:sz="4" w:space="0" w:color="auto"/>
            </w:tcBorders>
          </w:tcPr>
          <w:p w14:paraId="69DF251A" w14:textId="5AF33786" w:rsidR="00E83145" w:rsidRPr="00E83145" w:rsidRDefault="00E83145" w:rsidP="00E83145">
            <w:pPr>
              <w:pStyle w:val="acctfourfigures"/>
              <w:tabs>
                <w:tab w:val="clear" w:pos="765"/>
                <w:tab w:val="decimal" w:pos="1096"/>
              </w:tabs>
              <w:spacing w:line="240" w:lineRule="atLeast"/>
              <w:ind w:right="-705" w:firstLine="6"/>
              <w:rPr>
                <w:b/>
                <w:bCs/>
                <w:szCs w:val="22"/>
              </w:rPr>
            </w:pPr>
            <w:r w:rsidRPr="00E83145">
              <w:rPr>
                <w:b/>
                <w:bCs/>
              </w:rPr>
              <w:t>10,454</w:t>
            </w:r>
          </w:p>
        </w:tc>
      </w:tr>
    </w:tbl>
    <w:p w14:paraId="46D425F5" w14:textId="77777777" w:rsidR="00E83145" w:rsidRDefault="00E83145" w:rsidP="00BF2E6D">
      <w:pPr>
        <w:tabs>
          <w:tab w:val="left" w:pos="540"/>
        </w:tabs>
        <w:spacing w:line="223" w:lineRule="auto"/>
        <w:ind w:left="547"/>
        <w:jc w:val="thaiDistribute"/>
        <w:rPr>
          <w:b/>
          <w:bCs/>
          <w:i/>
          <w:iCs/>
          <w:spacing w:val="-2"/>
          <w:szCs w:val="22"/>
        </w:rPr>
      </w:pPr>
    </w:p>
    <w:p w14:paraId="7F8E97FB" w14:textId="2807CE27" w:rsidR="002356A7" w:rsidRPr="001014A9" w:rsidRDefault="002356A7" w:rsidP="00BF2E6D">
      <w:pPr>
        <w:tabs>
          <w:tab w:val="left" w:pos="540"/>
        </w:tabs>
        <w:spacing w:line="223" w:lineRule="auto"/>
        <w:ind w:left="547"/>
        <w:jc w:val="thaiDistribute"/>
        <w:rPr>
          <w:b/>
          <w:bCs/>
          <w:i/>
          <w:iCs/>
          <w:spacing w:val="-4"/>
          <w:szCs w:val="22"/>
        </w:rPr>
      </w:pPr>
      <w:r w:rsidRPr="001014A9">
        <w:rPr>
          <w:b/>
          <w:bCs/>
          <w:i/>
          <w:iCs/>
          <w:spacing w:val="-4"/>
          <w:szCs w:val="22"/>
        </w:rPr>
        <w:t xml:space="preserve">New significant agreements with related parties during </w:t>
      </w:r>
      <w:r w:rsidR="00015D44" w:rsidRPr="001014A9">
        <w:rPr>
          <w:b/>
          <w:bCs/>
          <w:i/>
          <w:iCs/>
          <w:spacing w:val="-4"/>
          <w:szCs w:val="22"/>
        </w:rPr>
        <w:t xml:space="preserve">the </w:t>
      </w:r>
      <w:r w:rsidR="001014A9" w:rsidRPr="001014A9">
        <w:rPr>
          <w:b/>
          <w:bCs/>
          <w:i/>
          <w:iCs/>
          <w:spacing w:val="-4"/>
          <w:szCs w:val="22"/>
        </w:rPr>
        <w:t>nine</w:t>
      </w:r>
      <w:r w:rsidR="00243C0F" w:rsidRPr="001014A9">
        <w:rPr>
          <w:b/>
          <w:bCs/>
          <w:i/>
          <w:iCs/>
          <w:spacing w:val="-4"/>
          <w:szCs w:val="22"/>
        </w:rPr>
        <w:t xml:space="preserve">-month period ended 30 </w:t>
      </w:r>
      <w:r w:rsidR="001014A9" w:rsidRPr="001014A9">
        <w:rPr>
          <w:b/>
          <w:bCs/>
          <w:i/>
          <w:iCs/>
          <w:spacing w:val="-4"/>
          <w:szCs w:val="22"/>
        </w:rPr>
        <w:t xml:space="preserve">September </w:t>
      </w:r>
      <w:r w:rsidR="006E6047" w:rsidRPr="001014A9">
        <w:rPr>
          <w:b/>
          <w:bCs/>
          <w:i/>
          <w:iCs/>
          <w:spacing w:val="-4"/>
          <w:szCs w:val="22"/>
        </w:rPr>
        <w:t>202</w:t>
      </w:r>
      <w:r w:rsidR="006B1CBB" w:rsidRPr="001014A9">
        <w:rPr>
          <w:b/>
          <w:bCs/>
          <w:i/>
          <w:iCs/>
          <w:spacing w:val="-4"/>
          <w:szCs w:val="22"/>
        </w:rPr>
        <w:t>5</w:t>
      </w:r>
    </w:p>
    <w:p w14:paraId="0393FD44" w14:textId="546552CA" w:rsidR="00CC3BA8" w:rsidRPr="000C2A0F" w:rsidRDefault="00CC3BA8" w:rsidP="00E05FE8">
      <w:pPr>
        <w:tabs>
          <w:tab w:val="left" w:pos="547"/>
        </w:tabs>
        <w:spacing w:line="223" w:lineRule="auto"/>
        <w:ind w:left="547"/>
        <w:jc w:val="thaiDistribute"/>
        <w:rPr>
          <w:rFonts w:cstheme="minorBidi"/>
          <w:i/>
          <w:iCs/>
          <w:spacing w:val="-2"/>
          <w:szCs w:val="22"/>
          <w:lang w:bidi="th-TH"/>
        </w:rPr>
      </w:pPr>
    </w:p>
    <w:p w14:paraId="59BED0C9" w14:textId="77777777" w:rsidR="00015D44" w:rsidRPr="006B1CBB" w:rsidRDefault="00015D44" w:rsidP="00015D44">
      <w:pPr>
        <w:tabs>
          <w:tab w:val="left" w:pos="540"/>
        </w:tabs>
        <w:spacing w:line="223" w:lineRule="auto"/>
        <w:ind w:left="547"/>
        <w:jc w:val="thaiDistribute"/>
        <w:rPr>
          <w:rFonts w:cstheme="minorBidi"/>
          <w:i/>
          <w:iCs/>
          <w:szCs w:val="22"/>
          <w:lang w:val="en-US" w:bidi="th-TH"/>
        </w:rPr>
      </w:pPr>
      <w:r w:rsidRPr="006B1CBB">
        <w:rPr>
          <w:rFonts w:cstheme="minorBidi"/>
          <w:i/>
          <w:iCs/>
          <w:szCs w:val="22"/>
          <w:lang w:val="en-US" w:bidi="th-TH"/>
        </w:rPr>
        <w:t>Consulting agreement for strategic planning and developing project</w:t>
      </w:r>
    </w:p>
    <w:p w14:paraId="085C8B56" w14:textId="77777777" w:rsidR="00015D44" w:rsidRPr="006B1CBB" w:rsidRDefault="00015D44" w:rsidP="00015D44">
      <w:pPr>
        <w:tabs>
          <w:tab w:val="left" w:pos="540"/>
        </w:tabs>
        <w:spacing w:line="223" w:lineRule="auto"/>
        <w:ind w:left="547"/>
        <w:jc w:val="thaiDistribute"/>
        <w:rPr>
          <w:rFonts w:cstheme="minorBidi"/>
          <w:i/>
          <w:iCs/>
          <w:spacing w:val="-2"/>
          <w:szCs w:val="22"/>
          <w:lang w:bidi="th-TH"/>
        </w:rPr>
      </w:pPr>
    </w:p>
    <w:p w14:paraId="615A0D53" w14:textId="3FE4B2B5" w:rsidR="00015D44" w:rsidRPr="00F627A6" w:rsidRDefault="00015D44" w:rsidP="00015D44">
      <w:pPr>
        <w:tabs>
          <w:tab w:val="left" w:pos="547"/>
        </w:tabs>
        <w:spacing w:line="223" w:lineRule="auto"/>
        <w:ind w:left="547"/>
        <w:jc w:val="thaiDistribute"/>
        <w:rPr>
          <w:rFonts w:cstheme="minorBidi"/>
          <w:i/>
          <w:iCs/>
          <w:spacing w:val="-2"/>
          <w:szCs w:val="22"/>
          <w:lang w:bidi="th-TH"/>
        </w:rPr>
      </w:pPr>
      <w:r w:rsidRPr="00F627A6">
        <w:rPr>
          <w:rFonts w:cstheme="minorBidi"/>
          <w:lang w:bidi="th-TH"/>
        </w:rPr>
        <w:t xml:space="preserve">During the </w:t>
      </w:r>
      <w:r w:rsidR="00C249F1">
        <w:rPr>
          <w:rFonts w:cstheme="minorBidi"/>
          <w:lang w:bidi="th-TH"/>
        </w:rPr>
        <w:t>nine</w:t>
      </w:r>
      <w:r w:rsidRPr="00F627A6">
        <w:rPr>
          <w:rFonts w:cstheme="minorBidi"/>
          <w:lang w:bidi="th-TH"/>
        </w:rPr>
        <w:t xml:space="preserve">-month period ended </w:t>
      </w:r>
      <w:r w:rsidR="00946A77" w:rsidRPr="00F627A6">
        <w:rPr>
          <w:rFonts w:cstheme="minorBidi"/>
          <w:lang w:bidi="th-TH"/>
        </w:rPr>
        <w:t xml:space="preserve">30 </w:t>
      </w:r>
      <w:r w:rsidR="001014A9" w:rsidRPr="001014A9">
        <w:rPr>
          <w:rFonts w:cstheme="minorBidi"/>
          <w:lang w:bidi="th-TH"/>
        </w:rPr>
        <w:t xml:space="preserve">September </w:t>
      </w:r>
      <w:r w:rsidRPr="00F627A6">
        <w:rPr>
          <w:rFonts w:cstheme="minorBidi"/>
          <w:lang w:bidi="th-TH"/>
        </w:rPr>
        <w:t>202</w:t>
      </w:r>
      <w:r w:rsidR="00C74FB4" w:rsidRPr="00F627A6">
        <w:rPr>
          <w:rFonts w:cstheme="minorBidi"/>
          <w:lang w:bidi="th-TH"/>
        </w:rPr>
        <w:t>5</w:t>
      </w:r>
      <w:r w:rsidRPr="00F627A6">
        <w:rPr>
          <w:rFonts w:cstheme="minorBidi"/>
          <w:lang w:bidi="th-TH"/>
        </w:rPr>
        <w:t xml:space="preserve">, </w:t>
      </w:r>
      <w:bookmarkStart w:id="1" w:name="_Hlk118202288"/>
      <w:r w:rsidRPr="00F627A6">
        <w:rPr>
          <w:rFonts w:cstheme="minorBidi"/>
          <w:lang w:bidi="th-TH"/>
        </w:rPr>
        <w:t xml:space="preserve">the Company </w:t>
      </w:r>
      <w:r w:rsidRPr="00F627A6">
        <w:rPr>
          <w:rFonts w:cstheme="minorBidi"/>
          <w:lang w:val="en-US" w:bidi="th-TH"/>
        </w:rPr>
        <w:t>provided consulting services about strategic planning and developing project with subsidiaries</w:t>
      </w:r>
      <w:r w:rsidR="000F0198" w:rsidRPr="00F627A6">
        <w:rPr>
          <w:rFonts w:cstheme="minorBidi"/>
          <w:lang w:val="en-US" w:bidi="th-TH"/>
        </w:rPr>
        <w:t xml:space="preserve"> and joint ventures</w:t>
      </w:r>
      <w:r w:rsidRPr="00F627A6">
        <w:rPr>
          <w:rFonts w:cstheme="minorBidi"/>
          <w:lang w:val="en-US" w:bidi="th-TH"/>
        </w:rPr>
        <w:t xml:space="preserve"> </w:t>
      </w:r>
      <w:r w:rsidRPr="00F627A6">
        <w:rPr>
          <w:rFonts w:cstheme="minorBidi"/>
          <w:szCs w:val="28"/>
          <w:lang w:bidi="th-TH"/>
        </w:rPr>
        <w:t>to provide consulting services on operations as specified in the agreement.</w:t>
      </w:r>
      <w:r w:rsidRPr="00F627A6">
        <w:rPr>
          <w:rFonts w:cstheme="minorBidi"/>
          <w:lang w:bidi="th-TH"/>
        </w:rPr>
        <w:t xml:space="preserve"> </w:t>
      </w:r>
      <w:bookmarkEnd w:id="1"/>
      <w:r w:rsidRPr="00F627A6">
        <w:rPr>
          <w:rFonts w:cstheme="minorBidi"/>
          <w:lang w:bidi="th-TH"/>
        </w:rPr>
        <w:t xml:space="preserve">The Company will receive the service fee at the completion of each stage as specified in the agreements. Currently, </w:t>
      </w:r>
      <w:r w:rsidR="00B410AD" w:rsidRPr="00F627A6">
        <w:rPr>
          <w:rFonts w:cstheme="minorBidi"/>
          <w:lang w:bidi="th-TH"/>
        </w:rPr>
        <w:t>some</w:t>
      </w:r>
      <w:r w:rsidRPr="00F627A6">
        <w:rPr>
          <w:rFonts w:cstheme="minorBidi"/>
          <w:lang w:bidi="th-TH"/>
        </w:rPr>
        <w:t xml:space="preserve"> agreements are in process of signing.</w:t>
      </w:r>
    </w:p>
    <w:p w14:paraId="56BE1400" w14:textId="77777777" w:rsidR="00015D44" w:rsidRPr="00F627A6" w:rsidRDefault="00015D44" w:rsidP="00015D44">
      <w:pPr>
        <w:tabs>
          <w:tab w:val="left" w:pos="540"/>
        </w:tabs>
        <w:spacing w:line="223" w:lineRule="auto"/>
        <w:ind w:left="547"/>
        <w:jc w:val="thaiDistribute"/>
        <w:rPr>
          <w:rFonts w:cstheme="minorBidi"/>
          <w:i/>
          <w:iCs/>
          <w:spacing w:val="-2"/>
          <w:szCs w:val="22"/>
          <w:cs/>
          <w:lang w:bidi="th-TH"/>
        </w:rPr>
      </w:pPr>
    </w:p>
    <w:p w14:paraId="55121E96" w14:textId="77777777" w:rsidR="00015D44" w:rsidRPr="00F627A6" w:rsidRDefault="00015D44" w:rsidP="00015D44">
      <w:pPr>
        <w:tabs>
          <w:tab w:val="left" w:pos="547"/>
        </w:tabs>
        <w:spacing w:line="223" w:lineRule="auto"/>
        <w:ind w:left="547"/>
        <w:jc w:val="thaiDistribute"/>
        <w:rPr>
          <w:rFonts w:cstheme="minorBidi"/>
          <w:i/>
          <w:iCs/>
          <w:szCs w:val="22"/>
          <w:lang w:val="en-US" w:bidi="th-TH"/>
        </w:rPr>
      </w:pPr>
      <w:r w:rsidRPr="00F627A6">
        <w:rPr>
          <w:rFonts w:cstheme="minorBidi"/>
          <w:i/>
          <w:iCs/>
          <w:szCs w:val="22"/>
          <w:lang w:val="en-US" w:bidi="th-TH"/>
        </w:rPr>
        <w:t>Consulting agreement for developing project management</w:t>
      </w:r>
    </w:p>
    <w:p w14:paraId="332C517C" w14:textId="77777777" w:rsidR="00015D44" w:rsidRPr="00F627A6" w:rsidRDefault="00015D44" w:rsidP="00015D44">
      <w:pPr>
        <w:tabs>
          <w:tab w:val="left" w:pos="547"/>
        </w:tabs>
        <w:spacing w:line="223" w:lineRule="auto"/>
        <w:ind w:left="547"/>
        <w:jc w:val="thaiDistribute"/>
        <w:rPr>
          <w:rFonts w:cstheme="minorBidi"/>
          <w:i/>
          <w:iCs/>
          <w:szCs w:val="22"/>
          <w:cs/>
          <w:lang w:val="en-US" w:bidi="th-TH"/>
        </w:rPr>
      </w:pPr>
    </w:p>
    <w:p w14:paraId="463ED897" w14:textId="040BBC05" w:rsidR="00015D44" w:rsidRDefault="002D6E6E" w:rsidP="008C6696">
      <w:pPr>
        <w:tabs>
          <w:tab w:val="left" w:pos="540"/>
        </w:tabs>
        <w:spacing w:line="223" w:lineRule="auto"/>
        <w:ind w:left="547"/>
        <w:jc w:val="thaiDistribute"/>
        <w:rPr>
          <w:rFonts w:cstheme="minorBidi"/>
          <w:lang w:bidi="th-TH"/>
        </w:rPr>
      </w:pPr>
      <w:r w:rsidRPr="00F627A6">
        <w:rPr>
          <w:rFonts w:cstheme="minorBidi"/>
          <w:lang w:bidi="th-TH"/>
        </w:rPr>
        <w:t xml:space="preserve">During the </w:t>
      </w:r>
      <w:r w:rsidR="00C249F1">
        <w:rPr>
          <w:rFonts w:cstheme="minorBidi"/>
          <w:lang w:val="en-US" w:bidi="th-TH"/>
        </w:rPr>
        <w:t>nine</w:t>
      </w:r>
      <w:r w:rsidR="00C74FB4" w:rsidRPr="00F627A6">
        <w:rPr>
          <w:rFonts w:cstheme="minorBidi"/>
          <w:lang w:bidi="th-TH"/>
        </w:rPr>
        <w:t xml:space="preserve">-month period ended </w:t>
      </w:r>
      <w:r w:rsidR="00946A77" w:rsidRPr="00F627A6">
        <w:rPr>
          <w:rFonts w:cstheme="minorBidi"/>
          <w:lang w:bidi="th-TH"/>
        </w:rPr>
        <w:t xml:space="preserve">30 </w:t>
      </w:r>
      <w:r w:rsidR="001014A9" w:rsidRPr="001014A9">
        <w:rPr>
          <w:rFonts w:cstheme="minorBidi"/>
          <w:lang w:bidi="th-TH"/>
        </w:rPr>
        <w:t xml:space="preserve">September </w:t>
      </w:r>
      <w:r w:rsidR="00C74FB4" w:rsidRPr="00F627A6">
        <w:rPr>
          <w:rFonts w:cstheme="minorBidi"/>
          <w:lang w:bidi="th-TH"/>
        </w:rPr>
        <w:t xml:space="preserve">2025, </w:t>
      </w:r>
      <w:r w:rsidR="00015D44" w:rsidRPr="00F627A6">
        <w:rPr>
          <w:szCs w:val="22"/>
        </w:rPr>
        <w:t>the Company entered into construction and project management service agreement with</w:t>
      </w:r>
      <w:r w:rsidR="00015D44" w:rsidRPr="00F627A6">
        <w:rPr>
          <w:rFonts w:cs="Angsana New"/>
          <w:szCs w:val="28"/>
          <w:lang w:val="en-US" w:bidi="th-TH"/>
        </w:rPr>
        <w:t xml:space="preserve"> </w:t>
      </w:r>
      <w:r w:rsidR="008C6696" w:rsidRPr="00F627A6">
        <w:rPr>
          <w:rFonts w:cstheme="minorBidi"/>
          <w:lang w:val="en-US" w:bidi="th-TH"/>
        </w:rPr>
        <w:t>subsidiaries and joint ventures</w:t>
      </w:r>
      <w:r w:rsidR="00015D44" w:rsidRPr="00F627A6">
        <w:rPr>
          <w:szCs w:val="22"/>
        </w:rPr>
        <w:t xml:space="preserve"> for providing project management consultation and construction control service</w:t>
      </w:r>
      <w:r w:rsidR="00015D44" w:rsidRPr="00F627A6">
        <w:rPr>
          <w:rFonts w:cs="Angsana New"/>
          <w:szCs w:val="28"/>
          <w:lang w:val="en-US" w:bidi="th-TH"/>
        </w:rPr>
        <w:t>.</w:t>
      </w:r>
      <w:r w:rsidR="00015D44" w:rsidRPr="00F627A6">
        <w:rPr>
          <w:szCs w:val="22"/>
        </w:rPr>
        <w:t xml:space="preserve"> The Company will receive the service fee at the rate as specified in the agreements. The agreements have duration until the completion of respective project. </w:t>
      </w:r>
      <w:r w:rsidR="00015D44" w:rsidRPr="00F627A6">
        <w:rPr>
          <w:rFonts w:cstheme="minorBidi"/>
          <w:lang w:bidi="th-TH"/>
        </w:rPr>
        <w:t xml:space="preserve">Currently, </w:t>
      </w:r>
      <w:r w:rsidR="008C6696">
        <w:rPr>
          <w:rFonts w:cstheme="minorBidi"/>
          <w:lang w:bidi="th-TH"/>
        </w:rPr>
        <w:t xml:space="preserve">some </w:t>
      </w:r>
      <w:r w:rsidR="00015D44" w:rsidRPr="00F627A6">
        <w:rPr>
          <w:rFonts w:cstheme="minorBidi"/>
          <w:lang w:bidi="th-TH"/>
        </w:rPr>
        <w:t>agreement</w:t>
      </w:r>
      <w:r w:rsidR="00D6782B">
        <w:rPr>
          <w:rFonts w:cstheme="minorBidi"/>
          <w:lang w:bidi="th-TH"/>
        </w:rPr>
        <w:t>s</w:t>
      </w:r>
      <w:r w:rsidR="00312D68" w:rsidRPr="00F627A6">
        <w:rPr>
          <w:rFonts w:cstheme="minorBidi"/>
          <w:lang w:bidi="th-TH"/>
        </w:rPr>
        <w:t xml:space="preserve"> </w:t>
      </w:r>
      <w:r w:rsidR="00D6782B">
        <w:rPr>
          <w:rFonts w:cstheme="minorBidi"/>
          <w:lang w:val="en-US" w:bidi="th-TH"/>
        </w:rPr>
        <w:t>are</w:t>
      </w:r>
      <w:r w:rsidR="00015D44" w:rsidRPr="00F627A6">
        <w:rPr>
          <w:rFonts w:cstheme="minorBidi"/>
          <w:lang w:bidi="th-TH"/>
        </w:rPr>
        <w:t xml:space="preserve"> in process of signing.</w:t>
      </w:r>
    </w:p>
    <w:p w14:paraId="2B387946" w14:textId="77777777" w:rsidR="00AB366C" w:rsidRDefault="00AB366C" w:rsidP="00015D44">
      <w:pPr>
        <w:tabs>
          <w:tab w:val="left" w:pos="540"/>
        </w:tabs>
        <w:spacing w:line="223" w:lineRule="auto"/>
        <w:ind w:left="547"/>
        <w:jc w:val="thaiDistribute"/>
        <w:rPr>
          <w:rFonts w:cstheme="minorBidi"/>
          <w:szCs w:val="28"/>
          <w:lang w:val="en-US" w:bidi="th-TH"/>
        </w:rPr>
      </w:pPr>
    </w:p>
    <w:p w14:paraId="6EC895EA" w14:textId="06AA84C5" w:rsidR="00015D44" w:rsidRPr="00F627A6" w:rsidRDefault="00015D44" w:rsidP="00015D44">
      <w:pPr>
        <w:tabs>
          <w:tab w:val="left" w:pos="540"/>
        </w:tabs>
        <w:spacing w:line="223" w:lineRule="auto"/>
        <w:ind w:left="547"/>
        <w:jc w:val="thaiDistribute"/>
        <w:rPr>
          <w:rFonts w:cstheme="minorBidi"/>
          <w:i/>
          <w:iCs/>
          <w:szCs w:val="22"/>
          <w:lang w:val="en-US" w:bidi="th-TH"/>
        </w:rPr>
      </w:pPr>
      <w:r w:rsidRPr="00F627A6">
        <w:rPr>
          <w:rFonts w:cstheme="minorBidi"/>
          <w:i/>
          <w:iCs/>
          <w:szCs w:val="22"/>
          <w:lang w:val="en-US" w:bidi="th-TH"/>
        </w:rPr>
        <w:t>Consulting agreement for business operations</w:t>
      </w:r>
    </w:p>
    <w:p w14:paraId="202C1630" w14:textId="77777777" w:rsidR="00015D44" w:rsidRPr="00F627A6" w:rsidRDefault="00015D44" w:rsidP="00015D44">
      <w:pPr>
        <w:tabs>
          <w:tab w:val="left" w:pos="540"/>
        </w:tabs>
        <w:spacing w:line="223" w:lineRule="auto"/>
        <w:ind w:left="547"/>
        <w:jc w:val="thaiDistribute"/>
        <w:rPr>
          <w:rFonts w:cstheme="minorBidi"/>
          <w:i/>
          <w:iCs/>
          <w:szCs w:val="22"/>
          <w:lang w:val="en-US" w:bidi="th-TH"/>
        </w:rPr>
      </w:pPr>
    </w:p>
    <w:p w14:paraId="3AA4B59F" w14:textId="501829E4" w:rsidR="005867CD" w:rsidRPr="00F60510" w:rsidRDefault="00C37863" w:rsidP="005867CD">
      <w:pPr>
        <w:tabs>
          <w:tab w:val="left" w:pos="540"/>
        </w:tabs>
        <w:spacing w:line="223" w:lineRule="auto"/>
        <w:ind w:left="547"/>
        <w:jc w:val="thaiDistribute"/>
        <w:rPr>
          <w:rFonts w:cstheme="minorBidi"/>
          <w:lang w:bidi="th-TH"/>
        </w:rPr>
      </w:pPr>
      <w:r w:rsidRPr="00F627A6">
        <w:rPr>
          <w:rFonts w:cstheme="minorBidi"/>
          <w:lang w:bidi="th-TH"/>
        </w:rPr>
        <w:t xml:space="preserve">During the </w:t>
      </w:r>
      <w:r>
        <w:rPr>
          <w:rFonts w:cstheme="minorBidi"/>
          <w:lang w:val="en-US" w:bidi="th-TH"/>
        </w:rPr>
        <w:t>nine</w:t>
      </w:r>
      <w:r w:rsidRPr="00F627A6">
        <w:rPr>
          <w:rFonts w:cstheme="minorBidi"/>
          <w:lang w:bidi="th-TH"/>
        </w:rPr>
        <w:t xml:space="preserve">-month period ended </w:t>
      </w:r>
      <w:r>
        <w:rPr>
          <w:rFonts w:cstheme="minorBidi"/>
          <w:lang w:bidi="th-TH"/>
        </w:rPr>
        <w:t>30</w:t>
      </w:r>
      <w:r w:rsidRPr="00F627A6">
        <w:rPr>
          <w:rFonts w:cstheme="minorBidi"/>
          <w:lang w:bidi="th-TH"/>
        </w:rPr>
        <w:t xml:space="preserve"> </w:t>
      </w:r>
      <w:r w:rsidRPr="001014A9">
        <w:rPr>
          <w:rFonts w:cstheme="minorBidi"/>
          <w:lang w:bidi="th-TH"/>
        </w:rPr>
        <w:t xml:space="preserve">September </w:t>
      </w:r>
      <w:r>
        <w:rPr>
          <w:rFonts w:cstheme="minorBidi"/>
          <w:lang w:bidi="th-TH"/>
        </w:rPr>
        <w:t>2025</w:t>
      </w:r>
      <w:r w:rsidR="005867CD" w:rsidRPr="00C57950">
        <w:rPr>
          <w:rFonts w:cstheme="minorBidi"/>
          <w:lang w:bidi="th-TH"/>
        </w:rPr>
        <w:t>, the Company entered into business</w:t>
      </w:r>
      <w:r w:rsidR="00D522C3">
        <w:rPr>
          <w:rFonts w:cstheme="minorBidi"/>
          <w:lang w:bidi="th-TH"/>
        </w:rPr>
        <w:t xml:space="preserve"> </w:t>
      </w:r>
      <w:r w:rsidR="005867CD" w:rsidRPr="00C57950">
        <w:rPr>
          <w:rFonts w:cstheme="minorBidi"/>
          <w:lang w:bidi="th-TH"/>
        </w:rPr>
        <w:t>administration services and consulting services about business operations and investing to subsidiaries which included consultations, advice</w:t>
      </w:r>
      <w:r w:rsidR="005867CD" w:rsidRPr="00C57950">
        <w:rPr>
          <w:rFonts w:cstheme="minorBidi"/>
          <w:lang w:val="en-US" w:bidi="th-TH"/>
        </w:rPr>
        <w:t>s</w:t>
      </w:r>
      <w:r w:rsidR="005867CD" w:rsidRPr="00C57950">
        <w:rPr>
          <w:rFonts w:cstheme="minorBidi" w:hint="cs"/>
          <w:cs/>
          <w:lang w:val="en-US" w:bidi="th-TH"/>
        </w:rPr>
        <w:t xml:space="preserve"> </w:t>
      </w:r>
      <w:r w:rsidR="005867CD" w:rsidRPr="00C57950">
        <w:rPr>
          <w:rFonts w:cstheme="minorBidi"/>
          <w:lang w:val="en-US" w:bidi="th-TH"/>
        </w:rPr>
        <w:t>and</w:t>
      </w:r>
      <w:r w:rsidR="005867CD" w:rsidRPr="00C57950">
        <w:rPr>
          <w:rFonts w:cstheme="minorBidi"/>
          <w:lang w:bidi="th-TH"/>
        </w:rPr>
        <w:t xml:space="preserve"> coordination in policy planning to ensure compliance with international standards, business operations, financing, and investing. The agreement is effective for one year from 1 January 202</w:t>
      </w:r>
      <w:r w:rsidR="005867CD">
        <w:rPr>
          <w:rFonts w:cstheme="minorBidi"/>
          <w:lang w:bidi="th-TH"/>
        </w:rPr>
        <w:t>5</w:t>
      </w:r>
      <w:r w:rsidR="005867CD" w:rsidRPr="00C57950">
        <w:rPr>
          <w:rFonts w:cstheme="minorBidi"/>
          <w:lang w:bidi="th-TH"/>
        </w:rPr>
        <w:t xml:space="preserve"> to 31 December 202</w:t>
      </w:r>
      <w:r w:rsidR="005867CD">
        <w:rPr>
          <w:rFonts w:cstheme="minorBidi"/>
          <w:lang w:bidi="th-TH"/>
        </w:rPr>
        <w:t>5</w:t>
      </w:r>
      <w:r w:rsidR="005867CD" w:rsidRPr="00C57950">
        <w:rPr>
          <w:rFonts w:cstheme="minorBidi"/>
          <w:lang w:bidi="th-TH"/>
        </w:rPr>
        <w:t>.</w:t>
      </w:r>
      <w:r w:rsidR="00F60510">
        <w:rPr>
          <w:rFonts w:cstheme="minorBidi"/>
          <w:lang w:bidi="th-TH"/>
        </w:rPr>
        <w:t xml:space="preserve"> </w:t>
      </w:r>
      <w:r w:rsidR="005867CD" w:rsidRPr="00C57950">
        <w:rPr>
          <w:rFonts w:cstheme="minorBidi"/>
          <w:lang w:bidi="th-TH"/>
        </w:rPr>
        <w:t>The Company will receive the service fee at the rate as specified in the agreements. Currently, some new agreements are in process of signing.</w:t>
      </w:r>
    </w:p>
    <w:p w14:paraId="647B7BEF" w14:textId="77777777" w:rsidR="001C0704" w:rsidRDefault="001C0704" w:rsidP="001C0704">
      <w:pPr>
        <w:tabs>
          <w:tab w:val="left" w:pos="540"/>
        </w:tabs>
        <w:spacing w:line="223" w:lineRule="auto"/>
        <w:ind w:left="547"/>
        <w:jc w:val="thaiDistribute"/>
        <w:rPr>
          <w:rFonts w:cstheme="minorBidi"/>
          <w:lang w:bidi="th-TH"/>
        </w:rPr>
      </w:pPr>
    </w:p>
    <w:p w14:paraId="62725D3A" w14:textId="79444B6B" w:rsidR="00F60510" w:rsidRDefault="00F60510">
      <w:pPr>
        <w:spacing w:line="240" w:lineRule="auto"/>
        <w:rPr>
          <w:rFonts w:cstheme="minorBidi"/>
          <w:i/>
          <w:iCs/>
          <w:szCs w:val="28"/>
          <w:lang w:bidi="th-TH"/>
        </w:rPr>
      </w:pPr>
    </w:p>
    <w:p w14:paraId="0E7060F3" w14:textId="77777777" w:rsidR="00F71A48" w:rsidRPr="00F71A48" w:rsidRDefault="00F71A48">
      <w:pPr>
        <w:spacing w:line="240" w:lineRule="auto"/>
        <w:rPr>
          <w:rFonts w:cstheme="minorBidi"/>
          <w:i/>
          <w:iCs/>
          <w:szCs w:val="28"/>
          <w:lang w:bidi="th-TH"/>
        </w:rPr>
      </w:pPr>
    </w:p>
    <w:p w14:paraId="1D990109" w14:textId="069A2461" w:rsidR="00221794" w:rsidRDefault="00221794" w:rsidP="00015D44">
      <w:pPr>
        <w:tabs>
          <w:tab w:val="left" w:pos="540"/>
        </w:tabs>
        <w:spacing w:line="223" w:lineRule="auto"/>
        <w:ind w:left="547"/>
        <w:jc w:val="thaiDistribute"/>
        <w:rPr>
          <w:i/>
          <w:iCs/>
          <w:szCs w:val="22"/>
        </w:rPr>
      </w:pPr>
      <w:r>
        <w:rPr>
          <w:i/>
          <w:iCs/>
          <w:szCs w:val="22"/>
        </w:rPr>
        <w:lastRenderedPageBreak/>
        <w:t xml:space="preserve">Land </w:t>
      </w:r>
      <w:r w:rsidR="00995BCE">
        <w:rPr>
          <w:i/>
          <w:iCs/>
          <w:szCs w:val="22"/>
        </w:rPr>
        <w:t xml:space="preserve">lease </w:t>
      </w:r>
      <w:r w:rsidR="0044369F">
        <w:rPr>
          <w:i/>
          <w:iCs/>
          <w:szCs w:val="22"/>
        </w:rPr>
        <w:t>agreement</w:t>
      </w:r>
    </w:p>
    <w:p w14:paraId="343820DB" w14:textId="77777777" w:rsidR="0044369F" w:rsidRPr="0044369F" w:rsidRDefault="0044369F" w:rsidP="00015D44">
      <w:pPr>
        <w:tabs>
          <w:tab w:val="left" w:pos="540"/>
        </w:tabs>
        <w:spacing w:line="223" w:lineRule="auto"/>
        <w:ind w:left="547"/>
        <w:jc w:val="thaiDistribute"/>
        <w:rPr>
          <w:szCs w:val="22"/>
        </w:rPr>
      </w:pPr>
    </w:p>
    <w:p w14:paraId="0E3CE278" w14:textId="3FFE6A51" w:rsidR="0044369F" w:rsidRDefault="0044369F" w:rsidP="00015D44">
      <w:pPr>
        <w:tabs>
          <w:tab w:val="left" w:pos="540"/>
        </w:tabs>
        <w:spacing w:line="223" w:lineRule="auto"/>
        <w:ind w:left="547"/>
        <w:jc w:val="thaiDistribute"/>
        <w:rPr>
          <w:rFonts w:cstheme="minorBidi"/>
          <w:lang w:bidi="th-TH"/>
        </w:rPr>
      </w:pPr>
      <w:r w:rsidRPr="00F627A6">
        <w:rPr>
          <w:rFonts w:cstheme="minorBidi"/>
          <w:lang w:bidi="th-TH"/>
        </w:rPr>
        <w:t xml:space="preserve">During the </w:t>
      </w:r>
      <w:r w:rsidR="001014A9">
        <w:rPr>
          <w:rFonts w:cstheme="minorBidi"/>
          <w:lang w:val="en-US" w:bidi="th-TH"/>
        </w:rPr>
        <w:t>nine</w:t>
      </w:r>
      <w:r w:rsidRPr="00F627A6">
        <w:rPr>
          <w:rFonts w:cstheme="minorBidi"/>
          <w:lang w:bidi="th-TH"/>
        </w:rPr>
        <w:t xml:space="preserve">-month period ended 30 </w:t>
      </w:r>
      <w:r w:rsidR="001014A9" w:rsidRPr="001014A9">
        <w:rPr>
          <w:rFonts w:cstheme="minorBidi"/>
          <w:lang w:bidi="th-TH"/>
        </w:rPr>
        <w:t xml:space="preserve">September </w:t>
      </w:r>
      <w:r w:rsidRPr="00F627A6">
        <w:rPr>
          <w:rFonts w:cstheme="minorBidi"/>
          <w:lang w:bidi="th-TH"/>
        </w:rPr>
        <w:t>2025,</w:t>
      </w:r>
      <w:r w:rsidR="002B6016">
        <w:rPr>
          <w:rFonts w:cstheme="minorBidi"/>
          <w:lang w:bidi="th-TH"/>
        </w:rPr>
        <w:t xml:space="preserve"> Asset World Retail Company Limited, </w:t>
      </w:r>
      <w:r w:rsidR="00B05268">
        <w:rPr>
          <w:rFonts w:cstheme="minorBidi"/>
          <w:lang w:bidi="th-TH"/>
        </w:rPr>
        <w:br/>
      </w:r>
      <w:r w:rsidR="002B6016">
        <w:rPr>
          <w:rFonts w:cstheme="minorBidi"/>
          <w:lang w:bidi="th-TH"/>
        </w:rPr>
        <w:t>a subsidiary of the Company, entered into land lease agreement with a related party</w:t>
      </w:r>
      <w:r w:rsidR="002617C6">
        <w:rPr>
          <w:rFonts w:cstheme="minorBidi"/>
          <w:lang w:bidi="th-TH"/>
        </w:rPr>
        <w:t xml:space="preserve"> commencing from 1 March 2025 to 29 February 202</w:t>
      </w:r>
      <w:r w:rsidR="007105C2">
        <w:rPr>
          <w:rFonts w:cstheme="minorBidi"/>
          <w:lang w:bidi="th-TH"/>
        </w:rPr>
        <w:t xml:space="preserve">8. </w:t>
      </w:r>
      <w:r w:rsidR="00D827C4">
        <w:rPr>
          <w:rFonts w:cstheme="minorBidi"/>
          <w:lang w:bidi="th-TH"/>
        </w:rPr>
        <w:t>The</w:t>
      </w:r>
      <w:r w:rsidR="007105C2">
        <w:rPr>
          <w:rFonts w:cstheme="minorBidi"/>
          <w:lang w:bidi="th-TH"/>
        </w:rPr>
        <w:t xml:space="preserve"> subsidiary is obliged</w:t>
      </w:r>
      <w:r w:rsidR="00F05FDA">
        <w:rPr>
          <w:rFonts w:cstheme="minorBidi"/>
          <w:lang w:bidi="th-TH"/>
        </w:rPr>
        <w:t xml:space="preserve"> to pay monthly rental fee at the rate as specified in the agreement.</w:t>
      </w:r>
      <w:r w:rsidR="002B6016">
        <w:rPr>
          <w:rFonts w:cstheme="minorBidi"/>
          <w:lang w:bidi="th-TH"/>
        </w:rPr>
        <w:t xml:space="preserve"> </w:t>
      </w:r>
    </w:p>
    <w:p w14:paraId="57D9BB0C" w14:textId="77777777" w:rsidR="007F56C3" w:rsidRPr="007F56C3" w:rsidRDefault="007F56C3" w:rsidP="00AF2CF0">
      <w:pPr>
        <w:tabs>
          <w:tab w:val="left" w:pos="540"/>
        </w:tabs>
        <w:spacing w:line="223" w:lineRule="auto"/>
        <w:jc w:val="thaiDistribute"/>
        <w:rPr>
          <w:rFonts w:cstheme="minorBidi"/>
          <w:szCs w:val="22"/>
          <w:lang w:val="en-US"/>
        </w:rPr>
      </w:pPr>
    </w:p>
    <w:p w14:paraId="058FA4B7" w14:textId="11C97F54" w:rsidR="00015D44" w:rsidRPr="00F12D97" w:rsidRDefault="00015D44" w:rsidP="00015D44">
      <w:pPr>
        <w:tabs>
          <w:tab w:val="left" w:pos="540"/>
        </w:tabs>
        <w:spacing w:line="223" w:lineRule="auto"/>
        <w:ind w:left="547"/>
        <w:jc w:val="thaiDistribute"/>
        <w:rPr>
          <w:i/>
          <w:iCs/>
          <w:szCs w:val="22"/>
        </w:rPr>
      </w:pPr>
      <w:r w:rsidRPr="00F12D97">
        <w:rPr>
          <w:i/>
          <w:iCs/>
          <w:szCs w:val="22"/>
        </w:rPr>
        <w:t>Loan to and loan from related parties agreements</w:t>
      </w:r>
    </w:p>
    <w:p w14:paraId="72AEB2FB" w14:textId="77777777" w:rsidR="00015D44" w:rsidRPr="00F12D97" w:rsidRDefault="00015D44" w:rsidP="00015D44">
      <w:pPr>
        <w:tabs>
          <w:tab w:val="left" w:pos="547"/>
        </w:tabs>
        <w:spacing w:line="223" w:lineRule="auto"/>
        <w:ind w:left="547"/>
        <w:jc w:val="thaiDistribute"/>
        <w:rPr>
          <w:rFonts w:cstheme="minorBidi"/>
          <w:i/>
          <w:iCs/>
          <w:szCs w:val="22"/>
          <w:lang w:val="en-US" w:bidi="th-TH"/>
        </w:rPr>
      </w:pPr>
    </w:p>
    <w:p w14:paraId="3315315C" w14:textId="77777777" w:rsidR="00015D44" w:rsidRPr="00C9333C" w:rsidRDefault="00015D44" w:rsidP="00015D44">
      <w:pPr>
        <w:tabs>
          <w:tab w:val="left" w:pos="547"/>
        </w:tabs>
        <w:spacing w:line="223" w:lineRule="auto"/>
        <w:ind w:left="547"/>
        <w:jc w:val="thaiDistribute"/>
        <w:rPr>
          <w:szCs w:val="22"/>
        </w:rPr>
      </w:pPr>
      <w:r w:rsidRPr="00C9333C">
        <w:rPr>
          <w:szCs w:val="22"/>
        </w:rPr>
        <w:t>The Company entered into loan to and loan from agreements and amendment agreements with subsidiaries which bore interest at the rate of 2.95% per annum</w:t>
      </w:r>
      <w:r w:rsidRPr="00C9333C">
        <w:t xml:space="preserve"> for </w:t>
      </w:r>
      <w:r w:rsidRPr="00C9333C">
        <w:rPr>
          <w:szCs w:val="22"/>
        </w:rPr>
        <w:t>loans to and 1.20% per annum for loans from. These loans to and loans from subsidiaries are repayable at call.</w:t>
      </w:r>
    </w:p>
    <w:p w14:paraId="149846D0" w14:textId="77777777" w:rsidR="00015D44" w:rsidRPr="00321789" w:rsidRDefault="00015D44" w:rsidP="00F12D97">
      <w:pPr>
        <w:tabs>
          <w:tab w:val="left" w:pos="547"/>
        </w:tabs>
        <w:spacing w:line="223" w:lineRule="auto"/>
        <w:ind w:left="547"/>
        <w:jc w:val="thaiDistribute"/>
        <w:rPr>
          <w:szCs w:val="22"/>
          <w:highlight w:val="yellow"/>
        </w:rPr>
      </w:pPr>
    </w:p>
    <w:p w14:paraId="0922DE44" w14:textId="2FE1A58B" w:rsidR="00CD2F68" w:rsidRPr="0078195A" w:rsidRDefault="00CD2F68" w:rsidP="0078195A">
      <w:pPr>
        <w:tabs>
          <w:tab w:val="left" w:pos="547"/>
        </w:tabs>
        <w:spacing w:line="223" w:lineRule="auto"/>
        <w:ind w:left="547"/>
        <w:jc w:val="thaiDistribute"/>
        <w:rPr>
          <w:szCs w:val="22"/>
        </w:rPr>
      </w:pPr>
      <w:r w:rsidRPr="007F4625">
        <w:rPr>
          <w:rFonts w:cstheme="minorBidi"/>
          <w:lang w:bidi="th-TH"/>
        </w:rPr>
        <w:t xml:space="preserve">During the </w:t>
      </w:r>
      <w:r>
        <w:rPr>
          <w:rFonts w:cstheme="minorBidi"/>
          <w:lang w:bidi="th-TH"/>
        </w:rPr>
        <w:t>nine</w:t>
      </w:r>
      <w:r w:rsidRPr="007F4625">
        <w:rPr>
          <w:rFonts w:cstheme="minorBidi"/>
          <w:lang w:bidi="th-TH"/>
        </w:rPr>
        <w:t xml:space="preserve">-month period ended 30 </w:t>
      </w:r>
      <w:r w:rsidRPr="001014A9">
        <w:rPr>
          <w:rFonts w:cstheme="minorBidi"/>
          <w:lang w:bidi="th-TH"/>
        </w:rPr>
        <w:t xml:space="preserve">September </w:t>
      </w:r>
      <w:r w:rsidRPr="0078195A">
        <w:rPr>
          <w:rFonts w:cstheme="minorBidi"/>
          <w:lang w:bidi="th-TH"/>
        </w:rPr>
        <w:t>2025,</w:t>
      </w:r>
      <w:r w:rsidRPr="0078195A">
        <w:rPr>
          <w:szCs w:val="22"/>
        </w:rPr>
        <w:t xml:space="preserve"> </w:t>
      </w:r>
      <w:r w:rsidR="0078195A" w:rsidRPr="0078195A">
        <w:rPr>
          <w:szCs w:val="22"/>
        </w:rPr>
        <w:t>the</w:t>
      </w:r>
      <w:r w:rsidR="0078195A" w:rsidRPr="00C9333C">
        <w:rPr>
          <w:szCs w:val="22"/>
        </w:rPr>
        <w:t xml:space="preserve"> Group approved to revision </w:t>
      </w:r>
      <w:r w:rsidR="0078195A" w:rsidRPr="00C9333C">
        <w:rPr>
          <w:rFonts w:cs="Angsana New"/>
          <w:szCs w:val="28"/>
          <w:lang w:val="en-US" w:bidi="th-TH"/>
        </w:rPr>
        <w:t>interest rate</w:t>
      </w:r>
      <w:r w:rsidR="0078195A">
        <w:rPr>
          <w:rFonts w:cs="Angsana New"/>
          <w:szCs w:val="28"/>
          <w:lang w:val="en-US" w:bidi="th-TH"/>
        </w:rPr>
        <w:t>s</w:t>
      </w:r>
      <w:r w:rsidR="0078195A" w:rsidRPr="00C9333C">
        <w:rPr>
          <w:rFonts w:cs="Angsana New"/>
          <w:szCs w:val="28"/>
          <w:lang w:val="en-US" w:bidi="th-TH"/>
        </w:rPr>
        <w:t xml:space="preserve"> of loans to and loans from </w:t>
      </w:r>
      <w:r w:rsidR="0078195A" w:rsidRPr="00C9333C">
        <w:rPr>
          <w:szCs w:val="22"/>
        </w:rPr>
        <w:t xml:space="preserve">which bore interest at the rate of </w:t>
      </w:r>
      <w:r w:rsidR="00FF4ED7">
        <w:rPr>
          <w:szCs w:val="22"/>
        </w:rPr>
        <w:t>3.52 % - 5.92</w:t>
      </w:r>
      <w:r w:rsidR="00FF4ED7" w:rsidRPr="00C9333C">
        <w:rPr>
          <w:szCs w:val="22"/>
        </w:rPr>
        <w:t xml:space="preserve">% </w:t>
      </w:r>
      <w:r w:rsidR="0078195A" w:rsidRPr="00C9333C">
        <w:rPr>
          <w:szCs w:val="22"/>
        </w:rPr>
        <w:t>per annum</w:t>
      </w:r>
      <w:r w:rsidR="0078195A" w:rsidRPr="00C9333C">
        <w:t xml:space="preserve"> for </w:t>
      </w:r>
      <w:r w:rsidR="0078195A" w:rsidRPr="00C9333C">
        <w:rPr>
          <w:szCs w:val="22"/>
        </w:rPr>
        <w:t xml:space="preserve">loans to and </w:t>
      </w:r>
      <w:r w:rsidR="00FF4ED7">
        <w:rPr>
          <w:szCs w:val="22"/>
        </w:rPr>
        <w:t>1.68</w:t>
      </w:r>
      <w:r w:rsidR="000B3B7C">
        <w:rPr>
          <w:szCs w:val="22"/>
        </w:rPr>
        <w:t xml:space="preserve"> </w:t>
      </w:r>
      <w:r w:rsidR="00724542">
        <w:rPr>
          <w:szCs w:val="22"/>
        </w:rPr>
        <w:t xml:space="preserve">% </w:t>
      </w:r>
      <w:r w:rsidR="005961AE">
        <w:rPr>
          <w:szCs w:val="22"/>
        </w:rPr>
        <w:t xml:space="preserve">- </w:t>
      </w:r>
      <w:r w:rsidR="00FF4ED7">
        <w:rPr>
          <w:szCs w:val="22"/>
        </w:rPr>
        <w:t>1.86</w:t>
      </w:r>
      <w:r w:rsidR="0078195A" w:rsidRPr="00C9333C">
        <w:rPr>
          <w:szCs w:val="22"/>
        </w:rPr>
        <w:t>% per annum for loans from.</w:t>
      </w:r>
    </w:p>
    <w:p w14:paraId="47D9AAE5" w14:textId="77777777" w:rsidR="00CD2F68" w:rsidRPr="00321789" w:rsidRDefault="00CD2F68" w:rsidP="00F12D97">
      <w:pPr>
        <w:tabs>
          <w:tab w:val="left" w:pos="547"/>
        </w:tabs>
        <w:spacing w:line="223" w:lineRule="auto"/>
        <w:ind w:left="547"/>
        <w:jc w:val="thaiDistribute"/>
        <w:rPr>
          <w:szCs w:val="22"/>
          <w:highlight w:val="yellow"/>
        </w:rPr>
      </w:pPr>
    </w:p>
    <w:p w14:paraId="23E6CDBC" w14:textId="62E1E49F" w:rsidR="00531770" w:rsidRPr="007F4625" w:rsidRDefault="001429EB" w:rsidP="00F12D97">
      <w:pPr>
        <w:tabs>
          <w:tab w:val="left" w:pos="547"/>
        </w:tabs>
        <w:spacing w:line="223" w:lineRule="auto"/>
        <w:ind w:left="547"/>
        <w:jc w:val="thaiDistribute"/>
        <w:rPr>
          <w:rFonts w:cstheme="minorBidi"/>
          <w:szCs w:val="28"/>
          <w:cs/>
          <w:lang w:bidi="th-TH"/>
        </w:rPr>
      </w:pPr>
      <w:r w:rsidRPr="007F4625">
        <w:rPr>
          <w:rFonts w:cstheme="minorBidi"/>
          <w:lang w:bidi="th-TH"/>
        </w:rPr>
        <w:t xml:space="preserve">During the </w:t>
      </w:r>
      <w:r w:rsidR="001014A9">
        <w:rPr>
          <w:rFonts w:cstheme="minorBidi"/>
          <w:lang w:bidi="th-TH"/>
        </w:rPr>
        <w:t>nine</w:t>
      </w:r>
      <w:r w:rsidRPr="007F4625">
        <w:rPr>
          <w:rFonts w:cstheme="minorBidi"/>
          <w:lang w:bidi="th-TH"/>
        </w:rPr>
        <w:t xml:space="preserve">-month period ended </w:t>
      </w:r>
      <w:r w:rsidR="00946A77" w:rsidRPr="007F4625">
        <w:rPr>
          <w:rFonts w:cstheme="minorBidi"/>
          <w:lang w:bidi="th-TH"/>
        </w:rPr>
        <w:t xml:space="preserve">30 </w:t>
      </w:r>
      <w:r w:rsidR="001014A9" w:rsidRPr="001014A9">
        <w:rPr>
          <w:rFonts w:cstheme="minorBidi"/>
          <w:lang w:bidi="th-TH"/>
        </w:rPr>
        <w:t xml:space="preserve">September </w:t>
      </w:r>
      <w:r w:rsidRPr="007F4625">
        <w:rPr>
          <w:rFonts w:cstheme="minorBidi"/>
          <w:lang w:bidi="th-TH"/>
        </w:rPr>
        <w:t xml:space="preserve">2025, the Company entered </w:t>
      </w:r>
      <w:r w:rsidRPr="007F4625">
        <w:rPr>
          <w:szCs w:val="22"/>
        </w:rPr>
        <w:t xml:space="preserve">into </w:t>
      </w:r>
      <w:r w:rsidR="00D932D0" w:rsidRPr="007F4625">
        <w:rPr>
          <w:rFonts w:cs="Angsana New"/>
          <w:szCs w:val="28"/>
          <w:lang w:val="en-US" w:bidi="th-TH"/>
        </w:rPr>
        <w:t xml:space="preserve">short-term </w:t>
      </w:r>
      <w:r w:rsidR="00085576">
        <w:rPr>
          <w:rFonts w:cs="Angsana New"/>
          <w:szCs w:val="28"/>
          <w:lang w:val="en-US" w:bidi="th-TH"/>
        </w:rPr>
        <w:t xml:space="preserve">and long-term </w:t>
      </w:r>
      <w:r w:rsidRPr="007F4625">
        <w:rPr>
          <w:szCs w:val="22"/>
        </w:rPr>
        <w:t xml:space="preserve">loan </w:t>
      </w:r>
      <w:r w:rsidR="00687A2F" w:rsidRPr="007F4625">
        <w:rPr>
          <w:szCs w:val="22"/>
        </w:rPr>
        <w:t>agreement</w:t>
      </w:r>
      <w:r w:rsidR="00552846" w:rsidRPr="007F4625">
        <w:rPr>
          <w:szCs w:val="22"/>
        </w:rPr>
        <w:t>s in term of pro</w:t>
      </w:r>
      <w:r w:rsidR="00350F96" w:rsidRPr="007F4625">
        <w:rPr>
          <w:szCs w:val="22"/>
        </w:rPr>
        <w:t>missory note</w:t>
      </w:r>
      <w:r w:rsidR="00173C82" w:rsidRPr="007F4625">
        <w:rPr>
          <w:szCs w:val="22"/>
        </w:rPr>
        <w:t xml:space="preserve"> with a joint venture, </w:t>
      </w:r>
      <w:r w:rsidR="00EE56AE" w:rsidRPr="00EE56AE">
        <w:rPr>
          <w:szCs w:val="22"/>
        </w:rPr>
        <w:t xml:space="preserve">totaling amount of  Baht </w:t>
      </w:r>
      <w:r w:rsidR="00A45057">
        <w:rPr>
          <w:szCs w:val="22"/>
        </w:rPr>
        <w:t xml:space="preserve">178.16 </w:t>
      </w:r>
      <w:r w:rsidR="003D4F30" w:rsidRPr="007F4625">
        <w:rPr>
          <w:szCs w:val="22"/>
        </w:rPr>
        <w:t>million and Baht 589.60</w:t>
      </w:r>
      <w:r w:rsidR="003D4F30">
        <w:rPr>
          <w:rFonts w:cstheme="minorBidi"/>
          <w:szCs w:val="28"/>
          <w:lang w:bidi="th-TH"/>
        </w:rPr>
        <w:t xml:space="preserve"> </w:t>
      </w:r>
      <w:r w:rsidR="003D4F30" w:rsidRPr="007F4625">
        <w:rPr>
          <w:szCs w:val="22"/>
        </w:rPr>
        <w:t>million</w:t>
      </w:r>
      <w:r w:rsidR="00B14463">
        <w:rPr>
          <w:szCs w:val="22"/>
        </w:rPr>
        <w:t xml:space="preserve">, </w:t>
      </w:r>
      <w:r w:rsidR="00B14463" w:rsidRPr="00A76556">
        <w:rPr>
          <w:szCs w:val="22"/>
        </w:rPr>
        <w:t>respectively</w:t>
      </w:r>
      <w:r w:rsidR="00A76556" w:rsidRPr="00A76556">
        <w:rPr>
          <w:szCs w:val="22"/>
        </w:rPr>
        <w:t>,</w:t>
      </w:r>
      <w:r w:rsidR="00B14463">
        <w:rPr>
          <w:szCs w:val="22"/>
        </w:rPr>
        <w:t xml:space="preserve"> </w:t>
      </w:r>
      <w:r w:rsidR="004F3CD5" w:rsidRPr="007F4625">
        <w:rPr>
          <w:szCs w:val="22"/>
        </w:rPr>
        <w:t>which bore interest at the rate of 4.42% per annum</w:t>
      </w:r>
      <w:r w:rsidR="004D29FD" w:rsidRPr="007F4625">
        <w:rPr>
          <w:szCs w:val="22"/>
        </w:rPr>
        <w:t>. These loans to a joint venture are repayable at call.</w:t>
      </w:r>
    </w:p>
    <w:p w14:paraId="135FAD96" w14:textId="1D62140B" w:rsidR="00531770" w:rsidRPr="00321789" w:rsidRDefault="00531770" w:rsidP="00F12D97">
      <w:pPr>
        <w:tabs>
          <w:tab w:val="left" w:pos="547"/>
        </w:tabs>
        <w:spacing w:line="223" w:lineRule="auto"/>
        <w:ind w:left="547"/>
        <w:jc w:val="thaiDistribute"/>
        <w:rPr>
          <w:szCs w:val="22"/>
          <w:highlight w:val="yellow"/>
        </w:rPr>
      </w:pPr>
    </w:p>
    <w:p w14:paraId="3484B31D" w14:textId="13DBDD98" w:rsidR="00C74FB4" w:rsidRDefault="00C74FB4" w:rsidP="00C74FB4">
      <w:pPr>
        <w:tabs>
          <w:tab w:val="left" w:pos="547"/>
        </w:tabs>
        <w:spacing w:line="223" w:lineRule="auto"/>
        <w:ind w:left="547"/>
        <w:jc w:val="thaiDistribute"/>
        <w:rPr>
          <w:spacing w:val="-4"/>
          <w:szCs w:val="22"/>
        </w:rPr>
      </w:pPr>
      <w:r w:rsidRPr="002008CD">
        <w:rPr>
          <w:szCs w:val="22"/>
        </w:rPr>
        <w:t xml:space="preserve">On </w:t>
      </w:r>
      <w:r w:rsidR="00D26783" w:rsidRPr="00D26783">
        <w:rPr>
          <w:szCs w:val="22"/>
        </w:rPr>
        <w:t>29 September</w:t>
      </w:r>
      <w:r w:rsidRPr="00D26783">
        <w:rPr>
          <w:szCs w:val="22"/>
        </w:rPr>
        <w:t xml:space="preserve"> 2025</w:t>
      </w:r>
      <w:r w:rsidRPr="002008CD">
        <w:rPr>
          <w:szCs w:val="22"/>
        </w:rPr>
        <w:t>, the Company issued a letter not to call for repayment of loans from</w:t>
      </w:r>
      <w:r w:rsidRPr="002008CD">
        <w:rPr>
          <w:rFonts w:cstheme="minorBidi" w:hint="cs"/>
          <w:szCs w:val="28"/>
          <w:cs/>
          <w:lang w:bidi="th-TH"/>
        </w:rPr>
        <w:t xml:space="preserve"> </w:t>
      </w:r>
      <w:r w:rsidRPr="002008CD">
        <w:rPr>
          <w:szCs w:val="22"/>
        </w:rPr>
        <w:t>subsidiaries</w:t>
      </w:r>
      <w:r w:rsidRPr="002008CD">
        <w:rPr>
          <w:rFonts w:cstheme="minorBidi" w:hint="cs"/>
          <w:szCs w:val="28"/>
          <w:cs/>
          <w:lang w:bidi="th-TH"/>
        </w:rPr>
        <w:t xml:space="preserve"> </w:t>
      </w:r>
      <w:r w:rsidRPr="002008CD">
        <w:rPr>
          <w:szCs w:val="22"/>
        </w:rPr>
        <w:t xml:space="preserve">total of </w:t>
      </w:r>
      <w:r w:rsidR="00D26783">
        <w:rPr>
          <w:szCs w:val="22"/>
        </w:rPr>
        <w:t>22</w:t>
      </w:r>
      <w:r w:rsidRPr="002008CD">
        <w:rPr>
          <w:szCs w:val="22"/>
        </w:rPr>
        <w:t xml:space="preserve"> companies </w:t>
      </w:r>
      <w:r w:rsidR="00770F9F" w:rsidRPr="002008CD">
        <w:rPr>
          <w:szCs w:val="22"/>
        </w:rPr>
        <w:t>and not</w:t>
      </w:r>
      <w:r w:rsidR="009F1116" w:rsidRPr="002008CD">
        <w:rPr>
          <w:szCs w:val="22"/>
        </w:rPr>
        <w:t xml:space="preserve"> to</w:t>
      </w:r>
      <w:r w:rsidR="00770F9F" w:rsidRPr="002008CD">
        <w:rPr>
          <w:szCs w:val="22"/>
        </w:rPr>
        <w:t xml:space="preserve"> call for repayment of </w:t>
      </w:r>
      <w:r w:rsidR="005D0BD3" w:rsidRPr="00C22727">
        <w:rPr>
          <w:szCs w:val="22"/>
        </w:rPr>
        <w:t>partial</w:t>
      </w:r>
      <w:r w:rsidR="00770F9F" w:rsidRPr="002008CD">
        <w:rPr>
          <w:szCs w:val="22"/>
        </w:rPr>
        <w:t xml:space="preserve"> loans from a </w:t>
      </w:r>
      <w:r w:rsidR="00770F9F" w:rsidRPr="002008CD">
        <w:rPr>
          <w:spacing w:val="-4"/>
          <w:szCs w:val="22"/>
        </w:rPr>
        <w:t xml:space="preserve">joint venture </w:t>
      </w:r>
      <w:r w:rsidRPr="002008CD">
        <w:rPr>
          <w:spacing w:val="-4"/>
          <w:szCs w:val="22"/>
        </w:rPr>
        <w:t>within a 12-month period. These loans are classified as non-current assets as at 3</w:t>
      </w:r>
      <w:r w:rsidR="007F4625" w:rsidRPr="002008CD">
        <w:rPr>
          <w:spacing w:val="-4"/>
          <w:szCs w:val="22"/>
        </w:rPr>
        <w:t>0</w:t>
      </w:r>
      <w:r w:rsidRPr="002008CD">
        <w:rPr>
          <w:spacing w:val="-4"/>
          <w:szCs w:val="22"/>
        </w:rPr>
        <w:t xml:space="preserve"> </w:t>
      </w:r>
      <w:r w:rsidR="001014A9" w:rsidRPr="001014A9">
        <w:rPr>
          <w:spacing w:val="-4"/>
          <w:szCs w:val="22"/>
        </w:rPr>
        <w:t xml:space="preserve">September </w:t>
      </w:r>
      <w:r w:rsidRPr="002008CD">
        <w:rPr>
          <w:spacing w:val="-4"/>
          <w:szCs w:val="22"/>
        </w:rPr>
        <w:t>202</w:t>
      </w:r>
      <w:r w:rsidR="00531770" w:rsidRPr="002008CD">
        <w:rPr>
          <w:spacing w:val="-4"/>
          <w:szCs w:val="22"/>
        </w:rPr>
        <w:t>5</w:t>
      </w:r>
      <w:r w:rsidRPr="002008CD">
        <w:rPr>
          <w:spacing w:val="-4"/>
          <w:szCs w:val="22"/>
        </w:rPr>
        <w:t xml:space="preserve">. </w:t>
      </w:r>
      <w:r w:rsidR="005D0BD3">
        <w:rPr>
          <w:spacing w:val="-4"/>
          <w:szCs w:val="22"/>
        </w:rPr>
        <w:t>On</w:t>
      </w:r>
      <w:r w:rsidRPr="002008CD">
        <w:rPr>
          <w:spacing w:val="-4"/>
          <w:szCs w:val="22"/>
        </w:rPr>
        <w:t xml:space="preserve"> the same date, the </w:t>
      </w:r>
      <w:r w:rsidR="00531770" w:rsidRPr="002008CD">
        <w:rPr>
          <w:spacing w:val="-4"/>
          <w:szCs w:val="22"/>
        </w:rPr>
        <w:t>7</w:t>
      </w:r>
      <w:r w:rsidRPr="002008CD">
        <w:rPr>
          <w:spacing w:val="-4"/>
          <w:szCs w:val="22"/>
        </w:rPr>
        <w:t xml:space="preserve"> subsidiaries issued a letter not to call for repayment of loans from the Company within a 12-month period. These loans are classified as non-current liabilities as at 3</w:t>
      </w:r>
      <w:r w:rsidR="002008CD" w:rsidRPr="002008CD">
        <w:rPr>
          <w:spacing w:val="-4"/>
          <w:szCs w:val="22"/>
        </w:rPr>
        <w:t>0</w:t>
      </w:r>
      <w:r w:rsidRPr="002008CD">
        <w:rPr>
          <w:spacing w:val="-4"/>
          <w:szCs w:val="22"/>
        </w:rPr>
        <w:t xml:space="preserve"> </w:t>
      </w:r>
      <w:r w:rsidR="001014A9" w:rsidRPr="001014A9">
        <w:rPr>
          <w:spacing w:val="-4"/>
          <w:szCs w:val="22"/>
        </w:rPr>
        <w:t xml:space="preserve">September </w:t>
      </w:r>
      <w:r w:rsidRPr="002008CD">
        <w:rPr>
          <w:spacing w:val="-4"/>
          <w:szCs w:val="22"/>
        </w:rPr>
        <w:t>2025.</w:t>
      </w:r>
    </w:p>
    <w:p w14:paraId="1662A9AF" w14:textId="77777777" w:rsidR="000B066D" w:rsidRDefault="000B066D" w:rsidP="00C74FB4">
      <w:pPr>
        <w:tabs>
          <w:tab w:val="left" w:pos="547"/>
        </w:tabs>
        <w:spacing w:line="223" w:lineRule="auto"/>
        <w:ind w:left="547"/>
        <w:jc w:val="thaiDistribute"/>
        <w:rPr>
          <w:spacing w:val="-4"/>
          <w:szCs w:val="22"/>
        </w:rPr>
      </w:pPr>
    </w:p>
    <w:p w14:paraId="0AB7541B" w14:textId="77777777" w:rsidR="000B066D" w:rsidRPr="000B066D" w:rsidRDefault="000B066D" w:rsidP="000B066D">
      <w:pPr>
        <w:tabs>
          <w:tab w:val="left" w:pos="547"/>
        </w:tabs>
        <w:spacing w:line="223" w:lineRule="auto"/>
        <w:ind w:left="547"/>
        <w:jc w:val="thaiDistribute"/>
        <w:rPr>
          <w:i/>
          <w:iCs/>
          <w:szCs w:val="22"/>
        </w:rPr>
      </w:pPr>
      <w:r w:rsidRPr="000B066D">
        <w:rPr>
          <w:i/>
          <w:iCs/>
          <w:szCs w:val="22"/>
        </w:rPr>
        <w:t>Employee secondment service agreement</w:t>
      </w:r>
    </w:p>
    <w:p w14:paraId="5AAF5B78" w14:textId="77777777" w:rsidR="000B066D" w:rsidRPr="000B066D" w:rsidRDefault="000B066D" w:rsidP="000B066D">
      <w:pPr>
        <w:tabs>
          <w:tab w:val="left" w:pos="547"/>
        </w:tabs>
        <w:spacing w:line="223" w:lineRule="auto"/>
        <w:ind w:left="547"/>
        <w:jc w:val="thaiDistribute"/>
        <w:rPr>
          <w:szCs w:val="22"/>
        </w:rPr>
      </w:pPr>
    </w:p>
    <w:p w14:paraId="4314F1F1" w14:textId="5C673E48" w:rsidR="000B066D" w:rsidRPr="000B066D" w:rsidRDefault="000B066D" w:rsidP="000B066D">
      <w:pPr>
        <w:tabs>
          <w:tab w:val="left" w:pos="547"/>
        </w:tabs>
        <w:spacing w:line="223" w:lineRule="auto"/>
        <w:ind w:left="547"/>
        <w:jc w:val="thaiDistribute"/>
        <w:rPr>
          <w:szCs w:val="22"/>
        </w:rPr>
      </w:pPr>
      <w:r w:rsidRPr="000B066D">
        <w:rPr>
          <w:szCs w:val="22"/>
        </w:rPr>
        <w:t xml:space="preserve">During the nine-month period ended 30 September 2025, the Company entered into the employee secondment agreement with a subsidiary to assign the subsidiary’s employees to assist the Company in the conduct of hotel project development and renovation from 1 July 2025 to 30 November 2025. The Company agreed to pay a service fee at the rate specified in the agreement. </w:t>
      </w:r>
    </w:p>
    <w:p w14:paraId="42F3EA2C" w14:textId="77777777" w:rsidR="00CA059E" w:rsidRPr="00205E13" w:rsidRDefault="00CA059E" w:rsidP="00205E13">
      <w:pPr>
        <w:spacing w:line="240" w:lineRule="auto"/>
        <w:rPr>
          <w:rFonts w:cstheme="minorBidi"/>
          <w:b/>
          <w:bCs/>
          <w:i/>
          <w:iCs/>
          <w:szCs w:val="28"/>
          <w:lang w:bidi="th-TH"/>
        </w:rPr>
      </w:pPr>
    </w:p>
    <w:p w14:paraId="05B74430" w14:textId="226B83C9" w:rsidR="00CC3BA8" w:rsidRPr="009426D0" w:rsidRDefault="00CC3BA8" w:rsidP="00CC3BA8">
      <w:pPr>
        <w:spacing w:line="240" w:lineRule="auto"/>
        <w:ind w:firstLine="540"/>
        <w:rPr>
          <w:b/>
          <w:bCs/>
          <w:i/>
          <w:iCs/>
          <w:szCs w:val="22"/>
        </w:rPr>
      </w:pPr>
      <w:r w:rsidRPr="009426D0">
        <w:rPr>
          <w:b/>
          <w:bCs/>
          <w:i/>
          <w:iCs/>
          <w:szCs w:val="22"/>
        </w:rPr>
        <w:t>Commitments with related parties</w:t>
      </w:r>
    </w:p>
    <w:p w14:paraId="0FF6A527" w14:textId="042A7F92" w:rsidR="00716C08" w:rsidRPr="000E1D30" w:rsidRDefault="00716C08" w:rsidP="000E1D30">
      <w:pPr>
        <w:tabs>
          <w:tab w:val="left" w:pos="547"/>
        </w:tabs>
        <w:spacing w:line="223" w:lineRule="auto"/>
        <w:ind w:left="547"/>
        <w:jc w:val="thaiDistribute"/>
        <w:rPr>
          <w:rFonts w:cstheme="minorBidi"/>
          <w:i/>
          <w:iCs/>
          <w:szCs w:val="22"/>
          <w:lang w:val="en-US" w:bidi="th-TH"/>
        </w:rPr>
      </w:pPr>
    </w:p>
    <w:tbl>
      <w:tblPr>
        <w:tblW w:w="9167" w:type="dxa"/>
        <w:tblInd w:w="450" w:type="dxa"/>
        <w:tblLayout w:type="fixed"/>
        <w:tblLook w:val="0000" w:firstRow="0" w:lastRow="0" w:firstColumn="0" w:lastColumn="0" w:noHBand="0" w:noVBand="0"/>
      </w:tblPr>
      <w:tblGrid>
        <w:gridCol w:w="4939"/>
        <w:gridCol w:w="2072"/>
        <w:gridCol w:w="271"/>
        <w:gridCol w:w="1885"/>
      </w:tblGrid>
      <w:tr w:rsidR="00716C08" w:rsidRPr="009426D0" w14:paraId="74CC75D3" w14:textId="77777777" w:rsidTr="00C74FB4">
        <w:trPr>
          <w:trHeight w:val="173"/>
          <w:tblHeader/>
        </w:trPr>
        <w:tc>
          <w:tcPr>
            <w:tcW w:w="2694" w:type="pct"/>
          </w:tcPr>
          <w:p w14:paraId="66CE2C17" w14:textId="77777777" w:rsidR="00716C08" w:rsidRPr="009426D0" w:rsidRDefault="00716C08" w:rsidP="00B81919">
            <w:pPr>
              <w:spacing w:line="240" w:lineRule="atLeast"/>
              <w:rPr>
                <w:szCs w:val="22"/>
              </w:rPr>
            </w:pPr>
          </w:p>
          <w:p w14:paraId="7E0B5D28" w14:textId="2044A8BE" w:rsidR="00716C08" w:rsidRPr="009426D0" w:rsidRDefault="00716C08" w:rsidP="00B81919">
            <w:pPr>
              <w:spacing w:line="240" w:lineRule="atLeast"/>
              <w:rPr>
                <w:rFonts w:cstheme="minorBidi"/>
                <w:szCs w:val="22"/>
                <w:rtl/>
                <w:cs/>
                <w:lang w:val="en-US"/>
              </w:rPr>
            </w:pPr>
            <w:r w:rsidRPr="009426D0">
              <w:rPr>
                <w:b/>
                <w:bCs/>
                <w:i/>
                <w:iCs/>
                <w:szCs w:val="22"/>
                <w:lang w:bidi="th-TH"/>
              </w:rPr>
              <w:t xml:space="preserve">At </w:t>
            </w:r>
            <w:r w:rsidR="00EE79D6" w:rsidRPr="00EE79D6">
              <w:rPr>
                <w:b/>
                <w:bCs/>
                <w:i/>
                <w:iCs/>
                <w:szCs w:val="22"/>
                <w:lang w:bidi="th-TH"/>
              </w:rPr>
              <w:t xml:space="preserve">30 </w:t>
            </w:r>
            <w:r w:rsidR="001014A9" w:rsidRPr="001014A9">
              <w:rPr>
                <w:b/>
                <w:bCs/>
                <w:i/>
                <w:iCs/>
                <w:szCs w:val="22"/>
                <w:lang w:bidi="th-TH"/>
              </w:rPr>
              <w:t xml:space="preserve">September </w:t>
            </w:r>
            <w:r w:rsidR="006E6047">
              <w:rPr>
                <w:b/>
                <w:bCs/>
                <w:i/>
                <w:iCs/>
                <w:szCs w:val="22"/>
                <w:lang w:bidi="th-TH"/>
              </w:rPr>
              <w:t>202</w:t>
            </w:r>
            <w:r w:rsidR="00C74FB4">
              <w:rPr>
                <w:b/>
                <w:bCs/>
                <w:i/>
                <w:iCs/>
                <w:szCs w:val="22"/>
                <w:lang w:bidi="th-TH"/>
              </w:rPr>
              <w:t>5</w:t>
            </w:r>
          </w:p>
        </w:tc>
        <w:tc>
          <w:tcPr>
            <w:tcW w:w="1130" w:type="pct"/>
          </w:tcPr>
          <w:p w14:paraId="1501CABC" w14:textId="77777777" w:rsidR="00716C08" w:rsidRPr="009426D0" w:rsidRDefault="00716C08" w:rsidP="00B81919">
            <w:pPr>
              <w:pStyle w:val="acctmergecolhdg"/>
              <w:spacing w:line="240" w:lineRule="atLeast"/>
              <w:rPr>
                <w:szCs w:val="22"/>
              </w:rPr>
            </w:pPr>
            <w:r w:rsidRPr="009426D0">
              <w:rPr>
                <w:szCs w:val="22"/>
              </w:rPr>
              <w:t>Consolidated</w:t>
            </w:r>
          </w:p>
          <w:p w14:paraId="00CB43E0" w14:textId="77777777" w:rsidR="00716C08" w:rsidRPr="009426D0" w:rsidRDefault="00716C08" w:rsidP="00B81919">
            <w:pPr>
              <w:pStyle w:val="acctfourfigures"/>
              <w:tabs>
                <w:tab w:val="clear" w:pos="765"/>
              </w:tabs>
              <w:spacing w:line="240" w:lineRule="atLeast"/>
              <w:ind w:left="-125" w:right="-169"/>
              <w:jc w:val="center"/>
              <w:rPr>
                <w:szCs w:val="22"/>
              </w:rPr>
            </w:pPr>
            <w:r w:rsidRPr="009426D0">
              <w:rPr>
                <w:b/>
                <w:bCs/>
                <w:szCs w:val="22"/>
              </w:rPr>
              <w:t>financial statements</w:t>
            </w:r>
          </w:p>
        </w:tc>
        <w:tc>
          <w:tcPr>
            <w:tcW w:w="148" w:type="pct"/>
          </w:tcPr>
          <w:p w14:paraId="10F796FC" w14:textId="77777777" w:rsidR="00716C08" w:rsidRPr="009426D0" w:rsidRDefault="00716C08" w:rsidP="00B81919">
            <w:pPr>
              <w:pStyle w:val="acctfourfigures"/>
              <w:tabs>
                <w:tab w:val="clear" w:pos="765"/>
              </w:tabs>
              <w:spacing w:line="240" w:lineRule="atLeast"/>
              <w:jc w:val="center"/>
              <w:rPr>
                <w:szCs w:val="22"/>
              </w:rPr>
            </w:pPr>
          </w:p>
        </w:tc>
        <w:tc>
          <w:tcPr>
            <w:tcW w:w="1028" w:type="pct"/>
          </w:tcPr>
          <w:p w14:paraId="0567F447" w14:textId="77777777" w:rsidR="00716C08" w:rsidRPr="009426D0" w:rsidRDefault="00716C08" w:rsidP="00B81919">
            <w:pPr>
              <w:pStyle w:val="acctmergecolhdg"/>
              <w:spacing w:line="240" w:lineRule="atLeast"/>
              <w:rPr>
                <w:szCs w:val="22"/>
              </w:rPr>
            </w:pPr>
            <w:r w:rsidRPr="009426D0">
              <w:rPr>
                <w:szCs w:val="22"/>
              </w:rPr>
              <w:t xml:space="preserve">Separate </w:t>
            </w:r>
          </w:p>
          <w:p w14:paraId="001305A7"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716C08" w:rsidRPr="009426D0" w14:paraId="6E1D5208" w14:textId="77777777" w:rsidTr="00C74FB4">
        <w:trPr>
          <w:trHeight w:val="173"/>
          <w:tblHeader/>
        </w:trPr>
        <w:tc>
          <w:tcPr>
            <w:tcW w:w="2694" w:type="pct"/>
          </w:tcPr>
          <w:p w14:paraId="62D110E8" w14:textId="77777777" w:rsidR="00716C08" w:rsidRPr="009426D0" w:rsidRDefault="00716C08" w:rsidP="00B81919">
            <w:pPr>
              <w:spacing w:line="240" w:lineRule="atLeast"/>
              <w:rPr>
                <w:szCs w:val="22"/>
                <w:rtl/>
                <w:cs/>
              </w:rPr>
            </w:pPr>
          </w:p>
        </w:tc>
        <w:tc>
          <w:tcPr>
            <w:tcW w:w="2306" w:type="pct"/>
            <w:gridSpan w:val="3"/>
          </w:tcPr>
          <w:p w14:paraId="09827DB6"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i/>
                <w:iCs/>
                <w:szCs w:val="22"/>
              </w:rPr>
              <w:t>(in thousand Baht)</w:t>
            </w:r>
          </w:p>
        </w:tc>
      </w:tr>
      <w:tr w:rsidR="000B78F3" w:rsidRPr="009426D0" w14:paraId="0E4994D2" w14:textId="77777777" w:rsidTr="00C74FB4">
        <w:tc>
          <w:tcPr>
            <w:tcW w:w="2694" w:type="pct"/>
          </w:tcPr>
          <w:p w14:paraId="064F7B69" w14:textId="37812883" w:rsidR="000B78F3" w:rsidRPr="009426D0" w:rsidRDefault="000B78F3" w:rsidP="000B78F3">
            <w:pPr>
              <w:pStyle w:val="BodyText"/>
              <w:spacing w:after="0" w:line="240" w:lineRule="atLeast"/>
              <w:ind w:right="-131"/>
              <w:rPr>
                <w:b/>
                <w:bCs/>
                <w:i/>
                <w:iCs/>
                <w:szCs w:val="22"/>
                <w:lang w:val="en-GB"/>
              </w:rPr>
            </w:pPr>
            <w:r w:rsidRPr="009426D0">
              <w:rPr>
                <w:b/>
                <w:bCs/>
                <w:i/>
                <w:iCs/>
              </w:rPr>
              <w:t>Capital commitments</w:t>
            </w:r>
          </w:p>
        </w:tc>
        <w:tc>
          <w:tcPr>
            <w:tcW w:w="1130" w:type="pct"/>
          </w:tcPr>
          <w:p w14:paraId="323E219E" w14:textId="77777777" w:rsidR="000B78F3" w:rsidRPr="009426D0" w:rsidRDefault="000B78F3" w:rsidP="000B78F3">
            <w:pPr>
              <w:pStyle w:val="BodyText"/>
              <w:tabs>
                <w:tab w:val="decimal" w:pos="791"/>
                <w:tab w:val="decimal" w:pos="1328"/>
              </w:tabs>
              <w:spacing w:after="0" w:line="240" w:lineRule="atLeast"/>
              <w:ind w:left="-108"/>
              <w:jc w:val="right"/>
              <w:rPr>
                <w:szCs w:val="22"/>
                <w:lang w:val="en-GB"/>
              </w:rPr>
            </w:pPr>
          </w:p>
        </w:tc>
        <w:tc>
          <w:tcPr>
            <w:tcW w:w="148" w:type="pct"/>
          </w:tcPr>
          <w:p w14:paraId="149C8643" w14:textId="77777777" w:rsidR="000B78F3" w:rsidRPr="009426D0" w:rsidRDefault="000B78F3" w:rsidP="000B78F3">
            <w:pPr>
              <w:pStyle w:val="BodyText"/>
              <w:tabs>
                <w:tab w:val="decimal" w:pos="873"/>
              </w:tabs>
              <w:spacing w:after="0" w:line="240" w:lineRule="atLeast"/>
              <w:ind w:right="-131"/>
              <w:jc w:val="both"/>
              <w:rPr>
                <w:szCs w:val="22"/>
                <w:lang w:val="en-GB"/>
              </w:rPr>
            </w:pPr>
          </w:p>
        </w:tc>
        <w:tc>
          <w:tcPr>
            <w:tcW w:w="1028" w:type="pct"/>
          </w:tcPr>
          <w:p w14:paraId="53D78657" w14:textId="77777777" w:rsidR="000B78F3" w:rsidRPr="009426D0" w:rsidRDefault="000B78F3" w:rsidP="000B78F3">
            <w:pPr>
              <w:pStyle w:val="BodyText"/>
              <w:spacing w:after="0" w:line="240" w:lineRule="atLeast"/>
              <w:ind w:left="-108" w:right="255"/>
              <w:jc w:val="right"/>
              <w:rPr>
                <w:szCs w:val="22"/>
                <w:lang w:val="en-GB"/>
              </w:rPr>
            </w:pPr>
          </w:p>
        </w:tc>
      </w:tr>
      <w:tr w:rsidR="000B78F3" w:rsidRPr="009426D0" w14:paraId="4ABC848B" w14:textId="77777777" w:rsidTr="00C74FB4">
        <w:tc>
          <w:tcPr>
            <w:tcW w:w="2694" w:type="pct"/>
          </w:tcPr>
          <w:p w14:paraId="18176708" w14:textId="741A2CBA" w:rsidR="000B78F3" w:rsidRPr="009426D0" w:rsidRDefault="000B78F3" w:rsidP="000B78F3">
            <w:pPr>
              <w:pStyle w:val="BodyText"/>
              <w:spacing w:after="0" w:line="240" w:lineRule="atLeast"/>
              <w:ind w:right="-131"/>
              <w:rPr>
                <w:i/>
                <w:iCs/>
                <w:szCs w:val="22"/>
                <w:lang w:val="en-GB"/>
              </w:rPr>
            </w:pPr>
            <w:r w:rsidRPr="009426D0">
              <w:rPr>
                <w:i/>
                <w:iCs/>
                <w:szCs w:val="22"/>
                <w:lang w:bidi="th-TH"/>
              </w:rPr>
              <w:t>Contracted but not provided for:</w:t>
            </w:r>
          </w:p>
        </w:tc>
        <w:tc>
          <w:tcPr>
            <w:tcW w:w="1130" w:type="pct"/>
            <w:shd w:val="clear" w:color="auto" w:fill="FFFFFF"/>
          </w:tcPr>
          <w:p w14:paraId="54D85221" w14:textId="46319295" w:rsidR="000B78F3" w:rsidRPr="009426D0" w:rsidRDefault="000B78F3" w:rsidP="00FF51DE">
            <w:pPr>
              <w:pStyle w:val="BodyText"/>
              <w:tabs>
                <w:tab w:val="decimal" w:pos="1328"/>
              </w:tabs>
              <w:spacing w:after="0" w:line="240" w:lineRule="atLeast"/>
              <w:ind w:left="-108" w:right="-177" w:hanging="93"/>
              <w:rPr>
                <w:szCs w:val="22"/>
              </w:rPr>
            </w:pPr>
          </w:p>
        </w:tc>
        <w:tc>
          <w:tcPr>
            <w:tcW w:w="148" w:type="pct"/>
          </w:tcPr>
          <w:p w14:paraId="09D3ACFC"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1028" w:type="pct"/>
          </w:tcPr>
          <w:p w14:paraId="189FEFBA" w14:textId="3B51A4F1" w:rsidR="000B78F3" w:rsidRPr="009426D0" w:rsidRDefault="000B78F3" w:rsidP="000B78F3">
            <w:pPr>
              <w:tabs>
                <w:tab w:val="decimal" w:pos="1500"/>
              </w:tabs>
              <w:ind w:right="73"/>
              <w:rPr>
                <w:szCs w:val="22"/>
                <w:lang w:val="en-AU"/>
              </w:rPr>
            </w:pPr>
          </w:p>
        </w:tc>
      </w:tr>
      <w:tr w:rsidR="00D90F30" w:rsidRPr="009426D0" w14:paraId="11761C74" w14:textId="77777777" w:rsidTr="00C74FB4">
        <w:tc>
          <w:tcPr>
            <w:tcW w:w="2694" w:type="pct"/>
          </w:tcPr>
          <w:p w14:paraId="57C891F3" w14:textId="4860D1D3" w:rsidR="00D90F30" w:rsidRPr="009426D0" w:rsidRDefault="00D90F30" w:rsidP="00D90F30">
            <w:pPr>
              <w:pStyle w:val="BodyText"/>
              <w:spacing w:after="0" w:line="240" w:lineRule="atLeast"/>
              <w:ind w:right="-131"/>
              <w:rPr>
                <w:szCs w:val="22"/>
                <w:lang w:bidi="th-TH"/>
              </w:rPr>
            </w:pPr>
            <w:r w:rsidRPr="009426D0">
              <w:t>Buildings and other constructions</w:t>
            </w:r>
          </w:p>
        </w:tc>
        <w:tc>
          <w:tcPr>
            <w:tcW w:w="1130" w:type="pct"/>
            <w:shd w:val="clear" w:color="auto" w:fill="FFFFFF"/>
          </w:tcPr>
          <w:p w14:paraId="4493E966" w14:textId="51B52E0C" w:rsidR="00D90F30" w:rsidRPr="00D90F30" w:rsidRDefault="00E60AC2" w:rsidP="00D90F30">
            <w:pPr>
              <w:pStyle w:val="BodyText"/>
              <w:tabs>
                <w:tab w:val="decimal" w:pos="1788"/>
              </w:tabs>
              <w:spacing w:after="0" w:line="240" w:lineRule="atLeast"/>
              <w:ind w:left="-108" w:right="-177"/>
              <w:rPr>
                <w:szCs w:val="22"/>
              </w:rPr>
            </w:pPr>
            <w:r w:rsidRPr="00E60AC2">
              <w:rPr>
                <w:szCs w:val="22"/>
                <w:lang w:eastAsia="zh-CN"/>
              </w:rPr>
              <w:t>2,199</w:t>
            </w:r>
          </w:p>
        </w:tc>
        <w:tc>
          <w:tcPr>
            <w:tcW w:w="148" w:type="pct"/>
          </w:tcPr>
          <w:p w14:paraId="796DCAE3" w14:textId="77777777" w:rsidR="00D90F30" w:rsidRPr="00D90F30" w:rsidRDefault="00D90F30" w:rsidP="00D90F30">
            <w:pPr>
              <w:pStyle w:val="BodyText"/>
              <w:tabs>
                <w:tab w:val="decimal" w:pos="873"/>
                <w:tab w:val="decimal" w:pos="960"/>
              </w:tabs>
              <w:spacing w:after="0" w:line="240" w:lineRule="atLeast"/>
              <w:ind w:right="-177"/>
              <w:rPr>
                <w:szCs w:val="22"/>
              </w:rPr>
            </w:pPr>
          </w:p>
        </w:tc>
        <w:tc>
          <w:tcPr>
            <w:tcW w:w="1028" w:type="pct"/>
          </w:tcPr>
          <w:p w14:paraId="040D68B2" w14:textId="2EB4766D" w:rsidR="00D90F30" w:rsidRPr="00D90F30" w:rsidRDefault="00E60AC2" w:rsidP="00D90F30">
            <w:pPr>
              <w:tabs>
                <w:tab w:val="decimal" w:pos="741"/>
                <w:tab w:val="decimal" w:pos="1155"/>
              </w:tabs>
              <w:ind w:right="374"/>
              <w:jc w:val="right"/>
              <w:rPr>
                <w:szCs w:val="22"/>
                <w:lang w:val="en-AU"/>
              </w:rPr>
            </w:pPr>
            <w:r w:rsidRPr="00E60AC2">
              <w:rPr>
                <w:szCs w:val="22"/>
              </w:rPr>
              <w:t>-</w:t>
            </w:r>
          </w:p>
        </w:tc>
      </w:tr>
      <w:tr w:rsidR="00D90F30" w:rsidRPr="009426D0" w14:paraId="6743F99F" w14:textId="77777777" w:rsidTr="00C74FB4">
        <w:tc>
          <w:tcPr>
            <w:tcW w:w="2694" w:type="pct"/>
          </w:tcPr>
          <w:p w14:paraId="234F516E" w14:textId="6C391A5B" w:rsidR="00D90F30" w:rsidRPr="009426D0" w:rsidRDefault="00D90F30" w:rsidP="00D90F30">
            <w:pPr>
              <w:pStyle w:val="BodyText"/>
              <w:spacing w:after="0" w:line="240" w:lineRule="atLeast"/>
              <w:ind w:right="-131"/>
            </w:pPr>
            <w:r w:rsidRPr="009426D0">
              <w:rPr>
                <w:szCs w:val="22"/>
              </w:rPr>
              <w:t>Investment properties</w:t>
            </w:r>
          </w:p>
        </w:tc>
        <w:tc>
          <w:tcPr>
            <w:tcW w:w="1130" w:type="pct"/>
            <w:shd w:val="clear" w:color="auto" w:fill="FFFFFF"/>
          </w:tcPr>
          <w:p w14:paraId="34F3A834" w14:textId="5C2FF4EF" w:rsidR="00D90F30" w:rsidRPr="00D90F30" w:rsidRDefault="00E60AC2" w:rsidP="00D90F30">
            <w:pPr>
              <w:pStyle w:val="BodyText"/>
              <w:tabs>
                <w:tab w:val="decimal" w:pos="1788"/>
              </w:tabs>
              <w:spacing w:after="0" w:line="240" w:lineRule="atLeast"/>
              <w:ind w:left="-108" w:right="-177"/>
              <w:rPr>
                <w:szCs w:val="22"/>
              </w:rPr>
            </w:pPr>
            <w:r w:rsidRPr="00E60AC2">
              <w:rPr>
                <w:szCs w:val="22"/>
                <w:lang w:eastAsia="zh-CN"/>
              </w:rPr>
              <w:t>10,708</w:t>
            </w:r>
          </w:p>
        </w:tc>
        <w:tc>
          <w:tcPr>
            <w:tcW w:w="148" w:type="pct"/>
          </w:tcPr>
          <w:p w14:paraId="0288920F" w14:textId="77777777" w:rsidR="00D90F30" w:rsidRPr="00D90F30" w:rsidRDefault="00D90F30" w:rsidP="00D90F30">
            <w:pPr>
              <w:pStyle w:val="BodyText"/>
              <w:tabs>
                <w:tab w:val="decimal" w:pos="873"/>
                <w:tab w:val="decimal" w:pos="960"/>
              </w:tabs>
              <w:spacing w:after="0" w:line="240" w:lineRule="atLeast"/>
              <w:ind w:right="-177"/>
              <w:rPr>
                <w:szCs w:val="22"/>
              </w:rPr>
            </w:pPr>
          </w:p>
        </w:tc>
        <w:tc>
          <w:tcPr>
            <w:tcW w:w="1028" w:type="pct"/>
          </w:tcPr>
          <w:p w14:paraId="4C5801A5" w14:textId="36D45DA6" w:rsidR="00D90F30" w:rsidRPr="00D90F30" w:rsidRDefault="00E60AC2" w:rsidP="00D90F30">
            <w:pPr>
              <w:tabs>
                <w:tab w:val="decimal" w:pos="741"/>
                <w:tab w:val="decimal" w:pos="1155"/>
              </w:tabs>
              <w:ind w:right="374"/>
              <w:jc w:val="right"/>
              <w:rPr>
                <w:szCs w:val="22"/>
                <w:lang w:val="en-AU"/>
              </w:rPr>
            </w:pPr>
            <w:r w:rsidRPr="00E60AC2">
              <w:rPr>
                <w:szCs w:val="22"/>
              </w:rPr>
              <w:t>-</w:t>
            </w:r>
          </w:p>
        </w:tc>
      </w:tr>
      <w:tr w:rsidR="00D90F30" w:rsidRPr="009426D0" w14:paraId="759C0E84" w14:textId="77777777" w:rsidTr="00C74FB4">
        <w:tc>
          <w:tcPr>
            <w:tcW w:w="2694" w:type="pct"/>
          </w:tcPr>
          <w:p w14:paraId="2D340EF3" w14:textId="54CFFF36" w:rsidR="00D90F30" w:rsidRPr="009426D0" w:rsidRDefault="00D90F30" w:rsidP="00D90F30">
            <w:pPr>
              <w:pStyle w:val="BodyText"/>
              <w:spacing w:after="0" w:line="240" w:lineRule="atLeast"/>
              <w:ind w:right="-131"/>
              <w:rPr>
                <w:szCs w:val="22"/>
                <w:lang w:bidi="th-TH"/>
              </w:rPr>
            </w:pPr>
            <w:r>
              <w:rPr>
                <w:szCs w:val="22"/>
                <w:lang w:bidi="th-TH"/>
              </w:rPr>
              <w:t>Software</w:t>
            </w:r>
          </w:p>
        </w:tc>
        <w:tc>
          <w:tcPr>
            <w:tcW w:w="1130" w:type="pct"/>
            <w:tcBorders>
              <w:bottom w:val="single" w:sz="4" w:space="0" w:color="auto"/>
            </w:tcBorders>
            <w:shd w:val="clear" w:color="auto" w:fill="FFFFFF"/>
          </w:tcPr>
          <w:p w14:paraId="412E4297" w14:textId="0C198791" w:rsidR="00D90F30" w:rsidRPr="00D90F30" w:rsidRDefault="00E60AC2" w:rsidP="00D90F30">
            <w:pPr>
              <w:pStyle w:val="BodyText"/>
              <w:tabs>
                <w:tab w:val="decimal" w:pos="1788"/>
              </w:tabs>
              <w:spacing w:after="0" w:line="240" w:lineRule="atLeast"/>
              <w:ind w:left="-108" w:right="-177"/>
              <w:rPr>
                <w:szCs w:val="22"/>
              </w:rPr>
            </w:pPr>
            <w:r w:rsidRPr="00E60AC2">
              <w:rPr>
                <w:szCs w:val="22"/>
                <w:lang w:eastAsia="zh-CN"/>
              </w:rPr>
              <w:t>11,822</w:t>
            </w:r>
          </w:p>
        </w:tc>
        <w:tc>
          <w:tcPr>
            <w:tcW w:w="148" w:type="pct"/>
          </w:tcPr>
          <w:p w14:paraId="26BD6B2E" w14:textId="77777777" w:rsidR="00D90F30" w:rsidRPr="00D90F30" w:rsidRDefault="00D90F30" w:rsidP="00D90F30">
            <w:pPr>
              <w:pStyle w:val="BodyText"/>
              <w:tabs>
                <w:tab w:val="decimal" w:pos="873"/>
                <w:tab w:val="decimal" w:pos="960"/>
              </w:tabs>
              <w:spacing w:after="0" w:line="240" w:lineRule="atLeast"/>
              <w:ind w:right="-177"/>
              <w:rPr>
                <w:szCs w:val="22"/>
              </w:rPr>
            </w:pPr>
          </w:p>
        </w:tc>
        <w:tc>
          <w:tcPr>
            <w:tcW w:w="1028" w:type="pct"/>
            <w:tcBorders>
              <w:bottom w:val="single" w:sz="4" w:space="0" w:color="auto"/>
            </w:tcBorders>
          </w:tcPr>
          <w:p w14:paraId="4BC592C3" w14:textId="4A728C7C" w:rsidR="00D90F30" w:rsidRPr="00D90F30" w:rsidRDefault="00E60AC2" w:rsidP="00D90F30">
            <w:pPr>
              <w:tabs>
                <w:tab w:val="decimal" w:pos="1592"/>
              </w:tabs>
              <w:ind w:right="73"/>
              <w:jc w:val="right"/>
              <w:rPr>
                <w:szCs w:val="22"/>
                <w:lang w:val="en-AU"/>
              </w:rPr>
            </w:pPr>
            <w:r w:rsidRPr="00E60AC2">
              <w:rPr>
                <w:szCs w:val="22"/>
                <w:lang w:eastAsia="zh-CN"/>
              </w:rPr>
              <w:t>468</w:t>
            </w:r>
          </w:p>
        </w:tc>
      </w:tr>
      <w:tr w:rsidR="00D90F30" w:rsidRPr="009426D0" w14:paraId="778AFAE5" w14:textId="77777777" w:rsidTr="00C74FB4">
        <w:tc>
          <w:tcPr>
            <w:tcW w:w="2694" w:type="pct"/>
          </w:tcPr>
          <w:p w14:paraId="79205036" w14:textId="6F5F4193" w:rsidR="00D90F30" w:rsidRPr="009426D0" w:rsidRDefault="00D90F30" w:rsidP="00D90F30">
            <w:pPr>
              <w:pStyle w:val="BodyText"/>
              <w:spacing w:after="0" w:line="240" w:lineRule="atLeast"/>
              <w:ind w:right="-131"/>
              <w:rPr>
                <w:szCs w:val="22"/>
                <w:lang w:bidi="th-TH"/>
              </w:rPr>
            </w:pPr>
            <w:r w:rsidRPr="009426D0">
              <w:rPr>
                <w:b/>
                <w:bCs/>
                <w:szCs w:val="22"/>
              </w:rPr>
              <w:t>Total</w:t>
            </w:r>
          </w:p>
        </w:tc>
        <w:tc>
          <w:tcPr>
            <w:tcW w:w="1130" w:type="pct"/>
            <w:tcBorders>
              <w:top w:val="single" w:sz="4" w:space="0" w:color="auto"/>
              <w:bottom w:val="double" w:sz="4" w:space="0" w:color="auto"/>
            </w:tcBorders>
            <w:shd w:val="clear" w:color="auto" w:fill="FFFFFF"/>
          </w:tcPr>
          <w:p w14:paraId="67B20F8A" w14:textId="27843D7A" w:rsidR="00D90F30" w:rsidRPr="00D90F30" w:rsidRDefault="00E60AC2" w:rsidP="00D90F30">
            <w:pPr>
              <w:pStyle w:val="BodyText"/>
              <w:tabs>
                <w:tab w:val="decimal" w:pos="1788"/>
              </w:tabs>
              <w:spacing w:after="0" w:line="240" w:lineRule="atLeast"/>
              <w:ind w:left="-108" w:right="-177"/>
              <w:rPr>
                <w:b/>
                <w:bCs/>
                <w:szCs w:val="22"/>
              </w:rPr>
            </w:pPr>
            <w:r w:rsidRPr="00E60AC2">
              <w:rPr>
                <w:b/>
                <w:bCs/>
                <w:szCs w:val="22"/>
                <w:lang w:eastAsia="zh-CN"/>
              </w:rPr>
              <w:t>24,729</w:t>
            </w:r>
          </w:p>
        </w:tc>
        <w:tc>
          <w:tcPr>
            <w:tcW w:w="148" w:type="pct"/>
          </w:tcPr>
          <w:p w14:paraId="350B1EF0" w14:textId="77777777" w:rsidR="00D90F30" w:rsidRPr="00D90F30" w:rsidRDefault="00D90F30" w:rsidP="00D90F30">
            <w:pPr>
              <w:pStyle w:val="BodyText"/>
              <w:tabs>
                <w:tab w:val="decimal" w:pos="873"/>
                <w:tab w:val="decimal" w:pos="960"/>
              </w:tabs>
              <w:spacing w:after="0" w:line="240" w:lineRule="atLeast"/>
              <w:ind w:right="-177"/>
              <w:rPr>
                <w:b/>
                <w:bCs/>
                <w:szCs w:val="22"/>
              </w:rPr>
            </w:pPr>
          </w:p>
        </w:tc>
        <w:tc>
          <w:tcPr>
            <w:tcW w:w="1028" w:type="pct"/>
            <w:tcBorders>
              <w:top w:val="single" w:sz="4" w:space="0" w:color="auto"/>
              <w:bottom w:val="double" w:sz="4" w:space="0" w:color="auto"/>
            </w:tcBorders>
          </w:tcPr>
          <w:p w14:paraId="06AEB60E" w14:textId="17372F4A" w:rsidR="00D90F30" w:rsidRPr="00D90F30" w:rsidRDefault="00E60AC2" w:rsidP="00D90F30">
            <w:pPr>
              <w:tabs>
                <w:tab w:val="decimal" w:pos="1592"/>
              </w:tabs>
              <w:ind w:right="73"/>
              <w:jc w:val="right"/>
              <w:rPr>
                <w:b/>
                <w:bCs/>
                <w:szCs w:val="22"/>
                <w:lang w:val="en-AU"/>
              </w:rPr>
            </w:pPr>
            <w:r w:rsidRPr="00E60AC2">
              <w:rPr>
                <w:b/>
                <w:bCs/>
                <w:szCs w:val="22"/>
              </w:rPr>
              <w:t>468</w:t>
            </w:r>
          </w:p>
        </w:tc>
      </w:tr>
      <w:tr w:rsidR="00D90F30" w:rsidRPr="009426D0" w14:paraId="54F385F7" w14:textId="77777777" w:rsidTr="00C74FB4">
        <w:tc>
          <w:tcPr>
            <w:tcW w:w="2694" w:type="pct"/>
          </w:tcPr>
          <w:p w14:paraId="20A4016A" w14:textId="77777777" w:rsidR="00D90F30" w:rsidRPr="009426D0" w:rsidRDefault="00D90F30" w:rsidP="00D90F30">
            <w:pPr>
              <w:pStyle w:val="BodyText"/>
              <w:spacing w:after="0" w:line="240" w:lineRule="atLeast"/>
              <w:ind w:right="-131"/>
              <w:rPr>
                <w:szCs w:val="22"/>
                <w:lang w:bidi="th-TH"/>
              </w:rPr>
            </w:pPr>
          </w:p>
        </w:tc>
        <w:tc>
          <w:tcPr>
            <w:tcW w:w="1130" w:type="pct"/>
            <w:tcBorders>
              <w:top w:val="double" w:sz="4" w:space="0" w:color="auto"/>
            </w:tcBorders>
            <w:shd w:val="clear" w:color="auto" w:fill="FFFFFF"/>
          </w:tcPr>
          <w:p w14:paraId="4ED6F1EF" w14:textId="77777777" w:rsidR="00D90F30" w:rsidRPr="009426D0" w:rsidRDefault="00D90F30" w:rsidP="00D90F30">
            <w:pPr>
              <w:pStyle w:val="BodyText"/>
              <w:tabs>
                <w:tab w:val="decimal" w:pos="1788"/>
              </w:tabs>
              <w:spacing w:after="0" w:line="240" w:lineRule="atLeast"/>
              <w:ind w:left="-108" w:right="-177"/>
              <w:rPr>
                <w:szCs w:val="22"/>
              </w:rPr>
            </w:pPr>
          </w:p>
        </w:tc>
        <w:tc>
          <w:tcPr>
            <w:tcW w:w="148" w:type="pct"/>
          </w:tcPr>
          <w:p w14:paraId="270C4C88" w14:textId="77777777" w:rsidR="00D90F30" w:rsidRPr="009426D0" w:rsidRDefault="00D90F30" w:rsidP="00D90F30">
            <w:pPr>
              <w:pStyle w:val="BodyText"/>
              <w:tabs>
                <w:tab w:val="decimal" w:pos="873"/>
                <w:tab w:val="decimal" w:pos="960"/>
              </w:tabs>
              <w:spacing w:after="0" w:line="240" w:lineRule="atLeast"/>
              <w:ind w:right="-177"/>
              <w:rPr>
                <w:szCs w:val="22"/>
              </w:rPr>
            </w:pPr>
          </w:p>
        </w:tc>
        <w:tc>
          <w:tcPr>
            <w:tcW w:w="1028" w:type="pct"/>
            <w:tcBorders>
              <w:top w:val="double" w:sz="4" w:space="0" w:color="auto"/>
            </w:tcBorders>
          </w:tcPr>
          <w:p w14:paraId="1DE0D261" w14:textId="77777777" w:rsidR="00D90F30" w:rsidRPr="009426D0" w:rsidRDefault="00D90F30" w:rsidP="00D90F30">
            <w:pPr>
              <w:tabs>
                <w:tab w:val="decimal" w:pos="1592"/>
              </w:tabs>
              <w:ind w:right="73"/>
              <w:jc w:val="right"/>
              <w:rPr>
                <w:szCs w:val="22"/>
                <w:lang w:val="en-AU"/>
              </w:rPr>
            </w:pPr>
          </w:p>
        </w:tc>
      </w:tr>
      <w:tr w:rsidR="00D90F30" w:rsidRPr="009426D0" w14:paraId="17D4E913" w14:textId="77777777" w:rsidTr="00C74FB4">
        <w:trPr>
          <w:trHeight w:val="70"/>
        </w:trPr>
        <w:tc>
          <w:tcPr>
            <w:tcW w:w="2694" w:type="pct"/>
          </w:tcPr>
          <w:p w14:paraId="12A110DE" w14:textId="7CC8A4C3" w:rsidR="00D90F30" w:rsidRPr="009426D0" w:rsidRDefault="00D90F30" w:rsidP="00D90F30">
            <w:pPr>
              <w:pStyle w:val="BodyText"/>
              <w:spacing w:after="0" w:line="240" w:lineRule="atLeast"/>
              <w:ind w:right="-131"/>
              <w:rPr>
                <w:szCs w:val="22"/>
                <w:lang w:bidi="th-TH"/>
              </w:rPr>
            </w:pPr>
            <w:r w:rsidRPr="009426D0">
              <w:rPr>
                <w:b/>
                <w:bCs/>
                <w:i/>
                <w:iCs/>
              </w:rPr>
              <w:t>Other commitments</w:t>
            </w:r>
          </w:p>
        </w:tc>
        <w:tc>
          <w:tcPr>
            <w:tcW w:w="1130" w:type="pct"/>
            <w:shd w:val="clear" w:color="auto" w:fill="FFFFFF"/>
          </w:tcPr>
          <w:p w14:paraId="4810C401" w14:textId="77777777" w:rsidR="00D90F30" w:rsidRPr="009426D0" w:rsidRDefault="00D90F30" w:rsidP="00D90F30">
            <w:pPr>
              <w:pStyle w:val="BodyText"/>
              <w:tabs>
                <w:tab w:val="decimal" w:pos="1788"/>
              </w:tabs>
              <w:spacing w:after="0" w:line="240" w:lineRule="atLeast"/>
              <w:ind w:left="-108" w:right="-177"/>
              <w:rPr>
                <w:szCs w:val="22"/>
              </w:rPr>
            </w:pPr>
          </w:p>
        </w:tc>
        <w:tc>
          <w:tcPr>
            <w:tcW w:w="148" w:type="pct"/>
          </w:tcPr>
          <w:p w14:paraId="463C2C69" w14:textId="77777777" w:rsidR="00D90F30" w:rsidRPr="009426D0" w:rsidRDefault="00D90F30" w:rsidP="00D90F30">
            <w:pPr>
              <w:pStyle w:val="BodyText"/>
              <w:tabs>
                <w:tab w:val="decimal" w:pos="873"/>
                <w:tab w:val="decimal" w:pos="960"/>
              </w:tabs>
              <w:spacing w:after="0" w:line="240" w:lineRule="atLeast"/>
              <w:ind w:right="-177"/>
              <w:rPr>
                <w:szCs w:val="22"/>
              </w:rPr>
            </w:pPr>
          </w:p>
        </w:tc>
        <w:tc>
          <w:tcPr>
            <w:tcW w:w="1028" w:type="pct"/>
          </w:tcPr>
          <w:p w14:paraId="0D808E04" w14:textId="77777777" w:rsidR="00D90F30" w:rsidRPr="009426D0" w:rsidRDefault="00D90F30" w:rsidP="00D90F30">
            <w:pPr>
              <w:tabs>
                <w:tab w:val="decimal" w:pos="1592"/>
              </w:tabs>
              <w:ind w:right="73"/>
              <w:jc w:val="right"/>
              <w:rPr>
                <w:szCs w:val="22"/>
                <w:lang w:val="en-AU"/>
              </w:rPr>
            </w:pPr>
          </w:p>
        </w:tc>
      </w:tr>
      <w:tr w:rsidR="008B5D95" w:rsidRPr="009426D0" w14:paraId="4E732F09" w14:textId="77777777" w:rsidTr="00C74FB4">
        <w:tc>
          <w:tcPr>
            <w:tcW w:w="2694" w:type="pct"/>
          </w:tcPr>
          <w:p w14:paraId="55E95408" w14:textId="773F5E98" w:rsidR="008B5D95" w:rsidRPr="009426D0" w:rsidRDefault="008B5D95" w:rsidP="008B5D95">
            <w:pPr>
              <w:pStyle w:val="BodyText"/>
              <w:spacing w:after="0" w:line="240" w:lineRule="atLeast"/>
              <w:ind w:right="-131"/>
              <w:rPr>
                <w:szCs w:val="22"/>
                <w:lang w:bidi="th-TH"/>
              </w:rPr>
            </w:pPr>
            <w:r>
              <w:rPr>
                <w:szCs w:val="22"/>
                <w:lang w:bidi="th-TH"/>
              </w:rPr>
              <w:t>Design consultant agreements</w:t>
            </w:r>
          </w:p>
        </w:tc>
        <w:tc>
          <w:tcPr>
            <w:tcW w:w="1130" w:type="pct"/>
            <w:shd w:val="clear" w:color="auto" w:fill="FFFFFF"/>
          </w:tcPr>
          <w:p w14:paraId="73499397" w14:textId="3B1DE5AD" w:rsidR="008B5D95" w:rsidRPr="008B5D95" w:rsidRDefault="00E60AC2" w:rsidP="008B5D95">
            <w:pPr>
              <w:pStyle w:val="BodyText"/>
              <w:tabs>
                <w:tab w:val="decimal" w:pos="1788"/>
              </w:tabs>
              <w:spacing w:after="0" w:line="240" w:lineRule="atLeast"/>
              <w:ind w:left="-108" w:right="-177"/>
              <w:rPr>
                <w:szCs w:val="22"/>
                <w:lang w:val="en-US" w:eastAsia="zh-CN"/>
              </w:rPr>
            </w:pPr>
            <w:r w:rsidRPr="00E60AC2">
              <w:rPr>
                <w:szCs w:val="22"/>
                <w:lang w:eastAsia="zh-CN"/>
              </w:rPr>
              <w:t>2,000</w:t>
            </w:r>
          </w:p>
        </w:tc>
        <w:tc>
          <w:tcPr>
            <w:tcW w:w="148" w:type="pct"/>
          </w:tcPr>
          <w:p w14:paraId="68AFFC24" w14:textId="77777777" w:rsidR="008B5D95" w:rsidRPr="008B5D95" w:rsidRDefault="008B5D95" w:rsidP="008B5D95">
            <w:pPr>
              <w:pStyle w:val="BodyText"/>
              <w:tabs>
                <w:tab w:val="decimal" w:pos="873"/>
                <w:tab w:val="decimal" w:pos="960"/>
              </w:tabs>
              <w:spacing w:after="0" w:line="240" w:lineRule="atLeast"/>
              <w:ind w:right="-177"/>
              <w:rPr>
                <w:szCs w:val="22"/>
              </w:rPr>
            </w:pPr>
          </w:p>
        </w:tc>
        <w:tc>
          <w:tcPr>
            <w:tcW w:w="1028" w:type="pct"/>
          </w:tcPr>
          <w:p w14:paraId="4268EDAF" w14:textId="0500F5BE" w:rsidR="008B5D95" w:rsidRPr="008B5D95" w:rsidRDefault="00E60AC2" w:rsidP="008B5D95">
            <w:pPr>
              <w:tabs>
                <w:tab w:val="decimal" w:pos="741"/>
                <w:tab w:val="decimal" w:pos="1155"/>
              </w:tabs>
              <w:ind w:right="374"/>
              <w:jc w:val="right"/>
              <w:rPr>
                <w:szCs w:val="22"/>
              </w:rPr>
            </w:pPr>
            <w:r w:rsidRPr="00E60AC2">
              <w:rPr>
                <w:szCs w:val="22"/>
                <w:lang w:eastAsia="zh-CN"/>
              </w:rPr>
              <w:t>-</w:t>
            </w:r>
          </w:p>
        </w:tc>
      </w:tr>
      <w:tr w:rsidR="008B5D95" w:rsidRPr="009426D0" w14:paraId="7B7C112B" w14:textId="77777777" w:rsidTr="00F13D5A">
        <w:tc>
          <w:tcPr>
            <w:tcW w:w="2694" w:type="pct"/>
          </w:tcPr>
          <w:p w14:paraId="40B0EFA0" w14:textId="0EA2C5B8" w:rsidR="008B5D95" w:rsidRPr="009426D0" w:rsidRDefault="008B5D95" w:rsidP="008B5D95">
            <w:pPr>
              <w:pStyle w:val="BodyText"/>
              <w:spacing w:after="0" w:line="240" w:lineRule="atLeast"/>
              <w:ind w:right="-131"/>
              <w:rPr>
                <w:szCs w:val="22"/>
                <w:lang w:bidi="th-TH"/>
              </w:rPr>
            </w:pPr>
            <w:r w:rsidRPr="009426D0">
              <w:rPr>
                <w:szCs w:val="22"/>
                <w:lang w:bidi="th-TH"/>
              </w:rPr>
              <w:t>Service agreements</w:t>
            </w:r>
          </w:p>
        </w:tc>
        <w:tc>
          <w:tcPr>
            <w:tcW w:w="1130" w:type="pct"/>
            <w:tcBorders>
              <w:bottom w:val="single" w:sz="4" w:space="0" w:color="auto"/>
            </w:tcBorders>
            <w:shd w:val="clear" w:color="auto" w:fill="FFFFFF"/>
          </w:tcPr>
          <w:p w14:paraId="5EE5AAEF" w14:textId="10E02FFA" w:rsidR="008B5D95" w:rsidRPr="008B5D95" w:rsidRDefault="00E60AC2" w:rsidP="008B5D95">
            <w:pPr>
              <w:pStyle w:val="BodyText"/>
              <w:tabs>
                <w:tab w:val="decimal" w:pos="1788"/>
              </w:tabs>
              <w:spacing w:after="0" w:line="240" w:lineRule="atLeast"/>
              <w:ind w:left="-108" w:right="-177"/>
              <w:rPr>
                <w:szCs w:val="22"/>
                <w:lang w:val="en-US" w:eastAsia="zh-CN"/>
              </w:rPr>
            </w:pPr>
            <w:r w:rsidRPr="00E60AC2">
              <w:rPr>
                <w:szCs w:val="22"/>
                <w:lang w:eastAsia="zh-CN"/>
              </w:rPr>
              <w:t>124,855</w:t>
            </w:r>
          </w:p>
        </w:tc>
        <w:tc>
          <w:tcPr>
            <w:tcW w:w="148" w:type="pct"/>
          </w:tcPr>
          <w:p w14:paraId="2BDB7C8D" w14:textId="77777777" w:rsidR="008B5D95" w:rsidRPr="008B5D95" w:rsidRDefault="008B5D95" w:rsidP="008B5D95">
            <w:pPr>
              <w:pStyle w:val="BodyText"/>
              <w:tabs>
                <w:tab w:val="decimal" w:pos="873"/>
                <w:tab w:val="decimal" w:pos="960"/>
              </w:tabs>
              <w:spacing w:after="0" w:line="240" w:lineRule="atLeast"/>
              <w:ind w:right="-177"/>
              <w:rPr>
                <w:szCs w:val="22"/>
              </w:rPr>
            </w:pPr>
          </w:p>
        </w:tc>
        <w:tc>
          <w:tcPr>
            <w:tcW w:w="1028" w:type="pct"/>
            <w:tcBorders>
              <w:bottom w:val="single" w:sz="4" w:space="0" w:color="auto"/>
            </w:tcBorders>
          </w:tcPr>
          <w:p w14:paraId="1E45EC04" w14:textId="4B87B0D7" w:rsidR="008B5D95" w:rsidRPr="008B5D95" w:rsidRDefault="00AA126A" w:rsidP="008B5D95">
            <w:pPr>
              <w:tabs>
                <w:tab w:val="decimal" w:pos="1592"/>
              </w:tabs>
              <w:ind w:right="73"/>
              <w:jc w:val="right"/>
              <w:rPr>
                <w:szCs w:val="22"/>
                <w:lang w:val="en-AU"/>
              </w:rPr>
            </w:pPr>
            <w:r>
              <w:rPr>
                <w:szCs w:val="22"/>
                <w:lang w:eastAsia="zh-CN"/>
              </w:rPr>
              <w:t>23,300</w:t>
            </w:r>
          </w:p>
        </w:tc>
      </w:tr>
      <w:tr w:rsidR="008B5D95" w:rsidRPr="009426D0" w14:paraId="6DD5F4AC" w14:textId="77777777" w:rsidTr="00C74FB4">
        <w:tc>
          <w:tcPr>
            <w:tcW w:w="2694" w:type="pct"/>
          </w:tcPr>
          <w:p w14:paraId="59CF3FEF" w14:textId="7E78BE9B" w:rsidR="008B5D95" w:rsidRPr="009426D0" w:rsidRDefault="008B5D95" w:rsidP="008B5D95">
            <w:pPr>
              <w:pStyle w:val="BodyText"/>
              <w:spacing w:after="0" w:line="240" w:lineRule="atLeast"/>
              <w:ind w:right="-131"/>
              <w:rPr>
                <w:szCs w:val="22"/>
                <w:lang w:bidi="th-TH"/>
              </w:rPr>
            </w:pPr>
            <w:r w:rsidRPr="009426D0">
              <w:rPr>
                <w:b/>
                <w:bCs/>
                <w:szCs w:val="22"/>
              </w:rPr>
              <w:t>Total</w:t>
            </w:r>
          </w:p>
        </w:tc>
        <w:tc>
          <w:tcPr>
            <w:tcW w:w="1130" w:type="pct"/>
            <w:tcBorders>
              <w:top w:val="single" w:sz="4" w:space="0" w:color="auto"/>
              <w:bottom w:val="double" w:sz="4" w:space="0" w:color="auto"/>
            </w:tcBorders>
            <w:shd w:val="clear" w:color="auto" w:fill="FFFFFF"/>
          </w:tcPr>
          <w:p w14:paraId="7ED49561" w14:textId="41036CC4" w:rsidR="008B5D95" w:rsidRPr="008B5D95" w:rsidRDefault="00E60AC2" w:rsidP="008B5D95">
            <w:pPr>
              <w:pStyle w:val="BodyText"/>
              <w:tabs>
                <w:tab w:val="decimal" w:pos="1788"/>
              </w:tabs>
              <w:spacing w:after="0" w:line="240" w:lineRule="atLeast"/>
              <w:ind w:left="-108" w:right="-177"/>
              <w:rPr>
                <w:b/>
                <w:bCs/>
                <w:szCs w:val="22"/>
                <w:lang w:val="en-US" w:eastAsia="zh-CN"/>
              </w:rPr>
            </w:pPr>
            <w:r w:rsidRPr="00E60AC2">
              <w:rPr>
                <w:b/>
                <w:bCs/>
                <w:szCs w:val="22"/>
                <w:lang w:eastAsia="zh-CN"/>
              </w:rPr>
              <w:t>126,855</w:t>
            </w:r>
          </w:p>
        </w:tc>
        <w:tc>
          <w:tcPr>
            <w:tcW w:w="148" w:type="pct"/>
          </w:tcPr>
          <w:p w14:paraId="3C73971C" w14:textId="77777777" w:rsidR="008B5D95" w:rsidRPr="008B5D95" w:rsidRDefault="008B5D95" w:rsidP="008B5D95">
            <w:pPr>
              <w:pStyle w:val="BodyText"/>
              <w:tabs>
                <w:tab w:val="decimal" w:pos="873"/>
                <w:tab w:val="decimal" w:pos="960"/>
              </w:tabs>
              <w:spacing w:after="0" w:line="240" w:lineRule="atLeast"/>
              <w:ind w:right="-177"/>
              <w:rPr>
                <w:b/>
                <w:bCs/>
                <w:szCs w:val="22"/>
              </w:rPr>
            </w:pPr>
          </w:p>
        </w:tc>
        <w:tc>
          <w:tcPr>
            <w:tcW w:w="1028" w:type="pct"/>
            <w:tcBorders>
              <w:top w:val="single" w:sz="4" w:space="0" w:color="auto"/>
              <w:bottom w:val="double" w:sz="4" w:space="0" w:color="auto"/>
            </w:tcBorders>
          </w:tcPr>
          <w:p w14:paraId="3978E42A" w14:textId="757C5B6A" w:rsidR="008B5D95" w:rsidRPr="008B5D95" w:rsidRDefault="00AA126A" w:rsidP="008B5D95">
            <w:pPr>
              <w:tabs>
                <w:tab w:val="decimal" w:pos="1592"/>
              </w:tabs>
              <w:ind w:right="73"/>
              <w:jc w:val="right"/>
              <w:rPr>
                <w:b/>
                <w:bCs/>
                <w:szCs w:val="22"/>
                <w:lang w:val="en-AU"/>
              </w:rPr>
            </w:pPr>
            <w:r>
              <w:rPr>
                <w:b/>
                <w:bCs/>
                <w:szCs w:val="22"/>
                <w:lang w:eastAsia="zh-CN"/>
              </w:rPr>
              <w:t>23,300</w:t>
            </w:r>
          </w:p>
        </w:tc>
      </w:tr>
    </w:tbl>
    <w:p w14:paraId="5839252A" w14:textId="57414AEB" w:rsidR="009346DD" w:rsidRDefault="009346DD" w:rsidP="000E1D30">
      <w:pPr>
        <w:tabs>
          <w:tab w:val="left" w:pos="547"/>
        </w:tabs>
        <w:spacing w:line="223" w:lineRule="auto"/>
        <w:ind w:left="547"/>
        <w:jc w:val="thaiDistribute"/>
        <w:rPr>
          <w:rFonts w:cstheme="minorBidi"/>
          <w:i/>
          <w:iCs/>
          <w:szCs w:val="22"/>
          <w:lang w:val="en-US" w:bidi="th-TH"/>
        </w:rPr>
      </w:pPr>
    </w:p>
    <w:p w14:paraId="2E822E40" w14:textId="77777777" w:rsidR="0043394F" w:rsidRDefault="0043394F">
      <w:pPr>
        <w:spacing w:line="240" w:lineRule="auto"/>
        <w:rPr>
          <w:b/>
          <w:sz w:val="24"/>
          <w:szCs w:val="24"/>
        </w:rPr>
      </w:pPr>
      <w:r>
        <w:rPr>
          <w:szCs w:val="24"/>
        </w:rPr>
        <w:br w:type="page"/>
      </w:r>
    </w:p>
    <w:p w14:paraId="744B32CF" w14:textId="39DEAC3B" w:rsidR="008A55AB" w:rsidRPr="009426D0" w:rsidRDefault="008A55AB" w:rsidP="008A55AB">
      <w:pPr>
        <w:pStyle w:val="Heading1"/>
        <w:spacing w:before="0" w:after="0" w:line="240" w:lineRule="atLeast"/>
        <w:ind w:left="540" w:hanging="547"/>
        <w:jc w:val="both"/>
        <w:rPr>
          <w:szCs w:val="24"/>
        </w:rPr>
      </w:pPr>
      <w:r w:rsidRPr="009426D0">
        <w:rPr>
          <w:szCs w:val="24"/>
        </w:rPr>
        <w:lastRenderedPageBreak/>
        <w:t>Investment in joint venture</w:t>
      </w:r>
      <w:r w:rsidR="00503800">
        <w:rPr>
          <w:szCs w:val="24"/>
        </w:rPr>
        <w:t>s</w:t>
      </w:r>
      <w:r w:rsidRPr="009426D0">
        <w:rPr>
          <w:szCs w:val="24"/>
        </w:rPr>
        <w:t xml:space="preserve">  </w:t>
      </w:r>
    </w:p>
    <w:p w14:paraId="03E92AFC" w14:textId="77777777" w:rsidR="008A55AB" w:rsidRPr="000E1D30" w:rsidRDefault="008A55AB" w:rsidP="008A55AB">
      <w:pPr>
        <w:tabs>
          <w:tab w:val="left" w:pos="547"/>
        </w:tabs>
        <w:spacing w:line="223" w:lineRule="auto"/>
        <w:ind w:left="547"/>
        <w:jc w:val="thaiDistribute"/>
        <w:rPr>
          <w:rFonts w:cstheme="minorBidi"/>
          <w:i/>
          <w:iCs/>
          <w:szCs w:val="22"/>
          <w:lang w:val="en-US" w:bidi="th-TH"/>
        </w:rPr>
      </w:pPr>
    </w:p>
    <w:tbl>
      <w:tblPr>
        <w:tblW w:w="9385" w:type="dxa"/>
        <w:tblInd w:w="450" w:type="dxa"/>
        <w:tblLayout w:type="fixed"/>
        <w:tblLook w:val="01E0" w:firstRow="1" w:lastRow="1" w:firstColumn="1" w:lastColumn="1" w:noHBand="0" w:noVBand="0"/>
      </w:tblPr>
      <w:tblGrid>
        <w:gridCol w:w="4680"/>
        <w:gridCol w:w="648"/>
        <w:gridCol w:w="1897"/>
        <w:gridCol w:w="245"/>
        <w:gridCol w:w="1915"/>
      </w:tblGrid>
      <w:tr w:rsidR="008A55AB" w:rsidRPr="009426D0" w14:paraId="4D2481EB" w14:textId="77777777" w:rsidTr="000E5803">
        <w:trPr>
          <w:trHeight w:val="542"/>
          <w:tblHeader/>
        </w:trPr>
        <w:tc>
          <w:tcPr>
            <w:tcW w:w="4680" w:type="dxa"/>
            <w:vAlign w:val="bottom"/>
            <w:hideMark/>
          </w:tcPr>
          <w:p w14:paraId="06886833" w14:textId="390910E1" w:rsidR="008A55AB" w:rsidRPr="009426D0" w:rsidRDefault="008A55AB" w:rsidP="00FA4E3E">
            <w:pPr>
              <w:spacing w:line="240" w:lineRule="auto"/>
              <w:ind w:left="160" w:right="108" w:hanging="160"/>
              <w:rPr>
                <w:b/>
                <w:bCs/>
                <w:i/>
                <w:iCs/>
                <w:szCs w:val="22"/>
                <w:lang w:val="en-US" w:bidi="th-TH"/>
              </w:rPr>
            </w:pPr>
            <w:r w:rsidRPr="009426D0">
              <w:rPr>
                <w:b/>
                <w:bCs/>
                <w:i/>
                <w:iCs/>
                <w:szCs w:val="22"/>
                <w:lang w:val="en-US" w:bidi="th-TH"/>
              </w:rPr>
              <w:t xml:space="preserve">Significant </w:t>
            </w:r>
            <w:r>
              <w:rPr>
                <w:b/>
                <w:bCs/>
                <w:i/>
                <w:iCs/>
                <w:szCs w:val="22"/>
                <w:lang w:val="en-US" w:bidi="th-TH"/>
              </w:rPr>
              <w:t>m</w:t>
            </w:r>
            <w:r w:rsidRPr="009426D0">
              <w:rPr>
                <w:b/>
                <w:bCs/>
                <w:i/>
                <w:iCs/>
                <w:szCs w:val="22"/>
                <w:lang w:val="en-US" w:bidi="th-TH"/>
              </w:rPr>
              <w:t xml:space="preserve">ovements for the </w:t>
            </w:r>
            <w:r w:rsidR="00C249F1">
              <w:rPr>
                <w:b/>
                <w:bCs/>
                <w:i/>
                <w:iCs/>
                <w:szCs w:val="22"/>
                <w:lang w:val="en-US" w:bidi="th-TH"/>
              </w:rPr>
              <w:t>nine</w:t>
            </w:r>
            <w:r w:rsidR="00A76B02" w:rsidRPr="00A76B02">
              <w:rPr>
                <w:b/>
                <w:bCs/>
                <w:i/>
                <w:iCs/>
                <w:szCs w:val="22"/>
                <w:lang w:val="en-US" w:bidi="th-TH"/>
              </w:rPr>
              <w:t xml:space="preserve">-month period ended 30 </w:t>
            </w:r>
            <w:r w:rsidR="001014A9" w:rsidRPr="001014A9">
              <w:rPr>
                <w:b/>
                <w:bCs/>
                <w:i/>
                <w:iCs/>
                <w:szCs w:val="22"/>
                <w:lang w:val="en-US" w:bidi="th-TH"/>
              </w:rPr>
              <w:t xml:space="preserve">September </w:t>
            </w:r>
            <w:r w:rsidR="00C74FB4" w:rsidRPr="00C74FB4">
              <w:rPr>
                <w:b/>
                <w:bCs/>
                <w:i/>
                <w:iCs/>
                <w:szCs w:val="22"/>
                <w:lang w:val="en-US" w:bidi="th-TH"/>
              </w:rPr>
              <w:t>2025</w:t>
            </w:r>
          </w:p>
        </w:tc>
        <w:tc>
          <w:tcPr>
            <w:tcW w:w="648" w:type="dxa"/>
            <w:vAlign w:val="bottom"/>
          </w:tcPr>
          <w:p w14:paraId="3A1224A6" w14:textId="2E0FFFC6" w:rsidR="008A55AB" w:rsidRPr="00D65B00" w:rsidRDefault="00D65B00" w:rsidP="00A57B3C">
            <w:pPr>
              <w:tabs>
                <w:tab w:val="left" w:pos="720"/>
              </w:tabs>
              <w:spacing w:line="240" w:lineRule="auto"/>
              <w:jc w:val="center"/>
              <w:rPr>
                <w:rFonts w:cs="Angsana New"/>
                <w:i/>
                <w:iCs/>
                <w:szCs w:val="28"/>
                <w:lang w:val="en-US" w:bidi="th-TH"/>
              </w:rPr>
            </w:pPr>
            <w:r w:rsidRPr="00D65B00">
              <w:rPr>
                <w:rFonts w:cs="Angsana New"/>
                <w:i/>
                <w:iCs/>
                <w:szCs w:val="28"/>
                <w:lang w:val="en-US" w:bidi="th-TH"/>
              </w:rPr>
              <w:t>Note</w:t>
            </w:r>
          </w:p>
        </w:tc>
        <w:tc>
          <w:tcPr>
            <w:tcW w:w="1897" w:type="dxa"/>
            <w:vAlign w:val="bottom"/>
            <w:hideMark/>
          </w:tcPr>
          <w:p w14:paraId="6514D004" w14:textId="77777777" w:rsidR="008A55AB" w:rsidRPr="009426D0" w:rsidRDefault="008A55AB" w:rsidP="00BA25F0">
            <w:pPr>
              <w:pStyle w:val="acctmergecolhdg"/>
              <w:spacing w:line="240" w:lineRule="atLeast"/>
              <w:rPr>
                <w:szCs w:val="22"/>
              </w:rPr>
            </w:pPr>
            <w:r w:rsidRPr="009426D0">
              <w:rPr>
                <w:szCs w:val="22"/>
              </w:rPr>
              <w:t>Consolidated</w:t>
            </w:r>
          </w:p>
          <w:p w14:paraId="6A7D0FE1" w14:textId="77777777" w:rsidR="008A55AB" w:rsidRPr="009426D0" w:rsidRDefault="008A55AB" w:rsidP="00BA25F0">
            <w:pPr>
              <w:tabs>
                <w:tab w:val="left" w:pos="720"/>
              </w:tabs>
              <w:spacing w:line="240" w:lineRule="auto"/>
              <w:ind w:left="-144" w:right="-131"/>
              <w:jc w:val="center"/>
              <w:rPr>
                <w:b/>
                <w:szCs w:val="22"/>
              </w:rPr>
            </w:pPr>
            <w:r w:rsidRPr="009426D0">
              <w:rPr>
                <w:b/>
                <w:bCs/>
                <w:szCs w:val="22"/>
              </w:rPr>
              <w:t>financial statements</w:t>
            </w:r>
          </w:p>
        </w:tc>
        <w:tc>
          <w:tcPr>
            <w:tcW w:w="245" w:type="dxa"/>
            <w:vAlign w:val="bottom"/>
          </w:tcPr>
          <w:p w14:paraId="5AD71031" w14:textId="77777777" w:rsidR="008A55AB" w:rsidRPr="009426D0" w:rsidRDefault="008A55AB" w:rsidP="00BA25F0">
            <w:pPr>
              <w:tabs>
                <w:tab w:val="left" w:pos="720"/>
              </w:tabs>
              <w:spacing w:line="240" w:lineRule="auto"/>
              <w:jc w:val="center"/>
              <w:rPr>
                <w:b/>
                <w:szCs w:val="22"/>
              </w:rPr>
            </w:pPr>
          </w:p>
        </w:tc>
        <w:tc>
          <w:tcPr>
            <w:tcW w:w="1915" w:type="dxa"/>
            <w:vAlign w:val="bottom"/>
            <w:hideMark/>
          </w:tcPr>
          <w:p w14:paraId="0794FF65" w14:textId="77777777" w:rsidR="008A55AB" w:rsidRPr="009426D0" w:rsidRDefault="008A55AB" w:rsidP="00BA25F0">
            <w:pPr>
              <w:pStyle w:val="acctmergecolhdg"/>
              <w:spacing w:line="240" w:lineRule="atLeast"/>
              <w:rPr>
                <w:szCs w:val="22"/>
              </w:rPr>
            </w:pPr>
            <w:r w:rsidRPr="009426D0">
              <w:rPr>
                <w:szCs w:val="22"/>
              </w:rPr>
              <w:t>Separate</w:t>
            </w:r>
          </w:p>
          <w:p w14:paraId="7A168620" w14:textId="77777777" w:rsidR="008A55AB" w:rsidRPr="009426D0" w:rsidRDefault="008A55AB" w:rsidP="00BA25F0">
            <w:pPr>
              <w:spacing w:line="240" w:lineRule="auto"/>
              <w:ind w:left="-138" w:right="-78"/>
              <w:jc w:val="center"/>
              <w:rPr>
                <w:b/>
                <w:szCs w:val="22"/>
              </w:rPr>
            </w:pPr>
            <w:r w:rsidRPr="009426D0">
              <w:rPr>
                <w:b/>
                <w:bCs/>
                <w:szCs w:val="22"/>
              </w:rPr>
              <w:t>financial statements</w:t>
            </w:r>
          </w:p>
        </w:tc>
      </w:tr>
      <w:tr w:rsidR="008A55AB" w:rsidRPr="009426D0" w14:paraId="1BC73CD5" w14:textId="77777777" w:rsidTr="00A76B02">
        <w:trPr>
          <w:trHeight w:val="272"/>
          <w:tblHeader/>
        </w:trPr>
        <w:tc>
          <w:tcPr>
            <w:tcW w:w="4680" w:type="dxa"/>
            <w:vAlign w:val="bottom"/>
            <w:hideMark/>
          </w:tcPr>
          <w:p w14:paraId="0C98FDCC" w14:textId="77777777" w:rsidR="008A55AB" w:rsidRPr="009426D0" w:rsidRDefault="008A55AB" w:rsidP="00BA25F0">
            <w:pPr>
              <w:tabs>
                <w:tab w:val="left" w:pos="720"/>
              </w:tabs>
              <w:spacing w:line="240" w:lineRule="auto"/>
              <w:rPr>
                <w:i/>
                <w:iCs/>
                <w:szCs w:val="22"/>
              </w:rPr>
            </w:pPr>
          </w:p>
        </w:tc>
        <w:tc>
          <w:tcPr>
            <w:tcW w:w="648" w:type="dxa"/>
            <w:vAlign w:val="bottom"/>
          </w:tcPr>
          <w:p w14:paraId="644D4463" w14:textId="77777777" w:rsidR="008A55AB" w:rsidRPr="00D65B00" w:rsidRDefault="008A55AB" w:rsidP="00A57B3C">
            <w:pPr>
              <w:pStyle w:val="acctfourfigures"/>
              <w:tabs>
                <w:tab w:val="left" w:pos="720"/>
              </w:tabs>
              <w:spacing w:line="240" w:lineRule="auto"/>
              <w:jc w:val="center"/>
              <w:rPr>
                <w:i/>
                <w:iCs/>
                <w:szCs w:val="22"/>
              </w:rPr>
            </w:pPr>
          </w:p>
        </w:tc>
        <w:tc>
          <w:tcPr>
            <w:tcW w:w="4057" w:type="dxa"/>
            <w:gridSpan w:val="3"/>
            <w:hideMark/>
          </w:tcPr>
          <w:p w14:paraId="03457C89" w14:textId="77777777" w:rsidR="008A55AB" w:rsidRPr="009426D0" w:rsidRDefault="008A55AB" w:rsidP="00BA25F0">
            <w:pPr>
              <w:pStyle w:val="acctfourfigures"/>
              <w:tabs>
                <w:tab w:val="left" w:pos="720"/>
              </w:tabs>
              <w:spacing w:line="240" w:lineRule="auto"/>
              <w:jc w:val="center"/>
              <w:rPr>
                <w:i/>
                <w:iCs/>
                <w:szCs w:val="22"/>
                <w:lang w:bidi="th-TH"/>
              </w:rPr>
            </w:pPr>
            <w:r w:rsidRPr="009426D0">
              <w:rPr>
                <w:bCs/>
                <w:i/>
                <w:iCs/>
                <w:szCs w:val="22"/>
              </w:rPr>
              <w:t>(in thousand Baht)</w:t>
            </w:r>
          </w:p>
        </w:tc>
      </w:tr>
      <w:tr w:rsidR="004A3EEC" w:rsidRPr="009426D0" w14:paraId="2287FE15" w14:textId="77777777" w:rsidTr="00E5686F">
        <w:trPr>
          <w:trHeight w:val="272"/>
        </w:trPr>
        <w:tc>
          <w:tcPr>
            <w:tcW w:w="4680" w:type="dxa"/>
            <w:vAlign w:val="bottom"/>
            <w:hideMark/>
          </w:tcPr>
          <w:p w14:paraId="45757F8A" w14:textId="73F1A319" w:rsidR="004A3EEC" w:rsidRPr="009426D0" w:rsidRDefault="004A3EEC" w:rsidP="00FF1F98">
            <w:pPr>
              <w:tabs>
                <w:tab w:val="left" w:pos="720"/>
              </w:tabs>
              <w:spacing w:line="240" w:lineRule="auto"/>
              <w:rPr>
                <w:szCs w:val="22"/>
              </w:rPr>
            </w:pPr>
            <w:r w:rsidRPr="009426D0">
              <w:rPr>
                <w:szCs w:val="22"/>
                <w:lang w:bidi="th-TH"/>
              </w:rPr>
              <w:t>At 1 January 202</w:t>
            </w:r>
            <w:r>
              <w:rPr>
                <w:szCs w:val="22"/>
                <w:lang w:bidi="th-TH"/>
              </w:rPr>
              <w:t>5</w:t>
            </w:r>
          </w:p>
        </w:tc>
        <w:tc>
          <w:tcPr>
            <w:tcW w:w="648" w:type="dxa"/>
            <w:vAlign w:val="bottom"/>
          </w:tcPr>
          <w:p w14:paraId="47AA988A" w14:textId="77777777" w:rsidR="004A3EEC" w:rsidRPr="00D65B00" w:rsidRDefault="004A3EEC" w:rsidP="00A57B3C">
            <w:pPr>
              <w:pStyle w:val="acctfourfigures"/>
              <w:tabs>
                <w:tab w:val="left" w:pos="720"/>
              </w:tabs>
              <w:spacing w:line="240" w:lineRule="auto"/>
              <w:jc w:val="center"/>
              <w:rPr>
                <w:i/>
                <w:iCs/>
                <w:szCs w:val="22"/>
              </w:rPr>
            </w:pPr>
          </w:p>
        </w:tc>
        <w:tc>
          <w:tcPr>
            <w:tcW w:w="1897" w:type="dxa"/>
            <w:vAlign w:val="bottom"/>
          </w:tcPr>
          <w:p w14:paraId="76AAC3F1" w14:textId="292B86C3" w:rsidR="004A3EEC" w:rsidRPr="00F52B3C" w:rsidRDefault="00F52B3C" w:rsidP="00822EE0">
            <w:pPr>
              <w:pStyle w:val="acctfourfigures"/>
              <w:tabs>
                <w:tab w:val="clear" w:pos="765"/>
                <w:tab w:val="decimal" w:pos="1513"/>
              </w:tabs>
              <w:spacing w:line="240" w:lineRule="auto"/>
              <w:ind w:right="-90"/>
              <w:rPr>
                <w:szCs w:val="22"/>
                <w:cs/>
                <w:lang w:bidi="th-TH"/>
              </w:rPr>
            </w:pPr>
            <w:r w:rsidRPr="00F52B3C">
              <w:rPr>
                <w:szCs w:val="22"/>
              </w:rPr>
              <w:t xml:space="preserve"> </w:t>
            </w:r>
            <w:r w:rsidR="004A3EEC" w:rsidRPr="00F52B3C">
              <w:rPr>
                <w:szCs w:val="22"/>
              </w:rPr>
              <w:t xml:space="preserve"> 2,049,882</w:t>
            </w:r>
          </w:p>
        </w:tc>
        <w:tc>
          <w:tcPr>
            <w:tcW w:w="245" w:type="dxa"/>
            <w:vAlign w:val="bottom"/>
          </w:tcPr>
          <w:p w14:paraId="102BDE47" w14:textId="77777777" w:rsidR="004A3EEC" w:rsidRPr="00F941FA" w:rsidRDefault="004A3EEC" w:rsidP="00822EE0">
            <w:pPr>
              <w:tabs>
                <w:tab w:val="left" w:pos="720"/>
              </w:tabs>
              <w:spacing w:line="240" w:lineRule="auto"/>
              <w:rPr>
                <w:b/>
                <w:szCs w:val="22"/>
              </w:rPr>
            </w:pPr>
          </w:p>
        </w:tc>
        <w:tc>
          <w:tcPr>
            <w:tcW w:w="1915" w:type="dxa"/>
            <w:vAlign w:val="bottom"/>
          </w:tcPr>
          <w:p w14:paraId="7DFB08A8" w14:textId="2635D065" w:rsidR="004A3EEC" w:rsidRPr="00F52B3C" w:rsidRDefault="004A3EEC" w:rsidP="00822EE0">
            <w:pPr>
              <w:pStyle w:val="acctfourfigures"/>
              <w:tabs>
                <w:tab w:val="clear" w:pos="765"/>
                <w:tab w:val="decimal" w:pos="1500"/>
              </w:tabs>
              <w:spacing w:line="240" w:lineRule="auto"/>
              <w:ind w:right="-90"/>
              <w:rPr>
                <w:szCs w:val="22"/>
              </w:rPr>
            </w:pPr>
            <w:r w:rsidRPr="00F52B3C">
              <w:rPr>
                <w:szCs w:val="22"/>
                <w:lang w:eastAsia="zh-CN" w:bidi="th-TH"/>
              </w:rPr>
              <w:t>2,213,935</w:t>
            </w:r>
          </w:p>
        </w:tc>
      </w:tr>
      <w:tr w:rsidR="00822EE0" w:rsidRPr="009426D0" w14:paraId="5581A6FD" w14:textId="77777777" w:rsidTr="00E5686F">
        <w:trPr>
          <w:trHeight w:val="272"/>
        </w:trPr>
        <w:tc>
          <w:tcPr>
            <w:tcW w:w="4680" w:type="dxa"/>
            <w:vAlign w:val="bottom"/>
          </w:tcPr>
          <w:p w14:paraId="08135805" w14:textId="43AEF165" w:rsidR="00822EE0" w:rsidRPr="00C11351" w:rsidRDefault="00822EE0" w:rsidP="00822EE0">
            <w:pPr>
              <w:tabs>
                <w:tab w:val="left" w:pos="720"/>
              </w:tabs>
              <w:spacing w:line="240" w:lineRule="auto"/>
              <w:rPr>
                <w:szCs w:val="22"/>
              </w:rPr>
            </w:pPr>
            <w:r>
              <w:rPr>
                <w:szCs w:val="22"/>
                <w:lang w:val="en-US" w:eastAsia="zh-CN"/>
              </w:rPr>
              <w:t>Acquire investment in joint venture</w:t>
            </w:r>
          </w:p>
        </w:tc>
        <w:tc>
          <w:tcPr>
            <w:tcW w:w="648" w:type="dxa"/>
            <w:vAlign w:val="bottom"/>
          </w:tcPr>
          <w:p w14:paraId="69247A20" w14:textId="77777777" w:rsidR="00822EE0" w:rsidRPr="00D65B00" w:rsidRDefault="00822EE0" w:rsidP="00822EE0">
            <w:pPr>
              <w:pStyle w:val="acctfourfigures"/>
              <w:tabs>
                <w:tab w:val="left" w:pos="720"/>
              </w:tabs>
              <w:spacing w:line="240" w:lineRule="auto"/>
              <w:jc w:val="center"/>
              <w:rPr>
                <w:i/>
                <w:iCs/>
                <w:szCs w:val="22"/>
              </w:rPr>
            </w:pPr>
          </w:p>
        </w:tc>
        <w:tc>
          <w:tcPr>
            <w:tcW w:w="1897" w:type="dxa"/>
            <w:vAlign w:val="bottom"/>
          </w:tcPr>
          <w:p w14:paraId="376E1450" w14:textId="64386275" w:rsidR="00822EE0" w:rsidRPr="00F52B3C" w:rsidRDefault="003471B3" w:rsidP="00822EE0">
            <w:pPr>
              <w:pStyle w:val="acctfourfigures"/>
              <w:tabs>
                <w:tab w:val="clear" w:pos="765"/>
                <w:tab w:val="decimal" w:pos="1513"/>
              </w:tabs>
              <w:spacing w:line="240" w:lineRule="auto"/>
              <w:ind w:right="-90"/>
              <w:rPr>
                <w:szCs w:val="22"/>
              </w:rPr>
            </w:pPr>
            <w:r w:rsidRPr="003471B3">
              <w:rPr>
                <w:szCs w:val="22"/>
              </w:rPr>
              <w:t>1,868,191</w:t>
            </w:r>
          </w:p>
        </w:tc>
        <w:tc>
          <w:tcPr>
            <w:tcW w:w="245" w:type="dxa"/>
            <w:vAlign w:val="bottom"/>
          </w:tcPr>
          <w:p w14:paraId="150E101D" w14:textId="77777777" w:rsidR="00822EE0" w:rsidRPr="00F941FA" w:rsidRDefault="00822EE0" w:rsidP="00822EE0">
            <w:pPr>
              <w:tabs>
                <w:tab w:val="left" w:pos="720"/>
              </w:tabs>
              <w:spacing w:line="240" w:lineRule="auto"/>
              <w:rPr>
                <w:b/>
                <w:szCs w:val="22"/>
              </w:rPr>
            </w:pPr>
          </w:p>
        </w:tc>
        <w:tc>
          <w:tcPr>
            <w:tcW w:w="1915" w:type="dxa"/>
            <w:vAlign w:val="bottom"/>
          </w:tcPr>
          <w:p w14:paraId="578CF436" w14:textId="6226076E" w:rsidR="00822EE0" w:rsidRPr="00F52B3C" w:rsidRDefault="003471B3" w:rsidP="00822EE0">
            <w:pPr>
              <w:pStyle w:val="acctfourfigures"/>
              <w:tabs>
                <w:tab w:val="clear" w:pos="765"/>
                <w:tab w:val="decimal" w:pos="1500"/>
              </w:tabs>
              <w:spacing w:line="240" w:lineRule="auto"/>
              <w:ind w:right="-90"/>
              <w:rPr>
                <w:szCs w:val="22"/>
              </w:rPr>
            </w:pPr>
            <w:r w:rsidRPr="003471B3">
              <w:rPr>
                <w:szCs w:val="22"/>
                <w:lang w:val="en-US" w:eastAsia="zh-CN" w:bidi="th-TH"/>
              </w:rPr>
              <w:t>1</w:t>
            </w:r>
            <w:r w:rsidRPr="003471B3">
              <w:rPr>
                <w:szCs w:val="22"/>
                <w:lang w:eastAsia="zh-CN" w:bidi="th-TH"/>
              </w:rPr>
              <w:t>,</w:t>
            </w:r>
            <w:r w:rsidRPr="003471B3">
              <w:rPr>
                <w:szCs w:val="22"/>
                <w:lang w:val="en-US" w:eastAsia="zh-CN" w:bidi="th-TH"/>
              </w:rPr>
              <w:t>868</w:t>
            </w:r>
            <w:r w:rsidRPr="003471B3">
              <w:rPr>
                <w:szCs w:val="22"/>
                <w:lang w:eastAsia="zh-CN" w:bidi="th-TH"/>
              </w:rPr>
              <w:t>,</w:t>
            </w:r>
            <w:r w:rsidRPr="003471B3">
              <w:rPr>
                <w:szCs w:val="22"/>
                <w:lang w:val="en-US" w:eastAsia="zh-CN" w:bidi="th-TH"/>
              </w:rPr>
              <w:t>191</w:t>
            </w:r>
          </w:p>
        </w:tc>
      </w:tr>
      <w:tr w:rsidR="00822EE0" w:rsidRPr="009426D0" w14:paraId="75F77FB4" w14:textId="77777777" w:rsidTr="00E5686F">
        <w:trPr>
          <w:trHeight w:val="272"/>
        </w:trPr>
        <w:tc>
          <w:tcPr>
            <w:tcW w:w="4680" w:type="dxa"/>
            <w:vAlign w:val="bottom"/>
          </w:tcPr>
          <w:p w14:paraId="282BED76" w14:textId="5DD4BDE0" w:rsidR="00822EE0" w:rsidRDefault="00770F9F" w:rsidP="00822EE0">
            <w:pPr>
              <w:tabs>
                <w:tab w:val="left" w:pos="720"/>
              </w:tabs>
              <w:spacing w:line="240" w:lineRule="auto"/>
              <w:rPr>
                <w:szCs w:val="22"/>
                <w:lang w:val="en-US" w:eastAsia="zh-CN"/>
              </w:rPr>
            </w:pPr>
            <w:r>
              <w:rPr>
                <w:szCs w:val="22"/>
                <w:lang w:val="en-US" w:eastAsia="zh-CN"/>
              </w:rPr>
              <w:t>Rec</w:t>
            </w:r>
            <w:r w:rsidR="00822EE0">
              <w:rPr>
                <w:szCs w:val="22"/>
                <w:lang w:val="en-US" w:eastAsia="zh-CN"/>
              </w:rPr>
              <w:t>lassification to investment in subsidiaries</w:t>
            </w:r>
          </w:p>
        </w:tc>
        <w:tc>
          <w:tcPr>
            <w:tcW w:w="648" w:type="dxa"/>
            <w:vAlign w:val="bottom"/>
          </w:tcPr>
          <w:p w14:paraId="38419EB6" w14:textId="5127D491" w:rsidR="00822EE0" w:rsidRPr="00D65B00" w:rsidRDefault="00F52B3C" w:rsidP="00822EE0">
            <w:pPr>
              <w:pStyle w:val="acctfourfigures"/>
              <w:tabs>
                <w:tab w:val="left" w:pos="720"/>
              </w:tabs>
              <w:spacing w:line="240" w:lineRule="auto"/>
              <w:jc w:val="center"/>
              <w:rPr>
                <w:i/>
                <w:iCs/>
                <w:szCs w:val="22"/>
              </w:rPr>
            </w:pPr>
            <w:r>
              <w:rPr>
                <w:i/>
                <w:iCs/>
                <w:szCs w:val="22"/>
              </w:rPr>
              <w:t>5</w:t>
            </w:r>
          </w:p>
        </w:tc>
        <w:tc>
          <w:tcPr>
            <w:tcW w:w="1897" w:type="dxa"/>
            <w:vAlign w:val="bottom"/>
          </w:tcPr>
          <w:p w14:paraId="48727399" w14:textId="67F7FA80" w:rsidR="00822EE0" w:rsidRPr="00F52B3C" w:rsidRDefault="003471B3" w:rsidP="00822EE0">
            <w:pPr>
              <w:pStyle w:val="acctfourfigures"/>
              <w:tabs>
                <w:tab w:val="clear" w:pos="765"/>
                <w:tab w:val="decimal" w:pos="1230"/>
              </w:tabs>
              <w:spacing w:line="240" w:lineRule="auto"/>
              <w:ind w:right="-90"/>
              <w:rPr>
                <w:szCs w:val="22"/>
              </w:rPr>
            </w:pPr>
            <w:r w:rsidRPr="003471B3">
              <w:rPr>
                <w:szCs w:val="22"/>
                <w:cs/>
              </w:rPr>
              <w:t>-</w:t>
            </w:r>
          </w:p>
        </w:tc>
        <w:tc>
          <w:tcPr>
            <w:tcW w:w="245" w:type="dxa"/>
            <w:vAlign w:val="bottom"/>
          </w:tcPr>
          <w:p w14:paraId="69C9995C" w14:textId="77777777" w:rsidR="00822EE0" w:rsidRPr="00F941FA" w:rsidRDefault="00822EE0" w:rsidP="00822EE0">
            <w:pPr>
              <w:tabs>
                <w:tab w:val="left" w:pos="720"/>
              </w:tabs>
              <w:spacing w:line="240" w:lineRule="auto"/>
              <w:rPr>
                <w:b/>
                <w:szCs w:val="22"/>
              </w:rPr>
            </w:pPr>
          </w:p>
        </w:tc>
        <w:tc>
          <w:tcPr>
            <w:tcW w:w="1915" w:type="dxa"/>
            <w:vAlign w:val="bottom"/>
          </w:tcPr>
          <w:p w14:paraId="760D4406" w14:textId="2F51DDC9" w:rsidR="00822EE0" w:rsidRPr="00F52B3C" w:rsidRDefault="003471B3" w:rsidP="00822EE0">
            <w:pPr>
              <w:pStyle w:val="acctfourfigures"/>
              <w:tabs>
                <w:tab w:val="clear" w:pos="765"/>
                <w:tab w:val="decimal" w:pos="1500"/>
              </w:tabs>
              <w:spacing w:line="240" w:lineRule="auto"/>
              <w:ind w:right="-90"/>
              <w:rPr>
                <w:szCs w:val="22"/>
              </w:rPr>
            </w:pPr>
            <w:r w:rsidRPr="003471B3">
              <w:rPr>
                <w:szCs w:val="22"/>
                <w:cs/>
                <w:lang w:eastAsia="zh-CN" w:bidi="th-TH"/>
              </w:rPr>
              <w:t>(</w:t>
            </w:r>
            <w:r w:rsidRPr="003471B3">
              <w:rPr>
                <w:szCs w:val="22"/>
                <w:lang w:val="en-US" w:eastAsia="zh-CN" w:bidi="th-TH"/>
              </w:rPr>
              <w:t>510</w:t>
            </w:r>
            <w:r w:rsidRPr="003471B3">
              <w:rPr>
                <w:szCs w:val="22"/>
                <w:cs/>
                <w:lang w:eastAsia="zh-CN" w:bidi="th-TH"/>
              </w:rPr>
              <w:t>)</w:t>
            </w:r>
          </w:p>
        </w:tc>
      </w:tr>
      <w:tr w:rsidR="00822EE0" w:rsidRPr="009426D0" w14:paraId="55F57496" w14:textId="77777777" w:rsidTr="00E5686F">
        <w:trPr>
          <w:trHeight w:val="272"/>
        </w:trPr>
        <w:tc>
          <w:tcPr>
            <w:tcW w:w="4680" w:type="dxa"/>
            <w:vAlign w:val="bottom"/>
          </w:tcPr>
          <w:p w14:paraId="533E6B64" w14:textId="7175AB17" w:rsidR="00822EE0" w:rsidRDefault="00770F9F" w:rsidP="00822EE0">
            <w:pPr>
              <w:tabs>
                <w:tab w:val="left" w:pos="720"/>
              </w:tabs>
              <w:spacing w:line="240" w:lineRule="auto"/>
              <w:ind w:left="165" w:hanging="165"/>
              <w:rPr>
                <w:szCs w:val="22"/>
                <w:lang w:val="en-US" w:eastAsia="zh-CN"/>
              </w:rPr>
            </w:pPr>
            <w:r>
              <w:rPr>
                <w:szCs w:val="22"/>
                <w:lang w:val="en-US" w:eastAsia="zh-CN"/>
              </w:rPr>
              <w:t>Difference f</w:t>
            </w:r>
            <w:r w:rsidR="009F1116">
              <w:rPr>
                <w:szCs w:val="22"/>
                <w:lang w:val="en-US" w:eastAsia="zh-CN"/>
              </w:rPr>
              <w:t>ro</w:t>
            </w:r>
            <w:r>
              <w:rPr>
                <w:szCs w:val="22"/>
                <w:lang w:val="en-US" w:eastAsia="zh-CN"/>
              </w:rPr>
              <w:t>m a</w:t>
            </w:r>
            <w:r w:rsidR="00822EE0">
              <w:rPr>
                <w:szCs w:val="22"/>
                <w:lang w:val="en-US" w:eastAsia="zh-CN"/>
              </w:rPr>
              <w:t>cquisition of interest in joint venture under common control</w:t>
            </w:r>
          </w:p>
        </w:tc>
        <w:tc>
          <w:tcPr>
            <w:tcW w:w="648" w:type="dxa"/>
            <w:vAlign w:val="bottom"/>
          </w:tcPr>
          <w:p w14:paraId="1CAAC907" w14:textId="77777777" w:rsidR="00822EE0" w:rsidRPr="00D65B00" w:rsidRDefault="00822EE0" w:rsidP="00822EE0">
            <w:pPr>
              <w:pStyle w:val="acctfourfigures"/>
              <w:tabs>
                <w:tab w:val="left" w:pos="720"/>
              </w:tabs>
              <w:spacing w:line="240" w:lineRule="auto"/>
              <w:jc w:val="center"/>
              <w:rPr>
                <w:i/>
                <w:iCs/>
                <w:szCs w:val="22"/>
              </w:rPr>
            </w:pPr>
          </w:p>
        </w:tc>
        <w:tc>
          <w:tcPr>
            <w:tcW w:w="1897" w:type="dxa"/>
            <w:vAlign w:val="bottom"/>
          </w:tcPr>
          <w:p w14:paraId="5EEEC205" w14:textId="72B64753" w:rsidR="00822EE0" w:rsidRPr="00F52B3C" w:rsidRDefault="003471B3" w:rsidP="00822EE0">
            <w:pPr>
              <w:pStyle w:val="acctfourfigures"/>
              <w:tabs>
                <w:tab w:val="clear" w:pos="765"/>
                <w:tab w:val="decimal" w:pos="1513"/>
              </w:tabs>
              <w:spacing w:line="240" w:lineRule="auto"/>
              <w:ind w:right="-90"/>
              <w:rPr>
                <w:szCs w:val="22"/>
              </w:rPr>
            </w:pPr>
            <w:r w:rsidRPr="003471B3">
              <w:rPr>
                <w:szCs w:val="22"/>
                <w:cs/>
                <w:lang w:val="en-US" w:bidi="th-TH"/>
              </w:rPr>
              <w:t>(</w:t>
            </w:r>
            <w:r w:rsidRPr="003471B3">
              <w:rPr>
                <w:szCs w:val="22"/>
                <w:lang w:val="en-US" w:bidi="th-TH"/>
              </w:rPr>
              <w:t>114,350</w:t>
            </w:r>
            <w:r w:rsidRPr="003471B3">
              <w:rPr>
                <w:szCs w:val="22"/>
                <w:cs/>
                <w:lang w:val="en-US" w:bidi="th-TH"/>
              </w:rPr>
              <w:t>)</w:t>
            </w:r>
          </w:p>
        </w:tc>
        <w:tc>
          <w:tcPr>
            <w:tcW w:w="245" w:type="dxa"/>
            <w:vAlign w:val="bottom"/>
          </w:tcPr>
          <w:p w14:paraId="089627AA" w14:textId="77777777" w:rsidR="00822EE0" w:rsidRPr="00F941FA" w:rsidRDefault="00822EE0" w:rsidP="00822EE0">
            <w:pPr>
              <w:tabs>
                <w:tab w:val="left" w:pos="720"/>
              </w:tabs>
              <w:spacing w:line="240" w:lineRule="auto"/>
              <w:rPr>
                <w:b/>
                <w:szCs w:val="22"/>
              </w:rPr>
            </w:pPr>
          </w:p>
        </w:tc>
        <w:tc>
          <w:tcPr>
            <w:tcW w:w="1915" w:type="dxa"/>
            <w:vAlign w:val="bottom"/>
          </w:tcPr>
          <w:p w14:paraId="037C632D" w14:textId="55DB3D27" w:rsidR="00822EE0" w:rsidRPr="00F52B3C" w:rsidRDefault="003471B3" w:rsidP="00822EE0">
            <w:pPr>
              <w:pStyle w:val="acctfourfigures"/>
              <w:tabs>
                <w:tab w:val="clear" w:pos="765"/>
                <w:tab w:val="decimal" w:pos="1230"/>
              </w:tabs>
              <w:spacing w:line="240" w:lineRule="auto"/>
              <w:ind w:right="-90"/>
              <w:rPr>
                <w:szCs w:val="22"/>
              </w:rPr>
            </w:pPr>
            <w:r w:rsidRPr="003471B3">
              <w:rPr>
                <w:szCs w:val="22"/>
                <w:cs/>
                <w:lang w:eastAsia="zh-CN"/>
              </w:rPr>
              <w:t>-</w:t>
            </w:r>
          </w:p>
        </w:tc>
      </w:tr>
      <w:tr w:rsidR="00822EE0" w:rsidRPr="009426D0" w14:paraId="0EBED631" w14:textId="77777777" w:rsidTr="00E5686F">
        <w:trPr>
          <w:trHeight w:val="272"/>
        </w:trPr>
        <w:tc>
          <w:tcPr>
            <w:tcW w:w="4680" w:type="dxa"/>
            <w:vAlign w:val="bottom"/>
          </w:tcPr>
          <w:p w14:paraId="05110036" w14:textId="31F0F835" w:rsidR="00822EE0" w:rsidRPr="00C11351" w:rsidRDefault="00822EE0" w:rsidP="00822EE0">
            <w:pPr>
              <w:tabs>
                <w:tab w:val="left" w:pos="720"/>
              </w:tabs>
              <w:spacing w:line="240" w:lineRule="auto"/>
              <w:ind w:left="165" w:hanging="165"/>
              <w:rPr>
                <w:szCs w:val="22"/>
              </w:rPr>
            </w:pPr>
            <w:r>
              <w:rPr>
                <w:szCs w:val="22"/>
                <w:lang w:val="en-US" w:eastAsia="zh-CN"/>
              </w:rPr>
              <w:t>S</w:t>
            </w:r>
            <w:r w:rsidRPr="00833F05">
              <w:rPr>
                <w:szCs w:val="22"/>
                <w:lang w:val="en-US" w:eastAsia="zh-CN"/>
              </w:rPr>
              <w:t xml:space="preserve">hare of </w:t>
            </w:r>
            <w:r>
              <w:rPr>
                <w:szCs w:val="22"/>
                <w:lang w:val="en-US" w:eastAsia="zh-CN"/>
              </w:rPr>
              <w:t xml:space="preserve">net </w:t>
            </w:r>
            <w:r w:rsidR="00F0740E">
              <w:rPr>
                <w:szCs w:val="22"/>
                <w:lang w:val="en-US" w:eastAsia="zh-CN"/>
              </w:rPr>
              <w:t>profit</w:t>
            </w:r>
            <w:r w:rsidRPr="00833F05">
              <w:rPr>
                <w:szCs w:val="22"/>
                <w:lang w:val="en-US" w:eastAsia="zh-CN"/>
              </w:rPr>
              <w:t xml:space="preserve"> </w:t>
            </w:r>
            <w:r>
              <w:rPr>
                <w:szCs w:val="22"/>
                <w:lang w:val="en-US" w:eastAsia="zh-CN"/>
              </w:rPr>
              <w:t xml:space="preserve">from investment in </w:t>
            </w:r>
            <w:r>
              <w:rPr>
                <w:szCs w:val="22"/>
                <w:lang w:val="en-US" w:eastAsia="zh-CN"/>
              </w:rPr>
              <w:br/>
              <w:t>joint ventures</w:t>
            </w:r>
          </w:p>
        </w:tc>
        <w:tc>
          <w:tcPr>
            <w:tcW w:w="648" w:type="dxa"/>
            <w:vAlign w:val="bottom"/>
          </w:tcPr>
          <w:p w14:paraId="7841D2CF" w14:textId="77777777" w:rsidR="00822EE0" w:rsidRPr="00D65B00" w:rsidRDefault="00822EE0" w:rsidP="00822EE0">
            <w:pPr>
              <w:pStyle w:val="acctfourfigures"/>
              <w:tabs>
                <w:tab w:val="left" w:pos="720"/>
              </w:tabs>
              <w:spacing w:line="240" w:lineRule="auto"/>
              <w:jc w:val="center"/>
              <w:rPr>
                <w:i/>
                <w:iCs/>
                <w:szCs w:val="22"/>
              </w:rPr>
            </w:pPr>
          </w:p>
        </w:tc>
        <w:tc>
          <w:tcPr>
            <w:tcW w:w="1897" w:type="dxa"/>
            <w:vAlign w:val="bottom"/>
          </w:tcPr>
          <w:p w14:paraId="10413C13" w14:textId="56C5E0B3" w:rsidR="00822EE0" w:rsidRPr="00F52B3C" w:rsidRDefault="003471B3" w:rsidP="00822EE0">
            <w:pPr>
              <w:pStyle w:val="acctfourfigures"/>
              <w:tabs>
                <w:tab w:val="clear" w:pos="765"/>
                <w:tab w:val="decimal" w:pos="1513"/>
              </w:tabs>
              <w:spacing w:line="240" w:lineRule="auto"/>
              <w:ind w:right="-90"/>
              <w:rPr>
                <w:szCs w:val="22"/>
              </w:rPr>
            </w:pPr>
            <w:r w:rsidRPr="003471B3">
              <w:rPr>
                <w:szCs w:val="22"/>
              </w:rPr>
              <w:t>729</w:t>
            </w:r>
          </w:p>
        </w:tc>
        <w:tc>
          <w:tcPr>
            <w:tcW w:w="245" w:type="dxa"/>
            <w:vAlign w:val="bottom"/>
          </w:tcPr>
          <w:p w14:paraId="31AA5588" w14:textId="77777777" w:rsidR="00822EE0" w:rsidRPr="00F941FA" w:rsidRDefault="00822EE0" w:rsidP="00822EE0">
            <w:pPr>
              <w:tabs>
                <w:tab w:val="left" w:pos="720"/>
              </w:tabs>
              <w:spacing w:line="240" w:lineRule="auto"/>
              <w:rPr>
                <w:b/>
                <w:szCs w:val="22"/>
              </w:rPr>
            </w:pPr>
          </w:p>
        </w:tc>
        <w:tc>
          <w:tcPr>
            <w:tcW w:w="1915" w:type="dxa"/>
            <w:vAlign w:val="bottom"/>
          </w:tcPr>
          <w:p w14:paraId="6EA017D2" w14:textId="004A2393" w:rsidR="00822EE0" w:rsidRPr="00F52B3C" w:rsidRDefault="003471B3" w:rsidP="00822EE0">
            <w:pPr>
              <w:pStyle w:val="acctfourfigures"/>
              <w:tabs>
                <w:tab w:val="clear" w:pos="765"/>
                <w:tab w:val="decimal" w:pos="1230"/>
              </w:tabs>
              <w:spacing w:line="240" w:lineRule="auto"/>
              <w:ind w:right="-90"/>
              <w:rPr>
                <w:szCs w:val="22"/>
              </w:rPr>
            </w:pPr>
            <w:r w:rsidRPr="003471B3">
              <w:rPr>
                <w:szCs w:val="22"/>
                <w:cs/>
                <w:lang w:eastAsia="zh-CN"/>
              </w:rPr>
              <w:t>-</w:t>
            </w:r>
          </w:p>
        </w:tc>
      </w:tr>
      <w:tr w:rsidR="00822EE0" w:rsidRPr="009426D0" w14:paraId="64F1EB33" w14:textId="77777777" w:rsidTr="00FA4E3E">
        <w:trPr>
          <w:trHeight w:val="272"/>
        </w:trPr>
        <w:tc>
          <w:tcPr>
            <w:tcW w:w="4680" w:type="dxa"/>
            <w:vAlign w:val="bottom"/>
          </w:tcPr>
          <w:p w14:paraId="22CB3EB0" w14:textId="79955858" w:rsidR="00822EE0" w:rsidRDefault="00822EE0" w:rsidP="00822EE0">
            <w:pPr>
              <w:tabs>
                <w:tab w:val="left" w:pos="720"/>
              </w:tabs>
              <w:spacing w:line="240" w:lineRule="auto"/>
              <w:ind w:left="165" w:hanging="165"/>
              <w:rPr>
                <w:szCs w:val="22"/>
                <w:lang w:val="en-US" w:eastAsia="zh-CN"/>
              </w:rPr>
            </w:pPr>
            <w:r w:rsidRPr="000F079A">
              <w:rPr>
                <w:szCs w:val="22"/>
                <w:lang w:val="en-US" w:eastAsia="zh-CN"/>
              </w:rPr>
              <w:t xml:space="preserve">Share of other comprehensive income of </w:t>
            </w:r>
            <w:r>
              <w:rPr>
                <w:szCs w:val="22"/>
                <w:lang w:val="en-US" w:eastAsia="zh-CN"/>
              </w:rPr>
              <w:br/>
            </w:r>
            <w:r w:rsidRPr="000F079A">
              <w:rPr>
                <w:szCs w:val="22"/>
                <w:lang w:val="en-US" w:eastAsia="zh-CN"/>
              </w:rPr>
              <w:t>joint ventures</w:t>
            </w:r>
          </w:p>
        </w:tc>
        <w:tc>
          <w:tcPr>
            <w:tcW w:w="648" w:type="dxa"/>
            <w:vAlign w:val="bottom"/>
          </w:tcPr>
          <w:p w14:paraId="6A309B6F" w14:textId="77777777" w:rsidR="00822EE0" w:rsidRPr="00D65B00" w:rsidRDefault="00822EE0" w:rsidP="00822EE0">
            <w:pPr>
              <w:pStyle w:val="acctfourfigures"/>
              <w:tabs>
                <w:tab w:val="left" w:pos="720"/>
              </w:tabs>
              <w:spacing w:line="240" w:lineRule="auto"/>
              <w:jc w:val="center"/>
              <w:rPr>
                <w:i/>
                <w:iCs/>
                <w:szCs w:val="22"/>
              </w:rPr>
            </w:pPr>
          </w:p>
        </w:tc>
        <w:tc>
          <w:tcPr>
            <w:tcW w:w="1897" w:type="dxa"/>
            <w:vAlign w:val="bottom"/>
          </w:tcPr>
          <w:p w14:paraId="65C7E5B0" w14:textId="37436B23" w:rsidR="00822EE0" w:rsidRPr="00F52B3C" w:rsidRDefault="003471B3" w:rsidP="00822EE0">
            <w:pPr>
              <w:pStyle w:val="acctfourfigures"/>
              <w:tabs>
                <w:tab w:val="clear" w:pos="765"/>
                <w:tab w:val="decimal" w:pos="1513"/>
              </w:tabs>
              <w:spacing w:line="240" w:lineRule="auto"/>
              <w:ind w:right="-90"/>
              <w:rPr>
                <w:szCs w:val="22"/>
              </w:rPr>
            </w:pPr>
            <w:r w:rsidRPr="003471B3">
              <w:rPr>
                <w:szCs w:val="22"/>
              </w:rPr>
              <w:t>14,765</w:t>
            </w:r>
          </w:p>
        </w:tc>
        <w:tc>
          <w:tcPr>
            <w:tcW w:w="245" w:type="dxa"/>
            <w:vAlign w:val="bottom"/>
          </w:tcPr>
          <w:p w14:paraId="40C36E26" w14:textId="77777777" w:rsidR="00822EE0" w:rsidRPr="000F079A" w:rsidRDefault="00822EE0" w:rsidP="00822EE0">
            <w:pPr>
              <w:pStyle w:val="BodyText"/>
              <w:tabs>
                <w:tab w:val="decimal" w:pos="1521"/>
              </w:tabs>
              <w:spacing w:after="0" w:line="240" w:lineRule="atLeast"/>
              <w:ind w:left="-108" w:right="-177"/>
              <w:rPr>
                <w:szCs w:val="22"/>
                <w:lang w:eastAsia="zh-CN"/>
              </w:rPr>
            </w:pPr>
          </w:p>
        </w:tc>
        <w:tc>
          <w:tcPr>
            <w:tcW w:w="1915" w:type="dxa"/>
            <w:vAlign w:val="bottom"/>
          </w:tcPr>
          <w:p w14:paraId="24658026" w14:textId="3071E20D" w:rsidR="00822EE0" w:rsidRPr="00F52B3C" w:rsidRDefault="003471B3" w:rsidP="00822EE0">
            <w:pPr>
              <w:pStyle w:val="acctfourfigures"/>
              <w:tabs>
                <w:tab w:val="clear" w:pos="765"/>
                <w:tab w:val="decimal" w:pos="1230"/>
              </w:tabs>
              <w:spacing w:line="240" w:lineRule="auto"/>
              <w:ind w:right="-90"/>
              <w:rPr>
                <w:szCs w:val="22"/>
              </w:rPr>
            </w:pPr>
            <w:r w:rsidRPr="003471B3">
              <w:rPr>
                <w:szCs w:val="22"/>
                <w:cs/>
                <w:lang w:eastAsia="zh-CN"/>
              </w:rPr>
              <w:t>-</w:t>
            </w:r>
          </w:p>
        </w:tc>
      </w:tr>
      <w:tr w:rsidR="00F52B3C" w:rsidRPr="009426D0" w14:paraId="158608F6" w14:textId="77777777" w:rsidTr="00FA4E3E">
        <w:trPr>
          <w:trHeight w:val="272"/>
        </w:trPr>
        <w:tc>
          <w:tcPr>
            <w:tcW w:w="4680" w:type="dxa"/>
            <w:vAlign w:val="bottom"/>
          </w:tcPr>
          <w:p w14:paraId="3723BC51" w14:textId="4AB96E93" w:rsidR="00F52B3C" w:rsidRPr="000F079A" w:rsidRDefault="00143D25" w:rsidP="00143D25">
            <w:pPr>
              <w:tabs>
                <w:tab w:val="left" w:pos="720"/>
              </w:tabs>
              <w:spacing w:line="240" w:lineRule="auto"/>
              <w:ind w:left="165" w:hanging="165"/>
              <w:rPr>
                <w:szCs w:val="22"/>
                <w:lang w:val="en-US" w:eastAsia="zh-CN"/>
              </w:rPr>
            </w:pPr>
            <w:r w:rsidRPr="00143D25">
              <w:rPr>
                <w:szCs w:val="22"/>
                <w:lang w:eastAsia="zh-CN"/>
              </w:rPr>
              <w:t>Elimination of unreali</w:t>
            </w:r>
            <w:r>
              <w:rPr>
                <w:szCs w:val="22"/>
                <w:lang w:eastAsia="zh-CN"/>
              </w:rPr>
              <w:t>s</w:t>
            </w:r>
            <w:r w:rsidRPr="00143D25">
              <w:rPr>
                <w:szCs w:val="22"/>
                <w:lang w:eastAsia="zh-CN"/>
              </w:rPr>
              <w:t xml:space="preserve">ed </w:t>
            </w:r>
            <w:r w:rsidR="00687B0C">
              <w:rPr>
                <w:rFonts w:cs="Angsana New"/>
                <w:szCs w:val="28"/>
                <w:lang w:val="en-US" w:eastAsia="zh-CN" w:bidi="th-TH"/>
              </w:rPr>
              <w:t>profit</w:t>
            </w:r>
            <w:r w:rsidRPr="00143D25">
              <w:rPr>
                <w:szCs w:val="22"/>
                <w:lang w:eastAsia="zh-CN"/>
              </w:rPr>
              <w:t xml:space="preserve"> on </w:t>
            </w:r>
            <w:r w:rsidR="00B02F99">
              <w:rPr>
                <w:szCs w:val="22"/>
                <w:lang w:eastAsia="zh-CN"/>
              </w:rPr>
              <w:br/>
            </w:r>
            <w:r w:rsidRPr="00143D25">
              <w:rPr>
                <w:szCs w:val="22"/>
                <w:lang w:eastAsia="zh-CN"/>
              </w:rPr>
              <w:t>management fees</w:t>
            </w:r>
          </w:p>
        </w:tc>
        <w:tc>
          <w:tcPr>
            <w:tcW w:w="648" w:type="dxa"/>
            <w:vAlign w:val="bottom"/>
          </w:tcPr>
          <w:p w14:paraId="70FC36FB" w14:textId="77777777" w:rsidR="00F52B3C" w:rsidRPr="00D65B00" w:rsidRDefault="00F52B3C" w:rsidP="00F52B3C">
            <w:pPr>
              <w:pStyle w:val="acctfourfigures"/>
              <w:tabs>
                <w:tab w:val="left" w:pos="720"/>
              </w:tabs>
              <w:spacing w:line="240" w:lineRule="auto"/>
              <w:jc w:val="center"/>
              <w:rPr>
                <w:i/>
                <w:iCs/>
                <w:szCs w:val="22"/>
              </w:rPr>
            </w:pPr>
          </w:p>
        </w:tc>
        <w:tc>
          <w:tcPr>
            <w:tcW w:w="1897" w:type="dxa"/>
            <w:tcBorders>
              <w:bottom w:val="single" w:sz="4" w:space="0" w:color="auto"/>
            </w:tcBorders>
            <w:vAlign w:val="bottom"/>
          </w:tcPr>
          <w:p w14:paraId="16D626EF" w14:textId="1BF9E7C3" w:rsidR="00F52B3C" w:rsidRPr="00F52B3C" w:rsidRDefault="003471B3" w:rsidP="00F52B3C">
            <w:pPr>
              <w:pStyle w:val="acctfourfigures"/>
              <w:tabs>
                <w:tab w:val="clear" w:pos="765"/>
                <w:tab w:val="decimal" w:pos="1513"/>
              </w:tabs>
              <w:spacing w:line="240" w:lineRule="auto"/>
              <w:ind w:right="-90"/>
              <w:rPr>
                <w:szCs w:val="22"/>
              </w:rPr>
            </w:pPr>
            <w:r w:rsidRPr="003471B3">
              <w:rPr>
                <w:szCs w:val="22"/>
              </w:rPr>
              <w:t>(38,541)</w:t>
            </w:r>
          </w:p>
        </w:tc>
        <w:tc>
          <w:tcPr>
            <w:tcW w:w="245" w:type="dxa"/>
            <w:vAlign w:val="bottom"/>
          </w:tcPr>
          <w:p w14:paraId="30A05A18" w14:textId="77777777" w:rsidR="00F52B3C" w:rsidRPr="00F52B3C" w:rsidRDefault="00F52B3C" w:rsidP="00F52B3C">
            <w:pPr>
              <w:pStyle w:val="BodyText"/>
              <w:tabs>
                <w:tab w:val="decimal" w:pos="1521"/>
              </w:tabs>
              <w:spacing w:after="0" w:line="240" w:lineRule="atLeast"/>
              <w:ind w:left="-108" w:right="-177"/>
              <w:rPr>
                <w:szCs w:val="22"/>
                <w:lang w:eastAsia="zh-CN"/>
              </w:rPr>
            </w:pPr>
          </w:p>
        </w:tc>
        <w:tc>
          <w:tcPr>
            <w:tcW w:w="1915" w:type="dxa"/>
            <w:tcBorders>
              <w:bottom w:val="single" w:sz="4" w:space="0" w:color="auto"/>
            </w:tcBorders>
            <w:vAlign w:val="bottom"/>
          </w:tcPr>
          <w:p w14:paraId="12AD1833" w14:textId="5D3CF1EA" w:rsidR="00F52B3C" w:rsidRPr="00F52B3C" w:rsidRDefault="003471B3" w:rsidP="00F52B3C">
            <w:pPr>
              <w:pStyle w:val="acctfourfigures"/>
              <w:tabs>
                <w:tab w:val="clear" w:pos="765"/>
                <w:tab w:val="decimal" w:pos="1230"/>
              </w:tabs>
              <w:spacing w:line="240" w:lineRule="auto"/>
              <w:ind w:right="-90"/>
              <w:rPr>
                <w:szCs w:val="22"/>
              </w:rPr>
            </w:pPr>
            <w:r w:rsidRPr="003471B3">
              <w:rPr>
                <w:szCs w:val="22"/>
                <w:cs/>
                <w:lang w:eastAsia="zh-CN"/>
              </w:rPr>
              <w:t>-</w:t>
            </w:r>
          </w:p>
        </w:tc>
      </w:tr>
      <w:tr w:rsidR="00822EE0" w:rsidRPr="009426D0" w14:paraId="0A8442E0" w14:textId="77777777" w:rsidTr="00E5686F">
        <w:trPr>
          <w:trHeight w:val="272"/>
        </w:trPr>
        <w:tc>
          <w:tcPr>
            <w:tcW w:w="4680" w:type="dxa"/>
            <w:vAlign w:val="bottom"/>
          </w:tcPr>
          <w:p w14:paraId="21C41D33" w14:textId="5445A19B" w:rsidR="00822EE0" w:rsidRPr="00C11351" w:rsidRDefault="00822EE0" w:rsidP="00822EE0">
            <w:pPr>
              <w:tabs>
                <w:tab w:val="left" w:pos="720"/>
              </w:tabs>
              <w:spacing w:line="240" w:lineRule="auto"/>
              <w:rPr>
                <w:szCs w:val="22"/>
              </w:rPr>
            </w:pPr>
            <w:r>
              <w:rPr>
                <w:b/>
                <w:bCs/>
                <w:szCs w:val="22"/>
                <w:lang w:bidi="th-TH"/>
              </w:rPr>
              <w:t>A</w:t>
            </w:r>
            <w:r w:rsidRPr="00CA6C00">
              <w:rPr>
                <w:b/>
                <w:bCs/>
                <w:szCs w:val="22"/>
                <w:lang w:bidi="th-TH"/>
              </w:rPr>
              <w:t xml:space="preserve">t </w:t>
            </w:r>
            <w:r w:rsidR="00E5686F" w:rsidRPr="00E5686F">
              <w:rPr>
                <w:b/>
                <w:bCs/>
                <w:szCs w:val="22"/>
                <w:lang w:bidi="th-TH"/>
              </w:rPr>
              <w:t xml:space="preserve">30 </w:t>
            </w:r>
            <w:r w:rsidR="001014A9" w:rsidRPr="001014A9">
              <w:rPr>
                <w:b/>
                <w:bCs/>
                <w:szCs w:val="22"/>
                <w:lang w:bidi="th-TH"/>
              </w:rPr>
              <w:t xml:space="preserve">September </w:t>
            </w:r>
            <w:r w:rsidRPr="00C74FB4">
              <w:rPr>
                <w:b/>
                <w:bCs/>
                <w:szCs w:val="22"/>
                <w:lang w:bidi="th-TH"/>
              </w:rPr>
              <w:t>2025</w:t>
            </w:r>
          </w:p>
        </w:tc>
        <w:tc>
          <w:tcPr>
            <w:tcW w:w="648" w:type="dxa"/>
            <w:vAlign w:val="bottom"/>
          </w:tcPr>
          <w:p w14:paraId="7BA0DFA7" w14:textId="77777777" w:rsidR="00822EE0" w:rsidRPr="00D65B00" w:rsidRDefault="00822EE0" w:rsidP="00822EE0">
            <w:pPr>
              <w:pStyle w:val="acctfourfigures"/>
              <w:tabs>
                <w:tab w:val="left" w:pos="720"/>
              </w:tabs>
              <w:spacing w:line="240" w:lineRule="auto"/>
              <w:jc w:val="center"/>
              <w:rPr>
                <w:i/>
                <w:iCs/>
                <w:szCs w:val="22"/>
              </w:rPr>
            </w:pPr>
          </w:p>
        </w:tc>
        <w:tc>
          <w:tcPr>
            <w:tcW w:w="1897" w:type="dxa"/>
            <w:tcBorders>
              <w:top w:val="single" w:sz="4" w:space="0" w:color="auto"/>
              <w:bottom w:val="double" w:sz="4" w:space="0" w:color="auto"/>
            </w:tcBorders>
            <w:vAlign w:val="bottom"/>
          </w:tcPr>
          <w:p w14:paraId="65B0F75C" w14:textId="06198231" w:rsidR="00822EE0" w:rsidRPr="00F52B3C" w:rsidRDefault="003471B3" w:rsidP="00822EE0">
            <w:pPr>
              <w:pStyle w:val="acctfourfigures"/>
              <w:tabs>
                <w:tab w:val="clear" w:pos="765"/>
                <w:tab w:val="decimal" w:pos="1513"/>
              </w:tabs>
              <w:spacing w:line="240" w:lineRule="auto"/>
              <w:ind w:right="-90"/>
              <w:rPr>
                <w:b/>
                <w:bCs/>
                <w:szCs w:val="22"/>
              </w:rPr>
            </w:pPr>
            <w:r w:rsidRPr="003471B3">
              <w:rPr>
                <w:b/>
                <w:bCs/>
                <w:szCs w:val="22"/>
              </w:rPr>
              <w:t>3,780,676</w:t>
            </w:r>
          </w:p>
        </w:tc>
        <w:tc>
          <w:tcPr>
            <w:tcW w:w="245" w:type="dxa"/>
            <w:vAlign w:val="bottom"/>
          </w:tcPr>
          <w:p w14:paraId="510E81A0" w14:textId="77777777" w:rsidR="00822EE0" w:rsidRPr="004323E3" w:rsidRDefault="00822EE0" w:rsidP="00822EE0">
            <w:pPr>
              <w:tabs>
                <w:tab w:val="left" w:pos="720"/>
              </w:tabs>
              <w:spacing w:line="240" w:lineRule="auto"/>
              <w:rPr>
                <w:b/>
                <w:bCs/>
                <w:szCs w:val="22"/>
              </w:rPr>
            </w:pPr>
          </w:p>
        </w:tc>
        <w:tc>
          <w:tcPr>
            <w:tcW w:w="1915" w:type="dxa"/>
            <w:tcBorders>
              <w:top w:val="single" w:sz="4" w:space="0" w:color="auto"/>
              <w:bottom w:val="double" w:sz="4" w:space="0" w:color="auto"/>
            </w:tcBorders>
            <w:vAlign w:val="bottom"/>
          </w:tcPr>
          <w:p w14:paraId="348FC4F9" w14:textId="1BA43FA9" w:rsidR="00822EE0" w:rsidRPr="00F52B3C" w:rsidRDefault="003471B3" w:rsidP="00822EE0">
            <w:pPr>
              <w:pStyle w:val="acctfourfigures"/>
              <w:tabs>
                <w:tab w:val="clear" w:pos="765"/>
                <w:tab w:val="decimal" w:pos="1500"/>
              </w:tabs>
              <w:spacing w:line="240" w:lineRule="auto"/>
              <w:ind w:right="-90"/>
              <w:rPr>
                <w:b/>
                <w:bCs/>
                <w:szCs w:val="22"/>
              </w:rPr>
            </w:pPr>
            <w:r w:rsidRPr="003471B3">
              <w:rPr>
                <w:b/>
                <w:bCs/>
                <w:szCs w:val="22"/>
                <w:lang w:val="en-US" w:bidi="th-TH"/>
              </w:rPr>
              <w:t>4</w:t>
            </w:r>
            <w:r w:rsidRPr="003471B3">
              <w:rPr>
                <w:b/>
                <w:bCs/>
                <w:szCs w:val="22"/>
                <w:lang w:bidi="th-TH"/>
              </w:rPr>
              <w:t>,</w:t>
            </w:r>
            <w:r w:rsidRPr="003471B3">
              <w:rPr>
                <w:b/>
                <w:bCs/>
                <w:szCs w:val="22"/>
                <w:lang w:val="en-US" w:bidi="th-TH"/>
              </w:rPr>
              <w:t>081</w:t>
            </w:r>
            <w:r w:rsidRPr="003471B3">
              <w:rPr>
                <w:b/>
                <w:bCs/>
                <w:szCs w:val="22"/>
                <w:lang w:bidi="th-TH"/>
              </w:rPr>
              <w:t>,</w:t>
            </w:r>
            <w:r w:rsidRPr="003471B3">
              <w:rPr>
                <w:b/>
                <w:bCs/>
                <w:szCs w:val="22"/>
                <w:lang w:val="en-US" w:bidi="th-TH"/>
              </w:rPr>
              <w:t>616</w:t>
            </w:r>
          </w:p>
        </w:tc>
      </w:tr>
    </w:tbl>
    <w:p w14:paraId="562B3894" w14:textId="77777777" w:rsidR="008A55AB" w:rsidRPr="008A55AB" w:rsidRDefault="008A55AB" w:rsidP="008A55AB">
      <w:pPr>
        <w:tabs>
          <w:tab w:val="left" w:pos="547"/>
        </w:tabs>
        <w:spacing w:line="223" w:lineRule="auto"/>
        <w:ind w:left="547"/>
        <w:jc w:val="thaiDistribute"/>
        <w:rPr>
          <w:rFonts w:cstheme="minorBidi"/>
          <w:i/>
          <w:iCs/>
          <w:szCs w:val="22"/>
          <w:lang w:val="en-US" w:bidi="th-TH"/>
        </w:rPr>
      </w:pPr>
    </w:p>
    <w:p w14:paraId="7FF5D4B9" w14:textId="7E46051F" w:rsidR="00C74FB4" w:rsidRPr="004A3EEC" w:rsidRDefault="00C74FB4" w:rsidP="00D22182">
      <w:pPr>
        <w:spacing w:line="240" w:lineRule="auto"/>
        <w:ind w:left="540"/>
        <w:jc w:val="thaiDistribute"/>
        <w:rPr>
          <w:rFonts w:cs="Angsana New"/>
          <w:i/>
          <w:iCs/>
          <w:szCs w:val="28"/>
          <w:lang w:val="en-US" w:bidi="th-TH"/>
        </w:rPr>
      </w:pPr>
      <w:r w:rsidRPr="004A3EEC">
        <w:rPr>
          <w:rFonts w:cs="Angsana New"/>
          <w:i/>
          <w:iCs/>
          <w:szCs w:val="28"/>
          <w:lang w:val="en-US" w:bidi="th-TH"/>
        </w:rPr>
        <w:t xml:space="preserve">Acquisition of </w:t>
      </w:r>
      <w:r w:rsidR="00F0740E">
        <w:rPr>
          <w:rFonts w:cs="Angsana New"/>
          <w:i/>
          <w:iCs/>
          <w:szCs w:val="28"/>
          <w:lang w:val="en-US" w:bidi="th-TH"/>
        </w:rPr>
        <w:t>i</w:t>
      </w:r>
      <w:r w:rsidRPr="004A3EEC">
        <w:rPr>
          <w:rFonts w:cs="Angsana New"/>
          <w:i/>
          <w:iCs/>
          <w:szCs w:val="28"/>
          <w:lang w:val="en-US" w:bidi="th-TH"/>
        </w:rPr>
        <w:t xml:space="preserve">nvestment in a </w:t>
      </w:r>
      <w:r w:rsidR="004A3EEC" w:rsidRPr="004A3EEC">
        <w:rPr>
          <w:rFonts w:cs="Angsana New"/>
          <w:i/>
          <w:iCs/>
          <w:szCs w:val="28"/>
          <w:lang w:val="en-US" w:bidi="th-TH"/>
        </w:rPr>
        <w:t>j</w:t>
      </w:r>
      <w:r w:rsidRPr="004A3EEC">
        <w:rPr>
          <w:rFonts w:cs="Angsana New"/>
          <w:i/>
          <w:iCs/>
          <w:szCs w:val="28"/>
          <w:lang w:val="en-US" w:bidi="th-TH"/>
        </w:rPr>
        <w:t xml:space="preserve">oint </w:t>
      </w:r>
      <w:r w:rsidR="004A3EEC" w:rsidRPr="004A3EEC">
        <w:rPr>
          <w:rFonts w:cs="Angsana New"/>
          <w:i/>
          <w:iCs/>
          <w:szCs w:val="28"/>
          <w:lang w:val="en-US" w:bidi="th-TH"/>
        </w:rPr>
        <w:t>v</w:t>
      </w:r>
      <w:r w:rsidRPr="004A3EEC">
        <w:rPr>
          <w:rFonts w:cs="Angsana New"/>
          <w:i/>
          <w:iCs/>
          <w:szCs w:val="28"/>
          <w:lang w:val="en-US" w:bidi="th-TH"/>
        </w:rPr>
        <w:t xml:space="preserve">enture during the </w:t>
      </w:r>
      <w:r w:rsidR="001014A9">
        <w:rPr>
          <w:rFonts w:cs="Angsana New"/>
          <w:i/>
          <w:iCs/>
          <w:szCs w:val="28"/>
          <w:lang w:val="en-US" w:bidi="th-TH"/>
        </w:rPr>
        <w:t>nine</w:t>
      </w:r>
      <w:r w:rsidR="00C7143D" w:rsidRPr="00C7143D">
        <w:rPr>
          <w:rFonts w:cs="Angsana New"/>
          <w:i/>
          <w:iCs/>
          <w:szCs w:val="28"/>
          <w:lang w:val="en-US" w:bidi="th-TH"/>
        </w:rPr>
        <w:t>-month period</w:t>
      </w:r>
      <w:r w:rsidRPr="004A3EEC">
        <w:rPr>
          <w:rFonts w:cs="Angsana New"/>
          <w:i/>
          <w:iCs/>
          <w:szCs w:val="28"/>
          <w:lang w:val="en-US" w:bidi="th-TH"/>
        </w:rPr>
        <w:t xml:space="preserve"> </w:t>
      </w:r>
      <w:r w:rsidR="00B05BB3">
        <w:rPr>
          <w:rFonts w:cs="Angsana New"/>
          <w:i/>
          <w:iCs/>
          <w:szCs w:val="28"/>
          <w:lang w:val="en-US" w:bidi="th-TH"/>
        </w:rPr>
        <w:t>e</w:t>
      </w:r>
      <w:r w:rsidRPr="004A3EEC">
        <w:rPr>
          <w:rFonts w:cs="Angsana New"/>
          <w:i/>
          <w:iCs/>
          <w:szCs w:val="28"/>
          <w:lang w:val="en-US" w:bidi="th-TH"/>
        </w:rPr>
        <w:t xml:space="preserve">nded </w:t>
      </w:r>
      <w:r w:rsidR="00E5686F" w:rsidRPr="00E5686F">
        <w:rPr>
          <w:rFonts w:cs="Angsana New"/>
          <w:i/>
          <w:iCs/>
          <w:szCs w:val="28"/>
          <w:lang w:val="en-US" w:bidi="th-TH"/>
        </w:rPr>
        <w:t xml:space="preserve">30 </w:t>
      </w:r>
      <w:r w:rsidR="001014A9" w:rsidRPr="001014A9">
        <w:rPr>
          <w:rFonts w:cs="Angsana New"/>
          <w:i/>
          <w:iCs/>
          <w:szCs w:val="28"/>
          <w:lang w:val="en-US" w:bidi="th-TH"/>
        </w:rPr>
        <w:t xml:space="preserve">September </w:t>
      </w:r>
      <w:r w:rsidRPr="004A3EEC">
        <w:rPr>
          <w:rFonts w:cs="Angsana New"/>
          <w:i/>
          <w:iCs/>
          <w:szCs w:val="28"/>
          <w:lang w:val="en-US" w:bidi="th-TH"/>
        </w:rPr>
        <w:t>2025</w:t>
      </w:r>
    </w:p>
    <w:p w14:paraId="229AFCDC" w14:textId="77777777" w:rsidR="00C74FB4" w:rsidRDefault="00C74FB4" w:rsidP="00D22182">
      <w:pPr>
        <w:spacing w:line="240" w:lineRule="auto"/>
        <w:ind w:left="540"/>
        <w:jc w:val="thaiDistribute"/>
        <w:rPr>
          <w:rFonts w:cs="Angsana New"/>
          <w:szCs w:val="28"/>
          <w:lang w:val="en-US" w:bidi="th-TH"/>
        </w:rPr>
      </w:pPr>
    </w:p>
    <w:p w14:paraId="6E8D4DED" w14:textId="79B06BC9" w:rsidR="004323E3" w:rsidRPr="002863ED" w:rsidRDefault="004323E3" w:rsidP="00DF6F06">
      <w:pPr>
        <w:spacing w:line="240" w:lineRule="auto"/>
        <w:ind w:left="540"/>
        <w:jc w:val="thaiDistribute"/>
        <w:rPr>
          <w:rFonts w:cs="Angsana New"/>
          <w:szCs w:val="22"/>
          <w:lang w:bidi="th-TH"/>
        </w:rPr>
      </w:pPr>
      <w:r w:rsidRPr="002863ED">
        <w:rPr>
          <w:rFonts w:cs="Angsana New"/>
          <w:szCs w:val="22"/>
          <w:lang w:bidi="th-TH"/>
        </w:rPr>
        <w:t xml:space="preserve">On 25 February 2025, the Company </w:t>
      </w:r>
      <w:r w:rsidR="003C0C76" w:rsidRPr="002863ED">
        <w:rPr>
          <w:rFonts w:cs="Angsana New"/>
          <w:szCs w:val="22"/>
          <w:lang w:bidi="th-TH"/>
        </w:rPr>
        <w:t xml:space="preserve">enter into the </w:t>
      </w:r>
      <w:r w:rsidR="002B0209" w:rsidRPr="002863ED">
        <w:rPr>
          <w:rFonts w:cs="Angsana New"/>
          <w:szCs w:val="22"/>
          <w:lang w:bidi="th-TH"/>
        </w:rPr>
        <w:t xml:space="preserve">purchase and sale agreement </w:t>
      </w:r>
      <w:r w:rsidR="00770F9F" w:rsidRPr="002863ED">
        <w:rPr>
          <w:rFonts w:cs="Angsana New"/>
          <w:szCs w:val="22"/>
          <w:lang w:bidi="th-TH"/>
        </w:rPr>
        <w:t>of</w:t>
      </w:r>
      <w:r w:rsidR="002B0209" w:rsidRPr="002863ED">
        <w:rPr>
          <w:rFonts w:cs="Angsana New"/>
          <w:szCs w:val="22"/>
          <w:lang w:bidi="th-TH"/>
        </w:rPr>
        <w:t xml:space="preserve"> Chinatown Destination (Thailand) Co</w:t>
      </w:r>
      <w:r w:rsidR="00271A9A" w:rsidRPr="002863ED">
        <w:rPr>
          <w:rFonts w:cs="Angsana New"/>
          <w:szCs w:val="22"/>
          <w:lang w:bidi="th-TH"/>
        </w:rPr>
        <w:t xml:space="preserve">mpany Limited, a </w:t>
      </w:r>
      <w:r w:rsidR="00F0740E" w:rsidRPr="002863ED">
        <w:rPr>
          <w:rFonts w:cs="Angsana New"/>
          <w:szCs w:val="22"/>
          <w:lang w:bidi="th-TH"/>
        </w:rPr>
        <w:t>company</w:t>
      </w:r>
      <w:r w:rsidR="00271A9A" w:rsidRPr="002863ED">
        <w:rPr>
          <w:rFonts w:cs="Angsana New"/>
          <w:szCs w:val="22"/>
          <w:lang w:bidi="th-TH"/>
        </w:rPr>
        <w:t xml:space="preserve"> under common control</w:t>
      </w:r>
      <w:r w:rsidR="005223EA" w:rsidRPr="002863ED">
        <w:rPr>
          <w:rFonts w:cs="Angsana New"/>
          <w:szCs w:val="22"/>
          <w:lang w:bidi="th-TH"/>
        </w:rPr>
        <w:t xml:space="preserve"> which principal activity is </w:t>
      </w:r>
      <w:r w:rsidR="00614371" w:rsidRPr="002863ED">
        <w:rPr>
          <w:rFonts w:cs="Angsana New"/>
          <w:szCs w:val="22"/>
          <w:lang w:bidi="th-TH"/>
        </w:rPr>
        <w:t>properties leasing</w:t>
      </w:r>
      <w:r w:rsidR="00F73823" w:rsidRPr="002863ED">
        <w:rPr>
          <w:rFonts w:cs="Angsana New"/>
          <w:szCs w:val="22"/>
          <w:lang w:bidi="th-TH"/>
        </w:rPr>
        <w:t xml:space="preserve"> business</w:t>
      </w:r>
      <w:r w:rsidR="000531B3" w:rsidRPr="002863ED">
        <w:rPr>
          <w:rFonts w:cs="Angsana New"/>
          <w:szCs w:val="22"/>
          <w:lang w:val="en-US" w:bidi="th-TH"/>
        </w:rPr>
        <w:t>,</w:t>
      </w:r>
      <w:r w:rsidR="001E69D5" w:rsidRPr="002863ED">
        <w:rPr>
          <w:rFonts w:cs="Angsana New"/>
          <w:szCs w:val="22"/>
          <w:lang w:bidi="th-TH"/>
        </w:rPr>
        <w:t xml:space="preserve"> </w:t>
      </w:r>
      <w:r w:rsidR="000531B3" w:rsidRPr="002863ED">
        <w:rPr>
          <w:rFonts w:cs="Angsana New"/>
          <w:szCs w:val="22"/>
          <w:lang w:bidi="th-TH"/>
        </w:rPr>
        <w:t>t</w:t>
      </w:r>
      <w:r w:rsidR="001E69D5" w:rsidRPr="002863ED">
        <w:rPr>
          <w:rFonts w:cs="Angsana New"/>
          <w:szCs w:val="22"/>
          <w:lang w:bidi="th-TH"/>
        </w:rPr>
        <w:t xml:space="preserve">o acquire </w:t>
      </w:r>
      <w:r w:rsidR="00323D4A" w:rsidRPr="002863ED">
        <w:rPr>
          <w:rFonts w:cs="Angsana New"/>
          <w:szCs w:val="22"/>
          <w:lang w:bidi="th-TH"/>
        </w:rPr>
        <w:t>100</w:t>
      </w:r>
      <w:r w:rsidR="001E69D5" w:rsidRPr="002863ED">
        <w:rPr>
          <w:rFonts w:cs="Angsana New"/>
          <w:szCs w:val="22"/>
          <w:lang w:bidi="th-TH"/>
        </w:rPr>
        <w:t xml:space="preserve">% </w:t>
      </w:r>
      <w:r w:rsidR="00F0740E" w:rsidRPr="002863ED">
        <w:rPr>
          <w:rFonts w:cs="Angsana New"/>
          <w:szCs w:val="22"/>
          <w:lang w:bidi="th-TH"/>
        </w:rPr>
        <w:t xml:space="preserve">of </w:t>
      </w:r>
      <w:r w:rsidR="00F0740E" w:rsidRPr="002863ED">
        <w:rPr>
          <w:rFonts w:cs="Angsana New"/>
          <w:szCs w:val="22"/>
          <w:lang w:val="en-US" w:bidi="th-TH"/>
        </w:rPr>
        <w:t>issued and paid-up capital</w:t>
      </w:r>
      <w:r w:rsidR="00323D4A" w:rsidRPr="002863ED">
        <w:rPr>
          <w:rFonts w:cs="Angsana New"/>
          <w:szCs w:val="22"/>
          <w:lang w:bidi="th-TH"/>
        </w:rPr>
        <w:t>, totaling</w:t>
      </w:r>
      <w:r w:rsidR="00AA211C" w:rsidRPr="002863ED">
        <w:rPr>
          <w:rFonts w:cs="Angsana New"/>
          <w:szCs w:val="22"/>
          <w:lang w:bidi="th-TH"/>
        </w:rPr>
        <w:t xml:space="preserve"> amount of </w:t>
      </w:r>
      <w:r w:rsidR="00323D4A" w:rsidRPr="002863ED">
        <w:rPr>
          <w:rFonts w:cs="Angsana New"/>
          <w:szCs w:val="22"/>
          <w:lang w:bidi="th-TH"/>
        </w:rPr>
        <w:t xml:space="preserve"> Baht 9,830.76 million. The in</w:t>
      </w:r>
      <w:r w:rsidR="00C11B29" w:rsidRPr="002863ED">
        <w:rPr>
          <w:rFonts w:cs="Angsana New"/>
          <w:szCs w:val="22"/>
          <w:lang w:bidi="th-TH"/>
        </w:rPr>
        <w:t xml:space="preserve">itial acquisition is totaling of 25% of </w:t>
      </w:r>
      <w:r w:rsidR="006C0934" w:rsidRPr="002863ED">
        <w:rPr>
          <w:rFonts w:cs="Angsana New"/>
          <w:szCs w:val="22"/>
          <w:lang w:bidi="th-TH"/>
        </w:rPr>
        <w:t>issued and paid-up capital</w:t>
      </w:r>
      <w:r w:rsidR="00C11B29" w:rsidRPr="002863ED">
        <w:rPr>
          <w:rFonts w:cs="Angsana New"/>
          <w:szCs w:val="22"/>
          <w:lang w:bidi="th-TH"/>
        </w:rPr>
        <w:t>.</w:t>
      </w:r>
      <w:r w:rsidR="00EB3EF4" w:rsidRPr="002863ED">
        <w:rPr>
          <w:rFonts w:cs="Angsana New"/>
          <w:szCs w:val="22"/>
          <w:lang w:bidi="th-TH"/>
        </w:rPr>
        <w:t xml:space="preserve"> The Company agreed to </w:t>
      </w:r>
      <w:r w:rsidR="00B10828" w:rsidRPr="002863ED">
        <w:rPr>
          <w:rFonts w:cs="Angsana New"/>
          <w:szCs w:val="22"/>
          <w:lang w:bidi="th-TH"/>
        </w:rPr>
        <w:t>purchase the remaining share either in single or several times as per the</w:t>
      </w:r>
      <w:r w:rsidR="00F23727" w:rsidRPr="002863ED">
        <w:rPr>
          <w:rFonts w:cs="Angsana New"/>
          <w:szCs w:val="22"/>
          <w:lang w:bidi="th-TH"/>
        </w:rPr>
        <w:t xml:space="preserve"> condition stipulated in the purchase and sale agreement with the right to purchase additional shares more than</w:t>
      </w:r>
      <w:r w:rsidR="00F0740E" w:rsidRPr="002863ED">
        <w:rPr>
          <w:rFonts w:cs="Angsana New" w:hint="cs"/>
          <w:szCs w:val="22"/>
          <w:cs/>
          <w:lang w:bidi="th-TH"/>
        </w:rPr>
        <w:t xml:space="preserve"> </w:t>
      </w:r>
      <w:r w:rsidR="00F0740E" w:rsidRPr="002863ED">
        <w:rPr>
          <w:rFonts w:cs="Angsana New"/>
          <w:szCs w:val="22"/>
          <w:lang w:val="en-US" w:bidi="th-TH"/>
        </w:rPr>
        <w:t>of</w:t>
      </w:r>
      <w:r w:rsidR="00F23727" w:rsidRPr="002863ED">
        <w:rPr>
          <w:rFonts w:cs="Angsana New"/>
          <w:szCs w:val="22"/>
          <w:lang w:bidi="th-TH"/>
        </w:rPr>
        <w:t xml:space="preserve"> </w:t>
      </w:r>
      <w:r w:rsidR="00F23727" w:rsidRPr="002863ED">
        <w:rPr>
          <w:rFonts w:cs="Angsana New"/>
          <w:spacing w:val="-2"/>
          <w:szCs w:val="22"/>
          <w:lang w:bidi="th-TH"/>
        </w:rPr>
        <w:t>36%</w:t>
      </w:r>
      <w:r w:rsidR="002D772B" w:rsidRPr="002863ED">
        <w:rPr>
          <w:rFonts w:cs="Angsana New"/>
          <w:spacing w:val="-2"/>
          <w:szCs w:val="22"/>
          <w:lang w:bidi="th-TH"/>
        </w:rPr>
        <w:t xml:space="preserve"> of </w:t>
      </w:r>
      <w:r w:rsidR="00A85201" w:rsidRPr="002863ED">
        <w:rPr>
          <w:rFonts w:cs="Angsana New"/>
          <w:spacing w:val="-2"/>
          <w:szCs w:val="22"/>
          <w:lang w:bidi="th-TH"/>
        </w:rPr>
        <w:t xml:space="preserve">issued and paid-up capital </w:t>
      </w:r>
      <w:r w:rsidR="00F23727" w:rsidRPr="002863ED">
        <w:rPr>
          <w:rFonts w:cs="Angsana New"/>
          <w:spacing w:val="-2"/>
          <w:szCs w:val="22"/>
          <w:lang w:bidi="th-TH"/>
        </w:rPr>
        <w:t xml:space="preserve">after 1 </w:t>
      </w:r>
      <w:r w:rsidR="00886703" w:rsidRPr="002863ED">
        <w:rPr>
          <w:rFonts w:cs="Angsana New"/>
          <w:spacing w:val="-2"/>
          <w:szCs w:val="22"/>
          <w:lang w:bidi="th-TH"/>
        </w:rPr>
        <w:t xml:space="preserve">January 2028. </w:t>
      </w:r>
      <w:r w:rsidR="00C47281" w:rsidRPr="002863ED">
        <w:rPr>
          <w:rFonts w:cs="Angsana New"/>
          <w:spacing w:val="-2"/>
          <w:szCs w:val="22"/>
          <w:lang w:bidi="th-TH"/>
        </w:rPr>
        <w:t>On</w:t>
      </w:r>
      <w:r w:rsidR="00886703" w:rsidRPr="002863ED">
        <w:rPr>
          <w:rFonts w:cs="Angsana New"/>
          <w:spacing w:val="-2"/>
          <w:szCs w:val="22"/>
          <w:lang w:bidi="th-TH"/>
        </w:rPr>
        <w:t xml:space="preserve"> the same day, the Company entered into shareholders agreement with</w:t>
      </w:r>
      <w:r w:rsidR="00F87B35" w:rsidRPr="002863ED">
        <w:rPr>
          <w:rFonts w:cs="Angsana New"/>
          <w:spacing w:val="-2"/>
          <w:szCs w:val="22"/>
          <w:lang w:bidi="th-TH"/>
        </w:rPr>
        <w:t xml:space="preserve"> </w:t>
      </w:r>
      <w:r w:rsidR="00F0740E" w:rsidRPr="002863ED">
        <w:rPr>
          <w:rFonts w:cs="Angsana New"/>
          <w:spacing w:val="-2"/>
          <w:szCs w:val="22"/>
          <w:lang w:bidi="th-TH"/>
        </w:rPr>
        <w:t xml:space="preserve">a </w:t>
      </w:r>
      <w:r w:rsidR="00F87B35" w:rsidRPr="002863ED">
        <w:rPr>
          <w:rFonts w:cs="Angsana New"/>
          <w:spacing w:val="-2"/>
          <w:szCs w:val="22"/>
          <w:lang w:bidi="th-TH"/>
        </w:rPr>
        <w:t>related party</w:t>
      </w:r>
      <w:r w:rsidR="00EB07B0" w:rsidRPr="002863ED">
        <w:rPr>
          <w:rFonts w:cs="Angsana New"/>
          <w:spacing w:val="-2"/>
          <w:szCs w:val="22"/>
          <w:lang w:bidi="th-TH"/>
        </w:rPr>
        <w:t xml:space="preserve"> and classified such investment as investment in joint venture.</w:t>
      </w:r>
    </w:p>
    <w:p w14:paraId="0F5240B8" w14:textId="77777777" w:rsidR="00EB07B0" w:rsidRDefault="00EB07B0" w:rsidP="002B0209">
      <w:pPr>
        <w:spacing w:line="240" w:lineRule="auto"/>
        <w:ind w:left="540"/>
        <w:jc w:val="thaiDistribute"/>
        <w:rPr>
          <w:rFonts w:cs="Angsana New"/>
          <w:szCs w:val="22"/>
          <w:lang w:bidi="th-TH"/>
        </w:rPr>
      </w:pPr>
    </w:p>
    <w:p w14:paraId="5486A321" w14:textId="58D2E450" w:rsidR="000A304B" w:rsidRDefault="00CB2E60" w:rsidP="00C9597C">
      <w:pPr>
        <w:spacing w:line="240" w:lineRule="auto"/>
        <w:ind w:left="540"/>
        <w:jc w:val="thaiDistribute"/>
        <w:rPr>
          <w:rFonts w:cs="Angsana New"/>
          <w:szCs w:val="22"/>
          <w:lang w:bidi="th-TH"/>
        </w:rPr>
      </w:pPr>
      <w:r>
        <w:rPr>
          <w:rFonts w:cs="Angsana New"/>
          <w:szCs w:val="22"/>
          <w:lang w:bidi="th-TH"/>
        </w:rPr>
        <w:t xml:space="preserve">The consideration transferred in the initial </w:t>
      </w:r>
      <w:r w:rsidR="001F2947">
        <w:rPr>
          <w:rFonts w:cs="Angsana New"/>
          <w:szCs w:val="22"/>
          <w:lang w:bidi="th-TH"/>
        </w:rPr>
        <w:t xml:space="preserve">acquisition is </w:t>
      </w:r>
      <w:r w:rsidR="00882778" w:rsidRPr="00882778">
        <w:rPr>
          <w:rFonts w:cs="Angsana New"/>
          <w:szCs w:val="22"/>
          <w:lang w:bidi="th-TH"/>
        </w:rPr>
        <w:t>totaling amount of  Baht</w:t>
      </w:r>
      <w:r w:rsidR="001F2947">
        <w:rPr>
          <w:rFonts w:cs="Angsana New"/>
          <w:szCs w:val="22"/>
          <w:lang w:bidi="th-TH"/>
        </w:rPr>
        <w:t xml:space="preserve"> 2,457.</w:t>
      </w:r>
      <w:r w:rsidR="00143D25">
        <w:rPr>
          <w:rFonts w:cs="Angsana New"/>
          <w:szCs w:val="22"/>
          <w:lang w:bidi="th-TH"/>
        </w:rPr>
        <w:t>7</w:t>
      </w:r>
      <w:r w:rsidR="001F2947">
        <w:rPr>
          <w:rFonts w:cs="Angsana New"/>
          <w:szCs w:val="22"/>
          <w:lang w:bidi="th-TH"/>
        </w:rPr>
        <w:t>9 million</w:t>
      </w:r>
      <w:r w:rsidR="00A42719">
        <w:rPr>
          <w:rFonts w:cs="Angsana New"/>
          <w:szCs w:val="22"/>
          <w:lang w:bidi="th-TH"/>
        </w:rPr>
        <w:t xml:space="preserve"> </w:t>
      </w:r>
      <w:r w:rsidR="00614371">
        <w:rPr>
          <w:rFonts w:cs="Angsana New"/>
          <w:szCs w:val="22"/>
          <w:lang w:bidi="th-TH"/>
        </w:rPr>
        <w:t>which including loan provided</w:t>
      </w:r>
      <w:r w:rsidR="00C02875">
        <w:rPr>
          <w:rFonts w:cs="Angsana New"/>
          <w:szCs w:val="22"/>
          <w:lang w:bidi="th-TH"/>
        </w:rPr>
        <w:t xml:space="preserve"> to the joint venture for repayment</w:t>
      </w:r>
      <w:r w:rsidR="000139E9">
        <w:rPr>
          <w:rFonts w:cs="Angsana New"/>
          <w:szCs w:val="22"/>
          <w:lang w:bidi="th-TH"/>
        </w:rPr>
        <w:t xml:space="preserve"> to</w:t>
      </w:r>
      <w:r w:rsidR="008F3FFE">
        <w:rPr>
          <w:rFonts w:cs="Angsana New"/>
          <w:szCs w:val="22"/>
          <w:lang w:val="en-US" w:bidi="th-TH"/>
        </w:rPr>
        <w:t xml:space="preserve"> </w:t>
      </w:r>
      <w:r w:rsidR="00B05BB3">
        <w:rPr>
          <w:rFonts w:cs="Angsana New"/>
          <w:szCs w:val="22"/>
          <w:lang w:val="en-US" w:bidi="th-TH"/>
        </w:rPr>
        <w:t>former</w:t>
      </w:r>
      <w:r w:rsidR="008F3FFE">
        <w:rPr>
          <w:rFonts w:cs="Angsana New"/>
          <w:szCs w:val="22"/>
          <w:lang w:val="en-US" w:bidi="th-TH"/>
        </w:rPr>
        <w:t xml:space="preserve"> </w:t>
      </w:r>
      <w:r w:rsidR="000139E9">
        <w:rPr>
          <w:rFonts w:cs="Angsana New"/>
          <w:szCs w:val="22"/>
          <w:lang w:bidi="th-TH"/>
        </w:rPr>
        <w:t xml:space="preserve">shareholder amount </w:t>
      </w:r>
      <w:r w:rsidR="00630739">
        <w:rPr>
          <w:rFonts w:cs="Angsana New"/>
          <w:szCs w:val="22"/>
          <w:lang w:val="en-US" w:bidi="th-TH"/>
        </w:rPr>
        <w:t>of</w:t>
      </w:r>
      <w:r w:rsidR="000139E9">
        <w:rPr>
          <w:rFonts w:cs="Angsana New"/>
          <w:szCs w:val="22"/>
          <w:lang w:bidi="th-TH"/>
        </w:rPr>
        <w:t xml:space="preserve"> Baht 589.60 million and </w:t>
      </w:r>
      <w:r w:rsidR="00FE4A28">
        <w:rPr>
          <w:rFonts w:cs="Angsana New"/>
          <w:szCs w:val="22"/>
          <w:lang w:bidi="th-TH"/>
        </w:rPr>
        <w:t>cash consideration</w:t>
      </w:r>
      <w:r w:rsidR="00614371">
        <w:rPr>
          <w:rFonts w:cs="Angsana New"/>
          <w:szCs w:val="22"/>
          <w:lang w:bidi="th-TH"/>
        </w:rPr>
        <w:t xml:space="preserve"> paid for acquired investment</w:t>
      </w:r>
      <w:r w:rsidR="00FE4A28">
        <w:rPr>
          <w:rFonts w:cs="Angsana New"/>
          <w:szCs w:val="22"/>
          <w:lang w:bidi="th-TH"/>
        </w:rPr>
        <w:t xml:space="preserve"> of Baht 1,868.</w:t>
      </w:r>
      <w:r w:rsidR="00143D25">
        <w:rPr>
          <w:rFonts w:cs="Angsana New"/>
          <w:szCs w:val="22"/>
          <w:lang w:bidi="th-TH"/>
        </w:rPr>
        <w:t>1</w:t>
      </w:r>
      <w:r w:rsidR="00FE4A28">
        <w:rPr>
          <w:rFonts w:cs="Angsana New"/>
          <w:szCs w:val="22"/>
          <w:lang w:bidi="th-TH"/>
        </w:rPr>
        <w:t>9 million</w:t>
      </w:r>
      <w:r w:rsidR="00574467">
        <w:rPr>
          <w:rFonts w:cs="Angsana New"/>
          <w:szCs w:val="22"/>
          <w:lang w:bidi="th-TH"/>
        </w:rPr>
        <w:t xml:space="preserve">. </w:t>
      </w:r>
      <w:r w:rsidR="0015221B">
        <w:rPr>
          <w:rFonts w:cs="Angsana New"/>
          <w:szCs w:val="22"/>
          <w:lang w:bidi="th-TH"/>
        </w:rPr>
        <w:t>The investment in joint venture accounted for using equity method</w:t>
      </w:r>
      <w:r w:rsidR="005F031A">
        <w:rPr>
          <w:rFonts w:cs="Angsana New"/>
          <w:szCs w:val="22"/>
          <w:lang w:bidi="th-TH"/>
        </w:rPr>
        <w:t xml:space="preserve"> is </w:t>
      </w:r>
      <w:r w:rsidR="00882778" w:rsidRPr="00882778">
        <w:rPr>
          <w:rFonts w:cs="Angsana New"/>
          <w:szCs w:val="22"/>
          <w:lang w:bidi="th-TH"/>
        </w:rPr>
        <w:t xml:space="preserve">totaling amount of  Baht </w:t>
      </w:r>
      <w:r w:rsidR="00080140">
        <w:rPr>
          <w:rFonts w:cs="Angsana New"/>
          <w:szCs w:val="22"/>
          <w:lang w:bidi="th-TH"/>
        </w:rPr>
        <w:t>1,753.74 million. Resulted in a difference between cash conside</w:t>
      </w:r>
      <w:r w:rsidR="007A3BF0">
        <w:rPr>
          <w:rFonts w:cs="Angsana New"/>
          <w:szCs w:val="22"/>
          <w:lang w:bidi="th-TH"/>
        </w:rPr>
        <w:t>ration and investment in joint venture accounted for using equity method totaling</w:t>
      </w:r>
      <w:r w:rsidR="00A65323">
        <w:rPr>
          <w:rFonts w:cs="Angsana New"/>
          <w:szCs w:val="22"/>
          <w:lang w:bidi="th-TH"/>
        </w:rPr>
        <w:t xml:space="preserve"> </w:t>
      </w:r>
      <w:r w:rsidR="00A65323" w:rsidRPr="00A65323">
        <w:rPr>
          <w:rFonts w:cs="Angsana New"/>
          <w:szCs w:val="22"/>
          <w:lang w:bidi="th-TH"/>
        </w:rPr>
        <w:t>amount</w:t>
      </w:r>
      <w:r w:rsidR="007A3BF0">
        <w:rPr>
          <w:rFonts w:cs="Angsana New"/>
          <w:szCs w:val="22"/>
          <w:lang w:bidi="th-TH"/>
        </w:rPr>
        <w:t xml:space="preserve"> of Baht 114.35 million which was recognised as a difference from business combination under common control i</w:t>
      </w:r>
      <w:r w:rsidR="00C9597C">
        <w:rPr>
          <w:rFonts w:cs="Angsana New"/>
          <w:szCs w:val="22"/>
          <w:lang w:bidi="th-TH"/>
        </w:rPr>
        <w:t>n the consolidated financial statements.</w:t>
      </w:r>
    </w:p>
    <w:p w14:paraId="0DFDA0D2" w14:textId="77777777" w:rsidR="00205E13" w:rsidRPr="00BF5601" w:rsidRDefault="00205E13" w:rsidP="00C9597C">
      <w:pPr>
        <w:spacing w:line="240" w:lineRule="auto"/>
        <w:ind w:left="540"/>
        <w:jc w:val="thaiDistribute"/>
        <w:rPr>
          <w:szCs w:val="22"/>
        </w:rPr>
      </w:pPr>
    </w:p>
    <w:p w14:paraId="76EF9DF0" w14:textId="069EB3B6" w:rsidR="00924A85" w:rsidRPr="009426D0" w:rsidRDefault="009E4D6D" w:rsidP="004C3E7C">
      <w:pPr>
        <w:pStyle w:val="Heading1"/>
        <w:spacing w:before="0" w:after="0" w:line="240" w:lineRule="atLeast"/>
        <w:ind w:left="540" w:hanging="547"/>
        <w:jc w:val="both"/>
        <w:rPr>
          <w:szCs w:val="24"/>
        </w:rPr>
      </w:pPr>
      <w:r w:rsidRPr="009426D0">
        <w:rPr>
          <w:szCs w:val="24"/>
        </w:rPr>
        <w:t xml:space="preserve">Investments in subsidiaries  </w:t>
      </w:r>
    </w:p>
    <w:p w14:paraId="214AC12C" w14:textId="3962DBC1" w:rsidR="009E4D6D" w:rsidRPr="00802B5D" w:rsidRDefault="009E4D6D" w:rsidP="000E1D30">
      <w:pPr>
        <w:tabs>
          <w:tab w:val="left" w:pos="547"/>
        </w:tabs>
        <w:spacing w:line="223" w:lineRule="auto"/>
        <w:ind w:left="547"/>
        <w:jc w:val="thaiDistribute"/>
        <w:rPr>
          <w:rFonts w:cstheme="minorBidi"/>
          <w:i/>
          <w:iCs/>
          <w:szCs w:val="2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5220"/>
        <w:gridCol w:w="990"/>
        <w:gridCol w:w="990"/>
        <w:gridCol w:w="2070"/>
      </w:tblGrid>
      <w:tr w:rsidR="009E4D6D" w:rsidRPr="009426D0" w14:paraId="4E341BF3" w14:textId="77777777" w:rsidTr="00624BEA">
        <w:trPr>
          <w:cantSplit/>
          <w:tblHeader/>
        </w:trPr>
        <w:tc>
          <w:tcPr>
            <w:tcW w:w="5220" w:type="dxa"/>
            <w:vAlign w:val="bottom"/>
          </w:tcPr>
          <w:p w14:paraId="318E2CFA" w14:textId="62351ADB" w:rsidR="00015D44" w:rsidRPr="009E4D6D" w:rsidRDefault="00015D44" w:rsidP="00015D44">
            <w:pPr>
              <w:spacing w:line="240" w:lineRule="auto"/>
              <w:ind w:right="108"/>
              <w:rPr>
                <w:b/>
                <w:bCs/>
                <w:i/>
                <w:iCs/>
                <w:szCs w:val="22"/>
                <w:lang w:val="en-US" w:bidi="th-TH"/>
              </w:rPr>
            </w:pPr>
            <w:r w:rsidRPr="009E4D6D">
              <w:rPr>
                <w:b/>
                <w:bCs/>
                <w:i/>
                <w:iCs/>
                <w:szCs w:val="22"/>
                <w:lang w:val="en-US" w:bidi="th-TH"/>
              </w:rPr>
              <w:t xml:space="preserve">Movements for the </w:t>
            </w:r>
            <w:r w:rsidR="000964B7">
              <w:rPr>
                <w:b/>
                <w:bCs/>
                <w:i/>
                <w:iCs/>
                <w:szCs w:val="22"/>
                <w:lang w:val="en-US" w:bidi="th-TH"/>
              </w:rPr>
              <w:t>nine</w:t>
            </w:r>
            <w:r w:rsidRPr="009E4D6D">
              <w:rPr>
                <w:b/>
                <w:bCs/>
                <w:i/>
                <w:iCs/>
                <w:szCs w:val="22"/>
                <w:lang w:val="en-US" w:bidi="th-TH"/>
              </w:rPr>
              <w:t xml:space="preserve">-month period </w:t>
            </w:r>
          </w:p>
          <w:p w14:paraId="35A11E49" w14:textId="2ADFB176" w:rsidR="009E4D6D" w:rsidRPr="009426D0" w:rsidRDefault="00015D44" w:rsidP="00015D44">
            <w:pPr>
              <w:spacing w:line="240" w:lineRule="auto"/>
              <w:ind w:right="108"/>
              <w:rPr>
                <w:b/>
                <w:bCs/>
                <w:i/>
                <w:iCs/>
                <w:szCs w:val="22"/>
                <w:lang w:val="en-US" w:bidi="th-TH"/>
              </w:rPr>
            </w:pPr>
            <w:r w:rsidRPr="009E4D6D">
              <w:rPr>
                <w:b/>
                <w:bCs/>
                <w:i/>
                <w:iCs/>
                <w:szCs w:val="22"/>
                <w:lang w:val="en-US" w:bidi="th-TH"/>
              </w:rPr>
              <w:t xml:space="preserve">   ended </w:t>
            </w:r>
            <w:r w:rsidR="00AB2E12" w:rsidRPr="00AB2E12">
              <w:rPr>
                <w:b/>
                <w:bCs/>
                <w:i/>
                <w:iCs/>
                <w:szCs w:val="22"/>
                <w:lang w:bidi="th-TH"/>
              </w:rPr>
              <w:t xml:space="preserve">30 </w:t>
            </w:r>
            <w:r w:rsidR="000964B7" w:rsidRPr="000964B7">
              <w:rPr>
                <w:b/>
                <w:bCs/>
                <w:i/>
                <w:iCs/>
                <w:szCs w:val="22"/>
                <w:lang w:bidi="th-TH"/>
              </w:rPr>
              <w:t xml:space="preserve">September </w:t>
            </w:r>
            <w:r w:rsidR="004A3EEC" w:rsidRPr="004A3EEC">
              <w:rPr>
                <w:b/>
                <w:bCs/>
                <w:i/>
                <w:iCs/>
                <w:szCs w:val="22"/>
                <w:lang w:bidi="th-TH"/>
              </w:rPr>
              <w:t>2025</w:t>
            </w:r>
          </w:p>
        </w:tc>
        <w:tc>
          <w:tcPr>
            <w:tcW w:w="990" w:type="dxa"/>
            <w:vAlign w:val="bottom"/>
          </w:tcPr>
          <w:p w14:paraId="55C40F71" w14:textId="2D05E884" w:rsidR="009E4D6D" w:rsidRPr="009426D0" w:rsidRDefault="00C9597C" w:rsidP="0097137D">
            <w:pPr>
              <w:pStyle w:val="acctmergecolhdg"/>
              <w:spacing w:line="240" w:lineRule="auto"/>
              <w:ind w:left="-76" w:right="-81"/>
              <w:rPr>
                <w:b w:val="0"/>
                <w:bCs/>
                <w:i/>
                <w:iCs/>
                <w:szCs w:val="22"/>
              </w:rPr>
            </w:pPr>
            <w:r>
              <w:rPr>
                <w:b w:val="0"/>
                <w:bCs/>
                <w:i/>
                <w:iCs/>
                <w:szCs w:val="22"/>
              </w:rPr>
              <w:t>Note</w:t>
            </w:r>
          </w:p>
        </w:tc>
        <w:tc>
          <w:tcPr>
            <w:tcW w:w="990" w:type="dxa"/>
            <w:vAlign w:val="bottom"/>
          </w:tcPr>
          <w:p w14:paraId="5D913931" w14:textId="77777777" w:rsidR="009E4D6D" w:rsidRPr="009426D0" w:rsidRDefault="009E4D6D" w:rsidP="004C3E7C">
            <w:pPr>
              <w:pStyle w:val="acctmergecolhdg"/>
              <w:spacing w:line="240" w:lineRule="auto"/>
              <w:ind w:right="-81"/>
              <w:rPr>
                <w:b w:val="0"/>
                <w:bCs/>
                <w:szCs w:val="22"/>
              </w:rPr>
            </w:pPr>
          </w:p>
        </w:tc>
        <w:tc>
          <w:tcPr>
            <w:tcW w:w="2070" w:type="dxa"/>
            <w:vAlign w:val="bottom"/>
          </w:tcPr>
          <w:p w14:paraId="52E0A68E" w14:textId="77777777" w:rsidR="009E4D6D" w:rsidRPr="009426D0" w:rsidRDefault="009E4D6D" w:rsidP="004C3E7C">
            <w:pPr>
              <w:pStyle w:val="acctmergecolhdg"/>
              <w:spacing w:line="240" w:lineRule="auto"/>
              <w:rPr>
                <w:szCs w:val="22"/>
              </w:rPr>
            </w:pPr>
            <w:r w:rsidRPr="009426D0">
              <w:rPr>
                <w:szCs w:val="22"/>
              </w:rPr>
              <w:t xml:space="preserve">Separate </w:t>
            </w:r>
          </w:p>
          <w:p w14:paraId="0F626E74" w14:textId="3163F4AF" w:rsidR="009E4D6D" w:rsidRPr="009426D0" w:rsidRDefault="009E4D6D" w:rsidP="004C3E7C">
            <w:pPr>
              <w:pStyle w:val="acctmergecolhdg"/>
              <w:spacing w:line="240" w:lineRule="auto"/>
              <w:ind w:right="-79"/>
              <w:rPr>
                <w:b w:val="0"/>
                <w:bCs/>
                <w:szCs w:val="22"/>
              </w:rPr>
            </w:pPr>
            <w:r w:rsidRPr="009426D0">
              <w:rPr>
                <w:szCs w:val="22"/>
              </w:rPr>
              <w:t xml:space="preserve">financial statements </w:t>
            </w:r>
          </w:p>
        </w:tc>
      </w:tr>
      <w:tr w:rsidR="009E4D6D" w:rsidRPr="009426D0" w14:paraId="45623479" w14:textId="77777777" w:rsidTr="0097137D">
        <w:trPr>
          <w:cantSplit/>
          <w:tblHeader/>
        </w:trPr>
        <w:tc>
          <w:tcPr>
            <w:tcW w:w="5220" w:type="dxa"/>
          </w:tcPr>
          <w:p w14:paraId="183708E0" w14:textId="77777777" w:rsidR="009E4D6D" w:rsidRPr="009426D0" w:rsidRDefault="009E4D6D" w:rsidP="004C3E7C">
            <w:pPr>
              <w:spacing w:line="240" w:lineRule="auto"/>
              <w:ind w:right="108"/>
              <w:rPr>
                <w:b/>
                <w:bCs/>
                <w:i/>
                <w:iCs/>
                <w:szCs w:val="22"/>
                <w:lang w:val="en-US" w:bidi="th-TH"/>
              </w:rPr>
            </w:pPr>
          </w:p>
        </w:tc>
        <w:tc>
          <w:tcPr>
            <w:tcW w:w="990" w:type="dxa"/>
            <w:vAlign w:val="bottom"/>
          </w:tcPr>
          <w:p w14:paraId="125C444E" w14:textId="77777777" w:rsidR="009E4D6D" w:rsidRPr="009426D0" w:rsidRDefault="009E4D6D" w:rsidP="0097137D">
            <w:pPr>
              <w:pStyle w:val="acctmergecolhdg"/>
              <w:spacing w:line="240" w:lineRule="auto"/>
              <w:ind w:left="-76" w:right="-81"/>
              <w:rPr>
                <w:b w:val="0"/>
                <w:bCs/>
                <w:i/>
                <w:iCs/>
                <w:szCs w:val="22"/>
              </w:rPr>
            </w:pPr>
          </w:p>
        </w:tc>
        <w:tc>
          <w:tcPr>
            <w:tcW w:w="990" w:type="dxa"/>
          </w:tcPr>
          <w:p w14:paraId="78B53063" w14:textId="77777777" w:rsidR="009E4D6D" w:rsidRPr="009426D0" w:rsidRDefault="009E4D6D" w:rsidP="004C3E7C">
            <w:pPr>
              <w:pStyle w:val="acctmergecolhdg"/>
              <w:spacing w:line="240" w:lineRule="auto"/>
              <w:ind w:right="-81"/>
              <w:rPr>
                <w:b w:val="0"/>
                <w:bCs/>
                <w:szCs w:val="22"/>
              </w:rPr>
            </w:pPr>
          </w:p>
        </w:tc>
        <w:tc>
          <w:tcPr>
            <w:tcW w:w="2070" w:type="dxa"/>
            <w:vAlign w:val="bottom"/>
          </w:tcPr>
          <w:p w14:paraId="468DB4E9" w14:textId="164BEA15" w:rsidR="009E4D6D" w:rsidRPr="009426D0" w:rsidRDefault="00CA1A33" w:rsidP="004C3E7C">
            <w:pPr>
              <w:pStyle w:val="acctmergecolhdg"/>
              <w:spacing w:line="240" w:lineRule="auto"/>
              <w:rPr>
                <w:b w:val="0"/>
                <w:bCs/>
                <w:szCs w:val="22"/>
              </w:rPr>
            </w:pPr>
            <w:r w:rsidRPr="009426D0">
              <w:rPr>
                <w:b w:val="0"/>
                <w:bCs/>
                <w:i/>
                <w:iCs/>
                <w:szCs w:val="22"/>
              </w:rPr>
              <w:t>(in thousand Baht)</w:t>
            </w:r>
          </w:p>
        </w:tc>
      </w:tr>
      <w:tr w:rsidR="00101E00" w:rsidRPr="009426D0" w14:paraId="0611E85B" w14:textId="77777777" w:rsidTr="0097137D">
        <w:trPr>
          <w:cantSplit/>
        </w:trPr>
        <w:tc>
          <w:tcPr>
            <w:tcW w:w="5220" w:type="dxa"/>
          </w:tcPr>
          <w:p w14:paraId="02EB48F2" w14:textId="2660EFA9" w:rsidR="00101E00" w:rsidRPr="009426D0" w:rsidRDefault="00101E00" w:rsidP="00101E00">
            <w:pPr>
              <w:spacing w:line="240" w:lineRule="auto"/>
              <w:ind w:right="108"/>
              <w:rPr>
                <w:szCs w:val="22"/>
                <w:cs/>
                <w:lang w:bidi="th-TH"/>
              </w:rPr>
            </w:pPr>
            <w:r w:rsidRPr="009426D0">
              <w:rPr>
                <w:szCs w:val="22"/>
                <w:lang w:bidi="th-TH"/>
              </w:rPr>
              <w:t>At 1 January 202</w:t>
            </w:r>
            <w:r w:rsidR="004A3EEC">
              <w:rPr>
                <w:szCs w:val="22"/>
                <w:lang w:bidi="th-TH"/>
              </w:rPr>
              <w:t>5</w:t>
            </w:r>
          </w:p>
        </w:tc>
        <w:tc>
          <w:tcPr>
            <w:tcW w:w="990" w:type="dxa"/>
            <w:vAlign w:val="bottom"/>
          </w:tcPr>
          <w:p w14:paraId="175A27C9" w14:textId="129F4C2A" w:rsidR="00101E00" w:rsidRPr="009426D0" w:rsidRDefault="00101E00" w:rsidP="0097137D">
            <w:pPr>
              <w:pStyle w:val="acctfourfigures"/>
              <w:tabs>
                <w:tab w:val="clear" w:pos="765"/>
                <w:tab w:val="decimal" w:pos="284"/>
              </w:tabs>
              <w:spacing w:line="240" w:lineRule="auto"/>
              <w:ind w:left="-76" w:right="-80"/>
              <w:jc w:val="center"/>
              <w:rPr>
                <w:i/>
                <w:iCs/>
                <w:szCs w:val="22"/>
              </w:rPr>
            </w:pPr>
          </w:p>
        </w:tc>
        <w:tc>
          <w:tcPr>
            <w:tcW w:w="990" w:type="dxa"/>
          </w:tcPr>
          <w:p w14:paraId="78B50284" w14:textId="77777777" w:rsidR="00101E00" w:rsidRPr="009426D0" w:rsidRDefault="00101E00" w:rsidP="00101E00">
            <w:pPr>
              <w:pStyle w:val="acctfourfigures"/>
              <w:tabs>
                <w:tab w:val="clear" w:pos="765"/>
                <w:tab w:val="decimal" w:pos="731"/>
              </w:tabs>
              <w:spacing w:line="240" w:lineRule="auto"/>
              <w:ind w:right="108"/>
              <w:rPr>
                <w:szCs w:val="22"/>
              </w:rPr>
            </w:pPr>
          </w:p>
        </w:tc>
        <w:tc>
          <w:tcPr>
            <w:tcW w:w="2070" w:type="dxa"/>
          </w:tcPr>
          <w:p w14:paraId="16D8611A" w14:textId="29FF24B1" w:rsidR="00101E00" w:rsidRPr="00101E00" w:rsidRDefault="004A3EEC" w:rsidP="00101E00">
            <w:pPr>
              <w:pStyle w:val="acctfourfigures"/>
              <w:tabs>
                <w:tab w:val="clear" w:pos="765"/>
                <w:tab w:val="decimal" w:pos="1815"/>
              </w:tabs>
              <w:spacing w:line="240" w:lineRule="auto"/>
              <w:rPr>
                <w:szCs w:val="22"/>
                <w:lang w:bidi="th-TH"/>
              </w:rPr>
            </w:pPr>
            <w:r w:rsidRPr="004A3EEC">
              <w:rPr>
                <w:rFonts w:eastAsia="MS Mincho"/>
                <w:szCs w:val="22"/>
                <w:rtl/>
              </w:rPr>
              <w:t>89</w:t>
            </w:r>
            <w:r w:rsidRPr="004A3EEC">
              <w:rPr>
                <w:rFonts w:eastAsia="MS Mincho"/>
                <w:szCs w:val="22"/>
              </w:rPr>
              <w:t>,346,213</w:t>
            </w:r>
          </w:p>
        </w:tc>
      </w:tr>
      <w:tr w:rsidR="0009380F" w:rsidRPr="009426D0" w14:paraId="69B8BA73" w14:textId="77777777" w:rsidTr="00842E76">
        <w:trPr>
          <w:cantSplit/>
        </w:trPr>
        <w:tc>
          <w:tcPr>
            <w:tcW w:w="5220" w:type="dxa"/>
          </w:tcPr>
          <w:p w14:paraId="36A6CC59" w14:textId="4F535694" w:rsidR="0009380F" w:rsidRDefault="0009380F" w:rsidP="0009380F">
            <w:pPr>
              <w:spacing w:line="240" w:lineRule="auto"/>
              <w:ind w:right="108"/>
              <w:rPr>
                <w:szCs w:val="22"/>
                <w:lang w:val="en-US" w:eastAsia="zh-CN"/>
              </w:rPr>
            </w:pPr>
            <w:r>
              <w:rPr>
                <w:szCs w:val="22"/>
                <w:lang w:val="en-US" w:eastAsia="zh-CN"/>
              </w:rPr>
              <w:t>Increase in share capital of subsidiaries</w:t>
            </w:r>
          </w:p>
        </w:tc>
        <w:tc>
          <w:tcPr>
            <w:tcW w:w="990" w:type="dxa"/>
            <w:vAlign w:val="bottom"/>
          </w:tcPr>
          <w:p w14:paraId="37FA4115" w14:textId="77777777" w:rsidR="0009380F" w:rsidRPr="009426D0" w:rsidRDefault="0009380F" w:rsidP="0009380F">
            <w:pPr>
              <w:pStyle w:val="acctfourfigures"/>
              <w:tabs>
                <w:tab w:val="clear" w:pos="765"/>
                <w:tab w:val="decimal" w:pos="731"/>
              </w:tabs>
              <w:spacing w:line="240" w:lineRule="auto"/>
              <w:ind w:right="108"/>
              <w:jc w:val="center"/>
              <w:rPr>
                <w:szCs w:val="22"/>
              </w:rPr>
            </w:pPr>
          </w:p>
        </w:tc>
        <w:tc>
          <w:tcPr>
            <w:tcW w:w="990" w:type="dxa"/>
          </w:tcPr>
          <w:p w14:paraId="169F98CD" w14:textId="77777777" w:rsidR="0009380F" w:rsidRPr="009426D0" w:rsidRDefault="0009380F" w:rsidP="0009380F">
            <w:pPr>
              <w:pStyle w:val="acctfourfigures"/>
              <w:tabs>
                <w:tab w:val="clear" w:pos="765"/>
                <w:tab w:val="decimal" w:pos="731"/>
              </w:tabs>
              <w:spacing w:line="240" w:lineRule="auto"/>
              <w:ind w:right="108"/>
              <w:rPr>
                <w:szCs w:val="22"/>
              </w:rPr>
            </w:pPr>
          </w:p>
        </w:tc>
        <w:tc>
          <w:tcPr>
            <w:tcW w:w="2070" w:type="dxa"/>
            <w:vAlign w:val="bottom"/>
          </w:tcPr>
          <w:p w14:paraId="03B59F9B" w14:textId="0C71EB2A" w:rsidR="0009380F" w:rsidRPr="0009380F" w:rsidRDefault="0009380F" w:rsidP="0009380F">
            <w:pPr>
              <w:pStyle w:val="acctfourfigures"/>
              <w:tabs>
                <w:tab w:val="clear" w:pos="765"/>
                <w:tab w:val="decimal" w:pos="1815"/>
              </w:tabs>
              <w:spacing w:line="240" w:lineRule="auto"/>
              <w:rPr>
                <w:szCs w:val="22"/>
              </w:rPr>
            </w:pPr>
            <w:r w:rsidRPr="0009380F">
              <w:rPr>
                <w:rFonts w:eastAsia="MS Mincho"/>
                <w:szCs w:val="22"/>
              </w:rPr>
              <w:t>14,874,975</w:t>
            </w:r>
          </w:p>
        </w:tc>
      </w:tr>
      <w:tr w:rsidR="00101E00" w:rsidRPr="009426D0" w14:paraId="2DE24F1A" w14:textId="77777777" w:rsidTr="00842E76">
        <w:trPr>
          <w:cantSplit/>
        </w:trPr>
        <w:tc>
          <w:tcPr>
            <w:tcW w:w="5220" w:type="dxa"/>
          </w:tcPr>
          <w:p w14:paraId="68AC147B" w14:textId="44F49560" w:rsidR="00101E00" w:rsidRPr="009426D0" w:rsidRDefault="00614371" w:rsidP="00101E00">
            <w:pPr>
              <w:spacing w:line="240" w:lineRule="auto"/>
              <w:ind w:right="108"/>
              <w:rPr>
                <w:szCs w:val="22"/>
                <w:lang w:val="en-US" w:eastAsia="zh-CN"/>
              </w:rPr>
            </w:pPr>
            <w:r>
              <w:rPr>
                <w:szCs w:val="22"/>
                <w:lang w:val="en-US" w:eastAsia="zh-CN"/>
              </w:rPr>
              <w:t>Reduction in share capital of subsidiaries</w:t>
            </w:r>
          </w:p>
        </w:tc>
        <w:tc>
          <w:tcPr>
            <w:tcW w:w="990" w:type="dxa"/>
            <w:vAlign w:val="bottom"/>
          </w:tcPr>
          <w:p w14:paraId="2C9A907F" w14:textId="77777777" w:rsidR="00101E00" w:rsidRPr="009426D0" w:rsidRDefault="00101E00" w:rsidP="0097137D">
            <w:pPr>
              <w:pStyle w:val="acctfourfigures"/>
              <w:tabs>
                <w:tab w:val="clear" w:pos="765"/>
                <w:tab w:val="decimal" w:pos="731"/>
              </w:tabs>
              <w:spacing w:line="240" w:lineRule="auto"/>
              <w:ind w:right="108"/>
              <w:jc w:val="center"/>
              <w:rPr>
                <w:szCs w:val="22"/>
              </w:rPr>
            </w:pPr>
          </w:p>
        </w:tc>
        <w:tc>
          <w:tcPr>
            <w:tcW w:w="990" w:type="dxa"/>
          </w:tcPr>
          <w:p w14:paraId="40A61B7F" w14:textId="77777777" w:rsidR="00101E00" w:rsidRPr="009426D0" w:rsidRDefault="00101E00" w:rsidP="00101E00">
            <w:pPr>
              <w:pStyle w:val="acctfourfigures"/>
              <w:tabs>
                <w:tab w:val="clear" w:pos="765"/>
                <w:tab w:val="decimal" w:pos="731"/>
              </w:tabs>
              <w:spacing w:line="240" w:lineRule="auto"/>
              <w:ind w:right="108"/>
              <w:rPr>
                <w:szCs w:val="22"/>
              </w:rPr>
            </w:pPr>
          </w:p>
        </w:tc>
        <w:tc>
          <w:tcPr>
            <w:tcW w:w="2070" w:type="dxa"/>
            <w:vAlign w:val="bottom"/>
          </w:tcPr>
          <w:p w14:paraId="7C1788A6" w14:textId="09576754" w:rsidR="00101E00" w:rsidRPr="00101E00" w:rsidRDefault="0009380F" w:rsidP="00101E00">
            <w:pPr>
              <w:pStyle w:val="acctfourfigures"/>
              <w:tabs>
                <w:tab w:val="clear" w:pos="765"/>
                <w:tab w:val="decimal" w:pos="1815"/>
              </w:tabs>
              <w:spacing w:line="240" w:lineRule="auto"/>
              <w:rPr>
                <w:szCs w:val="22"/>
              </w:rPr>
            </w:pPr>
            <w:r w:rsidRPr="0009380F">
              <w:rPr>
                <w:rFonts w:eastAsia="MS Mincho"/>
                <w:szCs w:val="22"/>
                <w:cs/>
              </w:rPr>
              <w:t>(</w:t>
            </w:r>
            <w:r w:rsidRPr="0009380F">
              <w:rPr>
                <w:rFonts w:eastAsia="MS Mincho"/>
                <w:szCs w:val="22"/>
              </w:rPr>
              <w:t>20,440,000</w:t>
            </w:r>
            <w:r w:rsidRPr="0009380F">
              <w:rPr>
                <w:rFonts w:eastAsia="MS Mincho"/>
                <w:szCs w:val="22"/>
                <w:cs/>
              </w:rPr>
              <w:t>)</w:t>
            </w:r>
          </w:p>
        </w:tc>
      </w:tr>
      <w:tr w:rsidR="00101E00" w:rsidRPr="009426D0" w14:paraId="0BDDD7F6" w14:textId="77777777" w:rsidTr="00842E76">
        <w:trPr>
          <w:cantSplit/>
        </w:trPr>
        <w:tc>
          <w:tcPr>
            <w:tcW w:w="5220" w:type="dxa"/>
          </w:tcPr>
          <w:p w14:paraId="2DFBC8BA" w14:textId="6C44F64B" w:rsidR="00101E00" w:rsidRPr="00CF2D6A" w:rsidRDefault="00614371" w:rsidP="00101E00">
            <w:pPr>
              <w:spacing w:line="240" w:lineRule="auto"/>
              <w:ind w:right="108"/>
              <w:rPr>
                <w:szCs w:val="22"/>
                <w:lang w:val="en-US" w:eastAsia="zh-CN"/>
              </w:rPr>
            </w:pPr>
            <w:r>
              <w:rPr>
                <w:szCs w:val="22"/>
                <w:lang w:val="en-US" w:eastAsia="zh-CN"/>
              </w:rPr>
              <w:t>Rec</w:t>
            </w:r>
            <w:r w:rsidR="001716C8">
              <w:rPr>
                <w:szCs w:val="22"/>
                <w:lang w:val="en-US" w:eastAsia="zh-CN"/>
              </w:rPr>
              <w:t>lassifica</w:t>
            </w:r>
            <w:r w:rsidR="0097137D">
              <w:rPr>
                <w:szCs w:val="22"/>
                <w:lang w:val="en-US" w:eastAsia="zh-CN"/>
              </w:rPr>
              <w:t>tion from investment in joint ventures</w:t>
            </w:r>
          </w:p>
        </w:tc>
        <w:tc>
          <w:tcPr>
            <w:tcW w:w="990" w:type="dxa"/>
            <w:vAlign w:val="bottom"/>
          </w:tcPr>
          <w:p w14:paraId="2F504EAE" w14:textId="53A0EE9C" w:rsidR="00101E00" w:rsidRPr="0097137D" w:rsidRDefault="00802B5D" w:rsidP="0097137D">
            <w:pPr>
              <w:pStyle w:val="acctmergecolhdg"/>
              <w:spacing w:line="240" w:lineRule="auto"/>
              <w:ind w:left="-76" w:right="-81"/>
              <w:rPr>
                <w:b w:val="0"/>
                <w:bCs/>
                <w:i/>
                <w:iCs/>
                <w:szCs w:val="22"/>
              </w:rPr>
            </w:pPr>
            <w:r>
              <w:rPr>
                <w:b w:val="0"/>
                <w:bCs/>
                <w:i/>
                <w:iCs/>
                <w:szCs w:val="22"/>
              </w:rPr>
              <w:t>4</w:t>
            </w:r>
          </w:p>
        </w:tc>
        <w:tc>
          <w:tcPr>
            <w:tcW w:w="990" w:type="dxa"/>
          </w:tcPr>
          <w:p w14:paraId="36E72B26" w14:textId="77777777" w:rsidR="00101E00" w:rsidRPr="009426D0" w:rsidRDefault="00101E00" w:rsidP="00101E00">
            <w:pPr>
              <w:pStyle w:val="acctfourfigures"/>
              <w:tabs>
                <w:tab w:val="clear" w:pos="765"/>
                <w:tab w:val="decimal" w:pos="731"/>
              </w:tabs>
              <w:spacing w:line="240" w:lineRule="auto"/>
              <w:ind w:right="108"/>
              <w:rPr>
                <w:szCs w:val="22"/>
              </w:rPr>
            </w:pPr>
          </w:p>
        </w:tc>
        <w:tc>
          <w:tcPr>
            <w:tcW w:w="2070" w:type="dxa"/>
            <w:tcBorders>
              <w:bottom w:val="single" w:sz="4" w:space="0" w:color="auto"/>
            </w:tcBorders>
            <w:vAlign w:val="bottom"/>
          </w:tcPr>
          <w:p w14:paraId="5D6F24A6" w14:textId="7923B669" w:rsidR="00101E00" w:rsidRPr="00101E00" w:rsidRDefault="0009380F" w:rsidP="00101E00">
            <w:pPr>
              <w:pStyle w:val="acctfourfigures"/>
              <w:tabs>
                <w:tab w:val="clear" w:pos="765"/>
                <w:tab w:val="decimal" w:pos="1815"/>
              </w:tabs>
              <w:spacing w:line="240" w:lineRule="auto"/>
              <w:rPr>
                <w:szCs w:val="22"/>
              </w:rPr>
            </w:pPr>
            <w:r w:rsidRPr="0009380F">
              <w:rPr>
                <w:rFonts w:eastAsia="MS Mincho"/>
                <w:szCs w:val="22"/>
              </w:rPr>
              <w:t>510</w:t>
            </w:r>
          </w:p>
        </w:tc>
      </w:tr>
      <w:tr w:rsidR="00101E00" w:rsidRPr="009426D0" w14:paraId="50435EA4" w14:textId="77777777" w:rsidTr="00842E76">
        <w:trPr>
          <w:cantSplit/>
        </w:trPr>
        <w:tc>
          <w:tcPr>
            <w:tcW w:w="5220" w:type="dxa"/>
          </w:tcPr>
          <w:p w14:paraId="25326F14" w14:textId="7DAB8022" w:rsidR="00101E00" w:rsidRPr="009426D0" w:rsidRDefault="00101E00" w:rsidP="00101E00">
            <w:pPr>
              <w:pStyle w:val="acctfourfigures"/>
              <w:tabs>
                <w:tab w:val="clear" w:pos="765"/>
              </w:tabs>
              <w:spacing w:line="240" w:lineRule="auto"/>
              <w:ind w:right="11"/>
              <w:rPr>
                <w:bCs/>
                <w:i/>
                <w:iCs/>
                <w:szCs w:val="22"/>
              </w:rPr>
            </w:pPr>
            <w:r>
              <w:rPr>
                <w:b/>
                <w:bCs/>
                <w:szCs w:val="22"/>
                <w:lang w:bidi="th-TH"/>
              </w:rPr>
              <w:t>A</w:t>
            </w:r>
            <w:r w:rsidRPr="00CA6C00">
              <w:rPr>
                <w:b/>
                <w:bCs/>
                <w:szCs w:val="22"/>
                <w:lang w:bidi="th-TH"/>
              </w:rPr>
              <w:t xml:space="preserve">t </w:t>
            </w:r>
            <w:r w:rsidR="00AB2E12" w:rsidRPr="00AB2E12">
              <w:rPr>
                <w:b/>
                <w:bCs/>
                <w:szCs w:val="22"/>
                <w:lang w:bidi="th-TH"/>
              </w:rPr>
              <w:t xml:space="preserve">30 </w:t>
            </w:r>
            <w:r w:rsidR="000964B7" w:rsidRPr="000964B7">
              <w:rPr>
                <w:b/>
                <w:bCs/>
                <w:szCs w:val="22"/>
                <w:lang w:bidi="th-TH"/>
              </w:rPr>
              <w:t xml:space="preserve">September </w:t>
            </w:r>
            <w:r w:rsidR="004A3EEC" w:rsidRPr="004A3EEC">
              <w:rPr>
                <w:b/>
                <w:bCs/>
                <w:szCs w:val="22"/>
                <w:lang w:bidi="th-TH"/>
              </w:rPr>
              <w:t>2025</w:t>
            </w:r>
          </w:p>
        </w:tc>
        <w:tc>
          <w:tcPr>
            <w:tcW w:w="990" w:type="dxa"/>
            <w:vAlign w:val="bottom"/>
          </w:tcPr>
          <w:p w14:paraId="1ADC19F9" w14:textId="77777777" w:rsidR="00101E00" w:rsidRPr="009426D0" w:rsidRDefault="00101E00" w:rsidP="0097137D">
            <w:pPr>
              <w:pStyle w:val="acctfourfigures"/>
              <w:tabs>
                <w:tab w:val="clear" w:pos="765"/>
                <w:tab w:val="decimal" w:pos="731"/>
              </w:tabs>
              <w:spacing w:line="240" w:lineRule="auto"/>
              <w:ind w:right="108"/>
              <w:jc w:val="center"/>
              <w:rPr>
                <w:b/>
                <w:szCs w:val="22"/>
              </w:rPr>
            </w:pPr>
          </w:p>
        </w:tc>
        <w:tc>
          <w:tcPr>
            <w:tcW w:w="990" w:type="dxa"/>
          </w:tcPr>
          <w:p w14:paraId="08DD38C8" w14:textId="77777777" w:rsidR="00101E00" w:rsidRPr="009426D0" w:rsidRDefault="00101E00" w:rsidP="00101E00">
            <w:pPr>
              <w:pStyle w:val="acctfourfigures"/>
              <w:tabs>
                <w:tab w:val="clear" w:pos="765"/>
                <w:tab w:val="decimal" w:pos="731"/>
              </w:tabs>
              <w:spacing w:line="240" w:lineRule="auto"/>
              <w:ind w:right="108"/>
              <w:rPr>
                <w:b/>
                <w:szCs w:val="22"/>
              </w:rPr>
            </w:pPr>
          </w:p>
        </w:tc>
        <w:tc>
          <w:tcPr>
            <w:tcW w:w="2070" w:type="dxa"/>
            <w:tcBorders>
              <w:top w:val="single" w:sz="4" w:space="0" w:color="auto"/>
              <w:bottom w:val="double" w:sz="4" w:space="0" w:color="auto"/>
            </w:tcBorders>
            <w:vAlign w:val="bottom"/>
          </w:tcPr>
          <w:p w14:paraId="78A79671" w14:textId="6A19E37C" w:rsidR="00101E00" w:rsidRPr="00101E00" w:rsidRDefault="0009380F" w:rsidP="00101E00">
            <w:pPr>
              <w:pStyle w:val="acctfourfigures"/>
              <w:tabs>
                <w:tab w:val="clear" w:pos="765"/>
                <w:tab w:val="decimal" w:pos="1815"/>
              </w:tabs>
              <w:spacing w:line="240" w:lineRule="auto"/>
              <w:rPr>
                <w:b/>
                <w:bCs/>
                <w:szCs w:val="22"/>
                <w:cs/>
                <w:lang w:bidi="th-TH"/>
              </w:rPr>
            </w:pPr>
            <w:r w:rsidRPr="0009380F">
              <w:rPr>
                <w:rFonts w:eastAsia="MS Mincho"/>
                <w:b/>
                <w:bCs/>
                <w:szCs w:val="22"/>
              </w:rPr>
              <w:t>83,781,698</w:t>
            </w:r>
          </w:p>
        </w:tc>
      </w:tr>
    </w:tbl>
    <w:p w14:paraId="26B74522" w14:textId="77777777" w:rsidR="007243E1" w:rsidRPr="00B7121B" w:rsidRDefault="007243E1" w:rsidP="00015D44">
      <w:pPr>
        <w:spacing w:line="240" w:lineRule="auto"/>
        <w:ind w:left="531"/>
        <w:jc w:val="thaiDistribute"/>
        <w:rPr>
          <w:rFonts w:cstheme="minorBidi"/>
          <w:i/>
          <w:iCs/>
          <w:spacing w:val="-6"/>
          <w:sz w:val="18"/>
          <w:szCs w:val="18"/>
          <w:lang w:val="en-US" w:bidi="th-TH"/>
        </w:rPr>
      </w:pPr>
    </w:p>
    <w:p w14:paraId="7D60FAFB" w14:textId="77777777" w:rsidR="009E44D1" w:rsidRDefault="009E44D1" w:rsidP="008618EA">
      <w:pPr>
        <w:spacing w:line="240" w:lineRule="auto"/>
        <w:ind w:left="531"/>
        <w:jc w:val="thaiDistribute"/>
        <w:rPr>
          <w:rFonts w:cstheme="minorBidi"/>
          <w:i/>
          <w:iCs/>
          <w:spacing w:val="-6"/>
          <w:szCs w:val="22"/>
          <w:lang w:val="en-US" w:bidi="th-TH"/>
        </w:rPr>
      </w:pPr>
    </w:p>
    <w:p w14:paraId="1082CF21" w14:textId="77777777" w:rsidR="009E44D1" w:rsidRDefault="009E44D1" w:rsidP="008618EA">
      <w:pPr>
        <w:spacing w:line="240" w:lineRule="auto"/>
        <w:ind w:left="531"/>
        <w:jc w:val="thaiDistribute"/>
        <w:rPr>
          <w:rFonts w:cstheme="minorBidi"/>
          <w:i/>
          <w:iCs/>
          <w:spacing w:val="-6"/>
          <w:szCs w:val="22"/>
          <w:lang w:val="en-US" w:bidi="th-TH"/>
        </w:rPr>
      </w:pPr>
    </w:p>
    <w:p w14:paraId="0C02A295" w14:textId="77777777" w:rsidR="009E44D1" w:rsidRDefault="009E44D1" w:rsidP="008618EA">
      <w:pPr>
        <w:spacing w:line="240" w:lineRule="auto"/>
        <w:ind w:left="531"/>
        <w:jc w:val="thaiDistribute"/>
        <w:rPr>
          <w:rFonts w:cstheme="minorBidi"/>
          <w:i/>
          <w:iCs/>
          <w:spacing w:val="-6"/>
          <w:szCs w:val="22"/>
          <w:lang w:val="en-US" w:bidi="th-TH"/>
        </w:rPr>
      </w:pPr>
    </w:p>
    <w:p w14:paraId="6A3C0A54" w14:textId="77777777" w:rsidR="009E44D1" w:rsidRDefault="009E44D1" w:rsidP="008618EA">
      <w:pPr>
        <w:spacing w:line="240" w:lineRule="auto"/>
        <w:ind w:left="531"/>
        <w:jc w:val="thaiDistribute"/>
        <w:rPr>
          <w:rFonts w:cstheme="minorBidi"/>
          <w:i/>
          <w:iCs/>
          <w:spacing w:val="-6"/>
          <w:szCs w:val="22"/>
          <w:lang w:val="en-US" w:bidi="th-TH"/>
        </w:rPr>
      </w:pPr>
    </w:p>
    <w:p w14:paraId="6F88FBAE" w14:textId="77777777" w:rsidR="009E44D1" w:rsidRDefault="009E44D1" w:rsidP="008618EA">
      <w:pPr>
        <w:spacing w:line="240" w:lineRule="auto"/>
        <w:ind w:left="531"/>
        <w:jc w:val="thaiDistribute"/>
        <w:rPr>
          <w:rFonts w:cstheme="minorBidi"/>
          <w:i/>
          <w:iCs/>
          <w:spacing w:val="-6"/>
          <w:szCs w:val="22"/>
          <w:lang w:val="en-US" w:bidi="th-TH"/>
        </w:rPr>
      </w:pPr>
    </w:p>
    <w:p w14:paraId="76AA56E4" w14:textId="77777777" w:rsidR="004404CE" w:rsidRDefault="004404CE">
      <w:pPr>
        <w:spacing w:line="240" w:lineRule="auto"/>
        <w:rPr>
          <w:rFonts w:cstheme="minorBidi"/>
          <w:i/>
          <w:iCs/>
          <w:spacing w:val="-6"/>
          <w:szCs w:val="22"/>
          <w:lang w:val="en-US" w:bidi="th-TH"/>
        </w:rPr>
      </w:pPr>
      <w:r>
        <w:rPr>
          <w:rFonts w:cstheme="minorBidi"/>
          <w:i/>
          <w:iCs/>
          <w:spacing w:val="-6"/>
          <w:szCs w:val="22"/>
          <w:lang w:val="en-US" w:bidi="th-TH"/>
        </w:rPr>
        <w:br w:type="page"/>
      </w:r>
    </w:p>
    <w:p w14:paraId="75490633" w14:textId="2274D209" w:rsidR="008618EA" w:rsidRPr="00B35FA6" w:rsidRDefault="008618EA" w:rsidP="008618EA">
      <w:pPr>
        <w:spacing w:line="240" w:lineRule="auto"/>
        <w:ind w:left="531"/>
        <w:jc w:val="thaiDistribute"/>
        <w:rPr>
          <w:i/>
          <w:iCs/>
          <w:spacing w:val="-6"/>
          <w:szCs w:val="22"/>
          <w:lang w:val="en-US" w:bidi="th-TH"/>
        </w:rPr>
      </w:pPr>
      <w:r w:rsidRPr="00B35FA6">
        <w:rPr>
          <w:i/>
          <w:iCs/>
          <w:spacing w:val="-6"/>
          <w:szCs w:val="22"/>
          <w:lang w:val="en-US" w:bidi="th-TH"/>
        </w:rPr>
        <w:lastRenderedPageBreak/>
        <w:t>Sale of investment in subsidiary for nine-month period ended 30 September 2025</w:t>
      </w:r>
    </w:p>
    <w:p w14:paraId="0D7FB8BC" w14:textId="77777777" w:rsidR="008618EA" w:rsidRPr="00B35FA6" w:rsidRDefault="008618EA" w:rsidP="008618EA">
      <w:pPr>
        <w:spacing w:line="240" w:lineRule="auto"/>
        <w:ind w:left="531"/>
        <w:rPr>
          <w:spacing w:val="-6"/>
          <w:szCs w:val="22"/>
          <w:lang w:val="en-US"/>
        </w:rPr>
      </w:pPr>
    </w:p>
    <w:p w14:paraId="77DEAE7A" w14:textId="29656063" w:rsidR="008618EA" w:rsidRPr="00B35FA6" w:rsidRDefault="008618EA" w:rsidP="008618EA">
      <w:pPr>
        <w:spacing w:line="240" w:lineRule="auto"/>
        <w:ind w:left="531"/>
        <w:jc w:val="thaiDistribute"/>
        <w:rPr>
          <w:szCs w:val="22"/>
          <w:lang w:bidi="th-TH"/>
        </w:rPr>
      </w:pPr>
      <w:r w:rsidRPr="00B35FA6">
        <w:rPr>
          <w:szCs w:val="22"/>
          <w:lang w:bidi="th-TH"/>
        </w:rPr>
        <w:t xml:space="preserve">On 14 February 2025, the Company sold </w:t>
      </w:r>
      <w:r w:rsidR="00D70340" w:rsidRPr="00B35FA6">
        <w:rPr>
          <w:szCs w:val="22"/>
          <w:lang w:val="en-US" w:bidi="th-TH"/>
        </w:rPr>
        <w:t>of</w:t>
      </w:r>
      <w:r w:rsidR="00ED38C8" w:rsidRPr="00B35FA6">
        <w:rPr>
          <w:szCs w:val="22"/>
          <w:lang w:val="en-US" w:bidi="th-TH"/>
        </w:rPr>
        <w:t xml:space="preserve"> 1</w:t>
      </w:r>
      <w:r w:rsidRPr="00B35FA6">
        <w:rPr>
          <w:szCs w:val="22"/>
          <w:lang w:bidi="th-TH"/>
        </w:rPr>
        <w:t xml:space="preserve"> ordinary share</w:t>
      </w:r>
      <w:r w:rsidR="002927E7" w:rsidRPr="00B35FA6">
        <w:rPr>
          <w:szCs w:val="22"/>
          <w:lang w:bidi="th-TH"/>
        </w:rPr>
        <w:t xml:space="preserve"> in</w:t>
      </w:r>
      <w:r w:rsidRPr="00B35FA6">
        <w:rPr>
          <w:szCs w:val="22"/>
          <w:lang w:bidi="th-TH"/>
        </w:rPr>
        <w:t xml:space="preserve"> TCC Hotel Asset Management Company Limited, a direct subsidiary, to AWC for Businesses 2 Company Limited, a direct subsidiary, in amounting </w:t>
      </w:r>
      <w:r w:rsidR="001F115E" w:rsidRPr="00B35FA6">
        <w:rPr>
          <w:szCs w:val="22"/>
          <w:lang w:val="en-US" w:bidi="th-TH"/>
        </w:rPr>
        <w:t>to</w:t>
      </w:r>
      <w:r w:rsidRPr="00B35FA6">
        <w:rPr>
          <w:szCs w:val="22"/>
          <w:lang w:bidi="th-TH"/>
        </w:rPr>
        <w:t xml:space="preserve"> Baht 9.48. The Company’s </w:t>
      </w:r>
      <w:r w:rsidR="00C12BDF" w:rsidRPr="00B35FA6">
        <w:rPr>
          <w:szCs w:val="22"/>
          <w:lang w:bidi="th-TH"/>
        </w:rPr>
        <w:t xml:space="preserve">shareholding </w:t>
      </w:r>
      <w:r w:rsidRPr="00B35FA6">
        <w:rPr>
          <w:szCs w:val="22"/>
          <w:lang w:bidi="th-TH"/>
        </w:rPr>
        <w:t xml:space="preserve">interest in the subsidiary </w:t>
      </w:r>
      <w:r w:rsidRPr="00B35FA6">
        <w:rPr>
          <w:szCs w:val="22"/>
          <w:lang w:val="en-US" w:bidi="th-TH"/>
        </w:rPr>
        <w:t>was still 99.99%</w:t>
      </w:r>
      <w:r w:rsidRPr="00B35FA6">
        <w:rPr>
          <w:szCs w:val="22"/>
          <w:cs/>
          <w:lang w:val="en-US" w:bidi="th-TH"/>
        </w:rPr>
        <w:t xml:space="preserve"> </w:t>
      </w:r>
      <w:r w:rsidRPr="00B35FA6">
        <w:rPr>
          <w:szCs w:val="22"/>
          <w:lang w:bidi="th-TH"/>
        </w:rPr>
        <w:t>and the Group’s interest in the subsidiary was still 99.99%.</w:t>
      </w:r>
    </w:p>
    <w:p w14:paraId="2196993C" w14:textId="77777777" w:rsidR="00432182" w:rsidRPr="00B35FA6" w:rsidRDefault="00432182" w:rsidP="008618EA">
      <w:pPr>
        <w:spacing w:line="240" w:lineRule="auto"/>
        <w:ind w:left="531"/>
        <w:jc w:val="thaiDistribute"/>
        <w:rPr>
          <w:szCs w:val="22"/>
          <w:lang w:bidi="th-TH"/>
        </w:rPr>
      </w:pPr>
    </w:p>
    <w:p w14:paraId="65C7E2CD" w14:textId="1E6A5501" w:rsidR="00802B5D" w:rsidRPr="00B35FA6" w:rsidRDefault="00D939B4" w:rsidP="0068374C">
      <w:pPr>
        <w:spacing w:line="240" w:lineRule="auto"/>
        <w:ind w:left="531"/>
        <w:jc w:val="thaiDistribute"/>
        <w:rPr>
          <w:i/>
          <w:iCs/>
          <w:szCs w:val="22"/>
          <w:lang w:val="en-US" w:bidi="th-TH"/>
        </w:rPr>
      </w:pPr>
      <w:r w:rsidRPr="00B35FA6">
        <w:rPr>
          <w:i/>
          <w:iCs/>
          <w:szCs w:val="22"/>
          <w:lang w:val="en-US" w:bidi="th-TH"/>
        </w:rPr>
        <w:t xml:space="preserve">Changing the name of subsidiaries for </w:t>
      </w:r>
      <w:r w:rsidR="000964B7" w:rsidRPr="00B35FA6">
        <w:rPr>
          <w:i/>
          <w:iCs/>
          <w:szCs w:val="22"/>
          <w:lang w:val="en-US" w:bidi="th-TH"/>
        </w:rPr>
        <w:t>nine</w:t>
      </w:r>
      <w:r w:rsidRPr="00B35FA6">
        <w:rPr>
          <w:i/>
          <w:iCs/>
          <w:szCs w:val="22"/>
          <w:lang w:val="en-US" w:bidi="th-TH"/>
        </w:rPr>
        <w:t xml:space="preserve">-month period ended 30 </w:t>
      </w:r>
      <w:r w:rsidR="000964B7" w:rsidRPr="00B35FA6">
        <w:rPr>
          <w:i/>
          <w:iCs/>
          <w:szCs w:val="22"/>
          <w:lang w:val="en-US" w:bidi="th-TH"/>
        </w:rPr>
        <w:t xml:space="preserve">September </w:t>
      </w:r>
      <w:r w:rsidRPr="00B35FA6">
        <w:rPr>
          <w:i/>
          <w:iCs/>
          <w:szCs w:val="22"/>
          <w:lang w:val="en-US" w:bidi="th-TH"/>
        </w:rPr>
        <w:t>2025</w:t>
      </w:r>
    </w:p>
    <w:p w14:paraId="773E1FAC" w14:textId="77777777" w:rsidR="00D939B4" w:rsidRPr="00B35FA6" w:rsidRDefault="00D939B4" w:rsidP="0068374C">
      <w:pPr>
        <w:spacing w:line="240" w:lineRule="auto"/>
        <w:ind w:left="531"/>
        <w:jc w:val="thaiDistribute"/>
        <w:rPr>
          <w:szCs w:val="22"/>
          <w:lang w:val="en-US" w:bidi="th-TH"/>
        </w:rPr>
      </w:pPr>
    </w:p>
    <w:p w14:paraId="54595891" w14:textId="791A18CA" w:rsidR="00D939B4" w:rsidRPr="00B35FA6" w:rsidRDefault="004022B2" w:rsidP="0068374C">
      <w:pPr>
        <w:spacing w:line="240" w:lineRule="auto"/>
        <w:ind w:left="531"/>
        <w:jc w:val="thaiDistribute"/>
        <w:rPr>
          <w:szCs w:val="22"/>
          <w:lang w:val="en-US" w:bidi="th-TH"/>
        </w:rPr>
      </w:pPr>
      <w:r w:rsidRPr="00B35FA6">
        <w:rPr>
          <w:szCs w:val="22"/>
          <w:lang w:val="en-US" w:bidi="th-TH"/>
        </w:rPr>
        <w:t>On</w:t>
      </w:r>
      <w:r w:rsidR="006817B9" w:rsidRPr="00B35FA6">
        <w:rPr>
          <w:szCs w:val="22"/>
          <w:lang w:val="en-US" w:bidi="th-TH"/>
        </w:rPr>
        <w:t xml:space="preserve"> 2 May </w:t>
      </w:r>
      <w:r w:rsidR="00141737" w:rsidRPr="00B35FA6">
        <w:rPr>
          <w:szCs w:val="22"/>
          <w:lang w:val="en-US" w:bidi="th-TH"/>
        </w:rPr>
        <w:t>2025, Le</w:t>
      </w:r>
      <w:r w:rsidR="00CE32D8" w:rsidRPr="00B35FA6">
        <w:rPr>
          <w:szCs w:val="22"/>
          <w:lang w:val="en-US" w:bidi="th-TH"/>
        </w:rPr>
        <w:t xml:space="preserve"> Concorde</w:t>
      </w:r>
      <w:r w:rsidR="00464943" w:rsidRPr="00B35FA6">
        <w:rPr>
          <w:szCs w:val="22"/>
          <w:lang w:val="en-US" w:bidi="th-TH"/>
        </w:rPr>
        <w:t xml:space="preserve"> </w:t>
      </w:r>
      <w:r w:rsidR="00464943" w:rsidRPr="00B35FA6">
        <w:rPr>
          <w:szCs w:val="22"/>
          <w:lang w:bidi="th-TH"/>
        </w:rPr>
        <w:t xml:space="preserve">Hotel Co., Ltd., a subsidiary, has registered to change the name of the </w:t>
      </w:r>
      <w:r w:rsidR="00B77200" w:rsidRPr="00B35FA6">
        <w:rPr>
          <w:szCs w:val="22"/>
          <w:lang w:bidi="th-TH"/>
        </w:rPr>
        <w:t>c</w:t>
      </w:r>
      <w:r w:rsidR="00464943" w:rsidRPr="00B35FA6">
        <w:rPr>
          <w:szCs w:val="22"/>
          <w:lang w:bidi="th-TH"/>
        </w:rPr>
        <w:t xml:space="preserve">ompany to </w:t>
      </w:r>
      <w:r w:rsidR="009928AB" w:rsidRPr="00B35FA6">
        <w:rPr>
          <w:szCs w:val="22"/>
          <w:lang w:bidi="th-TH"/>
        </w:rPr>
        <w:t>AWC Lifestyle Property Ratchada</w:t>
      </w:r>
      <w:r w:rsidR="003A0DA6" w:rsidRPr="00B35FA6">
        <w:rPr>
          <w:szCs w:val="22"/>
          <w:cs/>
          <w:lang w:bidi="th-TH"/>
        </w:rPr>
        <w:t xml:space="preserve"> </w:t>
      </w:r>
      <w:r w:rsidR="003A0DA6" w:rsidRPr="00B35FA6">
        <w:rPr>
          <w:szCs w:val="22"/>
          <w:lang w:val="en-US" w:bidi="th-TH"/>
        </w:rPr>
        <w:t>Co., Ltd.</w:t>
      </w:r>
      <w:r w:rsidR="003F0894" w:rsidRPr="00B35FA6">
        <w:rPr>
          <w:szCs w:val="22"/>
          <w:lang w:val="en-US" w:bidi="th-TH"/>
        </w:rPr>
        <w:t xml:space="preserve"> with the Mini</w:t>
      </w:r>
      <w:r w:rsidR="003F39E9" w:rsidRPr="00B35FA6">
        <w:rPr>
          <w:szCs w:val="22"/>
          <w:lang w:val="en-US" w:bidi="th-TH"/>
        </w:rPr>
        <w:t>stry of Commerce.</w:t>
      </w:r>
    </w:p>
    <w:p w14:paraId="55A4570C" w14:textId="77777777" w:rsidR="002241AE" w:rsidRPr="00B35FA6" w:rsidRDefault="002241AE" w:rsidP="0068374C">
      <w:pPr>
        <w:spacing w:line="240" w:lineRule="auto"/>
        <w:ind w:left="531"/>
        <w:jc w:val="thaiDistribute"/>
        <w:rPr>
          <w:szCs w:val="22"/>
          <w:lang w:val="en-US" w:bidi="th-TH"/>
        </w:rPr>
      </w:pPr>
    </w:p>
    <w:p w14:paraId="210C4321" w14:textId="2825CB9E" w:rsidR="002241AE" w:rsidRPr="00B35FA6" w:rsidRDefault="002241AE" w:rsidP="002241AE">
      <w:pPr>
        <w:spacing w:line="240" w:lineRule="auto"/>
        <w:ind w:left="531"/>
        <w:jc w:val="thaiDistribute"/>
        <w:rPr>
          <w:szCs w:val="22"/>
          <w:lang w:val="en-US" w:bidi="th-TH"/>
        </w:rPr>
      </w:pPr>
      <w:r w:rsidRPr="00B35FA6">
        <w:rPr>
          <w:szCs w:val="22"/>
          <w:lang w:val="en-US" w:bidi="th-TH"/>
        </w:rPr>
        <w:t xml:space="preserve">On 7 May 2025, AWC Hospitality </w:t>
      </w:r>
      <w:r w:rsidR="00BC65D5" w:rsidRPr="00B35FA6">
        <w:rPr>
          <w:szCs w:val="22"/>
          <w:lang w:val="en-US" w:bidi="th-TH"/>
        </w:rPr>
        <w:t xml:space="preserve">Development </w:t>
      </w:r>
      <w:r w:rsidR="008264AB" w:rsidRPr="00B35FA6">
        <w:rPr>
          <w:szCs w:val="22"/>
          <w:lang w:val="en-US" w:bidi="th-TH"/>
        </w:rPr>
        <w:t xml:space="preserve">99 </w:t>
      </w:r>
      <w:r w:rsidRPr="00B35FA6">
        <w:rPr>
          <w:szCs w:val="22"/>
          <w:lang w:bidi="th-TH"/>
        </w:rPr>
        <w:t xml:space="preserve">Co., Ltd., a subsidiary, has registered to change the name of the </w:t>
      </w:r>
      <w:r w:rsidR="00B77200" w:rsidRPr="00B35FA6">
        <w:rPr>
          <w:szCs w:val="22"/>
          <w:lang w:bidi="th-TH"/>
        </w:rPr>
        <w:t>c</w:t>
      </w:r>
      <w:r w:rsidRPr="00B35FA6">
        <w:rPr>
          <w:szCs w:val="22"/>
          <w:lang w:bidi="th-TH"/>
        </w:rPr>
        <w:t xml:space="preserve">ompany to AWC </w:t>
      </w:r>
      <w:r w:rsidR="00622649" w:rsidRPr="00B35FA6">
        <w:rPr>
          <w:szCs w:val="22"/>
          <w:lang w:bidi="th-TH"/>
        </w:rPr>
        <w:t>Retail</w:t>
      </w:r>
      <w:r w:rsidRPr="00B35FA6">
        <w:rPr>
          <w:szCs w:val="22"/>
          <w:cs/>
          <w:lang w:bidi="th-TH"/>
        </w:rPr>
        <w:t xml:space="preserve"> </w:t>
      </w:r>
      <w:r w:rsidRPr="00B35FA6">
        <w:rPr>
          <w:szCs w:val="22"/>
          <w:lang w:val="en-US" w:bidi="th-TH"/>
        </w:rPr>
        <w:t>Co., Ltd. with the Ministry of Commerce.</w:t>
      </w:r>
    </w:p>
    <w:p w14:paraId="4FC0FC3D" w14:textId="77777777" w:rsidR="00DC186C" w:rsidRPr="00B35FA6" w:rsidRDefault="00DC186C" w:rsidP="002241AE">
      <w:pPr>
        <w:spacing w:line="240" w:lineRule="auto"/>
        <w:ind w:left="531"/>
        <w:jc w:val="thaiDistribute"/>
        <w:rPr>
          <w:szCs w:val="22"/>
          <w:lang w:val="en-US" w:bidi="th-TH"/>
        </w:rPr>
      </w:pPr>
    </w:p>
    <w:p w14:paraId="2128A86B" w14:textId="40F9A04D" w:rsidR="0068374C" w:rsidRPr="00B35FA6" w:rsidRDefault="0068374C" w:rsidP="0068374C">
      <w:pPr>
        <w:spacing w:line="240" w:lineRule="auto"/>
        <w:ind w:left="531"/>
        <w:jc w:val="thaiDistribute"/>
        <w:rPr>
          <w:i/>
          <w:iCs/>
          <w:szCs w:val="22"/>
          <w:lang w:val="en-US" w:bidi="th-TH"/>
        </w:rPr>
      </w:pPr>
      <w:r w:rsidRPr="00B35FA6">
        <w:rPr>
          <w:i/>
          <w:iCs/>
          <w:szCs w:val="22"/>
          <w:lang w:val="en-US" w:bidi="th-TH"/>
        </w:rPr>
        <w:t xml:space="preserve">Decrease in share capital in subsidiaries for </w:t>
      </w:r>
      <w:r w:rsidR="009C74CC" w:rsidRPr="00B35FA6">
        <w:rPr>
          <w:i/>
          <w:iCs/>
          <w:szCs w:val="22"/>
          <w:lang w:val="en-US" w:bidi="th-TH"/>
        </w:rPr>
        <w:t>nine</w:t>
      </w:r>
      <w:r w:rsidRPr="00B35FA6">
        <w:rPr>
          <w:i/>
          <w:iCs/>
          <w:szCs w:val="22"/>
          <w:lang w:val="en-US" w:bidi="th-TH"/>
        </w:rPr>
        <w:t xml:space="preserve">-month period ended </w:t>
      </w:r>
      <w:r w:rsidR="00AB2E12" w:rsidRPr="00B35FA6">
        <w:rPr>
          <w:i/>
          <w:iCs/>
          <w:szCs w:val="22"/>
          <w:lang w:val="en-US" w:bidi="th-TH"/>
        </w:rPr>
        <w:t xml:space="preserve">30 </w:t>
      </w:r>
      <w:r w:rsidR="009C74CC" w:rsidRPr="00B35FA6">
        <w:rPr>
          <w:i/>
          <w:iCs/>
          <w:szCs w:val="22"/>
          <w:lang w:val="en-US" w:bidi="th-TH"/>
        </w:rPr>
        <w:t xml:space="preserve">September </w:t>
      </w:r>
      <w:r w:rsidRPr="00B35FA6">
        <w:rPr>
          <w:i/>
          <w:iCs/>
          <w:szCs w:val="22"/>
          <w:lang w:val="en-US" w:bidi="th-TH"/>
        </w:rPr>
        <w:t>2025</w:t>
      </w:r>
    </w:p>
    <w:p w14:paraId="2FD1DBF3" w14:textId="77777777" w:rsidR="0068374C" w:rsidRPr="00B35FA6" w:rsidRDefault="0068374C" w:rsidP="0068374C">
      <w:pPr>
        <w:spacing w:line="240" w:lineRule="auto"/>
        <w:ind w:left="531"/>
        <w:jc w:val="thaiDistribute"/>
        <w:rPr>
          <w:szCs w:val="22"/>
          <w:lang w:val="en-US" w:bidi="th-TH"/>
        </w:rPr>
      </w:pPr>
    </w:p>
    <w:p w14:paraId="7198D53E" w14:textId="28B9F97F" w:rsidR="00337225" w:rsidRPr="00B35FA6" w:rsidRDefault="0068374C" w:rsidP="002F349C">
      <w:pPr>
        <w:spacing w:line="240" w:lineRule="auto"/>
        <w:ind w:left="531"/>
        <w:jc w:val="thaiDistribute"/>
        <w:rPr>
          <w:szCs w:val="22"/>
          <w:lang w:val="en-US" w:bidi="th-TH"/>
        </w:rPr>
      </w:pPr>
      <w:r w:rsidRPr="00B35FA6">
        <w:rPr>
          <w:szCs w:val="22"/>
          <w:lang w:val="en-US" w:bidi="th-TH"/>
        </w:rPr>
        <w:t xml:space="preserve">On 3 March 2025, </w:t>
      </w:r>
      <w:r w:rsidR="00C951B7" w:rsidRPr="00B35FA6">
        <w:rPr>
          <w:szCs w:val="22"/>
          <w:lang w:val="en-US" w:bidi="th-TH"/>
        </w:rPr>
        <w:t>TCC Hotel Asset Management Company Limited</w:t>
      </w:r>
      <w:r w:rsidR="001A1FD9" w:rsidRPr="00B35FA6">
        <w:rPr>
          <w:szCs w:val="22"/>
          <w:lang w:val="en-US" w:bidi="th-TH"/>
        </w:rPr>
        <w:t>, a direct subsidiary</w:t>
      </w:r>
      <w:r w:rsidR="0092695E" w:rsidRPr="00B35FA6">
        <w:rPr>
          <w:szCs w:val="22"/>
          <w:lang w:val="en-US" w:bidi="th-TH"/>
        </w:rPr>
        <w:t xml:space="preserve">, has registered the reduction of the issued and </w:t>
      </w:r>
      <w:r w:rsidR="00614371" w:rsidRPr="00B35FA6">
        <w:rPr>
          <w:szCs w:val="22"/>
          <w:lang w:val="en-US" w:bidi="th-TH"/>
        </w:rPr>
        <w:t>paid</w:t>
      </w:r>
      <w:r w:rsidR="0092695E" w:rsidRPr="00B35FA6">
        <w:rPr>
          <w:szCs w:val="22"/>
          <w:lang w:val="en-US" w:bidi="th-TH"/>
        </w:rPr>
        <w:t xml:space="preserve">-up </w:t>
      </w:r>
      <w:r w:rsidR="002E3817" w:rsidRPr="00B35FA6">
        <w:rPr>
          <w:szCs w:val="22"/>
          <w:lang w:val="en-US" w:bidi="th-TH"/>
        </w:rPr>
        <w:t xml:space="preserve">capital amounting </w:t>
      </w:r>
      <w:r w:rsidR="00BB409B" w:rsidRPr="00B35FA6">
        <w:rPr>
          <w:szCs w:val="22"/>
          <w:lang w:val="en-US" w:bidi="th-TH"/>
        </w:rPr>
        <w:t>to</w:t>
      </w:r>
      <w:r w:rsidR="002E3817" w:rsidRPr="00B35FA6">
        <w:rPr>
          <w:szCs w:val="22"/>
          <w:lang w:val="en-US" w:bidi="th-TH"/>
        </w:rPr>
        <w:t xml:space="preserve"> Baht 20,000 million from Baht 40,000 million (</w:t>
      </w:r>
      <w:r w:rsidR="00B33BCE" w:rsidRPr="00B35FA6">
        <w:rPr>
          <w:szCs w:val="22"/>
          <w:lang w:val="en-US" w:bidi="th-TH"/>
        </w:rPr>
        <w:t>4,662 million share</w:t>
      </w:r>
      <w:r w:rsidR="00BE469A" w:rsidRPr="00B35FA6">
        <w:rPr>
          <w:szCs w:val="22"/>
          <w:lang w:val="en-US" w:bidi="th-TH"/>
        </w:rPr>
        <w:t xml:space="preserve">s of Baht 8.58 par value) to </w:t>
      </w:r>
      <w:r w:rsidR="009407CE" w:rsidRPr="00B35FA6">
        <w:rPr>
          <w:szCs w:val="22"/>
          <w:lang w:val="en-US" w:bidi="th-TH"/>
        </w:rPr>
        <w:t>Baht 20,000 million</w:t>
      </w:r>
      <w:r w:rsidR="00BC34B3" w:rsidRPr="00B35FA6">
        <w:rPr>
          <w:szCs w:val="22"/>
          <w:cs/>
          <w:lang w:val="en-US" w:bidi="th-TH"/>
        </w:rPr>
        <w:t xml:space="preserve"> </w:t>
      </w:r>
      <w:r w:rsidR="00BC34B3" w:rsidRPr="00B35FA6">
        <w:rPr>
          <w:szCs w:val="22"/>
          <w:lang w:val="en-US" w:bidi="th-TH"/>
        </w:rPr>
        <w:t>(2,331 million shares of Baht 8.58 par value)</w:t>
      </w:r>
      <w:r w:rsidR="00B6139F" w:rsidRPr="00B35FA6">
        <w:rPr>
          <w:szCs w:val="22"/>
          <w:cs/>
          <w:lang w:val="en-US" w:bidi="th-TH"/>
        </w:rPr>
        <w:t xml:space="preserve"> </w:t>
      </w:r>
      <w:r w:rsidR="00D11195" w:rsidRPr="00B35FA6">
        <w:rPr>
          <w:szCs w:val="22"/>
          <w:lang w:val="en-US" w:bidi="th-TH"/>
        </w:rPr>
        <w:t>and return to the Company</w:t>
      </w:r>
      <w:r w:rsidR="00EF5671" w:rsidRPr="00B35FA6">
        <w:rPr>
          <w:szCs w:val="22"/>
          <w:cs/>
          <w:lang w:val="en-US" w:bidi="th-TH"/>
        </w:rPr>
        <w:t xml:space="preserve">. </w:t>
      </w:r>
      <w:r w:rsidR="00EF5671" w:rsidRPr="00B35FA6">
        <w:rPr>
          <w:szCs w:val="22"/>
          <w:lang w:val="en-US" w:bidi="th-TH"/>
        </w:rPr>
        <w:t>The Company</w:t>
      </w:r>
      <w:r w:rsidR="002F349C" w:rsidRPr="00B35FA6">
        <w:rPr>
          <w:szCs w:val="22"/>
          <w:lang w:val="en-US" w:bidi="th-TH"/>
        </w:rPr>
        <w:t xml:space="preserve">’s </w:t>
      </w:r>
      <w:r w:rsidR="00C12BDF" w:rsidRPr="00B35FA6">
        <w:rPr>
          <w:szCs w:val="22"/>
          <w:lang w:val="en-US" w:bidi="th-TH"/>
        </w:rPr>
        <w:t xml:space="preserve">shareholding </w:t>
      </w:r>
      <w:r w:rsidR="002F349C" w:rsidRPr="00B35FA6">
        <w:rPr>
          <w:szCs w:val="22"/>
          <w:lang w:val="en-US" w:bidi="th-TH"/>
        </w:rPr>
        <w:t>interest in the subsidiary</w:t>
      </w:r>
      <w:r w:rsidR="00A56E10" w:rsidRPr="00B35FA6">
        <w:rPr>
          <w:szCs w:val="22"/>
          <w:lang w:val="en-US" w:bidi="th-TH"/>
        </w:rPr>
        <w:t xml:space="preserve"> </w:t>
      </w:r>
      <w:r w:rsidR="00075864" w:rsidRPr="00B35FA6">
        <w:rPr>
          <w:szCs w:val="22"/>
          <w:lang w:val="en-US" w:bidi="th-TH"/>
        </w:rPr>
        <w:t>was still 99.99%</w:t>
      </w:r>
      <w:r w:rsidR="00337225" w:rsidRPr="00B35FA6">
        <w:rPr>
          <w:szCs w:val="22"/>
          <w:cs/>
          <w:lang w:val="en-US" w:bidi="th-TH"/>
        </w:rPr>
        <w:t xml:space="preserve"> </w:t>
      </w:r>
      <w:r w:rsidR="00337225" w:rsidRPr="00B35FA6">
        <w:rPr>
          <w:szCs w:val="22"/>
          <w:lang w:val="en-US" w:bidi="th-TH"/>
        </w:rPr>
        <w:t xml:space="preserve">and the Group’s interest in the subsidiary was still </w:t>
      </w:r>
      <w:r w:rsidR="000A2F91" w:rsidRPr="00B35FA6">
        <w:rPr>
          <w:szCs w:val="22"/>
          <w:lang w:val="en-US" w:bidi="th-TH"/>
        </w:rPr>
        <w:t>99.99</w:t>
      </w:r>
      <w:r w:rsidR="00337225" w:rsidRPr="00B35FA6">
        <w:rPr>
          <w:szCs w:val="22"/>
          <w:lang w:val="en-US" w:bidi="th-TH"/>
        </w:rPr>
        <w:t>%.</w:t>
      </w:r>
    </w:p>
    <w:p w14:paraId="323BB338" w14:textId="77777777" w:rsidR="00337225" w:rsidRPr="00B35FA6" w:rsidRDefault="00337225" w:rsidP="002F349C">
      <w:pPr>
        <w:spacing w:line="240" w:lineRule="auto"/>
        <w:ind w:left="531"/>
        <w:jc w:val="thaiDistribute"/>
        <w:rPr>
          <w:szCs w:val="22"/>
          <w:lang w:val="en-US" w:bidi="th-TH"/>
        </w:rPr>
      </w:pPr>
    </w:p>
    <w:p w14:paraId="26E9B192" w14:textId="3F4E4E91" w:rsidR="00337225" w:rsidRPr="00B35FA6" w:rsidRDefault="00337225" w:rsidP="00337225">
      <w:pPr>
        <w:spacing w:line="240" w:lineRule="auto"/>
        <w:ind w:left="531"/>
        <w:jc w:val="thaiDistribute"/>
        <w:rPr>
          <w:szCs w:val="22"/>
          <w:lang w:val="en-US" w:bidi="th-TH"/>
        </w:rPr>
      </w:pPr>
      <w:r w:rsidRPr="00B35FA6">
        <w:rPr>
          <w:szCs w:val="22"/>
          <w:lang w:val="en-US" w:bidi="th-TH"/>
        </w:rPr>
        <w:t>On 11 March 2025, Phenixbox Company Limited, a</w:t>
      </w:r>
      <w:r w:rsidR="00F0740E" w:rsidRPr="00B35FA6">
        <w:rPr>
          <w:szCs w:val="22"/>
          <w:lang w:val="en-US" w:bidi="th-TH"/>
        </w:rPr>
        <w:t>n</w:t>
      </w:r>
      <w:r w:rsidRPr="00B35FA6">
        <w:rPr>
          <w:szCs w:val="22"/>
          <w:lang w:val="en-US" w:bidi="th-TH"/>
        </w:rPr>
        <w:t xml:space="preserve"> indirect subsidiary, has</w:t>
      </w:r>
      <w:r w:rsidR="00315651" w:rsidRPr="00B35FA6">
        <w:rPr>
          <w:szCs w:val="22"/>
          <w:lang w:val="en-US" w:bidi="th-TH"/>
        </w:rPr>
        <w:t xml:space="preserve"> </w:t>
      </w:r>
      <w:r w:rsidRPr="00B35FA6">
        <w:rPr>
          <w:szCs w:val="22"/>
          <w:lang w:val="en-US" w:bidi="th-TH"/>
        </w:rPr>
        <w:t xml:space="preserve">registered the reduction of the issued and </w:t>
      </w:r>
      <w:r w:rsidR="00614371" w:rsidRPr="00B35FA6">
        <w:rPr>
          <w:szCs w:val="22"/>
          <w:lang w:val="en-US" w:bidi="th-TH"/>
        </w:rPr>
        <w:t>paid</w:t>
      </w:r>
      <w:r w:rsidRPr="00B35FA6">
        <w:rPr>
          <w:szCs w:val="22"/>
          <w:lang w:val="en-US" w:bidi="th-TH"/>
        </w:rPr>
        <w:t xml:space="preserve">-up capital amounting </w:t>
      </w:r>
      <w:r w:rsidR="00BB409B" w:rsidRPr="00B35FA6">
        <w:rPr>
          <w:szCs w:val="22"/>
          <w:lang w:val="en-US" w:bidi="th-TH"/>
        </w:rPr>
        <w:t>to</w:t>
      </w:r>
      <w:r w:rsidRPr="00B35FA6">
        <w:rPr>
          <w:szCs w:val="22"/>
          <w:lang w:val="en-US" w:bidi="th-TH"/>
        </w:rPr>
        <w:t xml:space="preserve"> Baht 1,500 million from Baht 2,000 million (200 million shares of Baht 10 par value) to Baht 500 million</w:t>
      </w:r>
      <w:r w:rsidRPr="00B35FA6">
        <w:rPr>
          <w:szCs w:val="22"/>
          <w:cs/>
          <w:lang w:val="en-US" w:bidi="th-TH"/>
        </w:rPr>
        <w:t xml:space="preserve"> </w:t>
      </w:r>
      <w:r w:rsidRPr="00B35FA6">
        <w:rPr>
          <w:szCs w:val="22"/>
          <w:lang w:val="en-US" w:bidi="th-TH"/>
        </w:rPr>
        <w:t>(50 million shares of Baht 10 par value)</w:t>
      </w:r>
      <w:r w:rsidRPr="00B35FA6">
        <w:rPr>
          <w:szCs w:val="22"/>
          <w:cs/>
          <w:lang w:val="en-US" w:bidi="th-TH"/>
        </w:rPr>
        <w:t xml:space="preserve"> </w:t>
      </w:r>
      <w:r w:rsidRPr="00B35FA6">
        <w:rPr>
          <w:szCs w:val="22"/>
          <w:lang w:val="en-US" w:bidi="th-TH"/>
        </w:rPr>
        <w:t>and return to the Company</w:t>
      </w:r>
      <w:r w:rsidRPr="00B35FA6">
        <w:rPr>
          <w:szCs w:val="22"/>
          <w:cs/>
          <w:lang w:val="en-US" w:bidi="th-TH"/>
        </w:rPr>
        <w:t xml:space="preserve">. </w:t>
      </w:r>
      <w:r w:rsidRPr="00B35FA6">
        <w:rPr>
          <w:szCs w:val="22"/>
          <w:lang w:val="en-US" w:bidi="th-TH"/>
        </w:rPr>
        <w:t>The Company’s</w:t>
      </w:r>
      <w:r w:rsidR="00A82661" w:rsidRPr="00B35FA6">
        <w:t xml:space="preserve"> </w:t>
      </w:r>
      <w:r w:rsidR="00A82661" w:rsidRPr="00B35FA6">
        <w:rPr>
          <w:szCs w:val="22"/>
          <w:lang w:val="en-US" w:bidi="th-TH"/>
        </w:rPr>
        <w:t>shareholding</w:t>
      </w:r>
      <w:r w:rsidRPr="00B35FA6">
        <w:rPr>
          <w:szCs w:val="22"/>
          <w:lang w:val="en-US" w:bidi="th-TH"/>
        </w:rPr>
        <w:t xml:space="preserve"> interest in the subsidiary </w:t>
      </w:r>
      <w:r w:rsidR="00B007D3" w:rsidRPr="00B35FA6">
        <w:rPr>
          <w:szCs w:val="22"/>
          <w:lang w:val="en-US" w:bidi="th-TH"/>
        </w:rPr>
        <w:t>was still 25.00%</w:t>
      </w:r>
      <w:r w:rsidRPr="00B35FA6">
        <w:rPr>
          <w:szCs w:val="22"/>
          <w:cs/>
          <w:lang w:val="en-US" w:bidi="th-TH"/>
        </w:rPr>
        <w:t xml:space="preserve"> </w:t>
      </w:r>
      <w:r w:rsidRPr="00B35FA6">
        <w:rPr>
          <w:szCs w:val="22"/>
          <w:lang w:val="en-US" w:bidi="th-TH"/>
        </w:rPr>
        <w:t>and the Group’s interest in the subsidiary was still 100</w:t>
      </w:r>
      <w:r w:rsidR="000D4AD4" w:rsidRPr="00B35FA6">
        <w:rPr>
          <w:szCs w:val="22"/>
          <w:lang w:val="en-US" w:bidi="th-TH"/>
        </w:rPr>
        <w:t>.00</w:t>
      </w:r>
      <w:r w:rsidRPr="00B35FA6">
        <w:rPr>
          <w:szCs w:val="22"/>
          <w:lang w:val="en-US" w:bidi="th-TH"/>
        </w:rPr>
        <w:t>%.</w:t>
      </w:r>
    </w:p>
    <w:p w14:paraId="0975C182" w14:textId="77777777" w:rsidR="00C91AF0" w:rsidRPr="00B35FA6" w:rsidRDefault="00C91AF0" w:rsidP="00337225">
      <w:pPr>
        <w:spacing w:line="240" w:lineRule="auto"/>
        <w:ind w:left="531"/>
        <w:jc w:val="thaiDistribute"/>
        <w:rPr>
          <w:szCs w:val="22"/>
          <w:lang w:val="en-US" w:bidi="th-TH"/>
        </w:rPr>
      </w:pPr>
    </w:p>
    <w:p w14:paraId="0BD4ACD8" w14:textId="326783A7" w:rsidR="00C91AF0" w:rsidRPr="00B35FA6" w:rsidRDefault="00C91AF0" w:rsidP="00C91AF0">
      <w:pPr>
        <w:spacing w:line="240" w:lineRule="auto"/>
        <w:ind w:left="531"/>
        <w:jc w:val="thaiDistribute"/>
        <w:rPr>
          <w:szCs w:val="22"/>
          <w:lang w:val="en-US" w:bidi="th-TH"/>
        </w:rPr>
      </w:pPr>
      <w:r w:rsidRPr="00B35FA6">
        <w:rPr>
          <w:szCs w:val="22"/>
          <w:lang w:val="en-US" w:bidi="th-TH"/>
        </w:rPr>
        <w:t xml:space="preserve">On </w:t>
      </w:r>
      <w:r w:rsidR="00F84106" w:rsidRPr="00B35FA6">
        <w:rPr>
          <w:szCs w:val="22"/>
          <w:lang w:val="en-US" w:bidi="th-TH"/>
        </w:rPr>
        <w:t>24</w:t>
      </w:r>
      <w:r w:rsidRPr="00B35FA6">
        <w:rPr>
          <w:szCs w:val="22"/>
          <w:lang w:val="en-US" w:bidi="th-TH"/>
        </w:rPr>
        <w:t xml:space="preserve"> </w:t>
      </w:r>
      <w:r w:rsidR="00F84106" w:rsidRPr="00B35FA6">
        <w:rPr>
          <w:szCs w:val="22"/>
          <w:lang w:val="en-US" w:bidi="th-TH"/>
        </w:rPr>
        <w:t>April</w:t>
      </w:r>
      <w:r w:rsidRPr="00B35FA6">
        <w:rPr>
          <w:szCs w:val="22"/>
          <w:lang w:val="en-US" w:bidi="th-TH"/>
        </w:rPr>
        <w:t xml:space="preserve"> 2025, Phenixbox Company Limited, an indirect subsidiary, has registered the reduction of the issued and paid-up capital amounting to Baht </w:t>
      </w:r>
      <w:r w:rsidR="00F84106" w:rsidRPr="00B35FA6">
        <w:rPr>
          <w:szCs w:val="22"/>
          <w:lang w:val="en-US" w:bidi="th-TH"/>
        </w:rPr>
        <w:t>260</w:t>
      </w:r>
      <w:r w:rsidRPr="00B35FA6">
        <w:rPr>
          <w:szCs w:val="22"/>
          <w:lang w:val="en-US" w:bidi="th-TH"/>
        </w:rPr>
        <w:t xml:space="preserve"> million from Baht 500 million</w:t>
      </w:r>
      <w:r w:rsidRPr="00B35FA6">
        <w:rPr>
          <w:szCs w:val="22"/>
          <w:cs/>
          <w:lang w:val="en-US" w:bidi="th-TH"/>
        </w:rPr>
        <w:t xml:space="preserve"> </w:t>
      </w:r>
      <w:r w:rsidRPr="00B35FA6">
        <w:rPr>
          <w:szCs w:val="22"/>
          <w:lang w:val="en-US" w:bidi="th-TH"/>
        </w:rPr>
        <w:t>(50 million shares of Baht 10 par value)</w:t>
      </w:r>
      <w:r w:rsidRPr="00B35FA6">
        <w:rPr>
          <w:szCs w:val="22"/>
          <w:cs/>
          <w:lang w:val="en-US" w:bidi="th-TH"/>
        </w:rPr>
        <w:t xml:space="preserve"> </w:t>
      </w:r>
      <w:r w:rsidR="007A4DD2" w:rsidRPr="00B35FA6">
        <w:rPr>
          <w:szCs w:val="22"/>
          <w:lang w:val="en-US" w:bidi="th-TH"/>
        </w:rPr>
        <w:t>of</w:t>
      </w:r>
      <w:r w:rsidRPr="00B35FA6">
        <w:rPr>
          <w:szCs w:val="22"/>
          <w:lang w:val="en-US" w:bidi="th-TH"/>
        </w:rPr>
        <w:t xml:space="preserve"> Baht </w:t>
      </w:r>
      <w:r w:rsidR="00891C68" w:rsidRPr="00B35FA6">
        <w:rPr>
          <w:szCs w:val="22"/>
          <w:lang w:val="en-US" w:bidi="th-TH"/>
        </w:rPr>
        <w:t>24</w:t>
      </w:r>
      <w:r w:rsidRPr="00B35FA6">
        <w:rPr>
          <w:szCs w:val="22"/>
          <w:lang w:val="en-US" w:bidi="th-TH"/>
        </w:rPr>
        <w:t>0 million</w:t>
      </w:r>
      <w:r w:rsidRPr="00B35FA6">
        <w:rPr>
          <w:szCs w:val="22"/>
          <w:cs/>
          <w:lang w:val="en-US" w:bidi="th-TH"/>
        </w:rPr>
        <w:t xml:space="preserve"> </w:t>
      </w:r>
      <w:r w:rsidRPr="00B35FA6">
        <w:rPr>
          <w:szCs w:val="22"/>
          <w:lang w:val="en-US" w:bidi="th-TH"/>
        </w:rPr>
        <w:t>(</w:t>
      </w:r>
      <w:r w:rsidR="00891C68" w:rsidRPr="00B35FA6">
        <w:rPr>
          <w:szCs w:val="22"/>
          <w:lang w:val="en-US" w:bidi="th-TH"/>
        </w:rPr>
        <w:t>24</w:t>
      </w:r>
      <w:r w:rsidRPr="00B35FA6">
        <w:rPr>
          <w:szCs w:val="22"/>
          <w:lang w:val="en-US" w:bidi="th-TH"/>
        </w:rPr>
        <w:t xml:space="preserve"> million shares of Baht 10 par value)</w:t>
      </w:r>
      <w:r w:rsidRPr="00B35FA6">
        <w:rPr>
          <w:szCs w:val="22"/>
          <w:cs/>
          <w:lang w:val="en-US" w:bidi="th-TH"/>
        </w:rPr>
        <w:t xml:space="preserve"> </w:t>
      </w:r>
      <w:r w:rsidRPr="00B35FA6">
        <w:rPr>
          <w:szCs w:val="22"/>
          <w:lang w:val="en-US" w:bidi="th-TH"/>
        </w:rPr>
        <w:t>and return to the Company</w:t>
      </w:r>
      <w:r w:rsidRPr="00B35FA6">
        <w:rPr>
          <w:szCs w:val="22"/>
          <w:cs/>
          <w:lang w:val="en-US" w:bidi="th-TH"/>
        </w:rPr>
        <w:t xml:space="preserve">. </w:t>
      </w:r>
      <w:r w:rsidRPr="00B35FA6">
        <w:rPr>
          <w:szCs w:val="22"/>
          <w:lang w:val="en-US" w:bidi="th-TH"/>
        </w:rPr>
        <w:t>The Company’s</w:t>
      </w:r>
      <w:r w:rsidR="00A82661" w:rsidRPr="00B35FA6">
        <w:t xml:space="preserve"> </w:t>
      </w:r>
      <w:r w:rsidR="00A82661" w:rsidRPr="00B35FA6">
        <w:rPr>
          <w:szCs w:val="22"/>
          <w:lang w:val="en-US" w:bidi="th-TH"/>
        </w:rPr>
        <w:t>shareholding</w:t>
      </w:r>
      <w:r w:rsidRPr="00B35FA6">
        <w:rPr>
          <w:szCs w:val="22"/>
          <w:lang w:val="en-US" w:bidi="th-TH"/>
        </w:rPr>
        <w:t xml:space="preserve"> interest in the subsidiary </w:t>
      </w:r>
      <w:r w:rsidR="00B007D3" w:rsidRPr="00B35FA6">
        <w:rPr>
          <w:szCs w:val="22"/>
          <w:lang w:val="en-US" w:bidi="th-TH"/>
        </w:rPr>
        <w:t>was still 25.00%</w:t>
      </w:r>
      <w:r w:rsidRPr="00B35FA6">
        <w:rPr>
          <w:szCs w:val="22"/>
          <w:cs/>
          <w:lang w:val="en-US" w:bidi="th-TH"/>
        </w:rPr>
        <w:t xml:space="preserve"> </w:t>
      </w:r>
      <w:r w:rsidRPr="00B35FA6">
        <w:rPr>
          <w:szCs w:val="22"/>
          <w:lang w:val="en-US" w:bidi="th-TH"/>
        </w:rPr>
        <w:t>and the Group’s interest in the subsidiary was still 100</w:t>
      </w:r>
      <w:r w:rsidR="000D4AD4" w:rsidRPr="00B35FA6">
        <w:rPr>
          <w:szCs w:val="22"/>
          <w:lang w:val="en-US" w:bidi="th-TH"/>
        </w:rPr>
        <w:t>.00</w:t>
      </w:r>
      <w:r w:rsidRPr="00B35FA6">
        <w:rPr>
          <w:szCs w:val="22"/>
          <w:lang w:val="en-US" w:bidi="th-TH"/>
        </w:rPr>
        <w:t>%.</w:t>
      </w:r>
    </w:p>
    <w:p w14:paraId="662F7089" w14:textId="77777777" w:rsidR="00D22387" w:rsidRPr="00B35FA6" w:rsidRDefault="00D22387" w:rsidP="00015D44">
      <w:pPr>
        <w:spacing w:line="240" w:lineRule="auto"/>
        <w:ind w:left="531"/>
        <w:jc w:val="thaiDistribute"/>
        <w:rPr>
          <w:szCs w:val="22"/>
          <w:lang w:val="en-US" w:bidi="th-TH"/>
        </w:rPr>
      </w:pPr>
    </w:p>
    <w:p w14:paraId="73ABC915" w14:textId="6902D069" w:rsidR="00015D44" w:rsidRPr="00B35FA6" w:rsidRDefault="00015D44" w:rsidP="00015D44">
      <w:pPr>
        <w:spacing w:line="240" w:lineRule="auto"/>
        <w:ind w:left="531"/>
        <w:jc w:val="thaiDistribute"/>
        <w:rPr>
          <w:i/>
          <w:iCs/>
          <w:szCs w:val="22"/>
          <w:lang w:val="en-US" w:bidi="th-TH"/>
        </w:rPr>
      </w:pPr>
      <w:r w:rsidRPr="00B35FA6">
        <w:rPr>
          <w:i/>
          <w:iCs/>
          <w:szCs w:val="22"/>
          <w:lang w:val="en-US" w:bidi="th-TH"/>
        </w:rPr>
        <w:t>Acquisitions of investments</w:t>
      </w:r>
      <w:r w:rsidR="004A0626" w:rsidRPr="00B35FA6">
        <w:rPr>
          <w:i/>
          <w:iCs/>
          <w:szCs w:val="22"/>
          <w:lang w:val="en-US" w:bidi="th-TH"/>
        </w:rPr>
        <w:t xml:space="preserve"> and increase</w:t>
      </w:r>
      <w:r w:rsidRPr="00B35FA6">
        <w:rPr>
          <w:i/>
          <w:iCs/>
          <w:szCs w:val="22"/>
          <w:lang w:val="en-US" w:bidi="th-TH"/>
        </w:rPr>
        <w:t xml:space="preserve"> in share capital in subsidiaries for</w:t>
      </w:r>
      <w:r w:rsidRPr="00B35FA6">
        <w:rPr>
          <w:szCs w:val="22"/>
        </w:rPr>
        <w:t xml:space="preserve"> </w:t>
      </w:r>
      <w:r w:rsidR="009C74CC" w:rsidRPr="00B35FA6">
        <w:rPr>
          <w:i/>
          <w:iCs/>
          <w:szCs w:val="22"/>
          <w:lang w:bidi="th-TH"/>
        </w:rPr>
        <w:t>nine</w:t>
      </w:r>
      <w:r w:rsidR="005523A9" w:rsidRPr="00B35FA6">
        <w:rPr>
          <w:i/>
          <w:iCs/>
          <w:szCs w:val="22"/>
          <w:lang w:bidi="th-TH"/>
        </w:rPr>
        <w:t xml:space="preserve">-month period ended </w:t>
      </w:r>
      <w:r w:rsidR="009E0826" w:rsidRPr="00B35FA6">
        <w:rPr>
          <w:i/>
          <w:iCs/>
          <w:szCs w:val="22"/>
          <w:lang w:bidi="th-TH"/>
        </w:rPr>
        <w:t xml:space="preserve">30 </w:t>
      </w:r>
      <w:r w:rsidR="009C74CC" w:rsidRPr="00B35FA6">
        <w:rPr>
          <w:i/>
          <w:iCs/>
          <w:szCs w:val="22"/>
          <w:lang w:bidi="th-TH"/>
        </w:rPr>
        <w:t xml:space="preserve">September </w:t>
      </w:r>
      <w:r w:rsidR="004A3EEC" w:rsidRPr="00B35FA6">
        <w:rPr>
          <w:i/>
          <w:iCs/>
          <w:szCs w:val="22"/>
          <w:lang w:bidi="th-TH"/>
        </w:rPr>
        <w:t>2025</w:t>
      </w:r>
    </w:p>
    <w:p w14:paraId="204E1D32" w14:textId="77777777" w:rsidR="00015D44" w:rsidRPr="00B35FA6" w:rsidRDefault="00015D44" w:rsidP="00015D44">
      <w:pPr>
        <w:spacing w:line="240" w:lineRule="auto"/>
        <w:ind w:left="531"/>
        <w:jc w:val="thaiDistribute"/>
        <w:rPr>
          <w:spacing w:val="-6"/>
          <w:szCs w:val="22"/>
          <w:lang w:bidi="th-TH"/>
        </w:rPr>
      </w:pPr>
    </w:p>
    <w:p w14:paraId="5B6F87F0" w14:textId="3DA228A2" w:rsidR="006C0320" w:rsidRPr="00B35FA6" w:rsidRDefault="006C0320" w:rsidP="0016378F">
      <w:pPr>
        <w:spacing w:line="240" w:lineRule="auto"/>
        <w:ind w:left="531"/>
        <w:jc w:val="thaiDistribute"/>
        <w:rPr>
          <w:szCs w:val="22"/>
          <w:lang w:val="en-US" w:bidi="th-TH"/>
        </w:rPr>
      </w:pPr>
      <w:r w:rsidRPr="00B35FA6">
        <w:rPr>
          <w:szCs w:val="22"/>
          <w:lang w:val="en-US" w:bidi="th-TH"/>
        </w:rPr>
        <w:t>On</w:t>
      </w:r>
      <w:r w:rsidR="000A2F91" w:rsidRPr="00B35FA6">
        <w:rPr>
          <w:szCs w:val="22"/>
          <w:lang w:val="en-US" w:bidi="th-TH"/>
        </w:rPr>
        <w:t xml:space="preserve"> </w:t>
      </w:r>
      <w:r w:rsidR="0059626D" w:rsidRPr="00B35FA6">
        <w:rPr>
          <w:szCs w:val="22"/>
          <w:lang w:val="en-US" w:bidi="th-TH"/>
        </w:rPr>
        <w:t>14 February 2025, the Company a</w:t>
      </w:r>
      <w:r w:rsidR="004A2E3E" w:rsidRPr="00B35FA6">
        <w:rPr>
          <w:szCs w:val="22"/>
          <w:lang w:val="en-US" w:bidi="th-TH"/>
        </w:rPr>
        <w:t>cquired</w:t>
      </w:r>
      <w:r w:rsidR="00004992" w:rsidRPr="00B35FA6">
        <w:rPr>
          <w:szCs w:val="22"/>
          <w:lang w:val="en-US" w:bidi="th-TH"/>
        </w:rPr>
        <w:t xml:space="preserve"> </w:t>
      </w:r>
      <w:r w:rsidR="008F3E9E" w:rsidRPr="00B35FA6">
        <w:rPr>
          <w:szCs w:val="22"/>
          <w:lang w:val="en-US" w:bidi="th-TH"/>
        </w:rPr>
        <w:t>an</w:t>
      </w:r>
      <w:r w:rsidR="00004992" w:rsidRPr="00B35FA6">
        <w:rPr>
          <w:szCs w:val="22"/>
          <w:lang w:val="en-US" w:bidi="th-TH"/>
        </w:rPr>
        <w:t xml:space="preserve"> o</w:t>
      </w:r>
      <w:r w:rsidR="00A02E0B" w:rsidRPr="00B35FA6">
        <w:rPr>
          <w:szCs w:val="22"/>
          <w:lang w:val="en-US" w:bidi="th-TH"/>
        </w:rPr>
        <w:t>rdinary share of AWC for Business</w:t>
      </w:r>
      <w:r w:rsidR="00D81669" w:rsidRPr="00B35FA6">
        <w:rPr>
          <w:szCs w:val="22"/>
          <w:lang w:val="en-US" w:bidi="th-TH"/>
        </w:rPr>
        <w:t>es</w:t>
      </w:r>
      <w:r w:rsidR="00A02E0B" w:rsidRPr="00B35FA6">
        <w:rPr>
          <w:szCs w:val="22"/>
          <w:lang w:val="en-US" w:bidi="th-TH"/>
        </w:rPr>
        <w:t xml:space="preserve"> 2 Company Limited</w:t>
      </w:r>
      <w:r w:rsidR="00D81669" w:rsidRPr="00B35FA6">
        <w:rPr>
          <w:szCs w:val="22"/>
          <w:lang w:val="en-US" w:bidi="th-TH"/>
        </w:rPr>
        <w:t xml:space="preserve"> from TCC Hotel Asset Management Company Limited</w:t>
      </w:r>
      <w:r w:rsidR="00587397" w:rsidRPr="00B35FA6">
        <w:rPr>
          <w:szCs w:val="22"/>
          <w:lang w:val="en-US" w:bidi="th-TH"/>
        </w:rPr>
        <w:t>, a direct subsidiary, amounting to Baht 10</w:t>
      </w:r>
      <w:r w:rsidR="00323C6E" w:rsidRPr="00B35FA6">
        <w:rPr>
          <w:szCs w:val="22"/>
          <w:lang w:val="en-US" w:bidi="th-TH"/>
        </w:rPr>
        <w:t>. Consequently, the Company’s</w:t>
      </w:r>
      <w:r w:rsidR="00A82661" w:rsidRPr="00B35FA6">
        <w:t xml:space="preserve"> </w:t>
      </w:r>
      <w:r w:rsidR="00A82661" w:rsidRPr="00B35FA6">
        <w:rPr>
          <w:szCs w:val="22"/>
          <w:lang w:val="en-US" w:bidi="th-TH"/>
        </w:rPr>
        <w:t>shareholding</w:t>
      </w:r>
      <w:r w:rsidR="00323C6E" w:rsidRPr="00B35FA6">
        <w:rPr>
          <w:szCs w:val="22"/>
          <w:lang w:val="en-US" w:bidi="th-TH"/>
        </w:rPr>
        <w:t xml:space="preserve"> interest in the subsidiary</w:t>
      </w:r>
      <w:r w:rsidR="0016378F" w:rsidRPr="00B35FA6">
        <w:rPr>
          <w:szCs w:val="22"/>
          <w:lang w:val="en-US" w:bidi="th-TH"/>
        </w:rPr>
        <w:t xml:space="preserve"> increased from 99.98% to 99.99%. The Group’s interest in the subsidiary was still 100</w:t>
      </w:r>
      <w:r w:rsidR="000E1AA7" w:rsidRPr="00B35FA6">
        <w:rPr>
          <w:szCs w:val="22"/>
          <w:lang w:val="en-US" w:bidi="th-TH"/>
        </w:rPr>
        <w:t>.00</w:t>
      </w:r>
      <w:r w:rsidR="0016378F" w:rsidRPr="00B35FA6">
        <w:rPr>
          <w:szCs w:val="22"/>
          <w:lang w:val="en-US" w:bidi="th-TH"/>
        </w:rPr>
        <w:t>%.</w:t>
      </w:r>
    </w:p>
    <w:p w14:paraId="39DF4015" w14:textId="77777777" w:rsidR="0016378F" w:rsidRPr="00B35FA6" w:rsidRDefault="0016378F" w:rsidP="0016378F">
      <w:pPr>
        <w:spacing w:line="240" w:lineRule="auto"/>
        <w:ind w:left="531"/>
        <w:jc w:val="thaiDistribute"/>
        <w:rPr>
          <w:spacing w:val="-6"/>
          <w:szCs w:val="22"/>
          <w:lang w:bidi="th-TH"/>
        </w:rPr>
      </w:pPr>
    </w:p>
    <w:p w14:paraId="52999AAB" w14:textId="09B8366F" w:rsidR="0016378F" w:rsidRPr="00B35FA6" w:rsidRDefault="0016378F" w:rsidP="0016378F">
      <w:pPr>
        <w:spacing w:line="240" w:lineRule="auto"/>
        <w:ind w:left="531"/>
        <w:jc w:val="thaiDistribute"/>
        <w:rPr>
          <w:szCs w:val="22"/>
          <w:lang w:val="en-US" w:bidi="th-TH"/>
        </w:rPr>
      </w:pPr>
      <w:r w:rsidRPr="00B35FA6">
        <w:rPr>
          <w:szCs w:val="22"/>
          <w:lang w:val="en-US" w:bidi="th-TH"/>
        </w:rPr>
        <w:t xml:space="preserve">On 25 February 2025, </w:t>
      </w:r>
      <w:r w:rsidR="004650C5" w:rsidRPr="00B35FA6">
        <w:rPr>
          <w:szCs w:val="22"/>
          <w:lang w:val="en-US" w:bidi="th-TH"/>
        </w:rPr>
        <w:t xml:space="preserve">Asset World Attraction and Retail Company Limited, a direct subsidiary, </w:t>
      </w:r>
      <w:r w:rsidR="001D32BF" w:rsidRPr="00B35FA6">
        <w:rPr>
          <w:szCs w:val="22"/>
          <w:lang w:val="en-US" w:bidi="th-TH"/>
        </w:rPr>
        <w:t>has registered the increase of share capital amounting to Baht 331.90 million</w:t>
      </w:r>
      <w:r w:rsidR="0043385E" w:rsidRPr="00B35FA6">
        <w:rPr>
          <w:szCs w:val="22"/>
          <w:lang w:val="en-US" w:bidi="th-TH"/>
        </w:rPr>
        <w:t xml:space="preserve"> from Baht 0.10 million (0.01 million shares of Baht 10 par value) to Baht 332.00 million</w:t>
      </w:r>
      <w:r w:rsidR="00272F69" w:rsidRPr="00B35FA6">
        <w:rPr>
          <w:szCs w:val="22"/>
          <w:lang w:val="en-US" w:bidi="th-TH"/>
        </w:rPr>
        <w:t xml:space="preserve"> (33.20 million shares of Baht 10 par value)</w:t>
      </w:r>
      <w:r w:rsidR="00712C6F" w:rsidRPr="00B35FA6">
        <w:rPr>
          <w:szCs w:val="22"/>
          <w:lang w:val="en-US" w:bidi="th-TH"/>
        </w:rPr>
        <w:t xml:space="preserve">. The Company </w:t>
      </w:r>
      <w:r w:rsidR="00143078" w:rsidRPr="00B35FA6">
        <w:rPr>
          <w:szCs w:val="22"/>
          <w:lang w:val="en-US" w:bidi="th-TH"/>
        </w:rPr>
        <w:t>did not exercise its right to increase capital, resulting in th</w:t>
      </w:r>
      <w:r w:rsidR="005E569F" w:rsidRPr="00B35FA6">
        <w:rPr>
          <w:szCs w:val="22"/>
          <w:lang w:val="en-US" w:bidi="th-TH"/>
        </w:rPr>
        <w:t>e Company’s interest in the subsidiary decrease</w:t>
      </w:r>
      <w:r w:rsidR="00FD23CD" w:rsidRPr="00B35FA6">
        <w:rPr>
          <w:szCs w:val="22"/>
          <w:lang w:val="en-US" w:bidi="th-TH"/>
        </w:rPr>
        <w:t xml:space="preserve">d from </w:t>
      </w:r>
      <w:r w:rsidR="00132677" w:rsidRPr="00B35FA6">
        <w:rPr>
          <w:szCs w:val="22"/>
          <w:lang w:val="en-US" w:bidi="th-TH"/>
        </w:rPr>
        <w:t>99.98% to 0.03%. The Group’s interest in the subsidiary was</w:t>
      </w:r>
      <w:r w:rsidR="007A45BB" w:rsidRPr="00B35FA6">
        <w:t xml:space="preserve"> </w:t>
      </w:r>
      <w:r w:rsidR="007A45BB" w:rsidRPr="00B35FA6">
        <w:rPr>
          <w:szCs w:val="22"/>
          <w:lang w:val="en-US" w:bidi="th-TH"/>
        </w:rPr>
        <w:t>shareholding</w:t>
      </w:r>
      <w:r w:rsidR="00132677" w:rsidRPr="00B35FA6">
        <w:rPr>
          <w:szCs w:val="22"/>
          <w:lang w:val="en-US" w:bidi="th-TH"/>
        </w:rPr>
        <w:t xml:space="preserve"> still </w:t>
      </w:r>
      <w:r w:rsidR="0082243C" w:rsidRPr="00B35FA6">
        <w:rPr>
          <w:szCs w:val="22"/>
          <w:lang w:val="en-US" w:bidi="th-TH"/>
        </w:rPr>
        <w:t>100</w:t>
      </w:r>
      <w:r w:rsidR="00863CBB" w:rsidRPr="00B35FA6">
        <w:rPr>
          <w:szCs w:val="22"/>
          <w:lang w:val="en-US" w:bidi="th-TH"/>
        </w:rPr>
        <w:t>.00</w:t>
      </w:r>
      <w:r w:rsidR="0082243C" w:rsidRPr="00B35FA6">
        <w:rPr>
          <w:szCs w:val="22"/>
          <w:lang w:val="en-US" w:bidi="th-TH"/>
        </w:rPr>
        <w:t>%</w:t>
      </w:r>
      <w:r w:rsidR="00614371" w:rsidRPr="00B35FA6">
        <w:rPr>
          <w:szCs w:val="22"/>
          <w:lang w:val="en-US" w:bidi="th-TH"/>
        </w:rPr>
        <w:t>.</w:t>
      </w:r>
    </w:p>
    <w:p w14:paraId="60BEEEC2" w14:textId="77777777" w:rsidR="006C0320" w:rsidRPr="006C0320" w:rsidRDefault="006C0320" w:rsidP="006C0320">
      <w:pPr>
        <w:spacing w:line="240" w:lineRule="auto"/>
        <w:ind w:left="531"/>
        <w:jc w:val="thaiDistribute"/>
        <w:rPr>
          <w:rFonts w:cstheme="minorBidi"/>
          <w:szCs w:val="22"/>
          <w:lang w:val="en-US" w:bidi="th-TH"/>
        </w:rPr>
      </w:pPr>
    </w:p>
    <w:p w14:paraId="44F14D22" w14:textId="77777777" w:rsidR="00733EE9" w:rsidRDefault="00733EE9" w:rsidP="00E8382E">
      <w:pPr>
        <w:spacing w:line="240" w:lineRule="auto"/>
        <w:ind w:left="531"/>
        <w:jc w:val="thaiDistribute"/>
        <w:rPr>
          <w:rFonts w:cstheme="minorBidi"/>
          <w:spacing w:val="-2"/>
          <w:szCs w:val="22"/>
          <w:lang w:val="en-US" w:bidi="th-TH"/>
        </w:rPr>
      </w:pPr>
    </w:p>
    <w:p w14:paraId="031FF8DB" w14:textId="77777777" w:rsidR="00733EE9" w:rsidRDefault="00733EE9" w:rsidP="00E8382E">
      <w:pPr>
        <w:spacing w:line="240" w:lineRule="auto"/>
        <w:ind w:left="531"/>
        <w:jc w:val="thaiDistribute"/>
        <w:rPr>
          <w:rFonts w:cstheme="minorBidi"/>
          <w:spacing w:val="-2"/>
          <w:szCs w:val="22"/>
          <w:lang w:val="en-US" w:bidi="th-TH"/>
        </w:rPr>
      </w:pPr>
    </w:p>
    <w:p w14:paraId="50F4C60C" w14:textId="77777777" w:rsidR="00733EE9" w:rsidRDefault="00733EE9" w:rsidP="00E8382E">
      <w:pPr>
        <w:spacing w:line="240" w:lineRule="auto"/>
        <w:ind w:left="531"/>
        <w:jc w:val="thaiDistribute"/>
        <w:rPr>
          <w:rFonts w:cstheme="minorBidi"/>
          <w:spacing w:val="-2"/>
          <w:szCs w:val="22"/>
          <w:lang w:val="en-US" w:bidi="th-TH"/>
        </w:rPr>
      </w:pPr>
    </w:p>
    <w:p w14:paraId="7B6EE9BB" w14:textId="7C9A928A" w:rsidR="00E8382E" w:rsidRPr="006C0320" w:rsidRDefault="00E8382E" w:rsidP="00E8382E">
      <w:pPr>
        <w:spacing w:line="240" w:lineRule="auto"/>
        <w:ind w:left="531"/>
        <w:jc w:val="thaiDistribute"/>
        <w:rPr>
          <w:rFonts w:cstheme="minorBidi"/>
          <w:spacing w:val="-2"/>
          <w:szCs w:val="22"/>
          <w:lang w:val="en-US" w:bidi="th-TH"/>
        </w:rPr>
      </w:pPr>
      <w:r w:rsidRPr="005579FC">
        <w:rPr>
          <w:rFonts w:cstheme="minorBidi"/>
          <w:spacing w:val="-2"/>
          <w:szCs w:val="22"/>
          <w:lang w:val="en-US" w:bidi="th-TH"/>
        </w:rPr>
        <w:lastRenderedPageBreak/>
        <w:t xml:space="preserve">On </w:t>
      </w:r>
      <w:r w:rsidR="00A03335">
        <w:rPr>
          <w:rFonts w:cstheme="minorBidi"/>
          <w:szCs w:val="22"/>
          <w:lang w:val="en-US" w:bidi="th-TH"/>
        </w:rPr>
        <w:t xml:space="preserve">4 March </w:t>
      </w:r>
      <w:r w:rsidRPr="005579FC">
        <w:rPr>
          <w:rFonts w:cstheme="minorBidi"/>
          <w:spacing w:val="-2"/>
          <w:szCs w:val="22"/>
          <w:lang w:val="en-US" w:bidi="th-TH"/>
        </w:rPr>
        <w:t xml:space="preserve">2025, TCC Hotel Asset Management Company Limited, a direct subsidiary, has registered </w:t>
      </w:r>
      <w:r w:rsidRPr="005579FC">
        <w:rPr>
          <w:rFonts w:cstheme="minorBidi"/>
          <w:szCs w:val="22"/>
          <w:lang w:val="en-US" w:bidi="th-TH"/>
        </w:rPr>
        <w:t xml:space="preserve">the increase of share capital amounting to Baht </w:t>
      </w:r>
      <w:r w:rsidR="003E1DF9" w:rsidRPr="005579FC">
        <w:rPr>
          <w:rFonts w:cstheme="minorBidi"/>
          <w:szCs w:val="22"/>
          <w:lang w:val="en-US" w:bidi="th-TH"/>
        </w:rPr>
        <w:t>20,000</w:t>
      </w:r>
      <w:r w:rsidRPr="005579FC">
        <w:rPr>
          <w:rFonts w:cstheme="minorBidi"/>
          <w:szCs w:val="22"/>
          <w:lang w:val="en-US" w:bidi="th-TH"/>
        </w:rPr>
        <w:t xml:space="preserve"> million from Baht </w:t>
      </w:r>
      <w:r w:rsidR="003E1DF9" w:rsidRPr="005579FC">
        <w:rPr>
          <w:rFonts w:cstheme="minorBidi"/>
          <w:szCs w:val="22"/>
          <w:lang w:val="en-US" w:bidi="th-TH"/>
        </w:rPr>
        <w:t>20,000</w:t>
      </w:r>
      <w:r w:rsidRPr="005579FC">
        <w:rPr>
          <w:rFonts w:cstheme="minorBidi"/>
          <w:szCs w:val="22"/>
          <w:lang w:val="en-US" w:bidi="th-TH"/>
        </w:rPr>
        <w:t xml:space="preserve"> million (</w:t>
      </w:r>
      <w:r w:rsidR="003E1DF9" w:rsidRPr="005579FC">
        <w:rPr>
          <w:rFonts w:cstheme="minorBidi"/>
          <w:szCs w:val="22"/>
          <w:lang w:val="en-US" w:bidi="th-TH"/>
        </w:rPr>
        <w:t>2,331</w:t>
      </w:r>
      <w:r w:rsidRPr="005579FC">
        <w:rPr>
          <w:rFonts w:cstheme="minorBidi"/>
          <w:szCs w:val="22"/>
          <w:lang w:val="en-US" w:bidi="th-TH"/>
        </w:rPr>
        <w:t xml:space="preserve"> million shares of Baht </w:t>
      </w:r>
      <w:r w:rsidR="003E1DF9" w:rsidRPr="005579FC">
        <w:rPr>
          <w:rFonts w:cstheme="minorBidi"/>
          <w:szCs w:val="22"/>
          <w:lang w:val="en-US" w:bidi="th-TH"/>
        </w:rPr>
        <w:t>8.58</w:t>
      </w:r>
      <w:r w:rsidRPr="005579FC">
        <w:rPr>
          <w:rFonts w:cstheme="minorBidi"/>
          <w:szCs w:val="22"/>
          <w:lang w:val="en-US" w:bidi="th-TH"/>
        </w:rPr>
        <w:t xml:space="preserve"> par value) to Baht </w:t>
      </w:r>
      <w:r w:rsidR="003E1DF9" w:rsidRPr="005579FC">
        <w:rPr>
          <w:rFonts w:cstheme="minorBidi"/>
          <w:szCs w:val="22"/>
          <w:lang w:val="en-US" w:bidi="th-TH"/>
        </w:rPr>
        <w:t>40,000</w:t>
      </w:r>
      <w:r w:rsidRPr="005579FC">
        <w:rPr>
          <w:rFonts w:cstheme="minorBidi"/>
          <w:szCs w:val="22"/>
          <w:lang w:val="en-US" w:bidi="th-TH"/>
        </w:rPr>
        <w:t xml:space="preserve"> million (</w:t>
      </w:r>
      <w:r w:rsidR="003E1DF9" w:rsidRPr="005579FC">
        <w:rPr>
          <w:rFonts w:cstheme="minorBidi"/>
          <w:szCs w:val="22"/>
          <w:lang w:val="en-US" w:bidi="th-TH"/>
        </w:rPr>
        <w:t>4,662</w:t>
      </w:r>
      <w:r w:rsidRPr="005579FC">
        <w:rPr>
          <w:rFonts w:cstheme="minorBidi"/>
          <w:szCs w:val="22"/>
          <w:lang w:val="en-US" w:bidi="th-TH"/>
        </w:rPr>
        <w:t xml:space="preserve"> million shares of Baht </w:t>
      </w:r>
      <w:r w:rsidR="003E1DF9" w:rsidRPr="005579FC">
        <w:rPr>
          <w:rFonts w:cstheme="minorBidi"/>
          <w:szCs w:val="22"/>
          <w:lang w:val="en-US" w:bidi="th-TH"/>
        </w:rPr>
        <w:t>8.58</w:t>
      </w:r>
      <w:r w:rsidRPr="005579FC">
        <w:rPr>
          <w:rFonts w:cstheme="minorBidi"/>
          <w:szCs w:val="22"/>
          <w:lang w:val="en-US" w:bidi="th-TH"/>
        </w:rPr>
        <w:t xml:space="preserve"> par value). The Company did not exercise its right to increase capital, resulting in the Company’s interest in the subsidiary decreased from 99.9</w:t>
      </w:r>
      <w:r w:rsidR="003E1DF9" w:rsidRPr="005579FC">
        <w:rPr>
          <w:rFonts w:cstheme="minorBidi"/>
          <w:szCs w:val="22"/>
          <w:lang w:val="en-US" w:bidi="th-TH"/>
        </w:rPr>
        <w:t>9</w:t>
      </w:r>
      <w:r w:rsidRPr="005579FC">
        <w:rPr>
          <w:rFonts w:cstheme="minorBidi"/>
          <w:szCs w:val="22"/>
          <w:lang w:val="en-US" w:bidi="th-TH"/>
        </w:rPr>
        <w:t xml:space="preserve">% to </w:t>
      </w:r>
      <w:r w:rsidR="003E1DF9" w:rsidRPr="005579FC">
        <w:rPr>
          <w:rFonts w:cstheme="minorBidi"/>
          <w:szCs w:val="22"/>
          <w:lang w:val="en-US" w:bidi="th-TH"/>
        </w:rPr>
        <w:t>50.00</w:t>
      </w:r>
      <w:r w:rsidRPr="005579FC">
        <w:rPr>
          <w:rFonts w:cstheme="minorBidi"/>
          <w:szCs w:val="22"/>
          <w:lang w:val="en-US" w:bidi="th-TH"/>
        </w:rPr>
        <w:t>%. The Group’s interest in the subsidiary was still</w:t>
      </w:r>
      <w:r w:rsidR="003E1DF9" w:rsidRPr="005579FC">
        <w:rPr>
          <w:rFonts w:cstheme="minorBidi"/>
          <w:szCs w:val="22"/>
          <w:lang w:val="en-US" w:bidi="th-TH"/>
        </w:rPr>
        <w:t xml:space="preserve"> 99.99</w:t>
      </w:r>
      <w:r w:rsidRPr="005579FC">
        <w:rPr>
          <w:rFonts w:cstheme="minorBidi"/>
          <w:szCs w:val="22"/>
          <w:lang w:val="en-US" w:bidi="th-TH"/>
        </w:rPr>
        <w:t>%</w:t>
      </w:r>
      <w:r w:rsidR="00614371">
        <w:rPr>
          <w:rFonts w:cstheme="minorBidi"/>
          <w:szCs w:val="22"/>
          <w:lang w:val="en-US" w:bidi="th-TH"/>
        </w:rPr>
        <w:t>.</w:t>
      </w:r>
    </w:p>
    <w:p w14:paraId="0C1F13AA" w14:textId="77777777" w:rsidR="006C0320" w:rsidRPr="005579FC" w:rsidRDefault="006C0320" w:rsidP="006C0320">
      <w:pPr>
        <w:spacing w:line="240" w:lineRule="auto"/>
        <w:ind w:left="531"/>
        <w:jc w:val="thaiDistribute"/>
        <w:rPr>
          <w:rFonts w:cstheme="minorBidi"/>
          <w:szCs w:val="22"/>
          <w:cs/>
          <w:lang w:val="en-US" w:bidi="th-TH"/>
        </w:rPr>
      </w:pPr>
    </w:p>
    <w:p w14:paraId="55240C95" w14:textId="3AF83D7B" w:rsidR="007670EE" w:rsidRDefault="003E1DF9" w:rsidP="006C0320">
      <w:pPr>
        <w:spacing w:line="240" w:lineRule="auto"/>
        <w:ind w:left="531"/>
        <w:jc w:val="thaiDistribute"/>
        <w:rPr>
          <w:rFonts w:cstheme="minorBidi"/>
          <w:spacing w:val="-4"/>
          <w:szCs w:val="22"/>
          <w:lang w:val="en-US" w:bidi="th-TH"/>
        </w:rPr>
      </w:pPr>
      <w:r w:rsidRPr="00C334BB">
        <w:rPr>
          <w:rFonts w:cstheme="minorBidi"/>
          <w:spacing w:val="-4"/>
          <w:szCs w:val="22"/>
          <w:lang w:val="en-US" w:bidi="th-TH"/>
        </w:rPr>
        <w:t>On 28 March 2025, TCC Hotel Asset Management Company Limited and Asset World Retail Company Limited, direct subsidiaries</w:t>
      </w:r>
      <w:r w:rsidR="00A3572D" w:rsidRPr="00C334BB">
        <w:rPr>
          <w:rFonts w:cstheme="minorBidi"/>
          <w:spacing w:val="-4"/>
          <w:szCs w:val="22"/>
          <w:lang w:val="en-US" w:bidi="th-TH"/>
        </w:rPr>
        <w:t xml:space="preserve">, acquired </w:t>
      </w:r>
      <w:r w:rsidR="00201110" w:rsidRPr="00C334BB">
        <w:rPr>
          <w:rFonts w:cstheme="minorBidi"/>
          <w:spacing w:val="-4"/>
          <w:szCs w:val="22"/>
          <w:lang w:val="en-US" w:bidi="th-TH"/>
        </w:rPr>
        <w:t>49</w:t>
      </w:r>
      <w:r w:rsidR="00863CBB" w:rsidRPr="00C334BB">
        <w:rPr>
          <w:rFonts w:cstheme="minorBidi"/>
          <w:spacing w:val="-4"/>
          <w:szCs w:val="22"/>
          <w:lang w:val="en-US" w:bidi="th-TH"/>
        </w:rPr>
        <w:t>.00</w:t>
      </w:r>
      <w:r w:rsidR="00201110" w:rsidRPr="00C334BB">
        <w:rPr>
          <w:rFonts w:cstheme="minorBidi"/>
          <w:spacing w:val="-4"/>
          <w:szCs w:val="22"/>
          <w:lang w:val="en-US" w:bidi="th-TH"/>
        </w:rPr>
        <w:t xml:space="preserve">% of </w:t>
      </w:r>
      <w:r w:rsidR="00A3572D" w:rsidRPr="00C334BB">
        <w:rPr>
          <w:rFonts w:cstheme="minorBidi"/>
          <w:spacing w:val="-4"/>
          <w:szCs w:val="22"/>
          <w:lang w:val="en-US" w:bidi="th-TH"/>
        </w:rPr>
        <w:t xml:space="preserve">the ordinary share of </w:t>
      </w:r>
      <w:r w:rsidR="00C67087" w:rsidRPr="00C334BB">
        <w:rPr>
          <w:rFonts w:cstheme="minorBidi"/>
          <w:spacing w:val="-4"/>
          <w:szCs w:val="22"/>
          <w:lang w:val="en-US" w:bidi="th-TH"/>
        </w:rPr>
        <w:t>AWC</w:t>
      </w:r>
      <w:r w:rsidR="00A3572D" w:rsidRPr="00C334BB">
        <w:rPr>
          <w:rFonts w:cstheme="minorBidi"/>
          <w:spacing w:val="-4"/>
          <w:szCs w:val="22"/>
          <w:lang w:val="en-US" w:bidi="th-TH"/>
        </w:rPr>
        <w:t xml:space="preserve"> Hospitality Development </w:t>
      </w:r>
      <w:r w:rsidR="00C334BB">
        <w:rPr>
          <w:rFonts w:cstheme="minorBidi"/>
          <w:spacing w:val="-4"/>
          <w:szCs w:val="22"/>
          <w:lang w:val="en-US" w:bidi="th-TH"/>
        </w:rPr>
        <w:br/>
      </w:r>
      <w:r w:rsidR="00A3572D" w:rsidRPr="00C334BB">
        <w:rPr>
          <w:rFonts w:cstheme="minorBidi"/>
          <w:spacing w:val="-4"/>
          <w:szCs w:val="22"/>
          <w:lang w:val="en-US" w:bidi="th-TH"/>
        </w:rPr>
        <w:t>Co., Ltd.</w:t>
      </w:r>
      <w:r w:rsidR="009D5CA3" w:rsidRPr="00C334BB">
        <w:rPr>
          <w:rFonts w:cstheme="minorBidi"/>
          <w:spacing w:val="-4"/>
          <w:szCs w:val="22"/>
          <w:lang w:val="en-US" w:bidi="th-TH"/>
        </w:rPr>
        <w:t xml:space="preserve"> from joint </w:t>
      </w:r>
      <w:r w:rsidR="00AA4651" w:rsidRPr="00C334BB">
        <w:rPr>
          <w:rFonts w:cstheme="minorBidi"/>
          <w:spacing w:val="-4"/>
          <w:szCs w:val="22"/>
          <w:lang w:val="en-US" w:bidi="th-TH"/>
        </w:rPr>
        <w:t>venture</w:t>
      </w:r>
      <w:r w:rsidR="00F91342" w:rsidRPr="00C334BB">
        <w:rPr>
          <w:rFonts w:cstheme="minorBidi"/>
          <w:spacing w:val="-4"/>
          <w:szCs w:val="22"/>
          <w:lang w:val="en-US" w:bidi="th-TH"/>
        </w:rPr>
        <w:t>, totaling</w:t>
      </w:r>
      <w:r w:rsidR="00D6282C">
        <w:rPr>
          <w:rFonts w:cstheme="minorBidi"/>
          <w:spacing w:val="-4"/>
          <w:szCs w:val="22"/>
          <w:lang w:val="en-US" w:bidi="th-TH"/>
        </w:rPr>
        <w:t xml:space="preserve"> amount of</w:t>
      </w:r>
      <w:r w:rsidR="00F91342" w:rsidRPr="00C334BB">
        <w:rPr>
          <w:rFonts w:cstheme="minorBidi"/>
          <w:spacing w:val="-4"/>
          <w:szCs w:val="22"/>
          <w:lang w:val="en-US" w:bidi="th-TH"/>
        </w:rPr>
        <w:t xml:space="preserve"> Baht </w:t>
      </w:r>
      <w:r w:rsidR="007670EE" w:rsidRPr="00C334BB">
        <w:rPr>
          <w:rFonts w:cstheme="minorBidi"/>
          <w:spacing w:val="-4"/>
          <w:szCs w:val="22"/>
          <w:lang w:val="en-US" w:bidi="th-TH"/>
        </w:rPr>
        <w:t xml:space="preserve">0.49 million, resulting in the </w:t>
      </w:r>
      <w:r w:rsidR="00F0740E" w:rsidRPr="00C334BB">
        <w:rPr>
          <w:rFonts w:cstheme="minorBidi"/>
          <w:spacing w:val="-4"/>
          <w:szCs w:val="22"/>
          <w:lang w:val="en-US" w:bidi="th-TH"/>
        </w:rPr>
        <w:t>Group</w:t>
      </w:r>
      <w:r w:rsidR="00037E7B">
        <w:rPr>
          <w:rFonts w:cstheme="minorBidi"/>
          <w:spacing w:val="-4"/>
          <w:szCs w:val="22"/>
          <w:lang w:val="en-US" w:bidi="th-TH"/>
        </w:rPr>
        <w:t>’s</w:t>
      </w:r>
      <w:r w:rsidR="007670EE" w:rsidRPr="00C334BB">
        <w:rPr>
          <w:rFonts w:cstheme="minorBidi"/>
          <w:spacing w:val="-4"/>
          <w:szCs w:val="22"/>
          <w:lang w:val="en-US" w:bidi="th-TH"/>
        </w:rPr>
        <w:t xml:space="preserve"> interest in </w:t>
      </w:r>
      <w:r w:rsidR="00614371" w:rsidRPr="00C334BB">
        <w:rPr>
          <w:rFonts w:cstheme="minorBidi"/>
          <w:spacing w:val="-4"/>
          <w:szCs w:val="22"/>
          <w:lang w:val="en-US" w:bidi="th-TH"/>
        </w:rPr>
        <w:t>this entity</w:t>
      </w:r>
      <w:r w:rsidR="007670EE" w:rsidRPr="00C334BB">
        <w:rPr>
          <w:rFonts w:cstheme="minorBidi"/>
          <w:spacing w:val="-4"/>
          <w:szCs w:val="22"/>
          <w:lang w:val="en-US" w:bidi="th-TH"/>
        </w:rPr>
        <w:t xml:space="preserve"> increased from 51</w:t>
      </w:r>
      <w:r w:rsidR="00863CBB" w:rsidRPr="00C334BB">
        <w:rPr>
          <w:rFonts w:cstheme="minorBidi"/>
          <w:spacing w:val="-4"/>
          <w:szCs w:val="22"/>
          <w:lang w:val="en-US" w:bidi="th-TH"/>
        </w:rPr>
        <w:t>.00</w:t>
      </w:r>
      <w:r w:rsidR="007670EE" w:rsidRPr="00C334BB">
        <w:rPr>
          <w:rFonts w:cstheme="minorBidi"/>
          <w:spacing w:val="-4"/>
          <w:szCs w:val="22"/>
          <w:lang w:val="en-US" w:bidi="th-TH"/>
        </w:rPr>
        <w:t>% to 100</w:t>
      </w:r>
      <w:r w:rsidR="00863CBB" w:rsidRPr="00C334BB">
        <w:rPr>
          <w:rFonts w:cstheme="minorBidi"/>
          <w:spacing w:val="-4"/>
          <w:szCs w:val="22"/>
          <w:lang w:val="en-US" w:bidi="th-TH"/>
        </w:rPr>
        <w:t>.00</w:t>
      </w:r>
      <w:r w:rsidR="007670EE" w:rsidRPr="00C334BB">
        <w:rPr>
          <w:rFonts w:cstheme="minorBidi"/>
          <w:spacing w:val="-4"/>
          <w:szCs w:val="22"/>
          <w:lang w:val="en-US" w:bidi="th-TH"/>
        </w:rPr>
        <w:t>%</w:t>
      </w:r>
      <w:r w:rsidR="00B55680" w:rsidRPr="00C334BB">
        <w:rPr>
          <w:rFonts w:cstheme="minorBidi"/>
          <w:spacing w:val="-4"/>
          <w:szCs w:val="22"/>
          <w:lang w:val="en-US" w:bidi="th-TH"/>
        </w:rPr>
        <w:t>,</w:t>
      </w:r>
      <w:r w:rsidR="00507C3B" w:rsidRPr="00C334BB">
        <w:rPr>
          <w:rFonts w:cstheme="minorBidi"/>
          <w:spacing w:val="-4"/>
          <w:szCs w:val="22"/>
          <w:lang w:val="en-US" w:bidi="th-TH"/>
        </w:rPr>
        <w:t xml:space="preserve"> the Group </w:t>
      </w:r>
      <w:r w:rsidR="00C67087" w:rsidRPr="00C334BB">
        <w:rPr>
          <w:rFonts w:cstheme="minorBidi"/>
          <w:spacing w:val="-4"/>
          <w:szCs w:val="22"/>
          <w:lang w:val="en-US" w:bidi="th-TH"/>
        </w:rPr>
        <w:t>classified investment in AWC Hospitality Development Co., Ltd.</w:t>
      </w:r>
      <w:r w:rsidR="00B06338" w:rsidRPr="00C334BB">
        <w:rPr>
          <w:rFonts w:cstheme="minorBidi"/>
          <w:spacing w:val="-4"/>
          <w:szCs w:val="22"/>
          <w:lang w:val="en-US" w:bidi="th-TH"/>
        </w:rPr>
        <w:t xml:space="preserve"> from investment in joint </w:t>
      </w:r>
      <w:r w:rsidR="00614371" w:rsidRPr="00C334BB">
        <w:rPr>
          <w:rFonts w:cstheme="minorBidi"/>
          <w:spacing w:val="-4"/>
          <w:szCs w:val="22"/>
          <w:lang w:val="en-US" w:bidi="th-TH"/>
        </w:rPr>
        <w:t>venture</w:t>
      </w:r>
      <w:r w:rsidR="00B06338" w:rsidRPr="00C334BB">
        <w:rPr>
          <w:rFonts w:cstheme="minorBidi"/>
          <w:spacing w:val="-4"/>
          <w:szCs w:val="22"/>
          <w:lang w:val="en-US" w:bidi="th-TH"/>
        </w:rPr>
        <w:t xml:space="preserve"> to investment in subsidiary</w:t>
      </w:r>
      <w:r w:rsidR="00916AC4" w:rsidRPr="00C334BB">
        <w:rPr>
          <w:rFonts w:cstheme="minorBidi"/>
          <w:spacing w:val="-4"/>
          <w:szCs w:val="22"/>
          <w:lang w:val="en-US" w:bidi="th-TH"/>
        </w:rPr>
        <w:t>. Consequently,</w:t>
      </w:r>
      <w:r w:rsidR="008074AD" w:rsidRPr="00C334BB">
        <w:rPr>
          <w:rFonts w:cstheme="minorBidi"/>
          <w:spacing w:val="-4"/>
          <w:szCs w:val="22"/>
          <w:lang w:val="en-US" w:bidi="th-TH"/>
        </w:rPr>
        <w:t xml:space="preserve"> the </w:t>
      </w:r>
      <w:r w:rsidR="00A634E2" w:rsidRPr="00C334BB">
        <w:rPr>
          <w:rFonts w:cstheme="minorBidi"/>
          <w:spacing w:val="-4"/>
          <w:szCs w:val="22"/>
          <w:lang w:val="en-US" w:bidi="th-TH"/>
        </w:rPr>
        <w:t>Group’s interest in</w:t>
      </w:r>
      <w:r w:rsidR="00A56009" w:rsidRPr="00C334BB">
        <w:rPr>
          <w:rFonts w:cstheme="minorBidi"/>
          <w:spacing w:val="-4"/>
          <w:szCs w:val="22"/>
          <w:lang w:val="en-US" w:bidi="th-TH"/>
        </w:rPr>
        <w:t xml:space="preserve"> the subsidiaries of AWC Hospitality Development Co., Ltd. </w:t>
      </w:r>
      <w:r w:rsidR="00BD3B2A" w:rsidRPr="00C334BB">
        <w:rPr>
          <w:rFonts w:cstheme="minorBidi"/>
          <w:spacing w:val="-4"/>
          <w:szCs w:val="22"/>
          <w:lang w:val="en-US" w:bidi="th-TH"/>
        </w:rPr>
        <w:t xml:space="preserve">is </w:t>
      </w:r>
      <w:r w:rsidR="00E22B18" w:rsidRPr="00C334BB">
        <w:rPr>
          <w:rFonts w:cstheme="minorBidi"/>
          <w:spacing w:val="-4"/>
          <w:szCs w:val="22"/>
          <w:lang w:val="en-US" w:bidi="th-TH"/>
        </w:rPr>
        <w:t>100</w:t>
      </w:r>
      <w:r w:rsidR="00863CBB" w:rsidRPr="00C334BB">
        <w:rPr>
          <w:rFonts w:cstheme="minorBidi"/>
          <w:spacing w:val="-4"/>
          <w:szCs w:val="22"/>
          <w:lang w:val="en-US" w:bidi="th-TH"/>
        </w:rPr>
        <w:t>.00</w:t>
      </w:r>
      <w:r w:rsidR="00E22B18" w:rsidRPr="00C334BB">
        <w:rPr>
          <w:rFonts w:cstheme="minorBidi"/>
          <w:spacing w:val="-4"/>
          <w:szCs w:val="22"/>
          <w:lang w:val="en-US" w:bidi="th-TH"/>
        </w:rPr>
        <w:t xml:space="preserve">%. </w:t>
      </w:r>
      <w:r w:rsidR="00807147" w:rsidRPr="00C334BB">
        <w:rPr>
          <w:rFonts w:cstheme="minorBidi"/>
          <w:spacing w:val="-4"/>
          <w:szCs w:val="22"/>
          <w:lang w:val="en-US" w:bidi="th-TH"/>
        </w:rPr>
        <w:t>The detail as follows:</w:t>
      </w:r>
    </w:p>
    <w:p w14:paraId="535614E6" w14:textId="7DB4B9E1" w:rsidR="00807147" w:rsidRDefault="00807147" w:rsidP="00807147">
      <w:pPr>
        <w:pStyle w:val="ListParagraph"/>
        <w:numPr>
          <w:ilvl w:val="0"/>
          <w:numId w:val="45"/>
        </w:numPr>
        <w:spacing w:line="240" w:lineRule="auto"/>
        <w:jc w:val="thaiDistribute"/>
        <w:rPr>
          <w:rFonts w:cstheme="minorBidi"/>
          <w:spacing w:val="-6"/>
          <w:szCs w:val="22"/>
          <w:lang w:val="en-US" w:bidi="th-TH"/>
        </w:rPr>
      </w:pPr>
      <w:r>
        <w:rPr>
          <w:rFonts w:cstheme="minorBidi"/>
          <w:spacing w:val="-6"/>
          <w:szCs w:val="22"/>
          <w:lang w:val="en-US" w:bidi="th-TH"/>
        </w:rPr>
        <w:t>AWC</w:t>
      </w:r>
      <w:r w:rsidRPr="00807147">
        <w:t xml:space="preserve"> </w:t>
      </w:r>
      <w:r w:rsidRPr="00807147">
        <w:rPr>
          <w:rFonts w:cstheme="minorBidi"/>
          <w:spacing w:val="-6"/>
          <w:szCs w:val="22"/>
          <w:lang w:val="en-US" w:bidi="th-TH"/>
        </w:rPr>
        <w:t xml:space="preserve">Hospitality Development </w:t>
      </w:r>
      <w:r w:rsidR="00187B0A">
        <w:rPr>
          <w:rFonts w:cstheme="minorBidi"/>
          <w:spacing w:val="-6"/>
          <w:szCs w:val="22"/>
          <w:lang w:val="en-US" w:bidi="th-TH"/>
        </w:rPr>
        <w:t xml:space="preserve">9 </w:t>
      </w:r>
      <w:r w:rsidRPr="00807147">
        <w:rPr>
          <w:rFonts w:cstheme="minorBidi"/>
          <w:spacing w:val="-6"/>
          <w:szCs w:val="22"/>
          <w:lang w:val="en-US" w:bidi="th-TH"/>
        </w:rPr>
        <w:t>Co., Ltd.</w:t>
      </w:r>
    </w:p>
    <w:p w14:paraId="18B44EF7" w14:textId="6C4C21C8" w:rsidR="00187B0A" w:rsidRPr="00807147" w:rsidRDefault="00187B0A" w:rsidP="00187B0A">
      <w:pPr>
        <w:pStyle w:val="ListParagraph"/>
        <w:numPr>
          <w:ilvl w:val="0"/>
          <w:numId w:val="45"/>
        </w:numPr>
        <w:spacing w:line="240" w:lineRule="auto"/>
        <w:jc w:val="thaiDistribute"/>
        <w:rPr>
          <w:rFonts w:cstheme="minorBidi"/>
          <w:spacing w:val="-6"/>
          <w:szCs w:val="22"/>
          <w:lang w:val="en-US" w:bidi="th-TH"/>
        </w:rPr>
      </w:pPr>
      <w:r>
        <w:rPr>
          <w:rFonts w:cstheme="minorBidi"/>
          <w:spacing w:val="-6"/>
          <w:szCs w:val="22"/>
          <w:lang w:val="en-US" w:bidi="th-TH"/>
        </w:rPr>
        <w:t>AWC</w:t>
      </w:r>
      <w:r w:rsidRPr="00807147">
        <w:t xml:space="preserve"> </w:t>
      </w:r>
      <w:r w:rsidRPr="00807147">
        <w:rPr>
          <w:rFonts w:cstheme="minorBidi"/>
          <w:spacing w:val="-6"/>
          <w:szCs w:val="22"/>
          <w:lang w:val="en-US" w:bidi="th-TH"/>
        </w:rPr>
        <w:t xml:space="preserve">Hospitality Development </w:t>
      </w:r>
      <w:r>
        <w:rPr>
          <w:rFonts w:cstheme="minorBidi"/>
          <w:spacing w:val="-6"/>
          <w:szCs w:val="22"/>
          <w:lang w:val="en-US" w:bidi="th-TH"/>
        </w:rPr>
        <w:t xml:space="preserve">96 </w:t>
      </w:r>
      <w:r w:rsidRPr="00807147">
        <w:rPr>
          <w:rFonts w:cstheme="minorBidi"/>
          <w:spacing w:val="-6"/>
          <w:szCs w:val="22"/>
          <w:lang w:val="en-US" w:bidi="th-TH"/>
        </w:rPr>
        <w:t>Co., Ltd.</w:t>
      </w:r>
    </w:p>
    <w:p w14:paraId="15C855A6" w14:textId="7D1D78E0" w:rsidR="00187B0A" w:rsidRPr="00807147" w:rsidRDefault="003A321C" w:rsidP="00187B0A">
      <w:pPr>
        <w:pStyle w:val="ListParagraph"/>
        <w:numPr>
          <w:ilvl w:val="0"/>
          <w:numId w:val="45"/>
        </w:numPr>
        <w:spacing w:line="240" w:lineRule="auto"/>
        <w:jc w:val="thaiDistribute"/>
        <w:rPr>
          <w:rFonts w:cstheme="minorBidi"/>
          <w:spacing w:val="-6"/>
          <w:szCs w:val="22"/>
          <w:lang w:val="en-US" w:bidi="th-TH"/>
        </w:rPr>
      </w:pPr>
      <w:r>
        <w:rPr>
          <w:rFonts w:cstheme="minorBidi"/>
          <w:spacing w:val="-6"/>
          <w:szCs w:val="22"/>
          <w:lang w:val="en-US" w:bidi="th-TH"/>
        </w:rPr>
        <w:t>AWC Retail Co., Ltd. (</w:t>
      </w:r>
      <w:r w:rsidR="00B336B9">
        <w:rPr>
          <w:rFonts w:cstheme="minorBidi"/>
          <w:spacing w:val="-6"/>
          <w:szCs w:val="22"/>
          <w:lang w:val="en-US" w:bidi="th-TH"/>
        </w:rPr>
        <w:t xml:space="preserve">formerly </w:t>
      </w:r>
      <w:r w:rsidR="006671BD">
        <w:rPr>
          <w:rFonts w:cstheme="minorBidi"/>
          <w:spacing w:val="-6"/>
          <w:szCs w:val="22"/>
          <w:lang w:val="en-US" w:bidi="th-TH"/>
        </w:rPr>
        <w:t xml:space="preserve">name </w:t>
      </w:r>
      <w:r w:rsidR="00187B0A">
        <w:rPr>
          <w:rFonts w:cstheme="minorBidi"/>
          <w:spacing w:val="-6"/>
          <w:szCs w:val="22"/>
          <w:lang w:val="en-US" w:bidi="th-TH"/>
        </w:rPr>
        <w:t>AWC</w:t>
      </w:r>
      <w:r w:rsidR="00187B0A" w:rsidRPr="00807147">
        <w:t xml:space="preserve"> </w:t>
      </w:r>
      <w:r w:rsidR="00187B0A" w:rsidRPr="00807147">
        <w:rPr>
          <w:rFonts w:cstheme="minorBidi"/>
          <w:spacing w:val="-6"/>
          <w:szCs w:val="22"/>
          <w:lang w:val="en-US" w:bidi="th-TH"/>
        </w:rPr>
        <w:t xml:space="preserve">Hospitality Development </w:t>
      </w:r>
      <w:r w:rsidR="00187B0A">
        <w:rPr>
          <w:rFonts w:cstheme="minorBidi"/>
          <w:spacing w:val="-6"/>
          <w:szCs w:val="22"/>
          <w:lang w:val="en-US" w:bidi="th-TH"/>
        </w:rPr>
        <w:t xml:space="preserve">99 </w:t>
      </w:r>
      <w:r w:rsidR="00187B0A" w:rsidRPr="00807147">
        <w:rPr>
          <w:rFonts w:cstheme="minorBidi"/>
          <w:spacing w:val="-6"/>
          <w:szCs w:val="22"/>
          <w:lang w:val="en-US" w:bidi="th-TH"/>
        </w:rPr>
        <w:t>Co., Ltd.</w:t>
      </w:r>
      <w:r w:rsidR="006671BD">
        <w:rPr>
          <w:rFonts w:cstheme="minorBidi"/>
          <w:spacing w:val="-6"/>
          <w:szCs w:val="22"/>
          <w:lang w:val="en-US" w:bidi="th-TH"/>
        </w:rPr>
        <w:t>)</w:t>
      </w:r>
    </w:p>
    <w:p w14:paraId="78C8A1A7" w14:textId="4DDD5EFD" w:rsidR="00187B0A" w:rsidRPr="00807147" w:rsidRDefault="00187B0A" w:rsidP="00187B0A">
      <w:pPr>
        <w:pStyle w:val="ListParagraph"/>
        <w:numPr>
          <w:ilvl w:val="0"/>
          <w:numId w:val="45"/>
        </w:numPr>
        <w:spacing w:line="240" w:lineRule="auto"/>
        <w:jc w:val="thaiDistribute"/>
        <w:rPr>
          <w:rFonts w:cstheme="minorBidi"/>
          <w:spacing w:val="-6"/>
          <w:szCs w:val="22"/>
          <w:lang w:val="en-US" w:bidi="th-TH"/>
        </w:rPr>
      </w:pPr>
      <w:r>
        <w:rPr>
          <w:rFonts w:cstheme="minorBidi"/>
          <w:spacing w:val="-6"/>
          <w:szCs w:val="22"/>
          <w:lang w:val="en-US" w:bidi="th-TH"/>
        </w:rPr>
        <w:t>AWC</w:t>
      </w:r>
      <w:r w:rsidRPr="00807147">
        <w:t xml:space="preserve"> </w:t>
      </w:r>
      <w:r w:rsidRPr="00807147">
        <w:rPr>
          <w:rFonts w:cstheme="minorBidi"/>
          <w:spacing w:val="-6"/>
          <w:szCs w:val="22"/>
          <w:lang w:val="en-US" w:bidi="th-TH"/>
        </w:rPr>
        <w:t xml:space="preserve">Hospitality Development </w:t>
      </w:r>
      <w:r>
        <w:rPr>
          <w:rFonts w:cstheme="minorBidi"/>
          <w:spacing w:val="-6"/>
          <w:szCs w:val="22"/>
          <w:lang w:val="en-US" w:bidi="th-TH"/>
        </w:rPr>
        <w:t xml:space="preserve">999 </w:t>
      </w:r>
      <w:r w:rsidRPr="00807147">
        <w:rPr>
          <w:rFonts w:cstheme="minorBidi"/>
          <w:spacing w:val="-6"/>
          <w:szCs w:val="22"/>
          <w:lang w:val="en-US" w:bidi="th-TH"/>
        </w:rPr>
        <w:t>Co., Ltd.</w:t>
      </w:r>
    </w:p>
    <w:p w14:paraId="635FC3E8" w14:textId="77777777" w:rsidR="00187B0A" w:rsidRPr="00187B0A" w:rsidRDefault="00187B0A" w:rsidP="00187B0A">
      <w:pPr>
        <w:spacing w:line="240" w:lineRule="auto"/>
        <w:jc w:val="thaiDistribute"/>
        <w:rPr>
          <w:rFonts w:cstheme="minorBidi"/>
          <w:spacing w:val="-6"/>
          <w:szCs w:val="22"/>
          <w:lang w:val="en-US" w:bidi="th-TH"/>
        </w:rPr>
      </w:pPr>
    </w:p>
    <w:p w14:paraId="3FAA2EC2" w14:textId="528ED6C7" w:rsidR="006C0320" w:rsidRPr="006C0320" w:rsidRDefault="00C206F9" w:rsidP="006C6919">
      <w:pPr>
        <w:spacing w:line="240" w:lineRule="auto"/>
        <w:ind w:left="531"/>
        <w:jc w:val="thaiDistribute"/>
        <w:rPr>
          <w:rFonts w:cstheme="minorBidi"/>
          <w:szCs w:val="22"/>
          <w:lang w:val="en-US" w:bidi="th-TH"/>
        </w:rPr>
      </w:pPr>
      <w:r w:rsidRPr="005579FC">
        <w:rPr>
          <w:rFonts w:cstheme="minorBidi"/>
          <w:szCs w:val="22"/>
          <w:lang w:bidi="th-TH"/>
        </w:rPr>
        <w:t xml:space="preserve">On 28 March 2025, AWC Hospitality Development Co., Ltd. and TCC Hotel Asset Management Company Limited, </w:t>
      </w:r>
      <w:r w:rsidR="00F33180" w:rsidRPr="005579FC">
        <w:rPr>
          <w:rFonts w:cstheme="minorBidi"/>
          <w:szCs w:val="22"/>
          <w:lang w:bidi="th-TH"/>
        </w:rPr>
        <w:t xml:space="preserve">direct subsidiaries, acquired </w:t>
      </w:r>
      <w:r w:rsidR="00477F29" w:rsidRPr="005579FC">
        <w:rPr>
          <w:rFonts w:cstheme="minorBidi"/>
          <w:szCs w:val="22"/>
          <w:lang w:bidi="th-TH"/>
        </w:rPr>
        <w:t xml:space="preserve">the ordinary </w:t>
      </w:r>
      <w:r w:rsidR="004A3BEE" w:rsidRPr="005579FC">
        <w:rPr>
          <w:rFonts w:cstheme="minorBidi"/>
          <w:szCs w:val="22"/>
          <w:lang w:bidi="th-TH"/>
        </w:rPr>
        <w:t xml:space="preserve">share of </w:t>
      </w:r>
      <w:r w:rsidR="002D71D6">
        <w:rPr>
          <w:rFonts w:cstheme="minorBidi"/>
          <w:szCs w:val="22"/>
          <w:lang w:bidi="th-TH"/>
        </w:rPr>
        <w:t>AWC Lifestyle Property Ratchada</w:t>
      </w:r>
      <w:r w:rsidR="002D71D6">
        <w:rPr>
          <w:rFonts w:cstheme="minorBidi" w:hint="cs"/>
          <w:szCs w:val="22"/>
          <w:cs/>
          <w:lang w:bidi="th-TH"/>
        </w:rPr>
        <w:t xml:space="preserve"> </w:t>
      </w:r>
      <w:r w:rsidR="002D71D6">
        <w:rPr>
          <w:rFonts w:cstheme="minorBidi"/>
          <w:szCs w:val="22"/>
          <w:lang w:val="en-US" w:bidi="th-TH"/>
        </w:rPr>
        <w:t>Co., Ltd. (</w:t>
      </w:r>
      <w:r w:rsidR="002D71D6">
        <w:rPr>
          <w:rFonts w:cstheme="minorBidi"/>
          <w:spacing w:val="-6"/>
          <w:szCs w:val="22"/>
          <w:lang w:val="en-US" w:bidi="th-TH"/>
        </w:rPr>
        <w:t xml:space="preserve">formerly name </w:t>
      </w:r>
      <w:r w:rsidR="004A3BEE" w:rsidRPr="005579FC">
        <w:rPr>
          <w:rFonts w:cstheme="minorBidi"/>
          <w:szCs w:val="22"/>
          <w:lang w:bidi="th-TH"/>
        </w:rPr>
        <w:t xml:space="preserve">Le Concorde </w:t>
      </w:r>
      <w:r w:rsidR="00046C16" w:rsidRPr="005579FC">
        <w:rPr>
          <w:rFonts w:cstheme="minorBidi"/>
          <w:szCs w:val="22"/>
          <w:lang w:bidi="th-TH"/>
        </w:rPr>
        <w:t xml:space="preserve">Hotel </w:t>
      </w:r>
      <w:r w:rsidR="004A3BEE" w:rsidRPr="005579FC">
        <w:rPr>
          <w:rFonts w:cstheme="minorBidi"/>
          <w:szCs w:val="22"/>
          <w:lang w:bidi="th-TH"/>
        </w:rPr>
        <w:t>Co., Ltd.</w:t>
      </w:r>
      <w:r w:rsidR="002D71D6">
        <w:rPr>
          <w:rFonts w:cstheme="minorBidi"/>
          <w:szCs w:val="22"/>
          <w:lang w:bidi="th-TH"/>
        </w:rPr>
        <w:t>)</w:t>
      </w:r>
      <w:r w:rsidR="00F34BA2" w:rsidRPr="005579FC">
        <w:rPr>
          <w:rFonts w:cstheme="minorBidi" w:hint="cs"/>
          <w:szCs w:val="22"/>
          <w:cs/>
          <w:lang w:bidi="th-TH"/>
        </w:rPr>
        <w:t xml:space="preserve"> </w:t>
      </w:r>
      <w:r w:rsidR="00F34BA2" w:rsidRPr="005579FC">
        <w:rPr>
          <w:rFonts w:cstheme="minorBidi"/>
          <w:szCs w:val="22"/>
          <w:lang w:val="en-US" w:bidi="th-TH"/>
        </w:rPr>
        <w:t>from other part</w:t>
      </w:r>
      <w:r w:rsidR="00A64F17" w:rsidRPr="005579FC">
        <w:rPr>
          <w:rFonts w:cstheme="minorBidi"/>
          <w:szCs w:val="22"/>
          <w:lang w:val="en-US" w:bidi="th-TH"/>
        </w:rPr>
        <w:t xml:space="preserve">ies totaling </w:t>
      </w:r>
      <w:r w:rsidR="008751B5">
        <w:rPr>
          <w:rFonts w:cstheme="minorBidi"/>
          <w:szCs w:val="22"/>
          <w:lang w:val="en-US" w:bidi="th-TH"/>
        </w:rPr>
        <w:t xml:space="preserve">of </w:t>
      </w:r>
      <w:r w:rsidR="00A64F17" w:rsidRPr="005579FC">
        <w:rPr>
          <w:rFonts w:cstheme="minorBidi"/>
          <w:szCs w:val="22"/>
          <w:lang w:val="en-US" w:bidi="th-TH"/>
        </w:rPr>
        <w:t>8.43 million shares, amounting to Baht 4,362.78 million</w:t>
      </w:r>
      <w:r w:rsidR="00916AC4" w:rsidRPr="005579FC">
        <w:rPr>
          <w:rFonts w:cstheme="minorBidi"/>
          <w:szCs w:val="22"/>
          <w:lang w:val="en-US" w:bidi="th-TH"/>
        </w:rPr>
        <w:t>. Consequently, the Group</w:t>
      </w:r>
      <w:r w:rsidR="00487BE4" w:rsidRPr="005579FC">
        <w:rPr>
          <w:rFonts w:cstheme="minorBidi"/>
          <w:szCs w:val="22"/>
          <w:lang w:val="en-US" w:bidi="th-TH"/>
        </w:rPr>
        <w:t xml:space="preserve">’s </w:t>
      </w:r>
      <w:r w:rsidR="006C6919" w:rsidRPr="005579FC">
        <w:rPr>
          <w:rFonts w:cstheme="minorBidi"/>
          <w:szCs w:val="22"/>
          <w:lang w:val="en-US" w:bidi="th-TH"/>
        </w:rPr>
        <w:t xml:space="preserve">interest in the </w:t>
      </w:r>
      <w:r w:rsidR="00255291">
        <w:rPr>
          <w:rFonts w:cstheme="minorBidi"/>
          <w:szCs w:val="22"/>
          <w:lang w:val="en-US" w:bidi="th-TH"/>
        </w:rPr>
        <w:t>company</w:t>
      </w:r>
      <w:r w:rsidR="00614371">
        <w:rPr>
          <w:rFonts w:cstheme="minorBidi"/>
          <w:szCs w:val="22"/>
          <w:lang w:val="en-US" w:bidi="th-TH"/>
        </w:rPr>
        <w:t xml:space="preserve"> was</w:t>
      </w:r>
      <w:r w:rsidR="006C6919" w:rsidRPr="005579FC">
        <w:rPr>
          <w:rFonts w:cstheme="minorBidi"/>
          <w:szCs w:val="22"/>
          <w:lang w:val="en-US" w:bidi="th-TH"/>
        </w:rPr>
        <w:t xml:space="preserve"> </w:t>
      </w:r>
      <w:r w:rsidR="001A0FE5" w:rsidRPr="005579FC">
        <w:rPr>
          <w:rFonts w:cstheme="minorBidi"/>
          <w:szCs w:val="22"/>
          <w:lang w:val="en-US" w:bidi="th-TH"/>
        </w:rPr>
        <w:t>100</w:t>
      </w:r>
      <w:r w:rsidR="00863CBB">
        <w:rPr>
          <w:rFonts w:cstheme="minorBidi"/>
          <w:szCs w:val="22"/>
          <w:lang w:val="en-US" w:bidi="th-TH"/>
        </w:rPr>
        <w:t>.00</w:t>
      </w:r>
      <w:r w:rsidR="001A0FE5" w:rsidRPr="005579FC">
        <w:rPr>
          <w:rFonts w:cstheme="minorBidi"/>
          <w:szCs w:val="22"/>
          <w:lang w:val="en-US" w:bidi="th-TH"/>
        </w:rPr>
        <w:t>% of the issued and paid-up share</w:t>
      </w:r>
      <w:r w:rsidR="00255291">
        <w:rPr>
          <w:rFonts w:cstheme="minorBidi"/>
          <w:szCs w:val="22"/>
          <w:lang w:val="en-US" w:bidi="th-TH"/>
        </w:rPr>
        <w:t>s</w:t>
      </w:r>
      <w:r w:rsidR="001A0FE5" w:rsidRPr="005579FC">
        <w:rPr>
          <w:rFonts w:cstheme="minorBidi"/>
          <w:szCs w:val="22"/>
          <w:lang w:val="en-US" w:bidi="th-TH"/>
        </w:rPr>
        <w:t>.</w:t>
      </w:r>
      <w:r w:rsidR="00046C16" w:rsidRPr="005579FC">
        <w:rPr>
          <w:rFonts w:cstheme="minorBidi"/>
          <w:szCs w:val="22"/>
          <w:lang w:val="en-US" w:bidi="th-TH"/>
        </w:rPr>
        <w:t xml:space="preserve"> </w:t>
      </w:r>
      <w:r w:rsidR="00BD1167">
        <w:rPr>
          <w:rFonts w:cstheme="minorBidi"/>
          <w:szCs w:val="22"/>
          <w:lang w:bidi="th-TH"/>
        </w:rPr>
        <w:t>AWC Lifestyle Property Ratchada</w:t>
      </w:r>
      <w:r w:rsidR="00BD1167">
        <w:rPr>
          <w:rFonts w:cstheme="minorBidi" w:hint="cs"/>
          <w:szCs w:val="22"/>
          <w:cs/>
          <w:lang w:bidi="th-TH"/>
        </w:rPr>
        <w:t xml:space="preserve"> </w:t>
      </w:r>
      <w:r w:rsidR="00BD1167">
        <w:rPr>
          <w:rFonts w:cstheme="minorBidi"/>
          <w:szCs w:val="22"/>
          <w:lang w:val="en-US" w:bidi="th-TH"/>
        </w:rPr>
        <w:t xml:space="preserve">Co., Ltd. </w:t>
      </w:r>
      <w:r w:rsidR="00231442" w:rsidRPr="005579FC">
        <w:rPr>
          <w:rFonts w:cstheme="minorBidi"/>
          <w:szCs w:val="22"/>
          <w:lang w:val="en-US" w:bidi="th-TH"/>
        </w:rPr>
        <w:t>identifiable assets are mainly land, building and investment properties</w:t>
      </w:r>
      <w:r w:rsidR="006310BC" w:rsidRPr="005579FC">
        <w:rPr>
          <w:rFonts w:cstheme="minorBidi"/>
          <w:szCs w:val="22"/>
          <w:lang w:val="en-US" w:bidi="th-TH"/>
        </w:rPr>
        <w:t xml:space="preserve">. The transaction was </w:t>
      </w:r>
      <w:r w:rsidR="00240EBD">
        <w:rPr>
          <w:rFonts w:cstheme="minorBidi"/>
          <w:szCs w:val="22"/>
          <w:lang w:val="en-US" w:bidi="th-TH"/>
        </w:rPr>
        <w:t>re</w:t>
      </w:r>
      <w:r w:rsidR="005950BF">
        <w:rPr>
          <w:rFonts w:cstheme="minorBidi"/>
          <w:szCs w:val="22"/>
          <w:lang w:val="en-US" w:bidi="th-TH"/>
        </w:rPr>
        <w:t>cog</w:t>
      </w:r>
      <w:r w:rsidR="00633A6E">
        <w:rPr>
          <w:rFonts w:cstheme="minorBidi"/>
          <w:szCs w:val="22"/>
          <w:lang w:val="en-US" w:bidi="th-TH"/>
        </w:rPr>
        <w:t>nized</w:t>
      </w:r>
      <w:r w:rsidR="006310BC" w:rsidRPr="005579FC">
        <w:rPr>
          <w:rFonts w:cstheme="minorBidi"/>
          <w:szCs w:val="22"/>
          <w:lang w:val="en-US" w:bidi="th-TH"/>
        </w:rPr>
        <w:t xml:space="preserve"> as an assets</w:t>
      </w:r>
      <w:r w:rsidR="00EA77BE">
        <w:rPr>
          <w:rFonts w:cstheme="minorBidi"/>
          <w:szCs w:val="22"/>
          <w:lang w:val="en-US" w:bidi="th-TH"/>
        </w:rPr>
        <w:t xml:space="preserve"> acqu</w:t>
      </w:r>
      <w:r w:rsidR="00624B1F">
        <w:rPr>
          <w:rFonts w:cstheme="minorBidi"/>
          <w:szCs w:val="22"/>
          <w:lang w:val="en-US" w:bidi="th-TH"/>
        </w:rPr>
        <w:t>isition</w:t>
      </w:r>
      <w:r w:rsidR="006310BC" w:rsidRPr="005579FC">
        <w:rPr>
          <w:rFonts w:cstheme="minorBidi"/>
          <w:szCs w:val="22"/>
          <w:lang w:val="en-US" w:bidi="th-TH"/>
        </w:rPr>
        <w:t xml:space="preserve"> rather than a business combination</w:t>
      </w:r>
      <w:r w:rsidR="000A3253" w:rsidRPr="005579FC">
        <w:rPr>
          <w:rFonts w:cstheme="minorBidi"/>
          <w:szCs w:val="22"/>
          <w:lang w:val="en-US" w:bidi="th-TH"/>
        </w:rPr>
        <w:t>, given that</w:t>
      </w:r>
      <w:r w:rsidR="00411635" w:rsidRPr="005579FC">
        <w:t xml:space="preserve"> </w:t>
      </w:r>
      <w:r w:rsidR="00411635" w:rsidRPr="005579FC">
        <w:rPr>
          <w:rFonts w:cstheme="minorBidi"/>
          <w:szCs w:val="22"/>
          <w:lang w:val="en-US" w:bidi="th-TH"/>
        </w:rPr>
        <w:t>substantially all of the fair value of the gross assets is concentrated in a group of similar identifiable assets.</w:t>
      </w:r>
    </w:p>
    <w:p w14:paraId="23ADDD96" w14:textId="77777777" w:rsidR="006C0320" w:rsidRPr="006C0320" w:rsidRDefault="006C0320" w:rsidP="006C0320">
      <w:pPr>
        <w:spacing w:line="240" w:lineRule="auto"/>
        <w:ind w:left="531"/>
        <w:jc w:val="thaiDistribute"/>
        <w:rPr>
          <w:rFonts w:cstheme="minorBidi"/>
          <w:i/>
          <w:iCs/>
          <w:spacing w:val="-6"/>
          <w:szCs w:val="22"/>
          <w:cs/>
          <w:lang w:bidi="th-TH"/>
        </w:rPr>
      </w:pPr>
    </w:p>
    <w:tbl>
      <w:tblPr>
        <w:tblW w:w="9180" w:type="dxa"/>
        <w:tblInd w:w="450" w:type="dxa"/>
        <w:tblLook w:val="01E0" w:firstRow="1" w:lastRow="1" w:firstColumn="1" w:lastColumn="1" w:noHBand="0" w:noVBand="0"/>
      </w:tblPr>
      <w:tblGrid>
        <w:gridCol w:w="5850"/>
        <w:gridCol w:w="270"/>
        <w:gridCol w:w="990"/>
        <w:gridCol w:w="270"/>
        <w:gridCol w:w="1800"/>
      </w:tblGrid>
      <w:tr w:rsidR="006C0320" w:rsidRPr="006C0320" w14:paraId="6CDBC55D" w14:textId="77777777" w:rsidTr="001A5BAB">
        <w:trPr>
          <w:tblHeader/>
        </w:trPr>
        <w:tc>
          <w:tcPr>
            <w:tcW w:w="5850" w:type="dxa"/>
            <w:hideMark/>
          </w:tcPr>
          <w:p w14:paraId="601A77DE" w14:textId="650FD616" w:rsidR="006C0320" w:rsidRPr="006C0320" w:rsidRDefault="00163569" w:rsidP="00411635">
            <w:pPr>
              <w:spacing w:line="240" w:lineRule="auto"/>
              <w:jc w:val="thaiDistribute"/>
              <w:rPr>
                <w:szCs w:val="22"/>
                <w:lang w:val="en-US" w:bidi="th-TH"/>
              </w:rPr>
            </w:pPr>
            <w:r w:rsidRPr="001A7358">
              <w:rPr>
                <w:b/>
                <w:bCs/>
                <w:i/>
                <w:iCs/>
                <w:szCs w:val="22"/>
                <w:lang w:bidi="th-TH"/>
              </w:rPr>
              <w:t>Identifiable assets acquired and liabilities assumed</w:t>
            </w:r>
          </w:p>
        </w:tc>
        <w:tc>
          <w:tcPr>
            <w:tcW w:w="270" w:type="dxa"/>
          </w:tcPr>
          <w:p w14:paraId="72755836" w14:textId="77777777" w:rsidR="006C0320" w:rsidRPr="006C0320" w:rsidRDefault="006C0320" w:rsidP="006C0320">
            <w:pPr>
              <w:spacing w:line="240" w:lineRule="auto"/>
              <w:ind w:left="531"/>
              <w:jc w:val="thaiDistribute"/>
              <w:rPr>
                <w:szCs w:val="22"/>
                <w:lang w:val="en-US" w:bidi="th-TH"/>
              </w:rPr>
            </w:pPr>
          </w:p>
        </w:tc>
        <w:tc>
          <w:tcPr>
            <w:tcW w:w="990" w:type="dxa"/>
          </w:tcPr>
          <w:p w14:paraId="1AC60448" w14:textId="01C38910" w:rsidR="006C0320" w:rsidRPr="006C0320" w:rsidRDefault="006C0320" w:rsidP="00B81920">
            <w:pPr>
              <w:spacing w:line="240" w:lineRule="auto"/>
              <w:ind w:left="-60" w:right="-105"/>
              <w:jc w:val="center"/>
              <w:rPr>
                <w:szCs w:val="22"/>
                <w:lang w:val="en-US" w:bidi="th-TH"/>
              </w:rPr>
            </w:pPr>
          </w:p>
        </w:tc>
        <w:tc>
          <w:tcPr>
            <w:tcW w:w="270" w:type="dxa"/>
          </w:tcPr>
          <w:p w14:paraId="399F10F4"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265A2F78" w14:textId="363DADD8" w:rsidR="006C0320" w:rsidRPr="006C0320" w:rsidRDefault="00B81920" w:rsidP="00B81920">
            <w:pPr>
              <w:spacing w:line="240" w:lineRule="auto"/>
              <w:ind w:left="-60"/>
              <w:jc w:val="center"/>
              <w:rPr>
                <w:szCs w:val="22"/>
                <w:lang w:val="en-US" w:bidi="th-TH"/>
              </w:rPr>
            </w:pPr>
            <w:r w:rsidRPr="001A7358">
              <w:rPr>
                <w:i/>
                <w:iCs/>
                <w:szCs w:val="22"/>
                <w:lang w:val="en-US" w:bidi="th-TH"/>
              </w:rPr>
              <w:t xml:space="preserve">(in million </w:t>
            </w:r>
            <w:r w:rsidRPr="001A7358">
              <w:rPr>
                <w:i/>
                <w:iCs/>
                <w:szCs w:val="22"/>
                <w:lang w:bidi="th-TH"/>
              </w:rPr>
              <w:t>Baht</w:t>
            </w:r>
            <w:r w:rsidRPr="001A7358">
              <w:rPr>
                <w:i/>
                <w:iCs/>
                <w:szCs w:val="22"/>
                <w:lang w:val="en-US" w:bidi="th-TH"/>
              </w:rPr>
              <w:t>)</w:t>
            </w:r>
          </w:p>
        </w:tc>
      </w:tr>
      <w:tr w:rsidR="006C0320" w:rsidRPr="006C0320" w14:paraId="3B24518A" w14:textId="77777777" w:rsidTr="006C0320">
        <w:tc>
          <w:tcPr>
            <w:tcW w:w="5850" w:type="dxa"/>
            <w:hideMark/>
          </w:tcPr>
          <w:p w14:paraId="462F7885" w14:textId="0676A96F" w:rsidR="006C0320" w:rsidRPr="006C0320" w:rsidRDefault="00E71CAC" w:rsidP="00411635">
            <w:pPr>
              <w:spacing w:line="240" w:lineRule="auto"/>
              <w:jc w:val="thaiDistribute"/>
              <w:rPr>
                <w:szCs w:val="22"/>
                <w:lang w:val="en-US" w:bidi="th-TH"/>
              </w:rPr>
            </w:pPr>
            <w:r w:rsidRPr="001A7358">
              <w:rPr>
                <w:szCs w:val="22"/>
                <w:lang w:bidi="th-TH"/>
              </w:rPr>
              <w:t>Cash and cash equivalents</w:t>
            </w:r>
          </w:p>
        </w:tc>
        <w:tc>
          <w:tcPr>
            <w:tcW w:w="270" w:type="dxa"/>
          </w:tcPr>
          <w:p w14:paraId="262F6A59" w14:textId="77777777" w:rsidR="006C0320" w:rsidRPr="006C0320" w:rsidRDefault="006C0320" w:rsidP="006C0320">
            <w:pPr>
              <w:spacing w:line="240" w:lineRule="auto"/>
              <w:ind w:left="531"/>
              <w:jc w:val="thaiDistribute"/>
              <w:rPr>
                <w:szCs w:val="22"/>
                <w:lang w:val="en-US" w:bidi="th-TH"/>
              </w:rPr>
            </w:pPr>
          </w:p>
        </w:tc>
        <w:tc>
          <w:tcPr>
            <w:tcW w:w="990" w:type="dxa"/>
          </w:tcPr>
          <w:p w14:paraId="040F9E9E" w14:textId="77777777" w:rsidR="006C0320" w:rsidRPr="006C0320" w:rsidRDefault="006C0320" w:rsidP="00B81920">
            <w:pPr>
              <w:spacing w:line="240" w:lineRule="auto"/>
              <w:ind w:left="-60" w:right="-105"/>
              <w:jc w:val="center"/>
              <w:rPr>
                <w:i/>
                <w:iCs/>
                <w:szCs w:val="22"/>
                <w:lang w:val="en-US" w:bidi="th-TH"/>
              </w:rPr>
            </w:pPr>
          </w:p>
        </w:tc>
        <w:tc>
          <w:tcPr>
            <w:tcW w:w="270" w:type="dxa"/>
          </w:tcPr>
          <w:p w14:paraId="6644D569"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79BBF7F4" w14:textId="1D94202D" w:rsidR="006C0320" w:rsidRPr="006C0320" w:rsidRDefault="00382A69" w:rsidP="000D5294">
            <w:pPr>
              <w:tabs>
                <w:tab w:val="decimal" w:pos="1335"/>
              </w:tabs>
              <w:spacing w:line="240" w:lineRule="auto"/>
              <w:ind w:left="-105" w:right="-105"/>
              <w:jc w:val="thaiDistribute"/>
              <w:rPr>
                <w:szCs w:val="22"/>
                <w:lang w:val="en-US" w:bidi="th-TH"/>
              </w:rPr>
            </w:pPr>
            <w:r w:rsidRPr="00382A69">
              <w:rPr>
                <w:szCs w:val="22"/>
                <w:lang w:val="en-US" w:bidi="th-TH"/>
              </w:rPr>
              <w:t>79</w:t>
            </w:r>
          </w:p>
        </w:tc>
      </w:tr>
      <w:tr w:rsidR="006C0320" w:rsidRPr="006C0320" w14:paraId="505DDF64" w14:textId="77777777" w:rsidTr="006C0320">
        <w:tc>
          <w:tcPr>
            <w:tcW w:w="5850" w:type="dxa"/>
            <w:hideMark/>
          </w:tcPr>
          <w:p w14:paraId="7B58E562" w14:textId="731631D1" w:rsidR="006C0320" w:rsidRPr="006C0320" w:rsidRDefault="006B5E64" w:rsidP="00411635">
            <w:pPr>
              <w:spacing w:line="240" w:lineRule="auto"/>
              <w:jc w:val="thaiDistribute"/>
              <w:rPr>
                <w:szCs w:val="22"/>
                <w:lang w:val="en-US" w:bidi="th-TH"/>
              </w:rPr>
            </w:pPr>
            <w:r w:rsidRPr="001A7358">
              <w:rPr>
                <w:szCs w:val="22"/>
                <w:lang w:bidi="th-TH"/>
              </w:rPr>
              <w:t>Trade and other current receivables</w:t>
            </w:r>
          </w:p>
        </w:tc>
        <w:tc>
          <w:tcPr>
            <w:tcW w:w="270" w:type="dxa"/>
          </w:tcPr>
          <w:p w14:paraId="1C64E108" w14:textId="77777777" w:rsidR="006C0320" w:rsidRPr="006C0320" w:rsidRDefault="006C0320" w:rsidP="006C0320">
            <w:pPr>
              <w:spacing w:line="240" w:lineRule="auto"/>
              <w:ind w:left="531"/>
              <w:jc w:val="thaiDistribute"/>
              <w:rPr>
                <w:szCs w:val="22"/>
                <w:cs/>
                <w:lang w:bidi="th-TH"/>
              </w:rPr>
            </w:pPr>
          </w:p>
        </w:tc>
        <w:tc>
          <w:tcPr>
            <w:tcW w:w="990" w:type="dxa"/>
          </w:tcPr>
          <w:p w14:paraId="6519B045" w14:textId="77777777" w:rsidR="006C0320" w:rsidRPr="006C0320" w:rsidRDefault="006C0320" w:rsidP="00B81920">
            <w:pPr>
              <w:spacing w:line="240" w:lineRule="auto"/>
              <w:ind w:left="-60" w:right="-105"/>
              <w:jc w:val="center"/>
              <w:rPr>
                <w:i/>
                <w:iCs/>
                <w:szCs w:val="22"/>
                <w:lang w:val="en-US" w:bidi="th-TH"/>
              </w:rPr>
            </w:pPr>
          </w:p>
        </w:tc>
        <w:tc>
          <w:tcPr>
            <w:tcW w:w="270" w:type="dxa"/>
          </w:tcPr>
          <w:p w14:paraId="258C2208"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0C025404" w14:textId="1DB3B97F" w:rsidR="006C0320" w:rsidRPr="006C0320" w:rsidRDefault="00382A69" w:rsidP="000D5294">
            <w:pPr>
              <w:tabs>
                <w:tab w:val="decimal" w:pos="1335"/>
              </w:tabs>
              <w:spacing w:line="240" w:lineRule="auto"/>
              <w:ind w:left="-105" w:right="-105"/>
              <w:jc w:val="thaiDistribute"/>
              <w:rPr>
                <w:szCs w:val="22"/>
                <w:lang w:val="en-US" w:bidi="th-TH"/>
              </w:rPr>
            </w:pPr>
            <w:r w:rsidRPr="00382A69">
              <w:rPr>
                <w:szCs w:val="22"/>
                <w:lang w:val="en-US" w:bidi="th-TH"/>
              </w:rPr>
              <w:t>1</w:t>
            </w:r>
            <w:r w:rsidR="006C0320" w:rsidRPr="006C0320">
              <w:rPr>
                <w:szCs w:val="22"/>
                <w:lang w:val="en-US" w:bidi="th-TH"/>
              </w:rPr>
              <w:t>7</w:t>
            </w:r>
          </w:p>
        </w:tc>
      </w:tr>
      <w:tr w:rsidR="006C0320" w:rsidRPr="006C0320" w14:paraId="3D08AD4C" w14:textId="77777777" w:rsidTr="001A5BAB">
        <w:tc>
          <w:tcPr>
            <w:tcW w:w="5850" w:type="dxa"/>
            <w:hideMark/>
          </w:tcPr>
          <w:p w14:paraId="3C4FD32C" w14:textId="206E7EC6" w:rsidR="006C0320" w:rsidRPr="006C0320" w:rsidRDefault="006B5E64" w:rsidP="00411635">
            <w:pPr>
              <w:spacing w:line="240" w:lineRule="auto"/>
              <w:jc w:val="thaiDistribute"/>
              <w:rPr>
                <w:szCs w:val="22"/>
                <w:lang w:val="en-US" w:bidi="th-TH"/>
              </w:rPr>
            </w:pPr>
            <w:r w:rsidRPr="001A7358">
              <w:rPr>
                <w:szCs w:val="22"/>
                <w:lang w:bidi="th-TH"/>
              </w:rPr>
              <w:t>Investment properties</w:t>
            </w:r>
          </w:p>
        </w:tc>
        <w:tc>
          <w:tcPr>
            <w:tcW w:w="270" w:type="dxa"/>
          </w:tcPr>
          <w:p w14:paraId="5D6522A3" w14:textId="77777777" w:rsidR="006C0320" w:rsidRPr="006C0320" w:rsidRDefault="006C0320" w:rsidP="006C0320">
            <w:pPr>
              <w:spacing w:line="240" w:lineRule="auto"/>
              <w:ind w:left="531"/>
              <w:jc w:val="thaiDistribute"/>
              <w:rPr>
                <w:szCs w:val="22"/>
                <w:lang w:val="en-US" w:bidi="th-TH"/>
              </w:rPr>
            </w:pPr>
          </w:p>
        </w:tc>
        <w:tc>
          <w:tcPr>
            <w:tcW w:w="990" w:type="dxa"/>
          </w:tcPr>
          <w:p w14:paraId="0BEEB763" w14:textId="456DCCAE" w:rsidR="006C0320" w:rsidRPr="006C0320" w:rsidRDefault="006C0320" w:rsidP="00B81920">
            <w:pPr>
              <w:spacing w:line="240" w:lineRule="auto"/>
              <w:ind w:left="-60" w:right="-105"/>
              <w:jc w:val="center"/>
              <w:rPr>
                <w:i/>
                <w:iCs/>
                <w:szCs w:val="22"/>
                <w:cs/>
                <w:lang w:bidi="th-TH"/>
              </w:rPr>
            </w:pPr>
          </w:p>
        </w:tc>
        <w:tc>
          <w:tcPr>
            <w:tcW w:w="270" w:type="dxa"/>
          </w:tcPr>
          <w:p w14:paraId="5FFE0138"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2E819A49" w14:textId="5647E7F1" w:rsidR="006C0320" w:rsidRPr="006C0320" w:rsidRDefault="006C0320" w:rsidP="000D5294">
            <w:pPr>
              <w:tabs>
                <w:tab w:val="decimal" w:pos="1335"/>
              </w:tabs>
              <w:spacing w:line="240" w:lineRule="auto"/>
              <w:ind w:left="-105" w:right="-105"/>
              <w:jc w:val="thaiDistribute"/>
              <w:rPr>
                <w:szCs w:val="22"/>
                <w:lang w:val="en-US" w:bidi="th-TH"/>
              </w:rPr>
            </w:pPr>
            <w:r w:rsidRPr="006C0320">
              <w:rPr>
                <w:szCs w:val="22"/>
                <w:lang w:val="en-US" w:bidi="th-TH"/>
              </w:rPr>
              <w:t>1,</w:t>
            </w:r>
            <w:r w:rsidR="001A5BAB">
              <w:rPr>
                <w:szCs w:val="22"/>
                <w:lang w:val="en-US" w:bidi="th-TH"/>
              </w:rPr>
              <w:t>641</w:t>
            </w:r>
            <w:r w:rsidRPr="006C0320">
              <w:rPr>
                <w:szCs w:val="22"/>
                <w:lang w:val="en-US" w:bidi="th-TH"/>
              </w:rPr>
              <w:t xml:space="preserve"> </w:t>
            </w:r>
          </w:p>
        </w:tc>
      </w:tr>
      <w:tr w:rsidR="006C0320" w:rsidRPr="006C0320" w14:paraId="317FB813" w14:textId="77777777" w:rsidTr="001A5BAB">
        <w:tc>
          <w:tcPr>
            <w:tcW w:w="5850" w:type="dxa"/>
            <w:hideMark/>
          </w:tcPr>
          <w:p w14:paraId="10ED2117" w14:textId="3E2514F6" w:rsidR="006C0320" w:rsidRPr="006C0320" w:rsidRDefault="001456C0" w:rsidP="00411635">
            <w:pPr>
              <w:spacing w:line="240" w:lineRule="auto"/>
              <w:jc w:val="thaiDistribute"/>
              <w:rPr>
                <w:szCs w:val="22"/>
                <w:lang w:val="en-US" w:bidi="th-TH"/>
              </w:rPr>
            </w:pPr>
            <w:r w:rsidRPr="001A7358">
              <w:rPr>
                <w:szCs w:val="22"/>
                <w:lang w:bidi="th-TH"/>
              </w:rPr>
              <w:t>Property, plant and equipment</w:t>
            </w:r>
          </w:p>
        </w:tc>
        <w:tc>
          <w:tcPr>
            <w:tcW w:w="270" w:type="dxa"/>
          </w:tcPr>
          <w:p w14:paraId="741B3915" w14:textId="77777777" w:rsidR="006C0320" w:rsidRPr="006C0320" w:rsidRDefault="006C0320" w:rsidP="006C0320">
            <w:pPr>
              <w:spacing w:line="240" w:lineRule="auto"/>
              <w:ind w:left="531"/>
              <w:jc w:val="thaiDistribute"/>
              <w:rPr>
                <w:szCs w:val="22"/>
                <w:lang w:val="en-US" w:bidi="th-TH"/>
              </w:rPr>
            </w:pPr>
          </w:p>
        </w:tc>
        <w:tc>
          <w:tcPr>
            <w:tcW w:w="990" w:type="dxa"/>
          </w:tcPr>
          <w:p w14:paraId="5369D0A4" w14:textId="20520CF3" w:rsidR="006C0320" w:rsidRPr="006C0320" w:rsidRDefault="006C0320" w:rsidP="00B81920">
            <w:pPr>
              <w:spacing w:line="240" w:lineRule="auto"/>
              <w:ind w:left="-60" w:right="-105"/>
              <w:jc w:val="center"/>
              <w:rPr>
                <w:i/>
                <w:iCs/>
                <w:szCs w:val="22"/>
                <w:lang w:val="en-US" w:bidi="th-TH"/>
              </w:rPr>
            </w:pPr>
          </w:p>
        </w:tc>
        <w:tc>
          <w:tcPr>
            <w:tcW w:w="270" w:type="dxa"/>
          </w:tcPr>
          <w:p w14:paraId="1D7600B7" w14:textId="77777777" w:rsidR="006C0320" w:rsidRPr="006C0320" w:rsidRDefault="006C0320" w:rsidP="006C0320">
            <w:pPr>
              <w:spacing w:line="240" w:lineRule="auto"/>
              <w:ind w:left="531"/>
              <w:jc w:val="thaiDistribute"/>
              <w:rPr>
                <w:szCs w:val="22"/>
                <w:cs/>
                <w:lang w:bidi="th-TH"/>
              </w:rPr>
            </w:pPr>
          </w:p>
        </w:tc>
        <w:tc>
          <w:tcPr>
            <w:tcW w:w="1800" w:type="dxa"/>
            <w:hideMark/>
          </w:tcPr>
          <w:p w14:paraId="53063DDA" w14:textId="77777777" w:rsidR="006C0320" w:rsidRPr="006C0320" w:rsidRDefault="006C0320" w:rsidP="000D5294">
            <w:pPr>
              <w:tabs>
                <w:tab w:val="decimal" w:pos="1335"/>
              </w:tabs>
              <w:spacing w:line="240" w:lineRule="auto"/>
              <w:ind w:left="-105" w:right="-105"/>
              <w:jc w:val="thaiDistribute"/>
              <w:rPr>
                <w:szCs w:val="22"/>
                <w:lang w:val="en-US" w:bidi="th-TH"/>
              </w:rPr>
            </w:pPr>
            <w:r w:rsidRPr="006C0320">
              <w:rPr>
                <w:szCs w:val="22"/>
                <w:lang w:val="en-US" w:bidi="th-TH"/>
              </w:rPr>
              <w:t xml:space="preserve"> 2,756 </w:t>
            </w:r>
          </w:p>
        </w:tc>
      </w:tr>
      <w:tr w:rsidR="006C0320" w:rsidRPr="006C0320" w14:paraId="423BEBD2" w14:textId="77777777" w:rsidTr="006C0320">
        <w:tc>
          <w:tcPr>
            <w:tcW w:w="5850" w:type="dxa"/>
            <w:hideMark/>
          </w:tcPr>
          <w:p w14:paraId="0BC58F9D" w14:textId="575DCC06" w:rsidR="006C0320" w:rsidRPr="006C0320" w:rsidRDefault="00694CA4" w:rsidP="00411635">
            <w:pPr>
              <w:spacing w:line="240" w:lineRule="auto"/>
              <w:jc w:val="thaiDistribute"/>
              <w:rPr>
                <w:szCs w:val="22"/>
                <w:lang w:val="en-US" w:bidi="th-TH"/>
              </w:rPr>
            </w:pPr>
            <w:r w:rsidRPr="001A7358">
              <w:rPr>
                <w:szCs w:val="22"/>
                <w:lang w:bidi="th-TH"/>
              </w:rPr>
              <w:t>Other assets</w:t>
            </w:r>
          </w:p>
        </w:tc>
        <w:tc>
          <w:tcPr>
            <w:tcW w:w="270" w:type="dxa"/>
          </w:tcPr>
          <w:p w14:paraId="3523444A" w14:textId="77777777" w:rsidR="006C0320" w:rsidRPr="006C0320" w:rsidRDefault="006C0320" w:rsidP="006C0320">
            <w:pPr>
              <w:spacing w:line="240" w:lineRule="auto"/>
              <w:ind w:left="531"/>
              <w:jc w:val="thaiDistribute"/>
              <w:rPr>
                <w:szCs w:val="22"/>
                <w:cs/>
                <w:lang w:bidi="th-TH"/>
              </w:rPr>
            </w:pPr>
          </w:p>
        </w:tc>
        <w:tc>
          <w:tcPr>
            <w:tcW w:w="990" w:type="dxa"/>
          </w:tcPr>
          <w:p w14:paraId="24FFA4F3" w14:textId="77777777" w:rsidR="006C0320" w:rsidRPr="006C0320" w:rsidRDefault="006C0320" w:rsidP="00B81920">
            <w:pPr>
              <w:spacing w:line="240" w:lineRule="auto"/>
              <w:ind w:left="-60" w:right="-105"/>
              <w:jc w:val="center"/>
              <w:rPr>
                <w:i/>
                <w:iCs/>
                <w:szCs w:val="22"/>
                <w:lang w:val="en-US" w:bidi="th-TH"/>
              </w:rPr>
            </w:pPr>
          </w:p>
        </w:tc>
        <w:tc>
          <w:tcPr>
            <w:tcW w:w="270" w:type="dxa"/>
          </w:tcPr>
          <w:p w14:paraId="7E67BE7D"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6D03B4CC" w14:textId="4CBE117B" w:rsidR="006C0320" w:rsidRPr="006C0320" w:rsidRDefault="00382A69" w:rsidP="000D5294">
            <w:pPr>
              <w:tabs>
                <w:tab w:val="decimal" w:pos="1335"/>
              </w:tabs>
              <w:spacing w:line="240" w:lineRule="auto"/>
              <w:ind w:left="-105" w:right="-105"/>
              <w:jc w:val="thaiDistribute"/>
              <w:rPr>
                <w:szCs w:val="22"/>
                <w:lang w:val="en-US" w:bidi="th-TH"/>
              </w:rPr>
            </w:pPr>
            <w:r w:rsidRPr="00382A69">
              <w:rPr>
                <w:szCs w:val="22"/>
                <w:lang w:val="en-US" w:bidi="th-TH"/>
              </w:rPr>
              <w:t>9</w:t>
            </w:r>
          </w:p>
        </w:tc>
      </w:tr>
      <w:tr w:rsidR="006C0320" w:rsidRPr="006C0320" w14:paraId="0C6C4358" w14:textId="77777777" w:rsidTr="006C0320">
        <w:tc>
          <w:tcPr>
            <w:tcW w:w="5850" w:type="dxa"/>
            <w:hideMark/>
          </w:tcPr>
          <w:p w14:paraId="0FD2BEEB" w14:textId="6F92FD46" w:rsidR="006C0320" w:rsidRPr="006C0320" w:rsidRDefault="00850631" w:rsidP="00411635">
            <w:pPr>
              <w:spacing w:line="240" w:lineRule="auto"/>
              <w:jc w:val="thaiDistribute"/>
              <w:rPr>
                <w:szCs w:val="22"/>
                <w:lang w:val="en-US" w:bidi="th-TH"/>
              </w:rPr>
            </w:pPr>
            <w:r w:rsidRPr="001A7358">
              <w:rPr>
                <w:szCs w:val="22"/>
                <w:lang w:bidi="th-TH"/>
              </w:rPr>
              <w:t xml:space="preserve">Non-current provisions </w:t>
            </w:r>
            <w:r w:rsidR="00847E97" w:rsidRPr="001A7358">
              <w:rPr>
                <w:szCs w:val="22"/>
                <w:lang w:bidi="th-TH"/>
              </w:rPr>
              <w:t>for employee benefits</w:t>
            </w:r>
          </w:p>
        </w:tc>
        <w:tc>
          <w:tcPr>
            <w:tcW w:w="270" w:type="dxa"/>
          </w:tcPr>
          <w:p w14:paraId="22F2F8DE" w14:textId="77777777" w:rsidR="006C0320" w:rsidRPr="006C0320" w:rsidRDefault="006C0320" w:rsidP="006C0320">
            <w:pPr>
              <w:spacing w:line="240" w:lineRule="auto"/>
              <w:ind w:left="531"/>
              <w:jc w:val="thaiDistribute"/>
              <w:rPr>
                <w:szCs w:val="22"/>
                <w:cs/>
                <w:lang w:bidi="th-TH"/>
              </w:rPr>
            </w:pPr>
          </w:p>
        </w:tc>
        <w:tc>
          <w:tcPr>
            <w:tcW w:w="990" w:type="dxa"/>
          </w:tcPr>
          <w:p w14:paraId="5E4218AA" w14:textId="77777777" w:rsidR="006C0320" w:rsidRPr="006C0320" w:rsidRDefault="006C0320" w:rsidP="00B81920">
            <w:pPr>
              <w:spacing w:line="240" w:lineRule="auto"/>
              <w:ind w:left="-60" w:right="-105"/>
              <w:jc w:val="center"/>
              <w:rPr>
                <w:i/>
                <w:iCs/>
                <w:szCs w:val="22"/>
                <w:lang w:val="en-US" w:bidi="th-TH"/>
              </w:rPr>
            </w:pPr>
          </w:p>
        </w:tc>
        <w:tc>
          <w:tcPr>
            <w:tcW w:w="270" w:type="dxa"/>
          </w:tcPr>
          <w:p w14:paraId="28B91E8E"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60D5FD88" w14:textId="77777777" w:rsidR="006C0320" w:rsidRPr="006C0320" w:rsidRDefault="006C0320" w:rsidP="000D5294">
            <w:pPr>
              <w:tabs>
                <w:tab w:val="decimal" w:pos="1335"/>
              </w:tabs>
              <w:spacing w:line="240" w:lineRule="auto"/>
              <w:ind w:left="-105" w:right="-105"/>
              <w:jc w:val="thaiDistribute"/>
              <w:rPr>
                <w:szCs w:val="22"/>
                <w:lang w:val="en-US" w:bidi="th-TH"/>
              </w:rPr>
            </w:pPr>
            <w:r w:rsidRPr="006C0320">
              <w:rPr>
                <w:szCs w:val="22"/>
                <w:lang w:val="en-US" w:bidi="th-TH"/>
              </w:rPr>
              <w:t>(37)</w:t>
            </w:r>
          </w:p>
        </w:tc>
      </w:tr>
      <w:tr w:rsidR="006C0320" w:rsidRPr="006C0320" w14:paraId="3D7AAC64" w14:textId="77777777" w:rsidTr="006C0320">
        <w:tc>
          <w:tcPr>
            <w:tcW w:w="5850" w:type="dxa"/>
            <w:hideMark/>
          </w:tcPr>
          <w:p w14:paraId="306040E4" w14:textId="2EE3C5CE" w:rsidR="006C0320" w:rsidRPr="006C0320" w:rsidRDefault="00694CA4" w:rsidP="00411635">
            <w:pPr>
              <w:spacing w:line="240" w:lineRule="auto"/>
              <w:jc w:val="thaiDistribute"/>
              <w:rPr>
                <w:szCs w:val="22"/>
                <w:cs/>
                <w:lang w:bidi="th-TH"/>
              </w:rPr>
            </w:pPr>
            <w:r w:rsidRPr="001A7358">
              <w:rPr>
                <w:szCs w:val="22"/>
                <w:lang w:bidi="th-TH"/>
              </w:rPr>
              <w:t>Other liabilities</w:t>
            </w:r>
          </w:p>
        </w:tc>
        <w:tc>
          <w:tcPr>
            <w:tcW w:w="270" w:type="dxa"/>
          </w:tcPr>
          <w:p w14:paraId="77A62DF6" w14:textId="77777777" w:rsidR="006C0320" w:rsidRPr="006C0320" w:rsidRDefault="006C0320" w:rsidP="006C0320">
            <w:pPr>
              <w:spacing w:line="240" w:lineRule="auto"/>
              <w:ind w:left="531"/>
              <w:jc w:val="thaiDistribute"/>
              <w:rPr>
                <w:szCs w:val="22"/>
                <w:lang w:val="en-US" w:bidi="th-TH"/>
              </w:rPr>
            </w:pPr>
          </w:p>
        </w:tc>
        <w:tc>
          <w:tcPr>
            <w:tcW w:w="990" w:type="dxa"/>
          </w:tcPr>
          <w:p w14:paraId="3D3E2CFB" w14:textId="77777777" w:rsidR="006C0320" w:rsidRPr="006C0320" w:rsidRDefault="006C0320" w:rsidP="00B81920">
            <w:pPr>
              <w:spacing w:line="240" w:lineRule="auto"/>
              <w:ind w:left="-60" w:right="-105"/>
              <w:jc w:val="center"/>
              <w:rPr>
                <w:i/>
                <w:iCs/>
                <w:szCs w:val="22"/>
                <w:cs/>
                <w:lang w:bidi="th-TH"/>
              </w:rPr>
            </w:pPr>
          </w:p>
        </w:tc>
        <w:tc>
          <w:tcPr>
            <w:tcW w:w="270" w:type="dxa"/>
          </w:tcPr>
          <w:p w14:paraId="15506158"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47B31D5F" w14:textId="384EB878" w:rsidR="006C0320" w:rsidRPr="006C0320" w:rsidRDefault="006C0320" w:rsidP="000D5294">
            <w:pPr>
              <w:tabs>
                <w:tab w:val="decimal" w:pos="1335"/>
              </w:tabs>
              <w:spacing w:line="240" w:lineRule="auto"/>
              <w:ind w:left="-105" w:right="-105"/>
              <w:jc w:val="thaiDistribute"/>
              <w:rPr>
                <w:szCs w:val="22"/>
                <w:cs/>
                <w:lang w:bidi="th-TH"/>
              </w:rPr>
            </w:pPr>
            <w:r w:rsidRPr="006C0320">
              <w:rPr>
                <w:szCs w:val="22"/>
                <w:cs/>
                <w:lang w:bidi="th-TH"/>
              </w:rPr>
              <w:t>(</w:t>
            </w:r>
            <w:r w:rsidR="00382A69" w:rsidRPr="00382A69">
              <w:rPr>
                <w:szCs w:val="22"/>
                <w:lang w:val="en-US" w:bidi="th-TH"/>
              </w:rPr>
              <w:t>10</w:t>
            </w:r>
            <w:r w:rsidR="00580F05">
              <w:rPr>
                <w:szCs w:val="22"/>
                <w:lang w:val="en-US" w:bidi="th-TH"/>
              </w:rPr>
              <w:t>2</w:t>
            </w:r>
            <w:r w:rsidRPr="006C0320">
              <w:rPr>
                <w:szCs w:val="22"/>
                <w:cs/>
                <w:lang w:bidi="th-TH"/>
              </w:rPr>
              <w:t>)</w:t>
            </w:r>
          </w:p>
        </w:tc>
      </w:tr>
      <w:tr w:rsidR="006C0320" w:rsidRPr="006C0320" w14:paraId="782252E8" w14:textId="77777777" w:rsidTr="006C0320">
        <w:tc>
          <w:tcPr>
            <w:tcW w:w="5850" w:type="dxa"/>
            <w:hideMark/>
          </w:tcPr>
          <w:p w14:paraId="26343ADE" w14:textId="2C40F635" w:rsidR="006C0320" w:rsidRPr="006C0320" w:rsidRDefault="00694CA4" w:rsidP="00411635">
            <w:pPr>
              <w:spacing w:line="240" w:lineRule="auto"/>
              <w:jc w:val="thaiDistribute"/>
              <w:rPr>
                <w:b/>
                <w:bCs/>
                <w:szCs w:val="22"/>
                <w:lang w:val="en-US" w:bidi="th-TH"/>
              </w:rPr>
            </w:pPr>
            <w:r w:rsidRPr="001A7358">
              <w:rPr>
                <w:b/>
                <w:bCs/>
                <w:szCs w:val="22"/>
                <w:lang w:bidi="th-TH"/>
              </w:rPr>
              <w:t>Net</w:t>
            </w:r>
          </w:p>
        </w:tc>
        <w:tc>
          <w:tcPr>
            <w:tcW w:w="270" w:type="dxa"/>
          </w:tcPr>
          <w:p w14:paraId="3CC31584" w14:textId="77777777" w:rsidR="006C0320" w:rsidRPr="006C0320" w:rsidRDefault="006C0320" w:rsidP="006C0320">
            <w:pPr>
              <w:spacing w:line="240" w:lineRule="auto"/>
              <w:ind w:left="531"/>
              <w:jc w:val="thaiDistribute"/>
              <w:rPr>
                <w:szCs w:val="22"/>
                <w:lang w:val="en-US" w:bidi="th-TH"/>
              </w:rPr>
            </w:pPr>
          </w:p>
        </w:tc>
        <w:tc>
          <w:tcPr>
            <w:tcW w:w="990" w:type="dxa"/>
          </w:tcPr>
          <w:p w14:paraId="231D2BA4" w14:textId="77777777" w:rsidR="006C0320" w:rsidRPr="006C0320" w:rsidRDefault="006C0320" w:rsidP="00B81920">
            <w:pPr>
              <w:spacing w:line="240" w:lineRule="auto"/>
              <w:ind w:left="-60" w:right="-105"/>
              <w:jc w:val="center"/>
              <w:rPr>
                <w:szCs w:val="22"/>
                <w:cs/>
                <w:lang w:bidi="th-TH"/>
              </w:rPr>
            </w:pPr>
          </w:p>
        </w:tc>
        <w:tc>
          <w:tcPr>
            <w:tcW w:w="270" w:type="dxa"/>
          </w:tcPr>
          <w:p w14:paraId="311FFF62" w14:textId="77777777" w:rsidR="006C0320" w:rsidRPr="006C0320" w:rsidRDefault="006C0320" w:rsidP="006C0320">
            <w:pPr>
              <w:spacing w:line="240" w:lineRule="auto"/>
              <w:ind w:left="531"/>
              <w:jc w:val="thaiDistribute"/>
              <w:rPr>
                <w:szCs w:val="22"/>
                <w:lang w:val="en-US" w:bidi="th-TH"/>
              </w:rPr>
            </w:pPr>
          </w:p>
        </w:tc>
        <w:tc>
          <w:tcPr>
            <w:tcW w:w="1800" w:type="dxa"/>
            <w:tcBorders>
              <w:top w:val="single" w:sz="4" w:space="0" w:color="auto"/>
              <w:left w:val="nil"/>
              <w:bottom w:val="double" w:sz="4" w:space="0" w:color="auto"/>
              <w:right w:val="nil"/>
            </w:tcBorders>
            <w:hideMark/>
          </w:tcPr>
          <w:p w14:paraId="33950D0C" w14:textId="2450EB63" w:rsidR="006C0320" w:rsidRPr="006C0320" w:rsidRDefault="00382A69" w:rsidP="000D5294">
            <w:pPr>
              <w:tabs>
                <w:tab w:val="decimal" w:pos="1335"/>
              </w:tabs>
              <w:spacing w:line="240" w:lineRule="auto"/>
              <w:ind w:left="-105" w:right="-105"/>
              <w:jc w:val="thaiDistribute"/>
              <w:rPr>
                <w:b/>
                <w:bCs/>
                <w:szCs w:val="22"/>
                <w:lang w:val="en-US" w:bidi="th-TH"/>
              </w:rPr>
            </w:pPr>
            <w:r w:rsidRPr="00382A69">
              <w:rPr>
                <w:b/>
                <w:bCs/>
                <w:szCs w:val="22"/>
                <w:lang w:val="en-US" w:bidi="th-TH"/>
              </w:rPr>
              <w:t>4</w:t>
            </w:r>
            <w:r w:rsidR="006C0320" w:rsidRPr="006C0320">
              <w:rPr>
                <w:b/>
                <w:bCs/>
                <w:szCs w:val="22"/>
                <w:lang w:val="en-US" w:bidi="th-TH"/>
              </w:rPr>
              <w:t>,</w:t>
            </w:r>
            <w:r w:rsidR="001A5BAB">
              <w:rPr>
                <w:b/>
                <w:bCs/>
                <w:szCs w:val="22"/>
                <w:lang w:bidi="th-TH"/>
              </w:rPr>
              <w:t>363</w:t>
            </w:r>
          </w:p>
        </w:tc>
      </w:tr>
      <w:tr w:rsidR="006C0320" w:rsidRPr="006C0320" w14:paraId="21FD59A3" w14:textId="77777777" w:rsidTr="006C0320">
        <w:tc>
          <w:tcPr>
            <w:tcW w:w="5850" w:type="dxa"/>
          </w:tcPr>
          <w:p w14:paraId="57D38E68" w14:textId="77777777" w:rsidR="006C0320" w:rsidRPr="006C0320" w:rsidRDefault="006C0320" w:rsidP="00411635">
            <w:pPr>
              <w:spacing w:line="240" w:lineRule="auto"/>
              <w:jc w:val="thaiDistribute"/>
              <w:rPr>
                <w:szCs w:val="22"/>
                <w:lang w:val="en-US" w:bidi="th-TH"/>
              </w:rPr>
            </w:pPr>
          </w:p>
        </w:tc>
        <w:tc>
          <w:tcPr>
            <w:tcW w:w="270" w:type="dxa"/>
          </w:tcPr>
          <w:p w14:paraId="6A0B1CFF" w14:textId="77777777" w:rsidR="006C0320" w:rsidRPr="006C0320" w:rsidRDefault="006C0320" w:rsidP="006C0320">
            <w:pPr>
              <w:spacing w:line="240" w:lineRule="auto"/>
              <w:ind w:left="531"/>
              <w:jc w:val="thaiDistribute"/>
              <w:rPr>
                <w:szCs w:val="22"/>
                <w:lang w:val="en-US" w:bidi="th-TH"/>
              </w:rPr>
            </w:pPr>
          </w:p>
        </w:tc>
        <w:tc>
          <w:tcPr>
            <w:tcW w:w="990" w:type="dxa"/>
          </w:tcPr>
          <w:p w14:paraId="47644E15" w14:textId="77777777" w:rsidR="006C0320" w:rsidRPr="006C0320" w:rsidRDefault="006C0320" w:rsidP="00B81920">
            <w:pPr>
              <w:spacing w:line="240" w:lineRule="auto"/>
              <w:ind w:left="-60" w:right="-105"/>
              <w:jc w:val="center"/>
              <w:rPr>
                <w:szCs w:val="22"/>
                <w:cs/>
                <w:lang w:bidi="th-TH"/>
              </w:rPr>
            </w:pPr>
          </w:p>
        </w:tc>
        <w:tc>
          <w:tcPr>
            <w:tcW w:w="270" w:type="dxa"/>
          </w:tcPr>
          <w:p w14:paraId="6E146799" w14:textId="77777777" w:rsidR="006C0320" w:rsidRPr="006C0320" w:rsidRDefault="006C0320" w:rsidP="006C0320">
            <w:pPr>
              <w:spacing w:line="240" w:lineRule="auto"/>
              <w:ind w:left="531"/>
              <w:jc w:val="thaiDistribute"/>
              <w:rPr>
                <w:szCs w:val="22"/>
                <w:lang w:val="en-US" w:bidi="th-TH"/>
              </w:rPr>
            </w:pPr>
          </w:p>
        </w:tc>
        <w:tc>
          <w:tcPr>
            <w:tcW w:w="1800" w:type="dxa"/>
            <w:tcBorders>
              <w:top w:val="double" w:sz="4" w:space="0" w:color="auto"/>
              <w:left w:val="nil"/>
              <w:bottom w:val="nil"/>
              <w:right w:val="nil"/>
            </w:tcBorders>
          </w:tcPr>
          <w:p w14:paraId="1FD74EF9" w14:textId="77777777" w:rsidR="006C0320" w:rsidRPr="006C0320" w:rsidRDefault="006C0320" w:rsidP="000D5294">
            <w:pPr>
              <w:tabs>
                <w:tab w:val="decimal" w:pos="1335"/>
              </w:tabs>
              <w:spacing w:line="240" w:lineRule="auto"/>
              <w:ind w:left="-105" w:right="-105"/>
              <w:jc w:val="thaiDistribute"/>
              <w:rPr>
                <w:szCs w:val="22"/>
                <w:lang w:val="en-US" w:bidi="th-TH"/>
              </w:rPr>
            </w:pPr>
          </w:p>
        </w:tc>
      </w:tr>
      <w:tr w:rsidR="006C0320" w:rsidRPr="006C0320" w14:paraId="177AFFF8" w14:textId="77777777" w:rsidTr="006C0320">
        <w:tc>
          <w:tcPr>
            <w:tcW w:w="5850" w:type="dxa"/>
            <w:hideMark/>
          </w:tcPr>
          <w:p w14:paraId="0F647804" w14:textId="4AC1486D" w:rsidR="006C0320" w:rsidRPr="006C0320" w:rsidRDefault="00694CA4" w:rsidP="00411635">
            <w:pPr>
              <w:spacing w:line="240" w:lineRule="auto"/>
              <w:jc w:val="thaiDistribute"/>
              <w:rPr>
                <w:b/>
                <w:bCs/>
                <w:szCs w:val="22"/>
                <w:lang w:val="en-US" w:bidi="th-TH"/>
              </w:rPr>
            </w:pPr>
            <w:r w:rsidRPr="001A7358">
              <w:rPr>
                <w:szCs w:val="22"/>
                <w:lang w:bidi="th-TH"/>
              </w:rPr>
              <w:t>Cash acquired with the subsidiary</w:t>
            </w:r>
          </w:p>
        </w:tc>
        <w:tc>
          <w:tcPr>
            <w:tcW w:w="270" w:type="dxa"/>
          </w:tcPr>
          <w:p w14:paraId="1C5CF4F7" w14:textId="77777777" w:rsidR="006C0320" w:rsidRPr="006C0320" w:rsidRDefault="006C0320" w:rsidP="006C0320">
            <w:pPr>
              <w:spacing w:line="240" w:lineRule="auto"/>
              <w:ind w:left="531"/>
              <w:jc w:val="thaiDistribute"/>
              <w:rPr>
                <w:szCs w:val="22"/>
                <w:lang w:val="en-US" w:bidi="th-TH"/>
              </w:rPr>
            </w:pPr>
          </w:p>
        </w:tc>
        <w:tc>
          <w:tcPr>
            <w:tcW w:w="990" w:type="dxa"/>
          </w:tcPr>
          <w:p w14:paraId="352E7475" w14:textId="77777777" w:rsidR="006C0320" w:rsidRPr="006C0320" w:rsidRDefault="006C0320" w:rsidP="00B81920">
            <w:pPr>
              <w:spacing w:line="240" w:lineRule="auto"/>
              <w:ind w:left="-60" w:right="-105"/>
              <w:jc w:val="center"/>
              <w:rPr>
                <w:szCs w:val="22"/>
                <w:lang w:val="en-US" w:bidi="th-TH"/>
              </w:rPr>
            </w:pPr>
          </w:p>
        </w:tc>
        <w:tc>
          <w:tcPr>
            <w:tcW w:w="270" w:type="dxa"/>
          </w:tcPr>
          <w:p w14:paraId="52368658"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10CCAFA5" w14:textId="6040A175" w:rsidR="006C0320" w:rsidRPr="006C0320" w:rsidRDefault="00382A69" w:rsidP="000D5294">
            <w:pPr>
              <w:tabs>
                <w:tab w:val="decimal" w:pos="1335"/>
              </w:tabs>
              <w:spacing w:line="240" w:lineRule="auto"/>
              <w:ind w:left="-105" w:right="-105"/>
              <w:jc w:val="thaiDistribute"/>
              <w:rPr>
                <w:szCs w:val="22"/>
                <w:lang w:val="en-US" w:bidi="th-TH"/>
              </w:rPr>
            </w:pPr>
            <w:r w:rsidRPr="00382A69">
              <w:rPr>
                <w:szCs w:val="22"/>
                <w:lang w:val="en-US" w:bidi="th-TH"/>
              </w:rPr>
              <w:t>79</w:t>
            </w:r>
          </w:p>
        </w:tc>
      </w:tr>
      <w:tr w:rsidR="006C0320" w:rsidRPr="006C0320" w14:paraId="004781C6" w14:textId="77777777" w:rsidTr="006C0320">
        <w:tc>
          <w:tcPr>
            <w:tcW w:w="5850" w:type="dxa"/>
            <w:hideMark/>
          </w:tcPr>
          <w:p w14:paraId="64BA9B51" w14:textId="7014DB2A" w:rsidR="006C0320" w:rsidRPr="006C0320" w:rsidRDefault="00B0698A" w:rsidP="00411635">
            <w:pPr>
              <w:spacing w:line="240" w:lineRule="auto"/>
              <w:jc w:val="thaiDistribute"/>
              <w:rPr>
                <w:b/>
                <w:bCs/>
                <w:szCs w:val="22"/>
                <w:lang w:val="en-US" w:bidi="th-TH"/>
              </w:rPr>
            </w:pPr>
            <w:r w:rsidRPr="001A7358">
              <w:rPr>
                <w:szCs w:val="22"/>
                <w:lang w:bidi="th-TH"/>
              </w:rPr>
              <w:t>Cash paid</w:t>
            </w:r>
          </w:p>
        </w:tc>
        <w:tc>
          <w:tcPr>
            <w:tcW w:w="270" w:type="dxa"/>
          </w:tcPr>
          <w:p w14:paraId="65E5648A" w14:textId="77777777" w:rsidR="006C0320" w:rsidRPr="006C0320" w:rsidRDefault="006C0320" w:rsidP="006C0320">
            <w:pPr>
              <w:spacing w:line="240" w:lineRule="auto"/>
              <w:ind w:left="531"/>
              <w:jc w:val="thaiDistribute"/>
              <w:rPr>
                <w:szCs w:val="22"/>
                <w:lang w:val="en-US" w:bidi="th-TH"/>
              </w:rPr>
            </w:pPr>
          </w:p>
        </w:tc>
        <w:tc>
          <w:tcPr>
            <w:tcW w:w="990" w:type="dxa"/>
          </w:tcPr>
          <w:p w14:paraId="2C4EF47A" w14:textId="77777777" w:rsidR="006C0320" w:rsidRPr="006C0320" w:rsidRDefault="006C0320" w:rsidP="00B81920">
            <w:pPr>
              <w:spacing w:line="240" w:lineRule="auto"/>
              <w:ind w:left="-60" w:right="-105"/>
              <w:jc w:val="center"/>
              <w:rPr>
                <w:szCs w:val="22"/>
                <w:cs/>
                <w:lang w:bidi="th-TH"/>
              </w:rPr>
            </w:pPr>
          </w:p>
        </w:tc>
        <w:tc>
          <w:tcPr>
            <w:tcW w:w="270" w:type="dxa"/>
          </w:tcPr>
          <w:p w14:paraId="6C05A6D6" w14:textId="77777777" w:rsidR="006C0320" w:rsidRPr="006C0320" w:rsidRDefault="006C0320" w:rsidP="006C0320">
            <w:pPr>
              <w:spacing w:line="240" w:lineRule="auto"/>
              <w:ind w:left="531"/>
              <w:jc w:val="thaiDistribute"/>
              <w:rPr>
                <w:szCs w:val="22"/>
                <w:lang w:val="en-US" w:bidi="th-TH"/>
              </w:rPr>
            </w:pPr>
          </w:p>
        </w:tc>
        <w:tc>
          <w:tcPr>
            <w:tcW w:w="1800" w:type="dxa"/>
            <w:tcBorders>
              <w:top w:val="nil"/>
              <w:left w:val="nil"/>
              <w:bottom w:val="single" w:sz="4" w:space="0" w:color="auto"/>
              <w:right w:val="nil"/>
            </w:tcBorders>
            <w:hideMark/>
          </w:tcPr>
          <w:p w14:paraId="2FDE5AA0" w14:textId="77777777" w:rsidR="006C0320" w:rsidRPr="006C0320" w:rsidRDefault="006C0320" w:rsidP="000D5294">
            <w:pPr>
              <w:tabs>
                <w:tab w:val="decimal" w:pos="1335"/>
              </w:tabs>
              <w:spacing w:line="240" w:lineRule="auto"/>
              <w:ind w:left="-105" w:right="-105"/>
              <w:jc w:val="thaiDistribute"/>
              <w:rPr>
                <w:szCs w:val="22"/>
                <w:lang w:val="en-US" w:bidi="th-TH"/>
              </w:rPr>
            </w:pPr>
            <w:r w:rsidRPr="006C0320">
              <w:rPr>
                <w:szCs w:val="22"/>
                <w:lang w:val="en-US" w:bidi="th-TH"/>
              </w:rPr>
              <w:t>(4,363)</w:t>
            </w:r>
          </w:p>
        </w:tc>
      </w:tr>
      <w:tr w:rsidR="006C0320" w:rsidRPr="006C0320" w14:paraId="4D1F63F2" w14:textId="77777777" w:rsidTr="006C0320">
        <w:tc>
          <w:tcPr>
            <w:tcW w:w="5850" w:type="dxa"/>
            <w:hideMark/>
          </w:tcPr>
          <w:p w14:paraId="524A2DA5" w14:textId="3BA1427B" w:rsidR="006C0320" w:rsidRPr="006C0320" w:rsidRDefault="002329A8" w:rsidP="00411635">
            <w:pPr>
              <w:spacing w:line="240" w:lineRule="auto"/>
              <w:jc w:val="thaiDistribute"/>
              <w:rPr>
                <w:b/>
                <w:bCs/>
                <w:szCs w:val="22"/>
                <w:lang w:val="en-US" w:bidi="th-TH"/>
              </w:rPr>
            </w:pPr>
            <w:r w:rsidRPr="001A7358">
              <w:rPr>
                <w:b/>
                <w:bCs/>
                <w:szCs w:val="22"/>
                <w:lang w:bidi="th-TH"/>
              </w:rPr>
              <w:t>Net cash outflows</w:t>
            </w:r>
          </w:p>
        </w:tc>
        <w:tc>
          <w:tcPr>
            <w:tcW w:w="270" w:type="dxa"/>
          </w:tcPr>
          <w:p w14:paraId="02C5ECF0" w14:textId="77777777" w:rsidR="006C0320" w:rsidRPr="006C0320" w:rsidRDefault="006C0320" w:rsidP="006C0320">
            <w:pPr>
              <w:spacing w:line="240" w:lineRule="auto"/>
              <w:ind w:left="531"/>
              <w:jc w:val="thaiDistribute"/>
              <w:rPr>
                <w:szCs w:val="22"/>
                <w:lang w:val="en-US" w:bidi="th-TH"/>
              </w:rPr>
            </w:pPr>
          </w:p>
        </w:tc>
        <w:tc>
          <w:tcPr>
            <w:tcW w:w="990" w:type="dxa"/>
          </w:tcPr>
          <w:p w14:paraId="7E1F5474" w14:textId="77777777" w:rsidR="006C0320" w:rsidRPr="006C0320" w:rsidRDefault="006C0320" w:rsidP="00B81920">
            <w:pPr>
              <w:spacing w:line="240" w:lineRule="auto"/>
              <w:ind w:left="-60" w:right="-105"/>
              <w:jc w:val="center"/>
              <w:rPr>
                <w:szCs w:val="22"/>
                <w:cs/>
                <w:lang w:bidi="th-TH"/>
              </w:rPr>
            </w:pPr>
          </w:p>
        </w:tc>
        <w:tc>
          <w:tcPr>
            <w:tcW w:w="270" w:type="dxa"/>
          </w:tcPr>
          <w:p w14:paraId="12F7D8DC" w14:textId="77777777" w:rsidR="006C0320" w:rsidRPr="006C0320" w:rsidRDefault="006C0320" w:rsidP="006C0320">
            <w:pPr>
              <w:spacing w:line="240" w:lineRule="auto"/>
              <w:ind w:left="531"/>
              <w:jc w:val="thaiDistribute"/>
              <w:rPr>
                <w:szCs w:val="22"/>
                <w:lang w:val="en-US" w:bidi="th-TH"/>
              </w:rPr>
            </w:pPr>
          </w:p>
        </w:tc>
        <w:tc>
          <w:tcPr>
            <w:tcW w:w="1800" w:type="dxa"/>
            <w:tcBorders>
              <w:top w:val="single" w:sz="4" w:space="0" w:color="auto"/>
              <w:left w:val="nil"/>
              <w:bottom w:val="double" w:sz="4" w:space="0" w:color="auto"/>
              <w:right w:val="nil"/>
            </w:tcBorders>
            <w:hideMark/>
          </w:tcPr>
          <w:p w14:paraId="49473DEC" w14:textId="77777777" w:rsidR="006C0320" w:rsidRPr="006C0320" w:rsidRDefault="006C0320" w:rsidP="000D5294">
            <w:pPr>
              <w:tabs>
                <w:tab w:val="decimal" w:pos="1335"/>
              </w:tabs>
              <w:spacing w:line="240" w:lineRule="auto"/>
              <w:ind w:left="-105" w:right="-105"/>
              <w:jc w:val="thaiDistribute"/>
              <w:rPr>
                <w:b/>
                <w:bCs/>
                <w:szCs w:val="22"/>
                <w:lang w:val="en-US" w:bidi="th-TH"/>
              </w:rPr>
            </w:pPr>
            <w:r w:rsidRPr="006C0320">
              <w:rPr>
                <w:b/>
                <w:bCs/>
                <w:szCs w:val="22"/>
                <w:lang w:val="en-US" w:bidi="th-TH"/>
              </w:rPr>
              <w:t>(4,284)</w:t>
            </w:r>
          </w:p>
        </w:tc>
      </w:tr>
    </w:tbl>
    <w:p w14:paraId="4BF5C2DB" w14:textId="77777777" w:rsidR="004A0626" w:rsidRPr="004A0626" w:rsidRDefault="004A0626" w:rsidP="00015D44">
      <w:pPr>
        <w:spacing w:line="240" w:lineRule="auto"/>
        <w:ind w:left="531"/>
        <w:jc w:val="thaiDistribute"/>
        <w:rPr>
          <w:rFonts w:cstheme="minorBidi"/>
          <w:spacing w:val="-6"/>
          <w:szCs w:val="22"/>
          <w:lang w:bidi="th-TH"/>
        </w:rPr>
      </w:pPr>
    </w:p>
    <w:p w14:paraId="72C0E143" w14:textId="4CD26244" w:rsidR="004E3CA6" w:rsidRDefault="00E53DD8" w:rsidP="00015D44">
      <w:pPr>
        <w:spacing w:line="240" w:lineRule="auto"/>
        <w:ind w:left="531"/>
        <w:jc w:val="thaiDistribute"/>
        <w:rPr>
          <w:rFonts w:cstheme="minorBidi"/>
          <w:spacing w:val="-4"/>
          <w:szCs w:val="22"/>
          <w:lang w:val="en-US" w:bidi="th-TH"/>
        </w:rPr>
      </w:pPr>
      <w:r w:rsidRPr="00E53DD8">
        <w:rPr>
          <w:rFonts w:cstheme="minorBidi"/>
          <w:spacing w:val="-4"/>
          <w:szCs w:val="22"/>
          <w:lang w:val="en-US" w:bidi="th-TH"/>
        </w:rPr>
        <w:t xml:space="preserve">In June 2025, AWC Hospitality Development Co., Ltd. increased the purchase price of ordinary shares of AWC Lifestyle Property Ratchada Co., Ltd. </w:t>
      </w:r>
      <w:r w:rsidR="0020591D" w:rsidRPr="0020591D">
        <w:rPr>
          <w:rFonts w:cstheme="minorBidi"/>
          <w:spacing w:val="-4"/>
          <w:szCs w:val="22"/>
          <w:lang w:val="en-US" w:bidi="th-TH"/>
        </w:rPr>
        <w:t xml:space="preserve">totaling </w:t>
      </w:r>
      <w:r w:rsidR="0020591D">
        <w:rPr>
          <w:rFonts w:cstheme="minorBidi"/>
          <w:spacing w:val="-4"/>
          <w:szCs w:val="22"/>
          <w:lang w:val="en-US" w:bidi="th-TH"/>
        </w:rPr>
        <w:t xml:space="preserve">amount of </w:t>
      </w:r>
      <w:r w:rsidR="0020591D" w:rsidRPr="0020591D">
        <w:rPr>
          <w:rFonts w:cstheme="minorBidi"/>
          <w:spacing w:val="-4"/>
          <w:szCs w:val="22"/>
          <w:lang w:val="en-US" w:bidi="th-TH"/>
        </w:rPr>
        <w:t xml:space="preserve">Baht </w:t>
      </w:r>
      <w:r w:rsidRPr="00E53DD8">
        <w:rPr>
          <w:rFonts w:cstheme="minorBidi"/>
          <w:spacing w:val="-4"/>
          <w:szCs w:val="22"/>
          <w:lang w:val="en-US" w:bidi="th-TH"/>
        </w:rPr>
        <w:t>8.74 million.</w:t>
      </w:r>
    </w:p>
    <w:p w14:paraId="0FDD5D8D" w14:textId="77777777" w:rsidR="00E53DD8" w:rsidRDefault="00E53DD8" w:rsidP="00015D44">
      <w:pPr>
        <w:spacing w:line="240" w:lineRule="auto"/>
        <w:ind w:left="531"/>
        <w:jc w:val="thaiDistribute"/>
        <w:rPr>
          <w:rFonts w:cstheme="minorBidi"/>
          <w:i/>
          <w:iCs/>
          <w:spacing w:val="-6"/>
          <w:szCs w:val="22"/>
          <w:lang w:val="en-US" w:bidi="th-TH"/>
        </w:rPr>
      </w:pPr>
    </w:p>
    <w:p w14:paraId="598C486A" w14:textId="1595D75D" w:rsidR="00B93A07" w:rsidRDefault="00B93A07" w:rsidP="00B93A07">
      <w:pPr>
        <w:spacing w:line="240" w:lineRule="auto"/>
        <w:ind w:left="540"/>
        <w:jc w:val="thaiDistribute"/>
        <w:rPr>
          <w:color w:val="000000"/>
          <w:szCs w:val="22"/>
          <w:lang w:val="en-US" w:bidi="th-TH"/>
        </w:rPr>
      </w:pPr>
      <w:r w:rsidRPr="0073685B">
        <w:rPr>
          <w:color w:val="000000"/>
          <w:szCs w:val="22"/>
          <w:lang w:val="en-US" w:bidi="th-TH"/>
        </w:rPr>
        <w:t xml:space="preserve">On </w:t>
      </w:r>
      <w:r>
        <w:rPr>
          <w:color w:val="000000"/>
          <w:szCs w:val="22"/>
          <w:lang w:val="en-US" w:bidi="th-TH"/>
        </w:rPr>
        <w:t>18 July</w:t>
      </w:r>
      <w:r w:rsidRPr="0073685B">
        <w:rPr>
          <w:color w:val="000000"/>
          <w:szCs w:val="22"/>
          <w:lang w:val="en-US" w:bidi="th-TH"/>
        </w:rPr>
        <w:t xml:space="preserve"> 2025, </w:t>
      </w:r>
      <w:r w:rsidRPr="00D24C0D">
        <w:rPr>
          <w:color w:val="000000"/>
          <w:szCs w:val="22"/>
          <w:lang w:val="en-US" w:bidi="th-TH"/>
        </w:rPr>
        <w:t>Pattaya Patana Asset Company Limited</w:t>
      </w:r>
      <w:r>
        <w:rPr>
          <w:color w:val="000000"/>
          <w:szCs w:val="22"/>
          <w:lang w:val="en-US" w:bidi="th-TH"/>
        </w:rPr>
        <w:t>,</w:t>
      </w:r>
      <w:r w:rsidRPr="003A6490">
        <w:t xml:space="preserve"> </w:t>
      </w:r>
      <w:r w:rsidRPr="003A6490">
        <w:rPr>
          <w:color w:val="000000"/>
          <w:szCs w:val="22"/>
          <w:lang w:val="en-US" w:bidi="th-TH"/>
        </w:rPr>
        <w:t>a direct subsidiary</w:t>
      </w:r>
      <w:r w:rsidRPr="0073685B">
        <w:rPr>
          <w:color w:val="000000"/>
          <w:szCs w:val="22"/>
          <w:lang w:val="en-US" w:bidi="th-TH"/>
        </w:rPr>
        <w:t xml:space="preserve"> registered the increase of the share capital </w:t>
      </w:r>
      <w:r w:rsidR="00464E57" w:rsidRPr="00464E57">
        <w:rPr>
          <w:color w:val="000000"/>
          <w:szCs w:val="22"/>
          <w:lang w:val="en-US" w:bidi="th-TH"/>
        </w:rPr>
        <w:t xml:space="preserve">amounting to Baht </w:t>
      </w:r>
      <w:r w:rsidR="00464E57">
        <w:rPr>
          <w:color w:val="000000"/>
          <w:szCs w:val="22"/>
          <w:lang w:val="en-US" w:bidi="th-TH"/>
        </w:rPr>
        <w:t>1,499.90</w:t>
      </w:r>
      <w:r w:rsidR="00464E57" w:rsidRPr="00464E57">
        <w:rPr>
          <w:color w:val="000000"/>
          <w:szCs w:val="22"/>
          <w:lang w:val="en-US" w:bidi="th-TH"/>
        </w:rPr>
        <w:t xml:space="preserve"> million</w:t>
      </w:r>
      <w:r w:rsidR="00464E57" w:rsidRPr="0073685B">
        <w:rPr>
          <w:color w:val="000000"/>
          <w:szCs w:val="22"/>
          <w:lang w:val="en-US" w:bidi="th-TH"/>
        </w:rPr>
        <w:t xml:space="preserve"> </w:t>
      </w:r>
      <w:r w:rsidRPr="0073685B">
        <w:rPr>
          <w:color w:val="000000"/>
          <w:szCs w:val="22"/>
          <w:lang w:val="en-US" w:bidi="th-TH"/>
        </w:rPr>
        <w:t xml:space="preserve">from Baht 0.10 million (0.01 million shares of Baht 10 par value) to Baht </w:t>
      </w:r>
      <w:r>
        <w:rPr>
          <w:color w:val="000000"/>
          <w:szCs w:val="22"/>
          <w:lang w:val="en-US" w:bidi="th-TH"/>
        </w:rPr>
        <w:t>1,500</w:t>
      </w:r>
      <w:r w:rsidRPr="0073685B">
        <w:rPr>
          <w:color w:val="000000"/>
          <w:szCs w:val="22"/>
          <w:lang w:val="en-US" w:bidi="th-TH"/>
        </w:rPr>
        <w:t xml:space="preserve"> million (</w:t>
      </w:r>
      <w:r>
        <w:rPr>
          <w:color w:val="000000"/>
          <w:szCs w:val="22"/>
          <w:lang w:val="en-US" w:bidi="th-TH"/>
        </w:rPr>
        <w:t>150</w:t>
      </w:r>
      <w:r w:rsidRPr="0073685B">
        <w:rPr>
          <w:color w:val="000000"/>
          <w:szCs w:val="22"/>
          <w:lang w:val="en-US" w:bidi="th-TH"/>
        </w:rPr>
        <w:t xml:space="preserve"> million shares of Baht 10 par value)</w:t>
      </w:r>
      <w:r>
        <w:rPr>
          <w:color w:val="000000"/>
          <w:szCs w:val="22"/>
          <w:lang w:val="en-US" w:bidi="th-TH"/>
        </w:rPr>
        <w:t xml:space="preserve">. </w:t>
      </w:r>
      <w:r w:rsidRPr="004A4DF0">
        <w:rPr>
          <w:color w:val="000000"/>
          <w:szCs w:val="22"/>
          <w:lang w:val="en-US" w:bidi="th-TH"/>
        </w:rPr>
        <w:t>The Company’s</w:t>
      </w:r>
      <w:r w:rsidR="0031344B" w:rsidRPr="0031344B">
        <w:t xml:space="preserve"> </w:t>
      </w:r>
      <w:r w:rsidR="0031344B" w:rsidRPr="0031344B">
        <w:rPr>
          <w:color w:val="000000"/>
          <w:szCs w:val="22"/>
          <w:lang w:val="en-US" w:bidi="th-TH"/>
        </w:rPr>
        <w:t>shareholding</w:t>
      </w:r>
      <w:r w:rsidRPr="004A4DF0">
        <w:rPr>
          <w:color w:val="000000"/>
          <w:szCs w:val="22"/>
          <w:lang w:val="en-US" w:bidi="th-TH"/>
        </w:rPr>
        <w:t xml:space="preserve"> interest in the subsidiary </w:t>
      </w:r>
      <w:r w:rsidR="00B007D3">
        <w:rPr>
          <w:rFonts w:cstheme="minorBidi"/>
          <w:szCs w:val="22"/>
          <w:lang w:val="en-US" w:bidi="th-TH"/>
        </w:rPr>
        <w:t>was still 25.00%</w:t>
      </w:r>
      <w:r w:rsidRPr="005579FC">
        <w:rPr>
          <w:rFonts w:cstheme="minorBidi"/>
          <w:szCs w:val="22"/>
          <w:lang w:val="en-US" w:bidi="th-TH"/>
        </w:rPr>
        <w:t xml:space="preserve"> </w:t>
      </w:r>
      <w:r w:rsidRPr="004A4DF0">
        <w:rPr>
          <w:color w:val="000000"/>
          <w:szCs w:val="22"/>
          <w:lang w:val="en-US" w:bidi="th-TH"/>
        </w:rPr>
        <w:t xml:space="preserve">and </w:t>
      </w:r>
      <w:r>
        <w:rPr>
          <w:color w:val="000000"/>
          <w:szCs w:val="22"/>
          <w:lang w:val="en-US" w:bidi="th-TH"/>
        </w:rPr>
        <w:t>t</w:t>
      </w:r>
      <w:r w:rsidRPr="0073685B">
        <w:rPr>
          <w:color w:val="000000"/>
          <w:szCs w:val="22"/>
          <w:lang w:val="en-US" w:bidi="th-TH"/>
        </w:rPr>
        <w:t>he Group’s interest in the subsidiary was still 100</w:t>
      </w:r>
      <w:r w:rsidR="0031344B">
        <w:rPr>
          <w:color w:val="000000"/>
          <w:szCs w:val="22"/>
          <w:lang w:val="en-US" w:bidi="th-TH"/>
        </w:rPr>
        <w:t>.00</w:t>
      </w:r>
      <w:r w:rsidRPr="0073685B">
        <w:rPr>
          <w:color w:val="000000"/>
          <w:szCs w:val="22"/>
          <w:lang w:val="en-US" w:bidi="th-TH"/>
        </w:rPr>
        <w:t>%.</w:t>
      </w:r>
    </w:p>
    <w:p w14:paraId="75C2F2CE" w14:textId="77777777" w:rsidR="00B93A07" w:rsidRDefault="00B93A07" w:rsidP="00B93A07">
      <w:pPr>
        <w:spacing w:line="240" w:lineRule="auto"/>
        <w:ind w:left="540"/>
        <w:jc w:val="thaiDistribute"/>
        <w:rPr>
          <w:rFonts w:cstheme="minorBidi"/>
          <w:color w:val="000000"/>
          <w:szCs w:val="22"/>
          <w:lang w:val="en-US" w:bidi="th-TH"/>
        </w:rPr>
      </w:pPr>
    </w:p>
    <w:p w14:paraId="2B7C9187" w14:textId="77777777" w:rsidR="007D6F91" w:rsidRPr="007D6F91" w:rsidRDefault="007D6F91" w:rsidP="00B93A07">
      <w:pPr>
        <w:spacing w:line="240" w:lineRule="auto"/>
        <w:ind w:left="540"/>
        <w:jc w:val="thaiDistribute"/>
        <w:rPr>
          <w:rFonts w:cstheme="minorBidi"/>
          <w:color w:val="000000"/>
          <w:szCs w:val="22"/>
          <w:lang w:val="en-US" w:bidi="th-TH"/>
        </w:rPr>
      </w:pPr>
    </w:p>
    <w:p w14:paraId="3C344FD1" w14:textId="77777777" w:rsidR="00733EE9" w:rsidRDefault="00733EE9" w:rsidP="00B93A07">
      <w:pPr>
        <w:spacing w:line="240" w:lineRule="auto"/>
        <w:ind w:left="540"/>
        <w:jc w:val="thaiDistribute"/>
        <w:rPr>
          <w:color w:val="000000"/>
          <w:szCs w:val="22"/>
          <w:lang w:val="en-US" w:bidi="th-TH"/>
        </w:rPr>
      </w:pPr>
    </w:p>
    <w:p w14:paraId="5CC63955" w14:textId="77777777" w:rsidR="00733EE9" w:rsidRDefault="00733EE9" w:rsidP="00B93A07">
      <w:pPr>
        <w:spacing w:line="240" w:lineRule="auto"/>
        <w:ind w:left="540"/>
        <w:jc w:val="thaiDistribute"/>
        <w:rPr>
          <w:color w:val="000000"/>
          <w:szCs w:val="22"/>
          <w:lang w:val="en-US" w:bidi="th-TH"/>
        </w:rPr>
      </w:pPr>
    </w:p>
    <w:p w14:paraId="52E9C30B" w14:textId="4BC61FBE" w:rsidR="00B93A07" w:rsidRDefault="00B93A07" w:rsidP="00B93A07">
      <w:pPr>
        <w:spacing w:line="240" w:lineRule="auto"/>
        <w:ind w:left="540"/>
        <w:jc w:val="thaiDistribute"/>
        <w:rPr>
          <w:color w:val="000000"/>
          <w:szCs w:val="22"/>
          <w:lang w:val="en-US" w:bidi="th-TH"/>
        </w:rPr>
      </w:pPr>
      <w:r w:rsidRPr="00B63360">
        <w:rPr>
          <w:color w:val="000000"/>
          <w:szCs w:val="22"/>
          <w:lang w:val="en-US" w:bidi="th-TH"/>
        </w:rPr>
        <w:lastRenderedPageBreak/>
        <w:t>On 1 August 2025, TCC Hotel Asset Management Company Limited, a direct subsidiary, has registered the change in number of share capital and par value from 4,662 million shares of Baht 8.58 par value</w:t>
      </w:r>
      <w:r w:rsidR="00E260B6">
        <w:rPr>
          <w:color w:val="000000"/>
          <w:szCs w:val="22"/>
          <w:lang w:val="en-US" w:bidi="th-TH"/>
        </w:rPr>
        <w:t xml:space="preserve">, totaling </w:t>
      </w:r>
      <w:r w:rsidR="00E260B6" w:rsidRPr="00B63360">
        <w:rPr>
          <w:color w:val="000000"/>
          <w:szCs w:val="22"/>
          <w:lang w:val="en-US" w:bidi="th-TH"/>
        </w:rPr>
        <w:t>Baht 40,000 million</w:t>
      </w:r>
      <w:r w:rsidRPr="00B63360">
        <w:rPr>
          <w:color w:val="000000"/>
          <w:szCs w:val="22"/>
          <w:lang w:val="en-US" w:bidi="th-TH"/>
        </w:rPr>
        <w:t xml:space="preserve"> to 4,000 million shares of Baht 10 par value</w:t>
      </w:r>
      <w:r w:rsidR="00010885">
        <w:rPr>
          <w:color w:val="000000"/>
          <w:szCs w:val="22"/>
          <w:lang w:val="en-US" w:bidi="th-TH"/>
        </w:rPr>
        <w:t xml:space="preserve">, totaling </w:t>
      </w:r>
      <w:r w:rsidR="00010885" w:rsidRPr="00B63360">
        <w:rPr>
          <w:color w:val="000000"/>
          <w:szCs w:val="22"/>
          <w:lang w:val="en-US" w:bidi="th-TH"/>
        </w:rPr>
        <w:t>Baht 40,000 million</w:t>
      </w:r>
      <w:r w:rsidRPr="00B63360">
        <w:rPr>
          <w:color w:val="000000"/>
          <w:szCs w:val="22"/>
          <w:lang w:val="en-US" w:bidi="th-TH"/>
        </w:rPr>
        <w:t xml:space="preserve">. The Company’s interest in the subsidiary </w:t>
      </w:r>
      <w:r w:rsidR="00B007D3">
        <w:rPr>
          <w:rFonts w:cstheme="minorBidi"/>
          <w:szCs w:val="22"/>
          <w:lang w:val="en-US" w:bidi="th-TH"/>
        </w:rPr>
        <w:t xml:space="preserve">was still </w:t>
      </w:r>
      <w:r w:rsidR="008618EA">
        <w:rPr>
          <w:rFonts w:cstheme="minorBidi"/>
          <w:szCs w:val="22"/>
          <w:lang w:val="en-US" w:bidi="th-TH"/>
        </w:rPr>
        <w:t>50.00</w:t>
      </w:r>
      <w:r w:rsidR="00B007D3">
        <w:rPr>
          <w:rFonts w:cstheme="minorBidi"/>
          <w:szCs w:val="22"/>
          <w:lang w:val="en-US" w:bidi="th-TH"/>
        </w:rPr>
        <w:t>%</w:t>
      </w:r>
      <w:r w:rsidRPr="005579FC">
        <w:rPr>
          <w:rFonts w:cstheme="minorBidi"/>
          <w:szCs w:val="22"/>
          <w:lang w:val="en-US" w:bidi="th-TH"/>
        </w:rPr>
        <w:t xml:space="preserve"> </w:t>
      </w:r>
      <w:r w:rsidRPr="00B63360">
        <w:rPr>
          <w:color w:val="000000"/>
          <w:szCs w:val="22"/>
          <w:lang w:val="en-US" w:bidi="th-TH"/>
        </w:rPr>
        <w:t>and the Group’s interest in the subsidiary was still 99.99%.</w:t>
      </w:r>
    </w:p>
    <w:p w14:paraId="6CEC60B9" w14:textId="77777777" w:rsidR="00B93A07" w:rsidRDefault="00B93A07" w:rsidP="00B93A07">
      <w:pPr>
        <w:spacing w:line="240" w:lineRule="auto"/>
        <w:ind w:left="540"/>
        <w:jc w:val="thaiDistribute"/>
        <w:rPr>
          <w:color w:val="000000"/>
          <w:szCs w:val="22"/>
          <w:lang w:val="en-US" w:bidi="th-TH"/>
        </w:rPr>
      </w:pPr>
    </w:p>
    <w:p w14:paraId="43479058" w14:textId="3F4A120B" w:rsidR="00B93A07" w:rsidRDefault="00B93A07" w:rsidP="00B93A07">
      <w:pPr>
        <w:spacing w:line="240" w:lineRule="auto"/>
        <w:ind w:left="540"/>
        <w:jc w:val="thaiDistribute"/>
        <w:rPr>
          <w:color w:val="000000"/>
          <w:szCs w:val="22"/>
          <w:lang w:val="en-US" w:bidi="th-TH"/>
        </w:rPr>
      </w:pPr>
      <w:r w:rsidRPr="008C74CF">
        <w:rPr>
          <w:color w:val="000000"/>
          <w:szCs w:val="22"/>
          <w:lang w:val="en-US" w:bidi="th-TH"/>
        </w:rPr>
        <w:t xml:space="preserve">On </w:t>
      </w:r>
      <w:r>
        <w:rPr>
          <w:color w:val="000000"/>
          <w:szCs w:val="22"/>
          <w:lang w:val="en-US" w:bidi="th-TH"/>
        </w:rPr>
        <w:t>the same date</w:t>
      </w:r>
      <w:r w:rsidRPr="008C74CF">
        <w:rPr>
          <w:color w:val="000000"/>
          <w:szCs w:val="22"/>
          <w:lang w:val="en-US" w:bidi="th-TH"/>
        </w:rPr>
        <w:t xml:space="preserve">, TCC Hotel Asset Management Company Limited, a direct subsidiary registered the increase of the share capital </w:t>
      </w:r>
      <w:r w:rsidR="00432B24" w:rsidRPr="00464E57">
        <w:rPr>
          <w:color w:val="000000"/>
          <w:szCs w:val="22"/>
          <w:lang w:val="en-US" w:bidi="th-TH"/>
        </w:rPr>
        <w:t xml:space="preserve">amounting to Baht </w:t>
      </w:r>
      <w:r w:rsidR="00432B24">
        <w:rPr>
          <w:color w:val="000000"/>
          <w:szCs w:val="22"/>
          <w:lang w:val="en-US" w:bidi="th-TH"/>
        </w:rPr>
        <w:t>29,000</w:t>
      </w:r>
      <w:r w:rsidR="00432B24" w:rsidRPr="00464E57">
        <w:rPr>
          <w:color w:val="000000"/>
          <w:szCs w:val="22"/>
          <w:lang w:val="en-US" w:bidi="th-TH"/>
        </w:rPr>
        <w:t xml:space="preserve"> million</w:t>
      </w:r>
      <w:r w:rsidR="00432B24" w:rsidRPr="0073685B">
        <w:rPr>
          <w:color w:val="000000"/>
          <w:szCs w:val="22"/>
          <w:lang w:val="en-US" w:bidi="th-TH"/>
        </w:rPr>
        <w:t xml:space="preserve"> </w:t>
      </w:r>
      <w:r w:rsidRPr="008C74CF">
        <w:rPr>
          <w:color w:val="000000"/>
          <w:szCs w:val="22"/>
          <w:lang w:val="en-US" w:bidi="th-TH"/>
        </w:rPr>
        <w:t xml:space="preserve">from Baht 40,000 million (4,000 million shares of Baht 10 par value) to Baht 69,000 million (6,900 million shares of Baht 10 par value). The Company’s interest in the subsidiary </w:t>
      </w:r>
      <w:r w:rsidR="00B007D3">
        <w:rPr>
          <w:rFonts w:cstheme="minorBidi"/>
          <w:szCs w:val="22"/>
          <w:lang w:val="en-US" w:bidi="th-TH"/>
        </w:rPr>
        <w:t xml:space="preserve">was still </w:t>
      </w:r>
      <w:r w:rsidR="008618EA">
        <w:rPr>
          <w:rFonts w:cstheme="minorBidi"/>
          <w:szCs w:val="22"/>
          <w:lang w:val="en-US" w:bidi="th-TH"/>
        </w:rPr>
        <w:t>50.00</w:t>
      </w:r>
      <w:r w:rsidR="00B007D3">
        <w:rPr>
          <w:rFonts w:cstheme="minorBidi"/>
          <w:szCs w:val="22"/>
          <w:lang w:val="en-US" w:bidi="th-TH"/>
        </w:rPr>
        <w:t>%</w:t>
      </w:r>
      <w:r w:rsidRPr="005579FC">
        <w:rPr>
          <w:rFonts w:cstheme="minorBidi"/>
          <w:szCs w:val="22"/>
          <w:lang w:val="en-US" w:bidi="th-TH"/>
        </w:rPr>
        <w:t xml:space="preserve"> </w:t>
      </w:r>
      <w:r w:rsidRPr="008C74CF">
        <w:rPr>
          <w:color w:val="000000"/>
          <w:szCs w:val="22"/>
          <w:lang w:val="en-US" w:bidi="th-TH"/>
        </w:rPr>
        <w:t>and the Group’s interest in the subsidiary was still 99.99%.</w:t>
      </w:r>
    </w:p>
    <w:p w14:paraId="6AF96DF1" w14:textId="77777777" w:rsidR="002D4FB0" w:rsidRDefault="002D4FB0" w:rsidP="008618EA">
      <w:pPr>
        <w:spacing w:line="240" w:lineRule="auto"/>
        <w:jc w:val="thaiDistribute"/>
        <w:rPr>
          <w:rFonts w:cstheme="minorBidi"/>
          <w:szCs w:val="22"/>
          <w:lang w:bidi="th-TH"/>
        </w:rPr>
      </w:pPr>
    </w:p>
    <w:p w14:paraId="40163D4F" w14:textId="2AE08C1D" w:rsidR="00EE4422" w:rsidRPr="009426D0" w:rsidRDefault="009718C3" w:rsidP="00EE6E40">
      <w:pPr>
        <w:pStyle w:val="Heading1"/>
        <w:spacing w:before="0" w:after="0" w:line="240" w:lineRule="atLeast"/>
        <w:ind w:left="540" w:hanging="540"/>
        <w:rPr>
          <w:sz w:val="22"/>
          <w:szCs w:val="22"/>
          <w:lang w:val="en-US"/>
        </w:rPr>
      </w:pPr>
      <w:r w:rsidRPr="009426D0">
        <w:rPr>
          <w:bCs/>
          <w:szCs w:val="24"/>
        </w:rPr>
        <w:t xml:space="preserve">Investment </w:t>
      </w:r>
      <w:r w:rsidR="00CA296F" w:rsidRPr="009426D0">
        <w:rPr>
          <w:bCs/>
          <w:szCs w:val="24"/>
        </w:rPr>
        <w:t>p</w:t>
      </w:r>
      <w:r w:rsidRPr="009426D0">
        <w:rPr>
          <w:bCs/>
          <w:szCs w:val="24"/>
        </w:rPr>
        <w:t>roperties</w:t>
      </w:r>
    </w:p>
    <w:p w14:paraId="303AC695" w14:textId="77777777" w:rsidR="00B20A88" w:rsidRPr="00EC5A30" w:rsidRDefault="00B20A88" w:rsidP="00EC5A30">
      <w:pPr>
        <w:tabs>
          <w:tab w:val="left" w:pos="540"/>
        </w:tabs>
        <w:spacing w:line="220" w:lineRule="auto"/>
        <w:jc w:val="thaiDistribute"/>
        <w:rPr>
          <w:szCs w:val="22"/>
        </w:rPr>
      </w:pPr>
    </w:p>
    <w:tbl>
      <w:tblPr>
        <w:tblStyle w:val="TableGrid"/>
        <w:tblW w:w="9210" w:type="dxa"/>
        <w:tblInd w:w="360" w:type="dxa"/>
        <w:tblLook w:val="04A0" w:firstRow="1" w:lastRow="0" w:firstColumn="1" w:lastColumn="0" w:noHBand="0" w:noVBand="1"/>
      </w:tblPr>
      <w:tblGrid>
        <w:gridCol w:w="5040"/>
        <w:gridCol w:w="2049"/>
        <w:gridCol w:w="2121"/>
      </w:tblGrid>
      <w:tr w:rsidR="00911363" w:rsidRPr="009426D0" w14:paraId="469009E6" w14:textId="77777777" w:rsidTr="008714E5">
        <w:trPr>
          <w:tblHeader/>
        </w:trPr>
        <w:tc>
          <w:tcPr>
            <w:tcW w:w="5040" w:type="dxa"/>
            <w:vAlign w:val="bottom"/>
          </w:tcPr>
          <w:p w14:paraId="560959B0" w14:textId="77777777" w:rsidR="00911363" w:rsidRPr="009426D0" w:rsidRDefault="00911363" w:rsidP="00D40FBA">
            <w:pPr>
              <w:tabs>
                <w:tab w:val="left" w:pos="547"/>
              </w:tabs>
              <w:ind w:left="547"/>
              <w:jc w:val="center"/>
              <w:rPr>
                <w:szCs w:val="22"/>
              </w:rPr>
            </w:pPr>
          </w:p>
        </w:tc>
        <w:tc>
          <w:tcPr>
            <w:tcW w:w="2049" w:type="dxa"/>
            <w:vAlign w:val="bottom"/>
          </w:tcPr>
          <w:p w14:paraId="3FC2A63B" w14:textId="77777777" w:rsidR="00911363" w:rsidRPr="00FC2463" w:rsidRDefault="00911363" w:rsidP="00FC2463">
            <w:pPr>
              <w:spacing w:line="240" w:lineRule="auto"/>
              <w:ind w:left="337" w:hanging="270"/>
              <w:rPr>
                <w:szCs w:val="22"/>
                <w:lang w:bidi="th-TH"/>
              </w:rPr>
            </w:pPr>
          </w:p>
        </w:tc>
        <w:tc>
          <w:tcPr>
            <w:tcW w:w="2121" w:type="dxa"/>
          </w:tcPr>
          <w:p w14:paraId="5379DA3A" w14:textId="77777777" w:rsidR="00911363" w:rsidRPr="009426D0" w:rsidRDefault="00911363" w:rsidP="00911363">
            <w:pPr>
              <w:ind w:left="340" w:hanging="360"/>
              <w:jc w:val="center"/>
              <w:rPr>
                <w:b/>
                <w:bCs/>
                <w:szCs w:val="22"/>
              </w:rPr>
            </w:pPr>
            <w:r w:rsidRPr="009426D0">
              <w:rPr>
                <w:b/>
                <w:bCs/>
                <w:szCs w:val="22"/>
              </w:rPr>
              <w:t>Consolidated</w:t>
            </w:r>
          </w:p>
          <w:p w14:paraId="1A8F19C7" w14:textId="4182AF22" w:rsidR="00911363" w:rsidRPr="009426D0" w:rsidRDefault="00CA296F" w:rsidP="008714E5">
            <w:pPr>
              <w:ind w:left="-15"/>
              <w:jc w:val="center"/>
              <w:rPr>
                <w:b/>
                <w:bCs/>
                <w:szCs w:val="22"/>
              </w:rPr>
            </w:pPr>
            <w:r w:rsidRPr="009426D0">
              <w:rPr>
                <w:b/>
                <w:bCs/>
                <w:szCs w:val="22"/>
              </w:rPr>
              <w:t>f</w:t>
            </w:r>
            <w:r w:rsidR="00911363" w:rsidRPr="009426D0">
              <w:rPr>
                <w:b/>
                <w:bCs/>
                <w:szCs w:val="22"/>
              </w:rPr>
              <w:t>inancial</w:t>
            </w:r>
            <w:r w:rsidR="00FF51DE" w:rsidRPr="009426D0">
              <w:rPr>
                <w:b/>
                <w:bCs/>
                <w:szCs w:val="22"/>
              </w:rPr>
              <w:t xml:space="preserve"> </w:t>
            </w:r>
            <w:r w:rsidR="00911363" w:rsidRPr="009426D0">
              <w:rPr>
                <w:b/>
                <w:bCs/>
                <w:szCs w:val="22"/>
              </w:rPr>
              <w:t>statements</w:t>
            </w:r>
          </w:p>
        </w:tc>
      </w:tr>
      <w:tr w:rsidR="00911363" w:rsidRPr="009426D0" w14:paraId="18FCB76A" w14:textId="77777777" w:rsidTr="008714E5">
        <w:trPr>
          <w:tblHeader/>
        </w:trPr>
        <w:tc>
          <w:tcPr>
            <w:tcW w:w="5040" w:type="dxa"/>
            <w:vAlign w:val="bottom"/>
          </w:tcPr>
          <w:p w14:paraId="1ED88CF5" w14:textId="77777777" w:rsidR="00911363" w:rsidRPr="009426D0" w:rsidRDefault="00911363" w:rsidP="0072269A">
            <w:pPr>
              <w:tabs>
                <w:tab w:val="left" w:pos="547"/>
              </w:tabs>
              <w:ind w:left="547"/>
              <w:jc w:val="center"/>
              <w:rPr>
                <w:szCs w:val="22"/>
              </w:rPr>
            </w:pPr>
          </w:p>
        </w:tc>
        <w:tc>
          <w:tcPr>
            <w:tcW w:w="2049" w:type="dxa"/>
            <w:vAlign w:val="bottom"/>
          </w:tcPr>
          <w:p w14:paraId="74A442A8" w14:textId="04EAD6A9" w:rsidR="00911363" w:rsidRPr="00FC2463" w:rsidRDefault="00911363" w:rsidP="00FC2463">
            <w:pPr>
              <w:spacing w:line="240" w:lineRule="auto"/>
              <w:ind w:left="337" w:hanging="270"/>
              <w:rPr>
                <w:szCs w:val="22"/>
                <w:lang w:bidi="th-TH"/>
              </w:rPr>
            </w:pPr>
          </w:p>
        </w:tc>
        <w:tc>
          <w:tcPr>
            <w:tcW w:w="2121" w:type="dxa"/>
          </w:tcPr>
          <w:p w14:paraId="07D19FDF" w14:textId="0A4140CE" w:rsidR="00911363" w:rsidRPr="008714E5" w:rsidRDefault="00911363" w:rsidP="008714E5">
            <w:pPr>
              <w:ind w:left="-15"/>
              <w:jc w:val="center"/>
              <w:rPr>
                <w:szCs w:val="22"/>
              </w:rPr>
            </w:pPr>
            <w:r w:rsidRPr="008714E5">
              <w:rPr>
                <w:szCs w:val="22"/>
              </w:rPr>
              <w:t>Investment</w:t>
            </w:r>
          </w:p>
          <w:p w14:paraId="73DBFEB0" w14:textId="6D41BFA5" w:rsidR="00911363" w:rsidRPr="009426D0" w:rsidRDefault="00911363" w:rsidP="008714E5">
            <w:pPr>
              <w:ind w:left="-15"/>
              <w:jc w:val="center"/>
              <w:rPr>
                <w:szCs w:val="22"/>
              </w:rPr>
            </w:pPr>
            <w:r w:rsidRPr="008714E5">
              <w:rPr>
                <w:szCs w:val="22"/>
              </w:rPr>
              <w:t>properties</w:t>
            </w:r>
          </w:p>
        </w:tc>
      </w:tr>
      <w:tr w:rsidR="00911363" w:rsidRPr="009426D0" w14:paraId="746915E7" w14:textId="77777777" w:rsidTr="008714E5">
        <w:trPr>
          <w:tblHeader/>
        </w:trPr>
        <w:tc>
          <w:tcPr>
            <w:tcW w:w="5040" w:type="dxa"/>
            <w:vAlign w:val="bottom"/>
          </w:tcPr>
          <w:p w14:paraId="32151EC6" w14:textId="77777777" w:rsidR="00911363" w:rsidRPr="009426D0" w:rsidRDefault="00911363" w:rsidP="0072269A">
            <w:pPr>
              <w:ind w:left="547"/>
              <w:jc w:val="center"/>
              <w:rPr>
                <w:szCs w:val="22"/>
              </w:rPr>
            </w:pPr>
          </w:p>
        </w:tc>
        <w:tc>
          <w:tcPr>
            <w:tcW w:w="2049" w:type="dxa"/>
            <w:vAlign w:val="bottom"/>
          </w:tcPr>
          <w:p w14:paraId="6F4A4D6C" w14:textId="77777777" w:rsidR="00911363" w:rsidRPr="00FC2463" w:rsidRDefault="00911363" w:rsidP="00FC2463">
            <w:pPr>
              <w:spacing w:line="240" w:lineRule="auto"/>
              <w:ind w:left="337" w:hanging="270"/>
              <w:rPr>
                <w:szCs w:val="22"/>
                <w:lang w:bidi="th-TH"/>
              </w:rPr>
            </w:pPr>
          </w:p>
        </w:tc>
        <w:tc>
          <w:tcPr>
            <w:tcW w:w="2121" w:type="dxa"/>
          </w:tcPr>
          <w:p w14:paraId="32DB1C1B" w14:textId="4A9DC162" w:rsidR="00911363" w:rsidRPr="008714E5" w:rsidRDefault="00911363" w:rsidP="008714E5">
            <w:pPr>
              <w:ind w:left="-15"/>
              <w:jc w:val="center"/>
              <w:rPr>
                <w:i/>
                <w:iCs/>
                <w:szCs w:val="22"/>
              </w:rPr>
            </w:pPr>
            <w:r w:rsidRPr="008714E5">
              <w:rPr>
                <w:i/>
                <w:iCs/>
                <w:szCs w:val="22"/>
              </w:rPr>
              <w:t>(in thousand Baht)</w:t>
            </w:r>
          </w:p>
        </w:tc>
      </w:tr>
      <w:tr w:rsidR="00410CBB" w:rsidRPr="009426D0" w14:paraId="7594F717" w14:textId="77777777" w:rsidTr="008714E5">
        <w:tc>
          <w:tcPr>
            <w:tcW w:w="5040" w:type="dxa"/>
            <w:vAlign w:val="bottom"/>
          </w:tcPr>
          <w:p w14:paraId="228DCC4F" w14:textId="312FE35E" w:rsidR="00410CBB" w:rsidRPr="009426D0" w:rsidRDefault="00410CBB" w:rsidP="00410CBB">
            <w:pPr>
              <w:spacing w:line="240" w:lineRule="auto"/>
              <w:ind w:left="337" w:hanging="270"/>
              <w:rPr>
                <w:szCs w:val="22"/>
                <w:cs/>
              </w:rPr>
            </w:pPr>
            <w:r w:rsidRPr="009426D0">
              <w:rPr>
                <w:szCs w:val="22"/>
                <w:lang w:bidi="th-TH"/>
              </w:rPr>
              <w:t xml:space="preserve">At 1 January </w:t>
            </w:r>
            <w:r>
              <w:rPr>
                <w:szCs w:val="22"/>
                <w:lang w:bidi="th-TH"/>
              </w:rPr>
              <w:t xml:space="preserve">2025 </w:t>
            </w:r>
          </w:p>
        </w:tc>
        <w:tc>
          <w:tcPr>
            <w:tcW w:w="2049" w:type="dxa"/>
            <w:vAlign w:val="bottom"/>
          </w:tcPr>
          <w:p w14:paraId="34E3B7DC" w14:textId="77777777" w:rsidR="00410CBB" w:rsidRPr="00FC2463" w:rsidRDefault="00410CBB" w:rsidP="00410CBB">
            <w:pPr>
              <w:spacing w:line="240" w:lineRule="auto"/>
              <w:ind w:left="337" w:hanging="270"/>
              <w:rPr>
                <w:szCs w:val="22"/>
                <w:lang w:bidi="th-TH"/>
              </w:rPr>
            </w:pPr>
          </w:p>
        </w:tc>
        <w:tc>
          <w:tcPr>
            <w:tcW w:w="2121" w:type="dxa"/>
          </w:tcPr>
          <w:p w14:paraId="0E90145C" w14:textId="613D6692" w:rsidR="00410CBB" w:rsidRPr="00975CED" w:rsidRDefault="00410CBB" w:rsidP="00410CBB">
            <w:pPr>
              <w:tabs>
                <w:tab w:val="decimal" w:pos="1710"/>
              </w:tabs>
              <w:ind w:left="-15"/>
              <w:rPr>
                <w:rFonts w:cstheme="minorBidi"/>
                <w:szCs w:val="22"/>
                <w:highlight w:val="yellow"/>
                <w:lang w:val="en-US" w:bidi="th-TH"/>
              </w:rPr>
            </w:pPr>
            <w:r w:rsidRPr="00944FBC">
              <w:t>91,517,479</w:t>
            </w:r>
          </w:p>
        </w:tc>
      </w:tr>
      <w:tr w:rsidR="00410CBB" w:rsidRPr="009426D0" w14:paraId="3DDE687C" w14:textId="77777777" w:rsidTr="008714E5">
        <w:tc>
          <w:tcPr>
            <w:tcW w:w="5040" w:type="dxa"/>
            <w:vAlign w:val="bottom"/>
          </w:tcPr>
          <w:p w14:paraId="6ED81BF2" w14:textId="276706F7" w:rsidR="00410CBB" w:rsidRPr="009426D0" w:rsidRDefault="00410CBB" w:rsidP="00410CBB">
            <w:pPr>
              <w:spacing w:line="240" w:lineRule="auto"/>
              <w:ind w:left="337" w:hanging="270"/>
              <w:rPr>
                <w:szCs w:val="22"/>
                <w:cs/>
              </w:rPr>
            </w:pPr>
            <w:r w:rsidRPr="009426D0">
              <w:rPr>
                <w:szCs w:val="22"/>
                <w:lang w:bidi="th-TH"/>
              </w:rPr>
              <w:t>Additions</w:t>
            </w:r>
          </w:p>
        </w:tc>
        <w:tc>
          <w:tcPr>
            <w:tcW w:w="2049" w:type="dxa"/>
            <w:vAlign w:val="bottom"/>
          </w:tcPr>
          <w:p w14:paraId="73B51703" w14:textId="77777777" w:rsidR="00410CBB" w:rsidRPr="00FC2463" w:rsidRDefault="00410CBB" w:rsidP="00410CBB">
            <w:pPr>
              <w:spacing w:line="240" w:lineRule="auto"/>
              <w:ind w:left="337" w:hanging="270"/>
              <w:rPr>
                <w:szCs w:val="22"/>
                <w:lang w:bidi="th-TH"/>
              </w:rPr>
            </w:pPr>
          </w:p>
        </w:tc>
        <w:tc>
          <w:tcPr>
            <w:tcW w:w="2121" w:type="dxa"/>
          </w:tcPr>
          <w:p w14:paraId="1B1FF47B" w14:textId="5EE35440" w:rsidR="00410CBB" w:rsidRPr="00975CED" w:rsidRDefault="00410CBB" w:rsidP="00410CBB">
            <w:pPr>
              <w:tabs>
                <w:tab w:val="decimal" w:pos="1710"/>
              </w:tabs>
              <w:ind w:left="-15"/>
              <w:rPr>
                <w:szCs w:val="22"/>
                <w:highlight w:val="yellow"/>
              </w:rPr>
            </w:pPr>
            <w:r w:rsidRPr="00944FBC">
              <w:t>2,746,986</w:t>
            </w:r>
          </w:p>
        </w:tc>
      </w:tr>
      <w:tr w:rsidR="00410CBB" w:rsidRPr="009426D0" w14:paraId="10A7B050" w14:textId="77777777" w:rsidTr="008714E5">
        <w:tc>
          <w:tcPr>
            <w:tcW w:w="5040" w:type="dxa"/>
            <w:vAlign w:val="bottom"/>
          </w:tcPr>
          <w:p w14:paraId="74D772AE" w14:textId="7D329E7A" w:rsidR="00410CBB" w:rsidRPr="009426D0" w:rsidRDefault="00410CBB" w:rsidP="00410CBB">
            <w:pPr>
              <w:spacing w:line="240" w:lineRule="auto"/>
              <w:ind w:left="337" w:hanging="270"/>
              <w:rPr>
                <w:szCs w:val="22"/>
                <w:lang w:bidi="th-TH"/>
              </w:rPr>
            </w:pPr>
            <w:r>
              <w:rPr>
                <w:szCs w:val="22"/>
                <w:lang w:bidi="th-TH"/>
              </w:rPr>
              <w:t>Transfer to property, plant and equipment</w:t>
            </w:r>
          </w:p>
        </w:tc>
        <w:tc>
          <w:tcPr>
            <w:tcW w:w="2049" w:type="dxa"/>
            <w:vAlign w:val="bottom"/>
          </w:tcPr>
          <w:p w14:paraId="08577447" w14:textId="77777777" w:rsidR="00410CBB" w:rsidRPr="00FC2463" w:rsidRDefault="00410CBB" w:rsidP="00410CBB">
            <w:pPr>
              <w:spacing w:line="240" w:lineRule="auto"/>
              <w:ind w:left="337" w:hanging="270"/>
              <w:rPr>
                <w:szCs w:val="22"/>
                <w:lang w:bidi="th-TH"/>
              </w:rPr>
            </w:pPr>
          </w:p>
        </w:tc>
        <w:tc>
          <w:tcPr>
            <w:tcW w:w="2121" w:type="dxa"/>
          </w:tcPr>
          <w:p w14:paraId="1E146D09" w14:textId="4C161BA5" w:rsidR="00410CBB" w:rsidRPr="00975CED" w:rsidRDefault="00410CBB" w:rsidP="00410CBB">
            <w:pPr>
              <w:tabs>
                <w:tab w:val="decimal" w:pos="1710"/>
              </w:tabs>
              <w:ind w:left="-15"/>
              <w:rPr>
                <w:szCs w:val="22"/>
                <w:highlight w:val="yellow"/>
              </w:rPr>
            </w:pPr>
            <w:r w:rsidRPr="00944FBC">
              <w:t>(1,268,235)</w:t>
            </w:r>
          </w:p>
        </w:tc>
      </w:tr>
      <w:tr w:rsidR="00410CBB" w:rsidRPr="009426D0" w14:paraId="3B41F520" w14:textId="77777777" w:rsidTr="008714E5">
        <w:trPr>
          <w:trHeight w:val="155"/>
        </w:trPr>
        <w:tc>
          <w:tcPr>
            <w:tcW w:w="5040" w:type="dxa"/>
            <w:vAlign w:val="bottom"/>
          </w:tcPr>
          <w:p w14:paraId="3D246D49" w14:textId="78E74F56" w:rsidR="00410CBB" w:rsidRPr="009426D0" w:rsidRDefault="00410CBB" w:rsidP="00410CBB">
            <w:pPr>
              <w:spacing w:line="240" w:lineRule="auto"/>
              <w:ind w:left="337" w:hanging="270"/>
              <w:rPr>
                <w:szCs w:val="22"/>
                <w:cs/>
              </w:rPr>
            </w:pPr>
            <w:r w:rsidRPr="009426D0">
              <w:rPr>
                <w:szCs w:val="22"/>
                <w:lang w:bidi="th-TH"/>
              </w:rPr>
              <w:t>Gains on fair value adjustments</w:t>
            </w:r>
          </w:p>
        </w:tc>
        <w:tc>
          <w:tcPr>
            <w:tcW w:w="2049" w:type="dxa"/>
            <w:vAlign w:val="bottom"/>
          </w:tcPr>
          <w:p w14:paraId="39815FEA" w14:textId="77777777" w:rsidR="00410CBB" w:rsidRPr="00FC2463" w:rsidRDefault="00410CBB" w:rsidP="00410CBB">
            <w:pPr>
              <w:spacing w:line="240" w:lineRule="auto"/>
              <w:ind w:left="337" w:hanging="270"/>
              <w:rPr>
                <w:szCs w:val="22"/>
                <w:cs/>
                <w:lang w:bidi="th-TH"/>
              </w:rPr>
            </w:pPr>
          </w:p>
        </w:tc>
        <w:tc>
          <w:tcPr>
            <w:tcW w:w="2121" w:type="dxa"/>
            <w:tcBorders>
              <w:bottom w:val="single" w:sz="4" w:space="0" w:color="auto"/>
            </w:tcBorders>
          </w:tcPr>
          <w:p w14:paraId="33D0361D" w14:textId="3DB43DEF" w:rsidR="00410CBB" w:rsidRPr="00975CED" w:rsidRDefault="00410CBB" w:rsidP="00410CBB">
            <w:pPr>
              <w:tabs>
                <w:tab w:val="decimal" w:pos="1710"/>
              </w:tabs>
              <w:ind w:left="-15"/>
              <w:rPr>
                <w:szCs w:val="22"/>
                <w:highlight w:val="yellow"/>
              </w:rPr>
            </w:pPr>
            <w:r w:rsidRPr="00944FBC">
              <w:t>4,090,134</w:t>
            </w:r>
          </w:p>
        </w:tc>
      </w:tr>
      <w:tr w:rsidR="00410CBB" w:rsidRPr="009426D0" w14:paraId="3E25C405" w14:textId="77777777" w:rsidTr="008714E5">
        <w:tc>
          <w:tcPr>
            <w:tcW w:w="5040" w:type="dxa"/>
          </w:tcPr>
          <w:p w14:paraId="6C65A57D" w14:textId="43DF7076" w:rsidR="00410CBB" w:rsidRPr="009426D0" w:rsidRDefault="00410CBB" w:rsidP="00410CBB">
            <w:pPr>
              <w:spacing w:line="240" w:lineRule="auto"/>
              <w:ind w:left="337" w:hanging="270"/>
              <w:rPr>
                <w:rFonts w:cstheme="minorBidi"/>
                <w:b/>
                <w:bCs/>
                <w:szCs w:val="22"/>
                <w:cs/>
                <w:lang w:val="en-US"/>
              </w:rPr>
            </w:pPr>
            <w:r>
              <w:rPr>
                <w:b/>
                <w:bCs/>
                <w:szCs w:val="22"/>
                <w:lang w:bidi="th-TH"/>
              </w:rPr>
              <w:t>A</w:t>
            </w:r>
            <w:r w:rsidRPr="00CA6C00">
              <w:rPr>
                <w:b/>
                <w:bCs/>
                <w:szCs w:val="22"/>
                <w:lang w:bidi="th-TH"/>
              </w:rPr>
              <w:t xml:space="preserve">t </w:t>
            </w:r>
            <w:r w:rsidRPr="001B2B86">
              <w:rPr>
                <w:b/>
                <w:bCs/>
                <w:szCs w:val="22"/>
                <w:lang w:bidi="th-TH"/>
              </w:rPr>
              <w:t xml:space="preserve">30 </w:t>
            </w:r>
            <w:r w:rsidRPr="009C74CC">
              <w:rPr>
                <w:b/>
                <w:bCs/>
                <w:szCs w:val="22"/>
                <w:lang w:bidi="th-TH"/>
              </w:rPr>
              <w:t xml:space="preserve">September </w:t>
            </w:r>
            <w:r w:rsidRPr="004A3EEC">
              <w:rPr>
                <w:b/>
                <w:bCs/>
                <w:szCs w:val="22"/>
                <w:lang w:bidi="th-TH"/>
              </w:rPr>
              <w:t>2025</w:t>
            </w:r>
          </w:p>
        </w:tc>
        <w:tc>
          <w:tcPr>
            <w:tcW w:w="2049" w:type="dxa"/>
            <w:vAlign w:val="bottom"/>
          </w:tcPr>
          <w:p w14:paraId="128AA20D" w14:textId="77777777" w:rsidR="00410CBB" w:rsidRPr="00FC2463" w:rsidRDefault="00410CBB" w:rsidP="00410CBB">
            <w:pPr>
              <w:spacing w:line="240" w:lineRule="auto"/>
              <w:ind w:left="337" w:hanging="270"/>
              <w:rPr>
                <w:szCs w:val="22"/>
                <w:lang w:bidi="th-TH"/>
              </w:rPr>
            </w:pPr>
          </w:p>
        </w:tc>
        <w:tc>
          <w:tcPr>
            <w:tcW w:w="2121" w:type="dxa"/>
            <w:tcBorders>
              <w:top w:val="single" w:sz="4" w:space="0" w:color="auto"/>
              <w:bottom w:val="double" w:sz="4" w:space="0" w:color="auto"/>
            </w:tcBorders>
          </w:tcPr>
          <w:p w14:paraId="2D866B67" w14:textId="3D18615C" w:rsidR="00410CBB" w:rsidRPr="002563EA" w:rsidRDefault="00410CBB" w:rsidP="00410CBB">
            <w:pPr>
              <w:tabs>
                <w:tab w:val="decimal" w:pos="1710"/>
              </w:tabs>
              <w:ind w:left="-15"/>
              <w:rPr>
                <w:b/>
                <w:bCs/>
                <w:szCs w:val="22"/>
                <w:highlight w:val="yellow"/>
              </w:rPr>
            </w:pPr>
            <w:r w:rsidRPr="002563EA">
              <w:rPr>
                <w:b/>
                <w:bCs/>
              </w:rPr>
              <w:t>97,086,364</w:t>
            </w:r>
          </w:p>
        </w:tc>
      </w:tr>
    </w:tbl>
    <w:p w14:paraId="0B686C6E" w14:textId="3F4EF876" w:rsidR="00291FB6" w:rsidRPr="00EC5A30" w:rsidRDefault="00291FB6" w:rsidP="00EC5A30">
      <w:pPr>
        <w:tabs>
          <w:tab w:val="left" w:pos="540"/>
        </w:tabs>
        <w:spacing w:line="220" w:lineRule="auto"/>
        <w:jc w:val="thaiDistribute"/>
        <w:rPr>
          <w:szCs w:val="22"/>
        </w:rPr>
      </w:pPr>
    </w:p>
    <w:p w14:paraId="5DBEB257" w14:textId="2D9F7836" w:rsidR="009E4D6D" w:rsidRPr="009A498C" w:rsidRDefault="007362F9" w:rsidP="009E4D6D">
      <w:pPr>
        <w:spacing w:line="240" w:lineRule="atLeast"/>
        <w:ind w:left="540"/>
        <w:jc w:val="thaiDistribute"/>
        <w:rPr>
          <w:i/>
          <w:iCs/>
          <w:color w:val="000000" w:themeColor="text1"/>
          <w:szCs w:val="22"/>
        </w:rPr>
      </w:pPr>
      <w:r w:rsidRPr="00983E83">
        <w:rPr>
          <w:color w:val="000000" w:themeColor="text1"/>
          <w:szCs w:val="22"/>
        </w:rPr>
        <w:t xml:space="preserve">During the </w:t>
      </w:r>
      <w:r w:rsidR="009C74CC">
        <w:rPr>
          <w:color w:val="000000" w:themeColor="text1"/>
          <w:szCs w:val="22"/>
        </w:rPr>
        <w:t>nine</w:t>
      </w:r>
      <w:r w:rsidR="005523A9" w:rsidRPr="00983E83">
        <w:rPr>
          <w:color w:val="000000" w:themeColor="text1"/>
          <w:szCs w:val="22"/>
        </w:rPr>
        <w:t xml:space="preserve">-month period ended </w:t>
      </w:r>
      <w:r w:rsidR="001B2B86" w:rsidRPr="00983E83">
        <w:rPr>
          <w:color w:val="000000" w:themeColor="text1"/>
          <w:szCs w:val="22"/>
        </w:rPr>
        <w:t xml:space="preserve">30 </w:t>
      </w:r>
      <w:r w:rsidR="009C74CC" w:rsidRPr="009C74CC">
        <w:rPr>
          <w:color w:val="000000" w:themeColor="text1"/>
          <w:szCs w:val="22"/>
        </w:rPr>
        <w:t xml:space="preserve">September </w:t>
      </w:r>
      <w:r w:rsidR="004A3EEC" w:rsidRPr="00983E83">
        <w:rPr>
          <w:color w:val="000000" w:themeColor="text1"/>
          <w:szCs w:val="22"/>
        </w:rPr>
        <w:t>2025</w:t>
      </w:r>
      <w:r w:rsidRPr="00983E83">
        <w:rPr>
          <w:color w:val="000000" w:themeColor="text1"/>
          <w:szCs w:val="22"/>
        </w:rPr>
        <w:t>, the Group recognised capitalised subsequent expenditure as cost of assets in consol</w:t>
      </w:r>
      <w:r w:rsidR="00E521FA" w:rsidRPr="00983E83">
        <w:rPr>
          <w:color w:val="000000" w:themeColor="text1"/>
          <w:szCs w:val="22"/>
        </w:rPr>
        <w:t>idated</w:t>
      </w:r>
      <w:r w:rsidRPr="00983E83">
        <w:rPr>
          <w:color w:val="000000" w:themeColor="text1"/>
          <w:szCs w:val="22"/>
        </w:rPr>
        <w:t xml:space="preserve"> financial statement amounting to Baht </w:t>
      </w:r>
      <w:r w:rsidR="00342253">
        <w:rPr>
          <w:rFonts w:cstheme="minorBidi"/>
          <w:color w:val="000000" w:themeColor="text1"/>
          <w:szCs w:val="28"/>
          <w:lang w:val="en-US" w:bidi="th-TH"/>
        </w:rPr>
        <w:t>6.96</w:t>
      </w:r>
      <w:r w:rsidRPr="00983E83">
        <w:rPr>
          <w:color w:val="000000" w:themeColor="text1"/>
          <w:szCs w:val="22"/>
        </w:rPr>
        <w:t xml:space="preserve"> million</w:t>
      </w:r>
      <w:r w:rsidR="006D285E" w:rsidRPr="00983E83">
        <w:rPr>
          <w:color w:val="000000" w:themeColor="text1"/>
          <w:szCs w:val="22"/>
        </w:rPr>
        <w:t xml:space="preserve"> </w:t>
      </w:r>
      <w:r w:rsidR="006D285E" w:rsidRPr="00983E83">
        <w:rPr>
          <w:i/>
          <w:iCs/>
          <w:color w:val="000000" w:themeColor="text1"/>
          <w:szCs w:val="22"/>
        </w:rPr>
        <w:t>(202</w:t>
      </w:r>
      <w:r w:rsidR="001B4B85" w:rsidRPr="00983E83">
        <w:rPr>
          <w:i/>
          <w:iCs/>
          <w:color w:val="000000" w:themeColor="text1"/>
          <w:szCs w:val="22"/>
        </w:rPr>
        <w:t>4</w:t>
      </w:r>
      <w:r w:rsidR="006D285E" w:rsidRPr="00983E83">
        <w:rPr>
          <w:i/>
          <w:iCs/>
          <w:color w:val="000000" w:themeColor="text1"/>
          <w:szCs w:val="22"/>
        </w:rPr>
        <w:t>:</w:t>
      </w:r>
      <w:r w:rsidR="00A76991" w:rsidRPr="00983E83">
        <w:rPr>
          <w:i/>
          <w:iCs/>
          <w:color w:val="000000" w:themeColor="text1"/>
          <w:szCs w:val="22"/>
        </w:rPr>
        <w:t xml:space="preserve"> Baht </w:t>
      </w:r>
      <w:r w:rsidR="00983E83" w:rsidRPr="00983E83">
        <w:rPr>
          <w:i/>
          <w:iCs/>
          <w:color w:val="000000" w:themeColor="text1"/>
          <w:szCs w:val="22"/>
        </w:rPr>
        <w:t>1</w:t>
      </w:r>
      <w:r w:rsidR="00247EC3">
        <w:rPr>
          <w:i/>
          <w:iCs/>
          <w:color w:val="000000" w:themeColor="text1"/>
          <w:szCs w:val="22"/>
        </w:rPr>
        <w:t>5.03</w:t>
      </w:r>
      <w:r w:rsidR="009A498C" w:rsidRPr="00983E83">
        <w:rPr>
          <w:i/>
          <w:iCs/>
          <w:color w:val="000000" w:themeColor="text1"/>
          <w:szCs w:val="22"/>
        </w:rPr>
        <w:t xml:space="preserve"> </w:t>
      </w:r>
      <w:r w:rsidR="006D285E" w:rsidRPr="00983E83">
        <w:rPr>
          <w:i/>
          <w:iCs/>
          <w:color w:val="000000" w:themeColor="text1"/>
          <w:szCs w:val="22"/>
        </w:rPr>
        <w:t>million)</w:t>
      </w:r>
      <w:r w:rsidR="009E4D6D" w:rsidRPr="00983E83">
        <w:rPr>
          <w:color w:val="000000" w:themeColor="text1"/>
          <w:szCs w:val="22"/>
        </w:rPr>
        <w:t>.</w:t>
      </w:r>
    </w:p>
    <w:p w14:paraId="300A3F84" w14:textId="77777777" w:rsidR="00F10082" w:rsidRDefault="00F10082" w:rsidP="009E4D6D">
      <w:pPr>
        <w:spacing w:line="240" w:lineRule="atLeast"/>
        <w:ind w:left="540"/>
        <w:jc w:val="thaiDistribute"/>
        <w:rPr>
          <w:szCs w:val="22"/>
        </w:rPr>
      </w:pPr>
    </w:p>
    <w:p w14:paraId="107CD897" w14:textId="735FBE03" w:rsidR="00F10082" w:rsidRPr="00294E0F" w:rsidRDefault="00244937" w:rsidP="009E4D6D">
      <w:pPr>
        <w:spacing w:line="240" w:lineRule="atLeast"/>
        <w:ind w:left="540"/>
        <w:jc w:val="thaiDistribute"/>
        <w:rPr>
          <w:rFonts w:cstheme="minorBidi"/>
          <w:szCs w:val="28"/>
          <w:cs/>
          <w:lang w:bidi="th-TH"/>
        </w:rPr>
      </w:pPr>
      <w:r w:rsidRPr="00985445">
        <w:rPr>
          <w:spacing w:val="-2"/>
          <w:szCs w:val="22"/>
        </w:rPr>
        <w:t>Capitalised borrowing costs relating to cons</w:t>
      </w:r>
      <w:r w:rsidR="00C8591F" w:rsidRPr="00985445">
        <w:rPr>
          <w:spacing w:val="-2"/>
          <w:szCs w:val="22"/>
        </w:rPr>
        <w:t>truction of the investment</w:t>
      </w:r>
      <w:r w:rsidR="00FC61CA" w:rsidRPr="00985445">
        <w:rPr>
          <w:spacing w:val="-2"/>
          <w:szCs w:val="22"/>
        </w:rPr>
        <w:t xml:space="preserve"> </w:t>
      </w:r>
      <w:r w:rsidR="00C8591F" w:rsidRPr="00985445">
        <w:rPr>
          <w:spacing w:val="-2"/>
          <w:szCs w:val="22"/>
        </w:rPr>
        <w:t>propert</w:t>
      </w:r>
      <w:r w:rsidR="00614371" w:rsidRPr="00985445">
        <w:rPr>
          <w:spacing w:val="-2"/>
          <w:szCs w:val="22"/>
        </w:rPr>
        <w:t>ies</w:t>
      </w:r>
      <w:r w:rsidR="00354EA2" w:rsidRPr="00985445">
        <w:rPr>
          <w:spacing w:val="-2"/>
          <w:szCs w:val="22"/>
        </w:rPr>
        <w:t xml:space="preserve"> </w:t>
      </w:r>
      <w:r w:rsidR="00C8591F" w:rsidRPr="00985445">
        <w:rPr>
          <w:spacing w:val="-2"/>
          <w:szCs w:val="22"/>
        </w:rPr>
        <w:t xml:space="preserve">amounted </w:t>
      </w:r>
      <w:r w:rsidR="006A2FE5" w:rsidRPr="00985445">
        <w:rPr>
          <w:spacing w:val="-2"/>
          <w:szCs w:val="22"/>
        </w:rPr>
        <w:t xml:space="preserve">to Baht </w:t>
      </w:r>
      <w:r w:rsidR="000B11D8">
        <w:rPr>
          <w:spacing w:val="-2"/>
          <w:szCs w:val="22"/>
        </w:rPr>
        <w:t>148.14</w:t>
      </w:r>
      <w:r w:rsidR="006A2FE5" w:rsidRPr="00985445">
        <w:rPr>
          <w:szCs w:val="22"/>
        </w:rPr>
        <w:t xml:space="preserve"> million </w:t>
      </w:r>
      <w:r w:rsidR="006A2FE5" w:rsidRPr="00985445">
        <w:rPr>
          <w:i/>
          <w:iCs/>
          <w:szCs w:val="22"/>
        </w:rPr>
        <w:t>(202</w:t>
      </w:r>
      <w:r w:rsidR="001B4B85" w:rsidRPr="00985445">
        <w:rPr>
          <w:i/>
          <w:iCs/>
          <w:szCs w:val="22"/>
        </w:rPr>
        <w:t>4</w:t>
      </w:r>
      <w:r w:rsidR="006A2FE5" w:rsidRPr="00985445">
        <w:rPr>
          <w:i/>
          <w:iCs/>
          <w:szCs w:val="22"/>
        </w:rPr>
        <w:t xml:space="preserve">: Baht </w:t>
      </w:r>
      <w:r w:rsidR="00D32C5C">
        <w:rPr>
          <w:i/>
          <w:iCs/>
          <w:szCs w:val="22"/>
        </w:rPr>
        <w:t>112.29</w:t>
      </w:r>
      <w:r w:rsidR="006A2FE5" w:rsidRPr="00985445">
        <w:rPr>
          <w:i/>
          <w:iCs/>
          <w:szCs w:val="22"/>
        </w:rPr>
        <w:t xml:space="preserve"> million)</w:t>
      </w:r>
      <w:r w:rsidR="0022183E" w:rsidRPr="00985445">
        <w:rPr>
          <w:szCs w:val="22"/>
        </w:rPr>
        <w:t xml:space="preserve">, with a capitalisation rate ranging from </w:t>
      </w:r>
      <w:r w:rsidR="00342253">
        <w:rPr>
          <w:szCs w:val="22"/>
        </w:rPr>
        <w:t>3.52</w:t>
      </w:r>
      <w:r w:rsidR="00853A16">
        <w:rPr>
          <w:szCs w:val="22"/>
        </w:rPr>
        <w:t>%</w:t>
      </w:r>
      <w:r w:rsidR="00342253">
        <w:rPr>
          <w:szCs w:val="22"/>
        </w:rPr>
        <w:t xml:space="preserve"> - </w:t>
      </w:r>
      <w:r w:rsidR="002C04C0">
        <w:rPr>
          <w:szCs w:val="22"/>
        </w:rPr>
        <w:t>5.57</w:t>
      </w:r>
      <w:r w:rsidR="00853A16">
        <w:rPr>
          <w:szCs w:val="22"/>
        </w:rPr>
        <w:t>%</w:t>
      </w:r>
      <w:r w:rsidR="0022183E" w:rsidRPr="00985445">
        <w:rPr>
          <w:szCs w:val="22"/>
        </w:rPr>
        <w:t xml:space="preserve"> per annum </w:t>
      </w:r>
      <w:r w:rsidR="0022183E" w:rsidRPr="00985445">
        <w:rPr>
          <w:i/>
          <w:iCs/>
          <w:szCs w:val="22"/>
        </w:rPr>
        <w:t>(202</w:t>
      </w:r>
      <w:r w:rsidR="001B4B85" w:rsidRPr="00985445">
        <w:rPr>
          <w:i/>
          <w:iCs/>
          <w:szCs w:val="22"/>
        </w:rPr>
        <w:t>4</w:t>
      </w:r>
      <w:r w:rsidR="0022183E" w:rsidRPr="00985445">
        <w:rPr>
          <w:i/>
          <w:iCs/>
          <w:szCs w:val="22"/>
        </w:rPr>
        <w:t xml:space="preserve">: </w:t>
      </w:r>
      <w:r w:rsidR="00247EC3">
        <w:rPr>
          <w:i/>
          <w:iCs/>
          <w:szCs w:val="22"/>
        </w:rPr>
        <w:t>3.</w:t>
      </w:r>
      <w:r w:rsidR="00890616">
        <w:rPr>
          <w:i/>
          <w:iCs/>
          <w:szCs w:val="22"/>
        </w:rPr>
        <w:t>20</w:t>
      </w:r>
      <w:r w:rsidR="00294E0F" w:rsidRPr="00985445">
        <w:rPr>
          <w:i/>
          <w:iCs/>
          <w:szCs w:val="22"/>
        </w:rPr>
        <w:t>% - 5.</w:t>
      </w:r>
      <w:r w:rsidR="00494686">
        <w:rPr>
          <w:i/>
          <w:iCs/>
          <w:szCs w:val="22"/>
        </w:rPr>
        <w:t>57</w:t>
      </w:r>
      <w:r w:rsidR="00294E0F" w:rsidRPr="00985445">
        <w:rPr>
          <w:i/>
          <w:iCs/>
          <w:szCs w:val="22"/>
        </w:rPr>
        <w:t>% per annum)</w:t>
      </w:r>
      <w:r w:rsidR="00294E0F" w:rsidRPr="00985445">
        <w:rPr>
          <w:szCs w:val="22"/>
        </w:rPr>
        <w:t>.</w:t>
      </w:r>
    </w:p>
    <w:p w14:paraId="20BE8E0A" w14:textId="77777777" w:rsidR="000A3F4B" w:rsidRDefault="000A3F4B" w:rsidP="00B200A2">
      <w:pPr>
        <w:spacing w:line="240" w:lineRule="atLeast"/>
        <w:ind w:left="540"/>
        <w:jc w:val="thaiDistribute"/>
        <w:rPr>
          <w:rFonts w:cstheme="minorBidi"/>
          <w:szCs w:val="28"/>
          <w:lang w:bidi="th-TH"/>
        </w:rPr>
      </w:pPr>
    </w:p>
    <w:p w14:paraId="317FE013" w14:textId="18FF02D9" w:rsidR="00B200A2" w:rsidRDefault="008F125D" w:rsidP="00B200A2">
      <w:pPr>
        <w:spacing w:line="240" w:lineRule="atLeast"/>
        <w:ind w:left="540"/>
        <w:jc w:val="thaiDistribute"/>
        <w:rPr>
          <w:rFonts w:cstheme="minorBidi"/>
          <w:i/>
          <w:iCs/>
          <w:szCs w:val="28"/>
          <w:lang w:val="en-US" w:bidi="th-TH"/>
        </w:rPr>
      </w:pPr>
      <w:r>
        <w:rPr>
          <w:rFonts w:cstheme="minorBidi"/>
          <w:i/>
          <w:iCs/>
          <w:szCs w:val="28"/>
          <w:lang w:val="en-US" w:bidi="th-TH"/>
        </w:rPr>
        <w:t>Transfer to property, plant and equipment</w:t>
      </w:r>
    </w:p>
    <w:p w14:paraId="52A0D8A4" w14:textId="77777777" w:rsidR="008F125D" w:rsidRDefault="008F125D" w:rsidP="00B200A2">
      <w:pPr>
        <w:spacing w:line="240" w:lineRule="atLeast"/>
        <w:ind w:left="540"/>
        <w:jc w:val="thaiDistribute"/>
        <w:rPr>
          <w:rFonts w:cstheme="minorBidi"/>
          <w:szCs w:val="28"/>
          <w:lang w:val="en-US" w:bidi="th-TH"/>
        </w:rPr>
      </w:pPr>
    </w:p>
    <w:p w14:paraId="3A1F2B6E" w14:textId="54A200CA" w:rsidR="008D6DE9" w:rsidRPr="008F125D" w:rsidRDefault="00155740" w:rsidP="00964663">
      <w:pPr>
        <w:spacing w:line="240" w:lineRule="atLeast"/>
        <w:ind w:left="540"/>
        <w:jc w:val="thaiDistribute"/>
        <w:rPr>
          <w:rFonts w:cstheme="minorBidi"/>
          <w:szCs w:val="28"/>
          <w:lang w:val="en-US" w:bidi="th-TH"/>
        </w:rPr>
      </w:pPr>
      <w:r w:rsidRPr="00155740">
        <w:rPr>
          <w:rFonts w:cstheme="minorBidi"/>
          <w:szCs w:val="28"/>
          <w:lang w:val="en-US" w:bidi="th-TH"/>
        </w:rPr>
        <w:t xml:space="preserve">During the nine-month period ended </w:t>
      </w:r>
      <w:r>
        <w:rPr>
          <w:rFonts w:cstheme="minorBidi"/>
          <w:szCs w:val="28"/>
          <w:lang w:val="en-US" w:bidi="th-TH"/>
        </w:rPr>
        <w:t>30</w:t>
      </w:r>
      <w:r w:rsidRPr="00155740">
        <w:rPr>
          <w:rFonts w:cstheme="minorBidi"/>
          <w:szCs w:val="28"/>
          <w:lang w:val="en-US" w:bidi="th-TH"/>
        </w:rPr>
        <w:t xml:space="preserve"> September </w:t>
      </w:r>
      <w:r>
        <w:rPr>
          <w:rFonts w:cstheme="minorBidi"/>
          <w:szCs w:val="28"/>
          <w:lang w:val="en-US" w:bidi="th-TH"/>
        </w:rPr>
        <w:t>2025</w:t>
      </w:r>
      <w:r w:rsidR="008D6DE9" w:rsidRPr="00FA6B90">
        <w:rPr>
          <w:rFonts w:cstheme="minorBidi"/>
          <w:szCs w:val="28"/>
          <w:lang w:val="en-US" w:bidi="th-TH"/>
        </w:rPr>
        <w:t xml:space="preserve">, the Group transferred investment properties with carrying amount of Baht </w:t>
      </w:r>
      <w:r w:rsidR="00C521FD" w:rsidRPr="00C521FD">
        <w:rPr>
          <w:rFonts w:cstheme="minorBidi"/>
          <w:szCs w:val="28"/>
          <w:lang w:val="en-US" w:bidi="th-TH"/>
        </w:rPr>
        <w:t xml:space="preserve">1,268.24 </w:t>
      </w:r>
      <w:r w:rsidR="008D6DE9" w:rsidRPr="00FA6B90">
        <w:rPr>
          <w:rFonts w:cstheme="minorBidi"/>
          <w:szCs w:val="28"/>
          <w:lang w:val="en-US" w:bidi="th-TH"/>
        </w:rPr>
        <w:t>million</w:t>
      </w:r>
      <w:r w:rsidR="009113E9" w:rsidRPr="00FA6B90">
        <w:rPr>
          <w:rFonts w:cstheme="minorBidi"/>
          <w:szCs w:val="28"/>
          <w:lang w:val="en-US" w:bidi="th-TH"/>
        </w:rPr>
        <w:t xml:space="preserve"> to property, plant and equipment due to a change in use of properties to </w:t>
      </w:r>
      <w:r w:rsidR="004E12FA" w:rsidRPr="00FA6B90">
        <w:rPr>
          <w:rFonts w:cstheme="minorBidi"/>
          <w:szCs w:val="28"/>
          <w:lang w:val="en-US" w:bidi="th-TH"/>
        </w:rPr>
        <w:t>owner-occu</w:t>
      </w:r>
      <w:r w:rsidR="00D941DF" w:rsidRPr="00FA6B90">
        <w:rPr>
          <w:rFonts w:cstheme="minorBidi"/>
          <w:szCs w:val="28"/>
          <w:lang w:val="en-US" w:bidi="th-TH"/>
        </w:rPr>
        <w:t xml:space="preserve">pied in the Group at the carrying amount of land amounting to Baht </w:t>
      </w:r>
      <w:r w:rsidR="00E25843" w:rsidRPr="00E25843">
        <w:rPr>
          <w:rFonts w:cstheme="minorBidi"/>
          <w:szCs w:val="28"/>
          <w:lang w:val="en-US" w:bidi="th-TH"/>
        </w:rPr>
        <w:t xml:space="preserve">1,079.64 </w:t>
      </w:r>
      <w:r w:rsidR="00D941DF" w:rsidRPr="00FA6B90">
        <w:rPr>
          <w:rFonts w:cstheme="minorBidi"/>
          <w:szCs w:val="28"/>
          <w:lang w:val="en-US" w:bidi="th-TH"/>
        </w:rPr>
        <w:t xml:space="preserve">million and </w:t>
      </w:r>
      <w:r w:rsidR="00B321CB" w:rsidRPr="00FA6B90">
        <w:rPr>
          <w:rFonts w:cstheme="minorBidi"/>
          <w:szCs w:val="28"/>
          <w:lang w:val="en-US" w:bidi="th-TH"/>
        </w:rPr>
        <w:t>a</w:t>
      </w:r>
      <w:r w:rsidR="00426397" w:rsidRPr="00FA6B90">
        <w:rPr>
          <w:spacing w:val="-2"/>
          <w:szCs w:val="22"/>
        </w:rPr>
        <w:t>ssets under construction</w:t>
      </w:r>
      <w:r w:rsidR="00D941DF" w:rsidRPr="00FA6B90">
        <w:rPr>
          <w:rFonts w:cstheme="minorBidi"/>
          <w:szCs w:val="28"/>
          <w:lang w:val="en-US" w:bidi="th-TH"/>
        </w:rPr>
        <w:t xml:space="preserve"> amounting to Baht 188.60 million.</w:t>
      </w:r>
    </w:p>
    <w:p w14:paraId="3372FE09" w14:textId="77777777" w:rsidR="00B200A2" w:rsidRPr="00BB42C2" w:rsidRDefault="00B200A2" w:rsidP="00B200A2">
      <w:pPr>
        <w:spacing w:line="240" w:lineRule="atLeast"/>
        <w:ind w:left="540"/>
        <w:jc w:val="thaiDistribute"/>
        <w:rPr>
          <w:rFonts w:cstheme="minorBidi"/>
          <w:szCs w:val="28"/>
          <w:lang w:val="en-US" w:bidi="th-TH"/>
        </w:rPr>
      </w:pPr>
    </w:p>
    <w:p w14:paraId="79B45ADF" w14:textId="67C8B43D" w:rsidR="00B165F4" w:rsidRDefault="005523A9" w:rsidP="007362F9">
      <w:pPr>
        <w:spacing w:line="240" w:lineRule="atLeast"/>
        <w:ind w:left="540"/>
        <w:jc w:val="thaiDistribute"/>
        <w:rPr>
          <w:color w:val="000000" w:themeColor="text1"/>
          <w:szCs w:val="22"/>
        </w:rPr>
      </w:pPr>
      <w:r>
        <w:rPr>
          <w:color w:val="000000" w:themeColor="text1"/>
          <w:szCs w:val="22"/>
        </w:rPr>
        <w:t>A</w:t>
      </w:r>
      <w:r w:rsidR="007B7612">
        <w:rPr>
          <w:color w:val="000000" w:themeColor="text1"/>
          <w:szCs w:val="22"/>
        </w:rPr>
        <w:t>s a</w:t>
      </w:r>
      <w:r>
        <w:rPr>
          <w:color w:val="000000" w:themeColor="text1"/>
          <w:szCs w:val="22"/>
        </w:rPr>
        <w:t xml:space="preserve">t </w:t>
      </w:r>
      <w:r w:rsidR="00223A90" w:rsidRPr="00223A90">
        <w:rPr>
          <w:color w:val="000000" w:themeColor="text1"/>
          <w:szCs w:val="22"/>
        </w:rPr>
        <w:t xml:space="preserve">30 </w:t>
      </w:r>
      <w:r w:rsidR="00247EC3" w:rsidRPr="00247EC3">
        <w:rPr>
          <w:color w:val="000000" w:themeColor="text1"/>
          <w:szCs w:val="22"/>
        </w:rPr>
        <w:t xml:space="preserve">September </w:t>
      </w:r>
      <w:r w:rsidR="001B4B85" w:rsidRPr="001B4B85">
        <w:rPr>
          <w:color w:val="000000" w:themeColor="text1"/>
          <w:szCs w:val="22"/>
        </w:rPr>
        <w:t>2025</w:t>
      </w:r>
      <w:r w:rsidR="007362F9" w:rsidRPr="00780B4B">
        <w:rPr>
          <w:color w:val="000000" w:themeColor="text1"/>
          <w:szCs w:val="22"/>
        </w:rPr>
        <w:t xml:space="preserve">, </w:t>
      </w:r>
      <w:r w:rsidR="007362F9">
        <w:rPr>
          <w:color w:val="000000" w:themeColor="text1"/>
          <w:szCs w:val="22"/>
        </w:rPr>
        <w:t>t</w:t>
      </w:r>
      <w:r w:rsidR="007362F9" w:rsidRPr="00780B4B">
        <w:rPr>
          <w:color w:val="000000" w:themeColor="text1"/>
          <w:szCs w:val="22"/>
        </w:rPr>
        <w:t xml:space="preserve">he fair value of investment properties </w:t>
      </w:r>
      <w:r w:rsidR="009F4D10">
        <w:rPr>
          <w:color w:val="000000" w:themeColor="text1"/>
          <w:szCs w:val="22"/>
        </w:rPr>
        <w:t>were</w:t>
      </w:r>
      <w:r w:rsidR="007362F9" w:rsidRPr="00780B4B">
        <w:rPr>
          <w:color w:val="000000" w:themeColor="text1"/>
          <w:szCs w:val="22"/>
        </w:rPr>
        <w:t xml:space="preserve"> determined by external independent valuer, </w:t>
      </w:r>
      <w:r w:rsidR="007362F9" w:rsidRPr="00921617">
        <w:rPr>
          <w:color w:val="000000" w:themeColor="text1"/>
          <w:szCs w:val="22"/>
        </w:rPr>
        <w:t>at open market values on an existing use basis</w:t>
      </w:r>
      <w:r w:rsidR="000F079A">
        <w:rPr>
          <w:color w:val="000000" w:themeColor="text1"/>
          <w:szCs w:val="22"/>
        </w:rPr>
        <w:t>, replacement cost</w:t>
      </w:r>
      <w:r w:rsidR="007362F9">
        <w:rPr>
          <w:color w:val="000000" w:themeColor="text1"/>
          <w:szCs w:val="22"/>
        </w:rPr>
        <w:t xml:space="preserve"> and </w:t>
      </w:r>
      <w:r w:rsidR="007362F9" w:rsidRPr="00921617">
        <w:rPr>
          <w:color w:val="000000" w:themeColor="text1"/>
          <w:szCs w:val="22"/>
        </w:rPr>
        <w:t>discounted cash flow.</w:t>
      </w:r>
      <w:r w:rsidR="00247EC3">
        <w:rPr>
          <w:color w:val="000000" w:themeColor="text1"/>
          <w:szCs w:val="22"/>
        </w:rPr>
        <w:t xml:space="preserve"> </w:t>
      </w:r>
      <w:r w:rsidR="007362F9" w:rsidRPr="00921617">
        <w:rPr>
          <w:color w:val="000000" w:themeColor="text1"/>
          <w:szCs w:val="22"/>
        </w:rPr>
        <w:t>The fair value was categorised as a Level 3 fair value</w:t>
      </w:r>
      <w:r w:rsidR="00921617" w:rsidRPr="009426D0">
        <w:rPr>
          <w:color w:val="000000" w:themeColor="text1"/>
          <w:szCs w:val="22"/>
        </w:rPr>
        <w:t>.</w:t>
      </w:r>
    </w:p>
    <w:p w14:paraId="3A6EF5E6" w14:textId="65D0634C" w:rsidR="00A940B8" w:rsidRDefault="00A940B8">
      <w:pPr>
        <w:spacing w:line="240" w:lineRule="auto"/>
        <w:rPr>
          <w:color w:val="000000" w:themeColor="text1"/>
          <w:szCs w:val="22"/>
        </w:rPr>
      </w:pPr>
    </w:p>
    <w:p w14:paraId="77B85279" w14:textId="77777777" w:rsidR="00733EE9" w:rsidRDefault="00733EE9">
      <w:pPr>
        <w:spacing w:line="240" w:lineRule="auto"/>
        <w:rPr>
          <w:b/>
          <w:bCs/>
          <w:sz w:val="24"/>
          <w:szCs w:val="24"/>
        </w:rPr>
      </w:pPr>
      <w:r>
        <w:rPr>
          <w:bCs/>
          <w:szCs w:val="24"/>
        </w:rPr>
        <w:br w:type="page"/>
      </w:r>
    </w:p>
    <w:p w14:paraId="51B8D415" w14:textId="0329DAB7" w:rsidR="00B20A88" w:rsidRPr="009426D0" w:rsidRDefault="00E0483C" w:rsidP="00316BAB">
      <w:pPr>
        <w:pStyle w:val="Heading1"/>
        <w:spacing w:before="0" w:after="0" w:line="240" w:lineRule="atLeast"/>
        <w:ind w:left="547" w:hanging="540"/>
        <w:rPr>
          <w:bCs/>
          <w:szCs w:val="24"/>
        </w:rPr>
      </w:pPr>
      <w:r w:rsidRPr="009426D0">
        <w:rPr>
          <w:bCs/>
          <w:szCs w:val="24"/>
        </w:rPr>
        <w:lastRenderedPageBreak/>
        <w:t>Property, plant and equip</w:t>
      </w:r>
      <w:r w:rsidR="00C46ED9" w:rsidRPr="009426D0">
        <w:rPr>
          <w:bCs/>
          <w:szCs w:val="24"/>
        </w:rPr>
        <w:t>m</w:t>
      </w:r>
      <w:r w:rsidRPr="009426D0">
        <w:rPr>
          <w:bCs/>
          <w:szCs w:val="24"/>
        </w:rPr>
        <w:t>ent</w:t>
      </w:r>
    </w:p>
    <w:p w14:paraId="3AAD0172" w14:textId="77777777" w:rsidR="00B20A88" w:rsidRPr="00561968" w:rsidRDefault="00B20A88" w:rsidP="003F1315">
      <w:pPr>
        <w:tabs>
          <w:tab w:val="left" w:pos="540"/>
        </w:tabs>
        <w:spacing w:line="220" w:lineRule="auto"/>
        <w:ind w:left="547"/>
        <w:jc w:val="thaiDistribute"/>
        <w:rPr>
          <w:szCs w:val="22"/>
        </w:rPr>
      </w:pPr>
    </w:p>
    <w:p w14:paraId="4BBA3CA3" w14:textId="06D4F251" w:rsidR="00382511" w:rsidRPr="009426D0" w:rsidRDefault="00382511" w:rsidP="00725422">
      <w:pPr>
        <w:pStyle w:val="BodyText"/>
        <w:spacing w:after="0" w:line="240" w:lineRule="atLeast"/>
        <w:ind w:left="547"/>
        <w:jc w:val="thaiDistribute"/>
        <w:rPr>
          <w:rFonts w:cs="Cordia New"/>
          <w:lang w:val="en-US" w:bidi="th-TH"/>
        </w:rPr>
      </w:pPr>
      <w:r w:rsidRPr="009426D0">
        <w:rPr>
          <w:rFonts w:cs="Cordia New"/>
          <w:lang w:val="en-US" w:bidi="th-TH"/>
        </w:rPr>
        <w:t xml:space="preserve">Acquisitions, disposals and transfers of property, plant and equipment </w:t>
      </w:r>
      <w:r w:rsidR="00B165F4" w:rsidRPr="009426D0">
        <w:rPr>
          <w:rFonts w:cs="Cordia New"/>
          <w:lang w:val="en-US" w:bidi="th-TH"/>
        </w:rPr>
        <w:t>and</w:t>
      </w:r>
      <w:r w:rsidRPr="009426D0">
        <w:rPr>
          <w:rFonts w:cs="Cordia New"/>
          <w:lang w:val="en-US" w:bidi="th-TH"/>
        </w:rPr>
        <w:t xml:space="preserve"> right-of-use assets during </w:t>
      </w:r>
      <w:r w:rsidR="00890616">
        <w:rPr>
          <w:rFonts w:cs="Cordia New"/>
          <w:lang w:val="en-US" w:bidi="th-TH"/>
        </w:rPr>
        <w:t>nine</w:t>
      </w:r>
      <w:r w:rsidR="005523A9" w:rsidRPr="000A0651">
        <w:rPr>
          <w:rFonts w:cs="Cordia New"/>
          <w:lang w:val="en-US" w:bidi="th-TH"/>
        </w:rPr>
        <w:t xml:space="preserve">-month period ended </w:t>
      </w:r>
      <w:r w:rsidR="00BA55EF" w:rsidRPr="00BA55EF">
        <w:rPr>
          <w:color w:val="000000" w:themeColor="text1"/>
          <w:szCs w:val="22"/>
        </w:rPr>
        <w:t xml:space="preserve">30 </w:t>
      </w:r>
      <w:r w:rsidR="00890616" w:rsidRPr="00890616">
        <w:rPr>
          <w:color w:val="000000" w:themeColor="text1"/>
          <w:szCs w:val="22"/>
        </w:rPr>
        <w:t xml:space="preserve">September </w:t>
      </w:r>
      <w:r w:rsidR="001B4B85" w:rsidRPr="001B4B85">
        <w:rPr>
          <w:color w:val="000000" w:themeColor="text1"/>
          <w:szCs w:val="22"/>
        </w:rPr>
        <w:t>2025</w:t>
      </w:r>
      <w:r w:rsidR="001B4B85">
        <w:rPr>
          <w:color w:val="000000" w:themeColor="text1"/>
          <w:szCs w:val="22"/>
        </w:rPr>
        <w:t xml:space="preserve"> </w:t>
      </w:r>
      <w:r w:rsidRPr="009426D0">
        <w:rPr>
          <w:rFonts w:cs="Cordia New"/>
          <w:lang w:val="en-US" w:bidi="th-TH"/>
        </w:rPr>
        <w:t>are as follow:</w:t>
      </w:r>
    </w:p>
    <w:p w14:paraId="598939D3" w14:textId="77777777" w:rsidR="00316BAB" w:rsidRPr="00561968" w:rsidRDefault="00316BAB" w:rsidP="003F1315">
      <w:pPr>
        <w:tabs>
          <w:tab w:val="left" w:pos="540"/>
        </w:tabs>
        <w:spacing w:line="220" w:lineRule="auto"/>
        <w:ind w:left="547"/>
        <w:jc w:val="thaiDistribute"/>
        <w:rPr>
          <w:szCs w:val="22"/>
        </w:rPr>
      </w:pPr>
    </w:p>
    <w:tbl>
      <w:tblPr>
        <w:tblW w:w="9279" w:type="dxa"/>
        <w:tblInd w:w="441" w:type="dxa"/>
        <w:tblLayout w:type="fixed"/>
        <w:tblCellMar>
          <w:left w:w="79" w:type="dxa"/>
          <w:right w:w="79" w:type="dxa"/>
        </w:tblCellMar>
        <w:tblLook w:val="0000" w:firstRow="0" w:lastRow="0" w:firstColumn="0" w:lastColumn="0" w:noHBand="0" w:noVBand="0"/>
      </w:tblPr>
      <w:tblGrid>
        <w:gridCol w:w="2709"/>
        <w:gridCol w:w="1440"/>
        <w:gridCol w:w="180"/>
        <w:gridCol w:w="1530"/>
        <w:gridCol w:w="180"/>
        <w:gridCol w:w="1440"/>
        <w:gridCol w:w="180"/>
        <w:gridCol w:w="1620"/>
      </w:tblGrid>
      <w:tr w:rsidR="00287A3F" w:rsidRPr="009426D0" w14:paraId="752B6EDA" w14:textId="77777777" w:rsidTr="006B2802">
        <w:trPr>
          <w:cantSplit/>
          <w:tblHeader/>
        </w:trPr>
        <w:tc>
          <w:tcPr>
            <w:tcW w:w="2709" w:type="dxa"/>
          </w:tcPr>
          <w:p w14:paraId="42B52590" w14:textId="77777777" w:rsidR="00287A3F" w:rsidRPr="009426D0" w:rsidRDefault="00287A3F" w:rsidP="00316BAB">
            <w:pPr>
              <w:spacing w:line="240" w:lineRule="auto"/>
              <w:rPr>
                <w:b/>
                <w:bCs/>
                <w:i/>
                <w:iCs/>
                <w:szCs w:val="22"/>
              </w:rPr>
            </w:pPr>
          </w:p>
        </w:tc>
        <w:tc>
          <w:tcPr>
            <w:tcW w:w="3150" w:type="dxa"/>
            <w:gridSpan w:val="3"/>
            <w:vAlign w:val="bottom"/>
          </w:tcPr>
          <w:p w14:paraId="75982BB8" w14:textId="38AA776D" w:rsidR="00287A3F" w:rsidRPr="009426D0" w:rsidRDefault="00287A3F" w:rsidP="00316BAB">
            <w:pPr>
              <w:pStyle w:val="acctmergecolhdg"/>
              <w:shd w:val="clear" w:color="auto" w:fill="FFFFFF"/>
              <w:spacing w:line="240" w:lineRule="auto"/>
              <w:ind w:left="-90" w:right="-79"/>
              <w:rPr>
                <w:szCs w:val="22"/>
              </w:rPr>
            </w:pPr>
            <w:r w:rsidRPr="009426D0">
              <w:rPr>
                <w:szCs w:val="22"/>
              </w:rPr>
              <w:t xml:space="preserve">Consolidated </w:t>
            </w:r>
            <w:r w:rsidR="00863CBB">
              <w:rPr>
                <w:szCs w:val="22"/>
              </w:rPr>
              <w:br/>
            </w:r>
            <w:r w:rsidRPr="009426D0">
              <w:rPr>
                <w:szCs w:val="22"/>
              </w:rPr>
              <w:t>financial statements</w:t>
            </w:r>
          </w:p>
        </w:tc>
        <w:tc>
          <w:tcPr>
            <w:tcW w:w="180" w:type="dxa"/>
          </w:tcPr>
          <w:p w14:paraId="487403DC" w14:textId="08CB3B05" w:rsidR="00287A3F" w:rsidRPr="009426D0" w:rsidRDefault="00287A3F" w:rsidP="00316BAB">
            <w:pPr>
              <w:pStyle w:val="acctmergecolhdg"/>
              <w:shd w:val="clear" w:color="auto" w:fill="FFFFFF"/>
              <w:spacing w:line="240" w:lineRule="auto"/>
              <w:ind w:left="-90" w:right="-79"/>
              <w:rPr>
                <w:szCs w:val="22"/>
              </w:rPr>
            </w:pPr>
          </w:p>
        </w:tc>
        <w:tc>
          <w:tcPr>
            <w:tcW w:w="3240" w:type="dxa"/>
            <w:gridSpan w:val="3"/>
          </w:tcPr>
          <w:p w14:paraId="17436467" w14:textId="77777777" w:rsidR="00FF51DE" w:rsidRPr="009426D0" w:rsidRDefault="00287A3F" w:rsidP="00316BAB">
            <w:pPr>
              <w:pStyle w:val="acctmergecolhdg"/>
              <w:shd w:val="clear" w:color="auto" w:fill="FFFFFF"/>
              <w:spacing w:line="240" w:lineRule="auto"/>
              <w:ind w:left="-90" w:right="-79"/>
              <w:rPr>
                <w:szCs w:val="22"/>
              </w:rPr>
            </w:pPr>
            <w:r w:rsidRPr="009426D0">
              <w:rPr>
                <w:szCs w:val="22"/>
              </w:rPr>
              <w:t xml:space="preserve">Separate </w:t>
            </w:r>
          </w:p>
          <w:p w14:paraId="0EC34B46" w14:textId="1486ED1E" w:rsidR="00287A3F" w:rsidRPr="009426D0" w:rsidRDefault="00287A3F" w:rsidP="00316BAB">
            <w:pPr>
              <w:pStyle w:val="acctmergecolhdg"/>
              <w:shd w:val="clear" w:color="auto" w:fill="FFFFFF"/>
              <w:spacing w:line="240" w:lineRule="auto"/>
              <w:ind w:left="-90" w:right="-79"/>
              <w:rPr>
                <w:szCs w:val="22"/>
              </w:rPr>
            </w:pPr>
            <w:r w:rsidRPr="009426D0">
              <w:rPr>
                <w:szCs w:val="22"/>
              </w:rPr>
              <w:t>financial statements</w:t>
            </w:r>
          </w:p>
        </w:tc>
      </w:tr>
      <w:tr w:rsidR="00287A3F" w:rsidRPr="009426D0" w14:paraId="77AA768B" w14:textId="77777777" w:rsidTr="006B2802">
        <w:trPr>
          <w:cantSplit/>
          <w:trHeight w:val="103"/>
          <w:tblHeader/>
        </w:trPr>
        <w:tc>
          <w:tcPr>
            <w:tcW w:w="2709" w:type="dxa"/>
          </w:tcPr>
          <w:p w14:paraId="64CBE78F" w14:textId="77777777" w:rsidR="00287A3F" w:rsidRPr="009426D0" w:rsidRDefault="00287A3F" w:rsidP="00316BAB">
            <w:pPr>
              <w:pStyle w:val="acctfourfigures"/>
              <w:shd w:val="clear" w:color="auto" w:fill="FFFFFF"/>
              <w:spacing w:line="240" w:lineRule="auto"/>
              <w:jc w:val="center"/>
              <w:rPr>
                <w:szCs w:val="22"/>
              </w:rPr>
            </w:pPr>
          </w:p>
          <w:p w14:paraId="7D7F484A" w14:textId="77777777" w:rsidR="00287A3F" w:rsidRPr="009426D0" w:rsidRDefault="00287A3F" w:rsidP="00316BAB">
            <w:pPr>
              <w:pStyle w:val="acctfourfigures"/>
              <w:shd w:val="clear" w:color="auto" w:fill="FFFFFF"/>
              <w:spacing w:line="240" w:lineRule="auto"/>
              <w:rPr>
                <w:szCs w:val="22"/>
              </w:rPr>
            </w:pPr>
          </w:p>
          <w:p w14:paraId="17053BF1" w14:textId="77777777" w:rsidR="00287A3F" w:rsidRPr="009426D0" w:rsidRDefault="00287A3F" w:rsidP="00316BAB">
            <w:pPr>
              <w:pStyle w:val="acctfourfigures"/>
              <w:shd w:val="clear" w:color="auto" w:fill="FFFFFF"/>
              <w:spacing w:line="240" w:lineRule="auto"/>
              <w:rPr>
                <w:szCs w:val="22"/>
              </w:rPr>
            </w:pPr>
          </w:p>
          <w:p w14:paraId="3ED9462C" w14:textId="77777777" w:rsidR="00287A3F" w:rsidRPr="009426D0" w:rsidRDefault="00287A3F" w:rsidP="00316BAB">
            <w:pPr>
              <w:pStyle w:val="acctfourfigures"/>
              <w:shd w:val="clear" w:color="auto" w:fill="FFFFFF"/>
              <w:spacing w:line="240" w:lineRule="auto"/>
              <w:jc w:val="center"/>
              <w:rPr>
                <w:szCs w:val="22"/>
              </w:rPr>
            </w:pPr>
          </w:p>
        </w:tc>
        <w:tc>
          <w:tcPr>
            <w:tcW w:w="1440" w:type="dxa"/>
            <w:vAlign w:val="bottom"/>
          </w:tcPr>
          <w:p w14:paraId="3065D39D" w14:textId="77777777" w:rsidR="00287A3F" w:rsidRPr="009426D0" w:rsidRDefault="00287A3F" w:rsidP="00316BAB">
            <w:pPr>
              <w:pStyle w:val="acctfourfigures"/>
              <w:shd w:val="clear" w:color="auto" w:fill="FFFFFF"/>
              <w:tabs>
                <w:tab w:val="clear" w:pos="765"/>
              </w:tabs>
              <w:spacing w:line="240" w:lineRule="auto"/>
              <w:jc w:val="center"/>
              <w:rPr>
                <w:szCs w:val="22"/>
              </w:rPr>
            </w:pPr>
          </w:p>
          <w:p w14:paraId="4D73E867" w14:textId="77777777" w:rsidR="00287A3F" w:rsidRPr="005A08D5" w:rsidRDefault="00287A3F" w:rsidP="00316BAB">
            <w:pPr>
              <w:pStyle w:val="acctfourfigures"/>
              <w:shd w:val="clear" w:color="auto" w:fill="FFFFFF"/>
              <w:tabs>
                <w:tab w:val="clear" w:pos="765"/>
              </w:tabs>
              <w:spacing w:line="240" w:lineRule="auto"/>
              <w:jc w:val="center"/>
              <w:rPr>
                <w:spacing w:val="-6"/>
                <w:szCs w:val="22"/>
              </w:rPr>
            </w:pPr>
            <w:r w:rsidRPr="005A08D5">
              <w:rPr>
                <w:spacing w:val="-6"/>
                <w:szCs w:val="22"/>
              </w:rPr>
              <w:t>Acquisitions</w:t>
            </w:r>
          </w:p>
          <w:p w14:paraId="245961AC" w14:textId="3DF02766" w:rsidR="00287A3F" w:rsidRPr="005A08D5" w:rsidRDefault="00287A3F" w:rsidP="00316BAB">
            <w:pPr>
              <w:pStyle w:val="acctfourfigures"/>
              <w:shd w:val="clear" w:color="auto" w:fill="FFFFFF"/>
              <w:tabs>
                <w:tab w:val="clear" w:pos="765"/>
              </w:tabs>
              <w:spacing w:line="240" w:lineRule="auto"/>
              <w:jc w:val="center"/>
              <w:rPr>
                <w:spacing w:val="-6"/>
                <w:szCs w:val="22"/>
              </w:rPr>
            </w:pPr>
            <w:r w:rsidRPr="005A08D5">
              <w:rPr>
                <w:spacing w:val="-6"/>
                <w:szCs w:val="22"/>
              </w:rPr>
              <w:t>and</w:t>
            </w:r>
            <w:r w:rsidR="00EB237D" w:rsidRPr="005A08D5">
              <w:rPr>
                <w:spacing w:val="-6"/>
                <w:szCs w:val="22"/>
              </w:rPr>
              <w:t xml:space="preserve"> </w:t>
            </w:r>
            <w:r w:rsidRPr="005A08D5">
              <w:rPr>
                <w:spacing w:val="-6"/>
                <w:szCs w:val="22"/>
              </w:rPr>
              <w:t>transfers in</w:t>
            </w:r>
          </w:p>
          <w:p w14:paraId="1404CDE4" w14:textId="77777777" w:rsidR="00287A3F" w:rsidRPr="009426D0" w:rsidRDefault="00287A3F" w:rsidP="00316BAB">
            <w:pPr>
              <w:pStyle w:val="acctfourfigures"/>
              <w:shd w:val="clear" w:color="auto" w:fill="FFFFFF"/>
              <w:tabs>
                <w:tab w:val="clear" w:pos="765"/>
              </w:tabs>
              <w:spacing w:line="240" w:lineRule="auto"/>
              <w:ind w:left="-73" w:right="-78"/>
              <w:jc w:val="center"/>
              <w:rPr>
                <w:szCs w:val="22"/>
                <w:rtl/>
                <w:cs/>
              </w:rPr>
            </w:pPr>
            <w:r w:rsidRPr="005A08D5">
              <w:rPr>
                <w:spacing w:val="-6"/>
                <w:szCs w:val="22"/>
              </w:rPr>
              <w:t>- at cost</w:t>
            </w:r>
          </w:p>
        </w:tc>
        <w:tc>
          <w:tcPr>
            <w:tcW w:w="180" w:type="dxa"/>
            <w:vAlign w:val="bottom"/>
          </w:tcPr>
          <w:p w14:paraId="175B6578" w14:textId="77777777" w:rsidR="00287A3F" w:rsidRPr="009426D0" w:rsidRDefault="00287A3F" w:rsidP="00316BAB">
            <w:pPr>
              <w:pStyle w:val="acctfourfigures"/>
              <w:shd w:val="clear" w:color="auto" w:fill="FFFFFF"/>
              <w:spacing w:line="240" w:lineRule="auto"/>
              <w:jc w:val="center"/>
              <w:rPr>
                <w:szCs w:val="22"/>
              </w:rPr>
            </w:pPr>
          </w:p>
        </w:tc>
        <w:tc>
          <w:tcPr>
            <w:tcW w:w="1530" w:type="dxa"/>
            <w:vAlign w:val="bottom"/>
          </w:tcPr>
          <w:p w14:paraId="28506491" w14:textId="29867A7D"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Disposals</w:t>
            </w:r>
            <w:r w:rsidRPr="009426D0">
              <w:rPr>
                <w:rFonts w:cs="Angsana New"/>
                <w:szCs w:val="28"/>
                <w:lang w:val="en-US" w:bidi="th-TH"/>
              </w:rPr>
              <w:t>,</w:t>
            </w:r>
            <w:r w:rsidRPr="009426D0">
              <w:rPr>
                <w:szCs w:val="22"/>
              </w:rPr>
              <w:t xml:space="preserve"> write-off</w:t>
            </w:r>
          </w:p>
          <w:p w14:paraId="2F2EDC74" w14:textId="77777777" w:rsidR="00287A3F" w:rsidRPr="009426D0" w:rsidRDefault="00287A3F" w:rsidP="00316BAB">
            <w:pPr>
              <w:pStyle w:val="acctfourfigures"/>
              <w:shd w:val="clear" w:color="auto" w:fill="FFFFFF"/>
              <w:tabs>
                <w:tab w:val="clear" w:pos="765"/>
              </w:tabs>
              <w:spacing w:line="240" w:lineRule="auto"/>
              <w:ind w:left="-111" w:right="-92"/>
              <w:jc w:val="center"/>
              <w:rPr>
                <w:szCs w:val="22"/>
              </w:rPr>
            </w:pPr>
            <w:r w:rsidRPr="009426D0">
              <w:rPr>
                <w:szCs w:val="22"/>
              </w:rPr>
              <w:t>and transfers out - net book value</w:t>
            </w:r>
          </w:p>
        </w:tc>
        <w:tc>
          <w:tcPr>
            <w:tcW w:w="180" w:type="dxa"/>
          </w:tcPr>
          <w:p w14:paraId="2436A2BB" w14:textId="77777777" w:rsidR="00287A3F" w:rsidRPr="009426D0" w:rsidRDefault="00287A3F" w:rsidP="00316BAB">
            <w:pPr>
              <w:pStyle w:val="acctfourfigures"/>
              <w:shd w:val="clear" w:color="auto" w:fill="FFFFFF"/>
              <w:spacing w:line="240" w:lineRule="auto"/>
              <w:jc w:val="center"/>
              <w:rPr>
                <w:szCs w:val="22"/>
              </w:rPr>
            </w:pPr>
          </w:p>
        </w:tc>
        <w:tc>
          <w:tcPr>
            <w:tcW w:w="1440" w:type="dxa"/>
            <w:vAlign w:val="bottom"/>
          </w:tcPr>
          <w:p w14:paraId="63AE3B9D"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Acquisitions</w:t>
            </w:r>
          </w:p>
          <w:p w14:paraId="49878475" w14:textId="279740B0" w:rsidR="00287A3F" w:rsidRPr="009426D0" w:rsidRDefault="007B7612" w:rsidP="00316BAB">
            <w:pPr>
              <w:pStyle w:val="acctfourfigures"/>
              <w:shd w:val="clear" w:color="auto" w:fill="FFFFFF"/>
              <w:tabs>
                <w:tab w:val="clear" w:pos="765"/>
              </w:tabs>
              <w:spacing w:line="240" w:lineRule="auto"/>
              <w:ind w:left="-111" w:right="-77"/>
              <w:jc w:val="center"/>
              <w:rPr>
                <w:szCs w:val="22"/>
              </w:rPr>
            </w:pPr>
            <w:r>
              <w:rPr>
                <w:szCs w:val="22"/>
              </w:rPr>
              <w:t>a</w:t>
            </w:r>
            <w:r w:rsidR="00287A3F" w:rsidRPr="009426D0">
              <w:rPr>
                <w:szCs w:val="22"/>
              </w:rPr>
              <w:t>nd</w:t>
            </w:r>
            <w:r w:rsidR="00354EA2">
              <w:rPr>
                <w:szCs w:val="22"/>
              </w:rPr>
              <w:t xml:space="preserve"> </w:t>
            </w:r>
            <w:r w:rsidR="00287A3F" w:rsidRPr="009426D0">
              <w:rPr>
                <w:szCs w:val="22"/>
              </w:rPr>
              <w:t>transfers in</w:t>
            </w:r>
          </w:p>
          <w:p w14:paraId="6EF164E0"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tl/>
                <w:cs/>
              </w:rPr>
            </w:pPr>
            <w:r w:rsidRPr="009426D0">
              <w:rPr>
                <w:szCs w:val="22"/>
              </w:rPr>
              <w:t>- at cost</w:t>
            </w:r>
          </w:p>
        </w:tc>
        <w:tc>
          <w:tcPr>
            <w:tcW w:w="180" w:type="dxa"/>
            <w:vAlign w:val="bottom"/>
          </w:tcPr>
          <w:p w14:paraId="53148EC1" w14:textId="77777777" w:rsidR="00287A3F" w:rsidRPr="009426D0" w:rsidRDefault="00287A3F" w:rsidP="00316BAB">
            <w:pPr>
              <w:pStyle w:val="acctfourfigures"/>
              <w:shd w:val="clear" w:color="auto" w:fill="FFFFFF"/>
              <w:spacing w:line="240" w:lineRule="auto"/>
              <w:jc w:val="center"/>
              <w:rPr>
                <w:szCs w:val="22"/>
              </w:rPr>
            </w:pPr>
          </w:p>
          <w:p w14:paraId="56B572A8" w14:textId="77777777" w:rsidR="00287A3F" w:rsidRPr="009426D0" w:rsidRDefault="00287A3F" w:rsidP="00316BAB">
            <w:pPr>
              <w:pStyle w:val="acctfourfigures"/>
              <w:shd w:val="clear" w:color="auto" w:fill="FFFFFF"/>
              <w:spacing w:line="240" w:lineRule="auto"/>
              <w:jc w:val="center"/>
              <w:rPr>
                <w:szCs w:val="22"/>
              </w:rPr>
            </w:pPr>
          </w:p>
          <w:p w14:paraId="09FC6A21" w14:textId="77777777" w:rsidR="00287A3F" w:rsidRPr="009426D0" w:rsidRDefault="00287A3F" w:rsidP="00316BAB">
            <w:pPr>
              <w:pStyle w:val="acctfourfigures"/>
              <w:shd w:val="clear" w:color="auto" w:fill="FFFFFF"/>
              <w:spacing w:line="240" w:lineRule="auto"/>
              <w:jc w:val="center"/>
              <w:rPr>
                <w:szCs w:val="22"/>
              </w:rPr>
            </w:pPr>
          </w:p>
          <w:p w14:paraId="33803853" w14:textId="77777777" w:rsidR="00287A3F" w:rsidRPr="009426D0" w:rsidRDefault="00287A3F" w:rsidP="00316BAB">
            <w:pPr>
              <w:pStyle w:val="acctfourfigures"/>
              <w:shd w:val="clear" w:color="auto" w:fill="FFFFFF"/>
              <w:spacing w:line="240" w:lineRule="auto"/>
              <w:jc w:val="center"/>
              <w:rPr>
                <w:szCs w:val="22"/>
              </w:rPr>
            </w:pPr>
          </w:p>
        </w:tc>
        <w:tc>
          <w:tcPr>
            <w:tcW w:w="1620" w:type="dxa"/>
            <w:vAlign w:val="bottom"/>
          </w:tcPr>
          <w:p w14:paraId="58FD94CE" w14:textId="3CFEBC7F"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Disposals, </w:t>
            </w:r>
            <w:r w:rsidR="00EB237D" w:rsidRPr="009426D0">
              <w:rPr>
                <w:szCs w:val="22"/>
              </w:rPr>
              <w:br/>
            </w:r>
            <w:r w:rsidRPr="009426D0">
              <w:rPr>
                <w:szCs w:val="22"/>
              </w:rPr>
              <w:t>write-off</w:t>
            </w:r>
          </w:p>
          <w:p w14:paraId="134275B6" w14:textId="15054907"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and transfers out </w:t>
            </w:r>
            <w:r w:rsidR="00EB237D" w:rsidRPr="009426D0">
              <w:rPr>
                <w:szCs w:val="22"/>
              </w:rPr>
              <w:br/>
            </w:r>
            <w:r w:rsidRPr="009426D0">
              <w:rPr>
                <w:szCs w:val="22"/>
              </w:rPr>
              <w:t>- net book value</w:t>
            </w:r>
          </w:p>
        </w:tc>
      </w:tr>
      <w:tr w:rsidR="00287A3F" w:rsidRPr="009426D0" w14:paraId="5577759E" w14:textId="77777777" w:rsidTr="006B2802">
        <w:trPr>
          <w:cantSplit/>
        </w:trPr>
        <w:tc>
          <w:tcPr>
            <w:tcW w:w="2709" w:type="dxa"/>
          </w:tcPr>
          <w:p w14:paraId="6192B1DF" w14:textId="77777777" w:rsidR="00287A3F" w:rsidRPr="009426D0" w:rsidRDefault="00287A3F" w:rsidP="00316BAB">
            <w:pPr>
              <w:shd w:val="clear" w:color="auto" w:fill="FFFFFF"/>
              <w:spacing w:line="240" w:lineRule="auto"/>
              <w:rPr>
                <w:b/>
                <w:bCs/>
                <w:i/>
                <w:iCs/>
                <w:szCs w:val="22"/>
              </w:rPr>
            </w:pPr>
          </w:p>
        </w:tc>
        <w:tc>
          <w:tcPr>
            <w:tcW w:w="6570" w:type="dxa"/>
            <w:gridSpan w:val="7"/>
          </w:tcPr>
          <w:p w14:paraId="781851FC" w14:textId="77777777" w:rsidR="00287A3F" w:rsidRPr="009426D0" w:rsidRDefault="00287A3F" w:rsidP="00316BAB">
            <w:pPr>
              <w:pStyle w:val="acctfourfigures"/>
              <w:shd w:val="clear" w:color="auto" w:fill="FFFFFF"/>
              <w:spacing w:line="240" w:lineRule="auto"/>
              <w:jc w:val="center"/>
              <w:rPr>
                <w:i/>
                <w:iCs/>
                <w:szCs w:val="22"/>
              </w:rPr>
            </w:pPr>
            <w:r w:rsidRPr="009426D0">
              <w:rPr>
                <w:i/>
                <w:iCs/>
                <w:szCs w:val="22"/>
              </w:rPr>
              <w:t>(in thousand Baht)</w:t>
            </w:r>
          </w:p>
        </w:tc>
      </w:tr>
      <w:tr w:rsidR="00062A3B" w:rsidRPr="009426D0" w14:paraId="22B097FC" w14:textId="77777777" w:rsidTr="006B2802">
        <w:trPr>
          <w:cantSplit/>
        </w:trPr>
        <w:tc>
          <w:tcPr>
            <w:tcW w:w="2709" w:type="dxa"/>
          </w:tcPr>
          <w:p w14:paraId="4A3F6196" w14:textId="25959601" w:rsidR="00062A3B" w:rsidRPr="005A08D5" w:rsidRDefault="00062A3B" w:rsidP="00062A3B">
            <w:pPr>
              <w:shd w:val="clear" w:color="auto" w:fill="FFFFFF"/>
              <w:spacing w:line="240" w:lineRule="auto"/>
              <w:ind w:left="190" w:hanging="180"/>
              <w:rPr>
                <w:rFonts w:cs="Angsana New"/>
                <w:spacing w:val="-6"/>
                <w:lang w:bidi="th-TH"/>
              </w:rPr>
            </w:pPr>
            <w:r w:rsidRPr="005A08D5">
              <w:rPr>
                <w:rFonts w:cs="Angsana New"/>
                <w:spacing w:val="-6"/>
                <w:lang w:bidi="th-TH"/>
              </w:rPr>
              <w:t>Land and land improvements</w:t>
            </w:r>
          </w:p>
        </w:tc>
        <w:tc>
          <w:tcPr>
            <w:tcW w:w="1440" w:type="dxa"/>
            <w:vAlign w:val="bottom"/>
          </w:tcPr>
          <w:p w14:paraId="7C8FA52F" w14:textId="738BBF72" w:rsidR="00062A3B" w:rsidRPr="00ED75E9" w:rsidRDefault="00CB07CF" w:rsidP="00062A3B">
            <w:pPr>
              <w:pStyle w:val="acctfourfigures"/>
              <w:shd w:val="clear" w:color="auto" w:fill="FFFFFF"/>
              <w:tabs>
                <w:tab w:val="clear" w:pos="765"/>
                <w:tab w:val="decimal" w:pos="1273"/>
              </w:tabs>
              <w:spacing w:line="240" w:lineRule="auto"/>
              <w:ind w:right="11"/>
              <w:rPr>
                <w:rFonts w:cstheme="minorBidi"/>
                <w:szCs w:val="28"/>
                <w:lang w:val="en-US" w:bidi="th-TH"/>
              </w:rPr>
            </w:pPr>
            <w:r w:rsidRPr="00CB07CF">
              <w:t>3,079,633</w:t>
            </w:r>
          </w:p>
        </w:tc>
        <w:tc>
          <w:tcPr>
            <w:tcW w:w="180" w:type="dxa"/>
            <w:vAlign w:val="bottom"/>
          </w:tcPr>
          <w:p w14:paraId="2DC0F948" w14:textId="77777777" w:rsidR="00062A3B" w:rsidRPr="004E4F9F" w:rsidRDefault="00062A3B" w:rsidP="00062A3B">
            <w:pPr>
              <w:pStyle w:val="acctfourfigures"/>
              <w:shd w:val="clear" w:color="auto" w:fill="FFFFFF"/>
              <w:spacing w:line="240" w:lineRule="auto"/>
              <w:rPr>
                <w:szCs w:val="22"/>
              </w:rPr>
            </w:pPr>
          </w:p>
        </w:tc>
        <w:tc>
          <w:tcPr>
            <w:tcW w:w="1530" w:type="dxa"/>
            <w:vAlign w:val="bottom"/>
          </w:tcPr>
          <w:p w14:paraId="5F2806B6" w14:textId="3D57C332" w:rsidR="00062A3B" w:rsidRPr="004E4F9F" w:rsidRDefault="00E94128" w:rsidP="00062A3B">
            <w:pPr>
              <w:pStyle w:val="acctfourfigures"/>
              <w:shd w:val="clear" w:color="auto" w:fill="FFFFFF"/>
              <w:tabs>
                <w:tab w:val="clear" w:pos="765"/>
                <w:tab w:val="decimal" w:pos="1000"/>
              </w:tabs>
              <w:spacing w:line="240" w:lineRule="auto"/>
              <w:ind w:right="11"/>
              <w:rPr>
                <w:szCs w:val="22"/>
              </w:rPr>
            </w:pPr>
            <w:r w:rsidRPr="00663BE8">
              <w:t>-</w:t>
            </w:r>
          </w:p>
        </w:tc>
        <w:tc>
          <w:tcPr>
            <w:tcW w:w="180" w:type="dxa"/>
            <w:vAlign w:val="bottom"/>
          </w:tcPr>
          <w:p w14:paraId="1D965FDE" w14:textId="77777777" w:rsidR="00062A3B" w:rsidRPr="004E4F9F" w:rsidRDefault="00062A3B" w:rsidP="00062A3B">
            <w:pPr>
              <w:pStyle w:val="acctfourfigures"/>
              <w:shd w:val="clear" w:color="auto" w:fill="FFFFFF"/>
              <w:spacing w:line="240" w:lineRule="auto"/>
              <w:rPr>
                <w:szCs w:val="22"/>
              </w:rPr>
            </w:pPr>
          </w:p>
        </w:tc>
        <w:tc>
          <w:tcPr>
            <w:tcW w:w="1440" w:type="dxa"/>
            <w:vAlign w:val="bottom"/>
          </w:tcPr>
          <w:p w14:paraId="2CE882C5" w14:textId="6AE82064" w:rsidR="00062A3B" w:rsidRPr="004E4F9F" w:rsidRDefault="00E94128" w:rsidP="00062A3B">
            <w:pPr>
              <w:pStyle w:val="acctfourfigures"/>
              <w:shd w:val="clear" w:color="auto" w:fill="FFFFFF"/>
              <w:tabs>
                <w:tab w:val="clear" w:pos="765"/>
                <w:tab w:val="decimal" w:pos="878"/>
              </w:tabs>
              <w:spacing w:line="240" w:lineRule="auto"/>
              <w:ind w:right="11"/>
              <w:rPr>
                <w:szCs w:val="22"/>
              </w:rPr>
            </w:pPr>
            <w:r w:rsidRPr="00663BE8">
              <w:t>-</w:t>
            </w:r>
          </w:p>
        </w:tc>
        <w:tc>
          <w:tcPr>
            <w:tcW w:w="180" w:type="dxa"/>
            <w:vAlign w:val="bottom"/>
          </w:tcPr>
          <w:p w14:paraId="6EED7F1A" w14:textId="77777777" w:rsidR="00062A3B" w:rsidRPr="004E4F9F" w:rsidRDefault="00062A3B" w:rsidP="00062A3B">
            <w:pPr>
              <w:pStyle w:val="acctfourfigures"/>
              <w:shd w:val="clear" w:color="auto" w:fill="FFFFFF"/>
              <w:tabs>
                <w:tab w:val="decimal" w:pos="1001"/>
              </w:tabs>
              <w:spacing w:line="240" w:lineRule="auto"/>
              <w:rPr>
                <w:szCs w:val="22"/>
              </w:rPr>
            </w:pPr>
          </w:p>
        </w:tc>
        <w:tc>
          <w:tcPr>
            <w:tcW w:w="1620" w:type="dxa"/>
            <w:vAlign w:val="bottom"/>
          </w:tcPr>
          <w:p w14:paraId="283209D9" w14:textId="662F8440" w:rsidR="00062A3B" w:rsidRPr="004E4F9F" w:rsidRDefault="00E94128" w:rsidP="00062A3B">
            <w:pPr>
              <w:pStyle w:val="acctfourfigures"/>
              <w:shd w:val="clear" w:color="auto" w:fill="FFFFFF"/>
              <w:tabs>
                <w:tab w:val="clear" w:pos="765"/>
                <w:tab w:val="decimal" w:pos="878"/>
              </w:tabs>
              <w:spacing w:line="240" w:lineRule="auto"/>
              <w:ind w:right="11"/>
              <w:rPr>
                <w:szCs w:val="22"/>
              </w:rPr>
            </w:pPr>
            <w:r w:rsidRPr="00663BE8">
              <w:t>-</w:t>
            </w:r>
          </w:p>
        </w:tc>
      </w:tr>
      <w:tr w:rsidR="00062A3B" w:rsidRPr="009426D0" w14:paraId="4AAB0B05" w14:textId="77777777" w:rsidTr="006B2802">
        <w:trPr>
          <w:cantSplit/>
        </w:trPr>
        <w:tc>
          <w:tcPr>
            <w:tcW w:w="2709" w:type="dxa"/>
          </w:tcPr>
          <w:p w14:paraId="62BA6160" w14:textId="1C553058" w:rsidR="00062A3B" w:rsidRPr="005A08D5" w:rsidRDefault="00062A3B" w:rsidP="00062A3B">
            <w:pPr>
              <w:shd w:val="clear" w:color="auto" w:fill="FFFFFF"/>
              <w:spacing w:line="240" w:lineRule="auto"/>
              <w:ind w:left="190" w:right="-77" w:hanging="180"/>
              <w:rPr>
                <w:rFonts w:cs="Angsana New"/>
                <w:spacing w:val="-6"/>
                <w:lang w:bidi="th-TH"/>
              </w:rPr>
            </w:pPr>
            <w:r w:rsidRPr="005A08D5">
              <w:rPr>
                <w:rFonts w:cs="Angsana New"/>
                <w:spacing w:val="-6"/>
                <w:lang w:bidi="th-TH"/>
              </w:rPr>
              <w:t>Land and building-right of use</w:t>
            </w:r>
          </w:p>
        </w:tc>
        <w:tc>
          <w:tcPr>
            <w:tcW w:w="1440" w:type="dxa"/>
            <w:vAlign w:val="bottom"/>
          </w:tcPr>
          <w:p w14:paraId="23368435" w14:textId="47F1890E" w:rsidR="00062A3B" w:rsidRPr="00062A3B" w:rsidRDefault="00E94128" w:rsidP="00062A3B">
            <w:pPr>
              <w:pStyle w:val="acctfourfigures"/>
              <w:shd w:val="clear" w:color="auto" w:fill="FFFFFF"/>
              <w:tabs>
                <w:tab w:val="clear" w:pos="765"/>
                <w:tab w:val="decimal" w:pos="1273"/>
              </w:tabs>
              <w:spacing w:line="240" w:lineRule="auto"/>
              <w:ind w:right="11"/>
              <w:rPr>
                <w:szCs w:val="22"/>
              </w:rPr>
            </w:pPr>
            <w:r w:rsidRPr="00663BE8">
              <w:t>24,390</w:t>
            </w:r>
          </w:p>
        </w:tc>
        <w:tc>
          <w:tcPr>
            <w:tcW w:w="180" w:type="dxa"/>
            <w:vAlign w:val="bottom"/>
          </w:tcPr>
          <w:p w14:paraId="7D7AA10B" w14:textId="77777777" w:rsidR="00062A3B" w:rsidRPr="004E4F9F" w:rsidRDefault="00062A3B" w:rsidP="00062A3B">
            <w:pPr>
              <w:pStyle w:val="acctfourfigures"/>
              <w:shd w:val="clear" w:color="auto" w:fill="FFFFFF"/>
              <w:spacing w:line="240" w:lineRule="auto"/>
              <w:rPr>
                <w:szCs w:val="22"/>
              </w:rPr>
            </w:pPr>
          </w:p>
        </w:tc>
        <w:tc>
          <w:tcPr>
            <w:tcW w:w="1530" w:type="dxa"/>
            <w:vAlign w:val="bottom"/>
          </w:tcPr>
          <w:p w14:paraId="64812140" w14:textId="1823B6F4" w:rsidR="00062A3B" w:rsidRPr="004E4F9F" w:rsidRDefault="00E94128" w:rsidP="00062A3B">
            <w:pPr>
              <w:pStyle w:val="acctfourfigures"/>
              <w:shd w:val="clear" w:color="auto" w:fill="FFFFFF"/>
              <w:tabs>
                <w:tab w:val="clear" w:pos="765"/>
                <w:tab w:val="decimal" w:pos="1000"/>
              </w:tabs>
              <w:spacing w:line="240" w:lineRule="auto"/>
              <w:ind w:right="11"/>
              <w:rPr>
                <w:szCs w:val="22"/>
              </w:rPr>
            </w:pPr>
            <w:r w:rsidRPr="00663BE8">
              <w:t>-</w:t>
            </w:r>
          </w:p>
        </w:tc>
        <w:tc>
          <w:tcPr>
            <w:tcW w:w="180" w:type="dxa"/>
            <w:vAlign w:val="bottom"/>
          </w:tcPr>
          <w:p w14:paraId="48E570A3" w14:textId="77777777" w:rsidR="00062A3B" w:rsidRPr="004E4F9F" w:rsidRDefault="00062A3B" w:rsidP="00062A3B">
            <w:pPr>
              <w:pStyle w:val="acctfourfigures"/>
              <w:shd w:val="clear" w:color="auto" w:fill="FFFFFF"/>
              <w:spacing w:line="240" w:lineRule="auto"/>
              <w:rPr>
                <w:szCs w:val="22"/>
              </w:rPr>
            </w:pPr>
          </w:p>
        </w:tc>
        <w:tc>
          <w:tcPr>
            <w:tcW w:w="1440" w:type="dxa"/>
            <w:vAlign w:val="bottom"/>
          </w:tcPr>
          <w:p w14:paraId="251EF5A2" w14:textId="2D2E7274" w:rsidR="00062A3B" w:rsidRPr="004E4F9F" w:rsidRDefault="00E94128" w:rsidP="00062A3B">
            <w:pPr>
              <w:pStyle w:val="acctfourfigures"/>
              <w:shd w:val="clear" w:color="auto" w:fill="FFFFFF"/>
              <w:tabs>
                <w:tab w:val="clear" w:pos="765"/>
                <w:tab w:val="decimal" w:pos="878"/>
              </w:tabs>
              <w:spacing w:line="240" w:lineRule="auto"/>
              <w:ind w:right="11"/>
              <w:rPr>
                <w:szCs w:val="22"/>
              </w:rPr>
            </w:pPr>
            <w:r w:rsidRPr="00663BE8">
              <w:t>-</w:t>
            </w:r>
          </w:p>
        </w:tc>
        <w:tc>
          <w:tcPr>
            <w:tcW w:w="180" w:type="dxa"/>
            <w:vAlign w:val="bottom"/>
          </w:tcPr>
          <w:p w14:paraId="2FC20837" w14:textId="77777777" w:rsidR="00062A3B" w:rsidRPr="004E4F9F" w:rsidRDefault="00062A3B" w:rsidP="00062A3B">
            <w:pPr>
              <w:pStyle w:val="acctfourfigures"/>
              <w:shd w:val="clear" w:color="auto" w:fill="FFFFFF"/>
              <w:tabs>
                <w:tab w:val="decimal" w:pos="1001"/>
              </w:tabs>
              <w:spacing w:line="240" w:lineRule="auto"/>
              <w:rPr>
                <w:szCs w:val="22"/>
              </w:rPr>
            </w:pPr>
          </w:p>
        </w:tc>
        <w:tc>
          <w:tcPr>
            <w:tcW w:w="1620" w:type="dxa"/>
            <w:vAlign w:val="bottom"/>
          </w:tcPr>
          <w:p w14:paraId="41C200F2" w14:textId="69E98E60" w:rsidR="00062A3B" w:rsidRPr="004E4F9F" w:rsidRDefault="00E94128" w:rsidP="00062A3B">
            <w:pPr>
              <w:pStyle w:val="acctfourfigures"/>
              <w:shd w:val="clear" w:color="auto" w:fill="FFFFFF"/>
              <w:tabs>
                <w:tab w:val="clear" w:pos="765"/>
                <w:tab w:val="decimal" w:pos="878"/>
              </w:tabs>
              <w:spacing w:line="240" w:lineRule="auto"/>
              <w:ind w:right="11"/>
              <w:rPr>
                <w:szCs w:val="22"/>
              </w:rPr>
            </w:pPr>
            <w:r w:rsidRPr="00663BE8">
              <w:t>-</w:t>
            </w:r>
          </w:p>
        </w:tc>
      </w:tr>
      <w:tr w:rsidR="00062A3B" w:rsidRPr="009426D0" w14:paraId="37D2F628" w14:textId="77777777" w:rsidTr="006B2802">
        <w:trPr>
          <w:cantSplit/>
        </w:trPr>
        <w:tc>
          <w:tcPr>
            <w:tcW w:w="2709" w:type="dxa"/>
          </w:tcPr>
          <w:p w14:paraId="2A0F8A75" w14:textId="3840AB21" w:rsidR="00062A3B" w:rsidRPr="009426D0" w:rsidRDefault="00062A3B" w:rsidP="00062A3B">
            <w:pPr>
              <w:shd w:val="clear" w:color="auto" w:fill="FFFFFF"/>
              <w:spacing w:line="240" w:lineRule="auto"/>
              <w:ind w:left="190" w:hanging="180"/>
              <w:rPr>
                <w:rFonts w:cs="Angsana New"/>
                <w:lang w:bidi="th-TH"/>
              </w:rPr>
            </w:pPr>
            <w:r w:rsidRPr="009426D0">
              <w:rPr>
                <w:rFonts w:cs="Angsana New"/>
                <w:lang w:bidi="th-TH"/>
              </w:rPr>
              <w:t>Buildings and building improvements</w:t>
            </w:r>
          </w:p>
        </w:tc>
        <w:tc>
          <w:tcPr>
            <w:tcW w:w="1440" w:type="dxa"/>
            <w:vAlign w:val="bottom"/>
          </w:tcPr>
          <w:p w14:paraId="313F743C" w14:textId="4007E898" w:rsidR="00062A3B" w:rsidRPr="00062A3B" w:rsidRDefault="00E94128" w:rsidP="00062A3B">
            <w:pPr>
              <w:pStyle w:val="acctfourfigures"/>
              <w:shd w:val="clear" w:color="auto" w:fill="FFFFFF"/>
              <w:tabs>
                <w:tab w:val="clear" w:pos="765"/>
                <w:tab w:val="decimal" w:pos="1273"/>
              </w:tabs>
              <w:spacing w:line="240" w:lineRule="auto"/>
              <w:ind w:right="11"/>
              <w:rPr>
                <w:szCs w:val="22"/>
              </w:rPr>
            </w:pPr>
            <w:r w:rsidRPr="00663BE8">
              <w:t>4,444,770</w:t>
            </w:r>
          </w:p>
        </w:tc>
        <w:tc>
          <w:tcPr>
            <w:tcW w:w="180" w:type="dxa"/>
            <w:vAlign w:val="bottom"/>
          </w:tcPr>
          <w:p w14:paraId="6A5AF172" w14:textId="77777777" w:rsidR="00062A3B" w:rsidRPr="004E4F9F" w:rsidRDefault="00062A3B" w:rsidP="00062A3B">
            <w:pPr>
              <w:pStyle w:val="acctfourfigures"/>
              <w:shd w:val="clear" w:color="auto" w:fill="FFFFFF"/>
              <w:spacing w:line="240" w:lineRule="auto"/>
              <w:rPr>
                <w:szCs w:val="22"/>
              </w:rPr>
            </w:pPr>
          </w:p>
        </w:tc>
        <w:tc>
          <w:tcPr>
            <w:tcW w:w="1530" w:type="dxa"/>
            <w:vAlign w:val="bottom"/>
          </w:tcPr>
          <w:p w14:paraId="3DED7F7A" w14:textId="0A72E265" w:rsidR="00062A3B" w:rsidRPr="00A836A6" w:rsidRDefault="00E94128" w:rsidP="00062A3B">
            <w:pPr>
              <w:pStyle w:val="acctfourfigures"/>
              <w:shd w:val="clear" w:color="auto" w:fill="FFFFFF"/>
              <w:tabs>
                <w:tab w:val="clear" w:pos="765"/>
                <w:tab w:val="decimal" w:pos="1000"/>
              </w:tabs>
              <w:spacing w:line="240" w:lineRule="auto"/>
              <w:ind w:right="11"/>
              <w:rPr>
                <w:rFonts w:cs="Angsana New"/>
                <w:szCs w:val="28"/>
                <w:lang w:val="en-US" w:bidi="th-TH"/>
              </w:rPr>
            </w:pPr>
            <w:r w:rsidRPr="00663BE8">
              <w:t>-</w:t>
            </w:r>
          </w:p>
        </w:tc>
        <w:tc>
          <w:tcPr>
            <w:tcW w:w="180" w:type="dxa"/>
            <w:vAlign w:val="bottom"/>
          </w:tcPr>
          <w:p w14:paraId="0632EE4D" w14:textId="77777777" w:rsidR="00062A3B" w:rsidRPr="004E4F9F" w:rsidRDefault="00062A3B" w:rsidP="00062A3B">
            <w:pPr>
              <w:pStyle w:val="acctfourfigures"/>
              <w:shd w:val="clear" w:color="auto" w:fill="FFFFFF"/>
              <w:spacing w:line="240" w:lineRule="auto"/>
              <w:rPr>
                <w:szCs w:val="22"/>
              </w:rPr>
            </w:pPr>
          </w:p>
        </w:tc>
        <w:tc>
          <w:tcPr>
            <w:tcW w:w="1440" w:type="dxa"/>
            <w:vAlign w:val="bottom"/>
          </w:tcPr>
          <w:p w14:paraId="4959E235" w14:textId="7463E1A1" w:rsidR="00062A3B" w:rsidRPr="004E4F9F" w:rsidRDefault="00E94128" w:rsidP="00E94128">
            <w:pPr>
              <w:pStyle w:val="acctfourfigures"/>
              <w:shd w:val="clear" w:color="auto" w:fill="FFFFFF"/>
              <w:tabs>
                <w:tab w:val="clear" w:pos="765"/>
                <w:tab w:val="decimal" w:pos="1185"/>
              </w:tabs>
              <w:spacing w:line="240" w:lineRule="auto"/>
              <w:ind w:right="105"/>
              <w:rPr>
                <w:szCs w:val="22"/>
              </w:rPr>
            </w:pPr>
            <w:r w:rsidRPr="00663BE8">
              <w:t>2,</w:t>
            </w:r>
            <w:r w:rsidRPr="00E94128">
              <w:rPr>
                <w:szCs w:val="22"/>
              </w:rPr>
              <w:t>564</w:t>
            </w:r>
          </w:p>
        </w:tc>
        <w:tc>
          <w:tcPr>
            <w:tcW w:w="180" w:type="dxa"/>
            <w:vAlign w:val="bottom"/>
          </w:tcPr>
          <w:p w14:paraId="1847E997" w14:textId="77777777" w:rsidR="00062A3B" w:rsidRPr="004E4F9F" w:rsidRDefault="00062A3B" w:rsidP="00062A3B">
            <w:pPr>
              <w:pStyle w:val="acctfourfigures"/>
              <w:shd w:val="clear" w:color="auto" w:fill="FFFFFF"/>
              <w:tabs>
                <w:tab w:val="decimal" w:pos="1001"/>
              </w:tabs>
              <w:spacing w:line="240" w:lineRule="auto"/>
              <w:rPr>
                <w:szCs w:val="22"/>
              </w:rPr>
            </w:pPr>
          </w:p>
        </w:tc>
        <w:tc>
          <w:tcPr>
            <w:tcW w:w="1620" w:type="dxa"/>
            <w:vAlign w:val="bottom"/>
          </w:tcPr>
          <w:p w14:paraId="19D913A2" w14:textId="36D3CC62" w:rsidR="00062A3B" w:rsidRPr="004E4F9F" w:rsidRDefault="00E94128" w:rsidP="00062A3B">
            <w:pPr>
              <w:pStyle w:val="acctfourfigures"/>
              <w:shd w:val="clear" w:color="auto" w:fill="FFFFFF"/>
              <w:tabs>
                <w:tab w:val="clear" w:pos="765"/>
                <w:tab w:val="decimal" w:pos="878"/>
              </w:tabs>
              <w:spacing w:line="240" w:lineRule="auto"/>
              <w:ind w:right="11"/>
              <w:rPr>
                <w:szCs w:val="22"/>
              </w:rPr>
            </w:pPr>
            <w:r w:rsidRPr="00663BE8">
              <w:t>-</w:t>
            </w:r>
          </w:p>
        </w:tc>
      </w:tr>
      <w:tr w:rsidR="00062A3B" w:rsidRPr="009426D0" w14:paraId="03991175" w14:textId="77777777" w:rsidTr="006B2802">
        <w:trPr>
          <w:cantSplit/>
        </w:trPr>
        <w:tc>
          <w:tcPr>
            <w:tcW w:w="2709" w:type="dxa"/>
          </w:tcPr>
          <w:p w14:paraId="3656D86B" w14:textId="77777777" w:rsidR="00062A3B" w:rsidRPr="009426D0" w:rsidRDefault="00062A3B" w:rsidP="00062A3B">
            <w:pPr>
              <w:spacing w:line="240" w:lineRule="auto"/>
              <w:rPr>
                <w:rFonts w:cs="Angsana New"/>
                <w:lang w:bidi="th-TH"/>
              </w:rPr>
            </w:pPr>
            <w:r w:rsidRPr="009426D0">
              <w:rPr>
                <w:rFonts w:cs="Angsana New"/>
                <w:lang w:bidi="th-TH"/>
              </w:rPr>
              <w:t xml:space="preserve">Furniture, fixtures and </w:t>
            </w:r>
          </w:p>
          <w:p w14:paraId="0EC9B9BD" w14:textId="26549020" w:rsidR="00062A3B" w:rsidRPr="009426D0" w:rsidRDefault="00062A3B" w:rsidP="00062A3B">
            <w:pPr>
              <w:shd w:val="clear" w:color="auto" w:fill="FFFFFF"/>
              <w:spacing w:line="240" w:lineRule="auto"/>
              <w:ind w:left="180" w:hanging="180"/>
              <w:rPr>
                <w:szCs w:val="22"/>
              </w:rPr>
            </w:pPr>
            <w:r w:rsidRPr="009426D0">
              <w:rPr>
                <w:rFonts w:cs="Angsana New"/>
                <w:lang w:bidi="th-TH"/>
              </w:rPr>
              <w:t xml:space="preserve">    office equipment</w:t>
            </w:r>
          </w:p>
        </w:tc>
        <w:tc>
          <w:tcPr>
            <w:tcW w:w="1440" w:type="dxa"/>
            <w:vAlign w:val="bottom"/>
          </w:tcPr>
          <w:p w14:paraId="21E2B33B" w14:textId="76549ED8" w:rsidR="00062A3B" w:rsidRPr="00062A3B" w:rsidRDefault="00E94128" w:rsidP="00062A3B">
            <w:pPr>
              <w:pStyle w:val="acctfourfigures"/>
              <w:shd w:val="clear" w:color="auto" w:fill="FFFFFF"/>
              <w:tabs>
                <w:tab w:val="clear" w:pos="765"/>
                <w:tab w:val="decimal" w:pos="1273"/>
              </w:tabs>
              <w:spacing w:line="240" w:lineRule="auto"/>
              <w:ind w:right="11"/>
              <w:rPr>
                <w:szCs w:val="22"/>
              </w:rPr>
            </w:pPr>
            <w:r w:rsidRPr="00663BE8">
              <w:t>2,047,072</w:t>
            </w:r>
          </w:p>
        </w:tc>
        <w:tc>
          <w:tcPr>
            <w:tcW w:w="180" w:type="dxa"/>
            <w:vAlign w:val="bottom"/>
          </w:tcPr>
          <w:p w14:paraId="1102B414" w14:textId="77777777" w:rsidR="00062A3B" w:rsidRPr="004E4F9F" w:rsidRDefault="00062A3B" w:rsidP="00062A3B">
            <w:pPr>
              <w:pStyle w:val="acctfourfigures"/>
              <w:shd w:val="clear" w:color="auto" w:fill="FFFFFF"/>
              <w:spacing w:line="240" w:lineRule="auto"/>
              <w:rPr>
                <w:szCs w:val="22"/>
              </w:rPr>
            </w:pPr>
          </w:p>
        </w:tc>
        <w:tc>
          <w:tcPr>
            <w:tcW w:w="1530" w:type="dxa"/>
            <w:vAlign w:val="bottom"/>
          </w:tcPr>
          <w:p w14:paraId="6DD5BFF5" w14:textId="275EBD1B" w:rsidR="00062A3B" w:rsidRPr="004902F6" w:rsidRDefault="00E94128" w:rsidP="00062A3B">
            <w:pPr>
              <w:pStyle w:val="acctfourfigures"/>
              <w:shd w:val="clear" w:color="auto" w:fill="FFFFFF"/>
              <w:tabs>
                <w:tab w:val="clear" w:pos="765"/>
                <w:tab w:val="decimal" w:pos="1350"/>
              </w:tabs>
              <w:spacing w:line="240" w:lineRule="auto"/>
              <w:ind w:right="11"/>
              <w:rPr>
                <w:szCs w:val="22"/>
              </w:rPr>
            </w:pPr>
            <w:r w:rsidRPr="00663BE8">
              <w:t>(1,566)</w:t>
            </w:r>
          </w:p>
        </w:tc>
        <w:tc>
          <w:tcPr>
            <w:tcW w:w="180" w:type="dxa"/>
            <w:vAlign w:val="bottom"/>
          </w:tcPr>
          <w:p w14:paraId="1400C7B9" w14:textId="77777777" w:rsidR="00062A3B" w:rsidRPr="004E4F9F" w:rsidRDefault="00062A3B" w:rsidP="00062A3B">
            <w:pPr>
              <w:pStyle w:val="acctfourfigures"/>
              <w:shd w:val="clear" w:color="auto" w:fill="FFFFFF"/>
              <w:spacing w:line="240" w:lineRule="auto"/>
              <w:rPr>
                <w:szCs w:val="22"/>
              </w:rPr>
            </w:pPr>
          </w:p>
        </w:tc>
        <w:tc>
          <w:tcPr>
            <w:tcW w:w="1440" w:type="dxa"/>
            <w:vAlign w:val="bottom"/>
          </w:tcPr>
          <w:p w14:paraId="6441CD2E" w14:textId="7889795D" w:rsidR="00062A3B" w:rsidRPr="004E4F9F" w:rsidRDefault="00E94128" w:rsidP="00062A3B">
            <w:pPr>
              <w:pStyle w:val="acctfourfigures"/>
              <w:shd w:val="clear" w:color="auto" w:fill="FFFFFF"/>
              <w:tabs>
                <w:tab w:val="clear" w:pos="765"/>
                <w:tab w:val="decimal" w:pos="1185"/>
              </w:tabs>
              <w:spacing w:line="240" w:lineRule="auto"/>
              <w:ind w:right="105"/>
              <w:rPr>
                <w:szCs w:val="22"/>
              </w:rPr>
            </w:pPr>
            <w:r w:rsidRPr="00663BE8">
              <w:t>4,182</w:t>
            </w:r>
          </w:p>
        </w:tc>
        <w:tc>
          <w:tcPr>
            <w:tcW w:w="180" w:type="dxa"/>
            <w:vAlign w:val="bottom"/>
          </w:tcPr>
          <w:p w14:paraId="4B69530C" w14:textId="77777777" w:rsidR="00062A3B" w:rsidRPr="004E4F9F" w:rsidRDefault="00062A3B" w:rsidP="00062A3B">
            <w:pPr>
              <w:pStyle w:val="acctfourfigures"/>
              <w:shd w:val="clear" w:color="auto" w:fill="FFFFFF"/>
              <w:spacing w:line="240" w:lineRule="auto"/>
              <w:rPr>
                <w:szCs w:val="22"/>
              </w:rPr>
            </w:pPr>
          </w:p>
        </w:tc>
        <w:tc>
          <w:tcPr>
            <w:tcW w:w="1620" w:type="dxa"/>
            <w:vAlign w:val="bottom"/>
          </w:tcPr>
          <w:p w14:paraId="22A3DE6F" w14:textId="4D01ECB4" w:rsidR="00062A3B" w:rsidRPr="004E4F9F" w:rsidRDefault="00E94128" w:rsidP="00062A3B">
            <w:pPr>
              <w:pStyle w:val="acctfourfigures"/>
              <w:shd w:val="clear" w:color="auto" w:fill="FFFFFF"/>
              <w:tabs>
                <w:tab w:val="clear" w:pos="765"/>
                <w:tab w:val="decimal" w:pos="1212"/>
              </w:tabs>
              <w:spacing w:line="240" w:lineRule="auto"/>
              <w:ind w:right="11"/>
              <w:rPr>
                <w:szCs w:val="22"/>
              </w:rPr>
            </w:pPr>
            <w:r w:rsidRPr="00663BE8">
              <w:t>(14)</w:t>
            </w:r>
          </w:p>
        </w:tc>
      </w:tr>
      <w:tr w:rsidR="00062A3B" w:rsidRPr="009426D0" w14:paraId="47B081F7" w14:textId="77777777">
        <w:trPr>
          <w:cantSplit/>
        </w:trPr>
        <w:tc>
          <w:tcPr>
            <w:tcW w:w="2709" w:type="dxa"/>
          </w:tcPr>
          <w:p w14:paraId="223F73C5" w14:textId="77777777" w:rsidR="00062A3B" w:rsidRPr="009426D0" w:rsidRDefault="00062A3B" w:rsidP="00062A3B">
            <w:pPr>
              <w:shd w:val="clear" w:color="auto" w:fill="FFFFFF"/>
              <w:spacing w:line="240" w:lineRule="auto"/>
              <w:rPr>
                <w:szCs w:val="22"/>
              </w:rPr>
            </w:pPr>
            <w:r w:rsidRPr="009426D0">
              <w:rPr>
                <w:rFonts w:cs="Angsana New"/>
                <w:lang w:bidi="th-TH"/>
              </w:rPr>
              <w:t>Vehicles</w:t>
            </w:r>
          </w:p>
        </w:tc>
        <w:tc>
          <w:tcPr>
            <w:tcW w:w="1440" w:type="dxa"/>
            <w:tcBorders>
              <w:top w:val="nil"/>
              <w:left w:val="nil"/>
              <w:right w:val="nil"/>
            </w:tcBorders>
            <w:vAlign w:val="bottom"/>
          </w:tcPr>
          <w:p w14:paraId="7749243B" w14:textId="5DE2A269" w:rsidR="00062A3B" w:rsidRPr="00062A3B" w:rsidRDefault="00E94128" w:rsidP="00062A3B">
            <w:pPr>
              <w:pStyle w:val="acctfourfigures"/>
              <w:shd w:val="clear" w:color="auto" w:fill="FFFFFF"/>
              <w:tabs>
                <w:tab w:val="clear" w:pos="765"/>
                <w:tab w:val="decimal" w:pos="1273"/>
              </w:tabs>
              <w:spacing w:line="240" w:lineRule="auto"/>
              <w:ind w:right="11"/>
              <w:rPr>
                <w:szCs w:val="22"/>
              </w:rPr>
            </w:pPr>
            <w:r w:rsidRPr="00663BE8">
              <w:t>13,351</w:t>
            </w:r>
          </w:p>
        </w:tc>
        <w:tc>
          <w:tcPr>
            <w:tcW w:w="180" w:type="dxa"/>
            <w:vAlign w:val="bottom"/>
          </w:tcPr>
          <w:p w14:paraId="4BFFD934" w14:textId="77777777" w:rsidR="00062A3B" w:rsidRPr="004E4F9F" w:rsidRDefault="00062A3B" w:rsidP="00062A3B">
            <w:pPr>
              <w:pStyle w:val="acctfourfigures"/>
              <w:shd w:val="clear" w:color="auto" w:fill="FFFFFF"/>
              <w:spacing w:line="240" w:lineRule="auto"/>
              <w:rPr>
                <w:szCs w:val="22"/>
              </w:rPr>
            </w:pPr>
          </w:p>
        </w:tc>
        <w:tc>
          <w:tcPr>
            <w:tcW w:w="1530" w:type="dxa"/>
            <w:vAlign w:val="bottom"/>
          </w:tcPr>
          <w:p w14:paraId="313C7DC7" w14:textId="5A7D7AFF" w:rsidR="00062A3B" w:rsidRPr="004902F6" w:rsidRDefault="00E94128" w:rsidP="00E94128">
            <w:pPr>
              <w:pStyle w:val="acctfourfigures"/>
              <w:shd w:val="clear" w:color="auto" w:fill="FFFFFF"/>
              <w:tabs>
                <w:tab w:val="clear" w:pos="765"/>
                <w:tab w:val="decimal" w:pos="1350"/>
              </w:tabs>
              <w:spacing w:line="240" w:lineRule="auto"/>
              <w:ind w:right="11"/>
              <w:rPr>
                <w:szCs w:val="22"/>
              </w:rPr>
            </w:pPr>
            <w:r w:rsidRPr="00663BE8">
              <w:t>(26)</w:t>
            </w:r>
          </w:p>
        </w:tc>
        <w:tc>
          <w:tcPr>
            <w:tcW w:w="180" w:type="dxa"/>
            <w:vAlign w:val="bottom"/>
          </w:tcPr>
          <w:p w14:paraId="395FC681" w14:textId="77777777" w:rsidR="00062A3B" w:rsidRPr="004E4F9F" w:rsidRDefault="00062A3B" w:rsidP="00062A3B">
            <w:pPr>
              <w:pStyle w:val="acctfourfigures"/>
              <w:shd w:val="clear" w:color="auto" w:fill="FFFFFF"/>
              <w:tabs>
                <w:tab w:val="decimal" w:pos="1095"/>
              </w:tabs>
              <w:spacing w:line="240" w:lineRule="auto"/>
              <w:rPr>
                <w:szCs w:val="22"/>
              </w:rPr>
            </w:pPr>
          </w:p>
        </w:tc>
        <w:tc>
          <w:tcPr>
            <w:tcW w:w="1440" w:type="dxa"/>
            <w:vAlign w:val="bottom"/>
          </w:tcPr>
          <w:p w14:paraId="608E85CB" w14:textId="1AE47536" w:rsidR="00062A3B" w:rsidRPr="004E4F9F" w:rsidRDefault="00E94128" w:rsidP="00E94128">
            <w:pPr>
              <w:pStyle w:val="acctfourfigures"/>
              <w:shd w:val="clear" w:color="auto" w:fill="FFFFFF"/>
              <w:tabs>
                <w:tab w:val="clear" w:pos="765"/>
                <w:tab w:val="decimal" w:pos="1185"/>
              </w:tabs>
              <w:spacing w:line="240" w:lineRule="auto"/>
              <w:ind w:right="105"/>
              <w:rPr>
                <w:szCs w:val="22"/>
              </w:rPr>
            </w:pPr>
            <w:r w:rsidRPr="00663BE8">
              <w:t>248</w:t>
            </w:r>
          </w:p>
        </w:tc>
        <w:tc>
          <w:tcPr>
            <w:tcW w:w="180" w:type="dxa"/>
            <w:vAlign w:val="bottom"/>
          </w:tcPr>
          <w:p w14:paraId="56AF9F47" w14:textId="77777777" w:rsidR="00062A3B" w:rsidRPr="004E4F9F" w:rsidRDefault="00062A3B" w:rsidP="00062A3B">
            <w:pPr>
              <w:pStyle w:val="acctfourfigures"/>
              <w:shd w:val="clear" w:color="auto" w:fill="FFFFFF"/>
              <w:tabs>
                <w:tab w:val="decimal" w:pos="1001"/>
              </w:tabs>
              <w:spacing w:line="240" w:lineRule="auto"/>
              <w:rPr>
                <w:szCs w:val="22"/>
              </w:rPr>
            </w:pPr>
          </w:p>
        </w:tc>
        <w:tc>
          <w:tcPr>
            <w:tcW w:w="1620" w:type="dxa"/>
            <w:vAlign w:val="bottom"/>
          </w:tcPr>
          <w:p w14:paraId="2A7E3B2A" w14:textId="497153A9" w:rsidR="00062A3B" w:rsidRPr="004E4F9F" w:rsidRDefault="00E94128" w:rsidP="00062A3B">
            <w:pPr>
              <w:pStyle w:val="acctfourfigures"/>
              <w:shd w:val="clear" w:color="auto" w:fill="FFFFFF"/>
              <w:tabs>
                <w:tab w:val="clear" w:pos="765"/>
                <w:tab w:val="decimal" w:pos="878"/>
              </w:tabs>
              <w:spacing w:line="240" w:lineRule="auto"/>
              <w:ind w:right="11"/>
              <w:rPr>
                <w:szCs w:val="22"/>
              </w:rPr>
            </w:pPr>
            <w:r w:rsidRPr="00663BE8">
              <w:t>-</w:t>
            </w:r>
          </w:p>
        </w:tc>
      </w:tr>
      <w:tr w:rsidR="00062A3B" w:rsidRPr="009426D0" w14:paraId="53B3418E" w14:textId="77777777">
        <w:trPr>
          <w:cantSplit/>
        </w:trPr>
        <w:tc>
          <w:tcPr>
            <w:tcW w:w="2709" w:type="dxa"/>
          </w:tcPr>
          <w:p w14:paraId="5976B40D" w14:textId="54BA1B7C" w:rsidR="00062A3B" w:rsidRPr="009426D0" w:rsidRDefault="00062A3B" w:rsidP="00062A3B">
            <w:pPr>
              <w:spacing w:line="240" w:lineRule="auto"/>
              <w:rPr>
                <w:rFonts w:cs="Angsana New"/>
                <w:lang w:bidi="th-TH"/>
              </w:rPr>
            </w:pPr>
            <w:r w:rsidRPr="009426D0">
              <w:rPr>
                <w:rFonts w:cs="Angsana New"/>
                <w:lang w:bidi="th-TH"/>
              </w:rPr>
              <w:t xml:space="preserve">Assets under construction </w:t>
            </w:r>
          </w:p>
          <w:p w14:paraId="39E62FF7" w14:textId="1529E150" w:rsidR="00062A3B" w:rsidRPr="009426D0" w:rsidRDefault="00062A3B" w:rsidP="00062A3B">
            <w:pPr>
              <w:shd w:val="clear" w:color="auto" w:fill="FFFFFF"/>
              <w:spacing w:line="240" w:lineRule="auto"/>
              <w:ind w:left="191" w:hanging="191"/>
              <w:rPr>
                <w:szCs w:val="22"/>
              </w:rPr>
            </w:pPr>
            <w:r w:rsidRPr="009426D0">
              <w:rPr>
                <w:rFonts w:cs="Angsana New"/>
                <w:lang w:bidi="th-TH"/>
              </w:rPr>
              <w:t xml:space="preserve">    and installation</w:t>
            </w:r>
          </w:p>
        </w:tc>
        <w:tc>
          <w:tcPr>
            <w:tcW w:w="1440" w:type="dxa"/>
            <w:tcBorders>
              <w:left w:val="nil"/>
              <w:bottom w:val="single" w:sz="4" w:space="0" w:color="auto"/>
              <w:right w:val="nil"/>
            </w:tcBorders>
            <w:vAlign w:val="bottom"/>
          </w:tcPr>
          <w:p w14:paraId="56A7AECF" w14:textId="1BA35955" w:rsidR="00062A3B" w:rsidRPr="00062A3B" w:rsidRDefault="00E94128" w:rsidP="00062A3B">
            <w:pPr>
              <w:pStyle w:val="acctfourfigures"/>
              <w:shd w:val="clear" w:color="auto" w:fill="FFFFFF"/>
              <w:tabs>
                <w:tab w:val="clear" w:pos="765"/>
                <w:tab w:val="decimal" w:pos="1267"/>
              </w:tabs>
              <w:spacing w:line="240" w:lineRule="auto"/>
              <w:ind w:right="11"/>
              <w:rPr>
                <w:szCs w:val="22"/>
                <w:highlight w:val="yellow"/>
                <w:lang w:val="en-US" w:bidi="th-TH"/>
              </w:rPr>
            </w:pPr>
            <w:r w:rsidRPr="00663BE8">
              <w:t>3,725,174</w:t>
            </w:r>
          </w:p>
        </w:tc>
        <w:tc>
          <w:tcPr>
            <w:tcW w:w="180" w:type="dxa"/>
            <w:vAlign w:val="bottom"/>
          </w:tcPr>
          <w:p w14:paraId="79EA2CCA" w14:textId="77777777" w:rsidR="00062A3B" w:rsidRPr="00C24225" w:rsidRDefault="00062A3B" w:rsidP="00062A3B">
            <w:pPr>
              <w:pStyle w:val="acctfourfigures"/>
              <w:shd w:val="clear" w:color="auto" w:fill="FFFFFF"/>
              <w:spacing w:line="240" w:lineRule="auto"/>
              <w:rPr>
                <w:szCs w:val="22"/>
                <w:highlight w:val="yellow"/>
              </w:rPr>
            </w:pPr>
          </w:p>
        </w:tc>
        <w:tc>
          <w:tcPr>
            <w:tcW w:w="1530" w:type="dxa"/>
            <w:vAlign w:val="bottom"/>
          </w:tcPr>
          <w:p w14:paraId="51CE9324" w14:textId="64A6CAAC" w:rsidR="00062A3B" w:rsidRPr="004902F6" w:rsidRDefault="00E94128" w:rsidP="00062A3B">
            <w:pPr>
              <w:pStyle w:val="acctfourfigures"/>
              <w:shd w:val="clear" w:color="auto" w:fill="FFFFFF"/>
              <w:tabs>
                <w:tab w:val="clear" w:pos="765"/>
                <w:tab w:val="decimal" w:pos="1270"/>
              </w:tabs>
              <w:spacing w:line="240" w:lineRule="auto"/>
              <w:ind w:right="11"/>
              <w:rPr>
                <w:szCs w:val="22"/>
              </w:rPr>
            </w:pPr>
            <w:r w:rsidRPr="00663BE8">
              <w:t>(4,690,176)</w:t>
            </w:r>
          </w:p>
        </w:tc>
        <w:tc>
          <w:tcPr>
            <w:tcW w:w="180" w:type="dxa"/>
            <w:vAlign w:val="bottom"/>
          </w:tcPr>
          <w:p w14:paraId="3937E99D" w14:textId="77777777" w:rsidR="00062A3B" w:rsidRPr="004E4F9F" w:rsidRDefault="00062A3B" w:rsidP="00062A3B">
            <w:pPr>
              <w:pStyle w:val="acctfourfigures"/>
              <w:shd w:val="clear" w:color="auto" w:fill="FFFFFF"/>
              <w:tabs>
                <w:tab w:val="decimal" w:pos="1095"/>
              </w:tabs>
              <w:spacing w:line="240" w:lineRule="auto"/>
              <w:rPr>
                <w:szCs w:val="22"/>
              </w:rPr>
            </w:pPr>
          </w:p>
        </w:tc>
        <w:tc>
          <w:tcPr>
            <w:tcW w:w="1440" w:type="dxa"/>
            <w:vAlign w:val="bottom"/>
          </w:tcPr>
          <w:p w14:paraId="233DF0E2" w14:textId="6DBA1C8C" w:rsidR="00062A3B" w:rsidRPr="004E4F9F" w:rsidRDefault="00E94128" w:rsidP="00062A3B">
            <w:pPr>
              <w:pStyle w:val="acctfourfigures"/>
              <w:shd w:val="clear" w:color="auto" w:fill="FFFFFF"/>
              <w:tabs>
                <w:tab w:val="clear" w:pos="765"/>
                <w:tab w:val="decimal" w:pos="1185"/>
              </w:tabs>
              <w:spacing w:line="240" w:lineRule="auto"/>
              <w:ind w:right="105"/>
              <w:rPr>
                <w:szCs w:val="22"/>
              </w:rPr>
            </w:pPr>
            <w:r w:rsidRPr="00663BE8">
              <w:t>3,776</w:t>
            </w:r>
          </w:p>
        </w:tc>
        <w:tc>
          <w:tcPr>
            <w:tcW w:w="180" w:type="dxa"/>
            <w:vAlign w:val="bottom"/>
          </w:tcPr>
          <w:p w14:paraId="1A4EDE6D" w14:textId="77777777" w:rsidR="00062A3B" w:rsidRPr="004E4F9F" w:rsidRDefault="00062A3B" w:rsidP="00062A3B">
            <w:pPr>
              <w:pStyle w:val="acctfourfigures"/>
              <w:shd w:val="clear" w:color="auto" w:fill="FFFFFF"/>
              <w:tabs>
                <w:tab w:val="decimal" w:pos="1001"/>
              </w:tabs>
              <w:spacing w:line="240" w:lineRule="auto"/>
              <w:rPr>
                <w:szCs w:val="22"/>
              </w:rPr>
            </w:pPr>
          </w:p>
        </w:tc>
        <w:tc>
          <w:tcPr>
            <w:tcW w:w="1620" w:type="dxa"/>
            <w:vAlign w:val="bottom"/>
          </w:tcPr>
          <w:p w14:paraId="4BE60DFB" w14:textId="17E60E90" w:rsidR="00062A3B" w:rsidRPr="004E4F9F" w:rsidRDefault="00E94128" w:rsidP="00FE3170">
            <w:pPr>
              <w:pStyle w:val="acctfourfigures"/>
              <w:shd w:val="clear" w:color="auto" w:fill="FFFFFF"/>
              <w:tabs>
                <w:tab w:val="clear" w:pos="765"/>
                <w:tab w:val="decimal" w:pos="1212"/>
              </w:tabs>
              <w:spacing w:line="240" w:lineRule="auto"/>
              <w:ind w:right="11"/>
              <w:rPr>
                <w:szCs w:val="22"/>
              </w:rPr>
            </w:pPr>
            <w:r w:rsidRPr="00663BE8">
              <w:t>(351)</w:t>
            </w:r>
          </w:p>
        </w:tc>
      </w:tr>
      <w:tr w:rsidR="00062A3B" w:rsidRPr="009426D0" w14:paraId="22CB3EDB" w14:textId="77777777" w:rsidTr="00F13D5A">
        <w:trPr>
          <w:cantSplit/>
          <w:trHeight w:val="158"/>
        </w:trPr>
        <w:tc>
          <w:tcPr>
            <w:tcW w:w="2709" w:type="dxa"/>
          </w:tcPr>
          <w:p w14:paraId="1EE6C997" w14:textId="77777777" w:rsidR="00062A3B" w:rsidRPr="009426D0" w:rsidRDefault="00062A3B" w:rsidP="00062A3B">
            <w:pPr>
              <w:shd w:val="clear" w:color="auto" w:fill="FFFFFF"/>
              <w:spacing w:line="240" w:lineRule="auto"/>
              <w:rPr>
                <w:b/>
                <w:bCs/>
                <w:szCs w:val="22"/>
                <w:shd w:val="clear" w:color="auto" w:fill="E6E6E6"/>
              </w:rPr>
            </w:pPr>
            <w:r w:rsidRPr="009426D0">
              <w:rPr>
                <w:b/>
                <w:bCs/>
                <w:szCs w:val="22"/>
              </w:rPr>
              <w:t>Total</w:t>
            </w:r>
          </w:p>
        </w:tc>
        <w:tc>
          <w:tcPr>
            <w:tcW w:w="1440" w:type="dxa"/>
            <w:tcBorders>
              <w:top w:val="single" w:sz="4" w:space="0" w:color="auto"/>
              <w:left w:val="nil"/>
              <w:bottom w:val="double" w:sz="4" w:space="0" w:color="auto"/>
              <w:right w:val="nil"/>
            </w:tcBorders>
            <w:vAlign w:val="bottom"/>
          </w:tcPr>
          <w:p w14:paraId="16D07A01" w14:textId="42DD81FF" w:rsidR="00062A3B" w:rsidRPr="00062A3B" w:rsidRDefault="004205D8" w:rsidP="00062A3B">
            <w:pPr>
              <w:pStyle w:val="acctfourfigures"/>
              <w:shd w:val="clear" w:color="auto" w:fill="FFFFFF"/>
              <w:tabs>
                <w:tab w:val="clear" w:pos="765"/>
                <w:tab w:val="decimal" w:pos="1273"/>
              </w:tabs>
              <w:spacing w:line="240" w:lineRule="auto"/>
              <w:ind w:right="11"/>
              <w:rPr>
                <w:b/>
                <w:bCs/>
                <w:szCs w:val="22"/>
              </w:rPr>
            </w:pPr>
            <w:r w:rsidRPr="004205D8">
              <w:rPr>
                <w:b/>
                <w:bCs/>
              </w:rPr>
              <w:t>13,334,390</w:t>
            </w:r>
          </w:p>
        </w:tc>
        <w:tc>
          <w:tcPr>
            <w:tcW w:w="180" w:type="dxa"/>
            <w:vAlign w:val="bottom"/>
          </w:tcPr>
          <w:p w14:paraId="56E52B2A" w14:textId="77777777" w:rsidR="00062A3B" w:rsidRPr="00F47C4E" w:rsidRDefault="00062A3B" w:rsidP="00062A3B">
            <w:pPr>
              <w:pStyle w:val="acctfourfigures"/>
              <w:shd w:val="clear" w:color="auto" w:fill="FFFFFF"/>
              <w:spacing w:line="240" w:lineRule="auto"/>
              <w:rPr>
                <w:b/>
                <w:bCs/>
                <w:szCs w:val="22"/>
              </w:rPr>
            </w:pPr>
          </w:p>
        </w:tc>
        <w:tc>
          <w:tcPr>
            <w:tcW w:w="1530" w:type="dxa"/>
            <w:tcBorders>
              <w:top w:val="single" w:sz="4" w:space="0" w:color="auto"/>
              <w:bottom w:val="double" w:sz="4" w:space="0" w:color="auto"/>
            </w:tcBorders>
            <w:vAlign w:val="bottom"/>
          </w:tcPr>
          <w:p w14:paraId="30B5C9F1" w14:textId="1D5EC631" w:rsidR="00062A3B" w:rsidRPr="004902F6" w:rsidRDefault="00E94128" w:rsidP="00062A3B">
            <w:pPr>
              <w:pStyle w:val="acctfourfigures"/>
              <w:shd w:val="clear" w:color="auto" w:fill="FFFFFF"/>
              <w:tabs>
                <w:tab w:val="clear" w:pos="765"/>
                <w:tab w:val="decimal" w:pos="1270"/>
              </w:tabs>
              <w:spacing w:line="240" w:lineRule="auto"/>
              <w:ind w:right="11"/>
              <w:rPr>
                <w:b/>
                <w:bCs/>
                <w:szCs w:val="22"/>
                <w:lang w:bidi="th-TH"/>
              </w:rPr>
            </w:pPr>
            <w:r w:rsidRPr="00E94128">
              <w:rPr>
                <w:b/>
                <w:bCs/>
              </w:rPr>
              <w:t>(4,691,768)</w:t>
            </w:r>
          </w:p>
        </w:tc>
        <w:tc>
          <w:tcPr>
            <w:tcW w:w="180" w:type="dxa"/>
            <w:vAlign w:val="bottom"/>
          </w:tcPr>
          <w:p w14:paraId="67820034" w14:textId="77777777" w:rsidR="00062A3B" w:rsidRPr="004E4F9F" w:rsidRDefault="00062A3B" w:rsidP="00062A3B">
            <w:pPr>
              <w:pStyle w:val="acctfourfigures"/>
              <w:shd w:val="clear" w:color="auto" w:fill="FFFFFF"/>
              <w:spacing w:line="240" w:lineRule="auto"/>
              <w:rPr>
                <w:b/>
                <w:bCs/>
                <w:szCs w:val="22"/>
              </w:rPr>
            </w:pPr>
          </w:p>
        </w:tc>
        <w:tc>
          <w:tcPr>
            <w:tcW w:w="1440" w:type="dxa"/>
            <w:tcBorders>
              <w:top w:val="single" w:sz="4" w:space="0" w:color="auto"/>
              <w:bottom w:val="double" w:sz="4" w:space="0" w:color="auto"/>
            </w:tcBorders>
            <w:vAlign w:val="bottom"/>
          </w:tcPr>
          <w:p w14:paraId="2B6D3CFA" w14:textId="57E60CC2" w:rsidR="00062A3B" w:rsidRPr="004E4F9F" w:rsidRDefault="00E94128" w:rsidP="00062A3B">
            <w:pPr>
              <w:pStyle w:val="acctfourfigures"/>
              <w:shd w:val="clear" w:color="auto" w:fill="FFFFFF"/>
              <w:tabs>
                <w:tab w:val="clear" w:pos="765"/>
                <w:tab w:val="decimal" w:pos="1185"/>
              </w:tabs>
              <w:spacing w:line="240" w:lineRule="auto"/>
              <w:ind w:right="105"/>
              <w:rPr>
                <w:b/>
                <w:bCs/>
                <w:szCs w:val="22"/>
              </w:rPr>
            </w:pPr>
            <w:r w:rsidRPr="00E94128">
              <w:rPr>
                <w:b/>
                <w:bCs/>
              </w:rPr>
              <w:t>10,770</w:t>
            </w:r>
          </w:p>
        </w:tc>
        <w:tc>
          <w:tcPr>
            <w:tcW w:w="180" w:type="dxa"/>
            <w:vAlign w:val="bottom"/>
          </w:tcPr>
          <w:p w14:paraId="18C907E8" w14:textId="77777777" w:rsidR="00062A3B" w:rsidRPr="004E4F9F" w:rsidRDefault="00062A3B" w:rsidP="00062A3B">
            <w:pPr>
              <w:pStyle w:val="acctfourfigures"/>
              <w:shd w:val="clear" w:color="auto" w:fill="FFFFFF"/>
              <w:spacing w:line="240" w:lineRule="auto"/>
              <w:rPr>
                <w:b/>
                <w:bCs/>
                <w:szCs w:val="22"/>
              </w:rPr>
            </w:pPr>
          </w:p>
        </w:tc>
        <w:tc>
          <w:tcPr>
            <w:tcW w:w="1620" w:type="dxa"/>
            <w:tcBorders>
              <w:top w:val="single" w:sz="4" w:space="0" w:color="auto"/>
              <w:bottom w:val="double" w:sz="4" w:space="0" w:color="auto"/>
            </w:tcBorders>
            <w:vAlign w:val="bottom"/>
          </w:tcPr>
          <w:p w14:paraId="734114E3" w14:textId="2F8448D7" w:rsidR="00062A3B" w:rsidRPr="004E4F9F" w:rsidRDefault="00E94128" w:rsidP="00062A3B">
            <w:pPr>
              <w:pStyle w:val="acctfourfigures"/>
              <w:shd w:val="clear" w:color="auto" w:fill="FFFFFF"/>
              <w:tabs>
                <w:tab w:val="clear" w:pos="765"/>
                <w:tab w:val="decimal" w:pos="1212"/>
              </w:tabs>
              <w:spacing w:line="240" w:lineRule="auto"/>
              <w:ind w:right="11"/>
              <w:rPr>
                <w:b/>
                <w:bCs/>
                <w:szCs w:val="22"/>
              </w:rPr>
            </w:pPr>
            <w:r w:rsidRPr="00E94128">
              <w:rPr>
                <w:b/>
                <w:bCs/>
              </w:rPr>
              <w:t>(365)</w:t>
            </w:r>
          </w:p>
        </w:tc>
      </w:tr>
    </w:tbl>
    <w:p w14:paraId="19CB6903" w14:textId="77777777" w:rsidR="00E94128" w:rsidRDefault="00E94128" w:rsidP="00E26CB1">
      <w:pPr>
        <w:spacing w:line="240" w:lineRule="atLeast"/>
        <w:ind w:left="540"/>
        <w:jc w:val="thaiDistribute"/>
        <w:rPr>
          <w:color w:val="000000" w:themeColor="text1"/>
          <w:szCs w:val="22"/>
        </w:rPr>
      </w:pPr>
    </w:p>
    <w:p w14:paraId="18758792" w14:textId="06045B0F" w:rsidR="00E26CB1" w:rsidRPr="00FB2264" w:rsidRDefault="00E26CB1" w:rsidP="00E26CB1">
      <w:pPr>
        <w:spacing w:line="240" w:lineRule="atLeast"/>
        <w:ind w:left="540"/>
        <w:jc w:val="thaiDistribute"/>
        <w:rPr>
          <w:i/>
          <w:iCs/>
          <w:color w:val="000000" w:themeColor="text1"/>
          <w:szCs w:val="22"/>
        </w:rPr>
      </w:pPr>
      <w:r w:rsidRPr="00FB2264">
        <w:rPr>
          <w:color w:val="000000" w:themeColor="text1"/>
          <w:szCs w:val="22"/>
        </w:rPr>
        <w:t xml:space="preserve">During the </w:t>
      </w:r>
      <w:r w:rsidR="005B0339">
        <w:rPr>
          <w:color w:val="000000" w:themeColor="text1"/>
          <w:szCs w:val="22"/>
        </w:rPr>
        <w:t>nine</w:t>
      </w:r>
      <w:r w:rsidRPr="00FB2264">
        <w:rPr>
          <w:color w:val="000000" w:themeColor="text1"/>
          <w:szCs w:val="22"/>
        </w:rPr>
        <w:t xml:space="preserve">-month period ended </w:t>
      </w:r>
      <w:r w:rsidR="00BA55EF" w:rsidRPr="00FB2264">
        <w:rPr>
          <w:color w:val="000000" w:themeColor="text1"/>
          <w:szCs w:val="22"/>
        </w:rPr>
        <w:t xml:space="preserve">30 </w:t>
      </w:r>
      <w:r w:rsidR="005B0339" w:rsidRPr="005B0339">
        <w:rPr>
          <w:color w:val="000000" w:themeColor="text1"/>
          <w:szCs w:val="22"/>
        </w:rPr>
        <w:t xml:space="preserve">September </w:t>
      </w:r>
      <w:r w:rsidRPr="00FB2264">
        <w:rPr>
          <w:color w:val="000000" w:themeColor="text1"/>
          <w:szCs w:val="22"/>
        </w:rPr>
        <w:t>2025, the Group recognised capitalised subsequent expenditure as cost of assets in consolidated financial statement amounting to Baht</w:t>
      </w:r>
      <w:r w:rsidR="00FB2264" w:rsidRPr="00FB2264">
        <w:rPr>
          <w:color w:val="000000" w:themeColor="text1"/>
          <w:szCs w:val="22"/>
        </w:rPr>
        <w:t xml:space="preserve"> </w:t>
      </w:r>
      <w:r w:rsidR="00E94128">
        <w:rPr>
          <w:color w:val="000000" w:themeColor="text1"/>
          <w:szCs w:val="22"/>
        </w:rPr>
        <w:t>136.</w:t>
      </w:r>
      <w:r w:rsidR="00F21257">
        <w:rPr>
          <w:color w:val="000000" w:themeColor="text1"/>
          <w:szCs w:val="22"/>
        </w:rPr>
        <w:t>51</w:t>
      </w:r>
      <w:r w:rsidRPr="00FB2264">
        <w:rPr>
          <w:color w:val="000000" w:themeColor="text1"/>
          <w:szCs w:val="22"/>
        </w:rPr>
        <w:t xml:space="preserve"> million </w:t>
      </w:r>
      <w:r w:rsidRPr="00FB2264">
        <w:rPr>
          <w:i/>
          <w:iCs/>
          <w:color w:val="000000" w:themeColor="text1"/>
          <w:szCs w:val="22"/>
        </w:rPr>
        <w:t xml:space="preserve">(2024: Baht </w:t>
      </w:r>
      <w:r w:rsidR="00E94128">
        <w:rPr>
          <w:i/>
          <w:iCs/>
          <w:color w:val="000000" w:themeColor="text1"/>
          <w:szCs w:val="22"/>
        </w:rPr>
        <w:t>318.39</w:t>
      </w:r>
      <w:r w:rsidRPr="00FB2264">
        <w:rPr>
          <w:i/>
          <w:iCs/>
          <w:color w:val="000000" w:themeColor="text1"/>
          <w:szCs w:val="22"/>
        </w:rPr>
        <w:t xml:space="preserve"> million)</w:t>
      </w:r>
      <w:r w:rsidRPr="00FB2264">
        <w:rPr>
          <w:color w:val="000000" w:themeColor="text1"/>
          <w:szCs w:val="22"/>
        </w:rPr>
        <w:t>.</w:t>
      </w:r>
    </w:p>
    <w:p w14:paraId="6EEFCA04" w14:textId="77777777" w:rsidR="001B4B85" w:rsidRPr="00BA55EF" w:rsidRDefault="001B4B85" w:rsidP="005D7DD0">
      <w:pPr>
        <w:spacing w:line="240" w:lineRule="auto"/>
        <w:ind w:left="540"/>
        <w:jc w:val="thaiDistribute"/>
        <w:rPr>
          <w:rFonts w:cstheme="minorBidi"/>
          <w:szCs w:val="28"/>
          <w:highlight w:val="yellow"/>
          <w:lang w:bidi="th-TH"/>
        </w:rPr>
      </w:pPr>
    </w:p>
    <w:p w14:paraId="76CF6F41" w14:textId="240F577E" w:rsidR="0030353C" w:rsidRDefault="0030353C" w:rsidP="004278C7">
      <w:pPr>
        <w:spacing w:line="240" w:lineRule="auto"/>
        <w:ind w:left="540"/>
        <w:jc w:val="thaiDistribute"/>
        <w:rPr>
          <w:szCs w:val="22"/>
        </w:rPr>
      </w:pPr>
      <w:r w:rsidRPr="00C96037">
        <w:rPr>
          <w:szCs w:val="22"/>
        </w:rPr>
        <w:t>Capitalised borrowing costs relating to asset</w:t>
      </w:r>
      <w:r w:rsidRPr="00C96037">
        <w:rPr>
          <w:rFonts w:cs="Angsana New"/>
          <w:szCs w:val="28"/>
          <w:lang w:bidi="th-TH"/>
        </w:rPr>
        <w:t>s</w:t>
      </w:r>
      <w:r w:rsidRPr="00C96037">
        <w:rPr>
          <w:szCs w:val="22"/>
        </w:rPr>
        <w:t xml:space="preserve"> construction were recognised as cost of assets in </w:t>
      </w:r>
      <w:r w:rsidRPr="00C96037">
        <w:rPr>
          <w:spacing w:val="-6"/>
          <w:szCs w:val="22"/>
        </w:rPr>
        <w:t xml:space="preserve">consolidated financial statement </w:t>
      </w:r>
      <w:r w:rsidR="001B4B85" w:rsidRPr="00C96037">
        <w:rPr>
          <w:spacing w:val="-6"/>
          <w:szCs w:val="22"/>
        </w:rPr>
        <w:t>totalling</w:t>
      </w:r>
      <w:r w:rsidRPr="00C96037">
        <w:rPr>
          <w:spacing w:val="-6"/>
          <w:szCs w:val="22"/>
        </w:rPr>
        <w:t xml:space="preserve"> Baht</w:t>
      </w:r>
      <w:r w:rsidR="00AB0424" w:rsidRPr="00C96037">
        <w:rPr>
          <w:spacing w:val="-6"/>
          <w:szCs w:val="22"/>
        </w:rPr>
        <w:t xml:space="preserve"> </w:t>
      </w:r>
      <w:r w:rsidR="00095DCB" w:rsidRPr="00095DCB">
        <w:rPr>
          <w:spacing w:val="-6"/>
          <w:szCs w:val="22"/>
        </w:rPr>
        <w:t xml:space="preserve">571.31 </w:t>
      </w:r>
      <w:r w:rsidRPr="00C96037">
        <w:rPr>
          <w:spacing w:val="-6"/>
          <w:szCs w:val="22"/>
        </w:rPr>
        <w:t xml:space="preserve">million </w:t>
      </w:r>
      <w:r w:rsidRPr="00C96037">
        <w:rPr>
          <w:i/>
          <w:iCs/>
          <w:spacing w:val="-6"/>
          <w:szCs w:val="22"/>
        </w:rPr>
        <w:t>(20</w:t>
      </w:r>
      <w:r w:rsidRPr="00C96037">
        <w:rPr>
          <w:rFonts w:cstheme="minorBidi"/>
          <w:i/>
          <w:iCs/>
          <w:spacing w:val="-6"/>
          <w:szCs w:val="28"/>
          <w:lang w:val="en-US" w:bidi="th-TH"/>
        </w:rPr>
        <w:t>2</w:t>
      </w:r>
      <w:r w:rsidR="001B4B85" w:rsidRPr="00C96037">
        <w:rPr>
          <w:rFonts w:cstheme="minorBidi"/>
          <w:i/>
          <w:iCs/>
          <w:spacing w:val="-6"/>
          <w:szCs w:val="28"/>
          <w:lang w:val="en-US" w:bidi="th-TH"/>
        </w:rPr>
        <w:t>4</w:t>
      </w:r>
      <w:r w:rsidRPr="00C96037">
        <w:rPr>
          <w:i/>
          <w:iCs/>
          <w:spacing w:val="-6"/>
          <w:szCs w:val="22"/>
        </w:rPr>
        <w:t>:</w:t>
      </w:r>
      <w:r w:rsidR="00230774" w:rsidRPr="00C96037">
        <w:rPr>
          <w:i/>
          <w:iCs/>
          <w:spacing w:val="-6"/>
          <w:szCs w:val="22"/>
        </w:rPr>
        <w:t xml:space="preserve"> </w:t>
      </w:r>
      <w:r w:rsidR="0059169B" w:rsidRPr="00C96037">
        <w:rPr>
          <w:i/>
          <w:iCs/>
          <w:spacing w:val="-6"/>
          <w:szCs w:val="22"/>
        </w:rPr>
        <w:t xml:space="preserve">Baht </w:t>
      </w:r>
      <w:r w:rsidR="005D2AA8" w:rsidRPr="005D2AA8">
        <w:rPr>
          <w:i/>
          <w:iCs/>
          <w:spacing w:val="-6"/>
          <w:szCs w:val="22"/>
        </w:rPr>
        <w:t xml:space="preserve">549.14 </w:t>
      </w:r>
      <w:r w:rsidRPr="00C96037">
        <w:rPr>
          <w:i/>
          <w:iCs/>
          <w:spacing w:val="-6"/>
          <w:szCs w:val="22"/>
        </w:rPr>
        <w:t>million)</w:t>
      </w:r>
      <w:r w:rsidRPr="00C96037">
        <w:rPr>
          <w:spacing w:val="-6"/>
          <w:szCs w:val="22"/>
        </w:rPr>
        <w:t>, with a capitalisation</w:t>
      </w:r>
      <w:r w:rsidRPr="00C96037">
        <w:rPr>
          <w:szCs w:val="22"/>
        </w:rPr>
        <w:t xml:space="preserve"> rate </w:t>
      </w:r>
      <w:r w:rsidR="007E000D" w:rsidRPr="00C96037">
        <w:rPr>
          <w:szCs w:val="22"/>
        </w:rPr>
        <w:t xml:space="preserve">are </w:t>
      </w:r>
      <w:r w:rsidR="002A07A3" w:rsidRPr="00C96037">
        <w:rPr>
          <w:szCs w:val="22"/>
        </w:rPr>
        <w:t>ranging from</w:t>
      </w:r>
      <w:r w:rsidR="00AB0424" w:rsidRPr="00C96037">
        <w:rPr>
          <w:szCs w:val="22"/>
        </w:rPr>
        <w:t xml:space="preserve"> </w:t>
      </w:r>
      <w:r w:rsidR="00FD4BAB" w:rsidRPr="00FD4BAB">
        <w:rPr>
          <w:szCs w:val="22"/>
        </w:rPr>
        <w:t>3.19</w:t>
      </w:r>
      <w:r w:rsidR="00FD4BAB">
        <w:rPr>
          <w:szCs w:val="22"/>
        </w:rPr>
        <w:t>%</w:t>
      </w:r>
      <w:r w:rsidR="00FD4BAB" w:rsidRPr="00FD4BAB">
        <w:rPr>
          <w:szCs w:val="22"/>
        </w:rPr>
        <w:t xml:space="preserve"> - 6.08</w:t>
      </w:r>
      <w:r w:rsidR="00E94128">
        <w:rPr>
          <w:szCs w:val="22"/>
        </w:rPr>
        <w:t>%</w:t>
      </w:r>
      <w:r w:rsidR="007D27CB" w:rsidRPr="00C96037">
        <w:rPr>
          <w:szCs w:val="22"/>
        </w:rPr>
        <w:t xml:space="preserve"> </w:t>
      </w:r>
      <w:r w:rsidRPr="00C96037">
        <w:rPr>
          <w:szCs w:val="22"/>
        </w:rPr>
        <w:t xml:space="preserve">per annum </w:t>
      </w:r>
      <w:r w:rsidRPr="00C96037">
        <w:rPr>
          <w:i/>
          <w:iCs/>
          <w:szCs w:val="22"/>
        </w:rPr>
        <w:t>(202</w:t>
      </w:r>
      <w:r w:rsidR="001B4B85" w:rsidRPr="00C96037">
        <w:rPr>
          <w:i/>
          <w:iCs/>
          <w:szCs w:val="22"/>
        </w:rPr>
        <w:t>4</w:t>
      </w:r>
      <w:r w:rsidRPr="00C96037">
        <w:rPr>
          <w:i/>
          <w:iCs/>
          <w:szCs w:val="22"/>
        </w:rPr>
        <w:t xml:space="preserve">: </w:t>
      </w:r>
      <w:r w:rsidR="00F0636B" w:rsidRPr="00F0636B">
        <w:rPr>
          <w:i/>
          <w:iCs/>
          <w:szCs w:val="22"/>
        </w:rPr>
        <w:t>3.19</w:t>
      </w:r>
      <w:r w:rsidR="00A3018C" w:rsidRPr="00C96037">
        <w:rPr>
          <w:i/>
          <w:iCs/>
          <w:szCs w:val="22"/>
        </w:rPr>
        <w:t xml:space="preserve">% </w:t>
      </w:r>
      <w:r w:rsidR="007B7612" w:rsidRPr="00C96037">
        <w:rPr>
          <w:i/>
          <w:iCs/>
          <w:szCs w:val="22"/>
        </w:rPr>
        <w:t>-</w:t>
      </w:r>
      <w:r w:rsidR="00A3018C" w:rsidRPr="00C96037">
        <w:rPr>
          <w:i/>
          <w:iCs/>
          <w:szCs w:val="22"/>
        </w:rPr>
        <w:t xml:space="preserve"> </w:t>
      </w:r>
      <w:r w:rsidR="00A4020B" w:rsidRPr="00A4020B">
        <w:rPr>
          <w:i/>
          <w:iCs/>
          <w:szCs w:val="22"/>
        </w:rPr>
        <w:t>6.08</w:t>
      </w:r>
      <w:r w:rsidRPr="00C96037">
        <w:rPr>
          <w:i/>
          <w:iCs/>
          <w:szCs w:val="22"/>
        </w:rPr>
        <w:t>% per annum</w:t>
      </w:r>
      <w:r w:rsidR="00522EB5" w:rsidRPr="00C96037">
        <w:rPr>
          <w:i/>
          <w:iCs/>
          <w:szCs w:val="22"/>
        </w:rPr>
        <w:t>)</w:t>
      </w:r>
      <w:r w:rsidRPr="00C96037">
        <w:rPr>
          <w:szCs w:val="22"/>
        </w:rPr>
        <w:t>.</w:t>
      </w:r>
      <w:r w:rsidRPr="009426D0">
        <w:rPr>
          <w:szCs w:val="22"/>
        </w:rPr>
        <w:t xml:space="preserve"> </w:t>
      </w:r>
    </w:p>
    <w:p w14:paraId="5ECADDCF" w14:textId="234FDC50" w:rsidR="009335B0" w:rsidRDefault="009335B0">
      <w:pPr>
        <w:spacing w:line="240" w:lineRule="auto"/>
        <w:rPr>
          <w:b/>
          <w:bCs/>
          <w:sz w:val="24"/>
          <w:szCs w:val="24"/>
        </w:rPr>
      </w:pPr>
    </w:p>
    <w:p w14:paraId="1C08F66C" w14:textId="567EF005" w:rsidR="00025E5E" w:rsidRPr="009426D0" w:rsidRDefault="00B165F4" w:rsidP="00EE6E40">
      <w:pPr>
        <w:pStyle w:val="Heading1"/>
        <w:spacing w:before="0" w:after="0" w:line="240" w:lineRule="atLeast"/>
        <w:ind w:left="540" w:hanging="540"/>
        <w:rPr>
          <w:bCs/>
          <w:szCs w:val="24"/>
        </w:rPr>
      </w:pPr>
      <w:r w:rsidRPr="009426D0">
        <w:rPr>
          <w:bCs/>
          <w:szCs w:val="24"/>
        </w:rPr>
        <w:t>Loans</w:t>
      </w:r>
    </w:p>
    <w:p w14:paraId="117E9A7A" w14:textId="75B44F94" w:rsidR="00E673D9" w:rsidRPr="00C55588" w:rsidRDefault="00E673D9" w:rsidP="00C55588">
      <w:pPr>
        <w:spacing w:line="240" w:lineRule="atLeast"/>
        <w:ind w:left="540"/>
        <w:jc w:val="thaiDistribute"/>
        <w:rPr>
          <w:sz w:val="20"/>
        </w:rPr>
      </w:pPr>
    </w:p>
    <w:p w14:paraId="66161AC3" w14:textId="0A933BC5" w:rsidR="00A86058" w:rsidRPr="009426D0" w:rsidRDefault="00A86058" w:rsidP="00A86058">
      <w:pPr>
        <w:tabs>
          <w:tab w:val="left" w:pos="540"/>
        </w:tabs>
        <w:spacing w:line="240" w:lineRule="atLeast"/>
        <w:ind w:left="540" w:right="44"/>
        <w:jc w:val="thaiDistribute"/>
      </w:pPr>
      <w:r w:rsidRPr="009426D0">
        <w:rPr>
          <w:szCs w:val="22"/>
        </w:rPr>
        <w:t xml:space="preserve">Movement of short-term loans from financial institutions for the </w:t>
      </w:r>
      <w:r w:rsidR="005B0339">
        <w:rPr>
          <w:szCs w:val="22"/>
        </w:rPr>
        <w:t>nine</w:t>
      </w:r>
      <w:r w:rsidR="005523A9" w:rsidRPr="00CC33D4">
        <w:rPr>
          <w:szCs w:val="22"/>
        </w:rPr>
        <w:t xml:space="preserve">-month period ended </w:t>
      </w:r>
      <w:r w:rsidR="007272DA" w:rsidRPr="007272DA">
        <w:rPr>
          <w:szCs w:val="22"/>
        </w:rPr>
        <w:t xml:space="preserve">30 </w:t>
      </w:r>
      <w:r w:rsidR="005B0339" w:rsidRPr="005B0339">
        <w:rPr>
          <w:szCs w:val="22"/>
        </w:rPr>
        <w:t xml:space="preserve">September </w:t>
      </w:r>
      <w:r w:rsidR="00031E42" w:rsidRPr="00031E42">
        <w:rPr>
          <w:szCs w:val="22"/>
        </w:rPr>
        <w:t>2025</w:t>
      </w:r>
      <w:r w:rsidRPr="009426D0">
        <w:rPr>
          <w:szCs w:val="22"/>
          <w:lang w:val="en-US"/>
        </w:rPr>
        <w:t xml:space="preserve"> and 202</w:t>
      </w:r>
      <w:r w:rsidR="00031E42">
        <w:rPr>
          <w:szCs w:val="22"/>
          <w:lang w:val="en-US"/>
        </w:rPr>
        <w:t>4</w:t>
      </w:r>
      <w:r w:rsidRPr="009426D0">
        <w:rPr>
          <w:szCs w:val="22"/>
          <w:lang w:val="en-US"/>
        </w:rPr>
        <w:t xml:space="preserve"> </w:t>
      </w:r>
      <w:r w:rsidRPr="009426D0">
        <w:rPr>
          <w:rFonts w:cstheme="minorBidi"/>
          <w:szCs w:val="28"/>
          <w:lang w:val="en-US" w:bidi="th-TH"/>
        </w:rPr>
        <w:t>as</w:t>
      </w:r>
      <w:r w:rsidRPr="009426D0">
        <w:t xml:space="preserve"> following:</w:t>
      </w:r>
    </w:p>
    <w:p w14:paraId="790D8EB7" w14:textId="77777777" w:rsidR="00A86058" w:rsidRPr="00C55588" w:rsidRDefault="00A86058" w:rsidP="00C55588">
      <w:pPr>
        <w:spacing w:line="240" w:lineRule="atLeast"/>
        <w:ind w:left="540"/>
        <w:jc w:val="thaiDistribute"/>
        <w:rPr>
          <w:sz w:val="20"/>
        </w:rPr>
      </w:pPr>
    </w:p>
    <w:tbl>
      <w:tblPr>
        <w:tblW w:w="9191" w:type="dxa"/>
        <w:tblInd w:w="459" w:type="dxa"/>
        <w:tblLayout w:type="fixed"/>
        <w:tblCellMar>
          <w:left w:w="79" w:type="dxa"/>
          <w:right w:w="79" w:type="dxa"/>
        </w:tblCellMar>
        <w:tblLook w:val="0000" w:firstRow="0" w:lastRow="0" w:firstColumn="0" w:lastColumn="0" w:noHBand="0" w:noVBand="0"/>
      </w:tblPr>
      <w:tblGrid>
        <w:gridCol w:w="3411"/>
        <w:gridCol w:w="1302"/>
        <w:gridCol w:w="180"/>
        <w:gridCol w:w="1350"/>
        <w:gridCol w:w="180"/>
        <w:gridCol w:w="1308"/>
        <w:gridCol w:w="183"/>
        <w:gridCol w:w="1277"/>
      </w:tblGrid>
      <w:tr w:rsidR="00A86058" w:rsidRPr="009426D0" w14:paraId="7B8421ED" w14:textId="77777777" w:rsidTr="00F64BEB">
        <w:trPr>
          <w:cantSplit/>
          <w:tblHeader/>
        </w:trPr>
        <w:tc>
          <w:tcPr>
            <w:tcW w:w="3411" w:type="dxa"/>
            <w:vAlign w:val="bottom"/>
          </w:tcPr>
          <w:p w14:paraId="1829078E" w14:textId="2F168882" w:rsidR="00A86058" w:rsidRPr="009426D0" w:rsidRDefault="00F64BEB" w:rsidP="007F3C7B">
            <w:pPr>
              <w:spacing w:line="230" w:lineRule="auto"/>
              <w:rPr>
                <w:i/>
                <w:iCs/>
                <w:color w:val="0000FF"/>
                <w:szCs w:val="22"/>
              </w:rPr>
            </w:pPr>
            <w:r w:rsidRPr="009426D0">
              <w:rPr>
                <w:b/>
                <w:bCs/>
                <w:i/>
                <w:iCs/>
                <w:szCs w:val="22"/>
              </w:rPr>
              <w:t>Short-term loans from financial</w:t>
            </w:r>
          </w:p>
        </w:tc>
        <w:tc>
          <w:tcPr>
            <w:tcW w:w="2832" w:type="dxa"/>
            <w:gridSpan w:val="3"/>
          </w:tcPr>
          <w:p w14:paraId="79139CD6" w14:textId="77777777" w:rsidR="00A86058" w:rsidRPr="009426D0" w:rsidRDefault="00A86058" w:rsidP="007F3C7B">
            <w:pPr>
              <w:pStyle w:val="acctmergecolhdg"/>
              <w:spacing w:line="230" w:lineRule="auto"/>
              <w:rPr>
                <w:szCs w:val="22"/>
              </w:rPr>
            </w:pPr>
            <w:r w:rsidRPr="009426D0">
              <w:rPr>
                <w:szCs w:val="22"/>
              </w:rPr>
              <w:t xml:space="preserve">Consolidated </w:t>
            </w:r>
          </w:p>
          <w:p w14:paraId="0074BE2C" w14:textId="77777777" w:rsidR="00A86058" w:rsidRPr="009426D0" w:rsidRDefault="00A86058" w:rsidP="007F3C7B">
            <w:pPr>
              <w:pStyle w:val="acctmergecolhdg"/>
              <w:spacing w:line="230" w:lineRule="auto"/>
              <w:rPr>
                <w:szCs w:val="22"/>
              </w:rPr>
            </w:pPr>
            <w:r w:rsidRPr="009426D0">
              <w:rPr>
                <w:szCs w:val="22"/>
              </w:rPr>
              <w:t xml:space="preserve">financial statements </w:t>
            </w:r>
          </w:p>
        </w:tc>
        <w:tc>
          <w:tcPr>
            <w:tcW w:w="180" w:type="dxa"/>
          </w:tcPr>
          <w:p w14:paraId="19B05E5A" w14:textId="77777777" w:rsidR="00A86058" w:rsidRPr="009426D0" w:rsidRDefault="00A86058" w:rsidP="007F3C7B">
            <w:pPr>
              <w:pStyle w:val="acctmergecolhdg"/>
              <w:spacing w:line="230" w:lineRule="auto"/>
              <w:rPr>
                <w:szCs w:val="22"/>
              </w:rPr>
            </w:pPr>
          </w:p>
        </w:tc>
        <w:tc>
          <w:tcPr>
            <w:tcW w:w="2768" w:type="dxa"/>
            <w:gridSpan w:val="3"/>
          </w:tcPr>
          <w:p w14:paraId="1E20574C" w14:textId="77777777" w:rsidR="00A86058" w:rsidRPr="009426D0" w:rsidRDefault="00A86058" w:rsidP="007F3C7B">
            <w:pPr>
              <w:pStyle w:val="acctmergecolhdg"/>
              <w:spacing w:line="230" w:lineRule="auto"/>
              <w:rPr>
                <w:szCs w:val="22"/>
              </w:rPr>
            </w:pPr>
            <w:r w:rsidRPr="009426D0">
              <w:rPr>
                <w:szCs w:val="22"/>
              </w:rPr>
              <w:t xml:space="preserve">Separate </w:t>
            </w:r>
          </w:p>
          <w:p w14:paraId="59C1D137" w14:textId="77777777" w:rsidR="00A86058" w:rsidRPr="009426D0" w:rsidRDefault="00A86058" w:rsidP="007F3C7B">
            <w:pPr>
              <w:pStyle w:val="acctmergecolhdg"/>
              <w:spacing w:line="230" w:lineRule="auto"/>
              <w:rPr>
                <w:szCs w:val="22"/>
              </w:rPr>
            </w:pPr>
            <w:r w:rsidRPr="009426D0">
              <w:rPr>
                <w:szCs w:val="22"/>
              </w:rPr>
              <w:t xml:space="preserve">financial statements </w:t>
            </w:r>
          </w:p>
        </w:tc>
      </w:tr>
      <w:tr w:rsidR="007362F9" w:rsidRPr="009426D0" w14:paraId="2C2EBCB2" w14:textId="77777777" w:rsidTr="00111048">
        <w:trPr>
          <w:cantSplit/>
          <w:tblHeader/>
        </w:trPr>
        <w:tc>
          <w:tcPr>
            <w:tcW w:w="3411" w:type="dxa"/>
          </w:tcPr>
          <w:p w14:paraId="17167BAF" w14:textId="7CE55476" w:rsidR="007362F9" w:rsidRPr="009426D0" w:rsidRDefault="00F64BEB" w:rsidP="007362F9">
            <w:pPr>
              <w:pStyle w:val="acctfourfigures"/>
              <w:tabs>
                <w:tab w:val="clear" w:pos="765"/>
              </w:tabs>
              <w:spacing w:line="230" w:lineRule="auto"/>
              <w:ind w:left="182" w:hanging="180"/>
              <w:rPr>
                <w:b/>
                <w:bCs/>
                <w:i/>
                <w:iCs/>
                <w:szCs w:val="22"/>
              </w:rPr>
            </w:pPr>
            <w:r>
              <w:rPr>
                <w:rFonts w:cstheme="minorBidi" w:hint="cs"/>
                <w:b/>
                <w:bCs/>
                <w:i/>
                <w:iCs/>
                <w:szCs w:val="28"/>
                <w:cs/>
                <w:lang w:bidi="th-TH"/>
              </w:rPr>
              <w:t xml:space="preserve">   </w:t>
            </w:r>
            <w:r w:rsidR="007362F9" w:rsidRPr="009426D0">
              <w:rPr>
                <w:b/>
                <w:bCs/>
                <w:i/>
                <w:iCs/>
                <w:szCs w:val="22"/>
              </w:rPr>
              <w:t>institutions</w:t>
            </w:r>
          </w:p>
        </w:tc>
        <w:tc>
          <w:tcPr>
            <w:tcW w:w="1302" w:type="dxa"/>
          </w:tcPr>
          <w:p w14:paraId="3EC7E588" w14:textId="4F8D966E"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031E42">
              <w:rPr>
                <w:b w:val="0"/>
                <w:bCs/>
                <w:szCs w:val="22"/>
              </w:rPr>
              <w:t>5</w:t>
            </w:r>
          </w:p>
        </w:tc>
        <w:tc>
          <w:tcPr>
            <w:tcW w:w="180" w:type="dxa"/>
          </w:tcPr>
          <w:p w14:paraId="15BD6AE6" w14:textId="77777777" w:rsidR="007362F9" w:rsidRPr="009426D0" w:rsidRDefault="007362F9" w:rsidP="007362F9">
            <w:pPr>
              <w:pStyle w:val="acctmergecolhdg"/>
              <w:spacing w:line="240" w:lineRule="atLeast"/>
              <w:rPr>
                <w:b w:val="0"/>
                <w:bCs/>
                <w:szCs w:val="22"/>
              </w:rPr>
            </w:pPr>
          </w:p>
        </w:tc>
        <w:tc>
          <w:tcPr>
            <w:tcW w:w="1350" w:type="dxa"/>
          </w:tcPr>
          <w:p w14:paraId="7D869B4E" w14:textId="35C20382"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031E42">
              <w:rPr>
                <w:b w:val="0"/>
                <w:bCs/>
                <w:szCs w:val="22"/>
              </w:rPr>
              <w:t>4</w:t>
            </w:r>
          </w:p>
        </w:tc>
        <w:tc>
          <w:tcPr>
            <w:tcW w:w="180" w:type="dxa"/>
          </w:tcPr>
          <w:p w14:paraId="3000ED2F" w14:textId="77777777" w:rsidR="007362F9" w:rsidRPr="009426D0" w:rsidRDefault="007362F9" w:rsidP="007362F9">
            <w:pPr>
              <w:pStyle w:val="acctmergecolhdg"/>
              <w:spacing w:line="230" w:lineRule="auto"/>
              <w:rPr>
                <w:b w:val="0"/>
                <w:bCs/>
                <w:szCs w:val="22"/>
              </w:rPr>
            </w:pPr>
          </w:p>
        </w:tc>
        <w:tc>
          <w:tcPr>
            <w:tcW w:w="1308" w:type="dxa"/>
          </w:tcPr>
          <w:p w14:paraId="13DE7AC2" w14:textId="725C09CF"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031E42">
              <w:rPr>
                <w:b w:val="0"/>
                <w:bCs/>
                <w:szCs w:val="22"/>
              </w:rPr>
              <w:t>5</w:t>
            </w:r>
          </w:p>
        </w:tc>
        <w:tc>
          <w:tcPr>
            <w:tcW w:w="183" w:type="dxa"/>
          </w:tcPr>
          <w:p w14:paraId="59181B66" w14:textId="77777777" w:rsidR="007362F9" w:rsidRPr="009426D0" w:rsidRDefault="007362F9" w:rsidP="007362F9">
            <w:pPr>
              <w:pStyle w:val="acctmergecolhdg"/>
              <w:spacing w:line="240" w:lineRule="atLeast"/>
              <w:rPr>
                <w:b w:val="0"/>
                <w:bCs/>
                <w:szCs w:val="22"/>
              </w:rPr>
            </w:pPr>
          </w:p>
        </w:tc>
        <w:tc>
          <w:tcPr>
            <w:tcW w:w="1277" w:type="dxa"/>
          </w:tcPr>
          <w:p w14:paraId="0721866D" w14:textId="74DD38E3"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031E42">
              <w:rPr>
                <w:b w:val="0"/>
                <w:bCs/>
                <w:szCs w:val="22"/>
              </w:rPr>
              <w:t>4</w:t>
            </w:r>
          </w:p>
        </w:tc>
      </w:tr>
      <w:tr w:rsidR="00A86058" w:rsidRPr="009426D0" w14:paraId="7222262D" w14:textId="77777777" w:rsidTr="00111048">
        <w:trPr>
          <w:cantSplit/>
          <w:tblHeader/>
        </w:trPr>
        <w:tc>
          <w:tcPr>
            <w:tcW w:w="3411" w:type="dxa"/>
          </w:tcPr>
          <w:p w14:paraId="1809BBE1" w14:textId="77777777" w:rsidR="00A86058" w:rsidRPr="009426D0" w:rsidRDefault="00A86058" w:rsidP="007F3C7B">
            <w:pPr>
              <w:spacing w:line="230" w:lineRule="auto"/>
              <w:rPr>
                <w:b/>
                <w:bCs/>
                <w:i/>
                <w:iCs/>
                <w:szCs w:val="22"/>
              </w:rPr>
            </w:pPr>
          </w:p>
        </w:tc>
        <w:tc>
          <w:tcPr>
            <w:tcW w:w="5780" w:type="dxa"/>
            <w:gridSpan w:val="7"/>
          </w:tcPr>
          <w:p w14:paraId="48795797" w14:textId="77777777" w:rsidR="00A86058" w:rsidRPr="009426D0" w:rsidRDefault="00A86058" w:rsidP="007F3C7B">
            <w:pPr>
              <w:pStyle w:val="acctfourfigures"/>
              <w:spacing w:line="230" w:lineRule="auto"/>
              <w:jc w:val="center"/>
              <w:rPr>
                <w:i/>
                <w:iCs/>
                <w:szCs w:val="22"/>
              </w:rPr>
            </w:pPr>
            <w:r w:rsidRPr="009426D0">
              <w:rPr>
                <w:i/>
                <w:iCs/>
                <w:szCs w:val="22"/>
              </w:rPr>
              <w:t>(in thousand Baht)</w:t>
            </w:r>
          </w:p>
        </w:tc>
      </w:tr>
      <w:tr w:rsidR="008D3C66" w:rsidRPr="009426D0" w14:paraId="62D36EC4" w14:textId="77777777" w:rsidTr="00864885">
        <w:trPr>
          <w:cantSplit/>
          <w:trHeight w:val="74"/>
        </w:trPr>
        <w:tc>
          <w:tcPr>
            <w:tcW w:w="3411" w:type="dxa"/>
          </w:tcPr>
          <w:p w14:paraId="231F82E3" w14:textId="77777777" w:rsidR="008D3C66" w:rsidRPr="009426D0" w:rsidRDefault="008D3C66" w:rsidP="008D3C66">
            <w:pPr>
              <w:spacing w:line="230" w:lineRule="auto"/>
              <w:ind w:left="180" w:hanging="180"/>
              <w:rPr>
                <w:rFonts w:cstheme="minorBidi"/>
                <w:lang w:val="en-US" w:bidi="th-TH"/>
              </w:rPr>
            </w:pPr>
            <w:r w:rsidRPr="009426D0">
              <w:rPr>
                <w:szCs w:val="22"/>
                <w:lang w:bidi="th-TH"/>
              </w:rPr>
              <w:t xml:space="preserve">At 1 January </w:t>
            </w:r>
          </w:p>
        </w:tc>
        <w:tc>
          <w:tcPr>
            <w:tcW w:w="1302" w:type="dxa"/>
            <w:vAlign w:val="bottom"/>
          </w:tcPr>
          <w:p w14:paraId="0AECFFBB" w14:textId="14FB1FD2" w:rsidR="008D3C66" w:rsidRPr="00F45194" w:rsidRDefault="008D3C66" w:rsidP="001E50CC">
            <w:pPr>
              <w:pStyle w:val="acctfourfigures"/>
              <w:tabs>
                <w:tab w:val="clear" w:pos="765"/>
                <w:tab w:val="decimal" w:pos="1095"/>
              </w:tabs>
              <w:spacing w:line="230" w:lineRule="auto"/>
              <w:ind w:right="-38"/>
              <w:rPr>
                <w:szCs w:val="22"/>
                <w:lang w:val="en-US" w:bidi="th-TH"/>
              </w:rPr>
            </w:pPr>
            <w:r w:rsidRPr="0038400A">
              <w:t xml:space="preserve"> 7,930,000 </w:t>
            </w:r>
          </w:p>
        </w:tc>
        <w:tc>
          <w:tcPr>
            <w:tcW w:w="180" w:type="dxa"/>
            <w:vAlign w:val="bottom"/>
          </w:tcPr>
          <w:p w14:paraId="411B646D" w14:textId="77777777" w:rsidR="008D3C66" w:rsidRPr="00F45194" w:rsidRDefault="008D3C66" w:rsidP="008D3C66">
            <w:pPr>
              <w:pStyle w:val="acctfourfigures"/>
              <w:tabs>
                <w:tab w:val="clear" w:pos="765"/>
                <w:tab w:val="decimal" w:pos="1070"/>
              </w:tabs>
              <w:spacing w:line="230" w:lineRule="auto"/>
              <w:ind w:right="-38"/>
              <w:rPr>
                <w:szCs w:val="22"/>
              </w:rPr>
            </w:pPr>
          </w:p>
        </w:tc>
        <w:tc>
          <w:tcPr>
            <w:tcW w:w="1350" w:type="dxa"/>
            <w:vAlign w:val="bottom"/>
          </w:tcPr>
          <w:p w14:paraId="52E88BFA" w14:textId="2313A8D3" w:rsidR="008D3C66" w:rsidRPr="00F45194" w:rsidRDefault="008D3C66" w:rsidP="001E50CC">
            <w:pPr>
              <w:pStyle w:val="acctfourfigures"/>
              <w:tabs>
                <w:tab w:val="clear" w:pos="765"/>
                <w:tab w:val="decimal" w:pos="1140"/>
              </w:tabs>
              <w:spacing w:line="230" w:lineRule="auto"/>
              <w:ind w:right="-38"/>
              <w:rPr>
                <w:szCs w:val="22"/>
              </w:rPr>
            </w:pPr>
            <w:r w:rsidRPr="0054388D">
              <w:t xml:space="preserve"> 6,320,000 </w:t>
            </w:r>
          </w:p>
        </w:tc>
        <w:tc>
          <w:tcPr>
            <w:tcW w:w="180" w:type="dxa"/>
            <w:vAlign w:val="bottom"/>
          </w:tcPr>
          <w:p w14:paraId="3E4EE29E" w14:textId="77777777" w:rsidR="008D3C66" w:rsidRPr="00F45194" w:rsidRDefault="008D3C66" w:rsidP="008D3C66">
            <w:pPr>
              <w:pStyle w:val="acctfourfigures"/>
              <w:tabs>
                <w:tab w:val="clear" w:pos="765"/>
                <w:tab w:val="decimal" w:pos="1070"/>
              </w:tabs>
              <w:spacing w:line="230" w:lineRule="auto"/>
              <w:ind w:right="-38"/>
              <w:rPr>
                <w:szCs w:val="22"/>
              </w:rPr>
            </w:pPr>
          </w:p>
        </w:tc>
        <w:tc>
          <w:tcPr>
            <w:tcW w:w="1308" w:type="dxa"/>
            <w:vAlign w:val="bottom"/>
          </w:tcPr>
          <w:p w14:paraId="73589758" w14:textId="4BE57F83" w:rsidR="008D3C66" w:rsidRPr="0032122F" w:rsidRDefault="008D3C66" w:rsidP="0032122F">
            <w:pPr>
              <w:pStyle w:val="acctfourfigures"/>
              <w:tabs>
                <w:tab w:val="clear" w:pos="765"/>
                <w:tab w:val="decimal" w:pos="1124"/>
              </w:tabs>
              <w:spacing w:line="230" w:lineRule="auto"/>
              <w:ind w:right="-38"/>
            </w:pPr>
            <w:r w:rsidRPr="005E10D9">
              <w:t xml:space="preserve"> 7,930,000 </w:t>
            </w:r>
          </w:p>
        </w:tc>
        <w:tc>
          <w:tcPr>
            <w:tcW w:w="183" w:type="dxa"/>
            <w:vAlign w:val="bottom"/>
          </w:tcPr>
          <w:p w14:paraId="28B303E8" w14:textId="77777777" w:rsidR="008D3C66" w:rsidRPr="00F45194" w:rsidRDefault="008D3C66" w:rsidP="008D3C66">
            <w:pPr>
              <w:pStyle w:val="acctfourfigures"/>
              <w:tabs>
                <w:tab w:val="clear" w:pos="765"/>
                <w:tab w:val="decimal" w:pos="1070"/>
              </w:tabs>
              <w:spacing w:line="230" w:lineRule="auto"/>
              <w:ind w:right="-38"/>
              <w:rPr>
                <w:szCs w:val="22"/>
              </w:rPr>
            </w:pPr>
          </w:p>
        </w:tc>
        <w:tc>
          <w:tcPr>
            <w:tcW w:w="1277" w:type="dxa"/>
            <w:vAlign w:val="bottom"/>
          </w:tcPr>
          <w:p w14:paraId="76A99559" w14:textId="49133144" w:rsidR="008D3C66" w:rsidRPr="001E50CC" w:rsidRDefault="008D3C66" w:rsidP="001E50CC">
            <w:pPr>
              <w:pStyle w:val="acctfourfigures"/>
              <w:tabs>
                <w:tab w:val="clear" w:pos="765"/>
                <w:tab w:val="decimal" w:pos="1095"/>
              </w:tabs>
              <w:spacing w:line="230" w:lineRule="auto"/>
              <w:ind w:right="-38"/>
            </w:pPr>
            <w:r w:rsidRPr="00981BE7">
              <w:t xml:space="preserve"> 6,320,000 </w:t>
            </w:r>
          </w:p>
        </w:tc>
      </w:tr>
      <w:tr w:rsidR="004A0FC2" w:rsidRPr="009426D0" w14:paraId="0FBC493C" w14:textId="77777777" w:rsidTr="00421625">
        <w:trPr>
          <w:cantSplit/>
          <w:trHeight w:val="74"/>
        </w:trPr>
        <w:tc>
          <w:tcPr>
            <w:tcW w:w="3411" w:type="dxa"/>
          </w:tcPr>
          <w:p w14:paraId="644D43B8" w14:textId="77777777" w:rsidR="004A0FC2" w:rsidRPr="009426D0" w:rsidRDefault="004A0FC2" w:rsidP="004A0FC2">
            <w:pPr>
              <w:spacing w:line="230" w:lineRule="auto"/>
              <w:ind w:left="180" w:hanging="180"/>
              <w:rPr>
                <w:rFonts w:cstheme="minorBidi"/>
                <w:lang w:val="en-US" w:bidi="th-TH"/>
              </w:rPr>
            </w:pPr>
            <w:r w:rsidRPr="009426D0">
              <w:rPr>
                <w:rFonts w:cstheme="minorBidi"/>
                <w:lang w:val="en-US" w:bidi="th-TH"/>
              </w:rPr>
              <w:t>Additions</w:t>
            </w:r>
          </w:p>
        </w:tc>
        <w:tc>
          <w:tcPr>
            <w:tcW w:w="1302" w:type="dxa"/>
            <w:vAlign w:val="bottom"/>
          </w:tcPr>
          <w:p w14:paraId="032BE6FA" w14:textId="1EFEE591" w:rsidR="004A0FC2" w:rsidRPr="00F45194" w:rsidRDefault="00421625" w:rsidP="004A0FC2">
            <w:pPr>
              <w:pStyle w:val="acctfourfigures"/>
              <w:tabs>
                <w:tab w:val="clear" w:pos="765"/>
                <w:tab w:val="decimal" w:pos="1095"/>
              </w:tabs>
              <w:spacing w:line="230" w:lineRule="auto"/>
              <w:ind w:right="-38"/>
              <w:rPr>
                <w:szCs w:val="22"/>
                <w:lang w:val="en-US" w:bidi="th-TH"/>
              </w:rPr>
            </w:pPr>
            <w:r w:rsidRPr="006A74D3">
              <w:t xml:space="preserve"> 69,063,130 </w:t>
            </w:r>
          </w:p>
        </w:tc>
        <w:tc>
          <w:tcPr>
            <w:tcW w:w="180" w:type="dxa"/>
            <w:vAlign w:val="bottom"/>
          </w:tcPr>
          <w:p w14:paraId="4648C555" w14:textId="77777777" w:rsidR="004A0FC2" w:rsidRPr="00F45194" w:rsidRDefault="004A0FC2" w:rsidP="004A0FC2">
            <w:pPr>
              <w:pStyle w:val="acctfourfigures"/>
              <w:tabs>
                <w:tab w:val="clear" w:pos="765"/>
                <w:tab w:val="decimal" w:pos="1070"/>
              </w:tabs>
              <w:spacing w:line="230" w:lineRule="auto"/>
              <w:ind w:right="-38"/>
              <w:rPr>
                <w:szCs w:val="22"/>
              </w:rPr>
            </w:pPr>
          </w:p>
        </w:tc>
        <w:tc>
          <w:tcPr>
            <w:tcW w:w="1350" w:type="dxa"/>
            <w:vAlign w:val="bottom"/>
          </w:tcPr>
          <w:p w14:paraId="70C736C7" w14:textId="72D0B033" w:rsidR="004A0FC2" w:rsidRPr="00F45194" w:rsidRDefault="004A0FC2" w:rsidP="004A0FC2">
            <w:pPr>
              <w:pStyle w:val="acctfourfigures"/>
              <w:tabs>
                <w:tab w:val="clear" w:pos="765"/>
                <w:tab w:val="decimal" w:pos="1140"/>
              </w:tabs>
              <w:spacing w:line="230" w:lineRule="auto"/>
              <w:ind w:right="-38"/>
              <w:rPr>
                <w:szCs w:val="22"/>
                <w:lang w:val="en-US" w:bidi="th-TH"/>
              </w:rPr>
            </w:pPr>
            <w:r w:rsidRPr="0038494A">
              <w:t>46,492,411</w:t>
            </w:r>
          </w:p>
        </w:tc>
        <w:tc>
          <w:tcPr>
            <w:tcW w:w="180" w:type="dxa"/>
            <w:vAlign w:val="bottom"/>
          </w:tcPr>
          <w:p w14:paraId="258D6C87" w14:textId="77777777" w:rsidR="004A0FC2" w:rsidRPr="00F45194" w:rsidRDefault="004A0FC2" w:rsidP="004A0FC2">
            <w:pPr>
              <w:pStyle w:val="acctfourfigures"/>
              <w:tabs>
                <w:tab w:val="clear" w:pos="765"/>
                <w:tab w:val="decimal" w:pos="1070"/>
              </w:tabs>
              <w:spacing w:line="230" w:lineRule="auto"/>
              <w:ind w:right="-38"/>
              <w:rPr>
                <w:szCs w:val="22"/>
                <w:lang w:val="en-US" w:bidi="th-TH"/>
              </w:rPr>
            </w:pPr>
          </w:p>
        </w:tc>
        <w:tc>
          <w:tcPr>
            <w:tcW w:w="1308" w:type="dxa"/>
            <w:vAlign w:val="bottom"/>
          </w:tcPr>
          <w:p w14:paraId="3D8930D0" w14:textId="4B048C56" w:rsidR="004A0FC2" w:rsidRPr="00F45194" w:rsidRDefault="00421625" w:rsidP="0032122F">
            <w:pPr>
              <w:pStyle w:val="acctfourfigures"/>
              <w:tabs>
                <w:tab w:val="clear" w:pos="765"/>
                <w:tab w:val="decimal" w:pos="1124"/>
              </w:tabs>
              <w:spacing w:line="230" w:lineRule="auto"/>
              <w:ind w:right="-38"/>
              <w:rPr>
                <w:b/>
                <w:bCs/>
                <w:szCs w:val="22"/>
              </w:rPr>
            </w:pPr>
            <w:r w:rsidRPr="006A74D3">
              <w:t xml:space="preserve"> 69,063,130 </w:t>
            </w:r>
          </w:p>
        </w:tc>
        <w:tc>
          <w:tcPr>
            <w:tcW w:w="183" w:type="dxa"/>
            <w:vAlign w:val="bottom"/>
          </w:tcPr>
          <w:p w14:paraId="53227720" w14:textId="77777777" w:rsidR="004A0FC2" w:rsidRPr="00F45194" w:rsidRDefault="004A0FC2" w:rsidP="004A0FC2">
            <w:pPr>
              <w:pStyle w:val="acctfourfigures"/>
              <w:tabs>
                <w:tab w:val="clear" w:pos="765"/>
                <w:tab w:val="decimal" w:pos="1070"/>
              </w:tabs>
              <w:spacing w:line="230" w:lineRule="auto"/>
              <w:ind w:right="-38"/>
              <w:rPr>
                <w:szCs w:val="22"/>
              </w:rPr>
            </w:pPr>
          </w:p>
        </w:tc>
        <w:tc>
          <w:tcPr>
            <w:tcW w:w="1277" w:type="dxa"/>
            <w:vAlign w:val="bottom"/>
          </w:tcPr>
          <w:p w14:paraId="6C40DF1D" w14:textId="7DF4EED0" w:rsidR="004A0FC2" w:rsidRPr="001E50CC" w:rsidRDefault="004A0FC2" w:rsidP="004A0FC2">
            <w:pPr>
              <w:pStyle w:val="acctfourfigures"/>
              <w:tabs>
                <w:tab w:val="clear" w:pos="765"/>
                <w:tab w:val="decimal" w:pos="1095"/>
              </w:tabs>
              <w:spacing w:line="230" w:lineRule="auto"/>
              <w:ind w:right="-38"/>
            </w:pPr>
            <w:r w:rsidRPr="0038494A">
              <w:t>46,492,411</w:t>
            </w:r>
          </w:p>
        </w:tc>
      </w:tr>
      <w:tr w:rsidR="004A0FC2" w:rsidRPr="005D39CC" w14:paraId="36C25184" w14:textId="77777777" w:rsidTr="00421625">
        <w:trPr>
          <w:cantSplit/>
        </w:trPr>
        <w:tc>
          <w:tcPr>
            <w:tcW w:w="3411" w:type="dxa"/>
          </w:tcPr>
          <w:p w14:paraId="45523347" w14:textId="77777777" w:rsidR="004A0FC2" w:rsidRPr="005D39CC" w:rsidRDefault="004A0FC2" w:rsidP="004A0FC2">
            <w:pPr>
              <w:spacing w:line="230" w:lineRule="auto"/>
              <w:ind w:left="180" w:hanging="180"/>
              <w:rPr>
                <w:szCs w:val="22"/>
              </w:rPr>
            </w:pPr>
            <w:r w:rsidRPr="005D39CC">
              <w:rPr>
                <w:szCs w:val="22"/>
              </w:rPr>
              <w:t>Repayment</w:t>
            </w:r>
          </w:p>
        </w:tc>
        <w:tc>
          <w:tcPr>
            <w:tcW w:w="1302" w:type="dxa"/>
            <w:vAlign w:val="bottom"/>
          </w:tcPr>
          <w:p w14:paraId="7D85F245" w14:textId="387A8E6F" w:rsidR="004A0FC2" w:rsidRPr="00F45194" w:rsidRDefault="00421625" w:rsidP="004A0FC2">
            <w:pPr>
              <w:pStyle w:val="acctfourfigures"/>
              <w:tabs>
                <w:tab w:val="clear" w:pos="765"/>
                <w:tab w:val="decimal" w:pos="1095"/>
              </w:tabs>
              <w:spacing w:line="230" w:lineRule="auto"/>
              <w:ind w:right="-38"/>
              <w:rPr>
                <w:szCs w:val="22"/>
              </w:rPr>
            </w:pPr>
            <w:r w:rsidRPr="006A74D3">
              <w:t>(63,073,004)</w:t>
            </w:r>
          </w:p>
        </w:tc>
        <w:tc>
          <w:tcPr>
            <w:tcW w:w="180" w:type="dxa"/>
            <w:vAlign w:val="bottom"/>
          </w:tcPr>
          <w:p w14:paraId="16AC4C36" w14:textId="77777777" w:rsidR="004A0FC2" w:rsidRPr="00F45194" w:rsidRDefault="004A0FC2" w:rsidP="004A0FC2">
            <w:pPr>
              <w:pStyle w:val="acctfourfigures"/>
              <w:tabs>
                <w:tab w:val="clear" w:pos="765"/>
                <w:tab w:val="decimal" w:pos="1070"/>
              </w:tabs>
              <w:spacing w:line="230" w:lineRule="auto"/>
              <w:ind w:right="-38"/>
              <w:rPr>
                <w:szCs w:val="22"/>
              </w:rPr>
            </w:pPr>
          </w:p>
        </w:tc>
        <w:tc>
          <w:tcPr>
            <w:tcW w:w="1350" w:type="dxa"/>
            <w:vAlign w:val="bottom"/>
          </w:tcPr>
          <w:p w14:paraId="6AF472EE" w14:textId="19D36BD9" w:rsidR="004A0FC2" w:rsidRPr="00F45194" w:rsidRDefault="004A0FC2" w:rsidP="004A0FC2">
            <w:pPr>
              <w:pStyle w:val="acctfourfigures"/>
              <w:tabs>
                <w:tab w:val="clear" w:pos="765"/>
                <w:tab w:val="decimal" w:pos="1140"/>
              </w:tabs>
              <w:spacing w:line="230" w:lineRule="auto"/>
              <w:ind w:right="-38"/>
              <w:rPr>
                <w:szCs w:val="22"/>
                <w:lang w:val="en-US" w:bidi="th-TH"/>
              </w:rPr>
            </w:pPr>
            <w:r w:rsidRPr="0038494A">
              <w:t>(43,507,285)</w:t>
            </w:r>
          </w:p>
        </w:tc>
        <w:tc>
          <w:tcPr>
            <w:tcW w:w="180" w:type="dxa"/>
            <w:vAlign w:val="bottom"/>
          </w:tcPr>
          <w:p w14:paraId="3EEA00F5" w14:textId="77777777" w:rsidR="004A0FC2" w:rsidRPr="00F45194" w:rsidRDefault="004A0FC2" w:rsidP="004A0FC2">
            <w:pPr>
              <w:pStyle w:val="acctfourfigures"/>
              <w:tabs>
                <w:tab w:val="clear" w:pos="765"/>
                <w:tab w:val="decimal" w:pos="1070"/>
              </w:tabs>
              <w:spacing w:line="230" w:lineRule="auto"/>
              <w:ind w:right="-38"/>
              <w:rPr>
                <w:szCs w:val="22"/>
              </w:rPr>
            </w:pPr>
          </w:p>
        </w:tc>
        <w:tc>
          <w:tcPr>
            <w:tcW w:w="1308" w:type="dxa"/>
            <w:vAlign w:val="bottom"/>
          </w:tcPr>
          <w:p w14:paraId="32339172" w14:textId="5EDD1A01" w:rsidR="004A0FC2" w:rsidRPr="00F45194" w:rsidRDefault="00421625" w:rsidP="004A0FC2">
            <w:pPr>
              <w:pStyle w:val="acctfourfigures"/>
              <w:tabs>
                <w:tab w:val="clear" w:pos="765"/>
                <w:tab w:val="decimal" w:pos="1140"/>
              </w:tabs>
              <w:spacing w:line="230" w:lineRule="auto"/>
              <w:ind w:right="-38"/>
              <w:rPr>
                <w:b/>
                <w:bCs/>
                <w:szCs w:val="22"/>
              </w:rPr>
            </w:pPr>
            <w:r w:rsidRPr="006A74D3">
              <w:t>(63,073,004)</w:t>
            </w:r>
          </w:p>
        </w:tc>
        <w:tc>
          <w:tcPr>
            <w:tcW w:w="183" w:type="dxa"/>
            <w:vAlign w:val="bottom"/>
          </w:tcPr>
          <w:p w14:paraId="7F5F7F1A" w14:textId="77777777" w:rsidR="004A0FC2" w:rsidRPr="00F45194" w:rsidRDefault="004A0FC2" w:rsidP="004A0FC2">
            <w:pPr>
              <w:pStyle w:val="acctfourfigures"/>
              <w:tabs>
                <w:tab w:val="clear" w:pos="765"/>
                <w:tab w:val="decimal" w:pos="1070"/>
              </w:tabs>
              <w:spacing w:line="230" w:lineRule="auto"/>
              <w:ind w:right="-38"/>
              <w:rPr>
                <w:szCs w:val="22"/>
              </w:rPr>
            </w:pPr>
          </w:p>
        </w:tc>
        <w:tc>
          <w:tcPr>
            <w:tcW w:w="1277" w:type="dxa"/>
            <w:vAlign w:val="bottom"/>
          </w:tcPr>
          <w:p w14:paraId="0D9C0D99" w14:textId="7C7910F6" w:rsidR="004A0FC2" w:rsidRPr="00F45194" w:rsidRDefault="004A0FC2" w:rsidP="004A0FC2">
            <w:pPr>
              <w:pStyle w:val="acctfourfigures"/>
              <w:tabs>
                <w:tab w:val="clear" w:pos="765"/>
                <w:tab w:val="decimal" w:pos="1095"/>
              </w:tabs>
              <w:spacing w:line="230" w:lineRule="auto"/>
              <w:ind w:right="-38"/>
              <w:rPr>
                <w:szCs w:val="22"/>
              </w:rPr>
            </w:pPr>
            <w:r w:rsidRPr="0038494A">
              <w:t>(43,507,285)</w:t>
            </w:r>
          </w:p>
        </w:tc>
      </w:tr>
      <w:tr w:rsidR="004A0FC2" w:rsidRPr="005D39CC" w14:paraId="30D8D021" w14:textId="77777777" w:rsidTr="00864885">
        <w:trPr>
          <w:cantSplit/>
        </w:trPr>
        <w:tc>
          <w:tcPr>
            <w:tcW w:w="3411" w:type="dxa"/>
          </w:tcPr>
          <w:p w14:paraId="29197D29" w14:textId="794E5536" w:rsidR="004A0FC2" w:rsidRPr="005D39CC" w:rsidRDefault="004A0FC2" w:rsidP="004A0FC2">
            <w:pPr>
              <w:spacing w:line="230" w:lineRule="auto"/>
              <w:ind w:left="180" w:hanging="180"/>
              <w:rPr>
                <w:szCs w:val="22"/>
              </w:rPr>
            </w:pPr>
            <w:r>
              <w:rPr>
                <w:szCs w:val="22"/>
              </w:rPr>
              <w:t>Effect of changes in foreign exchange rate</w:t>
            </w:r>
          </w:p>
        </w:tc>
        <w:tc>
          <w:tcPr>
            <w:tcW w:w="1302" w:type="dxa"/>
            <w:tcBorders>
              <w:bottom w:val="single" w:sz="4" w:space="0" w:color="auto"/>
            </w:tcBorders>
            <w:vAlign w:val="bottom"/>
          </w:tcPr>
          <w:p w14:paraId="51E35201" w14:textId="4B8CAF71" w:rsidR="004A0FC2" w:rsidRPr="0038400A" w:rsidRDefault="00421625" w:rsidP="004A0FC2">
            <w:pPr>
              <w:pStyle w:val="acctfourfigures"/>
              <w:tabs>
                <w:tab w:val="clear" w:pos="765"/>
                <w:tab w:val="decimal" w:pos="1095"/>
              </w:tabs>
              <w:spacing w:line="230" w:lineRule="auto"/>
              <w:ind w:right="-38"/>
            </w:pPr>
            <w:r w:rsidRPr="006A74D3">
              <w:t xml:space="preserve"> 14,585 </w:t>
            </w:r>
          </w:p>
        </w:tc>
        <w:tc>
          <w:tcPr>
            <w:tcW w:w="180" w:type="dxa"/>
            <w:vAlign w:val="bottom"/>
          </w:tcPr>
          <w:p w14:paraId="18CDCE7A" w14:textId="77777777" w:rsidR="004A0FC2" w:rsidRPr="003D1223" w:rsidRDefault="004A0FC2" w:rsidP="004A0FC2">
            <w:pPr>
              <w:pStyle w:val="acctfourfigures"/>
              <w:tabs>
                <w:tab w:val="clear" w:pos="765"/>
                <w:tab w:val="decimal" w:pos="1070"/>
              </w:tabs>
              <w:spacing w:line="230" w:lineRule="auto"/>
              <w:ind w:right="-38"/>
            </w:pPr>
          </w:p>
        </w:tc>
        <w:tc>
          <w:tcPr>
            <w:tcW w:w="1350" w:type="dxa"/>
            <w:tcBorders>
              <w:bottom w:val="single" w:sz="4" w:space="0" w:color="auto"/>
            </w:tcBorders>
            <w:vAlign w:val="bottom"/>
          </w:tcPr>
          <w:p w14:paraId="2A76D731" w14:textId="223BF5C6" w:rsidR="004A0FC2" w:rsidRPr="0054388D" w:rsidRDefault="004A0FC2" w:rsidP="004A0FC2">
            <w:pPr>
              <w:pStyle w:val="acctfourfigures"/>
              <w:tabs>
                <w:tab w:val="clear" w:pos="765"/>
                <w:tab w:val="decimal" w:pos="850"/>
              </w:tabs>
              <w:spacing w:line="230" w:lineRule="auto"/>
              <w:ind w:left="-120" w:right="-40"/>
            </w:pPr>
            <w:r w:rsidRPr="00BD0570">
              <w:t>-</w:t>
            </w:r>
          </w:p>
        </w:tc>
        <w:tc>
          <w:tcPr>
            <w:tcW w:w="180" w:type="dxa"/>
            <w:vAlign w:val="bottom"/>
          </w:tcPr>
          <w:p w14:paraId="2C2A4779" w14:textId="77777777" w:rsidR="004A0FC2" w:rsidRPr="003D1223" w:rsidRDefault="004A0FC2" w:rsidP="004A0FC2">
            <w:pPr>
              <w:pStyle w:val="acctfourfigures"/>
              <w:tabs>
                <w:tab w:val="clear" w:pos="765"/>
                <w:tab w:val="decimal" w:pos="1070"/>
              </w:tabs>
              <w:spacing w:line="230" w:lineRule="auto"/>
              <w:ind w:right="-38"/>
            </w:pPr>
          </w:p>
        </w:tc>
        <w:tc>
          <w:tcPr>
            <w:tcW w:w="1308" w:type="dxa"/>
            <w:tcBorders>
              <w:bottom w:val="single" w:sz="4" w:space="0" w:color="auto"/>
            </w:tcBorders>
            <w:vAlign w:val="bottom"/>
          </w:tcPr>
          <w:p w14:paraId="6D04AA2C" w14:textId="715084AB" w:rsidR="004A0FC2" w:rsidRPr="005E10D9" w:rsidRDefault="00421625" w:rsidP="0032122F">
            <w:pPr>
              <w:pStyle w:val="acctfourfigures"/>
              <w:tabs>
                <w:tab w:val="clear" w:pos="765"/>
                <w:tab w:val="decimal" w:pos="1124"/>
              </w:tabs>
              <w:spacing w:line="230" w:lineRule="auto"/>
              <w:ind w:right="-38"/>
            </w:pPr>
            <w:r w:rsidRPr="006A74D3">
              <w:t xml:space="preserve"> 14,585 </w:t>
            </w:r>
          </w:p>
        </w:tc>
        <w:tc>
          <w:tcPr>
            <w:tcW w:w="183" w:type="dxa"/>
            <w:vAlign w:val="bottom"/>
          </w:tcPr>
          <w:p w14:paraId="6701432E" w14:textId="77777777" w:rsidR="004A0FC2" w:rsidRPr="003D1223" w:rsidRDefault="004A0FC2" w:rsidP="004A0FC2">
            <w:pPr>
              <w:pStyle w:val="acctfourfigures"/>
              <w:tabs>
                <w:tab w:val="clear" w:pos="765"/>
                <w:tab w:val="decimal" w:pos="1070"/>
              </w:tabs>
              <w:spacing w:line="230" w:lineRule="auto"/>
              <w:ind w:right="-38"/>
            </w:pPr>
          </w:p>
        </w:tc>
        <w:tc>
          <w:tcPr>
            <w:tcW w:w="1277" w:type="dxa"/>
            <w:tcBorders>
              <w:bottom w:val="single" w:sz="4" w:space="0" w:color="auto"/>
            </w:tcBorders>
            <w:vAlign w:val="bottom"/>
          </w:tcPr>
          <w:p w14:paraId="367B3CD0" w14:textId="17D539C4" w:rsidR="004A0FC2" w:rsidRPr="00907D8C" w:rsidRDefault="004A0FC2" w:rsidP="004A0FC2">
            <w:pPr>
              <w:pStyle w:val="acctfourfigures"/>
              <w:tabs>
                <w:tab w:val="clear" w:pos="765"/>
                <w:tab w:val="decimal" w:pos="792"/>
              </w:tabs>
              <w:spacing w:line="230" w:lineRule="auto"/>
              <w:ind w:left="-80" w:right="-40"/>
              <w:rPr>
                <w:rFonts w:cstheme="minorBidi"/>
                <w:lang w:bidi="th-TH"/>
              </w:rPr>
            </w:pPr>
            <w:r w:rsidRPr="00BD0570">
              <w:t>-</w:t>
            </w:r>
          </w:p>
        </w:tc>
      </w:tr>
      <w:tr w:rsidR="004A0FC2" w:rsidRPr="009426D0" w14:paraId="198127CE" w14:textId="77777777" w:rsidTr="00864885">
        <w:trPr>
          <w:cantSplit/>
        </w:trPr>
        <w:tc>
          <w:tcPr>
            <w:tcW w:w="3411" w:type="dxa"/>
          </w:tcPr>
          <w:p w14:paraId="57BE11DD" w14:textId="6909F4E2" w:rsidR="004A0FC2" w:rsidRPr="009426D0" w:rsidRDefault="004A0FC2" w:rsidP="004A0FC2">
            <w:pPr>
              <w:spacing w:line="230" w:lineRule="auto"/>
              <w:ind w:left="191" w:hanging="191"/>
              <w:rPr>
                <w:rFonts w:cstheme="minorBidi"/>
                <w:b/>
                <w:bCs/>
                <w:szCs w:val="28"/>
                <w:lang w:val="en-US" w:bidi="th-TH"/>
              </w:rPr>
            </w:pPr>
            <w:r>
              <w:rPr>
                <w:b/>
                <w:bCs/>
                <w:szCs w:val="22"/>
              </w:rPr>
              <w:t>A</w:t>
            </w:r>
            <w:r w:rsidRPr="001759BC">
              <w:rPr>
                <w:b/>
                <w:bCs/>
                <w:szCs w:val="22"/>
              </w:rPr>
              <w:t xml:space="preserve">t </w:t>
            </w:r>
            <w:r w:rsidRPr="00F7389A">
              <w:rPr>
                <w:b/>
                <w:bCs/>
                <w:szCs w:val="22"/>
              </w:rPr>
              <w:t xml:space="preserve">30 </w:t>
            </w:r>
            <w:r w:rsidRPr="00C7582D">
              <w:rPr>
                <w:b/>
                <w:bCs/>
                <w:szCs w:val="22"/>
              </w:rPr>
              <w:t>September</w:t>
            </w:r>
          </w:p>
        </w:tc>
        <w:tc>
          <w:tcPr>
            <w:tcW w:w="1302" w:type="dxa"/>
            <w:tcBorders>
              <w:top w:val="single" w:sz="4" w:space="0" w:color="auto"/>
              <w:bottom w:val="double" w:sz="4" w:space="0" w:color="auto"/>
            </w:tcBorders>
            <w:vAlign w:val="bottom"/>
          </w:tcPr>
          <w:p w14:paraId="31C02E1E" w14:textId="6A15BF82" w:rsidR="004A0FC2" w:rsidRPr="001E50CC" w:rsidRDefault="00421625" w:rsidP="004A0FC2">
            <w:pPr>
              <w:pStyle w:val="acctfourfigures"/>
              <w:tabs>
                <w:tab w:val="clear" w:pos="765"/>
                <w:tab w:val="decimal" w:pos="1095"/>
              </w:tabs>
              <w:spacing w:line="230" w:lineRule="auto"/>
              <w:ind w:right="-38"/>
              <w:rPr>
                <w:b/>
                <w:bCs/>
                <w:szCs w:val="22"/>
                <w:lang w:val="en-US" w:bidi="th-TH"/>
              </w:rPr>
            </w:pPr>
            <w:r w:rsidRPr="00421625">
              <w:rPr>
                <w:b/>
                <w:bCs/>
              </w:rPr>
              <w:t>13,934,711</w:t>
            </w:r>
          </w:p>
        </w:tc>
        <w:tc>
          <w:tcPr>
            <w:tcW w:w="180" w:type="dxa"/>
            <w:vAlign w:val="bottom"/>
          </w:tcPr>
          <w:p w14:paraId="34B5FEC7" w14:textId="77777777" w:rsidR="004A0FC2" w:rsidRPr="001E50CC" w:rsidRDefault="004A0FC2" w:rsidP="004A0FC2">
            <w:pPr>
              <w:pStyle w:val="acctfourfigures"/>
              <w:tabs>
                <w:tab w:val="clear" w:pos="765"/>
                <w:tab w:val="decimal" w:pos="1070"/>
              </w:tabs>
              <w:spacing w:line="230" w:lineRule="auto"/>
              <w:ind w:right="-38"/>
              <w:rPr>
                <w:b/>
                <w:bCs/>
                <w:szCs w:val="22"/>
              </w:rPr>
            </w:pPr>
          </w:p>
        </w:tc>
        <w:tc>
          <w:tcPr>
            <w:tcW w:w="1350" w:type="dxa"/>
            <w:tcBorders>
              <w:top w:val="single" w:sz="4" w:space="0" w:color="auto"/>
              <w:bottom w:val="double" w:sz="4" w:space="0" w:color="auto"/>
            </w:tcBorders>
            <w:vAlign w:val="bottom"/>
          </w:tcPr>
          <w:p w14:paraId="44FBF5E1" w14:textId="2230B469" w:rsidR="004A0FC2" w:rsidRPr="001E50CC" w:rsidRDefault="004A0FC2" w:rsidP="004A0FC2">
            <w:pPr>
              <w:pStyle w:val="acctfourfigures"/>
              <w:tabs>
                <w:tab w:val="clear" w:pos="765"/>
                <w:tab w:val="decimal" w:pos="1140"/>
              </w:tabs>
              <w:spacing w:line="230" w:lineRule="auto"/>
              <w:ind w:right="-38"/>
              <w:rPr>
                <w:b/>
                <w:bCs/>
                <w:szCs w:val="22"/>
                <w:lang w:val="en-US" w:bidi="th-TH"/>
              </w:rPr>
            </w:pPr>
            <w:r w:rsidRPr="00421625">
              <w:rPr>
                <w:b/>
                <w:bCs/>
              </w:rPr>
              <w:t>9,305,126</w:t>
            </w:r>
          </w:p>
        </w:tc>
        <w:tc>
          <w:tcPr>
            <w:tcW w:w="180" w:type="dxa"/>
            <w:vAlign w:val="bottom"/>
          </w:tcPr>
          <w:p w14:paraId="11148D8F" w14:textId="77777777" w:rsidR="004A0FC2" w:rsidRPr="001E50CC" w:rsidRDefault="004A0FC2" w:rsidP="004A0FC2">
            <w:pPr>
              <w:pStyle w:val="acctfourfigures"/>
              <w:tabs>
                <w:tab w:val="clear" w:pos="765"/>
                <w:tab w:val="decimal" w:pos="1070"/>
              </w:tabs>
              <w:spacing w:line="230" w:lineRule="auto"/>
              <w:ind w:right="-38"/>
              <w:rPr>
                <w:b/>
                <w:bCs/>
                <w:szCs w:val="22"/>
              </w:rPr>
            </w:pPr>
          </w:p>
        </w:tc>
        <w:tc>
          <w:tcPr>
            <w:tcW w:w="1308" w:type="dxa"/>
            <w:tcBorders>
              <w:top w:val="single" w:sz="4" w:space="0" w:color="auto"/>
              <w:bottom w:val="double" w:sz="4" w:space="0" w:color="auto"/>
            </w:tcBorders>
            <w:vAlign w:val="bottom"/>
          </w:tcPr>
          <w:p w14:paraId="5C87721A" w14:textId="4185EBE6" w:rsidR="004A0FC2" w:rsidRPr="001E50CC" w:rsidRDefault="00421625" w:rsidP="0032122F">
            <w:pPr>
              <w:pStyle w:val="acctfourfigures"/>
              <w:tabs>
                <w:tab w:val="clear" w:pos="765"/>
                <w:tab w:val="decimal" w:pos="1124"/>
              </w:tabs>
              <w:spacing w:line="230" w:lineRule="auto"/>
              <w:ind w:right="-38"/>
              <w:rPr>
                <w:b/>
                <w:bCs/>
                <w:szCs w:val="22"/>
              </w:rPr>
            </w:pPr>
            <w:r w:rsidRPr="00421625">
              <w:rPr>
                <w:b/>
                <w:bCs/>
              </w:rPr>
              <w:t>13,934,711</w:t>
            </w:r>
          </w:p>
        </w:tc>
        <w:tc>
          <w:tcPr>
            <w:tcW w:w="183" w:type="dxa"/>
            <w:vAlign w:val="bottom"/>
          </w:tcPr>
          <w:p w14:paraId="53313067" w14:textId="77777777" w:rsidR="004A0FC2" w:rsidRPr="001E50CC" w:rsidRDefault="004A0FC2" w:rsidP="004A0FC2">
            <w:pPr>
              <w:pStyle w:val="acctfourfigures"/>
              <w:tabs>
                <w:tab w:val="clear" w:pos="765"/>
                <w:tab w:val="decimal" w:pos="1070"/>
              </w:tabs>
              <w:spacing w:line="230" w:lineRule="auto"/>
              <w:ind w:right="-38"/>
              <w:rPr>
                <w:b/>
                <w:bCs/>
                <w:szCs w:val="22"/>
              </w:rPr>
            </w:pPr>
          </w:p>
        </w:tc>
        <w:tc>
          <w:tcPr>
            <w:tcW w:w="1277" w:type="dxa"/>
            <w:tcBorders>
              <w:bottom w:val="double" w:sz="4" w:space="0" w:color="auto"/>
            </w:tcBorders>
            <w:vAlign w:val="bottom"/>
          </w:tcPr>
          <w:p w14:paraId="211ABAE8" w14:textId="24E31C4A" w:rsidR="004A0FC2" w:rsidRPr="001E50CC" w:rsidRDefault="004A0FC2" w:rsidP="004A0FC2">
            <w:pPr>
              <w:pStyle w:val="acctfourfigures"/>
              <w:tabs>
                <w:tab w:val="clear" w:pos="765"/>
                <w:tab w:val="decimal" w:pos="1095"/>
              </w:tabs>
              <w:spacing w:line="230" w:lineRule="auto"/>
              <w:ind w:right="-38"/>
              <w:rPr>
                <w:b/>
                <w:bCs/>
                <w:szCs w:val="22"/>
                <w:lang w:val="en-US" w:bidi="th-TH"/>
              </w:rPr>
            </w:pPr>
            <w:r w:rsidRPr="00421625">
              <w:rPr>
                <w:b/>
                <w:bCs/>
              </w:rPr>
              <w:t>9,305,126</w:t>
            </w:r>
          </w:p>
        </w:tc>
      </w:tr>
    </w:tbl>
    <w:p w14:paraId="2C09C835" w14:textId="77777777" w:rsidR="005D7DD0" w:rsidRPr="00C55588" w:rsidRDefault="005D7DD0" w:rsidP="00C55588">
      <w:pPr>
        <w:spacing w:line="240" w:lineRule="atLeast"/>
        <w:ind w:left="540"/>
        <w:jc w:val="thaiDistribute"/>
        <w:rPr>
          <w:sz w:val="20"/>
        </w:rPr>
      </w:pPr>
    </w:p>
    <w:p w14:paraId="2B8D3263" w14:textId="2978C118" w:rsidR="005523A9" w:rsidRDefault="005523A9" w:rsidP="00520169">
      <w:pPr>
        <w:tabs>
          <w:tab w:val="left" w:pos="540"/>
        </w:tabs>
        <w:spacing w:line="240" w:lineRule="atLeast"/>
        <w:ind w:left="540" w:right="44"/>
        <w:jc w:val="thaiDistribute"/>
        <w:rPr>
          <w:szCs w:val="22"/>
          <w:lang w:val="en-US"/>
        </w:rPr>
      </w:pPr>
      <w:r w:rsidRPr="00AE1661">
        <w:rPr>
          <w:szCs w:val="22"/>
          <w:lang w:val="en-US"/>
        </w:rPr>
        <w:t xml:space="preserve">On </w:t>
      </w:r>
      <w:r w:rsidR="005E6254" w:rsidRPr="00AE1661">
        <w:rPr>
          <w:szCs w:val="22"/>
          <w:lang w:val="en-US"/>
        </w:rPr>
        <w:t>27 March 2025</w:t>
      </w:r>
      <w:r w:rsidRPr="00AE1661">
        <w:rPr>
          <w:szCs w:val="22"/>
          <w:lang w:val="en-US"/>
        </w:rPr>
        <w:t>, the Company entered into a short-term loan agreement in term of promissory note with</w:t>
      </w:r>
      <w:r w:rsidR="005E6254" w:rsidRPr="00AE1661">
        <w:rPr>
          <w:szCs w:val="22"/>
          <w:lang w:val="en-US"/>
        </w:rPr>
        <w:t xml:space="preserve"> </w:t>
      </w:r>
      <w:r w:rsidR="00907D8C" w:rsidRPr="00AE1661">
        <w:rPr>
          <w:rFonts w:cs="Angsana New"/>
          <w:szCs w:val="28"/>
          <w:lang w:val="en-US" w:bidi="th-TH"/>
        </w:rPr>
        <w:t xml:space="preserve">an </w:t>
      </w:r>
      <w:r w:rsidR="005E6254" w:rsidRPr="00AE1661">
        <w:rPr>
          <w:szCs w:val="22"/>
          <w:lang w:val="en-US"/>
        </w:rPr>
        <w:t>overs</w:t>
      </w:r>
      <w:r w:rsidR="00E926A2" w:rsidRPr="00AE1661">
        <w:rPr>
          <w:rFonts w:cs="Angsana New"/>
          <w:szCs w:val="28"/>
          <w:lang w:val="en-US" w:bidi="th-TH"/>
        </w:rPr>
        <w:t>ea</w:t>
      </w:r>
      <w:r w:rsidR="005E6254" w:rsidRPr="00AE1661">
        <w:rPr>
          <w:szCs w:val="22"/>
          <w:lang w:val="en-US"/>
        </w:rPr>
        <w:t xml:space="preserve"> </w:t>
      </w:r>
      <w:r w:rsidRPr="00AE1661">
        <w:rPr>
          <w:szCs w:val="22"/>
          <w:lang w:val="en-US"/>
        </w:rPr>
        <w:t xml:space="preserve">financial institution, totaling of </w:t>
      </w:r>
      <w:r w:rsidR="005E6254" w:rsidRPr="00AE1661">
        <w:rPr>
          <w:szCs w:val="22"/>
          <w:lang w:val="en-US"/>
        </w:rPr>
        <w:t xml:space="preserve">USD </w:t>
      </w:r>
      <w:r w:rsidRPr="00AE1661">
        <w:rPr>
          <w:szCs w:val="22"/>
          <w:lang w:val="en-US"/>
        </w:rPr>
        <w:t>50 million. This loan is unsecured loan for using as working capital in operation. The repay</w:t>
      </w:r>
      <w:r w:rsidR="00511191" w:rsidRPr="00AE1661">
        <w:rPr>
          <w:szCs w:val="22"/>
          <w:lang w:val="en-US"/>
        </w:rPr>
        <w:t>ment period</w:t>
      </w:r>
      <w:r w:rsidR="00520169" w:rsidRPr="00AE1661">
        <w:rPr>
          <w:szCs w:val="22"/>
          <w:lang w:val="en-US"/>
        </w:rPr>
        <w:t xml:space="preserve"> </w:t>
      </w:r>
      <w:r w:rsidR="00511191" w:rsidRPr="00AE1661">
        <w:rPr>
          <w:szCs w:val="22"/>
          <w:lang w:val="en-US"/>
        </w:rPr>
        <w:t xml:space="preserve">and </w:t>
      </w:r>
      <w:r w:rsidR="00111048" w:rsidRPr="00AE1661">
        <w:rPr>
          <w:szCs w:val="22"/>
          <w:lang w:val="en-US"/>
        </w:rPr>
        <w:t>interest rate</w:t>
      </w:r>
      <w:r w:rsidR="00511191" w:rsidRPr="00AE1661">
        <w:rPr>
          <w:szCs w:val="22"/>
          <w:lang w:val="en-US"/>
        </w:rPr>
        <w:t xml:space="preserve"> are</w:t>
      </w:r>
      <w:r w:rsidR="00111048" w:rsidRPr="00AE1661">
        <w:rPr>
          <w:szCs w:val="22"/>
          <w:lang w:val="en-US"/>
        </w:rPr>
        <w:t xml:space="preserve"> as </w:t>
      </w:r>
      <w:r w:rsidR="002A1335" w:rsidRPr="00AE1661">
        <w:rPr>
          <w:rFonts w:cs="Angsana New"/>
          <w:szCs w:val="28"/>
          <w:lang w:val="en-US" w:bidi="th-TH"/>
        </w:rPr>
        <w:t>agree on d</w:t>
      </w:r>
      <w:r w:rsidR="00592C54" w:rsidRPr="00AE1661">
        <w:rPr>
          <w:rFonts w:cs="Angsana New"/>
          <w:szCs w:val="28"/>
          <w:lang w:val="en-US" w:bidi="th-TH"/>
        </w:rPr>
        <w:t>rawdown date</w:t>
      </w:r>
      <w:r w:rsidR="00111048" w:rsidRPr="00AE1661">
        <w:rPr>
          <w:szCs w:val="22"/>
          <w:lang w:val="en-US"/>
        </w:rPr>
        <w:t>.</w:t>
      </w:r>
    </w:p>
    <w:p w14:paraId="2C193388" w14:textId="77777777" w:rsidR="00AE1661" w:rsidRDefault="00AE1661" w:rsidP="00520169">
      <w:pPr>
        <w:tabs>
          <w:tab w:val="left" w:pos="540"/>
        </w:tabs>
        <w:spacing w:line="240" w:lineRule="atLeast"/>
        <w:ind w:left="540" w:right="44"/>
        <w:jc w:val="thaiDistribute"/>
        <w:rPr>
          <w:szCs w:val="22"/>
          <w:lang w:val="en-US"/>
        </w:rPr>
      </w:pPr>
    </w:p>
    <w:p w14:paraId="04974009" w14:textId="5849A9C7" w:rsidR="00AE1661" w:rsidRDefault="00AE1661" w:rsidP="00AE1661">
      <w:pPr>
        <w:tabs>
          <w:tab w:val="left" w:pos="540"/>
        </w:tabs>
        <w:spacing w:line="240" w:lineRule="atLeast"/>
        <w:ind w:left="540" w:right="44"/>
        <w:jc w:val="thaiDistribute"/>
        <w:rPr>
          <w:szCs w:val="22"/>
          <w:lang w:val="en-US"/>
        </w:rPr>
      </w:pPr>
      <w:r w:rsidRPr="00AE1661">
        <w:rPr>
          <w:szCs w:val="22"/>
          <w:lang w:val="en-US"/>
        </w:rPr>
        <w:t>On 2</w:t>
      </w:r>
      <w:r>
        <w:rPr>
          <w:szCs w:val="22"/>
          <w:lang w:val="en-US"/>
        </w:rPr>
        <w:t>3</w:t>
      </w:r>
      <w:r w:rsidRPr="00AE1661">
        <w:rPr>
          <w:szCs w:val="22"/>
          <w:lang w:val="en-US"/>
        </w:rPr>
        <w:t xml:space="preserve"> </w:t>
      </w:r>
      <w:r>
        <w:rPr>
          <w:szCs w:val="22"/>
          <w:lang w:val="en-US"/>
        </w:rPr>
        <w:t xml:space="preserve">June </w:t>
      </w:r>
      <w:r w:rsidRPr="00AE1661">
        <w:rPr>
          <w:szCs w:val="22"/>
          <w:lang w:val="en-US"/>
        </w:rPr>
        <w:t xml:space="preserve">2025, the Company entered into a short-term loan agreement in term of promissory note with </w:t>
      </w:r>
      <w:r>
        <w:rPr>
          <w:rFonts w:cs="Angsana New"/>
          <w:szCs w:val="28"/>
          <w:lang w:val="en-US" w:bidi="th-TH"/>
        </w:rPr>
        <w:t>a local</w:t>
      </w:r>
      <w:r w:rsidRPr="00AE1661">
        <w:rPr>
          <w:szCs w:val="22"/>
          <w:lang w:val="en-US"/>
        </w:rPr>
        <w:t xml:space="preserve"> financial institution, totaling of </w:t>
      </w:r>
      <w:r>
        <w:rPr>
          <w:szCs w:val="22"/>
          <w:lang w:val="en-US"/>
        </w:rPr>
        <w:t>Baht</w:t>
      </w:r>
      <w:r w:rsidRPr="00AE1661">
        <w:rPr>
          <w:szCs w:val="22"/>
          <w:lang w:val="en-US"/>
        </w:rPr>
        <w:t xml:space="preserve"> </w:t>
      </w:r>
      <w:r>
        <w:rPr>
          <w:szCs w:val="22"/>
          <w:lang w:val="en-US"/>
        </w:rPr>
        <w:t>2,00</w:t>
      </w:r>
      <w:r w:rsidRPr="00AE1661">
        <w:rPr>
          <w:szCs w:val="22"/>
          <w:lang w:val="en-US"/>
        </w:rPr>
        <w:t xml:space="preserve">0 million. This loan is unsecured loan for using as working capital in operation. The repayment period and interest rate are as </w:t>
      </w:r>
      <w:r w:rsidRPr="00AE1661">
        <w:rPr>
          <w:rFonts w:cs="Angsana New"/>
          <w:szCs w:val="28"/>
          <w:lang w:val="en-US" w:bidi="th-TH"/>
        </w:rPr>
        <w:t>agree on drawdown date</w:t>
      </w:r>
      <w:r w:rsidRPr="00AE1661">
        <w:rPr>
          <w:szCs w:val="22"/>
          <w:lang w:val="en-US"/>
        </w:rPr>
        <w:t>.</w:t>
      </w:r>
    </w:p>
    <w:p w14:paraId="4EBB2C0E" w14:textId="2EC2041D" w:rsidR="00293737" w:rsidRDefault="00293737" w:rsidP="00ED2A17">
      <w:pPr>
        <w:tabs>
          <w:tab w:val="left" w:pos="540"/>
        </w:tabs>
        <w:spacing w:line="240" w:lineRule="atLeast"/>
        <w:ind w:left="540" w:right="44"/>
        <w:jc w:val="thaiDistribute"/>
        <w:rPr>
          <w:szCs w:val="22"/>
          <w:lang w:val="en-US"/>
        </w:rPr>
      </w:pPr>
      <w:r w:rsidRPr="00AE1661">
        <w:rPr>
          <w:szCs w:val="22"/>
          <w:lang w:val="en-US"/>
        </w:rPr>
        <w:lastRenderedPageBreak/>
        <w:t xml:space="preserve">On </w:t>
      </w:r>
      <w:r>
        <w:rPr>
          <w:szCs w:val="22"/>
          <w:lang w:val="en-US"/>
        </w:rPr>
        <w:t>11</w:t>
      </w:r>
      <w:r w:rsidRPr="00AE1661">
        <w:rPr>
          <w:szCs w:val="22"/>
          <w:lang w:val="en-US"/>
        </w:rPr>
        <w:t xml:space="preserve"> </w:t>
      </w:r>
      <w:r>
        <w:rPr>
          <w:szCs w:val="22"/>
          <w:lang w:val="en-US"/>
        </w:rPr>
        <w:t xml:space="preserve">August </w:t>
      </w:r>
      <w:r w:rsidRPr="00AE1661">
        <w:rPr>
          <w:szCs w:val="22"/>
          <w:lang w:val="en-US"/>
        </w:rPr>
        <w:t xml:space="preserve">2025, the Company </w:t>
      </w:r>
      <w:r w:rsidR="009D0FD2">
        <w:rPr>
          <w:szCs w:val="22"/>
          <w:lang w:val="en-US"/>
        </w:rPr>
        <w:t>amended</w:t>
      </w:r>
      <w:r w:rsidR="00A04282">
        <w:rPr>
          <w:szCs w:val="22"/>
          <w:lang w:val="en-US"/>
        </w:rPr>
        <w:t xml:space="preserve"> a joint loan agreement</w:t>
      </w:r>
      <w:r w:rsidR="00F87DB3">
        <w:rPr>
          <w:szCs w:val="22"/>
          <w:lang w:val="en-US"/>
        </w:rPr>
        <w:t xml:space="preserve"> </w:t>
      </w:r>
      <w:r w:rsidR="004A29CA">
        <w:rPr>
          <w:szCs w:val="22"/>
          <w:lang w:val="en-US"/>
        </w:rPr>
        <w:t xml:space="preserve">between the </w:t>
      </w:r>
      <w:r w:rsidR="00AB2ACA">
        <w:rPr>
          <w:szCs w:val="22"/>
          <w:lang w:val="en-US"/>
        </w:rPr>
        <w:t>C</w:t>
      </w:r>
      <w:r w:rsidR="004A29CA">
        <w:rPr>
          <w:szCs w:val="22"/>
          <w:lang w:val="en-US"/>
        </w:rPr>
        <w:t>ompany</w:t>
      </w:r>
      <w:r w:rsidR="007B6310">
        <w:rPr>
          <w:szCs w:val="22"/>
          <w:lang w:val="en-US"/>
        </w:rPr>
        <w:t xml:space="preserve"> and the</w:t>
      </w:r>
      <w:r w:rsidR="00BF7D76">
        <w:rPr>
          <w:szCs w:val="22"/>
          <w:lang w:val="en-US"/>
        </w:rPr>
        <w:t xml:space="preserve"> joint venture</w:t>
      </w:r>
      <w:r w:rsidR="00653166">
        <w:rPr>
          <w:szCs w:val="22"/>
          <w:lang w:val="en-US"/>
        </w:rPr>
        <w:t xml:space="preserve"> with a</w:t>
      </w:r>
      <w:r>
        <w:rPr>
          <w:rFonts w:cs="Angsana New"/>
          <w:szCs w:val="28"/>
          <w:lang w:val="en-US" w:bidi="th-TH"/>
        </w:rPr>
        <w:t xml:space="preserve"> local</w:t>
      </w:r>
      <w:r w:rsidRPr="00AE1661">
        <w:rPr>
          <w:szCs w:val="22"/>
          <w:lang w:val="en-US"/>
        </w:rPr>
        <w:t xml:space="preserve"> financial institution</w:t>
      </w:r>
      <w:r w:rsidR="00997842">
        <w:rPr>
          <w:szCs w:val="22"/>
          <w:lang w:val="en-US"/>
        </w:rPr>
        <w:t xml:space="preserve"> by</w:t>
      </w:r>
      <w:r w:rsidRPr="00AE1661">
        <w:rPr>
          <w:szCs w:val="22"/>
          <w:lang w:val="en-US"/>
        </w:rPr>
        <w:t xml:space="preserve"> </w:t>
      </w:r>
      <w:r w:rsidR="00653166">
        <w:rPr>
          <w:szCs w:val="22"/>
          <w:lang w:val="en-US"/>
        </w:rPr>
        <w:t>rem</w:t>
      </w:r>
      <w:r w:rsidR="00660596">
        <w:rPr>
          <w:szCs w:val="22"/>
          <w:lang w:val="en-US"/>
        </w:rPr>
        <w:t>ov</w:t>
      </w:r>
      <w:r w:rsidR="00180EC7">
        <w:rPr>
          <w:szCs w:val="22"/>
          <w:lang w:val="en-US"/>
        </w:rPr>
        <w:t>ing</w:t>
      </w:r>
      <w:r w:rsidR="00660596">
        <w:rPr>
          <w:szCs w:val="22"/>
          <w:lang w:val="en-US"/>
        </w:rPr>
        <w:t xml:space="preserve"> a joint venture</w:t>
      </w:r>
      <w:r w:rsidR="00180EC7">
        <w:rPr>
          <w:szCs w:val="22"/>
          <w:lang w:val="en-US"/>
        </w:rPr>
        <w:t xml:space="preserve"> from </w:t>
      </w:r>
      <w:r w:rsidR="00676210">
        <w:rPr>
          <w:szCs w:val="22"/>
          <w:lang w:val="en-US"/>
        </w:rPr>
        <w:t>the parties</w:t>
      </w:r>
      <w:r w:rsidR="001749EB">
        <w:rPr>
          <w:szCs w:val="22"/>
          <w:lang w:val="en-US"/>
        </w:rPr>
        <w:t xml:space="preserve">. As at </w:t>
      </w:r>
      <w:r w:rsidR="00FE481D">
        <w:rPr>
          <w:szCs w:val="22"/>
          <w:lang w:val="en-US"/>
        </w:rPr>
        <w:t>30 September 2025, the Company has been utili</w:t>
      </w:r>
      <w:r w:rsidR="00ED2A17">
        <w:rPr>
          <w:szCs w:val="22"/>
          <w:lang w:val="en-US"/>
        </w:rPr>
        <w:t>s</w:t>
      </w:r>
      <w:r w:rsidR="00FE481D">
        <w:rPr>
          <w:szCs w:val="22"/>
          <w:lang w:val="en-US"/>
        </w:rPr>
        <w:t xml:space="preserve">ed </w:t>
      </w:r>
      <w:r w:rsidR="00ED2A17">
        <w:rPr>
          <w:szCs w:val="22"/>
          <w:lang w:val="en-US"/>
        </w:rPr>
        <w:t>amounting to Baht 700 million.</w:t>
      </w:r>
    </w:p>
    <w:p w14:paraId="408D7A5C" w14:textId="77777777" w:rsidR="00293737" w:rsidRDefault="00293737" w:rsidP="0030353C">
      <w:pPr>
        <w:tabs>
          <w:tab w:val="left" w:pos="540"/>
        </w:tabs>
        <w:spacing w:line="240" w:lineRule="atLeast"/>
        <w:ind w:left="540" w:right="44"/>
        <w:jc w:val="thaiDistribute"/>
        <w:rPr>
          <w:szCs w:val="22"/>
        </w:rPr>
      </w:pPr>
    </w:p>
    <w:p w14:paraId="0DD7ED21" w14:textId="66009CD5" w:rsidR="0030353C" w:rsidRPr="009426D0" w:rsidRDefault="0030353C" w:rsidP="0030353C">
      <w:pPr>
        <w:tabs>
          <w:tab w:val="left" w:pos="540"/>
        </w:tabs>
        <w:spacing w:line="240" w:lineRule="atLeast"/>
        <w:ind w:left="540" w:right="44"/>
        <w:jc w:val="thaiDistribute"/>
      </w:pPr>
      <w:r w:rsidRPr="009426D0">
        <w:rPr>
          <w:szCs w:val="22"/>
        </w:rPr>
        <w:t xml:space="preserve">Movement of long-term loans from related parties for the </w:t>
      </w:r>
      <w:r w:rsidR="004A0FC2">
        <w:rPr>
          <w:rFonts w:cs="Angsana New"/>
          <w:szCs w:val="28"/>
          <w:lang w:val="en-US" w:bidi="th-TH"/>
        </w:rPr>
        <w:t>nine</w:t>
      </w:r>
      <w:r w:rsidR="005523A9" w:rsidRPr="00CC33D4">
        <w:rPr>
          <w:szCs w:val="22"/>
        </w:rPr>
        <w:t xml:space="preserve">-month period ended </w:t>
      </w:r>
      <w:r w:rsidR="00F7389A" w:rsidRPr="00F7389A">
        <w:rPr>
          <w:szCs w:val="22"/>
        </w:rPr>
        <w:t xml:space="preserve">30 </w:t>
      </w:r>
      <w:r w:rsidR="004A0FC2" w:rsidRPr="004A0FC2">
        <w:rPr>
          <w:szCs w:val="22"/>
        </w:rPr>
        <w:t xml:space="preserve">September </w:t>
      </w:r>
      <w:r w:rsidR="00031E42" w:rsidRPr="00031E42">
        <w:rPr>
          <w:szCs w:val="22"/>
        </w:rPr>
        <w:t xml:space="preserve">2025 </w:t>
      </w:r>
      <w:r w:rsidR="007362F9" w:rsidRPr="009426D0">
        <w:rPr>
          <w:szCs w:val="22"/>
          <w:lang w:val="en-US"/>
        </w:rPr>
        <w:t>and 202</w:t>
      </w:r>
      <w:r w:rsidR="00031E42">
        <w:rPr>
          <w:rFonts w:cs="Angsana New"/>
          <w:szCs w:val="28"/>
          <w:lang w:val="en-US" w:bidi="th-TH"/>
        </w:rPr>
        <w:t>4</w:t>
      </w:r>
      <w:r w:rsidRPr="009426D0">
        <w:rPr>
          <w:szCs w:val="22"/>
          <w:lang w:val="en-US"/>
        </w:rPr>
        <w:t xml:space="preserve"> </w:t>
      </w:r>
      <w:r w:rsidRPr="009426D0">
        <w:rPr>
          <w:rFonts w:cstheme="minorBidi"/>
          <w:szCs w:val="28"/>
          <w:lang w:val="en-US" w:bidi="th-TH"/>
        </w:rPr>
        <w:t>as</w:t>
      </w:r>
      <w:r w:rsidRPr="009426D0">
        <w:t xml:space="preserve"> following:</w:t>
      </w:r>
    </w:p>
    <w:p w14:paraId="2FB0D073" w14:textId="7BDB08B0" w:rsidR="00660F72" w:rsidRDefault="00660F72">
      <w:pPr>
        <w:spacing w:line="240" w:lineRule="auto"/>
        <w:rPr>
          <w:szCs w:val="22"/>
        </w:rPr>
      </w:pPr>
    </w:p>
    <w:tbl>
      <w:tblPr>
        <w:tblW w:w="9171" w:type="dxa"/>
        <w:tblInd w:w="459" w:type="dxa"/>
        <w:tblLayout w:type="fixed"/>
        <w:tblCellMar>
          <w:left w:w="79" w:type="dxa"/>
          <w:right w:w="79" w:type="dxa"/>
        </w:tblCellMar>
        <w:tblLook w:val="0000" w:firstRow="0" w:lastRow="0" w:firstColumn="0" w:lastColumn="0" w:noHBand="0" w:noVBand="0"/>
      </w:tblPr>
      <w:tblGrid>
        <w:gridCol w:w="2601"/>
        <w:gridCol w:w="990"/>
        <w:gridCol w:w="1260"/>
        <w:gridCol w:w="181"/>
        <w:gridCol w:w="1259"/>
        <w:gridCol w:w="180"/>
        <w:gridCol w:w="1260"/>
        <w:gridCol w:w="180"/>
        <w:gridCol w:w="1260"/>
      </w:tblGrid>
      <w:tr w:rsidR="0030353C" w:rsidRPr="009426D0" w14:paraId="239752E6" w14:textId="77777777" w:rsidTr="00111048">
        <w:trPr>
          <w:cantSplit/>
          <w:tblHeader/>
        </w:trPr>
        <w:tc>
          <w:tcPr>
            <w:tcW w:w="2601" w:type="dxa"/>
          </w:tcPr>
          <w:p w14:paraId="2D398DDE" w14:textId="77777777" w:rsidR="0030353C" w:rsidRPr="004B4ED4" w:rsidRDefault="0030353C" w:rsidP="007F3C7B">
            <w:pPr>
              <w:spacing w:line="230" w:lineRule="auto"/>
              <w:rPr>
                <w:rFonts w:cstheme="minorBidi"/>
                <w:i/>
                <w:iCs/>
                <w:color w:val="0000FF"/>
                <w:szCs w:val="28"/>
                <w:cs/>
                <w:lang w:bidi="th-TH"/>
              </w:rPr>
            </w:pPr>
          </w:p>
        </w:tc>
        <w:tc>
          <w:tcPr>
            <w:tcW w:w="990" w:type="dxa"/>
          </w:tcPr>
          <w:p w14:paraId="14043912" w14:textId="77777777" w:rsidR="0030353C" w:rsidRPr="009426D0" w:rsidRDefault="0030353C" w:rsidP="007F3C7B">
            <w:pPr>
              <w:pStyle w:val="acctmergecolhdg"/>
              <w:spacing w:line="230" w:lineRule="auto"/>
              <w:rPr>
                <w:szCs w:val="22"/>
              </w:rPr>
            </w:pPr>
          </w:p>
        </w:tc>
        <w:tc>
          <w:tcPr>
            <w:tcW w:w="2700" w:type="dxa"/>
            <w:gridSpan w:val="3"/>
          </w:tcPr>
          <w:p w14:paraId="010E1C98" w14:textId="77777777" w:rsidR="0030353C" w:rsidRPr="009426D0" w:rsidRDefault="0030353C" w:rsidP="007F3C7B">
            <w:pPr>
              <w:pStyle w:val="acctmergecolhdg"/>
              <w:spacing w:line="230" w:lineRule="auto"/>
              <w:rPr>
                <w:szCs w:val="22"/>
              </w:rPr>
            </w:pPr>
            <w:r w:rsidRPr="009426D0">
              <w:rPr>
                <w:szCs w:val="22"/>
              </w:rPr>
              <w:t xml:space="preserve">Consolidated </w:t>
            </w:r>
          </w:p>
          <w:p w14:paraId="156B9769" w14:textId="77777777" w:rsidR="0030353C" w:rsidRPr="009426D0" w:rsidRDefault="0030353C" w:rsidP="007F3C7B">
            <w:pPr>
              <w:pStyle w:val="acctmergecolhdg"/>
              <w:spacing w:line="230" w:lineRule="auto"/>
              <w:rPr>
                <w:szCs w:val="22"/>
              </w:rPr>
            </w:pPr>
            <w:r w:rsidRPr="009426D0">
              <w:rPr>
                <w:szCs w:val="22"/>
              </w:rPr>
              <w:t xml:space="preserve">financial statements </w:t>
            </w:r>
          </w:p>
        </w:tc>
        <w:tc>
          <w:tcPr>
            <w:tcW w:w="180" w:type="dxa"/>
          </w:tcPr>
          <w:p w14:paraId="5B9C66B8" w14:textId="77777777" w:rsidR="0030353C" w:rsidRPr="009426D0" w:rsidRDefault="0030353C" w:rsidP="007F3C7B">
            <w:pPr>
              <w:pStyle w:val="acctmergecolhdg"/>
              <w:spacing w:line="230" w:lineRule="auto"/>
              <w:rPr>
                <w:szCs w:val="22"/>
              </w:rPr>
            </w:pPr>
          </w:p>
        </w:tc>
        <w:tc>
          <w:tcPr>
            <w:tcW w:w="2700" w:type="dxa"/>
            <w:gridSpan w:val="3"/>
          </w:tcPr>
          <w:p w14:paraId="1A1D8271" w14:textId="77777777" w:rsidR="0030353C" w:rsidRPr="009426D0" w:rsidRDefault="0030353C" w:rsidP="007F3C7B">
            <w:pPr>
              <w:pStyle w:val="acctmergecolhdg"/>
              <w:spacing w:line="230" w:lineRule="auto"/>
              <w:rPr>
                <w:szCs w:val="22"/>
              </w:rPr>
            </w:pPr>
            <w:r w:rsidRPr="009426D0">
              <w:rPr>
                <w:szCs w:val="22"/>
              </w:rPr>
              <w:t xml:space="preserve">Separate </w:t>
            </w:r>
          </w:p>
          <w:p w14:paraId="7921DFE5" w14:textId="77777777" w:rsidR="0030353C" w:rsidRPr="009426D0" w:rsidRDefault="0030353C" w:rsidP="007F3C7B">
            <w:pPr>
              <w:pStyle w:val="acctmergecolhdg"/>
              <w:spacing w:line="230" w:lineRule="auto"/>
              <w:rPr>
                <w:szCs w:val="22"/>
              </w:rPr>
            </w:pPr>
            <w:r w:rsidRPr="009426D0">
              <w:rPr>
                <w:szCs w:val="22"/>
              </w:rPr>
              <w:t xml:space="preserve">financial statements </w:t>
            </w:r>
          </w:p>
        </w:tc>
      </w:tr>
      <w:tr w:rsidR="00D450A4" w:rsidRPr="009426D0" w14:paraId="7B05B97F" w14:textId="77777777" w:rsidTr="00111048">
        <w:trPr>
          <w:cantSplit/>
          <w:tblHeader/>
        </w:trPr>
        <w:tc>
          <w:tcPr>
            <w:tcW w:w="3591" w:type="dxa"/>
            <w:gridSpan w:val="2"/>
          </w:tcPr>
          <w:p w14:paraId="399FEF8F" w14:textId="40EFEA1B" w:rsidR="00D450A4" w:rsidRPr="009426D0" w:rsidRDefault="00D450A4" w:rsidP="00D450A4">
            <w:pPr>
              <w:pStyle w:val="acctfourfigures"/>
              <w:tabs>
                <w:tab w:val="clear" w:pos="765"/>
              </w:tabs>
              <w:spacing w:line="230" w:lineRule="auto"/>
              <w:ind w:left="180" w:hanging="180"/>
              <w:rPr>
                <w:b/>
                <w:bCs/>
                <w:i/>
                <w:iCs/>
                <w:szCs w:val="22"/>
              </w:rPr>
            </w:pPr>
            <w:r w:rsidRPr="009426D0">
              <w:rPr>
                <w:b/>
                <w:bCs/>
                <w:i/>
                <w:iCs/>
                <w:szCs w:val="22"/>
              </w:rPr>
              <w:t>Long-term loans from related parties</w:t>
            </w:r>
          </w:p>
        </w:tc>
        <w:tc>
          <w:tcPr>
            <w:tcW w:w="1260" w:type="dxa"/>
          </w:tcPr>
          <w:p w14:paraId="2F45B388" w14:textId="1E0D727F"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sidR="00031E42">
              <w:rPr>
                <w:b w:val="0"/>
                <w:bCs/>
                <w:szCs w:val="22"/>
              </w:rPr>
              <w:t>5</w:t>
            </w:r>
          </w:p>
        </w:tc>
        <w:tc>
          <w:tcPr>
            <w:tcW w:w="181" w:type="dxa"/>
          </w:tcPr>
          <w:p w14:paraId="20053655" w14:textId="77777777" w:rsidR="00D450A4" w:rsidRPr="009426D0" w:rsidRDefault="00D450A4" w:rsidP="00D450A4">
            <w:pPr>
              <w:pStyle w:val="acctmergecolhdg"/>
              <w:spacing w:line="240" w:lineRule="atLeast"/>
              <w:rPr>
                <w:b w:val="0"/>
                <w:bCs/>
                <w:szCs w:val="22"/>
              </w:rPr>
            </w:pPr>
          </w:p>
        </w:tc>
        <w:tc>
          <w:tcPr>
            <w:tcW w:w="1259" w:type="dxa"/>
          </w:tcPr>
          <w:p w14:paraId="06234EBA" w14:textId="41143377"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sidR="00031E42">
              <w:rPr>
                <w:b w:val="0"/>
                <w:bCs/>
                <w:szCs w:val="22"/>
              </w:rPr>
              <w:t>4</w:t>
            </w:r>
          </w:p>
        </w:tc>
        <w:tc>
          <w:tcPr>
            <w:tcW w:w="180" w:type="dxa"/>
          </w:tcPr>
          <w:p w14:paraId="138FEE99" w14:textId="77777777" w:rsidR="00D450A4" w:rsidRPr="009426D0" w:rsidRDefault="00D450A4" w:rsidP="00D450A4">
            <w:pPr>
              <w:pStyle w:val="acctmergecolhdg"/>
              <w:spacing w:line="230" w:lineRule="auto"/>
              <w:rPr>
                <w:b w:val="0"/>
                <w:bCs/>
                <w:szCs w:val="22"/>
              </w:rPr>
            </w:pPr>
          </w:p>
        </w:tc>
        <w:tc>
          <w:tcPr>
            <w:tcW w:w="1260" w:type="dxa"/>
          </w:tcPr>
          <w:p w14:paraId="70A11B86" w14:textId="0FE3828C"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sidR="00031E42">
              <w:rPr>
                <w:b w:val="0"/>
                <w:bCs/>
                <w:szCs w:val="22"/>
              </w:rPr>
              <w:t>5</w:t>
            </w:r>
          </w:p>
        </w:tc>
        <w:tc>
          <w:tcPr>
            <w:tcW w:w="180" w:type="dxa"/>
          </w:tcPr>
          <w:p w14:paraId="6FA9E305" w14:textId="77777777" w:rsidR="00D450A4" w:rsidRPr="009426D0" w:rsidRDefault="00D450A4" w:rsidP="00D450A4">
            <w:pPr>
              <w:pStyle w:val="acctmergecolhdg"/>
              <w:spacing w:line="240" w:lineRule="atLeast"/>
              <w:rPr>
                <w:b w:val="0"/>
                <w:bCs/>
                <w:szCs w:val="22"/>
              </w:rPr>
            </w:pPr>
          </w:p>
        </w:tc>
        <w:tc>
          <w:tcPr>
            <w:tcW w:w="1260" w:type="dxa"/>
          </w:tcPr>
          <w:p w14:paraId="6AEC0196" w14:textId="63DF0742"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sidR="00031E42">
              <w:rPr>
                <w:b w:val="0"/>
                <w:bCs/>
                <w:szCs w:val="22"/>
              </w:rPr>
              <w:t>4</w:t>
            </w:r>
          </w:p>
        </w:tc>
      </w:tr>
      <w:tr w:rsidR="0030353C" w:rsidRPr="009426D0" w14:paraId="68356534" w14:textId="77777777" w:rsidTr="00591444">
        <w:trPr>
          <w:cantSplit/>
          <w:tblHeader/>
        </w:trPr>
        <w:tc>
          <w:tcPr>
            <w:tcW w:w="2601" w:type="dxa"/>
          </w:tcPr>
          <w:p w14:paraId="25AA2D75" w14:textId="77777777" w:rsidR="0030353C" w:rsidRPr="009426D0" w:rsidRDefault="0030353C" w:rsidP="007F3C7B">
            <w:pPr>
              <w:spacing w:line="230" w:lineRule="auto"/>
              <w:rPr>
                <w:b/>
                <w:bCs/>
                <w:i/>
                <w:iCs/>
                <w:szCs w:val="22"/>
              </w:rPr>
            </w:pPr>
          </w:p>
        </w:tc>
        <w:tc>
          <w:tcPr>
            <w:tcW w:w="990" w:type="dxa"/>
          </w:tcPr>
          <w:p w14:paraId="0C9E9FC6" w14:textId="77777777" w:rsidR="0030353C" w:rsidRPr="009426D0" w:rsidRDefault="0030353C" w:rsidP="007F3C7B">
            <w:pPr>
              <w:pStyle w:val="acctfourfigures"/>
              <w:spacing w:line="230" w:lineRule="auto"/>
              <w:jc w:val="center"/>
              <w:rPr>
                <w:i/>
                <w:iCs/>
                <w:szCs w:val="22"/>
              </w:rPr>
            </w:pPr>
          </w:p>
        </w:tc>
        <w:tc>
          <w:tcPr>
            <w:tcW w:w="5580" w:type="dxa"/>
            <w:gridSpan w:val="7"/>
          </w:tcPr>
          <w:p w14:paraId="3C64203C" w14:textId="77777777" w:rsidR="0030353C" w:rsidRPr="009426D0" w:rsidRDefault="0030353C" w:rsidP="007F3C7B">
            <w:pPr>
              <w:pStyle w:val="acctfourfigures"/>
              <w:spacing w:line="230" w:lineRule="auto"/>
              <w:jc w:val="center"/>
              <w:rPr>
                <w:i/>
                <w:iCs/>
                <w:szCs w:val="22"/>
              </w:rPr>
            </w:pPr>
            <w:r w:rsidRPr="009426D0">
              <w:rPr>
                <w:i/>
                <w:iCs/>
                <w:szCs w:val="22"/>
              </w:rPr>
              <w:t>(in thousand Baht)</w:t>
            </w:r>
          </w:p>
        </w:tc>
      </w:tr>
      <w:tr w:rsidR="009773F5" w:rsidRPr="009426D0" w14:paraId="3D918E2F" w14:textId="77777777" w:rsidTr="00111048">
        <w:trPr>
          <w:cantSplit/>
          <w:trHeight w:val="74"/>
        </w:trPr>
        <w:tc>
          <w:tcPr>
            <w:tcW w:w="2601" w:type="dxa"/>
          </w:tcPr>
          <w:p w14:paraId="637859B3" w14:textId="77777777" w:rsidR="009773F5" w:rsidRPr="009426D0" w:rsidRDefault="009773F5" w:rsidP="009773F5">
            <w:pPr>
              <w:spacing w:line="230" w:lineRule="auto"/>
              <w:ind w:left="180" w:hanging="180"/>
              <w:rPr>
                <w:rFonts w:cstheme="minorBidi"/>
                <w:lang w:val="en-US" w:bidi="th-TH"/>
              </w:rPr>
            </w:pPr>
            <w:r w:rsidRPr="009426D0">
              <w:rPr>
                <w:szCs w:val="22"/>
                <w:lang w:bidi="th-TH"/>
              </w:rPr>
              <w:t xml:space="preserve">At 1 January </w:t>
            </w:r>
          </w:p>
        </w:tc>
        <w:tc>
          <w:tcPr>
            <w:tcW w:w="990" w:type="dxa"/>
          </w:tcPr>
          <w:p w14:paraId="1B1611C1" w14:textId="77777777" w:rsidR="009773F5" w:rsidRPr="009426D0" w:rsidRDefault="009773F5" w:rsidP="009773F5">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38B3D7E7" w14:textId="02E43A14" w:rsidR="009773F5" w:rsidRPr="008F4B1E" w:rsidRDefault="009773F5" w:rsidP="009773F5">
            <w:pPr>
              <w:pStyle w:val="acctfourfigures"/>
              <w:tabs>
                <w:tab w:val="clear" w:pos="765"/>
                <w:tab w:val="left" w:pos="595"/>
                <w:tab w:val="decimal" w:pos="1095"/>
              </w:tabs>
              <w:spacing w:line="230" w:lineRule="auto"/>
              <w:ind w:right="470"/>
              <w:jc w:val="right"/>
            </w:pPr>
            <w:r w:rsidRPr="008C0D5F">
              <w:t>-</w:t>
            </w:r>
          </w:p>
        </w:tc>
        <w:tc>
          <w:tcPr>
            <w:tcW w:w="181" w:type="dxa"/>
          </w:tcPr>
          <w:p w14:paraId="666E9AFF" w14:textId="77777777" w:rsidR="009773F5" w:rsidRPr="007A1CC2" w:rsidRDefault="009773F5" w:rsidP="009773F5">
            <w:pPr>
              <w:pStyle w:val="acctfourfigures"/>
              <w:tabs>
                <w:tab w:val="decimal" w:pos="821"/>
              </w:tabs>
              <w:spacing w:line="230" w:lineRule="auto"/>
              <w:jc w:val="right"/>
              <w:rPr>
                <w:szCs w:val="22"/>
              </w:rPr>
            </w:pPr>
          </w:p>
        </w:tc>
        <w:tc>
          <w:tcPr>
            <w:tcW w:w="1259" w:type="dxa"/>
          </w:tcPr>
          <w:p w14:paraId="3C3D1FEC" w14:textId="4E274889" w:rsidR="009773F5" w:rsidRPr="00D70881" w:rsidRDefault="009773F5" w:rsidP="009773F5">
            <w:pPr>
              <w:pStyle w:val="acctfourfigures"/>
              <w:tabs>
                <w:tab w:val="clear" w:pos="765"/>
                <w:tab w:val="decimal" w:pos="1095"/>
              </w:tabs>
              <w:spacing w:line="230" w:lineRule="auto"/>
              <w:ind w:right="-75"/>
            </w:pPr>
            <w:r w:rsidRPr="00111E30">
              <w:t>224,559</w:t>
            </w:r>
          </w:p>
        </w:tc>
        <w:tc>
          <w:tcPr>
            <w:tcW w:w="180" w:type="dxa"/>
          </w:tcPr>
          <w:p w14:paraId="0FFE812C" w14:textId="77777777" w:rsidR="009773F5" w:rsidRPr="007A1CC2" w:rsidRDefault="009773F5" w:rsidP="009773F5">
            <w:pPr>
              <w:pStyle w:val="acctfourfigures"/>
              <w:tabs>
                <w:tab w:val="decimal" w:pos="731"/>
                <w:tab w:val="decimal" w:pos="821"/>
              </w:tabs>
              <w:spacing w:line="230" w:lineRule="auto"/>
              <w:ind w:right="11"/>
              <w:jc w:val="center"/>
              <w:rPr>
                <w:szCs w:val="22"/>
                <w:lang w:val="en-US" w:bidi="th-TH"/>
              </w:rPr>
            </w:pPr>
          </w:p>
        </w:tc>
        <w:tc>
          <w:tcPr>
            <w:tcW w:w="1260" w:type="dxa"/>
          </w:tcPr>
          <w:p w14:paraId="31AE1FB2" w14:textId="199658C1" w:rsidR="009773F5" w:rsidRPr="002D4CC2" w:rsidRDefault="009773F5" w:rsidP="009773F5">
            <w:pPr>
              <w:pStyle w:val="acctfourfigures"/>
              <w:tabs>
                <w:tab w:val="clear" w:pos="765"/>
                <w:tab w:val="decimal" w:pos="1005"/>
              </w:tabs>
              <w:spacing w:line="230" w:lineRule="auto"/>
              <w:ind w:right="-75"/>
            </w:pPr>
            <w:r w:rsidRPr="00B54222">
              <w:t xml:space="preserve"> 3,851,029 </w:t>
            </w:r>
          </w:p>
        </w:tc>
        <w:tc>
          <w:tcPr>
            <w:tcW w:w="180" w:type="dxa"/>
          </w:tcPr>
          <w:p w14:paraId="0002B7AD" w14:textId="77777777" w:rsidR="009773F5" w:rsidRPr="007A1CC2" w:rsidRDefault="009773F5" w:rsidP="009773F5">
            <w:pPr>
              <w:pStyle w:val="acctfourfigures"/>
              <w:tabs>
                <w:tab w:val="decimal" w:pos="731"/>
                <w:tab w:val="decimal" w:pos="821"/>
              </w:tabs>
              <w:spacing w:line="230" w:lineRule="auto"/>
              <w:ind w:right="11"/>
              <w:jc w:val="center"/>
              <w:rPr>
                <w:szCs w:val="22"/>
                <w:lang w:val="en-US" w:bidi="th-TH"/>
              </w:rPr>
            </w:pPr>
          </w:p>
        </w:tc>
        <w:tc>
          <w:tcPr>
            <w:tcW w:w="1260" w:type="dxa"/>
          </w:tcPr>
          <w:p w14:paraId="034D0A52" w14:textId="50C9F595" w:rsidR="009773F5" w:rsidRPr="007A1CC2" w:rsidRDefault="009773F5" w:rsidP="009773F5">
            <w:pPr>
              <w:pStyle w:val="acctfourfigures"/>
              <w:tabs>
                <w:tab w:val="clear" w:pos="765"/>
                <w:tab w:val="decimal" w:pos="1095"/>
              </w:tabs>
              <w:spacing w:line="230" w:lineRule="auto"/>
              <w:ind w:right="-75"/>
              <w:rPr>
                <w:szCs w:val="22"/>
              </w:rPr>
            </w:pPr>
            <w:r w:rsidRPr="007B682A">
              <w:t xml:space="preserve"> 2,917,525 </w:t>
            </w:r>
          </w:p>
        </w:tc>
      </w:tr>
      <w:tr w:rsidR="009B5AFE" w:rsidRPr="009426D0" w14:paraId="3CFF869B" w14:textId="77777777" w:rsidTr="00111048">
        <w:trPr>
          <w:cantSplit/>
          <w:trHeight w:val="74"/>
        </w:trPr>
        <w:tc>
          <w:tcPr>
            <w:tcW w:w="2601" w:type="dxa"/>
          </w:tcPr>
          <w:p w14:paraId="35859915" w14:textId="2DD37E81" w:rsidR="009B5AFE" w:rsidRPr="009426D0" w:rsidRDefault="009B5AFE" w:rsidP="009B5AFE">
            <w:pPr>
              <w:spacing w:line="230" w:lineRule="auto"/>
              <w:ind w:left="180" w:hanging="180"/>
              <w:rPr>
                <w:szCs w:val="22"/>
                <w:lang w:bidi="th-TH"/>
              </w:rPr>
            </w:pPr>
            <w:r w:rsidRPr="009426D0">
              <w:rPr>
                <w:rFonts w:cstheme="minorBidi"/>
                <w:lang w:val="en-US" w:bidi="th-TH"/>
              </w:rPr>
              <w:t>Additions</w:t>
            </w:r>
          </w:p>
        </w:tc>
        <w:tc>
          <w:tcPr>
            <w:tcW w:w="990" w:type="dxa"/>
          </w:tcPr>
          <w:p w14:paraId="614E9DC2" w14:textId="77777777" w:rsidR="009B5AFE" w:rsidRPr="009426D0" w:rsidRDefault="009B5AFE" w:rsidP="009B5AFE">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2007013B" w14:textId="4B742B68" w:rsidR="009B5AFE" w:rsidRPr="008F4B1E" w:rsidRDefault="009B5AFE" w:rsidP="009B5AFE">
            <w:pPr>
              <w:pStyle w:val="acctfourfigures"/>
              <w:tabs>
                <w:tab w:val="clear" w:pos="765"/>
                <w:tab w:val="left" w:pos="595"/>
                <w:tab w:val="decimal" w:pos="1095"/>
              </w:tabs>
              <w:spacing w:line="230" w:lineRule="auto"/>
              <w:ind w:right="470"/>
              <w:jc w:val="right"/>
            </w:pPr>
            <w:r w:rsidRPr="001E02BB">
              <w:t>-</w:t>
            </w:r>
          </w:p>
        </w:tc>
        <w:tc>
          <w:tcPr>
            <w:tcW w:w="181" w:type="dxa"/>
          </w:tcPr>
          <w:p w14:paraId="47C70189" w14:textId="77777777" w:rsidR="009B5AFE" w:rsidRPr="007A1CC2" w:rsidRDefault="009B5AFE" w:rsidP="009B5AFE">
            <w:pPr>
              <w:pStyle w:val="acctfourfigures"/>
              <w:tabs>
                <w:tab w:val="decimal" w:pos="821"/>
              </w:tabs>
              <w:spacing w:line="230" w:lineRule="auto"/>
              <w:jc w:val="right"/>
              <w:rPr>
                <w:szCs w:val="22"/>
              </w:rPr>
            </w:pPr>
          </w:p>
        </w:tc>
        <w:tc>
          <w:tcPr>
            <w:tcW w:w="1259" w:type="dxa"/>
          </w:tcPr>
          <w:p w14:paraId="3892BB16" w14:textId="7F92F860" w:rsidR="009B5AFE" w:rsidRPr="00D70881" w:rsidRDefault="009B5AFE" w:rsidP="009B5AFE">
            <w:pPr>
              <w:pStyle w:val="acctfourfigures"/>
              <w:tabs>
                <w:tab w:val="clear" w:pos="765"/>
                <w:tab w:val="left" w:pos="595"/>
                <w:tab w:val="decimal" w:pos="1095"/>
              </w:tabs>
              <w:spacing w:line="230" w:lineRule="auto"/>
              <w:ind w:right="470"/>
              <w:jc w:val="right"/>
            </w:pPr>
            <w:r w:rsidRPr="00111E30">
              <w:t>-</w:t>
            </w:r>
          </w:p>
        </w:tc>
        <w:tc>
          <w:tcPr>
            <w:tcW w:w="180" w:type="dxa"/>
          </w:tcPr>
          <w:p w14:paraId="70201E6B" w14:textId="77777777" w:rsidR="009B5AFE" w:rsidRPr="007A1CC2" w:rsidRDefault="009B5AFE" w:rsidP="009B5AFE">
            <w:pPr>
              <w:pStyle w:val="acctfourfigures"/>
              <w:tabs>
                <w:tab w:val="decimal" w:pos="731"/>
                <w:tab w:val="decimal" w:pos="821"/>
              </w:tabs>
              <w:spacing w:line="230" w:lineRule="auto"/>
              <w:ind w:right="11"/>
              <w:jc w:val="center"/>
              <w:rPr>
                <w:szCs w:val="22"/>
                <w:lang w:val="en-US" w:bidi="th-TH"/>
              </w:rPr>
            </w:pPr>
          </w:p>
        </w:tc>
        <w:tc>
          <w:tcPr>
            <w:tcW w:w="1260" w:type="dxa"/>
          </w:tcPr>
          <w:p w14:paraId="1B3BF080" w14:textId="5D350428" w:rsidR="009B5AFE" w:rsidRPr="009B5AFE" w:rsidRDefault="009B5AFE" w:rsidP="009B5AFE">
            <w:pPr>
              <w:pStyle w:val="acctfourfigures"/>
              <w:tabs>
                <w:tab w:val="clear" w:pos="765"/>
                <w:tab w:val="decimal" w:pos="1005"/>
              </w:tabs>
              <w:spacing w:line="230" w:lineRule="auto"/>
              <w:ind w:right="-75"/>
              <w:rPr>
                <w:szCs w:val="22"/>
              </w:rPr>
            </w:pPr>
            <w:r w:rsidRPr="009B5AFE">
              <w:rPr>
                <w:szCs w:val="22"/>
              </w:rPr>
              <w:t>3,105,641</w:t>
            </w:r>
          </w:p>
        </w:tc>
        <w:tc>
          <w:tcPr>
            <w:tcW w:w="180" w:type="dxa"/>
          </w:tcPr>
          <w:p w14:paraId="65861B44" w14:textId="77777777" w:rsidR="009B5AFE" w:rsidRPr="007A1CC2" w:rsidRDefault="009B5AFE" w:rsidP="009B5AFE">
            <w:pPr>
              <w:pStyle w:val="acctfourfigures"/>
              <w:tabs>
                <w:tab w:val="decimal" w:pos="731"/>
                <w:tab w:val="decimal" w:pos="821"/>
              </w:tabs>
              <w:spacing w:line="230" w:lineRule="auto"/>
              <w:ind w:right="11"/>
              <w:jc w:val="center"/>
              <w:rPr>
                <w:szCs w:val="22"/>
                <w:lang w:val="en-US" w:bidi="th-TH"/>
              </w:rPr>
            </w:pPr>
          </w:p>
        </w:tc>
        <w:tc>
          <w:tcPr>
            <w:tcW w:w="1260" w:type="dxa"/>
          </w:tcPr>
          <w:p w14:paraId="64D0E574" w14:textId="1449E26D" w:rsidR="009B5AFE" w:rsidRPr="007A1CC2" w:rsidRDefault="009B5AFE" w:rsidP="009B5AFE">
            <w:pPr>
              <w:pStyle w:val="acctfourfigures"/>
              <w:tabs>
                <w:tab w:val="clear" w:pos="765"/>
                <w:tab w:val="decimal" w:pos="1095"/>
              </w:tabs>
              <w:spacing w:line="230" w:lineRule="auto"/>
              <w:ind w:right="-75"/>
              <w:rPr>
                <w:szCs w:val="22"/>
              </w:rPr>
            </w:pPr>
            <w:r w:rsidRPr="00E51CB4">
              <w:t>34,769,698</w:t>
            </w:r>
          </w:p>
        </w:tc>
      </w:tr>
      <w:tr w:rsidR="009B5AFE" w:rsidRPr="009426D0" w14:paraId="4A1451A1" w14:textId="77777777" w:rsidTr="00111048">
        <w:trPr>
          <w:cantSplit/>
          <w:trHeight w:val="74"/>
        </w:trPr>
        <w:tc>
          <w:tcPr>
            <w:tcW w:w="2601" w:type="dxa"/>
          </w:tcPr>
          <w:p w14:paraId="0556273B" w14:textId="25A8E9D7" w:rsidR="009B5AFE" w:rsidRPr="009426D0" w:rsidRDefault="009B5AFE" w:rsidP="009B5AFE">
            <w:pPr>
              <w:spacing w:line="230" w:lineRule="auto"/>
              <w:ind w:left="180" w:hanging="180"/>
              <w:rPr>
                <w:szCs w:val="22"/>
                <w:lang w:bidi="th-TH"/>
              </w:rPr>
            </w:pPr>
            <w:r w:rsidRPr="009426D0">
              <w:rPr>
                <w:szCs w:val="22"/>
              </w:rPr>
              <w:t>Repayment</w:t>
            </w:r>
          </w:p>
        </w:tc>
        <w:tc>
          <w:tcPr>
            <w:tcW w:w="990" w:type="dxa"/>
          </w:tcPr>
          <w:p w14:paraId="552BC186" w14:textId="77777777" w:rsidR="009B5AFE" w:rsidRPr="009426D0" w:rsidRDefault="009B5AFE" w:rsidP="009B5AFE">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0AAC0946" w14:textId="42B21643" w:rsidR="009B5AFE" w:rsidRPr="008F4B1E" w:rsidRDefault="009B5AFE" w:rsidP="009B5AFE">
            <w:pPr>
              <w:pStyle w:val="acctfourfigures"/>
              <w:tabs>
                <w:tab w:val="clear" w:pos="765"/>
                <w:tab w:val="left" w:pos="595"/>
                <w:tab w:val="decimal" w:pos="1089"/>
              </w:tabs>
              <w:spacing w:line="230" w:lineRule="auto"/>
              <w:ind w:right="470"/>
              <w:jc w:val="right"/>
            </w:pPr>
            <w:r w:rsidRPr="001E02BB">
              <w:t>-</w:t>
            </w:r>
          </w:p>
        </w:tc>
        <w:tc>
          <w:tcPr>
            <w:tcW w:w="181" w:type="dxa"/>
          </w:tcPr>
          <w:p w14:paraId="04EC82DF" w14:textId="77777777" w:rsidR="009B5AFE" w:rsidRPr="007A1CC2" w:rsidRDefault="009B5AFE" w:rsidP="009B5AFE">
            <w:pPr>
              <w:pStyle w:val="acctfourfigures"/>
              <w:tabs>
                <w:tab w:val="decimal" w:pos="821"/>
              </w:tabs>
              <w:spacing w:line="230" w:lineRule="auto"/>
              <w:jc w:val="right"/>
              <w:rPr>
                <w:szCs w:val="22"/>
              </w:rPr>
            </w:pPr>
          </w:p>
        </w:tc>
        <w:tc>
          <w:tcPr>
            <w:tcW w:w="1259" w:type="dxa"/>
          </w:tcPr>
          <w:p w14:paraId="00656095" w14:textId="37514A1A" w:rsidR="009B5AFE" w:rsidRPr="00D70881" w:rsidRDefault="009B5AFE" w:rsidP="009B5AFE">
            <w:pPr>
              <w:pStyle w:val="acctfourfigures"/>
              <w:tabs>
                <w:tab w:val="clear" w:pos="765"/>
                <w:tab w:val="decimal" w:pos="1090"/>
              </w:tabs>
              <w:spacing w:line="230" w:lineRule="auto"/>
              <w:ind w:right="-75"/>
            </w:pPr>
            <w:r w:rsidRPr="00111E30">
              <w:t>(224,559)</w:t>
            </w:r>
          </w:p>
        </w:tc>
        <w:tc>
          <w:tcPr>
            <w:tcW w:w="180" w:type="dxa"/>
          </w:tcPr>
          <w:p w14:paraId="4C36F71D" w14:textId="77777777" w:rsidR="009B5AFE" w:rsidRPr="007A1CC2" w:rsidRDefault="009B5AFE" w:rsidP="009B5AFE">
            <w:pPr>
              <w:pStyle w:val="acctfourfigures"/>
              <w:tabs>
                <w:tab w:val="decimal" w:pos="731"/>
                <w:tab w:val="decimal" w:pos="821"/>
              </w:tabs>
              <w:spacing w:line="230" w:lineRule="auto"/>
              <w:ind w:right="11"/>
              <w:jc w:val="center"/>
              <w:rPr>
                <w:szCs w:val="22"/>
                <w:lang w:val="en-US" w:bidi="th-TH"/>
              </w:rPr>
            </w:pPr>
          </w:p>
        </w:tc>
        <w:tc>
          <w:tcPr>
            <w:tcW w:w="1260" w:type="dxa"/>
          </w:tcPr>
          <w:p w14:paraId="73B2FC35" w14:textId="0FB3BADB" w:rsidR="009B5AFE" w:rsidRPr="009B5AFE" w:rsidRDefault="009B5AFE" w:rsidP="009B5AFE">
            <w:pPr>
              <w:pStyle w:val="acctfourfigures"/>
              <w:tabs>
                <w:tab w:val="clear" w:pos="765"/>
                <w:tab w:val="decimal" w:pos="1005"/>
              </w:tabs>
              <w:spacing w:line="230" w:lineRule="auto"/>
              <w:ind w:right="-75"/>
              <w:rPr>
                <w:szCs w:val="22"/>
                <w:lang w:val="en-US" w:bidi="th-TH"/>
              </w:rPr>
            </w:pPr>
            <w:r w:rsidRPr="009B5AFE">
              <w:rPr>
                <w:szCs w:val="22"/>
              </w:rPr>
              <w:t>(4,407,465)</w:t>
            </w:r>
          </w:p>
        </w:tc>
        <w:tc>
          <w:tcPr>
            <w:tcW w:w="180" w:type="dxa"/>
          </w:tcPr>
          <w:p w14:paraId="34828254" w14:textId="77777777" w:rsidR="009B5AFE" w:rsidRPr="007A1CC2" w:rsidRDefault="009B5AFE" w:rsidP="009B5AFE">
            <w:pPr>
              <w:pStyle w:val="acctfourfigures"/>
              <w:tabs>
                <w:tab w:val="decimal" w:pos="731"/>
                <w:tab w:val="decimal" w:pos="821"/>
              </w:tabs>
              <w:spacing w:line="230" w:lineRule="auto"/>
              <w:ind w:right="11"/>
              <w:jc w:val="center"/>
              <w:rPr>
                <w:szCs w:val="22"/>
                <w:lang w:val="en-US" w:bidi="th-TH"/>
              </w:rPr>
            </w:pPr>
          </w:p>
        </w:tc>
        <w:tc>
          <w:tcPr>
            <w:tcW w:w="1260" w:type="dxa"/>
          </w:tcPr>
          <w:p w14:paraId="0DCE9AC6" w14:textId="5CABB79D" w:rsidR="009B5AFE" w:rsidRPr="007A1CC2" w:rsidRDefault="009B5AFE" w:rsidP="009B5AFE">
            <w:pPr>
              <w:pStyle w:val="acctfourfigures"/>
              <w:tabs>
                <w:tab w:val="clear" w:pos="765"/>
                <w:tab w:val="decimal" w:pos="1095"/>
              </w:tabs>
              <w:spacing w:line="230" w:lineRule="auto"/>
              <w:ind w:right="-75"/>
              <w:rPr>
                <w:szCs w:val="22"/>
              </w:rPr>
            </w:pPr>
            <w:r w:rsidRPr="00E51CB4">
              <w:t>(7,743,487)</w:t>
            </w:r>
          </w:p>
        </w:tc>
      </w:tr>
      <w:tr w:rsidR="002150DE" w:rsidRPr="009426D0" w14:paraId="293B25D7" w14:textId="77777777" w:rsidTr="00111048">
        <w:trPr>
          <w:cantSplit/>
        </w:trPr>
        <w:tc>
          <w:tcPr>
            <w:tcW w:w="2601" w:type="dxa"/>
          </w:tcPr>
          <w:p w14:paraId="2BDA0525" w14:textId="18913A9C" w:rsidR="002150DE" w:rsidRPr="009426D0" w:rsidRDefault="002150DE" w:rsidP="002150DE">
            <w:pPr>
              <w:spacing w:line="230" w:lineRule="auto"/>
              <w:ind w:left="-88" w:hanging="191"/>
              <w:rPr>
                <w:rFonts w:cstheme="minorBidi"/>
                <w:b/>
                <w:bCs/>
                <w:szCs w:val="28"/>
                <w:lang w:val="en-US" w:bidi="th-TH"/>
              </w:rPr>
            </w:pPr>
            <w:r w:rsidRPr="009426D0">
              <w:rPr>
                <w:b/>
                <w:bCs/>
                <w:szCs w:val="22"/>
              </w:rPr>
              <w:t xml:space="preserve">     </w:t>
            </w:r>
            <w:r>
              <w:rPr>
                <w:b/>
                <w:bCs/>
                <w:szCs w:val="22"/>
              </w:rPr>
              <w:t xml:space="preserve">At </w:t>
            </w:r>
            <w:r w:rsidRPr="00F7389A">
              <w:rPr>
                <w:b/>
                <w:bCs/>
                <w:szCs w:val="22"/>
              </w:rPr>
              <w:t xml:space="preserve">30 </w:t>
            </w:r>
            <w:r w:rsidRPr="004A0FC2">
              <w:rPr>
                <w:b/>
                <w:bCs/>
                <w:szCs w:val="22"/>
              </w:rPr>
              <w:t>September</w:t>
            </w:r>
          </w:p>
        </w:tc>
        <w:tc>
          <w:tcPr>
            <w:tcW w:w="990" w:type="dxa"/>
          </w:tcPr>
          <w:p w14:paraId="66041D07" w14:textId="3FDE8B7D" w:rsidR="002150DE" w:rsidRPr="009426D0" w:rsidRDefault="002150DE" w:rsidP="002150DE">
            <w:pPr>
              <w:pStyle w:val="acctfourfigures"/>
              <w:tabs>
                <w:tab w:val="clear" w:pos="765"/>
              </w:tabs>
              <w:spacing w:line="230" w:lineRule="auto"/>
              <w:jc w:val="center"/>
              <w:rPr>
                <w:rFonts w:cs="Angsana New"/>
                <w:b/>
                <w:bCs/>
                <w:szCs w:val="28"/>
                <w:lang w:val="en-US" w:bidi="th-TH"/>
              </w:rPr>
            </w:pPr>
          </w:p>
        </w:tc>
        <w:tc>
          <w:tcPr>
            <w:tcW w:w="1260" w:type="dxa"/>
            <w:tcBorders>
              <w:top w:val="single" w:sz="4" w:space="0" w:color="auto"/>
              <w:bottom w:val="double" w:sz="4" w:space="0" w:color="auto"/>
            </w:tcBorders>
          </w:tcPr>
          <w:p w14:paraId="46DA8569" w14:textId="450CEE3E" w:rsidR="002150DE" w:rsidRPr="009773F5" w:rsidRDefault="001F4072" w:rsidP="002150DE">
            <w:pPr>
              <w:pStyle w:val="acctfourfigures"/>
              <w:tabs>
                <w:tab w:val="clear" w:pos="765"/>
                <w:tab w:val="left" w:pos="595"/>
                <w:tab w:val="decimal" w:pos="1095"/>
              </w:tabs>
              <w:spacing w:line="230" w:lineRule="auto"/>
              <w:ind w:right="470"/>
              <w:jc w:val="right"/>
              <w:rPr>
                <w:b/>
                <w:bCs/>
              </w:rPr>
            </w:pPr>
            <w:r w:rsidRPr="001F4072">
              <w:rPr>
                <w:b/>
                <w:bCs/>
              </w:rPr>
              <w:t>-</w:t>
            </w:r>
          </w:p>
        </w:tc>
        <w:tc>
          <w:tcPr>
            <w:tcW w:w="181" w:type="dxa"/>
          </w:tcPr>
          <w:p w14:paraId="483CEE40" w14:textId="77777777" w:rsidR="002150DE" w:rsidRPr="009773F5" w:rsidRDefault="002150DE" w:rsidP="002150DE">
            <w:pPr>
              <w:pStyle w:val="acctfourfigures"/>
              <w:tabs>
                <w:tab w:val="clear" w:pos="765"/>
                <w:tab w:val="decimal" w:pos="996"/>
              </w:tabs>
              <w:spacing w:line="230" w:lineRule="auto"/>
              <w:ind w:right="-169"/>
              <w:jc w:val="right"/>
              <w:rPr>
                <w:b/>
                <w:bCs/>
                <w:szCs w:val="22"/>
              </w:rPr>
            </w:pPr>
          </w:p>
        </w:tc>
        <w:tc>
          <w:tcPr>
            <w:tcW w:w="1259" w:type="dxa"/>
            <w:tcBorders>
              <w:top w:val="single" w:sz="4" w:space="0" w:color="auto"/>
              <w:bottom w:val="double" w:sz="4" w:space="0" w:color="auto"/>
            </w:tcBorders>
          </w:tcPr>
          <w:p w14:paraId="648CF6AC" w14:textId="12643D12" w:rsidR="002150DE" w:rsidRPr="009773F5" w:rsidRDefault="002150DE" w:rsidP="002150DE">
            <w:pPr>
              <w:pStyle w:val="acctfourfigures"/>
              <w:tabs>
                <w:tab w:val="clear" w:pos="765"/>
                <w:tab w:val="left" w:pos="595"/>
                <w:tab w:val="decimal" w:pos="1095"/>
              </w:tabs>
              <w:spacing w:line="230" w:lineRule="auto"/>
              <w:ind w:right="470"/>
              <w:jc w:val="right"/>
              <w:rPr>
                <w:b/>
                <w:bCs/>
              </w:rPr>
            </w:pPr>
            <w:r w:rsidRPr="009773F5">
              <w:rPr>
                <w:b/>
                <w:bCs/>
              </w:rPr>
              <w:t>-</w:t>
            </w:r>
          </w:p>
        </w:tc>
        <w:tc>
          <w:tcPr>
            <w:tcW w:w="180" w:type="dxa"/>
          </w:tcPr>
          <w:p w14:paraId="0EE01421" w14:textId="77777777" w:rsidR="002150DE" w:rsidRPr="009773F5" w:rsidRDefault="002150DE" w:rsidP="002150DE">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45710231" w14:textId="737BDA06" w:rsidR="002150DE" w:rsidRPr="001874B2" w:rsidRDefault="001F4072" w:rsidP="002150DE">
            <w:pPr>
              <w:pStyle w:val="acctfourfigures"/>
              <w:tabs>
                <w:tab w:val="clear" w:pos="765"/>
                <w:tab w:val="decimal" w:pos="1005"/>
              </w:tabs>
              <w:spacing w:line="230" w:lineRule="auto"/>
              <w:ind w:right="-75"/>
              <w:rPr>
                <w:b/>
                <w:bCs/>
                <w:szCs w:val="22"/>
                <w:lang w:val="en-US" w:bidi="th-TH"/>
              </w:rPr>
            </w:pPr>
            <w:r w:rsidRPr="001F4072">
              <w:rPr>
                <w:b/>
                <w:bCs/>
              </w:rPr>
              <w:t>2,549,205</w:t>
            </w:r>
          </w:p>
        </w:tc>
        <w:tc>
          <w:tcPr>
            <w:tcW w:w="180" w:type="dxa"/>
          </w:tcPr>
          <w:p w14:paraId="1B6DE13A" w14:textId="77777777" w:rsidR="002150DE" w:rsidRPr="009773F5" w:rsidRDefault="002150DE" w:rsidP="002150DE">
            <w:pPr>
              <w:pStyle w:val="acctfourfigures"/>
              <w:tabs>
                <w:tab w:val="clear" w:pos="765"/>
                <w:tab w:val="decimal" w:pos="20"/>
                <w:tab w:val="decimal" w:pos="821"/>
              </w:tabs>
              <w:spacing w:line="230" w:lineRule="auto"/>
              <w:jc w:val="right"/>
              <w:rPr>
                <w:b/>
                <w:bCs/>
                <w:szCs w:val="22"/>
              </w:rPr>
            </w:pPr>
          </w:p>
        </w:tc>
        <w:tc>
          <w:tcPr>
            <w:tcW w:w="1260" w:type="dxa"/>
            <w:tcBorders>
              <w:top w:val="single" w:sz="4" w:space="0" w:color="auto"/>
              <w:bottom w:val="double" w:sz="4" w:space="0" w:color="auto"/>
            </w:tcBorders>
          </w:tcPr>
          <w:p w14:paraId="61663639" w14:textId="73B4C274" w:rsidR="002150DE" w:rsidRPr="009773F5" w:rsidRDefault="002150DE" w:rsidP="002150DE">
            <w:pPr>
              <w:pStyle w:val="acctfourfigures"/>
              <w:tabs>
                <w:tab w:val="clear" w:pos="765"/>
                <w:tab w:val="decimal" w:pos="1095"/>
              </w:tabs>
              <w:spacing w:line="230" w:lineRule="auto"/>
              <w:ind w:right="-75"/>
              <w:rPr>
                <w:b/>
                <w:bCs/>
                <w:szCs w:val="22"/>
                <w:lang w:val="en-US" w:bidi="th-TH"/>
              </w:rPr>
            </w:pPr>
            <w:r w:rsidRPr="001F4072">
              <w:rPr>
                <w:b/>
                <w:bCs/>
              </w:rPr>
              <w:t>29,943,736</w:t>
            </w:r>
          </w:p>
        </w:tc>
      </w:tr>
    </w:tbl>
    <w:p w14:paraId="5DAEDD6A" w14:textId="77777777" w:rsidR="00AE1EA2" w:rsidRDefault="00AE1EA2" w:rsidP="0030353C">
      <w:pPr>
        <w:tabs>
          <w:tab w:val="left" w:pos="540"/>
        </w:tabs>
        <w:spacing w:line="240" w:lineRule="atLeast"/>
        <w:ind w:left="540" w:right="44"/>
        <w:jc w:val="thaiDistribute"/>
        <w:rPr>
          <w:szCs w:val="22"/>
        </w:rPr>
      </w:pPr>
    </w:p>
    <w:p w14:paraId="0C7F4362" w14:textId="564CE9F5" w:rsidR="0030353C" w:rsidRPr="009426D0" w:rsidRDefault="0030353C" w:rsidP="0030353C">
      <w:pPr>
        <w:tabs>
          <w:tab w:val="left" w:pos="540"/>
        </w:tabs>
        <w:spacing w:line="240" w:lineRule="atLeast"/>
        <w:ind w:left="540" w:right="44"/>
        <w:jc w:val="thaiDistribute"/>
      </w:pPr>
      <w:r w:rsidRPr="00031E42">
        <w:rPr>
          <w:spacing w:val="-2"/>
          <w:szCs w:val="22"/>
        </w:rPr>
        <w:t>Movement of long-term loans from financial institutions for the</w:t>
      </w:r>
      <w:r w:rsidR="00D450A4" w:rsidRPr="00031E42">
        <w:rPr>
          <w:spacing w:val="-2"/>
          <w:szCs w:val="22"/>
        </w:rPr>
        <w:t xml:space="preserve"> </w:t>
      </w:r>
      <w:r w:rsidR="002150DE">
        <w:rPr>
          <w:spacing w:val="-2"/>
          <w:szCs w:val="22"/>
        </w:rPr>
        <w:t>nine</w:t>
      </w:r>
      <w:r w:rsidR="00031E42" w:rsidRPr="00031E42">
        <w:rPr>
          <w:spacing w:val="-2"/>
          <w:szCs w:val="22"/>
        </w:rPr>
        <w:t xml:space="preserve">-month period ended </w:t>
      </w:r>
      <w:r w:rsidR="009773F5" w:rsidRPr="009773F5">
        <w:rPr>
          <w:spacing w:val="-2"/>
          <w:szCs w:val="22"/>
        </w:rPr>
        <w:t xml:space="preserve">30 </w:t>
      </w:r>
      <w:r w:rsidR="002150DE" w:rsidRPr="002150DE">
        <w:rPr>
          <w:spacing w:val="-2"/>
          <w:szCs w:val="22"/>
        </w:rPr>
        <w:t xml:space="preserve">September </w:t>
      </w:r>
      <w:r w:rsidR="00031E42" w:rsidRPr="00031E42">
        <w:rPr>
          <w:spacing w:val="-2"/>
          <w:szCs w:val="22"/>
        </w:rPr>
        <w:t>2025</w:t>
      </w:r>
      <w:r w:rsidR="00031E42">
        <w:rPr>
          <w:szCs w:val="22"/>
        </w:rPr>
        <w:t xml:space="preserve"> and 2024</w:t>
      </w:r>
      <w:r w:rsidR="002D4CC2">
        <w:rPr>
          <w:rFonts w:cstheme="minorBidi" w:hint="cs"/>
          <w:szCs w:val="28"/>
          <w:cs/>
          <w:lang w:bidi="th-TH"/>
        </w:rPr>
        <w:t xml:space="preserve"> </w:t>
      </w:r>
      <w:r w:rsidRPr="009426D0">
        <w:rPr>
          <w:rFonts w:cstheme="minorBidi"/>
          <w:szCs w:val="28"/>
          <w:lang w:val="en-US" w:bidi="th-TH"/>
        </w:rPr>
        <w:t>as</w:t>
      </w:r>
      <w:r w:rsidRPr="009426D0">
        <w:t xml:space="preserve"> following:</w:t>
      </w:r>
    </w:p>
    <w:p w14:paraId="0948BF2D" w14:textId="77777777" w:rsidR="0030353C" w:rsidRPr="009426D0" w:rsidRDefault="0030353C" w:rsidP="0030353C">
      <w:pPr>
        <w:tabs>
          <w:tab w:val="left" w:pos="360"/>
          <w:tab w:val="left" w:pos="720"/>
        </w:tabs>
        <w:spacing w:line="240" w:lineRule="atLeast"/>
        <w:ind w:left="540" w:right="44"/>
        <w:jc w:val="thaiDistribute"/>
      </w:pPr>
    </w:p>
    <w:tbl>
      <w:tblPr>
        <w:tblW w:w="9270" w:type="dxa"/>
        <w:tblInd w:w="450" w:type="dxa"/>
        <w:tblLayout w:type="fixed"/>
        <w:tblCellMar>
          <w:left w:w="79" w:type="dxa"/>
          <w:right w:w="79" w:type="dxa"/>
        </w:tblCellMar>
        <w:tblLook w:val="04A0" w:firstRow="1" w:lastRow="0" w:firstColumn="1" w:lastColumn="0" w:noHBand="0" w:noVBand="1"/>
      </w:tblPr>
      <w:tblGrid>
        <w:gridCol w:w="3330"/>
        <w:gridCol w:w="1350"/>
        <w:gridCol w:w="180"/>
        <w:gridCol w:w="1346"/>
        <w:gridCol w:w="6"/>
        <w:gridCol w:w="174"/>
        <w:gridCol w:w="6"/>
        <w:gridCol w:w="1382"/>
        <w:gridCol w:w="178"/>
        <w:gridCol w:w="1312"/>
        <w:gridCol w:w="6"/>
      </w:tblGrid>
      <w:tr w:rsidR="0030353C" w:rsidRPr="009426D0" w14:paraId="3C7D8BD1" w14:textId="77777777" w:rsidTr="00F64BEB">
        <w:trPr>
          <w:gridAfter w:val="1"/>
          <w:wAfter w:w="6" w:type="dxa"/>
          <w:cantSplit/>
          <w:tblHeader/>
        </w:trPr>
        <w:tc>
          <w:tcPr>
            <w:tcW w:w="3330" w:type="dxa"/>
            <w:vAlign w:val="bottom"/>
          </w:tcPr>
          <w:p w14:paraId="46DADA25" w14:textId="4EC356E8" w:rsidR="0030353C" w:rsidRPr="009426D0" w:rsidRDefault="00F64BEB" w:rsidP="0030353C">
            <w:pPr>
              <w:spacing w:line="240" w:lineRule="atLeast"/>
              <w:rPr>
                <w:i/>
                <w:iCs/>
                <w:color w:val="0000FF"/>
                <w:szCs w:val="22"/>
              </w:rPr>
            </w:pPr>
            <w:r w:rsidRPr="009426D0">
              <w:rPr>
                <w:b/>
                <w:bCs/>
                <w:i/>
                <w:iCs/>
                <w:szCs w:val="22"/>
              </w:rPr>
              <w:t>Long-term loans from financial</w:t>
            </w:r>
          </w:p>
        </w:tc>
        <w:tc>
          <w:tcPr>
            <w:tcW w:w="2876" w:type="dxa"/>
            <w:gridSpan w:val="3"/>
            <w:hideMark/>
          </w:tcPr>
          <w:p w14:paraId="54EF8B24" w14:textId="77777777" w:rsidR="0030353C" w:rsidRPr="009426D0" w:rsidRDefault="0030353C" w:rsidP="0030353C">
            <w:pPr>
              <w:pStyle w:val="acctmergecolhdg"/>
              <w:spacing w:line="240" w:lineRule="atLeast"/>
              <w:rPr>
                <w:szCs w:val="22"/>
              </w:rPr>
            </w:pPr>
            <w:r w:rsidRPr="009426D0">
              <w:rPr>
                <w:szCs w:val="22"/>
              </w:rPr>
              <w:t xml:space="preserve">Consolidated </w:t>
            </w:r>
          </w:p>
          <w:p w14:paraId="04B9CBC8"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c>
          <w:tcPr>
            <w:tcW w:w="180" w:type="dxa"/>
            <w:gridSpan w:val="2"/>
          </w:tcPr>
          <w:p w14:paraId="66CB7A1E" w14:textId="77777777" w:rsidR="0030353C" w:rsidRPr="009426D0" w:rsidRDefault="0030353C" w:rsidP="0030353C">
            <w:pPr>
              <w:pStyle w:val="acctmergecolhdg"/>
              <w:spacing w:line="240" w:lineRule="atLeast"/>
              <w:rPr>
                <w:szCs w:val="22"/>
              </w:rPr>
            </w:pPr>
          </w:p>
        </w:tc>
        <w:tc>
          <w:tcPr>
            <w:tcW w:w="2878" w:type="dxa"/>
            <w:gridSpan w:val="4"/>
            <w:hideMark/>
          </w:tcPr>
          <w:p w14:paraId="2718AF29" w14:textId="77777777" w:rsidR="0030353C" w:rsidRPr="009426D0" w:rsidRDefault="0030353C" w:rsidP="0030353C">
            <w:pPr>
              <w:pStyle w:val="acctmergecolhdg"/>
              <w:spacing w:line="240" w:lineRule="atLeast"/>
              <w:rPr>
                <w:szCs w:val="22"/>
              </w:rPr>
            </w:pPr>
            <w:r w:rsidRPr="009426D0">
              <w:rPr>
                <w:szCs w:val="22"/>
              </w:rPr>
              <w:t xml:space="preserve">Separate </w:t>
            </w:r>
          </w:p>
          <w:p w14:paraId="79047EB3"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r>
      <w:tr w:rsidR="00D450A4" w:rsidRPr="009426D0" w14:paraId="004DC6D0" w14:textId="77777777" w:rsidTr="00504186">
        <w:trPr>
          <w:cantSplit/>
          <w:tblHeader/>
        </w:trPr>
        <w:tc>
          <w:tcPr>
            <w:tcW w:w="3330" w:type="dxa"/>
          </w:tcPr>
          <w:p w14:paraId="3769B541" w14:textId="563CD9C4" w:rsidR="00D450A4" w:rsidRPr="009426D0" w:rsidRDefault="00F64BEB" w:rsidP="00D450A4">
            <w:pPr>
              <w:pStyle w:val="acctfourfigures"/>
              <w:tabs>
                <w:tab w:val="clear" w:pos="765"/>
              </w:tabs>
              <w:spacing w:line="240" w:lineRule="atLeast"/>
              <w:ind w:left="182" w:hanging="180"/>
              <w:rPr>
                <w:b/>
                <w:bCs/>
                <w:i/>
                <w:iCs/>
                <w:szCs w:val="22"/>
              </w:rPr>
            </w:pPr>
            <w:r>
              <w:rPr>
                <w:rFonts w:cstheme="minorBidi" w:hint="cs"/>
                <w:b/>
                <w:bCs/>
                <w:i/>
                <w:iCs/>
                <w:szCs w:val="28"/>
                <w:cs/>
                <w:lang w:bidi="th-TH"/>
              </w:rPr>
              <w:t xml:space="preserve">   </w:t>
            </w:r>
            <w:r w:rsidR="00D450A4" w:rsidRPr="009426D0">
              <w:rPr>
                <w:b/>
                <w:bCs/>
                <w:i/>
                <w:iCs/>
                <w:szCs w:val="22"/>
              </w:rPr>
              <w:t>institutions</w:t>
            </w:r>
          </w:p>
        </w:tc>
        <w:tc>
          <w:tcPr>
            <w:tcW w:w="1350" w:type="dxa"/>
            <w:hideMark/>
          </w:tcPr>
          <w:p w14:paraId="659C3D75" w14:textId="06515B28" w:rsidR="00D450A4" w:rsidRPr="009426D0" w:rsidRDefault="00D450A4" w:rsidP="00D450A4">
            <w:pPr>
              <w:pStyle w:val="acctmergecolhdg"/>
              <w:spacing w:line="240" w:lineRule="atLeast"/>
              <w:rPr>
                <w:b w:val="0"/>
                <w:bCs/>
                <w:szCs w:val="22"/>
                <w:lang w:bidi="th-TH"/>
              </w:rPr>
            </w:pPr>
            <w:r w:rsidRPr="009426D0">
              <w:rPr>
                <w:b w:val="0"/>
                <w:bCs/>
                <w:szCs w:val="22"/>
              </w:rPr>
              <w:t>202</w:t>
            </w:r>
            <w:r w:rsidR="008F4B1E">
              <w:rPr>
                <w:b w:val="0"/>
                <w:bCs/>
                <w:szCs w:val="22"/>
              </w:rPr>
              <w:t>5</w:t>
            </w:r>
          </w:p>
        </w:tc>
        <w:tc>
          <w:tcPr>
            <w:tcW w:w="180" w:type="dxa"/>
          </w:tcPr>
          <w:p w14:paraId="35EE8DE4" w14:textId="77777777" w:rsidR="00D450A4" w:rsidRPr="009426D0" w:rsidRDefault="00D450A4" w:rsidP="00D450A4">
            <w:pPr>
              <w:pStyle w:val="acctmergecolhdg"/>
              <w:spacing w:line="240" w:lineRule="atLeast"/>
              <w:rPr>
                <w:b w:val="0"/>
                <w:bCs/>
                <w:szCs w:val="22"/>
              </w:rPr>
            </w:pPr>
          </w:p>
        </w:tc>
        <w:tc>
          <w:tcPr>
            <w:tcW w:w="1352" w:type="dxa"/>
            <w:gridSpan w:val="2"/>
            <w:hideMark/>
          </w:tcPr>
          <w:p w14:paraId="1F01FD41" w14:textId="234A7047" w:rsidR="00D450A4" w:rsidRPr="009426D0" w:rsidRDefault="00D450A4" w:rsidP="00D450A4">
            <w:pPr>
              <w:pStyle w:val="acctmergecolhdg"/>
              <w:spacing w:line="240" w:lineRule="atLeast"/>
              <w:rPr>
                <w:b w:val="0"/>
                <w:bCs/>
                <w:szCs w:val="22"/>
                <w:lang w:bidi="th-TH"/>
              </w:rPr>
            </w:pPr>
            <w:r w:rsidRPr="009426D0">
              <w:rPr>
                <w:b w:val="0"/>
                <w:bCs/>
                <w:szCs w:val="22"/>
              </w:rPr>
              <w:t>202</w:t>
            </w:r>
            <w:r w:rsidR="008F4B1E">
              <w:rPr>
                <w:b w:val="0"/>
                <w:bCs/>
                <w:szCs w:val="22"/>
              </w:rPr>
              <w:t>4</w:t>
            </w:r>
          </w:p>
        </w:tc>
        <w:tc>
          <w:tcPr>
            <w:tcW w:w="180" w:type="dxa"/>
            <w:gridSpan w:val="2"/>
          </w:tcPr>
          <w:p w14:paraId="2A5D5B37" w14:textId="77777777" w:rsidR="00D450A4" w:rsidRPr="009426D0" w:rsidRDefault="00D450A4" w:rsidP="00D450A4">
            <w:pPr>
              <w:pStyle w:val="acctmergecolhdg"/>
              <w:spacing w:line="240" w:lineRule="atLeast"/>
              <w:rPr>
                <w:b w:val="0"/>
                <w:bCs/>
                <w:szCs w:val="22"/>
              </w:rPr>
            </w:pPr>
          </w:p>
        </w:tc>
        <w:tc>
          <w:tcPr>
            <w:tcW w:w="1382" w:type="dxa"/>
            <w:hideMark/>
          </w:tcPr>
          <w:p w14:paraId="24EC784B" w14:textId="27ED8214" w:rsidR="00D450A4" w:rsidRPr="009426D0" w:rsidRDefault="00D450A4" w:rsidP="00D450A4">
            <w:pPr>
              <w:pStyle w:val="acctmergecolhdg"/>
              <w:spacing w:line="240" w:lineRule="atLeast"/>
              <w:rPr>
                <w:b w:val="0"/>
                <w:bCs/>
                <w:szCs w:val="22"/>
                <w:lang w:bidi="th-TH"/>
              </w:rPr>
            </w:pPr>
            <w:r w:rsidRPr="009426D0">
              <w:rPr>
                <w:b w:val="0"/>
                <w:bCs/>
                <w:szCs w:val="22"/>
              </w:rPr>
              <w:t>202</w:t>
            </w:r>
            <w:r w:rsidR="008F4B1E">
              <w:rPr>
                <w:b w:val="0"/>
                <w:bCs/>
                <w:szCs w:val="22"/>
              </w:rPr>
              <w:t>5</w:t>
            </w:r>
          </w:p>
        </w:tc>
        <w:tc>
          <w:tcPr>
            <w:tcW w:w="178" w:type="dxa"/>
          </w:tcPr>
          <w:p w14:paraId="1ECFA918" w14:textId="77777777" w:rsidR="00D450A4" w:rsidRPr="009426D0" w:rsidRDefault="00D450A4" w:rsidP="00D450A4">
            <w:pPr>
              <w:pStyle w:val="acctmergecolhdg"/>
              <w:spacing w:line="240" w:lineRule="atLeast"/>
              <w:rPr>
                <w:b w:val="0"/>
                <w:bCs/>
                <w:szCs w:val="22"/>
              </w:rPr>
            </w:pPr>
          </w:p>
        </w:tc>
        <w:tc>
          <w:tcPr>
            <w:tcW w:w="1318" w:type="dxa"/>
            <w:gridSpan w:val="2"/>
            <w:hideMark/>
          </w:tcPr>
          <w:p w14:paraId="74912BE4" w14:textId="29365870" w:rsidR="00D450A4" w:rsidRPr="009426D0" w:rsidRDefault="00D450A4" w:rsidP="00D450A4">
            <w:pPr>
              <w:pStyle w:val="acctmergecolhdg"/>
              <w:spacing w:line="240" w:lineRule="atLeast"/>
              <w:rPr>
                <w:b w:val="0"/>
                <w:bCs/>
                <w:szCs w:val="22"/>
                <w:lang w:bidi="th-TH"/>
              </w:rPr>
            </w:pPr>
            <w:r w:rsidRPr="009426D0">
              <w:rPr>
                <w:b w:val="0"/>
                <w:bCs/>
                <w:szCs w:val="22"/>
              </w:rPr>
              <w:t>202</w:t>
            </w:r>
            <w:r w:rsidR="008F4B1E">
              <w:rPr>
                <w:b w:val="0"/>
                <w:bCs/>
                <w:szCs w:val="22"/>
              </w:rPr>
              <w:t>4</w:t>
            </w:r>
          </w:p>
        </w:tc>
      </w:tr>
      <w:tr w:rsidR="0030353C" w:rsidRPr="009426D0" w14:paraId="744F036C" w14:textId="77777777" w:rsidTr="00504186">
        <w:trPr>
          <w:gridAfter w:val="1"/>
          <w:wAfter w:w="6" w:type="dxa"/>
          <w:cantSplit/>
          <w:tblHeader/>
        </w:trPr>
        <w:tc>
          <w:tcPr>
            <w:tcW w:w="3330" w:type="dxa"/>
          </w:tcPr>
          <w:p w14:paraId="42D0CC24" w14:textId="77777777" w:rsidR="0030353C" w:rsidRPr="009426D0" w:rsidRDefault="0030353C" w:rsidP="0030353C">
            <w:pPr>
              <w:spacing w:line="240" w:lineRule="atLeast"/>
              <w:rPr>
                <w:b/>
                <w:bCs/>
                <w:i/>
                <w:iCs/>
                <w:szCs w:val="22"/>
              </w:rPr>
            </w:pPr>
          </w:p>
        </w:tc>
        <w:tc>
          <w:tcPr>
            <w:tcW w:w="5934" w:type="dxa"/>
            <w:gridSpan w:val="9"/>
            <w:hideMark/>
          </w:tcPr>
          <w:p w14:paraId="5F344BDB" w14:textId="77777777" w:rsidR="0030353C" w:rsidRPr="009426D0" w:rsidRDefault="0030353C" w:rsidP="0030353C">
            <w:pPr>
              <w:pStyle w:val="acctfourfigures"/>
              <w:spacing w:line="240" w:lineRule="atLeast"/>
              <w:jc w:val="center"/>
              <w:rPr>
                <w:i/>
                <w:iCs/>
                <w:szCs w:val="22"/>
              </w:rPr>
            </w:pPr>
            <w:r w:rsidRPr="009426D0">
              <w:rPr>
                <w:i/>
                <w:iCs/>
                <w:szCs w:val="22"/>
              </w:rPr>
              <w:t>(in thousand Baht)</w:t>
            </w:r>
          </w:p>
        </w:tc>
      </w:tr>
      <w:tr w:rsidR="00CD654E" w:rsidRPr="009426D0" w14:paraId="317A1F45" w14:textId="77777777" w:rsidTr="008B1546">
        <w:trPr>
          <w:cantSplit/>
          <w:trHeight w:val="74"/>
        </w:trPr>
        <w:tc>
          <w:tcPr>
            <w:tcW w:w="3330" w:type="dxa"/>
            <w:hideMark/>
          </w:tcPr>
          <w:p w14:paraId="16433189" w14:textId="77777777" w:rsidR="00CD654E" w:rsidRPr="009426D0" w:rsidRDefault="00CD654E" w:rsidP="00CD654E">
            <w:pPr>
              <w:spacing w:line="240" w:lineRule="atLeast"/>
              <w:ind w:left="180" w:hanging="180"/>
              <w:rPr>
                <w:szCs w:val="22"/>
                <w:lang w:val="en-US" w:bidi="th-TH"/>
              </w:rPr>
            </w:pPr>
            <w:r w:rsidRPr="009426D0">
              <w:rPr>
                <w:szCs w:val="22"/>
                <w:lang w:bidi="th-TH"/>
              </w:rPr>
              <w:t>At 1 January</w:t>
            </w:r>
          </w:p>
        </w:tc>
        <w:tc>
          <w:tcPr>
            <w:tcW w:w="1350" w:type="dxa"/>
            <w:vAlign w:val="bottom"/>
          </w:tcPr>
          <w:p w14:paraId="2AD00C71" w14:textId="1EEEB524" w:rsidR="00CD654E" w:rsidRPr="00CD654E" w:rsidRDefault="00CD654E" w:rsidP="00CD654E">
            <w:pPr>
              <w:pStyle w:val="acctfourfigures"/>
              <w:tabs>
                <w:tab w:val="clear" w:pos="765"/>
                <w:tab w:val="decimal" w:pos="1185"/>
              </w:tabs>
              <w:spacing w:line="240" w:lineRule="atLeast"/>
              <w:ind w:right="-173"/>
              <w:rPr>
                <w:szCs w:val="22"/>
              </w:rPr>
            </w:pPr>
            <w:r w:rsidRPr="00CD654E">
              <w:rPr>
                <w:szCs w:val="22"/>
              </w:rPr>
              <w:t xml:space="preserve"> 65,818,114 </w:t>
            </w:r>
          </w:p>
        </w:tc>
        <w:tc>
          <w:tcPr>
            <w:tcW w:w="180" w:type="dxa"/>
            <w:vAlign w:val="bottom"/>
          </w:tcPr>
          <w:p w14:paraId="0A7A2352"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52" w:type="dxa"/>
            <w:gridSpan w:val="2"/>
            <w:vAlign w:val="bottom"/>
          </w:tcPr>
          <w:p w14:paraId="0AA9B338" w14:textId="1E8A25B2" w:rsidR="00CD654E" w:rsidRPr="00CD654E" w:rsidRDefault="00CD654E" w:rsidP="00CD654E">
            <w:pPr>
              <w:pStyle w:val="acctfourfigures"/>
              <w:tabs>
                <w:tab w:val="clear" w:pos="765"/>
                <w:tab w:val="decimal" w:pos="1125"/>
              </w:tabs>
              <w:spacing w:line="240" w:lineRule="atLeast"/>
              <w:ind w:right="-173"/>
              <w:rPr>
                <w:szCs w:val="22"/>
              </w:rPr>
            </w:pPr>
            <w:r w:rsidRPr="00CD654E">
              <w:rPr>
                <w:szCs w:val="22"/>
              </w:rPr>
              <w:t xml:space="preserve"> 60,349,729 </w:t>
            </w:r>
          </w:p>
        </w:tc>
        <w:tc>
          <w:tcPr>
            <w:tcW w:w="180" w:type="dxa"/>
            <w:gridSpan w:val="2"/>
            <w:vAlign w:val="bottom"/>
          </w:tcPr>
          <w:p w14:paraId="2B4D2830"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82" w:type="dxa"/>
            <w:vAlign w:val="bottom"/>
          </w:tcPr>
          <w:p w14:paraId="4A0B7FCB" w14:textId="6ACA9415" w:rsidR="00CD654E" w:rsidRPr="00CD654E" w:rsidRDefault="00CD654E" w:rsidP="00CD654E">
            <w:pPr>
              <w:pStyle w:val="acctfourfigures"/>
              <w:tabs>
                <w:tab w:val="clear" w:pos="765"/>
                <w:tab w:val="decimal" w:pos="1143"/>
              </w:tabs>
              <w:spacing w:line="240" w:lineRule="atLeast"/>
              <w:ind w:right="-173"/>
              <w:rPr>
                <w:szCs w:val="22"/>
              </w:rPr>
            </w:pPr>
            <w:r w:rsidRPr="00CD654E">
              <w:rPr>
                <w:szCs w:val="22"/>
              </w:rPr>
              <w:t>65,818,114</w:t>
            </w:r>
          </w:p>
        </w:tc>
        <w:tc>
          <w:tcPr>
            <w:tcW w:w="178" w:type="dxa"/>
            <w:vAlign w:val="bottom"/>
          </w:tcPr>
          <w:p w14:paraId="36327E17"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18" w:type="dxa"/>
            <w:gridSpan w:val="2"/>
            <w:vAlign w:val="bottom"/>
          </w:tcPr>
          <w:p w14:paraId="4A1C0F0C" w14:textId="5BA77D66" w:rsidR="00CD654E" w:rsidRPr="00CD654E" w:rsidRDefault="00CD654E" w:rsidP="00CD654E">
            <w:pPr>
              <w:pStyle w:val="acctfourfigures"/>
              <w:tabs>
                <w:tab w:val="clear" w:pos="765"/>
                <w:tab w:val="decimal" w:pos="1143"/>
              </w:tabs>
              <w:spacing w:line="240" w:lineRule="atLeast"/>
              <w:ind w:right="-173"/>
              <w:rPr>
                <w:szCs w:val="22"/>
              </w:rPr>
            </w:pPr>
            <w:r w:rsidRPr="00CD654E">
              <w:rPr>
                <w:szCs w:val="22"/>
              </w:rPr>
              <w:t xml:space="preserve"> 60,349,729 </w:t>
            </w:r>
          </w:p>
        </w:tc>
      </w:tr>
      <w:tr w:rsidR="00105B27" w:rsidRPr="009426D0" w14:paraId="04AF9D17" w14:textId="77777777" w:rsidTr="00D05F51">
        <w:trPr>
          <w:cantSplit/>
          <w:trHeight w:val="74"/>
        </w:trPr>
        <w:tc>
          <w:tcPr>
            <w:tcW w:w="3330" w:type="dxa"/>
            <w:hideMark/>
          </w:tcPr>
          <w:p w14:paraId="350E60BA" w14:textId="77777777" w:rsidR="00105B27" w:rsidRPr="009426D0" w:rsidRDefault="00105B27" w:rsidP="00105B27">
            <w:pPr>
              <w:spacing w:line="240" w:lineRule="atLeast"/>
              <w:ind w:left="180" w:hanging="180"/>
              <w:rPr>
                <w:szCs w:val="22"/>
                <w:lang w:val="en-US" w:bidi="th-TH"/>
              </w:rPr>
            </w:pPr>
            <w:r w:rsidRPr="009426D0">
              <w:rPr>
                <w:szCs w:val="22"/>
                <w:lang w:val="en-US" w:bidi="th-TH"/>
              </w:rPr>
              <w:t>Additions</w:t>
            </w:r>
          </w:p>
        </w:tc>
        <w:tc>
          <w:tcPr>
            <w:tcW w:w="1350" w:type="dxa"/>
            <w:vAlign w:val="bottom"/>
          </w:tcPr>
          <w:p w14:paraId="03A17E11" w14:textId="108A091E" w:rsidR="00105B27" w:rsidRPr="00CD654E" w:rsidRDefault="00D05F51" w:rsidP="00105B27">
            <w:pPr>
              <w:pStyle w:val="acctfourfigures"/>
              <w:tabs>
                <w:tab w:val="clear" w:pos="765"/>
                <w:tab w:val="decimal" w:pos="1185"/>
              </w:tabs>
              <w:spacing w:line="240" w:lineRule="atLeast"/>
              <w:ind w:right="-173"/>
              <w:rPr>
                <w:szCs w:val="22"/>
              </w:rPr>
            </w:pPr>
            <w:r w:rsidRPr="00963030">
              <w:t xml:space="preserve"> 30,650,000 </w:t>
            </w:r>
          </w:p>
        </w:tc>
        <w:tc>
          <w:tcPr>
            <w:tcW w:w="180" w:type="dxa"/>
            <w:vAlign w:val="bottom"/>
          </w:tcPr>
          <w:p w14:paraId="656DF205" w14:textId="77777777" w:rsidR="00105B27" w:rsidRPr="00CD654E" w:rsidRDefault="00105B27" w:rsidP="00105B27">
            <w:pPr>
              <w:pStyle w:val="acctfourfigures"/>
              <w:tabs>
                <w:tab w:val="clear" w:pos="765"/>
                <w:tab w:val="decimal" w:pos="1143"/>
              </w:tabs>
              <w:spacing w:line="240" w:lineRule="atLeast"/>
              <w:ind w:right="-173"/>
              <w:rPr>
                <w:szCs w:val="22"/>
                <w:lang w:val="en-US" w:bidi="th-TH"/>
              </w:rPr>
            </w:pPr>
          </w:p>
        </w:tc>
        <w:tc>
          <w:tcPr>
            <w:tcW w:w="1352" w:type="dxa"/>
            <w:gridSpan w:val="2"/>
            <w:vAlign w:val="bottom"/>
          </w:tcPr>
          <w:p w14:paraId="45EA8B39" w14:textId="1C813062" w:rsidR="00105B27" w:rsidRPr="00CD654E" w:rsidRDefault="00105B27" w:rsidP="00105B27">
            <w:pPr>
              <w:pStyle w:val="acctfourfigures"/>
              <w:tabs>
                <w:tab w:val="clear" w:pos="765"/>
                <w:tab w:val="decimal" w:pos="1125"/>
              </w:tabs>
              <w:spacing w:line="240" w:lineRule="atLeast"/>
              <w:ind w:right="-173"/>
              <w:rPr>
                <w:szCs w:val="22"/>
              </w:rPr>
            </w:pPr>
            <w:r w:rsidRPr="002128AA">
              <w:t>10,500,000</w:t>
            </w:r>
          </w:p>
        </w:tc>
        <w:tc>
          <w:tcPr>
            <w:tcW w:w="180" w:type="dxa"/>
            <w:gridSpan w:val="2"/>
            <w:vAlign w:val="bottom"/>
          </w:tcPr>
          <w:p w14:paraId="51EBE8A4" w14:textId="77777777" w:rsidR="00105B27" w:rsidRPr="00CD654E" w:rsidRDefault="00105B27" w:rsidP="00105B27">
            <w:pPr>
              <w:pStyle w:val="acctfourfigures"/>
              <w:tabs>
                <w:tab w:val="clear" w:pos="765"/>
                <w:tab w:val="decimal" w:pos="1143"/>
              </w:tabs>
              <w:spacing w:line="240" w:lineRule="atLeast"/>
              <w:ind w:right="-173"/>
              <w:rPr>
                <w:szCs w:val="22"/>
              </w:rPr>
            </w:pPr>
          </w:p>
        </w:tc>
        <w:tc>
          <w:tcPr>
            <w:tcW w:w="1382" w:type="dxa"/>
            <w:vAlign w:val="bottom"/>
          </w:tcPr>
          <w:p w14:paraId="6248BABC" w14:textId="2329D6E7" w:rsidR="00105B27" w:rsidRPr="00CD654E" w:rsidRDefault="00D05F51" w:rsidP="00105B27">
            <w:pPr>
              <w:pStyle w:val="acctfourfigures"/>
              <w:tabs>
                <w:tab w:val="clear" w:pos="765"/>
                <w:tab w:val="decimal" w:pos="1143"/>
              </w:tabs>
              <w:spacing w:line="240" w:lineRule="atLeast"/>
              <w:ind w:right="-173"/>
              <w:rPr>
                <w:szCs w:val="22"/>
              </w:rPr>
            </w:pPr>
            <w:r w:rsidRPr="00963030">
              <w:t xml:space="preserve"> 30,650,000</w:t>
            </w:r>
          </w:p>
        </w:tc>
        <w:tc>
          <w:tcPr>
            <w:tcW w:w="178" w:type="dxa"/>
            <w:vAlign w:val="bottom"/>
          </w:tcPr>
          <w:p w14:paraId="1B30B25D" w14:textId="77777777" w:rsidR="00105B27" w:rsidRPr="00CD654E" w:rsidRDefault="00105B27" w:rsidP="00105B27">
            <w:pPr>
              <w:pStyle w:val="acctfourfigures"/>
              <w:tabs>
                <w:tab w:val="clear" w:pos="765"/>
                <w:tab w:val="decimal" w:pos="1143"/>
              </w:tabs>
              <w:spacing w:line="240" w:lineRule="atLeast"/>
              <w:ind w:right="-173"/>
              <w:rPr>
                <w:szCs w:val="22"/>
              </w:rPr>
            </w:pPr>
          </w:p>
        </w:tc>
        <w:tc>
          <w:tcPr>
            <w:tcW w:w="1318" w:type="dxa"/>
            <w:gridSpan w:val="2"/>
            <w:vAlign w:val="bottom"/>
          </w:tcPr>
          <w:p w14:paraId="36375B20" w14:textId="3CB1E9D7" w:rsidR="00105B27" w:rsidRPr="00CD654E" w:rsidRDefault="00105B27" w:rsidP="00105B27">
            <w:pPr>
              <w:pStyle w:val="acctfourfigures"/>
              <w:tabs>
                <w:tab w:val="clear" w:pos="765"/>
                <w:tab w:val="decimal" w:pos="1143"/>
              </w:tabs>
              <w:spacing w:line="240" w:lineRule="atLeast"/>
              <w:ind w:right="-173"/>
              <w:rPr>
                <w:szCs w:val="22"/>
              </w:rPr>
            </w:pPr>
            <w:r w:rsidRPr="00DB7337">
              <w:t>10,500,000</w:t>
            </w:r>
          </w:p>
        </w:tc>
      </w:tr>
      <w:tr w:rsidR="00105B27" w:rsidRPr="009426D0" w14:paraId="372F9DB2" w14:textId="77777777" w:rsidTr="00D05F51">
        <w:trPr>
          <w:cantSplit/>
        </w:trPr>
        <w:tc>
          <w:tcPr>
            <w:tcW w:w="3330" w:type="dxa"/>
            <w:hideMark/>
          </w:tcPr>
          <w:p w14:paraId="602A3340" w14:textId="77777777" w:rsidR="00105B27" w:rsidRPr="009426D0" w:rsidRDefault="00105B27" w:rsidP="00105B27">
            <w:pPr>
              <w:spacing w:line="240" w:lineRule="atLeast"/>
              <w:ind w:left="180" w:hanging="180"/>
              <w:rPr>
                <w:szCs w:val="22"/>
              </w:rPr>
            </w:pPr>
            <w:r w:rsidRPr="009426D0">
              <w:rPr>
                <w:szCs w:val="22"/>
              </w:rPr>
              <w:t>Repayment</w:t>
            </w:r>
          </w:p>
        </w:tc>
        <w:tc>
          <w:tcPr>
            <w:tcW w:w="1350" w:type="dxa"/>
            <w:tcBorders>
              <w:top w:val="nil"/>
              <w:left w:val="nil"/>
              <w:right w:val="nil"/>
            </w:tcBorders>
            <w:vAlign w:val="bottom"/>
          </w:tcPr>
          <w:p w14:paraId="4DFD0B6C" w14:textId="17261158" w:rsidR="00105B27" w:rsidRPr="00CD654E" w:rsidRDefault="00D05F51" w:rsidP="00105B27">
            <w:pPr>
              <w:pStyle w:val="acctfourfigures"/>
              <w:tabs>
                <w:tab w:val="clear" w:pos="765"/>
                <w:tab w:val="decimal" w:pos="1185"/>
              </w:tabs>
              <w:spacing w:line="240" w:lineRule="atLeast"/>
              <w:ind w:right="-173"/>
              <w:rPr>
                <w:szCs w:val="22"/>
              </w:rPr>
            </w:pPr>
            <w:r w:rsidRPr="00963030">
              <w:t>(24,633,340)</w:t>
            </w:r>
          </w:p>
        </w:tc>
        <w:tc>
          <w:tcPr>
            <w:tcW w:w="180" w:type="dxa"/>
            <w:vAlign w:val="bottom"/>
          </w:tcPr>
          <w:p w14:paraId="7FABFAA8" w14:textId="77777777" w:rsidR="00105B27" w:rsidRPr="00CD654E" w:rsidRDefault="00105B27" w:rsidP="00105B27">
            <w:pPr>
              <w:pStyle w:val="acctfourfigures"/>
              <w:tabs>
                <w:tab w:val="clear" w:pos="765"/>
                <w:tab w:val="decimal" w:pos="1143"/>
              </w:tabs>
              <w:spacing w:line="240" w:lineRule="atLeast"/>
              <w:ind w:right="-173"/>
              <w:rPr>
                <w:szCs w:val="22"/>
                <w:lang w:val="en-US" w:bidi="th-TH"/>
              </w:rPr>
            </w:pPr>
          </w:p>
        </w:tc>
        <w:tc>
          <w:tcPr>
            <w:tcW w:w="1352" w:type="dxa"/>
            <w:gridSpan w:val="2"/>
            <w:tcBorders>
              <w:top w:val="nil"/>
              <w:left w:val="nil"/>
              <w:right w:val="nil"/>
            </w:tcBorders>
            <w:vAlign w:val="bottom"/>
          </w:tcPr>
          <w:p w14:paraId="03BC09BA" w14:textId="4495F555" w:rsidR="00105B27" w:rsidRPr="00CD654E" w:rsidRDefault="00105B27" w:rsidP="00105B27">
            <w:pPr>
              <w:pStyle w:val="acctfourfigures"/>
              <w:tabs>
                <w:tab w:val="clear" w:pos="765"/>
                <w:tab w:val="decimal" w:pos="1125"/>
              </w:tabs>
              <w:spacing w:line="240" w:lineRule="atLeast"/>
              <w:ind w:right="-173"/>
              <w:rPr>
                <w:szCs w:val="22"/>
              </w:rPr>
            </w:pPr>
            <w:r w:rsidRPr="002128AA">
              <w:t>(7,600,000)</w:t>
            </w:r>
          </w:p>
        </w:tc>
        <w:tc>
          <w:tcPr>
            <w:tcW w:w="180" w:type="dxa"/>
            <w:gridSpan w:val="2"/>
            <w:vAlign w:val="bottom"/>
          </w:tcPr>
          <w:p w14:paraId="5FCDE070" w14:textId="77777777" w:rsidR="00105B27" w:rsidRPr="00CD654E" w:rsidRDefault="00105B27" w:rsidP="00105B27">
            <w:pPr>
              <w:pStyle w:val="acctfourfigures"/>
              <w:tabs>
                <w:tab w:val="clear" w:pos="765"/>
                <w:tab w:val="decimal" w:pos="1143"/>
              </w:tabs>
              <w:spacing w:line="240" w:lineRule="atLeast"/>
              <w:ind w:right="-173"/>
              <w:rPr>
                <w:szCs w:val="22"/>
              </w:rPr>
            </w:pPr>
          </w:p>
        </w:tc>
        <w:tc>
          <w:tcPr>
            <w:tcW w:w="1382" w:type="dxa"/>
            <w:tcBorders>
              <w:top w:val="nil"/>
              <w:left w:val="nil"/>
              <w:right w:val="nil"/>
            </w:tcBorders>
            <w:vAlign w:val="bottom"/>
          </w:tcPr>
          <w:p w14:paraId="7828078B" w14:textId="47F195D8" w:rsidR="00105B27" w:rsidRPr="00CD654E" w:rsidRDefault="00D05F51" w:rsidP="00105B27">
            <w:pPr>
              <w:pStyle w:val="acctfourfigures"/>
              <w:tabs>
                <w:tab w:val="clear" w:pos="765"/>
                <w:tab w:val="decimal" w:pos="1143"/>
              </w:tabs>
              <w:spacing w:line="240" w:lineRule="atLeast"/>
              <w:ind w:right="-173"/>
              <w:rPr>
                <w:szCs w:val="22"/>
              </w:rPr>
            </w:pPr>
            <w:r w:rsidRPr="00963030">
              <w:t>(24,633,340)</w:t>
            </w:r>
          </w:p>
        </w:tc>
        <w:tc>
          <w:tcPr>
            <w:tcW w:w="178" w:type="dxa"/>
            <w:vAlign w:val="bottom"/>
          </w:tcPr>
          <w:p w14:paraId="32B65E0D" w14:textId="77777777" w:rsidR="00105B27" w:rsidRPr="00CD654E" w:rsidRDefault="00105B27" w:rsidP="00105B27">
            <w:pPr>
              <w:pStyle w:val="acctfourfigures"/>
              <w:tabs>
                <w:tab w:val="clear" w:pos="765"/>
                <w:tab w:val="decimal" w:pos="1143"/>
              </w:tabs>
              <w:spacing w:line="240" w:lineRule="atLeast"/>
              <w:ind w:right="-173"/>
              <w:rPr>
                <w:szCs w:val="22"/>
              </w:rPr>
            </w:pPr>
          </w:p>
        </w:tc>
        <w:tc>
          <w:tcPr>
            <w:tcW w:w="1318" w:type="dxa"/>
            <w:gridSpan w:val="2"/>
            <w:tcBorders>
              <w:top w:val="nil"/>
              <w:left w:val="nil"/>
              <w:right w:val="nil"/>
            </w:tcBorders>
            <w:vAlign w:val="bottom"/>
          </w:tcPr>
          <w:p w14:paraId="1942EA9F" w14:textId="01B74001" w:rsidR="00105B27" w:rsidRPr="00CD654E" w:rsidRDefault="00105B27" w:rsidP="00105B27">
            <w:pPr>
              <w:pStyle w:val="acctfourfigures"/>
              <w:tabs>
                <w:tab w:val="clear" w:pos="765"/>
                <w:tab w:val="decimal" w:pos="1143"/>
              </w:tabs>
              <w:spacing w:line="240" w:lineRule="atLeast"/>
              <w:ind w:right="-173"/>
              <w:rPr>
                <w:szCs w:val="22"/>
              </w:rPr>
            </w:pPr>
            <w:r w:rsidRPr="00DB7337">
              <w:t>(7,600,000)</w:t>
            </w:r>
          </w:p>
        </w:tc>
      </w:tr>
      <w:tr w:rsidR="00CD654E" w:rsidRPr="009426D0" w14:paraId="66FA9C57" w14:textId="77777777" w:rsidTr="008B1546">
        <w:trPr>
          <w:cantSplit/>
        </w:trPr>
        <w:tc>
          <w:tcPr>
            <w:tcW w:w="3330" w:type="dxa"/>
          </w:tcPr>
          <w:p w14:paraId="349B349A" w14:textId="75526FED" w:rsidR="00CD654E" w:rsidRPr="00AF05D2" w:rsidRDefault="007B7612" w:rsidP="003B7F85">
            <w:pPr>
              <w:spacing w:line="240" w:lineRule="atLeast"/>
              <w:ind w:left="195" w:hanging="180"/>
              <w:rPr>
                <w:rFonts w:cs="Angsana New"/>
                <w:szCs w:val="28"/>
                <w:lang w:val="en-US" w:bidi="th-TH"/>
              </w:rPr>
            </w:pPr>
            <w:r>
              <w:rPr>
                <w:rFonts w:cs="Angsana New"/>
                <w:szCs w:val="28"/>
                <w:lang w:val="en-US" w:bidi="th-TH"/>
              </w:rPr>
              <w:t>E</w:t>
            </w:r>
            <w:r w:rsidR="00AF05D2">
              <w:rPr>
                <w:rFonts w:cs="Angsana New"/>
                <w:szCs w:val="28"/>
                <w:lang w:val="en-US" w:bidi="th-TH"/>
              </w:rPr>
              <w:t>ffect</w:t>
            </w:r>
            <w:r w:rsidR="003B7F85">
              <w:rPr>
                <w:rFonts w:cs="Angsana New"/>
                <w:szCs w:val="28"/>
                <w:lang w:val="en-US" w:bidi="th-TH"/>
              </w:rPr>
              <w:t xml:space="preserve"> of changes in foreign </w:t>
            </w:r>
            <w:r w:rsidR="003B7F85" w:rsidRPr="003B7F85">
              <w:rPr>
                <w:szCs w:val="22"/>
              </w:rPr>
              <w:t>exchange</w:t>
            </w:r>
            <w:r w:rsidR="003B7F85">
              <w:rPr>
                <w:rFonts w:cs="Angsana New"/>
                <w:szCs w:val="28"/>
                <w:lang w:val="en-US" w:bidi="th-TH"/>
              </w:rPr>
              <w:t xml:space="preserve"> rate</w:t>
            </w:r>
          </w:p>
        </w:tc>
        <w:tc>
          <w:tcPr>
            <w:tcW w:w="1350" w:type="dxa"/>
            <w:tcBorders>
              <w:left w:val="nil"/>
              <w:bottom w:val="single" w:sz="4" w:space="0" w:color="auto"/>
              <w:right w:val="nil"/>
            </w:tcBorders>
            <w:vAlign w:val="bottom"/>
          </w:tcPr>
          <w:p w14:paraId="413DDA7A" w14:textId="1A0E62C0" w:rsidR="00CD654E" w:rsidRPr="00CD654E" w:rsidRDefault="00D05F51" w:rsidP="00CD654E">
            <w:pPr>
              <w:pStyle w:val="acctfourfigures"/>
              <w:tabs>
                <w:tab w:val="clear" w:pos="765"/>
                <w:tab w:val="decimal" w:pos="1185"/>
              </w:tabs>
              <w:spacing w:line="240" w:lineRule="atLeast"/>
              <w:ind w:right="-173"/>
              <w:rPr>
                <w:szCs w:val="22"/>
              </w:rPr>
            </w:pPr>
            <w:r w:rsidRPr="00963030">
              <w:t xml:space="preserve">112,708 </w:t>
            </w:r>
          </w:p>
        </w:tc>
        <w:tc>
          <w:tcPr>
            <w:tcW w:w="180" w:type="dxa"/>
            <w:vAlign w:val="bottom"/>
          </w:tcPr>
          <w:p w14:paraId="7CF34EB0" w14:textId="77777777" w:rsidR="00CD654E" w:rsidRPr="00CD654E" w:rsidRDefault="00CD654E" w:rsidP="00CD654E">
            <w:pPr>
              <w:pStyle w:val="acctfourfigures"/>
              <w:tabs>
                <w:tab w:val="clear" w:pos="765"/>
                <w:tab w:val="decimal" w:pos="1143"/>
              </w:tabs>
              <w:spacing w:line="240" w:lineRule="atLeast"/>
              <w:ind w:right="-173"/>
              <w:rPr>
                <w:szCs w:val="22"/>
                <w:lang w:val="en-US" w:bidi="th-TH"/>
              </w:rPr>
            </w:pPr>
          </w:p>
        </w:tc>
        <w:tc>
          <w:tcPr>
            <w:tcW w:w="1352" w:type="dxa"/>
            <w:gridSpan w:val="2"/>
            <w:tcBorders>
              <w:left w:val="nil"/>
              <w:bottom w:val="single" w:sz="4" w:space="0" w:color="auto"/>
              <w:right w:val="nil"/>
            </w:tcBorders>
            <w:vAlign w:val="bottom"/>
          </w:tcPr>
          <w:p w14:paraId="1D1EA402" w14:textId="56A11D20" w:rsidR="00CD654E" w:rsidRPr="00CD654E" w:rsidRDefault="00CD654E" w:rsidP="00CD654E">
            <w:pPr>
              <w:pStyle w:val="acctfourfigures"/>
              <w:tabs>
                <w:tab w:val="clear" w:pos="765"/>
                <w:tab w:val="decimal" w:pos="821"/>
              </w:tabs>
              <w:spacing w:line="240" w:lineRule="atLeast"/>
              <w:ind w:right="-173"/>
              <w:rPr>
                <w:szCs w:val="22"/>
              </w:rPr>
            </w:pPr>
            <w:r w:rsidRPr="00963030">
              <w:t>-</w:t>
            </w:r>
          </w:p>
        </w:tc>
        <w:tc>
          <w:tcPr>
            <w:tcW w:w="180" w:type="dxa"/>
            <w:gridSpan w:val="2"/>
            <w:vAlign w:val="bottom"/>
          </w:tcPr>
          <w:p w14:paraId="3B86B41F"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82" w:type="dxa"/>
            <w:tcBorders>
              <w:left w:val="nil"/>
              <w:bottom w:val="single" w:sz="4" w:space="0" w:color="auto"/>
              <w:right w:val="nil"/>
            </w:tcBorders>
            <w:vAlign w:val="bottom"/>
          </w:tcPr>
          <w:p w14:paraId="39B8E978" w14:textId="7DE72BB0" w:rsidR="00CD654E" w:rsidRPr="00CD654E" w:rsidRDefault="00D05F51" w:rsidP="00CD654E">
            <w:pPr>
              <w:pStyle w:val="acctfourfigures"/>
              <w:tabs>
                <w:tab w:val="clear" w:pos="765"/>
                <w:tab w:val="decimal" w:pos="1143"/>
              </w:tabs>
              <w:spacing w:line="240" w:lineRule="atLeast"/>
              <w:ind w:right="-173"/>
              <w:rPr>
                <w:szCs w:val="22"/>
              </w:rPr>
            </w:pPr>
            <w:r w:rsidRPr="00963030">
              <w:t>112,708</w:t>
            </w:r>
          </w:p>
        </w:tc>
        <w:tc>
          <w:tcPr>
            <w:tcW w:w="178" w:type="dxa"/>
            <w:vAlign w:val="bottom"/>
          </w:tcPr>
          <w:p w14:paraId="05E18321"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18" w:type="dxa"/>
            <w:gridSpan w:val="2"/>
            <w:tcBorders>
              <w:left w:val="nil"/>
              <w:bottom w:val="single" w:sz="4" w:space="0" w:color="auto"/>
              <w:right w:val="nil"/>
            </w:tcBorders>
            <w:vAlign w:val="bottom"/>
          </w:tcPr>
          <w:p w14:paraId="377036FF" w14:textId="7472D833" w:rsidR="00CD654E" w:rsidRPr="00CD654E" w:rsidRDefault="00CD654E" w:rsidP="00CD654E">
            <w:pPr>
              <w:pStyle w:val="acctfourfigures"/>
              <w:tabs>
                <w:tab w:val="clear" w:pos="765"/>
                <w:tab w:val="decimal" w:pos="835"/>
              </w:tabs>
              <w:spacing w:line="240" w:lineRule="atLeast"/>
              <w:ind w:right="-173"/>
              <w:rPr>
                <w:szCs w:val="22"/>
              </w:rPr>
            </w:pPr>
            <w:r w:rsidRPr="00CD654E">
              <w:rPr>
                <w:szCs w:val="22"/>
              </w:rPr>
              <w:t>-</w:t>
            </w:r>
          </w:p>
        </w:tc>
      </w:tr>
      <w:tr w:rsidR="006A7BBA" w:rsidRPr="009426D0" w14:paraId="47FAE03B" w14:textId="77777777" w:rsidTr="00D05F51">
        <w:trPr>
          <w:cantSplit/>
        </w:trPr>
        <w:tc>
          <w:tcPr>
            <w:tcW w:w="3330" w:type="dxa"/>
          </w:tcPr>
          <w:p w14:paraId="38C17787" w14:textId="77777777" w:rsidR="006A7BBA" w:rsidRPr="009426D0" w:rsidRDefault="006A7BBA" w:rsidP="006A7BBA">
            <w:pPr>
              <w:spacing w:line="240" w:lineRule="atLeast"/>
              <w:ind w:left="180" w:hanging="180"/>
              <w:rPr>
                <w:szCs w:val="22"/>
              </w:rPr>
            </w:pPr>
          </w:p>
        </w:tc>
        <w:tc>
          <w:tcPr>
            <w:tcW w:w="1350" w:type="dxa"/>
            <w:tcBorders>
              <w:top w:val="single" w:sz="4" w:space="0" w:color="auto"/>
              <w:left w:val="nil"/>
              <w:right w:val="nil"/>
            </w:tcBorders>
            <w:vAlign w:val="bottom"/>
          </w:tcPr>
          <w:p w14:paraId="711342EB" w14:textId="288401B0" w:rsidR="006A7BBA" w:rsidRPr="00CD654E" w:rsidRDefault="00D05F51" w:rsidP="006A7BBA">
            <w:pPr>
              <w:pStyle w:val="acctfourfigures"/>
              <w:tabs>
                <w:tab w:val="clear" w:pos="765"/>
                <w:tab w:val="decimal" w:pos="1185"/>
              </w:tabs>
              <w:spacing w:line="240" w:lineRule="atLeast"/>
              <w:ind w:right="-173"/>
              <w:rPr>
                <w:szCs w:val="22"/>
                <w:lang w:val="en-US" w:bidi="th-TH"/>
              </w:rPr>
            </w:pPr>
            <w:r w:rsidRPr="00963030">
              <w:t xml:space="preserve"> 71,947,482 </w:t>
            </w:r>
          </w:p>
        </w:tc>
        <w:tc>
          <w:tcPr>
            <w:tcW w:w="180" w:type="dxa"/>
            <w:vAlign w:val="bottom"/>
          </w:tcPr>
          <w:p w14:paraId="0AFB1926" w14:textId="77777777" w:rsidR="006A7BBA" w:rsidRPr="00CD654E" w:rsidRDefault="006A7BBA" w:rsidP="006A7BBA">
            <w:pPr>
              <w:pStyle w:val="acctfourfigures"/>
              <w:tabs>
                <w:tab w:val="clear" w:pos="765"/>
                <w:tab w:val="decimal" w:pos="1143"/>
              </w:tabs>
              <w:spacing w:line="240" w:lineRule="atLeast"/>
              <w:ind w:right="-173"/>
              <w:rPr>
                <w:szCs w:val="22"/>
              </w:rPr>
            </w:pPr>
          </w:p>
        </w:tc>
        <w:tc>
          <w:tcPr>
            <w:tcW w:w="1352" w:type="dxa"/>
            <w:gridSpan w:val="2"/>
            <w:tcBorders>
              <w:top w:val="single" w:sz="4" w:space="0" w:color="auto"/>
              <w:left w:val="nil"/>
              <w:right w:val="nil"/>
            </w:tcBorders>
            <w:vAlign w:val="bottom"/>
          </w:tcPr>
          <w:p w14:paraId="5E00904F" w14:textId="4E0E644B" w:rsidR="006A7BBA" w:rsidRPr="00CD654E" w:rsidRDefault="006A7BBA" w:rsidP="006A7BBA">
            <w:pPr>
              <w:pStyle w:val="acctfourfigures"/>
              <w:tabs>
                <w:tab w:val="clear" w:pos="765"/>
                <w:tab w:val="decimal" w:pos="1125"/>
              </w:tabs>
              <w:spacing w:line="240" w:lineRule="atLeast"/>
              <w:ind w:right="-173"/>
              <w:rPr>
                <w:szCs w:val="22"/>
              </w:rPr>
            </w:pPr>
            <w:r w:rsidRPr="004178C8">
              <w:t>63,249,729</w:t>
            </w:r>
          </w:p>
        </w:tc>
        <w:tc>
          <w:tcPr>
            <w:tcW w:w="180" w:type="dxa"/>
            <w:gridSpan w:val="2"/>
            <w:vAlign w:val="bottom"/>
          </w:tcPr>
          <w:p w14:paraId="56AD07CE" w14:textId="77777777" w:rsidR="006A7BBA" w:rsidRPr="00CD654E" w:rsidRDefault="006A7BBA" w:rsidP="006A7BBA">
            <w:pPr>
              <w:pStyle w:val="acctfourfigures"/>
              <w:tabs>
                <w:tab w:val="clear" w:pos="765"/>
                <w:tab w:val="decimal" w:pos="1143"/>
              </w:tabs>
              <w:spacing w:line="240" w:lineRule="atLeast"/>
              <w:ind w:right="-173"/>
              <w:rPr>
                <w:szCs w:val="22"/>
                <w:lang w:val="en-US" w:bidi="th-TH"/>
              </w:rPr>
            </w:pPr>
          </w:p>
        </w:tc>
        <w:tc>
          <w:tcPr>
            <w:tcW w:w="1382" w:type="dxa"/>
            <w:tcBorders>
              <w:top w:val="single" w:sz="4" w:space="0" w:color="auto"/>
              <w:left w:val="nil"/>
              <w:right w:val="nil"/>
            </w:tcBorders>
            <w:vAlign w:val="bottom"/>
          </w:tcPr>
          <w:p w14:paraId="47115343" w14:textId="192A6817" w:rsidR="006A7BBA" w:rsidRPr="00CD654E" w:rsidRDefault="00D05F51" w:rsidP="006A7BBA">
            <w:pPr>
              <w:pStyle w:val="acctfourfigures"/>
              <w:tabs>
                <w:tab w:val="clear" w:pos="765"/>
                <w:tab w:val="decimal" w:pos="1143"/>
              </w:tabs>
              <w:spacing w:line="240" w:lineRule="atLeast"/>
              <w:ind w:right="-173"/>
              <w:rPr>
                <w:szCs w:val="22"/>
              </w:rPr>
            </w:pPr>
            <w:r w:rsidRPr="00963030">
              <w:t xml:space="preserve"> 71,947,482</w:t>
            </w:r>
          </w:p>
        </w:tc>
        <w:tc>
          <w:tcPr>
            <w:tcW w:w="178" w:type="dxa"/>
            <w:vAlign w:val="bottom"/>
          </w:tcPr>
          <w:p w14:paraId="7EB3FA9E" w14:textId="77777777" w:rsidR="006A7BBA" w:rsidRPr="00CD654E" w:rsidRDefault="006A7BBA" w:rsidP="006A7BBA">
            <w:pPr>
              <w:pStyle w:val="acctfourfigures"/>
              <w:tabs>
                <w:tab w:val="clear" w:pos="765"/>
                <w:tab w:val="decimal" w:pos="1143"/>
              </w:tabs>
              <w:spacing w:line="240" w:lineRule="atLeast"/>
              <w:ind w:right="-173"/>
              <w:rPr>
                <w:szCs w:val="22"/>
              </w:rPr>
            </w:pPr>
          </w:p>
        </w:tc>
        <w:tc>
          <w:tcPr>
            <w:tcW w:w="1318" w:type="dxa"/>
            <w:gridSpan w:val="2"/>
            <w:tcBorders>
              <w:top w:val="single" w:sz="4" w:space="0" w:color="auto"/>
              <w:left w:val="nil"/>
              <w:right w:val="nil"/>
            </w:tcBorders>
            <w:vAlign w:val="bottom"/>
          </w:tcPr>
          <w:p w14:paraId="59A271F6" w14:textId="48ADA8A8" w:rsidR="006A7BBA" w:rsidRPr="00CD654E" w:rsidRDefault="006A7BBA" w:rsidP="006A7BBA">
            <w:pPr>
              <w:pStyle w:val="acctfourfigures"/>
              <w:tabs>
                <w:tab w:val="clear" w:pos="765"/>
                <w:tab w:val="decimal" w:pos="1143"/>
              </w:tabs>
              <w:spacing w:line="240" w:lineRule="atLeast"/>
              <w:ind w:right="-173"/>
              <w:rPr>
                <w:szCs w:val="22"/>
              </w:rPr>
            </w:pPr>
            <w:r w:rsidRPr="00F353EB">
              <w:t>63,249,729</w:t>
            </w:r>
          </w:p>
        </w:tc>
      </w:tr>
      <w:tr w:rsidR="006A7BBA" w:rsidRPr="009426D0" w14:paraId="794AF475" w14:textId="77777777" w:rsidTr="00D05F51">
        <w:trPr>
          <w:cantSplit/>
          <w:trHeight w:val="74"/>
        </w:trPr>
        <w:tc>
          <w:tcPr>
            <w:tcW w:w="3330" w:type="dxa"/>
            <w:hideMark/>
          </w:tcPr>
          <w:p w14:paraId="7E79068E" w14:textId="03510853" w:rsidR="006A7BBA" w:rsidRPr="009426D0" w:rsidRDefault="006A7BBA" w:rsidP="006A7BBA">
            <w:pPr>
              <w:spacing w:line="240" w:lineRule="atLeast"/>
              <w:rPr>
                <w:szCs w:val="22"/>
              </w:rPr>
            </w:pPr>
            <w:r w:rsidRPr="009426D0">
              <w:rPr>
                <w:i/>
                <w:iCs/>
                <w:szCs w:val="22"/>
              </w:rPr>
              <w:t>Less</w:t>
            </w:r>
            <w:r w:rsidRPr="009426D0">
              <w:rPr>
                <w:szCs w:val="22"/>
              </w:rPr>
              <w:t xml:space="preserve"> change in fair value</w:t>
            </w:r>
          </w:p>
        </w:tc>
        <w:tc>
          <w:tcPr>
            <w:tcW w:w="1350" w:type="dxa"/>
            <w:tcBorders>
              <w:left w:val="nil"/>
              <w:bottom w:val="single" w:sz="4" w:space="0" w:color="auto"/>
              <w:right w:val="nil"/>
            </w:tcBorders>
            <w:vAlign w:val="bottom"/>
          </w:tcPr>
          <w:p w14:paraId="03FD6E99" w14:textId="0AE801D7" w:rsidR="006A7BBA" w:rsidRPr="00CD654E" w:rsidRDefault="00D05F51" w:rsidP="006A7BBA">
            <w:pPr>
              <w:pStyle w:val="acctfourfigures"/>
              <w:tabs>
                <w:tab w:val="clear" w:pos="765"/>
                <w:tab w:val="decimal" w:pos="1185"/>
              </w:tabs>
              <w:spacing w:line="240" w:lineRule="atLeast"/>
              <w:ind w:right="-173"/>
              <w:rPr>
                <w:szCs w:val="22"/>
                <w:lang w:val="en-US" w:bidi="th-TH"/>
              </w:rPr>
            </w:pPr>
            <w:r w:rsidRPr="00963030">
              <w:t xml:space="preserve"> 64,828 </w:t>
            </w:r>
          </w:p>
        </w:tc>
        <w:tc>
          <w:tcPr>
            <w:tcW w:w="180" w:type="dxa"/>
            <w:vAlign w:val="bottom"/>
          </w:tcPr>
          <w:p w14:paraId="2C88A48C" w14:textId="77777777" w:rsidR="006A7BBA" w:rsidRPr="00CD654E" w:rsidRDefault="006A7BBA" w:rsidP="006A7BBA">
            <w:pPr>
              <w:pStyle w:val="acctfourfigures"/>
              <w:tabs>
                <w:tab w:val="clear" w:pos="765"/>
                <w:tab w:val="decimal" w:pos="1143"/>
              </w:tabs>
              <w:spacing w:line="240" w:lineRule="atLeast"/>
              <w:ind w:right="-173"/>
              <w:rPr>
                <w:szCs w:val="22"/>
                <w:lang w:val="en-US" w:bidi="th-TH"/>
              </w:rPr>
            </w:pPr>
          </w:p>
        </w:tc>
        <w:tc>
          <w:tcPr>
            <w:tcW w:w="1352" w:type="dxa"/>
            <w:gridSpan w:val="2"/>
            <w:tcBorders>
              <w:left w:val="nil"/>
              <w:bottom w:val="single" w:sz="4" w:space="0" w:color="auto"/>
              <w:right w:val="nil"/>
            </w:tcBorders>
            <w:vAlign w:val="bottom"/>
          </w:tcPr>
          <w:p w14:paraId="111D54D8" w14:textId="3EDFFAEB" w:rsidR="006A7BBA" w:rsidRPr="00CD654E" w:rsidRDefault="006A7BBA" w:rsidP="006A7BBA">
            <w:pPr>
              <w:pStyle w:val="acctfourfigures"/>
              <w:tabs>
                <w:tab w:val="clear" w:pos="765"/>
                <w:tab w:val="decimal" w:pos="1125"/>
              </w:tabs>
              <w:spacing w:line="240" w:lineRule="atLeast"/>
              <w:ind w:right="-173"/>
              <w:rPr>
                <w:szCs w:val="22"/>
              </w:rPr>
            </w:pPr>
            <w:r w:rsidRPr="004178C8">
              <w:t>50,129</w:t>
            </w:r>
          </w:p>
        </w:tc>
        <w:tc>
          <w:tcPr>
            <w:tcW w:w="180" w:type="dxa"/>
            <w:gridSpan w:val="2"/>
            <w:vAlign w:val="bottom"/>
          </w:tcPr>
          <w:p w14:paraId="2D4CAEF9" w14:textId="77777777" w:rsidR="006A7BBA" w:rsidRPr="00CD654E" w:rsidRDefault="006A7BBA" w:rsidP="006A7BBA">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vAlign w:val="bottom"/>
          </w:tcPr>
          <w:p w14:paraId="71E14B63" w14:textId="31A9EEE7" w:rsidR="006A7BBA" w:rsidRPr="00CD654E" w:rsidRDefault="00D05F51" w:rsidP="006A7BBA">
            <w:pPr>
              <w:pStyle w:val="acctfourfigures"/>
              <w:tabs>
                <w:tab w:val="clear" w:pos="765"/>
                <w:tab w:val="decimal" w:pos="1143"/>
              </w:tabs>
              <w:spacing w:line="240" w:lineRule="atLeast"/>
              <w:ind w:right="-173"/>
              <w:rPr>
                <w:szCs w:val="22"/>
              </w:rPr>
            </w:pPr>
            <w:r w:rsidRPr="00963030">
              <w:t xml:space="preserve"> 64,828 </w:t>
            </w:r>
          </w:p>
        </w:tc>
        <w:tc>
          <w:tcPr>
            <w:tcW w:w="178" w:type="dxa"/>
            <w:vAlign w:val="bottom"/>
          </w:tcPr>
          <w:p w14:paraId="6B16195C" w14:textId="77777777" w:rsidR="006A7BBA" w:rsidRPr="00CD654E" w:rsidRDefault="006A7BBA" w:rsidP="006A7BBA">
            <w:pPr>
              <w:pStyle w:val="acctfourfigures"/>
              <w:tabs>
                <w:tab w:val="clear" w:pos="765"/>
                <w:tab w:val="decimal" w:pos="1143"/>
              </w:tabs>
              <w:spacing w:line="240" w:lineRule="atLeast"/>
              <w:ind w:right="-173"/>
              <w:rPr>
                <w:szCs w:val="22"/>
              </w:rPr>
            </w:pPr>
          </w:p>
        </w:tc>
        <w:tc>
          <w:tcPr>
            <w:tcW w:w="1318" w:type="dxa"/>
            <w:gridSpan w:val="2"/>
            <w:tcBorders>
              <w:left w:val="nil"/>
              <w:bottom w:val="single" w:sz="4" w:space="0" w:color="auto"/>
              <w:right w:val="nil"/>
            </w:tcBorders>
            <w:vAlign w:val="bottom"/>
          </w:tcPr>
          <w:p w14:paraId="49D7DD20" w14:textId="3CBE961A" w:rsidR="006A7BBA" w:rsidRPr="00CD654E" w:rsidRDefault="006A7BBA" w:rsidP="006A7BBA">
            <w:pPr>
              <w:pStyle w:val="acctfourfigures"/>
              <w:tabs>
                <w:tab w:val="clear" w:pos="765"/>
                <w:tab w:val="decimal" w:pos="1143"/>
              </w:tabs>
              <w:spacing w:line="240" w:lineRule="atLeast"/>
              <w:ind w:right="-173"/>
              <w:rPr>
                <w:szCs w:val="22"/>
              </w:rPr>
            </w:pPr>
            <w:r w:rsidRPr="00F353EB">
              <w:t>50,129</w:t>
            </w:r>
          </w:p>
        </w:tc>
      </w:tr>
      <w:tr w:rsidR="006A7BBA" w:rsidRPr="009426D0" w14:paraId="0723C2A4" w14:textId="77777777" w:rsidTr="00D05F51">
        <w:trPr>
          <w:cantSplit/>
          <w:trHeight w:val="74"/>
        </w:trPr>
        <w:tc>
          <w:tcPr>
            <w:tcW w:w="3330" w:type="dxa"/>
          </w:tcPr>
          <w:p w14:paraId="42EDDCFE" w14:textId="77777777" w:rsidR="006A7BBA" w:rsidRPr="009426D0" w:rsidRDefault="006A7BBA" w:rsidP="006A7BBA">
            <w:pPr>
              <w:spacing w:line="240" w:lineRule="atLeast"/>
              <w:rPr>
                <w:i/>
                <w:iCs/>
                <w:szCs w:val="22"/>
              </w:rPr>
            </w:pPr>
          </w:p>
        </w:tc>
        <w:tc>
          <w:tcPr>
            <w:tcW w:w="1350" w:type="dxa"/>
            <w:tcBorders>
              <w:left w:val="nil"/>
              <w:right w:val="nil"/>
            </w:tcBorders>
            <w:vAlign w:val="bottom"/>
          </w:tcPr>
          <w:p w14:paraId="3A43E4E0" w14:textId="5F3ED794" w:rsidR="006A7BBA" w:rsidRPr="00CD654E" w:rsidRDefault="00D05F51" w:rsidP="006A7BBA">
            <w:pPr>
              <w:pStyle w:val="acctfourfigures"/>
              <w:tabs>
                <w:tab w:val="clear" w:pos="765"/>
                <w:tab w:val="decimal" w:pos="1185"/>
              </w:tabs>
              <w:spacing w:line="240" w:lineRule="atLeast"/>
              <w:ind w:right="-173"/>
              <w:rPr>
                <w:szCs w:val="22"/>
                <w:lang w:val="en-US" w:bidi="th-TH"/>
              </w:rPr>
            </w:pPr>
            <w:r w:rsidRPr="00963030">
              <w:t xml:space="preserve"> 72,012,310</w:t>
            </w:r>
          </w:p>
        </w:tc>
        <w:tc>
          <w:tcPr>
            <w:tcW w:w="180" w:type="dxa"/>
            <w:vAlign w:val="bottom"/>
          </w:tcPr>
          <w:p w14:paraId="59B02EBB" w14:textId="77777777" w:rsidR="006A7BBA" w:rsidRPr="00CD654E" w:rsidRDefault="006A7BBA" w:rsidP="006A7BBA">
            <w:pPr>
              <w:pStyle w:val="acctfourfigures"/>
              <w:tabs>
                <w:tab w:val="clear" w:pos="765"/>
                <w:tab w:val="decimal" w:pos="1143"/>
              </w:tabs>
              <w:spacing w:line="240" w:lineRule="atLeast"/>
              <w:ind w:right="-173"/>
              <w:rPr>
                <w:szCs w:val="22"/>
                <w:lang w:val="en-US" w:bidi="th-TH"/>
              </w:rPr>
            </w:pPr>
          </w:p>
        </w:tc>
        <w:tc>
          <w:tcPr>
            <w:tcW w:w="1352" w:type="dxa"/>
            <w:gridSpan w:val="2"/>
            <w:tcBorders>
              <w:left w:val="nil"/>
              <w:right w:val="nil"/>
            </w:tcBorders>
            <w:vAlign w:val="bottom"/>
          </w:tcPr>
          <w:p w14:paraId="56FD8F1A" w14:textId="4019048F" w:rsidR="006A7BBA" w:rsidRPr="00CD654E" w:rsidRDefault="006A7BBA" w:rsidP="006A7BBA">
            <w:pPr>
              <w:pStyle w:val="acctfourfigures"/>
              <w:tabs>
                <w:tab w:val="clear" w:pos="765"/>
                <w:tab w:val="decimal" w:pos="1125"/>
              </w:tabs>
              <w:spacing w:line="240" w:lineRule="atLeast"/>
              <w:ind w:right="-173"/>
              <w:rPr>
                <w:szCs w:val="22"/>
              </w:rPr>
            </w:pPr>
            <w:r w:rsidRPr="004178C8">
              <w:t>63,299,858</w:t>
            </w:r>
          </w:p>
        </w:tc>
        <w:tc>
          <w:tcPr>
            <w:tcW w:w="180" w:type="dxa"/>
            <w:gridSpan w:val="2"/>
            <w:vAlign w:val="bottom"/>
          </w:tcPr>
          <w:p w14:paraId="5867CA1C" w14:textId="77777777" w:rsidR="006A7BBA" w:rsidRPr="00CD654E" w:rsidRDefault="006A7BBA" w:rsidP="006A7BBA">
            <w:pPr>
              <w:pStyle w:val="acctfourfigures"/>
              <w:tabs>
                <w:tab w:val="clear" w:pos="765"/>
                <w:tab w:val="decimal" w:pos="1143"/>
              </w:tabs>
              <w:spacing w:line="240" w:lineRule="atLeast"/>
              <w:ind w:left="-79" w:right="-173"/>
              <w:rPr>
                <w:szCs w:val="22"/>
              </w:rPr>
            </w:pPr>
          </w:p>
        </w:tc>
        <w:tc>
          <w:tcPr>
            <w:tcW w:w="1382" w:type="dxa"/>
            <w:tcBorders>
              <w:left w:val="nil"/>
              <w:right w:val="nil"/>
            </w:tcBorders>
            <w:vAlign w:val="bottom"/>
          </w:tcPr>
          <w:p w14:paraId="20C18311" w14:textId="1AD0B45F" w:rsidR="006A7BBA" w:rsidRPr="00CD654E" w:rsidRDefault="00D05F51" w:rsidP="006A7BBA">
            <w:pPr>
              <w:pStyle w:val="acctfourfigures"/>
              <w:tabs>
                <w:tab w:val="clear" w:pos="765"/>
                <w:tab w:val="decimal" w:pos="1143"/>
              </w:tabs>
              <w:spacing w:line="240" w:lineRule="atLeast"/>
              <w:ind w:right="-173"/>
              <w:rPr>
                <w:szCs w:val="22"/>
              </w:rPr>
            </w:pPr>
            <w:r w:rsidRPr="00963030">
              <w:t xml:space="preserve"> 72,012,310 </w:t>
            </w:r>
          </w:p>
        </w:tc>
        <w:tc>
          <w:tcPr>
            <w:tcW w:w="178" w:type="dxa"/>
            <w:vAlign w:val="bottom"/>
          </w:tcPr>
          <w:p w14:paraId="3ACDF66C" w14:textId="77777777" w:rsidR="006A7BBA" w:rsidRPr="00CD654E" w:rsidRDefault="006A7BBA" w:rsidP="006A7BBA">
            <w:pPr>
              <w:pStyle w:val="acctfourfigures"/>
              <w:tabs>
                <w:tab w:val="clear" w:pos="765"/>
                <w:tab w:val="decimal" w:pos="1143"/>
              </w:tabs>
              <w:spacing w:line="240" w:lineRule="atLeast"/>
              <w:ind w:right="-173"/>
              <w:rPr>
                <w:szCs w:val="22"/>
              </w:rPr>
            </w:pPr>
          </w:p>
        </w:tc>
        <w:tc>
          <w:tcPr>
            <w:tcW w:w="1318" w:type="dxa"/>
            <w:gridSpan w:val="2"/>
            <w:tcBorders>
              <w:left w:val="nil"/>
              <w:right w:val="nil"/>
            </w:tcBorders>
            <w:vAlign w:val="bottom"/>
          </w:tcPr>
          <w:p w14:paraId="0A735F82" w14:textId="3E55FAC4" w:rsidR="006A7BBA" w:rsidRPr="00CD654E" w:rsidRDefault="006A7BBA" w:rsidP="006A7BBA">
            <w:pPr>
              <w:pStyle w:val="acctfourfigures"/>
              <w:tabs>
                <w:tab w:val="clear" w:pos="765"/>
                <w:tab w:val="decimal" w:pos="1143"/>
              </w:tabs>
              <w:spacing w:line="240" w:lineRule="atLeast"/>
              <w:ind w:right="-173"/>
              <w:rPr>
                <w:szCs w:val="22"/>
              </w:rPr>
            </w:pPr>
            <w:r w:rsidRPr="00F353EB">
              <w:t>63,299,858</w:t>
            </w:r>
          </w:p>
        </w:tc>
      </w:tr>
      <w:tr w:rsidR="006A7BBA" w:rsidRPr="009426D0" w14:paraId="72873F1F" w14:textId="77777777" w:rsidTr="00D05F51">
        <w:trPr>
          <w:cantSplit/>
          <w:trHeight w:val="74"/>
        </w:trPr>
        <w:tc>
          <w:tcPr>
            <w:tcW w:w="3330" w:type="dxa"/>
          </w:tcPr>
          <w:p w14:paraId="3959DA14" w14:textId="63B250F5" w:rsidR="006A7BBA" w:rsidRPr="009426D0" w:rsidRDefault="006A7BBA" w:rsidP="006A7BBA">
            <w:pPr>
              <w:spacing w:line="240" w:lineRule="atLeast"/>
              <w:rPr>
                <w:i/>
                <w:iCs/>
                <w:szCs w:val="22"/>
              </w:rPr>
            </w:pPr>
            <w:r w:rsidRPr="009426D0">
              <w:rPr>
                <w:i/>
                <w:iCs/>
                <w:szCs w:val="22"/>
              </w:rPr>
              <w:t>Less</w:t>
            </w:r>
            <w:r w:rsidRPr="009426D0">
              <w:rPr>
                <w:szCs w:val="22"/>
              </w:rPr>
              <w:t xml:space="preserve"> deferred financing cost</w:t>
            </w:r>
          </w:p>
        </w:tc>
        <w:tc>
          <w:tcPr>
            <w:tcW w:w="1350" w:type="dxa"/>
            <w:tcBorders>
              <w:left w:val="nil"/>
              <w:bottom w:val="single" w:sz="4" w:space="0" w:color="auto"/>
              <w:right w:val="nil"/>
            </w:tcBorders>
            <w:vAlign w:val="bottom"/>
          </w:tcPr>
          <w:p w14:paraId="470FF7EC" w14:textId="53A472DB" w:rsidR="006A7BBA" w:rsidRPr="00CD654E" w:rsidRDefault="00D05F51" w:rsidP="006A7BBA">
            <w:pPr>
              <w:pStyle w:val="acctfourfigures"/>
              <w:tabs>
                <w:tab w:val="clear" w:pos="765"/>
                <w:tab w:val="decimal" w:pos="1185"/>
              </w:tabs>
              <w:spacing w:line="240" w:lineRule="atLeast"/>
              <w:ind w:right="-173"/>
              <w:rPr>
                <w:szCs w:val="22"/>
                <w:lang w:val="en-US" w:bidi="th-TH"/>
              </w:rPr>
            </w:pPr>
            <w:r w:rsidRPr="00963030">
              <w:t xml:space="preserve"> (253,650)</w:t>
            </w:r>
          </w:p>
        </w:tc>
        <w:tc>
          <w:tcPr>
            <w:tcW w:w="180" w:type="dxa"/>
            <w:vAlign w:val="bottom"/>
          </w:tcPr>
          <w:p w14:paraId="4AA6FD96" w14:textId="77777777" w:rsidR="006A7BBA" w:rsidRPr="00CD654E" w:rsidRDefault="006A7BBA" w:rsidP="006A7BBA">
            <w:pPr>
              <w:pStyle w:val="acctfourfigures"/>
              <w:tabs>
                <w:tab w:val="clear" w:pos="765"/>
                <w:tab w:val="decimal" w:pos="1143"/>
              </w:tabs>
              <w:spacing w:line="240" w:lineRule="atLeast"/>
              <w:ind w:right="-173"/>
              <w:rPr>
                <w:szCs w:val="22"/>
                <w:lang w:val="en-US" w:bidi="th-TH"/>
              </w:rPr>
            </w:pPr>
          </w:p>
        </w:tc>
        <w:tc>
          <w:tcPr>
            <w:tcW w:w="1352" w:type="dxa"/>
            <w:gridSpan w:val="2"/>
            <w:tcBorders>
              <w:left w:val="nil"/>
              <w:bottom w:val="single" w:sz="4" w:space="0" w:color="auto"/>
              <w:right w:val="nil"/>
            </w:tcBorders>
            <w:vAlign w:val="bottom"/>
          </w:tcPr>
          <w:p w14:paraId="035B5011" w14:textId="67F1B278" w:rsidR="006A7BBA" w:rsidRPr="00CD654E" w:rsidRDefault="006A7BBA" w:rsidP="006A7BBA">
            <w:pPr>
              <w:pStyle w:val="acctfourfigures"/>
              <w:tabs>
                <w:tab w:val="clear" w:pos="765"/>
                <w:tab w:val="decimal" w:pos="1125"/>
              </w:tabs>
              <w:spacing w:line="240" w:lineRule="atLeast"/>
              <w:ind w:right="-173"/>
              <w:rPr>
                <w:szCs w:val="22"/>
              </w:rPr>
            </w:pPr>
            <w:r w:rsidRPr="004178C8">
              <w:t>(280,548)</w:t>
            </w:r>
          </w:p>
        </w:tc>
        <w:tc>
          <w:tcPr>
            <w:tcW w:w="180" w:type="dxa"/>
            <w:gridSpan w:val="2"/>
            <w:vAlign w:val="bottom"/>
          </w:tcPr>
          <w:p w14:paraId="611B5738" w14:textId="77777777" w:rsidR="006A7BBA" w:rsidRPr="00CD654E" w:rsidRDefault="006A7BBA" w:rsidP="006A7BBA">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vAlign w:val="bottom"/>
          </w:tcPr>
          <w:p w14:paraId="70EDDE46" w14:textId="3E589B15" w:rsidR="006A7BBA" w:rsidRPr="00CD654E" w:rsidRDefault="00D05F51" w:rsidP="006A7BBA">
            <w:pPr>
              <w:pStyle w:val="acctfourfigures"/>
              <w:tabs>
                <w:tab w:val="clear" w:pos="765"/>
                <w:tab w:val="decimal" w:pos="1143"/>
              </w:tabs>
              <w:spacing w:line="240" w:lineRule="atLeast"/>
              <w:ind w:right="-173"/>
              <w:rPr>
                <w:szCs w:val="22"/>
              </w:rPr>
            </w:pPr>
            <w:r w:rsidRPr="00963030">
              <w:t xml:space="preserve"> (253,650)</w:t>
            </w:r>
          </w:p>
        </w:tc>
        <w:tc>
          <w:tcPr>
            <w:tcW w:w="178" w:type="dxa"/>
            <w:vAlign w:val="bottom"/>
          </w:tcPr>
          <w:p w14:paraId="707528F3" w14:textId="77777777" w:rsidR="006A7BBA" w:rsidRPr="00CD654E" w:rsidRDefault="006A7BBA" w:rsidP="006A7BBA">
            <w:pPr>
              <w:pStyle w:val="acctfourfigures"/>
              <w:tabs>
                <w:tab w:val="clear" w:pos="765"/>
                <w:tab w:val="decimal" w:pos="1143"/>
              </w:tabs>
              <w:spacing w:line="240" w:lineRule="atLeast"/>
              <w:ind w:right="-173"/>
              <w:rPr>
                <w:szCs w:val="22"/>
              </w:rPr>
            </w:pPr>
          </w:p>
        </w:tc>
        <w:tc>
          <w:tcPr>
            <w:tcW w:w="1318" w:type="dxa"/>
            <w:gridSpan w:val="2"/>
            <w:tcBorders>
              <w:left w:val="nil"/>
              <w:bottom w:val="single" w:sz="4" w:space="0" w:color="auto"/>
              <w:right w:val="nil"/>
            </w:tcBorders>
            <w:vAlign w:val="bottom"/>
          </w:tcPr>
          <w:p w14:paraId="59B0E67D" w14:textId="30EE1FA6" w:rsidR="006A7BBA" w:rsidRPr="00CD654E" w:rsidRDefault="006A7BBA" w:rsidP="006A7BBA">
            <w:pPr>
              <w:pStyle w:val="acctfourfigures"/>
              <w:tabs>
                <w:tab w:val="clear" w:pos="765"/>
                <w:tab w:val="decimal" w:pos="1143"/>
              </w:tabs>
              <w:spacing w:line="240" w:lineRule="atLeast"/>
              <w:ind w:right="-173"/>
              <w:rPr>
                <w:szCs w:val="22"/>
              </w:rPr>
            </w:pPr>
            <w:r w:rsidRPr="00F353EB">
              <w:t>(280,548)</w:t>
            </w:r>
          </w:p>
        </w:tc>
      </w:tr>
      <w:tr w:rsidR="006A7BBA" w:rsidRPr="009426D0" w14:paraId="031D1DAF" w14:textId="77777777" w:rsidTr="00D05F51">
        <w:trPr>
          <w:cantSplit/>
          <w:trHeight w:val="74"/>
        </w:trPr>
        <w:tc>
          <w:tcPr>
            <w:tcW w:w="3330" w:type="dxa"/>
          </w:tcPr>
          <w:p w14:paraId="695E7362" w14:textId="77777777" w:rsidR="006A7BBA" w:rsidRPr="009426D0" w:rsidRDefault="006A7BBA" w:rsidP="006A7BBA">
            <w:pPr>
              <w:spacing w:line="240" w:lineRule="atLeast"/>
              <w:rPr>
                <w:i/>
                <w:iCs/>
                <w:szCs w:val="22"/>
              </w:rPr>
            </w:pPr>
          </w:p>
        </w:tc>
        <w:tc>
          <w:tcPr>
            <w:tcW w:w="1350" w:type="dxa"/>
            <w:tcBorders>
              <w:left w:val="nil"/>
              <w:right w:val="nil"/>
            </w:tcBorders>
            <w:vAlign w:val="bottom"/>
          </w:tcPr>
          <w:p w14:paraId="677D5742" w14:textId="68424746" w:rsidR="006A7BBA" w:rsidRPr="00CD654E" w:rsidRDefault="00D05F51" w:rsidP="006A7BBA">
            <w:pPr>
              <w:pStyle w:val="acctfourfigures"/>
              <w:tabs>
                <w:tab w:val="clear" w:pos="765"/>
                <w:tab w:val="decimal" w:pos="1185"/>
              </w:tabs>
              <w:spacing w:line="240" w:lineRule="atLeast"/>
              <w:ind w:right="-173"/>
              <w:rPr>
                <w:szCs w:val="22"/>
                <w:lang w:val="en-US" w:bidi="th-TH"/>
              </w:rPr>
            </w:pPr>
            <w:r w:rsidRPr="00963030">
              <w:t xml:space="preserve"> 71,758,660 </w:t>
            </w:r>
          </w:p>
        </w:tc>
        <w:tc>
          <w:tcPr>
            <w:tcW w:w="180" w:type="dxa"/>
            <w:vAlign w:val="bottom"/>
          </w:tcPr>
          <w:p w14:paraId="4E8964F4" w14:textId="77777777" w:rsidR="006A7BBA" w:rsidRPr="00CD654E" w:rsidRDefault="006A7BBA" w:rsidP="006A7BBA">
            <w:pPr>
              <w:pStyle w:val="acctfourfigures"/>
              <w:tabs>
                <w:tab w:val="clear" w:pos="765"/>
                <w:tab w:val="decimal" w:pos="1143"/>
              </w:tabs>
              <w:spacing w:line="240" w:lineRule="atLeast"/>
              <w:ind w:right="-173"/>
              <w:rPr>
                <w:szCs w:val="22"/>
                <w:lang w:val="en-US" w:bidi="th-TH"/>
              </w:rPr>
            </w:pPr>
          </w:p>
        </w:tc>
        <w:tc>
          <w:tcPr>
            <w:tcW w:w="1352" w:type="dxa"/>
            <w:gridSpan w:val="2"/>
            <w:tcBorders>
              <w:left w:val="nil"/>
              <w:right w:val="nil"/>
            </w:tcBorders>
            <w:vAlign w:val="bottom"/>
          </w:tcPr>
          <w:p w14:paraId="07F2C6A7" w14:textId="2EF30B97" w:rsidR="006A7BBA" w:rsidRPr="00CD654E" w:rsidRDefault="006A7BBA" w:rsidP="006A7BBA">
            <w:pPr>
              <w:pStyle w:val="acctfourfigures"/>
              <w:tabs>
                <w:tab w:val="clear" w:pos="765"/>
                <w:tab w:val="decimal" w:pos="1125"/>
              </w:tabs>
              <w:spacing w:line="240" w:lineRule="atLeast"/>
              <w:ind w:right="-173"/>
              <w:rPr>
                <w:szCs w:val="22"/>
              </w:rPr>
            </w:pPr>
            <w:r w:rsidRPr="004178C8">
              <w:t>63,019,310</w:t>
            </w:r>
          </w:p>
        </w:tc>
        <w:tc>
          <w:tcPr>
            <w:tcW w:w="180" w:type="dxa"/>
            <w:gridSpan w:val="2"/>
            <w:vAlign w:val="bottom"/>
          </w:tcPr>
          <w:p w14:paraId="07BB9843" w14:textId="77777777" w:rsidR="006A7BBA" w:rsidRPr="00CD654E" w:rsidRDefault="006A7BBA" w:rsidP="006A7BBA">
            <w:pPr>
              <w:pStyle w:val="acctfourfigures"/>
              <w:tabs>
                <w:tab w:val="clear" w:pos="765"/>
                <w:tab w:val="decimal" w:pos="1143"/>
              </w:tabs>
              <w:spacing w:line="240" w:lineRule="atLeast"/>
              <w:ind w:left="-79" w:right="-173"/>
              <w:rPr>
                <w:szCs w:val="22"/>
              </w:rPr>
            </w:pPr>
          </w:p>
        </w:tc>
        <w:tc>
          <w:tcPr>
            <w:tcW w:w="1382" w:type="dxa"/>
            <w:tcBorders>
              <w:left w:val="nil"/>
              <w:right w:val="nil"/>
            </w:tcBorders>
            <w:vAlign w:val="bottom"/>
          </w:tcPr>
          <w:p w14:paraId="42CD0088" w14:textId="3D10707B" w:rsidR="006A7BBA" w:rsidRPr="00CD654E" w:rsidRDefault="00D05F51" w:rsidP="006A7BBA">
            <w:pPr>
              <w:pStyle w:val="acctfourfigures"/>
              <w:tabs>
                <w:tab w:val="clear" w:pos="765"/>
                <w:tab w:val="decimal" w:pos="1143"/>
              </w:tabs>
              <w:spacing w:line="240" w:lineRule="atLeast"/>
              <w:ind w:right="-173"/>
              <w:rPr>
                <w:szCs w:val="22"/>
              </w:rPr>
            </w:pPr>
            <w:r w:rsidRPr="00963030">
              <w:t xml:space="preserve"> 71,758,660 </w:t>
            </w:r>
          </w:p>
        </w:tc>
        <w:tc>
          <w:tcPr>
            <w:tcW w:w="178" w:type="dxa"/>
            <w:vAlign w:val="bottom"/>
          </w:tcPr>
          <w:p w14:paraId="4D9A321B" w14:textId="77777777" w:rsidR="006A7BBA" w:rsidRPr="00CD654E" w:rsidRDefault="006A7BBA" w:rsidP="006A7BBA">
            <w:pPr>
              <w:pStyle w:val="acctfourfigures"/>
              <w:tabs>
                <w:tab w:val="clear" w:pos="765"/>
                <w:tab w:val="decimal" w:pos="1143"/>
              </w:tabs>
              <w:spacing w:line="240" w:lineRule="atLeast"/>
              <w:ind w:right="-173"/>
              <w:rPr>
                <w:szCs w:val="22"/>
              </w:rPr>
            </w:pPr>
          </w:p>
        </w:tc>
        <w:tc>
          <w:tcPr>
            <w:tcW w:w="1318" w:type="dxa"/>
            <w:gridSpan w:val="2"/>
            <w:tcBorders>
              <w:left w:val="nil"/>
              <w:right w:val="nil"/>
            </w:tcBorders>
            <w:vAlign w:val="bottom"/>
          </w:tcPr>
          <w:p w14:paraId="2F810156" w14:textId="6978CEE8" w:rsidR="006A7BBA" w:rsidRPr="00CD654E" w:rsidRDefault="006A7BBA" w:rsidP="006A7BBA">
            <w:pPr>
              <w:pStyle w:val="acctfourfigures"/>
              <w:tabs>
                <w:tab w:val="clear" w:pos="765"/>
                <w:tab w:val="decimal" w:pos="1143"/>
              </w:tabs>
              <w:spacing w:line="240" w:lineRule="atLeast"/>
              <w:ind w:right="-173"/>
              <w:rPr>
                <w:szCs w:val="22"/>
              </w:rPr>
            </w:pPr>
            <w:r w:rsidRPr="00F353EB">
              <w:t>63,019,310</w:t>
            </w:r>
          </w:p>
        </w:tc>
      </w:tr>
      <w:tr w:rsidR="00D2383A" w:rsidRPr="009426D0" w14:paraId="655D7C24" w14:textId="77777777" w:rsidTr="008B1546">
        <w:trPr>
          <w:cantSplit/>
          <w:trHeight w:val="74"/>
        </w:trPr>
        <w:tc>
          <w:tcPr>
            <w:tcW w:w="3330" w:type="dxa"/>
          </w:tcPr>
          <w:p w14:paraId="319F9107" w14:textId="5D3467B8" w:rsidR="00D2383A" w:rsidRPr="009426D0" w:rsidRDefault="00D2383A" w:rsidP="00D2383A">
            <w:pPr>
              <w:spacing w:line="240" w:lineRule="atLeast"/>
              <w:rPr>
                <w:i/>
                <w:iCs/>
                <w:szCs w:val="22"/>
              </w:rPr>
            </w:pPr>
            <w:r w:rsidRPr="007743B3">
              <w:rPr>
                <w:i/>
                <w:iCs/>
                <w:szCs w:val="22"/>
              </w:rPr>
              <w:t xml:space="preserve">Less </w:t>
            </w:r>
            <w:r w:rsidRPr="007743B3">
              <w:rPr>
                <w:szCs w:val="22"/>
              </w:rPr>
              <w:t>long-term loans from financial</w:t>
            </w:r>
          </w:p>
        </w:tc>
        <w:tc>
          <w:tcPr>
            <w:tcW w:w="1350" w:type="dxa"/>
            <w:tcBorders>
              <w:left w:val="nil"/>
              <w:right w:val="nil"/>
            </w:tcBorders>
            <w:vAlign w:val="bottom"/>
          </w:tcPr>
          <w:p w14:paraId="518B8D16" w14:textId="293CE49A" w:rsidR="00D2383A" w:rsidRPr="00CD654E" w:rsidRDefault="00D2383A" w:rsidP="00D2383A">
            <w:pPr>
              <w:pStyle w:val="acctfourfigures"/>
              <w:tabs>
                <w:tab w:val="clear" w:pos="765"/>
                <w:tab w:val="decimal" w:pos="1185"/>
              </w:tabs>
              <w:spacing w:line="240" w:lineRule="atLeast"/>
              <w:ind w:right="-173"/>
              <w:rPr>
                <w:szCs w:val="22"/>
                <w:lang w:val="en-US" w:bidi="th-TH"/>
              </w:rPr>
            </w:pPr>
          </w:p>
        </w:tc>
        <w:tc>
          <w:tcPr>
            <w:tcW w:w="180" w:type="dxa"/>
            <w:vAlign w:val="bottom"/>
          </w:tcPr>
          <w:p w14:paraId="71B07322" w14:textId="77777777" w:rsidR="00D2383A" w:rsidRPr="00CD654E" w:rsidRDefault="00D2383A" w:rsidP="00D2383A">
            <w:pPr>
              <w:pStyle w:val="acctfourfigures"/>
              <w:tabs>
                <w:tab w:val="clear" w:pos="765"/>
                <w:tab w:val="decimal" w:pos="1143"/>
              </w:tabs>
              <w:spacing w:line="240" w:lineRule="atLeast"/>
              <w:ind w:right="-173"/>
              <w:rPr>
                <w:szCs w:val="22"/>
                <w:lang w:val="en-US" w:bidi="th-TH"/>
              </w:rPr>
            </w:pPr>
          </w:p>
        </w:tc>
        <w:tc>
          <w:tcPr>
            <w:tcW w:w="1352" w:type="dxa"/>
            <w:gridSpan w:val="2"/>
            <w:tcBorders>
              <w:left w:val="nil"/>
              <w:right w:val="nil"/>
            </w:tcBorders>
            <w:vAlign w:val="bottom"/>
          </w:tcPr>
          <w:p w14:paraId="193DE002" w14:textId="07DC4B2E" w:rsidR="00D2383A" w:rsidRPr="00CD654E" w:rsidRDefault="00D2383A" w:rsidP="00D2383A">
            <w:pPr>
              <w:pStyle w:val="acctfourfigures"/>
              <w:tabs>
                <w:tab w:val="clear" w:pos="765"/>
                <w:tab w:val="decimal" w:pos="1125"/>
              </w:tabs>
              <w:spacing w:line="240" w:lineRule="atLeast"/>
              <w:ind w:right="-173"/>
              <w:rPr>
                <w:szCs w:val="22"/>
              </w:rPr>
            </w:pPr>
          </w:p>
        </w:tc>
        <w:tc>
          <w:tcPr>
            <w:tcW w:w="180" w:type="dxa"/>
            <w:gridSpan w:val="2"/>
            <w:vAlign w:val="bottom"/>
          </w:tcPr>
          <w:p w14:paraId="75C75B8E" w14:textId="77777777" w:rsidR="00D2383A" w:rsidRPr="00CD654E" w:rsidRDefault="00D2383A" w:rsidP="00D2383A">
            <w:pPr>
              <w:pStyle w:val="acctfourfigures"/>
              <w:tabs>
                <w:tab w:val="clear" w:pos="765"/>
                <w:tab w:val="decimal" w:pos="1143"/>
              </w:tabs>
              <w:spacing w:line="240" w:lineRule="atLeast"/>
              <w:ind w:left="-79" w:right="-173"/>
              <w:rPr>
                <w:szCs w:val="22"/>
              </w:rPr>
            </w:pPr>
          </w:p>
        </w:tc>
        <w:tc>
          <w:tcPr>
            <w:tcW w:w="1382" w:type="dxa"/>
            <w:tcBorders>
              <w:left w:val="nil"/>
              <w:right w:val="nil"/>
            </w:tcBorders>
            <w:vAlign w:val="bottom"/>
          </w:tcPr>
          <w:p w14:paraId="7C104494" w14:textId="4523C228" w:rsidR="00D2383A" w:rsidRPr="00CD654E" w:rsidRDefault="00D2383A" w:rsidP="00D2383A">
            <w:pPr>
              <w:pStyle w:val="acctfourfigures"/>
              <w:tabs>
                <w:tab w:val="clear" w:pos="765"/>
                <w:tab w:val="decimal" w:pos="1143"/>
              </w:tabs>
              <w:spacing w:line="240" w:lineRule="atLeast"/>
              <w:ind w:right="-173"/>
              <w:rPr>
                <w:szCs w:val="22"/>
              </w:rPr>
            </w:pPr>
          </w:p>
        </w:tc>
        <w:tc>
          <w:tcPr>
            <w:tcW w:w="178" w:type="dxa"/>
            <w:vAlign w:val="bottom"/>
          </w:tcPr>
          <w:p w14:paraId="1723D47C" w14:textId="77777777" w:rsidR="00D2383A" w:rsidRPr="00CD654E" w:rsidRDefault="00D2383A" w:rsidP="00D2383A">
            <w:pPr>
              <w:pStyle w:val="acctfourfigures"/>
              <w:tabs>
                <w:tab w:val="clear" w:pos="765"/>
                <w:tab w:val="decimal" w:pos="1143"/>
              </w:tabs>
              <w:spacing w:line="240" w:lineRule="atLeast"/>
              <w:ind w:right="-173"/>
              <w:rPr>
                <w:szCs w:val="22"/>
              </w:rPr>
            </w:pPr>
          </w:p>
        </w:tc>
        <w:tc>
          <w:tcPr>
            <w:tcW w:w="1318" w:type="dxa"/>
            <w:gridSpan w:val="2"/>
            <w:tcBorders>
              <w:left w:val="nil"/>
              <w:right w:val="nil"/>
            </w:tcBorders>
            <w:vAlign w:val="bottom"/>
          </w:tcPr>
          <w:p w14:paraId="549B501E" w14:textId="5BDE39A8" w:rsidR="00D2383A" w:rsidRPr="00CD654E" w:rsidRDefault="00D2383A" w:rsidP="00D2383A">
            <w:pPr>
              <w:pStyle w:val="acctfourfigures"/>
              <w:tabs>
                <w:tab w:val="clear" w:pos="765"/>
                <w:tab w:val="decimal" w:pos="1143"/>
              </w:tabs>
              <w:spacing w:line="240" w:lineRule="atLeast"/>
              <w:ind w:right="-173"/>
              <w:rPr>
                <w:szCs w:val="22"/>
              </w:rPr>
            </w:pPr>
            <w:r w:rsidRPr="00BC4D82">
              <w:t xml:space="preserve"> </w:t>
            </w:r>
          </w:p>
        </w:tc>
      </w:tr>
      <w:tr w:rsidR="00187DD7" w:rsidRPr="009426D0" w14:paraId="5D50DF59" w14:textId="77777777" w:rsidTr="008B1546">
        <w:trPr>
          <w:cantSplit/>
          <w:trHeight w:val="74"/>
        </w:trPr>
        <w:tc>
          <w:tcPr>
            <w:tcW w:w="3330" w:type="dxa"/>
          </w:tcPr>
          <w:p w14:paraId="725C9856" w14:textId="0248924E" w:rsidR="00187DD7" w:rsidRPr="009426D0" w:rsidRDefault="00187DD7" w:rsidP="00187DD7">
            <w:pPr>
              <w:spacing w:line="240" w:lineRule="atLeast"/>
              <w:ind w:firstLine="195"/>
              <w:rPr>
                <w:i/>
                <w:iCs/>
                <w:szCs w:val="22"/>
              </w:rPr>
            </w:pPr>
            <w:r>
              <w:rPr>
                <w:szCs w:val="22"/>
              </w:rPr>
              <w:t>i</w:t>
            </w:r>
            <w:r w:rsidRPr="007743B3">
              <w:rPr>
                <w:szCs w:val="22"/>
              </w:rPr>
              <w:t xml:space="preserve">nstitution </w:t>
            </w:r>
            <w:r>
              <w:rPr>
                <w:szCs w:val="22"/>
              </w:rPr>
              <w:t>-</w:t>
            </w:r>
            <w:r w:rsidRPr="007743B3">
              <w:rPr>
                <w:szCs w:val="22"/>
              </w:rPr>
              <w:t xml:space="preserve"> current portion</w:t>
            </w:r>
          </w:p>
        </w:tc>
        <w:tc>
          <w:tcPr>
            <w:tcW w:w="1350" w:type="dxa"/>
            <w:tcBorders>
              <w:left w:val="nil"/>
              <w:bottom w:val="single" w:sz="4" w:space="0" w:color="auto"/>
              <w:right w:val="nil"/>
            </w:tcBorders>
            <w:vAlign w:val="bottom"/>
          </w:tcPr>
          <w:p w14:paraId="654D1F44" w14:textId="6986F8D1" w:rsidR="00187DD7" w:rsidRPr="00CD654E" w:rsidRDefault="00D05F51" w:rsidP="00187DD7">
            <w:pPr>
              <w:pStyle w:val="acctfourfigures"/>
              <w:tabs>
                <w:tab w:val="clear" w:pos="765"/>
                <w:tab w:val="decimal" w:pos="1185"/>
              </w:tabs>
              <w:spacing w:line="240" w:lineRule="atLeast"/>
              <w:ind w:right="-173"/>
              <w:rPr>
                <w:szCs w:val="22"/>
                <w:lang w:val="en-US" w:bidi="th-TH"/>
              </w:rPr>
            </w:pPr>
            <w:r w:rsidRPr="00963030">
              <w:t>(21,118,319)</w:t>
            </w:r>
          </w:p>
        </w:tc>
        <w:tc>
          <w:tcPr>
            <w:tcW w:w="180" w:type="dxa"/>
            <w:vAlign w:val="bottom"/>
          </w:tcPr>
          <w:p w14:paraId="5AB54FA4" w14:textId="77777777" w:rsidR="00187DD7" w:rsidRPr="00CD654E" w:rsidRDefault="00187DD7" w:rsidP="00187DD7">
            <w:pPr>
              <w:pStyle w:val="acctfourfigures"/>
              <w:tabs>
                <w:tab w:val="clear" w:pos="765"/>
                <w:tab w:val="decimal" w:pos="1143"/>
              </w:tabs>
              <w:spacing w:line="240" w:lineRule="atLeast"/>
              <w:ind w:right="-173"/>
              <w:rPr>
                <w:szCs w:val="22"/>
                <w:lang w:val="en-US" w:bidi="th-TH"/>
              </w:rPr>
            </w:pPr>
          </w:p>
        </w:tc>
        <w:tc>
          <w:tcPr>
            <w:tcW w:w="1352" w:type="dxa"/>
            <w:gridSpan w:val="2"/>
            <w:tcBorders>
              <w:left w:val="nil"/>
              <w:bottom w:val="single" w:sz="4" w:space="0" w:color="auto"/>
              <w:right w:val="nil"/>
            </w:tcBorders>
            <w:vAlign w:val="bottom"/>
          </w:tcPr>
          <w:p w14:paraId="78BD1B8B" w14:textId="7A0460FC" w:rsidR="00187DD7" w:rsidRPr="00CD654E" w:rsidRDefault="00187DD7" w:rsidP="00187DD7">
            <w:pPr>
              <w:pStyle w:val="acctfourfigures"/>
              <w:tabs>
                <w:tab w:val="clear" w:pos="765"/>
                <w:tab w:val="decimal" w:pos="1125"/>
              </w:tabs>
              <w:spacing w:line="240" w:lineRule="atLeast"/>
              <w:ind w:right="-173"/>
              <w:rPr>
                <w:szCs w:val="22"/>
              </w:rPr>
            </w:pPr>
            <w:r w:rsidRPr="002F2979">
              <w:t>(29,321,984)</w:t>
            </w:r>
          </w:p>
        </w:tc>
        <w:tc>
          <w:tcPr>
            <w:tcW w:w="180" w:type="dxa"/>
            <w:gridSpan w:val="2"/>
            <w:vAlign w:val="bottom"/>
          </w:tcPr>
          <w:p w14:paraId="09D6A2F4" w14:textId="77777777" w:rsidR="00187DD7" w:rsidRPr="00CD654E" w:rsidRDefault="00187DD7" w:rsidP="00187DD7">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vAlign w:val="bottom"/>
          </w:tcPr>
          <w:p w14:paraId="0A361D12" w14:textId="15099571" w:rsidR="00187DD7" w:rsidRPr="00CD654E" w:rsidRDefault="00D05F51" w:rsidP="00187DD7">
            <w:pPr>
              <w:pStyle w:val="acctfourfigures"/>
              <w:tabs>
                <w:tab w:val="clear" w:pos="765"/>
                <w:tab w:val="decimal" w:pos="1143"/>
              </w:tabs>
              <w:spacing w:line="240" w:lineRule="atLeast"/>
              <w:ind w:right="-173"/>
              <w:rPr>
                <w:szCs w:val="22"/>
              </w:rPr>
            </w:pPr>
            <w:r w:rsidRPr="00963030">
              <w:t>(21,118,319)</w:t>
            </w:r>
          </w:p>
        </w:tc>
        <w:tc>
          <w:tcPr>
            <w:tcW w:w="178" w:type="dxa"/>
            <w:vAlign w:val="bottom"/>
          </w:tcPr>
          <w:p w14:paraId="5905F861" w14:textId="77777777" w:rsidR="00187DD7" w:rsidRPr="00CD654E" w:rsidRDefault="00187DD7" w:rsidP="00187DD7">
            <w:pPr>
              <w:pStyle w:val="acctfourfigures"/>
              <w:tabs>
                <w:tab w:val="clear" w:pos="765"/>
                <w:tab w:val="decimal" w:pos="1143"/>
              </w:tabs>
              <w:spacing w:line="240" w:lineRule="atLeast"/>
              <w:ind w:right="-173"/>
              <w:rPr>
                <w:szCs w:val="22"/>
              </w:rPr>
            </w:pPr>
          </w:p>
        </w:tc>
        <w:tc>
          <w:tcPr>
            <w:tcW w:w="1318" w:type="dxa"/>
            <w:gridSpan w:val="2"/>
            <w:tcBorders>
              <w:left w:val="nil"/>
              <w:bottom w:val="single" w:sz="4" w:space="0" w:color="auto"/>
              <w:right w:val="nil"/>
            </w:tcBorders>
            <w:vAlign w:val="bottom"/>
          </w:tcPr>
          <w:p w14:paraId="55168DF5" w14:textId="217FEE48" w:rsidR="00187DD7" w:rsidRPr="00CD654E" w:rsidRDefault="00187DD7" w:rsidP="00187DD7">
            <w:pPr>
              <w:pStyle w:val="acctfourfigures"/>
              <w:tabs>
                <w:tab w:val="clear" w:pos="765"/>
                <w:tab w:val="decimal" w:pos="1143"/>
              </w:tabs>
              <w:spacing w:line="240" w:lineRule="atLeast"/>
              <w:ind w:right="-173"/>
              <w:rPr>
                <w:szCs w:val="22"/>
              </w:rPr>
            </w:pPr>
            <w:r w:rsidRPr="002F2979">
              <w:t>(29,321,984)</w:t>
            </w:r>
          </w:p>
        </w:tc>
      </w:tr>
      <w:tr w:rsidR="00187DD7" w:rsidRPr="009426D0" w14:paraId="4777ACA9" w14:textId="77777777" w:rsidTr="008B1546">
        <w:trPr>
          <w:cantSplit/>
        </w:trPr>
        <w:tc>
          <w:tcPr>
            <w:tcW w:w="3330" w:type="dxa"/>
            <w:hideMark/>
          </w:tcPr>
          <w:p w14:paraId="4B91128E" w14:textId="4B7286F5" w:rsidR="00187DD7" w:rsidRPr="009426D0" w:rsidRDefault="00187DD7" w:rsidP="00187DD7">
            <w:pPr>
              <w:spacing w:line="240" w:lineRule="atLeast"/>
              <w:ind w:left="191" w:hanging="191"/>
              <w:rPr>
                <w:b/>
                <w:bCs/>
                <w:szCs w:val="22"/>
              </w:rPr>
            </w:pPr>
            <w:r>
              <w:rPr>
                <w:b/>
                <w:bCs/>
                <w:szCs w:val="22"/>
              </w:rPr>
              <w:t xml:space="preserve">At </w:t>
            </w:r>
            <w:r w:rsidRPr="009773F5">
              <w:rPr>
                <w:b/>
                <w:bCs/>
                <w:szCs w:val="22"/>
              </w:rPr>
              <w:t xml:space="preserve">30 </w:t>
            </w:r>
            <w:r w:rsidRPr="007F2274">
              <w:rPr>
                <w:b/>
                <w:bCs/>
                <w:szCs w:val="22"/>
              </w:rPr>
              <w:t>September</w:t>
            </w:r>
          </w:p>
        </w:tc>
        <w:tc>
          <w:tcPr>
            <w:tcW w:w="1350" w:type="dxa"/>
            <w:tcBorders>
              <w:top w:val="single" w:sz="4" w:space="0" w:color="auto"/>
              <w:left w:val="nil"/>
              <w:bottom w:val="double" w:sz="4" w:space="0" w:color="auto"/>
              <w:right w:val="nil"/>
            </w:tcBorders>
            <w:vAlign w:val="bottom"/>
          </w:tcPr>
          <w:p w14:paraId="1781BAB7" w14:textId="1E01DD82" w:rsidR="00187DD7" w:rsidRPr="00D2383A" w:rsidRDefault="00D05F51" w:rsidP="00187DD7">
            <w:pPr>
              <w:pStyle w:val="acctfourfigures"/>
              <w:tabs>
                <w:tab w:val="clear" w:pos="765"/>
                <w:tab w:val="decimal" w:pos="1185"/>
              </w:tabs>
              <w:spacing w:line="240" w:lineRule="atLeast"/>
              <w:ind w:right="-173"/>
              <w:rPr>
                <w:b/>
                <w:bCs/>
                <w:szCs w:val="22"/>
                <w:lang w:val="en-US" w:bidi="th-TH"/>
              </w:rPr>
            </w:pPr>
            <w:r w:rsidRPr="00D05F51">
              <w:rPr>
                <w:b/>
                <w:bCs/>
              </w:rPr>
              <w:t xml:space="preserve"> 50,640,341 </w:t>
            </w:r>
          </w:p>
        </w:tc>
        <w:tc>
          <w:tcPr>
            <w:tcW w:w="180" w:type="dxa"/>
            <w:vAlign w:val="bottom"/>
          </w:tcPr>
          <w:p w14:paraId="66E4ABE3" w14:textId="77777777" w:rsidR="00187DD7" w:rsidRPr="00D2383A" w:rsidRDefault="00187DD7" w:rsidP="00187DD7">
            <w:pPr>
              <w:pStyle w:val="acctfourfigures"/>
              <w:tabs>
                <w:tab w:val="clear" w:pos="765"/>
                <w:tab w:val="decimal" w:pos="1143"/>
              </w:tabs>
              <w:spacing w:line="240" w:lineRule="atLeast"/>
              <w:ind w:right="-173"/>
              <w:rPr>
                <w:b/>
                <w:bCs/>
                <w:szCs w:val="22"/>
              </w:rPr>
            </w:pPr>
          </w:p>
        </w:tc>
        <w:tc>
          <w:tcPr>
            <w:tcW w:w="1352" w:type="dxa"/>
            <w:gridSpan w:val="2"/>
            <w:tcBorders>
              <w:top w:val="single" w:sz="4" w:space="0" w:color="auto"/>
              <w:left w:val="nil"/>
              <w:bottom w:val="double" w:sz="4" w:space="0" w:color="auto"/>
              <w:right w:val="nil"/>
            </w:tcBorders>
            <w:vAlign w:val="bottom"/>
          </w:tcPr>
          <w:p w14:paraId="6DA30026" w14:textId="14148EF9" w:rsidR="00187DD7" w:rsidRPr="00D2383A" w:rsidRDefault="00187DD7" w:rsidP="00187DD7">
            <w:pPr>
              <w:pStyle w:val="acctfourfigures"/>
              <w:tabs>
                <w:tab w:val="clear" w:pos="765"/>
                <w:tab w:val="decimal" w:pos="1125"/>
              </w:tabs>
              <w:spacing w:line="240" w:lineRule="atLeast"/>
              <w:ind w:right="-173"/>
              <w:rPr>
                <w:b/>
                <w:bCs/>
                <w:szCs w:val="22"/>
              </w:rPr>
            </w:pPr>
            <w:r w:rsidRPr="00187DD7">
              <w:rPr>
                <w:b/>
                <w:bCs/>
              </w:rPr>
              <w:t>33,697,326</w:t>
            </w:r>
          </w:p>
        </w:tc>
        <w:tc>
          <w:tcPr>
            <w:tcW w:w="180" w:type="dxa"/>
            <w:gridSpan w:val="2"/>
            <w:vAlign w:val="bottom"/>
          </w:tcPr>
          <w:p w14:paraId="2149A618" w14:textId="77777777" w:rsidR="00187DD7" w:rsidRPr="00D2383A" w:rsidRDefault="00187DD7" w:rsidP="00187DD7">
            <w:pPr>
              <w:pStyle w:val="acctfourfigures"/>
              <w:tabs>
                <w:tab w:val="clear" w:pos="765"/>
                <w:tab w:val="decimal" w:pos="1143"/>
              </w:tabs>
              <w:spacing w:line="240" w:lineRule="atLeast"/>
              <w:ind w:right="-173"/>
              <w:rPr>
                <w:b/>
                <w:bCs/>
                <w:szCs w:val="22"/>
              </w:rPr>
            </w:pPr>
          </w:p>
        </w:tc>
        <w:tc>
          <w:tcPr>
            <w:tcW w:w="1382" w:type="dxa"/>
            <w:tcBorders>
              <w:top w:val="single" w:sz="4" w:space="0" w:color="auto"/>
              <w:left w:val="nil"/>
              <w:bottom w:val="double" w:sz="4" w:space="0" w:color="auto"/>
              <w:right w:val="nil"/>
            </w:tcBorders>
            <w:vAlign w:val="bottom"/>
          </w:tcPr>
          <w:p w14:paraId="2175BCF7" w14:textId="4D14A87E" w:rsidR="00187DD7" w:rsidRPr="00D2383A" w:rsidRDefault="00D05F51" w:rsidP="00187DD7">
            <w:pPr>
              <w:pStyle w:val="acctfourfigures"/>
              <w:tabs>
                <w:tab w:val="clear" w:pos="765"/>
                <w:tab w:val="decimal" w:pos="1143"/>
              </w:tabs>
              <w:spacing w:line="240" w:lineRule="atLeast"/>
              <w:ind w:right="-173"/>
              <w:rPr>
                <w:b/>
                <w:bCs/>
                <w:szCs w:val="22"/>
                <w:lang w:val="en-US" w:bidi="th-TH"/>
              </w:rPr>
            </w:pPr>
            <w:r w:rsidRPr="00D05F51">
              <w:rPr>
                <w:b/>
                <w:bCs/>
              </w:rPr>
              <w:t xml:space="preserve"> 50,640,341 </w:t>
            </w:r>
          </w:p>
        </w:tc>
        <w:tc>
          <w:tcPr>
            <w:tcW w:w="178" w:type="dxa"/>
            <w:vAlign w:val="bottom"/>
          </w:tcPr>
          <w:p w14:paraId="3CDF05D4" w14:textId="77777777" w:rsidR="00187DD7" w:rsidRPr="00D2383A" w:rsidRDefault="00187DD7" w:rsidP="00187DD7">
            <w:pPr>
              <w:pStyle w:val="acctfourfigures"/>
              <w:tabs>
                <w:tab w:val="clear" w:pos="765"/>
                <w:tab w:val="decimal" w:pos="1143"/>
              </w:tabs>
              <w:spacing w:line="240" w:lineRule="atLeast"/>
              <w:ind w:right="-173"/>
              <w:rPr>
                <w:b/>
                <w:bCs/>
                <w:szCs w:val="22"/>
              </w:rPr>
            </w:pPr>
          </w:p>
        </w:tc>
        <w:tc>
          <w:tcPr>
            <w:tcW w:w="1318" w:type="dxa"/>
            <w:gridSpan w:val="2"/>
            <w:tcBorders>
              <w:top w:val="single" w:sz="4" w:space="0" w:color="auto"/>
              <w:left w:val="nil"/>
              <w:bottom w:val="double" w:sz="4" w:space="0" w:color="auto"/>
              <w:right w:val="nil"/>
            </w:tcBorders>
            <w:vAlign w:val="bottom"/>
          </w:tcPr>
          <w:p w14:paraId="52EF7566" w14:textId="42B3B064" w:rsidR="00187DD7" w:rsidRPr="00D2383A" w:rsidRDefault="00187DD7" w:rsidP="00187DD7">
            <w:pPr>
              <w:pStyle w:val="acctfourfigures"/>
              <w:tabs>
                <w:tab w:val="clear" w:pos="765"/>
                <w:tab w:val="decimal" w:pos="1143"/>
              </w:tabs>
              <w:spacing w:line="240" w:lineRule="atLeast"/>
              <w:ind w:right="-173"/>
              <w:rPr>
                <w:b/>
                <w:bCs/>
                <w:szCs w:val="22"/>
              </w:rPr>
            </w:pPr>
            <w:r w:rsidRPr="00187DD7">
              <w:rPr>
                <w:b/>
                <w:bCs/>
              </w:rPr>
              <w:t>33,697,326</w:t>
            </w:r>
          </w:p>
        </w:tc>
      </w:tr>
    </w:tbl>
    <w:p w14:paraId="5527AABB" w14:textId="77777777" w:rsidR="0030353C" w:rsidRPr="009426D0" w:rsidRDefault="0030353C" w:rsidP="0030353C">
      <w:pPr>
        <w:tabs>
          <w:tab w:val="left" w:pos="540"/>
          <w:tab w:val="left" w:pos="720"/>
        </w:tabs>
        <w:ind w:left="630" w:right="44"/>
        <w:jc w:val="both"/>
        <w:rPr>
          <w:szCs w:val="22"/>
          <w:lang w:val="en-US"/>
        </w:rPr>
      </w:pPr>
    </w:p>
    <w:p w14:paraId="37D9DA11" w14:textId="683043DC" w:rsidR="000234F7" w:rsidRDefault="000234F7" w:rsidP="000234F7">
      <w:pPr>
        <w:tabs>
          <w:tab w:val="left" w:pos="540"/>
        </w:tabs>
        <w:spacing w:line="240" w:lineRule="atLeast"/>
        <w:ind w:left="540" w:right="44"/>
        <w:jc w:val="thaiDistribute"/>
        <w:rPr>
          <w:szCs w:val="22"/>
          <w:lang w:val="en-US" w:bidi="th-TH"/>
        </w:rPr>
      </w:pPr>
      <w:r w:rsidRPr="00AE1661">
        <w:rPr>
          <w:szCs w:val="22"/>
          <w:lang w:val="en-US"/>
        </w:rPr>
        <w:t xml:space="preserve">On </w:t>
      </w:r>
      <w:r>
        <w:rPr>
          <w:szCs w:val="22"/>
          <w:lang w:val="en-US"/>
        </w:rPr>
        <w:t>16</w:t>
      </w:r>
      <w:r w:rsidRPr="00AE1661">
        <w:rPr>
          <w:szCs w:val="22"/>
          <w:lang w:val="en-US"/>
        </w:rPr>
        <w:t xml:space="preserve"> </w:t>
      </w:r>
      <w:r>
        <w:rPr>
          <w:szCs w:val="22"/>
          <w:lang w:val="en-US"/>
        </w:rPr>
        <w:t xml:space="preserve">June </w:t>
      </w:r>
      <w:r w:rsidRPr="00AE1661">
        <w:rPr>
          <w:szCs w:val="22"/>
          <w:lang w:val="en-US"/>
        </w:rPr>
        <w:t xml:space="preserve">2025, the Company entered into a loan agreement with </w:t>
      </w:r>
      <w:r>
        <w:rPr>
          <w:rFonts w:cs="Angsana New"/>
          <w:szCs w:val="28"/>
          <w:lang w:val="en-US" w:bidi="th-TH"/>
        </w:rPr>
        <w:t>a local</w:t>
      </w:r>
      <w:r w:rsidRPr="00AE1661">
        <w:rPr>
          <w:szCs w:val="22"/>
          <w:lang w:val="en-US"/>
        </w:rPr>
        <w:t xml:space="preserve"> financial institution</w:t>
      </w:r>
      <w:r w:rsidR="00FD1CE3">
        <w:rPr>
          <w:szCs w:val="22"/>
          <w:lang w:val="en-US"/>
        </w:rPr>
        <w:t xml:space="preserve"> to</w:t>
      </w:r>
      <w:r w:rsidR="00E953BD">
        <w:rPr>
          <w:szCs w:val="22"/>
          <w:lang w:val="en-US"/>
        </w:rPr>
        <w:t xml:space="preserve"> obtain credit facility </w:t>
      </w:r>
      <w:r w:rsidR="00055347">
        <w:rPr>
          <w:szCs w:val="22"/>
          <w:lang w:val="en-US"/>
        </w:rPr>
        <w:t>of</w:t>
      </w:r>
      <w:r w:rsidRPr="00AE1661">
        <w:rPr>
          <w:szCs w:val="22"/>
          <w:lang w:val="en-US"/>
        </w:rPr>
        <w:t xml:space="preserve"> </w:t>
      </w:r>
      <w:r>
        <w:rPr>
          <w:szCs w:val="22"/>
          <w:lang w:val="en-US"/>
        </w:rPr>
        <w:t>Baht</w:t>
      </w:r>
      <w:r w:rsidRPr="00AE1661">
        <w:rPr>
          <w:szCs w:val="22"/>
          <w:lang w:val="en-US"/>
        </w:rPr>
        <w:t xml:space="preserve"> </w:t>
      </w:r>
      <w:r>
        <w:rPr>
          <w:szCs w:val="22"/>
          <w:lang w:val="en-US"/>
        </w:rPr>
        <w:t>2</w:t>
      </w:r>
      <w:r w:rsidR="00EB319E">
        <w:rPr>
          <w:szCs w:val="22"/>
          <w:lang w:val="en-US"/>
        </w:rPr>
        <w:t>0</w:t>
      </w:r>
      <w:r>
        <w:rPr>
          <w:szCs w:val="22"/>
          <w:lang w:val="en-US"/>
        </w:rPr>
        <w:t>,00</w:t>
      </w:r>
      <w:r w:rsidRPr="00AE1661">
        <w:rPr>
          <w:szCs w:val="22"/>
          <w:lang w:val="en-US"/>
        </w:rPr>
        <w:t xml:space="preserve">0 million. </w:t>
      </w:r>
      <w:r w:rsidR="00AE1524">
        <w:rPr>
          <w:szCs w:val="22"/>
          <w:lang w:val="en-US"/>
        </w:rPr>
        <w:t>The loan bear intere</w:t>
      </w:r>
      <w:r w:rsidR="006B4230">
        <w:rPr>
          <w:szCs w:val="22"/>
          <w:lang w:val="en-US"/>
        </w:rPr>
        <w:t xml:space="preserve">st at THOR plus margin per annum </w:t>
      </w:r>
      <w:r w:rsidR="00C07C67">
        <w:rPr>
          <w:szCs w:val="22"/>
          <w:lang w:val="en-US"/>
        </w:rPr>
        <w:t xml:space="preserve">and repayable </w:t>
      </w:r>
      <w:r w:rsidR="000C0CD7">
        <w:rPr>
          <w:szCs w:val="22"/>
          <w:lang w:val="en-US"/>
        </w:rPr>
        <w:t>within 3</w:t>
      </w:r>
      <w:r w:rsidR="0070100E">
        <w:rPr>
          <w:szCs w:val="22"/>
          <w:lang w:val="en-US"/>
        </w:rPr>
        <w:t xml:space="preserve"> years</w:t>
      </w:r>
      <w:r w:rsidR="000C0CD7">
        <w:rPr>
          <w:szCs w:val="22"/>
          <w:lang w:val="en-US"/>
        </w:rPr>
        <w:t>.</w:t>
      </w:r>
      <w:r w:rsidR="00724612">
        <w:rPr>
          <w:rFonts w:cstheme="minorBidi" w:hint="cs"/>
          <w:szCs w:val="28"/>
          <w:cs/>
          <w:lang w:val="en-US" w:bidi="th-TH"/>
        </w:rPr>
        <w:t xml:space="preserve"> </w:t>
      </w:r>
      <w:r w:rsidR="00724612">
        <w:rPr>
          <w:rFonts w:cstheme="minorBidi"/>
          <w:szCs w:val="28"/>
          <w:lang w:val="en-US" w:bidi="th-TH"/>
        </w:rPr>
        <w:t>The p</w:t>
      </w:r>
      <w:r w:rsidR="00474B41">
        <w:rPr>
          <w:rFonts w:cstheme="minorBidi"/>
          <w:szCs w:val="28"/>
          <w:lang w:val="en-US" w:bidi="th-TH"/>
        </w:rPr>
        <w:t>ur</w:t>
      </w:r>
      <w:r w:rsidR="00724612">
        <w:rPr>
          <w:rFonts w:cstheme="minorBidi"/>
          <w:szCs w:val="28"/>
          <w:lang w:val="en-US" w:bidi="th-TH"/>
        </w:rPr>
        <w:t xml:space="preserve">pose of loan </w:t>
      </w:r>
      <w:r w:rsidR="00D07A1C">
        <w:rPr>
          <w:rFonts w:cstheme="minorBidi"/>
          <w:szCs w:val="28"/>
          <w:lang w:val="en-US" w:bidi="th-TH"/>
        </w:rPr>
        <w:t>is to re</w:t>
      </w:r>
      <w:r w:rsidR="008F5CB1">
        <w:rPr>
          <w:rFonts w:cstheme="minorBidi"/>
          <w:szCs w:val="28"/>
          <w:lang w:val="en-US" w:bidi="th-TH"/>
        </w:rPr>
        <w:t>finance</w:t>
      </w:r>
      <w:r w:rsidR="005058F9">
        <w:rPr>
          <w:rFonts w:cstheme="minorBidi"/>
          <w:szCs w:val="28"/>
          <w:lang w:val="en-US" w:bidi="th-TH"/>
        </w:rPr>
        <w:t xml:space="preserve"> </w:t>
      </w:r>
      <w:r w:rsidR="001E48B2">
        <w:rPr>
          <w:rFonts w:cstheme="minorBidi"/>
          <w:szCs w:val="28"/>
          <w:lang w:val="en-US" w:bidi="th-TH"/>
        </w:rPr>
        <w:t>the Company</w:t>
      </w:r>
      <w:r w:rsidR="00C13A3B">
        <w:rPr>
          <w:rFonts w:cstheme="minorBidi"/>
          <w:szCs w:val="28"/>
          <w:lang w:val="en-US" w:bidi="th-TH"/>
        </w:rPr>
        <w:t xml:space="preserve">’s </w:t>
      </w:r>
      <w:r w:rsidR="005058F9">
        <w:rPr>
          <w:rFonts w:cstheme="minorBidi"/>
          <w:szCs w:val="28"/>
          <w:lang w:val="en-US" w:bidi="th-TH"/>
        </w:rPr>
        <w:t>existing loan</w:t>
      </w:r>
      <w:r w:rsidR="002236F6">
        <w:rPr>
          <w:rFonts w:cstheme="minorBidi"/>
          <w:szCs w:val="28"/>
          <w:lang w:val="en-US" w:bidi="th-TH"/>
        </w:rPr>
        <w:t>,</w:t>
      </w:r>
      <w:r w:rsidR="005058F9">
        <w:rPr>
          <w:rFonts w:cstheme="minorBidi"/>
          <w:szCs w:val="28"/>
          <w:lang w:val="en-US" w:bidi="th-TH"/>
        </w:rPr>
        <w:t xml:space="preserve"> acquire new project</w:t>
      </w:r>
      <w:r w:rsidR="00084CD1">
        <w:rPr>
          <w:rFonts w:cstheme="minorBidi"/>
          <w:szCs w:val="28"/>
          <w:lang w:val="en-US" w:bidi="th-TH"/>
        </w:rPr>
        <w:t>s</w:t>
      </w:r>
      <w:r w:rsidR="00097A98">
        <w:rPr>
          <w:rFonts w:cstheme="minorBidi"/>
          <w:szCs w:val="28"/>
          <w:lang w:val="en-US" w:bidi="th-TH"/>
        </w:rPr>
        <w:t xml:space="preserve"> </w:t>
      </w:r>
      <w:r w:rsidR="002236F6">
        <w:rPr>
          <w:rFonts w:cstheme="minorBidi"/>
          <w:szCs w:val="28"/>
          <w:lang w:val="en-US" w:bidi="th-TH"/>
        </w:rPr>
        <w:t xml:space="preserve">and </w:t>
      </w:r>
      <w:r w:rsidR="00D24877">
        <w:rPr>
          <w:rFonts w:cstheme="minorBidi"/>
          <w:szCs w:val="28"/>
          <w:lang w:val="en-US" w:bidi="th-TH"/>
        </w:rPr>
        <w:t>develop</w:t>
      </w:r>
      <w:r w:rsidR="00474CA0">
        <w:rPr>
          <w:rFonts w:cstheme="minorBidi"/>
          <w:szCs w:val="28"/>
          <w:lang w:val="en-US" w:bidi="th-TH"/>
        </w:rPr>
        <w:t xml:space="preserve"> </w:t>
      </w:r>
      <w:r w:rsidR="00A62023">
        <w:rPr>
          <w:rFonts w:cstheme="minorBidi"/>
          <w:szCs w:val="28"/>
          <w:lang w:val="en-US" w:bidi="th-TH"/>
        </w:rPr>
        <w:t>ongoing</w:t>
      </w:r>
      <w:r w:rsidR="00474CA0">
        <w:rPr>
          <w:rFonts w:cstheme="minorBidi"/>
          <w:szCs w:val="28"/>
          <w:lang w:val="en-US" w:bidi="th-TH"/>
        </w:rPr>
        <w:t xml:space="preserve"> projects.</w:t>
      </w:r>
    </w:p>
    <w:p w14:paraId="70407015" w14:textId="77777777" w:rsidR="0070100E" w:rsidRDefault="0070100E" w:rsidP="000C0CD7">
      <w:pPr>
        <w:tabs>
          <w:tab w:val="left" w:pos="540"/>
        </w:tabs>
        <w:spacing w:line="240" w:lineRule="atLeast"/>
        <w:ind w:left="540" w:right="44"/>
        <w:jc w:val="thaiDistribute"/>
        <w:rPr>
          <w:szCs w:val="22"/>
          <w:lang w:val="en-US"/>
        </w:rPr>
      </w:pPr>
    </w:p>
    <w:p w14:paraId="00B596CD" w14:textId="53ED7ED1" w:rsidR="0070100E" w:rsidRDefault="0070100E" w:rsidP="0070100E">
      <w:pPr>
        <w:tabs>
          <w:tab w:val="left" w:pos="540"/>
        </w:tabs>
        <w:spacing w:line="240" w:lineRule="atLeast"/>
        <w:ind w:left="540" w:right="44"/>
        <w:jc w:val="thaiDistribute"/>
        <w:rPr>
          <w:szCs w:val="22"/>
          <w:lang w:val="en-US"/>
        </w:rPr>
      </w:pPr>
      <w:r w:rsidRPr="00AE1661">
        <w:rPr>
          <w:szCs w:val="22"/>
          <w:lang w:val="en-US"/>
        </w:rPr>
        <w:t xml:space="preserve">On </w:t>
      </w:r>
      <w:r>
        <w:rPr>
          <w:szCs w:val="22"/>
          <w:lang w:val="en-US"/>
        </w:rPr>
        <w:t>27</w:t>
      </w:r>
      <w:r w:rsidRPr="00AE1661">
        <w:rPr>
          <w:szCs w:val="22"/>
          <w:lang w:val="en-US"/>
        </w:rPr>
        <w:t xml:space="preserve"> </w:t>
      </w:r>
      <w:r>
        <w:rPr>
          <w:szCs w:val="22"/>
          <w:lang w:val="en-US"/>
        </w:rPr>
        <w:t xml:space="preserve">June </w:t>
      </w:r>
      <w:r w:rsidRPr="00AE1661">
        <w:rPr>
          <w:szCs w:val="22"/>
          <w:lang w:val="en-US"/>
        </w:rPr>
        <w:t xml:space="preserve">2025, the Company entered into a loan agreement with </w:t>
      </w:r>
      <w:r>
        <w:rPr>
          <w:rFonts w:cs="Angsana New"/>
          <w:szCs w:val="28"/>
          <w:lang w:val="en-US" w:bidi="th-TH"/>
        </w:rPr>
        <w:t>a local</w:t>
      </w:r>
      <w:r w:rsidRPr="00AE1661">
        <w:rPr>
          <w:szCs w:val="22"/>
          <w:lang w:val="en-US"/>
        </w:rPr>
        <w:t xml:space="preserve"> financial institution</w:t>
      </w:r>
      <w:r w:rsidR="00055347" w:rsidRPr="00055347">
        <w:rPr>
          <w:szCs w:val="22"/>
          <w:lang w:val="en-US"/>
        </w:rPr>
        <w:t xml:space="preserve"> </w:t>
      </w:r>
      <w:r w:rsidR="00055347">
        <w:rPr>
          <w:szCs w:val="22"/>
          <w:lang w:val="en-US"/>
        </w:rPr>
        <w:t>to obtain credit facility</w:t>
      </w:r>
      <w:r w:rsidRPr="00AE1661">
        <w:rPr>
          <w:szCs w:val="22"/>
          <w:lang w:val="en-US"/>
        </w:rPr>
        <w:t xml:space="preserve"> of </w:t>
      </w:r>
      <w:r>
        <w:rPr>
          <w:szCs w:val="22"/>
          <w:lang w:val="en-US"/>
        </w:rPr>
        <w:t>Baht</w:t>
      </w:r>
      <w:r w:rsidRPr="00AE1661">
        <w:rPr>
          <w:szCs w:val="22"/>
          <w:lang w:val="en-US"/>
        </w:rPr>
        <w:t xml:space="preserve"> </w:t>
      </w:r>
      <w:r w:rsidR="00EB319E">
        <w:rPr>
          <w:szCs w:val="22"/>
          <w:lang w:val="en-US"/>
        </w:rPr>
        <w:t>3</w:t>
      </w:r>
      <w:r>
        <w:rPr>
          <w:szCs w:val="22"/>
          <w:lang w:val="en-US"/>
        </w:rPr>
        <w:t>,00</w:t>
      </w:r>
      <w:r w:rsidRPr="00AE1661">
        <w:rPr>
          <w:szCs w:val="22"/>
          <w:lang w:val="en-US"/>
        </w:rPr>
        <w:t xml:space="preserve">0 million. </w:t>
      </w:r>
      <w:r>
        <w:rPr>
          <w:szCs w:val="22"/>
          <w:lang w:val="en-US"/>
        </w:rPr>
        <w:t>The loan bear interest at THOR plus margin per annum and repayable within 3 years</w:t>
      </w:r>
      <w:r w:rsidR="007D0BE8">
        <w:rPr>
          <w:szCs w:val="22"/>
          <w:lang w:val="en-US"/>
        </w:rPr>
        <w:t xml:space="preserve"> from the draw</w:t>
      </w:r>
      <w:r w:rsidR="00A50752">
        <w:rPr>
          <w:szCs w:val="22"/>
          <w:lang w:val="en-US"/>
        </w:rPr>
        <w:t>down date</w:t>
      </w:r>
      <w:r>
        <w:rPr>
          <w:szCs w:val="22"/>
          <w:lang w:val="en-US"/>
        </w:rPr>
        <w:t>.</w:t>
      </w:r>
    </w:p>
    <w:p w14:paraId="26B2A5CC" w14:textId="77777777" w:rsidR="00056928" w:rsidRDefault="00056928" w:rsidP="0070100E">
      <w:pPr>
        <w:tabs>
          <w:tab w:val="left" w:pos="540"/>
        </w:tabs>
        <w:spacing w:line="240" w:lineRule="atLeast"/>
        <w:ind w:left="540" w:right="44"/>
        <w:jc w:val="thaiDistribute"/>
        <w:rPr>
          <w:szCs w:val="22"/>
          <w:lang w:val="en-US"/>
        </w:rPr>
      </w:pPr>
    </w:p>
    <w:p w14:paraId="08D37366" w14:textId="77BB95CF" w:rsidR="00056928" w:rsidRPr="00056928" w:rsidRDefault="00056928" w:rsidP="00056928">
      <w:pPr>
        <w:ind w:left="540"/>
        <w:jc w:val="thaiDistribute"/>
        <w:rPr>
          <w:spacing w:val="-4"/>
          <w:szCs w:val="22"/>
          <w:lang w:val="en-US"/>
        </w:rPr>
      </w:pPr>
      <w:r w:rsidRPr="00056928">
        <w:rPr>
          <w:spacing w:val="-4"/>
          <w:szCs w:val="22"/>
          <w:lang w:val="en-US"/>
        </w:rPr>
        <w:t xml:space="preserve">During the nine-month period ended 30 September 2025, two loan agreements between the Company and </w:t>
      </w:r>
      <w:r w:rsidR="007212AD" w:rsidRPr="007212AD">
        <w:rPr>
          <w:rFonts w:cs="Angsana New"/>
          <w:spacing w:val="-4"/>
          <w:szCs w:val="28"/>
          <w:lang w:val="en-US" w:bidi="th-TH"/>
        </w:rPr>
        <w:t>local financial institution</w:t>
      </w:r>
      <w:r w:rsidRPr="00056928">
        <w:rPr>
          <w:spacing w:val="-4"/>
          <w:szCs w:val="22"/>
          <w:lang w:val="en-US"/>
        </w:rPr>
        <w:t xml:space="preserve">, including credit facility of </w:t>
      </w:r>
      <w:r w:rsidR="001D3DFC">
        <w:rPr>
          <w:spacing w:val="-4"/>
          <w:szCs w:val="22"/>
          <w:lang w:val="en-US"/>
        </w:rPr>
        <w:t>Baht</w:t>
      </w:r>
      <w:r w:rsidRPr="00056928">
        <w:rPr>
          <w:spacing w:val="-4"/>
          <w:szCs w:val="22"/>
          <w:lang w:val="en-US"/>
        </w:rPr>
        <w:t xml:space="preserve"> 40,000 million, reached the maturity. </w:t>
      </w:r>
      <w:r>
        <w:rPr>
          <w:spacing w:val="-4"/>
          <w:szCs w:val="22"/>
          <w:lang w:val="en-US"/>
        </w:rPr>
        <w:br/>
      </w:r>
      <w:r w:rsidRPr="00056928">
        <w:rPr>
          <w:spacing w:val="-4"/>
          <w:szCs w:val="22"/>
          <w:lang w:val="en-US"/>
        </w:rPr>
        <w:t>The Company fully repaid the outstanding loan amounts to the financial institutions, resulting in the termination of the loan agreements.</w:t>
      </w:r>
    </w:p>
    <w:p w14:paraId="4C2A30BE" w14:textId="77777777" w:rsidR="00056928" w:rsidRDefault="00056928" w:rsidP="0070100E">
      <w:pPr>
        <w:tabs>
          <w:tab w:val="left" w:pos="540"/>
        </w:tabs>
        <w:spacing w:line="240" w:lineRule="atLeast"/>
        <w:ind w:left="540" w:right="44"/>
        <w:jc w:val="thaiDistribute"/>
        <w:rPr>
          <w:szCs w:val="22"/>
          <w:lang w:val="en-US"/>
        </w:rPr>
      </w:pPr>
    </w:p>
    <w:p w14:paraId="51F63C8F" w14:textId="77777777" w:rsidR="00DE691B" w:rsidRDefault="00DE691B" w:rsidP="000234F7">
      <w:pPr>
        <w:tabs>
          <w:tab w:val="left" w:pos="540"/>
        </w:tabs>
        <w:spacing w:line="240" w:lineRule="atLeast"/>
        <w:ind w:left="540" w:right="44"/>
        <w:jc w:val="thaiDistribute"/>
        <w:rPr>
          <w:szCs w:val="22"/>
          <w:lang w:val="en-US"/>
        </w:rPr>
      </w:pPr>
    </w:p>
    <w:p w14:paraId="36B830C2" w14:textId="77777777" w:rsidR="00733EE9" w:rsidRDefault="00733EE9">
      <w:pPr>
        <w:spacing w:line="240" w:lineRule="auto"/>
        <w:rPr>
          <w:szCs w:val="22"/>
          <w:lang w:val="en-US"/>
        </w:rPr>
      </w:pPr>
      <w:r>
        <w:rPr>
          <w:szCs w:val="22"/>
          <w:lang w:val="en-US"/>
        </w:rPr>
        <w:br w:type="page"/>
      </w:r>
    </w:p>
    <w:p w14:paraId="0B91C454" w14:textId="616D3C89" w:rsidR="005523A9" w:rsidRPr="000234F7" w:rsidRDefault="005523A9" w:rsidP="005523A9">
      <w:pPr>
        <w:tabs>
          <w:tab w:val="left" w:pos="540"/>
        </w:tabs>
        <w:spacing w:line="240" w:lineRule="atLeast"/>
        <w:ind w:left="540" w:right="44"/>
        <w:jc w:val="both"/>
        <w:rPr>
          <w:szCs w:val="22"/>
          <w:lang w:val="en-US"/>
        </w:rPr>
      </w:pPr>
      <w:r w:rsidRPr="000234F7">
        <w:rPr>
          <w:szCs w:val="22"/>
          <w:lang w:val="en-US"/>
        </w:rPr>
        <w:lastRenderedPageBreak/>
        <w:t xml:space="preserve">In accordance with the agreed term in the long-term loans agreements with local and overseas financial institutions, the Company was required to follow of the several terms in the loan agreements such as; </w:t>
      </w:r>
    </w:p>
    <w:p w14:paraId="722574C6" w14:textId="77777777" w:rsidR="005523A9" w:rsidRPr="000234F7" w:rsidRDefault="005523A9" w:rsidP="005523A9">
      <w:pPr>
        <w:pStyle w:val="block"/>
        <w:numPr>
          <w:ilvl w:val="0"/>
          <w:numId w:val="18"/>
        </w:numPr>
        <w:tabs>
          <w:tab w:val="left" w:pos="360"/>
          <w:tab w:val="left" w:pos="810"/>
          <w:tab w:val="left" w:pos="900"/>
        </w:tabs>
        <w:spacing w:after="0" w:line="240" w:lineRule="auto"/>
        <w:ind w:left="810" w:hanging="180"/>
        <w:jc w:val="both"/>
        <w:rPr>
          <w:szCs w:val="22"/>
          <w:lang w:val="en-US"/>
        </w:rPr>
      </w:pPr>
      <w:r w:rsidRPr="000234F7">
        <w:rPr>
          <w:szCs w:val="22"/>
          <w:lang w:val="en-US"/>
        </w:rPr>
        <w:t>To maintain the shareholding proportion in the Company by the Sirivadhanabhakdi Group not less than 50% of the authorised share capital whether directly or indirectly for certain long-term loan agreement throughout the period that the Company has liabilities with the financial institutions,</w:t>
      </w:r>
    </w:p>
    <w:p w14:paraId="21FDBADB" w14:textId="77777777" w:rsidR="005523A9" w:rsidRPr="000234F7" w:rsidRDefault="005523A9" w:rsidP="005523A9">
      <w:pPr>
        <w:pStyle w:val="block"/>
        <w:numPr>
          <w:ilvl w:val="0"/>
          <w:numId w:val="18"/>
        </w:numPr>
        <w:tabs>
          <w:tab w:val="left" w:pos="360"/>
          <w:tab w:val="left" w:pos="810"/>
          <w:tab w:val="left" w:pos="900"/>
        </w:tabs>
        <w:spacing w:after="0" w:line="240" w:lineRule="atLeast"/>
        <w:ind w:left="630" w:firstLine="0"/>
        <w:jc w:val="both"/>
        <w:rPr>
          <w:szCs w:val="22"/>
          <w:lang w:val="en-US"/>
        </w:rPr>
      </w:pPr>
      <w:r w:rsidRPr="000234F7">
        <w:rPr>
          <w:szCs w:val="22"/>
          <w:lang w:val="en-US"/>
        </w:rPr>
        <w:t>To maintain financial ratios as required by the financial institutions in the loan agreement,</w:t>
      </w:r>
    </w:p>
    <w:p w14:paraId="1DF61ED4" w14:textId="77777777" w:rsidR="005523A9" w:rsidRPr="000234F7" w:rsidRDefault="005523A9" w:rsidP="005523A9">
      <w:pPr>
        <w:pStyle w:val="block"/>
        <w:numPr>
          <w:ilvl w:val="0"/>
          <w:numId w:val="18"/>
        </w:numPr>
        <w:tabs>
          <w:tab w:val="left" w:pos="360"/>
          <w:tab w:val="left" w:pos="810"/>
          <w:tab w:val="left" w:pos="900"/>
        </w:tabs>
        <w:spacing w:after="0" w:line="260" w:lineRule="exact"/>
        <w:ind w:left="810" w:hanging="180"/>
        <w:jc w:val="both"/>
        <w:rPr>
          <w:spacing w:val="-4"/>
          <w:szCs w:val="22"/>
          <w:lang w:val="en-US"/>
        </w:rPr>
      </w:pPr>
      <w:r w:rsidRPr="000234F7">
        <w:rPr>
          <w:spacing w:val="-4"/>
          <w:szCs w:val="22"/>
          <w:lang w:val="en-US"/>
        </w:rPr>
        <w:t>The Company and subsidiaries must not transfer, sell, rent out or make any obligations of the assets of the Group excepts the obligation is made by the laws or from normal business operation agreement, and</w:t>
      </w:r>
    </w:p>
    <w:p w14:paraId="3144ED29" w14:textId="1BE53098" w:rsidR="0030353C" w:rsidRPr="000234F7" w:rsidRDefault="005523A9" w:rsidP="005523A9">
      <w:pPr>
        <w:pStyle w:val="block"/>
        <w:numPr>
          <w:ilvl w:val="0"/>
          <w:numId w:val="18"/>
        </w:numPr>
        <w:tabs>
          <w:tab w:val="left" w:pos="360"/>
          <w:tab w:val="left" w:pos="810"/>
          <w:tab w:val="left" w:pos="900"/>
        </w:tabs>
        <w:spacing w:after="0" w:line="260" w:lineRule="exact"/>
        <w:ind w:left="810" w:hanging="180"/>
        <w:jc w:val="both"/>
        <w:rPr>
          <w:b/>
          <w:bCs/>
          <w:i/>
          <w:iCs/>
          <w:szCs w:val="22"/>
        </w:rPr>
      </w:pPr>
      <w:r w:rsidRPr="000234F7">
        <w:rPr>
          <w:szCs w:val="22"/>
          <w:lang w:val="en-US"/>
        </w:rPr>
        <w:t>The Company must comply in all material respects</w:t>
      </w:r>
      <w:r w:rsidRPr="000234F7">
        <w:t xml:space="preserve"> </w:t>
      </w:r>
      <w:r w:rsidRPr="000234F7">
        <w:rPr>
          <w:szCs w:val="22"/>
          <w:lang w:val="en-US"/>
        </w:rPr>
        <w:t>with all applicable law, statutes,</w:t>
      </w:r>
      <w:r w:rsidRPr="000234F7">
        <w:rPr>
          <w:rFonts w:cstheme="minorBidi" w:hint="cs"/>
          <w:szCs w:val="28"/>
          <w:cs/>
          <w:lang w:val="en-US" w:bidi="th-TH"/>
        </w:rPr>
        <w:t xml:space="preserve"> </w:t>
      </w:r>
      <w:r w:rsidRPr="000234F7">
        <w:rPr>
          <w:rFonts w:cstheme="minorBidi"/>
          <w:szCs w:val="28"/>
          <w:lang w:val="en-US" w:bidi="th-TH"/>
        </w:rPr>
        <w:t>and</w:t>
      </w:r>
      <w:r w:rsidRPr="000234F7">
        <w:rPr>
          <w:szCs w:val="22"/>
          <w:lang w:val="en-US"/>
        </w:rPr>
        <w:t xml:space="preserve"> regulations</w:t>
      </w:r>
      <w:r w:rsidRPr="000234F7">
        <w:t xml:space="preserve"> </w:t>
      </w:r>
      <w:r w:rsidRPr="000234F7">
        <w:rPr>
          <w:szCs w:val="22"/>
          <w:lang w:val="en-US"/>
        </w:rPr>
        <w:t>that specified in the agreement.</w:t>
      </w:r>
    </w:p>
    <w:p w14:paraId="0C543B93" w14:textId="77777777" w:rsidR="00042F1D" w:rsidRPr="000234F7" w:rsidRDefault="00042F1D" w:rsidP="009A0A7F">
      <w:pPr>
        <w:pStyle w:val="block"/>
        <w:tabs>
          <w:tab w:val="left" w:pos="360"/>
          <w:tab w:val="left" w:pos="810"/>
          <w:tab w:val="left" w:pos="900"/>
        </w:tabs>
        <w:spacing w:after="0" w:line="260" w:lineRule="exact"/>
        <w:jc w:val="both"/>
        <w:rPr>
          <w:b/>
          <w:bCs/>
          <w:i/>
          <w:iCs/>
          <w:szCs w:val="22"/>
        </w:rPr>
      </w:pPr>
    </w:p>
    <w:p w14:paraId="6E5732C5" w14:textId="75E6CC2B" w:rsidR="005523A9" w:rsidRPr="005613A2" w:rsidRDefault="005523A9" w:rsidP="005523A9">
      <w:pPr>
        <w:pStyle w:val="block"/>
        <w:tabs>
          <w:tab w:val="left" w:pos="360"/>
          <w:tab w:val="left" w:pos="810"/>
          <w:tab w:val="left" w:pos="900"/>
        </w:tabs>
        <w:spacing w:after="0" w:line="260" w:lineRule="exact"/>
        <w:jc w:val="both"/>
        <w:rPr>
          <w:i/>
          <w:iCs/>
          <w:spacing w:val="-2"/>
          <w:szCs w:val="22"/>
          <w:lang w:val="en-US"/>
        </w:rPr>
      </w:pPr>
      <w:bookmarkStart w:id="2" w:name="_Hlk71455891"/>
      <w:r w:rsidRPr="000234F7">
        <w:rPr>
          <w:spacing w:val="-2"/>
          <w:szCs w:val="22"/>
          <w:lang w:val="en-US"/>
        </w:rPr>
        <w:t xml:space="preserve">As at </w:t>
      </w:r>
      <w:r w:rsidR="00280ED3" w:rsidRPr="000234F7">
        <w:rPr>
          <w:spacing w:val="-2"/>
          <w:szCs w:val="22"/>
          <w:lang w:val="en-US"/>
        </w:rPr>
        <w:t xml:space="preserve">30 </w:t>
      </w:r>
      <w:r w:rsidR="00E80A28" w:rsidRPr="00E80A28">
        <w:rPr>
          <w:spacing w:val="-2"/>
          <w:szCs w:val="22"/>
          <w:lang w:val="en-US"/>
        </w:rPr>
        <w:t xml:space="preserve">September </w:t>
      </w:r>
      <w:r w:rsidR="008F4B1E" w:rsidRPr="000234F7">
        <w:rPr>
          <w:spacing w:val="-2"/>
          <w:szCs w:val="22"/>
          <w:lang w:val="en-US"/>
        </w:rPr>
        <w:t>2025</w:t>
      </w:r>
      <w:r w:rsidRPr="000234F7">
        <w:rPr>
          <w:spacing w:val="-2"/>
          <w:szCs w:val="22"/>
          <w:lang w:val="en-US"/>
        </w:rPr>
        <w:t xml:space="preserve">, the Group and the Company had unutilised credit facilities, consisting of long-term loan, short-term loan and bank overdraft totaling Baht </w:t>
      </w:r>
      <w:r w:rsidR="00591FCA">
        <w:rPr>
          <w:rFonts w:cs="Angsana New"/>
          <w:spacing w:val="-2"/>
          <w:szCs w:val="28"/>
          <w:lang w:val="en-US" w:bidi="th-TH"/>
        </w:rPr>
        <w:t>18,252.65</w:t>
      </w:r>
      <w:r w:rsidR="008F4B1E" w:rsidRPr="000234F7">
        <w:rPr>
          <w:spacing w:val="-2"/>
          <w:szCs w:val="22"/>
          <w:lang w:val="en-US"/>
        </w:rPr>
        <w:t xml:space="preserve"> </w:t>
      </w:r>
      <w:r w:rsidRPr="000234F7">
        <w:rPr>
          <w:spacing w:val="-2"/>
          <w:szCs w:val="22"/>
          <w:lang w:val="en-US"/>
        </w:rPr>
        <w:t xml:space="preserve">million and Baht </w:t>
      </w:r>
      <w:r w:rsidR="00591FCA">
        <w:rPr>
          <w:spacing w:val="-2"/>
          <w:szCs w:val="22"/>
          <w:lang w:val="en-US"/>
        </w:rPr>
        <w:t>18,369.06</w:t>
      </w:r>
      <w:r w:rsidR="0049738D" w:rsidRPr="000234F7">
        <w:rPr>
          <w:spacing w:val="-2"/>
          <w:szCs w:val="22"/>
          <w:lang w:val="en-US"/>
        </w:rPr>
        <w:t xml:space="preserve"> </w:t>
      </w:r>
      <w:r w:rsidRPr="000234F7">
        <w:rPr>
          <w:spacing w:val="-2"/>
          <w:szCs w:val="22"/>
          <w:lang w:val="en-US"/>
        </w:rPr>
        <w:t xml:space="preserve">million, respectively </w:t>
      </w:r>
      <w:r w:rsidRPr="000234F7">
        <w:rPr>
          <w:i/>
          <w:iCs/>
          <w:spacing w:val="-2"/>
          <w:szCs w:val="22"/>
          <w:lang w:val="en-US"/>
        </w:rPr>
        <w:t>(31 December 202</w:t>
      </w:r>
      <w:r w:rsidR="008F4B1E" w:rsidRPr="000234F7">
        <w:rPr>
          <w:i/>
          <w:iCs/>
          <w:spacing w:val="-2"/>
          <w:szCs w:val="22"/>
          <w:lang w:val="en-US"/>
        </w:rPr>
        <w:t>4</w:t>
      </w:r>
      <w:r w:rsidRPr="000234F7">
        <w:rPr>
          <w:i/>
          <w:iCs/>
          <w:spacing w:val="-2"/>
          <w:szCs w:val="22"/>
          <w:lang w:val="en-US"/>
        </w:rPr>
        <w:t xml:space="preserve">: Baht </w:t>
      </w:r>
      <w:r w:rsidR="005613A2" w:rsidRPr="000234F7">
        <w:rPr>
          <w:i/>
          <w:iCs/>
          <w:spacing w:val="-2"/>
          <w:szCs w:val="22"/>
          <w:lang w:val="en-US"/>
        </w:rPr>
        <w:t xml:space="preserve">31,613.70 </w:t>
      </w:r>
      <w:r w:rsidRPr="000234F7">
        <w:rPr>
          <w:i/>
          <w:iCs/>
          <w:spacing w:val="-2"/>
          <w:szCs w:val="22"/>
          <w:lang w:val="en-US"/>
        </w:rPr>
        <w:t xml:space="preserve">million and Baht </w:t>
      </w:r>
      <w:r w:rsidR="005613A2" w:rsidRPr="000234F7">
        <w:rPr>
          <w:i/>
          <w:iCs/>
          <w:spacing w:val="-2"/>
          <w:szCs w:val="22"/>
          <w:lang w:val="en-US"/>
        </w:rPr>
        <w:t>31,528.70</w:t>
      </w:r>
      <w:r w:rsidR="008F4B1E" w:rsidRPr="000234F7">
        <w:rPr>
          <w:i/>
          <w:iCs/>
          <w:spacing w:val="-2"/>
          <w:szCs w:val="22"/>
          <w:lang w:val="en-US"/>
        </w:rPr>
        <w:t xml:space="preserve"> </w:t>
      </w:r>
      <w:r w:rsidRPr="000234F7">
        <w:rPr>
          <w:i/>
          <w:iCs/>
          <w:spacing w:val="-2"/>
          <w:szCs w:val="22"/>
          <w:lang w:val="en-US"/>
        </w:rPr>
        <w:t>million, respectively).</w:t>
      </w:r>
    </w:p>
    <w:bookmarkEnd w:id="2"/>
    <w:p w14:paraId="5895F9FC" w14:textId="77777777" w:rsidR="001122B8" w:rsidRDefault="001122B8" w:rsidP="001122B8">
      <w:pPr>
        <w:pStyle w:val="block"/>
        <w:tabs>
          <w:tab w:val="left" w:pos="360"/>
          <w:tab w:val="left" w:pos="810"/>
          <w:tab w:val="left" w:pos="900"/>
        </w:tabs>
        <w:spacing w:after="0" w:line="260" w:lineRule="exact"/>
        <w:jc w:val="both"/>
        <w:rPr>
          <w:szCs w:val="22"/>
        </w:rPr>
      </w:pPr>
    </w:p>
    <w:p w14:paraId="530F0A1E" w14:textId="0251B3AD" w:rsidR="00921617" w:rsidRPr="009426D0" w:rsidRDefault="00921617" w:rsidP="009A0A7F">
      <w:pPr>
        <w:pStyle w:val="Heading1"/>
        <w:spacing w:before="0" w:after="0" w:line="240" w:lineRule="exact"/>
        <w:ind w:left="540" w:hanging="540"/>
        <w:rPr>
          <w:bCs/>
          <w:szCs w:val="24"/>
        </w:rPr>
      </w:pPr>
      <w:r w:rsidRPr="009426D0">
        <w:rPr>
          <w:bCs/>
          <w:szCs w:val="24"/>
        </w:rPr>
        <w:t>Share-based payments</w:t>
      </w:r>
    </w:p>
    <w:p w14:paraId="050DB2B3" w14:textId="77777777" w:rsidR="006156F0" w:rsidRPr="00886005" w:rsidRDefault="006156F0" w:rsidP="009A0A7F">
      <w:pPr>
        <w:tabs>
          <w:tab w:val="left" w:pos="540"/>
          <w:tab w:val="left" w:pos="720"/>
        </w:tabs>
        <w:spacing w:line="240" w:lineRule="exact"/>
        <w:ind w:left="540"/>
        <w:jc w:val="thaiDistribute"/>
        <w:rPr>
          <w:rFonts w:cstheme="minorBidi"/>
          <w:szCs w:val="28"/>
          <w:cs/>
          <w:lang w:bidi="th-TH"/>
        </w:rPr>
      </w:pPr>
    </w:p>
    <w:p w14:paraId="3A51294F" w14:textId="3CE72DC2" w:rsidR="00A4364C" w:rsidRPr="005A185E" w:rsidRDefault="00A4364C" w:rsidP="009A0A7F">
      <w:pPr>
        <w:spacing w:line="260" w:lineRule="exact"/>
        <w:ind w:left="547"/>
        <w:jc w:val="both"/>
        <w:rPr>
          <w:szCs w:val="22"/>
          <w:lang w:val="en-US" w:bidi="th-TH"/>
        </w:rPr>
      </w:pPr>
      <w:r w:rsidRPr="005A185E">
        <w:rPr>
          <w:szCs w:val="22"/>
        </w:rPr>
        <w:t>On 10 July 2020, the Annually General Meeting of Shareholders 2020 approved the bonus share plan for employees (AWC Share</w:t>
      </w:r>
      <w:r w:rsidR="00201F61" w:rsidRPr="005A185E">
        <w:rPr>
          <w:rFonts w:cs="Angsana New"/>
          <w:szCs w:val="28"/>
          <w:lang w:val="en-US" w:bidi="th-TH"/>
        </w:rPr>
        <w:t>s</w:t>
      </w:r>
      <w:r w:rsidRPr="005A185E">
        <w:rPr>
          <w:szCs w:val="22"/>
        </w:rPr>
        <w:t xml:space="preserve"> Plan 2020). The Company will offer newly issued ordinary shares </w:t>
      </w:r>
      <w:r w:rsidRPr="005A185E">
        <w:rPr>
          <w:szCs w:val="22"/>
          <w:lang w:eastAsia="en-GB"/>
        </w:rPr>
        <w:t>to its qualified</w:t>
      </w:r>
      <w:r w:rsidR="00A836A6" w:rsidRPr="005A185E">
        <w:rPr>
          <w:szCs w:val="22"/>
          <w:lang w:eastAsia="en-GB"/>
        </w:rPr>
        <w:t xml:space="preserve"> </w:t>
      </w:r>
      <w:r w:rsidRPr="005A185E">
        <w:rPr>
          <w:szCs w:val="22"/>
          <w:lang w:eastAsia="en-GB"/>
        </w:rPr>
        <w:t xml:space="preserve">employees in accordance with the </w:t>
      </w:r>
      <w:r w:rsidRPr="005A185E">
        <w:rPr>
          <w:szCs w:val="22"/>
        </w:rPr>
        <w:t>AWC Share</w:t>
      </w:r>
      <w:r w:rsidR="00201F61" w:rsidRPr="005A185E">
        <w:rPr>
          <w:szCs w:val="22"/>
        </w:rPr>
        <w:t>s</w:t>
      </w:r>
      <w:r w:rsidRPr="005A185E">
        <w:rPr>
          <w:szCs w:val="22"/>
        </w:rPr>
        <w:t xml:space="preserve"> Plan 2020 by identifying</w:t>
      </w:r>
      <w:r w:rsidRPr="005A185E">
        <w:rPr>
          <w:szCs w:val="22"/>
          <w:lang w:val="en-US" w:bidi="th-TH"/>
        </w:rPr>
        <w:t xml:space="preserve"> mandatory participation of top management but optional participation of staff at other levels.</w:t>
      </w:r>
    </w:p>
    <w:p w14:paraId="5A25E972" w14:textId="77777777" w:rsidR="006156F0" w:rsidRPr="00205E13" w:rsidRDefault="006156F0" w:rsidP="00F221FC">
      <w:pPr>
        <w:tabs>
          <w:tab w:val="left" w:pos="540"/>
          <w:tab w:val="left" w:pos="720"/>
        </w:tabs>
        <w:spacing w:line="240" w:lineRule="exact"/>
        <w:jc w:val="thaiDistribute"/>
        <w:rPr>
          <w:rFonts w:cstheme="minorBidi"/>
          <w:szCs w:val="28"/>
          <w:cs/>
          <w:lang w:val="en-US" w:bidi="th-TH"/>
        </w:rPr>
      </w:pPr>
    </w:p>
    <w:p w14:paraId="35C1D51E" w14:textId="7D8CB65F" w:rsidR="00A4364C" w:rsidRPr="009426D0" w:rsidRDefault="00A4364C" w:rsidP="009A0A7F">
      <w:pPr>
        <w:spacing w:line="240" w:lineRule="exact"/>
        <w:ind w:left="547"/>
        <w:jc w:val="both"/>
        <w:rPr>
          <w:b/>
          <w:bCs/>
        </w:rPr>
      </w:pPr>
      <w:r w:rsidRPr="009426D0">
        <w:rPr>
          <w:b/>
          <w:bCs/>
        </w:rPr>
        <w:t>The offering of new ordinary shares</w:t>
      </w:r>
    </w:p>
    <w:p w14:paraId="6819BC6F" w14:textId="2A09E921" w:rsidR="00A4364C" w:rsidRPr="00C07CEF" w:rsidRDefault="00A4364C" w:rsidP="002D62CF">
      <w:pPr>
        <w:tabs>
          <w:tab w:val="left" w:pos="540"/>
          <w:tab w:val="left" w:pos="720"/>
        </w:tabs>
        <w:spacing w:line="240" w:lineRule="exact"/>
        <w:ind w:left="540"/>
        <w:jc w:val="thaiDistribute"/>
        <w:rPr>
          <w:szCs w:val="22"/>
        </w:rPr>
      </w:pPr>
    </w:p>
    <w:tbl>
      <w:tblPr>
        <w:tblW w:w="10260" w:type="dxa"/>
        <w:tblLayout w:type="fixed"/>
        <w:tblLook w:val="04A0" w:firstRow="1" w:lastRow="0" w:firstColumn="1" w:lastColumn="0" w:noHBand="0" w:noVBand="1"/>
      </w:tblPr>
      <w:tblGrid>
        <w:gridCol w:w="1890"/>
        <w:gridCol w:w="720"/>
        <w:gridCol w:w="990"/>
        <w:gridCol w:w="1170"/>
        <w:gridCol w:w="270"/>
        <w:gridCol w:w="1440"/>
        <w:gridCol w:w="270"/>
        <w:gridCol w:w="1260"/>
        <w:gridCol w:w="270"/>
        <w:gridCol w:w="1980"/>
      </w:tblGrid>
      <w:tr w:rsidR="005D2644" w:rsidRPr="005613A2" w14:paraId="2B6AA933" w14:textId="77777777" w:rsidTr="00774761">
        <w:tc>
          <w:tcPr>
            <w:tcW w:w="1890" w:type="dxa"/>
            <w:vAlign w:val="bottom"/>
          </w:tcPr>
          <w:p w14:paraId="3E5ED4AD" w14:textId="77777777" w:rsidR="005D2644" w:rsidRPr="009426D0" w:rsidRDefault="005D2644" w:rsidP="009A0A7F">
            <w:pPr>
              <w:spacing w:line="220" w:lineRule="exact"/>
              <w:jc w:val="center"/>
              <w:rPr>
                <w:color w:val="000000"/>
                <w:szCs w:val="22"/>
              </w:rPr>
            </w:pPr>
          </w:p>
          <w:p w14:paraId="614BCB97" w14:textId="630E1320" w:rsidR="005D2644" w:rsidRPr="005613A2" w:rsidRDefault="005D2644" w:rsidP="00A46E5E">
            <w:pPr>
              <w:spacing w:line="220" w:lineRule="exact"/>
              <w:jc w:val="center"/>
              <w:rPr>
                <w:color w:val="000000"/>
                <w:szCs w:val="22"/>
              </w:rPr>
            </w:pPr>
            <w:r w:rsidRPr="005613A2">
              <w:rPr>
                <w:color w:val="000000"/>
                <w:szCs w:val="22"/>
              </w:rPr>
              <w:t xml:space="preserve">The offering of </w:t>
            </w:r>
            <w:r w:rsidRPr="00904DC0">
              <w:rPr>
                <w:color w:val="000000"/>
                <w:spacing w:val="-6"/>
                <w:szCs w:val="22"/>
              </w:rPr>
              <w:t>new</w:t>
            </w:r>
            <w:r w:rsidR="00A46E5E" w:rsidRPr="00904DC0">
              <w:rPr>
                <w:color w:val="000000"/>
                <w:spacing w:val="-6"/>
                <w:szCs w:val="22"/>
              </w:rPr>
              <w:t xml:space="preserve"> </w:t>
            </w:r>
            <w:r w:rsidRPr="00904DC0">
              <w:rPr>
                <w:color w:val="000000"/>
                <w:spacing w:val="-6"/>
                <w:szCs w:val="22"/>
              </w:rPr>
              <w:t>ordinary shares</w:t>
            </w:r>
          </w:p>
        </w:tc>
        <w:tc>
          <w:tcPr>
            <w:tcW w:w="720" w:type="dxa"/>
            <w:vAlign w:val="bottom"/>
          </w:tcPr>
          <w:p w14:paraId="33CE4649" w14:textId="77777777" w:rsidR="005D2644" w:rsidRPr="005613A2" w:rsidRDefault="005D2644" w:rsidP="009A0A7F">
            <w:pPr>
              <w:spacing w:line="220" w:lineRule="exact"/>
              <w:jc w:val="center"/>
              <w:rPr>
                <w:color w:val="000000"/>
                <w:szCs w:val="22"/>
              </w:rPr>
            </w:pPr>
            <w:r w:rsidRPr="005613A2">
              <w:rPr>
                <w:color w:val="000000"/>
                <w:szCs w:val="22"/>
              </w:rPr>
              <w:t>Par</w:t>
            </w:r>
          </w:p>
          <w:p w14:paraId="0B6B1D9D" w14:textId="77777777" w:rsidR="005D2644" w:rsidRPr="005613A2" w:rsidRDefault="005D2644" w:rsidP="009A0A7F">
            <w:pPr>
              <w:spacing w:line="220" w:lineRule="exact"/>
              <w:jc w:val="center"/>
              <w:rPr>
                <w:color w:val="000000"/>
                <w:szCs w:val="22"/>
              </w:rPr>
            </w:pPr>
            <w:r w:rsidRPr="005613A2">
              <w:rPr>
                <w:color w:val="000000"/>
                <w:szCs w:val="22"/>
              </w:rPr>
              <w:t>value</w:t>
            </w:r>
          </w:p>
        </w:tc>
        <w:tc>
          <w:tcPr>
            <w:tcW w:w="990" w:type="dxa"/>
            <w:vAlign w:val="bottom"/>
          </w:tcPr>
          <w:p w14:paraId="275BC144" w14:textId="77777777" w:rsidR="005D2644" w:rsidRPr="00904DC0" w:rsidRDefault="005D2644" w:rsidP="009A0A7F">
            <w:pPr>
              <w:spacing w:line="220" w:lineRule="exact"/>
              <w:jc w:val="center"/>
              <w:rPr>
                <w:color w:val="000000"/>
                <w:spacing w:val="-8"/>
                <w:szCs w:val="22"/>
              </w:rPr>
            </w:pPr>
            <w:r w:rsidRPr="00904DC0">
              <w:rPr>
                <w:color w:val="000000"/>
                <w:spacing w:val="-8"/>
                <w:szCs w:val="22"/>
              </w:rPr>
              <w:t>Offering</w:t>
            </w:r>
          </w:p>
          <w:p w14:paraId="06120E25" w14:textId="77777777" w:rsidR="005D2644" w:rsidRPr="005613A2" w:rsidRDefault="005D2644" w:rsidP="009A0A7F">
            <w:pPr>
              <w:spacing w:line="220" w:lineRule="exact"/>
              <w:jc w:val="center"/>
              <w:rPr>
                <w:color w:val="000000"/>
                <w:szCs w:val="22"/>
              </w:rPr>
            </w:pPr>
            <w:r w:rsidRPr="00904DC0">
              <w:rPr>
                <w:color w:val="000000"/>
                <w:spacing w:val="-8"/>
                <w:szCs w:val="22"/>
              </w:rPr>
              <w:t>Price</w:t>
            </w:r>
          </w:p>
        </w:tc>
        <w:tc>
          <w:tcPr>
            <w:tcW w:w="1170" w:type="dxa"/>
            <w:vAlign w:val="bottom"/>
          </w:tcPr>
          <w:p w14:paraId="7DB55D02" w14:textId="77777777" w:rsidR="005D2644" w:rsidRPr="005613A2" w:rsidRDefault="005D2644" w:rsidP="009A0A7F">
            <w:pPr>
              <w:spacing w:line="220" w:lineRule="exact"/>
              <w:jc w:val="center"/>
              <w:rPr>
                <w:color w:val="000000"/>
                <w:szCs w:val="22"/>
              </w:rPr>
            </w:pPr>
            <w:r w:rsidRPr="005613A2">
              <w:rPr>
                <w:color w:val="000000"/>
                <w:szCs w:val="22"/>
              </w:rPr>
              <w:t>The offering of</w:t>
            </w:r>
          </w:p>
          <w:p w14:paraId="31BDFF14" w14:textId="77777777" w:rsidR="005D2644" w:rsidRPr="005613A2" w:rsidRDefault="005D2644" w:rsidP="009A0A7F">
            <w:pPr>
              <w:spacing w:line="220" w:lineRule="exact"/>
              <w:jc w:val="center"/>
              <w:rPr>
                <w:color w:val="000000"/>
                <w:szCs w:val="22"/>
              </w:rPr>
            </w:pPr>
            <w:r w:rsidRPr="005613A2">
              <w:rPr>
                <w:color w:val="000000"/>
                <w:szCs w:val="22"/>
              </w:rPr>
              <w:t>new ordinary</w:t>
            </w:r>
          </w:p>
          <w:p w14:paraId="60EF64BA" w14:textId="77777777" w:rsidR="005D2644" w:rsidRPr="005613A2" w:rsidRDefault="005D2644" w:rsidP="009A0A7F">
            <w:pPr>
              <w:spacing w:line="220" w:lineRule="exact"/>
              <w:jc w:val="center"/>
              <w:rPr>
                <w:color w:val="000000"/>
                <w:szCs w:val="22"/>
              </w:rPr>
            </w:pPr>
            <w:r w:rsidRPr="005613A2">
              <w:rPr>
                <w:color w:val="000000"/>
                <w:szCs w:val="22"/>
              </w:rPr>
              <w:t>shares</w:t>
            </w:r>
          </w:p>
        </w:tc>
        <w:tc>
          <w:tcPr>
            <w:tcW w:w="270" w:type="dxa"/>
          </w:tcPr>
          <w:p w14:paraId="034ECF53" w14:textId="77777777" w:rsidR="005D2644" w:rsidRPr="005613A2" w:rsidRDefault="005D2644" w:rsidP="009A0A7F">
            <w:pPr>
              <w:spacing w:line="220" w:lineRule="exact"/>
              <w:jc w:val="center"/>
              <w:rPr>
                <w:color w:val="000000"/>
                <w:szCs w:val="22"/>
              </w:rPr>
            </w:pPr>
          </w:p>
        </w:tc>
        <w:tc>
          <w:tcPr>
            <w:tcW w:w="1440" w:type="dxa"/>
            <w:vAlign w:val="bottom"/>
          </w:tcPr>
          <w:p w14:paraId="5AF811D4" w14:textId="314A1D32" w:rsidR="005D2644" w:rsidRPr="005613A2" w:rsidRDefault="005D2644" w:rsidP="009A0A7F">
            <w:pPr>
              <w:spacing w:line="220" w:lineRule="exact"/>
              <w:jc w:val="center"/>
              <w:rPr>
                <w:color w:val="000000"/>
                <w:szCs w:val="22"/>
              </w:rPr>
            </w:pPr>
            <w:r w:rsidRPr="005613A2">
              <w:rPr>
                <w:color w:val="000000"/>
                <w:szCs w:val="22"/>
              </w:rPr>
              <w:t>Ordinary shares</w:t>
            </w:r>
          </w:p>
          <w:p w14:paraId="79D0DF2F" w14:textId="77777777" w:rsidR="005D2644" w:rsidRPr="005613A2" w:rsidRDefault="005D2644" w:rsidP="009A0A7F">
            <w:pPr>
              <w:spacing w:line="220" w:lineRule="exact"/>
              <w:jc w:val="center"/>
              <w:rPr>
                <w:color w:val="000000"/>
                <w:szCs w:val="22"/>
              </w:rPr>
            </w:pPr>
            <w:r w:rsidRPr="005613A2">
              <w:rPr>
                <w:color w:val="000000"/>
                <w:szCs w:val="22"/>
              </w:rPr>
              <w:t>issued to</w:t>
            </w:r>
          </w:p>
          <w:p w14:paraId="5D0F00DD" w14:textId="77777777" w:rsidR="005D2644" w:rsidRPr="005613A2" w:rsidRDefault="005D2644" w:rsidP="009A0A7F">
            <w:pPr>
              <w:spacing w:line="220" w:lineRule="exact"/>
              <w:jc w:val="center"/>
              <w:rPr>
                <w:color w:val="000000"/>
                <w:szCs w:val="22"/>
              </w:rPr>
            </w:pPr>
            <w:r w:rsidRPr="005613A2">
              <w:rPr>
                <w:color w:val="000000"/>
                <w:szCs w:val="22"/>
              </w:rPr>
              <w:t xml:space="preserve">employees </w:t>
            </w:r>
            <w:r w:rsidRPr="005613A2">
              <w:rPr>
                <w:color w:val="000000"/>
                <w:szCs w:val="22"/>
                <w:vertAlign w:val="superscript"/>
              </w:rPr>
              <w:t>(1)</w:t>
            </w:r>
          </w:p>
        </w:tc>
        <w:tc>
          <w:tcPr>
            <w:tcW w:w="270" w:type="dxa"/>
          </w:tcPr>
          <w:p w14:paraId="44A125FC" w14:textId="77777777" w:rsidR="005D2644" w:rsidRPr="005613A2" w:rsidRDefault="005D2644" w:rsidP="009A0A7F">
            <w:pPr>
              <w:spacing w:line="220" w:lineRule="exact"/>
              <w:jc w:val="center"/>
              <w:rPr>
                <w:color w:val="000000"/>
                <w:szCs w:val="22"/>
              </w:rPr>
            </w:pPr>
          </w:p>
        </w:tc>
        <w:tc>
          <w:tcPr>
            <w:tcW w:w="1260" w:type="dxa"/>
            <w:vAlign w:val="bottom"/>
          </w:tcPr>
          <w:p w14:paraId="23A1029E" w14:textId="36AA76ED" w:rsidR="005D2644" w:rsidRPr="005613A2" w:rsidRDefault="005D2644" w:rsidP="009A0A7F">
            <w:pPr>
              <w:spacing w:line="220" w:lineRule="exact"/>
              <w:jc w:val="center"/>
              <w:rPr>
                <w:color w:val="000000"/>
                <w:szCs w:val="22"/>
              </w:rPr>
            </w:pPr>
            <w:r w:rsidRPr="005613A2">
              <w:rPr>
                <w:color w:val="000000"/>
                <w:szCs w:val="22"/>
              </w:rPr>
              <w:t>Ordinary shares</w:t>
            </w:r>
          </w:p>
          <w:p w14:paraId="72EE2330" w14:textId="77777777" w:rsidR="005D2644" w:rsidRPr="005613A2" w:rsidRDefault="005D2644" w:rsidP="009A0A7F">
            <w:pPr>
              <w:spacing w:line="220" w:lineRule="exact"/>
              <w:jc w:val="center"/>
              <w:rPr>
                <w:color w:val="000000"/>
                <w:szCs w:val="22"/>
              </w:rPr>
            </w:pPr>
            <w:r w:rsidRPr="005613A2">
              <w:rPr>
                <w:color w:val="000000"/>
                <w:szCs w:val="22"/>
              </w:rPr>
              <w:t>(not to be issued)/to be issued</w:t>
            </w:r>
          </w:p>
        </w:tc>
        <w:tc>
          <w:tcPr>
            <w:tcW w:w="270" w:type="dxa"/>
          </w:tcPr>
          <w:p w14:paraId="06C9CE7D" w14:textId="77777777" w:rsidR="005D2644" w:rsidRPr="005613A2" w:rsidRDefault="005D2644" w:rsidP="009A0A7F">
            <w:pPr>
              <w:spacing w:line="220" w:lineRule="exact"/>
              <w:jc w:val="center"/>
              <w:rPr>
                <w:color w:val="000000"/>
                <w:szCs w:val="22"/>
              </w:rPr>
            </w:pPr>
          </w:p>
        </w:tc>
        <w:tc>
          <w:tcPr>
            <w:tcW w:w="1980" w:type="dxa"/>
            <w:vAlign w:val="bottom"/>
          </w:tcPr>
          <w:p w14:paraId="34C8E6B1" w14:textId="6BE33735" w:rsidR="005D2644" w:rsidRPr="005613A2" w:rsidRDefault="005D2644" w:rsidP="009A0A7F">
            <w:pPr>
              <w:spacing w:line="220" w:lineRule="exact"/>
              <w:jc w:val="center"/>
              <w:rPr>
                <w:color w:val="000000"/>
                <w:szCs w:val="22"/>
              </w:rPr>
            </w:pPr>
            <w:r w:rsidRPr="005613A2">
              <w:rPr>
                <w:color w:val="000000"/>
                <w:szCs w:val="22"/>
              </w:rPr>
              <w:t>Balance of new</w:t>
            </w:r>
          </w:p>
          <w:p w14:paraId="1A46F0B1" w14:textId="77777777" w:rsidR="005D2644" w:rsidRPr="005613A2" w:rsidRDefault="005D2644" w:rsidP="009A0A7F">
            <w:pPr>
              <w:spacing w:line="220" w:lineRule="exact"/>
              <w:jc w:val="center"/>
              <w:rPr>
                <w:color w:val="000000"/>
                <w:szCs w:val="22"/>
              </w:rPr>
            </w:pPr>
            <w:r w:rsidRPr="005613A2">
              <w:rPr>
                <w:color w:val="000000"/>
                <w:szCs w:val="22"/>
              </w:rPr>
              <w:t>ordinary shares</w:t>
            </w:r>
          </w:p>
          <w:p w14:paraId="2E8C685B" w14:textId="77777777" w:rsidR="005D2644" w:rsidRPr="005613A2" w:rsidRDefault="005D2644" w:rsidP="009A0A7F">
            <w:pPr>
              <w:spacing w:line="220" w:lineRule="exact"/>
              <w:jc w:val="center"/>
              <w:rPr>
                <w:color w:val="000000"/>
                <w:szCs w:val="22"/>
              </w:rPr>
            </w:pPr>
            <w:r w:rsidRPr="005613A2">
              <w:rPr>
                <w:color w:val="000000"/>
                <w:szCs w:val="22"/>
              </w:rPr>
              <w:t>unissued as at</w:t>
            </w:r>
          </w:p>
          <w:p w14:paraId="5B8C2B6C" w14:textId="76721CED" w:rsidR="005D2644" w:rsidRPr="005613A2" w:rsidRDefault="00946A77" w:rsidP="009A0A7F">
            <w:pPr>
              <w:spacing w:line="220" w:lineRule="exact"/>
              <w:jc w:val="center"/>
              <w:rPr>
                <w:color w:val="000000"/>
                <w:szCs w:val="22"/>
              </w:rPr>
            </w:pPr>
            <w:r w:rsidRPr="00946A77">
              <w:rPr>
                <w:rFonts w:cstheme="minorBidi"/>
                <w:color w:val="000000"/>
                <w:szCs w:val="28"/>
                <w:lang w:val="en-US" w:bidi="th-TH"/>
              </w:rPr>
              <w:t xml:space="preserve">30 </w:t>
            </w:r>
            <w:r w:rsidR="00774761" w:rsidRPr="00774761">
              <w:rPr>
                <w:rFonts w:cstheme="minorBidi"/>
                <w:color w:val="000000"/>
                <w:szCs w:val="28"/>
                <w:lang w:val="en-US" w:bidi="th-TH"/>
              </w:rPr>
              <w:t xml:space="preserve">September </w:t>
            </w:r>
            <w:r w:rsidR="008F4B1E" w:rsidRPr="005613A2">
              <w:rPr>
                <w:rFonts w:cstheme="minorBidi"/>
                <w:color w:val="000000"/>
                <w:szCs w:val="28"/>
                <w:lang w:val="en-US" w:bidi="th-TH"/>
              </w:rPr>
              <w:t>2025</w:t>
            </w:r>
          </w:p>
        </w:tc>
      </w:tr>
      <w:tr w:rsidR="00B166D3" w:rsidRPr="005613A2" w14:paraId="3353C9BF" w14:textId="77777777" w:rsidTr="00774761">
        <w:trPr>
          <w:trHeight w:val="66"/>
        </w:trPr>
        <w:tc>
          <w:tcPr>
            <w:tcW w:w="1890" w:type="dxa"/>
          </w:tcPr>
          <w:p w14:paraId="35E9D0A3" w14:textId="77777777" w:rsidR="00B166D3" w:rsidRPr="005613A2" w:rsidRDefault="00B166D3" w:rsidP="009A0A7F">
            <w:pPr>
              <w:spacing w:line="220" w:lineRule="exact"/>
              <w:rPr>
                <w:color w:val="000000"/>
                <w:szCs w:val="22"/>
              </w:rPr>
            </w:pPr>
          </w:p>
        </w:tc>
        <w:tc>
          <w:tcPr>
            <w:tcW w:w="1710" w:type="dxa"/>
            <w:gridSpan w:val="2"/>
          </w:tcPr>
          <w:p w14:paraId="65F5BF26" w14:textId="77777777" w:rsidR="00B166D3" w:rsidRPr="005613A2" w:rsidRDefault="00B166D3" w:rsidP="009A0A7F">
            <w:pPr>
              <w:spacing w:line="220" w:lineRule="exact"/>
              <w:jc w:val="center"/>
              <w:rPr>
                <w:i/>
                <w:iCs/>
                <w:color w:val="000000"/>
                <w:szCs w:val="22"/>
              </w:rPr>
            </w:pPr>
            <w:r w:rsidRPr="005613A2">
              <w:rPr>
                <w:i/>
                <w:iCs/>
                <w:color w:val="000000"/>
                <w:szCs w:val="22"/>
              </w:rPr>
              <w:t>(Baht/share)</w:t>
            </w:r>
          </w:p>
        </w:tc>
        <w:tc>
          <w:tcPr>
            <w:tcW w:w="6660" w:type="dxa"/>
            <w:gridSpan w:val="7"/>
          </w:tcPr>
          <w:p w14:paraId="1FB30F04" w14:textId="05AB9E36" w:rsidR="00B166D3" w:rsidRPr="005613A2" w:rsidRDefault="00B166D3" w:rsidP="009A0A7F">
            <w:pPr>
              <w:spacing w:line="220" w:lineRule="exact"/>
              <w:jc w:val="center"/>
              <w:rPr>
                <w:color w:val="000000"/>
                <w:szCs w:val="22"/>
              </w:rPr>
            </w:pPr>
            <w:r w:rsidRPr="005613A2">
              <w:rPr>
                <w:i/>
                <w:iCs/>
                <w:color w:val="000000"/>
                <w:szCs w:val="22"/>
              </w:rPr>
              <w:t>(</w:t>
            </w:r>
            <w:r w:rsidRPr="005613A2">
              <w:rPr>
                <w:i/>
                <w:iCs/>
                <w:szCs w:val="22"/>
              </w:rPr>
              <w:t>thousand shares</w:t>
            </w:r>
            <w:r w:rsidRPr="005613A2">
              <w:rPr>
                <w:i/>
                <w:iCs/>
                <w:color w:val="000000"/>
                <w:szCs w:val="22"/>
              </w:rPr>
              <w:t>)</w:t>
            </w:r>
          </w:p>
        </w:tc>
      </w:tr>
      <w:tr w:rsidR="00150B6B" w:rsidRPr="005613A2" w14:paraId="62EEE09E" w14:textId="77777777" w:rsidTr="00A1749A">
        <w:tc>
          <w:tcPr>
            <w:tcW w:w="1890" w:type="dxa"/>
          </w:tcPr>
          <w:p w14:paraId="306F6E31" w14:textId="0F6F885B" w:rsidR="00150B6B" w:rsidRPr="005613A2" w:rsidRDefault="00150B6B" w:rsidP="00150B6B">
            <w:pPr>
              <w:spacing w:line="220" w:lineRule="exact"/>
              <w:ind w:left="160" w:hanging="160"/>
              <w:rPr>
                <w:color w:val="000000"/>
                <w:szCs w:val="22"/>
              </w:rPr>
            </w:pPr>
            <w:r w:rsidRPr="005613A2">
              <w:rPr>
                <w:szCs w:val="22"/>
              </w:rPr>
              <w:t>AWC Shares Plan Tranche 1</w:t>
            </w:r>
          </w:p>
        </w:tc>
        <w:tc>
          <w:tcPr>
            <w:tcW w:w="720" w:type="dxa"/>
            <w:vAlign w:val="bottom"/>
          </w:tcPr>
          <w:p w14:paraId="3DE3246B" w14:textId="3BD1E72C" w:rsidR="00150B6B" w:rsidRPr="005613A2" w:rsidRDefault="00150B6B" w:rsidP="00150B6B">
            <w:pPr>
              <w:spacing w:line="220" w:lineRule="exact"/>
              <w:jc w:val="center"/>
              <w:rPr>
                <w:color w:val="000000"/>
                <w:szCs w:val="22"/>
              </w:rPr>
            </w:pPr>
            <w:r w:rsidRPr="005613A2">
              <w:t>1.00</w:t>
            </w:r>
          </w:p>
        </w:tc>
        <w:tc>
          <w:tcPr>
            <w:tcW w:w="990" w:type="dxa"/>
            <w:vAlign w:val="bottom"/>
          </w:tcPr>
          <w:p w14:paraId="4DF8F5CF" w14:textId="28624125" w:rsidR="00150B6B" w:rsidRPr="002B75D9" w:rsidRDefault="00150B6B" w:rsidP="00150B6B">
            <w:pPr>
              <w:spacing w:line="220" w:lineRule="exact"/>
              <w:jc w:val="center"/>
              <w:rPr>
                <w:color w:val="000000"/>
                <w:szCs w:val="22"/>
              </w:rPr>
            </w:pPr>
            <w:r w:rsidRPr="002B75D9">
              <w:t>4.50</w:t>
            </w:r>
          </w:p>
        </w:tc>
        <w:tc>
          <w:tcPr>
            <w:tcW w:w="1170" w:type="dxa"/>
            <w:vAlign w:val="bottom"/>
          </w:tcPr>
          <w:p w14:paraId="06318C29" w14:textId="77777777" w:rsidR="0007670A" w:rsidRDefault="0007670A" w:rsidP="00150B6B">
            <w:pPr>
              <w:tabs>
                <w:tab w:val="decimal" w:pos="885"/>
              </w:tabs>
              <w:spacing w:line="220" w:lineRule="exact"/>
              <w:ind w:right="-15"/>
              <w:rPr>
                <w:rFonts w:eastAsia="AngsanaNew"/>
                <w:szCs w:val="22"/>
                <w:lang w:eastAsia="en-GB"/>
              </w:rPr>
            </w:pPr>
          </w:p>
          <w:p w14:paraId="62FAF757" w14:textId="490955E8" w:rsidR="00150B6B" w:rsidRPr="00150B6B" w:rsidRDefault="00150B6B" w:rsidP="00150B6B">
            <w:pPr>
              <w:tabs>
                <w:tab w:val="decimal" w:pos="885"/>
              </w:tabs>
              <w:spacing w:line="220" w:lineRule="exact"/>
              <w:ind w:right="-15"/>
              <w:rPr>
                <w:szCs w:val="22"/>
                <w:highlight w:val="yellow"/>
              </w:rPr>
            </w:pPr>
            <w:r w:rsidRPr="00150B6B">
              <w:rPr>
                <w:rFonts w:eastAsia="AngsanaNew"/>
                <w:szCs w:val="22"/>
                <w:lang w:eastAsia="en-GB"/>
              </w:rPr>
              <w:t xml:space="preserve"> 2,685 </w:t>
            </w:r>
          </w:p>
        </w:tc>
        <w:tc>
          <w:tcPr>
            <w:tcW w:w="270" w:type="dxa"/>
            <w:vAlign w:val="bottom"/>
          </w:tcPr>
          <w:p w14:paraId="300D1B42" w14:textId="77777777" w:rsidR="00150B6B" w:rsidRPr="00150B6B" w:rsidRDefault="00150B6B" w:rsidP="00150B6B">
            <w:pPr>
              <w:spacing w:line="220" w:lineRule="exact"/>
              <w:rPr>
                <w:color w:val="000000"/>
                <w:szCs w:val="22"/>
                <w:highlight w:val="yellow"/>
              </w:rPr>
            </w:pPr>
          </w:p>
        </w:tc>
        <w:tc>
          <w:tcPr>
            <w:tcW w:w="1440" w:type="dxa"/>
            <w:vAlign w:val="bottom"/>
          </w:tcPr>
          <w:p w14:paraId="24883831" w14:textId="77777777" w:rsidR="0007670A" w:rsidRDefault="0007670A" w:rsidP="00150B6B">
            <w:pPr>
              <w:tabs>
                <w:tab w:val="decimal" w:pos="1155"/>
              </w:tabs>
              <w:spacing w:line="220" w:lineRule="exact"/>
              <w:ind w:right="-15"/>
              <w:rPr>
                <w:rFonts w:eastAsia="AngsanaNew"/>
                <w:szCs w:val="22"/>
                <w:lang w:eastAsia="en-GB"/>
              </w:rPr>
            </w:pPr>
          </w:p>
          <w:p w14:paraId="50EFA915" w14:textId="35DAC36F" w:rsidR="00150B6B" w:rsidRPr="00150B6B" w:rsidRDefault="00150B6B" w:rsidP="00150B6B">
            <w:pPr>
              <w:tabs>
                <w:tab w:val="decimal" w:pos="1155"/>
              </w:tabs>
              <w:spacing w:line="220" w:lineRule="exact"/>
              <w:ind w:right="-15"/>
              <w:rPr>
                <w:szCs w:val="22"/>
                <w:highlight w:val="yellow"/>
              </w:rPr>
            </w:pPr>
            <w:r w:rsidRPr="00150B6B">
              <w:rPr>
                <w:rFonts w:eastAsia="AngsanaNew"/>
                <w:szCs w:val="22"/>
                <w:lang w:eastAsia="en-GB"/>
              </w:rPr>
              <w:t xml:space="preserve"> (2,054)</w:t>
            </w:r>
          </w:p>
        </w:tc>
        <w:tc>
          <w:tcPr>
            <w:tcW w:w="270" w:type="dxa"/>
            <w:vAlign w:val="bottom"/>
          </w:tcPr>
          <w:p w14:paraId="66FD4E98" w14:textId="77777777" w:rsidR="00150B6B" w:rsidRPr="00150B6B" w:rsidRDefault="00150B6B" w:rsidP="00150B6B">
            <w:pPr>
              <w:tabs>
                <w:tab w:val="decimal" w:pos="1260"/>
              </w:tabs>
              <w:spacing w:line="220" w:lineRule="exact"/>
              <w:rPr>
                <w:color w:val="000000"/>
                <w:szCs w:val="22"/>
                <w:highlight w:val="yellow"/>
              </w:rPr>
            </w:pPr>
          </w:p>
        </w:tc>
        <w:tc>
          <w:tcPr>
            <w:tcW w:w="1260" w:type="dxa"/>
            <w:vAlign w:val="bottom"/>
          </w:tcPr>
          <w:p w14:paraId="7594F235" w14:textId="77777777" w:rsidR="0007670A" w:rsidRDefault="0007670A" w:rsidP="00150B6B">
            <w:pPr>
              <w:tabs>
                <w:tab w:val="decimal" w:pos="1155"/>
              </w:tabs>
              <w:spacing w:line="220" w:lineRule="exact"/>
              <w:ind w:right="-15"/>
              <w:rPr>
                <w:rFonts w:eastAsia="AngsanaNew"/>
                <w:szCs w:val="22"/>
                <w:lang w:eastAsia="en-GB"/>
              </w:rPr>
            </w:pPr>
          </w:p>
          <w:p w14:paraId="15367AB9" w14:textId="18E0727D" w:rsidR="00150B6B" w:rsidRPr="00150B6B" w:rsidRDefault="00150B6B" w:rsidP="00150B6B">
            <w:pPr>
              <w:tabs>
                <w:tab w:val="decimal" w:pos="1155"/>
              </w:tabs>
              <w:spacing w:line="220" w:lineRule="exact"/>
              <w:ind w:right="-15"/>
              <w:rPr>
                <w:szCs w:val="22"/>
                <w:highlight w:val="yellow"/>
              </w:rPr>
            </w:pPr>
            <w:r w:rsidRPr="00150B6B">
              <w:rPr>
                <w:rFonts w:eastAsia="AngsanaNew"/>
                <w:szCs w:val="22"/>
                <w:lang w:eastAsia="en-GB"/>
              </w:rPr>
              <w:t xml:space="preserve"> (631)</w:t>
            </w:r>
          </w:p>
        </w:tc>
        <w:tc>
          <w:tcPr>
            <w:tcW w:w="270" w:type="dxa"/>
            <w:vAlign w:val="bottom"/>
          </w:tcPr>
          <w:p w14:paraId="526D39D2" w14:textId="77777777" w:rsidR="00150B6B" w:rsidRPr="00150B6B" w:rsidRDefault="00150B6B" w:rsidP="00150B6B">
            <w:pPr>
              <w:tabs>
                <w:tab w:val="decimal" w:pos="1693"/>
              </w:tabs>
              <w:spacing w:line="220" w:lineRule="exact"/>
              <w:ind w:left="432"/>
              <w:rPr>
                <w:color w:val="000000"/>
                <w:szCs w:val="22"/>
                <w:highlight w:val="yellow"/>
              </w:rPr>
            </w:pPr>
          </w:p>
        </w:tc>
        <w:tc>
          <w:tcPr>
            <w:tcW w:w="1980" w:type="dxa"/>
            <w:vAlign w:val="bottom"/>
          </w:tcPr>
          <w:p w14:paraId="65273D26" w14:textId="77777777" w:rsidR="0007670A" w:rsidRDefault="0007670A" w:rsidP="00774761">
            <w:pPr>
              <w:tabs>
                <w:tab w:val="decimal" w:pos="1335"/>
              </w:tabs>
              <w:spacing w:line="220" w:lineRule="exact"/>
              <w:ind w:right="-15"/>
              <w:rPr>
                <w:rFonts w:eastAsia="AngsanaNew"/>
                <w:szCs w:val="22"/>
                <w:lang w:eastAsia="en-GB"/>
              </w:rPr>
            </w:pPr>
          </w:p>
          <w:p w14:paraId="660EDADB" w14:textId="6E1CE26C" w:rsidR="00150B6B" w:rsidRPr="00150B6B" w:rsidRDefault="00150B6B" w:rsidP="00774761">
            <w:pPr>
              <w:tabs>
                <w:tab w:val="decimal" w:pos="1335"/>
              </w:tabs>
              <w:spacing w:line="220" w:lineRule="exact"/>
              <w:ind w:right="-15"/>
              <w:rPr>
                <w:szCs w:val="22"/>
                <w:highlight w:val="yellow"/>
              </w:rPr>
            </w:pPr>
            <w:r w:rsidRPr="00150B6B">
              <w:rPr>
                <w:rFonts w:eastAsia="AngsanaNew"/>
                <w:szCs w:val="22"/>
                <w:lang w:eastAsia="en-GB"/>
              </w:rPr>
              <w:t xml:space="preserve"> -</w:t>
            </w:r>
          </w:p>
        </w:tc>
      </w:tr>
      <w:tr w:rsidR="00150B6B" w:rsidRPr="005613A2" w14:paraId="511B7F6D" w14:textId="77777777" w:rsidTr="00A1749A">
        <w:tc>
          <w:tcPr>
            <w:tcW w:w="1890" w:type="dxa"/>
          </w:tcPr>
          <w:p w14:paraId="1F29941C" w14:textId="44CEC2BB" w:rsidR="00150B6B" w:rsidRPr="005613A2" w:rsidRDefault="00150B6B" w:rsidP="00150B6B">
            <w:pPr>
              <w:spacing w:line="220" w:lineRule="exact"/>
              <w:ind w:left="160" w:hanging="160"/>
              <w:rPr>
                <w:szCs w:val="22"/>
              </w:rPr>
            </w:pPr>
            <w:r w:rsidRPr="005613A2">
              <w:rPr>
                <w:szCs w:val="22"/>
              </w:rPr>
              <w:t>AWC Shares Plan Tranche 2</w:t>
            </w:r>
          </w:p>
        </w:tc>
        <w:tc>
          <w:tcPr>
            <w:tcW w:w="720" w:type="dxa"/>
            <w:vAlign w:val="bottom"/>
          </w:tcPr>
          <w:p w14:paraId="1923CB98" w14:textId="78780C4F" w:rsidR="00150B6B" w:rsidRPr="005613A2" w:rsidRDefault="00150B6B" w:rsidP="00150B6B">
            <w:pPr>
              <w:spacing w:line="220" w:lineRule="exact"/>
              <w:jc w:val="center"/>
              <w:rPr>
                <w:color w:val="000000"/>
                <w:szCs w:val="22"/>
              </w:rPr>
            </w:pPr>
            <w:r w:rsidRPr="005613A2">
              <w:t>1.00</w:t>
            </w:r>
          </w:p>
        </w:tc>
        <w:tc>
          <w:tcPr>
            <w:tcW w:w="990" w:type="dxa"/>
            <w:vAlign w:val="bottom"/>
          </w:tcPr>
          <w:p w14:paraId="0D463C65" w14:textId="46C1B2AB" w:rsidR="00150B6B" w:rsidRPr="002B75D9" w:rsidRDefault="00150B6B" w:rsidP="00150B6B">
            <w:pPr>
              <w:spacing w:line="220" w:lineRule="exact"/>
              <w:jc w:val="center"/>
              <w:rPr>
                <w:color w:val="000000"/>
                <w:szCs w:val="22"/>
              </w:rPr>
            </w:pPr>
            <w:r w:rsidRPr="002B75D9">
              <w:t>4.69</w:t>
            </w:r>
          </w:p>
        </w:tc>
        <w:tc>
          <w:tcPr>
            <w:tcW w:w="1170" w:type="dxa"/>
            <w:vAlign w:val="bottom"/>
          </w:tcPr>
          <w:p w14:paraId="2903128E" w14:textId="77777777" w:rsidR="0007670A" w:rsidRDefault="0007670A" w:rsidP="00150B6B">
            <w:pPr>
              <w:tabs>
                <w:tab w:val="decimal" w:pos="885"/>
              </w:tabs>
              <w:spacing w:line="220" w:lineRule="exact"/>
              <w:ind w:right="-15"/>
              <w:rPr>
                <w:rFonts w:eastAsia="AngsanaNew"/>
                <w:szCs w:val="22"/>
                <w:lang w:eastAsia="en-GB"/>
              </w:rPr>
            </w:pPr>
          </w:p>
          <w:p w14:paraId="5A87AEAE" w14:textId="199FF83E" w:rsidR="00150B6B" w:rsidRPr="00150B6B" w:rsidRDefault="00150B6B" w:rsidP="00150B6B">
            <w:pPr>
              <w:tabs>
                <w:tab w:val="decimal" w:pos="885"/>
              </w:tabs>
              <w:spacing w:line="220" w:lineRule="exact"/>
              <w:ind w:right="-15"/>
              <w:rPr>
                <w:szCs w:val="22"/>
                <w:highlight w:val="yellow"/>
              </w:rPr>
            </w:pPr>
            <w:r w:rsidRPr="00150B6B">
              <w:rPr>
                <w:rFonts w:eastAsia="AngsanaNew"/>
                <w:szCs w:val="22"/>
                <w:lang w:eastAsia="en-GB"/>
              </w:rPr>
              <w:t>2,989</w:t>
            </w:r>
          </w:p>
        </w:tc>
        <w:tc>
          <w:tcPr>
            <w:tcW w:w="270" w:type="dxa"/>
            <w:vAlign w:val="bottom"/>
          </w:tcPr>
          <w:p w14:paraId="5F4B78DF" w14:textId="77777777" w:rsidR="00150B6B" w:rsidRPr="00150B6B" w:rsidRDefault="00150B6B" w:rsidP="00150B6B">
            <w:pPr>
              <w:spacing w:line="220" w:lineRule="exact"/>
              <w:rPr>
                <w:color w:val="000000"/>
                <w:szCs w:val="22"/>
                <w:highlight w:val="yellow"/>
              </w:rPr>
            </w:pPr>
          </w:p>
        </w:tc>
        <w:tc>
          <w:tcPr>
            <w:tcW w:w="1440" w:type="dxa"/>
            <w:vAlign w:val="bottom"/>
          </w:tcPr>
          <w:p w14:paraId="689256F4" w14:textId="77777777" w:rsidR="0007670A" w:rsidRDefault="0007670A" w:rsidP="00150B6B">
            <w:pPr>
              <w:tabs>
                <w:tab w:val="decimal" w:pos="1155"/>
              </w:tabs>
              <w:spacing w:line="220" w:lineRule="exact"/>
              <w:ind w:right="-15"/>
              <w:rPr>
                <w:rFonts w:eastAsia="AngsanaNew"/>
                <w:szCs w:val="22"/>
                <w:lang w:eastAsia="en-GB"/>
              </w:rPr>
            </w:pPr>
          </w:p>
          <w:p w14:paraId="224527B3" w14:textId="22350F22" w:rsidR="00150B6B" w:rsidRPr="00150B6B" w:rsidRDefault="00150B6B" w:rsidP="00150B6B">
            <w:pPr>
              <w:tabs>
                <w:tab w:val="decimal" w:pos="1155"/>
              </w:tabs>
              <w:spacing w:line="220" w:lineRule="exact"/>
              <w:ind w:right="-15"/>
              <w:rPr>
                <w:szCs w:val="22"/>
                <w:highlight w:val="yellow"/>
              </w:rPr>
            </w:pPr>
            <w:r w:rsidRPr="00150B6B">
              <w:rPr>
                <w:rFonts w:eastAsia="AngsanaNew"/>
                <w:szCs w:val="22"/>
                <w:lang w:eastAsia="en-GB"/>
              </w:rPr>
              <w:t>(2,426)</w:t>
            </w:r>
          </w:p>
        </w:tc>
        <w:tc>
          <w:tcPr>
            <w:tcW w:w="270" w:type="dxa"/>
            <w:vAlign w:val="bottom"/>
          </w:tcPr>
          <w:p w14:paraId="537B5F51" w14:textId="77777777" w:rsidR="00150B6B" w:rsidRPr="00150B6B" w:rsidRDefault="00150B6B" w:rsidP="00150B6B">
            <w:pPr>
              <w:tabs>
                <w:tab w:val="decimal" w:pos="743"/>
              </w:tabs>
              <w:spacing w:line="220" w:lineRule="exact"/>
              <w:rPr>
                <w:color w:val="000000"/>
                <w:szCs w:val="22"/>
                <w:highlight w:val="yellow"/>
              </w:rPr>
            </w:pPr>
          </w:p>
        </w:tc>
        <w:tc>
          <w:tcPr>
            <w:tcW w:w="1260" w:type="dxa"/>
            <w:vAlign w:val="bottom"/>
          </w:tcPr>
          <w:p w14:paraId="55EC8151" w14:textId="77777777" w:rsidR="0007670A" w:rsidRDefault="0007670A" w:rsidP="00150B6B">
            <w:pPr>
              <w:tabs>
                <w:tab w:val="decimal" w:pos="1155"/>
              </w:tabs>
              <w:spacing w:line="220" w:lineRule="exact"/>
              <w:ind w:right="-15"/>
              <w:rPr>
                <w:rFonts w:eastAsia="AngsanaNew"/>
                <w:szCs w:val="22"/>
                <w:lang w:eastAsia="en-GB"/>
              </w:rPr>
            </w:pPr>
          </w:p>
          <w:p w14:paraId="5210B360" w14:textId="31459832" w:rsidR="00150B6B" w:rsidRPr="00150B6B" w:rsidRDefault="00150B6B" w:rsidP="00150B6B">
            <w:pPr>
              <w:tabs>
                <w:tab w:val="decimal" w:pos="1155"/>
              </w:tabs>
              <w:spacing w:line="220" w:lineRule="exact"/>
              <w:ind w:right="-15"/>
              <w:rPr>
                <w:szCs w:val="22"/>
                <w:highlight w:val="yellow"/>
              </w:rPr>
            </w:pPr>
            <w:r w:rsidRPr="00150B6B">
              <w:rPr>
                <w:rFonts w:eastAsia="AngsanaNew"/>
                <w:szCs w:val="22"/>
                <w:lang w:eastAsia="en-GB"/>
              </w:rPr>
              <w:t>(563)</w:t>
            </w:r>
          </w:p>
        </w:tc>
        <w:tc>
          <w:tcPr>
            <w:tcW w:w="270" w:type="dxa"/>
            <w:vAlign w:val="bottom"/>
          </w:tcPr>
          <w:p w14:paraId="726D34CB" w14:textId="77777777" w:rsidR="00150B6B" w:rsidRPr="00150B6B" w:rsidRDefault="00150B6B" w:rsidP="00150B6B">
            <w:pPr>
              <w:tabs>
                <w:tab w:val="decimal" w:pos="1693"/>
              </w:tabs>
              <w:spacing w:line="220" w:lineRule="exact"/>
              <w:ind w:left="432"/>
              <w:rPr>
                <w:color w:val="000000"/>
                <w:szCs w:val="22"/>
                <w:highlight w:val="yellow"/>
              </w:rPr>
            </w:pPr>
          </w:p>
        </w:tc>
        <w:tc>
          <w:tcPr>
            <w:tcW w:w="1980" w:type="dxa"/>
            <w:vAlign w:val="bottom"/>
          </w:tcPr>
          <w:p w14:paraId="185BEF9E" w14:textId="77777777" w:rsidR="0007670A" w:rsidRDefault="0007670A" w:rsidP="00774761">
            <w:pPr>
              <w:tabs>
                <w:tab w:val="decimal" w:pos="1335"/>
              </w:tabs>
              <w:spacing w:line="220" w:lineRule="exact"/>
              <w:ind w:right="-15"/>
              <w:rPr>
                <w:rFonts w:eastAsia="AngsanaNew"/>
                <w:szCs w:val="22"/>
                <w:lang w:eastAsia="en-GB"/>
              </w:rPr>
            </w:pPr>
          </w:p>
          <w:p w14:paraId="65BE504D" w14:textId="2D61B4A5" w:rsidR="00150B6B" w:rsidRPr="00150B6B" w:rsidRDefault="00150B6B" w:rsidP="00774761">
            <w:pPr>
              <w:tabs>
                <w:tab w:val="decimal" w:pos="1335"/>
              </w:tabs>
              <w:spacing w:line="220" w:lineRule="exact"/>
              <w:ind w:right="-15"/>
              <w:rPr>
                <w:szCs w:val="22"/>
                <w:highlight w:val="yellow"/>
              </w:rPr>
            </w:pPr>
            <w:r w:rsidRPr="00150B6B">
              <w:rPr>
                <w:rFonts w:eastAsia="AngsanaNew"/>
                <w:szCs w:val="22"/>
                <w:lang w:eastAsia="en-GB"/>
              </w:rPr>
              <w:t>-</w:t>
            </w:r>
          </w:p>
        </w:tc>
      </w:tr>
      <w:tr w:rsidR="00150B6B" w:rsidRPr="005613A2" w14:paraId="5FA0631D" w14:textId="77777777" w:rsidTr="00A1749A">
        <w:tc>
          <w:tcPr>
            <w:tcW w:w="1890" w:type="dxa"/>
          </w:tcPr>
          <w:p w14:paraId="244FB138" w14:textId="2387F26C" w:rsidR="00150B6B" w:rsidRPr="005613A2" w:rsidRDefault="00150B6B" w:rsidP="00150B6B">
            <w:pPr>
              <w:spacing w:line="220" w:lineRule="exact"/>
              <w:ind w:left="160" w:hanging="160"/>
              <w:rPr>
                <w:szCs w:val="22"/>
              </w:rPr>
            </w:pPr>
            <w:r w:rsidRPr="005613A2">
              <w:rPr>
                <w:szCs w:val="22"/>
              </w:rPr>
              <w:t>AWC Shares Plan Tranche 3</w:t>
            </w:r>
          </w:p>
        </w:tc>
        <w:tc>
          <w:tcPr>
            <w:tcW w:w="720" w:type="dxa"/>
            <w:vAlign w:val="bottom"/>
          </w:tcPr>
          <w:p w14:paraId="204E89D6" w14:textId="349EB3CF" w:rsidR="00150B6B" w:rsidRPr="005613A2" w:rsidRDefault="00150B6B" w:rsidP="00150B6B">
            <w:pPr>
              <w:spacing w:line="220" w:lineRule="exact"/>
              <w:jc w:val="center"/>
              <w:rPr>
                <w:szCs w:val="22"/>
              </w:rPr>
            </w:pPr>
            <w:r w:rsidRPr="005613A2">
              <w:t>1.00</w:t>
            </w:r>
          </w:p>
        </w:tc>
        <w:tc>
          <w:tcPr>
            <w:tcW w:w="990" w:type="dxa"/>
            <w:vAlign w:val="bottom"/>
          </w:tcPr>
          <w:p w14:paraId="000A9E14" w14:textId="0AA72793" w:rsidR="00150B6B" w:rsidRPr="002B75D9" w:rsidRDefault="00150B6B" w:rsidP="00150B6B">
            <w:pPr>
              <w:spacing w:line="220" w:lineRule="exact"/>
              <w:jc w:val="center"/>
              <w:rPr>
                <w:szCs w:val="22"/>
                <w:lang w:bidi="th-TH"/>
              </w:rPr>
            </w:pPr>
            <w:r w:rsidRPr="002B75D9">
              <w:t>6.04</w:t>
            </w:r>
          </w:p>
        </w:tc>
        <w:tc>
          <w:tcPr>
            <w:tcW w:w="1170" w:type="dxa"/>
            <w:vAlign w:val="bottom"/>
          </w:tcPr>
          <w:p w14:paraId="71D87F7E" w14:textId="77777777" w:rsidR="0007670A" w:rsidRDefault="0007670A" w:rsidP="00150B6B">
            <w:pPr>
              <w:tabs>
                <w:tab w:val="decimal" w:pos="885"/>
              </w:tabs>
              <w:spacing w:line="220" w:lineRule="exact"/>
              <w:ind w:right="-15"/>
              <w:rPr>
                <w:rFonts w:eastAsia="AngsanaNew"/>
                <w:szCs w:val="22"/>
                <w:lang w:eastAsia="en-GB"/>
              </w:rPr>
            </w:pPr>
          </w:p>
          <w:p w14:paraId="325F15BF" w14:textId="0E9128D7" w:rsidR="00150B6B" w:rsidRPr="00150B6B" w:rsidRDefault="00150B6B" w:rsidP="00150B6B">
            <w:pPr>
              <w:tabs>
                <w:tab w:val="decimal" w:pos="885"/>
              </w:tabs>
              <w:spacing w:line="220" w:lineRule="exact"/>
              <w:ind w:right="-15"/>
              <w:rPr>
                <w:szCs w:val="22"/>
                <w:highlight w:val="yellow"/>
              </w:rPr>
            </w:pPr>
            <w:r w:rsidRPr="00150B6B">
              <w:rPr>
                <w:rFonts w:eastAsia="AngsanaNew"/>
                <w:szCs w:val="22"/>
                <w:lang w:eastAsia="en-GB"/>
              </w:rPr>
              <w:t>3,579</w:t>
            </w:r>
          </w:p>
        </w:tc>
        <w:tc>
          <w:tcPr>
            <w:tcW w:w="270" w:type="dxa"/>
            <w:vAlign w:val="bottom"/>
          </w:tcPr>
          <w:p w14:paraId="04D207E0" w14:textId="77777777" w:rsidR="00150B6B" w:rsidRPr="00150B6B" w:rsidRDefault="00150B6B" w:rsidP="00150B6B">
            <w:pPr>
              <w:spacing w:line="220" w:lineRule="exact"/>
              <w:rPr>
                <w:color w:val="000000"/>
                <w:szCs w:val="22"/>
                <w:highlight w:val="yellow"/>
              </w:rPr>
            </w:pPr>
          </w:p>
        </w:tc>
        <w:tc>
          <w:tcPr>
            <w:tcW w:w="1440" w:type="dxa"/>
            <w:vAlign w:val="bottom"/>
          </w:tcPr>
          <w:p w14:paraId="21C7961F" w14:textId="77777777" w:rsidR="0007670A" w:rsidRDefault="0007670A" w:rsidP="00150B6B">
            <w:pPr>
              <w:tabs>
                <w:tab w:val="decimal" w:pos="1155"/>
              </w:tabs>
              <w:spacing w:line="220" w:lineRule="exact"/>
              <w:ind w:right="-15"/>
              <w:rPr>
                <w:rFonts w:eastAsia="AngsanaNew"/>
                <w:szCs w:val="22"/>
                <w:lang w:eastAsia="en-GB"/>
              </w:rPr>
            </w:pPr>
          </w:p>
          <w:p w14:paraId="0884C211" w14:textId="511EB30B" w:rsidR="00150B6B" w:rsidRPr="00150B6B" w:rsidRDefault="00150B6B" w:rsidP="00150B6B">
            <w:pPr>
              <w:tabs>
                <w:tab w:val="decimal" w:pos="1155"/>
              </w:tabs>
              <w:spacing w:line="220" w:lineRule="exact"/>
              <w:ind w:right="-15"/>
              <w:rPr>
                <w:szCs w:val="22"/>
                <w:highlight w:val="yellow"/>
              </w:rPr>
            </w:pPr>
            <w:r w:rsidRPr="00150B6B">
              <w:rPr>
                <w:rFonts w:eastAsia="AngsanaNew"/>
                <w:szCs w:val="22"/>
                <w:lang w:eastAsia="en-GB"/>
              </w:rPr>
              <w:t>(2,268)</w:t>
            </w:r>
          </w:p>
        </w:tc>
        <w:tc>
          <w:tcPr>
            <w:tcW w:w="270" w:type="dxa"/>
            <w:vAlign w:val="bottom"/>
          </w:tcPr>
          <w:p w14:paraId="6815C7A9" w14:textId="77777777" w:rsidR="00150B6B" w:rsidRPr="00150B6B" w:rsidRDefault="00150B6B" w:rsidP="00150B6B">
            <w:pPr>
              <w:tabs>
                <w:tab w:val="decimal" w:pos="743"/>
              </w:tabs>
              <w:spacing w:line="220" w:lineRule="exact"/>
              <w:rPr>
                <w:color w:val="000000"/>
                <w:szCs w:val="22"/>
                <w:highlight w:val="yellow"/>
              </w:rPr>
            </w:pPr>
          </w:p>
        </w:tc>
        <w:tc>
          <w:tcPr>
            <w:tcW w:w="1260" w:type="dxa"/>
            <w:vAlign w:val="bottom"/>
          </w:tcPr>
          <w:p w14:paraId="7AB84816" w14:textId="77777777" w:rsidR="0007670A" w:rsidRDefault="0007670A" w:rsidP="00150B6B">
            <w:pPr>
              <w:tabs>
                <w:tab w:val="decimal" w:pos="1155"/>
              </w:tabs>
              <w:spacing w:line="220" w:lineRule="exact"/>
              <w:ind w:right="-15"/>
              <w:rPr>
                <w:rFonts w:eastAsia="AngsanaNew"/>
                <w:szCs w:val="22"/>
                <w:lang w:eastAsia="en-GB"/>
              </w:rPr>
            </w:pPr>
          </w:p>
          <w:p w14:paraId="26999528" w14:textId="6D29E161" w:rsidR="00150B6B" w:rsidRPr="00150B6B" w:rsidRDefault="00150B6B" w:rsidP="00150B6B">
            <w:pPr>
              <w:tabs>
                <w:tab w:val="decimal" w:pos="1155"/>
              </w:tabs>
              <w:spacing w:line="220" w:lineRule="exact"/>
              <w:ind w:right="-15"/>
              <w:rPr>
                <w:szCs w:val="22"/>
                <w:highlight w:val="yellow"/>
              </w:rPr>
            </w:pPr>
            <w:r w:rsidRPr="00150B6B">
              <w:rPr>
                <w:rFonts w:eastAsia="AngsanaNew"/>
                <w:szCs w:val="22"/>
                <w:lang w:eastAsia="en-GB"/>
              </w:rPr>
              <w:t>(388)</w:t>
            </w:r>
          </w:p>
        </w:tc>
        <w:tc>
          <w:tcPr>
            <w:tcW w:w="270" w:type="dxa"/>
            <w:vAlign w:val="bottom"/>
          </w:tcPr>
          <w:p w14:paraId="6CFBF58C" w14:textId="77777777" w:rsidR="00150B6B" w:rsidRPr="00150B6B" w:rsidRDefault="00150B6B" w:rsidP="00150B6B">
            <w:pPr>
              <w:tabs>
                <w:tab w:val="decimal" w:pos="1693"/>
              </w:tabs>
              <w:spacing w:line="220" w:lineRule="exact"/>
              <w:ind w:left="432"/>
              <w:rPr>
                <w:color w:val="000000"/>
                <w:szCs w:val="22"/>
                <w:highlight w:val="yellow"/>
              </w:rPr>
            </w:pPr>
          </w:p>
        </w:tc>
        <w:tc>
          <w:tcPr>
            <w:tcW w:w="1980" w:type="dxa"/>
            <w:vAlign w:val="bottom"/>
          </w:tcPr>
          <w:p w14:paraId="2E35AAD3" w14:textId="77777777" w:rsidR="0007670A" w:rsidRDefault="0007670A" w:rsidP="00774761">
            <w:pPr>
              <w:tabs>
                <w:tab w:val="decimal" w:pos="1695"/>
              </w:tabs>
              <w:spacing w:line="220" w:lineRule="exact"/>
              <w:ind w:right="-15"/>
              <w:rPr>
                <w:rFonts w:eastAsia="AngsanaNew"/>
                <w:szCs w:val="22"/>
                <w:lang w:eastAsia="en-GB"/>
              </w:rPr>
            </w:pPr>
          </w:p>
          <w:p w14:paraId="1907E9C8" w14:textId="1A04336D" w:rsidR="00150B6B" w:rsidRPr="00150B6B" w:rsidRDefault="00150B6B" w:rsidP="00774761">
            <w:pPr>
              <w:tabs>
                <w:tab w:val="decimal" w:pos="1695"/>
              </w:tabs>
              <w:spacing w:line="220" w:lineRule="exact"/>
              <w:ind w:right="-15"/>
              <w:rPr>
                <w:szCs w:val="22"/>
                <w:highlight w:val="yellow"/>
              </w:rPr>
            </w:pPr>
            <w:r w:rsidRPr="00150B6B">
              <w:rPr>
                <w:rFonts w:eastAsia="AngsanaNew"/>
                <w:szCs w:val="22"/>
                <w:lang w:eastAsia="en-GB"/>
              </w:rPr>
              <w:t>923</w:t>
            </w:r>
          </w:p>
        </w:tc>
      </w:tr>
      <w:tr w:rsidR="00150B6B" w:rsidRPr="005613A2" w14:paraId="6FEE8D51" w14:textId="77777777" w:rsidTr="00A1749A">
        <w:tc>
          <w:tcPr>
            <w:tcW w:w="1890" w:type="dxa"/>
          </w:tcPr>
          <w:p w14:paraId="6F77855F" w14:textId="578F3214" w:rsidR="00150B6B" w:rsidRPr="005613A2" w:rsidRDefault="00150B6B" w:rsidP="00150B6B">
            <w:pPr>
              <w:spacing w:line="220" w:lineRule="exact"/>
              <w:ind w:left="160" w:hanging="160"/>
              <w:rPr>
                <w:szCs w:val="22"/>
              </w:rPr>
            </w:pPr>
            <w:r w:rsidRPr="005613A2">
              <w:rPr>
                <w:szCs w:val="22"/>
              </w:rPr>
              <w:t>AWC Shares Plan Tranche 4</w:t>
            </w:r>
          </w:p>
        </w:tc>
        <w:tc>
          <w:tcPr>
            <w:tcW w:w="720" w:type="dxa"/>
            <w:vAlign w:val="bottom"/>
          </w:tcPr>
          <w:p w14:paraId="574470F1" w14:textId="1115E0D3" w:rsidR="00150B6B" w:rsidRPr="005613A2" w:rsidRDefault="00150B6B" w:rsidP="00150B6B">
            <w:pPr>
              <w:spacing w:line="220" w:lineRule="exact"/>
              <w:jc w:val="center"/>
            </w:pPr>
            <w:r w:rsidRPr="005613A2">
              <w:t>1.00</w:t>
            </w:r>
          </w:p>
        </w:tc>
        <w:tc>
          <w:tcPr>
            <w:tcW w:w="990" w:type="dxa"/>
            <w:vAlign w:val="bottom"/>
          </w:tcPr>
          <w:p w14:paraId="77ADA8E3" w14:textId="42B001F3" w:rsidR="00150B6B" w:rsidRPr="002B75D9" w:rsidRDefault="00150B6B" w:rsidP="00150B6B">
            <w:pPr>
              <w:spacing w:line="220" w:lineRule="exact"/>
              <w:jc w:val="center"/>
            </w:pPr>
            <w:r w:rsidRPr="002B75D9">
              <w:t>3.86</w:t>
            </w:r>
          </w:p>
        </w:tc>
        <w:tc>
          <w:tcPr>
            <w:tcW w:w="1170" w:type="dxa"/>
            <w:vAlign w:val="bottom"/>
          </w:tcPr>
          <w:p w14:paraId="30D8F73A" w14:textId="77777777" w:rsidR="0007670A" w:rsidRDefault="0007670A" w:rsidP="00150B6B">
            <w:pPr>
              <w:tabs>
                <w:tab w:val="decimal" w:pos="885"/>
              </w:tabs>
              <w:spacing w:line="220" w:lineRule="exact"/>
              <w:ind w:right="-15"/>
              <w:rPr>
                <w:rFonts w:eastAsia="AngsanaNew"/>
                <w:szCs w:val="22"/>
                <w:lang w:eastAsia="en-GB"/>
              </w:rPr>
            </w:pPr>
          </w:p>
          <w:p w14:paraId="5C34F669" w14:textId="2C04024C" w:rsidR="00150B6B" w:rsidRPr="00150B6B" w:rsidRDefault="00150B6B" w:rsidP="00150B6B">
            <w:pPr>
              <w:tabs>
                <w:tab w:val="decimal" w:pos="885"/>
              </w:tabs>
              <w:spacing w:line="220" w:lineRule="exact"/>
              <w:ind w:right="-15"/>
              <w:rPr>
                <w:szCs w:val="22"/>
                <w:highlight w:val="yellow"/>
              </w:rPr>
            </w:pPr>
            <w:r w:rsidRPr="00150B6B">
              <w:rPr>
                <w:rFonts w:eastAsia="AngsanaNew"/>
                <w:szCs w:val="22"/>
                <w:lang w:eastAsia="en-GB"/>
              </w:rPr>
              <w:t>16,374</w:t>
            </w:r>
          </w:p>
        </w:tc>
        <w:tc>
          <w:tcPr>
            <w:tcW w:w="270" w:type="dxa"/>
            <w:vAlign w:val="bottom"/>
          </w:tcPr>
          <w:p w14:paraId="76DE1459" w14:textId="77777777" w:rsidR="00150B6B" w:rsidRPr="00150B6B" w:rsidRDefault="00150B6B" w:rsidP="00150B6B">
            <w:pPr>
              <w:spacing w:line="220" w:lineRule="exact"/>
              <w:rPr>
                <w:color w:val="000000"/>
                <w:szCs w:val="22"/>
                <w:highlight w:val="yellow"/>
              </w:rPr>
            </w:pPr>
          </w:p>
        </w:tc>
        <w:tc>
          <w:tcPr>
            <w:tcW w:w="1440" w:type="dxa"/>
            <w:vAlign w:val="bottom"/>
          </w:tcPr>
          <w:p w14:paraId="51CFCA97" w14:textId="77777777" w:rsidR="0007670A" w:rsidRDefault="0007670A" w:rsidP="00150B6B">
            <w:pPr>
              <w:tabs>
                <w:tab w:val="decimal" w:pos="1155"/>
              </w:tabs>
              <w:spacing w:line="220" w:lineRule="exact"/>
              <w:ind w:right="-15"/>
              <w:rPr>
                <w:rFonts w:eastAsia="AngsanaNew"/>
                <w:szCs w:val="22"/>
                <w:lang w:eastAsia="en-GB"/>
              </w:rPr>
            </w:pPr>
          </w:p>
          <w:p w14:paraId="40BFA45A" w14:textId="00D6F709" w:rsidR="00150B6B" w:rsidRPr="00150B6B" w:rsidRDefault="00150B6B" w:rsidP="00150B6B">
            <w:pPr>
              <w:tabs>
                <w:tab w:val="decimal" w:pos="1155"/>
              </w:tabs>
              <w:spacing w:line="220" w:lineRule="exact"/>
              <w:ind w:right="-15"/>
              <w:rPr>
                <w:szCs w:val="22"/>
                <w:highlight w:val="yellow"/>
              </w:rPr>
            </w:pPr>
            <w:r w:rsidRPr="00150B6B">
              <w:rPr>
                <w:rFonts w:eastAsia="AngsanaNew"/>
                <w:szCs w:val="22"/>
                <w:lang w:eastAsia="en-GB"/>
              </w:rPr>
              <w:t>(6,223)</w:t>
            </w:r>
          </w:p>
        </w:tc>
        <w:tc>
          <w:tcPr>
            <w:tcW w:w="270" w:type="dxa"/>
            <w:vAlign w:val="bottom"/>
          </w:tcPr>
          <w:p w14:paraId="1310DAA7" w14:textId="77777777" w:rsidR="00150B6B" w:rsidRPr="00150B6B" w:rsidRDefault="00150B6B" w:rsidP="00150B6B">
            <w:pPr>
              <w:tabs>
                <w:tab w:val="decimal" w:pos="743"/>
              </w:tabs>
              <w:spacing w:line="220" w:lineRule="exact"/>
              <w:rPr>
                <w:color w:val="000000"/>
                <w:szCs w:val="22"/>
                <w:highlight w:val="yellow"/>
              </w:rPr>
            </w:pPr>
          </w:p>
        </w:tc>
        <w:tc>
          <w:tcPr>
            <w:tcW w:w="1260" w:type="dxa"/>
            <w:vAlign w:val="bottom"/>
          </w:tcPr>
          <w:p w14:paraId="08A0F6DD" w14:textId="3EF30AE3" w:rsidR="00150B6B" w:rsidRPr="00150B6B" w:rsidRDefault="00A1749A" w:rsidP="00150B6B">
            <w:pPr>
              <w:tabs>
                <w:tab w:val="decimal" w:pos="1155"/>
              </w:tabs>
              <w:spacing w:line="220" w:lineRule="exact"/>
              <w:ind w:right="-15"/>
              <w:rPr>
                <w:szCs w:val="22"/>
                <w:highlight w:val="yellow"/>
              </w:rPr>
            </w:pPr>
            <w:r w:rsidRPr="00F6621A">
              <w:t>(690)</w:t>
            </w:r>
          </w:p>
        </w:tc>
        <w:tc>
          <w:tcPr>
            <w:tcW w:w="270" w:type="dxa"/>
            <w:vAlign w:val="bottom"/>
          </w:tcPr>
          <w:p w14:paraId="222B269F" w14:textId="77777777" w:rsidR="00150B6B" w:rsidRPr="00150B6B" w:rsidRDefault="00150B6B" w:rsidP="00150B6B">
            <w:pPr>
              <w:tabs>
                <w:tab w:val="decimal" w:pos="1693"/>
              </w:tabs>
              <w:spacing w:line="220" w:lineRule="exact"/>
              <w:ind w:left="432"/>
              <w:rPr>
                <w:color w:val="000000"/>
                <w:szCs w:val="22"/>
                <w:highlight w:val="yellow"/>
              </w:rPr>
            </w:pPr>
          </w:p>
        </w:tc>
        <w:tc>
          <w:tcPr>
            <w:tcW w:w="1980" w:type="dxa"/>
            <w:vAlign w:val="bottom"/>
          </w:tcPr>
          <w:p w14:paraId="6C756D49" w14:textId="4167A096" w:rsidR="00150B6B" w:rsidRPr="00150B6B" w:rsidRDefault="00150B6B" w:rsidP="00774761">
            <w:pPr>
              <w:tabs>
                <w:tab w:val="decimal" w:pos="1695"/>
              </w:tabs>
              <w:spacing w:line="220" w:lineRule="exact"/>
              <w:ind w:right="-15"/>
              <w:rPr>
                <w:szCs w:val="22"/>
                <w:highlight w:val="yellow"/>
              </w:rPr>
            </w:pPr>
            <w:r w:rsidRPr="00F6621A">
              <w:t>9,</w:t>
            </w:r>
            <w:r w:rsidR="00A1749A" w:rsidRPr="00F6621A">
              <w:t>461</w:t>
            </w:r>
          </w:p>
        </w:tc>
      </w:tr>
      <w:tr w:rsidR="00150B6B" w:rsidRPr="005613A2" w14:paraId="2DDC10AC" w14:textId="77777777" w:rsidTr="00A1749A">
        <w:tc>
          <w:tcPr>
            <w:tcW w:w="1890" w:type="dxa"/>
          </w:tcPr>
          <w:p w14:paraId="673E1A2E" w14:textId="72499DD4" w:rsidR="00150B6B" w:rsidRPr="005613A2" w:rsidRDefault="00150B6B" w:rsidP="00150B6B">
            <w:pPr>
              <w:spacing w:line="220" w:lineRule="exact"/>
              <w:ind w:left="160" w:hanging="160"/>
              <w:rPr>
                <w:szCs w:val="22"/>
              </w:rPr>
            </w:pPr>
            <w:r w:rsidRPr="005613A2">
              <w:rPr>
                <w:szCs w:val="22"/>
              </w:rPr>
              <w:t>AWC Shares Plan Tranche 5</w:t>
            </w:r>
          </w:p>
        </w:tc>
        <w:tc>
          <w:tcPr>
            <w:tcW w:w="720" w:type="dxa"/>
            <w:vAlign w:val="bottom"/>
          </w:tcPr>
          <w:p w14:paraId="547F3D96" w14:textId="7EC6AB02" w:rsidR="00150B6B" w:rsidRPr="005613A2" w:rsidRDefault="00150B6B" w:rsidP="00150B6B">
            <w:pPr>
              <w:spacing w:line="220" w:lineRule="exact"/>
              <w:jc w:val="center"/>
              <w:rPr>
                <w:rFonts w:eastAsia="AngsanaNew"/>
                <w:szCs w:val="22"/>
                <w:lang w:eastAsia="en-GB"/>
              </w:rPr>
            </w:pPr>
            <w:r w:rsidRPr="005613A2">
              <w:t>1.00</w:t>
            </w:r>
          </w:p>
        </w:tc>
        <w:tc>
          <w:tcPr>
            <w:tcW w:w="990" w:type="dxa"/>
            <w:vAlign w:val="bottom"/>
          </w:tcPr>
          <w:p w14:paraId="306A8C65" w14:textId="0692DAF0" w:rsidR="00150B6B" w:rsidRPr="002B75D9" w:rsidRDefault="00150B6B" w:rsidP="00150B6B">
            <w:pPr>
              <w:spacing w:line="220" w:lineRule="exact"/>
              <w:jc w:val="center"/>
              <w:rPr>
                <w:rFonts w:eastAsia="AngsanaNew"/>
                <w:szCs w:val="22"/>
                <w:lang w:eastAsia="en-GB"/>
              </w:rPr>
            </w:pPr>
            <w:r w:rsidRPr="002B75D9">
              <w:t>3.21</w:t>
            </w:r>
          </w:p>
        </w:tc>
        <w:tc>
          <w:tcPr>
            <w:tcW w:w="1170" w:type="dxa"/>
            <w:tcBorders>
              <w:bottom w:val="single" w:sz="4" w:space="0" w:color="auto"/>
            </w:tcBorders>
            <w:vAlign w:val="bottom"/>
          </w:tcPr>
          <w:p w14:paraId="27A97BED" w14:textId="77777777" w:rsidR="0007670A" w:rsidRDefault="0007670A" w:rsidP="00150B6B">
            <w:pPr>
              <w:tabs>
                <w:tab w:val="decimal" w:pos="885"/>
              </w:tabs>
              <w:spacing w:line="220" w:lineRule="exact"/>
              <w:ind w:right="-15"/>
              <w:rPr>
                <w:rFonts w:eastAsia="AngsanaNew"/>
                <w:szCs w:val="22"/>
                <w:lang w:eastAsia="en-GB"/>
              </w:rPr>
            </w:pPr>
          </w:p>
          <w:p w14:paraId="0298BD8F" w14:textId="58C20E3F" w:rsidR="00150B6B" w:rsidRPr="00150B6B" w:rsidRDefault="00150B6B" w:rsidP="00150B6B">
            <w:pPr>
              <w:tabs>
                <w:tab w:val="decimal" w:pos="885"/>
              </w:tabs>
              <w:spacing w:line="220" w:lineRule="exact"/>
              <w:ind w:right="-15"/>
              <w:rPr>
                <w:szCs w:val="22"/>
                <w:highlight w:val="yellow"/>
              </w:rPr>
            </w:pPr>
            <w:r w:rsidRPr="00150B6B">
              <w:rPr>
                <w:rFonts w:eastAsia="AngsanaNew"/>
                <w:szCs w:val="22"/>
                <w:lang w:eastAsia="en-GB"/>
              </w:rPr>
              <w:t>17,045</w:t>
            </w:r>
          </w:p>
        </w:tc>
        <w:tc>
          <w:tcPr>
            <w:tcW w:w="270" w:type="dxa"/>
            <w:vAlign w:val="bottom"/>
          </w:tcPr>
          <w:p w14:paraId="38ACD9A3" w14:textId="77777777" w:rsidR="00150B6B" w:rsidRPr="00150B6B" w:rsidRDefault="00150B6B" w:rsidP="00150B6B">
            <w:pPr>
              <w:spacing w:line="220" w:lineRule="exact"/>
              <w:rPr>
                <w:color w:val="000000"/>
                <w:szCs w:val="22"/>
                <w:highlight w:val="yellow"/>
              </w:rPr>
            </w:pPr>
          </w:p>
        </w:tc>
        <w:tc>
          <w:tcPr>
            <w:tcW w:w="1440" w:type="dxa"/>
            <w:tcBorders>
              <w:bottom w:val="single" w:sz="4" w:space="0" w:color="auto"/>
            </w:tcBorders>
            <w:vAlign w:val="bottom"/>
          </w:tcPr>
          <w:p w14:paraId="19652827" w14:textId="77777777" w:rsidR="0007670A" w:rsidRDefault="0007670A" w:rsidP="00150B6B">
            <w:pPr>
              <w:tabs>
                <w:tab w:val="decimal" w:pos="850"/>
              </w:tabs>
              <w:spacing w:line="220" w:lineRule="exact"/>
              <w:ind w:right="-15"/>
              <w:rPr>
                <w:rFonts w:eastAsia="AngsanaNew"/>
                <w:szCs w:val="22"/>
                <w:lang w:eastAsia="en-GB"/>
              </w:rPr>
            </w:pPr>
          </w:p>
          <w:p w14:paraId="5A260F04" w14:textId="2B9BF726" w:rsidR="00150B6B" w:rsidRPr="00150B6B" w:rsidRDefault="00150B6B" w:rsidP="00150B6B">
            <w:pPr>
              <w:tabs>
                <w:tab w:val="decimal" w:pos="850"/>
              </w:tabs>
              <w:spacing w:line="220" w:lineRule="exact"/>
              <w:ind w:right="-15"/>
              <w:rPr>
                <w:szCs w:val="22"/>
                <w:highlight w:val="yellow"/>
              </w:rPr>
            </w:pPr>
            <w:r w:rsidRPr="00150B6B">
              <w:rPr>
                <w:rFonts w:eastAsia="AngsanaNew"/>
                <w:szCs w:val="22"/>
                <w:lang w:eastAsia="en-GB"/>
              </w:rPr>
              <w:t>-</w:t>
            </w:r>
          </w:p>
        </w:tc>
        <w:tc>
          <w:tcPr>
            <w:tcW w:w="270" w:type="dxa"/>
            <w:vAlign w:val="bottom"/>
          </w:tcPr>
          <w:p w14:paraId="011B0445" w14:textId="77777777" w:rsidR="00150B6B" w:rsidRPr="00150B6B" w:rsidRDefault="00150B6B" w:rsidP="00150B6B">
            <w:pPr>
              <w:tabs>
                <w:tab w:val="decimal" w:pos="743"/>
              </w:tabs>
              <w:spacing w:line="220" w:lineRule="exact"/>
              <w:rPr>
                <w:color w:val="000000"/>
                <w:szCs w:val="22"/>
                <w:highlight w:val="yellow"/>
              </w:rPr>
            </w:pPr>
          </w:p>
        </w:tc>
        <w:tc>
          <w:tcPr>
            <w:tcW w:w="1260" w:type="dxa"/>
            <w:tcBorders>
              <w:bottom w:val="single" w:sz="4" w:space="0" w:color="auto"/>
            </w:tcBorders>
            <w:vAlign w:val="bottom"/>
          </w:tcPr>
          <w:p w14:paraId="047F6931" w14:textId="6FC71F5A" w:rsidR="00150B6B" w:rsidRPr="00150B6B" w:rsidRDefault="00A1749A" w:rsidP="00150B6B">
            <w:pPr>
              <w:tabs>
                <w:tab w:val="decimal" w:pos="1155"/>
              </w:tabs>
              <w:spacing w:line="220" w:lineRule="exact"/>
              <w:ind w:right="-15"/>
              <w:rPr>
                <w:szCs w:val="22"/>
                <w:highlight w:val="yellow"/>
              </w:rPr>
            </w:pPr>
            <w:r w:rsidRPr="00F6621A">
              <w:t>(386)</w:t>
            </w:r>
          </w:p>
        </w:tc>
        <w:tc>
          <w:tcPr>
            <w:tcW w:w="270" w:type="dxa"/>
            <w:vAlign w:val="bottom"/>
          </w:tcPr>
          <w:p w14:paraId="26F33107" w14:textId="77777777" w:rsidR="00150B6B" w:rsidRPr="00150B6B" w:rsidRDefault="00150B6B" w:rsidP="00150B6B">
            <w:pPr>
              <w:tabs>
                <w:tab w:val="decimal" w:pos="1693"/>
              </w:tabs>
              <w:spacing w:line="220" w:lineRule="exact"/>
              <w:ind w:left="432"/>
              <w:rPr>
                <w:color w:val="000000"/>
                <w:szCs w:val="22"/>
                <w:highlight w:val="yellow"/>
              </w:rPr>
            </w:pPr>
          </w:p>
        </w:tc>
        <w:tc>
          <w:tcPr>
            <w:tcW w:w="1980" w:type="dxa"/>
            <w:tcBorders>
              <w:bottom w:val="single" w:sz="4" w:space="0" w:color="auto"/>
            </w:tcBorders>
            <w:vAlign w:val="bottom"/>
          </w:tcPr>
          <w:p w14:paraId="5AACAFAB" w14:textId="4645E556" w:rsidR="00150B6B" w:rsidRPr="00150B6B" w:rsidRDefault="00150B6B" w:rsidP="00774761">
            <w:pPr>
              <w:tabs>
                <w:tab w:val="decimal" w:pos="1695"/>
              </w:tabs>
              <w:spacing w:line="220" w:lineRule="exact"/>
              <w:ind w:right="-15"/>
              <w:rPr>
                <w:szCs w:val="22"/>
                <w:highlight w:val="yellow"/>
              </w:rPr>
            </w:pPr>
            <w:r w:rsidRPr="00F6621A">
              <w:t>16,</w:t>
            </w:r>
            <w:r w:rsidR="00A1749A" w:rsidRPr="00F6621A">
              <w:t>659</w:t>
            </w:r>
          </w:p>
        </w:tc>
      </w:tr>
      <w:tr w:rsidR="00150B6B" w:rsidRPr="009426D0" w14:paraId="14953DF6" w14:textId="77777777" w:rsidTr="00A1749A">
        <w:tc>
          <w:tcPr>
            <w:tcW w:w="1890" w:type="dxa"/>
          </w:tcPr>
          <w:p w14:paraId="012BFE2B" w14:textId="77777777" w:rsidR="00150B6B" w:rsidRPr="005613A2" w:rsidRDefault="00150B6B" w:rsidP="00150B6B">
            <w:pPr>
              <w:spacing w:line="220" w:lineRule="exact"/>
            </w:pPr>
            <w:r w:rsidRPr="005613A2">
              <w:rPr>
                <w:b/>
                <w:bCs/>
                <w:color w:val="000000"/>
                <w:szCs w:val="22"/>
              </w:rPr>
              <w:t>Total</w:t>
            </w:r>
          </w:p>
        </w:tc>
        <w:tc>
          <w:tcPr>
            <w:tcW w:w="720" w:type="dxa"/>
            <w:vAlign w:val="bottom"/>
          </w:tcPr>
          <w:p w14:paraId="0FC27943" w14:textId="77777777" w:rsidR="00150B6B" w:rsidRPr="005613A2" w:rsidRDefault="00150B6B" w:rsidP="00150B6B">
            <w:pPr>
              <w:spacing w:line="220" w:lineRule="exact"/>
              <w:rPr>
                <w:color w:val="000000"/>
                <w:szCs w:val="22"/>
              </w:rPr>
            </w:pPr>
          </w:p>
        </w:tc>
        <w:tc>
          <w:tcPr>
            <w:tcW w:w="990" w:type="dxa"/>
            <w:vAlign w:val="bottom"/>
          </w:tcPr>
          <w:p w14:paraId="32B2B750" w14:textId="77777777" w:rsidR="00150B6B" w:rsidRPr="00506BB8" w:rsidRDefault="00150B6B" w:rsidP="00150B6B">
            <w:pPr>
              <w:spacing w:line="220" w:lineRule="exact"/>
              <w:rPr>
                <w:b/>
                <w:bCs/>
                <w:color w:val="000000"/>
                <w:szCs w:val="22"/>
                <w:highlight w:val="yellow"/>
              </w:rPr>
            </w:pPr>
          </w:p>
        </w:tc>
        <w:tc>
          <w:tcPr>
            <w:tcW w:w="1170" w:type="dxa"/>
            <w:tcBorders>
              <w:top w:val="single" w:sz="4" w:space="0" w:color="auto"/>
              <w:bottom w:val="double" w:sz="4" w:space="0" w:color="auto"/>
            </w:tcBorders>
            <w:vAlign w:val="bottom"/>
          </w:tcPr>
          <w:p w14:paraId="0D2F5158" w14:textId="15EC35E3" w:rsidR="00150B6B" w:rsidRPr="00150B6B" w:rsidRDefault="00150B6B" w:rsidP="00150B6B">
            <w:pPr>
              <w:tabs>
                <w:tab w:val="decimal" w:pos="885"/>
              </w:tabs>
              <w:spacing w:line="220" w:lineRule="exact"/>
              <w:ind w:right="-15"/>
              <w:rPr>
                <w:b/>
                <w:bCs/>
                <w:color w:val="000000"/>
                <w:szCs w:val="22"/>
                <w:highlight w:val="yellow"/>
              </w:rPr>
            </w:pPr>
            <w:r w:rsidRPr="00150B6B">
              <w:rPr>
                <w:rFonts w:eastAsia="AngsanaNew"/>
                <w:b/>
                <w:bCs/>
                <w:szCs w:val="22"/>
                <w:lang w:eastAsia="en-GB"/>
              </w:rPr>
              <w:t>42,672</w:t>
            </w:r>
          </w:p>
        </w:tc>
        <w:tc>
          <w:tcPr>
            <w:tcW w:w="270" w:type="dxa"/>
            <w:vAlign w:val="bottom"/>
          </w:tcPr>
          <w:p w14:paraId="6D3DA53A" w14:textId="77777777" w:rsidR="00150B6B" w:rsidRPr="00150B6B" w:rsidRDefault="00150B6B" w:rsidP="00150B6B">
            <w:pPr>
              <w:tabs>
                <w:tab w:val="decimal" w:pos="972"/>
              </w:tabs>
              <w:spacing w:line="220" w:lineRule="exact"/>
              <w:rPr>
                <w:b/>
                <w:bCs/>
                <w:color w:val="000000"/>
                <w:szCs w:val="22"/>
                <w:highlight w:val="yellow"/>
              </w:rPr>
            </w:pPr>
          </w:p>
        </w:tc>
        <w:tc>
          <w:tcPr>
            <w:tcW w:w="1440" w:type="dxa"/>
            <w:tcBorders>
              <w:top w:val="single" w:sz="4" w:space="0" w:color="auto"/>
              <w:bottom w:val="double" w:sz="4" w:space="0" w:color="auto"/>
            </w:tcBorders>
            <w:vAlign w:val="bottom"/>
          </w:tcPr>
          <w:p w14:paraId="6B504D8F" w14:textId="21DC0AA0" w:rsidR="00150B6B" w:rsidRPr="00150B6B" w:rsidRDefault="00150B6B" w:rsidP="00150B6B">
            <w:pPr>
              <w:tabs>
                <w:tab w:val="decimal" w:pos="1155"/>
              </w:tabs>
              <w:spacing w:line="220" w:lineRule="exact"/>
              <w:ind w:right="-15"/>
              <w:rPr>
                <w:b/>
                <w:bCs/>
                <w:szCs w:val="22"/>
                <w:highlight w:val="yellow"/>
              </w:rPr>
            </w:pPr>
            <w:r w:rsidRPr="00150B6B">
              <w:rPr>
                <w:rFonts w:eastAsia="AngsanaNew"/>
                <w:b/>
                <w:bCs/>
                <w:szCs w:val="22"/>
                <w:lang w:eastAsia="en-GB"/>
              </w:rPr>
              <w:t>(12,971)</w:t>
            </w:r>
          </w:p>
        </w:tc>
        <w:tc>
          <w:tcPr>
            <w:tcW w:w="270" w:type="dxa"/>
            <w:vAlign w:val="bottom"/>
          </w:tcPr>
          <w:p w14:paraId="2CC1CAF8" w14:textId="77777777" w:rsidR="00150B6B" w:rsidRPr="00150B6B" w:rsidRDefault="00150B6B" w:rsidP="00150B6B">
            <w:pPr>
              <w:spacing w:line="220" w:lineRule="exact"/>
              <w:rPr>
                <w:b/>
                <w:bCs/>
                <w:color w:val="000000"/>
                <w:szCs w:val="22"/>
                <w:highlight w:val="yellow"/>
              </w:rPr>
            </w:pPr>
          </w:p>
        </w:tc>
        <w:tc>
          <w:tcPr>
            <w:tcW w:w="1260" w:type="dxa"/>
            <w:tcBorders>
              <w:top w:val="single" w:sz="4" w:space="0" w:color="auto"/>
              <w:bottom w:val="double" w:sz="4" w:space="0" w:color="auto"/>
            </w:tcBorders>
            <w:vAlign w:val="bottom"/>
          </w:tcPr>
          <w:p w14:paraId="02BC4C12" w14:textId="67E507BD" w:rsidR="00150B6B" w:rsidRPr="00150B6B" w:rsidRDefault="00150B6B" w:rsidP="00150B6B">
            <w:pPr>
              <w:tabs>
                <w:tab w:val="decimal" w:pos="1155"/>
              </w:tabs>
              <w:spacing w:line="220" w:lineRule="exact"/>
              <w:ind w:right="-15"/>
              <w:rPr>
                <w:b/>
                <w:bCs/>
                <w:szCs w:val="22"/>
                <w:highlight w:val="yellow"/>
              </w:rPr>
            </w:pPr>
            <w:r w:rsidRPr="00A1749A">
              <w:rPr>
                <w:b/>
                <w:bCs/>
              </w:rPr>
              <w:t>(2,</w:t>
            </w:r>
            <w:r w:rsidR="00A1749A" w:rsidRPr="00A1749A">
              <w:rPr>
                <w:b/>
                <w:bCs/>
              </w:rPr>
              <w:t>658</w:t>
            </w:r>
            <w:r w:rsidRPr="00A1749A">
              <w:rPr>
                <w:b/>
                <w:bCs/>
              </w:rPr>
              <w:t>)</w:t>
            </w:r>
          </w:p>
        </w:tc>
        <w:tc>
          <w:tcPr>
            <w:tcW w:w="270" w:type="dxa"/>
            <w:vAlign w:val="bottom"/>
          </w:tcPr>
          <w:p w14:paraId="2C20CFE0" w14:textId="77777777" w:rsidR="00150B6B" w:rsidRPr="00150B6B" w:rsidRDefault="00150B6B" w:rsidP="00150B6B">
            <w:pPr>
              <w:tabs>
                <w:tab w:val="decimal" w:pos="1125"/>
              </w:tabs>
              <w:spacing w:line="220" w:lineRule="exact"/>
              <w:ind w:right="-18"/>
              <w:rPr>
                <w:b/>
                <w:bCs/>
                <w:color w:val="000000"/>
                <w:szCs w:val="22"/>
                <w:highlight w:val="yellow"/>
              </w:rPr>
            </w:pPr>
          </w:p>
        </w:tc>
        <w:tc>
          <w:tcPr>
            <w:tcW w:w="1980" w:type="dxa"/>
            <w:tcBorders>
              <w:top w:val="single" w:sz="4" w:space="0" w:color="auto"/>
              <w:bottom w:val="double" w:sz="4" w:space="0" w:color="auto"/>
            </w:tcBorders>
            <w:vAlign w:val="bottom"/>
          </w:tcPr>
          <w:p w14:paraId="0CBEF3A2" w14:textId="79B9D9BB" w:rsidR="00150B6B" w:rsidRPr="00150B6B" w:rsidRDefault="00150B6B" w:rsidP="00774761">
            <w:pPr>
              <w:tabs>
                <w:tab w:val="decimal" w:pos="1695"/>
              </w:tabs>
              <w:spacing w:line="220" w:lineRule="exact"/>
              <w:ind w:right="-15"/>
              <w:rPr>
                <w:b/>
                <w:bCs/>
                <w:szCs w:val="22"/>
                <w:highlight w:val="yellow"/>
              </w:rPr>
            </w:pPr>
            <w:r w:rsidRPr="00A1749A">
              <w:rPr>
                <w:b/>
                <w:bCs/>
              </w:rPr>
              <w:t>27,</w:t>
            </w:r>
            <w:r w:rsidR="00A1749A" w:rsidRPr="00A1749A">
              <w:rPr>
                <w:b/>
                <w:bCs/>
              </w:rPr>
              <w:t>043</w:t>
            </w:r>
          </w:p>
        </w:tc>
      </w:tr>
    </w:tbl>
    <w:p w14:paraId="3C76C200" w14:textId="77777777" w:rsidR="00A4364C" w:rsidRPr="00C07CEF" w:rsidRDefault="00A4364C" w:rsidP="00A4364C">
      <w:pPr>
        <w:spacing w:line="240" w:lineRule="auto"/>
        <w:ind w:left="562"/>
        <w:rPr>
          <w:szCs w:val="22"/>
        </w:rPr>
      </w:pPr>
    </w:p>
    <w:p w14:paraId="32FD5B12" w14:textId="4BCFC6AD" w:rsidR="00A4364C" w:rsidRPr="009426D0" w:rsidRDefault="00A4364C" w:rsidP="00886005">
      <w:pPr>
        <w:pStyle w:val="BodyText3"/>
        <w:spacing w:line="240" w:lineRule="atLeast"/>
        <w:ind w:left="540" w:firstLine="0"/>
        <w:jc w:val="thaiDistribute"/>
        <w:rPr>
          <w:sz w:val="22"/>
          <w:szCs w:val="22"/>
        </w:rPr>
      </w:pPr>
      <w:r w:rsidRPr="009426D0">
        <w:rPr>
          <w:sz w:val="22"/>
          <w:szCs w:val="22"/>
          <w:vertAlign w:val="superscript"/>
        </w:rPr>
        <w:t>(1)</w:t>
      </w:r>
      <w:r w:rsidR="009B5AFE">
        <w:rPr>
          <w:sz w:val="22"/>
          <w:szCs w:val="22"/>
          <w:vertAlign w:val="superscript"/>
        </w:rPr>
        <w:t xml:space="preserve"> </w:t>
      </w:r>
      <w:r w:rsidRPr="009426D0">
        <w:rPr>
          <w:sz w:val="22"/>
          <w:szCs w:val="22"/>
        </w:rPr>
        <w:t>The shares will be gradually issued on an annual basis over three years since the offering of such ordinary shares.</w:t>
      </w:r>
    </w:p>
    <w:p w14:paraId="5E2D15F7" w14:textId="77777777" w:rsidR="008F4B1E" w:rsidRDefault="008F4B1E">
      <w:pPr>
        <w:spacing w:line="240" w:lineRule="auto"/>
        <w:rPr>
          <w:szCs w:val="22"/>
        </w:rPr>
      </w:pPr>
    </w:p>
    <w:p w14:paraId="654BDB25" w14:textId="3F25150B" w:rsidR="00B14926" w:rsidRPr="00D020DD" w:rsidRDefault="00F01542" w:rsidP="00B14926">
      <w:pPr>
        <w:spacing w:line="260" w:lineRule="exact"/>
        <w:ind w:left="547"/>
        <w:jc w:val="both"/>
        <w:rPr>
          <w:szCs w:val="22"/>
          <w:lang w:val="en-US" w:bidi="th-TH"/>
        </w:rPr>
      </w:pPr>
      <w:r>
        <w:rPr>
          <w:szCs w:val="22"/>
        </w:rPr>
        <w:t>Subsequently, o</w:t>
      </w:r>
      <w:r w:rsidR="00B14926" w:rsidRPr="00D020DD">
        <w:rPr>
          <w:szCs w:val="22"/>
        </w:rPr>
        <w:t>n 29 April 2025, the Annually General Meeting of Shareholders 2025 approved the bonus share plan for employees (AWC Share</w:t>
      </w:r>
      <w:r w:rsidR="00B14926" w:rsidRPr="00D020DD">
        <w:rPr>
          <w:rFonts w:cs="Angsana New"/>
          <w:szCs w:val="28"/>
          <w:lang w:val="en-US" w:bidi="th-TH"/>
        </w:rPr>
        <w:t>s</w:t>
      </w:r>
      <w:r w:rsidR="00B14926" w:rsidRPr="00D020DD">
        <w:rPr>
          <w:szCs w:val="22"/>
        </w:rPr>
        <w:t xml:space="preserve"> Plan 2025). The Company will offer newly issued ordinary shares </w:t>
      </w:r>
      <w:r w:rsidR="00B14926" w:rsidRPr="00D020DD">
        <w:rPr>
          <w:szCs w:val="22"/>
          <w:lang w:eastAsia="en-GB"/>
        </w:rPr>
        <w:t xml:space="preserve">to its qualified employees in accordance with the </w:t>
      </w:r>
      <w:r w:rsidR="00B14926" w:rsidRPr="00D020DD">
        <w:rPr>
          <w:szCs w:val="22"/>
        </w:rPr>
        <w:t>AWC Shares Plan 2025 by identifying</w:t>
      </w:r>
      <w:r w:rsidR="00B14926" w:rsidRPr="00D020DD">
        <w:rPr>
          <w:szCs w:val="22"/>
          <w:lang w:val="en-US" w:bidi="th-TH"/>
        </w:rPr>
        <w:t xml:space="preserve"> mandatory participation of top management but optional participation of staff at other levels.</w:t>
      </w:r>
    </w:p>
    <w:p w14:paraId="1CBCC068" w14:textId="55440EDC" w:rsidR="00B14926" w:rsidRPr="007B291B" w:rsidRDefault="00B14926" w:rsidP="00B14926">
      <w:pPr>
        <w:spacing w:line="240" w:lineRule="auto"/>
        <w:rPr>
          <w:sz w:val="16"/>
          <w:szCs w:val="16"/>
        </w:rPr>
      </w:pPr>
    </w:p>
    <w:p w14:paraId="1EEDA16D" w14:textId="77777777" w:rsidR="00F535F4" w:rsidRDefault="00F535F4">
      <w:pPr>
        <w:spacing w:line="240" w:lineRule="auto"/>
        <w:rPr>
          <w:szCs w:val="22"/>
        </w:rPr>
      </w:pPr>
      <w:r>
        <w:rPr>
          <w:szCs w:val="22"/>
        </w:rPr>
        <w:br w:type="page"/>
      </w:r>
    </w:p>
    <w:p w14:paraId="102E04D7" w14:textId="1325745C" w:rsidR="00B14926" w:rsidRPr="00D020DD" w:rsidRDefault="00B14926" w:rsidP="00B14926">
      <w:pPr>
        <w:tabs>
          <w:tab w:val="left" w:pos="540"/>
          <w:tab w:val="left" w:pos="720"/>
        </w:tabs>
        <w:spacing w:line="240" w:lineRule="exact"/>
        <w:ind w:left="540"/>
        <w:jc w:val="thaiDistribute"/>
        <w:rPr>
          <w:rFonts w:cstheme="minorBidi"/>
          <w:szCs w:val="28"/>
          <w:lang w:bidi="th-TH"/>
        </w:rPr>
      </w:pPr>
      <w:r w:rsidRPr="00D020DD">
        <w:rPr>
          <w:szCs w:val="22"/>
        </w:rPr>
        <w:lastRenderedPageBreak/>
        <w:t>Detail of AWC Shares Plan 2025 as follows:</w:t>
      </w:r>
    </w:p>
    <w:p w14:paraId="507C6247" w14:textId="77777777" w:rsidR="00B14926" w:rsidRPr="00D020DD" w:rsidRDefault="00B14926" w:rsidP="00B14926">
      <w:pPr>
        <w:pStyle w:val="ListParagraph"/>
        <w:spacing w:line="240" w:lineRule="exact"/>
        <w:ind w:left="540"/>
        <w:jc w:val="thaiDistribute"/>
        <w:rPr>
          <w:sz w:val="28"/>
          <w:szCs w:val="28"/>
        </w:rPr>
      </w:pPr>
    </w:p>
    <w:tbl>
      <w:tblPr>
        <w:tblW w:w="9270" w:type="dxa"/>
        <w:tblInd w:w="450" w:type="dxa"/>
        <w:tblLook w:val="04A0" w:firstRow="1" w:lastRow="0" w:firstColumn="1" w:lastColumn="0" w:noHBand="0" w:noVBand="1"/>
      </w:tblPr>
      <w:tblGrid>
        <w:gridCol w:w="3275"/>
        <w:gridCol w:w="325"/>
        <w:gridCol w:w="5670"/>
      </w:tblGrid>
      <w:tr w:rsidR="00B14926" w:rsidRPr="00D020DD" w14:paraId="041193A1" w14:textId="77777777">
        <w:trPr>
          <w:trHeight w:val="548"/>
          <w:tblHeader/>
        </w:trPr>
        <w:tc>
          <w:tcPr>
            <w:tcW w:w="3275" w:type="dxa"/>
            <w:hideMark/>
          </w:tcPr>
          <w:p w14:paraId="4ED32425" w14:textId="77777777" w:rsidR="00B14926" w:rsidRPr="00D020DD" w:rsidRDefault="00B14926">
            <w:pPr>
              <w:pStyle w:val="ListParagraph"/>
              <w:tabs>
                <w:tab w:val="right" w:pos="3599"/>
              </w:tabs>
              <w:spacing w:line="220" w:lineRule="exact"/>
              <w:ind w:left="-15"/>
              <w:jc w:val="center"/>
              <w:rPr>
                <w:rFonts w:ascii="Angsana New" w:hAnsi="Angsana New"/>
                <w:b/>
                <w:bCs/>
                <w:sz w:val="30"/>
                <w:szCs w:val="30"/>
              </w:rPr>
            </w:pPr>
            <w:r w:rsidRPr="00D020DD">
              <w:rPr>
                <w:rFonts w:ascii="Angsana New" w:hAnsi="Angsana New"/>
                <w:b/>
                <w:bCs/>
                <w:sz w:val="30"/>
                <w:szCs w:val="30"/>
              </w:rPr>
              <w:t>Items</w:t>
            </w:r>
          </w:p>
        </w:tc>
        <w:tc>
          <w:tcPr>
            <w:tcW w:w="325" w:type="dxa"/>
          </w:tcPr>
          <w:p w14:paraId="151E7DEE" w14:textId="77777777" w:rsidR="00B14926" w:rsidRPr="00D020DD" w:rsidRDefault="00B14926">
            <w:pPr>
              <w:pStyle w:val="ListParagraph"/>
              <w:spacing w:line="220" w:lineRule="exact"/>
              <w:ind w:left="540"/>
              <w:rPr>
                <w:rFonts w:ascii="Angsana New" w:hAnsi="Angsana New"/>
                <w:sz w:val="30"/>
                <w:szCs w:val="30"/>
                <w:cs/>
              </w:rPr>
            </w:pPr>
          </w:p>
        </w:tc>
        <w:tc>
          <w:tcPr>
            <w:tcW w:w="5670" w:type="dxa"/>
            <w:hideMark/>
          </w:tcPr>
          <w:p w14:paraId="4DD1C8CF" w14:textId="77777777" w:rsidR="00B14926" w:rsidRPr="00D020DD" w:rsidRDefault="00B14926">
            <w:pPr>
              <w:pStyle w:val="ListParagraph"/>
              <w:spacing w:line="220" w:lineRule="exact"/>
              <w:ind w:left="252" w:hanging="720"/>
              <w:jc w:val="center"/>
              <w:rPr>
                <w:rFonts w:ascii="Angsana New" w:hAnsi="Angsana New"/>
                <w:b/>
                <w:bCs/>
                <w:sz w:val="30"/>
                <w:szCs w:val="30"/>
                <w:cs/>
              </w:rPr>
            </w:pPr>
            <w:r w:rsidRPr="00D020DD">
              <w:rPr>
                <w:rFonts w:ascii="Angsana New" w:hAnsi="Angsana New"/>
                <w:b/>
                <w:bCs/>
                <w:sz w:val="30"/>
                <w:szCs w:val="30"/>
              </w:rPr>
              <w:t>Description</w:t>
            </w:r>
          </w:p>
        </w:tc>
      </w:tr>
      <w:tr w:rsidR="00B14926" w:rsidRPr="00D020DD" w14:paraId="2FC5E9DB" w14:textId="77777777" w:rsidTr="00844650">
        <w:trPr>
          <w:trHeight w:val="605"/>
        </w:trPr>
        <w:tc>
          <w:tcPr>
            <w:tcW w:w="3275" w:type="dxa"/>
            <w:hideMark/>
          </w:tcPr>
          <w:p w14:paraId="31594694" w14:textId="77777777" w:rsidR="00B14926" w:rsidRPr="00D020DD" w:rsidRDefault="00B14926">
            <w:pPr>
              <w:pStyle w:val="ListParagraph"/>
              <w:tabs>
                <w:tab w:val="right" w:pos="3599"/>
              </w:tabs>
              <w:spacing w:line="220" w:lineRule="exact"/>
              <w:ind w:left="-15"/>
              <w:rPr>
                <w:b/>
                <w:bCs/>
                <w:szCs w:val="22"/>
              </w:rPr>
            </w:pPr>
            <w:r w:rsidRPr="00D020DD">
              <w:rPr>
                <w:szCs w:val="22"/>
              </w:rPr>
              <w:t>Term of continuing scheme:</w:t>
            </w:r>
          </w:p>
        </w:tc>
        <w:tc>
          <w:tcPr>
            <w:tcW w:w="325" w:type="dxa"/>
          </w:tcPr>
          <w:p w14:paraId="48F5735B" w14:textId="77777777" w:rsidR="00B14926" w:rsidRPr="00D020DD" w:rsidRDefault="00B14926">
            <w:pPr>
              <w:pStyle w:val="ListParagraph"/>
              <w:spacing w:line="220" w:lineRule="exact"/>
              <w:ind w:left="540"/>
              <w:rPr>
                <w:szCs w:val="22"/>
                <w:cs/>
              </w:rPr>
            </w:pPr>
          </w:p>
        </w:tc>
        <w:tc>
          <w:tcPr>
            <w:tcW w:w="5670" w:type="dxa"/>
            <w:hideMark/>
          </w:tcPr>
          <w:p w14:paraId="0B5750DD" w14:textId="2813FDFB" w:rsidR="00B14926" w:rsidRPr="00D020DD" w:rsidRDefault="00B14926" w:rsidP="006A7769">
            <w:pPr>
              <w:pStyle w:val="ListParagraph"/>
              <w:spacing w:line="220" w:lineRule="exact"/>
              <w:ind w:left="252"/>
              <w:jc w:val="thaiDistribute"/>
              <w:rPr>
                <w:szCs w:val="22"/>
                <w:cs/>
              </w:rPr>
            </w:pPr>
            <w:r w:rsidRPr="00D020DD">
              <w:rPr>
                <w:szCs w:val="22"/>
              </w:rPr>
              <w:t xml:space="preserve">5 years starting from the </w:t>
            </w:r>
            <w:r w:rsidR="00DD5DD1" w:rsidRPr="00D020DD">
              <w:rPr>
                <w:szCs w:val="22"/>
              </w:rPr>
              <w:t>date on which the shareholders’ meeting resolved to approve the project.</w:t>
            </w:r>
          </w:p>
        </w:tc>
      </w:tr>
      <w:tr w:rsidR="00B14926" w:rsidRPr="00D020DD" w14:paraId="6A076480" w14:textId="77777777" w:rsidTr="00844650">
        <w:trPr>
          <w:trHeight w:val="812"/>
        </w:trPr>
        <w:tc>
          <w:tcPr>
            <w:tcW w:w="3275" w:type="dxa"/>
            <w:hideMark/>
          </w:tcPr>
          <w:p w14:paraId="56A9398B" w14:textId="77777777" w:rsidR="00B14926" w:rsidRPr="00D020DD" w:rsidRDefault="00B14926">
            <w:pPr>
              <w:tabs>
                <w:tab w:val="right" w:pos="3599"/>
              </w:tabs>
              <w:spacing w:line="220" w:lineRule="exact"/>
              <w:ind w:left="-15"/>
              <w:rPr>
                <w:szCs w:val="22"/>
                <w:cs/>
              </w:rPr>
            </w:pPr>
            <w:r w:rsidRPr="00D020DD">
              <w:rPr>
                <w:szCs w:val="22"/>
              </w:rPr>
              <w:t xml:space="preserve">Number of ordinary shares for </w:t>
            </w:r>
            <w:r w:rsidRPr="00D020DD">
              <w:rPr>
                <w:rFonts w:cstheme="minorBidi" w:hint="cs"/>
                <w:szCs w:val="28"/>
                <w:cs/>
                <w:lang w:bidi="th-TH"/>
              </w:rPr>
              <w:t xml:space="preserve">    </w:t>
            </w:r>
            <w:r w:rsidRPr="00D020DD">
              <w:rPr>
                <w:szCs w:val="22"/>
              </w:rPr>
              <w:t>employee to be:</w:t>
            </w:r>
          </w:p>
        </w:tc>
        <w:tc>
          <w:tcPr>
            <w:tcW w:w="325" w:type="dxa"/>
          </w:tcPr>
          <w:p w14:paraId="3511722C" w14:textId="77777777" w:rsidR="00B14926" w:rsidRPr="00D020DD" w:rsidRDefault="00B14926">
            <w:pPr>
              <w:pStyle w:val="ListParagraph"/>
              <w:spacing w:line="220" w:lineRule="exact"/>
              <w:ind w:left="540"/>
              <w:jc w:val="thaiDistribute"/>
              <w:rPr>
                <w:szCs w:val="22"/>
                <w:cs/>
              </w:rPr>
            </w:pPr>
          </w:p>
        </w:tc>
        <w:tc>
          <w:tcPr>
            <w:tcW w:w="5670" w:type="dxa"/>
            <w:hideMark/>
          </w:tcPr>
          <w:p w14:paraId="7955D24E" w14:textId="7FF5D855" w:rsidR="00B14926" w:rsidRPr="00D020DD" w:rsidRDefault="00B14926">
            <w:pPr>
              <w:pStyle w:val="ListParagraph"/>
              <w:spacing w:line="220" w:lineRule="exact"/>
              <w:ind w:left="252"/>
              <w:jc w:val="thaiDistribute"/>
              <w:rPr>
                <w:sz w:val="8"/>
                <w:szCs w:val="8"/>
              </w:rPr>
            </w:pPr>
            <w:r w:rsidRPr="00D020DD">
              <w:rPr>
                <w:szCs w:val="22"/>
              </w:rPr>
              <w:t>Not exceeding the total of 1</w:t>
            </w:r>
            <w:r w:rsidR="00C550DE" w:rsidRPr="00D020DD">
              <w:rPr>
                <w:szCs w:val="22"/>
              </w:rPr>
              <w:t>36</w:t>
            </w:r>
            <w:r w:rsidRPr="00D020DD">
              <w:rPr>
                <w:szCs w:val="22"/>
              </w:rPr>
              <w:t xml:space="preserve">,000,000 newly issued ordinary shares </w:t>
            </w:r>
            <w:r w:rsidRPr="00D020DD">
              <w:t>with Baht 1 par value</w:t>
            </w:r>
            <w:r w:rsidRPr="00D020DD">
              <w:rPr>
                <w:szCs w:val="22"/>
              </w:rPr>
              <w:t>, which will be offered pursuant to the continuing scheme.</w:t>
            </w:r>
          </w:p>
          <w:p w14:paraId="6C71EFBF" w14:textId="77777777" w:rsidR="00B14926" w:rsidRPr="00D020DD" w:rsidRDefault="00B14926">
            <w:pPr>
              <w:spacing w:line="220" w:lineRule="exact"/>
              <w:jc w:val="thaiDistribute"/>
              <w:rPr>
                <w:rFonts w:eastAsia="Calibri"/>
                <w:szCs w:val="22"/>
                <w:cs/>
              </w:rPr>
            </w:pPr>
          </w:p>
        </w:tc>
      </w:tr>
      <w:tr w:rsidR="00B14926" w:rsidRPr="00F62326" w14:paraId="1B11C3CF" w14:textId="77777777" w:rsidTr="00B503E0">
        <w:trPr>
          <w:trHeight w:val="1703"/>
        </w:trPr>
        <w:tc>
          <w:tcPr>
            <w:tcW w:w="3275" w:type="dxa"/>
            <w:hideMark/>
          </w:tcPr>
          <w:p w14:paraId="38A774EB" w14:textId="77777777" w:rsidR="00B14926" w:rsidRPr="00D020DD" w:rsidRDefault="00B14926">
            <w:pPr>
              <w:pStyle w:val="ListParagraph"/>
              <w:spacing w:line="220" w:lineRule="exact"/>
              <w:ind w:left="-15"/>
              <w:rPr>
                <w:szCs w:val="22"/>
              </w:rPr>
            </w:pPr>
            <w:r w:rsidRPr="00D020DD">
              <w:rPr>
                <w:szCs w:val="22"/>
              </w:rPr>
              <w:t>Offering price per share:</w:t>
            </w:r>
          </w:p>
        </w:tc>
        <w:tc>
          <w:tcPr>
            <w:tcW w:w="325" w:type="dxa"/>
          </w:tcPr>
          <w:p w14:paraId="0B3D1CDD" w14:textId="77777777" w:rsidR="00B14926" w:rsidRPr="00D020DD" w:rsidRDefault="00B14926">
            <w:pPr>
              <w:pStyle w:val="ListParagraph"/>
              <w:spacing w:line="220" w:lineRule="exact"/>
              <w:ind w:left="540"/>
              <w:jc w:val="thaiDistribute"/>
              <w:rPr>
                <w:szCs w:val="22"/>
                <w:cs/>
              </w:rPr>
            </w:pPr>
          </w:p>
        </w:tc>
        <w:tc>
          <w:tcPr>
            <w:tcW w:w="5670" w:type="dxa"/>
            <w:hideMark/>
          </w:tcPr>
          <w:p w14:paraId="0A8E8093" w14:textId="77777777" w:rsidR="00B14926" w:rsidRDefault="00B14926">
            <w:pPr>
              <w:pStyle w:val="ListParagraph"/>
              <w:spacing w:line="220" w:lineRule="exact"/>
              <w:ind w:left="252"/>
              <w:jc w:val="thaiDistribute"/>
              <w:rPr>
                <w:spacing w:val="-4"/>
                <w:szCs w:val="22"/>
              </w:rPr>
            </w:pPr>
            <w:r w:rsidRPr="00844650">
              <w:rPr>
                <w:spacing w:val="-4"/>
                <w:szCs w:val="22"/>
              </w:rPr>
              <w:t>The offering price per share to be offered to the employees under AWC Shares Plan 202</w:t>
            </w:r>
            <w:r w:rsidR="00F62326" w:rsidRPr="00844650">
              <w:rPr>
                <w:spacing w:val="-4"/>
                <w:szCs w:val="22"/>
              </w:rPr>
              <w:t>5</w:t>
            </w:r>
            <w:r w:rsidRPr="00844650">
              <w:rPr>
                <w:spacing w:val="-4"/>
                <w:szCs w:val="22"/>
              </w:rPr>
              <w:t xml:space="preserve"> is equivalent to the average closing price of ordinary shares of the Bank on the Stock Exchange of Thailand (“SET”) on each trading day for the period of 90 calendar days prior to each offering date of the newly issued shares.</w:t>
            </w:r>
            <w:r w:rsidRPr="00844650">
              <w:rPr>
                <w:spacing w:val="-4"/>
              </w:rPr>
              <w:t xml:space="preserve"> </w:t>
            </w:r>
            <w:r w:rsidRPr="00844650">
              <w:rPr>
                <w:spacing w:val="-4"/>
                <w:szCs w:val="22"/>
              </w:rPr>
              <w:t>The shares will be issued every year within 3 years from the date of offering shares to employees.</w:t>
            </w:r>
          </w:p>
          <w:p w14:paraId="4288F452" w14:textId="6A880524" w:rsidR="002D3BE1" w:rsidRPr="00844650" w:rsidRDefault="002D3BE1">
            <w:pPr>
              <w:pStyle w:val="ListParagraph"/>
              <w:spacing w:line="220" w:lineRule="exact"/>
              <w:ind w:left="252"/>
              <w:jc w:val="thaiDistribute"/>
              <w:rPr>
                <w:spacing w:val="-4"/>
                <w:szCs w:val="22"/>
                <w:cs/>
              </w:rPr>
            </w:pPr>
          </w:p>
        </w:tc>
      </w:tr>
    </w:tbl>
    <w:p w14:paraId="67121DC0" w14:textId="55C390C9" w:rsidR="00F632D6" w:rsidRPr="00FF5903" w:rsidRDefault="00F632D6" w:rsidP="00F632D6">
      <w:pPr>
        <w:spacing w:line="260" w:lineRule="exact"/>
        <w:ind w:left="562"/>
        <w:jc w:val="both"/>
        <w:rPr>
          <w:rFonts w:cstheme="minorBidi"/>
          <w:cs/>
          <w:lang w:val="en-US" w:eastAsia="en-GB" w:bidi="th-TH"/>
        </w:rPr>
      </w:pPr>
      <w:r w:rsidRPr="00BD760B">
        <w:rPr>
          <w:lang w:val="fr-FR" w:eastAsia="en-GB"/>
        </w:rPr>
        <w:t xml:space="preserve">For the </w:t>
      </w:r>
      <w:r w:rsidR="00C249F1">
        <w:rPr>
          <w:szCs w:val="22"/>
          <w:lang w:val="fr-FR"/>
        </w:rPr>
        <w:t>nine</w:t>
      </w:r>
      <w:r w:rsidRPr="00BD760B">
        <w:rPr>
          <w:szCs w:val="22"/>
          <w:lang w:val="fr-FR"/>
        </w:rPr>
        <w:t xml:space="preserve">-month period ended 30 </w:t>
      </w:r>
      <w:r w:rsidR="00774761" w:rsidRPr="00BD760B">
        <w:rPr>
          <w:szCs w:val="22"/>
          <w:lang w:val="fr-FR"/>
        </w:rPr>
        <w:t xml:space="preserve">September </w:t>
      </w:r>
      <w:r w:rsidRPr="00BD760B">
        <w:rPr>
          <w:szCs w:val="22"/>
          <w:lang w:val="fr-FR"/>
        </w:rPr>
        <w:t>2025</w:t>
      </w:r>
      <w:r w:rsidRPr="00BD760B">
        <w:rPr>
          <w:lang w:val="fr-FR" w:eastAsia="en-GB"/>
        </w:rPr>
        <w:t xml:space="preserve">, the Group and the Company recorded expenses in relation to long-term incentive plan of Baht </w:t>
      </w:r>
      <w:r w:rsidR="008F3AFE">
        <w:rPr>
          <w:lang w:val="fr-FR" w:eastAsia="en-GB"/>
        </w:rPr>
        <w:t>35.01</w:t>
      </w:r>
      <w:r w:rsidRPr="00BD760B">
        <w:rPr>
          <w:lang w:val="fr-FR" w:eastAsia="en-GB"/>
        </w:rPr>
        <w:t xml:space="preserve"> million and Baht </w:t>
      </w:r>
      <w:r w:rsidR="008F3AFE">
        <w:rPr>
          <w:rFonts w:cstheme="minorBidi"/>
          <w:lang w:val="fr-FR" w:eastAsia="en-GB" w:bidi="th-TH"/>
        </w:rPr>
        <w:t>35.00</w:t>
      </w:r>
      <w:r w:rsidRPr="00BD760B">
        <w:rPr>
          <w:lang w:val="fr-FR" w:eastAsia="en-GB"/>
        </w:rPr>
        <w:t xml:space="preserve"> million, respectively </w:t>
      </w:r>
      <w:r w:rsidRPr="00BD760B">
        <w:rPr>
          <w:i/>
          <w:iCs/>
          <w:lang w:val="fr-FR" w:eastAsia="en-GB"/>
        </w:rPr>
        <w:t xml:space="preserve">(2024: Baht </w:t>
      </w:r>
      <w:r w:rsidR="00BD760B">
        <w:rPr>
          <w:rFonts w:cs="Angsana New"/>
          <w:i/>
          <w:iCs/>
          <w:lang w:val="en-US" w:eastAsia="en-GB" w:bidi="th-TH"/>
        </w:rPr>
        <w:t>50.71</w:t>
      </w:r>
      <w:r w:rsidRPr="00BD760B">
        <w:rPr>
          <w:i/>
          <w:iCs/>
          <w:lang w:val="fr-FR" w:eastAsia="en-GB"/>
        </w:rPr>
        <w:t xml:space="preserve"> million and Baht </w:t>
      </w:r>
      <w:r w:rsidR="00BD760B">
        <w:rPr>
          <w:i/>
          <w:iCs/>
          <w:lang w:val="fr-FR" w:eastAsia="en-GB"/>
        </w:rPr>
        <w:t>50.70</w:t>
      </w:r>
      <w:r w:rsidRPr="00BD760B">
        <w:rPr>
          <w:i/>
          <w:iCs/>
          <w:lang w:val="fr-FR" w:eastAsia="en-GB"/>
        </w:rPr>
        <w:t xml:space="preserve"> million, respectively)</w:t>
      </w:r>
      <w:r w:rsidRPr="00BD760B">
        <w:rPr>
          <w:lang w:val="fr-FR" w:eastAsia="en-GB"/>
        </w:rPr>
        <w:t>.</w:t>
      </w:r>
    </w:p>
    <w:p w14:paraId="73CF3BC1" w14:textId="77777777" w:rsidR="00CA2020" w:rsidRPr="00EC1480" w:rsidRDefault="00CA2020" w:rsidP="008F3AFE">
      <w:pPr>
        <w:pStyle w:val="BodyText"/>
        <w:spacing w:after="0"/>
        <w:rPr>
          <w:lang w:val="en-US"/>
        </w:rPr>
      </w:pPr>
    </w:p>
    <w:p w14:paraId="67E36CEE" w14:textId="57C18278" w:rsidR="00307699" w:rsidRDefault="00307699" w:rsidP="002F0991">
      <w:pPr>
        <w:pStyle w:val="Heading1"/>
        <w:tabs>
          <w:tab w:val="clear" w:pos="1134"/>
        </w:tabs>
        <w:spacing w:before="0" w:after="0" w:line="240" w:lineRule="atLeast"/>
        <w:ind w:left="540" w:hanging="540"/>
        <w:rPr>
          <w:szCs w:val="24"/>
          <w:lang w:val="fr-FR"/>
        </w:rPr>
      </w:pPr>
      <w:r w:rsidRPr="009426D0">
        <w:rPr>
          <w:szCs w:val="24"/>
          <w:lang w:val="fr-FR"/>
        </w:rPr>
        <w:t>Share capital</w:t>
      </w:r>
    </w:p>
    <w:p w14:paraId="4912FBAE" w14:textId="77777777" w:rsidR="00993D95" w:rsidRPr="002D62CF" w:rsidRDefault="00993D95" w:rsidP="002D62CF">
      <w:pPr>
        <w:spacing w:line="240" w:lineRule="atLeast"/>
        <w:ind w:left="540"/>
        <w:jc w:val="both"/>
        <w:rPr>
          <w:szCs w:val="22"/>
        </w:rPr>
      </w:pPr>
    </w:p>
    <w:tbl>
      <w:tblPr>
        <w:tblW w:w="9363" w:type="dxa"/>
        <w:tblInd w:w="459" w:type="dxa"/>
        <w:tblLayout w:type="fixed"/>
        <w:tblCellMar>
          <w:left w:w="79" w:type="dxa"/>
          <w:right w:w="79" w:type="dxa"/>
        </w:tblCellMar>
        <w:tblLook w:val="0000" w:firstRow="0" w:lastRow="0" w:firstColumn="0" w:lastColumn="0" w:noHBand="0" w:noVBand="0"/>
      </w:tblPr>
      <w:tblGrid>
        <w:gridCol w:w="3061"/>
        <w:gridCol w:w="992"/>
        <w:gridCol w:w="1208"/>
        <w:gridCol w:w="180"/>
        <w:gridCol w:w="1170"/>
        <w:gridCol w:w="180"/>
        <w:gridCol w:w="1161"/>
        <w:gridCol w:w="178"/>
        <w:gridCol w:w="1233"/>
      </w:tblGrid>
      <w:tr w:rsidR="00BF001C" w:rsidRPr="009426D0" w14:paraId="1140CFCE" w14:textId="77777777" w:rsidTr="0087668F">
        <w:trPr>
          <w:cantSplit/>
          <w:trHeight w:val="281"/>
          <w:tblHeader/>
        </w:trPr>
        <w:tc>
          <w:tcPr>
            <w:tcW w:w="3061" w:type="dxa"/>
          </w:tcPr>
          <w:p w14:paraId="3F1A136D" w14:textId="77777777" w:rsidR="00BF001C" w:rsidRPr="00C07CEF" w:rsidRDefault="00BF001C" w:rsidP="002F0991">
            <w:pPr>
              <w:spacing w:line="240" w:lineRule="atLeast"/>
              <w:rPr>
                <w:szCs w:val="22"/>
              </w:rPr>
            </w:pPr>
          </w:p>
        </w:tc>
        <w:tc>
          <w:tcPr>
            <w:tcW w:w="992" w:type="dxa"/>
            <w:vAlign w:val="center"/>
          </w:tcPr>
          <w:p w14:paraId="66680653" w14:textId="5FCBFF10" w:rsidR="00BF001C" w:rsidRPr="00C07CEF" w:rsidRDefault="00BF001C" w:rsidP="002F0991">
            <w:pPr>
              <w:pStyle w:val="acctmergecolhdg"/>
              <w:spacing w:line="240" w:lineRule="atLeast"/>
              <w:rPr>
                <w:b w:val="0"/>
                <w:bCs/>
                <w:szCs w:val="22"/>
              </w:rPr>
            </w:pPr>
          </w:p>
        </w:tc>
        <w:tc>
          <w:tcPr>
            <w:tcW w:w="5310" w:type="dxa"/>
            <w:gridSpan w:val="7"/>
            <w:vAlign w:val="center"/>
          </w:tcPr>
          <w:p w14:paraId="20F5D032" w14:textId="76FBAC1E" w:rsidR="00BF001C" w:rsidRPr="001E6705" w:rsidRDefault="00BF001C" w:rsidP="001E6705">
            <w:pPr>
              <w:pStyle w:val="acctmergecolhdg"/>
              <w:spacing w:line="240" w:lineRule="atLeast"/>
              <w:rPr>
                <w:rFonts w:cstheme="minorBidi"/>
                <w:szCs w:val="28"/>
                <w:lang w:val="en-US" w:bidi="th-TH"/>
              </w:rPr>
            </w:pPr>
            <w:r w:rsidRPr="001E6705">
              <w:rPr>
                <w:szCs w:val="22"/>
              </w:rPr>
              <w:t>Consolidated</w:t>
            </w:r>
            <w:r w:rsidR="001E6705" w:rsidRPr="001E6705">
              <w:rPr>
                <w:rFonts w:cstheme="minorBidi" w:hint="cs"/>
                <w:szCs w:val="28"/>
                <w:cs/>
                <w:lang w:bidi="th-TH"/>
              </w:rPr>
              <w:t xml:space="preserve"> </w:t>
            </w:r>
            <w:r w:rsidR="001E6705" w:rsidRPr="001E6705">
              <w:rPr>
                <w:rFonts w:cstheme="minorBidi"/>
                <w:szCs w:val="28"/>
                <w:lang w:val="en-US" w:bidi="th-TH"/>
              </w:rPr>
              <w:t>/ Separate financial statements</w:t>
            </w:r>
          </w:p>
        </w:tc>
      </w:tr>
      <w:tr w:rsidR="000E66B2" w:rsidRPr="009426D0" w14:paraId="2F4DC33C" w14:textId="77777777" w:rsidTr="00BF001C">
        <w:trPr>
          <w:cantSplit/>
          <w:trHeight w:val="281"/>
          <w:tblHeader/>
        </w:trPr>
        <w:tc>
          <w:tcPr>
            <w:tcW w:w="3061" w:type="dxa"/>
          </w:tcPr>
          <w:p w14:paraId="0200EDC9" w14:textId="77777777" w:rsidR="000E66B2" w:rsidRPr="00C07CEF" w:rsidRDefault="000E66B2" w:rsidP="000E66B2">
            <w:pPr>
              <w:spacing w:line="240" w:lineRule="atLeast"/>
              <w:rPr>
                <w:szCs w:val="22"/>
              </w:rPr>
            </w:pPr>
          </w:p>
        </w:tc>
        <w:tc>
          <w:tcPr>
            <w:tcW w:w="992" w:type="dxa"/>
            <w:vAlign w:val="center"/>
          </w:tcPr>
          <w:p w14:paraId="78AEEAF8" w14:textId="347FBB4D" w:rsidR="000E66B2" w:rsidRPr="00C07CEF" w:rsidRDefault="000E66B2" w:rsidP="000E66B2">
            <w:pPr>
              <w:pStyle w:val="acctmergecolhdg"/>
              <w:spacing w:line="240" w:lineRule="atLeast"/>
              <w:rPr>
                <w:b w:val="0"/>
                <w:bCs/>
                <w:szCs w:val="22"/>
              </w:rPr>
            </w:pPr>
            <w:r w:rsidRPr="00C07CEF">
              <w:rPr>
                <w:b w:val="0"/>
                <w:bCs/>
                <w:szCs w:val="22"/>
              </w:rPr>
              <w:t>Par value</w:t>
            </w:r>
          </w:p>
        </w:tc>
        <w:tc>
          <w:tcPr>
            <w:tcW w:w="2558" w:type="dxa"/>
            <w:gridSpan w:val="3"/>
            <w:vAlign w:val="center"/>
          </w:tcPr>
          <w:p w14:paraId="697919B7" w14:textId="36B764F5" w:rsidR="000E66B2" w:rsidRPr="00C07CEF" w:rsidRDefault="000E66B2" w:rsidP="000E66B2">
            <w:pPr>
              <w:pStyle w:val="acctmergecolhdg"/>
              <w:spacing w:line="240" w:lineRule="atLeast"/>
              <w:rPr>
                <w:b w:val="0"/>
                <w:bCs/>
                <w:szCs w:val="22"/>
              </w:rPr>
            </w:pPr>
            <w:r w:rsidRPr="00C07CEF">
              <w:rPr>
                <w:b w:val="0"/>
                <w:bCs/>
                <w:szCs w:val="22"/>
              </w:rPr>
              <w:t>2025</w:t>
            </w:r>
          </w:p>
        </w:tc>
        <w:tc>
          <w:tcPr>
            <w:tcW w:w="180" w:type="dxa"/>
            <w:vAlign w:val="center"/>
          </w:tcPr>
          <w:p w14:paraId="65DC685B" w14:textId="77777777" w:rsidR="000E66B2" w:rsidRPr="00C07CEF" w:rsidRDefault="000E66B2" w:rsidP="000E66B2">
            <w:pPr>
              <w:pStyle w:val="acctmergecolhdg"/>
              <w:spacing w:line="240" w:lineRule="atLeast"/>
              <w:rPr>
                <w:b w:val="0"/>
                <w:bCs/>
                <w:szCs w:val="22"/>
              </w:rPr>
            </w:pPr>
          </w:p>
        </w:tc>
        <w:tc>
          <w:tcPr>
            <w:tcW w:w="2572" w:type="dxa"/>
            <w:gridSpan w:val="3"/>
            <w:vAlign w:val="center"/>
          </w:tcPr>
          <w:p w14:paraId="539C53F5" w14:textId="34A8CCDE" w:rsidR="000E66B2" w:rsidRPr="00C07CEF" w:rsidRDefault="000E66B2" w:rsidP="000E66B2">
            <w:pPr>
              <w:pStyle w:val="acctmergecolhdg"/>
              <w:spacing w:line="240" w:lineRule="atLeast"/>
              <w:rPr>
                <w:b w:val="0"/>
                <w:bCs/>
                <w:szCs w:val="22"/>
              </w:rPr>
            </w:pPr>
            <w:r w:rsidRPr="00C07CEF">
              <w:rPr>
                <w:b w:val="0"/>
                <w:bCs/>
                <w:szCs w:val="22"/>
              </w:rPr>
              <w:t>2024</w:t>
            </w:r>
          </w:p>
        </w:tc>
      </w:tr>
      <w:tr w:rsidR="000E66B2" w:rsidRPr="009426D0" w14:paraId="3BCE9954" w14:textId="77777777" w:rsidTr="00BF001C">
        <w:trPr>
          <w:cantSplit/>
          <w:trHeight w:val="163"/>
          <w:tblHeader/>
        </w:trPr>
        <w:tc>
          <w:tcPr>
            <w:tcW w:w="3061" w:type="dxa"/>
          </w:tcPr>
          <w:p w14:paraId="7E70C9CE" w14:textId="77777777" w:rsidR="000E66B2" w:rsidRPr="00C07CEF" w:rsidRDefault="000E66B2" w:rsidP="000E66B2">
            <w:pPr>
              <w:pStyle w:val="acctfourfigures"/>
              <w:spacing w:line="240" w:lineRule="atLeast"/>
              <w:jc w:val="center"/>
              <w:rPr>
                <w:szCs w:val="22"/>
              </w:rPr>
            </w:pPr>
          </w:p>
        </w:tc>
        <w:tc>
          <w:tcPr>
            <w:tcW w:w="992" w:type="dxa"/>
            <w:vAlign w:val="center"/>
          </w:tcPr>
          <w:p w14:paraId="47FAD7FA" w14:textId="77777777" w:rsidR="000E66B2" w:rsidRPr="00C07CEF" w:rsidRDefault="000E66B2" w:rsidP="000E66B2">
            <w:pPr>
              <w:spacing w:line="240" w:lineRule="atLeast"/>
              <w:jc w:val="center"/>
              <w:rPr>
                <w:szCs w:val="22"/>
              </w:rPr>
            </w:pPr>
            <w:r w:rsidRPr="00C07CEF">
              <w:rPr>
                <w:szCs w:val="22"/>
              </w:rPr>
              <w:t>per share</w:t>
            </w:r>
          </w:p>
        </w:tc>
        <w:tc>
          <w:tcPr>
            <w:tcW w:w="1208" w:type="dxa"/>
            <w:vAlign w:val="center"/>
          </w:tcPr>
          <w:p w14:paraId="7D3C5A46" w14:textId="77777777" w:rsidR="000E66B2" w:rsidRPr="00C07CEF" w:rsidRDefault="000E66B2" w:rsidP="000E66B2">
            <w:pPr>
              <w:pStyle w:val="acctfourfigures"/>
              <w:spacing w:line="240" w:lineRule="atLeast"/>
              <w:jc w:val="center"/>
              <w:rPr>
                <w:szCs w:val="22"/>
                <w:cs/>
                <w:lang w:bidi="th-TH"/>
              </w:rPr>
            </w:pPr>
            <w:r w:rsidRPr="00C07CEF">
              <w:rPr>
                <w:szCs w:val="22"/>
              </w:rPr>
              <w:t>Number</w:t>
            </w:r>
          </w:p>
        </w:tc>
        <w:tc>
          <w:tcPr>
            <w:tcW w:w="180" w:type="dxa"/>
            <w:vAlign w:val="center"/>
          </w:tcPr>
          <w:p w14:paraId="0F602213" w14:textId="77777777" w:rsidR="000E66B2" w:rsidRPr="00C07CEF" w:rsidRDefault="000E66B2" w:rsidP="000E66B2">
            <w:pPr>
              <w:pStyle w:val="acctfourfigures"/>
              <w:spacing w:line="240" w:lineRule="atLeast"/>
              <w:jc w:val="center"/>
              <w:rPr>
                <w:szCs w:val="22"/>
              </w:rPr>
            </w:pPr>
          </w:p>
        </w:tc>
        <w:tc>
          <w:tcPr>
            <w:tcW w:w="1170" w:type="dxa"/>
            <w:vAlign w:val="center"/>
          </w:tcPr>
          <w:p w14:paraId="7607E314" w14:textId="77777777" w:rsidR="000E66B2" w:rsidRPr="00C07CEF" w:rsidRDefault="000E66B2" w:rsidP="00DB67A2">
            <w:pPr>
              <w:pStyle w:val="acctfourfigures"/>
              <w:tabs>
                <w:tab w:val="clear" w:pos="765"/>
                <w:tab w:val="decimal" w:pos="498"/>
              </w:tabs>
              <w:spacing w:line="240" w:lineRule="atLeast"/>
              <w:jc w:val="center"/>
              <w:rPr>
                <w:szCs w:val="22"/>
              </w:rPr>
            </w:pPr>
            <w:r w:rsidRPr="00C07CEF">
              <w:rPr>
                <w:szCs w:val="22"/>
              </w:rPr>
              <w:t>Baht</w:t>
            </w:r>
          </w:p>
        </w:tc>
        <w:tc>
          <w:tcPr>
            <w:tcW w:w="180" w:type="dxa"/>
            <w:vAlign w:val="center"/>
          </w:tcPr>
          <w:p w14:paraId="279F6E9A" w14:textId="77777777" w:rsidR="000E66B2" w:rsidRPr="00C07CEF" w:rsidRDefault="000E66B2" w:rsidP="000E66B2">
            <w:pPr>
              <w:pStyle w:val="acctfourfigures"/>
              <w:spacing w:line="240" w:lineRule="atLeast"/>
              <w:jc w:val="center"/>
              <w:rPr>
                <w:szCs w:val="22"/>
              </w:rPr>
            </w:pPr>
          </w:p>
        </w:tc>
        <w:tc>
          <w:tcPr>
            <w:tcW w:w="1161" w:type="dxa"/>
            <w:vAlign w:val="center"/>
          </w:tcPr>
          <w:p w14:paraId="2A62D8FF" w14:textId="77777777" w:rsidR="000E66B2" w:rsidRPr="00C07CEF" w:rsidRDefault="000E66B2" w:rsidP="000E66B2">
            <w:pPr>
              <w:pStyle w:val="acctfourfigures"/>
              <w:spacing w:line="240" w:lineRule="atLeast"/>
              <w:jc w:val="center"/>
              <w:rPr>
                <w:szCs w:val="22"/>
                <w:cs/>
                <w:lang w:bidi="th-TH"/>
              </w:rPr>
            </w:pPr>
            <w:r w:rsidRPr="00C07CEF">
              <w:rPr>
                <w:szCs w:val="22"/>
              </w:rPr>
              <w:t>Number</w:t>
            </w:r>
          </w:p>
        </w:tc>
        <w:tc>
          <w:tcPr>
            <w:tcW w:w="178" w:type="dxa"/>
            <w:vAlign w:val="center"/>
          </w:tcPr>
          <w:p w14:paraId="2D2B7A51" w14:textId="77777777" w:rsidR="000E66B2" w:rsidRPr="00C07CEF" w:rsidRDefault="000E66B2" w:rsidP="000E66B2">
            <w:pPr>
              <w:pStyle w:val="acctfourfigures"/>
              <w:spacing w:line="240" w:lineRule="atLeast"/>
              <w:jc w:val="center"/>
              <w:rPr>
                <w:szCs w:val="22"/>
              </w:rPr>
            </w:pPr>
          </w:p>
        </w:tc>
        <w:tc>
          <w:tcPr>
            <w:tcW w:w="1233" w:type="dxa"/>
            <w:vAlign w:val="center"/>
          </w:tcPr>
          <w:p w14:paraId="78003A6F" w14:textId="77777777" w:rsidR="000E66B2" w:rsidRPr="00C07CEF" w:rsidRDefault="000E66B2" w:rsidP="00DB67A2">
            <w:pPr>
              <w:pStyle w:val="acctfourfigures"/>
              <w:tabs>
                <w:tab w:val="clear" w:pos="765"/>
                <w:tab w:val="decimal" w:pos="498"/>
              </w:tabs>
              <w:spacing w:line="240" w:lineRule="atLeast"/>
              <w:jc w:val="center"/>
              <w:rPr>
                <w:szCs w:val="22"/>
              </w:rPr>
            </w:pPr>
            <w:r w:rsidRPr="00C07CEF">
              <w:rPr>
                <w:szCs w:val="22"/>
              </w:rPr>
              <w:t>Baht</w:t>
            </w:r>
          </w:p>
        </w:tc>
      </w:tr>
      <w:tr w:rsidR="000E66B2" w:rsidRPr="009426D0" w14:paraId="350C5EB6" w14:textId="77777777" w:rsidTr="008530DD">
        <w:trPr>
          <w:cantSplit/>
          <w:trHeight w:val="182"/>
          <w:tblHeader/>
        </w:trPr>
        <w:tc>
          <w:tcPr>
            <w:tcW w:w="3061" w:type="dxa"/>
          </w:tcPr>
          <w:p w14:paraId="7FDCFFA8" w14:textId="77777777" w:rsidR="000E66B2" w:rsidRPr="00C07CEF" w:rsidRDefault="000E66B2" w:rsidP="000E66B2">
            <w:pPr>
              <w:spacing w:line="240" w:lineRule="atLeast"/>
              <w:rPr>
                <w:b/>
                <w:bCs/>
                <w:i/>
                <w:iCs/>
                <w:szCs w:val="22"/>
              </w:rPr>
            </w:pPr>
          </w:p>
        </w:tc>
        <w:tc>
          <w:tcPr>
            <w:tcW w:w="992" w:type="dxa"/>
            <w:vAlign w:val="center"/>
          </w:tcPr>
          <w:p w14:paraId="5C48CF8F" w14:textId="77777777" w:rsidR="000E66B2" w:rsidRPr="00C07CEF" w:rsidRDefault="000E66B2" w:rsidP="000E66B2">
            <w:pPr>
              <w:spacing w:line="240" w:lineRule="atLeast"/>
              <w:jc w:val="center"/>
              <w:rPr>
                <w:i/>
                <w:iCs/>
                <w:szCs w:val="22"/>
              </w:rPr>
            </w:pPr>
            <w:r w:rsidRPr="00C07CEF">
              <w:rPr>
                <w:i/>
                <w:iCs/>
                <w:szCs w:val="22"/>
              </w:rPr>
              <w:t>(in Baht)</w:t>
            </w:r>
          </w:p>
        </w:tc>
        <w:tc>
          <w:tcPr>
            <w:tcW w:w="5310" w:type="dxa"/>
            <w:gridSpan w:val="7"/>
            <w:vAlign w:val="center"/>
          </w:tcPr>
          <w:p w14:paraId="704F80C8" w14:textId="77777777" w:rsidR="000E66B2" w:rsidRPr="00C07CEF" w:rsidRDefault="000E66B2" w:rsidP="000E66B2">
            <w:pPr>
              <w:pStyle w:val="acctfourfigures"/>
              <w:spacing w:line="240" w:lineRule="atLeast"/>
              <w:jc w:val="center"/>
              <w:rPr>
                <w:i/>
                <w:iCs/>
                <w:szCs w:val="22"/>
              </w:rPr>
            </w:pPr>
            <w:r w:rsidRPr="00C07CEF">
              <w:rPr>
                <w:i/>
                <w:iCs/>
                <w:szCs w:val="22"/>
              </w:rPr>
              <w:t>(thousand shares / in thousand Baht)</w:t>
            </w:r>
          </w:p>
        </w:tc>
      </w:tr>
      <w:tr w:rsidR="000E66B2" w:rsidRPr="009426D0" w14:paraId="59699348" w14:textId="77777777" w:rsidTr="008530DD">
        <w:trPr>
          <w:cantSplit/>
          <w:trHeight w:val="202"/>
        </w:trPr>
        <w:tc>
          <w:tcPr>
            <w:tcW w:w="3061" w:type="dxa"/>
          </w:tcPr>
          <w:p w14:paraId="369A2EE1" w14:textId="77777777" w:rsidR="000E66B2" w:rsidRPr="00C07CEF" w:rsidRDefault="000E66B2" w:rsidP="000E66B2">
            <w:pPr>
              <w:pStyle w:val="BodyText"/>
              <w:spacing w:after="0" w:line="240" w:lineRule="atLeast"/>
              <w:rPr>
                <w:b/>
                <w:bCs/>
                <w:szCs w:val="22"/>
                <w:lang w:val="en-US" w:bidi="th-TH"/>
              </w:rPr>
            </w:pPr>
            <w:r w:rsidRPr="00C07CEF">
              <w:rPr>
                <w:b/>
                <w:bCs/>
                <w:szCs w:val="22"/>
              </w:rPr>
              <w:t>Authorised</w:t>
            </w:r>
            <w:r w:rsidRPr="00C07CEF">
              <w:rPr>
                <w:b/>
                <w:bCs/>
                <w:szCs w:val="22"/>
                <w:cs/>
                <w:lang w:bidi="th-TH"/>
              </w:rPr>
              <w:t xml:space="preserve"> </w:t>
            </w:r>
            <w:r w:rsidRPr="00C07CEF">
              <w:rPr>
                <w:b/>
                <w:bCs/>
                <w:szCs w:val="22"/>
                <w:lang w:val="en-US" w:bidi="th-TH"/>
              </w:rPr>
              <w:t>shares</w:t>
            </w:r>
          </w:p>
        </w:tc>
        <w:tc>
          <w:tcPr>
            <w:tcW w:w="992" w:type="dxa"/>
          </w:tcPr>
          <w:p w14:paraId="54054182" w14:textId="77777777" w:rsidR="000E66B2" w:rsidRPr="00C07CEF" w:rsidRDefault="000E66B2" w:rsidP="000E66B2">
            <w:pPr>
              <w:spacing w:line="240" w:lineRule="atLeast"/>
              <w:jc w:val="center"/>
              <w:rPr>
                <w:i/>
                <w:iCs/>
                <w:szCs w:val="22"/>
              </w:rPr>
            </w:pPr>
          </w:p>
        </w:tc>
        <w:tc>
          <w:tcPr>
            <w:tcW w:w="1208" w:type="dxa"/>
          </w:tcPr>
          <w:p w14:paraId="68AEF4E9" w14:textId="77777777" w:rsidR="000E66B2" w:rsidRPr="00C07CEF" w:rsidRDefault="000E66B2" w:rsidP="000E66B2">
            <w:pPr>
              <w:pStyle w:val="acctfourfigures"/>
              <w:tabs>
                <w:tab w:val="clear" w:pos="765"/>
                <w:tab w:val="decimal" w:pos="731"/>
              </w:tabs>
              <w:spacing w:line="240" w:lineRule="atLeast"/>
              <w:ind w:right="11"/>
              <w:rPr>
                <w:szCs w:val="22"/>
              </w:rPr>
            </w:pPr>
          </w:p>
        </w:tc>
        <w:tc>
          <w:tcPr>
            <w:tcW w:w="180" w:type="dxa"/>
          </w:tcPr>
          <w:p w14:paraId="1AF682F0" w14:textId="77777777" w:rsidR="000E66B2" w:rsidRPr="00C07CEF" w:rsidRDefault="000E66B2" w:rsidP="000E66B2">
            <w:pPr>
              <w:pStyle w:val="acctfourfigures"/>
              <w:spacing w:line="240" w:lineRule="atLeast"/>
              <w:rPr>
                <w:szCs w:val="22"/>
              </w:rPr>
            </w:pPr>
          </w:p>
        </w:tc>
        <w:tc>
          <w:tcPr>
            <w:tcW w:w="1170" w:type="dxa"/>
          </w:tcPr>
          <w:p w14:paraId="7E09E110" w14:textId="77777777" w:rsidR="000E66B2" w:rsidRPr="00C07CEF" w:rsidRDefault="000E66B2" w:rsidP="000E66B2">
            <w:pPr>
              <w:pStyle w:val="acctfourfigures"/>
              <w:tabs>
                <w:tab w:val="clear" w:pos="765"/>
                <w:tab w:val="decimal" w:pos="731"/>
              </w:tabs>
              <w:spacing w:line="240" w:lineRule="atLeast"/>
              <w:ind w:right="11"/>
              <w:rPr>
                <w:szCs w:val="22"/>
              </w:rPr>
            </w:pPr>
          </w:p>
        </w:tc>
        <w:tc>
          <w:tcPr>
            <w:tcW w:w="180" w:type="dxa"/>
          </w:tcPr>
          <w:p w14:paraId="5C0C25A3" w14:textId="77777777" w:rsidR="000E66B2" w:rsidRPr="00C07CEF" w:rsidRDefault="000E66B2" w:rsidP="000E66B2">
            <w:pPr>
              <w:pStyle w:val="acctfourfigures"/>
              <w:spacing w:line="240" w:lineRule="atLeast"/>
              <w:rPr>
                <w:szCs w:val="22"/>
              </w:rPr>
            </w:pPr>
          </w:p>
        </w:tc>
        <w:tc>
          <w:tcPr>
            <w:tcW w:w="1161" w:type="dxa"/>
          </w:tcPr>
          <w:p w14:paraId="590CBDBF" w14:textId="77777777" w:rsidR="000E66B2" w:rsidRPr="00C07CEF" w:rsidRDefault="000E66B2" w:rsidP="000E66B2">
            <w:pPr>
              <w:pStyle w:val="acctfourfigures"/>
              <w:tabs>
                <w:tab w:val="clear" w:pos="765"/>
                <w:tab w:val="decimal" w:pos="731"/>
              </w:tabs>
              <w:spacing w:line="240" w:lineRule="atLeast"/>
              <w:ind w:right="11"/>
              <w:rPr>
                <w:szCs w:val="22"/>
              </w:rPr>
            </w:pPr>
          </w:p>
        </w:tc>
        <w:tc>
          <w:tcPr>
            <w:tcW w:w="178" w:type="dxa"/>
          </w:tcPr>
          <w:p w14:paraId="58D838EE" w14:textId="77777777" w:rsidR="000E66B2" w:rsidRPr="00C07CEF" w:rsidRDefault="000E66B2" w:rsidP="000E66B2">
            <w:pPr>
              <w:pStyle w:val="acctfourfigures"/>
              <w:spacing w:line="240" w:lineRule="atLeast"/>
              <w:rPr>
                <w:szCs w:val="22"/>
              </w:rPr>
            </w:pPr>
          </w:p>
        </w:tc>
        <w:tc>
          <w:tcPr>
            <w:tcW w:w="1233" w:type="dxa"/>
          </w:tcPr>
          <w:p w14:paraId="7A0CD58E" w14:textId="77777777" w:rsidR="000E66B2" w:rsidRPr="00C07CEF" w:rsidRDefault="000E66B2" w:rsidP="000E66B2">
            <w:pPr>
              <w:pStyle w:val="acctfourfigures"/>
              <w:tabs>
                <w:tab w:val="clear" w:pos="765"/>
                <w:tab w:val="decimal" w:pos="731"/>
              </w:tabs>
              <w:spacing w:line="240" w:lineRule="atLeast"/>
              <w:ind w:right="11"/>
              <w:rPr>
                <w:szCs w:val="22"/>
              </w:rPr>
            </w:pPr>
          </w:p>
        </w:tc>
      </w:tr>
      <w:tr w:rsidR="000E66B2" w:rsidRPr="009426D0" w14:paraId="5618E8F2" w14:textId="77777777" w:rsidTr="008530DD">
        <w:trPr>
          <w:cantSplit/>
          <w:trHeight w:val="146"/>
        </w:trPr>
        <w:tc>
          <w:tcPr>
            <w:tcW w:w="3061" w:type="dxa"/>
          </w:tcPr>
          <w:p w14:paraId="3779EA13" w14:textId="72D3BDCF" w:rsidR="000E66B2" w:rsidRPr="005F6A0C" w:rsidRDefault="001E4C45" w:rsidP="001E4C45">
            <w:pPr>
              <w:pStyle w:val="BodyText"/>
              <w:spacing w:after="0" w:line="240" w:lineRule="atLeast"/>
              <w:ind w:right="-165"/>
              <w:rPr>
                <w:b/>
                <w:bCs/>
                <w:spacing w:val="-4"/>
                <w:szCs w:val="22"/>
                <w:lang w:val="en-US" w:bidi="th-TH"/>
              </w:rPr>
            </w:pPr>
            <w:r>
              <w:rPr>
                <w:b/>
                <w:bCs/>
                <w:spacing w:val="-4"/>
                <w:szCs w:val="22"/>
              </w:rPr>
              <w:t xml:space="preserve">  </w:t>
            </w:r>
            <w:r w:rsidR="000E66B2" w:rsidRPr="005F6A0C">
              <w:rPr>
                <w:b/>
                <w:bCs/>
                <w:spacing w:val="-4"/>
                <w:szCs w:val="22"/>
              </w:rPr>
              <w:t xml:space="preserve">At 30 </w:t>
            </w:r>
            <w:r w:rsidR="00FF5903" w:rsidRPr="005F6A0C">
              <w:rPr>
                <w:b/>
                <w:bCs/>
                <w:spacing w:val="-4"/>
                <w:szCs w:val="22"/>
              </w:rPr>
              <w:t>September</w:t>
            </w:r>
            <w:r w:rsidR="000E66B2" w:rsidRPr="005F6A0C">
              <w:rPr>
                <w:b/>
                <w:bCs/>
                <w:spacing w:val="-4"/>
                <w:szCs w:val="22"/>
                <w:lang w:val="en-US" w:bidi="th-TH"/>
              </w:rPr>
              <w:t>/ 31 December</w:t>
            </w:r>
          </w:p>
        </w:tc>
        <w:tc>
          <w:tcPr>
            <w:tcW w:w="992" w:type="dxa"/>
          </w:tcPr>
          <w:p w14:paraId="5B15BE55" w14:textId="77777777" w:rsidR="000E66B2" w:rsidRPr="00C07CEF" w:rsidRDefault="000E66B2" w:rsidP="000E66B2">
            <w:pPr>
              <w:pStyle w:val="acctfourfigures"/>
              <w:tabs>
                <w:tab w:val="clear" w:pos="765"/>
              </w:tabs>
              <w:spacing w:line="240" w:lineRule="atLeast"/>
              <w:ind w:left="-198" w:firstLine="119"/>
              <w:jc w:val="center"/>
              <w:rPr>
                <w:b/>
                <w:bCs/>
                <w:szCs w:val="22"/>
                <w:lang w:val="en-US" w:bidi="th-TH"/>
              </w:rPr>
            </w:pPr>
            <w:r w:rsidRPr="00C07CEF">
              <w:rPr>
                <w:b/>
                <w:bCs/>
                <w:szCs w:val="22"/>
                <w:lang w:val="en-US" w:bidi="th-TH"/>
              </w:rPr>
              <w:t>1</w:t>
            </w:r>
          </w:p>
        </w:tc>
        <w:tc>
          <w:tcPr>
            <w:tcW w:w="1208" w:type="dxa"/>
            <w:tcBorders>
              <w:bottom w:val="double" w:sz="4" w:space="0" w:color="auto"/>
            </w:tcBorders>
          </w:tcPr>
          <w:p w14:paraId="6C339E24" w14:textId="09A6CBA3" w:rsidR="000E66B2" w:rsidRPr="002E7523" w:rsidRDefault="000E66B2" w:rsidP="000E66B2">
            <w:pPr>
              <w:pStyle w:val="acctfourfigures"/>
              <w:tabs>
                <w:tab w:val="clear" w:pos="765"/>
                <w:tab w:val="decimal" w:pos="1002"/>
              </w:tabs>
              <w:spacing w:line="240" w:lineRule="atLeast"/>
              <w:ind w:left="-83" w:right="-125" w:firstLine="18"/>
              <w:rPr>
                <w:b/>
                <w:bCs/>
                <w:szCs w:val="22"/>
                <w:lang w:val="en-US" w:bidi="th-TH"/>
              </w:rPr>
            </w:pPr>
            <w:r w:rsidRPr="00676BF8">
              <w:rPr>
                <w:b/>
                <w:bCs/>
                <w:szCs w:val="22"/>
                <w:lang w:val="en-US" w:bidi="th-TH"/>
              </w:rPr>
              <w:t>32,150,000</w:t>
            </w:r>
          </w:p>
        </w:tc>
        <w:tc>
          <w:tcPr>
            <w:tcW w:w="180" w:type="dxa"/>
          </w:tcPr>
          <w:p w14:paraId="1346AE10" w14:textId="77777777" w:rsidR="000E66B2" w:rsidRPr="002E7523" w:rsidRDefault="000E66B2" w:rsidP="000E66B2">
            <w:pPr>
              <w:pStyle w:val="3"/>
              <w:tabs>
                <w:tab w:val="clear" w:pos="360"/>
                <w:tab w:val="clear" w:pos="720"/>
                <w:tab w:val="decimal" w:pos="988"/>
              </w:tabs>
              <w:spacing w:line="240" w:lineRule="atLeast"/>
              <w:ind w:left="-83" w:right="-125" w:firstLine="18"/>
              <w:rPr>
                <w:b/>
                <w:bCs/>
                <w:cs/>
                <w:lang w:val="en-US"/>
              </w:rPr>
            </w:pPr>
          </w:p>
        </w:tc>
        <w:tc>
          <w:tcPr>
            <w:tcW w:w="1170" w:type="dxa"/>
            <w:tcBorders>
              <w:bottom w:val="double" w:sz="4" w:space="0" w:color="auto"/>
            </w:tcBorders>
          </w:tcPr>
          <w:p w14:paraId="19904D58" w14:textId="1D4FD71D" w:rsidR="000E66B2" w:rsidRPr="00F404F4" w:rsidRDefault="000E66B2" w:rsidP="000E66B2">
            <w:pPr>
              <w:pStyle w:val="3"/>
              <w:tabs>
                <w:tab w:val="clear" w:pos="360"/>
                <w:tab w:val="clear" w:pos="720"/>
                <w:tab w:val="decimal" w:pos="988"/>
              </w:tabs>
              <w:spacing w:line="240" w:lineRule="atLeast"/>
              <w:ind w:left="-83" w:right="-125" w:firstLine="18"/>
              <w:rPr>
                <w:rFonts w:cstheme="minorBidi"/>
                <w:b/>
                <w:bCs/>
                <w:lang w:val="en-US"/>
              </w:rPr>
            </w:pPr>
            <w:r w:rsidRPr="00676BF8">
              <w:rPr>
                <w:rFonts w:cstheme="minorBidi"/>
                <w:b/>
                <w:bCs/>
                <w:lang w:val="en-US"/>
              </w:rPr>
              <w:t>32,150,000</w:t>
            </w:r>
          </w:p>
        </w:tc>
        <w:tc>
          <w:tcPr>
            <w:tcW w:w="180" w:type="dxa"/>
          </w:tcPr>
          <w:p w14:paraId="4FF3DEEB" w14:textId="77777777" w:rsidR="000E66B2" w:rsidRPr="00C07CEF" w:rsidRDefault="000E66B2" w:rsidP="000E66B2">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59BBAED1" w14:textId="3DBE9815" w:rsidR="000E66B2" w:rsidRPr="00614371" w:rsidRDefault="000E66B2" w:rsidP="000E66B2">
            <w:pPr>
              <w:pStyle w:val="3"/>
              <w:tabs>
                <w:tab w:val="clear" w:pos="360"/>
                <w:tab w:val="clear" w:pos="720"/>
                <w:tab w:val="decimal" w:pos="988"/>
              </w:tabs>
              <w:spacing w:line="240" w:lineRule="atLeast"/>
              <w:ind w:left="-83" w:right="-125" w:firstLine="18"/>
              <w:rPr>
                <w:b/>
                <w:bCs/>
                <w:lang w:val="en-US"/>
              </w:rPr>
            </w:pPr>
            <w:r w:rsidRPr="00614371">
              <w:rPr>
                <w:b/>
                <w:bCs/>
              </w:rPr>
              <w:t>32,150,000</w:t>
            </w:r>
          </w:p>
        </w:tc>
        <w:tc>
          <w:tcPr>
            <w:tcW w:w="178" w:type="dxa"/>
          </w:tcPr>
          <w:p w14:paraId="102E72C7" w14:textId="77777777" w:rsidR="000E66B2" w:rsidRPr="00614371" w:rsidRDefault="000E66B2" w:rsidP="000E66B2">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60F5F084" w14:textId="65922BB3" w:rsidR="000E66B2" w:rsidRPr="00614371" w:rsidRDefault="000E66B2" w:rsidP="000E66B2">
            <w:pPr>
              <w:pStyle w:val="3"/>
              <w:tabs>
                <w:tab w:val="clear" w:pos="360"/>
                <w:tab w:val="clear" w:pos="720"/>
                <w:tab w:val="decimal" w:pos="988"/>
              </w:tabs>
              <w:spacing w:line="240" w:lineRule="atLeast"/>
              <w:ind w:left="-83" w:firstLine="18"/>
              <w:jc w:val="right"/>
              <w:rPr>
                <w:b/>
                <w:bCs/>
                <w:lang w:val="en-US"/>
              </w:rPr>
            </w:pPr>
            <w:r w:rsidRPr="00614371">
              <w:rPr>
                <w:b/>
                <w:bCs/>
              </w:rPr>
              <w:t>32,150,000</w:t>
            </w:r>
          </w:p>
        </w:tc>
      </w:tr>
      <w:tr w:rsidR="000E66B2" w:rsidRPr="009426D0" w14:paraId="3A777712" w14:textId="77777777" w:rsidTr="008530DD">
        <w:trPr>
          <w:cantSplit/>
          <w:trHeight w:val="179"/>
        </w:trPr>
        <w:tc>
          <w:tcPr>
            <w:tcW w:w="3061" w:type="dxa"/>
          </w:tcPr>
          <w:p w14:paraId="14AD6276" w14:textId="77777777" w:rsidR="000E66B2" w:rsidRPr="00C07CEF" w:rsidRDefault="000E66B2" w:rsidP="000E66B2">
            <w:pPr>
              <w:spacing w:line="240" w:lineRule="atLeast"/>
              <w:rPr>
                <w:szCs w:val="22"/>
              </w:rPr>
            </w:pPr>
          </w:p>
        </w:tc>
        <w:tc>
          <w:tcPr>
            <w:tcW w:w="992" w:type="dxa"/>
          </w:tcPr>
          <w:p w14:paraId="5AA6F479" w14:textId="77777777" w:rsidR="000E66B2" w:rsidRPr="00C07CEF" w:rsidRDefault="000E66B2" w:rsidP="000E66B2">
            <w:pPr>
              <w:pStyle w:val="acctfourfigures"/>
              <w:tabs>
                <w:tab w:val="clear" w:pos="765"/>
                <w:tab w:val="decimal" w:pos="983"/>
              </w:tabs>
              <w:spacing w:line="240" w:lineRule="atLeast"/>
              <w:ind w:right="-201"/>
              <w:rPr>
                <w:szCs w:val="22"/>
              </w:rPr>
            </w:pPr>
          </w:p>
        </w:tc>
        <w:tc>
          <w:tcPr>
            <w:tcW w:w="1208" w:type="dxa"/>
            <w:tcBorders>
              <w:top w:val="double" w:sz="4" w:space="0" w:color="auto"/>
            </w:tcBorders>
          </w:tcPr>
          <w:p w14:paraId="51FDBB38" w14:textId="77777777" w:rsidR="000E66B2" w:rsidRPr="00C07CEF" w:rsidRDefault="000E66B2" w:rsidP="000E66B2">
            <w:pPr>
              <w:pStyle w:val="acctfourfigures"/>
              <w:tabs>
                <w:tab w:val="clear" w:pos="765"/>
                <w:tab w:val="decimal" w:pos="988"/>
              </w:tabs>
              <w:spacing w:line="240" w:lineRule="atLeast"/>
              <w:ind w:left="-83" w:right="-125" w:firstLine="18"/>
              <w:rPr>
                <w:szCs w:val="22"/>
                <w:highlight w:val="yellow"/>
              </w:rPr>
            </w:pPr>
          </w:p>
        </w:tc>
        <w:tc>
          <w:tcPr>
            <w:tcW w:w="180" w:type="dxa"/>
          </w:tcPr>
          <w:p w14:paraId="0E043774" w14:textId="77777777" w:rsidR="000E66B2" w:rsidRPr="00C07CEF" w:rsidRDefault="000E66B2" w:rsidP="000E66B2">
            <w:pPr>
              <w:pStyle w:val="acctfourfigures"/>
              <w:tabs>
                <w:tab w:val="clear" w:pos="765"/>
                <w:tab w:val="decimal" w:pos="988"/>
              </w:tabs>
              <w:spacing w:line="240" w:lineRule="atLeast"/>
              <w:ind w:left="-83" w:right="-125" w:firstLine="18"/>
              <w:rPr>
                <w:szCs w:val="22"/>
                <w:highlight w:val="yellow"/>
              </w:rPr>
            </w:pPr>
          </w:p>
        </w:tc>
        <w:tc>
          <w:tcPr>
            <w:tcW w:w="1170" w:type="dxa"/>
            <w:tcBorders>
              <w:top w:val="double" w:sz="4" w:space="0" w:color="auto"/>
            </w:tcBorders>
          </w:tcPr>
          <w:p w14:paraId="52D00407" w14:textId="77777777" w:rsidR="000E66B2" w:rsidRPr="00C07CEF" w:rsidRDefault="000E66B2" w:rsidP="000E66B2">
            <w:pPr>
              <w:pStyle w:val="acctfourfigures"/>
              <w:tabs>
                <w:tab w:val="clear" w:pos="765"/>
                <w:tab w:val="decimal" w:pos="988"/>
              </w:tabs>
              <w:spacing w:line="240" w:lineRule="atLeast"/>
              <w:ind w:left="-83" w:right="-125" w:firstLine="18"/>
              <w:rPr>
                <w:szCs w:val="22"/>
                <w:highlight w:val="yellow"/>
              </w:rPr>
            </w:pPr>
          </w:p>
        </w:tc>
        <w:tc>
          <w:tcPr>
            <w:tcW w:w="180" w:type="dxa"/>
          </w:tcPr>
          <w:p w14:paraId="113764CD"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161" w:type="dxa"/>
            <w:tcBorders>
              <w:top w:val="double" w:sz="4" w:space="0" w:color="auto"/>
            </w:tcBorders>
          </w:tcPr>
          <w:p w14:paraId="1522C14D"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78" w:type="dxa"/>
          </w:tcPr>
          <w:p w14:paraId="715E5C9E"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233" w:type="dxa"/>
            <w:tcBorders>
              <w:top w:val="double" w:sz="4" w:space="0" w:color="auto"/>
            </w:tcBorders>
          </w:tcPr>
          <w:p w14:paraId="4C141BB3" w14:textId="77777777" w:rsidR="000E66B2" w:rsidRPr="00C07CEF" w:rsidRDefault="000E66B2" w:rsidP="000E66B2">
            <w:pPr>
              <w:pStyle w:val="acctfourfigures"/>
              <w:tabs>
                <w:tab w:val="clear" w:pos="765"/>
                <w:tab w:val="decimal" w:pos="988"/>
              </w:tabs>
              <w:spacing w:line="240" w:lineRule="atLeast"/>
              <w:ind w:left="-83" w:firstLine="18"/>
              <w:jc w:val="right"/>
              <w:rPr>
                <w:szCs w:val="22"/>
              </w:rPr>
            </w:pPr>
          </w:p>
        </w:tc>
      </w:tr>
      <w:tr w:rsidR="000E66B2" w:rsidRPr="009426D0" w14:paraId="6CA34313" w14:textId="77777777" w:rsidTr="008530DD">
        <w:trPr>
          <w:cantSplit/>
          <w:trHeight w:val="202"/>
        </w:trPr>
        <w:tc>
          <w:tcPr>
            <w:tcW w:w="3061" w:type="dxa"/>
          </w:tcPr>
          <w:p w14:paraId="141FCD9A" w14:textId="77777777" w:rsidR="000E66B2" w:rsidRPr="00C07CEF" w:rsidRDefault="000E66B2" w:rsidP="000E66B2">
            <w:pPr>
              <w:pStyle w:val="BodyText"/>
              <w:spacing w:after="0" w:line="240" w:lineRule="atLeast"/>
              <w:rPr>
                <w:i/>
                <w:iCs/>
                <w:szCs w:val="22"/>
              </w:rPr>
            </w:pPr>
            <w:r w:rsidRPr="00C07CEF">
              <w:rPr>
                <w:b/>
                <w:bCs/>
                <w:i/>
                <w:iCs/>
                <w:szCs w:val="22"/>
              </w:rPr>
              <w:t>Issued and paid-up shares</w:t>
            </w:r>
          </w:p>
        </w:tc>
        <w:tc>
          <w:tcPr>
            <w:tcW w:w="992" w:type="dxa"/>
          </w:tcPr>
          <w:p w14:paraId="231F3B2E" w14:textId="77777777" w:rsidR="000E66B2" w:rsidRPr="00C07CEF" w:rsidRDefault="000E66B2" w:rsidP="000E66B2">
            <w:pPr>
              <w:spacing w:line="240" w:lineRule="atLeast"/>
              <w:jc w:val="center"/>
              <w:rPr>
                <w:szCs w:val="22"/>
              </w:rPr>
            </w:pPr>
          </w:p>
        </w:tc>
        <w:tc>
          <w:tcPr>
            <w:tcW w:w="1208" w:type="dxa"/>
          </w:tcPr>
          <w:p w14:paraId="002E09F7" w14:textId="77777777" w:rsidR="000E66B2" w:rsidRPr="00C07CEF" w:rsidRDefault="000E66B2" w:rsidP="000E66B2">
            <w:pPr>
              <w:pStyle w:val="acctfourfigures"/>
              <w:tabs>
                <w:tab w:val="clear" w:pos="765"/>
                <w:tab w:val="decimal" w:pos="988"/>
              </w:tabs>
              <w:spacing w:line="240" w:lineRule="atLeast"/>
              <w:ind w:left="-83" w:right="-125" w:firstLine="18"/>
              <w:rPr>
                <w:szCs w:val="22"/>
                <w:highlight w:val="yellow"/>
              </w:rPr>
            </w:pPr>
          </w:p>
        </w:tc>
        <w:tc>
          <w:tcPr>
            <w:tcW w:w="180" w:type="dxa"/>
          </w:tcPr>
          <w:p w14:paraId="0140E954" w14:textId="77777777" w:rsidR="000E66B2" w:rsidRPr="00C07CEF" w:rsidRDefault="000E66B2" w:rsidP="000E66B2">
            <w:pPr>
              <w:pStyle w:val="acctfourfigures"/>
              <w:tabs>
                <w:tab w:val="clear" w:pos="765"/>
                <w:tab w:val="decimal" w:pos="988"/>
              </w:tabs>
              <w:spacing w:line="240" w:lineRule="atLeast"/>
              <w:ind w:left="-83" w:right="-125" w:firstLine="18"/>
              <w:rPr>
                <w:szCs w:val="22"/>
                <w:highlight w:val="yellow"/>
              </w:rPr>
            </w:pPr>
          </w:p>
        </w:tc>
        <w:tc>
          <w:tcPr>
            <w:tcW w:w="1170" w:type="dxa"/>
          </w:tcPr>
          <w:p w14:paraId="3243EF85" w14:textId="77777777" w:rsidR="000E66B2" w:rsidRPr="00C07CEF" w:rsidRDefault="000E66B2" w:rsidP="000E66B2">
            <w:pPr>
              <w:pStyle w:val="acctfourfigures"/>
              <w:tabs>
                <w:tab w:val="clear" w:pos="765"/>
                <w:tab w:val="decimal" w:pos="988"/>
              </w:tabs>
              <w:spacing w:line="240" w:lineRule="atLeast"/>
              <w:ind w:left="-83" w:right="-125" w:firstLine="18"/>
              <w:rPr>
                <w:szCs w:val="22"/>
                <w:highlight w:val="yellow"/>
              </w:rPr>
            </w:pPr>
          </w:p>
        </w:tc>
        <w:tc>
          <w:tcPr>
            <w:tcW w:w="180" w:type="dxa"/>
          </w:tcPr>
          <w:p w14:paraId="73488569"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161" w:type="dxa"/>
          </w:tcPr>
          <w:p w14:paraId="4033063B"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78" w:type="dxa"/>
          </w:tcPr>
          <w:p w14:paraId="0082CD4B"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233" w:type="dxa"/>
          </w:tcPr>
          <w:p w14:paraId="350A7124" w14:textId="77777777" w:rsidR="000E66B2" w:rsidRPr="00C07CEF" w:rsidRDefault="000E66B2" w:rsidP="000E66B2">
            <w:pPr>
              <w:pStyle w:val="acctfourfigures"/>
              <w:tabs>
                <w:tab w:val="clear" w:pos="765"/>
                <w:tab w:val="decimal" w:pos="988"/>
              </w:tabs>
              <w:spacing w:line="240" w:lineRule="atLeast"/>
              <w:ind w:left="-83" w:firstLine="18"/>
              <w:jc w:val="right"/>
              <w:rPr>
                <w:szCs w:val="22"/>
              </w:rPr>
            </w:pPr>
          </w:p>
        </w:tc>
      </w:tr>
      <w:tr w:rsidR="000E66B2" w:rsidRPr="009426D0" w14:paraId="3B505694" w14:textId="77777777" w:rsidTr="008530DD">
        <w:trPr>
          <w:cantSplit/>
          <w:trHeight w:val="202"/>
        </w:trPr>
        <w:tc>
          <w:tcPr>
            <w:tcW w:w="3061" w:type="dxa"/>
          </w:tcPr>
          <w:p w14:paraId="4E5122CE" w14:textId="77777777" w:rsidR="000E66B2" w:rsidRPr="00C07CEF" w:rsidRDefault="000E66B2" w:rsidP="000E66B2">
            <w:pPr>
              <w:pStyle w:val="BodyText"/>
              <w:spacing w:after="0" w:line="240" w:lineRule="atLeast"/>
              <w:rPr>
                <w:szCs w:val="22"/>
              </w:rPr>
            </w:pPr>
            <w:r w:rsidRPr="00C07CEF">
              <w:rPr>
                <w:szCs w:val="22"/>
              </w:rPr>
              <w:t>At 1 January</w:t>
            </w:r>
          </w:p>
        </w:tc>
        <w:tc>
          <w:tcPr>
            <w:tcW w:w="992" w:type="dxa"/>
          </w:tcPr>
          <w:p w14:paraId="19B1147A" w14:textId="77777777" w:rsidR="000E66B2" w:rsidRPr="00C07CEF" w:rsidRDefault="000E66B2" w:rsidP="000E66B2">
            <w:pPr>
              <w:spacing w:line="240" w:lineRule="atLeast"/>
              <w:jc w:val="center"/>
              <w:rPr>
                <w:szCs w:val="22"/>
              </w:rPr>
            </w:pPr>
          </w:p>
        </w:tc>
        <w:tc>
          <w:tcPr>
            <w:tcW w:w="1208" w:type="dxa"/>
          </w:tcPr>
          <w:p w14:paraId="396B456B" w14:textId="77777777" w:rsidR="000E66B2" w:rsidRPr="00C07CEF" w:rsidRDefault="000E66B2" w:rsidP="000E66B2">
            <w:pPr>
              <w:pStyle w:val="acctfourfigures"/>
              <w:tabs>
                <w:tab w:val="clear" w:pos="765"/>
                <w:tab w:val="decimal" w:pos="988"/>
              </w:tabs>
              <w:spacing w:line="240" w:lineRule="atLeast"/>
              <w:ind w:left="-83" w:right="-125" w:firstLine="18"/>
              <w:rPr>
                <w:szCs w:val="22"/>
                <w:highlight w:val="yellow"/>
              </w:rPr>
            </w:pPr>
          </w:p>
        </w:tc>
        <w:tc>
          <w:tcPr>
            <w:tcW w:w="180" w:type="dxa"/>
          </w:tcPr>
          <w:p w14:paraId="6352DD14" w14:textId="77777777" w:rsidR="000E66B2" w:rsidRPr="00C07CEF" w:rsidRDefault="000E66B2" w:rsidP="000E66B2">
            <w:pPr>
              <w:pStyle w:val="acctfourfigures"/>
              <w:tabs>
                <w:tab w:val="clear" w:pos="765"/>
                <w:tab w:val="decimal" w:pos="988"/>
              </w:tabs>
              <w:spacing w:line="240" w:lineRule="atLeast"/>
              <w:ind w:left="-83" w:right="-125" w:firstLine="18"/>
              <w:rPr>
                <w:szCs w:val="22"/>
                <w:highlight w:val="yellow"/>
              </w:rPr>
            </w:pPr>
          </w:p>
        </w:tc>
        <w:tc>
          <w:tcPr>
            <w:tcW w:w="1170" w:type="dxa"/>
          </w:tcPr>
          <w:p w14:paraId="7CF845D8" w14:textId="77777777" w:rsidR="000E66B2" w:rsidRPr="00C07CEF" w:rsidRDefault="000E66B2" w:rsidP="000E66B2">
            <w:pPr>
              <w:pStyle w:val="acctfourfigures"/>
              <w:tabs>
                <w:tab w:val="clear" w:pos="765"/>
                <w:tab w:val="decimal" w:pos="988"/>
              </w:tabs>
              <w:spacing w:line="240" w:lineRule="atLeast"/>
              <w:ind w:left="-83" w:right="-125" w:firstLine="18"/>
              <w:rPr>
                <w:szCs w:val="22"/>
                <w:highlight w:val="yellow"/>
              </w:rPr>
            </w:pPr>
          </w:p>
        </w:tc>
        <w:tc>
          <w:tcPr>
            <w:tcW w:w="180" w:type="dxa"/>
          </w:tcPr>
          <w:p w14:paraId="5B9C59CA"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161" w:type="dxa"/>
          </w:tcPr>
          <w:p w14:paraId="182D90FF"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78" w:type="dxa"/>
          </w:tcPr>
          <w:p w14:paraId="27204EB8"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233" w:type="dxa"/>
          </w:tcPr>
          <w:p w14:paraId="1D78B8A5" w14:textId="77777777" w:rsidR="000E66B2" w:rsidRPr="00C07CEF" w:rsidRDefault="000E66B2" w:rsidP="000E66B2">
            <w:pPr>
              <w:pStyle w:val="acctfourfigures"/>
              <w:tabs>
                <w:tab w:val="clear" w:pos="765"/>
                <w:tab w:val="decimal" w:pos="988"/>
              </w:tabs>
              <w:spacing w:line="240" w:lineRule="atLeast"/>
              <w:ind w:left="-83" w:firstLine="18"/>
              <w:jc w:val="right"/>
              <w:rPr>
                <w:szCs w:val="22"/>
              </w:rPr>
            </w:pPr>
          </w:p>
        </w:tc>
      </w:tr>
      <w:tr w:rsidR="000E66B2" w:rsidRPr="009426D0" w14:paraId="27EAF322" w14:textId="77777777" w:rsidTr="00F13D5A">
        <w:trPr>
          <w:cantSplit/>
          <w:trHeight w:val="202"/>
        </w:trPr>
        <w:tc>
          <w:tcPr>
            <w:tcW w:w="3061" w:type="dxa"/>
          </w:tcPr>
          <w:p w14:paraId="14162DEE" w14:textId="77777777" w:rsidR="000E66B2" w:rsidRPr="00C07CEF" w:rsidRDefault="000E66B2" w:rsidP="000E66B2">
            <w:pPr>
              <w:pStyle w:val="BodyText"/>
              <w:spacing w:after="0" w:line="240" w:lineRule="atLeast"/>
              <w:rPr>
                <w:szCs w:val="22"/>
              </w:rPr>
            </w:pPr>
            <w:r w:rsidRPr="00C07CEF">
              <w:rPr>
                <w:szCs w:val="22"/>
              </w:rPr>
              <w:t>- ordinary shares</w:t>
            </w:r>
          </w:p>
        </w:tc>
        <w:tc>
          <w:tcPr>
            <w:tcW w:w="992" w:type="dxa"/>
          </w:tcPr>
          <w:p w14:paraId="31ECC5D9" w14:textId="77777777" w:rsidR="000E66B2" w:rsidRPr="00C07CEF" w:rsidRDefault="000E66B2" w:rsidP="000E66B2">
            <w:pPr>
              <w:pStyle w:val="acctfourfigures"/>
              <w:tabs>
                <w:tab w:val="clear" w:pos="765"/>
              </w:tabs>
              <w:spacing w:line="240" w:lineRule="atLeast"/>
              <w:ind w:left="-198" w:firstLine="119"/>
              <w:jc w:val="center"/>
              <w:rPr>
                <w:szCs w:val="22"/>
                <w:lang w:val="en-US" w:bidi="th-TH"/>
              </w:rPr>
            </w:pPr>
            <w:r w:rsidRPr="00C07CEF">
              <w:rPr>
                <w:szCs w:val="22"/>
                <w:lang w:val="en-US" w:bidi="th-TH"/>
              </w:rPr>
              <w:t>1</w:t>
            </w:r>
          </w:p>
        </w:tc>
        <w:tc>
          <w:tcPr>
            <w:tcW w:w="1208" w:type="dxa"/>
          </w:tcPr>
          <w:p w14:paraId="636EED1F" w14:textId="464880C7" w:rsidR="000E66B2" w:rsidRPr="00DA07D7" w:rsidRDefault="000E66B2" w:rsidP="000E66B2">
            <w:pPr>
              <w:pStyle w:val="acctfourfigures"/>
              <w:tabs>
                <w:tab w:val="clear" w:pos="765"/>
                <w:tab w:val="decimal" w:pos="988"/>
              </w:tabs>
              <w:spacing w:line="240" w:lineRule="atLeast"/>
              <w:ind w:left="-83" w:right="-125" w:firstLine="18"/>
              <w:rPr>
                <w:szCs w:val="22"/>
                <w:highlight w:val="yellow"/>
                <w:lang w:val="en-US" w:bidi="th-TH"/>
              </w:rPr>
            </w:pPr>
            <w:r w:rsidRPr="00DA07D7">
              <w:rPr>
                <w:rFonts w:eastAsia="MS Mincho"/>
                <w:szCs w:val="22"/>
              </w:rPr>
              <w:t>32,004,961</w:t>
            </w:r>
          </w:p>
        </w:tc>
        <w:tc>
          <w:tcPr>
            <w:tcW w:w="180" w:type="dxa"/>
          </w:tcPr>
          <w:p w14:paraId="318BAF8E" w14:textId="77777777" w:rsidR="000E66B2" w:rsidRPr="00C07CEF" w:rsidRDefault="000E66B2" w:rsidP="000E66B2">
            <w:pPr>
              <w:pStyle w:val="3"/>
              <w:tabs>
                <w:tab w:val="clear" w:pos="360"/>
                <w:tab w:val="clear" w:pos="720"/>
                <w:tab w:val="decimal" w:pos="988"/>
              </w:tabs>
              <w:spacing w:line="240" w:lineRule="atLeast"/>
              <w:ind w:left="-83" w:right="-125" w:firstLine="18"/>
              <w:rPr>
                <w:highlight w:val="yellow"/>
                <w:cs/>
                <w:lang w:val="en-US"/>
              </w:rPr>
            </w:pPr>
          </w:p>
        </w:tc>
        <w:tc>
          <w:tcPr>
            <w:tcW w:w="1170" w:type="dxa"/>
          </w:tcPr>
          <w:p w14:paraId="56DAA6A3" w14:textId="250F5F78" w:rsidR="000E66B2" w:rsidRPr="00C07CEF" w:rsidRDefault="000E66B2" w:rsidP="000E66B2">
            <w:pPr>
              <w:pStyle w:val="3"/>
              <w:tabs>
                <w:tab w:val="clear" w:pos="360"/>
                <w:tab w:val="clear" w:pos="720"/>
                <w:tab w:val="decimal" w:pos="988"/>
              </w:tabs>
              <w:spacing w:line="240" w:lineRule="atLeast"/>
              <w:ind w:left="-83" w:right="-125" w:firstLine="18"/>
              <w:rPr>
                <w:lang w:val="en-GB" w:bidi="ar-SA"/>
              </w:rPr>
            </w:pPr>
            <w:r w:rsidRPr="00DA07D7">
              <w:rPr>
                <w:rFonts w:eastAsia="MS Mincho"/>
              </w:rPr>
              <w:t>32,004,961</w:t>
            </w:r>
          </w:p>
        </w:tc>
        <w:tc>
          <w:tcPr>
            <w:tcW w:w="180" w:type="dxa"/>
          </w:tcPr>
          <w:p w14:paraId="1D37A311"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161" w:type="dxa"/>
          </w:tcPr>
          <w:p w14:paraId="7A779392" w14:textId="133941FC" w:rsidR="000E66B2" w:rsidRPr="00C07CEF" w:rsidRDefault="000E66B2" w:rsidP="000E66B2">
            <w:pPr>
              <w:pStyle w:val="acctfourfigures"/>
              <w:tabs>
                <w:tab w:val="clear" w:pos="765"/>
                <w:tab w:val="decimal" w:pos="988"/>
              </w:tabs>
              <w:spacing w:line="240" w:lineRule="atLeast"/>
              <w:ind w:left="-83" w:right="-125" w:firstLine="18"/>
              <w:rPr>
                <w:szCs w:val="22"/>
                <w:lang w:val="en-US" w:bidi="th-TH"/>
              </w:rPr>
            </w:pPr>
            <w:r w:rsidRPr="00C07CEF">
              <w:rPr>
                <w:szCs w:val="22"/>
              </w:rPr>
              <w:t>32,00</w:t>
            </w:r>
            <w:r>
              <w:rPr>
                <w:szCs w:val="22"/>
              </w:rPr>
              <w:t>2</w:t>
            </w:r>
            <w:r w:rsidRPr="00C07CEF">
              <w:rPr>
                <w:szCs w:val="22"/>
              </w:rPr>
              <w:t>,</w:t>
            </w:r>
            <w:r>
              <w:rPr>
                <w:szCs w:val="22"/>
              </w:rPr>
              <w:t>343</w:t>
            </w:r>
          </w:p>
        </w:tc>
        <w:tc>
          <w:tcPr>
            <w:tcW w:w="178" w:type="dxa"/>
          </w:tcPr>
          <w:p w14:paraId="5865446B" w14:textId="77777777" w:rsidR="000E66B2" w:rsidRPr="00C07CEF" w:rsidRDefault="000E66B2" w:rsidP="000E66B2">
            <w:pPr>
              <w:pStyle w:val="acctfourfigures"/>
              <w:tabs>
                <w:tab w:val="clear" w:pos="765"/>
                <w:tab w:val="decimal" w:pos="988"/>
              </w:tabs>
              <w:spacing w:line="240" w:lineRule="atLeast"/>
              <w:ind w:left="-83" w:right="-125" w:firstLine="18"/>
              <w:rPr>
                <w:szCs w:val="22"/>
                <w:rtl/>
                <w:cs/>
                <w:lang w:val="en-US"/>
              </w:rPr>
            </w:pPr>
          </w:p>
        </w:tc>
        <w:tc>
          <w:tcPr>
            <w:tcW w:w="1233" w:type="dxa"/>
          </w:tcPr>
          <w:p w14:paraId="3FFEAACB" w14:textId="11F9813E" w:rsidR="000E66B2" w:rsidRPr="00C07CEF" w:rsidRDefault="000E66B2" w:rsidP="000E66B2">
            <w:pPr>
              <w:pStyle w:val="acctfourfigures"/>
              <w:tabs>
                <w:tab w:val="clear" w:pos="765"/>
                <w:tab w:val="decimal" w:pos="988"/>
              </w:tabs>
              <w:spacing w:line="240" w:lineRule="atLeast"/>
              <w:ind w:left="-83" w:firstLine="18"/>
              <w:jc w:val="right"/>
              <w:rPr>
                <w:szCs w:val="22"/>
              </w:rPr>
            </w:pPr>
            <w:r w:rsidRPr="00C07CEF">
              <w:rPr>
                <w:szCs w:val="22"/>
              </w:rPr>
              <w:t>32,00</w:t>
            </w:r>
            <w:r>
              <w:rPr>
                <w:szCs w:val="22"/>
              </w:rPr>
              <w:t>2</w:t>
            </w:r>
            <w:r w:rsidRPr="00C07CEF">
              <w:rPr>
                <w:szCs w:val="22"/>
              </w:rPr>
              <w:t>,</w:t>
            </w:r>
            <w:r>
              <w:rPr>
                <w:szCs w:val="22"/>
              </w:rPr>
              <w:t>343</w:t>
            </w:r>
          </w:p>
        </w:tc>
      </w:tr>
      <w:tr w:rsidR="000E66B2" w:rsidRPr="009426D0" w14:paraId="6E2E71D7" w14:textId="77777777" w:rsidTr="00F13D5A">
        <w:trPr>
          <w:cantSplit/>
          <w:trHeight w:val="202"/>
        </w:trPr>
        <w:tc>
          <w:tcPr>
            <w:tcW w:w="3061" w:type="dxa"/>
          </w:tcPr>
          <w:p w14:paraId="4EBA9248" w14:textId="22707EEC" w:rsidR="000E66B2" w:rsidRPr="00C07CEF" w:rsidRDefault="000E66B2" w:rsidP="000E66B2">
            <w:pPr>
              <w:pStyle w:val="BodyText"/>
              <w:spacing w:after="0" w:line="240" w:lineRule="atLeast"/>
              <w:ind w:left="89" w:hanging="90"/>
              <w:rPr>
                <w:szCs w:val="22"/>
              </w:rPr>
            </w:pPr>
            <w:r w:rsidRPr="00C07CEF">
              <w:rPr>
                <w:szCs w:val="22"/>
              </w:rPr>
              <w:t>Issue of new share to employees</w:t>
            </w:r>
          </w:p>
        </w:tc>
        <w:tc>
          <w:tcPr>
            <w:tcW w:w="992" w:type="dxa"/>
          </w:tcPr>
          <w:p w14:paraId="668ABA22" w14:textId="69645A8C" w:rsidR="000E66B2" w:rsidRPr="00C07CEF" w:rsidRDefault="000E66B2" w:rsidP="000E66B2">
            <w:pPr>
              <w:pStyle w:val="acctfourfigures"/>
              <w:tabs>
                <w:tab w:val="clear" w:pos="765"/>
              </w:tabs>
              <w:spacing w:line="240" w:lineRule="atLeast"/>
              <w:ind w:left="-198" w:firstLine="119"/>
              <w:jc w:val="center"/>
              <w:rPr>
                <w:szCs w:val="22"/>
                <w:lang w:val="en-US" w:bidi="th-TH"/>
              </w:rPr>
            </w:pPr>
            <w:r w:rsidRPr="00C07CEF">
              <w:rPr>
                <w:szCs w:val="22"/>
                <w:lang w:val="en-US" w:bidi="th-TH"/>
              </w:rPr>
              <w:t>1</w:t>
            </w:r>
          </w:p>
        </w:tc>
        <w:tc>
          <w:tcPr>
            <w:tcW w:w="1208" w:type="dxa"/>
            <w:tcBorders>
              <w:bottom w:val="single" w:sz="4" w:space="0" w:color="auto"/>
            </w:tcBorders>
          </w:tcPr>
          <w:p w14:paraId="73138C5B" w14:textId="66813CD7" w:rsidR="000E66B2" w:rsidRPr="00DA07D7" w:rsidRDefault="000E66B2" w:rsidP="000E66B2">
            <w:pPr>
              <w:pStyle w:val="acctfourfigures"/>
              <w:tabs>
                <w:tab w:val="clear" w:pos="765"/>
                <w:tab w:val="decimal" w:pos="988"/>
              </w:tabs>
              <w:spacing w:line="240" w:lineRule="atLeast"/>
              <w:ind w:left="-83" w:right="-125" w:firstLine="18"/>
              <w:rPr>
                <w:rFonts w:eastAsia="MS Mincho"/>
                <w:szCs w:val="22"/>
                <w:highlight w:val="yellow"/>
              </w:rPr>
            </w:pPr>
            <w:r w:rsidRPr="00DA07D7">
              <w:rPr>
                <w:rFonts w:eastAsia="MS Mincho"/>
                <w:szCs w:val="22"/>
              </w:rPr>
              <w:t>8,010</w:t>
            </w:r>
          </w:p>
        </w:tc>
        <w:tc>
          <w:tcPr>
            <w:tcW w:w="180" w:type="dxa"/>
          </w:tcPr>
          <w:p w14:paraId="4FFC6F60" w14:textId="77777777" w:rsidR="000E66B2" w:rsidRPr="00C07CEF" w:rsidRDefault="000E66B2" w:rsidP="000E66B2">
            <w:pPr>
              <w:pStyle w:val="3"/>
              <w:tabs>
                <w:tab w:val="clear" w:pos="360"/>
                <w:tab w:val="clear" w:pos="720"/>
                <w:tab w:val="decimal" w:pos="988"/>
              </w:tabs>
              <w:spacing w:line="240" w:lineRule="atLeast"/>
              <w:ind w:left="-83" w:right="-125" w:firstLine="18"/>
              <w:rPr>
                <w:highlight w:val="yellow"/>
                <w:cs/>
                <w:lang w:val="en-US"/>
              </w:rPr>
            </w:pPr>
          </w:p>
        </w:tc>
        <w:tc>
          <w:tcPr>
            <w:tcW w:w="1170" w:type="dxa"/>
            <w:tcBorders>
              <w:bottom w:val="single" w:sz="4" w:space="0" w:color="auto"/>
            </w:tcBorders>
          </w:tcPr>
          <w:p w14:paraId="22499A81" w14:textId="59CE57AF" w:rsidR="000E66B2" w:rsidRPr="00C07CEF" w:rsidRDefault="000E66B2" w:rsidP="000E66B2">
            <w:pPr>
              <w:pStyle w:val="acctfourfigures"/>
              <w:tabs>
                <w:tab w:val="clear" w:pos="765"/>
                <w:tab w:val="decimal" w:pos="988"/>
              </w:tabs>
              <w:spacing w:line="240" w:lineRule="atLeast"/>
              <w:ind w:left="-83" w:right="-125" w:firstLine="18"/>
              <w:rPr>
                <w:rFonts w:eastAsia="MS Mincho"/>
                <w:szCs w:val="22"/>
                <w:highlight w:val="yellow"/>
                <w:cs/>
              </w:rPr>
            </w:pPr>
            <w:r w:rsidRPr="00DA07D7">
              <w:rPr>
                <w:rFonts w:eastAsia="MS Mincho"/>
                <w:szCs w:val="22"/>
              </w:rPr>
              <w:t>8,010</w:t>
            </w:r>
          </w:p>
        </w:tc>
        <w:tc>
          <w:tcPr>
            <w:tcW w:w="180" w:type="dxa"/>
          </w:tcPr>
          <w:p w14:paraId="7CB91E87"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161" w:type="dxa"/>
            <w:tcBorders>
              <w:bottom w:val="single" w:sz="4" w:space="0" w:color="auto"/>
            </w:tcBorders>
          </w:tcPr>
          <w:p w14:paraId="64D50ED0" w14:textId="1C6CAD52" w:rsidR="000E66B2" w:rsidRPr="00C07CEF" w:rsidRDefault="000E66B2" w:rsidP="000E66B2">
            <w:pPr>
              <w:pStyle w:val="acctfourfigures"/>
              <w:tabs>
                <w:tab w:val="clear" w:pos="765"/>
                <w:tab w:val="decimal" w:pos="988"/>
              </w:tabs>
              <w:spacing w:line="240" w:lineRule="atLeast"/>
              <w:ind w:left="-83" w:right="-125" w:firstLine="18"/>
              <w:rPr>
                <w:rFonts w:eastAsia="MS Mincho"/>
                <w:szCs w:val="22"/>
              </w:rPr>
            </w:pPr>
            <w:r w:rsidRPr="00C07CEF">
              <w:rPr>
                <w:szCs w:val="22"/>
              </w:rPr>
              <w:t>2,618</w:t>
            </w:r>
          </w:p>
        </w:tc>
        <w:tc>
          <w:tcPr>
            <w:tcW w:w="178" w:type="dxa"/>
          </w:tcPr>
          <w:p w14:paraId="5CA61F72" w14:textId="77777777" w:rsidR="000E66B2" w:rsidRPr="00C07CEF" w:rsidRDefault="000E66B2" w:rsidP="000E66B2">
            <w:pPr>
              <w:pStyle w:val="Default"/>
              <w:tabs>
                <w:tab w:val="decimal" w:pos="988"/>
              </w:tabs>
              <w:spacing w:line="240" w:lineRule="atLeast"/>
              <w:ind w:left="-83" w:right="-125" w:firstLine="18"/>
              <w:rPr>
                <w:rFonts w:ascii="Times New Roman" w:hAnsi="Times New Roman" w:cs="Times New Roman"/>
                <w:sz w:val="22"/>
                <w:szCs w:val="22"/>
                <w:rtl/>
                <w:cs/>
              </w:rPr>
            </w:pPr>
          </w:p>
        </w:tc>
        <w:tc>
          <w:tcPr>
            <w:tcW w:w="1233" w:type="dxa"/>
            <w:tcBorders>
              <w:bottom w:val="single" w:sz="4" w:space="0" w:color="auto"/>
            </w:tcBorders>
          </w:tcPr>
          <w:p w14:paraId="6C11491B" w14:textId="4CF8D002" w:rsidR="000E66B2" w:rsidRPr="00C07CEF" w:rsidRDefault="000E66B2" w:rsidP="000E66B2">
            <w:pPr>
              <w:pStyle w:val="acctfourfigures"/>
              <w:tabs>
                <w:tab w:val="clear" w:pos="765"/>
                <w:tab w:val="decimal" w:pos="988"/>
              </w:tabs>
              <w:spacing w:line="240" w:lineRule="atLeast"/>
              <w:ind w:left="-83" w:firstLine="18"/>
              <w:jc w:val="right"/>
              <w:rPr>
                <w:szCs w:val="22"/>
              </w:rPr>
            </w:pPr>
            <w:r w:rsidRPr="00C07CEF">
              <w:rPr>
                <w:szCs w:val="22"/>
              </w:rPr>
              <w:t>2,618</w:t>
            </w:r>
          </w:p>
        </w:tc>
      </w:tr>
      <w:tr w:rsidR="000E66B2" w:rsidRPr="009426D0" w14:paraId="58F004E7" w14:textId="77777777" w:rsidTr="008530DD">
        <w:trPr>
          <w:cantSplit/>
          <w:trHeight w:val="202"/>
        </w:trPr>
        <w:tc>
          <w:tcPr>
            <w:tcW w:w="3061" w:type="dxa"/>
          </w:tcPr>
          <w:p w14:paraId="7B7E1A77" w14:textId="2EA47051" w:rsidR="000E66B2" w:rsidRPr="00C07CEF" w:rsidRDefault="000E66B2" w:rsidP="001E4C45">
            <w:pPr>
              <w:pStyle w:val="BodyText"/>
              <w:spacing w:after="0" w:line="240" w:lineRule="atLeast"/>
              <w:ind w:right="-165"/>
              <w:rPr>
                <w:b/>
                <w:bCs/>
                <w:szCs w:val="22"/>
              </w:rPr>
            </w:pPr>
            <w:r w:rsidRPr="001E4C45">
              <w:rPr>
                <w:b/>
                <w:bCs/>
                <w:spacing w:val="-4"/>
                <w:szCs w:val="22"/>
              </w:rPr>
              <w:t xml:space="preserve">At 30 </w:t>
            </w:r>
            <w:r w:rsidR="00FF5903" w:rsidRPr="001E4C45">
              <w:rPr>
                <w:b/>
                <w:bCs/>
                <w:spacing w:val="-4"/>
                <w:szCs w:val="22"/>
              </w:rPr>
              <w:t>September</w:t>
            </w:r>
            <w:r w:rsidRPr="001E4C45">
              <w:rPr>
                <w:b/>
                <w:bCs/>
                <w:spacing w:val="-4"/>
                <w:szCs w:val="22"/>
              </w:rPr>
              <w:t>/ 31 December</w:t>
            </w:r>
          </w:p>
        </w:tc>
        <w:tc>
          <w:tcPr>
            <w:tcW w:w="992" w:type="dxa"/>
          </w:tcPr>
          <w:p w14:paraId="2FCA537F" w14:textId="77777777" w:rsidR="000E66B2" w:rsidRPr="00C07CEF" w:rsidRDefault="000E66B2" w:rsidP="000E66B2">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7FF20A2C" w14:textId="77777777" w:rsidR="000E66B2" w:rsidRPr="00DA07D7" w:rsidRDefault="000E66B2" w:rsidP="000E66B2">
            <w:pPr>
              <w:pStyle w:val="acctfourfigures"/>
              <w:tabs>
                <w:tab w:val="clear" w:pos="765"/>
                <w:tab w:val="decimal" w:pos="988"/>
              </w:tabs>
              <w:spacing w:line="240" w:lineRule="atLeast"/>
              <w:ind w:left="-83" w:right="-125" w:firstLine="18"/>
              <w:rPr>
                <w:szCs w:val="22"/>
                <w:highlight w:val="yellow"/>
              </w:rPr>
            </w:pPr>
          </w:p>
        </w:tc>
        <w:tc>
          <w:tcPr>
            <w:tcW w:w="180" w:type="dxa"/>
          </w:tcPr>
          <w:p w14:paraId="037D2E6D" w14:textId="77777777" w:rsidR="000E66B2" w:rsidRPr="00C07CEF" w:rsidRDefault="000E66B2" w:rsidP="000E66B2">
            <w:pPr>
              <w:tabs>
                <w:tab w:val="decimal" w:pos="988"/>
              </w:tabs>
              <w:spacing w:line="240" w:lineRule="atLeast"/>
              <w:ind w:left="-83" w:right="-125" w:firstLine="18"/>
              <w:rPr>
                <w:b/>
                <w:szCs w:val="22"/>
                <w:highlight w:val="yellow"/>
              </w:rPr>
            </w:pPr>
          </w:p>
        </w:tc>
        <w:tc>
          <w:tcPr>
            <w:tcW w:w="1170" w:type="dxa"/>
            <w:tcBorders>
              <w:top w:val="single" w:sz="4" w:space="0" w:color="auto"/>
            </w:tcBorders>
          </w:tcPr>
          <w:p w14:paraId="746AC98F" w14:textId="77777777" w:rsidR="000E66B2" w:rsidRPr="00C07CEF" w:rsidRDefault="000E66B2" w:rsidP="000E66B2">
            <w:pPr>
              <w:pStyle w:val="acctfourfigures"/>
              <w:tabs>
                <w:tab w:val="clear" w:pos="765"/>
                <w:tab w:val="decimal" w:pos="988"/>
              </w:tabs>
              <w:spacing w:line="240" w:lineRule="atLeast"/>
              <w:ind w:left="-83" w:right="-125" w:firstLine="18"/>
              <w:rPr>
                <w:szCs w:val="22"/>
                <w:highlight w:val="yellow"/>
              </w:rPr>
            </w:pPr>
          </w:p>
        </w:tc>
        <w:tc>
          <w:tcPr>
            <w:tcW w:w="180" w:type="dxa"/>
          </w:tcPr>
          <w:p w14:paraId="3FC37B78" w14:textId="77777777" w:rsidR="000E66B2" w:rsidRPr="00C07CEF" w:rsidRDefault="000E66B2" w:rsidP="000E66B2">
            <w:pPr>
              <w:pStyle w:val="acctfourfigures"/>
              <w:tabs>
                <w:tab w:val="clear" w:pos="765"/>
                <w:tab w:val="decimal" w:pos="988"/>
              </w:tabs>
              <w:spacing w:line="240" w:lineRule="atLeast"/>
              <w:ind w:left="-83" w:right="-125" w:firstLine="18"/>
              <w:rPr>
                <w:szCs w:val="22"/>
              </w:rPr>
            </w:pPr>
          </w:p>
        </w:tc>
        <w:tc>
          <w:tcPr>
            <w:tcW w:w="1161" w:type="dxa"/>
            <w:tcBorders>
              <w:top w:val="single" w:sz="4" w:space="0" w:color="auto"/>
            </w:tcBorders>
          </w:tcPr>
          <w:p w14:paraId="496482A2" w14:textId="77777777" w:rsidR="000E66B2" w:rsidRPr="00C07CEF" w:rsidRDefault="000E66B2" w:rsidP="000E66B2">
            <w:pPr>
              <w:pStyle w:val="acctfourfigures"/>
              <w:tabs>
                <w:tab w:val="clear" w:pos="765"/>
                <w:tab w:val="decimal" w:pos="988"/>
              </w:tabs>
              <w:spacing w:line="240" w:lineRule="atLeast"/>
              <w:ind w:left="-83" w:right="-125" w:firstLine="18"/>
              <w:rPr>
                <w:szCs w:val="22"/>
                <w:lang w:val="en-US" w:bidi="th-TH"/>
              </w:rPr>
            </w:pPr>
          </w:p>
        </w:tc>
        <w:tc>
          <w:tcPr>
            <w:tcW w:w="178" w:type="dxa"/>
          </w:tcPr>
          <w:p w14:paraId="2FF46B1A" w14:textId="77777777" w:rsidR="000E66B2" w:rsidRPr="00C07CEF" w:rsidRDefault="000E66B2" w:rsidP="000E66B2">
            <w:pPr>
              <w:tabs>
                <w:tab w:val="decimal" w:pos="988"/>
              </w:tabs>
              <w:spacing w:line="240" w:lineRule="atLeast"/>
              <w:ind w:left="-83" w:right="-125" w:firstLine="18"/>
              <w:rPr>
                <w:szCs w:val="22"/>
                <w:lang w:val="en-US" w:bidi="th-TH"/>
              </w:rPr>
            </w:pPr>
          </w:p>
        </w:tc>
        <w:tc>
          <w:tcPr>
            <w:tcW w:w="1233" w:type="dxa"/>
            <w:tcBorders>
              <w:top w:val="single" w:sz="4" w:space="0" w:color="auto"/>
            </w:tcBorders>
          </w:tcPr>
          <w:p w14:paraId="4EBD8DA6" w14:textId="77777777" w:rsidR="000E66B2" w:rsidRPr="00C07CEF" w:rsidRDefault="000E66B2" w:rsidP="000E66B2">
            <w:pPr>
              <w:pStyle w:val="acctfourfigures"/>
              <w:tabs>
                <w:tab w:val="clear" w:pos="765"/>
                <w:tab w:val="decimal" w:pos="988"/>
              </w:tabs>
              <w:spacing w:line="240" w:lineRule="atLeast"/>
              <w:ind w:left="-83" w:firstLine="18"/>
              <w:jc w:val="right"/>
              <w:rPr>
                <w:szCs w:val="22"/>
                <w:lang w:val="en-US" w:bidi="th-TH"/>
              </w:rPr>
            </w:pPr>
          </w:p>
        </w:tc>
      </w:tr>
      <w:tr w:rsidR="000E66B2" w:rsidRPr="009426D0" w14:paraId="365B8A78" w14:textId="77777777" w:rsidTr="008530DD">
        <w:trPr>
          <w:cantSplit/>
          <w:trHeight w:val="202"/>
        </w:trPr>
        <w:tc>
          <w:tcPr>
            <w:tcW w:w="3061" w:type="dxa"/>
          </w:tcPr>
          <w:p w14:paraId="0AF8E577" w14:textId="77777777" w:rsidR="000E66B2" w:rsidRPr="00C07CEF" w:rsidRDefault="000E66B2" w:rsidP="000E66B2">
            <w:pPr>
              <w:pStyle w:val="BodyText"/>
              <w:spacing w:after="0" w:line="240" w:lineRule="atLeast"/>
              <w:rPr>
                <w:b/>
                <w:bCs/>
                <w:szCs w:val="22"/>
              </w:rPr>
            </w:pPr>
            <w:r w:rsidRPr="00C07CEF">
              <w:rPr>
                <w:b/>
                <w:bCs/>
                <w:szCs w:val="22"/>
              </w:rPr>
              <w:t>- ordinary shares</w:t>
            </w:r>
          </w:p>
        </w:tc>
        <w:tc>
          <w:tcPr>
            <w:tcW w:w="992" w:type="dxa"/>
          </w:tcPr>
          <w:p w14:paraId="0987CE04" w14:textId="77777777" w:rsidR="000E66B2" w:rsidRPr="00C07CEF" w:rsidRDefault="000E66B2" w:rsidP="000E66B2">
            <w:pPr>
              <w:pStyle w:val="acctfourfigures"/>
              <w:tabs>
                <w:tab w:val="clear" w:pos="765"/>
              </w:tabs>
              <w:spacing w:line="240" w:lineRule="atLeast"/>
              <w:ind w:left="-198" w:firstLine="119"/>
              <w:jc w:val="center"/>
              <w:rPr>
                <w:b/>
                <w:bCs/>
                <w:szCs w:val="22"/>
                <w:lang w:val="en-US" w:bidi="th-TH"/>
              </w:rPr>
            </w:pPr>
            <w:r w:rsidRPr="00C07CEF">
              <w:rPr>
                <w:b/>
                <w:bCs/>
                <w:szCs w:val="22"/>
                <w:lang w:val="en-US" w:bidi="th-TH"/>
              </w:rPr>
              <w:t>1</w:t>
            </w:r>
          </w:p>
        </w:tc>
        <w:tc>
          <w:tcPr>
            <w:tcW w:w="1208" w:type="dxa"/>
            <w:tcBorders>
              <w:bottom w:val="double" w:sz="4" w:space="0" w:color="auto"/>
            </w:tcBorders>
          </w:tcPr>
          <w:p w14:paraId="39F72361" w14:textId="3D316513" w:rsidR="000E66B2" w:rsidRPr="00DA07D7" w:rsidRDefault="000E66B2" w:rsidP="000E66B2">
            <w:pPr>
              <w:pStyle w:val="acctfourfigures"/>
              <w:tabs>
                <w:tab w:val="clear" w:pos="765"/>
                <w:tab w:val="decimal" w:pos="988"/>
              </w:tabs>
              <w:spacing w:line="240" w:lineRule="atLeast"/>
              <w:ind w:left="-83" w:right="-125" w:firstLine="18"/>
              <w:rPr>
                <w:b/>
                <w:bCs/>
                <w:szCs w:val="22"/>
                <w:highlight w:val="yellow"/>
                <w:lang w:val="en-US" w:bidi="th-TH"/>
              </w:rPr>
            </w:pPr>
            <w:r w:rsidRPr="00DA07D7">
              <w:rPr>
                <w:rFonts w:eastAsia="MS Mincho"/>
                <w:b/>
                <w:bCs/>
                <w:szCs w:val="22"/>
              </w:rPr>
              <w:t>32,012,971</w:t>
            </w:r>
          </w:p>
        </w:tc>
        <w:tc>
          <w:tcPr>
            <w:tcW w:w="180" w:type="dxa"/>
          </w:tcPr>
          <w:p w14:paraId="5915155B" w14:textId="77777777" w:rsidR="000E66B2" w:rsidRPr="00C07CEF" w:rsidRDefault="000E66B2" w:rsidP="000E66B2">
            <w:pPr>
              <w:pStyle w:val="3"/>
              <w:tabs>
                <w:tab w:val="clear" w:pos="360"/>
                <w:tab w:val="clear" w:pos="720"/>
                <w:tab w:val="decimal" w:pos="988"/>
              </w:tabs>
              <w:spacing w:line="240" w:lineRule="atLeast"/>
              <w:ind w:left="-83" w:right="-125" w:firstLine="18"/>
              <w:rPr>
                <w:b/>
                <w:bCs/>
                <w:highlight w:val="yellow"/>
                <w:cs/>
                <w:lang w:val="en-US"/>
              </w:rPr>
            </w:pPr>
          </w:p>
        </w:tc>
        <w:tc>
          <w:tcPr>
            <w:tcW w:w="1170" w:type="dxa"/>
            <w:tcBorders>
              <w:bottom w:val="double" w:sz="4" w:space="0" w:color="auto"/>
            </w:tcBorders>
          </w:tcPr>
          <w:p w14:paraId="18E12B16" w14:textId="5C06B8CA" w:rsidR="000E66B2" w:rsidRPr="00C07CEF" w:rsidRDefault="000E66B2" w:rsidP="000E66B2">
            <w:pPr>
              <w:pStyle w:val="3"/>
              <w:tabs>
                <w:tab w:val="clear" w:pos="360"/>
                <w:tab w:val="clear" w:pos="720"/>
                <w:tab w:val="decimal" w:pos="988"/>
              </w:tabs>
              <w:spacing w:line="240" w:lineRule="atLeast"/>
              <w:ind w:left="-83" w:right="-125" w:firstLine="18"/>
              <w:rPr>
                <w:b/>
                <w:bCs/>
                <w:highlight w:val="yellow"/>
                <w:lang w:val="en-US"/>
              </w:rPr>
            </w:pPr>
            <w:r w:rsidRPr="00DA07D7">
              <w:rPr>
                <w:rFonts w:eastAsia="MS Mincho"/>
                <w:b/>
                <w:bCs/>
              </w:rPr>
              <w:t>32,012,971</w:t>
            </w:r>
          </w:p>
        </w:tc>
        <w:tc>
          <w:tcPr>
            <w:tcW w:w="180" w:type="dxa"/>
          </w:tcPr>
          <w:p w14:paraId="113EBB78" w14:textId="77777777" w:rsidR="000E66B2" w:rsidRPr="00C07CEF" w:rsidRDefault="000E66B2" w:rsidP="000E66B2">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2EAAA138" w14:textId="3264B6C4" w:rsidR="000E66B2" w:rsidRPr="002E7523" w:rsidRDefault="000E66B2" w:rsidP="000E66B2">
            <w:pPr>
              <w:pStyle w:val="3"/>
              <w:tabs>
                <w:tab w:val="clear" w:pos="360"/>
                <w:tab w:val="clear" w:pos="720"/>
                <w:tab w:val="decimal" w:pos="988"/>
              </w:tabs>
              <w:spacing w:line="240" w:lineRule="atLeast"/>
              <w:ind w:left="-83" w:right="-125" w:firstLine="18"/>
              <w:rPr>
                <w:b/>
                <w:bCs/>
                <w:lang w:val="en-US"/>
              </w:rPr>
            </w:pPr>
            <w:r w:rsidRPr="002E7523">
              <w:rPr>
                <w:b/>
                <w:bCs/>
              </w:rPr>
              <w:t>32,004,961</w:t>
            </w:r>
          </w:p>
        </w:tc>
        <w:tc>
          <w:tcPr>
            <w:tcW w:w="178" w:type="dxa"/>
          </w:tcPr>
          <w:p w14:paraId="62F7A4C7" w14:textId="77777777" w:rsidR="000E66B2" w:rsidRPr="002E7523" w:rsidRDefault="000E66B2" w:rsidP="000E66B2">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5179526A" w14:textId="6F470F5A" w:rsidR="000E66B2" w:rsidRPr="002E7523" w:rsidRDefault="000E66B2" w:rsidP="000E66B2">
            <w:pPr>
              <w:pStyle w:val="3"/>
              <w:tabs>
                <w:tab w:val="clear" w:pos="360"/>
                <w:tab w:val="clear" w:pos="720"/>
                <w:tab w:val="decimal" w:pos="988"/>
              </w:tabs>
              <w:spacing w:line="240" w:lineRule="atLeast"/>
              <w:ind w:left="-83" w:firstLine="18"/>
              <w:jc w:val="right"/>
              <w:rPr>
                <w:b/>
                <w:bCs/>
                <w:lang w:val="en-US"/>
              </w:rPr>
            </w:pPr>
            <w:r w:rsidRPr="002E7523">
              <w:rPr>
                <w:b/>
                <w:bCs/>
              </w:rPr>
              <w:t>32,004,961</w:t>
            </w:r>
          </w:p>
        </w:tc>
      </w:tr>
    </w:tbl>
    <w:p w14:paraId="5B47BA32" w14:textId="77777777" w:rsidR="000F24B6" w:rsidRPr="009426D0" w:rsidRDefault="000F24B6" w:rsidP="00A217CC">
      <w:pPr>
        <w:spacing w:line="228" w:lineRule="auto"/>
        <w:ind w:left="540"/>
        <w:jc w:val="both"/>
        <w:rPr>
          <w:lang w:val="en-AU"/>
        </w:rPr>
      </w:pPr>
    </w:p>
    <w:p w14:paraId="43A3D78A" w14:textId="46E68460" w:rsidR="00CB5A37" w:rsidRPr="009426D0" w:rsidRDefault="005523A9" w:rsidP="00F266AE">
      <w:pPr>
        <w:spacing w:line="228" w:lineRule="auto"/>
        <w:ind w:left="540"/>
        <w:jc w:val="thaiDistribute"/>
        <w:rPr>
          <w:sz w:val="2"/>
          <w:szCs w:val="2"/>
        </w:rPr>
      </w:pPr>
      <w:r w:rsidRPr="005871E7">
        <w:t xml:space="preserve">During the </w:t>
      </w:r>
      <w:r w:rsidR="00B85821">
        <w:t>nine</w:t>
      </w:r>
      <w:r w:rsidR="008F4B1E" w:rsidRPr="005871E7">
        <w:t xml:space="preserve">-month period ended </w:t>
      </w:r>
      <w:r w:rsidR="005C37DE" w:rsidRPr="005871E7">
        <w:t xml:space="preserve">30 </w:t>
      </w:r>
      <w:r w:rsidR="00B85821" w:rsidRPr="00B85821">
        <w:t xml:space="preserve">September </w:t>
      </w:r>
      <w:r w:rsidR="008F4B1E" w:rsidRPr="005871E7">
        <w:t>2025</w:t>
      </w:r>
      <w:r w:rsidRPr="005871E7">
        <w:t xml:space="preserve">, </w:t>
      </w:r>
      <w:r w:rsidRPr="005871E7">
        <w:rPr>
          <w:lang w:val="en-AU"/>
        </w:rPr>
        <w:t xml:space="preserve">the Company issued ordinary shares under the AWC Shares Plan Tranche </w:t>
      </w:r>
      <w:r w:rsidR="00C07CEF" w:rsidRPr="005871E7">
        <w:rPr>
          <w:lang w:val="en-AU"/>
        </w:rPr>
        <w:t>2</w:t>
      </w:r>
      <w:r w:rsidRPr="005871E7">
        <w:rPr>
          <w:lang w:val="en-AU"/>
        </w:rPr>
        <w:t xml:space="preserve">, the AWC Shares Plan Tranche </w:t>
      </w:r>
      <w:r w:rsidR="00C07CEF" w:rsidRPr="005871E7">
        <w:rPr>
          <w:lang w:val="en-AU"/>
        </w:rPr>
        <w:t>3</w:t>
      </w:r>
      <w:r w:rsidRPr="005871E7">
        <w:rPr>
          <w:lang w:val="en-AU"/>
        </w:rPr>
        <w:t xml:space="preserve"> and the AWC Shares Plan Tranche </w:t>
      </w:r>
      <w:r w:rsidR="00C07CEF" w:rsidRPr="005871E7">
        <w:rPr>
          <w:lang w:val="en-AU"/>
        </w:rPr>
        <w:t>4</w:t>
      </w:r>
      <w:r w:rsidRPr="005871E7">
        <w:rPr>
          <w:lang w:val="en-AU"/>
        </w:rPr>
        <w:t xml:space="preserve"> to employees of </w:t>
      </w:r>
      <w:r w:rsidR="00C07CEF" w:rsidRPr="005871E7">
        <w:rPr>
          <w:lang w:val="en-AU"/>
        </w:rPr>
        <w:t>700,400</w:t>
      </w:r>
      <w:r w:rsidRPr="005871E7">
        <w:rPr>
          <w:lang w:val="en-AU"/>
        </w:rPr>
        <w:t xml:space="preserve"> shares, </w:t>
      </w:r>
      <w:r w:rsidR="00C07CEF" w:rsidRPr="005871E7">
        <w:rPr>
          <w:lang w:val="en-AU"/>
        </w:rPr>
        <w:t>1,086,800</w:t>
      </w:r>
      <w:r w:rsidRPr="005871E7">
        <w:rPr>
          <w:lang w:val="en-AU"/>
        </w:rPr>
        <w:t xml:space="preserve"> shares and </w:t>
      </w:r>
      <w:r w:rsidR="00C07CEF" w:rsidRPr="005871E7">
        <w:rPr>
          <w:lang w:val="en-AU"/>
        </w:rPr>
        <w:t xml:space="preserve">6,223,300 </w:t>
      </w:r>
      <w:r w:rsidRPr="005871E7">
        <w:rPr>
          <w:lang w:val="en-AU"/>
        </w:rPr>
        <w:t xml:space="preserve">shares with Baht 1 par value, respectively. The Company has registered its increase of share capital with the Ministry of Commerce on </w:t>
      </w:r>
      <w:r w:rsidR="00692C48" w:rsidRPr="005871E7">
        <w:rPr>
          <w:lang w:val="en-AU"/>
        </w:rPr>
        <w:t>6</w:t>
      </w:r>
      <w:r w:rsidRPr="005871E7">
        <w:rPr>
          <w:lang w:val="en-AU"/>
        </w:rPr>
        <w:t xml:space="preserve"> March 202</w:t>
      </w:r>
      <w:r w:rsidR="00692C48" w:rsidRPr="005871E7">
        <w:rPr>
          <w:lang w:val="en-AU"/>
        </w:rPr>
        <w:t>5</w:t>
      </w:r>
      <w:r w:rsidR="00A217CC" w:rsidRPr="005871E7">
        <w:rPr>
          <w:szCs w:val="22"/>
        </w:rPr>
        <w:t>.</w:t>
      </w:r>
    </w:p>
    <w:p w14:paraId="26F94E50" w14:textId="77777777" w:rsidR="00EE6E40" w:rsidRPr="00F07DBB" w:rsidRDefault="00EE6E40" w:rsidP="00C07CEF">
      <w:pPr>
        <w:pStyle w:val="block"/>
        <w:spacing w:after="0" w:line="240" w:lineRule="atLeast"/>
        <w:ind w:left="0"/>
        <w:jc w:val="both"/>
        <w:rPr>
          <w:sz w:val="28"/>
          <w:szCs w:val="28"/>
        </w:rPr>
      </w:pPr>
    </w:p>
    <w:p w14:paraId="7C3C57DF" w14:textId="77777777" w:rsidR="00F07DBB" w:rsidRPr="00F07DBB" w:rsidRDefault="00F07DBB" w:rsidP="00C07CEF">
      <w:pPr>
        <w:pStyle w:val="block"/>
        <w:spacing w:after="0" w:line="240" w:lineRule="atLeast"/>
        <w:ind w:left="0"/>
        <w:jc w:val="both"/>
        <w:rPr>
          <w:sz w:val="28"/>
          <w:szCs w:val="28"/>
        </w:rPr>
      </w:pPr>
    </w:p>
    <w:p w14:paraId="0F481626" w14:textId="2870E1A0" w:rsidR="00F07DBB" w:rsidRPr="00F07DBB" w:rsidRDefault="00F07DBB" w:rsidP="00C07CEF">
      <w:pPr>
        <w:pStyle w:val="block"/>
        <w:spacing w:after="0" w:line="240" w:lineRule="atLeast"/>
        <w:ind w:left="0"/>
        <w:jc w:val="both"/>
        <w:rPr>
          <w:sz w:val="32"/>
          <w:szCs w:val="32"/>
        </w:rPr>
        <w:sectPr w:rsidR="00F07DBB" w:rsidRPr="00F07DBB" w:rsidSect="00015D44">
          <w:headerReference w:type="default" r:id="rId17"/>
          <w:pgSz w:w="11907" w:h="16840" w:code="9"/>
          <w:pgMar w:top="691" w:right="1152" w:bottom="576" w:left="1152" w:header="720" w:footer="720" w:gutter="0"/>
          <w:cols w:space="720"/>
          <w:docGrid w:linePitch="299"/>
        </w:sectPr>
      </w:pPr>
    </w:p>
    <w:p w14:paraId="36E4DF61" w14:textId="77777777" w:rsidR="00A43BC0" w:rsidRPr="009426D0" w:rsidRDefault="00A43BC0" w:rsidP="00A43BC0">
      <w:pPr>
        <w:pStyle w:val="Heading1"/>
        <w:spacing w:before="0" w:after="0" w:line="240" w:lineRule="atLeast"/>
        <w:ind w:left="540" w:hanging="540"/>
        <w:rPr>
          <w:bCs/>
          <w:szCs w:val="24"/>
        </w:rPr>
      </w:pPr>
      <w:r w:rsidRPr="009426D0">
        <w:rPr>
          <w:bCs/>
          <w:szCs w:val="24"/>
        </w:rPr>
        <w:lastRenderedPageBreak/>
        <w:t>Segment information</w:t>
      </w:r>
    </w:p>
    <w:p w14:paraId="1A280AF7" w14:textId="77777777" w:rsidR="00A43BC0" w:rsidRPr="009426D0" w:rsidRDefault="00A43BC0" w:rsidP="00F566D4">
      <w:pPr>
        <w:ind w:firstLine="540"/>
        <w:rPr>
          <w:b/>
          <w:bCs/>
          <w:i/>
          <w:iCs/>
        </w:rPr>
      </w:pPr>
    </w:p>
    <w:p w14:paraId="58EAD3B7" w14:textId="14F99DAE" w:rsidR="00382511" w:rsidRPr="009426D0" w:rsidRDefault="00025E5E" w:rsidP="00F566D4">
      <w:pPr>
        <w:ind w:firstLine="540"/>
      </w:pPr>
      <w:r w:rsidRPr="009426D0">
        <w:rPr>
          <w:b/>
          <w:bCs/>
          <w:i/>
          <w:iCs/>
        </w:rPr>
        <w:t>Information about reportable segments</w:t>
      </w:r>
      <w:r w:rsidRPr="009426D0">
        <w:rPr>
          <w:b/>
          <w:bCs/>
        </w:rPr>
        <w:t xml:space="preserve"> </w:t>
      </w:r>
    </w:p>
    <w:p w14:paraId="4722E0EC" w14:textId="201B86DE" w:rsidR="006632C4" w:rsidRPr="009426D0" w:rsidRDefault="006632C4" w:rsidP="00F566D4">
      <w:pPr>
        <w:ind w:firstLine="540"/>
        <w:rPr>
          <w:b/>
          <w:bCs/>
        </w:rPr>
      </w:pPr>
    </w:p>
    <w:tbl>
      <w:tblPr>
        <w:tblW w:w="14817" w:type="dxa"/>
        <w:tblInd w:w="450" w:type="dxa"/>
        <w:tblLayout w:type="fixed"/>
        <w:tblCellMar>
          <w:left w:w="79" w:type="dxa"/>
          <w:right w:w="79" w:type="dxa"/>
        </w:tblCellMar>
        <w:tblLook w:val="0000" w:firstRow="0" w:lastRow="0" w:firstColumn="0" w:lastColumn="0" w:noHBand="0" w:noVBand="0"/>
      </w:tblPr>
      <w:tblGrid>
        <w:gridCol w:w="3780"/>
        <w:gridCol w:w="1213"/>
        <w:gridCol w:w="180"/>
        <w:gridCol w:w="1211"/>
        <w:gridCol w:w="180"/>
        <w:gridCol w:w="1217"/>
        <w:gridCol w:w="180"/>
        <w:gridCol w:w="1190"/>
        <w:gridCol w:w="180"/>
        <w:gridCol w:w="1220"/>
        <w:gridCol w:w="180"/>
        <w:gridCol w:w="1269"/>
        <w:gridCol w:w="180"/>
        <w:gridCol w:w="1215"/>
        <w:gridCol w:w="195"/>
        <w:gridCol w:w="1227"/>
      </w:tblGrid>
      <w:tr w:rsidR="006632C4" w:rsidRPr="00A459FD" w14:paraId="5480D623" w14:textId="77777777" w:rsidTr="004A6A53">
        <w:trPr>
          <w:cantSplit/>
          <w:tblHeader/>
        </w:trPr>
        <w:tc>
          <w:tcPr>
            <w:tcW w:w="3780" w:type="dxa"/>
          </w:tcPr>
          <w:p w14:paraId="3970CF77" w14:textId="77777777" w:rsidR="006632C4" w:rsidRPr="00FD5077" w:rsidRDefault="006632C4" w:rsidP="007F3C7B">
            <w:pPr>
              <w:shd w:val="clear" w:color="auto" w:fill="FFFFFF"/>
              <w:spacing w:line="240" w:lineRule="atLeast"/>
              <w:ind w:right="-79"/>
              <w:rPr>
                <w:b/>
                <w:bCs/>
                <w:i/>
                <w:iCs/>
                <w:sz w:val="20"/>
              </w:rPr>
            </w:pPr>
          </w:p>
        </w:tc>
        <w:tc>
          <w:tcPr>
            <w:tcW w:w="11037" w:type="dxa"/>
            <w:gridSpan w:val="15"/>
          </w:tcPr>
          <w:p w14:paraId="37D3D435" w14:textId="77777777" w:rsidR="006632C4" w:rsidRPr="00FD5077" w:rsidRDefault="006632C4" w:rsidP="007F3C7B">
            <w:pPr>
              <w:pStyle w:val="acctmergecolhdg"/>
              <w:spacing w:line="240" w:lineRule="atLeast"/>
              <w:rPr>
                <w:sz w:val="20"/>
              </w:rPr>
            </w:pPr>
            <w:r w:rsidRPr="00FD5077">
              <w:rPr>
                <w:sz w:val="20"/>
              </w:rPr>
              <w:t>Consolidated financial statements</w:t>
            </w:r>
          </w:p>
        </w:tc>
      </w:tr>
      <w:tr w:rsidR="006632C4" w:rsidRPr="00A459FD" w14:paraId="5D03BE54" w14:textId="77777777" w:rsidTr="004A6A53">
        <w:trPr>
          <w:cantSplit/>
          <w:tblHeader/>
        </w:trPr>
        <w:tc>
          <w:tcPr>
            <w:tcW w:w="3780" w:type="dxa"/>
          </w:tcPr>
          <w:p w14:paraId="6DA3D13B" w14:textId="77777777" w:rsidR="006632C4" w:rsidRPr="00FD5077" w:rsidRDefault="006632C4" w:rsidP="007F3C7B">
            <w:pPr>
              <w:shd w:val="clear" w:color="auto" w:fill="FFFFFF"/>
              <w:spacing w:line="240" w:lineRule="atLeast"/>
              <w:ind w:right="-79"/>
              <w:rPr>
                <w:b/>
                <w:bCs/>
                <w:sz w:val="20"/>
              </w:rPr>
            </w:pPr>
          </w:p>
          <w:p w14:paraId="25497A35" w14:textId="77777777" w:rsidR="006632C4" w:rsidRPr="00FD5077" w:rsidRDefault="006632C4" w:rsidP="007F3C7B">
            <w:pPr>
              <w:shd w:val="clear" w:color="auto" w:fill="FFFFFF"/>
              <w:spacing w:line="240" w:lineRule="atLeast"/>
              <w:ind w:right="-79"/>
              <w:rPr>
                <w:b/>
                <w:bCs/>
                <w:sz w:val="20"/>
              </w:rPr>
            </w:pPr>
          </w:p>
        </w:tc>
        <w:tc>
          <w:tcPr>
            <w:tcW w:w="2604" w:type="dxa"/>
            <w:gridSpan w:val="3"/>
          </w:tcPr>
          <w:p w14:paraId="0ED44953" w14:textId="77777777" w:rsidR="006632C4" w:rsidRPr="00FD5077" w:rsidRDefault="006632C4" w:rsidP="007F3C7B">
            <w:pPr>
              <w:pStyle w:val="acctmergecolhdg"/>
              <w:shd w:val="clear" w:color="auto" w:fill="FFFFFF"/>
              <w:spacing w:line="240" w:lineRule="atLeast"/>
              <w:rPr>
                <w:sz w:val="20"/>
              </w:rPr>
            </w:pPr>
            <w:r w:rsidRPr="00FD5077">
              <w:rPr>
                <w:sz w:val="20"/>
              </w:rPr>
              <w:t xml:space="preserve">Hotel and </w:t>
            </w:r>
          </w:p>
          <w:p w14:paraId="010DA051" w14:textId="77777777" w:rsidR="006632C4" w:rsidRPr="00FD5077" w:rsidRDefault="006632C4" w:rsidP="007F3C7B">
            <w:pPr>
              <w:pStyle w:val="acctmergecolhdg"/>
              <w:shd w:val="clear" w:color="auto" w:fill="FFFFFF"/>
              <w:spacing w:line="240" w:lineRule="atLeast"/>
              <w:rPr>
                <w:sz w:val="20"/>
                <w:lang w:bidi="th-TH"/>
              </w:rPr>
            </w:pPr>
            <w:r w:rsidRPr="00FD5077">
              <w:rPr>
                <w:sz w:val="20"/>
              </w:rPr>
              <w:t>related services</w:t>
            </w:r>
          </w:p>
        </w:tc>
        <w:tc>
          <w:tcPr>
            <w:tcW w:w="180" w:type="dxa"/>
          </w:tcPr>
          <w:p w14:paraId="02CBE885" w14:textId="77777777" w:rsidR="006632C4" w:rsidRPr="00FD5077" w:rsidRDefault="006632C4" w:rsidP="007F3C7B">
            <w:pPr>
              <w:pStyle w:val="acctmergecolhdg"/>
              <w:shd w:val="clear" w:color="auto" w:fill="FFFFFF"/>
              <w:spacing w:line="240" w:lineRule="atLeast"/>
              <w:rPr>
                <w:sz w:val="20"/>
              </w:rPr>
            </w:pPr>
          </w:p>
        </w:tc>
        <w:tc>
          <w:tcPr>
            <w:tcW w:w="2587" w:type="dxa"/>
            <w:gridSpan w:val="3"/>
          </w:tcPr>
          <w:p w14:paraId="63A3E66B" w14:textId="77777777" w:rsidR="006632C4" w:rsidRPr="00FD5077" w:rsidRDefault="006632C4" w:rsidP="007F3C7B">
            <w:pPr>
              <w:pStyle w:val="acctmergecolhdg"/>
              <w:shd w:val="clear" w:color="auto" w:fill="FFFFFF"/>
              <w:spacing w:line="240" w:lineRule="atLeast"/>
              <w:ind w:left="-131" w:right="-126"/>
              <w:rPr>
                <w:sz w:val="20"/>
              </w:rPr>
            </w:pPr>
            <w:r w:rsidRPr="00FD5077">
              <w:rPr>
                <w:sz w:val="20"/>
              </w:rPr>
              <w:t>Rental and rendering of commercial building services</w:t>
            </w:r>
          </w:p>
        </w:tc>
        <w:tc>
          <w:tcPr>
            <w:tcW w:w="180" w:type="dxa"/>
          </w:tcPr>
          <w:p w14:paraId="21CB93BD" w14:textId="77777777" w:rsidR="006632C4" w:rsidRPr="00FD5077" w:rsidRDefault="006632C4" w:rsidP="007F3C7B">
            <w:pPr>
              <w:pStyle w:val="acctmergecolhdg"/>
              <w:shd w:val="clear" w:color="auto" w:fill="FFFFFF"/>
              <w:spacing w:line="240" w:lineRule="atLeast"/>
              <w:rPr>
                <w:sz w:val="20"/>
              </w:rPr>
            </w:pPr>
          </w:p>
        </w:tc>
        <w:tc>
          <w:tcPr>
            <w:tcW w:w="2669" w:type="dxa"/>
            <w:gridSpan w:val="3"/>
          </w:tcPr>
          <w:p w14:paraId="14B5C14C" w14:textId="77777777" w:rsidR="006632C4" w:rsidRPr="00FD5077" w:rsidRDefault="006632C4" w:rsidP="007F3C7B">
            <w:pPr>
              <w:pStyle w:val="acctmergecolhdg"/>
              <w:shd w:val="clear" w:color="auto" w:fill="FFFFFF"/>
              <w:spacing w:line="240" w:lineRule="atLeast"/>
              <w:rPr>
                <w:sz w:val="20"/>
                <w:lang w:bidi="th-TH"/>
              </w:rPr>
            </w:pPr>
          </w:p>
          <w:p w14:paraId="1BC54E76" w14:textId="77777777" w:rsidR="006632C4" w:rsidRPr="00FD5077" w:rsidRDefault="006632C4" w:rsidP="007F3C7B">
            <w:pPr>
              <w:pStyle w:val="acctmergecolhdg"/>
              <w:shd w:val="clear" w:color="auto" w:fill="FFFFFF"/>
              <w:spacing w:line="240" w:lineRule="atLeast"/>
              <w:rPr>
                <w:sz w:val="20"/>
                <w:lang w:bidi="th-TH"/>
              </w:rPr>
            </w:pPr>
            <w:r w:rsidRPr="00FD5077">
              <w:rPr>
                <w:sz w:val="20"/>
                <w:lang w:bidi="th-TH"/>
              </w:rPr>
              <w:t>Eliminations</w:t>
            </w:r>
          </w:p>
        </w:tc>
        <w:tc>
          <w:tcPr>
            <w:tcW w:w="180" w:type="dxa"/>
          </w:tcPr>
          <w:p w14:paraId="7B5FD423" w14:textId="77777777" w:rsidR="006632C4" w:rsidRPr="00FD5077" w:rsidRDefault="006632C4" w:rsidP="007F3C7B">
            <w:pPr>
              <w:pStyle w:val="acctmergecolhdg"/>
              <w:shd w:val="clear" w:color="auto" w:fill="FFFFFF"/>
              <w:spacing w:line="240" w:lineRule="atLeast"/>
              <w:rPr>
                <w:sz w:val="20"/>
              </w:rPr>
            </w:pPr>
          </w:p>
        </w:tc>
        <w:tc>
          <w:tcPr>
            <w:tcW w:w="2637" w:type="dxa"/>
            <w:gridSpan w:val="3"/>
          </w:tcPr>
          <w:p w14:paraId="70C8B77A" w14:textId="77777777" w:rsidR="006632C4" w:rsidRPr="00FD5077" w:rsidRDefault="006632C4" w:rsidP="007F3C7B">
            <w:pPr>
              <w:pStyle w:val="acctmergecolhdg"/>
              <w:shd w:val="clear" w:color="auto" w:fill="FFFFFF"/>
              <w:spacing w:line="240" w:lineRule="atLeast"/>
              <w:rPr>
                <w:sz w:val="20"/>
              </w:rPr>
            </w:pPr>
          </w:p>
          <w:p w14:paraId="5F33B06A" w14:textId="77777777" w:rsidR="006632C4" w:rsidRPr="00FD5077" w:rsidRDefault="006632C4" w:rsidP="007F3C7B">
            <w:pPr>
              <w:pStyle w:val="acctmergecolhdg"/>
              <w:shd w:val="clear" w:color="auto" w:fill="FFFFFF"/>
              <w:spacing w:line="240" w:lineRule="atLeast"/>
              <w:rPr>
                <w:sz w:val="20"/>
              </w:rPr>
            </w:pPr>
            <w:r w:rsidRPr="00FD5077">
              <w:rPr>
                <w:sz w:val="20"/>
              </w:rPr>
              <w:t xml:space="preserve">Total reportable segments  </w:t>
            </w:r>
          </w:p>
        </w:tc>
      </w:tr>
      <w:tr w:rsidR="00C3115A" w:rsidRPr="00A459FD" w14:paraId="62B60FE2" w14:textId="77777777" w:rsidTr="002854D7">
        <w:trPr>
          <w:cantSplit/>
          <w:tblHeader/>
        </w:trPr>
        <w:tc>
          <w:tcPr>
            <w:tcW w:w="3780" w:type="dxa"/>
          </w:tcPr>
          <w:p w14:paraId="73A984F6" w14:textId="69D84AA2" w:rsidR="00C3115A" w:rsidRPr="00FD5077" w:rsidRDefault="00C249F1" w:rsidP="00C3115A">
            <w:pPr>
              <w:shd w:val="clear" w:color="auto" w:fill="FFFFFF"/>
              <w:spacing w:line="240" w:lineRule="atLeast"/>
              <w:ind w:left="180" w:right="-79" w:hanging="180"/>
              <w:rPr>
                <w:b/>
                <w:bCs/>
                <w:i/>
                <w:iCs/>
                <w:sz w:val="20"/>
              </w:rPr>
            </w:pPr>
            <w:r>
              <w:rPr>
                <w:b/>
                <w:bCs/>
                <w:i/>
                <w:iCs/>
                <w:sz w:val="20"/>
              </w:rPr>
              <w:t>Nine</w:t>
            </w:r>
            <w:r w:rsidR="005523A9" w:rsidRPr="00FD5077">
              <w:rPr>
                <w:b/>
                <w:bCs/>
                <w:i/>
                <w:iCs/>
                <w:sz w:val="20"/>
              </w:rPr>
              <w:t xml:space="preserve">-month period ended </w:t>
            </w:r>
            <w:r w:rsidR="003A6063" w:rsidRPr="003A6063">
              <w:rPr>
                <w:b/>
                <w:bCs/>
                <w:i/>
                <w:iCs/>
                <w:sz w:val="20"/>
              </w:rPr>
              <w:t xml:space="preserve">30 </w:t>
            </w:r>
            <w:r w:rsidR="00B85821" w:rsidRPr="00B85821">
              <w:rPr>
                <w:b/>
                <w:bCs/>
                <w:i/>
                <w:iCs/>
                <w:sz w:val="20"/>
              </w:rPr>
              <w:t>September</w:t>
            </w:r>
          </w:p>
        </w:tc>
        <w:tc>
          <w:tcPr>
            <w:tcW w:w="1213" w:type="dxa"/>
          </w:tcPr>
          <w:p w14:paraId="495ED983" w14:textId="514D0D37"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5</w:t>
            </w:r>
          </w:p>
        </w:tc>
        <w:tc>
          <w:tcPr>
            <w:tcW w:w="180" w:type="dxa"/>
          </w:tcPr>
          <w:p w14:paraId="56CB5214" w14:textId="77777777" w:rsidR="00C3115A" w:rsidRPr="00FD5077" w:rsidRDefault="00C3115A" w:rsidP="00C3115A">
            <w:pPr>
              <w:pStyle w:val="acctmergecolhdg"/>
              <w:spacing w:line="240" w:lineRule="atLeast"/>
              <w:rPr>
                <w:b w:val="0"/>
                <w:bCs/>
                <w:sz w:val="20"/>
              </w:rPr>
            </w:pPr>
          </w:p>
        </w:tc>
        <w:tc>
          <w:tcPr>
            <w:tcW w:w="1211" w:type="dxa"/>
          </w:tcPr>
          <w:p w14:paraId="51189AC9" w14:textId="01D8B19E"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4</w:t>
            </w:r>
          </w:p>
        </w:tc>
        <w:tc>
          <w:tcPr>
            <w:tcW w:w="180" w:type="dxa"/>
          </w:tcPr>
          <w:p w14:paraId="37F702D6" w14:textId="77777777" w:rsidR="00C3115A" w:rsidRPr="00FD5077" w:rsidRDefault="00C3115A" w:rsidP="00C3115A">
            <w:pPr>
              <w:pStyle w:val="acctmergecolhdg"/>
              <w:spacing w:line="240" w:lineRule="atLeast"/>
              <w:rPr>
                <w:b w:val="0"/>
                <w:bCs/>
                <w:sz w:val="20"/>
              </w:rPr>
            </w:pPr>
          </w:p>
        </w:tc>
        <w:tc>
          <w:tcPr>
            <w:tcW w:w="1217" w:type="dxa"/>
          </w:tcPr>
          <w:p w14:paraId="1A34A236" w14:textId="576D1EF7"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5</w:t>
            </w:r>
          </w:p>
        </w:tc>
        <w:tc>
          <w:tcPr>
            <w:tcW w:w="180" w:type="dxa"/>
          </w:tcPr>
          <w:p w14:paraId="703FBC9E" w14:textId="77777777" w:rsidR="00C3115A" w:rsidRPr="00FD5077" w:rsidRDefault="00C3115A" w:rsidP="00C3115A">
            <w:pPr>
              <w:pStyle w:val="acctmergecolhdg"/>
              <w:spacing w:line="240" w:lineRule="atLeast"/>
              <w:rPr>
                <w:b w:val="0"/>
                <w:bCs/>
                <w:sz w:val="20"/>
              </w:rPr>
            </w:pPr>
          </w:p>
        </w:tc>
        <w:tc>
          <w:tcPr>
            <w:tcW w:w="1190" w:type="dxa"/>
          </w:tcPr>
          <w:p w14:paraId="5833F2C8" w14:textId="7C4A6264"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4</w:t>
            </w:r>
          </w:p>
        </w:tc>
        <w:tc>
          <w:tcPr>
            <w:tcW w:w="180" w:type="dxa"/>
          </w:tcPr>
          <w:p w14:paraId="5BF5C662" w14:textId="77777777" w:rsidR="00C3115A" w:rsidRPr="00FD5077" w:rsidRDefault="00C3115A" w:rsidP="00C3115A">
            <w:pPr>
              <w:pStyle w:val="acctfourfigures"/>
              <w:shd w:val="clear" w:color="auto" w:fill="FFFFFF"/>
              <w:tabs>
                <w:tab w:val="clear" w:pos="765"/>
                <w:tab w:val="decimal" w:pos="374"/>
              </w:tabs>
              <w:spacing w:line="240" w:lineRule="atLeast"/>
              <w:ind w:left="-79" w:right="-79"/>
              <w:jc w:val="center"/>
              <w:rPr>
                <w:sz w:val="20"/>
              </w:rPr>
            </w:pPr>
          </w:p>
        </w:tc>
        <w:tc>
          <w:tcPr>
            <w:tcW w:w="1220" w:type="dxa"/>
          </w:tcPr>
          <w:p w14:paraId="7EC894BC" w14:textId="3C5D5B2B"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5</w:t>
            </w:r>
          </w:p>
        </w:tc>
        <w:tc>
          <w:tcPr>
            <w:tcW w:w="180" w:type="dxa"/>
          </w:tcPr>
          <w:p w14:paraId="6FFEE927" w14:textId="77777777" w:rsidR="00C3115A" w:rsidRPr="00FD5077" w:rsidRDefault="00C3115A" w:rsidP="00C3115A">
            <w:pPr>
              <w:pStyle w:val="acctmergecolhdg"/>
              <w:spacing w:line="240" w:lineRule="atLeast"/>
              <w:rPr>
                <w:b w:val="0"/>
                <w:bCs/>
                <w:sz w:val="20"/>
              </w:rPr>
            </w:pPr>
          </w:p>
        </w:tc>
        <w:tc>
          <w:tcPr>
            <w:tcW w:w="1269" w:type="dxa"/>
          </w:tcPr>
          <w:p w14:paraId="21437CEC" w14:textId="0437189F"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4</w:t>
            </w:r>
          </w:p>
        </w:tc>
        <w:tc>
          <w:tcPr>
            <w:tcW w:w="180" w:type="dxa"/>
          </w:tcPr>
          <w:p w14:paraId="351C3809" w14:textId="77777777" w:rsidR="00C3115A" w:rsidRPr="00FD5077" w:rsidRDefault="00C3115A" w:rsidP="00C3115A">
            <w:pPr>
              <w:pStyle w:val="acctmergecolhdg"/>
              <w:spacing w:line="240" w:lineRule="atLeast"/>
              <w:rPr>
                <w:b w:val="0"/>
                <w:bCs/>
                <w:sz w:val="20"/>
              </w:rPr>
            </w:pPr>
          </w:p>
        </w:tc>
        <w:tc>
          <w:tcPr>
            <w:tcW w:w="1215" w:type="dxa"/>
          </w:tcPr>
          <w:p w14:paraId="169E83FE" w14:textId="47957660"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5</w:t>
            </w:r>
          </w:p>
        </w:tc>
        <w:tc>
          <w:tcPr>
            <w:tcW w:w="195" w:type="dxa"/>
          </w:tcPr>
          <w:p w14:paraId="5A3A6F21" w14:textId="77777777" w:rsidR="00C3115A" w:rsidRPr="00FD5077" w:rsidRDefault="00C3115A" w:rsidP="00C3115A">
            <w:pPr>
              <w:pStyle w:val="acctmergecolhdg"/>
              <w:spacing w:line="240" w:lineRule="atLeast"/>
              <w:rPr>
                <w:b w:val="0"/>
                <w:bCs/>
                <w:sz w:val="20"/>
              </w:rPr>
            </w:pPr>
          </w:p>
        </w:tc>
        <w:tc>
          <w:tcPr>
            <w:tcW w:w="1227" w:type="dxa"/>
          </w:tcPr>
          <w:p w14:paraId="0EC62640" w14:textId="151F13A6"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4</w:t>
            </w:r>
          </w:p>
        </w:tc>
      </w:tr>
      <w:tr w:rsidR="00B1718A" w:rsidRPr="00A459FD" w14:paraId="5226ABA3" w14:textId="77777777" w:rsidTr="004A6A53">
        <w:trPr>
          <w:cantSplit/>
          <w:tblHeader/>
        </w:trPr>
        <w:tc>
          <w:tcPr>
            <w:tcW w:w="3780" w:type="dxa"/>
          </w:tcPr>
          <w:p w14:paraId="6CDEE3E2" w14:textId="77777777" w:rsidR="00B1718A" w:rsidRPr="00FD5077" w:rsidRDefault="00B1718A" w:rsidP="00B1718A">
            <w:pPr>
              <w:pStyle w:val="acctfourfigures"/>
              <w:shd w:val="clear" w:color="auto" w:fill="FFFFFF"/>
              <w:spacing w:line="240" w:lineRule="atLeast"/>
              <w:ind w:right="-79"/>
              <w:jc w:val="center"/>
              <w:rPr>
                <w:sz w:val="20"/>
              </w:rPr>
            </w:pPr>
          </w:p>
        </w:tc>
        <w:tc>
          <w:tcPr>
            <w:tcW w:w="11037" w:type="dxa"/>
            <w:gridSpan w:val="15"/>
          </w:tcPr>
          <w:p w14:paraId="3DD93DDA" w14:textId="77777777" w:rsidR="00B1718A" w:rsidRPr="00FD5077" w:rsidRDefault="00B1718A" w:rsidP="00B1718A">
            <w:pPr>
              <w:pStyle w:val="acctmergecolhdg"/>
              <w:spacing w:line="240" w:lineRule="atLeast"/>
              <w:rPr>
                <w:b w:val="0"/>
                <w:bCs/>
                <w:sz w:val="20"/>
              </w:rPr>
            </w:pPr>
            <w:r w:rsidRPr="00FD5077">
              <w:rPr>
                <w:b w:val="0"/>
                <w:bCs/>
                <w:i/>
                <w:iCs/>
                <w:sz w:val="20"/>
              </w:rPr>
              <w:t>(in thousand Baht)</w:t>
            </w:r>
          </w:p>
        </w:tc>
      </w:tr>
      <w:tr w:rsidR="00B1718A" w:rsidRPr="00A459FD" w14:paraId="74E0ED63" w14:textId="77777777" w:rsidTr="00FD5077">
        <w:trPr>
          <w:cantSplit/>
        </w:trPr>
        <w:tc>
          <w:tcPr>
            <w:tcW w:w="3780" w:type="dxa"/>
          </w:tcPr>
          <w:p w14:paraId="30936515" w14:textId="77777777" w:rsidR="00B1718A" w:rsidRPr="00FD5077" w:rsidRDefault="00B1718A" w:rsidP="00B1718A">
            <w:pPr>
              <w:shd w:val="clear" w:color="auto" w:fill="FFFFFF"/>
              <w:spacing w:line="240" w:lineRule="atLeast"/>
              <w:ind w:left="180" w:right="-79" w:hanging="180"/>
              <w:rPr>
                <w:sz w:val="20"/>
                <w:cs/>
                <w:lang w:bidi="th-TH"/>
              </w:rPr>
            </w:pPr>
            <w:r w:rsidRPr="00FD5077">
              <w:rPr>
                <w:b/>
                <w:bCs/>
                <w:i/>
                <w:iCs/>
                <w:sz w:val="20"/>
              </w:rPr>
              <w:t>Information about reportable segments</w:t>
            </w:r>
          </w:p>
        </w:tc>
        <w:tc>
          <w:tcPr>
            <w:tcW w:w="1213" w:type="dxa"/>
            <w:vAlign w:val="bottom"/>
          </w:tcPr>
          <w:p w14:paraId="21999A71" w14:textId="77777777" w:rsidR="00B1718A" w:rsidRPr="00FD5077" w:rsidRDefault="00B1718A" w:rsidP="00FD5077">
            <w:pPr>
              <w:pStyle w:val="acctfourfigures"/>
              <w:shd w:val="clear" w:color="auto" w:fill="FFFFFF"/>
              <w:tabs>
                <w:tab w:val="clear" w:pos="765"/>
                <w:tab w:val="decimal" w:pos="1059"/>
              </w:tabs>
              <w:spacing w:line="240" w:lineRule="atLeast"/>
              <w:ind w:left="-79" w:right="-79"/>
              <w:rPr>
                <w:sz w:val="20"/>
              </w:rPr>
            </w:pPr>
          </w:p>
        </w:tc>
        <w:tc>
          <w:tcPr>
            <w:tcW w:w="180" w:type="dxa"/>
            <w:vAlign w:val="bottom"/>
          </w:tcPr>
          <w:p w14:paraId="1CC6A34A" w14:textId="77777777" w:rsidR="00B1718A" w:rsidRPr="00FD5077" w:rsidRDefault="00B1718A" w:rsidP="00FD5077">
            <w:pPr>
              <w:pStyle w:val="acctfourfigures"/>
              <w:shd w:val="clear" w:color="auto" w:fill="FFFFFF"/>
              <w:spacing w:line="240" w:lineRule="atLeast"/>
              <w:ind w:left="-79" w:right="-79"/>
              <w:rPr>
                <w:sz w:val="20"/>
              </w:rPr>
            </w:pPr>
          </w:p>
        </w:tc>
        <w:tc>
          <w:tcPr>
            <w:tcW w:w="1211" w:type="dxa"/>
            <w:vAlign w:val="bottom"/>
          </w:tcPr>
          <w:p w14:paraId="0B73173E" w14:textId="77777777" w:rsidR="00B1718A" w:rsidRPr="00FD5077" w:rsidRDefault="00B1718A" w:rsidP="00FD5077">
            <w:pPr>
              <w:pStyle w:val="acctfourfigures"/>
              <w:shd w:val="clear" w:color="auto" w:fill="FFFFFF"/>
              <w:tabs>
                <w:tab w:val="clear" w:pos="765"/>
                <w:tab w:val="decimal" w:pos="1047"/>
              </w:tabs>
              <w:spacing w:line="240" w:lineRule="atLeast"/>
              <w:ind w:left="-79" w:right="-79"/>
              <w:rPr>
                <w:sz w:val="20"/>
              </w:rPr>
            </w:pPr>
          </w:p>
        </w:tc>
        <w:tc>
          <w:tcPr>
            <w:tcW w:w="180" w:type="dxa"/>
            <w:vAlign w:val="bottom"/>
          </w:tcPr>
          <w:p w14:paraId="594F5254" w14:textId="77777777" w:rsidR="00B1718A" w:rsidRPr="00FD5077" w:rsidRDefault="00B1718A" w:rsidP="00FD5077">
            <w:pPr>
              <w:pStyle w:val="acctfourfigures"/>
              <w:shd w:val="clear" w:color="auto" w:fill="FFFFFF"/>
              <w:tabs>
                <w:tab w:val="clear" w:pos="765"/>
                <w:tab w:val="decimal" w:pos="641"/>
              </w:tabs>
              <w:spacing w:line="240" w:lineRule="atLeast"/>
              <w:ind w:left="-79" w:right="-79"/>
              <w:rPr>
                <w:sz w:val="20"/>
              </w:rPr>
            </w:pPr>
          </w:p>
        </w:tc>
        <w:tc>
          <w:tcPr>
            <w:tcW w:w="1217" w:type="dxa"/>
            <w:vAlign w:val="bottom"/>
          </w:tcPr>
          <w:p w14:paraId="5316522E" w14:textId="77777777" w:rsidR="00B1718A" w:rsidRPr="00FD5077" w:rsidRDefault="00B1718A" w:rsidP="00FD5077">
            <w:pPr>
              <w:pStyle w:val="acctfourfigures"/>
              <w:shd w:val="clear" w:color="auto" w:fill="FFFFFF"/>
              <w:tabs>
                <w:tab w:val="clear" w:pos="765"/>
                <w:tab w:val="decimal" w:pos="1039"/>
              </w:tabs>
              <w:spacing w:line="240" w:lineRule="atLeast"/>
              <w:ind w:left="-79" w:right="-79"/>
              <w:rPr>
                <w:sz w:val="20"/>
              </w:rPr>
            </w:pPr>
          </w:p>
        </w:tc>
        <w:tc>
          <w:tcPr>
            <w:tcW w:w="180" w:type="dxa"/>
            <w:vAlign w:val="bottom"/>
          </w:tcPr>
          <w:p w14:paraId="1A5B9D9C" w14:textId="77777777" w:rsidR="00B1718A" w:rsidRPr="00FD5077" w:rsidRDefault="00B1718A" w:rsidP="00FD5077">
            <w:pPr>
              <w:pStyle w:val="acctfourfigures"/>
              <w:shd w:val="clear" w:color="auto" w:fill="FFFFFF"/>
              <w:spacing w:line="240" w:lineRule="atLeast"/>
              <w:ind w:left="-79" w:right="-79"/>
              <w:rPr>
                <w:sz w:val="20"/>
              </w:rPr>
            </w:pPr>
          </w:p>
        </w:tc>
        <w:tc>
          <w:tcPr>
            <w:tcW w:w="1190" w:type="dxa"/>
            <w:vAlign w:val="bottom"/>
          </w:tcPr>
          <w:p w14:paraId="47BA168E" w14:textId="77777777" w:rsidR="00B1718A" w:rsidRPr="00FD5077" w:rsidRDefault="00B1718A" w:rsidP="00FD5077">
            <w:pPr>
              <w:pStyle w:val="acctfourfigures"/>
              <w:shd w:val="clear" w:color="auto" w:fill="FFFFFF"/>
              <w:tabs>
                <w:tab w:val="clear" w:pos="765"/>
                <w:tab w:val="decimal" w:pos="1039"/>
              </w:tabs>
              <w:spacing w:line="240" w:lineRule="atLeast"/>
              <w:ind w:left="-79" w:right="-79"/>
              <w:rPr>
                <w:sz w:val="20"/>
              </w:rPr>
            </w:pPr>
          </w:p>
        </w:tc>
        <w:tc>
          <w:tcPr>
            <w:tcW w:w="180" w:type="dxa"/>
            <w:vAlign w:val="bottom"/>
          </w:tcPr>
          <w:p w14:paraId="490017DB" w14:textId="77777777" w:rsidR="00B1718A" w:rsidRPr="00FD5077" w:rsidRDefault="00B1718A" w:rsidP="00FD5077">
            <w:pPr>
              <w:pStyle w:val="acctfourfigures"/>
              <w:shd w:val="clear" w:color="auto" w:fill="FFFFFF"/>
              <w:tabs>
                <w:tab w:val="clear" w:pos="765"/>
                <w:tab w:val="decimal" w:pos="641"/>
              </w:tabs>
              <w:spacing w:line="240" w:lineRule="atLeast"/>
              <w:ind w:left="-79" w:right="-79"/>
              <w:rPr>
                <w:sz w:val="20"/>
              </w:rPr>
            </w:pPr>
          </w:p>
        </w:tc>
        <w:tc>
          <w:tcPr>
            <w:tcW w:w="1220" w:type="dxa"/>
            <w:vAlign w:val="bottom"/>
          </w:tcPr>
          <w:p w14:paraId="23A01755" w14:textId="77777777" w:rsidR="00B1718A" w:rsidRPr="00FD5077" w:rsidRDefault="00B1718A" w:rsidP="00FD5077">
            <w:pPr>
              <w:pStyle w:val="acctfourfigures"/>
              <w:shd w:val="clear" w:color="auto" w:fill="FFFFFF"/>
              <w:tabs>
                <w:tab w:val="clear" w:pos="765"/>
                <w:tab w:val="decimal" w:pos="894"/>
              </w:tabs>
              <w:spacing w:line="240" w:lineRule="atLeast"/>
              <w:ind w:left="-79" w:right="-79"/>
              <w:rPr>
                <w:b/>
                <w:bCs/>
                <w:sz w:val="20"/>
              </w:rPr>
            </w:pPr>
          </w:p>
        </w:tc>
        <w:tc>
          <w:tcPr>
            <w:tcW w:w="180" w:type="dxa"/>
            <w:vAlign w:val="bottom"/>
          </w:tcPr>
          <w:p w14:paraId="4FABEB80" w14:textId="77777777" w:rsidR="00B1718A" w:rsidRPr="00FD5077" w:rsidRDefault="00B1718A" w:rsidP="00FD5077">
            <w:pPr>
              <w:pStyle w:val="acctfourfigures"/>
              <w:shd w:val="clear" w:color="auto" w:fill="FFFFFF"/>
              <w:spacing w:line="240" w:lineRule="atLeast"/>
              <w:ind w:left="-79" w:right="-79"/>
              <w:rPr>
                <w:b/>
                <w:bCs/>
                <w:sz w:val="20"/>
              </w:rPr>
            </w:pPr>
          </w:p>
        </w:tc>
        <w:tc>
          <w:tcPr>
            <w:tcW w:w="1269" w:type="dxa"/>
            <w:vAlign w:val="bottom"/>
          </w:tcPr>
          <w:p w14:paraId="11765C41" w14:textId="77777777" w:rsidR="00B1718A" w:rsidRPr="00FD5077" w:rsidRDefault="00B1718A" w:rsidP="00FD5077">
            <w:pPr>
              <w:pStyle w:val="acctfourfigures"/>
              <w:shd w:val="clear" w:color="auto" w:fill="FFFFFF"/>
              <w:tabs>
                <w:tab w:val="clear" w:pos="765"/>
                <w:tab w:val="decimal" w:pos="624"/>
              </w:tabs>
              <w:spacing w:line="240" w:lineRule="atLeast"/>
              <w:ind w:right="-79"/>
              <w:rPr>
                <w:b/>
                <w:bCs/>
                <w:sz w:val="20"/>
              </w:rPr>
            </w:pPr>
          </w:p>
        </w:tc>
        <w:tc>
          <w:tcPr>
            <w:tcW w:w="180" w:type="dxa"/>
            <w:vAlign w:val="bottom"/>
          </w:tcPr>
          <w:p w14:paraId="04BDD96C" w14:textId="77777777" w:rsidR="00B1718A" w:rsidRPr="00FD5077" w:rsidRDefault="00B1718A" w:rsidP="00FD5077">
            <w:pPr>
              <w:pStyle w:val="acctfourfigures"/>
              <w:shd w:val="clear" w:color="auto" w:fill="FFFFFF"/>
              <w:spacing w:line="240" w:lineRule="atLeast"/>
              <w:ind w:left="-79" w:right="-79"/>
              <w:rPr>
                <w:sz w:val="20"/>
              </w:rPr>
            </w:pPr>
          </w:p>
        </w:tc>
        <w:tc>
          <w:tcPr>
            <w:tcW w:w="1215" w:type="dxa"/>
            <w:vAlign w:val="bottom"/>
          </w:tcPr>
          <w:p w14:paraId="024AB35E" w14:textId="77777777" w:rsidR="00B1718A" w:rsidRPr="00FD5077" w:rsidRDefault="00B1718A" w:rsidP="00FD5077">
            <w:pPr>
              <w:pStyle w:val="acctfourfigures"/>
              <w:shd w:val="clear" w:color="auto" w:fill="FFFFFF"/>
              <w:tabs>
                <w:tab w:val="clear" w:pos="765"/>
                <w:tab w:val="decimal" w:pos="1012"/>
              </w:tabs>
              <w:spacing w:line="240" w:lineRule="atLeast"/>
              <w:ind w:left="-79" w:right="-79"/>
              <w:rPr>
                <w:sz w:val="20"/>
              </w:rPr>
            </w:pPr>
          </w:p>
        </w:tc>
        <w:tc>
          <w:tcPr>
            <w:tcW w:w="195" w:type="dxa"/>
            <w:vAlign w:val="bottom"/>
          </w:tcPr>
          <w:p w14:paraId="06CFDA4B" w14:textId="77777777" w:rsidR="00B1718A" w:rsidRPr="00FD5077" w:rsidRDefault="00B1718A" w:rsidP="00FD5077">
            <w:pPr>
              <w:pStyle w:val="acctfourfigures"/>
              <w:shd w:val="clear" w:color="auto" w:fill="FFFFFF"/>
              <w:spacing w:line="240" w:lineRule="atLeast"/>
              <w:ind w:left="-79" w:right="-79"/>
              <w:rPr>
                <w:sz w:val="20"/>
              </w:rPr>
            </w:pPr>
          </w:p>
        </w:tc>
        <w:tc>
          <w:tcPr>
            <w:tcW w:w="1227" w:type="dxa"/>
            <w:vAlign w:val="bottom"/>
          </w:tcPr>
          <w:p w14:paraId="6EF62B1D" w14:textId="77777777" w:rsidR="00B1718A" w:rsidRPr="00FD5077" w:rsidRDefault="00B1718A" w:rsidP="00FD5077">
            <w:pPr>
              <w:pStyle w:val="acctfourfigures"/>
              <w:shd w:val="clear" w:color="auto" w:fill="FFFFFF"/>
              <w:tabs>
                <w:tab w:val="clear" w:pos="765"/>
                <w:tab w:val="decimal" w:pos="1012"/>
              </w:tabs>
              <w:spacing w:line="240" w:lineRule="atLeast"/>
              <w:ind w:left="-79" w:right="-79"/>
              <w:rPr>
                <w:sz w:val="20"/>
              </w:rPr>
            </w:pPr>
          </w:p>
        </w:tc>
      </w:tr>
      <w:tr w:rsidR="00360A61" w:rsidRPr="00A459FD" w14:paraId="49439FA3" w14:textId="77777777" w:rsidTr="003236D0">
        <w:trPr>
          <w:cantSplit/>
        </w:trPr>
        <w:tc>
          <w:tcPr>
            <w:tcW w:w="3780" w:type="dxa"/>
          </w:tcPr>
          <w:p w14:paraId="73FFD53D" w14:textId="77777777" w:rsidR="00360A61" w:rsidRPr="00FD5077" w:rsidRDefault="00360A61" w:rsidP="00360A61">
            <w:pPr>
              <w:spacing w:line="240" w:lineRule="atLeast"/>
              <w:ind w:left="180" w:right="-79" w:hanging="180"/>
              <w:rPr>
                <w:sz w:val="20"/>
              </w:rPr>
            </w:pPr>
            <w:r w:rsidRPr="00FD5077">
              <w:rPr>
                <w:sz w:val="20"/>
              </w:rPr>
              <w:t>External revenue</w:t>
            </w:r>
          </w:p>
        </w:tc>
        <w:tc>
          <w:tcPr>
            <w:tcW w:w="1213" w:type="dxa"/>
          </w:tcPr>
          <w:p w14:paraId="38A4831E" w14:textId="4BAB34BD" w:rsidR="00360A61" w:rsidRPr="00360A61" w:rsidRDefault="00360A61" w:rsidP="00360A61">
            <w:pPr>
              <w:pStyle w:val="acctfourfigures"/>
              <w:tabs>
                <w:tab w:val="clear" w:pos="765"/>
                <w:tab w:val="decimal" w:pos="1017"/>
              </w:tabs>
              <w:spacing w:line="240" w:lineRule="atLeast"/>
              <w:ind w:left="-79" w:right="-79"/>
              <w:rPr>
                <w:sz w:val="20"/>
              </w:rPr>
            </w:pPr>
            <w:r w:rsidRPr="00360A61">
              <w:rPr>
                <w:sz w:val="20"/>
              </w:rPr>
              <w:t>8,999,754</w:t>
            </w:r>
          </w:p>
        </w:tc>
        <w:tc>
          <w:tcPr>
            <w:tcW w:w="180" w:type="dxa"/>
          </w:tcPr>
          <w:p w14:paraId="1A46D66A" w14:textId="77777777" w:rsidR="00360A61" w:rsidRPr="00360A61" w:rsidRDefault="00360A61" w:rsidP="00360A61">
            <w:pPr>
              <w:pStyle w:val="acctfourfigures"/>
              <w:tabs>
                <w:tab w:val="clear" w:pos="765"/>
                <w:tab w:val="decimal" w:pos="1017"/>
              </w:tabs>
              <w:spacing w:line="240" w:lineRule="atLeast"/>
              <w:ind w:left="-79" w:right="-79"/>
              <w:rPr>
                <w:sz w:val="20"/>
              </w:rPr>
            </w:pPr>
          </w:p>
        </w:tc>
        <w:tc>
          <w:tcPr>
            <w:tcW w:w="1211" w:type="dxa"/>
          </w:tcPr>
          <w:p w14:paraId="2A9C630C" w14:textId="4D3C5EB6" w:rsidR="00360A61" w:rsidRPr="00360A61" w:rsidRDefault="00360A61" w:rsidP="00360A61">
            <w:pPr>
              <w:pStyle w:val="acctfourfigures"/>
              <w:tabs>
                <w:tab w:val="clear" w:pos="765"/>
                <w:tab w:val="decimal" w:pos="1017"/>
              </w:tabs>
              <w:spacing w:line="240" w:lineRule="atLeast"/>
              <w:ind w:left="-79" w:right="-79"/>
              <w:rPr>
                <w:sz w:val="20"/>
              </w:rPr>
            </w:pPr>
            <w:r w:rsidRPr="00360A61">
              <w:rPr>
                <w:sz w:val="20"/>
              </w:rPr>
              <w:t xml:space="preserve">  8,790,183</w:t>
            </w:r>
          </w:p>
        </w:tc>
        <w:tc>
          <w:tcPr>
            <w:tcW w:w="180" w:type="dxa"/>
          </w:tcPr>
          <w:p w14:paraId="4C908239" w14:textId="77777777" w:rsidR="00360A61" w:rsidRPr="00360A61" w:rsidRDefault="00360A61" w:rsidP="00360A61">
            <w:pPr>
              <w:pStyle w:val="acctfourfigures"/>
              <w:tabs>
                <w:tab w:val="clear" w:pos="765"/>
                <w:tab w:val="decimal" w:pos="1017"/>
              </w:tabs>
              <w:spacing w:line="240" w:lineRule="atLeast"/>
              <w:ind w:left="-79" w:right="-79"/>
              <w:rPr>
                <w:sz w:val="20"/>
              </w:rPr>
            </w:pPr>
          </w:p>
        </w:tc>
        <w:tc>
          <w:tcPr>
            <w:tcW w:w="1217" w:type="dxa"/>
          </w:tcPr>
          <w:p w14:paraId="5EE0ADC1" w14:textId="09307FD6" w:rsidR="00360A61" w:rsidRPr="00360A61" w:rsidRDefault="00360A61" w:rsidP="00360A61">
            <w:pPr>
              <w:pStyle w:val="acctfourfigures"/>
              <w:tabs>
                <w:tab w:val="clear" w:pos="765"/>
                <w:tab w:val="decimal" w:pos="1017"/>
              </w:tabs>
              <w:spacing w:line="240" w:lineRule="atLeast"/>
              <w:ind w:left="-79" w:right="-79"/>
              <w:rPr>
                <w:sz w:val="20"/>
              </w:rPr>
            </w:pPr>
            <w:r w:rsidRPr="00360A61">
              <w:rPr>
                <w:sz w:val="20"/>
              </w:rPr>
              <w:t>2,894,624</w:t>
            </w:r>
          </w:p>
        </w:tc>
        <w:tc>
          <w:tcPr>
            <w:tcW w:w="180" w:type="dxa"/>
          </w:tcPr>
          <w:p w14:paraId="6C76B847" w14:textId="77777777" w:rsidR="00360A61" w:rsidRPr="00360A61" w:rsidRDefault="00360A61" w:rsidP="00360A61">
            <w:pPr>
              <w:pStyle w:val="acctfourfigures"/>
              <w:tabs>
                <w:tab w:val="clear" w:pos="765"/>
                <w:tab w:val="decimal" w:pos="1017"/>
              </w:tabs>
              <w:spacing w:line="240" w:lineRule="atLeast"/>
              <w:ind w:left="-79" w:right="-79"/>
              <w:rPr>
                <w:sz w:val="20"/>
              </w:rPr>
            </w:pPr>
          </w:p>
        </w:tc>
        <w:tc>
          <w:tcPr>
            <w:tcW w:w="1190" w:type="dxa"/>
          </w:tcPr>
          <w:p w14:paraId="21885C9A" w14:textId="3C6CFA82" w:rsidR="00360A61" w:rsidRPr="00360A61" w:rsidRDefault="00360A61" w:rsidP="00360A61">
            <w:pPr>
              <w:pStyle w:val="acctfourfigures"/>
              <w:tabs>
                <w:tab w:val="clear" w:pos="765"/>
                <w:tab w:val="decimal" w:pos="1017"/>
              </w:tabs>
              <w:spacing w:line="240" w:lineRule="atLeast"/>
              <w:ind w:left="-79" w:right="-79"/>
              <w:rPr>
                <w:sz w:val="20"/>
              </w:rPr>
            </w:pPr>
            <w:r w:rsidRPr="00360A61">
              <w:rPr>
                <w:sz w:val="20"/>
              </w:rPr>
              <w:t xml:space="preserve">  2,677,581</w:t>
            </w:r>
          </w:p>
        </w:tc>
        <w:tc>
          <w:tcPr>
            <w:tcW w:w="180" w:type="dxa"/>
          </w:tcPr>
          <w:p w14:paraId="07554D80" w14:textId="77777777" w:rsidR="00360A61" w:rsidRPr="00360A61" w:rsidRDefault="00360A61" w:rsidP="00360A61">
            <w:pPr>
              <w:pStyle w:val="acctfourfigures"/>
              <w:tabs>
                <w:tab w:val="clear" w:pos="765"/>
                <w:tab w:val="decimal" w:pos="1017"/>
              </w:tabs>
              <w:spacing w:line="240" w:lineRule="atLeast"/>
              <w:ind w:left="-79" w:right="-79"/>
              <w:rPr>
                <w:sz w:val="20"/>
              </w:rPr>
            </w:pPr>
          </w:p>
        </w:tc>
        <w:tc>
          <w:tcPr>
            <w:tcW w:w="1220" w:type="dxa"/>
          </w:tcPr>
          <w:p w14:paraId="6E8ADAE6" w14:textId="2BA50604" w:rsidR="00360A61" w:rsidRPr="00360A61" w:rsidRDefault="00360A61" w:rsidP="00360A61">
            <w:pPr>
              <w:pStyle w:val="acctfourfigures"/>
              <w:tabs>
                <w:tab w:val="clear" w:pos="765"/>
                <w:tab w:val="decimal" w:pos="735"/>
              </w:tabs>
              <w:spacing w:line="240" w:lineRule="atLeast"/>
              <w:ind w:left="-79" w:right="-79"/>
              <w:rPr>
                <w:sz w:val="20"/>
              </w:rPr>
            </w:pPr>
            <w:r w:rsidRPr="00360A61">
              <w:rPr>
                <w:sz w:val="20"/>
              </w:rPr>
              <w:t xml:space="preserve"> -</w:t>
            </w:r>
          </w:p>
        </w:tc>
        <w:tc>
          <w:tcPr>
            <w:tcW w:w="180" w:type="dxa"/>
          </w:tcPr>
          <w:p w14:paraId="5FFC9A9F" w14:textId="77777777" w:rsidR="00360A61" w:rsidRPr="00360A61" w:rsidRDefault="00360A61" w:rsidP="00360A61">
            <w:pPr>
              <w:pStyle w:val="acctfourfigures"/>
              <w:tabs>
                <w:tab w:val="clear" w:pos="765"/>
                <w:tab w:val="decimal" w:pos="1017"/>
              </w:tabs>
              <w:spacing w:line="240" w:lineRule="atLeast"/>
              <w:ind w:left="-79" w:right="-79"/>
              <w:rPr>
                <w:sz w:val="20"/>
              </w:rPr>
            </w:pPr>
          </w:p>
        </w:tc>
        <w:tc>
          <w:tcPr>
            <w:tcW w:w="1269" w:type="dxa"/>
          </w:tcPr>
          <w:p w14:paraId="78C4A358" w14:textId="0E490E3D" w:rsidR="00360A61" w:rsidRPr="00360A61" w:rsidRDefault="00360A61" w:rsidP="00360A61">
            <w:pPr>
              <w:pStyle w:val="acctfourfigures"/>
              <w:tabs>
                <w:tab w:val="clear" w:pos="765"/>
                <w:tab w:val="decimal" w:pos="735"/>
              </w:tabs>
              <w:spacing w:line="240" w:lineRule="atLeast"/>
              <w:ind w:left="-79" w:right="-79"/>
              <w:rPr>
                <w:sz w:val="20"/>
              </w:rPr>
            </w:pPr>
            <w:r w:rsidRPr="00360A61">
              <w:rPr>
                <w:sz w:val="20"/>
              </w:rPr>
              <w:t xml:space="preserve"> -</w:t>
            </w:r>
          </w:p>
        </w:tc>
        <w:tc>
          <w:tcPr>
            <w:tcW w:w="180" w:type="dxa"/>
          </w:tcPr>
          <w:p w14:paraId="2ABB6227" w14:textId="77777777" w:rsidR="00360A61" w:rsidRPr="00360A61" w:rsidRDefault="00360A61" w:rsidP="00360A61">
            <w:pPr>
              <w:pStyle w:val="acctfourfigures"/>
              <w:tabs>
                <w:tab w:val="clear" w:pos="765"/>
                <w:tab w:val="decimal" w:pos="1017"/>
              </w:tabs>
              <w:spacing w:line="240" w:lineRule="atLeast"/>
              <w:ind w:left="-79" w:right="-79"/>
              <w:rPr>
                <w:sz w:val="20"/>
              </w:rPr>
            </w:pPr>
          </w:p>
        </w:tc>
        <w:tc>
          <w:tcPr>
            <w:tcW w:w="1215" w:type="dxa"/>
          </w:tcPr>
          <w:p w14:paraId="71B13D51" w14:textId="47548789" w:rsidR="00360A61" w:rsidRPr="00360A61" w:rsidRDefault="00360A61" w:rsidP="00360A61">
            <w:pPr>
              <w:pStyle w:val="acctfourfigures"/>
              <w:tabs>
                <w:tab w:val="clear" w:pos="765"/>
                <w:tab w:val="decimal" w:pos="1017"/>
              </w:tabs>
              <w:spacing w:line="240" w:lineRule="atLeast"/>
              <w:ind w:left="-79" w:right="-79"/>
              <w:rPr>
                <w:sz w:val="20"/>
              </w:rPr>
            </w:pPr>
            <w:r w:rsidRPr="00360A61">
              <w:rPr>
                <w:sz w:val="20"/>
              </w:rPr>
              <w:t xml:space="preserve"> 11,894,378 </w:t>
            </w:r>
          </w:p>
        </w:tc>
        <w:tc>
          <w:tcPr>
            <w:tcW w:w="195" w:type="dxa"/>
          </w:tcPr>
          <w:p w14:paraId="378A53BF" w14:textId="77777777" w:rsidR="00360A61" w:rsidRPr="00360A61" w:rsidRDefault="00360A61" w:rsidP="00360A61">
            <w:pPr>
              <w:pStyle w:val="acctfourfigures"/>
              <w:tabs>
                <w:tab w:val="clear" w:pos="765"/>
                <w:tab w:val="decimal" w:pos="1017"/>
              </w:tabs>
              <w:spacing w:line="240" w:lineRule="atLeast"/>
              <w:ind w:left="-79" w:right="-79"/>
              <w:rPr>
                <w:sz w:val="20"/>
              </w:rPr>
            </w:pPr>
          </w:p>
        </w:tc>
        <w:tc>
          <w:tcPr>
            <w:tcW w:w="1227" w:type="dxa"/>
          </w:tcPr>
          <w:p w14:paraId="50BBA206" w14:textId="0C9F4F41" w:rsidR="00360A61" w:rsidRPr="00360A61" w:rsidRDefault="00360A61" w:rsidP="00360A61">
            <w:pPr>
              <w:pStyle w:val="acctfourfigures"/>
              <w:tabs>
                <w:tab w:val="clear" w:pos="765"/>
                <w:tab w:val="decimal" w:pos="1017"/>
              </w:tabs>
              <w:spacing w:line="240" w:lineRule="atLeast"/>
              <w:ind w:left="-79" w:right="-79"/>
              <w:rPr>
                <w:sz w:val="20"/>
              </w:rPr>
            </w:pPr>
            <w:r w:rsidRPr="00360A61">
              <w:rPr>
                <w:sz w:val="20"/>
              </w:rPr>
              <w:t xml:space="preserve"> 11,467,764 </w:t>
            </w:r>
          </w:p>
        </w:tc>
      </w:tr>
      <w:tr w:rsidR="00360A61" w:rsidRPr="00A459FD" w14:paraId="30C1DA88" w14:textId="77777777" w:rsidTr="003236D0">
        <w:trPr>
          <w:cantSplit/>
        </w:trPr>
        <w:tc>
          <w:tcPr>
            <w:tcW w:w="3780" w:type="dxa"/>
          </w:tcPr>
          <w:p w14:paraId="425019CA" w14:textId="77777777" w:rsidR="00360A61" w:rsidRPr="00FD5077" w:rsidRDefault="00360A61" w:rsidP="00360A61">
            <w:pPr>
              <w:spacing w:line="240" w:lineRule="atLeast"/>
              <w:ind w:left="180" w:right="-79" w:hanging="180"/>
              <w:rPr>
                <w:sz w:val="20"/>
              </w:rPr>
            </w:pPr>
            <w:r w:rsidRPr="00FD5077">
              <w:rPr>
                <w:sz w:val="20"/>
              </w:rPr>
              <w:t>Inter-segment revenue</w:t>
            </w:r>
          </w:p>
        </w:tc>
        <w:tc>
          <w:tcPr>
            <w:tcW w:w="1213" w:type="dxa"/>
            <w:tcBorders>
              <w:bottom w:val="single" w:sz="4" w:space="0" w:color="auto"/>
            </w:tcBorders>
          </w:tcPr>
          <w:p w14:paraId="15FA319A" w14:textId="3CE7093A" w:rsidR="00360A61" w:rsidRPr="00360A61" w:rsidRDefault="00360A61" w:rsidP="00360A61">
            <w:pPr>
              <w:pStyle w:val="acctfourfigures"/>
              <w:tabs>
                <w:tab w:val="clear" w:pos="765"/>
                <w:tab w:val="decimal" w:pos="1017"/>
              </w:tabs>
              <w:spacing w:line="240" w:lineRule="atLeast"/>
              <w:ind w:left="-79" w:right="-79"/>
              <w:rPr>
                <w:sz w:val="20"/>
              </w:rPr>
            </w:pPr>
            <w:r w:rsidRPr="00360A61">
              <w:rPr>
                <w:sz w:val="20"/>
              </w:rPr>
              <w:t>21,433</w:t>
            </w:r>
          </w:p>
        </w:tc>
        <w:tc>
          <w:tcPr>
            <w:tcW w:w="180" w:type="dxa"/>
          </w:tcPr>
          <w:p w14:paraId="3A4DA4E8" w14:textId="77777777" w:rsidR="00360A61" w:rsidRPr="00360A61" w:rsidRDefault="00360A61" w:rsidP="00360A61">
            <w:pPr>
              <w:pStyle w:val="acctfourfigures"/>
              <w:tabs>
                <w:tab w:val="clear" w:pos="765"/>
                <w:tab w:val="decimal" w:pos="1017"/>
              </w:tabs>
              <w:spacing w:line="240" w:lineRule="atLeast"/>
              <w:ind w:left="-79" w:right="-79"/>
              <w:rPr>
                <w:sz w:val="20"/>
              </w:rPr>
            </w:pPr>
          </w:p>
        </w:tc>
        <w:tc>
          <w:tcPr>
            <w:tcW w:w="1211" w:type="dxa"/>
            <w:tcBorders>
              <w:bottom w:val="single" w:sz="4" w:space="0" w:color="auto"/>
            </w:tcBorders>
          </w:tcPr>
          <w:p w14:paraId="4FBC2874" w14:textId="4869544D" w:rsidR="00360A61" w:rsidRPr="00360A61" w:rsidRDefault="00360A61" w:rsidP="00360A61">
            <w:pPr>
              <w:pStyle w:val="acctfourfigures"/>
              <w:tabs>
                <w:tab w:val="clear" w:pos="765"/>
                <w:tab w:val="decimal" w:pos="1017"/>
              </w:tabs>
              <w:spacing w:line="240" w:lineRule="atLeast"/>
              <w:ind w:left="-79" w:right="-79"/>
              <w:rPr>
                <w:sz w:val="20"/>
              </w:rPr>
            </w:pPr>
            <w:r w:rsidRPr="00360A61">
              <w:rPr>
                <w:sz w:val="20"/>
              </w:rPr>
              <w:t>6,756</w:t>
            </w:r>
          </w:p>
        </w:tc>
        <w:tc>
          <w:tcPr>
            <w:tcW w:w="180" w:type="dxa"/>
          </w:tcPr>
          <w:p w14:paraId="0068D19F" w14:textId="77777777" w:rsidR="00360A61" w:rsidRPr="00360A61" w:rsidRDefault="00360A61" w:rsidP="00360A61">
            <w:pPr>
              <w:pStyle w:val="acctfourfigures"/>
              <w:tabs>
                <w:tab w:val="clear" w:pos="765"/>
                <w:tab w:val="decimal" w:pos="1017"/>
              </w:tabs>
              <w:spacing w:line="240" w:lineRule="atLeast"/>
              <w:ind w:left="-79" w:right="-79"/>
              <w:rPr>
                <w:sz w:val="20"/>
              </w:rPr>
            </w:pPr>
          </w:p>
        </w:tc>
        <w:tc>
          <w:tcPr>
            <w:tcW w:w="1217" w:type="dxa"/>
            <w:tcBorders>
              <w:bottom w:val="single" w:sz="4" w:space="0" w:color="auto"/>
            </w:tcBorders>
          </w:tcPr>
          <w:p w14:paraId="503E6E51" w14:textId="3A6F7FBE" w:rsidR="00360A61" w:rsidRPr="00360A61" w:rsidRDefault="00360A61" w:rsidP="00360A61">
            <w:pPr>
              <w:pStyle w:val="acctfourfigures"/>
              <w:tabs>
                <w:tab w:val="clear" w:pos="765"/>
                <w:tab w:val="decimal" w:pos="1017"/>
              </w:tabs>
              <w:spacing w:line="240" w:lineRule="atLeast"/>
              <w:ind w:left="-79" w:right="-79"/>
              <w:rPr>
                <w:sz w:val="20"/>
              </w:rPr>
            </w:pPr>
            <w:r w:rsidRPr="00360A61">
              <w:rPr>
                <w:sz w:val="20"/>
              </w:rPr>
              <w:t>244,801</w:t>
            </w:r>
          </w:p>
        </w:tc>
        <w:tc>
          <w:tcPr>
            <w:tcW w:w="180" w:type="dxa"/>
          </w:tcPr>
          <w:p w14:paraId="061B040E" w14:textId="77777777" w:rsidR="00360A61" w:rsidRPr="00360A61" w:rsidRDefault="00360A61" w:rsidP="00360A61">
            <w:pPr>
              <w:pStyle w:val="acctfourfigures"/>
              <w:tabs>
                <w:tab w:val="clear" w:pos="765"/>
                <w:tab w:val="decimal" w:pos="1017"/>
              </w:tabs>
              <w:spacing w:line="240" w:lineRule="atLeast"/>
              <w:ind w:left="-79" w:right="-79"/>
              <w:rPr>
                <w:sz w:val="20"/>
              </w:rPr>
            </w:pPr>
          </w:p>
        </w:tc>
        <w:tc>
          <w:tcPr>
            <w:tcW w:w="1190" w:type="dxa"/>
            <w:tcBorders>
              <w:bottom w:val="single" w:sz="4" w:space="0" w:color="auto"/>
            </w:tcBorders>
          </w:tcPr>
          <w:p w14:paraId="55773ACB" w14:textId="2DF34FD5" w:rsidR="00360A61" w:rsidRPr="00360A61" w:rsidRDefault="00360A61" w:rsidP="00360A61">
            <w:pPr>
              <w:pStyle w:val="acctfourfigures"/>
              <w:tabs>
                <w:tab w:val="clear" w:pos="765"/>
                <w:tab w:val="decimal" w:pos="1017"/>
              </w:tabs>
              <w:spacing w:line="240" w:lineRule="atLeast"/>
              <w:ind w:left="-79" w:right="-79"/>
              <w:rPr>
                <w:sz w:val="20"/>
              </w:rPr>
            </w:pPr>
            <w:r w:rsidRPr="00360A61">
              <w:rPr>
                <w:sz w:val="20"/>
              </w:rPr>
              <w:t>208,636</w:t>
            </w:r>
          </w:p>
        </w:tc>
        <w:tc>
          <w:tcPr>
            <w:tcW w:w="180" w:type="dxa"/>
          </w:tcPr>
          <w:p w14:paraId="5A174FF1" w14:textId="77777777" w:rsidR="00360A61" w:rsidRPr="00360A61" w:rsidRDefault="00360A61" w:rsidP="00360A61">
            <w:pPr>
              <w:pStyle w:val="acctfourfigures"/>
              <w:tabs>
                <w:tab w:val="clear" w:pos="765"/>
                <w:tab w:val="decimal" w:pos="1017"/>
              </w:tabs>
              <w:spacing w:line="240" w:lineRule="atLeast"/>
              <w:ind w:left="-79" w:right="-79"/>
              <w:rPr>
                <w:sz w:val="20"/>
              </w:rPr>
            </w:pPr>
          </w:p>
        </w:tc>
        <w:tc>
          <w:tcPr>
            <w:tcW w:w="1220" w:type="dxa"/>
            <w:tcBorders>
              <w:bottom w:val="single" w:sz="4" w:space="0" w:color="auto"/>
            </w:tcBorders>
          </w:tcPr>
          <w:p w14:paraId="4B62B45B" w14:textId="339960AE" w:rsidR="00360A61" w:rsidRPr="00360A61" w:rsidRDefault="00360A61" w:rsidP="00360A61">
            <w:pPr>
              <w:pStyle w:val="acctfourfigures"/>
              <w:tabs>
                <w:tab w:val="clear" w:pos="765"/>
                <w:tab w:val="decimal" w:pos="1017"/>
              </w:tabs>
              <w:spacing w:line="240" w:lineRule="atLeast"/>
              <w:ind w:left="-79" w:right="-79"/>
              <w:rPr>
                <w:sz w:val="20"/>
              </w:rPr>
            </w:pPr>
            <w:r w:rsidRPr="00360A61">
              <w:rPr>
                <w:sz w:val="20"/>
              </w:rPr>
              <w:t xml:space="preserve"> (266,234)</w:t>
            </w:r>
          </w:p>
        </w:tc>
        <w:tc>
          <w:tcPr>
            <w:tcW w:w="180" w:type="dxa"/>
          </w:tcPr>
          <w:p w14:paraId="24ADDECD" w14:textId="77777777" w:rsidR="00360A61" w:rsidRPr="00360A61" w:rsidRDefault="00360A61" w:rsidP="00360A61">
            <w:pPr>
              <w:pStyle w:val="acctfourfigures"/>
              <w:tabs>
                <w:tab w:val="clear" w:pos="765"/>
                <w:tab w:val="decimal" w:pos="1017"/>
              </w:tabs>
              <w:spacing w:line="240" w:lineRule="atLeast"/>
              <w:ind w:left="-79" w:right="-79"/>
              <w:rPr>
                <w:sz w:val="20"/>
              </w:rPr>
            </w:pPr>
          </w:p>
        </w:tc>
        <w:tc>
          <w:tcPr>
            <w:tcW w:w="1269" w:type="dxa"/>
            <w:tcBorders>
              <w:bottom w:val="single" w:sz="4" w:space="0" w:color="auto"/>
            </w:tcBorders>
          </w:tcPr>
          <w:p w14:paraId="3D492CD9" w14:textId="1A3DD07B" w:rsidR="00360A61" w:rsidRPr="00360A61" w:rsidRDefault="00360A61" w:rsidP="00360A61">
            <w:pPr>
              <w:pStyle w:val="acctfourfigures"/>
              <w:tabs>
                <w:tab w:val="clear" w:pos="765"/>
                <w:tab w:val="decimal" w:pos="1017"/>
              </w:tabs>
              <w:spacing w:line="240" w:lineRule="atLeast"/>
              <w:ind w:left="-79" w:right="-79"/>
              <w:rPr>
                <w:sz w:val="20"/>
              </w:rPr>
            </w:pPr>
            <w:r w:rsidRPr="00360A61">
              <w:rPr>
                <w:sz w:val="20"/>
              </w:rPr>
              <w:t xml:space="preserve"> (215,392)</w:t>
            </w:r>
          </w:p>
        </w:tc>
        <w:tc>
          <w:tcPr>
            <w:tcW w:w="180" w:type="dxa"/>
          </w:tcPr>
          <w:p w14:paraId="3B4A5A86" w14:textId="77777777" w:rsidR="00360A61" w:rsidRPr="00360A61" w:rsidRDefault="00360A61" w:rsidP="00360A61">
            <w:pPr>
              <w:pStyle w:val="acctfourfigures"/>
              <w:tabs>
                <w:tab w:val="clear" w:pos="765"/>
                <w:tab w:val="decimal" w:pos="1017"/>
              </w:tabs>
              <w:spacing w:line="240" w:lineRule="atLeast"/>
              <w:ind w:left="-79" w:right="-79"/>
              <w:rPr>
                <w:sz w:val="20"/>
              </w:rPr>
            </w:pPr>
          </w:p>
        </w:tc>
        <w:tc>
          <w:tcPr>
            <w:tcW w:w="1215" w:type="dxa"/>
            <w:tcBorders>
              <w:bottom w:val="single" w:sz="4" w:space="0" w:color="auto"/>
            </w:tcBorders>
          </w:tcPr>
          <w:p w14:paraId="2E7F8A6B" w14:textId="2048938A" w:rsidR="00360A61" w:rsidRPr="00360A61" w:rsidRDefault="00360A61" w:rsidP="00360A61">
            <w:pPr>
              <w:pStyle w:val="acctfourfigures"/>
              <w:tabs>
                <w:tab w:val="clear" w:pos="765"/>
                <w:tab w:val="decimal" w:pos="735"/>
              </w:tabs>
              <w:spacing w:line="240" w:lineRule="atLeast"/>
              <w:ind w:left="-79" w:right="-79"/>
              <w:rPr>
                <w:sz w:val="20"/>
              </w:rPr>
            </w:pPr>
            <w:r w:rsidRPr="00360A61">
              <w:rPr>
                <w:sz w:val="20"/>
              </w:rPr>
              <w:t xml:space="preserve"> -</w:t>
            </w:r>
          </w:p>
        </w:tc>
        <w:tc>
          <w:tcPr>
            <w:tcW w:w="195" w:type="dxa"/>
          </w:tcPr>
          <w:p w14:paraId="6DEDE623" w14:textId="77777777" w:rsidR="00360A61" w:rsidRPr="00360A61" w:rsidRDefault="00360A61" w:rsidP="00360A61">
            <w:pPr>
              <w:pStyle w:val="acctfourfigures"/>
              <w:tabs>
                <w:tab w:val="clear" w:pos="765"/>
                <w:tab w:val="decimal" w:pos="799"/>
              </w:tabs>
              <w:spacing w:line="240" w:lineRule="atLeast"/>
              <w:ind w:left="-79" w:right="-79"/>
              <w:rPr>
                <w:sz w:val="20"/>
              </w:rPr>
            </w:pPr>
          </w:p>
        </w:tc>
        <w:tc>
          <w:tcPr>
            <w:tcW w:w="1227" w:type="dxa"/>
            <w:tcBorders>
              <w:bottom w:val="single" w:sz="4" w:space="0" w:color="auto"/>
            </w:tcBorders>
          </w:tcPr>
          <w:p w14:paraId="5AA2C08D" w14:textId="548219FF" w:rsidR="00360A61" w:rsidRPr="00360A61" w:rsidRDefault="00360A61" w:rsidP="00360A61">
            <w:pPr>
              <w:pStyle w:val="acctfourfigures"/>
              <w:tabs>
                <w:tab w:val="clear" w:pos="765"/>
                <w:tab w:val="decimal" w:pos="735"/>
              </w:tabs>
              <w:spacing w:line="240" w:lineRule="atLeast"/>
              <w:ind w:left="-79" w:right="-79"/>
              <w:rPr>
                <w:sz w:val="20"/>
              </w:rPr>
            </w:pPr>
            <w:r w:rsidRPr="00360A61">
              <w:rPr>
                <w:sz w:val="20"/>
              </w:rPr>
              <w:t xml:space="preserve"> -</w:t>
            </w:r>
          </w:p>
        </w:tc>
      </w:tr>
      <w:tr w:rsidR="00360A61" w:rsidRPr="00A459FD" w14:paraId="70382AC1" w14:textId="77777777" w:rsidTr="003236D0">
        <w:trPr>
          <w:cantSplit/>
        </w:trPr>
        <w:tc>
          <w:tcPr>
            <w:tcW w:w="3780" w:type="dxa"/>
          </w:tcPr>
          <w:p w14:paraId="17E9702C" w14:textId="77777777" w:rsidR="00360A61" w:rsidRPr="00FD5077" w:rsidRDefault="00360A61" w:rsidP="00360A61">
            <w:pPr>
              <w:spacing w:line="240" w:lineRule="atLeast"/>
              <w:ind w:left="180" w:right="-79" w:hanging="180"/>
              <w:rPr>
                <w:b/>
                <w:bCs/>
                <w:sz w:val="20"/>
              </w:rPr>
            </w:pPr>
            <w:r w:rsidRPr="00FD5077">
              <w:rPr>
                <w:b/>
                <w:bCs/>
                <w:sz w:val="20"/>
              </w:rPr>
              <w:t>Total segment revenue</w:t>
            </w:r>
          </w:p>
        </w:tc>
        <w:tc>
          <w:tcPr>
            <w:tcW w:w="1213" w:type="dxa"/>
            <w:tcBorders>
              <w:top w:val="single" w:sz="4" w:space="0" w:color="auto"/>
              <w:bottom w:val="double" w:sz="4" w:space="0" w:color="auto"/>
            </w:tcBorders>
          </w:tcPr>
          <w:p w14:paraId="7180F683" w14:textId="61B03AF9" w:rsidR="00360A61" w:rsidRPr="00360A61" w:rsidRDefault="00360A61" w:rsidP="00360A61">
            <w:pPr>
              <w:pStyle w:val="acctfourfigures"/>
              <w:tabs>
                <w:tab w:val="clear" w:pos="765"/>
                <w:tab w:val="decimal" w:pos="1017"/>
              </w:tabs>
              <w:spacing w:line="240" w:lineRule="atLeast"/>
              <w:ind w:left="-79" w:right="-79"/>
              <w:rPr>
                <w:b/>
                <w:bCs/>
                <w:sz w:val="20"/>
              </w:rPr>
            </w:pPr>
            <w:r w:rsidRPr="00360A61">
              <w:rPr>
                <w:b/>
                <w:bCs/>
                <w:sz w:val="20"/>
              </w:rPr>
              <w:t>9,021,187</w:t>
            </w:r>
          </w:p>
        </w:tc>
        <w:tc>
          <w:tcPr>
            <w:tcW w:w="180" w:type="dxa"/>
          </w:tcPr>
          <w:p w14:paraId="7B7DF812" w14:textId="77777777" w:rsidR="00360A61" w:rsidRPr="00360A61" w:rsidRDefault="00360A61" w:rsidP="00360A61">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tcPr>
          <w:p w14:paraId="2AA2CDBD" w14:textId="5B1D8BFC" w:rsidR="00360A61" w:rsidRPr="00360A61" w:rsidRDefault="00360A61" w:rsidP="00360A61">
            <w:pPr>
              <w:pStyle w:val="acctfourfigures"/>
              <w:tabs>
                <w:tab w:val="clear" w:pos="765"/>
                <w:tab w:val="decimal" w:pos="1017"/>
              </w:tabs>
              <w:spacing w:line="240" w:lineRule="atLeast"/>
              <w:ind w:left="-79" w:right="-79"/>
              <w:rPr>
                <w:b/>
                <w:bCs/>
                <w:sz w:val="20"/>
              </w:rPr>
            </w:pPr>
            <w:r w:rsidRPr="00360A61">
              <w:rPr>
                <w:b/>
                <w:bCs/>
                <w:sz w:val="20"/>
              </w:rPr>
              <w:t>8,796,939</w:t>
            </w:r>
          </w:p>
        </w:tc>
        <w:tc>
          <w:tcPr>
            <w:tcW w:w="180" w:type="dxa"/>
          </w:tcPr>
          <w:p w14:paraId="42BBA799" w14:textId="77777777" w:rsidR="00360A61" w:rsidRPr="00360A61" w:rsidRDefault="00360A61" w:rsidP="00360A61">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tcPr>
          <w:p w14:paraId="34196D8D" w14:textId="444F5A4D" w:rsidR="00360A61" w:rsidRPr="00360A61" w:rsidRDefault="00360A61" w:rsidP="00360A61">
            <w:pPr>
              <w:pStyle w:val="acctfourfigures"/>
              <w:tabs>
                <w:tab w:val="clear" w:pos="765"/>
                <w:tab w:val="decimal" w:pos="1017"/>
              </w:tabs>
              <w:spacing w:line="240" w:lineRule="atLeast"/>
              <w:ind w:left="-79" w:right="-79"/>
              <w:rPr>
                <w:b/>
                <w:bCs/>
                <w:sz w:val="20"/>
              </w:rPr>
            </w:pPr>
            <w:r w:rsidRPr="00360A61">
              <w:rPr>
                <w:b/>
                <w:bCs/>
                <w:sz w:val="20"/>
              </w:rPr>
              <w:t>3,139,425</w:t>
            </w:r>
          </w:p>
        </w:tc>
        <w:tc>
          <w:tcPr>
            <w:tcW w:w="180" w:type="dxa"/>
          </w:tcPr>
          <w:p w14:paraId="4E8C9350" w14:textId="77777777" w:rsidR="00360A61" w:rsidRPr="00360A61" w:rsidRDefault="00360A61" w:rsidP="00360A61">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tcPr>
          <w:p w14:paraId="01FC3CC8" w14:textId="44BC5BFC" w:rsidR="00360A61" w:rsidRPr="00360A61" w:rsidRDefault="00360A61" w:rsidP="00360A61">
            <w:pPr>
              <w:pStyle w:val="acctfourfigures"/>
              <w:tabs>
                <w:tab w:val="clear" w:pos="765"/>
                <w:tab w:val="decimal" w:pos="1017"/>
              </w:tabs>
              <w:spacing w:line="240" w:lineRule="atLeast"/>
              <w:ind w:left="-79" w:right="-79"/>
              <w:rPr>
                <w:b/>
                <w:bCs/>
                <w:sz w:val="20"/>
              </w:rPr>
            </w:pPr>
            <w:r w:rsidRPr="00360A61">
              <w:rPr>
                <w:b/>
                <w:bCs/>
                <w:sz w:val="20"/>
              </w:rPr>
              <w:t>2,886,217</w:t>
            </w:r>
          </w:p>
        </w:tc>
        <w:tc>
          <w:tcPr>
            <w:tcW w:w="180" w:type="dxa"/>
          </w:tcPr>
          <w:p w14:paraId="44B47A88" w14:textId="77777777" w:rsidR="00360A61" w:rsidRPr="00360A61" w:rsidRDefault="00360A61" w:rsidP="00360A61">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tcPr>
          <w:p w14:paraId="5ACD7DE3" w14:textId="539AB87B" w:rsidR="00360A61" w:rsidRPr="00360A61" w:rsidRDefault="00360A61" w:rsidP="00360A61">
            <w:pPr>
              <w:pStyle w:val="acctfourfigures"/>
              <w:tabs>
                <w:tab w:val="clear" w:pos="765"/>
                <w:tab w:val="decimal" w:pos="1017"/>
              </w:tabs>
              <w:spacing w:line="240" w:lineRule="atLeast"/>
              <w:ind w:left="-79" w:right="-79"/>
              <w:rPr>
                <w:b/>
                <w:bCs/>
                <w:sz w:val="20"/>
              </w:rPr>
            </w:pPr>
            <w:r w:rsidRPr="00360A61">
              <w:rPr>
                <w:b/>
                <w:bCs/>
                <w:sz w:val="20"/>
              </w:rPr>
              <w:t xml:space="preserve"> (266,234)</w:t>
            </w:r>
          </w:p>
        </w:tc>
        <w:tc>
          <w:tcPr>
            <w:tcW w:w="180" w:type="dxa"/>
          </w:tcPr>
          <w:p w14:paraId="18634D13" w14:textId="77777777" w:rsidR="00360A61" w:rsidRPr="00360A61" w:rsidRDefault="00360A61" w:rsidP="00360A61">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tcPr>
          <w:p w14:paraId="3490A30D" w14:textId="4423DC73" w:rsidR="00360A61" w:rsidRPr="00360A61" w:rsidRDefault="00360A61" w:rsidP="00360A61">
            <w:pPr>
              <w:pStyle w:val="acctfourfigures"/>
              <w:tabs>
                <w:tab w:val="clear" w:pos="765"/>
                <w:tab w:val="decimal" w:pos="1017"/>
              </w:tabs>
              <w:spacing w:line="240" w:lineRule="atLeast"/>
              <w:ind w:left="-79" w:right="-79"/>
              <w:rPr>
                <w:b/>
                <w:bCs/>
                <w:sz w:val="20"/>
              </w:rPr>
            </w:pPr>
            <w:r w:rsidRPr="00360A61">
              <w:rPr>
                <w:b/>
                <w:bCs/>
                <w:sz w:val="20"/>
              </w:rPr>
              <w:t xml:space="preserve"> (215,392)</w:t>
            </w:r>
          </w:p>
        </w:tc>
        <w:tc>
          <w:tcPr>
            <w:tcW w:w="180" w:type="dxa"/>
          </w:tcPr>
          <w:p w14:paraId="2BCBF8B3" w14:textId="77777777" w:rsidR="00360A61" w:rsidRPr="00360A61" w:rsidRDefault="00360A61" w:rsidP="00360A61">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tcPr>
          <w:p w14:paraId="4B10AFBC" w14:textId="0AD7CFA9" w:rsidR="00360A61" w:rsidRPr="00360A61" w:rsidRDefault="00360A61" w:rsidP="00360A61">
            <w:pPr>
              <w:pStyle w:val="acctfourfigures"/>
              <w:tabs>
                <w:tab w:val="clear" w:pos="765"/>
                <w:tab w:val="decimal" w:pos="1017"/>
              </w:tabs>
              <w:spacing w:line="240" w:lineRule="atLeast"/>
              <w:ind w:left="-79" w:right="-79"/>
              <w:rPr>
                <w:b/>
                <w:bCs/>
                <w:sz w:val="20"/>
              </w:rPr>
            </w:pPr>
            <w:r w:rsidRPr="00360A61">
              <w:rPr>
                <w:b/>
                <w:bCs/>
                <w:sz w:val="20"/>
              </w:rPr>
              <w:t>11,894,378</w:t>
            </w:r>
          </w:p>
        </w:tc>
        <w:tc>
          <w:tcPr>
            <w:tcW w:w="195" w:type="dxa"/>
          </w:tcPr>
          <w:p w14:paraId="5A32AECA" w14:textId="77777777" w:rsidR="00360A61" w:rsidRPr="00360A61" w:rsidRDefault="00360A61" w:rsidP="00360A61">
            <w:pPr>
              <w:pStyle w:val="acctfourfigures"/>
              <w:tabs>
                <w:tab w:val="clear" w:pos="765"/>
                <w:tab w:val="decimal" w:pos="1017"/>
              </w:tabs>
              <w:spacing w:line="240" w:lineRule="atLeast"/>
              <w:ind w:left="-79" w:right="-79"/>
              <w:rPr>
                <w:b/>
                <w:bCs/>
                <w:sz w:val="20"/>
              </w:rPr>
            </w:pPr>
          </w:p>
        </w:tc>
        <w:tc>
          <w:tcPr>
            <w:tcW w:w="1227" w:type="dxa"/>
            <w:tcBorders>
              <w:top w:val="single" w:sz="4" w:space="0" w:color="auto"/>
              <w:bottom w:val="double" w:sz="4" w:space="0" w:color="auto"/>
            </w:tcBorders>
          </w:tcPr>
          <w:p w14:paraId="65686002" w14:textId="08A33DCF" w:rsidR="00360A61" w:rsidRPr="00360A61" w:rsidRDefault="00360A61" w:rsidP="00360A61">
            <w:pPr>
              <w:pStyle w:val="acctfourfigures"/>
              <w:tabs>
                <w:tab w:val="clear" w:pos="765"/>
                <w:tab w:val="decimal" w:pos="1017"/>
              </w:tabs>
              <w:spacing w:line="240" w:lineRule="atLeast"/>
              <w:ind w:left="-79" w:right="-79"/>
              <w:rPr>
                <w:b/>
                <w:bCs/>
                <w:sz w:val="20"/>
              </w:rPr>
            </w:pPr>
            <w:r w:rsidRPr="00360A61">
              <w:rPr>
                <w:b/>
                <w:bCs/>
                <w:sz w:val="20"/>
              </w:rPr>
              <w:t>11,467,764</w:t>
            </w:r>
          </w:p>
        </w:tc>
      </w:tr>
      <w:tr w:rsidR="006045F0" w:rsidRPr="00A459FD" w14:paraId="640F1E86" w14:textId="77777777" w:rsidTr="00707749">
        <w:trPr>
          <w:cantSplit/>
        </w:trPr>
        <w:tc>
          <w:tcPr>
            <w:tcW w:w="3780" w:type="dxa"/>
          </w:tcPr>
          <w:p w14:paraId="35CD1BE2" w14:textId="77777777" w:rsidR="006045F0" w:rsidRPr="00FD5077" w:rsidRDefault="006045F0" w:rsidP="006045F0">
            <w:pPr>
              <w:spacing w:line="240" w:lineRule="atLeast"/>
              <w:ind w:left="180" w:right="-79" w:hanging="180"/>
              <w:rPr>
                <w:b/>
                <w:bCs/>
                <w:sz w:val="20"/>
              </w:rPr>
            </w:pPr>
          </w:p>
        </w:tc>
        <w:tc>
          <w:tcPr>
            <w:tcW w:w="1213" w:type="dxa"/>
            <w:tcBorders>
              <w:top w:val="single" w:sz="4" w:space="0" w:color="auto"/>
            </w:tcBorders>
            <w:vAlign w:val="bottom"/>
          </w:tcPr>
          <w:p w14:paraId="18B38AFD" w14:textId="77777777" w:rsidR="006045F0" w:rsidRPr="00FD5077" w:rsidRDefault="006045F0" w:rsidP="006045F0">
            <w:pPr>
              <w:pStyle w:val="acctfourfigures"/>
              <w:tabs>
                <w:tab w:val="clear" w:pos="765"/>
                <w:tab w:val="decimal" w:pos="1017"/>
              </w:tabs>
              <w:spacing w:line="240" w:lineRule="atLeast"/>
              <w:ind w:left="-79" w:right="-79"/>
              <w:rPr>
                <w:sz w:val="20"/>
              </w:rPr>
            </w:pPr>
          </w:p>
        </w:tc>
        <w:tc>
          <w:tcPr>
            <w:tcW w:w="180" w:type="dxa"/>
            <w:vAlign w:val="bottom"/>
          </w:tcPr>
          <w:p w14:paraId="3AE7D63D" w14:textId="77777777" w:rsidR="006045F0" w:rsidRPr="005E6767" w:rsidRDefault="006045F0" w:rsidP="006045F0">
            <w:pPr>
              <w:pStyle w:val="acctfourfigures"/>
              <w:tabs>
                <w:tab w:val="clear" w:pos="765"/>
                <w:tab w:val="decimal" w:pos="1017"/>
              </w:tabs>
              <w:spacing w:line="240" w:lineRule="atLeast"/>
              <w:ind w:left="-79" w:right="-79"/>
              <w:rPr>
                <w:sz w:val="20"/>
              </w:rPr>
            </w:pPr>
          </w:p>
        </w:tc>
        <w:tc>
          <w:tcPr>
            <w:tcW w:w="1211" w:type="dxa"/>
            <w:tcBorders>
              <w:top w:val="single" w:sz="4" w:space="0" w:color="auto"/>
            </w:tcBorders>
          </w:tcPr>
          <w:p w14:paraId="6B12C331" w14:textId="77777777" w:rsidR="006045F0" w:rsidRPr="00FD5077" w:rsidRDefault="006045F0" w:rsidP="006045F0">
            <w:pPr>
              <w:pStyle w:val="acctfourfigures"/>
              <w:tabs>
                <w:tab w:val="clear" w:pos="765"/>
                <w:tab w:val="decimal" w:pos="1017"/>
              </w:tabs>
              <w:spacing w:line="240" w:lineRule="atLeast"/>
              <w:ind w:left="-79" w:right="-79"/>
              <w:rPr>
                <w:sz w:val="20"/>
              </w:rPr>
            </w:pPr>
          </w:p>
        </w:tc>
        <w:tc>
          <w:tcPr>
            <w:tcW w:w="180" w:type="dxa"/>
            <w:vAlign w:val="bottom"/>
          </w:tcPr>
          <w:p w14:paraId="49D71142" w14:textId="77777777" w:rsidR="006045F0" w:rsidRPr="00FD5077" w:rsidRDefault="006045F0" w:rsidP="006045F0">
            <w:pPr>
              <w:pStyle w:val="acctfourfigures"/>
              <w:tabs>
                <w:tab w:val="clear" w:pos="765"/>
                <w:tab w:val="decimal" w:pos="1017"/>
              </w:tabs>
              <w:spacing w:line="240" w:lineRule="atLeast"/>
              <w:ind w:left="-79" w:right="-79"/>
              <w:rPr>
                <w:sz w:val="20"/>
              </w:rPr>
            </w:pPr>
          </w:p>
        </w:tc>
        <w:tc>
          <w:tcPr>
            <w:tcW w:w="1217" w:type="dxa"/>
            <w:tcBorders>
              <w:top w:val="single" w:sz="4" w:space="0" w:color="auto"/>
            </w:tcBorders>
            <w:vAlign w:val="bottom"/>
          </w:tcPr>
          <w:p w14:paraId="5ABDDE87" w14:textId="77777777" w:rsidR="006045F0" w:rsidRPr="00FD5077" w:rsidRDefault="006045F0" w:rsidP="006045F0">
            <w:pPr>
              <w:pStyle w:val="acctfourfigures"/>
              <w:tabs>
                <w:tab w:val="clear" w:pos="765"/>
                <w:tab w:val="decimal" w:pos="1017"/>
              </w:tabs>
              <w:spacing w:line="240" w:lineRule="atLeast"/>
              <w:ind w:left="-79" w:right="-79"/>
              <w:rPr>
                <w:sz w:val="20"/>
              </w:rPr>
            </w:pPr>
          </w:p>
        </w:tc>
        <w:tc>
          <w:tcPr>
            <w:tcW w:w="180" w:type="dxa"/>
            <w:vAlign w:val="bottom"/>
          </w:tcPr>
          <w:p w14:paraId="410EBACF" w14:textId="77777777" w:rsidR="006045F0" w:rsidRPr="00FD5077" w:rsidRDefault="006045F0" w:rsidP="006045F0">
            <w:pPr>
              <w:pStyle w:val="acctfourfigures"/>
              <w:tabs>
                <w:tab w:val="clear" w:pos="765"/>
                <w:tab w:val="decimal" w:pos="1017"/>
              </w:tabs>
              <w:spacing w:line="240" w:lineRule="atLeast"/>
              <w:ind w:left="-79" w:right="-79"/>
              <w:rPr>
                <w:sz w:val="20"/>
              </w:rPr>
            </w:pPr>
          </w:p>
        </w:tc>
        <w:tc>
          <w:tcPr>
            <w:tcW w:w="1190" w:type="dxa"/>
            <w:tcBorders>
              <w:top w:val="single" w:sz="4" w:space="0" w:color="auto"/>
            </w:tcBorders>
          </w:tcPr>
          <w:p w14:paraId="6D2161E6" w14:textId="77777777" w:rsidR="006045F0" w:rsidRPr="00FD5077" w:rsidRDefault="006045F0" w:rsidP="006045F0">
            <w:pPr>
              <w:pStyle w:val="acctfourfigures"/>
              <w:tabs>
                <w:tab w:val="clear" w:pos="765"/>
                <w:tab w:val="decimal" w:pos="1017"/>
              </w:tabs>
              <w:spacing w:line="240" w:lineRule="atLeast"/>
              <w:ind w:left="-79" w:right="-79"/>
              <w:rPr>
                <w:sz w:val="20"/>
              </w:rPr>
            </w:pPr>
          </w:p>
        </w:tc>
        <w:tc>
          <w:tcPr>
            <w:tcW w:w="180" w:type="dxa"/>
            <w:vAlign w:val="bottom"/>
          </w:tcPr>
          <w:p w14:paraId="34B5B86E" w14:textId="77777777" w:rsidR="006045F0" w:rsidRPr="00FD5077" w:rsidRDefault="006045F0" w:rsidP="006045F0">
            <w:pPr>
              <w:pStyle w:val="acctfourfigures"/>
              <w:tabs>
                <w:tab w:val="clear" w:pos="765"/>
                <w:tab w:val="decimal" w:pos="1017"/>
              </w:tabs>
              <w:spacing w:line="240" w:lineRule="atLeast"/>
              <w:ind w:left="-79" w:right="-79"/>
              <w:rPr>
                <w:sz w:val="20"/>
              </w:rPr>
            </w:pPr>
          </w:p>
        </w:tc>
        <w:tc>
          <w:tcPr>
            <w:tcW w:w="1220" w:type="dxa"/>
            <w:tcBorders>
              <w:top w:val="single" w:sz="4" w:space="0" w:color="auto"/>
            </w:tcBorders>
            <w:vAlign w:val="bottom"/>
          </w:tcPr>
          <w:p w14:paraId="3A7121D0" w14:textId="77777777" w:rsidR="006045F0" w:rsidRPr="00FD5077" w:rsidRDefault="006045F0" w:rsidP="006045F0">
            <w:pPr>
              <w:pStyle w:val="acctfourfigures"/>
              <w:tabs>
                <w:tab w:val="clear" w:pos="765"/>
                <w:tab w:val="decimal" w:pos="1017"/>
              </w:tabs>
              <w:spacing w:line="240" w:lineRule="atLeast"/>
              <w:ind w:left="-79" w:right="-79"/>
              <w:rPr>
                <w:sz w:val="20"/>
              </w:rPr>
            </w:pPr>
          </w:p>
        </w:tc>
        <w:tc>
          <w:tcPr>
            <w:tcW w:w="180" w:type="dxa"/>
            <w:vAlign w:val="bottom"/>
          </w:tcPr>
          <w:p w14:paraId="212AF7D7" w14:textId="77777777" w:rsidR="006045F0" w:rsidRPr="00FD5077" w:rsidRDefault="006045F0" w:rsidP="006045F0">
            <w:pPr>
              <w:pStyle w:val="acctfourfigures"/>
              <w:tabs>
                <w:tab w:val="clear" w:pos="765"/>
                <w:tab w:val="decimal" w:pos="1017"/>
              </w:tabs>
              <w:spacing w:line="240" w:lineRule="atLeast"/>
              <w:ind w:left="-79" w:right="-79"/>
              <w:rPr>
                <w:sz w:val="20"/>
              </w:rPr>
            </w:pPr>
          </w:p>
        </w:tc>
        <w:tc>
          <w:tcPr>
            <w:tcW w:w="1269" w:type="dxa"/>
            <w:tcBorders>
              <w:top w:val="single" w:sz="4" w:space="0" w:color="auto"/>
            </w:tcBorders>
            <w:vAlign w:val="bottom"/>
          </w:tcPr>
          <w:p w14:paraId="0872AD54" w14:textId="77777777" w:rsidR="006045F0" w:rsidRPr="00FD5077" w:rsidRDefault="006045F0" w:rsidP="006045F0">
            <w:pPr>
              <w:pStyle w:val="acctfourfigures"/>
              <w:tabs>
                <w:tab w:val="clear" w:pos="765"/>
                <w:tab w:val="decimal" w:pos="1017"/>
              </w:tabs>
              <w:spacing w:line="240" w:lineRule="atLeast"/>
              <w:ind w:left="-79" w:right="-79"/>
              <w:rPr>
                <w:sz w:val="20"/>
              </w:rPr>
            </w:pPr>
          </w:p>
        </w:tc>
        <w:tc>
          <w:tcPr>
            <w:tcW w:w="180" w:type="dxa"/>
            <w:vAlign w:val="bottom"/>
          </w:tcPr>
          <w:p w14:paraId="3270282A" w14:textId="77777777" w:rsidR="006045F0" w:rsidRPr="00FD5077" w:rsidRDefault="006045F0" w:rsidP="006045F0">
            <w:pPr>
              <w:pStyle w:val="acctfourfigures"/>
              <w:tabs>
                <w:tab w:val="clear" w:pos="765"/>
                <w:tab w:val="decimal" w:pos="1017"/>
              </w:tabs>
              <w:spacing w:line="240" w:lineRule="atLeast"/>
              <w:ind w:left="-79" w:right="-79"/>
              <w:rPr>
                <w:sz w:val="20"/>
              </w:rPr>
            </w:pPr>
          </w:p>
        </w:tc>
        <w:tc>
          <w:tcPr>
            <w:tcW w:w="1215" w:type="dxa"/>
            <w:tcBorders>
              <w:top w:val="single" w:sz="4" w:space="0" w:color="auto"/>
            </w:tcBorders>
            <w:vAlign w:val="bottom"/>
          </w:tcPr>
          <w:p w14:paraId="13C19306" w14:textId="77777777" w:rsidR="006045F0" w:rsidRPr="00FD5077" w:rsidRDefault="006045F0" w:rsidP="006045F0">
            <w:pPr>
              <w:pStyle w:val="acctfourfigures"/>
              <w:tabs>
                <w:tab w:val="clear" w:pos="765"/>
                <w:tab w:val="decimal" w:pos="1017"/>
              </w:tabs>
              <w:spacing w:line="240" w:lineRule="atLeast"/>
              <w:ind w:left="-79" w:right="-79"/>
              <w:rPr>
                <w:sz w:val="20"/>
              </w:rPr>
            </w:pPr>
          </w:p>
        </w:tc>
        <w:tc>
          <w:tcPr>
            <w:tcW w:w="195" w:type="dxa"/>
            <w:vAlign w:val="bottom"/>
          </w:tcPr>
          <w:p w14:paraId="043216C3" w14:textId="77777777" w:rsidR="006045F0" w:rsidRPr="00FD5077" w:rsidRDefault="006045F0" w:rsidP="006045F0">
            <w:pPr>
              <w:pStyle w:val="acctfourfigures"/>
              <w:tabs>
                <w:tab w:val="clear" w:pos="765"/>
                <w:tab w:val="decimal" w:pos="1017"/>
              </w:tabs>
              <w:spacing w:line="240" w:lineRule="atLeast"/>
              <w:ind w:left="-79" w:right="-79"/>
              <w:rPr>
                <w:sz w:val="20"/>
              </w:rPr>
            </w:pPr>
          </w:p>
        </w:tc>
        <w:tc>
          <w:tcPr>
            <w:tcW w:w="1227" w:type="dxa"/>
            <w:tcBorders>
              <w:top w:val="single" w:sz="4" w:space="0" w:color="auto"/>
            </w:tcBorders>
            <w:vAlign w:val="bottom"/>
          </w:tcPr>
          <w:p w14:paraId="109FF88E" w14:textId="77777777" w:rsidR="006045F0" w:rsidRPr="00FD5077" w:rsidRDefault="006045F0" w:rsidP="006045F0">
            <w:pPr>
              <w:pStyle w:val="acctfourfigures"/>
              <w:tabs>
                <w:tab w:val="clear" w:pos="765"/>
                <w:tab w:val="decimal" w:pos="1017"/>
              </w:tabs>
              <w:spacing w:line="240" w:lineRule="atLeast"/>
              <w:ind w:left="-79" w:right="-79"/>
              <w:rPr>
                <w:sz w:val="20"/>
              </w:rPr>
            </w:pPr>
          </w:p>
        </w:tc>
      </w:tr>
      <w:tr w:rsidR="003C1532" w:rsidRPr="00A459FD" w14:paraId="4AADBB00" w14:textId="77777777" w:rsidTr="00F60A99">
        <w:trPr>
          <w:cantSplit/>
        </w:trPr>
        <w:tc>
          <w:tcPr>
            <w:tcW w:w="3780" w:type="dxa"/>
          </w:tcPr>
          <w:p w14:paraId="3312EAB3" w14:textId="77777777" w:rsidR="003C1532" w:rsidRPr="00FD5077" w:rsidRDefault="003C1532" w:rsidP="003C1532">
            <w:pPr>
              <w:spacing w:line="240" w:lineRule="atLeast"/>
              <w:ind w:left="180" w:right="-79" w:hanging="180"/>
              <w:rPr>
                <w:sz w:val="20"/>
                <w:lang w:bidi="th-TH"/>
              </w:rPr>
            </w:pPr>
            <w:r w:rsidRPr="00FD5077">
              <w:rPr>
                <w:sz w:val="20"/>
                <w:lang w:bidi="th-TH"/>
              </w:rPr>
              <w:t>Interest income</w:t>
            </w:r>
          </w:p>
        </w:tc>
        <w:tc>
          <w:tcPr>
            <w:tcW w:w="1213" w:type="dxa"/>
            <w:vAlign w:val="bottom"/>
          </w:tcPr>
          <w:p w14:paraId="77C29DB4" w14:textId="0D5725DA" w:rsidR="003C1532" w:rsidRPr="007C21DE" w:rsidRDefault="003C1532" w:rsidP="003C1532">
            <w:pPr>
              <w:pStyle w:val="acctfourfigures"/>
              <w:tabs>
                <w:tab w:val="clear" w:pos="765"/>
                <w:tab w:val="decimal" w:pos="1017"/>
              </w:tabs>
              <w:spacing w:line="240" w:lineRule="atLeast"/>
              <w:ind w:left="-79" w:right="-79"/>
              <w:rPr>
                <w:sz w:val="20"/>
              </w:rPr>
            </w:pPr>
            <w:r w:rsidRPr="007C21DE">
              <w:rPr>
                <w:sz w:val="20"/>
              </w:rPr>
              <w:t>17,243</w:t>
            </w:r>
          </w:p>
        </w:tc>
        <w:tc>
          <w:tcPr>
            <w:tcW w:w="180" w:type="dxa"/>
            <w:vAlign w:val="bottom"/>
          </w:tcPr>
          <w:p w14:paraId="002909F1" w14:textId="77777777" w:rsidR="003C1532" w:rsidRPr="007C21DE" w:rsidRDefault="003C1532" w:rsidP="003C1532">
            <w:pPr>
              <w:pStyle w:val="acctfourfigures"/>
              <w:tabs>
                <w:tab w:val="clear" w:pos="765"/>
                <w:tab w:val="decimal" w:pos="1017"/>
              </w:tabs>
              <w:spacing w:line="240" w:lineRule="atLeast"/>
              <w:ind w:left="-79" w:right="-79"/>
              <w:rPr>
                <w:sz w:val="20"/>
              </w:rPr>
            </w:pPr>
          </w:p>
        </w:tc>
        <w:tc>
          <w:tcPr>
            <w:tcW w:w="1211" w:type="dxa"/>
            <w:vAlign w:val="bottom"/>
          </w:tcPr>
          <w:p w14:paraId="416F064B" w14:textId="0F362CC9" w:rsidR="003C1532" w:rsidRPr="007C21DE" w:rsidRDefault="003C1532" w:rsidP="003C1532">
            <w:pPr>
              <w:pStyle w:val="acctfourfigures"/>
              <w:tabs>
                <w:tab w:val="clear" w:pos="765"/>
                <w:tab w:val="decimal" w:pos="1017"/>
              </w:tabs>
              <w:spacing w:line="240" w:lineRule="atLeast"/>
              <w:ind w:left="-79" w:right="-79"/>
              <w:rPr>
                <w:sz w:val="20"/>
              </w:rPr>
            </w:pPr>
            <w:r w:rsidRPr="007C21DE">
              <w:rPr>
                <w:sz w:val="20"/>
              </w:rPr>
              <w:t>41,101</w:t>
            </w:r>
          </w:p>
        </w:tc>
        <w:tc>
          <w:tcPr>
            <w:tcW w:w="180" w:type="dxa"/>
            <w:vAlign w:val="bottom"/>
          </w:tcPr>
          <w:p w14:paraId="5B513760" w14:textId="77777777" w:rsidR="003C1532" w:rsidRPr="007C21DE" w:rsidRDefault="003C1532" w:rsidP="003C1532">
            <w:pPr>
              <w:pStyle w:val="acctfourfigures"/>
              <w:tabs>
                <w:tab w:val="clear" w:pos="765"/>
                <w:tab w:val="decimal" w:pos="1017"/>
              </w:tabs>
              <w:spacing w:line="240" w:lineRule="atLeast"/>
              <w:ind w:left="-79" w:right="-79"/>
              <w:rPr>
                <w:sz w:val="20"/>
              </w:rPr>
            </w:pPr>
          </w:p>
        </w:tc>
        <w:tc>
          <w:tcPr>
            <w:tcW w:w="1217" w:type="dxa"/>
            <w:vAlign w:val="bottom"/>
          </w:tcPr>
          <w:p w14:paraId="55C634B7" w14:textId="33481BF5" w:rsidR="003C1532" w:rsidRPr="007C21DE" w:rsidRDefault="003C1532" w:rsidP="003C1532">
            <w:pPr>
              <w:pStyle w:val="acctfourfigures"/>
              <w:tabs>
                <w:tab w:val="clear" w:pos="765"/>
                <w:tab w:val="decimal" w:pos="1017"/>
              </w:tabs>
              <w:spacing w:line="240" w:lineRule="atLeast"/>
              <w:ind w:left="-79" w:right="-79"/>
              <w:rPr>
                <w:sz w:val="20"/>
              </w:rPr>
            </w:pPr>
            <w:r w:rsidRPr="007C21DE">
              <w:rPr>
                <w:sz w:val="20"/>
              </w:rPr>
              <w:t>7,010</w:t>
            </w:r>
          </w:p>
        </w:tc>
        <w:tc>
          <w:tcPr>
            <w:tcW w:w="180" w:type="dxa"/>
            <w:vAlign w:val="bottom"/>
          </w:tcPr>
          <w:p w14:paraId="2FE13E54" w14:textId="77777777" w:rsidR="003C1532" w:rsidRPr="007C21DE" w:rsidRDefault="003C1532" w:rsidP="003C1532">
            <w:pPr>
              <w:pStyle w:val="acctfourfigures"/>
              <w:tabs>
                <w:tab w:val="clear" w:pos="765"/>
                <w:tab w:val="decimal" w:pos="1017"/>
              </w:tabs>
              <w:spacing w:line="240" w:lineRule="atLeast"/>
              <w:ind w:left="-79" w:right="-79"/>
              <w:rPr>
                <w:sz w:val="20"/>
              </w:rPr>
            </w:pPr>
          </w:p>
        </w:tc>
        <w:tc>
          <w:tcPr>
            <w:tcW w:w="1190" w:type="dxa"/>
            <w:vAlign w:val="bottom"/>
          </w:tcPr>
          <w:p w14:paraId="6F20DAEE" w14:textId="69837ECB" w:rsidR="003C1532" w:rsidRPr="007C21DE" w:rsidRDefault="003C1532" w:rsidP="003C1532">
            <w:pPr>
              <w:pStyle w:val="acctfourfigures"/>
              <w:tabs>
                <w:tab w:val="clear" w:pos="765"/>
                <w:tab w:val="decimal" w:pos="1017"/>
              </w:tabs>
              <w:spacing w:line="240" w:lineRule="atLeast"/>
              <w:ind w:left="-79" w:right="-79"/>
              <w:rPr>
                <w:sz w:val="20"/>
              </w:rPr>
            </w:pPr>
            <w:r w:rsidRPr="007C21DE">
              <w:rPr>
                <w:sz w:val="20"/>
              </w:rPr>
              <w:t>253,698</w:t>
            </w:r>
          </w:p>
        </w:tc>
        <w:tc>
          <w:tcPr>
            <w:tcW w:w="180" w:type="dxa"/>
            <w:vAlign w:val="bottom"/>
          </w:tcPr>
          <w:p w14:paraId="5A7BC210" w14:textId="77777777" w:rsidR="003C1532" w:rsidRPr="007C21DE" w:rsidRDefault="003C1532" w:rsidP="003C1532">
            <w:pPr>
              <w:pStyle w:val="acctfourfigures"/>
              <w:tabs>
                <w:tab w:val="clear" w:pos="765"/>
                <w:tab w:val="decimal" w:pos="1017"/>
              </w:tabs>
              <w:spacing w:line="240" w:lineRule="atLeast"/>
              <w:ind w:left="-79" w:right="-79"/>
              <w:rPr>
                <w:sz w:val="20"/>
              </w:rPr>
            </w:pPr>
          </w:p>
        </w:tc>
        <w:tc>
          <w:tcPr>
            <w:tcW w:w="1220" w:type="dxa"/>
            <w:vAlign w:val="bottom"/>
          </w:tcPr>
          <w:p w14:paraId="58D0C557" w14:textId="62683517" w:rsidR="003C1532" w:rsidRPr="007C21DE" w:rsidRDefault="003C1532" w:rsidP="003C1532">
            <w:pPr>
              <w:pStyle w:val="acctfourfigures"/>
              <w:tabs>
                <w:tab w:val="clear" w:pos="765"/>
                <w:tab w:val="decimal" w:pos="735"/>
              </w:tabs>
              <w:spacing w:line="240" w:lineRule="atLeast"/>
              <w:ind w:left="-79" w:right="-79"/>
              <w:rPr>
                <w:sz w:val="20"/>
              </w:rPr>
            </w:pPr>
            <w:r w:rsidRPr="007C21DE">
              <w:rPr>
                <w:sz w:val="20"/>
              </w:rPr>
              <w:t>-</w:t>
            </w:r>
          </w:p>
        </w:tc>
        <w:tc>
          <w:tcPr>
            <w:tcW w:w="180" w:type="dxa"/>
            <w:vAlign w:val="bottom"/>
          </w:tcPr>
          <w:p w14:paraId="5C2F792A" w14:textId="77777777" w:rsidR="003C1532" w:rsidRPr="007C21DE" w:rsidRDefault="003C1532" w:rsidP="003C1532">
            <w:pPr>
              <w:pStyle w:val="acctfourfigures"/>
              <w:tabs>
                <w:tab w:val="clear" w:pos="765"/>
                <w:tab w:val="decimal" w:pos="1017"/>
              </w:tabs>
              <w:spacing w:line="240" w:lineRule="atLeast"/>
              <w:ind w:left="-79" w:right="-79"/>
              <w:rPr>
                <w:sz w:val="20"/>
              </w:rPr>
            </w:pPr>
          </w:p>
        </w:tc>
        <w:tc>
          <w:tcPr>
            <w:tcW w:w="1269" w:type="dxa"/>
            <w:vAlign w:val="bottom"/>
          </w:tcPr>
          <w:p w14:paraId="244822F1" w14:textId="158B064C" w:rsidR="003C1532" w:rsidRPr="007C21DE" w:rsidRDefault="003C1532" w:rsidP="003C1532">
            <w:pPr>
              <w:pStyle w:val="acctfourfigures"/>
              <w:tabs>
                <w:tab w:val="clear" w:pos="765"/>
                <w:tab w:val="decimal" w:pos="735"/>
              </w:tabs>
              <w:spacing w:line="240" w:lineRule="atLeast"/>
              <w:ind w:left="-79" w:right="-79"/>
              <w:rPr>
                <w:sz w:val="20"/>
              </w:rPr>
            </w:pPr>
            <w:r w:rsidRPr="007C21DE">
              <w:rPr>
                <w:sz w:val="20"/>
              </w:rPr>
              <w:t>-</w:t>
            </w:r>
          </w:p>
        </w:tc>
        <w:tc>
          <w:tcPr>
            <w:tcW w:w="180" w:type="dxa"/>
            <w:vAlign w:val="bottom"/>
          </w:tcPr>
          <w:p w14:paraId="7E71337D" w14:textId="77777777" w:rsidR="003C1532" w:rsidRPr="007C21DE" w:rsidRDefault="003C1532" w:rsidP="003C1532">
            <w:pPr>
              <w:pStyle w:val="acctfourfigures"/>
              <w:tabs>
                <w:tab w:val="clear" w:pos="765"/>
                <w:tab w:val="decimal" w:pos="1017"/>
              </w:tabs>
              <w:spacing w:line="240" w:lineRule="atLeast"/>
              <w:ind w:left="-79" w:right="-79"/>
              <w:rPr>
                <w:sz w:val="20"/>
              </w:rPr>
            </w:pPr>
          </w:p>
        </w:tc>
        <w:tc>
          <w:tcPr>
            <w:tcW w:w="1215" w:type="dxa"/>
            <w:vAlign w:val="bottom"/>
          </w:tcPr>
          <w:p w14:paraId="57D14E9A" w14:textId="09266C91" w:rsidR="003C1532" w:rsidRPr="007C21DE" w:rsidRDefault="003C1532" w:rsidP="003C1532">
            <w:pPr>
              <w:pStyle w:val="acctfourfigures"/>
              <w:tabs>
                <w:tab w:val="clear" w:pos="765"/>
                <w:tab w:val="decimal" w:pos="1017"/>
              </w:tabs>
              <w:spacing w:line="240" w:lineRule="atLeast"/>
              <w:ind w:left="-79" w:right="-79"/>
              <w:rPr>
                <w:sz w:val="20"/>
              </w:rPr>
            </w:pPr>
            <w:r w:rsidRPr="007C21DE">
              <w:rPr>
                <w:sz w:val="20"/>
              </w:rPr>
              <w:t>24,253</w:t>
            </w:r>
          </w:p>
        </w:tc>
        <w:tc>
          <w:tcPr>
            <w:tcW w:w="195" w:type="dxa"/>
            <w:vAlign w:val="bottom"/>
          </w:tcPr>
          <w:p w14:paraId="13C13E18" w14:textId="77777777" w:rsidR="003C1532" w:rsidRPr="007C21DE" w:rsidRDefault="003C1532" w:rsidP="003C1532">
            <w:pPr>
              <w:pStyle w:val="acctfourfigures"/>
              <w:tabs>
                <w:tab w:val="clear" w:pos="765"/>
                <w:tab w:val="decimal" w:pos="1017"/>
              </w:tabs>
              <w:spacing w:line="240" w:lineRule="atLeast"/>
              <w:ind w:left="-79" w:right="-79"/>
              <w:rPr>
                <w:sz w:val="20"/>
              </w:rPr>
            </w:pPr>
          </w:p>
        </w:tc>
        <w:tc>
          <w:tcPr>
            <w:tcW w:w="1227" w:type="dxa"/>
            <w:vAlign w:val="bottom"/>
          </w:tcPr>
          <w:p w14:paraId="7777D184" w14:textId="57C4D530" w:rsidR="003C1532" w:rsidRPr="007C21DE" w:rsidRDefault="003C1532" w:rsidP="003C1532">
            <w:pPr>
              <w:pStyle w:val="acctfourfigures"/>
              <w:tabs>
                <w:tab w:val="clear" w:pos="765"/>
                <w:tab w:val="decimal" w:pos="1017"/>
              </w:tabs>
              <w:spacing w:line="240" w:lineRule="atLeast"/>
              <w:ind w:left="-79" w:right="-79"/>
              <w:rPr>
                <w:sz w:val="20"/>
              </w:rPr>
            </w:pPr>
            <w:r w:rsidRPr="007C21DE">
              <w:rPr>
                <w:sz w:val="20"/>
              </w:rPr>
              <w:t>294,799</w:t>
            </w:r>
          </w:p>
        </w:tc>
      </w:tr>
      <w:tr w:rsidR="003C1532" w:rsidRPr="00A459FD" w14:paraId="60FB1D08" w14:textId="77777777" w:rsidTr="00F60A99">
        <w:trPr>
          <w:cantSplit/>
        </w:trPr>
        <w:tc>
          <w:tcPr>
            <w:tcW w:w="3780" w:type="dxa"/>
          </w:tcPr>
          <w:p w14:paraId="05EBC732" w14:textId="77777777" w:rsidR="003C1532" w:rsidRPr="00FD5077" w:rsidRDefault="003C1532" w:rsidP="003C1532">
            <w:pPr>
              <w:spacing w:line="240" w:lineRule="atLeast"/>
              <w:ind w:left="180" w:right="-79" w:hanging="180"/>
              <w:rPr>
                <w:sz w:val="20"/>
                <w:lang w:bidi="th-TH"/>
              </w:rPr>
            </w:pPr>
            <w:r w:rsidRPr="00FD5077">
              <w:rPr>
                <w:sz w:val="20"/>
                <w:lang w:bidi="th-TH"/>
              </w:rPr>
              <w:t>Other income</w:t>
            </w:r>
          </w:p>
        </w:tc>
        <w:tc>
          <w:tcPr>
            <w:tcW w:w="1213" w:type="dxa"/>
            <w:vAlign w:val="bottom"/>
          </w:tcPr>
          <w:p w14:paraId="4145749F" w14:textId="6353CD92" w:rsidR="003C1532" w:rsidRPr="007C21DE" w:rsidRDefault="003C1532" w:rsidP="003C1532">
            <w:pPr>
              <w:pStyle w:val="acctfourfigures"/>
              <w:tabs>
                <w:tab w:val="clear" w:pos="765"/>
                <w:tab w:val="decimal" w:pos="1017"/>
              </w:tabs>
              <w:spacing w:line="240" w:lineRule="atLeast"/>
              <w:ind w:left="-79" w:right="-79"/>
              <w:rPr>
                <w:sz w:val="20"/>
              </w:rPr>
            </w:pPr>
            <w:r w:rsidRPr="007C21DE">
              <w:rPr>
                <w:sz w:val="20"/>
              </w:rPr>
              <w:t>95,796</w:t>
            </w:r>
          </w:p>
        </w:tc>
        <w:tc>
          <w:tcPr>
            <w:tcW w:w="180" w:type="dxa"/>
            <w:vAlign w:val="bottom"/>
          </w:tcPr>
          <w:p w14:paraId="2097DF17" w14:textId="77777777" w:rsidR="003C1532" w:rsidRPr="007C21DE" w:rsidRDefault="003C1532" w:rsidP="003C1532">
            <w:pPr>
              <w:pStyle w:val="acctfourfigures"/>
              <w:tabs>
                <w:tab w:val="clear" w:pos="765"/>
                <w:tab w:val="decimal" w:pos="1017"/>
              </w:tabs>
              <w:spacing w:line="240" w:lineRule="atLeast"/>
              <w:ind w:left="-79" w:right="-79"/>
              <w:rPr>
                <w:sz w:val="20"/>
              </w:rPr>
            </w:pPr>
          </w:p>
        </w:tc>
        <w:tc>
          <w:tcPr>
            <w:tcW w:w="1211" w:type="dxa"/>
            <w:vAlign w:val="bottom"/>
          </w:tcPr>
          <w:p w14:paraId="7D563B56" w14:textId="1A90BC48" w:rsidR="003C1532" w:rsidRPr="007C21DE" w:rsidRDefault="003C1532" w:rsidP="003C1532">
            <w:pPr>
              <w:pStyle w:val="acctfourfigures"/>
              <w:tabs>
                <w:tab w:val="clear" w:pos="765"/>
                <w:tab w:val="decimal" w:pos="1017"/>
              </w:tabs>
              <w:spacing w:line="240" w:lineRule="atLeast"/>
              <w:ind w:left="-79" w:right="-79"/>
              <w:rPr>
                <w:sz w:val="20"/>
              </w:rPr>
            </w:pPr>
            <w:r w:rsidRPr="007C21DE">
              <w:rPr>
                <w:sz w:val="20"/>
              </w:rPr>
              <w:t>17,743</w:t>
            </w:r>
          </w:p>
        </w:tc>
        <w:tc>
          <w:tcPr>
            <w:tcW w:w="180" w:type="dxa"/>
            <w:vAlign w:val="bottom"/>
          </w:tcPr>
          <w:p w14:paraId="702F451B" w14:textId="77777777" w:rsidR="003C1532" w:rsidRPr="007C21DE" w:rsidRDefault="003C1532" w:rsidP="003C1532">
            <w:pPr>
              <w:pStyle w:val="acctfourfigures"/>
              <w:tabs>
                <w:tab w:val="clear" w:pos="765"/>
                <w:tab w:val="decimal" w:pos="1017"/>
              </w:tabs>
              <w:spacing w:line="240" w:lineRule="atLeast"/>
              <w:ind w:left="-79" w:right="-79"/>
              <w:rPr>
                <w:sz w:val="20"/>
              </w:rPr>
            </w:pPr>
          </w:p>
        </w:tc>
        <w:tc>
          <w:tcPr>
            <w:tcW w:w="1217" w:type="dxa"/>
            <w:vAlign w:val="bottom"/>
          </w:tcPr>
          <w:p w14:paraId="607B082E" w14:textId="706553A1" w:rsidR="003C1532" w:rsidRPr="007C21DE" w:rsidRDefault="003C1532" w:rsidP="003C1532">
            <w:pPr>
              <w:pStyle w:val="acctfourfigures"/>
              <w:tabs>
                <w:tab w:val="clear" w:pos="765"/>
                <w:tab w:val="decimal" w:pos="1017"/>
              </w:tabs>
              <w:spacing w:line="240" w:lineRule="atLeast"/>
              <w:ind w:left="-79" w:right="-79"/>
              <w:rPr>
                <w:sz w:val="20"/>
              </w:rPr>
            </w:pPr>
            <w:r w:rsidRPr="007C21DE">
              <w:rPr>
                <w:sz w:val="20"/>
              </w:rPr>
              <w:t>45,451</w:t>
            </w:r>
          </w:p>
        </w:tc>
        <w:tc>
          <w:tcPr>
            <w:tcW w:w="180" w:type="dxa"/>
            <w:vAlign w:val="bottom"/>
          </w:tcPr>
          <w:p w14:paraId="6AF5B1C9" w14:textId="77777777" w:rsidR="003C1532" w:rsidRPr="007C21DE" w:rsidRDefault="003C1532" w:rsidP="003C1532">
            <w:pPr>
              <w:pStyle w:val="acctfourfigures"/>
              <w:tabs>
                <w:tab w:val="clear" w:pos="765"/>
                <w:tab w:val="decimal" w:pos="1017"/>
              </w:tabs>
              <w:spacing w:line="240" w:lineRule="atLeast"/>
              <w:ind w:left="-79" w:right="-79"/>
              <w:rPr>
                <w:sz w:val="20"/>
              </w:rPr>
            </w:pPr>
          </w:p>
        </w:tc>
        <w:tc>
          <w:tcPr>
            <w:tcW w:w="1190" w:type="dxa"/>
            <w:vAlign w:val="bottom"/>
          </w:tcPr>
          <w:p w14:paraId="6EB26D7E" w14:textId="578226F4" w:rsidR="003C1532" w:rsidRPr="007C21DE" w:rsidRDefault="003C1532" w:rsidP="003C1532">
            <w:pPr>
              <w:pStyle w:val="acctfourfigures"/>
              <w:tabs>
                <w:tab w:val="clear" w:pos="765"/>
                <w:tab w:val="decimal" w:pos="1017"/>
              </w:tabs>
              <w:spacing w:line="240" w:lineRule="atLeast"/>
              <w:ind w:left="-79" w:right="-79"/>
              <w:rPr>
                <w:sz w:val="20"/>
              </w:rPr>
            </w:pPr>
            <w:r w:rsidRPr="007C21DE">
              <w:rPr>
                <w:sz w:val="20"/>
              </w:rPr>
              <w:t xml:space="preserve">  98,056</w:t>
            </w:r>
          </w:p>
        </w:tc>
        <w:tc>
          <w:tcPr>
            <w:tcW w:w="180" w:type="dxa"/>
            <w:vAlign w:val="bottom"/>
          </w:tcPr>
          <w:p w14:paraId="4E1F762E" w14:textId="77777777" w:rsidR="003C1532" w:rsidRPr="007C21DE" w:rsidRDefault="003C1532" w:rsidP="003C1532">
            <w:pPr>
              <w:pStyle w:val="acctfourfigures"/>
              <w:tabs>
                <w:tab w:val="clear" w:pos="765"/>
                <w:tab w:val="decimal" w:pos="1017"/>
              </w:tabs>
              <w:spacing w:line="240" w:lineRule="atLeast"/>
              <w:ind w:left="-79" w:right="-79"/>
              <w:rPr>
                <w:sz w:val="20"/>
              </w:rPr>
            </w:pPr>
          </w:p>
        </w:tc>
        <w:tc>
          <w:tcPr>
            <w:tcW w:w="1220" w:type="dxa"/>
            <w:vAlign w:val="bottom"/>
          </w:tcPr>
          <w:p w14:paraId="2805A2D9" w14:textId="605363AC" w:rsidR="003C1532" w:rsidRPr="007C21DE" w:rsidRDefault="003C1532" w:rsidP="003C1532">
            <w:pPr>
              <w:pStyle w:val="acctfourfigures"/>
              <w:tabs>
                <w:tab w:val="clear" w:pos="765"/>
                <w:tab w:val="decimal" w:pos="1017"/>
              </w:tabs>
              <w:spacing w:line="240" w:lineRule="atLeast"/>
              <w:ind w:left="-79" w:right="-79"/>
              <w:rPr>
                <w:sz w:val="20"/>
              </w:rPr>
            </w:pPr>
            <w:r w:rsidRPr="007C21DE">
              <w:rPr>
                <w:sz w:val="20"/>
              </w:rPr>
              <w:t>(458)</w:t>
            </w:r>
          </w:p>
        </w:tc>
        <w:tc>
          <w:tcPr>
            <w:tcW w:w="180" w:type="dxa"/>
            <w:vAlign w:val="bottom"/>
          </w:tcPr>
          <w:p w14:paraId="7B451407" w14:textId="77777777" w:rsidR="003C1532" w:rsidRPr="007C21DE" w:rsidRDefault="003C1532" w:rsidP="003C1532">
            <w:pPr>
              <w:pStyle w:val="acctfourfigures"/>
              <w:tabs>
                <w:tab w:val="clear" w:pos="765"/>
                <w:tab w:val="decimal" w:pos="1017"/>
              </w:tabs>
              <w:spacing w:line="240" w:lineRule="atLeast"/>
              <w:ind w:left="-79" w:right="-79"/>
              <w:rPr>
                <w:sz w:val="20"/>
              </w:rPr>
            </w:pPr>
          </w:p>
        </w:tc>
        <w:tc>
          <w:tcPr>
            <w:tcW w:w="1269" w:type="dxa"/>
            <w:vAlign w:val="bottom"/>
          </w:tcPr>
          <w:p w14:paraId="241E4F66" w14:textId="117D5652" w:rsidR="003C1532" w:rsidRPr="007C21DE" w:rsidRDefault="003C1532" w:rsidP="003C1532">
            <w:pPr>
              <w:pStyle w:val="acctfourfigures"/>
              <w:tabs>
                <w:tab w:val="clear" w:pos="765"/>
                <w:tab w:val="decimal" w:pos="735"/>
              </w:tabs>
              <w:spacing w:line="240" w:lineRule="atLeast"/>
              <w:ind w:left="-79" w:right="-79"/>
              <w:rPr>
                <w:sz w:val="20"/>
              </w:rPr>
            </w:pPr>
            <w:r w:rsidRPr="007C21DE">
              <w:rPr>
                <w:sz w:val="20"/>
              </w:rPr>
              <w:t>-</w:t>
            </w:r>
          </w:p>
        </w:tc>
        <w:tc>
          <w:tcPr>
            <w:tcW w:w="180" w:type="dxa"/>
            <w:vAlign w:val="bottom"/>
          </w:tcPr>
          <w:p w14:paraId="39D8C376" w14:textId="77777777" w:rsidR="003C1532" w:rsidRPr="007C21DE" w:rsidRDefault="003C1532" w:rsidP="003C1532">
            <w:pPr>
              <w:pStyle w:val="acctfourfigures"/>
              <w:tabs>
                <w:tab w:val="clear" w:pos="765"/>
                <w:tab w:val="decimal" w:pos="1017"/>
              </w:tabs>
              <w:spacing w:line="240" w:lineRule="atLeast"/>
              <w:ind w:left="-79" w:right="-79"/>
              <w:rPr>
                <w:sz w:val="20"/>
              </w:rPr>
            </w:pPr>
          </w:p>
        </w:tc>
        <w:tc>
          <w:tcPr>
            <w:tcW w:w="1215" w:type="dxa"/>
            <w:vAlign w:val="bottom"/>
          </w:tcPr>
          <w:p w14:paraId="4BCF63AD" w14:textId="7560DC04" w:rsidR="003C1532" w:rsidRPr="007C21DE" w:rsidRDefault="003C1532" w:rsidP="003C1532">
            <w:pPr>
              <w:pStyle w:val="acctfourfigures"/>
              <w:tabs>
                <w:tab w:val="clear" w:pos="765"/>
                <w:tab w:val="decimal" w:pos="1017"/>
              </w:tabs>
              <w:spacing w:line="240" w:lineRule="atLeast"/>
              <w:ind w:left="-79" w:right="-79"/>
              <w:rPr>
                <w:sz w:val="20"/>
              </w:rPr>
            </w:pPr>
            <w:r w:rsidRPr="007C21DE">
              <w:rPr>
                <w:sz w:val="20"/>
              </w:rPr>
              <w:t>140,789</w:t>
            </w:r>
          </w:p>
        </w:tc>
        <w:tc>
          <w:tcPr>
            <w:tcW w:w="195" w:type="dxa"/>
            <w:vAlign w:val="bottom"/>
          </w:tcPr>
          <w:p w14:paraId="6E2FCD92" w14:textId="77777777" w:rsidR="003C1532" w:rsidRPr="007C21DE" w:rsidRDefault="003C1532" w:rsidP="003C1532">
            <w:pPr>
              <w:pStyle w:val="acctfourfigures"/>
              <w:tabs>
                <w:tab w:val="clear" w:pos="765"/>
                <w:tab w:val="decimal" w:pos="1017"/>
              </w:tabs>
              <w:spacing w:line="240" w:lineRule="atLeast"/>
              <w:ind w:left="-79" w:right="-79"/>
              <w:rPr>
                <w:sz w:val="20"/>
              </w:rPr>
            </w:pPr>
          </w:p>
        </w:tc>
        <w:tc>
          <w:tcPr>
            <w:tcW w:w="1227" w:type="dxa"/>
            <w:vAlign w:val="bottom"/>
          </w:tcPr>
          <w:p w14:paraId="3AEE3F31" w14:textId="14292ACD" w:rsidR="003C1532" w:rsidRPr="007C21DE" w:rsidRDefault="003C1532" w:rsidP="003C1532">
            <w:pPr>
              <w:pStyle w:val="acctfourfigures"/>
              <w:tabs>
                <w:tab w:val="clear" w:pos="765"/>
                <w:tab w:val="decimal" w:pos="1017"/>
              </w:tabs>
              <w:spacing w:line="240" w:lineRule="atLeast"/>
              <w:ind w:left="-79" w:right="-79"/>
              <w:rPr>
                <w:sz w:val="20"/>
              </w:rPr>
            </w:pPr>
            <w:r w:rsidRPr="007C21DE">
              <w:rPr>
                <w:sz w:val="20"/>
              </w:rPr>
              <w:t>115,799</w:t>
            </w:r>
          </w:p>
        </w:tc>
      </w:tr>
      <w:tr w:rsidR="007C21DE" w:rsidRPr="00A459FD" w14:paraId="144B3502" w14:textId="77777777" w:rsidTr="007C21DE">
        <w:trPr>
          <w:cantSplit/>
        </w:trPr>
        <w:tc>
          <w:tcPr>
            <w:tcW w:w="3780" w:type="dxa"/>
          </w:tcPr>
          <w:p w14:paraId="1C959AC5" w14:textId="77777777" w:rsidR="007C21DE" w:rsidRPr="00FD5077" w:rsidRDefault="007C21DE" w:rsidP="007C21DE">
            <w:pPr>
              <w:spacing w:line="240" w:lineRule="atLeast"/>
              <w:ind w:left="180" w:right="-79" w:hanging="180"/>
              <w:rPr>
                <w:sz w:val="20"/>
                <w:lang w:bidi="th-TH"/>
              </w:rPr>
            </w:pPr>
            <w:r w:rsidRPr="00FD5077">
              <w:rPr>
                <w:sz w:val="20"/>
                <w:lang w:bidi="th-TH"/>
              </w:rPr>
              <w:t>Gains on changes in fair value of investment properties</w:t>
            </w:r>
          </w:p>
        </w:tc>
        <w:tc>
          <w:tcPr>
            <w:tcW w:w="1213" w:type="dxa"/>
            <w:vAlign w:val="bottom"/>
          </w:tcPr>
          <w:p w14:paraId="07C3D984" w14:textId="70078D0F" w:rsidR="007C21DE" w:rsidRPr="007C21DE" w:rsidRDefault="007C21DE" w:rsidP="003E4B9B">
            <w:pPr>
              <w:pStyle w:val="acctfourfigures"/>
              <w:tabs>
                <w:tab w:val="clear" w:pos="765"/>
                <w:tab w:val="decimal" w:pos="780"/>
              </w:tabs>
              <w:spacing w:line="240" w:lineRule="atLeast"/>
              <w:ind w:left="-79" w:right="-79"/>
              <w:rPr>
                <w:sz w:val="20"/>
              </w:rPr>
            </w:pPr>
            <w:r w:rsidRPr="007C21DE">
              <w:rPr>
                <w:sz w:val="20"/>
              </w:rPr>
              <w:t>-</w:t>
            </w:r>
          </w:p>
        </w:tc>
        <w:tc>
          <w:tcPr>
            <w:tcW w:w="180" w:type="dxa"/>
            <w:vAlign w:val="bottom"/>
          </w:tcPr>
          <w:p w14:paraId="7F7C5DEA" w14:textId="77777777" w:rsidR="007C21DE" w:rsidRPr="007C21DE" w:rsidRDefault="007C21DE" w:rsidP="007C21DE">
            <w:pPr>
              <w:pStyle w:val="acctfourfigures"/>
              <w:tabs>
                <w:tab w:val="clear" w:pos="765"/>
                <w:tab w:val="decimal" w:pos="1017"/>
              </w:tabs>
              <w:spacing w:line="240" w:lineRule="atLeast"/>
              <w:ind w:left="-79" w:right="-79"/>
              <w:rPr>
                <w:sz w:val="20"/>
              </w:rPr>
            </w:pPr>
          </w:p>
        </w:tc>
        <w:tc>
          <w:tcPr>
            <w:tcW w:w="1211" w:type="dxa"/>
            <w:vAlign w:val="bottom"/>
          </w:tcPr>
          <w:p w14:paraId="67655DB5" w14:textId="65E1B0AF" w:rsidR="007C21DE" w:rsidRPr="007C21DE" w:rsidRDefault="007C21DE" w:rsidP="007C21DE">
            <w:pPr>
              <w:pStyle w:val="acctfourfigures"/>
              <w:tabs>
                <w:tab w:val="clear" w:pos="765"/>
                <w:tab w:val="decimal" w:pos="780"/>
              </w:tabs>
              <w:spacing w:line="240" w:lineRule="atLeast"/>
              <w:ind w:left="-79" w:right="-79"/>
              <w:rPr>
                <w:sz w:val="20"/>
              </w:rPr>
            </w:pPr>
            <w:r w:rsidRPr="007C21DE">
              <w:rPr>
                <w:sz w:val="20"/>
              </w:rPr>
              <w:t>-</w:t>
            </w:r>
          </w:p>
        </w:tc>
        <w:tc>
          <w:tcPr>
            <w:tcW w:w="180" w:type="dxa"/>
            <w:vAlign w:val="bottom"/>
          </w:tcPr>
          <w:p w14:paraId="36C8E1FD" w14:textId="77777777" w:rsidR="007C21DE" w:rsidRPr="007C21DE" w:rsidRDefault="007C21DE" w:rsidP="007C21DE">
            <w:pPr>
              <w:pStyle w:val="acctfourfigures"/>
              <w:tabs>
                <w:tab w:val="clear" w:pos="765"/>
                <w:tab w:val="decimal" w:pos="1017"/>
              </w:tabs>
              <w:spacing w:line="240" w:lineRule="atLeast"/>
              <w:ind w:left="-79" w:right="-79"/>
              <w:rPr>
                <w:sz w:val="20"/>
              </w:rPr>
            </w:pPr>
          </w:p>
        </w:tc>
        <w:tc>
          <w:tcPr>
            <w:tcW w:w="1217" w:type="dxa"/>
            <w:vAlign w:val="bottom"/>
          </w:tcPr>
          <w:p w14:paraId="35C6DE68" w14:textId="5B0EF9A8" w:rsidR="007C21DE" w:rsidRPr="007C21DE" w:rsidRDefault="007C21DE" w:rsidP="007C21DE">
            <w:pPr>
              <w:pStyle w:val="acctfourfigures"/>
              <w:tabs>
                <w:tab w:val="clear" w:pos="765"/>
                <w:tab w:val="decimal" w:pos="1017"/>
              </w:tabs>
              <w:spacing w:line="240" w:lineRule="atLeast"/>
              <w:ind w:left="-79" w:right="-79"/>
              <w:rPr>
                <w:sz w:val="20"/>
              </w:rPr>
            </w:pPr>
            <w:r w:rsidRPr="007C21DE">
              <w:rPr>
                <w:sz w:val="20"/>
              </w:rPr>
              <w:t>4,090,134</w:t>
            </w:r>
          </w:p>
        </w:tc>
        <w:tc>
          <w:tcPr>
            <w:tcW w:w="180" w:type="dxa"/>
            <w:vAlign w:val="bottom"/>
          </w:tcPr>
          <w:p w14:paraId="294F0D88" w14:textId="77777777" w:rsidR="007C21DE" w:rsidRPr="007C21DE" w:rsidRDefault="007C21DE" w:rsidP="007C21DE">
            <w:pPr>
              <w:pStyle w:val="acctfourfigures"/>
              <w:tabs>
                <w:tab w:val="clear" w:pos="765"/>
                <w:tab w:val="decimal" w:pos="1017"/>
              </w:tabs>
              <w:spacing w:line="240" w:lineRule="atLeast"/>
              <w:ind w:left="-79" w:right="-79"/>
              <w:rPr>
                <w:sz w:val="20"/>
              </w:rPr>
            </w:pPr>
          </w:p>
        </w:tc>
        <w:tc>
          <w:tcPr>
            <w:tcW w:w="1190" w:type="dxa"/>
            <w:vAlign w:val="bottom"/>
          </w:tcPr>
          <w:p w14:paraId="5ECF3D85" w14:textId="688C97E4" w:rsidR="007C21DE" w:rsidRPr="007C21DE" w:rsidRDefault="007C21DE" w:rsidP="007C21DE">
            <w:pPr>
              <w:pStyle w:val="acctfourfigures"/>
              <w:tabs>
                <w:tab w:val="clear" w:pos="765"/>
                <w:tab w:val="decimal" w:pos="1017"/>
              </w:tabs>
              <w:spacing w:line="240" w:lineRule="atLeast"/>
              <w:ind w:left="-79" w:right="-79"/>
              <w:rPr>
                <w:sz w:val="20"/>
              </w:rPr>
            </w:pPr>
            <w:r w:rsidRPr="007C21DE">
              <w:rPr>
                <w:sz w:val="20"/>
              </w:rPr>
              <w:t xml:space="preserve">  3,522,584</w:t>
            </w:r>
          </w:p>
        </w:tc>
        <w:tc>
          <w:tcPr>
            <w:tcW w:w="180" w:type="dxa"/>
            <w:vAlign w:val="bottom"/>
          </w:tcPr>
          <w:p w14:paraId="4F7809CE" w14:textId="77777777" w:rsidR="007C21DE" w:rsidRPr="007C21DE" w:rsidRDefault="007C21DE" w:rsidP="007C21DE">
            <w:pPr>
              <w:pStyle w:val="acctfourfigures"/>
              <w:tabs>
                <w:tab w:val="clear" w:pos="765"/>
                <w:tab w:val="decimal" w:pos="1017"/>
              </w:tabs>
              <w:spacing w:line="240" w:lineRule="atLeast"/>
              <w:ind w:left="-79" w:right="-79"/>
              <w:rPr>
                <w:sz w:val="20"/>
              </w:rPr>
            </w:pPr>
          </w:p>
        </w:tc>
        <w:tc>
          <w:tcPr>
            <w:tcW w:w="1220" w:type="dxa"/>
            <w:vAlign w:val="bottom"/>
          </w:tcPr>
          <w:p w14:paraId="3561834F" w14:textId="74ABFB50" w:rsidR="007C21DE" w:rsidRPr="007C21DE" w:rsidRDefault="007C21DE" w:rsidP="007C21DE">
            <w:pPr>
              <w:pStyle w:val="acctfourfigures"/>
              <w:tabs>
                <w:tab w:val="clear" w:pos="765"/>
                <w:tab w:val="decimal" w:pos="735"/>
              </w:tabs>
              <w:spacing w:line="240" w:lineRule="atLeast"/>
              <w:ind w:left="-79" w:right="-79"/>
              <w:rPr>
                <w:sz w:val="20"/>
              </w:rPr>
            </w:pPr>
            <w:r w:rsidRPr="007C21DE">
              <w:rPr>
                <w:sz w:val="20"/>
              </w:rPr>
              <w:t>-</w:t>
            </w:r>
          </w:p>
        </w:tc>
        <w:tc>
          <w:tcPr>
            <w:tcW w:w="180" w:type="dxa"/>
            <w:vAlign w:val="bottom"/>
          </w:tcPr>
          <w:p w14:paraId="78F74417" w14:textId="77777777" w:rsidR="007C21DE" w:rsidRPr="007C21DE" w:rsidRDefault="007C21DE" w:rsidP="007C21DE">
            <w:pPr>
              <w:pStyle w:val="acctfourfigures"/>
              <w:tabs>
                <w:tab w:val="clear" w:pos="765"/>
                <w:tab w:val="decimal" w:pos="1017"/>
              </w:tabs>
              <w:spacing w:line="240" w:lineRule="atLeast"/>
              <w:ind w:left="-79" w:right="-79"/>
              <w:rPr>
                <w:sz w:val="20"/>
              </w:rPr>
            </w:pPr>
          </w:p>
        </w:tc>
        <w:tc>
          <w:tcPr>
            <w:tcW w:w="1269" w:type="dxa"/>
            <w:vAlign w:val="bottom"/>
          </w:tcPr>
          <w:p w14:paraId="211B9342" w14:textId="04D52513" w:rsidR="007C21DE" w:rsidRPr="007C21DE" w:rsidRDefault="007C21DE" w:rsidP="007C21DE">
            <w:pPr>
              <w:pStyle w:val="acctfourfigures"/>
              <w:tabs>
                <w:tab w:val="clear" w:pos="765"/>
                <w:tab w:val="decimal" w:pos="735"/>
              </w:tabs>
              <w:spacing w:line="240" w:lineRule="atLeast"/>
              <w:ind w:left="-79" w:right="-79"/>
              <w:rPr>
                <w:sz w:val="20"/>
              </w:rPr>
            </w:pPr>
            <w:r w:rsidRPr="007C21DE">
              <w:rPr>
                <w:sz w:val="20"/>
              </w:rPr>
              <w:t>-</w:t>
            </w:r>
          </w:p>
        </w:tc>
        <w:tc>
          <w:tcPr>
            <w:tcW w:w="180" w:type="dxa"/>
            <w:vAlign w:val="bottom"/>
          </w:tcPr>
          <w:p w14:paraId="39ED07F8" w14:textId="77777777" w:rsidR="007C21DE" w:rsidRPr="007C21DE" w:rsidRDefault="007C21DE" w:rsidP="007C21DE">
            <w:pPr>
              <w:pStyle w:val="acctfourfigures"/>
              <w:tabs>
                <w:tab w:val="clear" w:pos="765"/>
                <w:tab w:val="decimal" w:pos="1017"/>
              </w:tabs>
              <w:spacing w:line="240" w:lineRule="atLeast"/>
              <w:ind w:left="-79" w:right="-79"/>
              <w:rPr>
                <w:sz w:val="20"/>
              </w:rPr>
            </w:pPr>
          </w:p>
        </w:tc>
        <w:tc>
          <w:tcPr>
            <w:tcW w:w="1215" w:type="dxa"/>
            <w:vAlign w:val="bottom"/>
          </w:tcPr>
          <w:p w14:paraId="1A3E8212" w14:textId="7FFC0ADD" w:rsidR="007C21DE" w:rsidRPr="007C21DE" w:rsidRDefault="007C21DE" w:rsidP="007C21DE">
            <w:pPr>
              <w:pStyle w:val="acctfourfigures"/>
              <w:tabs>
                <w:tab w:val="clear" w:pos="765"/>
                <w:tab w:val="decimal" w:pos="1017"/>
              </w:tabs>
              <w:spacing w:line="240" w:lineRule="atLeast"/>
              <w:ind w:left="-79" w:right="-79"/>
              <w:rPr>
                <w:sz w:val="20"/>
              </w:rPr>
            </w:pPr>
            <w:r w:rsidRPr="007C21DE">
              <w:rPr>
                <w:sz w:val="20"/>
              </w:rPr>
              <w:t>4,090,134</w:t>
            </w:r>
          </w:p>
        </w:tc>
        <w:tc>
          <w:tcPr>
            <w:tcW w:w="195" w:type="dxa"/>
            <w:vAlign w:val="bottom"/>
          </w:tcPr>
          <w:p w14:paraId="6B109D9D" w14:textId="4E8FC5A6" w:rsidR="007C21DE" w:rsidRPr="007C21DE" w:rsidRDefault="007C21DE" w:rsidP="007C21DE">
            <w:pPr>
              <w:pStyle w:val="acctfourfigures"/>
              <w:tabs>
                <w:tab w:val="clear" w:pos="765"/>
                <w:tab w:val="decimal" w:pos="1017"/>
              </w:tabs>
              <w:spacing w:line="240" w:lineRule="atLeast"/>
              <w:ind w:left="-79" w:right="-79"/>
              <w:rPr>
                <w:sz w:val="20"/>
              </w:rPr>
            </w:pPr>
          </w:p>
        </w:tc>
        <w:tc>
          <w:tcPr>
            <w:tcW w:w="1227" w:type="dxa"/>
            <w:vAlign w:val="bottom"/>
          </w:tcPr>
          <w:p w14:paraId="5A33E7A9" w14:textId="0339ACA3" w:rsidR="007C21DE" w:rsidRPr="007C21DE" w:rsidRDefault="007C21DE" w:rsidP="007C21DE">
            <w:pPr>
              <w:pStyle w:val="acctfourfigures"/>
              <w:tabs>
                <w:tab w:val="clear" w:pos="765"/>
                <w:tab w:val="decimal" w:pos="1017"/>
              </w:tabs>
              <w:spacing w:line="240" w:lineRule="atLeast"/>
              <w:ind w:left="-79" w:right="-79"/>
              <w:rPr>
                <w:sz w:val="20"/>
              </w:rPr>
            </w:pPr>
            <w:r w:rsidRPr="007C21DE">
              <w:rPr>
                <w:sz w:val="20"/>
              </w:rPr>
              <w:t>3,522,584</w:t>
            </w:r>
          </w:p>
        </w:tc>
      </w:tr>
      <w:tr w:rsidR="007B602F" w:rsidRPr="00A459FD" w14:paraId="50E2A3FB" w14:textId="77777777" w:rsidTr="008D6B35">
        <w:trPr>
          <w:cantSplit/>
        </w:trPr>
        <w:tc>
          <w:tcPr>
            <w:tcW w:w="3780" w:type="dxa"/>
          </w:tcPr>
          <w:p w14:paraId="243D55CF" w14:textId="77777777" w:rsidR="007B602F" w:rsidRPr="00FD5077" w:rsidRDefault="007B602F" w:rsidP="007B602F">
            <w:pPr>
              <w:spacing w:line="240" w:lineRule="atLeast"/>
              <w:ind w:left="180" w:right="-79" w:hanging="180"/>
              <w:rPr>
                <w:b/>
                <w:bCs/>
                <w:sz w:val="20"/>
              </w:rPr>
            </w:pPr>
            <w:r w:rsidRPr="00FD5077">
              <w:rPr>
                <w:b/>
                <w:bCs/>
                <w:sz w:val="20"/>
              </w:rPr>
              <w:t xml:space="preserve">Total revenue and other income </w:t>
            </w:r>
          </w:p>
        </w:tc>
        <w:tc>
          <w:tcPr>
            <w:tcW w:w="1213" w:type="dxa"/>
            <w:tcBorders>
              <w:top w:val="single" w:sz="4" w:space="0" w:color="auto"/>
              <w:bottom w:val="double" w:sz="4" w:space="0" w:color="auto"/>
            </w:tcBorders>
          </w:tcPr>
          <w:p w14:paraId="6011B5FF" w14:textId="65B38769" w:rsidR="007B602F" w:rsidRPr="00B73B82" w:rsidRDefault="007B602F" w:rsidP="007B602F">
            <w:pPr>
              <w:pStyle w:val="acctfourfigures"/>
              <w:tabs>
                <w:tab w:val="clear" w:pos="765"/>
                <w:tab w:val="decimal" w:pos="1017"/>
              </w:tabs>
              <w:spacing w:line="240" w:lineRule="atLeast"/>
              <w:ind w:left="-79" w:right="-79"/>
              <w:rPr>
                <w:b/>
                <w:bCs/>
                <w:sz w:val="20"/>
              </w:rPr>
            </w:pPr>
            <w:r w:rsidRPr="00B73B82">
              <w:rPr>
                <w:b/>
                <w:bCs/>
                <w:sz w:val="20"/>
              </w:rPr>
              <w:t>9,134,226</w:t>
            </w:r>
          </w:p>
        </w:tc>
        <w:tc>
          <w:tcPr>
            <w:tcW w:w="180" w:type="dxa"/>
          </w:tcPr>
          <w:p w14:paraId="227FE2A3" w14:textId="77777777" w:rsidR="007B602F" w:rsidRPr="00B73B82" w:rsidRDefault="007B602F" w:rsidP="007B602F">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tcPr>
          <w:p w14:paraId="1F264961" w14:textId="514CC9F7" w:rsidR="007B602F" w:rsidRPr="00B73B82" w:rsidRDefault="007B602F" w:rsidP="007B602F">
            <w:pPr>
              <w:pStyle w:val="acctfourfigures"/>
              <w:tabs>
                <w:tab w:val="clear" w:pos="765"/>
                <w:tab w:val="decimal" w:pos="1017"/>
              </w:tabs>
              <w:spacing w:line="240" w:lineRule="atLeast"/>
              <w:ind w:left="-79" w:right="-79"/>
              <w:rPr>
                <w:b/>
                <w:bCs/>
                <w:sz w:val="20"/>
              </w:rPr>
            </w:pPr>
            <w:r w:rsidRPr="00B73B82">
              <w:rPr>
                <w:b/>
                <w:bCs/>
                <w:sz w:val="20"/>
              </w:rPr>
              <w:t>8,855,783</w:t>
            </w:r>
          </w:p>
        </w:tc>
        <w:tc>
          <w:tcPr>
            <w:tcW w:w="180" w:type="dxa"/>
          </w:tcPr>
          <w:p w14:paraId="1AD9D0A1" w14:textId="77777777" w:rsidR="007B602F" w:rsidRPr="00B73B82" w:rsidRDefault="007B602F" w:rsidP="007B602F">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tcPr>
          <w:p w14:paraId="3125616B" w14:textId="636E8229" w:rsidR="007B602F" w:rsidRPr="00B73B82" w:rsidRDefault="007B602F" w:rsidP="007B602F">
            <w:pPr>
              <w:pStyle w:val="acctfourfigures"/>
              <w:tabs>
                <w:tab w:val="clear" w:pos="765"/>
                <w:tab w:val="decimal" w:pos="1017"/>
              </w:tabs>
              <w:spacing w:line="240" w:lineRule="atLeast"/>
              <w:ind w:left="-79" w:right="-79"/>
              <w:rPr>
                <w:b/>
                <w:bCs/>
                <w:sz w:val="20"/>
              </w:rPr>
            </w:pPr>
            <w:r w:rsidRPr="00B73B82">
              <w:rPr>
                <w:b/>
                <w:bCs/>
                <w:sz w:val="20"/>
              </w:rPr>
              <w:t>7,282,020</w:t>
            </w:r>
          </w:p>
        </w:tc>
        <w:tc>
          <w:tcPr>
            <w:tcW w:w="180" w:type="dxa"/>
          </w:tcPr>
          <w:p w14:paraId="021710CE" w14:textId="77777777" w:rsidR="007B602F" w:rsidRPr="00B73B82" w:rsidRDefault="007B602F" w:rsidP="007B602F">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tcPr>
          <w:p w14:paraId="49EC5486" w14:textId="6C38CB29" w:rsidR="007B602F" w:rsidRPr="00B73B82" w:rsidRDefault="007B602F" w:rsidP="007B602F">
            <w:pPr>
              <w:pStyle w:val="acctfourfigures"/>
              <w:tabs>
                <w:tab w:val="clear" w:pos="765"/>
                <w:tab w:val="decimal" w:pos="1017"/>
              </w:tabs>
              <w:spacing w:line="240" w:lineRule="atLeast"/>
              <w:ind w:left="-79" w:right="-79"/>
              <w:rPr>
                <w:b/>
                <w:bCs/>
                <w:sz w:val="20"/>
              </w:rPr>
            </w:pPr>
            <w:r w:rsidRPr="00B73B82">
              <w:rPr>
                <w:b/>
                <w:bCs/>
                <w:sz w:val="20"/>
              </w:rPr>
              <w:t>6,760,555</w:t>
            </w:r>
          </w:p>
        </w:tc>
        <w:tc>
          <w:tcPr>
            <w:tcW w:w="180" w:type="dxa"/>
          </w:tcPr>
          <w:p w14:paraId="0A738089" w14:textId="77777777" w:rsidR="007B602F" w:rsidRPr="00B73B82" w:rsidRDefault="007B602F" w:rsidP="007B602F">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tcPr>
          <w:p w14:paraId="0C16C8D0" w14:textId="59D6CE4B" w:rsidR="007B602F" w:rsidRPr="00B73B82" w:rsidRDefault="007B602F" w:rsidP="007B602F">
            <w:pPr>
              <w:pStyle w:val="acctfourfigures"/>
              <w:tabs>
                <w:tab w:val="clear" w:pos="765"/>
                <w:tab w:val="decimal" w:pos="1017"/>
              </w:tabs>
              <w:spacing w:line="240" w:lineRule="atLeast"/>
              <w:ind w:left="-79" w:right="-79"/>
              <w:rPr>
                <w:b/>
                <w:bCs/>
                <w:sz w:val="20"/>
              </w:rPr>
            </w:pPr>
            <w:r w:rsidRPr="00B73B82">
              <w:rPr>
                <w:b/>
                <w:bCs/>
                <w:sz w:val="20"/>
              </w:rPr>
              <w:t>(266,692)</w:t>
            </w:r>
          </w:p>
        </w:tc>
        <w:tc>
          <w:tcPr>
            <w:tcW w:w="180" w:type="dxa"/>
          </w:tcPr>
          <w:p w14:paraId="61227A26" w14:textId="77777777" w:rsidR="007B602F" w:rsidRPr="00B73B82" w:rsidRDefault="007B602F" w:rsidP="007B602F">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tcPr>
          <w:p w14:paraId="02B4F28E" w14:textId="20B4EA64" w:rsidR="007B602F" w:rsidRPr="00B73B82" w:rsidRDefault="007B602F" w:rsidP="007B602F">
            <w:pPr>
              <w:pStyle w:val="acctfourfigures"/>
              <w:tabs>
                <w:tab w:val="clear" w:pos="765"/>
                <w:tab w:val="decimal" w:pos="1017"/>
              </w:tabs>
              <w:spacing w:line="240" w:lineRule="atLeast"/>
              <w:ind w:left="-79" w:right="-79"/>
              <w:rPr>
                <w:b/>
                <w:bCs/>
                <w:sz w:val="20"/>
              </w:rPr>
            </w:pPr>
            <w:r w:rsidRPr="00B73B82">
              <w:rPr>
                <w:b/>
                <w:bCs/>
                <w:sz w:val="20"/>
              </w:rPr>
              <w:t>(215,392)</w:t>
            </w:r>
          </w:p>
        </w:tc>
        <w:tc>
          <w:tcPr>
            <w:tcW w:w="180" w:type="dxa"/>
          </w:tcPr>
          <w:p w14:paraId="72C9D087" w14:textId="77777777" w:rsidR="007B602F" w:rsidRPr="00B73B82" w:rsidRDefault="007B602F" w:rsidP="007B602F">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tcPr>
          <w:p w14:paraId="4351CBEC" w14:textId="5790BB52" w:rsidR="007B602F" w:rsidRPr="00B73B82" w:rsidRDefault="007B602F" w:rsidP="007B602F">
            <w:pPr>
              <w:pStyle w:val="acctfourfigures"/>
              <w:tabs>
                <w:tab w:val="clear" w:pos="765"/>
                <w:tab w:val="decimal" w:pos="1017"/>
              </w:tabs>
              <w:spacing w:line="240" w:lineRule="atLeast"/>
              <w:ind w:left="-79" w:right="-79"/>
              <w:rPr>
                <w:b/>
                <w:bCs/>
                <w:sz w:val="20"/>
                <w:cs/>
                <w:lang w:bidi="th-TH"/>
              </w:rPr>
            </w:pPr>
            <w:r w:rsidRPr="00B73B82">
              <w:rPr>
                <w:b/>
                <w:bCs/>
                <w:sz w:val="20"/>
              </w:rPr>
              <w:t>16,149,554</w:t>
            </w:r>
          </w:p>
        </w:tc>
        <w:tc>
          <w:tcPr>
            <w:tcW w:w="195" w:type="dxa"/>
          </w:tcPr>
          <w:p w14:paraId="3408F779" w14:textId="77777777" w:rsidR="007B602F" w:rsidRPr="00B73B82" w:rsidRDefault="007B602F" w:rsidP="007B602F">
            <w:pPr>
              <w:pStyle w:val="acctfourfigures"/>
              <w:tabs>
                <w:tab w:val="clear" w:pos="765"/>
                <w:tab w:val="decimal" w:pos="1017"/>
              </w:tabs>
              <w:spacing w:line="240" w:lineRule="atLeast"/>
              <w:ind w:left="-79" w:right="-79"/>
              <w:rPr>
                <w:b/>
                <w:bCs/>
                <w:sz w:val="20"/>
              </w:rPr>
            </w:pPr>
          </w:p>
        </w:tc>
        <w:tc>
          <w:tcPr>
            <w:tcW w:w="1227" w:type="dxa"/>
            <w:tcBorders>
              <w:top w:val="single" w:sz="4" w:space="0" w:color="auto"/>
              <w:bottom w:val="double" w:sz="4" w:space="0" w:color="auto"/>
            </w:tcBorders>
          </w:tcPr>
          <w:p w14:paraId="570AB585" w14:textId="666F0D15" w:rsidR="007B602F" w:rsidRPr="00B73B82" w:rsidRDefault="007B602F" w:rsidP="007B602F">
            <w:pPr>
              <w:pStyle w:val="acctfourfigures"/>
              <w:tabs>
                <w:tab w:val="clear" w:pos="765"/>
                <w:tab w:val="decimal" w:pos="1017"/>
              </w:tabs>
              <w:spacing w:line="240" w:lineRule="atLeast"/>
              <w:ind w:left="-79" w:right="-79"/>
              <w:rPr>
                <w:b/>
                <w:bCs/>
                <w:sz w:val="20"/>
              </w:rPr>
            </w:pPr>
            <w:r w:rsidRPr="00B73B82">
              <w:rPr>
                <w:b/>
                <w:bCs/>
                <w:sz w:val="20"/>
              </w:rPr>
              <w:t>15,400,946</w:t>
            </w:r>
          </w:p>
        </w:tc>
      </w:tr>
      <w:tr w:rsidR="006045F0" w:rsidRPr="00A459FD" w14:paraId="19B35BD8" w14:textId="77777777" w:rsidTr="00707749">
        <w:trPr>
          <w:cantSplit/>
        </w:trPr>
        <w:tc>
          <w:tcPr>
            <w:tcW w:w="3780" w:type="dxa"/>
          </w:tcPr>
          <w:p w14:paraId="21B9A6E8" w14:textId="77777777" w:rsidR="006045F0" w:rsidRPr="00FD5077" w:rsidRDefault="006045F0" w:rsidP="006045F0">
            <w:pPr>
              <w:spacing w:line="240" w:lineRule="atLeast"/>
              <w:ind w:left="180" w:right="-79" w:hanging="180"/>
              <w:rPr>
                <w:sz w:val="20"/>
                <w:lang w:bidi="th-TH"/>
              </w:rPr>
            </w:pPr>
          </w:p>
        </w:tc>
        <w:tc>
          <w:tcPr>
            <w:tcW w:w="1213" w:type="dxa"/>
            <w:vAlign w:val="bottom"/>
          </w:tcPr>
          <w:p w14:paraId="6A44DA23"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80" w:type="dxa"/>
            <w:vAlign w:val="bottom"/>
          </w:tcPr>
          <w:p w14:paraId="6E7151F8"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211" w:type="dxa"/>
          </w:tcPr>
          <w:p w14:paraId="0C628E75"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80" w:type="dxa"/>
            <w:vAlign w:val="bottom"/>
          </w:tcPr>
          <w:p w14:paraId="3BFFDF9E"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217" w:type="dxa"/>
            <w:vAlign w:val="bottom"/>
          </w:tcPr>
          <w:p w14:paraId="62328451" w14:textId="0DE2BCA1" w:rsidR="006045F0" w:rsidRPr="007C21DE" w:rsidRDefault="006045F0" w:rsidP="006045F0">
            <w:pPr>
              <w:pStyle w:val="acctfourfigures"/>
              <w:tabs>
                <w:tab w:val="clear" w:pos="765"/>
                <w:tab w:val="decimal" w:pos="1017"/>
              </w:tabs>
              <w:spacing w:line="240" w:lineRule="atLeast"/>
              <w:ind w:left="-79" w:right="-79"/>
              <w:rPr>
                <w:sz w:val="20"/>
              </w:rPr>
            </w:pPr>
          </w:p>
        </w:tc>
        <w:tc>
          <w:tcPr>
            <w:tcW w:w="180" w:type="dxa"/>
            <w:vAlign w:val="bottom"/>
          </w:tcPr>
          <w:p w14:paraId="470B020C"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190" w:type="dxa"/>
          </w:tcPr>
          <w:p w14:paraId="0C5A7269"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80" w:type="dxa"/>
            <w:vAlign w:val="bottom"/>
          </w:tcPr>
          <w:p w14:paraId="04E3D6C7"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220" w:type="dxa"/>
            <w:vAlign w:val="bottom"/>
          </w:tcPr>
          <w:p w14:paraId="33B33F59" w14:textId="2CF9AC4F" w:rsidR="006045F0" w:rsidRPr="007C21DE" w:rsidRDefault="006045F0" w:rsidP="006045F0">
            <w:pPr>
              <w:pStyle w:val="acctfourfigures"/>
              <w:tabs>
                <w:tab w:val="clear" w:pos="765"/>
                <w:tab w:val="decimal" w:pos="1017"/>
              </w:tabs>
              <w:spacing w:line="240" w:lineRule="atLeast"/>
              <w:ind w:left="-79" w:right="-79"/>
              <w:rPr>
                <w:sz w:val="20"/>
              </w:rPr>
            </w:pPr>
          </w:p>
        </w:tc>
        <w:tc>
          <w:tcPr>
            <w:tcW w:w="180" w:type="dxa"/>
            <w:vAlign w:val="bottom"/>
          </w:tcPr>
          <w:p w14:paraId="7E9215DD"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269" w:type="dxa"/>
            <w:vAlign w:val="bottom"/>
          </w:tcPr>
          <w:p w14:paraId="455DCC00"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80" w:type="dxa"/>
            <w:vAlign w:val="bottom"/>
          </w:tcPr>
          <w:p w14:paraId="3A67FAA3"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215" w:type="dxa"/>
            <w:vAlign w:val="bottom"/>
          </w:tcPr>
          <w:p w14:paraId="42070280"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95" w:type="dxa"/>
            <w:vAlign w:val="bottom"/>
          </w:tcPr>
          <w:p w14:paraId="21F7C6B0" w14:textId="77777777" w:rsidR="006045F0" w:rsidRPr="007C21DE" w:rsidRDefault="006045F0" w:rsidP="006045F0">
            <w:pPr>
              <w:pStyle w:val="acctfourfigures"/>
              <w:tabs>
                <w:tab w:val="clear" w:pos="765"/>
                <w:tab w:val="decimal" w:pos="1017"/>
              </w:tabs>
              <w:spacing w:line="240" w:lineRule="atLeast"/>
              <w:ind w:left="-79" w:right="-79"/>
              <w:rPr>
                <w:sz w:val="20"/>
              </w:rPr>
            </w:pPr>
          </w:p>
        </w:tc>
        <w:tc>
          <w:tcPr>
            <w:tcW w:w="1227" w:type="dxa"/>
            <w:vAlign w:val="bottom"/>
          </w:tcPr>
          <w:p w14:paraId="398E0DC7" w14:textId="77777777" w:rsidR="006045F0" w:rsidRPr="007C21DE" w:rsidRDefault="006045F0" w:rsidP="006045F0">
            <w:pPr>
              <w:pStyle w:val="acctfourfigures"/>
              <w:tabs>
                <w:tab w:val="clear" w:pos="765"/>
                <w:tab w:val="decimal" w:pos="1017"/>
              </w:tabs>
              <w:spacing w:line="240" w:lineRule="atLeast"/>
              <w:ind w:left="-79" w:right="-79"/>
              <w:rPr>
                <w:sz w:val="20"/>
              </w:rPr>
            </w:pPr>
          </w:p>
        </w:tc>
      </w:tr>
      <w:tr w:rsidR="00A74ABE" w:rsidRPr="00A459FD" w14:paraId="138841D1" w14:textId="77777777" w:rsidTr="00A74ABE">
        <w:trPr>
          <w:cantSplit/>
        </w:trPr>
        <w:tc>
          <w:tcPr>
            <w:tcW w:w="3780" w:type="dxa"/>
          </w:tcPr>
          <w:p w14:paraId="10D72B10" w14:textId="72BB412E" w:rsidR="00A74ABE" w:rsidRPr="00FD5077" w:rsidRDefault="00A74ABE" w:rsidP="00A74ABE">
            <w:pPr>
              <w:spacing w:line="240" w:lineRule="atLeast"/>
              <w:ind w:left="180" w:right="-79" w:hanging="180"/>
              <w:rPr>
                <w:sz w:val="20"/>
              </w:rPr>
            </w:pPr>
            <w:r w:rsidRPr="00FD5077">
              <w:rPr>
                <w:sz w:val="20"/>
                <w:lang w:bidi="th-TH"/>
              </w:rPr>
              <w:t>Segment profit before income tax</w:t>
            </w:r>
          </w:p>
        </w:tc>
        <w:tc>
          <w:tcPr>
            <w:tcW w:w="1213" w:type="dxa"/>
            <w:vAlign w:val="bottom"/>
          </w:tcPr>
          <w:p w14:paraId="299BC421" w14:textId="77776421" w:rsidR="00A74ABE" w:rsidRPr="00A74ABE" w:rsidRDefault="00A74ABE" w:rsidP="00A74ABE">
            <w:pPr>
              <w:pStyle w:val="acctfourfigures"/>
              <w:tabs>
                <w:tab w:val="clear" w:pos="765"/>
                <w:tab w:val="decimal" w:pos="1017"/>
              </w:tabs>
              <w:spacing w:line="240" w:lineRule="atLeast"/>
              <w:ind w:left="-79" w:right="-79"/>
              <w:rPr>
                <w:sz w:val="20"/>
              </w:rPr>
            </w:pPr>
            <w:r w:rsidRPr="00A74ABE">
              <w:rPr>
                <w:sz w:val="20"/>
              </w:rPr>
              <w:t>1,374,303</w:t>
            </w:r>
          </w:p>
        </w:tc>
        <w:tc>
          <w:tcPr>
            <w:tcW w:w="180" w:type="dxa"/>
            <w:vAlign w:val="bottom"/>
          </w:tcPr>
          <w:p w14:paraId="57BFEC1F"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11" w:type="dxa"/>
            <w:vAlign w:val="bottom"/>
          </w:tcPr>
          <w:p w14:paraId="78D23BB2" w14:textId="2910AC5F" w:rsidR="00A74ABE" w:rsidRPr="00A74ABE" w:rsidRDefault="00A74ABE" w:rsidP="00A74ABE">
            <w:pPr>
              <w:pStyle w:val="acctfourfigures"/>
              <w:tabs>
                <w:tab w:val="clear" w:pos="765"/>
                <w:tab w:val="decimal" w:pos="1017"/>
              </w:tabs>
              <w:spacing w:line="240" w:lineRule="atLeast"/>
              <w:ind w:left="-79" w:right="-79"/>
              <w:rPr>
                <w:sz w:val="20"/>
              </w:rPr>
            </w:pPr>
            <w:r w:rsidRPr="00A74ABE">
              <w:rPr>
                <w:sz w:val="20"/>
              </w:rPr>
              <w:t>1,642,650</w:t>
            </w:r>
          </w:p>
        </w:tc>
        <w:tc>
          <w:tcPr>
            <w:tcW w:w="180" w:type="dxa"/>
            <w:vAlign w:val="bottom"/>
          </w:tcPr>
          <w:p w14:paraId="34492515"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17" w:type="dxa"/>
            <w:vAlign w:val="bottom"/>
          </w:tcPr>
          <w:p w14:paraId="7520758F" w14:textId="5A50F7FA" w:rsidR="00A74ABE" w:rsidRPr="00A74ABE" w:rsidRDefault="00A74ABE" w:rsidP="00A74ABE">
            <w:pPr>
              <w:pStyle w:val="acctfourfigures"/>
              <w:tabs>
                <w:tab w:val="clear" w:pos="765"/>
                <w:tab w:val="decimal" w:pos="1017"/>
              </w:tabs>
              <w:spacing w:line="240" w:lineRule="atLeast"/>
              <w:ind w:left="-79" w:right="-79"/>
              <w:rPr>
                <w:sz w:val="20"/>
              </w:rPr>
            </w:pPr>
            <w:r w:rsidRPr="00A74ABE">
              <w:rPr>
                <w:sz w:val="20"/>
              </w:rPr>
              <w:t>5,355,763</w:t>
            </w:r>
          </w:p>
        </w:tc>
        <w:tc>
          <w:tcPr>
            <w:tcW w:w="180" w:type="dxa"/>
            <w:vAlign w:val="bottom"/>
          </w:tcPr>
          <w:p w14:paraId="794AF478"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190" w:type="dxa"/>
            <w:vAlign w:val="bottom"/>
          </w:tcPr>
          <w:p w14:paraId="4B9193CF" w14:textId="711137D6" w:rsidR="00A74ABE" w:rsidRPr="00A74ABE" w:rsidRDefault="00A74ABE" w:rsidP="00A74ABE">
            <w:pPr>
              <w:pStyle w:val="acctfourfigures"/>
              <w:tabs>
                <w:tab w:val="clear" w:pos="765"/>
                <w:tab w:val="decimal" w:pos="1017"/>
              </w:tabs>
              <w:spacing w:line="240" w:lineRule="atLeast"/>
              <w:ind w:left="-79" w:right="-79"/>
              <w:rPr>
                <w:sz w:val="20"/>
              </w:rPr>
            </w:pPr>
            <w:r w:rsidRPr="00A74ABE">
              <w:rPr>
                <w:sz w:val="20"/>
              </w:rPr>
              <w:t>4,528,098</w:t>
            </w:r>
          </w:p>
        </w:tc>
        <w:tc>
          <w:tcPr>
            <w:tcW w:w="180" w:type="dxa"/>
            <w:vAlign w:val="bottom"/>
          </w:tcPr>
          <w:p w14:paraId="2AE03B8D"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20" w:type="dxa"/>
            <w:vAlign w:val="bottom"/>
          </w:tcPr>
          <w:p w14:paraId="77595168" w14:textId="336289BD" w:rsidR="00A74ABE" w:rsidRPr="00A74ABE" w:rsidRDefault="00A74ABE" w:rsidP="00A74ABE">
            <w:pPr>
              <w:pStyle w:val="acctfourfigures"/>
              <w:tabs>
                <w:tab w:val="clear" w:pos="765"/>
                <w:tab w:val="decimal" w:pos="1017"/>
              </w:tabs>
              <w:spacing w:line="240" w:lineRule="atLeast"/>
              <w:ind w:left="-79" w:right="-79"/>
              <w:rPr>
                <w:sz w:val="20"/>
              </w:rPr>
            </w:pPr>
            <w:r w:rsidRPr="00A74ABE">
              <w:rPr>
                <w:sz w:val="20"/>
              </w:rPr>
              <w:t>(58,403)</w:t>
            </w:r>
          </w:p>
        </w:tc>
        <w:tc>
          <w:tcPr>
            <w:tcW w:w="180" w:type="dxa"/>
            <w:vAlign w:val="bottom"/>
          </w:tcPr>
          <w:p w14:paraId="38950409"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69" w:type="dxa"/>
            <w:vAlign w:val="bottom"/>
          </w:tcPr>
          <w:p w14:paraId="47C88D7C" w14:textId="619BAA24" w:rsidR="00A74ABE" w:rsidRPr="00A74ABE" w:rsidRDefault="00A74ABE" w:rsidP="00A74ABE">
            <w:pPr>
              <w:pStyle w:val="acctfourfigures"/>
              <w:tabs>
                <w:tab w:val="clear" w:pos="765"/>
                <w:tab w:val="decimal" w:pos="1017"/>
              </w:tabs>
              <w:spacing w:line="240" w:lineRule="atLeast"/>
              <w:ind w:left="-79" w:right="-79"/>
              <w:rPr>
                <w:sz w:val="20"/>
              </w:rPr>
            </w:pPr>
            <w:r w:rsidRPr="00A74ABE">
              <w:rPr>
                <w:sz w:val="20"/>
              </w:rPr>
              <w:t>(93,701)</w:t>
            </w:r>
          </w:p>
        </w:tc>
        <w:tc>
          <w:tcPr>
            <w:tcW w:w="180" w:type="dxa"/>
            <w:vAlign w:val="bottom"/>
          </w:tcPr>
          <w:p w14:paraId="73E89B12"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15" w:type="dxa"/>
            <w:vAlign w:val="bottom"/>
          </w:tcPr>
          <w:p w14:paraId="3D91F740" w14:textId="4828E66B" w:rsidR="00A74ABE" w:rsidRPr="00A74ABE" w:rsidRDefault="00A74ABE" w:rsidP="00A74ABE">
            <w:pPr>
              <w:pStyle w:val="acctfourfigures"/>
              <w:tabs>
                <w:tab w:val="clear" w:pos="765"/>
                <w:tab w:val="decimal" w:pos="1017"/>
              </w:tabs>
              <w:spacing w:line="240" w:lineRule="atLeast"/>
              <w:ind w:left="-79" w:right="-79"/>
              <w:rPr>
                <w:sz w:val="20"/>
              </w:rPr>
            </w:pPr>
            <w:r w:rsidRPr="00A74ABE">
              <w:rPr>
                <w:sz w:val="20"/>
              </w:rPr>
              <w:t>6,671,66</w:t>
            </w:r>
            <w:r w:rsidR="00662AC2">
              <w:rPr>
                <w:sz w:val="20"/>
              </w:rPr>
              <w:t>3</w:t>
            </w:r>
          </w:p>
        </w:tc>
        <w:tc>
          <w:tcPr>
            <w:tcW w:w="195" w:type="dxa"/>
            <w:vAlign w:val="bottom"/>
          </w:tcPr>
          <w:p w14:paraId="23C739E1"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27" w:type="dxa"/>
            <w:vAlign w:val="bottom"/>
          </w:tcPr>
          <w:p w14:paraId="2D04283C" w14:textId="33281BC3" w:rsidR="00A74ABE" w:rsidRPr="00A74ABE" w:rsidRDefault="00A74ABE" w:rsidP="00A74ABE">
            <w:pPr>
              <w:pStyle w:val="acctfourfigures"/>
              <w:tabs>
                <w:tab w:val="clear" w:pos="765"/>
                <w:tab w:val="decimal" w:pos="1017"/>
              </w:tabs>
              <w:spacing w:line="240" w:lineRule="atLeast"/>
              <w:ind w:left="-79" w:right="-79"/>
              <w:rPr>
                <w:sz w:val="20"/>
              </w:rPr>
            </w:pPr>
            <w:r w:rsidRPr="00A74ABE">
              <w:rPr>
                <w:sz w:val="20"/>
              </w:rPr>
              <w:t>6,077,04</w:t>
            </w:r>
            <w:r w:rsidR="00662AC2">
              <w:rPr>
                <w:sz w:val="20"/>
              </w:rPr>
              <w:t>7</w:t>
            </w:r>
          </w:p>
        </w:tc>
      </w:tr>
      <w:tr w:rsidR="00A74ABE" w:rsidRPr="00A459FD" w14:paraId="21B7875C" w14:textId="77777777" w:rsidTr="00A74ABE">
        <w:trPr>
          <w:cantSplit/>
        </w:trPr>
        <w:tc>
          <w:tcPr>
            <w:tcW w:w="3780" w:type="dxa"/>
          </w:tcPr>
          <w:p w14:paraId="6D51B55B" w14:textId="77777777" w:rsidR="00A74ABE" w:rsidRPr="00FD5077" w:rsidRDefault="00A74ABE" w:rsidP="00A74ABE">
            <w:pPr>
              <w:spacing w:line="240" w:lineRule="atLeast"/>
              <w:ind w:left="180" w:right="-79" w:hanging="180"/>
              <w:rPr>
                <w:sz w:val="20"/>
              </w:rPr>
            </w:pPr>
          </w:p>
        </w:tc>
        <w:tc>
          <w:tcPr>
            <w:tcW w:w="1213" w:type="dxa"/>
            <w:vAlign w:val="bottom"/>
          </w:tcPr>
          <w:p w14:paraId="72A75A5E"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80" w:type="dxa"/>
            <w:vAlign w:val="bottom"/>
          </w:tcPr>
          <w:p w14:paraId="1942C129"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11" w:type="dxa"/>
            <w:vAlign w:val="bottom"/>
          </w:tcPr>
          <w:p w14:paraId="30F902DC"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80" w:type="dxa"/>
            <w:vAlign w:val="bottom"/>
          </w:tcPr>
          <w:p w14:paraId="5BEF77E7"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17" w:type="dxa"/>
            <w:vAlign w:val="bottom"/>
          </w:tcPr>
          <w:p w14:paraId="0CD7CBC9"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80" w:type="dxa"/>
            <w:vAlign w:val="bottom"/>
          </w:tcPr>
          <w:p w14:paraId="4DB1A2F4"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190" w:type="dxa"/>
            <w:vAlign w:val="bottom"/>
          </w:tcPr>
          <w:p w14:paraId="32C548AD"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80" w:type="dxa"/>
            <w:vAlign w:val="bottom"/>
          </w:tcPr>
          <w:p w14:paraId="5581ED1D"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20" w:type="dxa"/>
            <w:vAlign w:val="bottom"/>
          </w:tcPr>
          <w:p w14:paraId="74724A53"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80" w:type="dxa"/>
            <w:vAlign w:val="bottom"/>
          </w:tcPr>
          <w:p w14:paraId="5F9A355B"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69" w:type="dxa"/>
            <w:vAlign w:val="bottom"/>
          </w:tcPr>
          <w:p w14:paraId="39FDD0C8"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80" w:type="dxa"/>
            <w:vAlign w:val="bottom"/>
          </w:tcPr>
          <w:p w14:paraId="593F51A3"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15" w:type="dxa"/>
            <w:vAlign w:val="bottom"/>
          </w:tcPr>
          <w:p w14:paraId="6D2BB0E8"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95" w:type="dxa"/>
            <w:vAlign w:val="bottom"/>
          </w:tcPr>
          <w:p w14:paraId="402E9431"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27" w:type="dxa"/>
            <w:vAlign w:val="bottom"/>
          </w:tcPr>
          <w:p w14:paraId="55F7E275" w14:textId="77777777" w:rsidR="00A74ABE" w:rsidRPr="00A74ABE" w:rsidRDefault="00A74ABE" w:rsidP="00A74ABE">
            <w:pPr>
              <w:pStyle w:val="acctfourfigures"/>
              <w:tabs>
                <w:tab w:val="clear" w:pos="765"/>
                <w:tab w:val="decimal" w:pos="1017"/>
              </w:tabs>
              <w:spacing w:line="240" w:lineRule="atLeast"/>
              <w:ind w:left="-79" w:right="-79"/>
              <w:rPr>
                <w:sz w:val="20"/>
              </w:rPr>
            </w:pPr>
          </w:p>
        </w:tc>
      </w:tr>
      <w:tr w:rsidR="00A74ABE" w:rsidRPr="00A459FD" w14:paraId="1B1B3022" w14:textId="77777777" w:rsidTr="00A74ABE">
        <w:trPr>
          <w:cantSplit/>
          <w:trHeight w:val="100"/>
        </w:trPr>
        <w:tc>
          <w:tcPr>
            <w:tcW w:w="3780" w:type="dxa"/>
          </w:tcPr>
          <w:p w14:paraId="18D09AA2" w14:textId="77777777" w:rsidR="00A74ABE" w:rsidRPr="00FD5077" w:rsidRDefault="00A74ABE" w:rsidP="00A74ABE">
            <w:pPr>
              <w:spacing w:line="240" w:lineRule="atLeast"/>
              <w:ind w:left="180" w:right="-79" w:hanging="180"/>
              <w:rPr>
                <w:sz w:val="20"/>
              </w:rPr>
            </w:pPr>
            <w:r w:rsidRPr="00FD5077">
              <w:rPr>
                <w:sz w:val="20"/>
              </w:rPr>
              <w:t xml:space="preserve">Segment assets </w:t>
            </w:r>
          </w:p>
          <w:p w14:paraId="15C8F3E6" w14:textId="33A1C02D" w:rsidR="00A74ABE" w:rsidRPr="00FD5077" w:rsidRDefault="00A74ABE" w:rsidP="00A74ABE">
            <w:pPr>
              <w:spacing w:line="240" w:lineRule="atLeast"/>
              <w:ind w:left="180" w:right="-79" w:hanging="180"/>
              <w:rPr>
                <w:sz w:val="20"/>
              </w:rPr>
            </w:pPr>
            <w:r w:rsidRPr="00FD5077">
              <w:rPr>
                <w:sz w:val="20"/>
              </w:rPr>
              <w:t xml:space="preserve">   As at </w:t>
            </w:r>
            <w:r w:rsidRPr="003A6063">
              <w:rPr>
                <w:sz w:val="20"/>
              </w:rPr>
              <w:t xml:space="preserve">30 </w:t>
            </w:r>
            <w:r w:rsidRPr="00B85821">
              <w:rPr>
                <w:sz w:val="20"/>
              </w:rPr>
              <w:t>September</w:t>
            </w:r>
            <w:r w:rsidRPr="00FD5077">
              <w:rPr>
                <w:sz w:val="20"/>
              </w:rPr>
              <w:t xml:space="preserve">/ 31 December  </w:t>
            </w:r>
          </w:p>
        </w:tc>
        <w:tc>
          <w:tcPr>
            <w:tcW w:w="1213" w:type="dxa"/>
            <w:vAlign w:val="bottom"/>
          </w:tcPr>
          <w:p w14:paraId="3F83E5C9" w14:textId="009C8616" w:rsidR="00A74ABE" w:rsidRPr="00A74ABE" w:rsidRDefault="00A74ABE" w:rsidP="00A74ABE">
            <w:pPr>
              <w:pStyle w:val="acctfourfigures"/>
              <w:tabs>
                <w:tab w:val="clear" w:pos="765"/>
                <w:tab w:val="decimal" w:pos="1017"/>
              </w:tabs>
              <w:spacing w:line="240" w:lineRule="atLeast"/>
              <w:ind w:left="-79" w:right="-79"/>
              <w:rPr>
                <w:sz w:val="20"/>
              </w:rPr>
            </w:pPr>
            <w:r w:rsidRPr="00A74ABE">
              <w:rPr>
                <w:sz w:val="20"/>
              </w:rPr>
              <w:t>95,484,652</w:t>
            </w:r>
          </w:p>
        </w:tc>
        <w:tc>
          <w:tcPr>
            <w:tcW w:w="180" w:type="dxa"/>
            <w:vAlign w:val="bottom"/>
          </w:tcPr>
          <w:p w14:paraId="42131DB8"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11" w:type="dxa"/>
            <w:vAlign w:val="bottom"/>
          </w:tcPr>
          <w:p w14:paraId="1B5CD453" w14:textId="520E593D" w:rsidR="00A74ABE" w:rsidRPr="00A74ABE" w:rsidRDefault="00A74ABE" w:rsidP="00A74ABE">
            <w:pPr>
              <w:pStyle w:val="acctfourfigures"/>
              <w:tabs>
                <w:tab w:val="clear" w:pos="765"/>
                <w:tab w:val="decimal" w:pos="1017"/>
              </w:tabs>
              <w:spacing w:line="240" w:lineRule="atLeast"/>
              <w:ind w:left="-79" w:right="-79"/>
              <w:rPr>
                <w:sz w:val="20"/>
              </w:rPr>
            </w:pPr>
            <w:r w:rsidRPr="00A74ABE">
              <w:rPr>
                <w:sz w:val="20"/>
              </w:rPr>
              <w:t>89,496,768</w:t>
            </w:r>
          </w:p>
        </w:tc>
        <w:tc>
          <w:tcPr>
            <w:tcW w:w="180" w:type="dxa"/>
            <w:vAlign w:val="bottom"/>
          </w:tcPr>
          <w:p w14:paraId="534A2C1F"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17" w:type="dxa"/>
            <w:vAlign w:val="bottom"/>
          </w:tcPr>
          <w:p w14:paraId="08EF58BA" w14:textId="78CB16F1" w:rsidR="00A74ABE" w:rsidRPr="00A74ABE" w:rsidRDefault="00A74ABE" w:rsidP="00A74ABE">
            <w:pPr>
              <w:pStyle w:val="acctfourfigures"/>
              <w:tabs>
                <w:tab w:val="clear" w:pos="765"/>
                <w:tab w:val="decimal" w:pos="1017"/>
              </w:tabs>
              <w:spacing w:line="240" w:lineRule="atLeast"/>
              <w:ind w:left="-79" w:right="-79"/>
              <w:rPr>
                <w:sz w:val="20"/>
              </w:rPr>
            </w:pPr>
            <w:r w:rsidRPr="00A74ABE">
              <w:rPr>
                <w:sz w:val="20"/>
              </w:rPr>
              <w:t>100,594,573</w:t>
            </w:r>
          </w:p>
        </w:tc>
        <w:tc>
          <w:tcPr>
            <w:tcW w:w="180" w:type="dxa"/>
            <w:vAlign w:val="bottom"/>
          </w:tcPr>
          <w:p w14:paraId="612B95E9"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190" w:type="dxa"/>
            <w:vAlign w:val="bottom"/>
          </w:tcPr>
          <w:p w14:paraId="36828F71" w14:textId="2EF9E8C7" w:rsidR="00A74ABE" w:rsidRPr="00A74ABE" w:rsidRDefault="00A74ABE" w:rsidP="00A74ABE">
            <w:pPr>
              <w:pStyle w:val="acctfourfigures"/>
              <w:tabs>
                <w:tab w:val="clear" w:pos="765"/>
                <w:tab w:val="decimal" w:pos="1017"/>
              </w:tabs>
              <w:spacing w:line="240" w:lineRule="atLeast"/>
              <w:ind w:left="-79" w:right="-79"/>
              <w:rPr>
                <w:sz w:val="20"/>
              </w:rPr>
            </w:pPr>
            <w:r w:rsidRPr="00A74ABE">
              <w:rPr>
                <w:sz w:val="20"/>
              </w:rPr>
              <w:t>96,916,766</w:t>
            </w:r>
          </w:p>
        </w:tc>
        <w:tc>
          <w:tcPr>
            <w:tcW w:w="180" w:type="dxa"/>
            <w:vAlign w:val="bottom"/>
          </w:tcPr>
          <w:p w14:paraId="49C5C03C"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20" w:type="dxa"/>
            <w:vAlign w:val="bottom"/>
          </w:tcPr>
          <w:p w14:paraId="5CDC648C" w14:textId="7920F35B" w:rsidR="00A74ABE" w:rsidRPr="00A74ABE" w:rsidRDefault="00A74ABE" w:rsidP="00A74ABE">
            <w:pPr>
              <w:pStyle w:val="acctfourfigures"/>
              <w:tabs>
                <w:tab w:val="clear" w:pos="765"/>
                <w:tab w:val="decimal" w:pos="1017"/>
              </w:tabs>
              <w:spacing w:line="240" w:lineRule="atLeast"/>
              <w:ind w:left="-79" w:right="-79"/>
              <w:rPr>
                <w:sz w:val="20"/>
              </w:rPr>
            </w:pPr>
            <w:r w:rsidRPr="00A74ABE">
              <w:rPr>
                <w:sz w:val="20"/>
              </w:rPr>
              <w:t>(596,878)</w:t>
            </w:r>
          </w:p>
        </w:tc>
        <w:tc>
          <w:tcPr>
            <w:tcW w:w="180" w:type="dxa"/>
            <w:vAlign w:val="bottom"/>
          </w:tcPr>
          <w:p w14:paraId="0E0A32D1"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69" w:type="dxa"/>
            <w:vAlign w:val="bottom"/>
          </w:tcPr>
          <w:p w14:paraId="5F897FA8" w14:textId="44D3F50B" w:rsidR="00A74ABE" w:rsidRPr="00A74ABE" w:rsidRDefault="00A74ABE" w:rsidP="00A74ABE">
            <w:pPr>
              <w:pStyle w:val="acctfourfigures"/>
              <w:tabs>
                <w:tab w:val="clear" w:pos="765"/>
                <w:tab w:val="decimal" w:pos="1017"/>
              </w:tabs>
              <w:spacing w:line="240" w:lineRule="atLeast"/>
              <w:ind w:left="-79" w:right="-79"/>
              <w:rPr>
                <w:sz w:val="20"/>
              </w:rPr>
            </w:pPr>
            <w:r w:rsidRPr="00A74ABE">
              <w:rPr>
                <w:sz w:val="20"/>
              </w:rPr>
              <w:t>(582,010)</w:t>
            </w:r>
          </w:p>
        </w:tc>
        <w:tc>
          <w:tcPr>
            <w:tcW w:w="180" w:type="dxa"/>
            <w:vAlign w:val="bottom"/>
          </w:tcPr>
          <w:p w14:paraId="38F32A78"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15" w:type="dxa"/>
            <w:vAlign w:val="bottom"/>
          </w:tcPr>
          <w:p w14:paraId="1D3E5F17" w14:textId="796BB58D" w:rsidR="00A74ABE" w:rsidRPr="00A74ABE" w:rsidRDefault="00A74ABE" w:rsidP="00A74ABE">
            <w:pPr>
              <w:pStyle w:val="acctfourfigures"/>
              <w:tabs>
                <w:tab w:val="clear" w:pos="765"/>
                <w:tab w:val="decimal" w:pos="1017"/>
              </w:tabs>
              <w:spacing w:line="240" w:lineRule="atLeast"/>
              <w:ind w:left="-79" w:right="-79"/>
              <w:rPr>
                <w:sz w:val="20"/>
              </w:rPr>
            </w:pPr>
            <w:r w:rsidRPr="00A74ABE">
              <w:rPr>
                <w:sz w:val="20"/>
              </w:rPr>
              <w:t>195,482,347</w:t>
            </w:r>
          </w:p>
        </w:tc>
        <w:tc>
          <w:tcPr>
            <w:tcW w:w="195" w:type="dxa"/>
            <w:vAlign w:val="bottom"/>
          </w:tcPr>
          <w:p w14:paraId="7CD2C693"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27" w:type="dxa"/>
            <w:vAlign w:val="bottom"/>
          </w:tcPr>
          <w:p w14:paraId="00FD93C9" w14:textId="41370B48" w:rsidR="00A74ABE" w:rsidRPr="00A74ABE" w:rsidRDefault="00A74ABE" w:rsidP="00A74ABE">
            <w:pPr>
              <w:pStyle w:val="acctfourfigures"/>
              <w:tabs>
                <w:tab w:val="clear" w:pos="765"/>
                <w:tab w:val="decimal" w:pos="1017"/>
              </w:tabs>
              <w:spacing w:line="240" w:lineRule="atLeast"/>
              <w:ind w:left="-79" w:right="-79"/>
              <w:rPr>
                <w:sz w:val="20"/>
              </w:rPr>
            </w:pPr>
            <w:r w:rsidRPr="00A74ABE">
              <w:rPr>
                <w:sz w:val="20"/>
              </w:rPr>
              <w:t>185,831,524</w:t>
            </w:r>
          </w:p>
        </w:tc>
      </w:tr>
      <w:tr w:rsidR="00A74ABE" w:rsidRPr="00A459FD" w14:paraId="31B9665A" w14:textId="77777777" w:rsidTr="00A74ABE">
        <w:trPr>
          <w:cantSplit/>
        </w:trPr>
        <w:tc>
          <w:tcPr>
            <w:tcW w:w="3780" w:type="dxa"/>
          </w:tcPr>
          <w:p w14:paraId="7D123EF9" w14:textId="77777777" w:rsidR="00A74ABE" w:rsidRPr="00FD5077" w:rsidRDefault="00A74ABE" w:rsidP="00A74ABE">
            <w:pPr>
              <w:spacing w:line="240" w:lineRule="atLeast"/>
              <w:ind w:left="180" w:right="-79" w:hanging="180"/>
              <w:rPr>
                <w:sz w:val="20"/>
              </w:rPr>
            </w:pPr>
            <w:r w:rsidRPr="00FD5077">
              <w:rPr>
                <w:sz w:val="20"/>
              </w:rPr>
              <w:t xml:space="preserve">Segment liabilities </w:t>
            </w:r>
          </w:p>
          <w:p w14:paraId="4006CBC2" w14:textId="1E3A9527" w:rsidR="00A74ABE" w:rsidRPr="00FD5077" w:rsidRDefault="00A74ABE" w:rsidP="00A74ABE">
            <w:pPr>
              <w:spacing w:line="240" w:lineRule="atLeast"/>
              <w:ind w:left="180" w:right="-79" w:hanging="180"/>
              <w:rPr>
                <w:sz w:val="20"/>
              </w:rPr>
            </w:pPr>
            <w:r w:rsidRPr="00FD5077">
              <w:rPr>
                <w:sz w:val="20"/>
              </w:rPr>
              <w:t xml:space="preserve">   As at </w:t>
            </w:r>
            <w:r w:rsidRPr="003A6063">
              <w:rPr>
                <w:sz w:val="20"/>
              </w:rPr>
              <w:t xml:space="preserve">30 </w:t>
            </w:r>
            <w:r w:rsidRPr="00B85821">
              <w:rPr>
                <w:sz w:val="20"/>
              </w:rPr>
              <w:t>September</w:t>
            </w:r>
            <w:r w:rsidRPr="00FD5077">
              <w:rPr>
                <w:sz w:val="20"/>
              </w:rPr>
              <w:t xml:space="preserve">/ 31 December  </w:t>
            </w:r>
          </w:p>
        </w:tc>
        <w:tc>
          <w:tcPr>
            <w:tcW w:w="1213" w:type="dxa"/>
            <w:vAlign w:val="bottom"/>
          </w:tcPr>
          <w:p w14:paraId="6FC11D68" w14:textId="77B89B93" w:rsidR="00A74ABE" w:rsidRPr="00A74ABE" w:rsidRDefault="00A74ABE" w:rsidP="00A74ABE">
            <w:pPr>
              <w:pStyle w:val="acctfourfigures"/>
              <w:tabs>
                <w:tab w:val="clear" w:pos="765"/>
                <w:tab w:val="decimal" w:pos="1017"/>
              </w:tabs>
              <w:spacing w:line="240" w:lineRule="atLeast"/>
              <w:ind w:left="-79" w:right="-79"/>
              <w:rPr>
                <w:sz w:val="20"/>
              </w:rPr>
            </w:pPr>
            <w:r w:rsidRPr="00A74ABE">
              <w:rPr>
                <w:sz w:val="20"/>
              </w:rPr>
              <w:t>18,814,931</w:t>
            </w:r>
          </w:p>
        </w:tc>
        <w:tc>
          <w:tcPr>
            <w:tcW w:w="180" w:type="dxa"/>
            <w:vAlign w:val="bottom"/>
          </w:tcPr>
          <w:p w14:paraId="5E921458"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11" w:type="dxa"/>
            <w:vAlign w:val="bottom"/>
          </w:tcPr>
          <w:p w14:paraId="56671021" w14:textId="1828D6FE" w:rsidR="00A74ABE" w:rsidRPr="00A74ABE" w:rsidRDefault="00A74ABE" w:rsidP="00A74ABE">
            <w:pPr>
              <w:pStyle w:val="acctfourfigures"/>
              <w:tabs>
                <w:tab w:val="clear" w:pos="765"/>
                <w:tab w:val="decimal" w:pos="1017"/>
              </w:tabs>
              <w:spacing w:line="240" w:lineRule="atLeast"/>
              <w:ind w:left="-79" w:right="-79"/>
              <w:rPr>
                <w:sz w:val="20"/>
              </w:rPr>
            </w:pPr>
            <w:r w:rsidRPr="00A74ABE">
              <w:rPr>
                <w:sz w:val="20"/>
              </w:rPr>
              <w:t>40,873,988</w:t>
            </w:r>
          </w:p>
        </w:tc>
        <w:tc>
          <w:tcPr>
            <w:tcW w:w="180" w:type="dxa"/>
            <w:vAlign w:val="bottom"/>
          </w:tcPr>
          <w:p w14:paraId="4AE2A39F"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17" w:type="dxa"/>
            <w:vAlign w:val="bottom"/>
          </w:tcPr>
          <w:p w14:paraId="22936EF5" w14:textId="71CC7E60" w:rsidR="00A74ABE" w:rsidRPr="00A74ABE" w:rsidRDefault="00A74ABE" w:rsidP="00A74ABE">
            <w:pPr>
              <w:pStyle w:val="acctfourfigures"/>
              <w:tabs>
                <w:tab w:val="clear" w:pos="765"/>
                <w:tab w:val="decimal" w:pos="1017"/>
              </w:tabs>
              <w:spacing w:line="240" w:lineRule="atLeast"/>
              <w:ind w:left="-79" w:right="-79"/>
              <w:rPr>
                <w:sz w:val="20"/>
              </w:rPr>
            </w:pPr>
            <w:r w:rsidRPr="00A74ABE">
              <w:rPr>
                <w:sz w:val="20"/>
              </w:rPr>
              <w:t>38,733,696</w:t>
            </w:r>
          </w:p>
        </w:tc>
        <w:tc>
          <w:tcPr>
            <w:tcW w:w="180" w:type="dxa"/>
            <w:vAlign w:val="bottom"/>
          </w:tcPr>
          <w:p w14:paraId="0D147BE8"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190" w:type="dxa"/>
            <w:vAlign w:val="bottom"/>
          </w:tcPr>
          <w:p w14:paraId="317F806F" w14:textId="5937BEC3" w:rsidR="00A74ABE" w:rsidRPr="00A74ABE" w:rsidRDefault="00A74ABE" w:rsidP="00A74ABE">
            <w:pPr>
              <w:pStyle w:val="acctfourfigures"/>
              <w:tabs>
                <w:tab w:val="clear" w:pos="765"/>
                <w:tab w:val="decimal" w:pos="1017"/>
              </w:tabs>
              <w:spacing w:line="240" w:lineRule="atLeast"/>
              <w:ind w:left="-79" w:right="-79"/>
              <w:rPr>
                <w:sz w:val="20"/>
                <w:cs/>
                <w:lang w:bidi="th-TH"/>
              </w:rPr>
            </w:pPr>
            <w:r w:rsidRPr="00A74ABE">
              <w:rPr>
                <w:sz w:val="20"/>
              </w:rPr>
              <w:t>39,315,749</w:t>
            </w:r>
          </w:p>
        </w:tc>
        <w:tc>
          <w:tcPr>
            <w:tcW w:w="180" w:type="dxa"/>
            <w:vAlign w:val="bottom"/>
          </w:tcPr>
          <w:p w14:paraId="036EE038"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20" w:type="dxa"/>
            <w:vAlign w:val="bottom"/>
          </w:tcPr>
          <w:p w14:paraId="40E142A2" w14:textId="0835B328" w:rsidR="00A74ABE" w:rsidRPr="00A74ABE" w:rsidRDefault="00A74ABE" w:rsidP="00A74ABE">
            <w:pPr>
              <w:pStyle w:val="acctfourfigures"/>
              <w:tabs>
                <w:tab w:val="clear" w:pos="765"/>
                <w:tab w:val="decimal" w:pos="1017"/>
              </w:tabs>
              <w:spacing w:line="240" w:lineRule="atLeast"/>
              <w:ind w:left="-79" w:right="-79"/>
              <w:rPr>
                <w:sz w:val="20"/>
              </w:rPr>
            </w:pPr>
            <w:r w:rsidRPr="00A74ABE">
              <w:rPr>
                <w:sz w:val="20"/>
              </w:rPr>
              <w:t>(62,059)</w:t>
            </w:r>
          </w:p>
        </w:tc>
        <w:tc>
          <w:tcPr>
            <w:tcW w:w="180" w:type="dxa"/>
            <w:vAlign w:val="bottom"/>
          </w:tcPr>
          <w:p w14:paraId="1CC61CCB"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69" w:type="dxa"/>
            <w:vAlign w:val="bottom"/>
          </w:tcPr>
          <w:p w14:paraId="1DD6C3CA" w14:textId="754BB604" w:rsidR="00A74ABE" w:rsidRPr="00A74ABE" w:rsidRDefault="00A74ABE" w:rsidP="00A74ABE">
            <w:pPr>
              <w:pStyle w:val="acctfourfigures"/>
              <w:tabs>
                <w:tab w:val="clear" w:pos="765"/>
                <w:tab w:val="decimal" w:pos="1017"/>
              </w:tabs>
              <w:spacing w:line="240" w:lineRule="atLeast"/>
              <w:ind w:left="-79" w:right="-79"/>
              <w:rPr>
                <w:sz w:val="20"/>
              </w:rPr>
            </w:pPr>
            <w:r w:rsidRPr="00A74ABE">
              <w:rPr>
                <w:sz w:val="20"/>
              </w:rPr>
              <w:t>(93,913)</w:t>
            </w:r>
          </w:p>
        </w:tc>
        <w:tc>
          <w:tcPr>
            <w:tcW w:w="180" w:type="dxa"/>
            <w:vAlign w:val="bottom"/>
          </w:tcPr>
          <w:p w14:paraId="5321CECF"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15" w:type="dxa"/>
            <w:vAlign w:val="bottom"/>
          </w:tcPr>
          <w:p w14:paraId="6B206223" w14:textId="4A32759E" w:rsidR="00A74ABE" w:rsidRPr="00A74ABE" w:rsidRDefault="00A74ABE" w:rsidP="00A74ABE">
            <w:pPr>
              <w:pStyle w:val="acctfourfigures"/>
              <w:tabs>
                <w:tab w:val="clear" w:pos="765"/>
                <w:tab w:val="decimal" w:pos="1017"/>
              </w:tabs>
              <w:spacing w:line="240" w:lineRule="atLeast"/>
              <w:ind w:left="-79" w:right="-79"/>
              <w:rPr>
                <w:sz w:val="20"/>
              </w:rPr>
            </w:pPr>
            <w:r w:rsidRPr="00A74ABE">
              <w:rPr>
                <w:sz w:val="20"/>
              </w:rPr>
              <w:t>57,486,568</w:t>
            </w:r>
          </w:p>
        </w:tc>
        <w:tc>
          <w:tcPr>
            <w:tcW w:w="195" w:type="dxa"/>
            <w:vAlign w:val="bottom"/>
          </w:tcPr>
          <w:p w14:paraId="5461C80F" w14:textId="77777777" w:rsidR="00A74ABE" w:rsidRPr="00A74ABE" w:rsidRDefault="00A74ABE" w:rsidP="00A74ABE">
            <w:pPr>
              <w:pStyle w:val="acctfourfigures"/>
              <w:tabs>
                <w:tab w:val="clear" w:pos="765"/>
                <w:tab w:val="decimal" w:pos="1017"/>
              </w:tabs>
              <w:spacing w:line="240" w:lineRule="atLeast"/>
              <w:ind w:left="-79" w:right="-79"/>
              <w:rPr>
                <w:sz w:val="20"/>
              </w:rPr>
            </w:pPr>
          </w:p>
        </w:tc>
        <w:tc>
          <w:tcPr>
            <w:tcW w:w="1227" w:type="dxa"/>
            <w:vAlign w:val="bottom"/>
          </w:tcPr>
          <w:p w14:paraId="56450ABA" w14:textId="1853CF44" w:rsidR="00A74ABE" w:rsidRPr="00A74ABE" w:rsidRDefault="00A74ABE" w:rsidP="00A74ABE">
            <w:pPr>
              <w:pStyle w:val="acctfourfigures"/>
              <w:tabs>
                <w:tab w:val="clear" w:pos="765"/>
                <w:tab w:val="decimal" w:pos="1017"/>
              </w:tabs>
              <w:spacing w:line="240" w:lineRule="atLeast"/>
              <w:ind w:left="-79" w:right="-79"/>
              <w:rPr>
                <w:sz w:val="20"/>
              </w:rPr>
            </w:pPr>
            <w:r w:rsidRPr="00A74ABE">
              <w:rPr>
                <w:sz w:val="20"/>
              </w:rPr>
              <w:t>80,095,824</w:t>
            </w:r>
          </w:p>
        </w:tc>
      </w:tr>
    </w:tbl>
    <w:p w14:paraId="5B11B0EA" w14:textId="50BCD8AC" w:rsidR="006632C4" w:rsidRPr="009426D0" w:rsidRDefault="006632C4" w:rsidP="00F566D4">
      <w:pPr>
        <w:ind w:firstLine="540"/>
        <w:rPr>
          <w:b/>
          <w:bCs/>
        </w:rPr>
      </w:pPr>
    </w:p>
    <w:p w14:paraId="5EE93C14" w14:textId="09242FD6" w:rsidR="00025E5E" w:rsidRPr="009426D0" w:rsidRDefault="00025E5E" w:rsidP="00025E5E">
      <w:pPr>
        <w:spacing w:line="240" w:lineRule="atLeast"/>
        <w:rPr>
          <w:szCs w:val="22"/>
          <w:lang w:val="en-AU" w:bidi="th-TH"/>
        </w:rPr>
        <w:sectPr w:rsidR="00025E5E" w:rsidRPr="009426D0" w:rsidSect="00F566D4">
          <w:headerReference w:type="default" r:id="rId18"/>
          <w:pgSz w:w="16840" w:h="11907" w:orient="landscape" w:code="9"/>
          <w:pgMar w:top="691" w:right="1152" w:bottom="576" w:left="1152" w:header="720" w:footer="720" w:gutter="0"/>
          <w:cols w:space="720"/>
          <w:docGrid w:linePitch="299"/>
        </w:sectPr>
      </w:pPr>
    </w:p>
    <w:tbl>
      <w:tblPr>
        <w:tblW w:w="9243" w:type="dxa"/>
        <w:tblInd w:w="477" w:type="dxa"/>
        <w:tblLayout w:type="fixed"/>
        <w:tblCellMar>
          <w:left w:w="79" w:type="dxa"/>
          <w:right w:w="79" w:type="dxa"/>
        </w:tblCellMar>
        <w:tblLook w:val="0000" w:firstRow="0" w:lastRow="0" w:firstColumn="0" w:lastColumn="0" w:noHBand="0" w:noVBand="0"/>
      </w:tblPr>
      <w:tblGrid>
        <w:gridCol w:w="6265"/>
        <w:gridCol w:w="1358"/>
        <w:gridCol w:w="178"/>
        <w:gridCol w:w="33"/>
        <w:gridCol w:w="1409"/>
      </w:tblGrid>
      <w:tr w:rsidR="00C3115A" w:rsidRPr="00693FA3" w14:paraId="7C74DF9A" w14:textId="77777777" w:rsidTr="008B5E30">
        <w:trPr>
          <w:cantSplit/>
          <w:tblHeader/>
        </w:trPr>
        <w:tc>
          <w:tcPr>
            <w:tcW w:w="6265" w:type="dxa"/>
          </w:tcPr>
          <w:p w14:paraId="007C2387" w14:textId="6EA397DD" w:rsidR="00C3115A" w:rsidRPr="00693FA3" w:rsidRDefault="00213E48" w:rsidP="00E05B38">
            <w:pPr>
              <w:pStyle w:val="acctfourfigures"/>
              <w:tabs>
                <w:tab w:val="clear" w:pos="765"/>
              </w:tabs>
              <w:spacing w:line="216" w:lineRule="auto"/>
              <w:ind w:left="191" w:right="11" w:hanging="191"/>
              <w:rPr>
                <w:b/>
                <w:i/>
                <w:iCs/>
                <w:szCs w:val="22"/>
              </w:rPr>
            </w:pPr>
            <w:r w:rsidRPr="00693FA3">
              <w:rPr>
                <w:b/>
                <w:i/>
                <w:iCs/>
                <w:szCs w:val="22"/>
              </w:rPr>
              <w:lastRenderedPageBreak/>
              <w:t>Reconciliation of reportable segment profit or loss</w:t>
            </w:r>
            <w:r w:rsidR="00E05B38" w:rsidRPr="00693FA3">
              <w:rPr>
                <w:b/>
                <w:i/>
                <w:iCs/>
                <w:szCs w:val="22"/>
              </w:rPr>
              <w:br/>
              <w:t xml:space="preserve">for the </w:t>
            </w:r>
            <w:r w:rsidR="00C36B15">
              <w:rPr>
                <w:b/>
                <w:i/>
                <w:iCs/>
                <w:szCs w:val="22"/>
              </w:rPr>
              <w:t>nine</w:t>
            </w:r>
            <w:r w:rsidR="00E05B38" w:rsidRPr="00693FA3">
              <w:rPr>
                <w:b/>
                <w:i/>
                <w:iCs/>
                <w:szCs w:val="22"/>
              </w:rPr>
              <w:t xml:space="preserve">-month period ended </w:t>
            </w:r>
            <w:r w:rsidR="00DC3A47" w:rsidRPr="00DC3A47">
              <w:rPr>
                <w:b/>
                <w:i/>
                <w:iCs/>
                <w:szCs w:val="22"/>
              </w:rPr>
              <w:t xml:space="preserve">30 </w:t>
            </w:r>
            <w:r w:rsidR="00C36B15" w:rsidRPr="00C36B15">
              <w:rPr>
                <w:b/>
                <w:i/>
                <w:iCs/>
                <w:szCs w:val="22"/>
              </w:rPr>
              <w:t>September</w:t>
            </w:r>
          </w:p>
        </w:tc>
        <w:tc>
          <w:tcPr>
            <w:tcW w:w="2978" w:type="dxa"/>
            <w:gridSpan w:val="4"/>
          </w:tcPr>
          <w:p w14:paraId="6765CB6A" w14:textId="77777777" w:rsidR="000D2952" w:rsidRPr="00693FA3" w:rsidRDefault="00C3115A" w:rsidP="00BA25F0">
            <w:pPr>
              <w:pStyle w:val="acctmergecolhdg"/>
              <w:spacing w:line="216" w:lineRule="auto"/>
              <w:rPr>
                <w:szCs w:val="22"/>
              </w:rPr>
            </w:pPr>
            <w:r w:rsidRPr="00693FA3">
              <w:rPr>
                <w:szCs w:val="22"/>
              </w:rPr>
              <w:t>Consolidated</w:t>
            </w:r>
          </w:p>
          <w:p w14:paraId="356B9D0E" w14:textId="4D44E72F" w:rsidR="00C3115A" w:rsidRPr="00693FA3" w:rsidRDefault="00C3115A" w:rsidP="00BA25F0">
            <w:pPr>
              <w:pStyle w:val="acctmergecolhdg"/>
              <w:spacing w:line="216" w:lineRule="auto"/>
              <w:rPr>
                <w:b w:val="0"/>
                <w:bCs/>
                <w:szCs w:val="22"/>
              </w:rPr>
            </w:pPr>
            <w:r w:rsidRPr="00693FA3">
              <w:rPr>
                <w:szCs w:val="22"/>
              </w:rPr>
              <w:t>financial statements</w:t>
            </w:r>
          </w:p>
        </w:tc>
      </w:tr>
      <w:tr w:rsidR="00C3115A" w:rsidRPr="007743B3" w14:paraId="792F7883" w14:textId="77777777" w:rsidTr="008B5E30">
        <w:trPr>
          <w:cantSplit/>
          <w:tblHeader/>
        </w:trPr>
        <w:tc>
          <w:tcPr>
            <w:tcW w:w="6265" w:type="dxa"/>
          </w:tcPr>
          <w:p w14:paraId="2AB3011F" w14:textId="77777777" w:rsidR="00C3115A" w:rsidRPr="00693FA3" w:rsidRDefault="00C3115A" w:rsidP="00BA25F0">
            <w:pPr>
              <w:pStyle w:val="acctfourfigures"/>
              <w:spacing w:line="216" w:lineRule="auto"/>
              <w:rPr>
                <w:b/>
                <w:bCs/>
                <w:i/>
                <w:iCs/>
                <w:szCs w:val="22"/>
              </w:rPr>
            </w:pPr>
          </w:p>
        </w:tc>
        <w:tc>
          <w:tcPr>
            <w:tcW w:w="1358" w:type="dxa"/>
          </w:tcPr>
          <w:p w14:paraId="303EC493" w14:textId="2E1A6880" w:rsidR="00C3115A" w:rsidRPr="00693FA3" w:rsidRDefault="00C3115A" w:rsidP="00BA25F0">
            <w:pPr>
              <w:pStyle w:val="acctmergecolhdg"/>
              <w:spacing w:line="216" w:lineRule="auto"/>
              <w:rPr>
                <w:b w:val="0"/>
                <w:bCs/>
                <w:szCs w:val="22"/>
              </w:rPr>
            </w:pPr>
            <w:r w:rsidRPr="00693FA3">
              <w:rPr>
                <w:b w:val="0"/>
                <w:bCs/>
                <w:szCs w:val="22"/>
                <w:lang w:bidi="th-TH"/>
              </w:rPr>
              <w:t>202</w:t>
            </w:r>
            <w:r w:rsidR="004B060D" w:rsidRPr="00693FA3">
              <w:rPr>
                <w:b w:val="0"/>
                <w:bCs/>
                <w:szCs w:val="22"/>
                <w:lang w:bidi="th-TH"/>
              </w:rPr>
              <w:t>5</w:t>
            </w:r>
          </w:p>
        </w:tc>
        <w:tc>
          <w:tcPr>
            <w:tcW w:w="211" w:type="dxa"/>
            <w:gridSpan w:val="2"/>
          </w:tcPr>
          <w:p w14:paraId="73080BB9" w14:textId="77777777" w:rsidR="00C3115A" w:rsidRPr="00693FA3" w:rsidRDefault="00C3115A" w:rsidP="00BA25F0">
            <w:pPr>
              <w:pStyle w:val="acctmergecolhdg"/>
              <w:spacing w:line="216" w:lineRule="auto"/>
              <w:rPr>
                <w:b w:val="0"/>
                <w:bCs/>
                <w:szCs w:val="22"/>
              </w:rPr>
            </w:pPr>
          </w:p>
        </w:tc>
        <w:tc>
          <w:tcPr>
            <w:tcW w:w="1409" w:type="dxa"/>
          </w:tcPr>
          <w:p w14:paraId="16B6AD9F" w14:textId="7BE9FF64" w:rsidR="00C3115A" w:rsidRPr="00693FA3" w:rsidRDefault="00C3115A" w:rsidP="00BA25F0">
            <w:pPr>
              <w:pStyle w:val="acctmergecolhdg"/>
              <w:spacing w:line="216" w:lineRule="auto"/>
              <w:rPr>
                <w:b w:val="0"/>
                <w:bCs/>
                <w:szCs w:val="22"/>
              </w:rPr>
            </w:pPr>
            <w:r w:rsidRPr="00693FA3">
              <w:rPr>
                <w:b w:val="0"/>
                <w:bCs/>
                <w:szCs w:val="22"/>
                <w:lang w:bidi="th-TH"/>
              </w:rPr>
              <w:t>202</w:t>
            </w:r>
            <w:r w:rsidR="004B060D" w:rsidRPr="00693FA3">
              <w:rPr>
                <w:b w:val="0"/>
                <w:bCs/>
                <w:szCs w:val="22"/>
                <w:lang w:bidi="th-TH"/>
              </w:rPr>
              <w:t>4</w:t>
            </w:r>
          </w:p>
        </w:tc>
      </w:tr>
      <w:tr w:rsidR="00C3115A" w:rsidRPr="00693FA3" w14:paraId="41FB19BE" w14:textId="77777777" w:rsidTr="008B5E30">
        <w:trPr>
          <w:cantSplit/>
        </w:trPr>
        <w:tc>
          <w:tcPr>
            <w:tcW w:w="6265" w:type="dxa"/>
          </w:tcPr>
          <w:p w14:paraId="6EDADEFB" w14:textId="77777777" w:rsidR="00C3115A" w:rsidRPr="00693FA3" w:rsidRDefault="00C3115A" w:rsidP="00BA25F0">
            <w:pPr>
              <w:spacing w:line="216" w:lineRule="auto"/>
              <w:rPr>
                <w:szCs w:val="22"/>
              </w:rPr>
            </w:pPr>
          </w:p>
        </w:tc>
        <w:tc>
          <w:tcPr>
            <w:tcW w:w="2978" w:type="dxa"/>
            <w:gridSpan w:val="4"/>
            <w:vAlign w:val="bottom"/>
          </w:tcPr>
          <w:p w14:paraId="5DA9464E" w14:textId="77777777" w:rsidR="00C3115A" w:rsidRPr="00693FA3" w:rsidRDefault="00C3115A" w:rsidP="00BA25F0">
            <w:pPr>
              <w:pStyle w:val="acctfourfigures"/>
              <w:tabs>
                <w:tab w:val="clear" w:pos="765"/>
                <w:tab w:val="decimal" w:pos="731"/>
              </w:tabs>
              <w:spacing w:line="216" w:lineRule="auto"/>
              <w:ind w:right="11"/>
              <w:jc w:val="center"/>
              <w:rPr>
                <w:szCs w:val="22"/>
              </w:rPr>
            </w:pPr>
            <w:r w:rsidRPr="00693FA3">
              <w:rPr>
                <w:i/>
                <w:iCs/>
                <w:szCs w:val="22"/>
              </w:rPr>
              <w:t>(in thousand Baht)</w:t>
            </w:r>
          </w:p>
        </w:tc>
      </w:tr>
      <w:tr w:rsidR="00C3115A" w:rsidRPr="007743B3" w14:paraId="0F7FD8C1" w14:textId="77777777" w:rsidTr="008B5E30">
        <w:trPr>
          <w:cantSplit/>
        </w:trPr>
        <w:tc>
          <w:tcPr>
            <w:tcW w:w="6265" w:type="dxa"/>
          </w:tcPr>
          <w:p w14:paraId="59176E15" w14:textId="77777777" w:rsidR="00C3115A" w:rsidRPr="00693FA3" w:rsidRDefault="00C3115A" w:rsidP="00BA25F0">
            <w:pPr>
              <w:spacing w:line="216" w:lineRule="auto"/>
              <w:rPr>
                <w:b/>
                <w:bCs/>
                <w:szCs w:val="22"/>
              </w:rPr>
            </w:pPr>
            <w:r w:rsidRPr="00693FA3">
              <w:rPr>
                <w:b/>
                <w:bCs/>
                <w:szCs w:val="22"/>
              </w:rPr>
              <w:t>Revenues</w:t>
            </w:r>
          </w:p>
        </w:tc>
        <w:tc>
          <w:tcPr>
            <w:tcW w:w="1358" w:type="dxa"/>
            <w:vAlign w:val="bottom"/>
          </w:tcPr>
          <w:p w14:paraId="72E6F038" w14:textId="77777777" w:rsidR="00C3115A" w:rsidRPr="00693FA3" w:rsidRDefault="00C3115A" w:rsidP="00BA25F0">
            <w:pPr>
              <w:pStyle w:val="acctfourfigures"/>
              <w:tabs>
                <w:tab w:val="clear" w:pos="765"/>
                <w:tab w:val="decimal" w:pos="731"/>
              </w:tabs>
              <w:spacing w:line="216" w:lineRule="auto"/>
              <w:ind w:right="11"/>
              <w:rPr>
                <w:szCs w:val="22"/>
              </w:rPr>
            </w:pPr>
          </w:p>
        </w:tc>
        <w:tc>
          <w:tcPr>
            <w:tcW w:w="178" w:type="dxa"/>
            <w:vAlign w:val="bottom"/>
          </w:tcPr>
          <w:p w14:paraId="209A9752" w14:textId="77777777" w:rsidR="00C3115A" w:rsidRPr="00693FA3" w:rsidRDefault="00C3115A" w:rsidP="00BA25F0">
            <w:pPr>
              <w:pStyle w:val="acctfourfigures"/>
              <w:spacing w:line="216" w:lineRule="auto"/>
              <w:rPr>
                <w:szCs w:val="22"/>
              </w:rPr>
            </w:pPr>
          </w:p>
        </w:tc>
        <w:tc>
          <w:tcPr>
            <w:tcW w:w="1442" w:type="dxa"/>
            <w:gridSpan w:val="2"/>
            <w:vAlign w:val="bottom"/>
          </w:tcPr>
          <w:p w14:paraId="65ABEBBF" w14:textId="77777777" w:rsidR="00C3115A" w:rsidRPr="00693FA3" w:rsidRDefault="00C3115A" w:rsidP="00BA25F0">
            <w:pPr>
              <w:pStyle w:val="acctfourfigures"/>
              <w:tabs>
                <w:tab w:val="clear" w:pos="765"/>
                <w:tab w:val="decimal" w:pos="731"/>
              </w:tabs>
              <w:spacing w:line="216" w:lineRule="auto"/>
              <w:ind w:right="11"/>
              <w:rPr>
                <w:szCs w:val="22"/>
              </w:rPr>
            </w:pPr>
          </w:p>
        </w:tc>
      </w:tr>
      <w:tr w:rsidR="00D63D88" w:rsidRPr="007743B3" w14:paraId="45B98F0C" w14:textId="77777777" w:rsidTr="00E666B3">
        <w:trPr>
          <w:cantSplit/>
          <w:trHeight w:val="60"/>
        </w:trPr>
        <w:tc>
          <w:tcPr>
            <w:tcW w:w="6265" w:type="dxa"/>
          </w:tcPr>
          <w:p w14:paraId="36AB19D6" w14:textId="77777777" w:rsidR="00D63D88" w:rsidRPr="00693FA3" w:rsidRDefault="00D63D88" w:rsidP="00D63D88">
            <w:pPr>
              <w:spacing w:line="216" w:lineRule="auto"/>
              <w:rPr>
                <w:szCs w:val="22"/>
              </w:rPr>
            </w:pPr>
            <w:r w:rsidRPr="00693FA3">
              <w:rPr>
                <w:szCs w:val="22"/>
              </w:rPr>
              <w:t xml:space="preserve">Total revenue and other income from reportable segments </w:t>
            </w:r>
          </w:p>
        </w:tc>
        <w:tc>
          <w:tcPr>
            <w:tcW w:w="1358" w:type="dxa"/>
          </w:tcPr>
          <w:p w14:paraId="5D0B09A5" w14:textId="0F5ACB75" w:rsidR="00D63D88" w:rsidRPr="00B44673" w:rsidRDefault="00D63D88" w:rsidP="00EE02AD">
            <w:pPr>
              <w:tabs>
                <w:tab w:val="decimal" w:pos="1185"/>
              </w:tabs>
              <w:spacing w:line="216" w:lineRule="auto"/>
              <w:ind w:right="15"/>
              <w:rPr>
                <w:szCs w:val="22"/>
              </w:rPr>
            </w:pPr>
            <w:r w:rsidRPr="00B44673">
              <w:rPr>
                <w:szCs w:val="22"/>
              </w:rPr>
              <w:t>16,149,554</w:t>
            </w:r>
          </w:p>
        </w:tc>
        <w:tc>
          <w:tcPr>
            <w:tcW w:w="178" w:type="dxa"/>
          </w:tcPr>
          <w:p w14:paraId="0B7DF628" w14:textId="77777777" w:rsidR="00D63D88" w:rsidRPr="00B44673" w:rsidRDefault="00D63D88" w:rsidP="00D63D88">
            <w:pPr>
              <w:tabs>
                <w:tab w:val="decimal" w:pos="1095"/>
              </w:tabs>
              <w:spacing w:line="216" w:lineRule="auto"/>
              <w:ind w:right="15"/>
              <w:rPr>
                <w:szCs w:val="22"/>
                <w:highlight w:val="yellow"/>
              </w:rPr>
            </w:pPr>
          </w:p>
        </w:tc>
        <w:tc>
          <w:tcPr>
            <w:tcW w:w="1442" w:type="dxa"/>
            <w:gridSpan w:val="2"/>
          </w:tcPr>
          <w:p w14:paraId="7A590FA1" w14:textId="7E2674B2" w:rsidR="00D63D88" w:rsidRPr="00B44673" w:rsidRDefault="00D63D88" w:rsidP="00E769CD">
            <w:pPr>
              <w:tabs>
                <w:tab w:val="decimal" w:pos="1263"/>
              </w:tabs>
              <w:spacing w:line="216" w:lineRule="auto"/>
              <w:ind w:right="15"/>
              <w:rPr>
                <w:szCs w:val="22"/>
                <w:highlight w:val="yellow"/>
                <w:lang w:bidi="th-TH"/>
              </w:rPr>
            </w:pPr>
            <w:r w:rsidRPr="00B44673">
              <w:rPr>
                <w:szCs w:val="22"/>
              </w:rPr>
              <w:t>15,400,946</w:t>
            </w:r>
          </w:p>
        </w:tc>
      </w:tr>
      <w:tr w:rsidR="00D63D88" w:rsidRPr="007743B3" w14:paraId="03CA4F0B" w14:textId="77777777" w:rsidTr="00E666B3">
        <w:trPr>
          <w:cantSplit/>
        </w:trPr>
        <w:tc>
          <w:tcPr>
            <w:tcW w:w="6265" w:type="dxa"/>
          </w:tcPr>
          <w:p w14:paraId="7AB18710" w14:textId="77777777" w:rsidR="00D63D88" w:rsidRPr="00693FA3" w:rsidRDefault="00D63D88" w:rsidP="00D63D88">
            <w:pPr>
              <w:spacing w:line="216" w:lineRule="auto"/>
              <w:rPr>
                <w:szCs w:val="22"/>
                <w:lang w:val="en-US"/>
              </w:rPr>
            </w:pPr>
            <w:r w:rsidRPr="00693FA3">
              <w:rPr>
                <w:szCs w:val="22"/>
              </w:rPr>
              <w:t xml:space="preserve">Total revenue and other income from other segments </w:t>
            </w:r>
          </w:p>
        </w:tc>
        <w:tc>
          <w:tcPr>
            <w:tcW w:w="1358" w:type="dxa"/>
            <w:tcBorders>
              <w:bottom w:val="single" w:sz="4" w:space="0" w:color="auto"/>
            </w:tcBorders>
          </w:tcPr>
          <w:p w14:paraId="07976A80" w14:textId="5753ADA3" w:rsidR="00D63D88" w:rsidRPr="00B44673" w:rsidRDefault="00D63D88" w:rsidP="00A23460">
            <w:pPr>
              <w:tabs>
                <w:tab w:val="decimal" w:pos="1185"/>
              </w:tabs>
              <w:spacing w:line="216" w:lineRule="auto"/>
              <w:ind w:right="15"/>
              <w:rPr>
                <w:szCs w:val="22"/>
              </w:rPr>
            </w:pPr>
            <w:r w:rsidRPr="00B44673">
              <w:rPr>
                <w:szCs w:val="22"/>
              </w:rPr>
              <w:t>3,339,426</w:t>
            </w:r>
          </w:p>
        </w:tc>
        <w:tc>
          <w:tcPr>
            <w:tcW w:w="178" w:type="dxa"/>
          </w:tcPr>
          <w:p w14:paraId="56DD6360" w14:textId="77777777" w:rsidR="00D63D88" w:rsidRPr="00B44673" w:rsidRDefault="00D63D88" w:rsidP="00D63D88">
            <w:pPr>
              <w:tabs>
                <w:tab w:val="decimal" w:pos="1095"/>
              </w:tabs>
              <w:spacing w:line="216" w:lineRule="auto"/>
              <w:ind w:right="15"/>
              <w:rPr>
                <w:szCs w:val="22"/>
                <w:highlight w:val="yellow"/>
              </w:rPr>
            </w:pPr>
          </w:p>
        </w:tc>
        <w:tc>
          <w:tcPr>
            <w:tcW w:w="1442" w:type="dxa"/>
            <w:gridSpan w:val="2"/>
            <w:tcBorders>
              <w:bottom w:val="single" w:sz="4" w:space="0" w:color="auto"/>
            </w:tcBorders>
          </w:tcPr>
          <w:p w14:paraId="063A4088" w14:textId="6BA09E78" w:rsidR="00D63D88" w:rsidRPr="00B44673" w:rsidRDefault="00D63D88" w:rsidP="00E769CD">
            <w:pPr>
              <w:tabs>
                <w:tab w:val="decimal" w:pos="1263"/>
              </w:tabs>
              <w:spacing w:line="216" w:lineRule="auto"/>
              <w:ind w:right="15"/>
              <w:rPr>
                <w:szCs w:val="22"/>
              </w:rPr>
            </w:pPr>
            <w:r w:rsidRPr="00B44673">
              <w:rPr>
                <w:szCs w:val="22"/>
              </w:rPr>
              <w:t>4,197,302</w:t>
            </w:r>
          </w:p>
        </w:tc>
      </w:tr>
      <w:tr w:rsidR="00D63D88" w:rsidRPr="007743B3" w14:paraId="7DE897D3" w14:textId="77777777" w:rsidTr="00E666B3">
        <w:trPr>
          <w:cantSplit/>
        </w:trPr>
        <w:tc>
          <w:tcPr>
            <w:tcW w:w="6265" w:type="dxa"/>
          </w:tcPr>
          <w:p w14:paraId="0346FDDD" w14:textId="77777777" w:rsidR="00D63D88" w:rsidRPr="00693FA3" w:rsidRDefault="00D63D88" w:rsidP="00D63D88">
            <w:pPr>
              <w:spacing w:line="216" w:lineRule="auto"/>
              <w:rPr>
                <w:b/>
                <w:bCs/>
                <w:color w:val="0000FF"/>
                <w:szCs w:val="22"/>
              </w:rPr>
            </w:pPr>
          </w:p>
        </w:tc>
        <w:tc>
          <w:tcPr>
            <w:tcW w:w="1358" w:type="dxa"/>
            <w:tcBorders>
              <w:top w:val="single" w:sz="4" w:space="0" w:color="auto"/>
            </w:tcBorders>
          </w:tcPr>
          <w:p w14:paraId="5585C8D9" w14:textId="69D78CA3" w:rsidR="00D63D88" w:rsidRPr="00B44673" w:rsidRDefault="00D63D88" w:rsidP="00D63D88">
            <w:pPr>
              <w:tabs>
                <w:tab w:val="decimal" w:pos="1185"/>
              </w:tabs>
              <w:spacing w:line="216" w:lineRule="auto"/>
              <w:ind w:right="15"/>
              <w:rPr>
                <w:szCs w:val="22"/>
                <w:cs/>
                <w:lang w:bidi="th-TH"/>
              </w:rPr>
            </w:pPr>
            <w:r w:rsidRPr="00B44673">
              <w:rPr>
                <w:szCs w:val="22"/>
              </w:rPr>
              <w:t>19,4</w:t>
            </w:r>
            <w:r w:rsidR="00972DF4">
              <w:rPr>
                <w:szCs w:val="22"/>
              </w:rPr>
              <w:t>8</w:t>
            </w:r>
            <w:r w:rsidRPr="00B44673">
              <w:rPr>
                <w:szCs w:val="22"/>
              </w:rPr>
              <w:t>8,980</w:t>
            </w:r>
          </w:p>
        </w:tc>
        <w:tc>
          <w:tcPr>
            <w:tcW w:w="178" w:type="dxa"/>
          </w:tcPr>
          <w:p w14:paraId="08770434" w14:textId="77777777" w:rsidR="00D63D88" w:rsidRPr="00B44673" w:rsidRDefault="00D63D88" w:rsidP="00D63D88">
            <w:pPr>
              <w:tabs>
                <w:tab w:val="decimal" w:pos="1095"/>
              </w:tabs>
              <w:spacing w:line="216" w:lineRule="auto"/>
              <w:ind w:right="15"/>
              <w:rPr>
                <w:szCs w:val="22"/>
                <w:highlight w:val="yellow"/>
              </w:rPr>
            </w:pPr>
          </w:p>
        </w:tc>
        <w:tc>
          <w:tcPr>
            <w:tcW w:w="1442" w:type="dxa"/>
            <w:gridSpan w:val="2"/>
            <w:tcBorders>
              <w:top w:val="single" w:sz="4" w:space="0" w:color="auto"/>
            </w:tcBorders>
          </w:tcPr>
          <w:p w14:paraId="58E9016D" w14:textId="7B3FBE13" w:rsidR="00D63D88" w:rsidRPr="00B44673" w:rsidRDefault="00D63D88" w:rsidP="00E769CD">
            <w:pPr>
              <w:tabs>
                <w:tab w:val="decimal" w:pos="1263"/>
              </w:tabs>
              <w:spacing w:line="216" w:lineRule="auto"/>
              <w:ind w:right="15"/>
              <w:rPr>
                <w:szCs w:val="22"/>
              </w:rPr>
            </w:pPr>
            <w:r w:rsidRPr="00B44673">
              <w:rPr>
                <w:szCs w:val="22"/>
              </w:rPr>
              <w:t>19,598,248</w:t>
            </w:r>
          </w:p>
        </w:tc>
      </w:tr>
      <w:tr w:rsidR="00D63D88" w:rsidRPr="007743B3" w14:paraId="1C3892F4" w14:textId="77777777" w:rsidTr="00E666B3">
        <w:trPr>
          <w:cantSplit/>
        </w:trPr>
        <w:tc>
          <w:tcPr>
            <w:tcW w:w="6265" w:type="dxa"/>
          </w:tcPr>
          <w:p w14:paraId="5F1562B3" w14:textId="77777777" w:rsidR="00D63D88" w:rsidRPr="00693FA3" w:rsidRDefault="00D63D88" w:rsidP="00D63D88">
            <w:pPr>
              <w:spacing w:line="216" w:lineRule="auto"/>
              <w:ind w:left="180" w:hanging="180"/>
              <w:rPr>
                <w:bCs/>
                <w:szCs w:val="22"/>
                <w:lang w:val="en-US" w:bidi="th-TH"/>
              </w:rPr>
            </w:pPr>
            <w:r w:rsidRPr="00693FA3">
              <w:rPr>
                <w:bCs/>
                <w:szCs w:val="22"/>
                <w:lang w:val="en-US" w:bidi="th-TH"/>
              </w:rPr>
              <w:t>Elimination revenue of inter-segment transactions</w:t>
            </w:r>
          </w:p>
        </w:tc>
        <w:tc>
          <w:tcPr>
            <w:tcW w:w="1358" w:type="dxa"/>
            <w:tcBorders>
              <w:bottom w:val="single" w:sz="4" w:space="0" w:color="auto"/>
            </w:tcBorders>
          </w:tcPr>
          <w:p w14:paraId="52786057" w14:textId="6A813307" w:rsidR="00D63D88" w:rsidRPr="00B44673" w:rsidRDefault="00D63D88" w:rsidP="00EE02AD">
            <w:pPr>
              <w:spacing w:line="216" w:lineRule="auto"/>
              <w:ind w:right="-70"/>
              <w:jc w:val="right"/>
              <w:rPr>
                <w:szCs w:val="22"/>
              </w:rPr>
            </w:pPr>
            <w:r w:rsidRPr="00B44673">
              <w:rPr>
                <w:szCs w:val="22"/>
              </w:rPr>
              <w:t>(2,894,</w:t>
            </w:r>
            <w:r w:rsidR="00A23460" w:rsidRPr="00B44673">
              <w:rPr>
                <w:szCs w:val="22"/>
              </w:rPr>
              <w:t>806</w:t>
            </w:r>
            <w:r w:rsidRPr="00B44673">
              <w:rPr>
                <w:szCs w:val="22"/>
              </w:rPr>
              <w:t>)</w:t>
            </w:r>
          </w:p>
        </w:tc>
        <w:tc>
          <w:tcPr>
            <w:tcW w:w="178" w:type="dxa"/>
          </w:tcPr>
          <w:p w14:paraId="6F14D859" w14:textId="77777777" w:rsidR="00D63D88" w:rsidRPr="00B44673" w:rsidRDefault="00D63D88" w:rsidP="00D63D88">
            <w:pPr>
              <w:tabs>
                <w:tab w:val="decimal" w:pos="1095"/>
              </w:tabs>
              <w:spacing w:line="216" w:lineRule="auto"/>
              <w:ind w:right="15"/>
              <w:rPr>
                <w:szCs w:val="22"/>
                <w:highlight w:val="yellow"/>
              </w:rPr>
            </w:pPr>
          </w:p>
        </w:tc>
        <w:tc>
          <w:tcPr>
            <w:tcW w:w="1442" w:type="dxa"/>
            <w:gridSpan w:val="2"/>
            <w:tcBorders>
              <w:bottom w:val="single" w:sz="4" w:space="0" w:color="auto"/>
            </w:tcBorders>
          </w:tcPr>
          <w:p w14:paraId="0DBCBA02" w14:textId="4CB62CAD" w:rsidR="00D63D88" w:rsidRPr="00B44673" w:rsidRDefault="00D63D88" w:rsidP="00E769CD">
            <w:pPr>
              <w:tabs>
                <w:tab w:val="decimal" w:pos="1269"/>
              </w:tabs>
              <w:spacing w:line="216" w:lineRule="auto"/>
              <w:ind w:right="-81"/>
              <w:rPr>
                <w:szCs w:val="22"/>
              </w:rPr>
            </w:pPr>
            <w:r w:rsidRPr="00B44673">
              <w:rPr>
                <w:szCs w:val="22"/>
              </w:rPr>
              <w:t>(4,475,806)</w:t>
            </w:r>
          </w:p>
        </w:tc>
      </w:tr>
      <w:tr w:rsidR="00D63D88" w:rsidRPr="007743B3" w14:paraId="70701C35" w14:textId="77777777" w:rsidTr="00E666B3">
        <w:trPr>
          <w:cantSplit/>
        </w:trPr>
        <w:tc>
          <w:tcPr>
            <w:tcW w:w="6265" w:type="dxa"/>
          </w:tcPr>
          <w:p w14:paraId="416A6545" w14:textId="77777777" w:rsidR="00D63D88" w:rsidRPr="00693FA3" w:rsidRDefault="00D63D88" w:rsidP="00D63D88">
            <w:pPr>
              <w:spacing w:line="216" w:lineRule="auto"/>
              <w:ind w:left="180" w:hanging="180"/>
              <w:rPr>
                <w:szCs w:val="22"/>
              </w:rPr>
            </w:pPr>
            <w:r w:rsidRPr="00693FA3">
              <w:rPr>
                <w:b/>
                <w:bCs/>
                <w:szCs w:val="22"/>
              </w:rPr>
              <w:t>Total revenue</w:t>
            </w:r>
          </w:p>
        </w:tc>
        <w:tc>
          <w:tcPr>
            <w:tcW w:w="1358" w:type="dxa"/>
            <w:tcBorders>
              <w:top w:val="single" w:sz="4" w:space="0" w:color="auto"/>
              <w:bottom w:val="double" w:sz="4" w:space="0" w:color="auto"/>
            </w:tcBorders>
          </w:tcPr>
          <w:p w14:paraId="29BBDE9C" w14:textId="47118C84" w:rsidR="00D63D88" w:rsidRPr="00B44673" w:rsidRDefault="00D63D88" w:rsidP="00D63D88">
            <w:pPr>
              <w:tabs>
                <w:tab w:val="decimal" w:pos="1185"/>
              </w:tabs>
              <w:spacing w:line="216" w:lineRule="auto"/>
              <w:ind w:right="15"/>
              <w:rPr>
                <w:b/>
                <w:bCs/>
                <w:szCs w:val="22"/>
              </w:rPr>
            </w:pPr>
            <w:r w:rsidRPr="00B44673">
              <w:rPr>
                <w:b/>
                <w:bCs/>
                <w:szCs w:val="22"/>
              </w:rPr>
              <w:t>16,594,174</w:t>
            </w:r>
          </w:p>
        </w:tc>
        <w:tc>
          <w:tcPr>
            <w:tcW w:w="178" w:type="dxa"/>
          </w:tcPr>
          <w:p w14:paraId="2757D8A5" w14:textId="77777777" w:rsidR="00D63D88" w:rsidRPr="00B44673" w:rsidRDefault="00D63D88" w:rsidP="00D63D88">
            <w:pPr>
              <w:tabs>
                <w:tab w:val="decimal" w:pos="1095"/>
              </w:tabs>
              <w:spacing w:line="216" w:lineRule="auto"/>
              <w:ind w:right="15"/>
              <w:rPr>
                <w:b/>
                <w:bCs/>
                <w:szCs w:val="22"/>
                <w:highlight w:val="yellow"/>
              </w:rPr>
            </w:pPr>
          </w:p>
        </w:tc>
        <w:tc>
          <w:tcPr>
            <w:tcW w:w="1442" w:type="dxa"/>
            <w:gridSpan w:val="2"/>
            <w:tcBorders>
              <w:top w:val="single" w:sz="4" w:space="0" w:color="auto"/>
              <w:bottom w:val="double" w:sz="4" w:space="0" w:color="auto"/>
            </w:tcBorders>
          </w:tcPr>
          <w:p w14:paraId="701F00D7" w14:textId="0190579F" w:rsidR="00D63D88" w:rsidRPr="00B44673" w:rsidRDefault="00D63D88" w:rsidP="00E769CD">
            <w:pPr>
              <w:tabs>
                <w:tab w:val="decimal" w:pos="1263"/>
              </w:tabs>
              <w:spacing w:line="216" w:lineRule="auto"/>
              <w:ind w:right="15"/>
              <w:rPr>
                <w:b/>
                <w:bCs/>
                <w:szCs w:val="22"/>
              </w:rPr>
            </w:pPr>
            <w:r w:rsidRPr="00B44673">
              <w:rPr>
                <w:b/>
                <w:bCs/>
                <w:szCs w:val="22"/>
              </w:rPr>
              <w:t>15,122,442</w:t>
            </w:r>
          </w:p>
        </w:tc>
      </w:tr>
      <w:tr w:rsidR="00693FA3" w:rsidRPr="007743B3" w14:paraId="28D2283F" w14:textId="77777777" w:rsidTr="006436F5">
        <w:trPr>
          <w:cantSplit/>
        </w:trPr>
        <w:tc>
          <w:tcPr>
            <w:tcW w:w="6265" w:type="dxa"/>
          </w:tcPr>
          <w:p w14:paraId="17F710DF" w14:textId="77777777" w:rsidR="00693FA3" w:rsidRPr="00693FA3" w:rsidRDefault="00693FA3" w:rsidP="00693FA3">
            <w:pPr>
              <w:spacing w:line="216" w:lineRule="auto"/>
              <w:ind w:left="180" w:hanging="180"/>
              <w:rPr>
                <w:b/>
                <w:szCs w:val="22"/>
              </w:rPr>
            </w:pPr>
          </w:p>
        </w:tc>
        <w:tc>
          <w:tcPr>
            <w:tcW w:w="1358" w:type="dxa"/>
            <w:tcBorders>
              <w:top w:val="double" w:sz="4" w:space="0" w:color="auto"/>
            </w:tcBorders>
          </w:tcPr>
          <w:p w14:paraId="7C4EF8F9" w14:textId="77777777" w:rsidR="00693FA3" w:rsidRPr="00B44673" w:rsidRDefault="00693FA3" w:rsidP="00F83F50">
            <w:pPr>
              <w:tabs>
                <w:tab w:val="decimal" w:pos="1185"/>
              </w:tabs>
              <w:spacing w:line="216" w:lineRule="auto"/>
              <w:ind w:right="15"/>
              <w:rPr>
                <w:szCs w:val="22"/>
              </w:rPr>
            </w:pPr>
          </w:p>
        </w:tc>
        <w:tc>
          <w:tcPr>
            <w:tcW w:w="178" w:type="dxa"/>
            <w:vAlign w:val="bottom"/>
          </w:tcPr>
          <w:p w14:paraId="7CB270F9" w14:textId="77777777" w:rsidR="00693FA3" w:rsidRPr="00B44673" w:rsidRDefault="00693FA3" w:rsidP="00693FA3">
            <w:pPr>
              <w:tabs>
                <w:tab w:val="decimal" w:pos="1095"/>
              </w:tabs>
              <w:spacing w:line="216" w:lineRule="auto"/>
              <w:ind w:right="15"/>
              <w:rPr>
                <w:szCs w:val="22"/>
                <w:highlight w:val="yellow"/>
              </w:rPr>
            </w:pPr>
          </w:p>
        </w:tc>
        <w:tc>
          <w:tcPr>
            <w:tcW w:w="1442" w:type="dxa"/>
            <w:gridSpan w:val="2"/>
            <w:tcBorders>
              <w:top w:val="double" w:sz="4" w:space="0" w:color="auto"/>
            </w:tcBorders>
            <w:vAlign w:val="bottom"/>
          </w:tcPr>
          <w:p w14:paraId="64A4FEDC" w14:textId="77777777" w:rsidR="00693FA3" w:rsidRPr="00B44673" w:rsidRDefault="00693FA3" w:rsidP="00E769CD">
            <w:pPr>
              <w:tabs>
                <w:tab w:val="decimal" w:pos="1263"/>
              </w:tabs>
              <w:spacing w:line="216" w:lineRule="auto"/>
              <w:ind w:right="15"/>
              <w:rPr>
                <w:szCs w:val="22"/>
              </w:rPr>
            </w:pPr>
          </w:p>
        </w:tc>
      </w:tr>
      <w:tr w:rsidR="00693FA3" w:rsidRPr="007743B3" w14:paraId="52BAA7F3" w14:textId="77777777" w:rsidTr="006436F5">
        <w:trPr>
          <w:cantSplit/>
        </w:trPr>
        <w:tc>
          <w:tcPr>
            <w:tcW w:w="6265" w:type="dxa"/>
          </w:tcPr>
          <w:p w14:paraId="215EC910" w14:textId="5509E78B" w:rsidR="00693FA3" w:rsidRPr="00693FA3" w:rsidRDefault="00693FA3" w:rsidP="00693FA3">
            <w:pPr>
              <w:spacing w:line="216" w:lineRule="auto"/>
              <w:ind w:left="180" w:hanging="180"/>
              <w:rPr>
                <w:b/>
                <w:szCs w:val="22"/>
              </w:rPr>
            </w:pPr>
            <w:r w:rsidRPr="00693FA3">
              <w:rPr>
                <w:b/>
                <w:szCs w:val="22"/>
              </w:rPr>
              <w:t>Profit</w:t>
            </w:r>
            <w:r>
              <w:rPr>
                <w:b/>
                <w:szCs w:val="22"/>
              </w:rPr>
              <w:t xml:space="preserve"> or loss</w:t>
            </w:r>
          </w:p>
        </w:tc>
        <w:tc>
          <w:tcPr>
            <w:tcW w:w="1358" w:type="dxa"/>
          </w:tcPr>
          <w:p w14:paraId="4C542BED" w14:textId="77777777" w:rsidR="00693FA3" w:rsidRPr="00B44673" w:rsidRDefault="00693FA3" w:rsidP="00F83F50">
            <w:pPr>
              <w:tabs>
                <w:tab w:val="decimal" w:pos="1185"/>
              </w:tabs>
              <w:spacing w:line="216" w:lineRule="auto"/>
              <w:ind w:right="15"/>
              <w:rPr>
                <w:szCs w:val="22"/>
              </w:rPr>
            </w:pPr>
          </w:p>
        </w:tc>
        <w:tc>
          <w:tcPr>
            <w:tcW w:w="178" w:type="dxa"/>
            <w:vAlign w:val="bottom"/>
          </w:tcPr>
          <w:p w14:paraId="5425F704" w14:textId="77777777" w:rsidR="00693FA3" w:rsidRPr="00B44673" w:rsidRDefault="00693FA3" w:rsidP="00693FA3">
            <w:pPr>
              <w:tabs>
                <w:tab w:val="decimal" w:pos="1095"/>
              </w:tabs>
              <w:spacing w:line="216" w:lineRule="auto"/>
              <w:ind w:right="15"/>
              <w:rPr>
                <w:szCs w:val="22"/>
                <w:highlight w:val="yellow"/>
              </w:rPr>
            </w:pPr>
          </w:p>
        </w:tc>
        <w:tc>
          <w:tcPr>
            <w:tcW w:w="1442" w:type="dxa"/>
            <w:gridSpan w:val="2"/>
            <w:vAlign w:val="bottom"/>
          </w:tcPr>
          <w:p w14:paraId="4F823F13" w14:textId="77777777" w:rsidR="00693FA3" w:rsidRPr="00B44673" w:rsidRDefault="00693FA3" w:rsidP="00E769CD">
            <w:pPr>
              <w:tabs>
                <w:tab w:val="decimal" w:pos="1263"/>
              </w:tabs>
              <w:spacing w:line="216" w:lineRule="auto"/>
              <w:ind w:right="15"/>
              <w:rPr>
                <w:szCs w:val="22"/>
              </w:rPr>
            </w:pPr>
          </w:p>
        </w:tc>
      </w:tr>
      <w:tr w:rsidR="00A804F1" w:rsidRPr="007743B3" w14:paraId="3845A02B" w14:textId="77777777" w:rsidTr="00A804F1">
        <w:trPr>
          <w:cantSplit/>
        </w:trPr>
        <w:tc>
          <w:tcPr>
            <w:tcW w:w="6265" w:type="dxa"/>
          </w:tcPr>
          <w:p w14:paraId="5DC9EC45" w14:textId="77777777" w:rsidR="00A804F1" w:rsidRPr="00693FA3" w:rsidRDefault="00A804F1" w:rsidP="00A804F1">
            <w:pPr>
              <w:spacing w:line="216" w:lineRule="auto"/>
              <w:ind w:left="180" w:hanging="180"/>
              <w:rPr>
                <w:szCs w:val="22"/>
              </w:rPr>
            </w:pPr>
            <w:r w:rsidRPr="00693FA3">
              <w:rPr>
                <w:szCs w:val="22"/>
              </w:rPr>
              <w:t xml:space="preserve">Total </w:t>
            </w:r>
            <w:r w:rsidRPr="00693FA3">
              <w:rPr>
                <w:szCs w:val="22"/>
                <w:lang w:val="en-US" w:bidi="th-TH"/>
              </w:rPr>
              <w:t>profit</w:t>
            </w:r>
            <w:r w:rsidRPr="00693FA3">
              <w:rPr>
                <w:szCs w:val="22"/>
                <w:cs/>
                <w:lang w:bidi="th-TH"/>
              </w:rPr>
              <w:t xml:space="preserve"> </w:t>
            </w:r>
            <w:r w:rsidRPr="00693FA3">
              <w:rPr>
                <w:szCs w:val="22"/>
              </w:rPr>
              <w:t>before income tax from reportable segments</w:t>
            </w:r>
          </w:p>
        </w:tc>
        <w:tc>
          <w:tcPr>
            <w:tcW w:w="1358" w:type="dxa"/>
            <w:vAlign w:val="bottom"/>
          </w:tcPr>
          <w:p w14:paraId="2679E87D" w14:textId="10F09CEB" w:rsidR="00A804F1" w:rsidRPr="00B44673" w:rsidRDefault="00A804F1" w:rsidP="00EE02AD">
            <w:pPr>
              <w:tabs>
                <w:tab w:val="decimal" w:pos="1185"/>
              </w:tabs>
              <w:spacing w:line="216" w:lineRule="auto"/>
              <w:ind w:right="15"/>
              <w:rPr>
                <w:szCs w:val="22"/>
              </w:rPr>
            </w:pPr>
            <w:r w:rsidRPr="00B44673">
              <w:rPr>
                <w:szCs w:val="22"/>
              </w:rPr>
              <w:t>6,671,66</w:t>
            </w:r>
            <w:r w:rsidR="00A23460" w:rsidRPr="00B44673">
              <w:rPr>
                <w:szCs w:val="22"/>
              </w:rPr>
              <w:t>3</w:t>
            </w:r>
          </w:p>
        </w:tc>
        <w:tc>
          <w:tcPr>
            <w:tcW w:w="178" w:type="dxa"/>
            <w:vAlign w:val="bottom"/>
          </w:tcPr>
          <w:p w14:paraId="2DD8B996" w14:textId="77777777" w:rsidR="00A804F1" w:rsidRPr="00B44673" w:rsidRDefault="00A804F1" w:rsidP="00A804F1">
            <w:pPr>
              <w:tabs>
                <w:tab w:val="decimal" w:pos="1095"/>
              </w:tabs>
              <w:spacing w:line="216" w:lineRule="auto"/>
              <w:ind w:right="15"/>
              <w:rPr>
                <w:szCs w:val="22"/>
                <w:highlight w:val="yellow"/>
              </w:rPr>
            </w:pPr>
          </w:p>
        </w:tc>
        <w:tc>
          <w:tcPr>
            <w:tcW w:w="1442" w:type="dxa"/>
            <w:gridSpan w:val="2"/>
            <w:vAlign w:val="bottom"/>
          </w:tcPr>
          <w:p w14:paraId="6E546F7A" w14:textId="1C5748AB" w:rsidR="00A804F1" w:rsidRPr="00B44673" w:rsidRDefault="00A804F1" w:rsidP="00E769CD">
            <w:pPr>
              <w:tabs>
                <w:tab w:val="decimal" w:pos="1263"/>
              </w:tabs>
              <w:spacing w:line="216" w:lineRule="auto"/>
              <w:ind w:right="15"/>
              <w:rPr>
                <w:szCs w:val="22"/>
              </w:rPr>
            </w:pPr>
            <w:r w:rsidRPr="00B44673">
              <w:rPr>
                <w:szCs w:val="22"/>
              </w:rPr>
              <w:t>6,077,047</w:t>
            </w:r>
          </w:p>
        </w:tc>
      </w:tr>
      <w:tr w:rsidR="00A804F1" w:rsidRPr="007743B3" w14:paraId="5E7C63A1" w14:textId="77777777" w:rsidTr="00A804F1">
        <w:trPr>
          <w:cantSplit/>
        </w:trPr>
        <w:tc>
          <w:tcPr>
            <w:tcW w:w="6265" w:type="dxa"/>
          </w:tcPr>
          <w:p w14:paraId="621E6D68" w14:textId="195FE6C2" w:rsidR="00A804F1" w:rsidRPr="00693FA3" w:rsidRDefault="00A804F1" w:rsidP="00A804F1">
            <w:pPr>
              <w:pStyle w:val="acctfourfigures"/>
              <w:tabs>
                <w:tab w:val="clear" w:pos="765"/>
              </w:tabs>
              <w:spacing w:line="216" w:lineRule="auto"/>
              <w:ind w:right="11"/>
              <w:rPr>
                <w:bCs/>
                <w:szCs w:val="22"/>
                <w:lang w:val="en-US" w:bidi="th-TH"/>
              </w:rPr>
            </w:pPr>
            <w:r>
              <w:rPr>
                <w:bCs/>
                <w:szCs w:val="22"/>
                <w:lang w:val="en-US" w:bidi="th-TH"/>
              </w:rPr>
              <w:t>L</w:t>
            </w:r>
            <w:r w:rsidRPr="00693FA3">
              <w:rPr>
                <w:bCs/>
                <w:szCs w:val="22"/>
                <w:lang w:val="en-US" w:bidi="th-TH"/>
              </w:rPr>
              <w:t>oss before income tax from other segments</w:t>
            </w:r>
          </w:p>
        </w:tc>
        <w:tc>
          <w:tcPr>
            <w:tcW w:w="1358" w:type="dxa"/>
            <w:vAlign w:val="bottom"/>
          </w:tcPr>
          <w:p w14:paraId="44581C2D" w14:textId="6FE2EC69" w:rsidR="00A804F1" w:rsidRPr="00B44673" w:rsidRDefault="00A804F1" w:rsidP="00EE02AD">
            <w:pPr>
              <w:spacing w:line="216" w:lineRule="auto"/>
              <w:ind w:right="-70"/>
              <w:jc w:val="right"/>
              <w:rPr>
                <w:szCs w:val="22"/>
              </w:rPr>
            </w:pPr>
            <w:r w:rsidRPr="00B44673">
              <w:rPr>
                <w:szCs w:val="22"/>
              </w:rPr>
              <w:t>(1,108,19</w:t>
            </w:r>
            <w:r w:rsidR="00A23460" w:rsidRPr="00B44673">
              <w:rPr>
                <w:szCs w:val="22"/>
              </w:rPr>
              <w:t>4</w:t>
            </w:r>
            <w:r w:rsidRPr="00B44673">
              <w:rPr>
                <w:szCs w:val="22"/>
              </w:rPr>
              <w:t>)</w:t>
            </w:r>
          </w:p>
        </w:tc>
        <w:tc>
          <w:tcPr>
            <w:tcW w:w="178" w:type="dxa"/>
            <w:vAlign w:val="bottom"/>
          </w:tcPr>
          <w:p w14:paraId="033DCBAF" w14:textId="77777777" w:rsidR="00A804F1" w:rsidRPr="00B44673" w:rsidRDefault="00A804F1" w:rsidP="00A804F1">
            <w:pPr>
              <w:pStyle w:val="acctfourfigures"/>
              <w:tabs>
                <w:tab w:val="decimal" w:pos="1095"/>
              </w:tabs>
              <w:spacing w:line="216" w:lineRule="auto"/>
              <w:ind w:right="15"/>
              <w:rPr>
                <w:b/>
                <w:bCs/>
                <w:szCs w:val="22"/>
                <w:highlight w:val="yellow"/>
              </w:rPr>
            </w:pPr>
          </w:p>
        </w:tc>
        <w:tc>
          <w:tcPr>
            <w:tcW w:w="1442" w:type="dxa"/>
            <w:gridSpan w:val="2"/>
            <w:vAlign w:val="bottom"/>
          </w:tcPr>
          <w:p w14:paraId="74BBAA2D" w14:textId="49B9478B" w:rsidR="00A804F1" w:rsidRPr="00B44673" w:rsidRDefault="00A804F1" w:rsidP="00E769CD">
            <w:pPr>
              <w:tabs>
                <w:tab w:val="decimal" w:pos="1263"/>
              </w:tabs>
              <w:spacing w:line="216" w:lineRule="auto"/>
              <w:ind w:right="-81"/>
              <w:rPr>
                <w:szCs w:val="22"/>
              </w:rPr>
            </w:pPr>
            <w:r w:rsidRPr="00B44673">
              <w:rPr>
                <w:szCs w:val="22"/>
              </w:rPr>
              <w:t>(1,225,171)</w:t>
            </w:r>
          </w:p>
        </w:tc>
      </w:tr>
      <w:tr w:rsidR="00A804F1" w:rsidRPr="007743B3" w14:paraId="4D91EF12" w14:textId="77777777" w:rsidTr="00A804F1">
        <w:trPr>
          <w:cantSplit/>
        </w:trPr>
        <w:tc>
          <w:tcPr>
            <w:tcW w:w="6265" w:type="dxa"/>
          </w:tcPr>
          <w:p w14:paraId="6506FBD1" w14:textId="1D568853" w:rsidR="00A804F1" w:rsidRPr="00693FA3" w:rsidRDefault="00A804F1" w:rsidP="00A804F1">
            <w:pPr>
              <w:pStyle w:val="acctfourfigures"/>
              <w:tabs>
                <w:tab w:val="clear" w:pos="765"/>
              </w:tabs>
              <w:spacing w:line="216" w:lineRule="auto"/>
              <w:ind w:left="191" w:right="11" w:hanging="191"/>
              <w:rPr>
                <w:bCs/>
                <w:szCs w:val="22"/>
              </w:rPr>
            </w:pPr>
            <w:r w:rsidRPr="00693FA3">
              <w:rPr>
                <w:bCs/>
                <w:szCs w:val="22"/>
              </w:rPr>
              <w:t xml:space="preserve">Share of </w:t>
            </w:r>
            <w:r>
              <w:rPr>
                <w:bCs/>
                <w:szCs w:val="22"/>
              </w:rPr>
              <w:t>profit</w:t>
            </w:r>
            <w:r w:rsidRPr="00693FA3">
              <w:rPr>
                <w:bCs/>
                <w:szCs w:val="22"/>
              </w:rPr>
              <w:t xml:space="preserve"> of investments in joint ventures accounted </w:t>
            </w:r>
            <w:r w:rsidR="00F535F4">
              <w:rPr>
                <w:bCs/>
                <w:szCs w:val="22"/>
              </w:rPr>
              <w:br/>
            </w:r>
            <w:r w:rsidRPr="00693FA3">
              <w:rPr>
                <w:bCs/>
                <w:szCs w:val="22"/>
              </w:rPr>
              <w:t>for using equity method</w:t>
            </w:r>
          </w:p>
        </w:tc>
        <w:tc>
          <w:tcPr>
            <w:tcW w:w="1358" w:type="dxa"/>
            <w:vAlign w:val="bottom"/>
          </w:tcPr>
          <w:p w14:paraId="48A0F485" w14:textId="4AAAC3DB" w:rsidR="00A804F1" w:rsidRPr="00B44673" w:rsidRDefault="00A804F1" w:rsidP="00A804F1">
            <w:pPr>
              <w:tabs>
                <w:tab w:val="decimal" w:pos="1185"/>
              </w:tabs>
              <w:spacing w:line="216" w:lineRule="auto"/>
              <w:ind w:right="15"/>
              <w:rPr>
                <w:szCs w:val="22"/>
              </w:rPr>
            </w:pPr>
            <w:r w:rsidRPr="00B44673">
              <w:rPr>
                <w:szCs w:val="22"/>
              </w:rPr>
              <w:t>729</w:t>
            </w:r>
          </w:p>
        </w:tc>
        <w:tc>
          <w:tcPr>
            <w:tcW w:w="178" w:type="dxa"/>
            <w:vAlign w:val="bottom"/>
          </w:tcPr>
          <w:p w14:paraId="61D16EA0" w14:textId="77777777" w:rsidR="00A804F1" w:rsidRPr="00B44673" w:rsidRDefault="00A804F1" w:rsidP="00A804F1">
            <w:pPr>
              <w:tabs>
                <w:tab w:val="decimal" w:pos="1095"/>
              </w:tabs>
              <w:spacing w:line="216" w:lineRule="auto"/>
              <w:ind w:right="15"/>
              <w:rPr>
                <w:szCs w:val="22"/>
                <w:highlight w:val="yellow"/>
              </w:rPr>
            </w:pPr>
          </w:p>
        </w:tc>
        <w:tc>
          <w:tcPr>
            <w:tcW w:w="1442" w:type="dxa"/>
            <w:gridSpan w:val="2"/>
            <w:vAlign w:val="bottom"/>
          </w:tcPr>
          <w:p w14:paraId="7107A6AB" w14:textId="3CDBFE1D" w:rsidR="00A804F1" w:rsidRPr="00B44673" w:rsidRDefault="00A804F1" w:rsidP="00E769CD">
            <w:pPr>
              <w:tabs>
                <w:tab w:val="decimal" w:pos="1263"/>
              </w:tabs>
              <w:spacing w:line="216" w:lineRule="auto"/>
              <w:ind w:right="15"/>
              <w:rPr>
                <w:szCs w:val="22"/>
              </w:rPr>
            </w:pPr>
            <w:r w:rsidRPr="00B44673">
              <w:rPr>
                <w:szCs w:val="22"/>
              </w:rPr>
              <w:t>59,662</w:t>
            </w:r>
          </w:p>
        </w:tc>
      </w:tr>
      <w:tr w:rsidR="00A804F1" w:rsidRPr="007743B3" w14:paraId="42840047" w14:textId="77777777" w:rsidTr="00A804F1">
        <w:trPr>
          <w:cantSplit/>
          <w:trHeight w:val="136"/>
        </w:trPr>
        <w:tc>
          <w:tcPr>
            <w:tcW w:w="6265" w:type="dxa"/>
          </w:tcPr>
          <w:p w14:paraId="728D769A" w14:textId="77777777" w:rsidR="00A804F1" w:rsidRPr="00693FA3" w:rsidRDefault="00A804F1" w:rsidP="00A804F1">
            <w:pPr>
              <w:pStyle w:val="acctmergecolhdg"/>
              <w:spacing w:line="216" w:lineRule="auto"/>
              <w:jc w:val="left"/>
              <w:rPr>
                <w:bCs/>
                <w:szCs w:val="22"/>
              </w:rPr>
            </w:pPr>
            <w:r w:rsidRPr="00693FA3">
              <w:rPr>
                <w:bCs/>
                <w:szCs w:val="22"/>
              </w:rPr>
              <w:t>Total profit before income tax expense</w:t>
            </w:r>
          </w:p>
        </w:tc>
        <w:tc>
          <w:tcPr>
            <w:tcW w:w="1358" w:type="dxa"/>
            <w:tcBorders>
              <w:top w:val="single" w:sz="4" w:space="0" w:color="auto"/>
              <w:bottom w:val="double" w:sz="4" w:space="0" w:color="auto"/>
            </w:tcBorders>
            <w:vAlign w:val="bottom"/>
          </w:tcPr>
          <w:p w14:paraId="380BF5D2" w14:textId="5754B7AB" w:rsidR="00A804F1" w:rsidRPr="00B44673" w:rsidRDefault="00A804F1" w:rsidP="00A804F1">
            <w:pPr>
              <w:tabs>
                <w:tab w:val="decimal" w:pos="1185"/>
              </w:tabs>
              <w:spacing w:line="216" w:lineRule="auto"/>
              <w:ind w:right="15"/>
              <w:rPr>
                <w:b/>
                <w:bCs/>
                <w:szCs w:val="22"/>
              </w:rPr>
            </w:pPr>
            <w:r w:rsidRPr="00B44673">
              <w:rPr>
                <w:b/>
                <w:bCs/>
                <w:szCs w:val="22"/>
              </w:rPr>
              <w:t>5,564,198</w:t>
            </w:r>
          </w:p>
        </w:tc>
        <w:tc>
          <w:tcPr>
            <w:tcW w:w="178" w:type="dxa"/>
            <w:vAlign w:val="bottom"/>
          </w:tcPr>
          <w:p w14:paraId="3DE24724" w14:textId="77777777" w:rsidR="00A804F1" w:rsidRPr="00B44673" w:rsidRDefault="00A804F1" w:rsidP="00A804F1">
            <w:pPr>
              <w:tabs>
                <w:tab w:val="decimal" w:pos="1095"/>
              </w:tabs>
              <w:spacing w:line="216" w:lineRule="auto"/>
              <w:ind w:right="15"/>
              <w:rPr>
                <w:b/>
                <w:bCs/>
                <w:szCs w:val="22"/>
                <w:highlight w:val="yellow"/>
              </w:rPr>
            </w:pPr>
          </w:p>
        </w:tc>
        <w:tc>
          <w:tcPr>
            <w:tcW w:w="1442" w:type="dxa"/>
            <w:gridSpan w:val="2"/>
            <w:tcBorders>
              <w:top w:val="single" w:sz="4" w:space="0" w:color="auto"/>
              <w:bottom w:val="double" w:sz="4" w:space="0" w:color="auto"/>
            </w:tcBorders>
            <w:vAlign w:val="bottom"/>
          </w:tcPr>
          <w:p w14:paraId="2CCFFF5B" w14:textId="32412413" w:rsidR="00A804F1" w:rsidRPr="00B44673" w:rsidRDefault="00A804F1" w:rsidP="00E769CD">
            <w:pPr>
              <w:tabs>
                <w:tab w:val="decimal" w:pos="1263"/>
              </w:tabs>
              <w:spacing w:line="216" w:lineRule="auto"/>
              <w:ind w:right="15"/>
              <w:rPr>
                <w:b/>
                <w:bCs/>
                <w:szCs w:val="22"/>
                <w:cs/>
                <w:lang w:bidi="th-TH"/>
              </w:rPr>
            </w:pPr>
            <w:r w:rsidRPr="00B44673">
              <w:rPr>
                <w:b/>
                <w:bCs/>
                <w:szCs w:val="22"/>
              </w:rPr>
              <w:t>4,911,538</w:t>
            </w:r>
          </w:p>
        </w:tc>
      </w:tr>
    </w:tbl>
    <w:p w14:paraId="1944D3C0" w14:textId="77777777" w:rsidR="00C3115A" w:rsidRPr="00A940B8" w:rsidRDefault="00C3115A" w:rsidP="00382511">
      <w:pPr>
        <w:pStyle w:val="BodyText"/>
        <w:spacing w:after="0"/>
        <w:rPr>
          <w:szCs w:val="22"/>
          <w:lang w:val="en-GB"/>
        </w:rPr>
      </w:pPr>
    </w:p>
    <w:p w14:paraId="1162332B" w14:textId="71208B79" w:rsidR="005523A9" w:rsidRPr="007743B3" w:rsidRDefault="005523A9" w:rsidP="005523A9">
      <w:pPr>
        <w:ind w:left="562" w:right="108"/>
        <w:jc w:val="thaiDistribute"/>
        <w:rPr>
          <w:rFonts w:cstheme="minorBidi"/>
          <w:lang w:val="en-US" w:bidi="th-TH"/>
        </w:rPr>
      </w:pPr>
      <w:r w:rsidRPr="007743B3">
        <w:rPr>
          <w:spacing w:val="-4"/>
          <w:szCs w:val="22"/>
        </w:rPr>
        <w:t xml:space="preserve">Unallocated transactions represent income and expenditure of the holding company principally consisting of </w:t>
      </w:r>
      <w:r w:rsidR="001512C4">
        <w:rPr>
          <w:spacing w:val="-4"/>
          <w:szCs w:val="22"/>
        </w:rPr>
        <w:t>m</w:t>
      </w:r>
      <w:r w:rsidR="00BD1EE9" w:rsidRPr="00BD1EE9">
        <w:rPr>
          <w:spacing w:val="-4"/>
          <w:szCs w:val="22"/>
        </w:rPr>
        <w:t>anagement income</w:t>
      </w:r>
      <w:r w:rsidR="00BD1EE9">
        <w:rPr>
          <w:spacing w:val="-4"/>
          <w:szCs w:val="22"/>
        </w:rPr>
        <w:t xml:space="preserve">, </w:t>
      </w:r>
      <w:r w:rsidR="001512C4">
        <w:rPr>
          <w:spacing w:val="-4"/>
          <w:szCs w:val="22"/>
        </w:rPr>
        <w:t>d</w:t>
      </w:r>
      <w:r w:rsidR="001512C4" w:rsidRPr="001512C4">
        <w:rPr>
          <w:spacing w:val="-4"/>
          <w:szCs w:val="22"/>
        </w:rPr>
        <w:t>ividend income</w:t>
      </w:r>
      <w:r w:rsidR="001512C4">
        <w:rPr>
          <w:spacing w:val="-4"/>
          <w:szCs w:val="22"/>
        </w:rPr>
        <w:t xml:space="preserve">, </w:t>
      </w:r>
      <w:r w:rsidRPr="007743B3">
        <w:rPr>
          <w:spacing w:val="-4"/>
          <w:szCs w:val="22"/>
        </w:rPr>
        <w:t>interest income, cost of management services and finance costs.</w:t>
      </w:r>
      <w:r w:rsidRPr="007743B3">
        <w:t xml:space="preserve"> </w:t>
      </w:r>
    </w:p>
    <w:p w14:paraId="7F51B622" w14:textId="77777777" w:rsidR="005523A9" w:rsidRPr="00A940B8" w:rsidRDefault="005523A9" w:rsidP="005523A9">
      <w:pPr>
        <w:pStyle w:val="BodyText"/>
        <w:spacing w:after="0"/>
        <w:rPr>
          <w:szCs w:val="22"/>
          <w:lang w:val="en-GB"/>
        </w:rPr>
      </w:pPr>
      <w:r w:rsidRPr="00A940B8">
        <w:rPr>
          <w:szCs w:val="22"/>
          <w:rtl/>
          <w:cs/>
          <w:lang w:val="en-GB"/>
        </w:rPr>
        <w:t xml:space="preserve"> </w:t>
      </w:r>
    </w:p>
    <w:p w14:paraId="7E4437B3" w14:textId="77777777" w:rsidR="00C3115A" w:rsidRPr="007743B3" w:rsidRDefault="00C3115A" w:rsidP="00C3115A">
      <w:pPr>
        <w:pStyle w:val="BodyText"/>
        <w:spacing w:after="0"/>
        <w:ind w:left="540"/>
        <w:rPr>
          <w:b/>
          <w:bCs/>
        </w:rPr>
      </w:pPr>
      <w:r w:rsidRPr="007743B3">
        <w:rPr>
          <w:b/>
          <w:bCs/>
        </w:rPr>
        <w:t>Geographical segments and major customer</w:t>
      </w:r>
    </w:p>
    <w:p w14:paraId="1A19CBE9" w14:textId="77777777" w:rsidR="00C3115A" w:rsidRPr="00A940B8" w:rsidRDefault="00C3115A" w:rsidP="00C3115A">
      <w:pPr>
        <w:pStyle w:val="BodyText"/>
        <w:spacing w:after="0"/>
        <w:rPr>
          <w:szCs w:val="22"/>
          <w:lang w:val="en-GB"/>
        </w:rPr>
      </w:pPr>
    </w:p>
    <w:p w14:paraId="6AB0631D" w14:textId="197A8FCE" w:rsidR="00C3115A" w:rsidRPr="009426D0" w:rsidRDefault="005523A9" w:rsidP="00C3115A">
      <w:pPr>
        <w:spacing w:line="240" w:lineRule="exact"/>
        <w:ind w:left="540" w:right="108"/>
        <w:jc w:val="both"/>
        <w:rPr>
          <w:rFonts w:cstheme="minorBidi"/>
          <w:lang w:val="en-US" w:bidi="th-TH"/>
        </w:rPr>
      </w:pPr>
      <w:r>
        <w:t>Except for investment in oversea joint venture, t</w:t>
      </w:r>
      <w:r w:rsidRPr="009426D0">
        <w:t>he Group is managed and operates principally in Thailand. There are no material revenues derived from, or assets located in, foreign countries.</w:t>
      </w:r>
      <w:r w:rsidRPr="009426D0">
        <w:rPr>
          <w:rFonts w:cstheme="minorBidi" w:hint="cs"/>
          <w:cs/>
          <w:lang w:bidi="th-TH"/>
        </w:rPr>
        <w:t xml:space="preserve"> </w:t>
      </w:r>
      <w:r w:rsidRPr="009426D0">
        <w:rPr>
          <w:rFonts w:cstheme="minorBidi"/>
          <w:lang w:val="en-US" w:bidi="th-TH"/>
        </w:rPr>
        <w:t>There is no customer whose revenue individually represented 10% or more of the Group’s total revenue</w:t>
      </w:r>
      <w:r w:rsidR="00C3115A" w:rsidRPr="009426D0">
        <w:rPr>
          <w:rFonts w:cstheme="minorBidi"/>
          <w:lang w:val="en-US" w:bidi="th-TH"/>
        </w:rPr>
        <w:t>.</w:t>
      </w:r>
    </w:p>
    <w:p w14:paraId="7CA67F92" w14:textId="77777777" w:rsidR="00220DA4" w:rsidRPr="00A940B8" w:rsidRDefault="00220DA4" w:rsidP="00A940B8">
      <w:pPr>
        <w:pStyle w:val="BodyText"/>
        <w:spacing w:after="0"/>
        <w:rPr>
          <w:szCs w:val="22"/>
          <w:lang w:val="en-GB"/>
        </w:rPr>
      </w:pPr>
    </w:p>
    <w:p w14:paraId="229630F7" w14:textId="23FEF2F7" w:rsidR="00382511" w:rsidRPr="009426D0" w:rsidRDefault="00382511" w:rsidP="00220DA4">
      <w:pPr>
        <w:pStyle w:val="Heading1"/>
        <w:spacing w:before="0" w:after="0" w:line="240" w:lineRule="atLeast"/>
        <w:ind w:left="540" w:hanging="540"/>
        <w:rPr>
          <w:szCs w:val="24"/>
        </w:rPr>
      </w:pPr>
      <w:r w:rsidRPr="009426D0">
        <w:rPr>
          <w:szCs w:val="24"/>
        </w:rPr>
        <w:t>Income tax</w:t>
      </w:r>
    </w:p>
    <w:p w14:paraId="76E13211" w14:textId="77777777" w:rsidR="00382511" w:rsidRPr="00A940B8" w:rsidRDefault="00382511" w:rsidP="00A940B8">
      <w:pPr>
        <w:pStyle w:val="BodyText"/>
        <w:spacing w:after="0"/>
        <w:rPr>
          <w:szCs w:val="22"/>
          <w:lang w:val="en-GB"/>
        </w:rPr>
      </w:pPr>
    </w:p>
    <w:p w14:paraId="2E6E3A1E" w14:textId="4F811752" w:rsidR="00B8531A" w:rsidRPr="0017046F" w:rsidRDefault="00A72A79" w:rsidP="00B8531A">
      <w:pPr>
        <w:spacing w:line="240" w:lineRule="atLeast"/>
        <w:ind w:left="540" w:right="18"/>
        <w:jc w:val="both"/>
        <w:rPr>
          <w:i/>
          <w:iCs/>
          <w:shd w:val="clear" w:color="auto" w:fill="FFFFFF"/>
        </w:rPr>
      </w:pPr>
      <w:bookmarkStart w:id="3" w:name="_Hlk8252271"/>
      <w:r w:rsidRPr="0081571D">
        <w:t xml:space="preserve">The Group and the Company’s effective tax rate in respect of continuing operations for </w:t>
      </w:r>
      <w:r w:rsidR="00B8531A" w:rsidRPr="0081571D">
        <w:t xml:space="preserve">the </w:t>
      </w:r>
      <w:r w:rsidR="00411CF4" w:rsidRPr="0081571D">
        <w:rPr>
          <w:shd w:val="clear" w:color="auto" w:fill="FFFFFF"/>
        </w:rPr>
        <w:t>three</w:t>
      </w:r>
      <w:r w:rsidR="00B8531A" w:rsidRPr="0081571D">
        <w:rPr>
          <w:shd w:val="clear" w:color="auto" w:fill="FFFFFF"/>
        </w:rPr>
        <w:t>-month period ended</w:t>
      </w:r>
      <w:r w:rsidR="00B8531A" w:rsidRPr="0081571D">
        <w:t xml:space="preserve"> </w:t>
      </w:r>
      <w:r w:rsidR="00B54199" w:rsidRPr="0081571D">
        <w:t xml:space="preserve">30 </w:t>
      </w:r>
      <w:r w:rsidR="00C36B15" w:rsidRPr="00C36B15">
        <w:t xml:space="preserve">September </w:t>
      </w:r>
      <w:r w:rsidR="008F4B1E" w:rsidRPr="0081571D">
        <w:t>2025</w:t>
      </w:r>
      <w:r w:rsidR="00B8531A" w:rsidRPr="0081571D">
        <w:t xml:space="preserve"> were </w:t>
      </w:r>
      <w:r w:rsidR="00EC1480">
        <w:rPr>
          <w:rFonts w:cstheme="minorBidi"/>
          <w:lang w:bidi="th-TH"/>
        </w:rPr>
        <w:t>18.73</w:t>
      </w:r>
      <w:r w:rsidR="006B1B83" w:rsidRPr="0081571D">
        <w:t>%</w:t>
      </w:r>
      <w:r w:rsidR="00B8531A" w:rsidRPr="0081571D">
        <w:t xml:space="preserve"> and </w:t>
      </w:r>
      <w:r w:rsidR="00EC1480">
        <w:t>1.36</w:t>
      </w:r>
      <w:r w:rsidR="00F52B36" w:rsidRPr="0081571D">
        <w:t>%</w:t>
      </w:r>
      <w:r w:rsidR="00543C4B" w:rsidRPr="0081571D">
        <w:t>,</w:t>
      </w:r>
      <w:r w:rsidR="00F52B36" w:rsidRPr="0081571D">
        <w:t xml:space="preserve"> </w:t>
      </w:r>
      <w:r w:rsidR="00B8531A" w:rsidRPr="0081571D">
        <w:t xml:space="preserve">respectively </w:t>
      </w:r>
      <w:r w:rsidR="00B8531A" w:rsidRPr="0081571D">
        <w:rPr>
          <w:i/>
          <w:iCs/>
        </w:rPr>
        <w:t>(202</w:t>
      </w:r>
      <w:r w:rsidR="004B060D" w:rsidRPr="0081571D">
        <w:rPr>
          <w:i/>
          <w:iCs/>
        </w:rPr>
        <w:t>4</w:t>
      </w:r>
      <w:r w:rsidR="00B8531A" w:rsidRPr="0081571D">
        <w:rPr>
          <w:i/>
          <w:iCs/>
        </w:rPr>
        <w:t xml:space="preserve">: </w:t>
      </w:r>
      <w:r w:rsidR="00C36B15">
        <w:rPr>
          <w:i/>
          <w:iCs/>
        </w:rPr>
        <w:t>14.15</w:t>
      </w:r>
      <w:r w:rsidR="005523A9" w:rsidRPr="0081571D">
        <w:rPr>
          <w:i/>
          <w:iCs/>
        </w:rPr>
        <w:t xml:space="preserve">% and </w:t>
      </w:r>
      <w:r w:rsidR="00C36B15">
        <w:rPr>
          <w:i/>
          <w:iCs/>
        </w:rPr>
        <w:t>4.26</w:t>
      </w:r>
      <w:r w:rsidR="005523A9" w:rsidRPr="0081571D">
        <w:rPr>
          <w:i/>
          <w:iCs/>
        </w:rPr>
        <w:t>%,</w:t>
      </w:r>
      <w:r w:rsidR="00B8531A" w:rsidRPr="0081571D">
        <w:rPr>
          <w:i/>
          <w:iCs/>
        </w:rPr>
        <w:t xml:space="preserve"> respectively)</w:t>
      </w:r>
      <w:r w:rsidR="00AD5F86">
        <w:rPr>
          <w:shd w:val="clear" w:color="auto" w:fill="FFFFFF"/>
        </w:rPr>
        <w:t>,</w:t>
      </w:r>
      <w:r w:rsidR="00E06C5F" w:rsidRPr="00E06C5F">
        <w:rPr>
          <w:shd w:val="clear" w:color="auto" w:fill="FFFFFF"/>
        </w:rPr>
        <w:t xml:space="preserve"> </w:t>
      </w:r>
      <w:r w:rsidR="00E06C5F" w:rsidRPr="18402B97">
        <w:rPr>
          <w:shd w:val="clear" w:color="auto" w:fill="FFFFFF"/>
        </w:rPr>
        <w:t xml:space="preserve">and for the </w:t>
      </w:r>
      <w:r w:rsidR="00C249F1">
        <w:rPr>
          <w:shd w:val="clear" w:color="auto" w:fill="FFFFFF"/>
        </w:rPr>
        <w:t>nine</w:t>
      </w:r>
      <w:r w:rsidR="00E06C5F" w:rsidRPr="18402B97">
        <w:rPr>
          <w:shd w:val="clear" w:color="auto" w:fill="FFFFFF"/>
        </w:rPr>
        <w:t xml:space="preserve">-month period ended 30 </w:t>
      </w:r>
      <w:r w:rsidR="00C36B15" w:rsidRPr="00C36B15">
        <w:rPr>
          <w:shd w:val="clear" w:color="auto" w:fill="FFFFFF"/>
        </w:rPr>
        <w:t xml:space="preserve">September </w:t>
      </w:r>
      <w:r w:rsidR="00E06C5F" w:rsidRPr="18402B97">
        <w:rPr>
          <w:shd w:val="clear" w:color="auto" w:fill="FFFFFF"/>
        </w:rPr>
        <w:t>202</w:t>
      </w:r>
      <w:r w:rsidR="0017046F">
        <w:rPr>
          <w:shd w:val="clear" w:color="auto" w:fill="FFFFFF"/>
        </w:rPr>
        <w:t>5</w:t>
      </w:r>
      <w:r w:rsidR="00E06C5F" w:rsidRPr="18402B97">
        <w:rPr>
          <w:shd w:val="clear" w:color="auto" w:fill="FFFFFF"/>
        </w:rPr>
        <w:t xml:space="preserve"> were </w:t>
      </w:r>
      <w:r w:rsidR="008E1859">
        <w:rPr>
          <w:rFonts w:cstheme="minorBidi"/>
          <w:shd w:val="clear" w:color="auto" w:fill="FFFFFF"/>
          <w:lang w:val="en-US" w:bidi="th-TH"/>
        </w:rPr>
        <w:t>18.73</w:t>
      </w:r>
      <w:r w:rsidR="00E06C5F" w:rsidRPr="00A64DCD">
        <w:rPr>
          <w:shd w:val="clear" w:color="auto" w:fill="FFFFFF"/>
          <w:lang w:val="en-US" w:eastAsia="zh-CN"/>
        </w:rPr>
        <w:t>%</w:t>
      </w:r>
      <w:r w:rsidR="00E06C5F">
        <w:rPr>
          <w:rFonts w:cstheme="minorBidi"/>
          <w:shd w:val="clear" w:color="auto" w:fill="FFFFFF"/>
          <w:lang w:val="en-US" w:bidi="th-TH"/>
        </w:rPr>
        <w:t xml:space="preserve"> and </w:t>
      </w:r>
      <w:r w:rsidR="008E1859">
        <w:rPr>
          <w:rFonts w:cstheme="minorBidi"/>
          <w:shd w:val="clear" w:color="auto" w:fill="FFFFFF"/>
          <w:lang w:val="en-US" w:bidi="th-TH"/>
        </w:rPr>
        <w:t>0.97</w:t>
      </w:r>
      <w:r w:rsidR="00F316BC">
        <w:rPr>
          <w:rFonts w:cstheme="minorBidi"/>
          <w:shd w:val="clear" w:color="auto" w:fill="FFFFFF"/>
          <w:lang w:val="en-US" w:bidi="th-TH"/>
        </w:rPr>
        <w:t xml:space="preserve"> %</w:t>
      </w:r>
      <w:r w:rsidR="00E06C5F" w:rsidRPr="00A64DCD">
        <w:rPr>
          <w:shd w:val="clear" w:color="auto" w:fill="FFFFFF"/>
        </w:rPr>
        <w:t>, re</w:t>
      </w:r>
      <w:r w:rsidR="00E06C5F" w:rsidRPr="18402B97">
        <w:rPr>
          <w:shd w:val="clear" w:color="auto" w:fill="FFFFFF"/>
        </w:rPr>
        <w:t xml:space="preserve">spectively </w:t>
      </w:r>
      <w:r w:rsidR="00E06C5F" w:rsidRPr="18402B97">
        <w:rPr>
          <w:i/>
          <w:iCs/>
          <w:shd w:val="clear" w:color="auto" w:fill="FFFFFF"/>
        </w:rPr>
        <w:t>(202</w:t>
      </w:r>
      <w:r w:rsidR="000E7EE6">
        <w:rPr>
          <w:rFonts w:cs="Angsana New"/>
          <w:i/>
          <w:iCs/>
          <w:shd w:val="clear" w:color="auto" w:fill="FFFFFF"/>
          <w:lang w:val="en-US" w:bidi="th-TH"/>
        </w:rPr>
        <w:t>4</w:t>
      </w:r>
      <w:r w:rsidR="00E06C5F" w:rsidRPr="18402B97">
        <w:rPr>
          <w:i/>
          <w:iCs/>
          <w:shd w:val="clear" w:color="auto" w:fill="FFFFFF"/>
        </w:rPr>
        <w:t xml:space="preserve">: </w:t>
      </w:r>
      <w:r w:rsidR="00C36B15">
        <w:rPr>
          <w:i/>
          <w:iCs/>
          <w:shd w:val="clear" w:color="auto" w:fill="FFFFFF"/>
          <w:lang w:val="en-US" w:eastAsia="zh-CN"/>
        </w:rPr>
        <w:t>18.75</w:t>
      </w:r>
      <w:r w:rsidR="00E06C5F" w:rsidRPr="0017046F">
        <w:rPr>
          <w:i/>
          <w:iCs/>
          <w:shd w:val="clear" w:color="auto" w:fill="FFFFFF"/>
          <w:lang w:val="en-US" w:eastAsia="zh-CN"/>
        </w:rPr>
        <w:t>%</w:t>
      </w:r>
      <w:r w:rsidR="00E06C5F" w:rsidRPr="005523A9">
        <w:rPr>
          <w:i/>
          <w:iCs/>
          <w:shd w:val="clear" w:color="auto" w:fill="FFFFFF"/>
        </w:rPr>
        <w:t xml:space="preserve"> and </w:t>
      </w:r>
      <w:r w:rsidR="00C36B15">
        <w:rPr>
          <w:i/>
          <w:iCs/>
          <w:shd w:val="clear" w:color="auto" w:fill="FFFFFF"/>
        </w:rPr>
        <w:t>6.37</w:t>
      </w:r>
      <w:r w:rsidR="00E06C5F" w:rsidRPr="005523A9">
        <w:rPr>
          <w:i/>
          <w:iCs/>
          <w:shd w:val="clear" w:color="auto" w:fill="FFFFFF"/>
        </w:rPr>
        <w:t>%</w:t>
      </w:r>
      <w:r w:rsidR="00E06C5F">
        <w:rPr>
          <w:i/>
          <w:iCs/>
          <w:shd w:val="clear" w:color="auto" w:fill="FFFFFF"/>
        </w:rPr>
        <w:t xml:space="preserve">, </w:t>
      </w:r>
      <w:r w:rsidR="00E06C5F" w:rsidRPr="18402B97">
        <w:rPr>
          <w:i/>
          <w:iCs/>
          <w:shd w:val="clear" w:color="auto" w:fill="FFFFFF"/>
        </w:rPr>
        <w:t>respectively)</w:t>
      </w:r>
      <w:r w:rsidR="00E06C5F" w:rsidRPr="0017046F">
        <w:rPr>
          <w:i/>
          <w:iCs/>
          <w:szCs w:val="22"/>
        </w:rPr>
        <w:t>.</w:t>
      </w:r>
    </w:p>
    <w:p w14:paraId="460A2FFA" w14:textId="77777777" w:rsidR="00A06AA6" w:rsidRDefault="00A06AA6" w:rsidP="00B8531A">
      <w:pPr>
        <w:spacing w:line="240" w:lineRule="atLeast"/>
        <w:ind w:left="540" w:right="18"/>
        <w:jc w:val="both"/>
        <w:rPr>
          <w:shd w:val="clear" w:color="auto" w:fill="FFFFFF"/>
        </w:rPr>
      </w:pPr>
    </w:p>
    <w:p w14:paraId="1E92DC74" w14:textId="79E5F323" w:rsidR="00E0377B" w:rsidRPr="00E0377B" w:rsidRDefault="00E0377B" w:rsidP="008F546F">
      <w:pPr>
        <w:spacing w:line="240" w:lineRule="auto"/>
        <w:ind w:left="540"/>
        <w:jc w:val="thaiDistribute"/>
        <w:rPr>
          <w:rFonts w:cstheme="minorBidi"/>
          <w:i/>
          <w:iCs/>
          <w:cs/>
          <w:lang w:bidi="th-TH"/>
        </w:rPr>
      </w:pPr>
      <w:r>
        <w:rPr>
          <w:rFonts w:cstheme="minorBidi"/>
          <w:i/>
          <w:iCs/>
          <w:lang w:bidi="th-TH"/>
        </w:rPr>
        <w:t xml:space="preserve">Tax </w:t>
      </w:r>
      <w:r w:rsidR="007B7612">
        <w:rPr>
          <w:rFonts w:cstheme="minorBidi"/>
          <w:i/>
          <w:iCs/>
          <w:lang w:bidi="th-TH"/>
        </w:rPr>
        <w:t>p</w:t>
      </w:r>
      <w:r w:rsidR="00543C4B">
        <w:rPr>
          <w:rFonts w:cstheme="minorBidi"/>
          <w:i/>
          <w:iCs/>
          <w:lang w:bidi="th-TH"/>
        </w:rPr>
        <w:t>rivileges</w:t>
      </w:r>
    </w:p>
    <w:p w14:paraId="00CABAF8" w14:textId="77777777" w:rsidR="00E0377B" w:rsidRPr="00E0377B" w:rsidRDefault="00E0377B" w:rsidP="008F546F">
      <w:pPr>
        <w:spacing w:line="240" w:lineRule="auto"/>
        <w:ind w:left="540"/>
        <w:jc w:val="thaiDistribute"/>
        <w:rPr>
          <w:rFonts w:cstheme="minorBidi"/>
          <w:lang w:bidi="th-TH"/>
        </w:rPr>
      </w:pPr>
    </w:p>
    <w:p w14:paraId="5BAD5FC6" w14:textId="630F1961" w:rsidR="00AA5244" w:rsidRDefault="008F546F" w:rsidP="008F546F">
      <w:pPr>
        <w:spacing w:line="240" w:lineRule="auto"/>
        <w:ind w:left="540"/>
        <w:jc w:val="thaiDistribute"/>
      </w:pPr>
      <w:r w:rsidRPr="008F546F">
        <w:t xml:space="preserve">The Company has been approved by the Revenue Department to receive privileges according to the Royal Decree issued under the Revenue Code on Reduction and Exemption from Revenue Tax No. 674, B.E. </w:t>
      </w:r>
      <w:r w:rsidR="00F8106D">
        <w:t>2561 (</w:t>
      </w:r>
      <w:r w:rsidR="00646316">
        <w:t>2018</w:t>
      </w:r>
      <w:r w:rsidR="00F8106D">
        <w:t>)</w:t>
      </w:r>
      <w:r w:rsidRPr="008F546F">
        <w:t xml:space="preserve"> as an international business center. Benefits include exemption from income tax earned from the related trade operations for a period of 15 years starting from </w:t>
      </w:r>
      <w:r w:rsidR="006C27F3">
        <w:rPr>
          <w:rFonts w:cs="Angsana New"/>
          <w:lang w:val="en-US" w:bidi="th-TH"/>
        </w:rPr>
        <w:t xml:space="preserve">1 </w:t>
      </w:r>
      <w:r w:rsidRPr="008F546F">
        <w:t>January 2023</w:t>
      </w:r>
      <w:r w:rsidR="00E556F7">
        <w:t xml:space="preserve">, </w:t>
      </w:r>
      <w:r w:rsidRPr="008F546F">
        <w:t>a tax-exempt business</w:t>
      </w:r>
      <w:r w:rsidR="00E556F7">
        <w:t>, t</w:t>
      </w:r>
      <w:r w:rsidRPr="008F546F">
        <w:t xml:space="preserve">he </w:t>
      </w:r>
      <w:r w:rsidR="00E556F7">
        <w:t>C</w:t>
      </w:r>
      <w:r w:rsidRPr="008F546F">
        <w:t>ompany must comply with the conditions and requirements related to being an international business center.</w:t>
      </w:r>
    </w:p>
    <w:p w14:paraId="0F454DCA" w14:textId="77777777" w:rsidR="00C8519F" w:rsidRDefault="00C8519F" w:rsidP="008F546F">
      <w:pPr>
        <w:spacing w:line="240" w:lineRule="auto"/>
        <w:ind w:left="540"/>
        <w:jc w:val="thaiDistribute"/>
        <w:rPr>
          <w:rFonts w:cs="Angsana New"/>
          <w:b/>
          <w:sz w:val="18"/>
          <w:szCs w:val="22"/>
          <w:lang w:bidi="th-TH"/>
        </w:rPr>
      </w:pPr>
    </w:p>
    <w:p w14:paraId="406D23CA" w14:textId="7E6F26FC" w:rsidR="00A940B8" w:rsidRDefault="00A940B8">
      <w:pPr>
        <w:spacing w:line="240" w:lineRule="auto"/>
        <w:rPr>
          <w:b/>
          <w:sz w:val="24"/>
          <w:szCs w:val="24"/>
        </w:rPr>
      </w:pPr>
      <w:r>
        <w:rPr>
          <w:szCs w:val="24"/>
        </w:rPr>
        <w:br w:type="page"/>
      </w:r>
    </w:p>
    <w:p w14:paraId="3A0C3EF3" w14:textId="46550FFD" w:rsidR="006D4AFC" w:rsidRPr="009426D0" w:rsidRDefault="006D4AFC" w:rsidP="006D4AFC">
      <w:pPr>
        <w:pStyle w:val="Heading1"/>
        <w:spacing w:before="0" w:after="0" w:line="240" w:lineRule="atLeast"/>
        <w:ind w:left="540" w:hanging="540"/>
        <w:rPr>
          <w:szCs w:val="24"/>
        </w:rPr>
      </w:pPr>
      <w:r w:rsidRPr="009426D0">
        <w:rPr>
          <w:szCs w:val="24"/>
        </w:rPr>
        <w:lastRenderedPageBreak/>
        <w:t>Earnings</w:t>
      </w:r>
      <w:r w:rsidR="0059511B">
        <w:rPr>
          <w:szCs w:val="24"/>
        </w:rPr>
        <w:t xml:space="preserve"> </w:t>
      </w:r>
      <w:r w:rsidRPr="009426D0">
        <w:rPr>
          <w:szCs w:val="24"/>
        </w:rPr>
        <w:t>per share</w:t>
      </w:r>
    </w:p>
    <w:p w14:paraId="2A9CFC24" w14:textId="5F6FF529" w:rsidR="006D4AFC" w:rsidRPr="00A940B8" w:rsidRDefault="006D4AFC" w:rsidP="00A940B8">
      <w:pPr>
        <w:pStyle w:val="BodyText"/>
        <w:spacing w:after="0"/>
        <w:rPr>
          <w:szCs w:val="22"/>
          <w:lang w:val="en-GB"/>
        </w:rPr>
      </w:pPr>
    </w:p>
    <w:p w14:paraId="651D1D1A" w14:textId="3A3A2BCB" w:rsidR="006D4AFC" w:rsidRPr="009426D0" w:rsidRDefault="002257DF" w:rsidP="002257DF">
      <w:pPr>
        <w:tabs>
          <w:tab w:val="left" w:pos="2127"/>
        </w:tabs>
        <w:spacing w:line="240" w:lineRule="auto"/>
        <w:ind w:left="540"/>
        <w:rPr>
          <w:b/>
          <w:bCs/>
          <w:i/>
          <w:iCs/>
        </w:rPr>
      </w:pPr>
      <w:r w:rsidRPr="009426D0">
        <w:rPr>
          <w:b/>
          <w:bCs/>
          <w:i/>
          <w:iCs/>
        </w:rPr>
        <w:t>Basic earnings</w:t>
      </w:r>
      <w:r w:rsidR="007E06A7">
        <w:rPr>
          <w:b/>
          <w:bCs/>
          <w:i/>
          <w:iCs/>
        </w:rPr>
        <w:t xml:space="preserve"> </w:t>
      </w:r>
      <w:r w:rsidRPr="009426D0">
        <w:rPr>
          <w:b/>
          <w:bCs/>
          <w:i/>
          <w:iCs/>
        </w:rPr>
        <w:t>per share</w:t>
      </w:r>
    </w:p>
    <w:p w14:paraId="49BBF39F" w14:textId="0BCAA5CC" w:rsidR="002257DF" w:rsidRPr="00A940B8" w:rsidRDefault="002257DF" w:rsidP="00A940B8">
      <w:pPr>
        <w:pStyle w:val="BodyText"/>
        <w:spacing w:after="0"/>
        <w:rPr>
          <w:szCs w:val="22"/>
          <w:lang w:val="en-GB"/>
        </w:rPr>
      </w:pPr>
    </w:p>
    <w:p w14:paraId="29AC19B1" w14:textId="6AAA7C5F" w:rsidR="002257DF" w:rsidRPr="009426D0" w:rsidRDefault="002257DF" w:rsidP="002257DF">
      <w:pPr>
        <w:spacing w:line="240" w:lineRule="atLeast"/>
        <w:ind w:left="540" w:right="45"/>
        <w:jc w:val="both"/>
      </w:pPr>
      <w:r w:rsidRPr="009426D0">
        <w:t>The calculations of basic earnings</w:t>
      </w:r>
      <w:r w:rsidR="0059511B">
        <w:t xml:space="preserve"> </w:t>
      </w:r>
      <w:r w:rsidRPr="009426D0">
        <w:t xml:space="preserve">per share for the </w:t>
      </w:r>
      <w:r w:rsidR="00C36B15">
        <w:t>nine</w:t>
      </w:r>
      <w:r w:rsidR="00031E42">
        <w:t xml:space="preserve">-month period ended </w:t>
      </w:r>
      <w:r w:rsidR="00633BED" w:rsidRPr="00633BED">
        <w:t xml:space="preserve">30 </w:t>
      </w:r>
      <w:r w:rsidR="00C36B15" w:rsidRPr="00C36B15">
        <w:t xml:space="preserve">September </w:t>
      </w:r>
      <w:r w:rsidR="00031E42">
        <w:t>2025 and 2024</w:t>
      </w:r>
      <w:r w:rsidR="004B060D">
        <w:t xml:space="preserve"> </w:t>
      </w:r>
      <w:r w:rsidRPr="009426D0">
        <w:t>were based on the profit</w:t>
      </w:r>
      <w:r w:rsidR="0059511B">
        <w:t xml:space="preserve"> </w:t>
      </w:r>
      <w:r w:rsidRPr="009426D0">
        <w:t xml:space="preserve">for the </w:t>
      </w:r>
      <w:r w:rsidRPr="009426D0">
        <w:rPr>
          <w:spacing w:val="-2"/>
        </w:rPr>
        <w:t>period</w:t>
      </w:r>
      <w:r w:rsidRPr="009426D0">
        <w:t xml:space="preserve"> attributable to </w:t>
      </w:r>
      <w:r w:rsidRPr="009426D0">
        <w:rPr>
          <w:shd w:val="clear" w:color="auto" w:fill="FFFFFF"/>
        </w:rPr>
        <w:t xml:space="preserve">ordinary </w:t>
      </w:r>
      <w:r w:rsidRPr="009426D0">
        <w:rPr>
          <w:spacing w:val="-2"/>
          <w:shd w:val="clear" w:color="auto" w:fill="FFFFFF"/>
        </w:rPr>
        <w:t xml:space="preserve">shareholders </w:t>
      </w:r>
      <w:r w:rsidRPr="009426D0">
        <w:rPr>
          <w:spacing w:val="-2"/>
        </w:rPr>
        <w:t xml:space="preserve">of the Company and the number of ordinary shares outstanding during the </w:t>
      </w:r>
      <w:r w:rsidR="00696F4C" w:rsidRPr="009426D0">
        <w:rPr>
          <w:spacing w:val="-2"/>
        </w:rPr>
        <w:t>period</w:t>
      </w:r>
      <w:r w:rsidRPr="009426D0">
        <w:rPr>
          <w:spacing w:val="-2"/>
        </w:rPr>
        <w:t xml:space="preserve"> as follows:</w:t>
      </w:r>
      <w:r w:rsidRPr="009426D0">
        <w:t xml:space="preserve"> </w:t>
      </w:r>
    </w:p>
    <w:p w14:paraId="6E28420C" w14:textId="030FF381" w:rsidR="00F22920" w:rsidRPr="00A940B8" w:rsidRDefault="00F22920" w:rsidP="00A940B8">
      <w:pPr>
        <w:pStyle w:val="BodyText"/>
        <w:spacing w:after="0"/>
        <w:rPr>
          <w:szCs w:val="22"/>
          <w:lang w:val="en-GB"/>
        </w:rPr>
      </w:pPr>
    </w:p>
    <w:tbl>
      <w:tblPr>
        <w:tblW w:w="9720" w:type="dxa"/>
        <w:tblInd w:w="450" w:type="dxa"/>
        <w:tblLayout w:type="fixed"/>
        <w:tblCellMar>
          <w:left w:w="79" w:type="dxa"/>
          <w:right w:w="79" w:type="dxa"/>
        </w:tblCellMar>
        <w:tblLook w:val="04A0" w:firstRow="1" w:lastRow="0" w:firstColumn="1" w:lastColumn="0" w:noHBand="0" w:noVBand="1"/>
      </w:tblPr>
      <w:tblGrid>
        <w:gridCol w:w="4140"/>
        <w:gridCol w:w="1260"/>
        <w:gridCol w:w="243"/>
        <w:gridCol w:w="27"/>
        <w:gridCol w:w="1170"/>
        <w:gridCol w:w="180"/>
        <w:gridCol w:w="56"/>
        <w:gridCol w:w="1204"/>
        <w:gridCol w:w="180"/>
        <w:gridCol w:w="61"/>
        <w:gridCol w:w="1199"/>
      </w:tblGrid>
      <w:tr w:rsidR="00433E4F" w:rsidRPr="009426D0" w14:paraId="68839DE7" w14:textId="77777777" w:rsidTr="007F3C7B">
        <w:trPr>
          <w:cantSplit/>
          <w:tblHeader/>
        </w:trPr>
        <w:tc>
          <w:tcPr>
            <w:tcW w:w="4140" w:type="dxa"/>
          </w:tcPr>
          <w:p w14:paraId="168FC430" w14:textId="77777777" w:rsidR="00433E4F" w:rsidRPr="009426D0" w:rsidRDefault="00433E4F" w:rsidP="007F3C7B">
            <w:pPr>
              <w:spacing w:line="228" w:lineRule="auto"/>
              <w:rPr>
                <w:i/>
                <w:iCs/>
                <w:color w:val="0000FF"/>
                <w:szCs w:val="22"/>
              </w:rPr>
            </w:pPr>
          </w:p>
        </w:tc>
        <w:tc>
          <w:tcPr>
            <w:tcW w:w="2700" w:type="dxa"/>
            <w:gridSpan w:val="4"/>
            <w:hideMark/>
          </w:tcPr>
          <w:p w14:paraId="2466323E" w14:textId="77777777" w:rsidR="00433E4F" w:rsidRPr="009426D0" w:rsidRDefault="00433E4F" w:rsidP="007F3C7B">
            <w:pPr>
              <w:pStyle w:val="acctmergecolhdg"/>
              <w:spacing w:line="228" w:lineRule="auto"/>
              <w:rPr>
                <w:szCs w:val="22"/>
              </w:rPr>
            </w:pPr>
            <w:r w:rsidRPr="009426D0">
              <w:rPr>
                <w:szCs w:val="22"/>
              </w:rPr>
              <w:t xml:space="preserve">Consolidated </w:t>
            </w:r>
          </w:p>
          <w:p w14:paraId="7FA22EF7" w14:textId="77777777" w:rsidR="00433E4F" w:rsidRPr="009426D0" w:rsidRDefault="00433E4F" w:rsidP="007F3C7B">
            <w:pPr>
              <w:pStyle w:val="acctmergecolhdg"/>
              <w:spacing w:line="228" w:lineRule="auto"/>
              <w:rPr>
                <w:szCs w:val="22"/>
              </w:rPr>
            </w:pPr>
            <w:r w:rsidRPr="009426D0">
              <w:rPr>
                <w:szCs w:val="22"/>
              </w:rPr>
              <w:t xml:space="preserve">financial statements </w:t>
            </w:r>
          </w:p>
        </w:tc>
        <w:tc>
          <w:tcPr>
            <w:tcW w:w="180" w:type="dxa"/>
          </w:tcPr>
          <w:p w14:paraId="0BF0ADA6" w14:textId="77777777" w:rsidR="00433E4F" w:rsidRPr="009426D0" w:rsidRDefault="00433E4F" w:rsidP="007F3C7B">
            <w:pPr>
              <w:pStyle w:val="acctmergecolhdg"/>
              <w:spacing w:line="228" w:lineRule="auto"/>
              <w:rPr>
                <w:szCs w:val="22"/>
              </w:rPr>
            </w:pPr>
          </w:p>
        </w:tc>
        <w:tc>
          <w:tcPr>
            <w:tcW w:w="2700" w:type="dxa"/>
            <w:gridSpan w:val="5"/>
            <w:hideMark/>
          </w:tcPr>
          <w:p w14:paraId="2B426CC8" w14:textId="77777777" w:rsidR="00433E4F" w:rsidRPr="009426D0" w:rsidRDefault="00433E4F" w:rsidP="007F3C7B">
            <w:pPr>
              <w:pStyle w:val="acctmergecolhdg"/>
              <w:spacing w:line="228" w:lineRule="auto"/>
              <w:rPr>
                <w:szCs w:val="22"/>
              </w:rPr>
            </w:pPr>
            <w:r w:rsidRPr="009426D0">
              <w:rPr>
                <w:szCs w:val="22"/>
              </w:rPr>
              <w:t xml:space="preserve">Separate </w:t>
            </w:r>
          </w:p>
          <w:p w14:paraId="2E540654" w14:textId="77777777" w:rsidR="00433E4F" w:rsidRPr="009426D0" w:rsidRDefault="00433E4F" w:rsidP="007F3C7B">
            <w:pPr>
              <w:pStyle w:val="acctmergecolhdg"/>
              <w:spacing w:line="228" w:lineRule="auto"/>
              <w:rPr>
                <w:szCs w:val="22"/>
              </w:rPr>
            </w:pPr>
            <w:r w:rsidRPr="009426D0">
              <w:rPr>
                <w:szCs w:val="22"/>
              </w:rPr>
              <w:t xml:space="preserve">financial statements </w:t>
            </w:r>
          </w:p>
        </w:tc>
      </w:tr>
      <w:tr w:rsidR="0086065B" w:rsidRPr="009426D0" w14:paraId="5A6AE441" w14:textId="77777777" w:rsidTr="007F3C7B">
        <w:trPr>
          <w:cantSplit/>
          <w:tblHeader/>
        </w:trPr>
        <w:tc>
          <w:tcPr>
            <w:tcW w:w="4140" w:type="dxa"/>
          </w:tcPr>
          <w:p w14:paraId="1C4D9B82" w14:textId="352458CD" w:rsidR="0086065B" w:rsidRPr="009426D0" w:rsidRDefault="00C36B15" w:rsidP="0086065B">
            <w:pPr>
              <w:pStyle w:val="acctfourfigures"/>
              <w:tabs>
                <w:tab w:val="clear" w:pos="765"/>
              </w:tabs>
              <w:spacing w:line="230" w:lineRule="auto"/>
              <w:ind w:left="182" w:hanging="180"/>
              <w:rPr>
                <w:b/>
                <w:bCs/>
                <w:i/>
                <w:iCs/>
                <w:szCs w:val="22"/>
              </w:rPr>
            </w:pPr>
            <w:r>
              <w:rPr>
                <w:b/>
                <w:bCs/>
                <w:i/>
                <w:iCs/>
                <w:szCs w:val="22"/>
              </w:rPr>
              <w:t>Nine</w:t>
            </w:r>
            <w:r w:rsidR="005523A9" w:rsidRPr="00D41B3B">
              <w:rPr>
                <w:b/>
                <w:bCs/>
                <w:i/>
                <w:iCs/>
                <w:szCs w:val="22"/>
              </w:rPr>
              <w:t>-month period ended</w:t>
            </w:r>
            <w:r w:rsidR="005523A9" w:rsidRPr="00D41B3B">
              <w:rPr>
                <w:rFonts w:cstheme="minorBidi" w:hint="cs"/>
                <w:b/>
                <w:bCs/>
                <w:i/>
                <w:iCs/>
                <w:szCs w:val="22"/>
                <w:cs/>
              </w:rPr>
              <w:t xml:space="preserve"> </w:t>
            </w:r>
            <w:r w:rsidR="00633BED" w:rsidRPr="00633BED">
              <w:rPr>
                <w:rFonts w:cstheme="minorBidi"/>
                <w:b/>
                <w:bCs/>
                <w:i/>
                <w:iCs/>
                <w:szCs w:val="22"/>
              </w:rPr>
              <w:t xml:space="preserve">30 </w:t>
            </w:r>
            <w:r w:rsidRPr="00C36B15">
              <w:rPr>
                <w:rFonts w:cstheme="minorBidi"/>
                <w:b/>
                <w:bCs/>
                <w:i/>
                <w:iCs/>
                <w:szCs w:val="22"/>
              </w:rPr>
              <w:t>September</w:t>
            </w:r>
          </w:p>
        </w:tc>
        <w:tc>
          <w:tcPr>
            <w:tcW w:w="1260" w:type="dxa"/>
            <w:hideMark/>
          </w:tcPr>
          <w:p w14:paraId="685395FA" w14:textId="7DBF1782"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sidR="004B060D">
              <w:rPr>
                <w:b w:val="0"/>
                <w:bCs/>
                <w:szCs w:val="22"/>
              </w:rPr>
              <w:t>5</w:t>
            </w:r>
          </w:p>
        </w:tc>
        <w:tc>
          <w:tcPr>
            <w:tcW w:w="270" w:type="dxa"/>
            <w:gridSpan w:val="2"/>
          </w:tcPr>
          <w:p w14:paraId="69AD8A29" w14:textId="77777777" w:rsidR="0086065B" w:rsidRPr="009426D0" w:rsidRDefault="0086065B" w:rsidP="0086065B">
            <w:pPr>
              <w:pStyle w:val="acctmergecolhdg"/>
              <w:spacing w:line="240" w:lineRule="atLeast"/>
              <w:rPr>
                <w:b w:val="0"/>
                <w:bCs/>
                <w:szCs w:val="22"/>
              </w:rPr>
            </w:pPr>
          </w:p>
        </w:tc>
        <w:tc>
          <w:tcPr>
            <w:tcW w:w="1170" w:type="dxa"/>
            <w:hideMark/>
          </w:tcPr>
          <w:p w14:paraId="419A27C7" w14:textId="3E5E60A9"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sidR="004B060D">
              <w:rPr>
                <w:b w:val="0"/>
                <w:bCs/>
                <w:szCs w:val="22"/>
              </w:rPr>
              <w:t>4</w:t>
            </w:r>
          </w:p>
        </w:tc>
        <w:tc>
          <w:tcPr>
            <w:tcW w:w="180" w:type="dxa"/>
          </w:tcPr>
          <w:p w14:paraId="51F4D1D0" w14:textId="77777777" w:rsidR="0086065B" w:rsidRPr="009426D0" w:rsidRDefault="0086065B" w:rsidP="0086065B">
            <w:pPr>
              <w:pStyle w:val="acctmergecolhdg"/>
              <w:spacing w:line="228" w:lineRule="auto"/>
              <w:rPr>
                <w:b w:val="0"/>
                <w:bCs/>
                <w:szCs w:val="22"/>
              </w:rPr>
            </w:pPr>
          </w:p>
        </w:tc>
        <w:tc>
          <w:tcPr>
            <w:tcW w:w="1260" w:type="dxa"/>
            <w:gridSpan w:val="2"/>
            <w:hideMark/>
          </w:tcPr>
          <w:p w14:paraId="3821EE35" w14:textId="652604CA"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sidR="004B060D">
              <w:rPr>
                <w:b w:val="0"/>
                <w:bCs/>
                <w:szCs w:val="22"/>
              </w:rPr>
              <w:t>5</w:t>
            </w:r>
          </w:p>
        </w:tc>
        <w:tc>
          <w:tcPr>
            <w:tcW w:w="180" w:type="dxa"/>
          </w:tcPr>
          <w:p w14:paraId="08BC3256" w14:textId="77777777" w:rsidR="0086065B" w:rsidRPr="009426D0" w:rsidRDefault="0086065B" w:rsidP="0086065B">
            <w:pPr>
              <w:pStyle w:val="acctmergecolhdg"/>
              <w:spacing w:line="240" w:lineRule="atLeast"/>
              <w:rPr>
                <w:b w:val="0"/>
                <w:bCs/>
                <w:szCs w:val="22"/>
              </w:rPr>
            </w:pPr>
          </w:p>
        </w:tc>
        <w:tc>
          <w:tcPr>
            <w:tcW w:w="1260" w:type="dxa"/>
            <w:gridSpan w:val="2"/>
            <w:hideMark/>
          </w:tcPr>
          <w:p w14:paraId="36E3C0DE" w14:textId="5B1AC15D"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sidR="004B060D">
              <w:rPr>
                <w:b w:val="0"/>
                <w:bCs/>
                <w:szCs w:val="22"/>
              </w:rPr>
              <w:t>4</w:t>
            </w:r>
          </w:p>
        </w:tc>
      </w:tr>
      <w:tr w:rsidR="00433E4F" w:rsidRPr="009426D0" w14:paraId="53105BA7"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51C38920" w14:textId="77777777" w:rsidR="00433E4F" w:rsidRPr="009426D0" w:rsidRDefault="00433E4F" w:rsidP="007F3C7B">
            <w:pPr>
              <w:tabs>
                <w:tab w:val="left" w:pos="450"/>
                <w:tab w:val="left" w:pos="900"/>
                <w:tab w:val="left" w:pos="1440"/>
              </w:tabs>
              <w:spacing w:line="240" w:lineRule="exact"/>
              <w:ind w:right="45"/>
              <w:rPr>
                <w:szCs w:val="22"/>
              </w:rPr>
            </w:pPr>
          </w:p>
        </w:tc>
        <w:tc>
          <w:tcPr>
            <w:tcW w:w="5580" w:type="dxa"/>
            <w:gridSpan w:val="10"/>
            <w:vAlign w:val="bottom"/>
          </w:tcPr>
          <w:p w14:paraId="55705F99" w14:textId="77777777" w:rsidR="00433E4F" w:rsidRPr="009426D0" w:rsidRDefault="00433E4F" w:rsidP="007F3C7B">
            <w:pPr>
              <w:tabs>
                <w:tab w:val="left" w:pos="450"/>
              </w:tabs>
              <w:spacing w:line="240" w:lineRule="exact"/>
              <w:ind w:left="-108" w:right="-108"/>
              <w:jc w:val="center"/>
              <w:rPr>
                <w:i/>
                <w:iCs/>
                <w:szCs w:val="22"/>
              </w:rPr>
            </w:pPr>
            <w:r w:rsidRPr="009426D0">
              <w:rPr>
                <w:i/>
                <w:iCs/>
                <w:szCs w:val="22"/>
              </w:rPr>
              <w:t>(in thousand Baht / thousand shares)</w:t>
            </w:r>
          </w:p>
        </w:tc>
      </w:tr>
      <w:tr w:rsidR="00433E4F" w:rsidRPr="009426D0" w14:paraId="306080C2"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3599052A" w14:textId="67B1C76C" w:rsidR="00433E4F" w:rsidRPr="009426D0" w:rsidRDefault="00433E4F" w:rsidP="007F3C7B">
            <w:pPr>
              <w:tabs>
                <w:tab w:val="left" w:pos="450"/>
              </w:tabs>
              <w:spacing w:line="240" w:lineRule="atLeast"/>
              <w:ind w:right="-128"/>
              <w:rPr>
                <w:szCs w:val="22"/>
              </w:rPr>
            </w:pPr>
            <w:r w:rsidRPr="009426D0">
              <w:rPr>
                <w:szCs w:val="22"/>
              </w:rPr>
              <w:t xml:space="preserve">Profit attributable to ordinary </w:t>
            </w:r>
          </w:p>
        </w:tc>
        <w:tc>
          <w:tcPr>
            <w:tcW w:w="1260" w:type="dxa"/>
            <w:vAlign w:val="bottom"/>
          </w:tcPr>
          <w:p w14:paraId="4A67DA86" w14:textId="77777777" w:rsidR="00433E4F" w:rsidRPr="009426D0" w:rsidRDefault="00433E4F" w:rsidP="007F3C7B">
            <w:pPr>
              <w:tabs>
                <w:tab w:val="left" w:pos="450"/>
                <w:tab w:val="decimal" w:pos="774"/>
              </w:tabs>
              <w:spacing w:line="240" w:lineRule="atLeast"/>
              <w:ind w:left="-108"/>
              <w:rPr>
                <w:szCs w:val="22"/>
              </w:rPr>
            </w:pPr>
          </w:p>
        </w:tc>
        <w:tc>
          <w:tcPr>
            <w:tcW w:w="243" w:type="dxa"/>
            <w:vAlign w:val="bottom"/>
          </w:tcPr>
          <w:p w14:paraId="0D371E59" w14:textId="77777777" w:rsidR="00433E4F" w:rsidRPr="009426D0" w:rsidRDefault="00433E4F" w:rsidP="007F3C7B">
            <w:pPr>
              <w:tabs>
                <w:tab w:val="left" w:pos="450"/>
                <w:tab w:val="decimal" w:pos="774"/>
              </w:tabs>
              <w:spacing w:line="240" w:lineRule="atLeast"/>
              <w:ind w:left="-117"/>
              <w:rPr>
                <w:szCs w:val="22"/>
              </w:rPr>
            </w:pPr>
          </w:p>
        </w:tc>
        <w:tc>
          <w:tcPr>
            <w:tcW w:w="1197" w:type="dxa"/>
            <w:gridSpan w:val="2"/>
            <w:vAlign w:val="bottom"/>
          </w:tcPr>
          <w:p w14:paraId="169403BE" w14:textId="77777777" w:rsidR="00433E4F" w:rsidRPr="009426D0" w:rsidRDefault="00433E4F" w:rsidP="007F3C7B">
            <w:pPr>
              <w:tabs>
                <w:tab w:val="left" w:pos="450"/>
                <w:tab w:val="decimal" w:pos="774"/>
              </w:tabs>
              <w:spacing w:line="240" w:lineRule="atLeast"/>
              <w:ind w:left="-108"/>
              <w:rPr>
                <w:szCs w:val="22"/>
              </w:rPr>
            </w:pPr>
          </w:p>
        </w:tc>
        <w:tc>
          <w:tcPr>
            <w:tcW w:w="236" w:type="dxa"/>
            <w:gridSpan w:val="2"/>
            <w:vAlign w:val="bottom"/>
          </w:tcPr>
          <w:p w14:paraId="47604778" w14:textId="77777777" w:rsidR="00433E4F" w:rsidRPr="009426D0" w:rsidRDefault="00433E4F" w:rsidP="007F3C7B">
            <w:pPr>
              <w:tabs>
                <w:tab w:val="left" w:pos="450"/>
                <w:tab w:val="decimal" w:pos="774"/>
              </w:tabs>
              <w:spacing w:line="240" w:lineRule="atLeast"/>
              <w:ind w:left="-117"/>
              <w:rPr>
                <w:szCs w:val="22"/>
              </w:rPr>
            </w:pPr>
          </w:p>
        </w:tc>
        <w:tc>
          <w:tcPr>
            <w:tcW w:w="1204" w:type="dxa"/>
            <w:vAlign w:val="bottom"/>
          </w:tcPr>
          <w:p w14:paraId="53A2B051"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c>
          <w:tcPr>
            <w:tcW w:w="241" w:type="dxa"/>
            <w:gridSpan w:val="2"/>
            <w:vAlign w:val="bottom"/>
          </w:tcPr>
          <w:p w14:paraId="2352F895" w14:textId="77777777" w:rsidR="00433E4F" w:rsidRPr="009426D0" w:rsidRDefault="00433E4F" w:rsidP="007F3C7B">
            <w:pPr>
              <w:tabs>
                <w:tab w:val="left" w:pos="450"/>
                <w:tab w:val="decimal" w:pos="774"/>
              </w:tabs>
              <w:spacing w:line="240" w:lineRule="atLeast"/>
              <w:ind w:left="-117"/>
              <w:rPr>
                <w:szCs w:val="22"/>
              </w:rPr>
            </w:pPr>
          </w:p>
        </w:tc>
        <w:tc>
          <w:tcPr>
            <w:tcW w:w="1199" w:type="dxa"/>
            <w:vAlign w:val="bottom"/>
          </w:tcPr>
          <w:p w14:paraId="411727D9"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r>
      <w:tr w:rsidR="00AC6440" w:rsidRPr="009426D0" w14:paraId="30559DC6" w14:textId="77777777" w:rsidTr="007515BE">
        <w:tblPrEx>
          <w:tblCellMar>
            <w:left w:w="108" w:type="dxa"/>
            <w:right w:w="108" w:type="dxa"/>
          </w:tblCellMar>
          <w:tblLook w:val="0000" w:firstRow="0" w:lastRow="0" w:firstColumn="0" w:lastColumn="0" w:noHBand="0" w:noVBand="0"/>
        </w:tblPrEx>
        <w:trPr>
          <w:cantSplit/>
          <w:trHeight w:val="20"/>
        </w:trPr>
        <w:tc>
          <w:tcPr>
            <w:tcW w:w="4140" w:type="dxa"/>
          </w:tcPr>
          <w:p w14:paraId="01384C8D" w14:textId="77777777" w:rsidR="00AC6440" w:rsidRPr="009426D0" w:rsidRDefault="00AC6440" w:rsidP="00AC6440">
            <w:pPr>
              <w:tabs>
                <w:tab w:val="left" w:pos="450"/>
              </w:tabs>
              <w:spacing w:line="240" w:lineRule="atLeast"/>
              <w:rPr>
                <w:szCs w:val="22"/>
              </w:rPr>
            </w:pPr>
            <w:r w:rsidRPr="009426D0">
              <w:rPr>
                <w:szCs w:val="22"/>
              </w:rPr>
              <w:t xml:space="preserve">   shareholders of the Company (basic)</w:t>
            </w:r>
          </w:p>
        </w:tc>
        <w:tc>
          <w:tcPr>
            <w:tcW w:w="1260" w:type="dxa"/>
            <w:tcBorders>
              <w:bottom w:val="double" w:sz="4" w:space="0" w:color="auto"/>
            </w:tcBorders>
            <w:vAlign w:val="bottom"/>
          </w:tcPr>
          <w:p w14:paraId="67DD67EE" w14:textId="174A7D0B" w:rsidR="00AC6440" w:rsidRPr="00AC6440" w:rsidRDefault="007515BE" w:rsidP="00AC6440">
            <w:pPr>
              <w:pStyle w:val="acctfourfigures"/>
              <w:tabs>
                <w:tab w:val="clear" w:pos="765"/>
                <w:tab w:val="decimal" w:pos="1042"/>
              </w:tabs>
              <w:spacing w:line="240" w:lineRule="atLeast"/>
              <w:ind w:right="-79"/>
              <w:rPr>
                <w:szCs w:val="22"/>
              </w:rPr>
            </w:pPr>
            <w:r w:rsidRPr="007515BE">
              <w:rPr>
                <w:szCs w:val="22"/>
              </w:rPr>
              <w:t>4,521,914</w:t>
            </w:r>
          </w:p>
        </w:tc>
        <w:tc>
          <w:tcPr>
            <w:tcW w:w="243" w:type="dxa"/>
            <w:vAlign w:val="bottom"/>
          </w:tcPr>
          <w:p w14:paraId="33E903D5" w14:textId="77777777" w:rsidR="00AC6440" w:rsidRPr="00AC6440" w:rsidRDefault="00AC6440" w:rsidP="00AC6440">
            <w:pPr>
              <w:pStyle w:val="acctfourfigures"/>
              <w:tabs>
                <w:tab w:val="clear" w:pos="765"/>
                <w:tab w:val="decimal" w:pos="1185"/>
              </w:tabs>
              <w:spacing w:line="240" w:lineRule="atLeast"/>
              <w:ind w:right="-79"/>
              <w:rPr>
                <w:szCs w:val="22"/>
              </w:rPr>
            </w:pPr>
          </w:p>
        </w:tc>
        <w:tc>
          <w:tcPr>
            <w:tcW w:w="1197" w:type="dxa"/>
            <w:gridSpan w:val="2"/>
            <w:tcBorders>
              <w:bottom w:val="double" w:sz="4" w:space="0" w:color="auto"/>
            </w:tcBorders>
            <w:vAlign w:val="bottom"/>
          </w:tcPr>
          <w:p w14:paraId="0D44D6AD" w14:textId="1FC59A4A" w:rsidR="00AC6440" w:rsidRPr="00AC6440" w:rsidRDefault="00A40606" w:rsidP="00AC6440">
            <w:pPr>
              <w:pStyle w:val="acctfourfigures"/>
              <w:tabs>
                <w:tab w:val="clear" w:pos="765"/>
                <w:tab w:val="decimal" w:pos="1185"/>
              </w:tabs>
              <w:spacing w:line="240" w:lineRule="atLeast"/>
              <w:ind w:right="-20"/>
              <w:rPr>
                <w:szCs w:val="22"/>
              </w:rPr>
            </w:pPr>
            <w:r w:rsidRPr="00A40606">
              <w:rPr>
                <w:szCs w:val="22"/>
              </w:rPr>
              <w:t>3,990,525</w:t>
            </w:r>
          </w:p>
        </w:tc>
        <w:tc>
          <w:tcPr>
            <w:tcW w:w="236" w:type="dxa"/>
            <w:gridSpan w:val="2"/>
            <w:vAlign w:val="bottom"/>
          </w:tcPr>
          <w:p w14:paraId="24EC6B96" w14:textId="791BED96" w:rsidR="00AC6440" w:rsidRPr="00AC6440" w:rsidRDefault="00AC6440" w:rsidP="00AC6440">
            <w:pPr>
              <w:pStyle w:val="acctfourfigures"/>
              <w:tabs>
                <w:tab w:val="clear" w:pos="765"/>
                <w:tab w:val="decimal" w:pos="1185"/>
              </w:tabs>
              <w:spacing w:line="240" w:lineRule="atLeast"/>
              <w:ind w:right="-79"/>
              <w:rPr>
                <w:szCs w:val="22"/>
              </w:rPr>
            </w:pPr>
          </w:p>
        </w:tc>
        <w:tc>
          <w:tcPr>
            <w:tcW w:w="1204" w:type="dxa"/>
            <w:tcBorders>
              <w:bottom w:val="double" w:sz="4" w:space="0" w:color="auto"/>
            </w:tcBorders>
            <w:vAlign w:val="bottom"/>
          </w:tcPr>
          <w:p w14:paraId="1CE830F0" w14:textId="7ABCC978" w:rsidR="00AC6440" w:rsidRPr="00AC6440" w:rsidRDefault="007515BE" w:rsidP="00AC6440">
            <w:pPr>
              <w:pStyle w:val="acctfourfigures"/>
              <w:tabs>
                <w:tab w:val="clear" w:pos="765"/>
                <w:tab w:val="decimal" w:pos="982"/>
              </w:tabs>
              <w:spacing w:line="240" w:lineRule="atLeast"/>
              <w:ind w:right="-79"/>
              <w:rPr>
                <w:szCs w:val="22"/>
              </w:rPr>
            </w:pPr>
            <w:r w:rsidRPr="007515BE">
              <w:rPr>
                <w:szCs w:val="22"/>
              </w:rPr>
              <w:t>1,632,445</w:t>
            </w:r>
          </w:p>
        </w:tc>
        <w:tc>
          <w:tcPr>
            <w:tcW w:w="241" w:type="dxa"/>
            <w:gridSpan w:val="2"/>
            <w:vAlign w:val="bottom"/>
          </w:tcPr>
          <w:p w14:paraId="12AA19B1" w14:textId="77777777" w:rsidR="00AC6440" w:rsidRPr="00AC6440" w:rsidRDefault="00AC6440" w:rsidP="00AC6440">
            <w:pPr>
              <w:pStyle w:val="acctfourfigures"/>
              <w:tabs>
                <w:tab w:val="clear" w:pos="765"/>
                <w:tab w:val="decimal" w:pos="1185"/>
              </w:tabs>
              <w:spacing w:line="240" w:lineRule="atLeast"/>
              <w:ind w:right="-79"/>
              <w:rPr>
                <w:szCs w:val="22"/>
              </w:rPr>
            </w:pPr>
          </w:p>
        </w:tc>
        <w:tc>
          <w:tcPr>
            <w:tcW w:w="1199" w:type="dxa"/>
            <w:tcBorders>
              <w:bottom w:val="double" w:sz="4" w:space="0" w:color="auto"/>
            </w:tcBorders>
            <w:vAlign w:val="bottom"/>
          </w:tcPr>
          <w:p w14:paraId="22A85F1D" w14:textId="41DAC00D" w:rsidR="00AC6440" w:rsidRPr="00AC6440" w:rsidRDefault="00E40F7F" w:rsidP="00AC6440">
            <w:pPr>
              <w:pStyle w:val="acctfourfigures"/>
              <w:tabs>
                <w:tab w:val="clear" w:pos="765"/>
                <w:tab w:val="decimal" w:pos="1005"/>
              </w:tabs>
              <w:spacing w:line="240" w:lineRule="atLeast"/>
              <w:ind w:right="-105"/>
              <w:rPr>
                <w:szCs w:val="22"/>
              </w:rPr>
            </w:pPr>
            <w:r w:rsidRPr="00E40F7F">
              <w:rPr>
                <w:szCs w:val="22"/>
              </w:rPr>
              <w:t>439,351</w:t>
            </w:r>
          </w:p>
        </w:tc>
      </w:tr>
      <w:tr w:rsidR="00C227B3" w:rsidRPr="009426D0" w14:paraId="3F544ACC" w14:textId="77777777" w:rsidTr="007515BE">
        <w:tblPrEx>
          <w:tblCellMar>
            <w:left w:w="108" w:type="dxa"/>
            <w:right w:w="108" w:type="dxa"/>
          </w:tblCellMar>
          <w:tblLook w:val="0000" w:firstRow="0" w:lastRow="0" w:firstColumn="0" w:lastColumn="0" w:noHBand="0" w:noVBand="0"/>
        </w:tblPrEx>
        <w:trPr>
          <w:cantSplit/>
          <w:trHeight w:val="20"/>
        </w:trPr>
        <w:tc>
          <w:tcPr>
            <w:tcW w:w="4140" w:type="dxa"/>
          </w:tcPr>
          <w:p w14:paraId="5F927E48" w14:textId="77777777" w:rsidR="00C227B3" w:rsidRPr="009426D0" w:rsidRDefault="00C227B3" w:rsidP="00C227B3">
            <w:pPr>
              <w:tabs>
                <w:tab w:val="left" w:pos="450"/>
              </w:tabs>
              <w:spacing w:line="240" w:lineRule="atLeast"/>
              <w:rPr>
                <w:szCs w:val="22"/>
              </w:rPr>
            </w:pPr>
            <w:r w:rsidRPr="009426D0">
              <w:rPr>
                <w:szCs w:val="22"/>
              </w:rPr>
              <w:t xml:space="preserve">Number of ordinary shares outstanding </w:t>
            </w:r>
            <w:r w:rsidRPr="009426D0">
              <w:rPr>
                <w:szCs w:val="22"/>
              </w:rPr>
              <w:br/>
              <w:t xml:space="preserve">   issued and paid-up</w:t>
            </w:r>
          </w:p>
        </w:tc>
        <w:tc>
          <w:tcPr>
            <w:tcW w:w="1260" w:type="dxa"/>
            <w:tcBorders>
              <w:top w:val="double" w:sz="4" w:space="0" w:color="auto"/>
            </w:tcBorders>
            <w:vAlign w:val="bottom"/>
          </w:tcPr>
          <w:p w14:paraId="120389B1" w14:textId="00067CC2" w:rsidR="00C227B3" w:rsidRPr="00AA4610" w:rsidRDefault="007515BE" w:rsidP="00C227B3">
            <w:pPr>
              <w:pStyle w:val="acctfourfigures"/>
              <w:tabs>
                <w:tab w:val="clear" w:pos="765"/>
                <w:tab w:val="decimal" w:pos="1042"/>
              </w:tabs>
              <w:spacing w:line="240" w:lineRule="atLeast"/>
              <w:ind w:right="-79"/>
              <w:rPr>
                <w:szCs w:val="22"/>
              </w:rPr>
            </w:pPr>
            <w:r w:rsidRPr="007515BE">
              <w:rPr>
                <w:szCs w:val="22"/>
              </w:rPr>
              <w:t>32,004,961</w:t>
            </w:r>
          </w:p>
        </w:tc>
        <w:tc>
          <w:tcPr>
            <w:tcW w:w="243" w:type="dxa"/>
            <w:vAlign w:val="bottom"/>
          </w:tcPr>
          <w:p w14:paraId="2CC6169B" w14:textId="77777777" w:rsidR="00C227B3" w:rsidRPr="00AA4610" w:rsidRDefault="00C227B3" w:rsidP="00C227B3">
            <w:pPr>
              <w:pStyle w:val="acctfourfigures"/>
              <w:tabs>
                <w:tab w:val="clear" w:pos="765"/>
                <w:tab w:val="decimal" w:pos="1185"/>
              </w:tabs>
              <w:spacing w:line="240" w:lineRule="atLeast"/>
              <w:ind w:right="-79"/>
              <w:rPr>
                <w:szCs w:val="22"/>
              </w:rPr>
            </w:pPr>
          </w:p>
        </w:tc>
        <w:tc>
          <w:tcPr>
            <w:tcW w:w="1197" w:type="dxa"/>
            <w:gridSpan w:val="2"/>
            <w:tcBorders>
              <w:top w:val="double" w:sz="4" w:space="0" w:color="auto"/>
            </w:tcBorders>
            <w:vAlign w:val="bottom"/>
          </w:tcPr>
          <w:p w14:paraId="465E00D7" w14:textId="7C25F301" w:rsidR="00C227B3" w:rsidRPr="00AA4610" w:rsidRDefault="007515BE" w:rsidP="00C227B3">
            <w:pPr>
              <w:pStyle w:val="acctfourfigures"/>
              <w:tabs>
                <w:tab w:val="clear" w:pos="765"/>
                <w:tab w:val="decimal" w:pos="1185"/>
              </w:tabs>
              <w:spacing w:line="240" w:lineRule="atLeast"/>
              <w:ind w:right="-18"/>
              <w:rPr>
                <w:szCs w:val="22"/>
              </w:rPr>
            </w:pPr>
            <w:r w:rsidRPr="007515BE">
              <w:rPr>
                <w:szCs w:val="22"/>
              </w:rPr>
              <w:t>32,004,961</w:t>
            </w:r>
          </w:p>
        </w:tc>
        <w:tc>
          <w:tcPr>
            <w:tcW w:w="236" w:type="dxa"/>
            <w:gridSpan w:val="2"/>
            <w:vAlign w:val="bottom"/>
          </w:tcPr>
          <w:p w14:paraId="1F530B5A" w14:textId="77777777" w:rsidR="00C227B3" w:rsidRPr="00AA4610" w:rsidRDefault="00C227B3" w:rsidP="00C227B3">
            <w:pPr>
              <w:pStyle w:val="acctfourfigures"/>
              <w:tabs>
                <w:tab w:val="clear" w:pos="765"/>
                <w:tab w:val="decimal" w:pos="1185"/>
              </w:tabs>
              <w:spacing w:line="240" w:lineRule="atLeast"/>
              <w:ind w:right="-79"/>
              <w:rPr>
                <w:szCs w:val="22"/>
              </w:rPr>
            </w:pPr>
          </w:p>
        </w:tc>
        <w:tc>
          <w:tcPr>
            <w:tcW w:w="1204" w:type="dxa"/>
            <w:tcBorders>
              <w:top w:val="double" w:sz="4" w:space="0" w:color="auto"/>
            </w:tcBorders>
            <w:vAlign w:val="bottom"/>
          </w:tcPr>
          <w:p w14:paraId="4FE74DF7" w14:textId="56E86D49" w:rsidR="00C227B3" w:rsidRPr="00AA4610" w:rsidRDefault="007515BE" w:rsidP="00C227B3">
            <w:pPr>
              <w:pStyle w:val="acctfourfigures"/>
              <w:tabs>
                <w:tab w:val="clear" w:pos="765"/>
                <w:tab w:val="left" w:pos="290"/>
              </w:tabs>
              <w:spacing w:line="240" w:lineRule="atLeast"/>
              <w:ind w:right="-79"/>
              <w:rPr>
                <w:szCs w:val="22"/>
              </w:rPr>
            </w:pPr>
            <w:r w:rsidRPr="007515BE">
              <w:rPr>
                <w:szCs w:val="22"/>
              </w:rPr>
              <w:t>32,004,961</w:t>
            </w:r>
          </w:p>
        </w:tc>
        <w:tc>
          <w:tcPr>
            <w:tcW w:w="241" w:type="dxa"/>
            <w:gridSpan w:val="2"/>
            <w:vAlign w:val="bottom"/>
          </w:tcPr>
          <w:p w14:paraId="77A6E780" w14:textId="77777777" w:rsidR="00C227B3" w:rsidRPr="00AA4610" w:rsidRDefault="00C227B3" w:rsidP="00C227B3">
            <w:pPr>
              <w:pStyle w:val="acctfourfigures"/>
              <w:tabs>
                <w:tab w:val="clear" w:pos="765"/>
                <w:tab w:val="decimal" w:pos="1185"/>
              </w:tabs>
              <w:spacing w:line="240" w:lineRule="atLeast"/>
              <w:ind w:right="-79"/>
              <w:rPr>
                <w:szCs w:val="22"/>
              </w:rPr>
            </w:pPr>
          </w:p>
        </w:tc>
        <w:tc>
          <w:tcPr>
            <w:tcW w:w="1199" w:type="dxa"/>
            <w:tcBorders>
              <w:top w:val="double" w:sz="4" w:space="0" w:color="auto"/>
            </w:tcBorders>
            <w:vAlign w:val="bottom"/>
          </w:tcPr>
          <w:p w14:paraId="590C137B" w14:textId="21E29B68" w:rsidR="00C227B3" w:rsidRPr="00AA4610" w:rsidRDefault="007515BE" w:rsidP="00C227B3">
            <w:pPr>
              <w:pStyle w:val="acctfourfigures"/>
              <w:tabs>
                <w:tab w:val="clear" w:pos="765"/>
                <w:tab w:val="decimal" w:pos="1185"/>
              </w:tabs>
              <w:spacing w:line="240" w:lineRule="atLeast"/>
              <w:ind w:right="-18"/>
              <w:rPr>
                <w:szCs w:val="22"/>
              </w:rPr>
            </w:pPr>
            <w:r w:rsidRPr="007515BE">
              <w:rPr>
                <w:szCs w:val="22"/>
              </w:rPr>
              <w:t>32,004,961</w:t>
            </w:r>
          </w:p>
        </w:tc>
      </w:tr>
      <w:tr w:rsidR="00C227B3" w:rsidRPr="009426D0" w14:paraId="1EDAAD87" w14:textId="77777777" w:rsidTr="007515BE">
        <w:tblPrEx>
          <w:tblCellMar>
            <w:left w:w="108" w:type="dxa"/>
            <w:right w:w="108" w:type="dxa"/>
          </w:tblCellMar>
          <w:tblLook w:val="0000" w:firstRow="0" w:lastRow="0" w:firstColumn="0" w:lastColumn="0" w:noHBand="0" w:noVBand="0"/>
        </w:tblPrEx>
        <w:trPr>
          <w:cantSplit/>
          <w:trHeight w:val="20"/>
        </w:trPr>
        <w:tc>
          <w:tcPr>
            <w:tcW w:w="4140" w:type="dxa"/>
          </w:tcPr>
          <w:p w14:paraId="1FC64A47" w14:textId="77777777" w:rsidR="00C227B3" w:rsidRPr="009426D0" w:rsidRDefault="00C227B3" w:rsidP="00C227B3">
            <w:pPr>
              <w:tabs>
                <w:tab w:val="left" w:pos="450"/>
              </w:tabs>
              <w:spacing w:line="240" w:lineRule="atLeast"/>
              <w:rPr>
                <w:szCs w:val="22"/>
              </w:rPr>
            </w:pPr>
            <w:r w:rsidRPr="009426D0">
              <w:rPr>
                <w:szCs w:val="22"/>
              </w:rPr>
              <w:t>Effect of share issued</w:t>
            </w:r>
          </w:p>
        </w:tc>
        <w:tc>
          <w:tcPr>
            <w:tcW w:w="1260" w:type="dxa"/>
            <w:tcBorders>
              <w:bottom w:val="single" w:sz="4" w:space="0" w:color="auto"/>
            </w:tcBorders>
            <w:vAlign w:val="bottom"/>
          </w:tcPr>
          <w:p w14:paraId="151C5B4A" w14:textId="0D70B3FC" w:rsidR="00C227B3" w:rsidRPr="00AA4610" w:rsidRDefault="007515BE" w:rsidP="00775315">
            <w:pPr>
              <w:pStyle w:val="acctfourfigures"/>
              <w:tabs>
                <w:tab w:val="clear" w:pos="765"/>
                <w:tab w:val="decimal" w:pos="1042"/>
              </w:tabs>
              <w:spacing w:line="240" w:lineRule="atLeast"/>
              <w:ind w:right="-79"/>
              <w:rPr>
                <w:szCs w:val="22"/>
              </w:rPr>
            </w:pPr>
            <w:r w:rsidRPr="007515BE">
              <w:rPr>
                <w:szCs w:val="22"/>
              </w:rPr>
              <w:t>8,010</w:t>
            </w:r>
          </w:p>
        </w:tc>
        <w:tc>
          <w:tcPr>
            <w:tcW w:w="243" w:type="dxa"/>
            <w:vAlign w:val="bottom"/>
          </w:tcPr>
          <w:p w14:paraId="7BE6E305" w14:textId="77777777" w:rsidR="00C227B3" w:rsidRPr="00AA4610" w:rsidRDefault="00C227B3" w:rsidP="00C227B3">
            <w:pPr>
              <w:pStyle w:val="acctfourfigures"/>
              <w:tabs>
                <w:tab w:val="clear" w:pos="765"/>
                <w:tab w:val="decimal" w:pos="1185"/>
              </w:tabs>
              <w:spacing w:line="240" w:lineRule="atLeast"/>
              <w:ind w:right="-79"/>
              <w:rPr>
                <w:szCs w:val="22"/>
              </w:rPr>
            </w:pPr>
          </w:p>
        </w:tc>
        <w:tc>
          <w:tcPr>
            <w:tcW w:w="1197" w:type="dxa"/>
            <w:gridSpan w:val="2"/>
            <w:tcBorders>
              <w:bottom w:val="single" w:sz="4" w:space="0" w:color="auto"/>
            </w:tcBorders>
            <w:vAlign w:val="bottom"/>
          </w:tcPr>
          <w:p w14:paraId="63A03F69" w14:textId="48A7DE3D" w:rsidR="00C227B3" w:rsidRPr="00AA4610" w:rsidRDefault="007515BE" w:rsidP="00C227B3">
            <w:pPr>
              <w:pStyle w:val="acctfourfigures"/>
              <w:tabs>
                <w:tab w:val="clear" w:pos="765"/>
                <w:tab w:val="decimal" w:pos="1185"/>
              </w:tabs>
              <w:spacing w:line="240" w:lineRule="atLeast"/>
              <w:ind w:right="-18"/>
              <w:rPr>
                <w:szCs w:val="22"/>
              </w:rPr>
            </w:pPr>
            <w:r w:rsidRPr="007515BE">
              <w:rPr>
                <w:szCs w:val="22"/>
              </w:rPr>
              <w:t>8,010</w:t>
            </w:r>
          </w:p>
        </w:tc>
        <w:tc>
          <w:tcPr>
            <w:tcW w:w="236" w:type="dxa"/>
            <w:gridSpan w:val="2"/>
            <w:vAlign w:val="bottom"/>
          </w:tcPr>
          <w:p w14:paraId="15AD7E15" w14:textId="77777777" w:rsidR="00C227B3" w:rsidRPr="00AA4610" w:rsidRDefault="00C227B3" w:rsidP="00C227B3">
            <w:pPr>
              <w:pStyle w:val="acctfourfigures"/>
              <w:tabs>
                <w:tab w:val="clear" w:pos="765"/>
                <w:tab w:val="decimal" w:pos="1185"/>
              </w:tabs>
              <w:spacing w:line="240" w:lineRule="atLeast"/>
              <w:ind w:right="-79"/>
              <w:rPr>
                <w:szCs w:val="22"/>
              </w:rPr>
            </w:pPr>
          </w:p>
        </w:tc>
        <w:tc>
          <w:tcPr>
            <w:tcW w:w="1204" w:type="dxa"/>
            <w:tcBorders>
              <w:bottom w:val="single" w:sz="4" w:space="0" w:color="auto"/>
            </w:tcBorders>
            <w:vAlign w:val="bottom"/>
          </w:tcPr>
          <w:p w14:paraId="3BCAA46D" w14:textId="6B05AFE9" w:rsidR="00C227B3" w:rsidRPr="00AA4610" w:rsidRDefault="007515BE" w:rsidP="00C227B3">
            <w:pPr>
              <w:pStyle w:val="acctfourfigures"/>
              <w:tabs>
                <w:tab w:val="clear" w:pos="765"/>
                <w:tab w:val="decimal" w:pos="982"/>
              </w:tabs>
              <w:spacing w:line="240" w:lineRule="atLeast"/>
              <w:ind w:right="-15"/>
              <w:rPr>
                <w:szCs w:val="22"/>
              </w:rPr>
            </w:pPr>
            <w:r w:rsidRPr="007515BE">
              <w:rPr>
                <w:szCs w:val="22"/>
              </w:rPr>
              <w:t>8,010</w:t>
            </w:r>
          </w:p>
        </w:tc>
        <w:tc>
          <w:tcPr>
            <w:tcW w:w="241" w:type="dxa"/>
            <w:gridSpan w:val="2"/>
            <w:vAlign w:val="bottom"/>
          </w:tcPr>
          <w:p w14:paraId="6812B74C" w14:textId="77777777" w:rsidR="00C227B3" w:rsidRPr="00AA4610" w:rsidRDefault="00C227B3" w:rsidP="00C227B3">
            <w:pPr>
              <w:pStyle w:val="acctfourfigures"/>
              <w:tabs>
                <w:tab w:val="clear" w:pos="765"/>
                <w:tab w:val="decimal" w:pos="1185"/>
              </w:tabs>
              <w:spacing w:line="240" w:lineRule="atLeast"/>
              <w:ind w:right="-79"/>
              <w:rPr>
                <w:szCs w:val="22"/>
              </w:rPr>
            </w:pPr>
          </w:p>
        </w:tc>
        <w:tc>
          <w:tcPr>
            <w:tcW w:w="1199" w:type="dxa"/>
            <w:tcBorders>
              <w:bottom w:val="single" w:sz="4" w:space="0" w:color="auto"/>
            </w:tcBorders>
            <w:vAlign w:val="bottom"/>
          </w:tcPr>
          <w:p w14:paraId="310EC650" w14:textId="61121590" w:rsidR="00C227B3" w:rsidRPr="00AA4610" w:rsidRDefault="007515BE" w:rsidP="00C227B3">
            <w:pPr>
              <w:pStyle w:val="acctfourfigures"/>
              <w:tabs>
                <w:tab w:val="clear" w:pos="765"/>
                <w:tab w:val="decimal" w:pos="1185"/>
              </w:tabs>
              <w:spacing w:line="240" w:lineRule="atLeast"/>
              <w:ind w:right="-18"/>
              <w:rPr>
                <w:szCs w:val="22"/>
              </w:rPr>
            </w:pPr>
            <w:r w:rsidRPr="007515BE">
              <w:rPr>
                <w:szCs w:val="22"/>
              </w:rPr>
              <w:t>8,010</w:t>
            </w:r>
          </w:p>
        </w:tc>
      </w:tr>
      <w:tr w:rsidR="00160002" w:rsidRPr="009426D0" w14:paraId="3FDFF2F1" w14:textId="77777777" w:rsidTr="007515BE">
        <w:tblPrEx>
          <w:tblCellMar>
            <w:left w:w="108" w:type="dxa"/>
            <w:right w:w="108" w:type="dxa"/>
          </w:tblCellMar>
          <w:tblLook w:val="0000" w:firstRow="0" w:lastRow="0" w:firstColumn="0" w:lastColumn="0" w:noHBand="0" w:noVBand="0"/>
        </w:tblPrEx>
        <w:trPr>
          <w:cantSplit/>
          <w:trHeight w:val="20"/>
        </w:trPr>
        <w:tc>
          <w:tcPr>
            <w:tcW w:w="4140" w:type="dxa"/>
          </w:tcPr>
          <w:p w14:paraId="463FCBF0" w14:textId="77777777" w:rsidR="00160002" w:rsidRPr="009426D0" w:rsidRDefault="00160002" w:rsidP="00160002">
            <w:pPr>
              <w:tabs>
                <w:tab w:val="left" w:pos="450"/>
              </w:tabs>
              <w:spacing w:line="240" w:lineRule="atLeast"/>
              <w:rPr>
                <w:b/>
                <w:bCs/>
                <w:szCs w:val="22"/>
              </w:rPr>
            </w:pPr>
            <w:r w:rsidRPr="009426D0">
              <w:rPr>
                <w:b/>
                <w:bCs/>
                <w:szCs w:val="22"/>
              </w:rPr>
              <w:t xml:space="preserve">Weighted average number of ordinary </w:t>
            </w:r>
          </w:p>
          <w:p w14:paraId="187FA35C" w14:textId="77777777" w:rsidR="00160002" w:rsidRPr="009426D0" w:rsidRDefault="00160002" w:rsidP="00160002">
            <w:pPr>
              <w:tabs>
                <w:tab w:val="left" w:pos="450"/>
              </w:tabs>
              <w:spacing w:line="240" w:lineRule="atLeast"/>
              <w:rPr>
                <w:b/>
                <w:bCs/>
                <w:szCs w:val="22"/>
              </w:rPr>
            </w:pPr>
            <w:r w:rsidRPr="009426D0">
              <w:rPr>
                <w:b/>
                <w:bCs/>
                <w:szCs w:val="22"/>
              </w:rPr>
              <w:t xml:space="preserve">   shares outstanding (basic)</w:t>
            </w:r>
          </w:p>
        </w:tc>
        <w:tc>
          <w:tcPr>
            <w:tcW w:w="1260" w:type="dxa"/>
            <w:tcBorders>
              <w:top w:val="single" w:sz="4" w:space="0" w:color="auto"/>
              <w:bottom w:val="single" w:sz="4" w:space="0" w:color="auto"/>
            </w:tcBorders>
            <w:vAlign w:val="bottom"/>
          </w:tcPr>
          <w:p w14:paraId="73AACCD9" w14:textId="0DD21FB7" w:rsidR="00160002" w:rsidRPr="00AA4610" w:rsidRDefault="007515BE" w:rsidP="00160002">
            <w:pPr>
              <w:pStyle w:val="acctfourfigures"/>
              <w:tabs>
                <w:tab w:val="clear" w:pos="765"/>
                <w:tab w:val="decimal" w:pos="1042"/>
              </w:tabs>
              <w:spacing w:line="240" w:lineRule="atLeast"/>
              <w:ind w:right="-79"/>
              <w:rPr>
                <w:b/>
                <w:bCs/>
                <w:szCs w:val="22"/>
              </w:rPr>
            </w:pPr>
            <w:r w:rsidRPr="007515BE">
              <w:rPr>
                <w:b/>
                <w:bCs/>
                <w:szCs w:val="22"/>
              </w:rPr>
              <w:t>32,012,971</w:t>
            </w:r>
          </w:p>
        </w:tc>
        <w:tc>
          <w:tcPr>
            <w:tcW w:w="243" w:type="dxa"/>
            <w:vAlign w:val="bottom"/>
          </w:tcPr>
          <w:p w14:paraId="7A818528" w14:textId="77777777" w:rsidR="00160002" w:rsidRPr="00AA4610" w:rsidRDefault="00160002" w:rsidP="00160002">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single" w:sz="4" w:space="0" w:color="auto"/>
            </w:tcBorders>
            <w:vAlign w:val="bottom"/>
          </w:tcPr>
          <w:p w14:paraId="55DE5820" w14:textId="08D4A756" w:rsidR="00160002" w:rsidRPr="00AA4610" w:rsidRDefault="007515BE" w:rsidP="00160002">
            <w:pPr>
              <w:pStyle w:val="acctfourfigures"/>
              <w:tabs>
                <w:tab w:val="clear" w:pos="765"/>
                <w:tab w:val="decimal" w:pos="1005"/>
              </w:tabs>
              <w:spacing w:line="240" w:lineRule="atLeast"/>
              <w:ind w:right="-15"/>
              <w:rPr>
                <w:b/>
                <w:bCs/>
                <w:szCs w:val="22"/>
              </w:rPr>
            </w:pPr>
            <w:r w:rsidRPr="007515BE">
              <w:rPr>
                <w:b/>
                <w:bCs/>
                <w:szCs w:val="22"/>
              </w:rPr>
              <w:t>32,012,971</w:t>
            </w:r>
          </w:p>
        </w:tc>
        <w:tc>
          <w:tcPr>
            <w:tcW w:w="236" w:type="dxa"/>
            <w:gridSpan w:val="2"/>
            <w:vAlign w:val="bottom"/>
          </w:tcPr>
          <w:p w14:paraId="4DE7A28F" w14:textId="77777777" w:rsidR="00160002" w:rsidRPr="00AA4610" w:rsidRDefault="00160002" w:rsidP="00160002">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single" w:sz="4" w:space="0" w:color="auto"/>
            </w:tcBorders>
            <w:vAlign w:val="bottom"/>
          </w:tcPr>
          <w:p w14:paraId="4A54271C" w14:textId="61243C2C" w:rsidR="00160002" w:rsidRPr="00AA4610" w:rsidRDefault="007515BE" w:rsidP="00160002">
            <w:pPr>
              <w:pStyle w:val="acctfourfigures"/>
              <w:tabs>
                <w:tab w:val="clear" w:pos="765"/>
                <w:tab w:val="left" w:pos="290"/>
              </w:tabs>
              <w:spacing w:line="240" w:lineRule="atLeast"/>
              <w:ind w:right="-79"/>
              <w:rPr>
                <w:b/>
                <w:bCs/>
                <w:szCs w:val="22"/>
              </w:rPr>
            </w:pPr>
            <w:r w:rsidRPr="007515BE">
              <w:rPr>
                <w:b/>
                <w:bCs/>
                <w:szCs w:val="22"/>
              </w:rPr>
              <w:t>32,012,971</w:t>
            </w:r>
          </w:p>
        </w:tc>
        <w:tc>
          <w:tcPr>
            <w:tcW w:w="241" w:type="dxa"/>
            <w:gridSpan w:val="2"/>
            <w:vAlign w:val="bottom"/>
          </w:tcPr>
          <w:p w14:paraId="196D2AE0" w14:textId="77777777" w:rsidR="00160002" w:rsidRPr="00AA4610" w:rsidRDefault="00160002" w:rsidP="00160002">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single" w:sz="4" w:space="0" w:color="auto"/>
            </w:tcBorders>
            <w:vAlign w:val="bottom"/>
          </w:tcPr>
          <w:p w14:paraId="0C1294B7" w14:textId="1FBE6270" w:rsidR="00160002" w:rsidRPr="007515BE" w:rsidRDefault="007515BE" w:rsidP="00160002">
            <w:pPr>
              <w:pStyle w:val="acctfourfigures"/>
              <w:tabs>
                <w:tab w:val="clear" w:pos="765"/>
                <w:tab w:val="decimal" w:pos="1005"/>
              </w:tabs>
              <w:spacing w:line="240" w:lineRule="atLeast"/>
              <w:ind w:right="-15"/>
              <w:rPr>
                <w:b/>
                <w:bCs/>
                <w:szCs w:val="22"/>
                <w:lang w:bidi="th-TH"/>
              </w:rPr>
            </w:pPr>
            <w:r w:rsidRPr="007515BE">
              <w:rPr>
                <w:b/>
                <w:bCs/>
                <w:szCs w:val="22"/>
              </w:rPr>
              <w:t>32,012,971</w:t>
            </w:r>
          </w:p>
        </w:tc>
      </w:tr>
      <w:tr w:rsidR="00160002" w:rsidRPr="009426D0" w14:paraId="2BB60209" w14:textId="77777777" w:rsidTr="007515BE">
        <w:tblPrEx>
          <w:tblCellMar>
            <w:left w:w="108" w:type="dxa"/>
            <w:right w:w="108" w:type="dxa"/>
          </w:tblCellMar>
          <w:tblLook w:val="0000" w:firstRow="0" w:lastRow="0" w:firstColumn="0" w:lastColumn="0" w:noHBand="0" w:noVBand="0"/>
        </w:tblPrEx>
        <w:trPr>
          <w:cantSplit/>
          <w:trHeight w:val="20"/>
        </w:trPr>
        <w:tc>
          <w:tcPr>
            <w:tcW w:w="4140" w:type="dxa"/>
          </w:tcPr>
          <w:p w14:paraId="0D77E5D0" w14:textId="6C09E524" w:rsidR="00160002" w:rsidRPr="0027016E" w:rsidRDefault="00160002" w:rsidP="00160002">
            <w:pPr>
              <w:tabs>
                <w:tab w:val="left" w:pos="450"/>
              </w:tabs>
              <w:spacing w:line="240" w:lineRule="atLeast"/>
              <w:rPr>
                <w:b/>
                <w:bCs/>
                <w:spacing w:val="-4"/>
                <w:szCs w:val="22"/>
              </w:rPr>
            </w:pPr>
            <w:r w:rsidRPr="0027016E">
              <w:rPr>
                <w:b/>
                <w:bCs/>
                <w:spacing w:val="-4"/>
                <w:szCs w:val="22"/>
              </w:rPr>
              <w:t xml:space="preserve">Earnings per share (basic) </w:t>
            </w:r>
            <w:r w:rsidRPr="0027016E">
              <w:rPr>
                <w:b/>
                <w:bCs/>
                <w:i/>
                <w:iCs/>
                <w:spacing w:val="-4"/>
                <w:szCs w:val="22"/>
              </w:rPr>
              <w:t>(in Baht)</w:t>
            </w:r>
          </w:p>
        </w:tc>
        <w:tc>
          <w:tcPr>
            <w:tcW w:w="1260" w:type="dxa"/>
            <w:tcBorders>
              <w:top w:val="single" w:sz="4" w:space="0" w:color="auto"/>
              <w:bottom w:val="double" w:sz="4" w:space="0" w:color="auto"/>
            </w:tcBorders>
            <w:vAlign w:val="bottom"/>
          </w:tcPr>
          <w:p w14:paraId="4BB8235F" w14:textId="65D31530" w:rsidR="00160002" w:rsidRPr="006A2F91" w:rsidRDefault="007515BE" w:rsidP="00160002">
            <w:pPr>
              <w:pStyle w:val="acctfourfigures"/>
              <w:tabs>
                <w:tab w:val="clear" w:pos="765"/>
                <w:tab w:val="decimal" w:pos="1050"/>
              </w:tabs>
              <w:spacing w:line="240" w:lineRule="atLeast"/>
              <w:ind w:right="-10"/>
              <w:rPr>
                <w:b/>
                <w:bCs/>
                <w:szCs w:val="22"/>
                <w:lang w:val="en-US" w:bidi="th-TH"/>
              </w:rPr>
            </w:pPr>
            <w:r w:rsidRPr="007515BE">
              <w:rPr>
                <w:b/>
                <w:bCs/>
                <w:szCs w:val="22"/>
              </w:rPr>
              <w:t>0.1413</w:t>
            </w:r>
          </w:p>
        </w:tc>
        <w:tc>
          <w:tcPr>
            <w:tcW w:w="243" w:type="dxa"/>
            <w:vAlign w:val="bottom"/>
          </w:tcPr>
          <w:p w14:paraId="7231BFF0" w14:textId="77777777" w:rsidR="00160002" w:rsidRPr="006A2F91" w:rsidRDefault="00160002" w:rsidP="00160002">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double" w:sz="4" w:space="0" w:color="auto"/>
            </w:tcBorders>
            <w:vAlign w:val="bottom"/>
          </w:tcPr>
          <w:p w14:paraId="799D3E83" w14:textId="61B09545" w:rsidR="00160002" w:rsidRPr="006A2F91" w:rsidRDefault="00160002" w:rsidP="00160002">
            <w:pPr>
              <w:pStyle w:val="acctfourfigures"/>
              <w:tabs>
                <w:tab w:val="clear" w:pos="765"/>
                <w:tab w:val="decimal" w:pos="1005"/>
              </w:tabs>
              <w:spacing w:line="240" w:lineRule="atLeast"/>
              <w:ind w:right="-15"/>
              <w:rPr>
                <w:b/>
                <w:bCs/>
                <w:szCs w:val="22"/>
              </w:rPr>
            </w:pPr>
            <w:r w:rsidRPr="001565A5">
              <w:rPr>
                <w:b/>
                <w:bCs/>
                <w:szCs w:val="22"/>
              </w:rPr>
              <w:t>0.1247</w:t>
            </w:r>
          </w:p>
        </w:tc>
        <w:tc>
          <w:tcPr>
            <w:tcW w:w="236" w:type="dxa"/>
            <w:gridSpan w:val="2"/>
            <w:vAlign w:val="bottom"/>
          </w:tcPr>
          <w:p w14:paraId="20743030" w14:textId="77777777" w:rsidR="00160002" w:rsidRPr="006A2F91" w:rsidRDefault="00160002" w:rsidP="00160002">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double" w:sz="4" w:space="0" w:color="auto"/>
            </w:tcBorders>
            <w:vAlign w:val="bottom"/>
          </w:tcPr>
          <w:p w14:paraId="24695A03" w14:textId="4E5B67C9" w:rsidR="00160002" w:rsidRPr="006A2F91" w:rsidRDefault="007515BE" w:rsidP="00160002">
            <w:pPr>
              <w:pStyle w:val="acctfourfigures"/>
              <w:tabs>
                <w:tab w:val="clear" w:pos="765"/>
                <w:tab w:val="decimal" w:pos="990"/>
              </w:tabs>
              <w:spacing w:line="240" w:lineRule="atLeast"/>
              <w:rPr>
                <w:b/>
                <w:bCs/>
                <w:szCs w:val="22"/>
              </w:rPr>
            </w:pPr>
            <w:r w:rsidRPr="007515BE">
              <w:rPr>
                <w:b/>
                <w:bCs/>
                <w:szCs w:val="22"/>
              </w:rPr>
              <w:t>0.0510</w:t>
            </w:r>
          </w:p>
        </w:tc>
        <w:tc>
          <w:tcPr>
            <w:tcW w:w="241" w:type="dxa"/>
            <w:gridSpan w:val="2"/>
            <w:vAlign w:val="bottom"/>
          </w:tcPr>
          <w:p w14:paraId="78AEDDE2" w14:textId="77777777" w:rsidR="00160002" w:rsidRPr="006A2F91" w:rsidRDefault="00160002" w:rsidP="00160002">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double" w:sz="4" w:space="0" w:color="auto"/>
            </w:tcBorders>
            <w:vAlign w:val="bottom"/>
          </w:tcPr>
          <w:p w14:paraId="67831B2A" w14:textId="3368EC1B" w:rsidR="00160002" w:rsidRPr="007515BE" w:rsidRDefault="00160002" w:rsidP="00160002">
            <w:pPr>
              <w:pStyle w:val="acctfourfigures"/>
              <w:tabs>
                <w:tab w:val="clear" w:pos="765"/>
                <w:tab w:val="decimal" w:pos="1005"/>
              </w:tabs>
              <w:spacing w:line="240" w:lineRule="atLeast"/>
              <w:ind w:right="-15"/>
              <w:rPr>
                <w:b/>
                <w:bCs/>
                <w:szCs w:val="22"/>
                <w:lang w:bidi="th-TH"/>
              </w:rPr>
            </w:pPr>
            <w:r w:rsidRPr="007515BE">
              <w:rPr>
                <w:b/>
                <w:bCs/>
                <w:szCs w:val="22"/>
              </w:rPr>
              <w:t>0.0137</w:t>
            </w:r>
          </w:p>
        </w:tc>
      </w:tr>
    </w:tbl>
    <w:p w14:paraId="7B01FE90" w14:textId="77777777" w:rsidR="00433E4F" w:rsidRPr="00A940B8" w:rsidRDefault="00433E4F" w:rsidP="00A940B8">
      <w:pPr>
        <w:pStyle w:val="BodyText"/>
        <w:spacing w:after="0"/>
        <w:rPr>
          <w:szCs w:val="22"/>
          <w:lang w:val="en-GB"/>
        </w:rPr>
      </w:pPr>
    </w:p>
    <w:p w14:paraId="47D550B7" w14:textId="52A89049" w:rsidR="00E32191" w:rsidRPr="009426D0" w:rsidRDefault="00E32191" w:rsidP="00E32191">
      <w:pPr>
        <w:ind w:left="540"/>
        <w:jc w:val="both"/>
        <w:rPr>
          <w:b/>
          <w:bCs/>
          <w:i/>
          <w:iCs/>
          <w:szCs w:val="28"/>
          <w:shd w:val="clear" w:color="auto" w:fill="FFFFFF"/>
        </w:rPr>
      </w:pPr>
      <w:r w:rsidRPr="009426D0">
        <w:rPr>
          <w:b/>
          <w:bCs/>
          <w:i/>
          <w:iCs/>
        </w:rPr>
        <w:t>Diluted earnings</w:t>
      </w:r>
      <w:r w:rsidR="00BB7288">
        <w:rPr>
          <w:b/>
          <w:bCs/>
          <w:i/>
          <w:iCs/>
        </w:rPr>
        <w:t xml:space="preserve"> </w:t>
      </w:r>
      <w:r w:rsidRPr="009426D0">
        <w:rPr>
          <w:b/>
          <w:bCs/>
          <w:i/>
          <w:iCs/>
        </w:rPr>
        <w:t>per share</w:t>
      </w:r>
    </w:p>
    <w:p w14:paraId="5D8647A2" w14:textId="77777777" w:rsidR="00E32191" w:rsidRPr="00A940B8" w:rsidRDefault="00E32191" w:rsidP="00A940B8">
      <w:pPr>
        <w:pStyle w:val="BodyText"/>
        <w:spacing w:after="0"/>
        <w:rPr>
          <w:szCs w:val="22"/>
          <w:lang w:val="en-GB"/>
        </w:rPr>
      </w:pPr>
    </w:p>
    <w:p w14:paraId="0376F2D0" w14:textId="4DEDE4E0" w:rsidR="00E32191" w:rsidRPr="009426D0" w:rsidRDefault="00E32191" w:rsidP="00E32191">
      <w:pPr>
        <w:ind w:left="550"/>
        <w:jc w:val="thaiDistribute"/>
        <w:rPr>
          <w:shd w:val="clear" w:color="auto" w:fill="FFFFFF"/>
        </w:rPr>
      </w:pPr>
      <w:r w:rsidRPr="009426D0">
        <w:rPr>
          <w:shd w:val="clear" w:color="auto" w:fill="FFFFFF"/>
        </w:rPr>
        <w:t xml:space="preserve">The </w:t>
      </w:r>
      <w:r w:rsidRPr="009426D0">
        <w:t>calculations</w:t>
      </w:r>
      <w:r w:rsidRPr="009426D0">
        <w:rPr>
          <w:shd w:val="clear" w:color="auto" w:fill="FFFFFF"/>
        </w:rPr>
        <w:t xml:space="preserve"> of diluted earnings per share </w:t>
      </w:r>
      <w:r w:rsidR="00696F4C" w:rsidRPr="009426D0">
        <w:t xml:space="preserve">for the </w:t>
      </w:r>
      <w:r w:rsidR="002A5DDA">
        <w:t>nine</w:t>
      </w:r>
      <w:r w:rsidR="00031E42">
        <w:t xml:space="preserve">-month period ended </w:t>
      </w:r>
      <w:r w:rsidR="002A5404" w:rsidRPr="002A5404">
        <w:t xml:space="preserve">30 </w:t>
      </w:r>
      <w:r w:rsidR="002A5DDA" w:rsidRPr="00C36B15">
        <w:t xml:space="preserve">September </w:t>
      </w:r>
      <w:r w:rsidR="00031E42">
        <w:t>2025 and 2024</w:t>
      </w:r>
      <w:r w:rsidR="004B060D">
        <w:t xml:space="preserve"> </w:t>
      </w:r>
      <w:r w:rsidRPr="009426D0">
        <w:t>were</w:t>
      </w:r>
      <w:r w:rsidRPr="009426D0">
        <w:rPr>
          <w:shd w:val="clear" w:color="auto" w:fill="FFFFFF"/>
        </w:rPr>
        <w:t xml:space="preserve"> based on </w:t>
      </w:r>
      <w:r w:rsidRPr="009426D0">
        <w:t>the profit for</w:t>
      </w:r>
      <w:r w:rsidRPr="009426D0">
        <w:rPr>
          <w:shd w:val="clear" w:color="auto" w:fill="FFFFFF"/>
        </w:rPr>
        <w:t xml:space="preserve"> the </w:t>
      </w:r>
      <w:r w:rsidR="00487403" w:rsidRPr="009426D0">
        <w:rPr>
          <w:rFonts w:cs="Angsana New"/>
          <w:spacing w:val="-2"/>
          <w:lang w:val="en-US" w:bidi="th-TH"/>
        </w:rPr>
        <w:t xml:space="preserve">period </w:t>
      </w:r>
      <w:r w:rsidRPr="009426D0">
        <w:rPr>
          <w:shd w:val="clear" w:color="auto" w:fill="FFFFFF"/>
        </w:rPr>
        <w:t xml:space="preserve">attributable </w:t>
      </w:r>
      <w:r w:rsidRPr="009426D0">
        <w:t>to ordinary shareholders of the Company and</w:t>
      </w:r>
      <w:r w:rsidRPr="009426D0">
        <w:rPr>
          <w:shd w:val="clear" w:color="auto" w:fill="FFFFFF"/>
        </w:rPr>
        <w:t xml:space="preserve"> the number </w:t>
      </w:r>
      <w:r w:rsidRPr="009426D0">
        <w:t xml:space="preserve">of ordinary shares outstanding during the </w:t>
      </w:r>
      <w:r w:rsidR="00696F4C" w:rsidRPr="009426D0">
        <w:rPr>
          <w:spacing w:val="-2"/>
        </w:rPr>
        <w:t>period</w:t>
      </w:r>
      <w:r w:rsidRPr="009426D0">
        <w:t xml:space="preserve"> after adjusting for the effects of all dilutive potential ordinary shares as</w:t>
      </w:r>
      <w:r w:rsidRPr="009426D0">
        <w:rPr>
          <w:shd w:val="clear" w:color="auto" w:fill="FFFFFF"/>
        </w:rPr>
        <w:t xml:space="preserve"> follows:</w:t>
      </w:r>
    </w:p>
    <w:p w14:paraId="2D02ABB5" w14:textId="77777777" w:rsidR="002D0CCC" w:rsidRPr="00A940B8" w:rsidRDefault="002D0CCC" w:rsidP="00A940B8">
      <w:pPr>
        <w:pStyle w:val="BodyText"/>
        <w:spacing w:after="0"/>
        <w:rPr>
          <w:szCs w:val="22"/>
          <w:lang w:val="en-GB"/>
        </w:rPr>
      </w:pPr>
    </w:p>
    <w:tbl>
      <w:tblPr>
        <w:tblW w:w="9729" w:type="dxa"/>
        <w:tblInd w:w="450" w:type="dxa"/>
        <w:tblLayout w:type="fixed"/>
        <w:tblCellMar>
          <w:left w:w="79" w:type="dxa"/>
          <w:right w:w="79" w:type="dxa"/>
        </w:tblCellMar>
        <w:tblLook w:val="04A0" w:firstRow="1" w:lastRow="0" w:firstColumn="1" w:lastColumn="0" w:noHBand="0" w:noVBand="1"/>
      </w:tblPr>
      <w:tblGrid>
        <w:gridCol w:w="4140"/>
        <w:gridCol w:w="1260"/>
        <w:gridCol w:w="245"/>
        <w:gridCol w:w="1195"/>
        <w:gridCol w:w="7"/>
        <w:gridCol w:w="223"/>
        <w:gridCol w:w="7"/>
        <w:gridCol w:w="1203"/>
        <w:gridCol w:w="7"/>
        <w:gridCol w:w="238"/>
        <w:gridCol w:w="7"/>
        <w:gridCol w:w="1197"/>
      </w:tblGrid>
      <w:tr w:rsidR="00696F4C" w:rsidRPr="009426D0" w14:paraId="1E6E0AE7" w14:textId="77777777" w:rsidTr="00354EA2">
        <w:trPr>
          <w:cantSplit/>
          <w:tblHeader/>
        </w:trPr>
        <w:tc>
          <w:tcPr>
            <w:tcW w:w="4140" w:type="dxa"/>
          </w:tcPr>
          <w:p w14:paraId="54FB500C" w14:textId="77777777" w:rsidR="00696F4C" w:rsidRPr="00F608B1" w:rsidRDefault="00696F4C" w:rsidP="00E66C3B">
            <w:pPr>
              <w:spacing w:line="228" w:lineRule="auto"/>
              <w:rPr>
                <w:i/>
                <w:iCs/>
                <w:color w:val="0000FF"/>
                <w:szCs w:val="22"/>
              </w:rPr>
            </w:pPr>
          </w:p>
        </w:tc>
        <w:tc>
          <w:tcPr>
            <w:tcW w:w="2707" w:type="dxa"/>
            <w:gridSpan w:val="4"/>
            <w:hideMark/>
          </w:tcPr>
          <w:p w14:paraId="483AAF4E" w14:textId="77777777" w:rsidR="00696F4C" w:rsidRPr="00F608B1" w:rsidRDefault="00696F4C" w:rsidP="00E66C3B">
            <w:pPr>
              <w:pStyle w:val="acctmergecolhdg"/>
              <w:spacing w:line="228" w:lineRule="auto"/>
              <w:rPr>
                <w:szCs w:val="22"/>
              </w:rPr>
            </w:pPr>
            <w:r w:rsidRPr="00F608B1">
              <w:rPr>
                <w:szCs w:val="22"/>
              </w:rPr>
              <w:t xml:space="preserve">Consolidated </w:t>
            </w:r>
          </w:p>
          <w:p w14:paraId="0E64201A" w14:textId="77777777" w:rsidR="00696F4C" w:rsidRPr="00F608B1" w:rsidRDefault="00696F4C" w:rsidP="00E66C3B">
            <w:pPr>
              <w:pStyle w:val="acctmergecolhdg"/>
              <w:spacing w:line="228" w:lineRule="auto"/>
              <w:rPr>
                <w:szCs w:val="22"/>
              </w:rPr>
            </w:pPr>
            <w:r w:rsidRPr="00F608B1">
              <w:rPr>
                <w:szCs w:val="22"/>
              </w:rPr>
              <w:t xml:space="preserve">financial statements </w:t>
            </w:r>
          </w:p>
        </w:tc>
        <w:tc>
          <w:tcPr>
            <w:tcW w:w="230" w:type="dxa"/>
            <w:gridSpan w:val="2"/>
          </w:tcPr>
          <w:p w14:paraId="323033FA" w14:textId="77777777" w:rsidR="00696F4C" w:rsidRPr="00F608B1" w:rsidRDefault="00696F4C" w:rsidP="00E66C3B">
            <w:pPr>
              <w:pStyle w:val="acctmergecolhdg"/>
              <w:spacing w:line="228" w:lineRule="auto"/>
              <w:rPr>
                <w:szCs w:val="22"/>
              </w:rPr>
            </w:pPr>
          </w:p>
        </w:tc>
        <w:tc>
          <w:tcPr>
            <w:tcW w:w="2652" w:type="dxa"/>
            <w:gridSpan w:val="5"/>
            <w:hideMark/>
          </w:tcPr>
          <w:p w14:paraId="7E46CFF0" w14:textId="77777777" w:rsidR="00696F4C" w:rsidRPr="00F608B1" w:rsidRDefault="00696F4C" w:rsidP="00E66C3B">
            <w:pPr>
              <w:pStyle w:val="acctmergecolhdg"/>
              <w:spacing w:line="228" w:lineRule="auto"/>
              <w:rPr>
                <w:szCs w:val="22"/>
              </w:rPr>
            </w:pPr>
            <w:r w:rsidRPr="00F608B1">
              <w:rPr>
                <w:szCs w:val="22"/>
              </w:rPr>
              <w:t xml:space="preserve">Separate </w:t>
            </w:r>
          </w:p>
          <w:p w14:paraId="7DA42D62" w14:textId="77777777" w:rsidR="00696F4C" w:rsidRPr="00F608B1" w:rsidRDefault="00696F4C" w:rsidP="00E66C3B">
            <w:pPr>
              <w:pStyle w:val="acctmergecolhdg"/>
              <w:spacing w:line="228" w:lineRule="auto"/>
              <w:rPr>
                <w:szCs w:val="22"/>
              </w:rPr>
            </w:pPr>
            <w:r w:rsidRPr="00F608B1">
              <w:rPr>
                <w:szCs w:val="22"/>
              </w:rPr>
              <w:t xml:space="preserve">financial statements </w:t>
            </w:r>
          </w:p>
        </w:tc>
      </w:tr>
      <w:tr w:rsidR="0086065B" w:rsidRPr="009426D0" w14:paraId="32FDB4D5" w14:textId="77777777" w:rsidTr="00354EA2">
        <w:trPr>
          <w:cantSplit/>
          <w:tblHeader/>
        </w:trPr>
        <w:tc>
          <w:tcPr>
            <w:tcW w:w="4140" w:type="dxa"/>
          </w:tcPr>
          <w:p w14:paraId="7EA514F5" w14:textId="1735F119" w:rsidR="0086065B" w:rsidRPr="00F608B1" w:rsidRDefault="002A5DDA" w:rsidP="0086065B">
            <w:pPr>
              <w:pStyle w:val="acctfourfigures"/>
              <w:tabs>
                <w:tab w:val="clear" w:pos="765"/>
              </w:tabs>
              <w:spacing w:line="230" w:lineRule="auto"/>
              <w:ind w:left="182" w:hanging="180"/>
              <w:rPr>
                <w:b/>
                <w:bCs/>
                <w:i/>
                <w:iCs/>
                <w:szCs w:val="22"/>
              </w:rPr>
            </w:pPr>
            <w:r w:rsidRPr="00F608B1">
              <w:rPr>
                <w:b/>
                <w:bCs/>
                <w:i/>
                <w:iCs/>
                <w:szCs w:val="22"/>
              </w:rPr>
              <w:t>Nine</w:t>
            </w:r>
            <w:r w:rsidR="00455EA1" w:rsidRPr="00F608B1">
              <w:rPr>
                <w:b/>
                <w:bCs/>
                <w:i/>
                <w:iCs/>
                <w:szCs w:val="22"/>
              </w:rPr>
              <w:t>-month period ended</w:t>
            </w:r>
            <w:r w:rsidR="00455EA1" w:rsidRPr="00F608B1">
              <w:rPr>
                <w:rFonts w:cstheme="minorBidi" w:hint="cs"/>
                <w:b/>
                <w:bCs/>
                <w:i/>
                <w:iCs/>
                <w:szCs w:val="22"/>
                <w:cs/>
              </w:rPr>
              <w:t xml:space="preserve"> </w:t>
            </w:r>
            <w:r w:rsidR="002A5404" w:rsidRPr="00F608B1">
              <w:rPr>
                <w:rFonts w:cstheme="minorBidi"/>
                <w:b/>
                <w:bCs/>
                <w:i/>
                <w:iCs/>
                <w:szCs w:val="22"/>
              </w:rPr>
              <w:t xml:space="preserve">30 </w:t>
            </w:r>
            <w:r w:rsidRPr="00F608B1">
              <w:rPr>
                <w:rFonts w:cstheme="minorBidi"/>
                <w:b/>
                <w:bCs/>
                <w:i/>
                <w:iCs/>
                <w:szCs w:val="22"/>
              </w:rPr>
              <w:t>September</w:t>
            </w:r>
          </w:p>
        </w:tc>
        <w:tc>
          <w:tcPr>
            <w:tcW w:w="1260" w:type="dxa"/>
            <w:hideMark/>
          </w:tcPr>
          <w:p w14:paraId="1E22016D" w14:textId="609C4293" w:rsidR="0086065B" w:rsidRPr="00F608B1" w:rsidRDefault="0086065B" w:rsidP="0086065B">
            <w:pPr>
              <w:pStyle w:val="acctmergecolhdg"/>
              <w:spacing w:line="240" w:lineRule="atLeast"/>
              <w:rPr>
                <w:rFonts w:cstheme="minorBidi"/>
                <w:b w:val="0"/>
                <w:bCs/>
                <w:szCs w:val="22"/>
                <w:lang w:bidi="th-TH"/>
              </w:rPr>
            </w:pPr>
            <w:r w:rsidRPr="00F608B1">
              <w:rPr>
                <w:b w:val="0"/>
                <w:bCs/>
                <w:szCs w:val="22"/>
              </w:rPr>
              <w:t>202</w:t>
            </w:r>
            <w:r w:rsidR="001F7BD3" w:rsidRPr="00F608B1">
              <w:rPr>
                <w:b w:val="0"/>
                <w:bCs/>
                <w:szCs w:val="22"/>
              </w:rPr>
              <w:t>5</w:t>
            </w:r>
          </w:p>
        </w:tc>
        <w:tc>
          <w:tcPr>
            <w:tcW w:w="245" w:type="dxa"/>
          </w:tcPr>
          <w:p w14:paraId="199D8758" w14:textId="77777777" w:rsidR="0086065B" w:rsidRPr="00F608B1" w:rsidRDefault="0086065B" w:rsidP="0086065B">
            <w:pPr>
              <w:pStyle w:val="acctmergecolhdg"/>
              <w:spacing w:line="240" w:lineRule="atLeast"/>
              <w:rPr>
                <w:b w:val="0"/>
                <w:bCs/>
                <w:szCs w:val="22"/>
              </w:rPr>
            </w:pPr>
          </w:p>
        </w:tc>
        <w:tc>
          <w:tcPr>
            <w:tcW w:w="1195" w:type="dxa"/>
            <w:hideMark/>
          </w:tcPr>
          <w:p w14:paraId="4B5DFF27" w14:textId="1D3DA0E8" w:rsidR="0086065B" w:rsidRPr="00F608B1" w:rsidRDefault="0086065B" w:rsidP="0086065B">
            <w:pPr>
              <w:pStyle w:val="acctmergecolhdg"/>
              <w:spacing w:line="240" w:lineRule="atLeast"/>
              <w:rPr>
                <w:rFonts w:cstheme="minorBidi"/>
                <w:b w:val="0"/>
                <w:bCs/>
                <w:szCs w:val="22"/>
                <w:lang w:bidi="th-TH"/>
              </w:rPr>
            </w:pPr>
            <w:r w:rsidRPr="00F608B1">
              <w:rPr>
                <w:b w:val="0"/>
                <w:bCs/>
                <w:szCs w:val="22"/>
              </w:rPr>
              <w:t>202</w:t>
            </w:r>
            <w:r w:rsidR="001F7BD3" w:rsidRPr="00F608B1">
              <w:rPr>
                <w:b w:val="0"/>
                <w:bCs/>
                <w:szCs w:val="22"/>
              </w:rPr>
              <w:t>4</w:t>
            </w:r>
          </w:p>
        </w:tc>
        <w:tc>
          <w:tcPr>
            <w:tcW w:w="230" w:type="dxa"/>
            <w:gridSpan w:val="2"/>
          </w:tcPr>
          <w:p w14:paraId="7012603E" w14:textId="77777777" w:rsidR="0086065B" w:rsidRPr="00F608B1" w:rsidRDefault="0086065B" w:rsidP="0086065B">
            <w:pPr>
              <w:pStyle w:val="acctmergecolhdg"/>
              <w:spacing w:line="228" w:lineRule="auto"/>
              <w:rPr>
                <w:b w:val="0"/>
                <w:bCs/>
                <w:szCs w:val="22"/>
              </w:rPr>
            </w:pPr>
          </w:p>
        </w:tc>
        <w:tc>
          <w:tcPr>
            <w:tcW w:w="1210" w:type="dxa"/>
            <w:gridSpan w:val="2"/>
            <w:hideMark/>
          </w:tcPr>
          <w:p w14:paraId="0C032C01" w14:textId="6088661D" w:rsidR="0086065B" w:rsidRPr="00F608B1" w:rsidRDefault="0086065B" w:rsidP="0086065B">
            <w:pPr>
              <w:pStyle w:val="acctmergecolhdg"/>
              <w:spacing w:line="240" w:lineRule="atLeast"/>
              <w:rPr>
                <w:rFonts w:cstheme="minorBidi"/>
                <w:b w:val="0"/>
                <w:bCs/>
                <w:szCs w:val="22"/>
                <w:lang w:bidi="th-TH"/>
              </w:rPr>
            </w:pPr>
            <w:r w:rsidRPr="00F608B1">
              <w:rPr>
                <w:b w:val="0"/>
                <w:bCs/>
                <w:szCs w:val="22"/>
              </w:rPr>
              <w:t>202</w:t>
            </w:r>
            <w:r w:rsidR="001F7BD3" w:rsidRPr="00F608B1">
              <w:rPr>
                <w:b w:val="0"/>
                <w:bCs/>
                <w:szCs w:val="22"/>
              </w:rPr>
              <w:t>5</w:t>
            </w:r>
          </w:p>
        </w:tc>
        <w:tc>
          <w:tcPr>
            <w:tcW w:w="245" w:type="dxa"/>
            <w:gridSpan w:val="2"/>
          </w:tcPr>
          <w:p w14:paraId="70BBD10A" w14:textId="77777777" w:rsidR="0086065B" w:rsidRPr="00F608B1" w:rsidRDefault="0086065B" w:rsidP="0086065B">
            <w:pPr>
              <w:pStyle w:val="acctmergecolhdg"/>
              <w:spacing w:line="240" w:lineRule="atLeast"/>
              <w:rPr>
                <w:b w:val="0"/>
                <w:bCs/>
                <w:szCs w:val="22"/>
              </w:rPr>
            </w:pPr>
          </w:p>
        </w:tc>
        <w:tc>
          <w:tcPr>
            <w:tcW w:w="1204" w:type="dxa"/>
            <w:gridSpan w:val="2"/>
            <w:hideMark/>
          </w:tcPr>
          <w:p w14:paraId="704F730D" w14:textId="19B5EBD0" w:rsidR="0086065B" w:rsidRPr="00F608B1" w:rsidRDefault="0086065B" w:rsidP="0086065B">
            <w:pPr>
              <w:pStyle w:val="acctmergecolhdg"/>
              <w:spacing w:line="240" w:lineRule="atLeast"/>
              <w:rPr>
                <w:rFonts w:cstheme="minorBidi"/>
                <w:b w:val="0"/>
                <w:bCs/>
                <w:szCs w:val="22"/>
                <w:lang w:bidi="th-TH"/>
              </w:rPr>
            </w:pPr>
            <w:r w:rsidRPr="00F608B1">
              <w:rPr>
                <w:b w:val="0"/>
                <w:bCs/>
                <w:szCs w:val="22"/>
              </w:rPr>
              <w:t>202</w:t>
            </w:r>
            <w:r w:rsidR="001F7BD3" w:rsidRPr="00F608B1">
              <w:rPr>
                <w:b w:val="0"/>
                <w:bCs/>
                <w:szCs w:val="22"/>
              </w:rPr>
              <w:t>4</w:t>
            </w:r>
          </w:p>
        </w:tc>
      </w:tr>
      <w:tr w:rsidR="00696F4C" w:rsidRPr="009426D0" w14:paraId="76BB2154" w14:textId="77777777" w:rsidTr="00354EA2">
        <w:tblPrEx>
          <w:tblCellMar>
            <w:left w:w="108" w:type="dxa"/>
            <w:right w:w="108" w:type="dxa"/>
          </w:tblCellMar>
          <w:tblLook w:val="0000" w:firstRow="0" w:lastRow="0" w:firstColumn="0" w:lastColumn="0" w:noHBand="0" w:noVBand="0"/>
        </w:tblPrEx>
        <w:trPr>
          <w:cantSplit/>
          <w:trHeight w:val="20"/>
        </w:trPr>
        <w:tc>
          <w:tcPr>
            <w:tcW w:w="4140" w:type="dxa"/>
          </w:tcPr>
          <w:p w14:paraId="4A0F13A3" w14:textId="77777777" w:rsidR="00696F4C" w:rsidRPr="00F608B1" w:rsidRDefault="00696F4C" w:rsidP="00E66C3B">
            <w:pPr>
              <w:tabs>
                <w:tab w:val="left" w:pos="450"/>
                <w:tab w:val="left" w:pos="900"/>
                <w:tab w:val="left" w:pos="1440"/>
              </w:tabs>
              <w:spacing w:line="240" w:lineRule="exact"/>
              <w:ind w:right="45"/>
              <w:rPr>
                <w:szCs w:val="22"/>
              </w:rPr>
            </w:pPr>
          </w:p>
        </w:tc>
        <w:tc>
          <w:tcPr>
            <w:tcW w:w="5589" w:type="dxa"/>
            <w:gridSpan w:val="11"/>
            <w:vAlign w:val="bottom"/>
          </w:tcPr>
          <w:p w14:paraId="3F714043" w14:textId="075E04DB" w:rsidR="00696F4C" w:rsidRPr="00F608B1" w:rsidRDefault="00D143C0" w:rsidP="00E66C3B">
            <w:pPr>
              <w:tabs>
                <w:tab w:val="left" w:pos="450"/>
              </w:tabs>
              <w:spacing w:line="240" w:lineRule="exact"/>
              <w:ind w:left="-108" w:right="-108"/>
              <w:jc w:val="center"/>
              <w:rPr>
                <w:i/>
                <w:iCs/>
                <w:szCs w:val="22"/>
              </w:rPr>
            </w:pPr>
            <w:r w:rsidRPr="00F608B1">
              <w:rPr>
                <w:i/>
                <w:iCs/>
                <w:szCs w:val="22"/>
              </w:rPr>
              <w:t>(in thousand Baht / thousand shares)</w:t>
            </w:r>
          </w:p>
        </w:tc>
      </w:tr>
      <w:tr w:rsidR="00696F4C" w:rsidRPr="009426D0" w14:paraId="60D40375" w14:textId="77777777" w:rsidTr="00354EA2">
        <w:tblPrEx>
          <w:tblCellMar>
            <w:left w:w="108" w:type="dxa"/>
            <w:right w:w="108" w:type="dxa"/>
          </w:tblCellMar>
          <w:tblLook w:val="0000" w:firstRow="0" w:lastRow="0" w:firstColumn="0" w:lastColumn="0" w:noHBand="0" w:noVBand="0"/>
        </w:tblPrEx>
        <w:trPr>
          <w:cantSplit/>
          <w:trHeight w:val="20"/>
        </w:trPr>
        <w:tc>
          <w:tcPr>
            <w:tcW w:w="4140" w:type="dxa"/>
          </w:tcPr>
          <w:p w14:paraId="03FA8F4D" w14:textId="4F45AC3E" w:rsidR="00696F4C" w:rsidRPr="00F608B1" w:rsidRDefault="00696F4C" w:rsidP="00696F4C">
            <w:pPr>
              <w:tabs>
                <w:tab w:val="left" w:pos="450"/>
              </w:tabs>
              <w:spacing w:line="240" w:lineRule="atLeast"/>
              <w:ind w:right="-128"/>
              <w:rPr>
                <w:szCs w:val="22"/>
              </w:rPr>
            </w:pPr>
            <w:r w:rsidRPr="00F608B1">
              <w:rPr>
                <w:szCs w:val="22"/>
              </w:rPr>
              <w:t>Profit</w:t>
            </w:r>
            <w:r w:rsidR="0059511B" w:rsidRPr="00F608B1">
              <w:rPr>
                <w:szCs w:val="22"/>
              </w:rPr>
              <w:t xml:space="preserve"> </w:t>
            </w:r>
            <w:r w:rsidRPr="00F608B1">
              <w:rPr>
                <w:szCs w:val="22"/>
              </w:rPr>
              <w:t xml:space="preserve">attributable to ordinary </w:t>
            </w:r>
          </w:p>
        </w:tc>
        <w:tc>
          <w:tcPr>
            <w:tcW w:w="1260" w:type="dxa"/>
            <w:vAlign w:val="bottom"/>
          </w:tcPr>
          <w:p w14:paraId="3E583325" w14:textId="77777777" w:rsidR="00696F4C" w:rsidRPr="00F608B1" w:rsidRDefault="00696F4C" w:rsidP="00696F4C">
            <w:pPr>
              <w:tabs>
                <w:tab w:val="left" w:pos="450"/>
                <w:tab w:val="decimal" w:pos="774"/>
              </w:tabs>
              <w:spacing w:line="240" w:lineRule="atLeast"/>
              <w:ind w:left="-108"/>
              <w:rPr>
                <w:szCs w:val="22"/>
              </w:rPr>
            </w:pPr>
          </w:p>
        </w:tc>
        <w:tc>
          <w:tcPr>
            <w:tcW w:w="245" w:type="dxa"/>
            <w:vAlign w:val="bottom"/>
          </w:tcPr>
          <w:p w14:paraId="58AEF8CB" w14:textId="77777777" w:rsidR="00696F4C" w:rsidRPr="00F608B1" w:rsidRDefault="00696F4C" w:rsidP="00696F4C">
            <w:pPr>
              <w:tabs>
                <w:tab w:val="left" w:pos="450"/>
                <w:tab w:val="decimal" w:pos="774"/>
              </w:tabs>
              <w:spacing w:line="240" w:lineRule="atLeast"/>
              <w:ind w:left="-117"/>
              <w:rPr>
                <w:szCs w:val="22"/>
              </w:rPr>
            </w:pPr>
          </w:p>
        </w:tc>
        <w:tc>
          <w:tcPr>
            <w:tcW w:w="1195" w:type="dxa"/>
            <w:vAlign w:val="bottom"/>
          </w:tcPr>
          <w:p w14:paraId="4B8B623B" w14:textId="77777777" w:rsidR="00696F4C" w:rsidRPr="00F608B1" w:rsidRDefault="00696F4C" w:rsidP="00696F4C">
            <w:pPr>
              <w:tabs>
                <w:tab w:val="left" w:pos="450"/>
                <w:tab w:val="decimal" w:pos="774"/>
              </w:tabs>
              <w:spacing w:line="240" w:lineRule="atLeast"/>
              <w:ind w:left="-108"/>
              <w:rPr>
                <w:szCs w:val="22"/>
              </w:rPr>
            </w:pPr>
          </w:p>
        </w:tc>
        <w:tc>
          <w:tcPr>
            <w:tcW w:w="237" w:type="dxa"/>
            <w:gridSpan w:val="3"/>
            <w:vAlign w:val="bottom"/>
          </w:tcPr>
          <w:p w14:paraId="3D444D25" w14:textId="77777777" w:rsidR="00696F4C" w:rsidRPr="00F608B1" w:rsidRDefault="00696F4C" w:rsidP="00696F4C">
            <w:pPr>
              <w:tabs>
                <w:tab w:val="left" w:pos="450"/>
                <w:tab w:val="decimal" w:pos="774"/>
              </w:tabs>
              <w:spacing w:line="240" w:lineRule="atLeast"/>
              <w:ind w:left="-117"/>
              <w:rPr>
                <w:szCs w:val="22"/>
              </w:rPr>
            </w:pPr>
          </w:p>
        </w:tc>
        <w:tc>
          <w:tcPr>
            <w:tcW w:w="1210" w:type="dxa"/>
            <w:gridSpan w:val="2"/>
            <w:vAlign w:val="bottom"/>
          </w:tcPr>
          <w:p w14:paraId="00506ADF" w14:textId="77777777" w:rsidR="00696F4C" w:rsidRPr="00F608B1" w:rsidRDefault="00696F4C" w:rsidP="00696F4C">
            <w:pPr>
              <w:tabs>
                <w:tab w:val="left" w:pos="450"/>
                <w:tab w:val="decimal" w:pos="774"/>
              </w:tabs>
              <w:autoSpaceDE w:val="0"/>
              <w:autoSpaceDN w:val="0"/>
              <w:adjustRightInd w:val="0"/>
              <w:spacing w:line="240" w:lineRule="atLeast"/>
              <w:rPr>
                <w:szCs w:val="22"/>
              </w:rPr>
            </w:pPr>
          </w:p>
        </w:tc>
        <w:tc>
          <w:tcPr>
            <w:tcW w:w="245" w:type="dxa"/>
            <w:gridSpan w:val="2"/>
            <w:vAlign w:val="bottom"/>
          </w:tcPr>
          <w:p w14:paraId="2820AC1A" w14:textId="77777777" w:rsidR="00696F4C" w:rsidRPr="00F608B1" w:rsidRDefault="00696F4C" w:rsidP="00696F4C">
            <w:pPr>
              <w:tabs>
                <w:tab w:val="left" w:pos="450"/>
                <w:tab w:val="decimal" w:pos="774"/>
              </w:tabs>
              <w:spacing w:line="240" w:lineRule="atLeast"/>
              <w:ind w:left="-117"/>
              <w:rPr>
                <w:szCs w:val="22"/>
              </w:rPr>
            </w:pPr>
          </w:p>
        </w:tc>
        <w:tc>
          <w:tcPr>
            <w:tcW w:w="1197" w:type="dxa"/>
            <w:vAlign w:val="bottom"/>
          </w:tcPr>
          <w:p w14:paraId="0877390B" w14:textId="77777777" w:rsidR="00696F4C" w:rsidRPr="00F608B1" w:rsidRDefault="00696F4C" w:rsidP="00696F4C">
            <w:pPr>
              <w:tabs>
                <w:tab w:val="left" w:pos="450"/>
                <w:tab w:val="decimal" w:pos="774"/>
              </w:tabs>
              <w:autoSpaceDE w:val="0"/>
              <w:autoSpaceDN w:val="0"/>
              <w:adjustRightInd w:val="0"/>
              <w:spacing w:line="240" w:lineRule="atLeast"/>
              <w:rPr>
                <w:szCs w:val="22"/>
              </w:rPr>
            </w:pPr>
          </w:p>
        </w:tc>
      </w:tr>
      <w:tr w:rsidR="00345045" w:rsidRPr="009426D0" w14:paraId="31FDD3E0" w14:textId="77777777" w:rsidTr="00CF72A2">
        <w:tblPrEx>
          <w:tblCellMar>
            <w:left w:w="108" w:type="dxa"/>
            <w:right w:w="108" w:type="dxa"/>
          </w:tblCellMar>
          <w:tblLook w:val="0000" w:firstRow="0" w:lastRow="0" w:firstColumn="0" w:lastColumn="0" w:noHBand="0" w:noVBand="0"/>
        </w:tblPrEx>
        <w:trPr>
          <w:cantSplit/>
          <w:trHeight w:val="20"/>
        </w:trPr>
        <w:tc>
          <w:tcPr>
            <w:tcW w:w="4140" w:type="dxa"/>
          </w:tcPr>
          <w:p w14:paraId="40957CA4" w14:textId="349DF177" w:rsidR="00345045" w:rsidRPr="00F608B1" w:rsidRDefault="00345045" w:rsidP="00345045">
            <w:pPr>
              <w:tabs>
                <w:tab w:val="left" w:pos="450"/>
              </w:tabs>
              <w:spacing w:line="240" w:lineRule="atLeast"/>
              <w:rPr>
                <w:szCs w:val="22"/>
              </w:rPr>
            </w:pPr>
            <w:r w:rsidRPr="00F608B1">
              <w:rPr>
                <w:szCs w:val="22"/>
              </w:rPr>
              <w:t xml:space="preserve">   shareholders of the Company (diluted)</w:t>
            </w:r>
          </w:p>
        </w:tc>
        <w:tc>
          <w:tcPr>
            <w:tcW w:w="1260" w:type="dxa"/>
            <w:tcBorders>
              <w:bottom w:val="double" w:sz="4" w:space="0" w:color="auto"/>
            </w:tcBorders>
          </w:tcPr>
          <w:p w14:paraId="41DB70F3" w14:textId="052328CC" w:rsidR="00345045" w:rsidRPr="00F608B1" w:rsidRDefault="00EF4F6D" w:rsidP="00345045">
            <w:pPr>
              <w:pStyle w:val="acctfourfigures"/>
              <w:tabs>
                <w:tab w:val="clear" w:pos="765"/>
                <w:tab w:val="decimal" w:pos="1042"/>
              </w:tabs>
              <w:spacing w:line="240" w:lineRule="atLeast"/>
              <w:ind w:right="-79"/>
              <w:rPr>
                <w:szCs w:val="22"/>
                <w:lang w:val="en-US" w:bidi="th-TH"/>
              </w:rPr>
            </w:pPr>
            <w:r w:rsidRPr="00F608B1">
              <w:rPr>
                <w:szCs w:val="22"/>
              </w:rPr>
              <w:t>4,521,914</w:t>
            </w:r>
          </w:p>
        </w:tc>
        <w:tc>
          <w:tcPr>
            <w:tcW w:w="245" w:type="dxa"/>
          </w:tcPr>
          <w:p w14:paraId="1A88FE29" w14:textId="77777777" w:rsidR="00345045" w:rsidRPr="00F608B1" w:rsidRDefault="00345045" w:rsidP="00345045">
            <w:pPr>
              <w:tabs>
                <w:tab w:val="left" w:pos="450"/>
              </w:tabs>
              <w:spacing w:line="240" w:lineRule="atLeast"/>
              <w:ind w:left="-117"/>
              <w:rPr>
                <w:szCs w:val="22"/>
              </w:rPr>
            </w:pPr>
          </w:p>
        </w:tc>
        <w:tc>
          <w:tcPr>
            <w:tcW w:w="1195" w:type="dxa"/>
            <w:tcBorders>
              <w:bottom w:val="double" w:sz="4" w:space="0" w:color="auto"/>
            </w:tcBorders>
            <w:vAlign w:val="bottom"/>
          </w:tcPr>
          <w:p w14:paraId="148B233E" w14:textId="3B4D0464" w:rsidR="00345045" w:rsidRPr="00F608B1" w:rsidRDefault="00345045" w:rsidP="00345045">
            <w:pPr>
              <w:pStyle w:val="acctfourfigures"/>
              <w:tabs>
                <w:tab w:val="clear" w:pos="765"/>
                <w:tab w:val="decimal" w:pos="982"/>
              </w:tabs>
              <w:spacing w:line="240" w:lineRule="atLeast"/>
              <w:ind w:right="-105"/>
              <w:rPr>
                <w:szCs w:val="22"/>
              </w:rPr>
            </w:pPr>
            <w:r w:rsidRPr="00F608B1">
              <w:rPr>
                <w:szCs w:val="22"/>
              </w:rPr>
              <w:t>3,990,525</w:t>
            </w:r>
          </w:p>
        </w:tc>
        <w:tc>
          <w:tcPr>
            <w:tcW w:w="237" w:type="dxa"/>
            <w:gridSpan w:val="3"/>
            <w:vAlign w:val="bottom"/>
          </w:tcPr>
          <w:p w14:paraId="38D3CBC7" w14:textId="77777777" w:rsidR="00345045" w:rsidRPr="00F608B1" w:rsidRDefault="00345045" w:rsidP="00345045">
            <w:pPr>
              <w:tabs>
                <w:tab w:val="left" w:pos="450"/>
              </w:tabs>
              <w:spacing w:line="240" w:lineRule="atLeast"/>
              <w:ind w:left="-117"/>
              <w:rPr>
                <w:szCs w:val="22"/>
              </w:rPr>
            </w:pPr>
          </w:p>
        </w:tc>
        <w:tc>
          <w:tcPr>
            <w:tcW w:w="1210" w:type="dxa"/>
            <w:gridSpan w:val="2"/>
            <w:tcBorders>
              <w:bottom w:val="double" w:sz="4" w:space="0" w:color="auto"/>
            </w:tcBorders>
            <w:vAlign w:val="bottom"/>
          </w:tcPr>
          <w:p w14:paraId="303D6B5C" w14:textId="14AE30FF" w:rsidR="00345045" w:rsidRPr="00F608B1" w:rsidRDefault="00EF4F6D" w:rsidP="00EF786A">
            <w:pPr>
              <w:pStyle w:val="acctfourfigures"/>
              <w:tabs>
                <w:tab w:val="clear" w:pos="765"/>
              </w:tabs>
              <w:spacing w:line="240" w:lineRule="atLeast"/>
              <w:jc w:val="right"/>
              <w:rPr>
                <w:szCs w:val="22"/>
              </w:rPr>
            </w:pPr>
            <w:r w:rsidRPr="00F608B1">
              <w:rPr>
                <w:szCs w:val="22"/>
              </w:rPr>
              <w:t>1,632,445</w:t>
            </w:r>
          </w:p>
        </w:tc>
        <w:tc>
          <w:tcPr>
            <w:tcW w:w="245" w:type="dxa"/>
            <w:gridSpan w:val="2"/>
            <w:vAlign w:val="bottom"/>
          </w:tcPr>
          <w:p w14:paraId="3F4C68A3" w14:textId="77777777" w:rsidR="00345045" w:rsidRPr="00F608B1" w:rsidRDefault="00345045" w:rsidP="00345045">
            <w:pPr>
              <w:tabs>
                <w:tab w:val="left" w:pos="450"/>
              </w:tabs>
              <w:spacing w:line="240" w:lineRule="atLeast"/>
              <w:ind w:left="-117"/>
              <w:rPr>
                <w:szCs w:val="22"/>
              </w:rPr>
            </w:pPr>
          </w:p>
        </w:tc>
        <w:tc>
          <w:tcPr>
            <w:tcW w:w="1197" w:type="dxa"/>
            <w:tcBorders>
              <w:bottom w:val="double" w:sz="4" w:space="0" w:color="auto"/>
            </w:tcBorders>
            <w:vAlign w:val="bottom"/>
          </w:tcPr>
          <w:p w14:paraId="7157023D" w14:textId="30188C60" w:rsidR="00345045" w:rsidRPr="00F608B1" w:rsidRDefault="00345045" w:rsidP="00345045">
            <w:pPr>
              <w:pStyle w:val="acctfourfigures"/>
              <w:tabs>
                <w:tab w:val="clear" w:pos="765"/>
                <w:tab w:val="decimal" w:pos="982"/>
              </w:tabs>
              <w:spacing w:line="240" w:lineRule="atLeast"/>
              <w:ind w:right="-105"/>
              <w:rPr>
                <w:szCs w:val="22"/>
              </w:rPr>
            </w:pPr>
            <w:r w:rsidRPr="00F608B1">
              <w:rPr>
                <w:szCs w:val="22"/>
              </w:rPr>
              <w:t>439,351</w:t>
            </w:r>
          </w:p>
        </w:tc>
      </w:tr>
      <w:tr w:rsidR="00345045" w:rsidRPr="009426D0" w14:paraId="1692F68B" w14:textId="77777777">
        <w:tblPrEx>
          <w:tblCellMar>
            <w:left w:w="108" w:type="dxa"/>
            <w:right w:w="108" w:type="dxa"/>
          </w:tblCellMar>
          <w:tblLook w:val="0000" w:firstRow="0" w:lastRow="0" w:firstColumn="0" w:lastColumn="0" w:noHBand="0" w:noVBand="0"/>
        </w:tblPrEx>
        <w:trPr>
          <w:cantSplit/>
          <w:trHeight w:val="20"/>
        </w:trPr>
        <w:tc>
          <w:tcPr>
            <w:tcW w:w="4140" w:type="dxa"/>
          </w:tcPr>
          <w:p w14:paraId="71B5F9A3" w14:textId="230D08A0" w:rsidR="00345045" w:rsidRPr="00F608B1" w:rsidRDefault="00345045" w:rsidP="00345045">
            <w:pPr>
              <w:spacing w:line="240" w:lineRule="exact"/>
              <w:ind w:right="-288"/>
              <w:rPr>
                <w:szCs w:val="22"/>
              </w:rPr>
            </w:pPr>
            <w:r w:rsidRPr="00F608B1">
              <w:rPr>
                <w:spacing w:val="-6"/>
                <w:szCs w:val="22"/>
              </w:rPr>
              <w:t>Number of ordinary shares outstanding (basic)</w:t>
            </w:r>
          </w:p>
        </w:tc>
        <w:tc>
          <w:tcPr>
            <w:tcW w:w="1260" w:type="dxa"/>
            <w:tcBorders>
              <w:top w:val="double" w:sz="4" w:space="0" w:color="auto"/>
            </w:tcBorders>
          </w:tcPr>
          <w:p w14:paraId="6D36C412" w14:textId="38CE0263" w:rsidR="00345045" w:rsidRPr="00F608B1" w:rsidRDefault="00EF4F6D" w:rsidP="00345045">
            <w:pPr>
              <w:pStyle w:val="acctfourfigures"/>
              <w:tabs>
                <w:tab w:val="clear" w:pos="765"/>
                <w:tab w:val="decimal" w:pos="1042"/>
              </w:tabs>
              <w:spacing w:line="240" w:lineRule="atLeast"/>
              <w:ind w:right="-79"/>
              <w:rPr>
                <w:szCs w:val="22"/>
              </w:rPr>
            </w:pPr>
            <w:r w:rsidRPr="00F608B1">
              <w:rPr>
                <w:szCs w:val="22"/>
              </w:rPr>
              <w:t>32,012,971</w:t>
            </w:r>
          </w:p>
        </w:tc>
        <w:tc>
          <w:tcPr>
            <w:tcW w:w="245" w:type="dxa"/>
          </w:tcPr>
          <w:p w14:paraId="690CC911" w14:textId="77777777" w:rsidR="00345045" w:rsidRPr="00F608B1" w:rsidRDefault="00345045" w:rsidP="00345045">
            <w:pPr>
              <w:pStyle w:val="acctfourfigures"/>
              <w:tabs>
                <w:tab w:val="clear" w:pos="765"/>
                <w:tab w:val="decimal" w:pos="1185"/>
              </w:tabs>
              <w:spacing w:line="240" w:lineRule="atLeast"/>
              <w:ind w:right="-79"/>
              <w:rPr>
                <w:szCs w:val="22"/>
              </w:rPr>
            </w:pPr>
          </w:p>
        </w:tc>
        <w:tc>
          <w:tcPr>
            <w:tcW w:w="1195" w:type="dxa"/>
            <w:tcBorders>
              <w:top w:val="double" w:sz="4" w:space="0" w:color="auto"/>
            </w:tcBorders>
          </w:tcPr>
          <w:p w14:paraId="2A8A8BFC" w14:textId="3D76CC24" w:rsidR="00345045" w:rsidRPr="00F608B1" w:rsidRDefault="00EF4F6D" w:rsidP="00345045">
            <w:pPr>
              <w:pStyle w:val="acctfourfigures"/>
              <w:tabs>
                <w:tab w:val="clear" w:pos="765"/>
                <w:tab w:val="decimal" w:pos="982"/>
              </w:tabs>
              <w:spacing w:line="240" w:lineRule="atLeast"/>
              <w:ind w:right="-105"/>
              <w:rPr>
                <w:szCs w:val="22"/>
              </w:rPr>
            </w:pPr>
            <w:r w:rsidRPr="00F608B1">
              <w:rPr>
                <w:szCs w:val="22"/>
              </w:rPr>
              <w:t>32,012,971</w:t>
            </w:r>
          </w:p>
        </w:tc>
        <w:tc>
          <w:tcPr>
            <w:tcW w:w="237" w:type="dxa"/>
            <w:gridSpan w:val="3"/>
          </w:tcPr>
          <w:p w14:paraId="20291139" w14:textId="77777777" w:rsidR="00345045" w:rsidRPr="00F608B1" w:rsidRDefault="00345045" w:rsidP="00345045">
            <w:pPr>
              <w:pStyle w:val="acctfourfigures"/>
              <w:tabs>
                <w:tab w:val="clear" w:pos="765"/>
                <w:tab w:val="decimal" w:pos="1185"/>
              </w:tabs>
              <w:spacing w:line="240" w:lineRule="atLeast"/>
              <w:ind w:right="-79"/>
              <w:rPr>
                <w:szCs w:val="22"/>
              </w:rPr>
            </w:pPr>
          </w:p>
        </w:tc>
        <w:tc>
          <w:tcPr>
            <w:tcW w:w="1210" w:type="dxa"/>
            <w:gridSpan w:val="2"/>
            <w:tcBorders>
              <w:top w:val="double" w:sz="4" w:space="0" w:color="auto"/>
            </w:tcBorders>
          </w:tcPr>
          <w:p w14:paraId="628686E8" w14:textId="118252C1" w:rsidR="00345045" w:rsidRPr="00F608B1" w:rsidRDefault="00EF4F6D" w:rsidP="00345045">
            <w:pPr>
              <w:pStyle w:val="acctfourfigures"/>
              <w:tabs>
                <w:tab w:val="clear" w:pos="765"/>
                <w:tab w:val="decimal" w:pos="982"/>
              </w:tabs>
              <w:spacing w:line="240" w:lineRule="atLeast"/>
              <w:ind w:right="-79"/>
              <w:rPr>
                <w:szCs w:val="22"/>
              </w:rPr>
            </w:pPr>
            <w:r w:rsidRPr="00F608B1">
              <w:rPr>
                <w:szCs w:val="22"/>
              </w:rPr>
              <w:t>32,012,971</w:t>
            </w:r>
          </w:p>
        </w:tc>
        <w:tc>
          <w:tcPr>
            <w:tcW w:w="245" w:type="dxa"/>
            <w:gridSpan w:val="2"/>
          </w:tcPr>
          <w:p w14:paraId="5DF24BE5" w14:textId="77777777" w:rsidR="00345045" w:rsidRPr="00F608B1" w:rsidRDefault="00345045" w:rsidP="00345045">
            <w:pPr>
              <w:pStyle w:val="acctfourfigures"/>
              <w:tabs>
                <w:tab w:val="clear" w:pos="765"/>
                <w:tab w:val="decimal" w:pos="1185"/>
              </w:tabs>
              <w:spacing w:line="240" w:lineRule="atLeast"/>
              <w:ind w:right="-79"/>
              <w:rPr>
                <w:szCs w:val="22"/>
              </w:rPr>
            </w:pPr>
          </w:p>
        </w:tc>
        <w:tc>
          <w:tcPr>
            <w:tcW w:w="1197" w:type="dxa"/>
            <w:tcBorders>
              <w:top w:val="double" w:sz="4" w:space="0" w:color="auto"/>
            </w:tcBorders>
          </w:tcPr>
          <w:p w14:paraId="33567353" w14:textId="4AA7584E" w:rsidR="00345045" w:rsidRPr="00F608B1" w:rsidRDefault="00EF4F6D" w:rsidP="00345045">
            <w:pPr>
              <w:pStyle w:val="acctfourfigures"/>
              <w:tabs>
                <w:tab w:val="clear" w:pos="765"/>
                <w:tab w:val="decimal" w:pos="982"/>
              </w:tabs>
              <w:spacing w:line="240" w:lineRule="atLeast"/>
              <w:ind w:right="-105"/>
              <w:rPr>
                <w:szCs w:val="22"/>
              </w:rPr>
            </w:pPr>
            <w:r w:rsidRPr="00F608B1">
              <w:rPr>
                <w:szCs w:val="22"/>
              </w:rPr>
              <w:t>32,012,971</w:t>
            </w:r>
          </w:p>
        </w:tc>
      </w:tr>
      <w:tr w:rsidR="00317A36" w:rsidRPr="009426D0" w14:paraId="1B597CE2" w14:textId="77777777">
        <w:tblPrEx>
          <w:tblCellMar>
            <w:left w:w="108" w:type="dxa"/>
            <w:right w:w="108" w:type="dxa"/>
          </w:tblCellMar>
          <w:tblLook w:val="0000" w:firstRow="0" w:lastRow="0" w:firstColumn="0" w:lastColumn="0" w:noHBand="0" w:noVBand="0"/>
        </w:tblPrEx>
        <w:trPr>
          <w:cantSplit/>
          <w:trHeight w:val="70"/>
        </w:trPr>
        <w:tc>
          <w:tcPr>
            <w:tcW w:w="4140" w:type="dxa"/>
          </w:tcPr>
          <w:p w14:paraId="1F08FF9A" w14:textId="39B662CC" w:rsidR="00317A36" w:rsidRPr="00F608B1" w:rsidRDefault="00317A36" w:rsidP="00317A36">
            <w:pPr>
              <w:tabs>
                <w:tab w:val="left" w:pos="450"/>
              </w:tabs>
              <w:spacing w:line="240" w:lineRule="atLeast"/>
              <w:rPr>
                <w:szCs w:val="22"/>
              </w:rPr>
            </w:pPr>
            <w:r w:rsidRPr="00F608B1">
              <w:rPr>
                <w:szCs w:val="22"/>
              </w:rPr>
              <w:t>Effect of long-term incentive plan</w:t>
            </w:r>
          </w:p>
        </w:tc>
        <w:tc>
          <w:tcPr>
            <w:tcW w:w="1260" w:type="dxa"/>
          </w:tcPr>
          <w:p w14:paraId="374266E6" w14:textId="3EEDD584" w:rsidR="00317A36" w:rsidRPr="00F608B1" w:rsidRDefault="00317A36" w:rsidP="00317A36">
            <w:pPr>
              <w:pStyle w:val="acctfourfigures"/>
              <w:tabs>
                <w:tab w:val="clear" w:pos="765"/>
                <w:tab w:val="decimal" w:pos="1042"/>
              </w:tabs>
              <w:spacing w:line="240" w:lineRule="atLeast"/>
              <w:ind w:right="-79"/>
              <w:rPr>
                <w:szCs w:val="22"/>
              </w:rPr>
            </w:pPr>
            <w:r w:rsidRPr="00F608B1">
              <w:rPr>
                <w:szCs w:val="22"/>
              </w:rPr>
              <w:t>34,147</w:t>
            </w:r>
          </w:p>
        </w:tc>
        <w:tc>
          <w:tcPr>
            <w:tcW w:w="245" w:type="dxa"/>
          </w:tcPr>
          <w:p w14:paraId="097268FD" w14:textId="77777777" w:rsidR="00317A36" w:rsidRPr="00F608B1" w:rsidRDefault="00317A36" w:rsidP="00317A36">
            <w:pPr>
              <w:tabs>
                <w:tab w:val="left" w:pos="450"/>
                <w:tab w:val="decimal" w:pos="774"/>
              </w:tabs>
              <w:spacing w:line="240" w:lineRule="atLeast"/>
              <w:ind w:left="-117"/>
              <w:rPr>
                <w:szCs w:val="22"/>
              </w:rPr>
            </w:pPr>
          </w:p>
        </w:tc>
        <w:tc>
          <w:tcPr>
            <w:tcW w:w="1195" w:type="dxa"/>
          </w:tcPr>
          <w:p w14:paraId="053266D0" w14:textId="4524EC2A" w:rsidR="00317A36" w:rsidRPr="00F608B1" w:rsidRDefault="00317A36" w:rsidP="00317A36">
            <w:pPr>
              <w:pStyle w:val="acctfourfigures"/>
              <w:tabs>
                <w:tab w:val="clear" w:pos="765"/>
                <w:tab w:val="decimal" w:pos="982"/>
              </w:tabs>
              <w:spacing w:line="240" w:lineRule="atLeast"/>
              <w:ind w:right="-105"/>
              <w:rPr>
                <w:szCs w:val="22"/>
              </w:rPr>
            </w:pPr>
            <w:r w:rsidRPr="00F608B1">
              <w:rPr>
                <w:szCs w:val="22"/>
              </w:rPr>
              <w:t>30,947</w:t>
            </w:r>
          </w:p>
        </w:tc>
        <w:tc>
          <w:tcPr>
            <w:tcW w:w="237" w:type="dxa"/>
            <w:gridSpan w:val="3"/>
          </w:tcPr>
          <w:p w14:paraId="799EF62D" w14:textId="77777777" w:rsidR="00317A36" w:rsidRPr="00F608B1" w:rsidRDefault="00317A36" w:rsidP="00317A36">
            <w:pPr>
              <w:tabs>
                <w:tab w:val="left" w:pos="450"/>
                <w:tab w:val="decimal" w:pos="774"/>
              </w:tabs>
              <w:spacing w:line="240" w:lineRule="atLeast"/>
              <w:ind w:left="-117"/>
              <w:rPr>
                <w:szCs w:val="22"/>
              </w:rPr>
            </w:pPr>
          </w:p>
        </w:tc>
        <w:tc>
          <w:tcPr>
            <w:tcW w:w="1210" w:type="dxa"/>
            <w:gridSpan w:val="2"/>
          </w:tcPr>
          <w:p w14:paraId="62571A86" w14:textId="3484DE7A" w:rsidR="00317A36" w:rsidRPr="00F608B1" w:rsidRDefault="00317A36" w:rsidP="00317A36">
            <w:pPr>
              <w:pStyle w:val="acctfourfigures"/>
              <w:tabs>
                <w:tab w:val="clear" w:pos="765"/>
                <w:tab w:val="decimal" w:pos="982"/>
              </w:tabs>
              <w:spacing w:line="240" w:lineRule="atLeast"/>
              <w:ind w:right="-79"/>
              <w:rPr>
                <w:szCs w:val="22"/>
              </w:rPr>
            </w:pPr>
            <w:r w:rsidRPr="00F608B1">
              <w:rPr>
                <w:szCs w:val="22"/>
              </w:rPr>
              <w:t>34,147</w:t>
            </w:r>
          </w:p>
        </w:tc>
        <w:tc>
          <w:tcPr>
            <w:tcW w:w="245" w:type="dxa"/>
            <w:gridSpan w:val="2"/>
          </w:tcPr>
          <w:p w14:paraId="42A18263" w14:textId="77777777" w:rsidR="00317A36" w:rsidRPr="00F608B1" w:rsidRDefault="00317A36" w:rsidP="00317A36">
            <w:pPr>
              <w:tabs>
                <w:tab w:val="left" w:pos="450"/>
                <w:tab w:val="decimal" w:pos="774"/>
              </w:tabs>
              <w:spacing w:line="240" w:lineRule="atLeast"/>
              <w:ind w:left="-117"/>
              <w:rPr>
                <w:szCs w:val="22"/>
              </w:rPr>
            </w:pPr>
          </w:p>
        </w:tc>
        <w:tc>
          <w:tcPr>
            <w:tcW w:w="1197" w:type="dxa"/>
          </w:tcPr>
          <w:p w14:paraId="4913E588" w14:textId="6857B247" w:rsidR="00317A36" w:rsidRPr="00F608B1" w:rsidRDefault="00317A36" w:rsidP="00317A36">
            <w:pPr>
              <w:pStyle w:val="acctfourfigures"/>
              <w:tabs>
                <w:tab w:val="clear" w:pos="765"/>
                <w:tab w:val="decimal" w:pos="982"/>
              </w:tabs>
              <w:spacing w:line="240" w:lineRule="atLeast"/>
              <w:ind w:right="-105"/>
              <w:rPr>
                <w:szCs w:val="22"/>
              </w:rPr>
            </w:pPr>
            <w:r w:rsidRPr="00F608B1">
              <w:rPr>
                <w:szCs w:val="22"/>
              </w:rPr>
              <w:t>30,947</w:t>
            </w:r>
          </w:p>
        </w:tc>
      </w:tr>
      <w:tr w:rsidR="00F608B1" w:rsidRPr="009426D0" w14:paraId="39292D59" w14:textId="77777777">
        <w:tblPrEx>
          <w:tblCellMar>
            <w:left w:w="108" w:type="dxa"/>
            <w:right w:w="108" w:type="dxa"/>
          </w:tblCellMar>
          <w:tblLook w:val="0000" w:firstRow="0" w:lastRow="0" w:firstColumn="0" w:lastColumn="0" w:noHBand="0" w:noVBand="0"/>
        </w:tblPrEx>
        <w:trPr>
          <w:cantSplit/>
          <w:trHeight w:val="20"/>
        </w:trPr>
        <w:tc>
          <w:tcPr>
            <w:tcW w:w="4140" w:type="dxa"/>
          </w:tcPr>
          <w:p w14:paraId="7D720EF5" w14:textId="77777777" w:rsidR="00F608B1" w:rsidRPr="00F608B1" w:rsidRDefault="00F608B1" w:rsidP="00F608B1">
            <w:pPr>
              <w:spacing w:line="240" w:lineRule="exact"/>
              <w:ind w:right="-288"/>
              <w:rPr>
                <w:b/>
                <w:bCs/>
                <w:szCs w:val="22"/>
              </w:rPr>
            </w:pPr>
            <w:r w:rsidRPr="00F608B1">
              <w:rPr>
                <w:b/>
                <w:bCs/>
                <w:szCs w:val="22"/>
              </w:rPr>
              <w:t xml:space="preserve">Number of ordinary shares </w:t>
            </w:r>
          </w:p>
          <w:p w14:paraId="7305E110" w14:textId="1BB4D66D" w:rsidR="00F608B1" w:rsidRPr="00F608B1" w:rsidRDefault="00F608B1" w:rsidP="00F608B1">
            <w:pPr>
              <w:tabs>
                <w:tab w:val="left" w:pos="450"/>
              </w:tabs>
              <w:spacing w:line="240" w:lineRule="atLeast"/>
              <w:rPr>
                <w:b/>
                <w:bCs/>
                <w:szCs w:val="22"/>
              </w:rPr>
            </w:pPr>
            <w:r w:rsidRPr="00F608B1">
              <w:rPr>
                <w:b/>
                <w:bCs/>
                <w:szCs w:val="22"/>
              </w:rPr>
              <w:t xml:space="preserve">   outstanding (diluted)</w:t>
            </w:r>
          </w:p>
        </w:tc>
        <w:tc>
          <w:tcPr>
            <w:tcW w:w="1260" w:type="dxa"/>
            <w:tcBorders>
              <w:top w:val="single" w:sz="4" w:space="0" w:color="auto"/>
              <w:bottom w:val="single" w:sz="4" w:space="0" w:color="auto"/>
            </w:tcBorders>
          </w:tcPr>
          <w:p w14:paraId="6542FE03" w14:textId="77777777" w:rsidR="00F608B1" w:rsidRPr="00F608B1" w:rsidRDefault="00F608B1" w:rsidP="00F608B1">
            <w:pPr>
              <w:pStyle w:val="acctfourfigures"/>
              <w:tabs>
                <w:tab w:val="clear" w:pos="765"/>
                <w:tab w:val="decimal" w:pos="1042"/>
              </w:tabs>
              <w:spacing w:line="240" w:lineRule="atLeast"/>
              <w:ind w:right="-79"/>
              <w:rPr>
                <w:b/>
                <w:bCs/>
                <w:szCs w:val="22"/>
              </w:rPr>
            </w:pPr>
          </w:p>
          <w:p w14:paraId="43981DD8" w14:textId="7D313ECB" w:rsidR="00F608B1" w:rsidRPr="00F608B1" w:rsidRDefault="00F608B1" w:rsidP="00F608B1">
            <w:pPr>
              <w:pStyle w:val="acctfourfigures"/>
              <w:tabs>
                <w:tab w:val="clear" w:pos="765"/>
                <w:tab w:val="decimal" w:pos="1042"/>
              </w:tabs>
              <w:spacing w:line="240" w:lineRule="atLeast"/>
              <w:ind w:right="-79"/>
              <w:rPr>
                <w:b/>
                <w:bCs/>
                <w:szCs w:val="22"/>
              </w:rPr>
            </w:pPr>
            <w:r w:rsidRPr="00F608B1">
              <w:rPr>
                <w:b/>
                <w:bCs/>
                <w:szCs w:val="22"/>
              </w:rPr>
              <w:t>32,047,118</w:t>
            </w:r>
          </w:p>
        </w:tc>
        <w:tc>
          <w:tcPr>
            <w:tcW w:w="245" w:type="dxa"/>
          </w:tcPr>
          <w:p w14:paraId="3DBDCB33" w14:textId="77777777" w:rsidR="00F608B1" w:rsidRPr="00F608B1" w:rsidRDefault="00F608B1" w:rsidP="00F608B1">
            <w:pPr>
              <w:pStyle w:val="acctfourfigures"/>
              <w:tabs>
                <w:tab w:val="clear" w:pos="765"/>
                <w:tab w:val="decimal" w:pos="1185"/>
              </w:tabs>
              <w:spacing w:line="240" w:lineRule="atLeast"/>
              <w:ind w:right="-79"/>
              <w:rPr>
                <w:b/>
                <w:bCs/>
                <w:szCs w:val="22"/>
              </w:rPr>
            </w:pPr>
          </w:p>
        </w:tc>
        <w:tc>
          <w:tcPr>
            <w:tcW w:w="1195" w:type="dxa"/>
            <w:tcBorders>
              <w:top w:val="single" w:sz="4" w:space="0" w:color="auto"/>
              <w:bottom w:val="single" w:sz="4" w:space="0" w:color="auto"/>
            </w:tcBorders>
          </w:tcPr>
          <w:p w14:paraId="619A8410" w14:textId="77777777" w:rsidR="00F608B1" w:rsidRPr="00F608B1" w:rsidRDefault="00F608B1" w:rsidP="00F608B1">
            <w:pPr>
              <w:pStyle w:val="acctfourfigures"/>
              <w:tabs>
                <w:tab w:val="clear" w:pos="765"/>
                <w:tab w:val="decimal" w:pos="982"/>
              </w:tabs>
              <w:spacing w:line="240" w:lineRule="atLeast"/>
              <w:ind w:right="-105"/>
              <w:rPr>
                <w:b/>
                <w:bCs/>
                <w:szCs w:val="22"/>
              </w:rPr>
            </w:pPr>
          </w:p>
          <w:p w14:paraId="3529344D" w14:textId="0203DE88" w:rsidR="00F608B1" w:rsidRPr="00F608B1" w:rsidRDefault="00F608B1" w:rsidP="00F608B1">
            <w:pPr>
              <w:pStyle w:val="acctfourfigures"/>
              <w:tabs>
                <w:tab w:val="clear" w:pos="765"/>
                <w:tab w:val="decimal" w:pos="982"/>
              </w:tabs>
              <w:spacing w:line="240" w:lineRule="atLeast"/>
              <w:ind w:right="-105"/>
              <w:rPr>
                <w:b/>
                <w:bCs/>
                <w:szCs w:val="22"/>
              </w:rPr>
            </w:pPr>
            <w:r w:rsidRPr="00F608B1">
              <w:rPr>
                <w:b/>
                <w:bCs/>
                <w:szCs w:val="22"/>
              </w:rPr>
              <w:t>32,043,918</w:t>
            </w:r>
          </w:p>
        </w:tc>
        <w:tc>
          <w:tcPr>
            <w:tcW w:w="237" w:type="dxa"/>
            <w:gridSpan w:val="3"/>
          </w:tcPr>
          <w:p w14:paraId="08C84079" w14:textId="77777777" w:rsidR="00F608B1" w:rsidRPr="00F608B1" w:rsidRDefault="00F608B1" w:rsidP="00F608B1">
            <w:pPr>
              <w:pStyle w:val="acctfourfigures"/>
              <w:tabs>
                <w:tab w:val="clear" w:pos="765"/>
                <w:tab w:val="decimal" w:pos="1185"/>
              </w:tabs>
              <w:spacing w:line="240" w:lineRule="atLeast"/>
              <w:ind w:right="-79"/>
              <w:rPr>
                <w:b/>
                <w:bCs/>
                <w:szCs w:val="22"/>
              </w:rPr>
            </w:pPr>
          </w:p>
        </w:tc>
        <w:tc>
          <w:tcPr>
            <w:tcW w:w="1210" w:type="dxa"/>
            <w:gridSpan w:val="2"/>
            <w:tcBorders>
              <w:top w:val="single" w:sz="4" w:space="0" w:color="auto"/>
              <w:bottom w:val="single" w:sz="4" w:space="0" w:color="auto"/>
            </w:tcBorders>
          </w:tcPr>
          <w:p w14:paraId="4A50C562" w14:textId="77777777" w:rsidR="00F608B1" w:rsidRPr="00F608B1" w:rsidRDefault="00F608B1" w:rsidP="00F608B1">
            <w:pPr>
              <w:pStyle w:val="acctfourfigures"/>
              <w:tabs>
                <w:tab w:val="clear" w:pos="765"/>
                <w:tab w:val="decimal" w:pos="1042"/>
              </w:tabs>
              <w:spacing w:line="240" w:lineRule="atLeast"/>
              <w:ind w:right="-79"/>
              <w:rPr>
                <w:b/>
                <w:bCs/>
                <w:szCs w:val="22"/>
              </w:rPr>
            </w:pPr>
          </w:p>
          <w:p w14:paraId="055E14EA" w14:textId="17B10BFB" w:rsidR="00F608B1" w:rsidRPr="00F608B1" w:rsidRDefault="00F608B1" w:rsidP="00F608B1">
            <w:pPr>
              <w:pStyle w:val="acctfourfigures"/>
              <w:tabs>
                <w:tab w:val="clear" w:pos="765"/>
                <w:tab w:val="decimal" w:pos="982"/>
              </w:tabs>
              <w:spacing w:line="240" w:lineRule="atLeast"/>
              <w:ind w:right="-79"/>
              <w:rPr>
                <w:b/>
                <w:bCs/>
                <w:szCs w:val="22"/>
              </w:rPr>
            </w:pPr>
            <w:r w:rsidRPr="00F608B1">
              <w:rPr>
                <w:b/>
                <w:bCs/>
                <w:szCs w:val="22"/>
              </w:rPr>
              <w:t>32,047,118</w:t>
            </w:r>
          </w:p>
        </w:tc>
        <w:tc>
          <w:tcPr>
            <w:tcW w:w="245" w:type="dxa"/>
            <w:gridSpan w:val="2"/>
          </w:tcPr>
          <w:p w14:paraId="0554F5E8" w14:textId="77777777" w:rsidR="00F608B1" w:rsidRPr="00F608B1" w:rsidRDefault="00F608B1" w:rsidP="00F608B1">
            <w:pPr>
              <w:pStyle w:val="acctfourfigures"/>
              <w:tabs>
                <w:tab w:val="clear" w:pos="765"/>
                <w:tab w:val="decimal" w:pos="1185"/>
              </w:tabs>
              <w:spacing w:line="240" w:lineRule="atLeast"/>
              <w:ind w:right="-79"/>
              <w:rPr>
                <w:b/>
                <w:bCs/>
                <w:szCs w:val="22"/>
              </w:rPr>
            </w:pPr>
          </w:p>
        </w:tc>
        <w:tc>
          <w:tcPr>
            <w:tcW w:w="1197" w:type="dxa"/>
            <w:tcBorders>
              <w:top w:val="single" w:sz="4" w:space="0" w:color="auto"/>
              <w:bottom w:val="single" w:sz="4" w:space="0" w:color="auto"/>
            </w:tcBorders>
          </w:tcPr>
          <w:p w14:paraId="7E256BAE" w14:textId="77777777" w:rsidR="00F608B1" w:rsidRPr="00F608B1" w:rsidRDefault="00F608B1" w:rsidP="00F608B1">
            <w:pPr>
              <w:pStyle w:val="acctfourfigures"/>
              <w:tabs>
                <w:tab w:val="clear" w:pos="765"/>
                <w:tab w:val="decimal" w:pos="982"/>
              </w:tabs>
              <w:spacing w:line="240" w:lineRule="atLeast"/>
              <w:ind w:right="-105"/>
              <w:rPr>
                <w:b/>
                <w:bCs/>
                <w:szCs w:val="22"/>
              </w:rPr>
            </w:pPr>
          </w:p>
          <w:p w14:paraId="276A6ECB" w14:textId="7CA0E7B2" w:rsidR="00F608B1" w:rsidRPr="00F608B1" w:rsidRDefault="00F608B1" w:rsidP="00F608B1">
            <w:pPr>
              <w:pStyle w:val="acctfourfigures"/>
              <w:tabs>
                <w:tab w:val="clear" w:pos="765"/>
                <w:tab w:val="decimal" w:pos="982"/>
              </w:tabs>
              <w:spacing w:line="240" w:lineRule="atLeast"/>
              <w:ind w:right="-105"/>
              <w:rPr>
                <w:b/>
                <w:bCs/>
                <w:szCs w:val="22"/>
              </w:rPr>
            </w:pPr>
            <w:r w:rsidRPr="00F608B1">
              <w:rPr>
                <w:b/>
                <w:bCs/>
                <w:szCs w:val="22"/>
              </w:rPr>
              <w:t>32,043,918</w:t>
            </w:r>
          </w:p>
        </w:tc>
      </w:tr>
      <w:tr w:rsidR="00F608B1" w:rsidRPr="009426D0" w14:paraId="16867ABF" w14:textId="77777777">
        <w:tblPrEx>
          <w:tblCellMar>
            <w:left w:w="108" w:type="dxa"/>
            <w:right w:w="108" w:type="dxa"/>
          </w:tblCellMar>
          <w:tblLook w:val="0000" w:firstRow="0" w:lastRow="0" w:firstColumn="0" w:lastColumn="0" w:noHBand="0" w:noVBand="0"/>
        </w:tblPrEx>
        <w:trPr>
          <w:cantSplit/>
          <w:trHeight w:val="20"/>
        </w:trPr>
        <w:tc>
          <w:tcPr>
            <w:tcW w:w="4140" w:type="dxa"/>
          </w:tcPr>
          <w:p w14:paraId="7BBD93BC" w14:textId="3DA97BE5" w:rsidR="00F608B1" w:rsidRPr="00F608B1" w:rsidRDefault="00F608B1" w:rsidP="00F608B1">
            <w:pPr>
              <w:tabs>
                <w:tab w:val="left" w:pos="450"/>
              </w:tabs>
              <w:spacing w:line="240" w:lineRule="atLeast"/>
              <w:rPr>
                <w:b/>
                <w:bCs/>
                <w:spacing w:val="-8"/>
                <w:szCs w:val="22"/>
              </w:rPr>
            </w:pPr>
            <w:r w:rsidRPr="00F608B1">
              <w:rPr>
                <w:b/>
                <w:bCs/>
                <w:spacing w:val="-8"/>
                <w:szCs w:val="22"/>
              </w:rPr>
              <w:t xml:space="preserve">Earnings per share (diluted) </w:t>
            </w:r>
            <w:r w:rsidRPr="00F608B1">
              <w:rPr>
                <w:b/>
                <w:bCs/>
                <w:i/>
                <w:iCs/>
                <w:spacing w:val="-8"/>
                <w:szCs w:val="22"/>
              </w:rPr>
              <w:t>(in Baht)</w:t>
            </w:r>
          </w:p>
        </w:tc>
        <w:tc>
          <w:tcPr>
            <w:tcW w:w="1260" w:type="dxa"/>
            <w:tcBorders>
              <w:top w:val="single" w:sz="4" w:space="0" w:color="auto"/>
              <w:bottom w:val="double" w:sz="4" w:space="0" w:color="auto"/>
            </w:tcBorders>
          </w:tcPr>
          <w:p w14:paraId="32D97C6C" w14:textId="7927F3E6" w:rsidR="00F608B1" w:rsidRPr="00F608B1" w:rsidRDefault="005F6712" w:rsidP="00F608B1">
            <w:pPr>
              <w:pStyle w:val="acctfourfigures"/>
              <w:tabs>
                <w:tab w:val="clear" w:pos="765"/>
              </w:tabs>
              <w:spacing w:line="240" w:lineRule="atLeast"/>
              <w:jc w:val="right"/>
              <w:rPr>
                <w:b/>
                <w:bCs/>
                <w:szCs w:val="22"/>
              </w:rPr>
            </w:pPr>
            <w:r>
              <w:rPr>
                <w:b/>
                <w:bCs/>
                <w:szCs w:val="22"/>
              </w:rPr>
              <w:t>0.1411</w:t>
            </w:r>
          </w:p>
        </w:tc>
        <w:tc>
          <w:tcPr>
            <w:tcW w:w="245" w:type="dxa"/>
          </w:tcPr>
          <w:p w14:paraId="5C870F14" w14:textId="77777777" w:rsidR="00F608B1" w:rsidRPr="00F608B1" w:rsidRDefault="00F608B1" w:rsidP="00F608B1">
            <w:pPr>
              <w:pStyle w:val="acctfourfigures"/>
              <w:tabs>
                <w:tab w:val="clear" w:pos="765"/>
                <w:tab w:val="decimal" w:pos="1185"/>
              </w:tabs>
              <w:spacing w:line="240" w:lineRule="atLeast"/>
              <w:ind w:right="-79"/>
              <w:rPr>
                <w:b/>
                <w:bCs/>
                <w:szCs w:val="22"/>
              </w:rPr>
            </w:pPr>
          </w:p>
        </w:tc>
        <w:tc>
          <w:tcPr>
            <w:tcW w:w="1195" w:type="dxa"/>
            <w:tcBorders>
              <w:top w:val="single" w:sz="4" w:space="0" w:color="auto"/>
              <w:bottom w:val="double" w:sz="4" w:space="0" w:color="auto"/>
            </w:tcBorders>
          </w:tcPr>
          <w:p w14:paraId="445A55EC" w14:textId="3CCBCAAD" w:rsidR="00F608B1" w:rsidRPr="008A11C4" w:rsidRDefault="005F6712" w:rsidP="00F608B1">
            <w:pPr>
              <w:pStyle w:val="acctfourfigures"/>
              <w:tabs>
                <w:tab w:val="clear" w:pos="765"/>
                <w:tab w:val="decimal" w:pos="982"/>
              </w:tabs>
              <w:spacing w:line="240" w:lineRule="atLeast"/>
              <w:ind w:right="-15"/>
              <w:rPr>
                <w:rFonts w:cstheme="minorBidi"/>
                <w:b/>
                <w:bCs/>
                <w:szCs w:val="28"/>
                <w:cs/>
                <w:lang w:bidi="th-TH"/>
              </w:rPr>
            </w:pPr>
            <w:r>
              <w:rPr>
                <w:b/>
                <w:bCs/>
                <w:szCs w:val="22"/>
              </w:rPr>
              <w:t>0.124</w:t>
            </w:r>
            <w:r w:rsidR="007E124A">
              <w:rPr>
                <w:b/>
                <w:bCs/>
                <w:szCs w:val="22"/>
              </w:rPr>
              <w:t>5</w:t>
            </w:r>
          </w:p>
        </w:tc>
        <w:tc>
          <w:tcPr>
            <w:tcW w:w="237" w:type="dxa"/>
            <w:gridSpan w:val="3"/>
          </w:tcPr>
          <w:p w14:paraId="589F088A" w14:textId="77777777" w:rsidR="00F608B1" w:rsidRPr="00F608B1" w:rsidRDefault="00F608B1" w:rsidP="00F608B1">
            <w:pPr>
              <w:pStyle w:val="acctfourfigures"/>
              <w:tabs>
                <w:tab w:val="clear" w:pos="765"/>
                <w:tab w:val="decimal" w:pos="1185"/>
              </w:tabs>
              <w:spacing w:line="240" w:lineRule="atLeast"/>
              <w:ind w:right="-79"/>
              <w:rPr>
                <w:b/>
                <w:bCs/>
                <w:szCs w:val="22"/>
              </w:rPr>
            </w:pPr>
          </w:p>
        </w:tc>
        <w:tc>
          <w:tcPr>
            <w:tcW w:w="1210" w:type="dxa"/>
            <w:gridSpan w:val="2"/>
            <w:tcBorders>
              <w:top w:val="single" w:sz="4" w:space="0" w:color="auto"/>
              <w:bottom w:val="double" w:sz="4" w:space="0" w:color="auto"/>
            </w:tcBorders>
          </w:tcPr>
          <w:p w14:paraId="68176CBF" w14:textId="1876D492" w:rsidR="00F608B1" w:rsidRPr="00F608B1" w:rsidRDefault="005F6712" w:rsidP="00EF786A">
            <w:pPr>
              <w:pStyle w:val="acctfourfigures"/>
              <w:tabs>
                <w:tab w:val="clear" w:pos="765"/>
              </w:tabs>
              <w:spacing w:line="240" w:lineRule="atLeast"/>
              <w:jc w:val="right"/>
              <w:rPr>
                <w:b/>
                <w:bCs/>
                <w:szCs w:val="22"/>
              </w:rPr>
            </w:pPr>
            <w:r>
              <w:rPr>
                <w:b/>
                <w:bCs/>
                <w:szCs w:val="22"/>
              </w:rPr>
              <w:t>0.0509</w:t>
            </w:r>
          </w:p>
        </w:tc>
        <w:tc>
          <w:tcPr>
            <w:tcW w:w="245" w:type="dxa"/>
            <w:gridSpan w:val="2"/>
          </w:tcPr>
          <w:p w14:paraId="65B3DAB0" w14:textId="77777777" w:rsidR="00F608B1" w:rsidRPr="00F608B1" w:rsidRDefault="00F608B1" w:rsidP="00F608B1">
            <w:pPr>
              <w:pStyle w:val="acctfourfigures"/>
              <w:tabs>
                <w:tab w:val="clear" w:pos="765"/>
                <w:tab w:val="decimal" w:pos="1185"/>
              </w:tabs>
              <w:spacing w:line="240" w:lineRule="atLeast"/>
              <w:ind w:right="-79"/>
              <w:rPr>
                <w:b/>
                <w:bCs/>
                <w:szCs w:val="22"/>
              </w:rPr>
            </w:pPr>
          </w:p>
        </w:tc>
        <w:tc>
          <w:tcPr>
            <w:tcW w:w="1197" w:type="dxa"/>
            <w:tcBorders>
              <w:top w:val="single" w:sz="4" w:space="0" w:color="auto"/>
              <w:bottom w:val="double" w:sz="4" w:space="0" w:color="auto"/>
            </w:tcBorders>
          </w:tcPr>
          <w:p w14:paraId="3FD98314" w14:textId="7B3548EF" w:rsidR="00F608B1" w:rsidRPr="00F608B1" w:rsidRDefault="005F6712" w:rsidP="00F608B1">
            <w:pPr>
              <w:pStyle w:val="acctfourfigures"/>
              <w:tabs>
                <w:tab w:val="clear" w:pos="765"/>
                <w:tab w:val="decimal" w:pos="810"/>
              </w:tabs>
              <w:spacing w:line="240" w:lineRule="atLeast"/>
              <w:ind w:right="-15"/>
              <w:rPr>
                <w:b/>
                <w:bCs/>
                <w:szCs w:val="22"/>
              </w:rPr>
            </w:pPr>
            <w:r>
              <w:rPr>
                <w:b/>
                <w:bCs/>
                <w:szCs w:val="22"/>
              </w:rPr>
              <w:t>0.0137</w:t>
            </w:r>
          </w:p>
        </w:tc>
      </w:tr>
    </w:tbl>
    <w:p w14:paraId="20FFFBCD" w14:textId="72024DB5" w:rsidR="00A94582" w:rsidRDefault="00A94582">
      <w:pPr>
        <w:spacing w:line="240" w:lineRule="auto"/>
        <w:rPr>
          <w:rFonts w:cs="Angsana New"/>
          <w:b/>
          <w:sz w:val="20"/>
          <w:szCs w:val="24"/>
          <w:lang w:bidi="th-TH"/>
        </w:rPr>
      </w:pPr>
    </w:p>
    <w:p w14:paraId="27A23723" w14:textId="4610AD5A" w:rsidR="001357F9" w:rsidRDefault="001357F9" w:rsidP="008D346E">
      <w:pPr>
        <w:pStyle w:val="Heading1"/>
        <w:spacing w:before="0" w:after="0" w:line="240" w:lineRule="atLeast"/>
        <w:ind w:left="540" w:hanging="540"/>
        <w:rPr>
          <w:szCs w:val="24"/>
        </w:rPr>
      </w:pPr>
      <w:r>
        <w:rPr>
          <w:szCs w:val="24"/>
        </w:rPr>
        <w:t>Dividend</w:t>
      </w:r>
    </w:p>
    <w:p w14:paraId="1EAF2E64" w14:textId="77777777" w:rsidR="00733EE9" w:rsidRPr="00A65323" w:rsidRDefault="00733EE9" w:rsidP="003D6907">
      <w:pPr>
        <w:pStyle w:val="BodyText"/>
        <w:spacing w:after="0"/>
        <w:rPr>
          <w:rFonts w:cstheme="minorBidi"/>
          <w:cs/>
          <w:lang w:val="en-GB" w:bidi="th-TH"/>
        </w:rPr>
      </w:pPr>
    </w:p>
    <w:tbl>
      <w:tblPr>
        <w:tblStyle w:val="TableGrid"/>
        <w:tblW w:w="9360" w:type="dxa"/>
        <w:tblInd w:w="450" w:type="dxa"/>
        <w:tblLook w:val="04A0" w:firstRow="1" w:lastRow="0" w:firstColumn="1" w:lastColumn="0" w:noHBand="0" w:noVBand="1"/>
      </w:tblPr>
      <w:tblGrid>
        <w:gridCol w:w="1916"/>
        <w:gridCol w:w="2026"/>
        <w:gridCol w:w="2013"/>
        <w:gridCol w:w="1379"/>
        <w:gridCol w:w="234"/>
        <w:gridCol w:w="1792"/>
      </w:tblGrid>
      <w:tr w:rsidR="000800DB" w:rsidRPr="007743B3" w14:paraId="29E3FD00" w14:textId="77777777">
        <w:trPr>
          <w:tblHeader/>
        </w:trPr>
        <w:tc>
          <w:tcPr>
            <w:tcW w:w="1916" w:type="dxa"/>
          </w:tcPr>
          <w:p w14:paraId="3C5EE29F" w14:textId="77777777" w:rsidR="000800DB" w:rsidRPr="007743B3" w:rsidRDefault="000800DB">
            <w:pPr>
              <w:pStyle w:val="block"/>
              <w:spacing w:after="0" w:line="240" w:lineRule="auto"/>
              <w:ind w:left="0"/>
              <w:jc w:val="center"/>
              <w:rPr>
                <w:szCs w:val="22"/>
              </w:rPr>
            </w:pPr>
          </w:p>
        </w:tc>
        <w:tc>
          <w:tcPr>
            <w:tcW w:w="2026" w:type="dxa"/>
            <w:vAlign w:val="bottom"/>
            <w:hideMark/>
          </w:tcPr>
          <w:p w14:paraId="1F28B672" w14:textId="77777777" w:rsidR="000800DB" w:rsidRPr="007743B3" w:rsidRDefault="000800DB">
            <w:pPr>
              <w:pStyle w:val="block"/>
              <w:spacing w:after="0" w:line="240" w:lineRule="auto"/>
              <w:ind w:left="0"/>
              <w:jc w:val="center"/>
              <w:rPr>
                <w:szCs w:val="22"/>
              </w:rPr>
            </w:pPr>
            <w:r w:rsidRPr="007743B3">
              <w:rPr>
                <w:szCs w:val="22"/>
              </w:rPr>
              <w:t>Approval date</w:t>
            </w:r>
          </w:p>
        </w:tc>
        <w:tc>
          <w:tcPr>
            <w:tcW w:w="2013" w:type="dxa"/>
            <w:vAlign w:val="bottom"/>
            <w:hideMark/>
          </w:tcPr>
          <w:p w14:paraId="77EBEE3B" w14:textId="77777777" w:rsidR="000800DB" w:rsidRPr="007743B3" w:rsidRDefault="000800DB">
            <w:pPr>
              <w:pStyle w:val="block"/>
              <w:spacing w:after="0" w:line="240" w:lineRule="auto"/>
              <w:ind w:left="0"/>
              <w:jc w:val="center"/>
              <w:rPr>
                <w:szCs w:val="22"/>
              </w:rPr>
            </w:pPr>
            <w:r w:rsidRPr="007743B3">
              <w:rPr>
                <w:szCs w:val="22"/>
              </w:rPr>
              <w:t>Payment schedule</w:t>
            </w:r>
          </w:p>
        </w:tc>
        <w:tc>
          <w:tcPr>
            <w:tcW w:w="1379" w:type="dxa"/>
            <w:vAlign w:val="bottom"/>
            <w:hideMark/>
          </w:tcPr>
          <w:p w14:paraId="311F3DD4" w14:textId="77777777" w:rsidR="000800DB" w:rsidRPr="007743B3" w:rsidRDefault="000800DB">
            <w:pPr>
              <w:pStyle w:val="block"/>
              <w:spacing w:after="0" w:line="240" w:lineRule="auto"/>
              <w:ind w:left="-83" w:right="-108"/>
              <w:jc w:val="center"/>
              <w:rPr>
                <w:i/>
                <w:iCs/>
                <w:szCs w:val="22"/>
              </w:rPr>
            </w:pPr>
            <w:r w:rsidRPr="007743B3">
              <w:rPr>
                <w:szCs w:val="22"/>
              </w:rPr>
              <w:t>Dividend rate per share</w:t>
            </w:r>
            <w:r w:rsidRPr="007743B3">
              <w:rPr>
                <w:i/>
                <w:iCs/>
                <w:szCs w:val="22"/>
              </w:rPr>
              <w:t xml:space="preserve"> </w:t>
            </w:r>
          </w:p>
        </w:tc>
        <w:tc>
          <w:tcPr>
            <w:tcW w:w="234" w:type="dxa"/>
            <w:vAlign w:val="bottom"/>
          </w:tcPr>
          <w:p w14:paraId="1693B32D" w14:textId="77777777" w:rsidR="000800DB" w:rsidRPr="007743B3" w:rsidRDefault="000800DB">
            <w:pPr>
              <w:pStyle w:val="block"/>
              <w:spacing w:after="0" w:line="240" w:lineRule="auto"/>
              <w:ind w:left="0"/>
              <w:jc w:val="center"/>
              <w:rPr>
                <w:i/>
                <w:iCs/>
                <w:szCs w:val="22"/>
              </w:rPr>
            </w:pPr>
          </w:p>
        </w:tc>
        <w:tc>
          <w:tcPr>
            <w:tcW w:w="1792" w:type="dxa"/>
            <w:vAlign w:val="bottom"/>
            <w:hideMark/>
          </w:tcPr>
          <w:p w14:paraId="3B4D91ED" w14:textId="77777777" w:rsidR="000800DB" w:rsidRPr="007743B3" w:rsidRDefault="000800DB">
            <w:pPr>
              <w:pStyle w:val="block"/>
              <w:spacing w:after="0" w:line="240" w:lineRule="auto"/>
              <w:ind w:left="-96" w:right="-83"/>
              <w:jc w:val="center"/>
              <w:rPr>
                <w:rFonts w:cs="Angsana New"/>
                <w:i/>
                <w:iCs/>
                <w:szCs w:val="22"/>
                <w:lang w:val="en-US" w:bidi="th-TH"/>
              </w:rPr>
            </w:pPr>
            <w:r w:rsidRPr="007743B3">
              <w:rPr>
                <w:rFonts w:cs="Angsana New"/>
                <w:szCs w:val="22"/>
                <w:lang w:val="en-US" w:bidi="th-TH"/>
              </w:rPr>
              <w:t>Amount</w:t>
            </w:r>
          </w:p>
        </w:tc>
      </w:tr>
      <w:tr w:rsidR="000800DB" w:rsidRPr="007743B3" w14:paraId="07A17F66" w14:textId="77777777">
        <w:trPr>
          <w:tblHeader/>
        </w:trPr>
        <w:tc>
          <w:tcPr>
            <w:tcW w:w="1916" w:type="dxa"/>
          </w:tcPr>
          <w:p w14:paraId="2A6DC2EA" w14:textId="77777777" w:rsidR="000800DB" w:rsidRPr="007743B3" w:rsidRDefault="000800DB">
            <w:pPr>
              <w:pStyle w:val="block"/>
              <w:spacing w:after="0" w:line="240" w:lineRule="auto"/>
              <w:ind w:left="-135" w:right="-146"/>
              <w:jc w:val="center"/>
              <w:rPr>
                <w:szCs w:val="22"/>
              </w:rPr>
            </w:pPr>
          </w:p>
        </w:tc>
        <w:tc>
          <w:tcPr>
            <w:tcW w:w="2026" w:type="dxa"/>
            <w:vAlign w:val="bottom"/>
          </w:tcPr>
          <w:p w14:paraId="4FDB63A6" w14:textId="77777777" w:rsidR="000800DB" w:rsidRPr="007743B3" w:rsidRDefault="000800DB">
            <w:pPr>
              <w:pStyle w:val="block"/>
              <w:spacing w:after="0" w:line="240" w:lineRule="auto"/>
              <w:ind w:left="-135" w:right="-146"/>
              <w:jc w:val="center"/>
              <w:rPr>
                <w:szCs w:val="22"/>
              </w:rPr>
            </w:pPr>
          </w:p>
        </w:tc>
        <w:tc>
          <w:tcPr>
            <w:tcW w:w="2013" w:type="dxa"/>
            <w:vAlign w:val="bottom"/>
          </w:tcPr>
          <w:p w14:paraId="2E8AAC93" w14:textId="77777777" w:rsidR="000800DB" w:rsidRPr="007743B3" w:rsidRDefault="000800DB">
            <w:pPr>
              <w:pStyle w:val="block"/>
              <w:spacing w:after="0" w:line="240" w:lineRule="auto"/>
              <w:ind w:left="-70" w:right="-146"/>
              <w:jc w:val="center"/>
              <w:rPr>
                <w:szCs w:val="22"/>
              </w:rPr>
            </w:pPr>
          </w:p>
        </w:tc>
        <w:tc>
          <w:tcPr>
            <w:tcW w:w="1379" w:type="dxa"/>
            <w:vAlign w:val="bottom"/>
            <w:hideMark/>
          </w:tcPr>
          <w:p w14:paraId="190B5201" w14:textId="77777777" w:rsidR="000800DB" w:rsidRPr="007743B3" w:rsidRDefault="000800DB">
            <w:pPr>
              <w:pStyle w:val="block"/>
              <w:spacing w:after="0" w:line="240" w:lineRule="auto"/>
              <w:ind w:left="0"/>
              <w:jc w:val="center"/>
              <w:rPr>
                <w:szCs w:val="22"/>
              </w:rPr>
            </w:pPr>
            <w:r w:rsidRPr="007743B3">
              <w:rPr>
                <w:i/>
                <w:iCs/>
                <w:szCs w:val="22"/>
              </w:rPr>
              <w:t>(Baht)</w:t>
            </w:r>
          </w:p>
        </w:tc>
        <w:tc>
          <w:tcPr>
            <w:tcW w:w="234" w:type="dxa"/>
            <w:vAlign w:val="bottom"/>
          </w:tcPr>
          <w:p w14:paraId="6255B898" w14:textId="77777777" w:rsidR="000800DB" w:rsidRPr="007743B3" w:rsidRDefault="000800DB">
            <w:pPr>
              <w:pStyle w:val="block"/>
              <w:spacing w:after="0" w:line="240" w:lineRule="auto"/>
              <w:ind w:left="0"/>
              <w:jc w:val="center"/>
              <w:rPr>
                <w:szCs w:val="22"/>
              </w:rPr>
            </w:pPr>
          </w:p>
        </w:tc>
        <w:tc>
          <w:tcPr>
            <w:tcW w:w="1792" w:type="dxa"/>
            <w:vAlign w:val="bottom"/>
            <w:hideMark/>
          </w:tcPr>
          <w:p w14:paraId="0D977CF5" w14:textId="77777777" w:rsidR="000800DB" w:rsidRPr="007743B3" w:rsidRDefault="000800DB">
            <w:pPr>
              <w:pStyle w:val="block"/>
              <w:spacing w:after="0" w:line="240" w:lineRule="auto"/>
              <w:ind w:left="-96" w:right="-288" w:hanging="198"/>
              <w:jc w:val="center"/>
              <w:rPr>
                <w:szCs w:val="22"/>
              </w:rPr>
            </w:pPr>
            <w:r w:rsidRPr="007743B3">
              <w:rPr>
                <w:i/>
                <w:iCs/>
                <w:szCs w:val="22"/>
              </w:rPr>
              <w:t>(in thousand Baht)</w:t>
            </w:r>
          </w:p>
        </w:tc>
      </w:tr>
      <w:tr w:rsidR="000800DB" w:rsidRPr="007743B3" w14:paraId="228B1C4B" w14:textId="77777777" w:rsidTr="000800DB">
        <w:tc>
          <w:tcPr>
            <w:tcW w:w="1916" w:type="dxa"/>
            <w:vAlign w:val="bottom"/>
            <w:hideMark/>
          </w:tcPr>
          <w:p w14:paraId="59A12EF7" w14:textId="699B0BB2" w:rsidR="000800DB" w:rsidRPr="007743B3" w:rsidRDefault="000800DB">
            <w:pPr>
              <w:pStyle w:val="block"/>
              <w:spacing w:after="0" w:line="240" w:lineRule="auto"/>
              <w:ind w:left="0" w:right="-146"/>
              <w:rPr>
                <w:rFonts w:cstheme="minorBidi"/>
                <w:i/>
                <w:iCs/>
                <w:szCs w:val="22"/>
                <w:lang w:val="en-US" w:bidi="th-TH"/>
              </w:rPr>
            </w:pPr>
            <w:r w:rsidRPr="007743B3">
              <w:rPr>
                <w:rFonts w:cstheme="minorBidi"/>
                <w:i/>
                <w:iCs/>
                <w:szCs w:val="22"/>
                <w:lang w:val="en-US" w:bidi="th-TH"/>
              </w:rPr>
              <w:t>202</w:t>
            </w:r>
            <w:r>
              <w:rPr>
                <w:rFonts w:cstheme="minorBidi"/>
                <w:i/>
                <w:iCs/>
                <w:szCs w:val="22"/>
                <w:lang w:val="en-US" w:bidi="th-TH"/>
              </w:rPr>
              <w:t>5</w:t>
            </w:r>
          </w:p>
        </w:tc>
        <w:tc>
          <w:tcPr>
            <w:tcW w:w="2026" w:type="dxa"/>
            <w:vAlign w:val="bottom"/>
          </w:tcPr>
          <w:p w14:paraId="17939B71" w14:textId="77777777" w:rsidR="000800DB" w:rsidRPr="007743B3" w:rsidRDefault="000800DB">
            <w:pPr>
              <w:pStyle w:val="block"/>
              <w:spacing w:after="0" w:line="240" w:lineRule="auto"/>
              <w:ind w:left="-135" w:right="-146"/>
              <w:jc w:val="center"/>
              <w:rPr>
                <w:szCs w:val="22"/>
              </w:rPr>
            </w:pPr>
          </w:p>
        </w:tc>
        <w:tc>
          <w:tcPr>
            <w:tcW w:w="2013" w:type="dxa"/>
            <w:vAlign w:val="bottom"/>
          </w:tcPr>
          <w:p w14:paraId="14BEEC22" w14:textId="77777777" w:rsidR="000800DB" w:rsidRPr="007743B3" w:rsidRDefault="000800DB">
            <w:pPr>
              <w:pStyle w:val="block"/>
              <w:spacing w:after="0" w:line="240" w:lineRule="auto"/>
              <w:ind w:left="-70" w:right="-146"/>
              <w:jc w:val="center"/>
              <w:rPr>
                <w:szCs w:val="22"/>
              </w:rPr>
            </w:pPr>
          </w:p>
        </w:tc>
        <w:tc>
          <w:tcPr>
            <w:tcW w:w="1379" w:type="dxa"/>
            <w:vAlign w:val="bottom"/>
          </w:tcPr>
          <w:p w14:paraId="7B75A306" w14:textId="77777777" w:rsidR="000800DB" w:rsidRPr="007743B3" w:rsidRDefault="000800DB">
            <w:pPr>
              <w:pStyle w:val="block"/>
              <w:spacing w:after="0" w:line="240" w:lineRule="auto"/>
              <w:ind w:left="0"/>
              <w:jc w:val="center"/>
              <w:rPr>
                <w:szCs w:val="22"/>
              </w:rPr>
            </w:pPr>
          </w:p>
        </w:tc>
        <w:tc>
          <w:tcPr>
            <w:tcW w:w="234" w:type="dxa"/>
            <w:vAlign w:val="bottom"/>
          </w:tcPr>
          <w:p w14:paraId="6AFC12BD" w14:textId="77777777" w:rsidR="000800DB" w:rsidRPr="007743B3" w:rsidRDefault="000800DB">
            <w:pPr>
              <w:pStyle w:val="block"/>
              <w:spacing w:after="0" w:line="240" w:lineRule="auto"/>
              <w:ind w:left="0"/>
              <w:jc w:val="center"/>
              <w:rPr>
                <w:szCs w:val="22"/>
              </w:rPr>
            </w:pPr>
          </w:p>
        </w:tc>
        <w:tc>
          <w:tcPr>
            <w:tcW w:w="1792" w:type="dxa"/>
            <w:vAlign w:val="bottom"/>
          </w:tcPr>
          <w:p w14:paraId="6367DCB6" w14:textId="77777777" w:rsidR="000800DB" w:rsidRPr="007743B3" w:rsidRDefault="000800DB">
            <w:pPr>
              <w:pStyle w:val="block"/>
              <w:spacing w:after="0" w:line="240" w:lineRule="auto"/>
              <w:ind w:left="-96" w:right="-83"/>
              <w:jc w:val="center"/>
              <w:rPr>
                <w:szCs w:val="22"/>
              </w:rPr>
            </w:pPr>
          </w:p>
        </w:tc>
      </w:tr>
      <w:tr w:rsidR="000800DB" w:rsidRPr="007743B3" w14:paraId="3AE204D1" w14:textId="77777777" w:rsidTr="000800DB">
        <w:tc>
          <w:tcPr>
            <w:tcW w:w="1916" w:type="dxa"/>
            <w:hideMark/>
          </w:tcPr>
          <w:p w14:paraId="4DC92B7B" w14:textId="77777777" w:rsidR="000800DB" w:rsidRPr="007743B3" w:rsidRDefault="000800DB">
            <w:pPr>
              <w:pStyle w:val="block"/>
              <w:spacing w:after="0" w:line="240" w:lineRule="auto"/>
              <w:ind w:left="-18" w:right="-146"/>
              <w:rPr>
                <w:szCs w:val="22"/>
              </w:rPr>
            </w:pPr>
            <w:r>
              <w:rPr>
                <w:szCs w:val="22"/>
              </w:rPr>
              <w:t>Annual</w:t>
            </w:r>
            <w:r w:rsidRPr="007743B3">
              <w:rPr>
                <w:szCs w:val="22"/>
              </w:rPr>
              <w:t xml:space="preserve"> dividend</w:t>
            </w:r>
          </w:p>
        </w:tc>
        <w:tc>
          <w:tcPr>
            <w:tcW w:w="2026" w:type="dxa"/>
            <w:vAlign w:val="bottom"/>
            <w:hideMark/>
          </w:tcPr>
          <w:p w14:paraId="3995FD67" w14:textId="3BA81F4E" w:rsidR="000800DB" w:rsidRPr="00E00A43" w:rsidRDefault="000800DB">
            <w:pPr>
              <w:spacing w:line="240" w:lineRule="auto"/>
              <w:ind w:left="191" w:hanging="191"/>
              <w:jc w:val="center"/>
              <w:rPr>
                <w:szCs w:val="22"/>
                <w:lang w:val="en-AU"/>
              </w:rPr>
            </w:pPr>
            <w:r w:rsidRPr="00E00A43">
              <w:rPr>
                <w:szCs w:val="22"/>
                <w:lang w:val="en-AU"/>
              </w:rPr>
              <w:t>2</w:t>
            </w:r>
            <w:r>
              <w:rPr>
                <w:szCs w:val="22"/>
                <w:lang w:val="en-AU"/>
              </w:rPr>
              <w:t>9</w:t>
            </w:r>
            <w:r w:rsidRPr="00E00A43">
              <w:rPr>
                <w:szCs w:val="22"/>
                <w:lang w:val="en-AU"/>
              </w:rPr>
              <w:t xml:space="preserve"> April 202</w:t>
            </w:r>
            <w:r>
              <w:rPr>
                <w:szCs w:val="22"/>
                <w:lang w:val="en-AU"/>
              </w:rPr>
              <w:t>5</w:t>
            </w:r>
          </w:p>
        </w:tc>
        <w:tc>
          <w:tcPr>
            <w:tcW w:w="2013" w:type="dxa"/>
            <w:vAlign w:val="bottom"/>
            <w:hideMark/>
          </w:tcPr>
          <w:p w14:paraId="4A272B97" w14:textId="301A94FA" w:rsidR="000800DB" w:rsidRPr="00E00A43" w:rsidRDefault="000800DB">
            <w:pPr>
              <w:pStyle w:val="block"/>
              <w:spacing w:after="0" w:line="240" w:lineRule="auto"/>
              <w:ind w:left="-70" w:right="-146"/>
              <w:jc w:val="center"/>
              <w:rPr>
                <w:szCs w:val="22"/>
              </w:rPr>
            </w:pPr>
            <w:r w:rsidRPr="00E00A43">
              <w:rPr>
                <w:szCs w:val="22"/>
              </w:rPr>
              <w:t>May 202</w:t>
            </w:r>
            <w:r>
              <w:rPr>
                <w:szCs w:val="22"/>
              </w:rPr>
              <w:t>5</w:t>
            </w:r>
          </w:p>
        </w:tc>
        <w:tc>
          <w:tcPr>
            <w:tcW w:w="1379" w:type="dxa"/>
            <w:tcBorders>
              <w:top w:val="nil"/>
              <w:left w:val="nil"/>
              <w:right w:val="nil"/>
            </w:tcBorders>
          </w:tcPr>
          <w:p w14:paraId="5BC00B28" w14:textId="4096598A" w:rsidR="000800DB" w:rsidRPr="00E00A43" w:rsidRDefault="000800DB">
            <w:pPr>
              <w:pStyle w:val="block"/>
              <w:spacing w:after="0" w:line="240" w:lineRule="auto"/>
              <w:ind w:left="0"/>
              <w:jc w:val="center"/>
              <w:rPr>
                <w:b/>
                <w:bCs/>
                <w:lang w:val="en-GB"/>
              </w:rPr>
            </w:pPr>
            <w:r w:rsidRPr="00E00A43">
              <w:rPr>
                <w:b/>
                <w:bCs/>
                <w:lang w:val="en-GB"/>
              </w:rPr>
              <w:t>0.0</w:t>
            </w:r>
            <w:r>
              <w:rPr>
                <w:b/>
                <w:bCs/>
                <w:lang w:val="en-GB"/>
              </w:rPr>
              <w:t>75</w:t>
            </w:r>
          </w:p>
        </w:tc>
        <w:tc>
          <w:tcPr>
            <w:tcW w:w="234" w:type="dxa"/>
          </w:tcPr>
          <w:p w14:paraId="7178EC6C" w14:textId="77777777" w:rsidR="000800DB" w:rsidRPr="00E00A43" w:rsidRDefault="000800DB">
            <w:pPr>
              <w:pStyle w:val="block"/>
              <w:spacing w:after="0" w:line="240" w:lineRule="auto"/>
              <w:ind w:left="0"/>
              <w:jc w:val="center"/>
              <w:rPr>
                <w:b/>
                <w:bCs/>
                <w:lang w:val="en-GB"/>
              </w:rPr>
            </w:pPr>
          </w:p>
        </w:tc>
        <w:tc>
          <w:tcPr>
            <w:tcW w:w="1792" w:type="dxa"/>
            <w:tcBorders>
              <w:top w:val="nil"/>
              <w:left w:val="nil"/>
              <w:right w:val="nil"/>
            </w:tcBorders>
          </w:tcPr>
          <w:p w14:paraId="4712E4D8" w14:textId="6323EC2B" w:rsidR="000800DB" w:rsidRPr="00E00A43" w:rsidRDefault="00E7237F">
            <w:pPr>
              <w:pStyle w:val="block"/>
              <w:tabs>
                <w:tab w:val="decimal" w:pos="696"/>
              </w:tabs>
              <w:spacing w:after="0" w:line="240" w:lineRule="auto"/>
              <w:ind w:left="-96" w:right="-83"/>
              <w:jc w:val="center"/>
              <w:rPr>
                <w:b/>
                <w:bCs/>
                <w:lang w:val="en-GB"/>
              </w:rPr>
            </w:pPr>
            <w:r w:rsidRPr="00E7237F">
              <w:rPr>
                <w:b/>
                <w:bCs/>
                <w:lang w:val="en-GB"/>
              </w:rPr>
              <w:t>2,400,914</w:t>
            </w:r>
          </w:p>
        </w:tc>
      </w:tr>
    </w:tbl>
    <w:p w14:paraId="73B640F1" w14:textId="77777777" w:rsidR="001357F9" w:rsidRPr="001357F9" w:rsidRDefault="001357F9" w:rsidP="001357F9">
      <w:pPr>
        <w:pStyle w:val="BodyText"/>
        <w:rPr>
          <w:lang w:val="en-GB"/>
        </w:rPr>
      </w:pPr>
    </w:p>
    <w:p w14:paraId="12C8E328" w14:textId="77777777" w:rsidR="00EF4F6D" w:rsidRDefault="00EF4F6D">
      <w:pPr>
        <w:spacing w:line="240" w:lineRule="auto"/>
        <w:rPr>
          <w:b/>
          <w:sz w:val="24"/>
          <w:szCs w:val="24"/>
        </w:rPr>
      </w:pPr>
      <w:r>
        <w:rPr>
          <w:szCs w:val="24"/>
        </w:rPr>
        <w:br w:type="page"/>
      </w:r>
    </w:p>
    <w:p w14:paraId="40186893" w14:textId="1C7A16C9" w:rsidR="00025E5E" w:rsidRPr="008D346E" w:rsidRDefault="00025E5E" w:rsidP="008D346E">
      <w:pPr>
        <w:pStyle w:val="Heading1"/>
        <w:spacing w:before="0" w:after="0" w:line="240" w:lineRule="atLeast"/>
        <w:ind w:left="540" w:hanging="540"/>
        <w:rPr>
          <w:szCs w:val="24"/>
        </w:rPr>
      </w:pPr>
      <w:r w:rsidRPr="008D346E">
        <w:rPr>
          <w:szCs w:val="24"/>
        </w:rPr>
        <w:lastRenderedPageBreak/>
        <w:t>Financial instruments</w:t>
      </w:r>
    </w:p>
    <w:bookmarkEnd w:id="3"/>
    <w:p w14:paraId="0370AF3D" w14:textId="77777777" w:rsidR="00025E5E" w:rsidRPr="00A94582" w:rsidRDefault="00025E5E" w:rsidP="00A94582">
      <w:pPr>
        <w:tabs>
          <w:tab w:val="left" w:pos="2127"/>
        </w:tabs>
        <w:spacing w:line="240" w:lineRule="auto"/>
        <w:rPr>
          <w:rFonts w:cs="Angsana New"/>
          <w:bCs/>
          <w:szCs w:val="22"/>
          <w:lang w:bidi="th-TH"/>
        </w:rPr>
      </w:pPr>
    </w:p>
    <w:p w14:paraId="14FF76DA" w14:textId="29AD4183" w:rsidR="00025E5E" w:rsidRPr="009426D0" w:rsidRDefault="00025E5E" w:rsidP="00A459FD">
      <w:pPr>
        <w:tabs>
          <w:tab w:val="left" w:pos="900"/>
          <w:tab w:val="left" w:pos="990"/>
        </w:tabs>
        <w:spacing w:line="240" w:lineRule="atLeast"/>
        <w:ind w:left="540"/>
        <w:jc w:val="thaiDistribute"/>
        <w:rPr>
          <w:b/>
          <w:bCs/>
          <w:i/>
          <w:iCs/>
          <w:szCs w:val="22"/>
        </w:rPr>
      </w:pPr>
      <w:r w:rsidRPr="009426D0">
        <w:rPr>
          <w:b/>
          <w:bCs/>
          <w:i/>
          <w:iCs/>
          <w:lang w:val="en-US"/>
        </w:rPr>
        <w:t xml:space="preserve">Carrying amount and fair values </w:t>
      </w:r>
    </w:p>
    <w:p w14:paraId="277F4BCF" w14:textId="77777777" w:rsidR="006A04C9" w:rsidRPr="00A94582" w:rsidRDefault="006A04C9" w:rsidP="00A94582">
      <w:pPr>
        <w:tabs>
          <w:tab w:val="left" w:pos="2127"/>
        </w:tabs>
        <w:spacing w:line="240" w:lineRule="auto"/>
        <w:rPr>
          <w:rFonts w:cs="Angsana New"/>
          <w:bCs/>
          <w:szCs w:val="22"/>
          <w:cs/>
          <w:lang w:bidi="th-TH"/>
        </w:rPr>
      </w:pPr>
    </w:p>
    <w:p w14:paraId="2E6797B0" w14:textId="77777777" w:rsidR="004F6980" w:rsidRPr="009426D0" w:rsidRDefault="00407E0E" w:rsidP="00A459FD">
      <w:pPr>
        <w:autoSpaceDE w:val="0"/>
        <w:autoSpaceDN w:val="0"/>
        <w:adjustRightInd w:val="0"/>
        <w:spacing w:line="240" w:lineRule="auto"/>
        <w:ind w:left="540"/>
        <w:jc w:val="both"/>
        <w:rPr>
          <w:szCs w:val="22"/>
          <w:lang w:bidi="th-TH"/>
        </w:rPr>
        <w:sectPr w:rsidR="004F6980" w:rsidRPr="009426D0" w:rsidSect="00733BD4">
          <w:headerReference w:type="default" r:id="rId19"/>
          <w:pgSz w:w="11907" w:h="16840" w:code="9"/>
          <w:pgMar w:top="691" w:right="927" w:bottom="576" w:left="1152" w:header="720" w:footer="720" w:gutter="0"/>
          <w:cols w:space="720"/>
          <w:docGrid w:linePitch="299"/>
        </w:sectPr>
      </w:pPr>
      <w:r w:rsidRPr="009426D0">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9426D0">
        <w:rPr>
          <w:szCs w:val="22"/>
          <w:lang w:val="en-US"/>
        </w:rPr>
        <w:t xml:space="preserve">measured at amortised cost </w:t>
      </w:r>
      <w:r w:rsidRPr="009426D0">
        <w:rPr>
          <w:szCs w:val="22"/>
          <w:lang w:bidi="th-TH"/>
        </w:rPr>
        <w:t>if the carrying amount is a reasonable approximation of fair value.</w:t>
      </w:r>
    </w:p>
    <w:tbl>
      <w:tblPr>
        <w:tblW w:w="14944" w:type="dxa"/>
        <w:tblInd w:w="540" w:type="dxa"/>
        <w:tblLayout w:type="fixed"/>
        <w:tblLook w:val="04A0" w:firstRow="1" w:lastRow="0" w:firstColumn="1" w:lastColumn="0" w:noHBand="0" w:noVBand="1"/>
      </w:tblPr>
      <w:tblGrid>
        <w:gridCol w:w="3600"/>
        <w:gridCol w:w="1350"/>
        <w:gridCol w:w="1800"/>
        <w:gridCol w:w="1794"/>
        <w:gridCol w:w="1258"/>
        <w:gridCol w:w="229"/>
        <w:gridCol w:w="7"/>
        <w:gridCol w:w="941"/>
        <w:gridCol w:w="271"/>
        <w:gridCol w:w="990"/>
        <w:gridCol w:w="270"/>
        <w:gridCol w:w="1078"/>
        <w:gridCol w:w="236"/>
        <w:gridCol w:w="1120"/>
      </w:tblGrid>
      <w:tr w:rsidR="004F6980" w:rsidRPr="00532E14" w14:paraId="1B2B6135" w14:textId="77777777" w:rsidTr="000442CB">
        <w:trPr>
          <w:trHeight w:val="20"/>
        </w:trPr>
        <w:tc>
          <w:tcPr>
            <w:tcW w:w="3600" w:type="dxa"/>
            <w:vAlign w:val="bottom"/>
          </w:tcPr>
          <w:p w14:paraId="56F8EE05" w14:textId="77777777" w:rsidR="004F6980" w:rsidRPr="00532E14" w:rsidRDefault="004F6980" w:rsidP="00D83F85">
            <w:pPr>
              <w:spacing w:line="240" w:lineRule="auto"/>
              <w:ind w:left="73" w:right="-90"/>
              <w:jc w:val="center"/>
              <w:rPr>
                <w:sz w:val="20"/>
              </w:rPr>
            </w:pPr>
            <w:bookmarkStart w:id="4" w:name="_Hlk174034396"/>
          </w:p>
        </w:tc>
        <w:tc>
          <w:tcPr>
            <w:tcW w:w="11344" w:type="dxa"/>
            <w:gridSpan w:val="13"/>
          </w:tcPr>
          <w:p w14:paraId="26D02BC1" w14:textId="77777777" w:rsidR="004F6980" w:rsidRPr="00532E14" w:rsidRDefault="004F6980" w:rsidP="00D83F85">
            <w:pPr>
              <w:pStyle w:val="acctmergecolhdg"/>
              <w:spacing w:line="230" w:lineRule="auto"/>
              <w:rPr>
                <w:sz w:val="20"/>
                <w:cs/>
                <w:lang w:bidi="th-TH"/>
              </w:rPr>
            </w:pPr>
            <w:r w:rsidRPr="00532E14">
              <w:rPr>
                <w:sz w:val="20"/>
              </w:rPr>
              <w:t xml:space="preserve">Consolidated financial statements </w:t>
            </w:r>
          </w:p>
        </w:tc>
      </w:tr>
      <w:tr w:rsidR="00257E15" w:rsidRPr="00532E14" w14:paraId="508A8993" w14:textId="77777777" w:rsidTr="000442CB">
        <w:trPr>
          <w:trHeight w:val="20"/>
        </w:trPr>
        <w:tc>
          <w:tcPr>
            <w:tcW w:w="3600" w:type="dxa"/>
            <w:vAlign w:val="bottom"/>
          </w:tcPr>
          <w:p w14:paraId="6A3CFCC7" w14:textId="77777777" w:rsidR="00257E15" w:rsidRPr="00532E14" w:rsidRDefault="00257E15" w:rsidP="00D83F85">
            <w:pPr>
              <w:spacing w:line="240" w:lineRule="auto"/>
              <w:ind w:left="73" w:right="-90"/>
              <w:jc w:val="center"/>
              <w:rPr>
                <w:sz w:val="20"/>
              </w:rPr>
            </w:pPr>
          </w:p>
        </w:tc>
        <w:tc>
          <w:tcPr>
            <w:tcW w:w="6431" w:type="dxa"/>
            <w:gridSpan w:val="5"/>
          </w:tcPr>
          <w:p w14:paraId="40BA45EB" w14:textId="77777777" w:rsidR="00257E15" w:rsidRPr="00532E14" w:rsidRDefault="00257E15" w:rsidP="00D83F85">
            <w:pPr>
              <w:pStyle w:val="acctfourfigures"/>
              <w:tabs>
                <w:tab w:val="clear" w:pos="765"/>
              </w:tabs>
              <w:spacing w:line="240" w:lineRule="auto"/>
              <w:ind w:left="-43" w:right="-86"/>
              <w:jc w:val="center"/>
              <w:rPr>
                <w:b/>
                <w:bCs/>
                <w:sz w:val="20"/>
                <w:cs/>
                <w:lang w:bidi="th-TH"/>
              </w:rPr>
            </w:pPr>
            <w:r w:rsidRPr="00532E14">
              <w:rPr>
                <w:b/>
                <w:bCs/>
                <w:sz w:val="20"/>
                <w:lang w:bidi="th-TH"/>
              </w:rPr>
              <w:t>Carrying amount</w:t>
            </w:r>
          </w:p>
        </w:tc>
        <w:tc>
          <w:tcPr>
            <w:tcW w:w="4913" w:type="dxa"/>
            <w:gridSpan w:val="8"/>
            <w:tcBorders>
              <w:bottom w:val="single" w:sz="4" w:space="0" w:color="auto"/>
            </w:tcBorders>
          </w:tcPr>
          <w:p w14:paraId="7175D573" w14:textId="77777777" w:rsidR="00257E15" w:rsidRPr="00532E14" w:rsidRDefault="00257E15" w:rsidP="00D83F85">
            <w:pPr>
              <w:pStyle w:val="acctfourfigures"/>
              <w:tabs>
                <w:tab w:val="clear" w:pos="765"/>
              </w:tabs>
              <w:spacing w:line="240" w:lineRule="auto"/>
              <w:ind w:left="-43" w:right="-86"/>
              <w:jc w:val="center"/>
              <w:rPr>
                <w:b/>
                <w:bCs/>
                <w:sz w:val="20"/>
                <w:cs/>
                <w:lang w:bidi="th-TH"/>
              </w:rPr>
            </w:pPr>
            <w:r w:rsidRPr="00532E14">
              <w:rPr>
                <w:b/>
                <w:bCs/>
                <w:sz w:val="20"/>
                <w:lang w:bidi="th-TH"/>
              </w:rPr>
              <w:t>Fair value</w:t>
            </w:r>
          </w:p>
        </w:tc>
      </w:tr>
      <w:tr w:rsidR="00B411D7" w:rsidRPr="00532E14" w14:paraId="4656BE97" w14:textId="77777777" w:rsidTr="000442CB">
        <w:trPr>
          <w:trHeight w:val="227"/>
        </w:trPr>
        <w:tc>
          <w:tcPr>
            <w:tcW w:w="3600" w:type="dxa"/>
            <w:vAlign w:val="bottom"/>
          </w:tcPr>
          <w:p w14:paraId="6DCC9C59" w14:textId="48E4FB5E" w:rsidR="00B411D7" w:rsidRPr="00532E14" w:rsidRDefault="00B411D7" w:rsidP="0053499A">
            <w:pPr>
              <w:spacing w:line="240" w:lineRule="auto"/>
              <w:ind w:left="-19" w:right="-90"/>
              <w:rPr>
                <w:b/>
                <w:bCs/>
                <w:i/>
                <w:iCs/>
                <w:sz w:val="20"/>
              </w:rPr>
            </w:pPr>
          </w:p>
        </w:tc>
        <w:tc>
          <w:tcPr>
            <w:tcW w:w="1350" w:type="dxa"/>
            <w:tcBorders>
              <w:top w:val="single" w:sz="4" w:space="0" w:color="auto"/>
            </w:tcBorders>
            <w:vAlign w:val="bottom"/>
          </w:tcPr>
          <w:p w14:paraId="5D96FB44" w14:textId="5114C159" w:rsidR="00B411D7" w:rsidRPr="00532E14" w:rsidRDefault="00B411D7" w:rsidP="0053499A">
            <w:pPr>
              <w:pStyle w:val="acctfourfigures"/>
              <w:tabs>
                <w:tab w:val="clear" w:pos="765"/>
              </w:tabs>
              <w:spacing w:line="240" w:lineRule="auto"/>
              <w:ind w:left="-43" w:right="-86"/>
              <w:jc w:val="center"/>
              <w:rPr>
                <w:sz w:val="20"/>
                <w:lang w:bidi="th-TH"/>
              </w:rPr>
            </w:pPr>
            <w:r w:rsidRPr="00532E14">
              <w:rPr>
                <w:sz w:val="20"/>
                <w:lang w:bidi="th-TH"/>
              </w:rPr>
              <w:t>Fair value - hedging instruments</w:t>
            </w:r>
          </w:p>
        </w:tc>
        <w:tc>
          <w:tcPr>
            <w:tcW w:w="1800" w:type="dxa"/>
            <w:tcBorders>
              <w:top w:val="single" w:sz="4" w:space="0" w:color="auto"/>
            </w:tcBorders>
            <w:vAlign w:val="bottom"/>
          </w:tcPr>
          <w:p w14:paraId="04324024" w14:textId="2D3AC300" w:rsidR="00B411D7" w:rsidRPr="00532E14" w:rsidRDefault="00B411D7" w:rsidP="0053499A">
            <w:pPr>
              <w:pStyle w:val="acctfourfigures"/>
              <w:tabs>
                <w:tab w:val="clear" w:pos="765"/>
              </w:tabs>
              <w:spacing w:line="240" w:lineRule="auto"/>
              <w:ind w:left="-43" w:right="-86"/>
              <w:jc w:val="center"/>
              <w:rPr>
                <w:sz w:val="20"/>
                <w:lang w:bidi="th-TH"/>
              </w:rPr>
            </w:pPr>
            <w:r w:rsidRPr="00532E14">
              <w:rPr>
                <w:sz w:val="20"/>
                <w:lang w:bidi="th-TH"/>
              </w:rPr>
              <w:t>Financial instruments measured at FVTPL</w:t>
            </w:r>
          </w:p>
        </w:tc>
        <w:tc>
          <w:tcPr>
            <w:tcW w:w="1794" w:type="dxa"/>
            <w:tcBorders>
              <w:top w:val="single" w:sz="4" w:space="0" w:color="auto"/>
            </w:tcBorders>
            <w:vAlign w:val="bottom"/>
          </w:tcPr>
          <w:p w14:paraId="6644D5C8" w14:textId="66160C6C" w:rsidR="00B411D7" w:rsidRPr="000518B3" w:rsidRDefault="00B411D7" w:rsidP="0053499A">
            <w:pPr>
              <w:pStyle w:val="acctfourfigures"/>
              <w:tabs>
                <w:tab w:val="clear" w:pos="765"/>
              </w:tabs>
              <w:spacing w:line="240" w:lineRule="auto"/>
              <w:ind w:left="-43" w:right="-86"/>
              <w:jc w:val="center"/>
              <w:rPr>
                <w:spacing w:val="-4"/>
                <w:sz w:val="20"/>
                <w:lang w:bidi="th-TH"/>
              </w:rPr>
            </w:pPr>
            <w:r w:rsidRPr="000518B3">
              <w:rPr>
                <w:spacing w:val="-4"/>
                <w:sz w:val="20"/>
                <w:lang w:bidi="th-TH"/>
              </w:rPr>
              <w:t>Financial instruments measured at a</w:t>
            </w:r>
            <w:r w:rsidRPr="000518B3">
              <w:rPr>
                <w:spacing w:val="-4"/>
                <w:sz w:val="20"/>
              </w:rPr>
              <w:t>mortised cost</w:t>
            </w:r>
          </w:p>
        </w:tc>
        <w:tc>
          <w:tcPr>
            <w:tcW w:w="1258" w:type="dxa"/>
            <w:tcBorders>
              <w:top w:val="single" w:sz="4" w:space="0" w:color="auto"/>
            </w:tcBorders>
            <w:vAlign w:val="bottom"/>
          </w:tcPr>
          <w:p w14:paraId="5A075FFA" w14:textId="76E76751" w:rsidR="00B411D7" w:rsidRPr="00532E14" w:rsidRDefault="00B411D7" w:rsidP="0053499A">
            <w:pPr>
              <w:pStyle w:val="acctfourfigures"/>
              <w:tabs>
                <w:tab w:val="clear" w:pos="765"/>
              </w:tabs>
              <w:spacing w:line="240" w:lineRule="auto"/>
              <w:ind w:left="-43" w:right="-86"/>
              <w:jc w:val="center"/>
              <w:rPr>
                <w:sz w:val="20"/>
                <w:lang w:bidi="th-TH"/>
              </w:rPr>
            </w:pPr>
            <w:r w:rsidRPr="00532E14">
              <w:rPr>
                <w:sz w:val="20"/>
                <w:lang w:bidi="th-TH"/>
              </w:rPr>
              <w:t>Total</w:t>
            </w:r>
          </w:p>
        </w:tc>
        <w:tc>
          <w:tcPr>
            <w:tcW w:w="236" w:type="dxa"/>
            <w:gridSpan w:val="2"/>
          </w:tcPr>
          <w:p w14:paraId="43A8C064" w14:textId="77777777" w:rsidR="00B411D7" w:rsidRPr="00532E14" w:rsidRDefault="00B411D7" w:rsidP="0053499A">
            <w:pPr>
              <w:pStyle w:val="acctfourfigures"/>
              <w:tabs>
                <w:tab w:val="clear" w:pos="765"/>
              </w:tabs>
              <w:spacing w:line="240" w:lineRule="auto"/>
              <w:ind w:left="-43" w:right="-86"/>
              <w:jc w:val="center"/>
              <w:rPr>
                <w:sz w:val="20"/>
                <w:cs/>
                <w:lang w:bidi="th-TH"/>
              </w:rPr>
            </w:pPr>
          </w:p>
        </w:tc>
        <w:tc>
          <w:tcPr>
            <w:tcW w:w="941" w:type="dxa"/>
            <w:vAlign w:val="bottom"/>
          </w:tcPr>
          <w:p w14:paraId="3BE98529" w14:textId="77777777" w:rsidR="00B411D7" w:rsidRPr="00532E14" w:rsidRDefault="00B411D7" w:rsidP="0053499A">
            <w:pPr>
              <w:pStyle w:val="acctfourfigures"/>
              <w:tabs>
                <w:tab w:val="clear" w:pos="765"/>
              </w:tabs>
              <w:spacing w:line="240" w:lineRule="auto"/>
              <w:ind w:left="-43" w:right="-86"/>
              <w:jc w:val="center"/>
              <w:rPr>
                <w:sz w:val="20"/>
              </w:rPr>
            </w:pPr>
            <w:r w:rsidRPr="00532E14">
              <w:rPr>
                <w:sz w:val="20"/>
                <w:lang w:bidi="th-TH"/>
              </w:rPr>
              <w:t>Level 1</w:t>
            </w:r>
          </w:p>
        </w:tc>
        <w:tc>
          <w:tcPr>
            <w:tcW w:w="271" w:type="dxa"/>
          </w:tcPr>
          <w:p w14:paraId="08A63EA7" w14:textId="77777777" w:rsidR="00B411D7" w:rsidRPr="00532E14" w:rsidRDefault="00B411D7" w:rsidP="0053499A">
            <w:pPr>
              <w:pStyle w:val="acctfourfigures"/>
              <w:tabs>
                <w:tab w:val="clear" w:pos="765"/>
              </w:tabs>
              <w:spacing w:line="240" w:lineRule="auto"/>
              <w:ind w:left="-43" w:right="-86"/>
              <w:jc w:val="center"/>
              <w:rPr>
                <w:sz w:val="20"/>
                <w:cs/>
                <w:lang w:bidi="th-TH"/>
              </w:rPr>
            </w:pPr>
          </w:p>
        </w:tc>
        <w:tc>
          <w:tcPr>
            <w:tcW w:w="990" w:type="dxa"/>
            <w:vAlign w:val="bottom"/>
          </w:tcPr>
          <w:p w14:paraId="6CBE4E74" w14:textId="77777777" w:rsidR="00B411D7" w:rsidRPr="00532E14" w:rsidRDefault="00B411D7" w:rsidP="0053499A">
            <w:pPr>
              <w:pStyle w:val="acctfourfigures"/>
              <w:tabs>
                <w:tab w:val="clear" w:pos="765"/>
              </w:tabs>
              <w:spacing w:line="240" w:lineRule="auto"/>
              <w:ind w:left="-43" w:right="-86"/>
              <w:jc w:val="center"/>
              <w:rPr>
                <w:sz w:val="20"/>
              </w:rPr>
            </w:pPr>
            <w:r w:rsidRPr="00532E14">
              <w:rPr>
                <w:sz w:val="20"/>
                <w:lang w:bidi="th-TH"/>
              </w:rPr>
              <w:t>Level 2</w:t>
            </w:r>
          </w:p>
        </w:tc>
        <w:tc>
          <w:tcPr>
            <w:tcW w:w="270" w:type="dxa"/>
          </w:tcPr>
          <w:p w14:paraId="5BD4A469" w14:textId="77777777" w:rsidR="00B411D7" w:rsidRPr="00532E14" w:rsidRDefault="00B411D7" w:rsidP="0053499A">
            <w:pPr>
              <w:spacing w:line="240" w:lineRule="auto"/>
              <w:ind w:left="-43" w:right="-86"/>
              <w:jc w:val="center"/>
              <w:rPr>
                <w:sz w:val="20"/>
                <w:cs/>
              </w:rPr>
            </w:pPr>
          </w:p>
        </w:tc>
        <w:tc>
          <w:tcPr>
            <w:tcW w:w="1078" w:type="dxa"/>
            <w:vAlign w:val="bottom"/>
          </w:tcPr>
          <w:p w14:paraId="07B43C1F" w14:textId="77777777" w:rsidR="00B411D7" w:rsidRPr="00532E14" w:rsidRDefault="00B411D7" w:rsidP="0053499A">
            <w:pPr>
              <w:spacing w:line="240" w:lineRule="auto"/>
              <w:ind w:left="-43" w:right="-86"/>
              <w:jc w:val="center"/>
              <w:rPr>
                <w:sz w:val="20"/>
              </w:rPr>
            </w:pPr>
            <w:r w:rsidRPr="00532E14">
              <w:rPr>
                <w:sz w:val="20"/>
              </w:rPr>
              <w:t>Level 3</w:t>
            </w:r>
          </w:p>
        </w:tc>
        <w:tc>
          <w:tcPr>
            <w:tcW w:w="236" w:type="dxa"/>
          </w:tcPr>
          <w:p w14:paraId="28731AEC" w14:textId="77777777" w:rsidR="00B411D7" w:rsidRPr="00532E14" w:rsidRDefault="00B411D7" w:rsidP="0053499A">
            <w:pPr>
              <w:pStyle w:val="acctfourfigures"/>
              <w:tabs>
                <w:tab w:val="clear" w:pos="765"/>
              </w:tabs>
              <w:spacing w:line="240" w:lineRule="auto"/>
              <w:ind w:left="-43" w:right="-86"/>
              <w:jc w:val="center"/>
              <w:rPr>
                <w:sz w:val="20"/>
                <w:cs/>
                <w:lang w:bidi="th-TH"/>
              </w:rPr>
            </w:pPr>
          </w:p>
        </w:tc>
        <w:tc>
          <w:tcPr>
            <w:tcW w:w="1120" w:type="dxa"/>
            <w:vAlign w:val="bottom"/>
          </w:tcPr>
          <w:p w14:paraId="62DCA946" w14:textId="77777777" w:rsidR="00B411D7" w:rsidRPr="00532E14" w:rsidRDefault="00B411D7" w:rsidP="0053499A">
            <w:pPr>
              <w:pStyle w:val="acctfourfigures"/>
              <w:tabs>
                <w:tab w:val="clear" w:pos="765"/>
              </w:tabs>
              <w:spacing w:line="240" w:lineRule="auto"/>
              <w:ind w:left="-43" w:right="-86"/>
              <w:jc w:val="center"/>
              <w:rPr>
                <w:sz w:val="20"/>
                <w:lang w:bidi="th-TH"/>
              </w:rPr>
            </w:pPr>
            <w:r w:rsidRPr="00532E14">
              <w:rPr>
                <w:sz w:val="20"/>
                <w:lang w:bidi="th-TH"/>
              </w:rPr>
              <w:t>Total</w:t>
            </w:r>
          </w:p>
        </w:tc>
      </w:tr>
      <w:bookmarkEnd w:id="4"/>
      <w:tr w:rsidR="004F6980" w:rsidRPr="00532E14" w14:paraId="4811873C" w14:textId="77777777" w:rsidTr="000442CB">
        <w:trPr>
          <w:trHeight w:val="20"/>
        </w:trPr>
        <w:tc>
          <w:tcPr>
            <w:tcW w:w="3600" w:type="dxa"/>
            <w:vAlign w:val="bottom"/>
          </w:tcPr>
          <w:p w14:paraId="08DA90BC" w14:textId="5D3B3ECF" w:rsidR="004F6980" w:rsidRPr="00543C4B" w:rsidRDefault="004F6980" w:rsidP="00D83F85">
            <w:pPr>
              <w:spacing w:line="240" w:lineRule="auto"/>
              <w:ind w:left="-19" w:right="-90"/>
              <w:rPr>
                <w:rFonts w:cstheme="minorBidi"/>
                <w:b/>
                <w:bCs/>
                <w:i/>
                <w:iCs/>
                <w:sz w:val="20"/>
                <w:cs/>
              </w:rPr>
            </w:pPr>
          </w:p>
        </w:tc>
        <w:tc>
          <w:tcPr>
            <w:tcW w:w="11344" w:type="dxa"/>
            <w:gridSpan w:val="13"/>
          </w:tcPr>
          <w:p w14:paraId="43EF22A9" w14:textId="77777777" w:rsidR="004F6980" w:rsidRPr="00532E14" w:rsidRDefault="004F6980" w:rsidP="00D83F85">
            <w:pPr>
              <w:pStyle w:val="acctfourfigures"/>
              <w:tabs>
                <w:tab w:val="clear" w:pos="765"/>
              </w:tabs>
              <w:spacing w:line="240" w:lineRule="auto"/>
              <w:ind w:left="-43" w:right="-86"/>
              <w:jc w:val="center"/>
              <w:rPr>
                <w:sz w:val="20"/>
                <w:lang w:bidi="th-TH"/>
              </w:rPr>
            </w:pPr>
            <w:r w:rsidRPr="00532E14">
              <w:rPr>
                <w:i/>
                <w:iCs/>
                <w:sz w:val="20"/>
                <w:lang w:bidi="th-TH"/>
              </w:rPr>
              <w:t>(in thousand Baht)</w:t>
            </w:r>
          </w:p>
        </w:tc>
      </w:tr>
      <w:tr w:rsidR="00543C4B" w:rsidRPr="00532E14" w14:paraId="2E3339DA" w14:textId="77777777" w:rsidTr="000442CB">
        <w:trPr>
          <w:trHeight w:val="20"/>
        </w:trPr>
        <w:tc>
          <w:tcPr>
            <w:tcW w:w="3600" w:type="dxa"/>
            <w:vAlign w:val="bottom"/>
          </w:tcPr>
          <w:p w14:paraId="039B1527" w14:textId="4D754D1A" w:rsidR="00543C4B" w:rsidRPr="00532E14" w:rsidRDefault="00543C4B" w:rsidP="00D83F85">
            <w:pPr>
              <w:spacing w:line="240" w:lineRule="auto"/>
              <w:ind w:left="-19" w:right="-90"/>
              <w:rPr>
                <w:b/>
                <w:bCs/>
                <w:i/>
                <w:iCs/>
                <w:sz w:val="20"/>
              </w:rPr>
            </w:pPr>
            <w:r w:rsidRPr="00532E14">
              <w:rPr>
                <w:b/>
                <w:bCs/>
                <w:i/>
                <w:iCs/>
                <w:sz w:val="20"/>
              </w:rPr>
              <w:t xml:space="preserve">At </w:t>
            </w:r>
            <w:r w:rsidR="007437CD" w:rsidRPr="007437CD">
              <w:rPr>
                <w:b/>
                <w:bCs/>
                <w:i/>
                <w:iCs/>
                <w:sz w:val="20"/>
                <w:lang w:val="en-US" w:bidi="th-TH"/>
              </w:rPr>
              <w:t xml:space="preserve">30 </w:t>
            </w:r>
            <w:r w:rsidR="00BF5A1D" w:rsidRPr="00BF5A1D">
              <w:rPr>
                <w:b/>
                <w:bCs/>
                <w:i/>
                <w:iCs/>
                <w:sz w:val="20"/>
                <w:lang w:val="en-US" w:bidi="th-TH"/>
              </w:rPr>
              <w:t xml:space="preserve">September </w:t>
            </w:r>
            <w:r w:rsidRPr="00532E14">
              <w:rPr>
                <w:b/>
                <w:bCs/>
                <w:i/>
                <w:iCs/>
                <w:sz w:val="20"/>
                <w:lang w:val="en-US" w:bidi="th-TH"/>
              </w:rPr>
              <w:t>2025</w:t>
            </w:r>
          </w:p>
        </w:tc>
        <w:tc>
          <w:tcPr>
            <w:tcW w:w="11344" w:type="dxa"/>
            <w:gridSpan w:val="13"/>
          </w:tcPr>
          <w:p w14:paraId="6F872214" w14:textId="77777777" w:rsidR="00543C4B" w:rsidRPr="00532E14" w:rsidRDefault="00543C4B" w:rsidP="00D83F85">
            <w:pPr>
              <w:pStyle w:val="acctfourfigures"/>
              <w:tabs>
                <w:tab w:val="clear" w:pos="765"/>
              </w:tabs>
              <w:spacing w:line="240" w:lineRule="auto"/>
              <w:ind w:left="-43" w:right="-86"/>
              <w:jc w:val="center"/>
              <w:rPr>
                <w:i/>
                <w:iCs/>
                <w:sz w:val="20"/>
                <w:lang w:bidi="th-TH"/>
              </w:rPr>
            </w:pPr>
          </w:p>
        </w:tc>
      </w:tr>
      <w:tr w:rsidR="00B411D7" w:rsidRPr="00532E14" w14:paraId="3DEDCB7E" w14:textId="77777777" w:rsidTr="000442CB">
        <w:trPr>
          <w:trHeight w:val="20"/>
        </w:trPr>
        <w:tc>
          <w:tcPr>
            <w:tcW w:w="3600" w:type="dxa"/>
          </w:tcPr>
          <w:p w14:paraId="637DDA78" w14:textId="1E87390C" w:rsidR="00B411D7" w:rsidRPr="00532E14" w:rsidRDefault="00B411D7" w:rsidP="00D83F85">
            <w:pPr>
              <w:spacing w:line="240" w:lineRule="auto"/>
              <w:ind w:left="160" w:right="-90" w:hanging="180"/>
              <w:rPr>
                <w:b/>
                <w:bCs/>
                <w:i/>
                <w:iCs/>
                <w:sz w:val="20"/>
              </w:rPr>
            </w:pPr>
            <w:r w:rsidRPr="00532E14">
              <w:rPr>
                <w:b/>
                <w:bCs/>
                <w:i/>
                <w:iCs/>
                <w:sz w:val="20"/>
              </w:rPr>
              <w:t>Financial assets</w:t>
            </w:r>
          </w:p>
        </w:tc>
        <w:tc>
          <w:tcPr>
            <w:tcW w:w="1350" w:type="dxa"/>
          </w:tcPr>
          <w:p w14:paraId="6E3306FB" w14:textId="77777777" w:rsidR="00B411D7" w:rsidRPr="00532E14" w:rsidRDefault="00B411D7" w:rsidP="00D83F85">
            <w:pPr>
              <w:pStyle w:val="acctfourfigures"/>
              <w:tabs>
                <w:tab w:val="clear" w:pos="765"/>
                <w:tab w:val="decimal" w:pos="796"/>
              </w:tabs>
              <w:spacing w:line="240" w:lineRule="auto"/>
              <w:ind w:left="-43" w:right="-86"/>
              <w:rPr>
                <w:sz w:val="20"/>
              </w:rPr>
            </w:pPr>
          </w:p>
        </w:tc>
        <w:tc>
          <w:tcPr>
            <w:tcW w:w="1800" w:type="dxa"/>
          </w:tcPr>
          <w:p w14:paraId="369FBFC6" w14:textId="77777777" w:rsidR="00B411D7" w:rsidRPr="00532E14" w:rsidRDefault="00B411D7" w:rsidP="00D83F85">
            <w:pPr>
              <w:pStyle w:val="acctfourfigures"/>
              <w:tabs>
                <w:tab w:val="clear" w:pos="765"/>
                <w:tab w:val="decimal" w:pos="699"/>
              </w:tabs>
              <w:spacing w:line="240" w:lineRule="auto"/>
              <w:ind w:left="-43" w:right="-86"/>
              <w:rPr>
                <w:sz w:val="20"/>
              </w:rPr>
            </w:pPr>
          </w:p>
        </w:tc>
        <w:tc>
          <w:tcPr>
            <w:tcW w:w="1794" w:type="dxa"/>
          </w:tcPr>
          <w:p w14:paraId="36D6A9F3" w14:textId="77777777" w:rsidR="00B411D7" w:rsidRPr="00532E14" w:rsidRDefault="00B411D7" w:rsidP="00D83F85">
            <w:pPr>
              <w:pStyle w:val="acctfourfigures"/>
              <w:tabs>
                <w:tab w:val="clear" w:pos="765"/>
                <w:tab w:val="decimal" w:pos="595"/>
              </w:tabs>
              <w:spacing w:line="240" w:lineRule="auto"/>
              <w:ind w:left="-43" w:right="-86"/>
              <w:rPr>
                <w:sz w:val="20"/>
              </w:rPr>
            </w:pPr>
          </w:p>
        </w:tc>
        <w:tc>
          <w:tcPr>
            <w:tcW w:w="1258" w:type="dxa"/>
          </w:tcPr>
          <w:p w14:paraId="244E6781" w14:textId="70C0FDD4" w:rsidR="00B411D7" w:rsidRPr="00532E14" w:rsidRDefault="00B411D7" w:rsidP="00D83F85">
            <w:pPr>
              <w:pStyle w:val="acctfourfigures"/>
              <w:tabs>
                <w:tab w:val="clear" w:pos="765"/>
                <w:tab w:val="decimal" w:pos="595"/>
              </w:tabs>
              <w:spacing w:line="240" w:lineRule="auto"/>
              <w:ind w:left="-43" w:right="-86"/>
              <w:rPr>
                <w:sz w:val="20"/>
              </w:rPr>
            </w:pPr>
          </w:p>
        </w:tc>
        <w:tc>
          <w:tcPr>
            <w:tcW w:w="236" w:type="dxa"/>
            <w:gridSpan w:val="2"/>
          </w:tcPr>
          <w:p w14:paraId="1BAE378E" w14:textId="77777777" w:rsidR="00B411D7" w:rsidRPr="00532E14" w:rsidRDefault="00B411D7" w:rsidP="00D83F85">
            <w:pPr>
              <w:pStyle w:val="acctfourfigures"/>
              <w:tabs>
                <w:tab w:val="clear" w:pos="765"/>
                <w:tab w:val="decimal" w:pos="595"/>
              </w:tabs>
              <w:spacing w:line="240" w:lineRule="auto"/>
              <w:ind w:left="-43" w:right="-86"/>
              <w:rPr>
                <w:sz w:val="20"/>
              </w:rPr>
            </w:pPr>
          </w:p>
        </w:tc>
        <w:tc>
          <w:tcPr>
            <w:tcW w:w="941" w:type="dxa"/>
          </w:tcPr>
          <w:p w14:paraId="0595FD1C" w14:textId="77777777" w:rsidR="00B411D7" w:rsidRPr="00532E14" w:rsidRDefault="00B411D7" w:rsidP="00D83F85">
            <w:pPr>
              <w:pStyle w:val="acctfourfigures"/>
              <w:tabs>
                <w:tab w:val="clear" w:pos="765"/>
                <w:tab w:val="decimal" w:pos="658"/>
              </w:tabs>
              <w:spacing w:line="240" w:lineRule="auto"/>
              <w:ind w:left="-43" w:right="-86"/>
              <w:rPr>
                <w:sz w:val="20"/>
              </w:rPr>
            </w:pPr>
          </w:p>
        </w:tc>
        <w:tc>
          <w:tcPr>
            <w:tcW w:w="271" w:type="dxa"/>
          </w:tcPr>
          <w:p w14:paraId="661BC953" w14:textId="77777777" w:rsidR="00B411D7" w:rsidRPr="00532E14" w:rsidRDefault="00B411D7" w:rsidP="00D83F85">
            <w:pPr>
              <w:pStyle w:val="acctfourfigures"/>
              <w:tabs>
                <w:tab w:val="clear" w:pos="765"/>
                <w:tab w:val="decimal" w:pos="595"/>
              </w:tabs>
              <w:spacing w:line="240" w:lineRule="auto"/>
              <w:ind w:left="-43" w:right="-86"/>
              <w:rPr>
                <w:sz w:val="20"/>
              </w:rPr>
            </w:pPr>
          </w:p>
        </w:tc>
        <w:tc>
          <w:tcPr>
            <w:tcW w:w="990" w:type="dxa"/>
          </w:tcPr>
          <w:p w14:paraId="53077128" w14:textId="77777777" w:rsidR="00B411D7" w:rsidRPr="00532E14" w:rsidRDefault="00B411D7" w:rsidP="00D83F85">
            <w:pPr>
              <w:pStyle w:val="acctfourfigures"/>
              <w:tabs>
                <w:tab w:val="clear" w:pos="765"/>
                <w:tab w:val="decimal" w:pos="658"/>
              </w:tabs>
              <w:spacing w:line="240" w:lineRule="auto"/>
              <w:ind w:left="-43" w:right="-86"/>
              <w:rPr>
                <w:sz w:val="20"/>
              </w:rPr>
            </w:pPr>
          </w:p>
        </w:tc>
        <w:tc>
          <w:tcPr>
            <w:tcW w:w="270" w:type="dxa"/>
          </w:tcPr>
          <w:p w14:paraId="5F8CFCF9" w14:textId="77777777" w:rsidR="00B411D7" w:rsidRPr="00532E14" w:rsidRDefault="00B411D7" w:rsidP="00D83F85">
            <w:pPr>
              <w:tabs>
                <w:tab w:val="decimal" w:pos="595"/>
              </w:tabs>
              <w:spacing w:line="240" w:lineRule="auto"/>
              <w:ind w:left="-43" w:right="-86"/>
              <w:rPr>
                <w:sz w:val="20"/>
              </w:rPr>
            </w:pPr>
          </w:p>
        </w:tc>
        <w:tc>
          <w:tcPr>
            <w:tcW w:w="1078" w:type="dxa"/>
          </w:tcPr>
          <w:p w14:paraId="3ED1B672" w14:textId="77777777" w:rsidR="00B411D7" w:rsidRPr="00532E14" w:rsidRDefault="00B411D7" w:rsidP="00D83F85">
            <w:pPr>
              <w:tabs>
                <w:tab w:val="decimal" w:pos="595"/>
              </w:tabs>
              <w:spacing w:line="240" w:lineRule="auto"/>
              <w:ind w:left="-43" w:right="-86"/>
              <w:rPr>
                <w:sz w:val="20"/>
              </w:rPr>
            </w:pPr>
          </w:p>
        </w:tc>
        <w:tc>
          <w:tcPr>
            <w:tcW w:w="236" w:type="dxa"/>
          </w:tcPr>
          <w:p w14:paraId="0E511307" w14:textId="77777777" w:rsidR="00B411D7" w:rsidRPr="00532E14" w:rsidRDefault="00B411D7" w:rsidP="00D83F85">
            <w:pPr>
              <w:pStyle w:val="acctfourfigures"/>
              <w:tabs>
                <w:tab w:val="clear" w:pos="765"/>
                <w:tab w:val="decimal" w:pos="595"/>
              </w:tabs>
              <w:spacing w:line="240" w:lineRule="auto"/>
              <w:ind w:left="-43" w:right="-86"/>
              <w:rPr>
                <w:sz w:val="20"/>
              </w:rPr>
            </w:pPr>
          </w:p>
        </w:tc>
        <w:tc>
          <w:tcPr>
            <w:tcW w:w="1120" w:type="dxa"/>
          </w:tcPr>
          <w:p w14:paraId="57539E53" w14:textId="77777777" w:rsidR="00B411D7" w:rsidRPr="00532E14" w:rsidRDefault="00B411D7" w:rsidP="00D83F85">
            <w:pPr>
              <w:pStyle w:val="acctfourfigures"/>
              <w:tabs>
                <w:tab w:val="clear" w:pos="765"/>
                <w:tab w:val="decimal" w:pos="595"/>
              </w:tabs>
              <w:spacing w:line="240" w:lineRule="auto"/>
              <w:ind w:left="-43" w:right="-86"/>
              <w:rPr>
                <w:sz w:val="20"/>
              </w:rPr>
            </w:pPr>
          </w:p>
        </w:tc>
      </w:tr>
      <w:tr w:rsidR="00ED79E0" w:rsidRPr="00532E14" w14:paraId="47C2499A" w14:textId="77777777" w:rsidTr="000442CB">
        <w:trPr>
          <w:trHeight w:val="20"/>
        </w:trPr>
        <w:tc>
          <w:tcPr>
            <w:tcW w:w="3600" w:type="dxa"/>
          </w:tcPr>
          <w:p w14:paraId="7C7DA65E" w14:textId="2AC4A78C" w:rsidR="00ED79E0" w:rsidRPr="00532E14" w:rsidRDefault="00ED79E0" w:rsidP="00ED79E0">
            <w:pPr>
              <w:spacing w:line="240" w:lineRule="auto"/>
              <w:ind w:left="160" w:right="-90" w:hanging="180"/>
              <w:rPr>
                <w:sz w:val="20"/>
                <w:lang w:val="en-US" w:bidi="th-TH"/>
              </w:rPr>
            </w:pPr>
            <w:r w:rsidRPr="001F2233">
              <w:rPr>
                <w:sz w:val="20"/>
                <w:lang w:val="en-US" w:bidi="th-TH"/>
              </w:rPr>
              <w:t xml:space="preserve">Short-term derivative assets - </w:t>
            </w:r>
            <w:r w:rsidRPr="009B1128">
              <w:rPr>
                <w:spacing w:val="-4"/>
                <w:sz w:val="20"/>
              </w:rPr>
              <w:t xml:space="preserve">cross currency </w:t>
            </w:r>
            <w:r w:rsidRPr="001F2233">
              <w:rPr>
                <w:sz w:val="20"/>
                <w:lang w:val="en-US" w:bidi="th-TH"/>
              </w:rPr>
              <w:t>swap</w:t>
            </w:r>
          </w:p>
        </w:tc>
        <w:tc>
          <w:tcPr>
            <w:tcW w:w="1350" w:type="dxa"/>
            <w:vAlign w:val="bottom"/>
          </w:tcPr>
          <w:p w14:paraId="7B645237" w14:textId="07AD8D5B" w:rsidR="00ED79E0" w:rsidRPr="00A22C72" w:rsidRDefault="00ED79E0" w:rsidP="00E71D9C">
            <w:pPr>
              <w:pStyle w:val="acctfourfigures"/>
              <w:tabs>
                <w:tab w:val="clear" w:pos="765"/>
                <w:tab w:val="decimal" w:pos="975"/>
              </w:tabs>
              <w:spacing w:line="240" w:lineRule="auto"/>
              <w:ind w:left="-43"/>
              <w:jc w:val="right"/>
              <w:rPr>
                <w:sz w:val="20"/>
                <w:lang w:val="en-US" w:bidi="th-TH"/>
              </w:rPr>
            </w:pPr>
            <w:r w:rsidRPr="00A22C72">
              <w:rPr>
                <w:sz w:val="20"/>
              </w:rPr>
              <w:t>16,066</w:t>
            </w:r>
          </w:p>
        </w:tc>
        <w:tc>
          <w:tcPr>
            <w:tcW w:w="1800" w:type="dxa"/>
            <w:vAlign w:val="bottom"/>
          </w:tcPr>
          <w:p w14:paraId="52B301BD" w14:textId="28149CCC" w:rsidR="00ED79E0" w:rsidRPr="00A22C72" w:rsidRDefault="00ED79E0" w:rsidP="00A22C72">
            <w:pPr>
              <w:pStyle w:val="acctfourfigures"/>
              <w:tabs>
                <w:tab w:val="clear" w:pos="765"/>
                <w:tab w:val="decimal" w:pos="1155"/>
              </w:tabs>
              <w:spacing w:line="240" w:lineRule="auto"/>
              <w:ind w:left="-43" w:right="330"/>
              <w:jc w:val="right"/>
              <w:rPr>
                <w:sz w:val="20"/>
              </w:rPr>
            </w:pPr>
            <w:r w:rsidRPr="00A22C72">
              <w:rPr>
                <w:sz w:val="20"/>
              </w:rPr>
              <w:t>-</w:t>
            </w:r>
          </w:p>
        </w:tc>
        <w:tc>
          <w:tcPr>
            <w:tcW w:w="1794" w:type="dxa"/>
            <w:vAlign w:val="bottom"/>
          </w:tcPr>
          <w:p w14:paraId="38568FF2" w14:textId="39D0158D" w:rsidR="00ED79E0" w:rsidRPr="00A22C72" w:rsidRDefault="00ED79E0" w:rsidP="00A22C72">
            <w:pPr>
              <w:pStyle w:val="acctfourfigures"/>
              <w:tabs>
                <w:tab w:val="clear" w:pos="765"/>
                <w:tab w:val="decimal" w:pos="1155"/>
              </w:tabs>
              <w:spacing w:line="240" w:lineRule="auto"/>
              <w:ind w:left="-43" w:right="330"/>
              <w:jc w:val="right"/>
              <w:rPr>
                <w:sz w:val="20"/>
              </w:rPr>
            </w:pPr>
            <w:r w:rsidRPr="00A22C72">
              <w:rPr>
                <w:sz w:val="20"/>
              </w:rPr>
              <w:t>-</w:t>
            </w:r>
          </w:p>
        </w:tc>
        <w:tc>
          <w:tcPr>
            <w:tcW w:w="1258" w:type="dxa"/>
            <w:vAlign w:val="bottom"/>
          </w:tcPr>
          <w:p w14:paraId="6BDCFA0C" w14:textId="7ED79B16" w:rsidR="00ED79E0" w:rsidRPr="00A22C72" w:rsidRDefault="00ED79E0" w:rsidP="00E71D9C">
            <w:pPr>
              <w:pStyle w:val="acctfourfigures"/>
              <w:tabs>
                <w:tab w:val="clear" w:pos="765"/>
                <w:tab w:val="decimal" w:pos="795"/>
              </w:tabs>
              <w:spacing w:line="240" w:lineRule="auto"/>
              <w:ind w:left="-43"/>
              <w:jc w:val="right"/>
              <w:rPr>
                <w:sz w:val="20"/>
              </w:rPr>
            </w:pPr>
            <w:r w:rsidRPr="00A22C72">
              <w:rPr>
                <w:sz w:val="20"/>
              </w:rPr>
              <w:t>16,066</w:t>
            </w:r>
          </w:p>
        </w:tc>
        <w:tc>
          <w:tcPr>
            <w:tcW w:w="236" w:type="dxa"/>
            <w:gridSpan w:val="2"/>
            <w:vAlign w:val="bottom"/>
          </w:tcPr>
          <w:p w14:paraId="177194F9" w14:textId="77777777" w:rsidR="00ED79E0" w:rsidRPr="00A22C72" w:rsidRDefault="00ED79E0" w:rsidP="00A22C72">
            <w:pPr>
              <w:pStyle w:val="Index1"/>
              <w:jc w:val="right"/>
              <w:rPr>
                <w:rFonts w:ascii="Times New Roman" w:hAnsi="Times New Roman" w:cs="Times New Roman"/>
                <w:sz w:val="20"/>
                <w:szCs w:val="20"/>
              </w:rPr>
            </w:pPr>
          </w:p>
        </w:tc>
        <w:tc>
          <w:tcPr>
            <w:tcW w:w="941" w:type="dxa"/>
            <w:vAlign w:val="bottom"/>
          </w:tcPr>
          <w:p w14:paraId="7B6CDC9C" w14:textId="3065852B" w:rsidR="00ED79E0" w:rsidRPr="00A22C72" w:rsidRDefault="00ED79E0" w:rsidP="00E71D9C">
            <w:pPr>
              <w:pStyle w:val="acctfourfigures"/>
              <w:tabs>
                <w:tab w:val="clear" w:pos="765"/>
                <w:tab w:val="decimal" w:pos="1155"/>
              </w:tabs>
              <w:spacing w:line="240" w:lineRule="auto"/>
              <w:ind w:left="-43" w:right="255"/>
              <w:jc w:val="right"/>
              <w:rPr>
                <w:sz w:val="20"/>
                <w:lang w:val="en-US" w:eastAsia="zh-CN" w:bidi="th-TH"/>
              </w:rPr>
            </w:pPr>
            <w:r w:rsidRPr="00A22C72">
              <w:rPr>
                <w:sz w:val="20"/>
              </w:rPr>
              <w:t>-</w:t>
            </w:r>
          </w:p>
        </w:tc>
        <w:tc>
          <w:tcPr>
            <w:tcW w:w="271" w:type="dxa"/>
            <w:vAlign w:val="bottom"/>
          </w:tcPr>
          <w:p w14:paraId="1A5849CE" w14:textId="77777777" w:rsidR="00ED79E0" w:rsidRPr="00A22C72" w:rsidRDefault="00ED79E0" w:rsidP="00A22C72">
            <w:pPr>
              <w:pStyle w:val="Index1"/>
              <w:jc w:val="right"/>
              <w:rPr>
                <w:rFonts w:ascii="Times New Roman" w:hAnsi="Times New Roman" w:cs="Times New Roman"/>
                <w:sz w:val="20"/>
                <w:szCs w:val="20"/>
              </w:rPr>
            </w:pPr>
          </w:p>
        </w:tc>
        <w:tc>
          <w:tcPr>
            <w:tcW w:w="990" w:type="dxa"/>
            <w:vAlign w:val="bottom"/>
          </w:tcPr>
          <w:p w14:paraId="48142480" w14:textId="41B284EF" w:rsidR="00ED79E0" w:rsidRPr="00A22C72" w:rsidRDefault="00ED79E0" w:rsidP="00E71D9C">
            <w:pPr>
              <w:pStyle w:val="acctfourfigures"/>
              <w:tabs>
                <w:tab w:val="clear" w:pos="765"/>
                <w:tab w:val="decimal" w:pos="773"/>
              </w:tabs>
              <w:spacing w:line="240" w:lineRule="auto"/>
              <w:ind w:left="-43"/>
              <w:jc w:val="right"/>
              <w:rPr>
                <w:sz w:val="20"/>
              </w:rPr>
            </w:pPr>
            <w:r w:rsidRPr="00A22C72">
              <w:rPr>
                <w:sz w:val="20"/>
              </w:rPr>
              <w:t>16,066</w:t>
            </w:r>
          </w:p>
        </w:tc>
        <w:tc>
          <w:tcPr>
            <w:tcW w:w="270" w:type="dxa"/>
            <w:vAlign w:val="bottom"/>
          </w:tcPr>
          <w:p w14:paraId="47C912F9" w14:textId="77777777" w:rsidR="00ED79E0" w:rsidRPr="00A22C72" w:rsidRDefault="00ED79E0" w:rsidP="00A22C72">
            <w:pPr>
              <w:tabs>
                <w:tab w:val="decimal" w:pos="595"/>
              </w:tabs>
              <w:spacing w:line="240" w:lineRule="auto"/>
              <w:ind w:left="-43" w:right="-86"/>
              <w:jc w:val="right"/>
              <w:rPr>
                <w:sz w:val="20"/>
              </w:rPr>
            </w:pPr>
          </w:p>
        </w:tc>
        <w:tc>
          <w:tcPr>
            <w:tcW w:w="1078" w:type="dxa"/>
            <w:vAlign w:val="bottom"/>
          </w:tcPr>
          <w:p w14:paraId="07E9B772" w14:textId="78A29525" w:rsidR="00ED79E0" w:rsidRPr="00A22C72" w:rsidRDefault="00ED79E0" w:rsidP="00E71D9C">
            <w:pPr>
              <w:pStyle w:val="acctfourfigures"/>
              <w:tabs>
                <w:tab w:val="clear" w:pos="765"/>
                <w:tab w:val="decimal" w:pos="1155"/>
              </w:tabs>
              <w:spacing w:line="240" w:lineRule="auto"/>
              <w:ind w:left="-43" w:right="255"/>
              <w:jc w:val="right"/>
              <w:rPr>
                <w:sz w:val="20"/>
              </w:rPr>
            </w:pPr>
            <w:r w:rsidRPr="00A22C72">
              <w:rPr>
                <w:sz w:val="20"/>
              </w:rPr>
              <w:t>-</w:t>
            </w:r>
          </w:p>
        </w:tc>
        <w:tc>
          <w:tcPr>
            <w:tcW w:w="236" w:type="dxa"/>
            <w:vAlign w:val="bottom"/>
          </w:tcPr>
          <w:p w14:paraId="2C2F53DA" w14:textId="77777777" w:rsidR="00ED79E0" w:rsidRPr="00A22C72" w:rsidRDefault="00ED79E0" w:rsidP="00A22C72">
            <w:pPr>
              <w:pStyle w:val="acctfourfigures"/>
              <w:tabs>
                <w:tab w:val="clear" w:pos="765"/>
                <w:tab w:val="decimal" w:pos="595"/>
              </w:tabs>
              <w:spacing w:line="240" w:lineRule="auto"/>
              <w:ind w:left="-43" w:right="-86"/>
              <w:jc w:val="right"/>
              <w:rPr>
                <w:sz w:val="20"/>
              </w:rPr>
            </w:pPr>
          </w:p>
        </w:tc>
        <w:tc>
          <w:tcPr>
            <w:tcW w:w="1120" w:type="dxa"/>
            <w:vAlign w:val="bottom"/>
          </w:tcPr>
          <w:p w14:paraId="2EB097F4" w14:textId="1040A1DB" w:rsidR="00ED79E0" w:rsidRPr="00A22C72" w:rsidRDefault="00ED79E0" w:rsidP="00E71D9C">
            <w:pPr>
              <w:pStyle w:val="acctfourfigures"/>
              <w:tabs>
                <w:tab w:val="clear" w:pos="765"/>
                <w:tab w:val="decimal" w:pos="773"/>
              </w:tabs>
              <w:spacing w:line="240" w:lineRule="auto"/>
              <w:ind w:left="-43"/>
              <w:jc w:val="right"/>
              <w:rPr>
                <w:sz w:val="20"/>
              </w:rPr>
            </w:pPr>
            <w:r w:rsidRPr="00A22C72">
              <w:rPr>
                <w:sz w:val="20"/>
              </w:rPr>
              <w:t>16,066</w:t>
            </w:r>
          </w:p>
        </w:tc>
      </w:tr>
      <w:tr w:rsidR="00B411D7" w:rsidRPr="00532E14" w14:paraId="3DAA77F4" w14:textId="77777777" w:rsidTr="000442CB">
        <w:trPr>
          <w:trHeight w:val="20"/>
        </w:trPr>
        <w:tc>
          <w:tcPr>
            <w:tcW w:w="3600" w:type="dxa"/>
          </w:tcPr>
          <w:p w14:paraId="40F05B70" w14:textId="16EDA29E" w:rsidR="00B411D7" w:rsidRPr="00532E14" w:rsidRDefault="00B411D7" w:rsidP="001B3EB9">
            <w:pPr>
              <w:spacing w:line="240" w:lineRule="auto"/>
              <w:ind w:left="160" w:right="-90" w:hanging="180"/>
              <w:rPr>
                <w:b/>
                <w:bCs/>
                <w:i/>
                <w:iCs/>
                <w:sz w:val="20"/>
              </w:rPr>
            </w:pPr>
            <w:r w:rsidRPr="00532E14">
              <w:rPr>
                <w:sz w:val="20"/>
                <w:lang w:val="en-US" w:bidi="th-TH"/>
              </w:rPr>
              <w:t>Lo</w:t>
            </w:r>
            <w:r w:rsidRPr="00532E14">
              <w:rPr>
                <w:sz w:val="20"/>
              </w:rPr>
              <w:t>ng-term loans to related parties</w:t>
            </w:r>
          </w:p>
        </w:tc>
        <w:tc>
          <w:tcPr>
            <w:tcW w:w="1350" w:type="dxa"/>
            <w:vAlign w:val="bottom"/>
          </w:tcPr>
          <w:p w14:paraId="5FF0A47D" w14:textId="1A8E1A50" w:rsidR="00B411D7" w:rsidRPr="00A22C72" w:rsidRDefault="00ED79E0" w:rsidP="006D5065">
            <w:pPr>
              <w:pStyle w:val="acctfourfigures"/>
              <w:tabs>
                <w:tab w:val="clear" w:pos="765"/>
                <w:tab w:val="decimal" w:pos="1155"/>
              </w:tabs>
              <w:spacing w:line="240" w:lineRule="auto"/>
              <w:ind w:left="-43" w:right="245"/>
              <w:jc w:val="right"/>
              <w:rPr>
                <w:sz w:val="20"/>
              </w:rPr>
            </w:pPr>
            <w:r w:rsidRPr="00A22C72">
              <w:rPr>
                <w:sz w:val="20"/>
              </w:rPr>
              <w:t>-</w:t>
            </w:r>
          </w:p>
        </w:tc>
        <w:tc>
          <w:tcPr>
            <w:tcW w:w="1800" w:type="dxa"/>
            <w:vAlign w:val="bottom"/>
          </w:tcPr>
          <w:p w14:paraId="2DE33038" w14:textId="58943B0A" w:rsidR="00B411D7" w:rsidRPr="00A22C72" w:rsidRDefault="00ED79E0" w:rsidP="00A22C72">
            <w:pPr>
              <w:pStyle w:val="acctfourfigures"/>
              <w:tabs>
                <w:tab w:val="clear" w:pos="765"/>
                <w:tab w:val="decimal" w:pos="1155"/>
              </w:tabs>
              <w:spacing w:line="240" w:lineRule="auto"/>
              <w:ind w:left="-43" w:right="330"/>
              <w:jc w:val="right"/>
              <w:rPr>
                <w:sz w:val="20"/>
              </w:rPr>
            </w:pPr>
            <w:r w:rsidRPr="00A22C72">
              <w:rPr>
                <w:sz w:val="20"/>
              </w:rPr>
              <w:t>-</w:t>
            </w:r>
          </w:p>
        </w:tc>
        <w:tc>
          <w:tcPr>
            <w:tcW w:w="1794" w:type="dxa"/>
            <w:vAlign w:val="bottom"/>
          </w:tcPr>
          <w:p w14:paraId="7FBDA1E4" w14:textId="49A9CF84" w:rsidR="00B411D7" w:rsidRPr="00A22C72" w:rsidRDefault="00ED79E0" w:rsidP="00A22C72">
            <w:pPr>
              <w:pStyle w:val="acctfourfigures"/>
              <w:tabs>
                <w:tab w:val="clear" w:pos="765"/>
                <w:tab w:val="decimal" w:pos="1065"/>
              </w:tabs>
              <w:spacing w:line="240" w:lineRule="auto"/>
              <w:ind w:left="-43" w:right="60"/>
              <w:jc w:val="right"/>
              <w:rPr>
                <w:sz w:val="20"/>
              </w:rPr>
            </w:pPr>
            <w:r w:rsidRPr="00A22C72">
              <w:rPr>
                <w:sz w:val="20"/>
              </w:rPr>
              <w:t>589,598</w:t>
            </w:r>
          </w:p>
        </w:tc>
        <w:tc>
          <w:tcPr>
            <w:tcW w:w="1258" w:type="dxa"/>
            <w:vAlign w:val="bottom"/>
          </w:tcPr>
          <w:p w14:paraId="28F8A7F5" w14:textId="128ACF7A" w:rsidR="00B411D7" w:rsidRPr="00A22C72" w:rsidRDefault="00ED79E0" w:rsidP="00E71D9C">
            <w:pPr>
              <w:pStyle w:val="acctfourfigures"/>
              <w:tabs>
                <w:tab w:val="clear" w:pos="765"/>
                <w:tab w:val="decimal" w:pos="795"/>
              </w:tabs>
              <w:spacing w:line="240" w:lineRule="auto"/>
              <w:ind w:left="-43"/>
              <w:jc w:val="right"/>
              <w:rPr>
                <w:sz w:val="20"/>
              </w:rPr>
            </w:pPr>
            <w:r w:rsidRPr="00A22C72">
              <w:rPr>
                <w:sz w:val="20"/>
              </w:rPr>
              <w:t>589,598</w:t>
            </w:r>
          </w:p>
        </w:tc>
        <w:tc>
          <w:tcPr>
            <w:tcW w:w="236" w:type="dxa"/>
            <w:gridSpan w:val="2"/>
            <w:vAlign w:val="bottom"/>
          </w:tcPr>
          <w:p w14:paraId="2CD5B902" w14:textId="4BBFC350" w:rsidR="00B411D7" w:rsidRPr="00A22C72" w:rsidRDefault="00B411D7" w:rsidP="00A22C72">
            <w:pPr>
              <w:pStyle w:val="Index1"/>
              <w:jc w:val="right"/>
              <w:rPr>
                <w:rFonts w:ascii="Times New Roman" w:hAnsi="Times New Roman" w:cs="Times New Roman"/>
                <w:sz w:val="20"/>
                <w:szCs w:val="20"/>
              </w:rPr>
            </w:pPr>
          </w:p>
        </w:tc>
        <w:tc>
          <w:tcPr>
            <w:tcW w:w="941" w:type="dxa"/>
            <w:vAlign w:val="bottom"/>
          </w:tcPr>
          <w:p w14:paraId="1E274756" w14:textId="72462A99" w:rsidR="00B411D7" w:rsidRPr="00E71D9C" w:rsidRDefault="00ED79E0" w:rsidP="00E71D9C">
            <w:pPr>
              <w:pStyle w:val="acctfourfigures"/>
              <w:tabs>
                <w:tab w:val="clear" w:pos="765"/>
                <w:tab w:val="decimal" w:pos="1155"/>
              </w:tabs>
              <w:spacing w:line="240" w:lineRule="auto"/>
              <w:ind w:left="-43" w:right="255"/>
              <w:jc w:val="right"/>
              <w:rPr>
                <w:sz w:val="20"/>
              </w:rPr>
            </w:pPr>
            <w:r w:rsidRPr="00A22C72">
              <w:rPr>
                <w:sz w:val="20"/>
              </w:rPr>
              <w:t>-</w:t>
            </w:r>
          </w:p>
        </w:tc>
        <w:tc>
          <w:tcPr>
            <w:tcW w:w="271" w:type="dxa"/>
            <w:vAlign w:val="bottom"/>
          </w:tcPr>
          <w:p w14:paraId="63E87E44" w14:textId="245E47FA" w:rsidR="00B411D7" w:rsidRPr="00A22C72" w:rsidRDefault="00B411D7" w:rsidP="00A22C72">
            <w:pPr>
              <w:pStyle w:val="Index1"/>
              <w:jc w:val="right"/>
              <w:rPr>
                <w:rFonts w:ascii="Times New Roman" w:hAnsi="Times New Roman" w:cs="Times New Roman"/>
                <w:sz w:val="20"/>
                <w:szCs w:val="20"/>
              </w:rPr>
            </w:pPr>
          </w:p>
        </w:tc>
        <w:tc>
          <w:tcPr>
            <w:tcW w:w="990" w:type="dxa"/>
            <w:vAlign w:val="bottom"/>
          </w:tcPr>
          <w:p w14:paraId="6940D03E" w14:textId="08DD2107" w:rsidR="00B411D7" w:rsidRPr="00A22C72" w:rsidRDefault="00ED79E0" w:rsidP="00E71D9C">
            <w:pPr>
              <w:pStyle w:val="acctfourfigures"/>
              <w:tabs>
                <w:tab w:val="clear" w:pos="765"/>
                <w:tab w:val="decimal" w:pos="1155"/>
              </w:tabs>
              <w:spacing w:line="240" w:lineRule="auto"/>
              <w:ind w:left="-43" w:right="255"/>
              <w:jc w:val="right"/>
              <w:rPr>
                <w:sz w:val="20"/>
              </w:rPr>
            </w:pPr>
            <w:r w:rsidRPr="00A22C72">
              <w:rPr>
                <w:sz w:val="20"/>
              </w:rPr>
              <w:t>-</w:t>
            </w:r>
          </w:p>
        </w:tc>
        <w:tc>
          <w:tcPr>
            <w:tcW w:w="270" w:type="dxa"/>
            <w:vAlign w:val="bottom"/>
          </w:tcPr>
          <w:p w14:paraId="7681B6AF" w14:textId="21D19D66" w:rsidR="00B411D7" w:rsidRPr="00A22C72" w:rsidRDefault="00B411D7" w:rsidP="00A22C72">
            <w:pPr>
              <w:tabs>
                <w:tab w:val="decimal" w:pos="595"/>
              </w:tabs>
              <w:spacing w:line="240" w:lineRule="auto"/>
              <w:ind w:left="-43" w:right="-86"/>
              <w:jc w:val="right"/>
              <w:rPr>
                <w:sz w:val="20"/>
              </w:rPr>
            </w:pPr>
          </w:p>
        </w:tc>
        <w:tc>
          <w:tcPr>
            <w:tcW w:w="1078" w:type="dxa"/>
            <w:vAlign w:val="bottom"/>
          </w:tcPr>
          <w:p w14:paraId="694A4172" w14:textId="2648BD52" w:rsidR="00B411D7" w:rsidRPr="00A22C72" w:rsidRDefault="00ED79E0" w:rsidP="00E71D9C">
            <w:pPr>
              <w:pStyle w:val="acctfourfigures"/>
              <w:tabs>
                <w:tab w:val="clear" w:pos="765"/>
                <w:tab w:val="decimal" w:pos="773"/>
              </w:tabs>
              <w:spacing w:line="240" w:lineRule="auto"/>
              <w:ind w:left="-43"/>
              <w:jc w:val="right"/>
              <w:rPr>
                <w:sz w:val="20"/>
              </w:rPr>
            </w:pPr>
            <w:r w:rsidRPr="00A22C72">
              <w:rPr>
                <w:sz w:val="20"/>
              </w:rPr>
              <w:t>628,498</w:t>
            </w:r>
          </w:p>
        </w:tc>
        <w:tc>
          <w:tcPr>
            <w:tcW w:w="236" w:type="dxa"/>
            <w:vAlign w:val="bottom"/>
          </w:tcPr>
          <w:p w14:paraId="60BDA594" w14:textId="40D3C869" w:rsidR="00B411D7" w:rsidRPr="00A22C72" w:rsidRDefault="00B411D7" w:rsidP="00A22C72">
            <w:pPr>
              <w:pStyle w:val="acctfourfigures"/>
              <w:tabs>
                <w:tab w:val="clear" w:pos="765"/>
                <w:tab w:val="decimal" w:pos="595"/>
              </w:tabs>
              <w:spacing w:line="240" w:lineRule="auto"/>
              <w:ind w:left="-43" w:right="-86"/>
              <w:jc w:val="right"/>
              <w:rPr>
                <w:sz w:val="20"/>
              </w:rPr>
            </w:pPr>
          </w:p>
        </w:tc>
        <w:tc>
          <w:tcPr>
            <w:tcW w:w="1120" w:type="dxa"/>
            <w:vAlign w:val="bottom"/>
          </w:tcPr>
          <w:p w14:paraId="6685FF92" w14:textId="4F93B9F8" w:rsidR="00B411D7" w:rsidRPr="00A22C72" w:rsidRDefault="00ED79E0" w:rsidP="00E71D9C">
            <w:pPr>
              <w:pStyle w:val="acctfourfigures"/>
              <w:tabs>
                <w:tab w:val="clear" w:pos="765"/>
                <w:tab w:val="decimal" w:pos="773"/>
              </w:tabs>
              <w:spacing w:line="240" w:lineRule="auto"/>
              <w:ind w:left="-43"/>
              <w:jc w:val="right"/>
              <w:rPr>
                <w:sz w:val="20"/>
              </w:rPr>
            </w:pPr>
            <w:r w:rsidRPr="00A22C72">
              <w:rPr>
                <w:sz w:val="20"/>
              </w:rPr>
              <w:t>628,498</w:t>
            </w:r>
          </w:p>
        </w:tc>
      </w:tr>
      <w:tr w:rsidR="00B411D7" w:rsidRPr="00532E14" w14:paraId="104375BA" w14:textId="77777777" w:rsidTr="000442CB">
        <w:trPr>
          <w:trHeight w:val="20"/>
        </w:trPr>
        <w:tc>
          <w:tcPr>
            <w:tcW w:w="3600" w:type="dxa"/>
          </w:tcPr>
          <w:p w14:paraId="73DFF427" w14:textId="0A27FD7E" w:rsidR="00B411D7" w:rsidRPr="009B1128" w:rsidRDefault="00B411D7" w:rsidP="001B3EB9">
            <w:pPr>
              <w:spacing w:line="240" w:lineRule="auto"/>
              <w:ind w:left="160" w:right="-90" w:hanging="270"/>
              <w:rPr>
                <w:spacing w:val="-4"/>
                <w:sz w:val="20"/>
              </w:rPr>
            </w:pPr>
            <w:r w:rsidRPr="009B1128">
              <w:rPr>
                <w:spacing w:val="-4"/>
                <w:sz w:val="20"/>
              </w:rPr>
              <w:t xml:space="preserve">  Derivative assets - interest rate swap</w:t>
            </w:r>
          </w:p>
        </w:tc>
        <w:tc>
          <w:tcPr>
            <w:tcW w:w="1350" w:type="dxa"/>
            <w:vAlign w:val="bottom"/>
          </w:tcPr>
          <w:p w14:paraId="71A682E3" w14:textId="71524E5C" w:rsidR="00B411D7" w:rsidRPr="00E71D9C" w:rsidRDefault="00ED79E0" w:rsidP="00E71D9C">
            <w:pPr>
              <w:pStyle w:val="acctfourfigures"/>
              <w:tabs>
                <w:tab w:val="clear" w:pos="765"/>
                <w:tab w:val="decimal" w:pos="975"/>
              </w:tabs>
              <w:spacing w:line="240" w:lineRule="auto"/>
              <w:ind w:left="-43"/>
              <w:jc w:val="right"/>
              <w:rPr>
                <w:sz w:val="20"/>
              </w:rPr>
            </w:pPr>
            <w:r w:rsidRPr="00E71D9C">
              <w:rPr>
                <w:sz w:val="20"/>
              </w:rPr>
              <w:t>99,962</w:t>
            </w:r>
          </w:p>
        </w:tc>
        <w:tc>
          <w:tcPr>
            <w:tcW w:w="1800" w:type="dxa"/>
            <w:vAlign w:val="bottom"/>
          </w:tcPr>
          <w:p w14:paraId="1BF82F16" w14:textId="7D951581" w:rsidR="00B411D7" w:rsidRPr="00A22C72" w:rsidRDefault="00ED79E0" w:rsidP="00A22C72">
            <w:pPr>
              <w:pStyle w:val="acctfourfigures"/>
              <w:tabs>
                <w:tab w:val="clear" w:pos="765"/>
                <w:tab w:val="decimal" w:pos="1155"/>
              </w:tabs>
              <w:spacing w:line="240" w:lineRule="auto"/>
              <w:ind w:left="-43" w:right="330"/>
              <w:jc w:val="right"/>
              <w:rPr>
                <w:sz w:val="20"/>
              </w:rPr>
            </w:pPr>
            <w:r w:rsidRPr="00A22C72">
              <w:rPr>
                <w:sz w:val="20"/>
              </w:rPr>
              <w:t>-</w:t>
            </w:r>
          </w:p>
        </w:tc>
        <w:tc>
          <w:tcPr>
            <w:tcW w:w="1794" w:type="dxa"/>
            <w:vAlign w:val="bottom"/>
          </w:tcPr>
          <w:p w14:paraId="1B3312C5" w14:textId="5B670041" w:rsidR="00B411D7" w:rsidRPr="00A22C72" w:rsidRDefault="00ED79E0" w:rsidP="00A22C72">
            <w:pPr>
              <w:pStyle w:val="acctfourfigures"/>
              <w:tabs>
                <w:tab w:val="clear" w:pos="765"/>
                <w:tab w:val="decimal" w:pos="1155"/>
              </w:tabs>
              <w:spacing w:line="240" w:lineRule="auto"/>
              <w:ind w:left="-43" w:right="330"/>
              <w:jc w:val="right"/>
              <w:rPr>
                <w:sz w:val="20"/>
              </w:rPr>
            </w:pPr>
            <w:r w:rsidRPr="00A22C72">
              <w:rPr>
                <w:sz w:val="20"/>
              </w:rPr>
              <w:t>-</w:t>
            </w:r>
          </w:p>
        </w:tc>
        <w:tc>
          <w:tcPr>
            <w:tcW w:w="1258" w:type="dxa"/>
            <w:vAlign w:val="bottom"/>
          </w:tcPr>
          <w:p w14:paraId="1163D6C0" w14:textId="1981AA56" w:rsidR="00B411D7" w:rsidRPr="00A22C72" w:rsidRDefault="00ED79E0" w:rsidP="00E71D9C">
            <w:pPr>
              <w:pStyle w:val="acctfourfigures"/>
              <w:tabs>
                <w:tab w:val="clear" w:pos="765"/>
                <w:tab w:val="decimal" w:pos="795"/>
              </w:tabs>
              <w:spacing w:line="240" w:lineRule="auto"/>
              <w:ind w:left="-43"/>
              <w:jc w:val="right"/>
              <w:rPr>
                <w:sz w:val="20"/>
              </w:rPr>
            </w:pPr>
            <w:r w:rsidRPr="00A22C72">
              <w:rPr>
                <w:sz w:val="20"/>
              </w:rPr>
              <w:t>99,962</w:t>
            </w:r>
          </w:p>
        </w:tc>
        <w:tc>
          <w:tcPr>
            <w:tcW w:w="236" w:type="dxa"/>
            <w:gridSpan w:val="2"/>
            <w:vAlign w:val="bottom"/>
          </w:tcPr>
          <w:p w14:paraId="2AB398C2" w14:textId="524DCCCB" w:rsidR="00B411D7" w:rsidRPr="00A22C72" w:rsidRDefault="00B411D7" w:rsidP="00A22C72">
            <w:pPr>
              <w:pStyle w:val="acctfourfigures"/>
              <w:tabs>
                <w:tab w:val="clear" w:pos="765"/>
                <w:tab w:val="decimal" w:pos="595"/>
              </w:tabs>
              <w:spacing w:line="240" w:lineRule="auto"/>
              <w:ind w:left="-43" w:right="-86"/>
              <w:jc w:val="right"/>
              <w:rPr>
                <w:sz w:val="20"/>
              </w:rPr>
            </w:pPr>
          </w:p>
        </w:tc>
        <w:tc>
          <w:tcPr>
            <w:tcW w:w="941" w:type="dxa"/>
            <w:vAlign w:val="bottom"/>
          </w:tcPr>
          <w:p w14:paraId="46F80824" w14:textId="1E706E3A" w:rsidR="00B411D7" w:rsidRPr="00E71D9C" w:rsidRDefault="00ED79E0" w:rsidP="00E71D9C">
            <w:pPr>
              <w:pStyle w:val="acctfourfigures"/>
              <w:tabs>
                <w:tab w:val="clear" w:pos="765"/>
                <w:tab w:val="decimal" w:pos="1155"/>
              </w:tabs>
              <w:spacing w:line="240" w:lineRule="auto"/>
              <w:ind w:left="-43" w:right="255"/>
              <w:jc w:val="right"/>
              <w:rPr>
                <w:sz w:val="20"/>
              </w:rPr>
            </w:pPr>
            <w:r w:rsidRPr="00A22C72">
              <w:rPr>
                <w:sz w:val="20"/>
              </w:rPr>
              <w:t>-</w:t>
            </w:r>
          </w:p>
        </w:tc>
        <w:tc>
          <w:tcPr>
            <w:tcW w:w="271" w:type="dxa"/>
            <w:vAlign w:val="bottom"/>
          </w:tcPr>
          <w:p w14:paraId="345D39BA" w14:textId="3E8D8096" w:rsidR="00B411D7" w:rsidRPr="00A22C72" w:rsidRDefault="00B411D7" w:rsidP="00A22C72">
            <w:pPr>
              <w:pStyle w:val="Index1"/>
              <w:jc w:val="right"/>
              <w:rPr>
                <w:rFonts w:ascii="Times New Roman" w:hAnsi="Times New Roman" w:cs="Times New Roman"/>
                <w:sz w:val="20"/>
                <w:szCs w:val="20"/>
              </w:rPr>
            </w:pPr>
          </w:p>
        </w:tc>
        <w:tc>
          <w:tcPr>
            <w:tcW w:w="990" w:type="dxa"/>
            <w:vAlign w:val="bottom"/>
          </w:tcPr>
          <w:p w14:paraId="777C5694" w14:textId="5A415766" w:rsidR="00B411D7" w:rsidRPr="00A22C72" w:rsidRDefault="00ED79E0" w:rsidP="00E71D9C">
            <w:pPr>
              <w:pStyle w:val="acctfourfigures"/>
              <w:tabs>
                <w:tab w:val="clear" w:pos="765"/>
                <w:tab w:val="decimal" w:pos="773"/>
              </w:tabs>
              <w:spacing w:line="240" w:lineRule="auto"/>
              <w:ind w:left="-43"/>
              <w:jc w:val="right"/>
              <w:rPr>
                <w:sz w:val="20"/>
              </w:rPr>
            </w:pPr>
            <w:r w:rsidRPr="00A22C72">
              <w:rPr>
                <w:sz w:val="20"/>
              </w:rPr>
              <w:t>99,962</w:t>
            </w:r>
          </w:p>
        </w:tc>
        <w:tc>
          <w:tcPr>
            <w:tcW w:w="270" w:type="dxa"/>
            <w:vAlign w:val="bottom"/>
          </w:tcPr>
          <w:p w14:paraId="78126CF0" w14:textId="0B19512D" w:rsidR="00B411D7" w:rsidRPr="00A22C72" w:rsidRDefault="00B411D7" w:rsidP="00A22C72">
            <w:pPr>
              <w:tabs>
                <w:tab w:val="decimal" w:pos="595"/>
              </w:tabs>
              <w:spacing w:line="240" w:lineRule="auto"/>
              <w:ind w:left="-43" w:right="-86"/>
              <w:jc w:val="right"/>
              <w:rPr>
                <w:sz w:val="20"/>
              </w:rPr>
            </w:pPr>
          </w:p>
        </w:tc>
        <w:tc>
          <w:tcPr>
            <w:tcW w:w="1078" w:type="dxa"/>
            <w:vAlign w:val="bottom"/>
          </w:tcPr>
          <w:p w14:paraId="75EA3915" w14:textId="17C2C3F7" w:rsidR="00B411D7" w:rsidRPr="00A22C72" w:rsidRDefault="00ED79E0" w:rsidP="00E71D9C">
            <w:pPr>
              <w:pStyle w:val="acctfourfigures"/>
              <w:tabs>
                <w:tab w:val="clear" w:pos="765"/>
                <w:tab w:val="decimal" w:pos="1155"/>
              </w:tabs>
              <w:spacing w:line="240" w:lineRule="auto"/>
              <w:ind w:left="-43" w:right="255"/>
              <w:jc w:val="right"/>
              <w:rPr>
                <w:sz w:val="20"/>
              </w:rPr>
            </w:pPr>
            <w:r w:rsidRPr="00A22C72">
              <w:rPr>
                <w:sz w:val="20"/>
              </w:rPr>
              <w:t>-</w:t>
            </w:r>
          </w:p>
        </w:tc>
        <w:tc>
          <w:tcPr>
            <w:tcW w:w="236" w:type="dxa"/>
            <w:vAlign w:val="bottom"/>
          </w:tcPr>
          <w:p w14:paraId="359CCB3F" w14:textId="5F903ADA" w:rsidR="00B411D7" w:rsidRPr="00A22C72" w:rsidRDefault="00B411D7" w:rsidP="00A22C72">
            <w:pPr>
              <w:pStyle w:val="acctfourfigures"/>
              <w:tabs>
                <w:tab w:val="clear" w:pos="765"/>
                <w:tab w:val="decimal" w:pos="595"/>
              </w:tabs>
              <w:spacing w:line="240" w:lineRule="auto"/>
              <w:ind w:left="-43" w:right="-86"/>
              <w:jc w:val="right"/>
              <w:rPr>
                <w:sz w:val="20"/>
              </w:rPr>
            </w:pPr>
          </w:p>
        </w:tc>
        <w:tc>
          <w:tcPr>
            <w:tcW w:w="1120" w:type="dxa"/>
            <w:vAlign w:val="bottom"/>
          </w:tcPr>
          <w:p w14:paraId="5B2E0A06" w14:textId="25E4A164" w:rsidR="00B411D7" w:rsidRPr="00E71D9C" w:rsidRDefault="00ED79E0" w:rsidP="00E71D9C">
            <w:pPr>
              <w:pStyle w:val="acctfourfigures"/>
              <w:tabs>
                <w:tab w:val="clear" w:pos="765"/>
                <w:tab w:val="decimal" w:pos="773"/>
              </w:tabs>
              <w:spacing w:line="240" w:lineRule="auto"/>
              <w:ind w:left="-43"/>
              <w:jc w:val="right"/>
              <w:rPr>
                <w:sz w:val="20"/>
              </w:rPr>
            </w:pPr>
            <w:r w:rsidRPr="00A22C72">
              <w:rPr>
                <w:sz w:val="20"/>
              </w:rPr>
              <w:t>99,962</w:t>
            </w:r>
          </w:p>
        </w:tc>
      </w:tr>
      <w:tr w:rsidR="00F8042D" w:rsidRPr="00532E14" w14:paraId="079AC4C7" w14:textId="77777777" w:rsidTr="000442CB">
        <w:trPr>
          <w:trHeight w:val="20"/>
        </w:trPr>
        <w:tc>
          <w:tcPr>
            <w:tcW w:w="3600" w:type="dxa"/>
          </w:tcPr>
          <w:p w14:paraId="053B1E04" w14:textId="24E7370E" w:rsidR="00F8042D" w:rsidRPr="009B1128" w:rsidRDefault="00F8042D" w:rsidP="000518B3">
            <w:pPr>
              <w:spacing w:line="240" w:lineRule="auto"/>
              <w:ind w:left="160" w:right="-105" w:hanging="180"/>
              <w:rPr>
                <w:b/>
                <w:bCs/>
                <w:i/>
                <w:iCs/>
                <w:spacing w:val="-4"/>
                <w:sz w:val="20"/>
              </w:rPr>
            </w:pPr>
            <w:r w:rsidRPr="009B1128">
              <w:rPr>
                <w:spacing w:val="-4"/>
                <w:sz w:val="20"/>
              </w:rPr>
              <w:t xml:space="preserve">Derivative </w:t>
            </w:r>
            <w:r w:rsidR="004D218D" w:rsidRPr="009B1128">
              <w:rPr>
                <w:spacing w:val="-4"/>
                <w:sz w:val="20"/>
              </w:rPr>
              <w:t xml:space="preserve">assets </w:t>
            </w:r>
            <w:r w:rsidRPr="009B1128">
              <w:rPr>
                <w:spacing w:val="-4"/>
                <w:sz w:val="20"/>
              </w:rPr>
              <w:t>- cross currency swap</w:t>
            </w:r>
          </w:p>
        </w:tc>
        <w:tc>
          <w:tcPr>
            <w:tcW w:w="1350" w:type="dxa"/>
            <w:vAlign w:val="bottom"/>
          </w:tcPr>
          <w:p w14:paraId="47FB4057" w14:textId="1548EF9A" w:rsidR="00F8042D" w:rsidRPr="00E71D9C" w:rsidRDefault="00F8042D" w:rsidP="00E71D9C">
            <w:pPr>
              <w:pStyle w:val="acctfourfigures"/>
              <w:tabs>
                <w:tab w:val="clear" w:pos="765"/>
                <w:tab w:val="decimal" w:pos="975"/>
              </w:tabs>
              <w:spacing w:line="240" w:lineRule="auto"/>
              <w:ind w:left="-43"/>
              <w:jc w:val="right"/>
              <w:rPr>
                <w:sz w:val="20"/>
              </w:rPr>
            </w:pPr>
            <w:r w:rsidRPr="00E71D9C">
              <w:rPr>
                <w:sz w:val="20"/>
              </w:rPr>
              <w:t>96,00</w:t>
            </w:r>
            <w:r w:rsidR="000520EE">
              <w:rPr>
                <w:sz w:val="20"/>
              </w:rPr>
              <w:t>7</w:t>
            </w:r>
          </w:p>
        </w:tc>
        <w:tc>
          <w:tcPr>
            <w:tcW w:w="1800" w:type="dxa"/>
            <w:vAlign w:val="bottom"/>
          </w:tcPr>
          <w:p w14:paraId="0CE02EFD" w14:textId="77777777" w:rsidR="00F8042D" w:rsidRPr="00A22C72" w:rsidRDefault="00F8042D" w:rsidP="00A22C72">
            <w:pPr>
              <w:pStyle w:val="acctfourfigures"/>
              <w:tabs>
                <w:tab w:val="clear" w:pos="765"/>
                <w:tab w:val="decimal" w:pos="1155"/>
              </w:tabs>
              <w:spacing w:line="240" w:lineRule="auto"/>
              <w:ind w:left="-43" w:right="330"/>
              <w:jc w:val="right"/>
              <w:rPr>
                <w:sz w:val="20"/>
              </w:rPr>
            </w:pPr>
            <w:r w:rsidRPr="00A22C72">
              <w:rPr>
                <w:sz w:val="20"/>
              </w:rPr>
              <w:t>-</w:t>
            </w:r>
          </w:p>
        </w:tc>
        <w:tc>
          <w:tcPr>
            <w:tcW w:w="1794" w:type="dxa"/>
            <w:vAlign w:val="bottom"/>
          </w:tcPr>
          <w:p w14:paraId="0F774A2C" w14:textId="77777777" w:rsidR="00F8042D" w:rsidRPr="00A22C72" w:rsidRDefault="00F8042D" w:rsidP="00A22C72">
            <w:pPr>
              <w:pStyle w:val="acctfourfigures"/>
              <w:tabs>
                <w:tab w:val="clear" w:pos="765"/>
                <w:tab w:val="decimal" w:pos="1155"/>
              </w:tabs>
              <w:spacing w:line="240" w:lineRule="auto"/>
              <w:ind w:left="-43" w:right="330"/>
              <w:jc w:val="right"/>
              <w:rPr>
                <w:sz w:val="20"/>
              </w:rPr>
            </w:pPr>
            <w:r w:rsidRPr="00A22C72">
              <w:rPr>
                <w:sz w:val="20"/>
              </w:rPr>
              <w:t>-</w:t>
            </w:r>
          </w:p>
        </w:tc>
        <w:tc>
          <w:tcPr>
            <w:tcW w:w="1258" w:type="dxa"/>
            <w:vAlign w:val="bottom"/>
          </w:tcPr>
          <w:p w14:paraId="6E653E8B" w14:textId="29A72D04" w:rsidR="00F8042D" w:rsidRPr="00A22C72" w:rsidRDefault="00F8042D" w:rsidP="00E71D9C">
            <w:pPr>
              <w:pStyle w:val="acctfourfigures"/>
              <w:tabs>
                <w:tab w:val="clear" w:pos="765"/>
                <w:tab w:val="decimal" w:pos="795"/>
              </w:tabs>
              <w:spacing w:line="240" w:lineRule="auto"/>
              <w:ind w:left="-43"/>
              <w:jc w:val="right"/>
              <w:rPr>
                <w:sz w:val="20"/>
              </w:rPr>
            </w:pPr>
            <w:r w:rsidRPr="00A22C72">
              <w:rPr>
                <w:sz w:val="20"/>
              </w:rPr>
              <w:t>96,00</w:t>
            </w:r>
            <w:r w:rsidR="000520EE">
              <w:rPr>
                <w:sz w:val="20"/>
              </w:rPr>
              <w:t>7</w:t>
            </w:r>
          </w:p>
        </w:tc>
        <w:tc>
          <w:tcPr>
            <w:tcW w:w="236" w:type="dxa"/>
            <w:gridSpan w:val="2"/>
            <w:vAlign w:val="bottom"/>
          </w:tcPr>
          <w:p w14:paraId="3D1D3C0E" w14:textId="77777777" w:rsidR="00F8042D" w:rsidRPr="00A22C72" w:rsidRDefault="00F8042D" w:rsidP="00A22C72">
            <w:pPr>
              <w:pStyle w:val="acctfourfigures"/>
              <w:tabs>
                <w:tab w:val="clear" w:pos="765"/>
                <w:tab w:val="decimal" w:pos="595"/>
              </w:tabs>
              <w:spacing w:line="240" w:lineRule="auto"/>
              <w:ind w:left="-43" w:right="-86"/>
              <w:jc w:val="right"/>
              <w:rPr>
                <w:sz w:val="20"/>
              </w:rPr>
            </w:pPr>
          </w:p>
        </w:tc>
        <w:tc>
          <w:tcPr>
            <w:tcW w:w="941" w:type="dxa"/>
            <w:vAlign w:val="bottom"/>
          </w:tcPr>
          <w:p w14:paraId="2595ABBF" w14:textId="77777777" w:rsidR="00F8042D" w:rsidRPr="00E71D9C" w:rsidRDefault="00F8042D" w:rsidP="00E71D9C">
            <w:pPr>
              <w:pStyle w:val="acctfourfigures"/>
              <w:tabs>
                <w:tab w:val="clear" w:pos="765"/>
                <w:tab w:val="decimal" w:pos="1155"/>
              </w:tabs>
              <w:spacing w:line="240" w:lineRule="auto"/>
              <w:ind w:left="-43" w:right="255"/>
              <w:jc w:val="right"/>
              <w:rPr>
                <w:sz w:val="20"/>
              </w:rPr>
            </w:pPr>
            <w:r w:rsidRPr="00A22C72">
              <w:rPr>
                <w:sz w:val="20"/>
              </w:rPr>
              <w:t>-</w:t>
            </w:r>
          </w:p>
        </w:tc>
        <w:tc>
          <w:tcPr>
            <w:tcW w:w="271" w:type="dxa"/>
            <w:vAlign w:val="bottom"/>
          </w:tcPr>
          <w:p w14:paraId="79EA7CE0" w14:textId="77777777" w:rsidR="00F8042D" w:rsidRPr="00A22C72" w:rsidRDefault="00F8042D" w:rsidP="00A22C72">
            <w:pPr>
              <w:pStyle w:val="acctfourfigures"/>
              <w:tabs>
                <w:tab w:val="clear" w:pos="765"/>
                <w:tab w:val="decimal" w:pos="595"/>
              </w:tabs>
              <w:spacing w:line="240" w:lineRule="auto"/>
              <w:ind w:left="-43" w:right="-86"/>
              <w:jc w:val="right"/>
              <w:rPr>
                <w:sz w:val="20"/>
              </w:rPr>
            </w:pPr>
          </w:p>
        </w:tc>
        <w:tc>
          <w:tcPr>
            <w:tcW w:w="990" w:type="dxa"/>
            <w:vAlign w:val="bottom"/>
          </w:tcPr>
          <w:p w14:paraId="33C589F2" w14:textId="1EBC6B1F" w:rsidR="00F8042D" w:rsidRPr="00A22C72" w:rsidRDefault="00F8042D" w:rsidP="00E71D9C">
            <w:pPr>
              <w:pStyle w:val="acctfourfigures"/>
              <w:tabs>
                <w:tab w:val="clear" w:pos="765"/>
                <w:tab w:val="decimal" w:pos="773"/>
              </w:tabs>
              <w:spacing w:line="240" w:lineRule="auto"/>
              <w:ind w:left="-43"/>
              <w:jc w:val="right"/>
              <w:rPr>
                <w:sz w:val="20"/>
              </w:rPr>
            </w:pPr>
            <w:r w:rsidRPr="00A22C72">
              <w:rPr>
                <w:sz w:val="20"/>
              </w:rPr>
              <w:t>96,00</w:t>
            </w:r>
            <w:r w:rsidR="000520EE">
              <w:rPr>
                <w:sz w:val="20"/>
              </w:rPr>
              <w:t>7</w:t>
            </w:r>
          </w:p>
        </w:tc>
        <w:tc>
          <w:tcPr>
            <w:tcW w:w="270" w:type="dxa"/>
            <w:vAlign w:val="bottom"/>
          </w:tcPr>
          <w:p w14:paraId="3C49EA65" w14:textId="77777777" w:rsidR="00F8042D" w:rsidRPr="00A22C72" w:rsidRDefault="00F8042D" w:rsidP="00A22C72">
            <w:pPr>
              <w:tabs>
                <w:tab w:val="decimal" w:pos="595"/>
              </w:tabs>
              <w:spacing w:line="240" w:lineRule="auto"/>
              <w:ind w:left="-43" w:right="-86"/>
              <w:jc w:val="right"/>
              <w:rPr>
                <w:sz w:val="20"/>
              </w:rPr>
            </w:pPr>
          </w:p>
        </w:tc>
        <w:tc>
          <w:tcPr>
            <w:tcW w:w="1078" w:type="dxa"/>
            <w:vAlign w:val="bottom"/>
          </w:tcPr>
          <w:p w14:paraId="7AB20A97" w14:textId="77777777" w:rsidR="00F8042D" w:rsidRPr="00A22C72" w:rsidRDefault="00F8042D" w:rsidP="00E71D9C">
            <w:pPr>
              <w:pStyle w:val="acctfourfigures"/>
              <w:tabs>
                <w:tab w:val="clear" w:pos="765"/>
                <w:tab w:val="decimal" w:pos="1155"/>
              </w:tabs>
              <w:spacing w:line="240" w:lineRule="auto"/>
              <w:ind w:left="-43" w:right="255"/>
              <w:jc w:val="right"/>
              <w:rPr>
                <w:sz w:val="20"/>
              </w:rPr>
            </w:pPr>
            <w:r w:rsidRPr="00A22C72">
              <w:rPr>
                <w:sz w:val="20"/>
              </w:rPr>
              <w:t>-</w:t>
            </w:r>
          </w:p>
        </w:tc>
        <w:tc>
          <w:tcPr>
            <w:tcW w:w="236" w:type="dxa"/>
            <w:vAlign w:val="bottom"/>
          </w:tcPr>
          <w:p w14:paraId="1B4D4442" w14:textId="77777777" w:rsidR="00F8042D" w:rsidRPr="00A22C72" w:rsidRDefault="00F8042D" w:rsidP="00A22C72">
            <w:pPr>
              <w:pStyle w:val="acctfourfigures"/>
              <w:tabs>
                <w:tab w:val="clear" w:pos="765"/>
                <w:tab w:val="decimal" w:pos="595"/>
              </w:tabs>
              <w:spacing w:line="240" w:lineRule="auto"/>
              <w:ind w:left="-43" w:right="-86"/>
              <w:jc w:val="right"/>
              <w:rPr>
                <w:sz w:val="20"/>
              </w:rPr>
            </w:pPr>
          </w:p>
        </w:tc>
        <w:tc>
          <w:tcPr>
            <w:tcW w:w="1120" w:type="dxa"/>
            <w:vAlign w:val="bottom"/>
          </w:tcPr>
          <w:p w14:paraId="7E406620" w14:textId="19B0CE94" w:rsidR="00F8042D" w:rsidRPr="00A22C72" w:rsidRDefault="00F8042D" w:rsidP="00E71D9C">
            <w:pPr>
              <w:pStyle w:val="acctfourfigures"/>
              <w:tabs>
                <w:tab w:val="clear" w:pos="765"/>
                <w:tab w:val="decimal" w:pos="773"/>
              </w:tabs>
              <w:spacing w:line="240" w:lineRule="auto"/>
              <w:ind w:left="-43"/>
              <w:jc w:val="right"/>
              <w:rPr>
                <w:sz w:val="20"/>
              </w:rPr>
            </w:pPr>
            <w:r w:rsidRPr="00A22C72">
              <w:rPr>
                <w:sz w:val="20"/>
              </w:rPr>
              <w:t>96,00</w:t>
            </w:r>
            <w:r w:rsidR="000520EE">
              <w:rPr>
                <w:sz w:val="20"/>
              </w:rPr>
              <w:t>7</w:t>
            </w:r>
          </w:p>
        </w:tc>
      </w:tr>
      <w:tr w:rsidR="00B411D7" w:rsidRPr="00532E14" w14:paraId="3887E69C" w14:textId="77777777" w:rsidTr="000442CB">
        <w:trPr>
          <w:trHeight w:val="20"/>
        </w:trPr>
        <w:tc>
          <w:tcPr>
            <w:tcW w:w="3600" w:type="dxa"/>
          </w:tcPr>
          <w:p w14:paraId="78561E94" w14:textId="77777777" w:rsidR="00B411D7" w:rsidRPr="00532E14" w:rsidRDefault="00B411D7" w:rsidP="001B3EB9">
            <w:pPr>
              <w:spacing w:line="240" w:lineRule="auto"/>
              <w:ind w:left="160" w:right="-90" w:hanging="180"/>
              <w:rPr>
                <w:b/>
                <w:bCs/>
                <w:i/>
                <w:iCs/>
                <w:sz w:val="20"/>
              </w:rPr>
            </w:pPr>
          </w:p>
        </w:tc>
        <w:tc>
          <w:tcPr>
            <w:tcW w:w="1350" w:type="dxa"/>
            <w:vAlign w:val="bottom"/>
          </w:tcPr>
          <w:p w14:paraId="1AE0080F" w14:textId="77777777" w:rsidR="00B411D7" w:rsidRPr="00A22C72" w:rsidRDefault="00B411D7" w:rsidP="00A22C72">
            <w:pPr>
              <w:pStyle w:val="acctfourfigures"/>
              <w:tabs>
                <w:tab w:val="clear" w:pos="765"/>
                <w:tab w:val="decimal" w:pos="796"/>
                <w:tab w:val="decimal" w:pos="974"/>
              </w:tabs>
              <w:spacing w:line="240" w:lineRule="auto"/>
              <w:ind w:left="-43" w:right="-86"/>
              <w:jc w:val="right"/>
              <w:rPr>
                <w:sz w:val="20"/>
              </w:rPr>
            </w:pPr>
          </w:p>
        </w:tc>
        <w:tc>
          <w:tcPr>
            <w:tcW w:w="1800" w:type="dxa"/>
            <w:vAlign w:val="bottom"/>
          </w:tcPr>
          <w:p w14:paraId="1FA1D755" w14:textId="77777777" w:rsidR="00B411D7" w:rsidRPr="00A22C72" w:rsidRDefault="00B411D7" w:rsidP="00A22C72">
            <w:pPr>
              <w:pStyle w:val="acctfourfigures"/>
              <w:tabs>
                <w:tab w:val="clear" w:pos="765"/>
                <w:tab w:val="decimal" w:pos="1155"/>
              </w:tabs>
              <w:spacing w:line="240" w:lineRule="auto"/>
              <w:ind w:left="-43" w:right="330"/>
              <w:jc w:val="right"/>
              <w:rPr>
                <w:sz w:val="20"/>
              </w:rPr>
            </w:pPr>
          </w:p>
        </w:tc>
        <w:tc>
          <w:tcPr>
            <w:tcW w:w="1794" w:type="dxa"/>
            <w:vAlign w:val="bottom"/>
          </w:tcPr>
          <w:p w14:paraId="1ECE8DFB" w14:textId="77777777" w:rsidR="00B411D7" w:rsidRPr="00A22C72" w:rsidRDefault="00B411D7" w:rsidP="00A22C72">
            <w:pPr>
              <w:pStyle w:val="acctfourfigures"/>
              <w:tabs>
                <w:tab w:val="clear" w:pos="765"/>
                <w:tab w:val="decimal" w:pos="595"/>
              </w:tabs>
              <w:spacing w:line="240" w:lineRule="auto"/>
              <w:ind w:left="-43" w:right="-86"/>
              <w:jc w:val="right"/>
              <w:rPr>
                <w:sz w:val="20"/>
              </w:rPr>
            </w:pPr>
          </w:p>
        </w:tc>
        <w:tc>
          <w:tcPr>
            <w:tcW w:w="1258" w:type="dxa"/>
            <w:vAlign w:val="bottom"/>
          </w:tcPr>
          <w:p w14:paraId="75298F33" w14:textId="77777777" w:rsidR="00B411D7" w:rsidRPr="00A22C72" w:rsidRDefault="00B411D7" w:rsidP="00E71D9C">
            <w:pPr>
              <w:pStyle w:val="acctfourfigures"/>
              <w:tabs>
                <w:tab w:val="clear" w:pos="765"/>
                <w:tab w:val="decimal" w:pos="795"/>
              </w:tabs>
              <w:spacing w:line="240" w:lineRule="auto"/>
              <w:ind w:left="-43"/>
              <w:jc w:val="right"/>
              <w:rPr>
                <w:sz w:val="20"/>
              </w:rPr>
            </w:pPr>
          </w:p>
        </w:tc>
        <w:tc>
          <w:tcPr>
            <w:tcW w:w="236" w:type="dxa"/>
            <w:gridSpan w:val="2"/>
            <w:vAlign w:val="bottom"/>
          </w:tcPr>
          <w:p w14:paraId="60850379" w14:textId="77777777" w:rsidR="00B411D7" w:rsidRPr="00A22C72" w:rsidRDefault="00B411D7" w:rsidP="00A22C72">
            <w:pPr>
              <w:pStyle w:val="acctfourfigures"/>
              <w:tabs>
                <w:tab w:val="clear" w:pos="765"/>
                <w:tab w:val="decimal" w:pos="595"/>
              </w:tabs>
              <w:spacing w:line="240" w:lineRule="auto"/>
              <w:ind w:left="-43" w:right="-86"/>
              <w:jc w:val="right"/>
              <w:rPr>
                <w:sz w:val="20"/>
              </w:rPr>
            </w:pPr>
          </w:p>
        </w:tc>
        <w:tc>
          <w:tcPr>
            <w:tcW w:w="941" w:type="dxa"/>
            <w:vAlign w:val="bottom"/>
          </w:tcPr>
          <w:p w14:paraId="69E322E7" w14:textId="77777777" w:rsidR="00B411D7" w:rsidRPr="00A22C72" w:rsidRDefault="00B411D7" w:rsidP="00E71D9C">
            <w:pPr>
              <w:pStyle w:val="acctfourfigures"/>
              <w:tabs>
                <w:tab w:val="clear" w:pos="765"/>
                <w:tab w:val="decimal" w:pos="1155"/>
              </w:tabs>
              <w:spacing w:line="240" w:lineRule="auto"/>
              <w:ind w:left="-43" w:right="255"/>
              <w:jc w:val="right"/>
              <w:rPr>
                <w:sz w:val="20"/>
              </w:rPr>
            </w:pPr>
          </w:p>
        </w:tc>
        <w:tc>
          <w:tcPr>
            <w:tcW w:w="271" w:type="dxa"/>
            <w:vAlign w:val="bottom"/>
          </w:tcPr>
          <w:p w14:paraId="49BEF1FA" w14:textId="77777777" w:rsidR="00B411D7" w:rsidRPr="00A22C72" w:rsidRDefault="00B411D7" w:rsidP="00A22C72">
            <w:pPr>
              <w:pStyle w:val="acctfourfigures"/>
              <w:tabs>
                <w:tab w:val="clear" w:pos="765"/>
                <w:tab w:val="decimal" w:pos="595"/>
              </w:tabs>
              <w:spacing w:line="240" w:lineRule="auto"/>
              <w:ind w:left="-43" w:right="-86"/>
              <w:jc w:val="right"/>
              <w:rPr>
                <w:sz w:val="20"/>
              </w:rPr>
            </w:pPr>
          </w:p>
        </w:tc>
        <w:tc>
          <w:tcPr>
            <w:tcW w:w="990" w:type="dxa"/>
            <w:vAlign w:val="bottom"/>
          </w:tcPr>
          <w:p w14:paraId="3D55D98A" w14:textId="77777777" w:rsidR="00B411D7" w:rsidRPr="00A22C72" w:rsidRDefault="00B411D7" w:rsidP="00E71D9C">
            <w:pPr>
              <w:pStyle w:val="acctfourfigures"/>
              <w:tabs>
                <w:tab w:val="clear" w:pos="765"/>
                <w:tab w:val="decimal" w:pos="773"/>
              </w:tabs>
              <w:spacing w:line="240" w:lineRule="auto"/>
              <w:ind w:left="-43"/>
              <w:jc w:val="right"/>
              <w:rPr>
                <w:sz w:val="20"/>
              </w:rPr>
            </w:pPr>
          </w:p>
        </w:tc>
        <w:tc>
          <w:tcPr>
            <w:tcW w:w="270" w:type="dxa"/>
            <w:vAlign w:val="bottom"/>
          </w:tcPr>
          <w:p w14:paraId="2187552E" w14:textId="77777777" w:rsidR="00B411D7" w:rsidRPr="00A22C72" w:rsidRDefault="00B411D7" w:rsidP="00A22C72">
            <w:pPr>
              <w:tabs>
                <w:tab w:val="decimal" w:pos="595"/>
              </w:tabs>
              <w:spacing w:line="240" w:lineRule="auto"/>
              <w:ind w:left="-43" w:right="-86"/>
              <w:jc w:val="right"/>
              <w:rPr>
                <w:sz w:val="20"/>
              </w:rPr>
            </w:pPr>
          </w:p>
        </w:tc>
        <w:tc>
          <w:tcPr>
            <w:tcW w:w="1078" w:type="dxa"/>
            <w:vAlign w:val="bottom"/>
          </w:tcPr>
          <w:p w14:paraId="5FDB9B94" w14:textId="77777777" w:rsidR="00B411D7" w:rsidRPr="00A22C72" w:rsidRDefault="00B411D7" w:rsidP="00A22C72">
            <w:pPr>
              <w:pStyle w:val="acctfourfigures"/>
              <w:tabs>
                <w:tab w:val="clear" w:pos="765"/>
                <w:tab w:val="decimal" w:pos="945"/>
              </w:tabs>
              <w:spacing w:line="240" w:lineRule="auto"/>
              <w:ind w:left="-43" w:right="-105"/>
              <w:jc w:val="right"/>
              <w:rPr>
                <w:sz w:val="20"/>
              </w:rPr>
            </w:pPr>
          </w:p>
        </w:tc>
        <w:tc>
          <w:tcPr>
            <w:tcW w:w="236" w:type="dxa"/>
            <w:vAlign w:val="bottom"/>
          </w:tcPr>
          <w:p w14:paraId="06EC5CC1" w14:textId="77777777" w:rsidR="00B411D7" w:rsidRPr="00A22C72" w:rsidRDefault="00B411D7" w:rsidP="00A22C72">
            <w:pPr>
              <w:pStyle w:val="acctfourfigures"/>
              <w:tabs>
                <w:tab w:val="clear" w:pos="765"/>
                <w:tab w:val="decimal" w:pos="595"/>
              </w:tabs>
              <w:spacing w:line="240" w:lineRule="auto"/>
              <w:ind w:left="-43" w:right="-86"/>
              <w:jc w:val="right"/>
              <w:rPr>
                <w:sz w:val="20"/>
              </w:rPr>
            </w:pPr>
          </w:p>
        </w:tc>
        <w:tc>
          <w:tcPr>
            <w:tcW w:w="1120" w:type="dxa"/>
            <w:vAlign w:val="bottom"/>
          </w:tcPr>
          <w:p w14:paraId="34AEFF60" w14:textId="77777777" w:rsidR="00B411D7" w:rsidRPr="00A22C72" w:rsidRDefault="00B411D7" w:rsidP="00E71D9C">
            <w:pPr>
              <w:pStyle w:val="acctfourfigures"/>
              <w:tabs>
                <w:tab w:val="clear" w:pos="765"/>
                <w:tab w:val="decimal" w:pos="773"/>
              </w:tabs>
              <w:spacing w:line="240" w:lineRule="auto"/>
              <w:ind w:left="-43"/>
              <w:jc w:val="right"/>
              <w:rPr>
                <w:sz w:val="20"/>
              </w:rPr>
            </w:pPr>
          </w:p>
        </w:tc>
      </w:tr>
      <w:tr w:rsidR="00B411D7" w:rsidRPr="00532E14" w14:paraId="6417C82B" w14:textId="77777777" w:rsidTr="000442CB">
        <w:trPr>
          <w:trHeight w:val="20"/>
        </w:trPr>
        <w:tc>
          <w:tcPr>
            <w:tcW w:w="3600" w:type="dxa"/>
          </w:tcPr>
          <w:p w14:paraId="27C390BC" w14:textId="650EE0B5" w:rsidR="00B411D7" w:rsidRPr="00532E14" w:rsidRDefault="00B411D7" w:rsidP="001B3EB9">
            <w:pPr>
              <w:spacing w:line="240" w:lineRule="auto"/>
              <w:ind w:right="-90"/>
              <w:rPr>
                <w:b/>
                <w:bCs/>
                <w:i/>
                <w:iCs/>
                <w:sz w:val="20"/>
              </w:rPr>
            </w:pPr>
            <w:r w:rsidRPr="00532E14">
              <w:rPr>
                <w:b/>
                <w:bCs/>
                <w:i/>
                <w:iCs/>
                <w:sz w:val="20"/>
              </w:rPr>
              <w:t>Financial liabilities</w:t>
            </w:r>
          </w:p>
        </w:tc>
        <w:tc>
          <w:tcPr>
            <w:tcW w:w="1350" w:type="dxa"/>
            <w:vAlign w:val="bottom"/>
          </w:tcPr>
          <w:p w14:paraId="14945371" w14:textId="77777777" w:rsidR="00B411D7" w:rsidRPr="00A22C72" w:rsidRDefault="00B411D7" w:rsidP="00A22C72">
            <w:pPr>
              <w:pStyle w:val="acctfourfigures"/>
              <w:tabs>
                <w:tab w:val="clear" w:pos="765"/>
                <w:tab w:val="decimal" w:pos="796"/>
                <w:tab w:val="decimal" w:pos="974"/>
              </w:tabs>
              <w:spacing w:line="240" w:lineRule="auto"/>
              <w:ind w:left="-43" w:right="-86"/>
              <w:jc w:val="right"/>
              <w:rPr>
                <w:sz w:val="20"/>
              </w:rPr>
            </w:pPr>
          </w:p>
        </w:tc>
        <w:tc>
          <w:tcPr>
            <w:tcW w:w="1800" w:type="dxa"/>
            <w:vAlign w:val="bottom"/>
          </w:tcPr>
          <w:p w14:paraId="1951D30C" w14:textId="77777777" w:rsidR="00B411D7" w:rsidRPr="00A22C72" w:rsidRDefault="00B411D7" w:rsidP="00A22C72">
            <w:pPr>
              <w:pStyle w:val="acctfourfigures"/>
              <w:tabs>
                <w:tab w:val="clear" w:pos="765"/>
                <w:tab w:val="decimal" w:pos="1155"/>
              </w:tabs>
              <w:spacing w:line="240" w:lineRule="auto"/>
              <w:ind w:left="-43" w:right="330"/>
              <w:jc w:val="right"/>
              <w:rPr>
                <w:sz w:val="20"/>
              </w:rPr>
            </w:pPr>
          </w:p>
        </w:tc>
        <w:tc>
          <w:tcPr>
            <w:tcW w:w="1794" w:type="dxa"/>
            <w:vAlign w:val="bottom"/>
          </w:tcPr>
          <w:p w14:paraId="731A214A" w14:textId="77777777" w:rsidR="00B411D7" w:rsidRPr="00A22C72" w:rsidRDefault="00B411D7" w:rsidP="00A22C72">
            <w:pPr>
              <w:pStyle w:val="acctfourfigures"/>
              <w:tabs>
                <w:tab w:val="clear" w:pos="765"/>
                <w:tab w:val="decimal" w:pos="595"/>
              </w:tabs>
              <w:spacing w:line="240" w:lineRule="auto"/>
              <w:ind w:left="-43" w:right="-86"/>
              <w:jc w:val="right"/>
              <w:rPr>
                <w:sz w:val="20"/>
              </w:rPr>
            </w:pPr>
          </w:p>
        </w:tc>
        <w:tc>
          <w:tcPr>
            <w:tcW w:w="1258" w:type="dxa"/>
            <w:vAlign w:val="bottom"/>
          </w:tcPr>
          <w:p w14:paraId="4C7BFAFC" w14:textId="77777777" w:rsidR="00B411D7" w:rsidRPr="00A22C72" w:rsidRDefault="00B411D7" w:rsidP="00E71D9C">
            <w:pPr>
              <w:pStyle w:val="acctfourfigures"/>
              <w:tabs>
                <w:tab w:val="clear" w:pos="765"/>
                <w:tab w:val="decimal" w:pos="795"/>
              </w:tabs>
              <w:spacing w:line="240" w:lineRule="auto"/>
              <w:ind w:left="-43"/>
              <w:jc w:val="right"/>
              <w:rPr>
                <w:sz w:val="20"/>
              </w:rPr>
            </w:pPr>
          </w:p>
        </w:tc>
        <w:tc>
          <w:tcPr>
            <w:tcW w:w="236" w:type="dxa"/>
            <w:gridSpan w:val="2"/>
            <w:vAlign w:val="bottom"/>
          </w:tcPr>
          <w:p w14:paraId="1A59FEC7" w14:textId="77777777" w:rsidR="00B411D7" w:rsidRPr="00A22C72" w:rsidRDefault="00B411D7" w:rsidP="00A22C72">
            <w:pPr>
              <w:pStyle w:val="acctfourfigures"/>
              <w:tabs>
                <w:tab w:val="clear" w:pos="765"/>
                <w:tab w:val="decimal" w:pos="595"/>
              </w:tabs>
              <w:spacing w:line="240" w:lineRule="auto"/>
              <w:ind w:left="-43" w:right="-86"/>
              <w:jc w:val="right"/>
              <w:rPr>
                <w:sz w:val="20"/>
              </w:rPr>
            </w:pPr>
          </w:p>
        </w:tc>
        <w:tc>
          <w:tcPr>
            <w:tcW w:w="941" w:type="dxa"/>
            <w:vAlign w:val="bottom"/>
          </w:tcPr>
          <w:p w14:paraId="098FDC1B" w14:textId="77777777" w:rsidR="00B411D7" w:rsidRPr="00A22C72" w:rsidRDefault="00B411D7" w:rsidP="00E71D9C">
            <w:pPr>
              <w:pStyle w:val="acctfourfigures"/>
              <w:tabs>
                <w:tab w:val="clear" w:pos="765"/>
                <w:tab w:val="decimal" w:pos="1155"/>
              </w:tabs>
              <w:spacing w:line="240" w:lineRule="auto"/>
              <w:ind w:left="-43" w:right="255"/>
              <w:jc w:val="right"/>
              <w:rPr>
                <w:sz w:val="20"/>
              </w:rPr>
            </w:pPr>
          </w:p>
        </w:tc>
        <w:tc>
          <w:tcPr>
            <w:tcW w:w="271" w:type="dxa"/>
            <w:vAlign w:val="bottom"/>
          </w:tcPr>
          <w:p w14:paraId="6EFBBA0B" w14:textId="77777777" w:rsidR="00B411D7" w:rsidRPr="00A22C72" w:rsidRDefault="00B411D7" w:rsidP="00A22C72">
            <w:pPr>
              <w:pStyle w:val="acctfourfigures"/>
              <w:tabs>
                <w:tab w:val="clear" w:pos="765"/>
                <w:tab w:val="decimal" w:pos="595"/>
              </w:tabs>
              <w:spacing w:line="240" w:lineRule="auto"/>
              <w:ind w:left="-43" w:right="-86"/>
              <w:jc w:val="right"/>
              <w:rPr>
                <w:sz w:val="20"/>
              </w:rPr>
            </w:pPr>
          </w:p>
        </w:tc>
        <w:tc>
          <w:tcPr>
            <w:tcW w:w="990" w:type="dxa"/>
            <w:vAlign w:val="bottom"/>
          </w:tcPr>
          <w:p w14:paraId="4A1D27B7" w14:textId="77777777" w:rsidR="00B411D7" w:rsidRPr="00A22C72" w:rsidRDefault="00B411D7" w:rsidP="00E71D9C">
            <w:pPr>
              <w:pStyle w:val="acctfourfigures"/>
              <w:tabs>
                <w:tab w:val="clear" w:pos="765"/>
                <w:tab w:val="decimal" w:pos="773"/>
              </w:tabs>
              <w:spacing w:line="240" w:lineRule="auto"/>
              <w:ind w:left="-43"/>
              <w:jc w:val="right"/>
              <w:rPr>
                <w:sz w:val="20"/>
              </w:rPr>
            </w:pPr>
          </w:p>
        </w:tc>
        <w:tc>
          <w:tcPr>
            <w:tcW w:w="270" w:type="dxa"/>
            <w:vAlign w:val="bottom"/>
          </w:tcPr>
          <w:p w14:paraId="5B896AB9" w14:textId="77777777" w:rsidR="00B411D7" w:rsidRPr="00A22C72" w:rsidRDefault="00B411D7" w:rsidP="00A22C72">
            <w:pPr>
              <w:tabs>
                <w:tab w:val="decimal" w:pos="595"/>
              </w:tabs>
              <w:spacing w:line="240" w:lineRule="auto"/>
              <w:ind w:left="-43" w:right="-86"/>
              <w:jc w:val="right"/>
              <w:rPr>
                <w:sz w:val="20"/>
              </w:rPr>
            </w:pPr>
          </w:p>
        </w:tc>
        <w:tc>
          <w:tcPr>
            <w:tcW w:w="1078" w:type="dxa"/>
            <w:vAlign w:val="bottom"/>
          </w:tcPr>
          <w:p w14:paraId="41D033D7" w14:textId="77777777" w:rsidR="00B411D7" w:rsidRPr="00A22C72" w:rsidRDefault="00B411D7" w:rsidP="00A22C72">
            <w:pPr>
              <w:pStyle w:val="acctfourfigures"/>
              <w:tabs>
                <w:tab w:val="clear" w:pos="765"/>
                <w:tab w:val="decimal" w:pos="945"/>
              </w:tabs>
              <w:spacing w:line="240" w:lineRule="auto"/>
              <w:ind w:left="-43" w:right="-105"/>
              <w:jc w:val="right"/>
              <w:rPr>
                <w:sz w:val="20"/>
              </w:rPr>
            </w:pPr>
          </w:p>
        </w:tc>
        <w:tc>
          <w:tcPr>
            <w:tcW w:w="236" w:type="dxa"/>
            <w:vAlign w:val="bottom"/>
          </w:tcPr>
          <w:p w14:paraId="6B61A9E0" w14:textId="77777777" w:rsidR="00B411D7" w:rsidRPr="00A22C72" w:rsidRDefault="00B411D7" w:rsidP="00A22C72">
            <w:pPr>
              <w:pStyle w:val="acctfourfigures"/>
              <w:tabs>
                <w:tab w:val="clear" w:pos="765"/>
                <w:tab w:val="decimal" w:pos="595"/>
              </w:tabs>
              <w:spacing w:line="240" w:lineRule="auto"/>
              <w:ind w:left="-43" w:right="-86"/>
              <w:jc w:val="right"/>
              <w:rPr>
                <w:sz w:val="20"/>
              </w:rPr>
            </w:pPr>
          </w:p>
        </w:tc>
        <w:tc>
          <w:tcPr>
            <w:tcW w:w="1120" w:type="dxa"/>
            <w:vAlign w:val="bottom"/>
          </w:tcPr>
          <w:p w14:paraId="1CBEF05C" w14:textId="77777777" w:rsidR="00B411D7" w:rsidRPr="00A22C72" w:rsidRDefault="00B411D7" w:rsidP="00E71D9C">
            <w:pPr>
              <w:pStyle w:val="acctfourfigures"/>
              <w:tabs>
                <w:tab w:val="clear" w:pos="765"/>
                <w:tab w:val="decimal" w:pos="773"/>
              </w:tabs>
              <w:spacing w:line="240" w:lineRule="auto"/>
              <w:ind w:left="-43"/>
              <w:jc w:val="right"/>
              <w:rPr>
                <w:sz w:val="20"/>
              </w:rPr>
            </w:pPr>
          </w:p>
        </w:tc>
      </w:tr>
      <w:tr w:rsidR="00B411D7" w:rsidRPr="00532E14" w14:paraId="480655B2" w14:textId="77777777" w:rsidTr="000442CB">
        <w:trPr>
          <w:trHeight w:val="20"/>
        </w:trPr>
        <w:tc>
          <w:tcPr>
            <w:tcW w:w="3600" w:type="dxa"/>
          </w:tcPr>
          <w:p w14:paraId="106589F3" w14:textId="6A3C04AD" w:rsidR="00B411D7" w:rsidRPr="00532E14" w:rsidRDefault="00B411D7" w:rsidP="001B3EB9">
            <w:pPr>
              <w:spacing w:line="240" w:lineRule="auto"/>
              <w:ind w:left="160" w:right="-90" w:hanging="180"/>
              <w:rPr>
                <w:b/>
                <w:bCs/>
                <w:i/>
                <w:iCs/>
                <w:sz w:val="20"/>
              </w:rPr>
            </w:pPr>
            <w:r w:rsidRPr="00532E14">
              <w:rPr>
                <w:sz w:val="20"/>
                <w:lang w:val="en-US" w:bidi="th-TH"/>
              </w:rPr>
              <w:t>Current portion of lo</w:t>
            </w:r>
            <w:r w:rsidRPr="00532E14">
              <w:rPr>
                <w:sz w:val="20"/>
              </w:rPr>
              <w:t>ng-term loans from financial institution</w:t>
            </w:r>
          </w:p>
        </w:tc>
        <w:tc>
          <w:tcPr>
            <w:tcW w:w="1350" w:type="dxa"/>
            <w:vAlign w:val="bottom"/>
          </w:tcPr>
          <w:p w14:paraId="2269DCC3" w14:textId="4F1037D1" w:rsidR="00B411D7" w:rsidRPr="00A22C72" w:rsidRDefault="00ED79E0" w:rsidP="006D5065">
            <w:pPr>
              <w:pStyle w:val="acctfourfigures"/>
              <w:tabs>
                <w:tab w:val="clear" w:pos="765"/>
                <w:tab w:val="decimal" w:pos="1155"/>
              </w:tabs>
              <w:spacing w:line="240" w:lineRule="auto"/>
              <w:ind w:left="-43" w:right="245"/>
              <w:jc w:val="right"/>
              <w:rPr>
                <w:sz w:val="20"/>
                <w:lang w:val="en-US" w:eastAsia="zh-CN" w:bidi="th-TH"/>
              </w:rPr>
            </w:pPr>
            <w:r w:rsidRPr="00A22C72">
              <w:rPr>
                <w:sz w:val="20"/>
              </w:rPr>
              <w:t>-</w:t>
            </w:r>
          </w:p>
        </w:tc>
        <w:tc>
          <w:tcPr>
            <w:tcW w:w="1800" w:type="dxa"/>
            <w:vAlign w:val="bottom"/>
          </w:tcPr>
          <w:p w14:paraId="5246E221" w14:textId="3C3A397F" w:rsidR="00B411D7" w:rsidRPr="00A22C72" w:rsidRDefault="00ED79E0" w:rsidP="00A22C72">
            <w:pPr>
              <w:pStyle w:val="acctfourfigures"/>
              <w:tabs>
                <w:tab w:val="clear" w:pos="765"/>
                <w:tab w:val="decimal" w:pos="1155"/>
              </w:tabs>
              <w:spacing w:line="240" w:lineRule="auto"/>
              <w:ind w:left="-43" w:right="330"/>
              <w:jc w:val="right"/>
              <w:rPr>
                <w:sz w:val="20"/>
              </w:rPr>
            </w:pPr>
            <w:r w:rsidRPr="00A22C72">
              <w:rPr>
                <w:sz w:val="20"/>
              </w:rPr>
              <w:t xml:space="preserve">                      -</w:t>
            </w:r>
          </w:p>
        </w:tc>
        <w:tc>
          <w:tcPr>
            <w:tcW w:w="1794" w:type="dxa"/>
            <w:vAlign w:val="bottom"/>
          </w:tcPr>
          <w:p w14:paraId="7579BEC9" w14:textId="20BC9E8C" w:rsidR="00B411D7" w:rsidRPr="00A22C72" w:rsidRDefault="00ED79E0" w:rsidP="00A22C72">
            <w:pPr>
              <w:pStyle w:val="acctfourfigures"/>
              <w:tabs>
                <w:tab w:val="clear" w:pos="765"/>
                <w:tab w:val="decimal" w:pos="1065"/>
              </w:tabs>
              <w:spacing w:line="240" w:lineRule="auto"/>
              <w:ind w:left="-43" w:right="60"/>
              <w:jc w:val="right"/>
              <w:rPr>
                <w:sz w:val="20"/>
              </w:rPr>
            </w:pPr>
            <w:r w:rsidRPr="00A22C72">
              <w:rPr>
                <w:sz w:val="20"/>
              </w:rPr>
              <w:t>21,118,319</w:t>
            </w:r>
          </w:p>
        </w:tc>
        <w:tc>
          <w:tcPr>
            <w:tcW w:w="1258" w:type="dxa"/>
            <w:vAlign w:val="bottom"/>
          </w:tcPr>
          <w:p w14:paraId="6404CB61" w14:textId="7F1B196D" w:rsidR="00B411D7" w:rsidRPr="00A22C72" w:rsidRDefault="00ED79E0" w:rsidP="00E71D9C">
            <w:pPr>
              <w:pStyle w:val="acctfourfigures"/>
              <w:tabs>
                <w:tab w:val="clear" w:pos="765"/>
                <w:tab w:val="decimal" w:pos="795"/>
              </w:tabs>
              <w:spacing w:line="240" w:lineRule="auto"/>
              <w:ind w:left="-43"/>
              <w:jc w:val="right"/>
              <w:rPr>
                <w:sz w:val="20"/>
              </w:rPr>
            </w:pPr>
            <w:r w:rsidRPr="00A22C72">
              <w:rPr>
                <w:sz w:val="20"/>
              </w:rPr>
              <w:t>21,118,319</w:t>
            </w:r>
          </w:p>
        </w:tc>
        <w:tc>
          <w:tcPr>
            <w:tcW w:w="236" w:type="dxa"/>
            <w:gridSpan w:val="2"/>
            <w:vAlign w:val="bottom"/>
          </w:tcPr>
          <w:p w14:paraId="249F6126" w14:textId="3299D8C2" w:rsidR="00B411D7" w:rsidRPr="00A22C72" w:rsidRDefault="00B411D7" w:rsidP="00A22C72">
            <w:pPr>
              <w:pStyle w:val="acctfourfigures"/>
              <w:tabs>
                <w:tab w:val="clear" w:pos="765"/>
                <w:tab w:val="decimal" w:pos="595"/>
              </w:tabs>
              <w:spacing w:line="240" w:lineRule="auto"/>
              <w:ind w:left="-43" w:right="-86"/>
              <w:jc w:val="right"/>
              <w:rPr>
                <w:sz w:val="20"/>
              </w:rPr>
            </w:pPr>
          </w:p>
        </w:tc>
        <w:tc>
          <w:tcPr>
            <w:tcW w:w="941" w:type="dxa"/>
            <w:vAlign w:val="bottom"/>
          </w:tcPr>
          <w:p w14:paraId="115EC7BF" w14:textId="4DAB701F" w:rsidR="00B411D7" w:rsidRPr="00E71D9C" w:rsidRDefault="00ED79E0" w:rsidP="00E71D9C">
            <w:pPr>
              <w:pStyle w:val="acctfourfigures"/>
              <w:tabs>
                <w:tab w:val="clear" w:pos="765"/>
                <w:tab w:val="decimal" w:pos="1155"/>
              </w:tabs>
              <w:spacing w:line="240" w:lineRule="auto"/>
              <w:ind w:left="-43" w:right="255"/>
              <w:jc w:val="right"/>
              <w:rPr>
                <w:sz w:val="20"/>
              </w:rPr>
            </w:pPr>
            <w:r w:rsidRPr="00A22C72">
              <w:rPr>
                <w:sz w:val="20"/>
              </w:rPr>
              <w:t>-</w:t>
            </w:r>
          </w:p>
        </w:tc>
        <w:tc>
          <w:tcPr>
            <w:tcW w:w="271" w:type="dxa"/>
            <w:vAlign w:val="bottom"/>
          </w:tcPr>
          <w:p w14:paraId="7C21B529" w14:textId="683737AA" w:rsidR="00B411D7" w:rsidRPr="00A22C72" w:rsidRDefault="00B411D7" w:rsidP="00A22C72">
            <w:pPr>
              <w:pStyle w:val="acctfourfigures"/>
              <w:tabs>
                <w:tab w:val="clear" w:pos="765"/>
                <w:tab w:val="decimal" w:pos="595"/>
              </w:tabs>
              <w:spacing w:line="240" w:lineRule="auto"/>
              <w:ind w:left="-43" w:right="-86"/>
              <w:jc w:val="right"/>
              <w:rPr>
                <w:sz w:val="20"/>
              </w:rPr>
            </w:pPr>
          </w:p>
        </w:tc>
        <w:tc>
          <w:tcPr>
            <w:tcW w:w="990" w:type="dxa"/>
            <w:vAlign w:val="bottom"/>
          </w:tcPr>
          <w:p w14:paraId="342FF0BD" w14:textId="44F9231D" w:rsidR="00B411D7" w:rsidRPr="00A22C72" w:rsidRDefault="00ED79E0" w:rsidP="00E71D9C">
            <w:pPr>
              <w:pStyle w:val="acctfourfigures"/>
              <w:tabs>
                <w:tab w:val="clear" w:pos="765"/>
                <w:tab w:val="decimal" w:pos="1155"/>
              </w:tabs>
              <w:spacing w:line="240" w:lineRule="auto"/>
              <w:ind w:left="-43" w:right="255"/>
              <w:jc w:val="right"/>
              <w:rPr>
                <w:sz w:val="20"/>
              </w:rPr>
            </w:pPr>
            <w:r w:rsidRPr="00A22C72">
              <w:rPr>
                <w:sz w:val="20"/>
              </w:rPr>
              <w:t>-</w:t>
            </w:r>
          </w:p>
        </w:tc>
        <w:tc>
          <w:tcPr>
            <w:tcW w:w="270" w:type="dxa"/>
            <w:vAlign w:val="bottom"/>
          </w:tcPr>
          <w:p w14:paraId="2E334C77" w14:textId="67A60C6A" w:rsidR="00B411D7" w:rsidRPr="00A22C72" w:rsidRDefault="00B411D7" w:rsidP="00A22C72">
            <w:pPr>
              <w:tabs>
                <w:tab w:val="decimal" w:pos="595"/>
              </w:tabs>
              <w:spacing w:line="240" w:lineRule="auto"/>
              <w:ind w:left="-43" w:right="-86"/>
              <w:jc w:val="right"/>
              <w:rPr>
                <w:sz w:val="20"/>
              </w:rPr>
            </w:pPr>
          </w:p>
        </w:tc>
        <w:tc>
          <w:tcPr>
            <w:tcW w:w="1078" w:type="dxa"/>
            <w:vAlign w:val="bottom"/>
          </w:tcPr>
          <w:p w14:paraId="010947DA" w14:textId="24C4DED0" w:rsidR="00B411D7" w:rsidRPr="00A22C72" w:rsidRDefault="00ED79E0" w:rsidP="00E71D9C">
            <w:pPr>
              <w:pStyle w:val="acctfourfigures"/>
              <w:tabs>
                <w:tab w:val="clear" w:pos="765"/>
                <w:tab w:val="decimal" w:pos="773"/>
              </w:tabs>
              <w:spacing w:line="240" w:lineRule="auto"/>
              <w:ind w:left="-43"/>
              <w:jc w:val="right"/>
              <w:rPr>
                <w:sz w:val="20"/>
              </w:rPr>
            </w:pPr>
            <w:r w:rsidRPr="00A22C72">
              <w:rPr>
                <w:sz w:val="20"/>
              </w:rPr>
              <w:t>21,381,566</w:t>
            </w:r>
          </w:p>
        </w:tc>
        <w:tc>
          <w:tcPr>
            <w:tcW w:w="236" w:type="dxa"/>
            <w:vAlign w:val="bottom"/>
          </w:tcPr>
          <w:p w14:paraId="5C1628C5" w14:textId="493A903E" w:rsidR="00B411D7" w:rsidRPr="00A22C72" w:rsidRDefault="00B411D7" w:rsidP="00A22C72">
            <w:pPr>
              <w:pStyle w:val="acctfourfigures"/>
              <w:tabs>
                <w:tab w:val="clear" w:pos="765"/>
                <w:tab w:val="decimal" w:pos="595"/>
              </w:tabs>
              <w:spacing w:line="240" w:lineRule="auto"/>
              <w:ind w:left="-43" w:right="-86"/>
              <w:jc w:val="right"/>
              <w:rPr>
                <w:sz w:val="20"/>
              </w:rPr>
            </w:pPr>
          </w:p>
        </w:tc>
        <w:tc>
          <w:tcPr>
            <w:tcW w:w="1120" w:type="dxa"/>
            <w:vAlign w:val="bottom"/>
          </w:tcPr>
          <w:p w14:paraId="5926FEB5" w14:textId="2FA48BC8" w:rsidR="00B411D7" w:rsidRPr="00A22C72" w:rsidRDefault="00ED79E0" w:rsidP="00E71D9C">
            <w:pPr>
              <w:pStyle w:val="acctfourfigures"/>
              <w:tabs>
                <w:tab w:val="clear" w:pos="765"/>
                <w:tab w:val="decimal" w:pos="773"/>
              </w:tabs>
              <w:spacing w:line="240" w:lineRule="auto"/>
              <w:ind w:left="-43"/>
              <w:jc w:val="right"/>
              <w:rPr>
                <w:sz w:val="20"/>
              </w:rPr>
            </w:pPr>
            <w:r w:rsidRPr="00A22C72">
              <w:rPr>
                <w:sz w:val="20"/>
              </w:rPr>
              <w:t>21,381,566</w:t>
            </w:r>
          </w:p>
        </w:tc>
      </w:tr>
      <w:tr w:rsidR="00B411D7" w:rsidRPr="00532E14" w14:paraId="67E2C5DD" w14:textId="77777777" w:rsidTr="000442CB">
        <w:trPr>
          <w:trHeight w:val="20"/>
        </w:trPr>
        <w:tc>
          <w:tcPr>
            <w:tcW w:w="3600" w:type="dxa"/>
          </w:tcPr>
          <w:p w14:paraId="4D81547C" w14:textId="04E39930" w:rsidR="00B411D7" w:rsidRPr="00532E14" w:rsidRDefault="00B411D7" w:rsidP="001B3EB9">
            <w:pPr>
              <w:spacing w:line="240" w:lineRule="auto"/>
              <w:ind w:left="160" w:right="-90" w:hanging="180"/>
              <w:rPr>
                <w:sz w:val="20"/>
              </w:rPr>
            </w:pPr>
            <w:r>
              <w:rPr>
                <w:sz w:val="20"/>
              </w:rPr>
              <w:t>Short-term d</w:t>
            </w:r>
            <w:r w:rsidRPr="00532E14">
              <w:rPr>
                <w:sz w:val="20"/>
              </w:rPr>
              <w:t>erivative</w:t>
            </w:r>
            <w:r>
              <w:rPr>
                <w:sz w:val="20"/>
              </w:rPr>
              <w:t xml:space="preserve"> </w:t>
            </w:r>
            <w:r w:rsidRPr="00532E14">
              <w:rPr>
                <w:sz w:val="20"/>
              </w:rPr>
              <w:t>liabilities</w:t>
            </w:r>
            <w:r>
              <w:rPr>
                <w:sz w:val="20"/>
              </w:rPr>
              <w:t xml:space="preserve"> - </w:t>
            </w:r>
            <w:r w:rsidRPr="00532E14">
              <w:rPr>
                <w:sz w:val="20"/>
              </w:rPr>
              <w:t>interest rate swap</w:t>
            </w:r>
          </w:p>
        </w:tc>
        <w:tc>
          <w:tcPr>
            <w:tcW w:w="1350" w:type="dxa"/>
            <w:vAlign w:val="bottom"/>
          </w:tcPr>
          <w:p w14:paraId="7592F9C7" w14:textId="652594B2" w:rsidR="00B411D7" w:rsidRPr="00E71D9C" w:rsidRDefault="00530F5D" w:rsidP="00E71D9C">
            <w:pPr>
              <w:pStyle w:val="acctfourfigures"/>
              <w:tabs>
                <w:tab w:val="clear" w:pos="765"/>
                <w:tab w:val="decimal" w:pos="975"/>
              </w:tabs>
              <w:spacing w:line="240" w:lineRule="auto"/>
              <w:ind w:left="-43"/>
              <w:jc w:val="right"/>
              <w:rPr>
                <w:sz w:val="20"/>
              </w:rPr>
            </w:pPr>
            <w:r w:rsidRPr="00530F5D">
              <w:rPr>
                <w:sz w:val="20"/>
              </w:rPr>
              <w:t>49,552</w:t>
            </w:r>
          </w:p>
        </w:tc>
        <w:tc>
          <w:tcPr>
            <w:tcW w:w="1800" w:type="dxa"/>
            <w:vAlign w:val="bottom"/>
          </w:tcPr>
          <w:p w14:paraId="2285343E" w14:textId="6D709DE2" w:rsidR="00B411D7" w:rsidRPr="00A22C72" w:rsidRDefault="00ED79E0" w:rsidP="00A22C72">
            <w:pPr>
              <w:pStyle w:val="acctfourfigures"/>
              <w:tabs>
                <w:tab w:val="clear" w:pos="765"/>
                <w:tab w:val="decimal" w:pos="1155"/>
              </w:tabs>
              <w:spacing w:line="240" w:lineRule="auto"/>
              <w:ind w:left="-43" w:right="330"/>
              <w:jc w:val="right"/>
              <w:rPr>
                <w:sz w:val="20"/>
              </w:rPr>
            </w:pPr>
            <w:r w:rsidRPr="00A22C72">
              <w:rPr>
                <w:sz w:val="20"/>
              </w:rPr>
              <w:t>-</w:t>
            </w:r>
          </w:p>
        </w:tc>
        <w:tc>
          <w:tcPr>
            <w:tcW w:w="1794" w:type="dxa"/>
            <w:vAlign w:val="bottom"/>
          </w:tcPr>
          <w:p w14:paraId="6B31E631" w14:textId="1465D70C" w:rsidR="00B411D7" w:rsidRPr="00A22C72" w:rsidRDefault="00ED79E0" w:rsidP="00A22C72">
            <w:pPr>
              <w:pStyle w:val="acctfourfigures"/>
              <w:tabs>
                <w:tab w:val="clear" w:pos="765"/>
                <w:tab w:val="decimal" w:pos="1155"/>
              </w:tabs>
              <w:spacing w:line="240" w:lineRule="auto"/>
              <w:ind w:left="-43" w:right="330"/>
              <w:jc w:val="right"/>
              <w:rPr>
                <w:sz w:val="20"/>
              </w:rPr>
            </w:pPr>
            <w:r w:rsidRPr="00A22C72">
              <w:rPr>
                <w:sz w:val="20"/>
              </w:rPr>
              <w:t>-</w:t>
            </w:r>
          </w:p>
        </w:tc>
        <w:tc>
          <w:tcPr>
            <w:tcW w:w="1258" w:type="dxa"/>
            <w:vAlign w:val="bottom"/>
          </w:tcPr>
          <w:p w14:paraId="7458E46D" w14:textId="3DD8B9AF" w:rsidR="00B411D7" w:rsidRPr="00A22C72" w:rsidRDefault="00530F5D" w:rsidP="00E71D9C">
            <w:pPr>
              <w:pStyle w:val="acctfourfigures"/>
              <w:tabs>
                <w:tab w:val="clear" w:pos="765"/>
                <w:tab w:val="decimal" w:pos="795"/>
              </w:tabs>
              <w:spacing w:line="240" w:lineRule="auto"/>
              <w:ind w:left="-43"/>
              <w:jc w:val="right"/>
              <w:rPr>
                <w:sz w:val="20"/>
              </w:rPr>
            </w:pPr>
            <w:r w:rsidRPr="00530F5D">
              <w:rPr>
                <w:sz w:val="20"/>
              </w:rPr>
              <w:t>49,552</w:t>
            </w:r>
          </w:p>
        </w:tc>
        <w:tc>
          <w:tcPr>
            <w:tcW w:w="236" w:type="dxa"/>
            <w:gridSpan w:val="2"/>
            <w:vAlign w:val="bottom"/>
          </w:tcPr>
          <w:p w14:paraId="656DF0C5" w14:textId="77777777" w:rsidR="00B411D7" w:rsidRPr="00A22C72" w:rsidRDefault="00B411D7" w:rsidP="00A22C72">
            <w:pPr>
              <w:pStyle w:val="acctfourfigures"/>
              <w:tabs>
                <w:tab w:val="clear" w:pos="765"/>
                <w:tab w:val="decimal" w:pos="595"/>
              </w:tabs>
              <w:spacing w:line="240" w:lineRule="auto"/>
              <w:ind w:left="-43" w:right="-86"/>
              <w:jc w:val="right"/>
              <w:rPr>
                <w:sz w:val="20"/>
                <w:lang w:val="en-US" w:bidi="th-TH"/>
              </w:rPr>
            </w:pPr>
          </w:p>
        </w:tc>
        <w:tc>
          <w:tcPr>
            <w:tcW w:w="941" w:type="dxa"/>
            <w:vAlign w:val="bottom"/>
          </w:tcPr>
          <w:p w14:paraId="45BAA103" w14:textId="3523BC96" w:rsidR="00B411D7" w:rsidRPr="00E71D9C" w:rsidRDefault="00ED79E0" w:rsidP="00E71D9C">
            <w:pPr>
              <w:pStyle w:val="acctfourfigures"/>
              <w:tabs>
                <w:tab w:val="clear" w:pos="765"/>
                <w:tab w:val="decimal" w:pos="1155"/>
              </w:tabs>
              <w:spacing w:line="240" w:lineRule="auto"/>
              <w:ind w:left="-43" w:right="255"/>
              <w:jc w:val="right"/>
              <w:rPr>
                <w:sz w:val="20"/>
              </w:rPr>
            </w:pPr>
            <w:r w:rsidRPr="00A22C72">
              <w:rPr>
                <w:sz w:val="20"/>
              </w:rPr>
              <w:t>-</w:t>
            </w:r>
          </w:p>
        </w:tc>
        <w:tc>
          <w:tcPr>
            <w:tcW w:w="271" w:type="dxa"/>
            <w:vAlign w:val="bottom"/>
          </w:tcPr>
          <w:p w14:paraId="23BFDC10" w14:textId="77777777" w:rsidR="00B411D7" w:rsidRPr="00A22C72" w:rsidRDefault="00B411D7" w:rsidP="00A22C72">
            <w:pPr>
              <w:pStyle w:val="acctfourfigures"/>
              <w:tabs>
                <w:tab w:val="clear" w:pos="765"/>
                <w:tab w:val="decimal" w:pos="595"/>
              </w:tabs>
              <w:spacing w:line="240" w:lineRule="auto"/>
              <w:ind w:left="-43" w:right="-86"/>
              <w:jc w:val="right"/>
              <w:rPr>
                <w:sz w:val="20"/>
                <w:lang w:val="en-US" w:bidi="th-TH"/>
              </w:rPr>
            </w:pPr>
          </w:p>
        </w:tc>
        <w:tc>
          <w:tcPr>
            <w:tcW w:w="990" w:type="dxa"/>
            <w:vAlign w:val="bottom"/>
          </w:tcPr>
          <w:p w14:paraId="126A21D7" w14:textId="199E627E" w:rsidR="00B411D7" w:rsidRPr="00A22C72" w:rsidRDefault="00530F5D" w:rsidP="00E71D9C">
            <w:pPr>
              <w:pStyle w:val="acctfourfigures"/>
              <w:tabs>
                <w:tab w:val="clear" w:pos="765"/>
                <w:tab w:val="decimal" w:pos="773"/>
              </w:tabs>
              <w:spacing w:line="240" w:lineRule="auto"/>
              <w:ind w:left="-43"/>
              <w:jc w:val="right"/>
              <w:rPr>
                <w:sz w:val="20"/>
              </w:rPr>
            </w:pPr>
            <w:r w:rsidRPr="00530F5D">
              <w:rPr>
                <w:sz w:val="20"/>
              </w:rPr>
              <w:t>49,552</w:t>
            </w:r>
          </w:p>
        </w:tc>
        <w:tc>
          <w:tcPr>
            <w:tcW w:w="270" w:type="dxa"/>
            <w:vAlign w:val="bottom"/>
          </w:tcPr>
          <w:p w14:paraId="0CA0E849" w14:textId="77777777" w:rsidR="00B411D7" w:rsidRPr="00A22C72" w:rsidRDefault="00B411D7" w:rsidP="00A22C72">
            <w:pPr>
              <w:tabs>
                <w:tab w:val="decimal" w:pos="595"/>
              </w:tabs>
              <w:spacing w:line="240" w:lineRule="auto"/>
              <w:ind w:left="-43" w:right="-86"/>
              <w:jc w:val="right"/>
              <w:rPr>
                <w:sz w:val="20"/>
                <w:lang w:val="en-US" w:bidi="th-TH"/>
              </w:rPr>
            </w:pPr>
          </w:p>
        </w:tc>
        <w:tc>
          <w:tcPr>
            <w:tcW w:w="1078" w:type="dxa"/>
            <w:vAlign w:val="bottom"/>
          </w:tcPr>
          <w:p w14:paraId="13FBEE52" w14:textId="109898B7" w:rsidR="00B411D7" w:rsidRPr="00A22C72" w:rsidRDefault="00ED79E0" w:rsidP="00E71D9C">
            <w:pPr>
              <w:pStyle w:val="acctfourfigures"/>
              <w:tabs>
                <w:tab w:val="clear" w:pos="765"/>
                <w:tab w:val="decimal" w:pos="1155"/>
              </w:tabs>
              <w:spacing w:line="240" w:lineRule="auto"/>
              <w:ind w:left="-43" w:right="255"/>
              <w:jc w:val="right"/>
              <w:rPr>
                <w:sz w:val="20"/>
              </w:rPr>
            </w:pPr>
            <w:r w:rsidRPr="00A22C72">
              <w:rPr>
                <w:sz w:val="20"/>
              </w:rPr>
              <w:t>-</w:t>
            </w:r>
          </w:p>
        </w:tc>
        <w:tc>
          <w:tcPr>
            <w:tcW w:w="236" w:type="dxa"/>
            <w:vAlign w:val="bottom"/>
          </w:tcPr>
          <w:p w14:paraId="42F2834D" w14:textId="77777777" w:rsidR="00B411D7" w:rsidRPr="00A22C72" w:rsidRDefault="00B411D7" w:rsidP="00A22C72">
            <w:pPr>
              <w:pStyle w:val="acctfourfigures"/>
              <w:tabs>
                <w:tab w:val="clear" w:pos="765"/>
                <w:tab w:val="decimal" w:pos="595"/>
              </w:tabs>
              <w:spacing w:line="240" w:lineRule="auto"/>
              <w:ind w:left="-43" w:right="-86"/>
              <w:jc w:val="right"/>
              <w:rPr>
                <w:sz w:val="20"/>
                <w:lang w:val="en-US" w:bidi="th-TH"/>
              </w:rPr>
            </w:pPr>
          </w:p>
        </w:tc>
        <w:tc>
          <w:tcPr>
            <w:tcW w:w="1120" w:type="dxa"/>
            <w:vAlign w:val="bottom"/>
          </w:tcPr>
          <w:p w14:paraId="6CA3EDB2" w14:textId="32C86B8A" w:rsidR="00B411D7" w:rsidRPr="00E71D9C" w:rsidRDefault="00530F5D" w:rsidP="00E71D9C">
            <w:pPr>
              <w:pStyle w:val="acctfourfigures"/>
              <w:tabs>
                <w:tab w:val="clear" w:pos="765"/>
                <w:tab w:val="decimal" w:pos="773"/>
              </w:tabs>
              <w:spacing w:line="240" w:lineRule="auto"/>
              <w:ind w:left="-43"/>
              <w:jc w:val="right"/>
              <w:rPr>
                <w:sz w:val="20"/>
              </w:rPr>
            </w:pPr>
            <w:r w:rsidRPr="00530F5D">
              <w:rPr>
                <w:sz w:val="20"/>
              </w:rPr>
              <w:t>49,552</w:t>
            </w:r>
          </w:p>
        </w:tc>
      </w:tr>
      <w:tr w:rsidR="00ED79E0" w:rsidRPr="00532E14" w14:paraId="7E81DFEF" w14:textId="77777777" w:rsidTr="000442CB">
        <w:trPr>
          <w:trHeight w:val="20"/>
        </w:trPr>
        <w:tc>
          <w:tcPr>
            <w:tcW w:w="3600" w:type="dxa"/>
          </w:tcPr>
          <w:p w14:paraId="4A7F8F35" w14:textId="1891271A" w:rsidR="00ED79E0" w:rsidRPr="00532E14" w:rsidRDefault="00ED79E0" w:rsidP="00ED79E0">
            <w:pPr>
              <w:spacing w:line="240" w:lineRule="auto"/>
              <w:ind w:left="160" w:right="-90" w:hanging="180"/>
              <w:rPr>
                <w:sz w:val="20"/>
              </w:rPr>
            </w:pPr>
            <w:r>
              <w:rPr>
                <w:sz w:val="20"/>
              </w:rPr>
              <w:t>Short-term d</w:t>
            </w:r>
            <w:r w:rsidRPr="00532E14">
              <w:rPr>
                <w:sz w:val="20"/>
              </w:rPr>
              <w:t>erivative</w:t>
            </w:r>
            <w:r>
              <w:rPr>
                <w:sz w:val="20"/>
              </w:rPr>
              <w:t xml:space="preserve"> </w:t>
            </w:r>
            <w:r w:rsidRPr="00532E14">
              <w:rPr>
                <w:sz w:val="20"/>
              </w:rPr>
              <w:t>liabilities</w:t>
            </w:r>
            <w:r>
              <w:rPr>
                <w:sz w:val="20"/>
              </w:rPr>
              <w:t xml:space="preserve"> - </w:t>
            </w:r>
            <w:r w:rsidRPr="009B1128">
              <w:rPr>
                <w:spacing w:val="-4"/>
                <w:sz w:val="20"/>
              </w:rPr>
              <w:t>cross currency</w:t>
            </w:r>
            <w:r w:rsidR="00244DB5">
              <w:rPr>
                <w:spacing w:val="-4"/>
                <w:sz w:val="20"/>
              </w:rPr>
              <w:t xml:space="preserve"> </w:t>
            </w:r>
            <w:r w:rsidRPr="009B1128">
              <w:rPr>
                <w:spacing w:val="-4"/>
                <w:sz w:val="20"/>
              </w:rPr>
              <w:t>and interest rate swap</w:t>
            </w:r>
          </w:p>
        </w:tc>
        <w:tc>
          <w:tcPr>
            <w:tcW w:w="1350" w:type="dxa"/>
            <w:vAlign w:val="bottom"/>
          </w:tcPr>
          <w:p w14:paraId="1AA5CC68" w14:textId="0571A32A" w:rsidR="00ED79E0" w:rsidRPr="00E71D9C" w:rsidRDefault="00ED79E0" w:rsidP="00E71D9C">
            <w:pPr>
              <w:pStyle w:val="acctfourfigures"/>
              <w:tabs>
                <w:tab w:val="clear" w:pos="765"/>
                <w:tab w:val="decimal" w:pos="975"/>
              </w:tabs>
              <w:spacing w:line="240" w:lineRule="auto"/>
              <w:ind w:left="-43"/>
              <w:jc w:val="right"/>
              <w:rPr>
                <w:sz w:val="20"/>
              </w:rPr>
            </w:pPr>
            <w:r w:rsidRPr="00E71D9C">
              <w:rPr>
                <w:sz w:val="20"/>
              </w:rPr>
              <w:t>15,918</w:t>
            </w:r>
          </w:p>
        </w:tc>
        <w:tc>
          <w:tcPr>
            <w:tcW w:w="1800" w:type="dxa"/>
            <w:vAlign w:val="bottom"/>
          </w:tcPr>
          <w:p w14:paraId="659F77B0" w14:textId="738D24CC" w:rsidR="00ED79E0" w:rsidRPr="00A22C72" w:rsidRDefault="00ED79E0" w:rsidP="00A22C72">
            <w:pPr>
              <w:pStyle w:val="acctfourfigures"/>
              <w:tabs>
                <w:tab w:val="clear" w:pos="765"/>
                <w:tab w:val="decimal" w:pos="1155"/>
              </w:tabs>
              <w:spacing w:line="240" w:lineRule="auto"/>
              <w:ind w:left="-43" w:right="330"/>
              <w:jc w:val="right"/>
              <w:rPr>
                <w:sz w:val="20"/>
              </w:rPr>
            </w:pPr>
            <w:r w:rsidRPr="00A22C72">
              <w:rPr>
                <w:sz w:val="20"/>
              </w:rPr>
              <w:t>-</w:t>
            </w:r>
          </w:p>
        </w:tc>
        <w:tc>
          <w:tcPr>
            <w:tcW w:w="1794" w:type="dxa"/>
            <w:vAlign w:val="bottom"/>
          </w:tcPr>
          <w:p w14:paraId="31BF86D6" w14:textId="08C99C33" w:rsidR="00ED79E0" w:rsidRPr="00A22C72" w:rsidRDefault="00ED79E0" w:rsidP="00A22C72">
            <w:pPr>
              <w:pStyle w:val="acctfourfigures"/>
              <w:tabs>
                <w:tab w:val="clear" w:pos="765"/>
                <w:tab w:val="decimal" w:pos="1155"/>
              </w:tabs>
              <w:spacing w:line="240" w:lineRule="auto"/>
              <w:ind w:left="-43" w:right="330"/>
              <w:jc w:val="right"/>
              <w:rPr>
                <w:sz w:val="20"/>
              </w:rPr>
            </w:pPr>
            <w:r w:rsidRPr="00A22C72">
              <w:rPr>
                <w:sz w:val="20"/>
              </w:rPr>
              <w:t>-</w:t>
            </w:r>
          </w:p>
        </w:tc>
        <w:tc>
          <w:tcPr>
            <w:tcW w:w="1258" w:type="dxa"/>
            <w:vAlign w:val="bottom"/>
          </w:tcPr>
          <w:p w14:paraId="1BA488CD" w14:textId="397A0E32" w:rsidR="00ED79E0" w:rsidRPr="00A22C72" w:rsidRDefault="00ED79E0" w:rsidP="00E71D9C">
            <w:pPr>
              <w:pStyle w:val="acctfourfigures"/>
              <w:tabs>
                <w:tab w:val="clear" w:pos="765"/>
                <w:tab w:val="decimal" w:pos="795"/>
              </w:tabs>
              <w:spacing w:line="240" w:lineRule="auto"/>
              <w:ind w:left="-43"/>
              <w:jc w:val="right"/>
              <w:rPr>
                <w:sz w:val="20"/>
              </w:rPr>
            </w:pPr>
            <w:r w:rsidRPr="00A22C72">
              <w:rPr>
                <w:sz w:val="20"/>
              </w:rPr>
              <w:t>15,918</w:t>
            </w:r>
          </w:p>
        </w:tc>
        <w:tc>
          <w:tcPr>
            <w:tcW w:w="236" w:type="dxa"/>
            <w:gridSpan w:val="2"/>
            <w:vAlign w:val="bottom"/>
          </w:tcPr>
          <w:p w14:paraId="1220D7C6" w14:textId="77777777" w:rsidR="00ED79E0" w:rsidRPr="00A22C72" w:rsidRDefault="00ED79E0" w:rsidP="00A22C72">
            <w:pPr>
              <w:pStyle w:val="acctfourfigures"/>
              <w:tabs>
                <w:tab w:val="clear" w:pos="765"/>
                <w:tab w:val="decimal" w:pos="595"/>
              </w:tabs>
              <w:spacing w:line="240" w:lineRule="auto"/>
              <w:ind w:left="-43" w:right="-86"/>
              <w:jc w:val="right"/>
              <w:rPr>
                <w:sz w:val="20"/>
                <w:lang w:val="en-US" w:bidi="th-TH"/>
              </w:rPr>
            </w:pPr>
          </w:p>
        </w:tc>
        <w:tc>
          <w:tcPr>
            <w:tcW w:w="941" w:type="dxa"/>
            <w:vAlign w:val="bottom"/>
          </w:tcPr>
          <w:p w14:paraId="11027C5B" w14:textId="0AAE4D60" w:rsidR="00ED79E0" w:rsidRPr="00E71D9C" w:rsidRDefault="00244DB5" w:rsidP="00E71D9C">
            <w:pPr>
              <w:pStyle w:val="acctfourfigures"/>
              <w:tabs>
                <w:tab w:val="clear" w:pos="765"/>
                <w:tab w:val="decimal" w:pos="1155"/>
              </w:tabs>
              <w:spacing w:line="240" w:lineRule="auto"/>
              <w:ind w:left="-43" w:right="255"/>
              <w:jc w:val="right"/>
              <w:rPr>
                <w:sz w:val="20"/>
              </w:rPr>
            </w:pPr>
            <w:r>
              <w:rPr>
                <w:sz w:val="20"/>
              </w:rPr>
              <w:t>-</w:t>
            </w:r>
          </w:p>
        </w:tc>
        <w:tc>
          <w:tcPr>
            <w:tcW w:w="271" w:type="dxa"/>
            <w:vAlign w:val="bottom"/>
          </w:tcPr>
          <w:p w14:paraId="27697618" w14:textId="77777777" w:rsidR="00ED79E0" w:rsidRPr="00A22C72" w:rsidRDefault="00ED79E0" w:rsidP="00A22C72">
            <w:pPr>
              <w:pStyle w:val="acctfourfigures"/>
              <w:tabs>
                <w:tab w:val="clear" w:pos="765"/>
                <w:tab w:val="decimal" w:pos="595"/>
              </w:tabs>
              <w:spacing w:line="240" w:lineRule="auto"/>
              <w:ind w:left="-43" w:right="-86"/>
              <w:jc w:val="right"/>
              <w:rPr>
                <w:sz w:val="20"/>
                <w:lang w:val="en-US" w:bidi="th-TH"/>
              </w:rPr>
            </w:pPr>
          </w:p>
        </w:tc>
        <w:tc>
          <w:tcPr>
            <w:tcW w:w="990" w:type="dxa"/>
            <w:vAlign w:val="bottom"/>
          </w:tcPr>
          <w:p w14:paraId="13E431B1" w14:textId="1A7F5A73" w:rsidR="00ED79E0" w:rsidRPr="00A22C72" w:rsidRDefault="00ED79E0" w:rsidP="00E71D9C">
            <w:pPr>
              <w:pStyle w:val="acctfourfigures"/>
              <w:tabs>
                <w:tab w:val="clear" w:pos="765"/>
                <w:tab w:val="decimal" w:pos="773"/>
              </w:tabs>
              <w:spacing w:line="240" w:lineRule="auto"/>
              <w:ind w:left="-43"/>
              <w:jc w:val="right"/>
              <w:rPr>
                <w:sz w:val="20"/>
              </w:rPr>
            </w:pPr>
            <w:r w:rsidRPr="00A22C72">
              <w:rPr>
                <w:sz w:val="20"/>
              </w:rPr>
              <w:t>15,918</w:t>
            </w:r>
          </w:p>
        </w:tc>
        <w:tc>
          <w:tcPr>
            <w:tcW w:w="270" w:type="dxa"/>
            <w:vAlign w:val="bottom"/>
          </w:tcPr>
          <w:p w14:paraId="345304E8" w14:textId="77777777" w:rsidR="00ED79E0" w:rsidRPr="00A22C72" w:rsidRDefault="00ED79E0" w:rsidP="00A22C72">
            <w:pPr>
              <w:tabs>
                <w:tab w:val="decimal" w:pos="595"/>
              </w:tabs>
              <w:spacing w:line="240" w:lineRule="auto"/>
              <w:ind w:left="-43" w:right="-86"/>
              <w:jc w:val="right"/>
              <w:rPr>
                <w:sz w:val="20"/>
                <w:lang w:val="en-US" w:bidi="th-TH"/>
              </w:rPr>
            </w:pPr>
          </w:p>
        </w:tc>
        <w:tc>
          <w:tcPr>
            <w:tcW w:w="1078" w:type="dxa"/>
            <w:vAlign w:val="bottom"/>
          </w:tcPr>
          <w:p w14:paraId="6FEFF532" w14:textId="22BDAFCB" w:rsidR="00ED79E0" w:rsidRPr="00A22C72" w:rsidRDefault="00ED79E0" w:rsidP="00E71D9C">
            <w:pPr>
              <w:pStyle w:val="acctfourfigures"/>
              <w:tabs>
                <w:tab w:val="clear" w:pos="765"/>
                <w:tab w:val="decimal" w:pos="1155"/>
              </w:tabs>
              <w:spacing w:line="240" w:lineRule="auto"/>
              <w:ind w:left="-43" w:right="255"/>
              <w:jc w:val="right"/>
              <w:rPr>
                <w:sz w:val="20"/>
              </w:rPr>
            </w:pPr>
            <w:r w:rsidRPr="00A22C72">
              <w:rPr>
                <w:sz w:val="20"/>
              </w:rPr>
              <w:t>-</w:t>
            </w:r>
          </w:p>
        </w:tc>
        <w:tc>
          <w:tcPr>
            <w:tcW w:w="236" w:type="dxa"/>
            <w:vAlign w:val="bottom"/>
          </w:tcPr>
          <w:p w14:paraId="639E72DA" w14:textId="77777777" w:rsidR="00ED79E0" w:rsidRPr="00A22C72" w:rsidRDefault="00ED79E0" w:rsidP="00A22C72">
            <w:pPr>
              <w:pStyle w:val="acctfourfigures"/>
              <w:tabs>
                <w:tab w:val="clear" w:pos="765"/>
                <w:tab w:val="decimal" w:pos="595"/>
              </w:tabs>
              <w:spacing w:line="240" w:lineRule="auto"/>
              <w:ind w:left="-43" w:right="-86"/>
              <w:jc w:val="right"/>
              <w:rPr>
                <w:sz w:val="20"/>
                <w:lang w:val="en-US" w:bidi="th-TH"/>
              </w:rPr>
            </w:pPr>
          </w:p>
        </w:tc>
        <w:tc>
          <w:tcPr>
            <w:tcW w:w="1120" w:type="dxa"/>
            <w:vAlign w:val="bottom"/>
          </w:tcPr>
          <w:p w14:paraId="50A9006B" w14:textId="620DB332" w:rsidR="00ED79E0" w:rsidRPr="00E71D9C" w:rsidRDefault="00ED79E0" w:rsidP="00E71D9C">
            <w:pPr>
              <w:pStyle w:val="acctfourfigures"/>
              <w:tabs>
                <w:tab w:val="clear" w:pos="765"/>
                <w:tab w:val="decimal" w:pos="773"/>
              </w:tabs>
              <w:spacing w:line="240" w:lineRule="auto"/>
              <w:ind w:left="-43"/>
              <w:jc w:val="right"/>
              <w:rPr>
                <w:sz w:val="20"/>
              </w:rPr>
            </w:pPr>
            <w:r w:rsidRPr="00A22C72">
              <w:rPr>
                <w:sz w:val="20"/>
              </w:rPr>
              <w:t>15,918</w:t>
            </w:r>
          </w:p>
        </w:tc>
      </w:tr>
      <w:tr w:rsidR="00921EDA" w:rsidRPr="00532E14" w14:paraId="75E1B6B2" w14:textId="77777777" w:rsidTr="000442CB">
        <w:trPr>
          <w:trHeight w:val="20"/>
        </w:trPr>
        <w:tc>
          <w:tcPr>
            <w:tcW w:w="3600" w:type="dxa"/>
          </w:tcPr>
          <w:p w14:paraId="2E5E60FB" w14:textId="53E37E58" w:rsidR="00921EDA" w:rsidRDefault="00921EDA" w:rsidP="00921EDA">
            <w:pPr>
              <w:spacing w:line="240" w:lineRule="auto"/>
              <w:ind w:left="160" w:right="-90" w:hanging="180"/>
              <w:rPr>
                <w:sz w:val="20"/>
              </w:rPr>
            </w:pPr>
            <w:r w:rsidRPr="009B1128">
              <w:rPr>
                <w:spacing w:val="-4"/>
                <w:sz w:val="20"/>
              </w:rPr>
              <w:t xml:space="preserve">Derivative liabilities - </w:t>
            </w:r>
            <w:r w:rsidRPr="004D218D">
              <w:rPr>
                <w:spacing w:val="-4"/>
                <w:sz w:val="20"/>
              </w:rPr>
              <w:t>interest rate swap</w:t>
            </w:r>
          </w:p>
        </w:tc>
        <w:tc>
          <w:tcPr>
            <w:tcW w:w="1350" w:type="dxa"/>
            <w:vAlign w:val="bottom"/>
          </w:tcPr>
          <w:p w14:paraId="75BB4B8E" w14:textId="78DC8F1E" w:rsidR="00921EDA" w:rsidRPr="00E71D9C" w:rsidRDefault="00921EDA" w:rsidP="00921EDA">
            <w:pPr>
              <w:pStyle w:val="acctfourfigures"/>
              <w:tabs>
                <w:tab w:val="clear" w:pos="765"/>
                <w:tab w:val="decimal" w:pos="975"/>
              </w:tabs>
              <w:spacing w:line="240" w:lineRule="auto"/>
              <w:ind w:left="-43"/>
              <w:jc w:val="right"/>
              <w:rPr>
                <w:sz w:val="20"/>
              </w:rPr>
            </w:pPr>
            <w:r w:rsidRPr="00921EDA">
              <w:rPr>
                <w:sz w:val="20"/>
              </w:rPr>
              <w:t>8,1</w:t>
            </w:r>
            <w:r w:rsidR="00244DB5">
              <w:rPr>
                <w:sz w:val="20"/>
              </w:rPr>
              <w:t>69</w:t>
            </w:r>
          </w:p>
        </w:tc>
        <w:tc>
          <w:tcPr>
            <w:tcW w:w="1800" w:type="dxa"/>
            <w:vAlign w:val="bottom"/>
          </w:tcPr>
          <w:p w14:paraId="2D4E86A4" w14:textId="47E9ACD0" w:rsidR="00921EDA" w:rsidRPr="00A22C72" w:rsidRDefault="00921EDA" w:rsidP="00921EDA">
            <w:pPr>
              <w:pStyle w:val="acctfourfigures"/>
              <w:tabs>
                <w:tab w:val="clear" w:pos="765"/>
                <w:tab w:val="decimal" w:pos="1155"/>
              </w:tabs>
              <w:spacing w:line="240" w:lineRule="auto"/>
              <w:ind w:left="-43" w:right="330"/>
              <w:jc w:val="right"/>
              <w:rPr>
                <w:sz w:val="20"/>
              </w:rPr>
            </w:pPr>
            <w:r w:rsidRPr="00921EDA">
              <w:rPr>
                <w:sz w:val="20"/>
              </w:rPr>
              <w:t>-</w:t>
            </w:r>
          </w:p>
        </w:tc>
        <w:tc>
          <w:tcPr>
            <w:tcW w:w="1794" w:type="dxa"/>
            <w:vAlign w:val="bottom"/>
          </w:tcPr>
          <w:p w14:paraId="38900564" w14:textId="6A978392" w:rsidR="00921EDA" w:rsidRPr="00A22C72" w:rsidRDefault="00921EDA" w:rsidP="00921EDA">
            <w:pPr>
              <w:pStyle w:val="acctfourfigures"/>
              <w:tabs>
                <w:tab w:val="clear" w:pos="765"/>
                <w:tab w:val="decimal" w:pos="1155"/>
              </w:tabs>
              <w:spacing w:line="240" w:lineRule="auto"/>
              <w:ind w:left="-43" w:right="330"/>
              <w:jc w:val="right"/>
              <w:rPr>
                <w:sz w:val="20"/>
              </w:rPr>
            </w:pPr>
            <w:r w:rsidRPr="00921EDA">
              <w:rPr>
                <w:sz w:val="20"/>
              </w:rPr>
              <w:t>-</w:t>
            </w:r>
          </w:p>
        </w:tc>
        <w:tc>
          <w:tcPr>
            <w:tcW w:w="1258" w:type="dxa"/>
            <w:vAlign w:val="bottom"/>
          </w:tcPr>
          <w:p w14:paraId="082B8F92" w14:textId="6A97E3B0" w:rsidR="00921EDA" w:rsidRPr="00A22C72" w:rsidRDefault="00921EDA" w:rsidP="00921EDA">
            <w:pPr>
              <w:pStyle w:val="acctfourfigures"/>
              <w:tabs>
                <w:tab w:val="clear" w:pos="765"/>
                <w:tab w:val="decimal" w:pos="795"/>
              </w:tabs>
              <w:spacing w:line="240" w:lineRule="auto"/>
              <w:ind w:left="-43"/>
              <w:jc w:val="right"/>
              <w:rPr>
                <w:sz w:val="20"/>
              </w:rPr>
            </w:pPr>
            <w:r w:rsidRPr="00921EDA">
              <w:rPr>
                <w:sz w:val="20"/>
              </w:rPr>
              <w:t>8,1</w:t>
            </w:r>
            <w:r w:rsidR="00244DB5">
              <w:rPr>
                <w:sz w:val="20"/>
              </w:rPr>
              <w:t>69</w:t>
            </w:r>
          </w:p>
        </w:tc>
        <w:tc>
          <w:tcPr>
            <w:tcW w:w="236" w:type="dxa"/>
            <w:gridSpan w:val="2"/>
            <w:vAlign w:val="bottom"/>
          </w:tcPr>
          <w:p w14:paraId="0A2F7709" w14:textId="77777777" w:rsidR="00921EDA" w:rsidRPr="00921EDA" w:rsidRDefault="00921EDA" w:rsidP="00921EDA">
            <w:pPr>
              <w:pStyle w:val="acctfourfigures"/>
              <w:tabs>
                <w:tab w:val="clear" w:pos="765"/>
                <w:tab w:val="decimal" w:pos="595"/>
              </w:tabs>
              <w:spacing w:line="240" w:lineRule="auto"/>
              <w:ind w:left="-43" w:right="-86"/>
              <w:jc w:val="right"/>
              <w:rPr>
                <w:sz w:val="20"/>
              </w:rPr>
            </w:pPr>
          </w:p>
        </w:tc>
        <w:tc>
          <w:tcPr>
            <w:tcW w:w="941" w:type="dxa"/>
            <w:vAlign w:val="bottom"/>
          </w:tcPr>
          <w:p w14:paraId="59F64113" w14:textId="6E253092" w:rsidR="00921EDA" w:rsidRPr="00E71D9C" w:rsidRDefault="00921EDA" w:rsidP="00921EDA">
            <w:pPr>
              <w:pStyle w:val="acctfourfigures"/>
              <w:tabs>
                <w:tab w:val="clear" w:pos="765"/>
                <w:tab w:val="decimal" w:pos="1155"/>
              </w:tabs>
              <w:spacing w:line="240" w:lineRule="auto"/>
              <w:ind w:left="-43" w:right="255"/>
              <w:jc w:val="right"/>
              <w:rPr>
                <w:sz w:val="20"/>
              </w:rPr>
            </w:pPr>
            <w:r w:rsidRPr="00921EDA">
              <w:rPr>
                <w:sz w:val="20"/>
              </w:rPr>
              <w:t>-</w:t>
            </w:r>
          </w:p>
        </w:tc>
        <w:tc>
          <w:tcPr>
            <w:tcW w:w="271" w:type="dxa"/>
            <w:vAlign w:val="bottom"/>
          </w:tcPr>
          <w:p w14:paraId="572B6791" w14:textId="77777777" w:rsidR="00921EDA" w:rsidRPr="00921EDA" w:rsidRDefault="00921EDA" w:rsidP="00921EDA">
            <w:pPr>
              <w:pStyle w:val="acctfourfigures"/>
              <w:tabs>
                <w:tab w:val="clear" w:pos="765"/>
                <w:tab w:val="decimal" w:pos="595"/>
              </w:tabs>
              <w:spacing w:line="240" w:lineRule="auto"/>
              <w:ind w:left="-43" w:right="-86"/>
              <w:jc w:val="right"/>
              <w:rPr>
                <w:sz w:val="20"/>
              </w:rPr>
            </w:pPr>
          </w:p>
        </w:tc>
        <w:tc>
          <w:tcPr>
            <w:tcW w:w="990" w:type="dxa"/>
            <w:vAlign w:val="bottom"/>
          </w:tcPr>
          <w:p w14:paraId="37311492" w14:textId="3AE597C4" w:rsidR="00921EDA" w:rsidRPr="00A22C72" w:rsidRDefault="00921EDA" w:rsidP="00921EDA">
            <w:pPr>
              <w:pStyle w:val="acctfourfigures"/>
              <w:tabs>
                <w:tab w:val="clear" w:pos="765"/>
                <w:tab w:val="decimal" w:pos="773"/>
              </w:tabs>
              <w:spacing w:line="240" w:lineRule="auto"/>
              <w:ind w:left="-43"/>
              <w:jc w:val="right"/>
              <w:rPr>
                <w:sz w:val="20"/>
              </w:rPr>
            </w:pPr>
            <w:r w:rsidRPr="00921EDA">
              <w:rPr>
                <w:sz w:val="20"/>
              </w:rPr>
              <w:t>8,1</w:t>
            </w:r>
            <w:r w:rsidR="00244DB5">
              <w:rPr>
                <w:sz w:val="20"/>
              </w:rPr>
              <w:t>69</w:t>
            </w:r>
          </w:p>
        </w:tc>
        <w:tc>
          <w:tcPr>
            <w:tcW w:w="270" w:type="dxa"/>
            <w:vAlign w:val="bottom"/>
          </w:tcPr>
          <w:p w14:paraId="70EEF848" w14:textId="77777777" w:rsidR="00921EDA" w:rsidRPr="00921EDA" w:rsidRDefault="00921EDA" w:rsidP="00921EDA">
            <w:pPr>
              <w:tabs>
                <w:tab w:val="decimal" w:pos="595"/>
              </w:tabs>
              <w:spacing w:line="240" w:lineRule="auto"/>
              <w:ind w:left="-43" w:right="-86"/>
              <w:jc w:val="right"/>
              <w:rPr>
                <w:sz w:val="20"/>
              </w:rPr>
            </w:pPr>
          </w:p>
        </w:tc>
        <w:tc>
          <w:tcPr>
            <w:tcW w:w="1078" w:type="dxa"/>
            <w:vAlign w:val="bottom"/>
          </w:tcPr>
          <w:p w14:paraId="1AB7DACB" w14:textId="63ADCA90" w:rsidR="00921EDA" w:rsidRPr="00A22C72" w:rsidRDefault="00921EDA" w:rsidP="00921EDA">
            <w:pPr>
              <w:pStyle w:val="acctfourfigures"/>
              <w:tabs>
                <w:tab w:val="clear" w:pos="765"/>
                <w:tab w:val="decimal" w:pos="1155"/>
              </w:tabs>
              <w:spacing w:line="240" w:lineRule="auto"/>
              <w:ind w:left="-43" w:right="255"/>
              <w:jc w:val="right"/>
              <w:rPr>
                <w:sz w:val="20"/>
              </w:rPr>
            </w:pPr>
            <w:r w:rsidRPr="00921EDA">
              <w:rPr>
                <w:sz w:val="20"/>
              </w:rPr>
              <w:t>-</w:t>
            </w:r>
          </w:p>
        </w:tc>
        <w:tc>
          <w:tcPr>
            <w:tcW w:w="236" w:type="dxa"/>
            <w:vAlign w:val="bottom"/>
          </w:tcPr>
          <w:p w14:paraId="1A51624F" w14:textId="77777777" w:rsidR="00921EDA" w:rsidRPr="00921EDA" w:rsidRDefault="00921EDA" w:rsidP="00921EDA">
            <w:pPr>
              <w:pStyle w:val="acctfourfigures"/>
              <w:tabs>
                <w:tab w:val="clear" w:pos="765"/>
                <w:tab w:val="decimal" w:pos="595"/>
              </w:tabs>
              <w:spacing w:line="240" w:lineRule="auto"/>
              <w:ind w:left="-43" w:right="-86"/>
              <w:jc w:val="right"/>
              <w:rPr>
                <w:sz w:val="20"/>
              </w:rPr>
            </w:pPr>
          </w:p>
        </w:tc>
        <w:tc>
          <w:tcPr>
            <w:tcW w:w="1120" w:type="dxa"/>
            <w:vAlign w:val="bottom"/>
          </w:tcPr>
          <w:p w14:paraId="3F352BE5" w14:textId="7B947DE2" w:rsidR="00921EDA" w:rsidRPr="00A22C72" w:rsidRDefault="00921EDA" w:rsidP="00921EDA">
            <w:pPr>
              <w:pStyle w:val="acctfourfigures"/>
              <w:tabs>
                <w:tab w:val="clear" w:pos="765"/>
                <w:tab w:val="decimal" w:pos="773"/>
              </w:tabs>
              <w:spacing w:line="240" w:lineRule="auto"/>
              <w:ind w:left="-43"/>
              <w:jc w:val="right"/>
              <w:rPr>
                <w:sz w:val="20"/>
              </w:rPr>
            </w:pPr>
            <w:r w:rsidRPr="00921EDA">
              <w:rPr>
                <w:sz w:val="20"/>
              </w:rPr>
              <w:t>8,1</w:t>
            </w:r>
            <w:r w:rsidR="00244DB5">
              <w:rPr>
                <w:sz w:val="20"/>
              </w:rPr>
              <w:t>69</w:t>
            </w:r>
          </w:p>
        </w:tc>
      </w:tr>
      <w:tr w:rsidR="004D218D" w:rsidRPr="00532E14" w14:paraId="2587435B" w14:textId="77777777" w:rsidTr="000442CB">
        <w:trPr>
          <w:trHeight w:val="20"/>
        </w:trPr>
        <w:tc>
          <w:tcPr>
            <w:tcW w:w="3600" w:type="dxa"/>
          </w:tcPr>
          <w:p w14:paraId="4CE8830C" w14:textId="728DE265" w:rsidR="004D218D" w:rsidRPr="00532E14" w:rsidRDefault="004D218D" w:rsidP="004D218D">
            <w:pPr>
              <w:spacing w:line="240" w:lineRule="auto"/>
              <w:ind w:left="160" w:right="-90" w:hanging="180"/>
              <w:rPr>
                <w:sz w:val="20"/>
              </w:rPr>
            </w:pPr>
            <w:r w:rsidRPr="00532E14">
              <w:rPr>
                <w:sz w:val="20"/>
              </w:rPr>
              <w:t xml:space="preserve">Long-term loans from financial institutions </w:t>
            </w:r>
          </w:p>
        </w:tc>
        <w:tc>
          <w:tcPr>
            <w:tcW w:w="1350" w:type="dxa"/>
            <w:vAlign w:val="bottom"/>
          </w:tcPr>
          <w:p w14:paraId="0EF840B9" w14:textId="42A064B3" w:rsidR="004D218D" w:rsidRPr="00A22C72" w:rsidRDefault="004D218D" w:rsidP="006D5065">
            <w:pPr>
              <w:pStyle w:val="acctfourfigures"/>
              <w:tabs>
                <w:tab w:val="clear" w:pos="765"/>
                <w:tab w:val="decimal" w:pos="1155"/>
              </w:tabs>
              <w:spacing w:line="240" w:lineRule="auto"/>
              <w:ind w:left="-43" w:right="245"/>
              <w:jc w:val="right"/>
              <w:rPr>
                <w:sz w:val="20"/>
                <w:lang w:val="en-US" w:bidi="th-TH"/>
              </w:rPr>
            </w:pPr>
            <w:r w:rsidRPr="00A22C72">
              <w:rPr>
                <w:sz w:val="20"/>
              </w:rPr>
              <w:t>-</w:t>
            </w:r>
          </w:p>
        </w:tc>
        <w:tc>
          <w:tcPr>
            <w:tcW w:w="1800" w:type="dxa"/>
            <w:vAlign w:val="bottom"/>
          </w:tcPr>
          <w:p w14:paraId="64D7B91E" w14:textId="1E43F135" w:rsidR="004D218D" w:rsidRPr="00A22C72" w:rsidRDefault="004D218D" w:rsidP="004D218D">
            <w:pPr>
              <w:pStyle w:val="acctfourfigures"/>
              <w:tabs>
                <w:tab w:val="clear" w:pos="765"/>
                <w:tab w:val="decimal" w:pos="1965"/>
              </w:tabs>
              <w:spacing w:line="240" w:lineRule="auto"/>
              <w:ind w:left="-43" w:right="75"/>
              <w:jc w:val="right"/>
              <w:rPr>
                <w:sz w:val="20"/>
              </w:rPr>
            </w:pPr>
            <w:r w:rsidRPr="00A22C72">
              <w:rPr>
                <w:sz w:val="20"/>
              </w:rPr>
              <w:t>99,962</w:t>
            </w:r>
          </w:p>
        </w:tc>
        <w:tc>
          <w:tcPr>
            <w:tcW w:w="1794" w:type="dxa"/>
            <w:vAlign w:val="bottom"/>
          </w:tcPr>
          <w:p w14:paraId="42E5B1C7" w14:textId="2F89515A" w:rsidR="004D218D" w:rsidRPr="00A22C72" w:rsidRDefault="004D218D" w:rsidP="004D218D">
            <w:pPr>
              <w:pStyle w:val="acctfourfigures"/>
              <w:tabs>
                <w:tab w:val="clear" w:pos="765"/>
                <w:tab w:val="decimal" w:pos="1065"/>
              </w:tabs>
              <w:spacing w:line="240" w:lineRule="auto"/>
              <w:ind w:left="-43" w:right="60"/>
              <w:jc w:val="right"/>
              <w:rPr>
                <w:sz w:val="20"/>
              </w:rPr>
            </w:pPr>
            <w:r w:rsidRPr="00A22C72">
              <w:rPr>
                <w:sz w:val="20"/>
              </w:rPr>
              <w:t>50,540,379</w:t>
            </w:r>
          </w:p>
        </w:tc>
        <w:tc>
          <w:tcPr>
            <w:tcW w:w="1258" w:type="dxa"/>
            <w:vAlign w:val="bottom"/>
          </w:tcPr>
          <w:p w14:paraId="00E1FF21" w14:textId="4202AE08" w:rsidR="004D218D" w:rsidRPr="00A22C72" w:rsidRDefault="004D218D" w:rsidP="004D218D">
            <w:pPr>
              <w:pStyle w:val="acctfourfigures"/>
              <w:tabs>
                <w:tab w:val="clear" w:pos="765"/>
                <w:tab w:val="decimal" w:pos="795"/>
              </w:tabs>
              <w:spacing w:line="240" w:lineRule="auto"/>
              <w:ind w:left="-43"/>
              <w:jc w:val="right"/>
              <w:rPr>
                <w:sz w:val="20"/>
              </w:rPr>
            </w:pPr>
            <w:r w:rsidRPr="00A22C72">
              <w:rPr>
                <w:sz w:val="20"/>
              </w:rPr>
              <w:t>50,640,341</w:t>
            </w:r>
          </w:p>
        </w:tc>
        <w:tc>
          <w:tcPr>
            <w:tcW w:w="236" w:type="dxa"/>
            <w:gridSpan w:val="2"/>
            <w:vAlign w:val="bottom"/>
          </w:tcPr>
          <w:p w14:paraId="5C8E59D2" w14:textId="77777777" w:rsidR="004D218D" w:rsidRPr="00A22C72" w:rsidRDefault="004D218D" w:rsidP="004D218D">
            <w:pPr>
              <w:pStyle w:val="acctfourfigures"/>
              <w:tabs>
                <w:tab w:val="clear" w:pos="765"/>
                <w:tab w:val="decimal" w:pos="595"/>
              </w:tabs>
              <w:spacing w:line="240" w:lineRule="auto"/>
              <w:ind w:left="-43" w:right="-86"/>
              <w:jc w:val="right"/>
              <w:rPr>
                <w:sz w:val="20"/>
                <w:lang w:val="en-US" w:bidi="th-TH"/>
              </w:rPr>
            </w:pPr>
          </w:p>
        </w:tc>
        <w:tc>
          <w:tcPr>
            <w:tcW w:w="941" w:type="dxa"/>
            <w:vAlign w:val="bottom"/>
          </w:tcPr>
          <w:p w14:paraId="5C18C519" w14:textId="7BDB358E" w:rsidR="004D218D" w:rsidRPr="00E71D9C" w:rsidRDefault="004D218D" w:rsidP="004D218D">
            <w:pPr>
              <w:pStyle w:val="acctfourfigures"/>
              <w:tabs>
                <w:tab w:val="clear" w:pos="765"/>
                <w:tab w:val="decimal" w:pos="1155"/>
              </w:tabs>
              <w:spacing w:line="240" w:lineRule="auto"/>
              <w:ind w:left="-43" w:right="255"/>
              <w:jc w:val="right"/>
              <w:rPr>
                <w:sz w:val="20"/>
              </w:rPr>
            </w:pPr>
            <w:r w:rsidRPr="00A22C72">
              <w:rPr>
                <w:sz w:val="20"/>
              </w:rPr>
              <w:t>-</w:t>
            </w:r>
          </w:p>
        </w:tc>
        <w:tc>
          <w:tcPr>
            <w:tcW w:w="271" w:type="dxa"/>
            <w:vAlign w:val="bottom"/>
          </w:tcPr>
          <w:p w14:paraId="3D4E3AEE" w14:textId="77777777" w:rsidR="004D218D" w:rsidRPr="00A22C72" w:rsidRDefault="004D218D" w:rsidP="004D218D">
            <w:pPr>
              <w:pStyle w:val="acctfourfigures"/>
              <w:tabs>
                <w:tab w:val="clear" w:pos="765"/>
                <w:tab w:val="decimal" w:pos="595"/>
              </w:tabs>
              <w:spacing w:line="240" w:lineRule="auto"/>
              <w:ind w:left="-43" w:right="-86"/>
              <w:jc w:val="right"/>
              <w:rPr>
                <w:sz w:val="20"/>
                <w:lang w:val="en-US" w:bidi="th-TH"/>
              </w:rPr>
            </w:pPr>
          </w:p>
        </w:tc>
        <w:tc>
          <w:tcPr>
            <w:tcW w:w="990" w:type="dxa"/>
            <w:vAlign w:val="bottom"/>
          </w:tcPr>
          <w:p w14:paraId="7D37970C" w14:textId="23A281D2" w:rsidR="004D218D" w:rsidRPr="00A22C72" w:rsidRDefault="004D218D" w:rsidP="004D218D">
            <w:pPr>
              <w:pStyle w:val="acctfourfigures"/>
              <w:tabs>
                <w:tab w:val="clear" w:pos="765"/>
                <w:tab w:val="decimal" w:pos="1155"/>
              </w:tabs>
              <w:spacing w:line="240" w:lineRule="auto"/>
              <w:ind w:left="-43" w:right="255"/>
              <w:jc w:val="right"/>
              <w:rPr>
                <w:sz w:val="20"/>
              </w:rPr>
            </w:pPr>
            <w:r w:rsidRPr="00A22C72">
              <w:rPr>
                <w:sz w:val="20"/>
              </w:rPr>
              <w:t>-</w:t>
            </w:r>
          </w:p>
        </w:tc>
        <w:tc>
          <w:tcPr>
            <w:tcW w:w="270" w:type="dxa"/>
            <w:vAlign w:val="bottom"/>
          </w:tcPr>
          <w:p w14:paraId="58AA985A" w14:textId="77777777" w:rsidR="004D218D" w:rsidRPr="00A22C72" w:rsidRDefault="004D218D" w:rsidP="004D218D">
            <w:pPr>
              <w:tabs>
                <w:tab w:val="decimal" w:pos="595"/>
              </w:tabs>
              <w:spacing w:line="240" w:lineRule="auto"/>
              <w:ind w:left="-43" w:right="-86"/>
              <w:jc w:val="right"/>
              <w:rPr>
                <w:sz w:val="20"/>
                <w:lang w:val="en-US" w:bidi="th-TH"/>
              </w:rPr>
            </w:pPr>
          </w:p>
        </w:tc>
        <w:tc>
          <w:tcPr>
            <w:tcW w:w="1078" w:type="dxa"/>
            <w:vAlign w:val="bottom"/>
          </w:tcPr>
          <w:p w14:paraId="23A38B3D" w14:textId="2C5B2B3C" w:rsidR="004D218D" w:rsidRPr="00A22C72" w:rsidRDefault="004D218D" w:rsidP="004D218D">
            <w:pPr>
              <w:pStyle w:val="acctfourfigures"/>
              <w:tabs>
                <w:tab w:val="clear" w:pos="765"/>
                <w:tab w:val="decimal" w:pos="773"/>
              </w:tabs>
              <w:spacing w:line="240" w:lineRule="auto"/>
              <w:ind w:left="-43"/>
              <w:jc w:val="right"/>
              <w:rPr>
                <w:sz w:val="20"/>
              </w:rPr>
            </w:pPr>
            <w:r w:rsidRPr="00A22C72">
              <w:rPr>
                <w:sz w:val="20"/>
              </w:rPr>
              <w:t>51,564,270</w:t>
            </w:r>
          </w:p>
        </w:tc>
        <w:tc>
          <w:tcPr>
            <w:tcW w:w="236" w:type="dxa"/>
            <w:vAlign w:val="bottom"/>
          </w:tcPr>
          <w:p w14:paraId="54217521" w14:textId="77777777" w:rsidR="004D218D" w:rsidRPr="00A22C72" w:rsidRDefault="004D218D" w:rsidP="004D218D">
            <w:pPr>
              <w:pStyle w:val="acctfourfigures"/>
              <w:tabs>
                <w:tab w:val="clear" w:pos="765"/>
                <w:tab w:val="decimal" w:pos="595"/>
              </w:tabs>
              <w:spacing w:line="240" w:lineRule="auto"/>
              <w:ind w:left="-43" w:right="-86"/>
              <w:jc w:val="right"/>
              <w:rPr>
                <w:sz w:val="20"/>
                <w:lang w:val="en-US" w:bidi="th-TH"/>
              </w:rPr>
            </w:pPr>
          </w:p>
        </w:tc>
        <w:tc>
          <w:tcPr>
            <w:tcW w:w="1120" w:type="dxa"/>
            <w:vAlign w:val="bottom"/>
          </w:tcPr>
          <w:p w14:paraId="22976841" w14:textId="40965D63" w:rsidR="004D218D" w:rsidRPr="00E71D9C" w:rsidRDefault="004D218D" w:rsidP="004D218D">
            <w:pPr>
              <w:pStyle w:val="acctfourfigures"/>
              <w:tabs>
                <w:tab w:val="clear" w:pos="765"/>
                <w:tab w:val="decimal" w:pos="773"/>
              </w:tabs>
              <w:spacing w:line="240" w:lineRule="auto"/>
              <w:ind w:left="-43"/>
              <w:jc w:val="right"/>
              <w:rPr>
                <w:sz w:val="20"/>
              </w:rPr>
            </w:pPr>
            <w:r w:rsidRPr="00A22C72">
              <w:rPr>
                <w:sz w:val="20"/>
              </w:rPr>
              <w:t>51,564,270</w:t>
            </w:r>
          </w:p>
        </w:tc>
      </w:tr>
    </w:tbl>
    <w:p w14:paraId="167C858B" w14:textId="77777777" w:rsidR="00070BAC" w:rsidRDefault="00070BAC"/>
    <w:p w14:paraId="3B1F8B73" w14:textId="77777777" w:rsidR="001F1AE8" w:rsidRDefault="001F1AE8"/>
    <w:p w14:paraId="42932C4B" w14:textId="77777777" w:rsidR="00070BAC" w:rsidRDefault="00070BAC"/>
    <w:p w14:paraId="6528B843" w14:textId="77777777" w:rsidR="00CF6448" w:rsidRDefault="00CF6448"/>
    <w:p w14:paraId="1D7D1D57" w14:textId="77777777" w:rsidR="00CF6448" w:rsidRDefault="00CF6448"/>
    <w:p w14:paraId="72B41067" w14:textId="77777777" w:rsidR="00CF6448" w:rsidRDefault="00CF6448"/>
    <w:p w14:paraId="723CC2B4" w14:textId="77777777" w:rsidR="009B1128" w:rsidRDefault="009B1128"/>
    <w:p w14:paraId="445B8629" w14:textId="77777777" w:rsidR="00070BAC" w:rsidRDefault="00070BAC"/>
    <w:p w14:paraId="7976A683" w14:textId="77777777" w:rsidR="00070BAC" w:rsidRDefault="00070BAC"/>
    <w:p w14:paraId="1B3B179B" w14:textId="77777777" w:rsidR="00070BAC" w:rsidRDefault="00070BAC"/>
    <w:p w14:paraId="79DC9520" w14:textId="77777777" w:rsidR="00070BAC" w:rsidRDefault="00070BAC"/>
    <w:p w14:paraId="44C9D749" w14:textId="77777777" w:rsidR="00070BAC" w:rsidRDefault="00070BAC">
      <w:pPr>
        <w:rPr>
          <w:sz w:val="24"/>
          <w:szCs w:val="22"/>
        </w:rPr>
      </w:pPr>
    </w:p>
    <w:p w14:paraId="57839D52" w14:textId="77777777" w:rsidR="009B1128" w:rsidRPr="00543C4B" w:rsidRDefault="009B1128">
      <w:pPr>
        <w:rPr>
          <w:sz w:val="24"/>
          <w:szCs w:val="22"/>
        </w:rPr>
      </w:pPr>
    </w:p>
    <w:tbl>
      <w:tblPr>
        <w:tblW w:w="14956" w:type="dxa"/>
        <w:tblInd w:w="540" w:type="dxa"/>
        <w:tblLayout w:type="fixed"/>
        <w:tblLook w:val="04A0" w:firstRow="1" w:lastRow="0" w:firstColumn="1" w:lastColumn="0" w:noHBand="0" w:noVBand="1"/>
      </w:tblPr>
      <w:tblGrid>
        <w:gridCol w:w="3600"/>
        <w:gridCol w:w="1350"/>
        <w:gridCol w:w="1800"/>
        <w:gridCol w:w="1794"/>
        <w:gridCol w:w="1266"/>
        <w:gridCol w:w="267"/>
        <w:gridCol w:w="902"/>
        <w:gridCol w:w="271"/>
        <w:gridCol w:w="990"/>
        <w:gridCol w:w="270"/>
        <w:gridCol w:w="1080"/>
        <w:gridCol w:w="238"/>
        <w:gridCol w:w="1116"/>
        <w:gridCol w:w="12"/>
      </w:tblGrid>
      <w:tr w:rsidR="001B3EB9" w:rsidRPr="00532E14" w14:paraId="00178A7B" w14:textId="77777777" w:rsidTr="00D21D34">
        <w:trPr>
          <w:gridAfter w:val="1"/>
          <w:wAfter w:w="12" w:type="dxa"/>
          <w:trHeight w:val="20"/>
        </w:trPr>
        <w:tc>
          <w:tcPr>
            <w:tcW w:w="3600" w:type="dxa"/>
            <w:vAlign w:val="bottom"/>
          </w:tcPr>
          <w:p w14:paraId="4208950E" w14:textId="77777777" w:rsidR="001B3EB9" w:rsidRPr="00543C4B" w:rsidRDefault="001B3EB9" w:rsidP="001B3EB9">
            <w:pPr>
              <w:spacing w:line="240" w:lineRule="auto"/>
              <w:ind w:left="73" w:right="-90"/>
              <w:jc w:val="center"/>
              <w:rPr>
                <w:rFonts w:cstheme="minorBidi"/>
                <w:sz w:val="20"/>
                <w:szCs w:val="25"/>
                <w:lang w:bidi="th-TH"/>
              </w:rPr>
            </w:pPr>
          </w:p>
        </w:tc>
        <w:tc>
          <w:tcPr>
            <w:tcW w:w="11344" w:type="dxa"/>
            <w:gridSpan w:val="12"/>
          </w:tcPr>
          <w:p w14:paraId="5E4B0BFB" w14:textId="77777777" w:rsidR="001B3EB9" w:rsidRPr="00532E14" w:rsidRDefault="001B3EB9" w:rsidP="001B3EB9">
            <w:pPr>
              <w:pStyle w:val="acctmergecolhdg"/>
              <w:spacing w:line="230" w:lineRule="auto"/>
              <w:rPr>
                <w:sz w:val="20"/>
                <w:cs/>
                <w:lang w:bidi="th-TH"/>
              </w:rPr>
            </w:pPr>
            <w:r w:rsidRPr="00532E14">
              <w:rPr>
                <w:sz w:val="20"/>
              </w:rPr>
              <w:t xml:space="preserve">Consolidated financial statements </w:t>
            </w:r>
          </w:p>
        </w:tc>
      </w:tr>
      <w:tr w:rsidR="00CD64E5" w:rsidRPr="00532E14" w14:paraId="06F421FE" w14:textId="77777777" w:rsidTr="00D21D34">
        <w:trPr>
          <w:gridAfter w:val="1"/>
          <w:wAfter w:w="12" w:type="dxa"/>
          <w:trHeight w:val="20"/>
        </w:trPr>
        <w:tc>
          <w:tcPr>
            <w:tcW w:w="3600" w:type="dxa"/>
            <w:vAlign w:val="bottom"/>
          </w:tcPr>
          <w:p w14:paraId="2228528C" w14:textId="77777777" w:rsidR="00CD64E5" w:rsidRPr="00532E14" w:rsidRDefault="00CD64E5" w:rsidP="001B3EB9">
            <w:pPr>
              <w:spacing w:line="240" w:lineRule="auto"/>
              <w:ind w:left="73" w:right="-90"/>
              <w:jc w:val="center"/>
              <w:rPr>
                <w:sz w:val="20"/>
              </w:rPr>
            </w:pPr>
          </w:p>
        </w:tc>
        <w:tc>
          <w:tcPr>
            <w:tcW w:w="6210" w:type="dxa"/>
            <w:gridSpan w:val="4"/>
            <w:tcBorders>
              <w:bottom w:val="single" w:sz="4" w:space="0" w:color="auto"/>
            </w:tcBorders>
          </w:tcPr>
          <w:p w14:paraId="387D4508" w14:textId="77777777" w:rsidR="00CD64E5" w:rsidRPr="00532E14" w:rsidRDefault="00CD64E5" w:rsidP="001B3EB9">
            <w:pPr>
              <w:pStyle w:val="acctfourfigures"/>
              <w:tabs>
                <w:tab w:val="clear" w:pos="765"/>
              </w:tabs>
              <w:spacing w:line="240" w:lineRule="auto"/>
              <w:ind w:left="-43" w:right="-86"/>
              <w:jc w:val="center"/>
              <w:rPr>
                <w:b/>
                <w:bCs/>
                <w:sz w:val="20"/>
                <w:cs/>
                <w:lang w:bidi="th-TH"/>
              </w:rPr>
            </w:pPr>
            <w:r w:rsidRPr="00532E14">
              <w:rPr>
                <w:b/>
                <w:bCs/>
                <w:sz w:val="20"/>
                <w:lang w:bidi="th-TH"/>
              </w:rPr>
              <w:t>Carrying amount</w:t>
            </w:r>
          </w:p>
        </w:tc>
        <w:tc>
          <w:tcPr>
            <w:tcW w:w="267" w:type="dxa"/>
          </w:tcPr>
          <w:p w14:paraId="7FF391BC" w14:textId="3061F192" w:rsidR="00CD64E5" w:rsidRPr="00532E14" w:rsidRDefault="00CD64E5" w:rsidP="001B3EB9">
            <w:pPr>
              <w:pStyle w:val="acctfourfigures"/>
              <w:tabs>
                <w:tab w:val="clear" w:pos="765"/>
              </w:tabs>
              <w:spacing w:line="240" w:lineRule="auto"/>
              <w:ind w:left="-43" w:right="-86"/>
              <w:jc w:val="center"/>
              <w:rPr>
                <w:b/>
                <w:bCs/>
                <w:sz w:val="20"/>
                <w:cs/>
                <w:lang w:bidi="th-TH"/>
              </w:rPr>
            </w:pPr>
          </w:p>
        </w:tc>
        <w:tc>
          <w:tcPr>
            <w:tcW w:w="4867" w:type="dxa"/>
            <w:gridSpan w:val="7"/>
            <w:tcBorders>
              <w:bottom w:val="single" w:sz="4" w:space="0" w:color="auto"/>
            </w:tcBorders>
          </w:tcPr>
          <w:p w14:paraId="0B48E7E0" w14:textId="77777777" w:rsidR="00CD64E5" w:rsidRPr="00532E14" w:rsidRDefault="00CD64E5" w:rsidP="001B3EB9">
            <w:pPr>
              <w:pStyle w:val="acctfourfigures"/>
              <w:tabs>
                <w:tab w:val="clear" w:pos="765"/>
              </w:tabs>
              <w:spacing w:line="240" w:lineRule="auto"/>
              <w:ind w:left="-43" w:right="-86"/>
              <w:jc w:val="center"/>
              <w:rPr>
                <w:b/>
                <w:bCs/>
                <w:sz w:val="20"/>
                <w:cs/>
                <w:lang w:bidi="th-TH"/>
              </w:rPr>
            </w:pPr>
            <w:r w:rsidRPr="00532E14">
              <w:rPr>
                <w:b/>
                <w:bCs/>
                <w:sz w:val="20"/>
                <w:lang w:bidi="th-TH"/>
              </w:rPr>
              <w:t>Fair value</w:t>
            </w:r>
          </w:p>
        </w:tc>
      </w:tr>
      <w:tr w:rsidR="00257E15" w:rsidRPr="00532E14" w14:paraId="6BFCC0C6" w14:textId="77777777" w:rsidTr="00D21D34">
        <w:trPr>
          <w:trHeight w:val="227"/>
        </w:trPr>
        <w:tc>
          <w:tcPr>
            <w:tcW w:w="3600" w:type="dxa"/>
            <w:vAlign w:val="bottom"/>
          </w:tcPr>
          <w:p w14:paraId="5EC8C7CA" w14:textId="24F355C2" w:rsidR="00257E15" w:rsidRPr="00532E14" w:rsidRDefault="00257E15" w:rsidP="001B3EB9">
            <w:pPr>
              <w:spacing w:line="240" w:lineRule="auto"/>
              <w:ind w:left="-19" w:right="-90"/>
              <w:rPr>
                <w:b/>
                <w:bCs/>
                <w:i/>
                <w:iCs/>
                <w:sz w:val="20"/>
              </w:rPr>
            </w:pPr>
          </w:p>
        </w:tc>
        <w:tc>
          <w:tcPr>
            <w:tcW w:w="1350" w:type="dxa"/>
            <w:vAlign w:val="bottom"/>
          </w:tcPr>
          <w:p w14:paraId="57A58B44" w14:textId="77777777" w:rsidR="00257E15" w:rsidRPr="00532E14" w:rsidRDefault="00257E15" w:rsidP="001B3EB9">
            <w:pPr>
              <w:pStyle w:val="acctfourfigures"/>
              <w:tabs>
                <w:tab w:val="clear" w:pos="765"/>
              </w:tabs>
              <w:spacing w:line="240" w:lineRule="auto"/>
              <w:ind w:left="-43" w:right="-86"/>
              <w:jc w:val="center"/>
              <w:rPr>
                <w:sz w:val="20"/>
                <w:lang w:bidi="th-TH"/>
              </w:rPr>
            </w:pPr>
            <w:r w:rsidRPr="00532E14">
              <w:rPr>
                <w:sz w:val="20"/>
                <w:lang w:bidi="th-TH"/>
              </w:rPr>
              <w:t>Fair value - hedging instruments</w:t>
            </w:r>
          </w:p>
        </w:tc>
        <w:tc>
          <w:tcPr>
            <w:tcW w:w="1800" w:type="dxa"/>
            <w:vAlign w:val="bottom"/>
          </w:tcPr>
          <w:p w14:paraId="04DC855A" w14:textId="77777777" w:rsidR="00257E15" w:rsidRPr="00532E14" w:rsidRDefault="00257E15" w:rsidP="001B3EB9">
            <w:pPr>
              <w:pStyle w:val="acctfourfigures"/>
              <w:tabs>
                <w:tab w:val="clear" w:pos="765"/>
              </w:tabs>
              <w:spacing w:line="240" w:lineRule="auto"/>
              <w:ind w:left="-43" w:right="-86"/>
              <w:jc w:val="center"/>
              <w:rPr>
                <w:sz w:val="20"/>
                <w:lang w:bidi="th-TH"/>
              </w:rPr>
            </w:pPr>
            <w:r w:rsidRPr="00532E14">
              <w:rPr>
                <w:sz w:val="20"/>
                <w:lang w:bidi="th-TH"/>
              </w:rPr>
              <w:t>Financial instruments measured at FVTPL</w:t>
            </w:r>
          </w:p>
        </w:tc>
        <w:tc>
          <w:tcPr>
            <w:tcW w:w="1794" w:type="dxa"/>
          </w:tcPr>
          <w:p w14:paraId="2ED60023" w14:textId="77777777" w:rsidR="00257E15" w:rsidRPr="00532E14" w:rsidRDefault="00257E15" w:rsidP="001B3EB9">
            <w:pPr>
              <w:pStyle w:val="acctfourfigures"/>
              <w:tabs>
                <w:tab w:val="clear" w:pos="765"/>
              </w:tabs>
              <w:spacing w:line="240" w:lineRule="auto"/>
              <w:ind w:left="-43" w:right="-86"/>
              <w:jc w:val="center"/>
              <w:rPr>
                <w:sz w:val="20"/>
                <w:lang w:bidi="th-TH"/>
              </w:rPr>
            </w:pPr>
            <w:r w:rsidRPr="00532E14">
              <w:rPr>
                <w:sz w:val="20"/>
                <w:lang w:bidi="th-TH"/>
              </w:rPr>
              <w:t>Financial instruments measured at a</w:t>
            </w:r>
            <w:r w:rsidRPr="00532E14">
              <w:rPr>
                <w:sz w:val="20"/>
              </w:rPr>
              <w:t>mortised cost</w:t>
            </w:r>
          </w:p>
        </w:tc>
        <w:tc>
          <w:tcPr>
            <w:tcW w:w="1266" w:type="dxa"/>
            <w:vAlign w:val="bottom"/>
          </w:tcPr>
          <w:p w14:paraId="62CFF7F5" w14:textId="77777777" w:rsidR="00257E15" w:rsidRPr="00532E14" w:rsidRDefault="00257E15" w:rsidP="001B3EB9">
            <w:pPr>
              <w:pStyle w:val="acctfourfigures"/>
              <w:tabs>
                <w:tab w:val="clear" w:pos="765"/>
              </w:tabs>
              <w:spacing w:line="240" w:lineRule="auto"/>
              <w:ind w:left="-43" w:right="-86"/>
              <w:jc w:val="center"/>
              <w:rPr>
                <w:sz w:val="20"/>
                <w:lang w:bidi="th-TH"/>
              </w:rPr>
            </w:pPr>
            <w:r w:rsidRPr="00532E14">
              <w:rPr>
                <w:sz w:val="20"/>
                <w:lang w:bidi="th-TH"/>
              </w:rPr>
              <w:t>Total</w:t>
            </w:r>
          </w:p>
        </w:tc>
        <w:tc>
          <w:tcPr>
            <w:tcW w:w="267" w:type="dxa"/>
          </w:tcPr>
          <w:p w14:paraId="43A4BBED" w14:textId="77777777" w:rsidR="00257E15" w:rsidRPr="00532E14" w:rsidRDefault="00257E15" w:rsidP="001B3EB9">
            <w:pPr>
              <w:pStyle w:val="acctfourfigures"/>
              <w:tabs>
                <w:tab w:val="clear" w:pos="765"/>
              </w:tabs>
              <w:spacing w:line="240" w:lineRule="auto"/>
              <w:ind w:left="-43" w:right="-86"/>
              <w:jc w:val="center"/>
              <w:rPr>
                <w:sz w:val="20"/>
                <w:cs/>
                <w:lang w:bidi="th-TH"/>
              </w:rPr>
            </w:pPr>
          </w:p>
        </w:tc>
        <w:tc>
          <w:tcPr>
            <w:tcW w:w="902" w:type="dxa"/>
            <w:vAlign w:val="bottom"/>
          </w:tcPr>
          <w:p w14:paraId="21CA5E2C" w14:textId="77777777" w:rsidR="00257E15" w:rsidRPr="00532E14" w:rsidRDefault="00257E15" w:rsidP="001B3EB9">
            <w:pPr>
              <w:pStyle w:val="acctfourfigures"/>
              <w:tabs>
                <w:tab w:val="clear" w:pos="765"/>
              </w:tabs>
              <w:spacing w:line="240" w:lineRule="auto"/>
              <w:ind w:left="-43" w:right="-86"/>
              <w:jc w:val="center"/>
              <w:rPr>
                <w:sz w:val="20"/>
              </w:rPr>
            </w:pPr>
            <w:r w:rsidRPr="00532E14">
              <w:rPr>
                <w:sz w:val="20"/>
                <w:lang w:bidi="th-TH"/>
              </w:rPr>
              <w:t>Level 1</w:t>
            </w:r>
          </w:p>
        </w:tc>
        <w:tc>
          <w:tcPr>
            <w:tcW w:w="271" w:type="dxa"/>
          </w:tcPr>
          <w:p w14:paraId="6B8B871D" w14:textId="77777777" w:rsidR="00257E15" w:rsidRPr="00532E14" w:rsidRDefault="00257E15" w:rsidP="001B3EB9">
            <w:pPr>
              <w:pStyle w:val="acctfourfigures"/>
              <w:tabs>
                <w:tab w:val="clear" w:pos="765"/>
              </w:tabs>
              <w:spacing w:line="240" w:lineRule="auto"/>
              <w:ind w:left="-43" w:right="-86"/>
              <w:jc w:val="center"/>
              <w:rPr>
                <w:sz w:val="20"/>
                <w:cs/>
                <w:lang w:bidi="th-TH"/>
              </w:rPr>
            </w:pPr>
          </w:p>
        </w:tc>
        <w:tc>
          <w:tcPr>
            <w:tcW w:w="990" w:type="dxa"/>
            <w:vAlign w:val="bottom"/>
          </w:tcPr>
          <w:p w14:paraId="62CB4829" w14:textId="77777777" w:rsidR="00257E15" w:rsidRPr="00532E14" w:rsidRDefault="00257E15" w:rsidP="001B3EB9">
            <w:pPr>
              <w:pStyle w:val="acctfourfigures"/>
              <w:tabs>
                <w:tab w:val="clear" w:pos="765"/>
              </w:tabs>
              <w:spacing w:line="240" w:lineRule="auto"/>
              <w:ind w:left="-43" w:right="-86"/>
              <w:jc w:val="center"/>
              <w:rPr>
                <w:sz w:val="20"/>
              </w:rPr>
            </w:pPr>
            <w:r w:rsidRPr="00532E14">
              <w:rPr>
                <w:sz w:val="20"/>
                <w:lang w:bidi="th-TH"/>
              </w:rPr>
              <w:t>Level 2</w:t>
            </w:r>
          </w:p>
        </w:tc>
        <w:tc>
          <w:tcPr>
            <w:tcW w:w="270" w:type="dxa"/>
          </w:tcPr>
          <w:p w14:paraId="2B9C4B00" w14:textId="77777777" w:rsidR="00257E15" w:rsidRPr="00532E14" w:rsidRDefault="00257E15" w:rsidP="001B3EB9">
            <w:pPr>
              <w:spacing w:line="240" w:lineRule="auto"/>
              <w:ind w:left="-43" w:right="-86"/>
              <w:jc w:val="center"/>
              <w:rPr>
                <w:sz w:val="20"/>
                <w:cs/>
              </w:rPr>
            </w:pPr>
          </w:p>
        </w:tc>
        <w:tc>
          <w:tcPr>
            <w:tcW w:w="1080" w:type="dxa"/>
            <w:vAlign w:val="bottom"/>
          </w:tcPr>
          <w:p w14:paraId="25F60D60" w14:textId="77777777" w:rsidR="00257E15" w:rsidRPr="00532E14" w:rsidRDefault="00257E15" w:rsidP="001B3EB9">
            <w:pPr>
              <w:spacing w:line="240" w:lineRule="auto"/>
              <w:ind w:left="-43" w:right="-86"/>
              <w:jc w:val="center"/>
              <w:rPr>
                <w:sz w:val="20"/>
              </w:rPr>
            </w:pPr>
            <w:r w:rsidRPr="00532E14">
              <w:rPr>
                <w:sz w:val="20"/>
              </w:rPr>
              <w:t>Level 3</w:t>
            </w:r>
          </w:p>
        </w:tc>
        <w:tc>
          <w:tcPr>
            <w:tcW w:w="238" w:type="dxa"/>
          </w:tcPr>
          <w:p w14:paraId="6B6BF590" w14:textId="77777777" w:rsidR="00257E15" w:rsidRPr="00532E14" w:rsidRDefault="00257E15" w:rsidP="001B3EB9">
            <w:pPr>
              <w:pStyle w:val="acctfourfigures"/>
              <w:tabs>
                <w:tab w:val="clear" w:pos="765"/>
              </w:tabs>
              <w:spacing w:line="240" w:lineRule="auto"/>
              <w:ind w:left="-43" w:right="-86"/>
              <w:jc w:val="center"/>
              <w:rPr>
                <w:sz w:val="20"/>
                <w:cs/>
                <w:lang w:bidi="th-TH"/>
              </w:rPr>
            </w:pPr>
          </w:p>
        </w:tc>
        <w:tc>
          <w:tcPr>
            <w:tcW w:w="1128" w:type="dxa"/>
            <w:gridSpan w:val="2"/>
            <w:vAlign w:val="bottom"/>
          </w:tcPr>
          <w:p w14:paraId="27B87F6A" w14:textId="77777777" w:rsidR="00257E15" w:rsidRPr="00532E14" w:rsidRDefault="00257E15" w:rsidP="001B3EB9">
            <w:pPr>
              <w:pStyle w:val="acctfourfigures"/>
              <w:tabs>
                <w:tab w:val="clear" w:pos="765"/>
              </w:tabs>
              <w:spacing w:line="240" w:lineRule="auto"/>
              <w:ind w:left="-43" w:right="-86"/>
              <w:jc w:val="center"/>
              <w:rPr>
                <w:sz w:val="20"/>
                <w:lang w:bidi="th-TH"/>
              </w:rPr>
            </w:pPr>
            <w:r w:rsidRPr="00532E14">
              <w:rPr>
                <w:sz w:val="20"/>
                <w:lang w:bidi="th-TH"/>
              </w:rPr>
              <w:t>Total</w:t>
            </w:r>
          </w:p>
        </w:tc>
      </w:tr>
      <w:tr w:rsidR="001B3EB9" w:rsidRPr="00532E14" w14:paraId="1422F0E3" w14:textId="77777777" w:rsidTr="00D21D34">
        <w:trPr>
          <w:gridAfter w:val="1"/>
          <w:wAfter w:w="12" w:type="dxa"/>
          <w:trHeight w:val="227"/>
        </w:trPr>
        <w:tc>
          <w:tcPr>
            <w:tcW w:w="3600" w:type="dxa"/>
            <w:vAlign w:val="bottom"/>
          </w:tcPr>
          <w:p w14:paraId="19830AD3" w14:textId="64932BEA" w:rsidR="001B3EB9" w:rsidRPr="00532E14" w:rsidRDefault="001B3EB9" w:rsidP="001B3EB9">
            <w:pPr>
              <w:spacing w:line="240" w:lineRule="auto"/>
              <w:ind w:left="-19" w:right="-90"/>
              <w:rPr>
                <w:b/>
                <w:bCs/>
                <w:i/>
                <w:iCs/>
                <w:sz w:val="20"/>
              </w:rPr>
            </w:pPr>
          </w:p>
        </w:tc>
        <w:tc>
          <w:tcPr>
            <w:tcW w:w="11344" w:type="dxa"/>
            <w:gridSpan w:val="12"/>
          </w:tcPr>
          <w:p w14:paraId="0922B914" w14:textId="78742730" w:rsidR="001B3EB9" w:rsidRPr="00532E14" w:rsidRDefault="001B3EB9" w:rsidP="001B3EB9">
            <w:pPr>
              <w:pStyle w:val="acctfourfigures"/>
              <w:tabs>
                <w:tab w:val="clear" w:pos="765"/>
              </w:tabs>
              <w:spacing w:line="240" w:lineRule="auto"/>
              <w:ind w:left="-43" w:right="-86"/>
              <w:jc w:val="center"/>
              <w:rPr>
                <w:sz w:val="20"/>
                <w:lang w:bidi="th-TH"/>
              </w:rPr>
            </w:pPr>
            <w:r w:rsidRPr="00532E14">
              <w:rPr>
                <w:i/>
                <w:iCs/>
                <w:sz w:val="20"/>
                <w:lang w:bidi="th-TH"/>
              </w:rPr>
              <w:t>(in thousand Baht)</w:t>
            </w:r>
          </w:p>
        </w:tc>
      </w:tr>
      <w:tr w:rsidR="00543C4B" w:rsidRPr="00532E14" w14:paraId="053D7B8B" w14:textId="77777777" w:rsidTr="00D21D34">
        <w:trPr>
          <w:gridAfter w:val="1"/>
          <w:wAfter w:w="12" w:type="dxa"/>
          <w:trHeight w:val="227"/>
        </w:trPr>
        <w:tc>
          <w:tcPr>
            <w:tcW w:w="3600" w:type="dxa"/>
            <w:vAlign w:val="bottom"/>
          </w:tcPr>
          <w:p w14:paraId="41608927" w14:textId="7D089A8D" w:rsidR="00543C4B" w:rsidRPr="00532E14" w:rsidRDefault="00543C4B" w:rsidP="001B3EB9">
            <w:pPr>
              <w:spacing w:line="240" w:lineRule="auto"/>
              <w:ind w:left="-19" w:right="-90"/>
              <w:rPr>
                <w:b/>
                <w:bCs/>
                <w:i/>
                <w:iCs/>
                <w:sz w:val="20"/>
              </w:rPr>
            </w:pPr>
            <w:r w:rsidRPr="00532E14">
              <w:rPr>
                <w:b/>
                <w:bCs/>
                <w:i/>
                <w:iCs/>
                <w:sz w:val="20"/>
              </w:rPr>
              <w:t>At 31 December 2024</w:t>
            </w:r>
          </w:p>
        </w:tc>
        <w:tc>
          <w:tcPr>
            <w:tcW w:w="11344" w:type="dxa"/>
            <w:gridSpan w:val="12"/>
          </w:tcPr>
          <w:p w14:paraId="2F7A633A" w14:textId="77777777" w:rsidR="00543C4B" w:rsidRPr="00532E14" w:rsidRDefault="00543C4B" w:rsidP="001B3EB9">
            <w:pPr>
              <w:pStyle w:val="acctfourfigures"/>
              <w:tabs>
                <w:tab w:val="clear" w:pos="765"/>
              </w:tabs>
              <w:spacing w:line="240" w:lineRule="auto"/>
              <w:ind w:left="-43" w:right="-86"/>
              <w:jc w:val="center"/>
              <w:rPr>
                <w:i/>
                <w:iCs/>
                <w:sz w:val="20"/>
                <w:lang w:bidi="th-TH"/>
              </w:rPr>
            </w:pPr>
          </w:p>
        </w:tc>
      </w:tr>
      <w:tr w:rsidR="00257E15" w:rsidRPr="00532E14" w14:paraId="25582F54" w14:textId="77777777" w:rsidTr="00D21D34">
        <w:trPr>
          <w:trHeight w:val="20"/>
        </w:trPr>
        <w:tc>
          <w:tcPr>
            <w:tcW w:w="3600" w:type="dxa"/>
          </w:tcPr>
          <w:p w14:paraId="698E7AAB" w14:textId="77777777" w:rsidR="00257E15" w:rsidRPr="00532E14" w:rsidRDefault="00257E15">
            <w:pPr>
              <w:spacing w:line="240" w:lineRule="auto"/>
              <w:ind w:left="160" w:right="-90" w:hanging="180"/>
              <w:rPr>
                <w:b/>
                <w:bCs/>
                <w:i/>
                <w:iCs/>
                <w:sz w:val="20"/>
              </w:rPr>
            </w:pPr>
            <w:r w:rsidRPr="00532E14">
              <w:rPr>
                <w:b/>
                <w:bCs/>
                <w:i/>
                <w:iCs/>
                <w:sz w:val="20"/>
              </w:rPr>
              <w:t>Financial assets</w:t>
            </w:r>
          </w:p>
        </w:tc>
        <w:tc>
          <w:tcPr>
            <w:tcW w:w="1350" w:type="dxa"/>
          </w:tcPr>
          <w:p w14:paraId="1A04D27B" w14:textId="77777777" w:rsidR="00257E15" w:rsidRPr="00532E14" w:rsidRDefault="00257E15">
            <w:pPr>
              <w:pStyle w:val="acctfourfigures"/>
              <w:tabs>
                <w:tab w:val="clear" w:pos="765"/>
                <w:tab w:val="decimal" w:pos="796"/>
              </w:tabs>
              <w:spacing w:line="240" w:lineRule="auto"/>
              <w:ind w:left="-43" w:right="-86"/>
              <w:rPr>
                <w:sz w:val="20"/>
              </w:rPr>
            </w:pPr>
          </w:p>
        </w:tc>
        <w:tc>
          <w:tcPr>
            <w:tcW w:w="1800" w:type="dxa"/>
          </w:tcPr>
          <w:p w14:paraId="460B82CA" w14:textId="77777777" w:rsidR="00257E15" w:rsidRPr="00532E14" w:rsidRDefault="00257E15">
            <w:pPr>
              <w:pStyle w:val="Index1"/>
              <w:tabs>
                <w:tab w:val="decimal" w:pos="595"/>
              </w:tabs>
              <w:ind w:right="970"/>
              <w:jc w:val="right"/>
              <w:rPr>
                <w:rFonts w:ascii="Times New Roman" w:hAnsi="Times New Roman" w:cs="Times New Roman"/>
                <w:sz w:val="20"/>
                <w:szCs w:val="20"/>
              </w:rPr>
            </w:pPr>
          </w:p>
        </w:tc>
        <w:tc>
          <w:tcPr>
            <w:tcW w:w="1794" w:type="dxa"/>
          </w:tcPr>
          <w:p w14:paraId="42A54B83" w14:textId="77777777" w:rsidR="00257E15" w:rsidRPr="00532E14" w:rsidRDefault="00257E15">
            <w:pPr>
              <w:pStyle w:val="acctfourfigures"/>
              <w:tabs>
                <w:tab w:val="clear" w:pos="765"/>
                <w:tab w:val="decimal" w:pos="595"/>
              </w:tabs>
              <w:spacing w:line="240" w:lineRule="auto"/>
              <w:ind w:left="-43" w:right="-86"/>
              <w:rPr>
                <w:sz w:val="20"/>
              </w:rPr>
            </w:pPr>
          </w:p>
        </w:tc>
        <w:tc>
          <w:tcPr>
            <w:tcW w:w="1266" w:type="dxa"/>
          </w:tcPr>
          <w:p w14:paraId="5A4EA90B" w14:textId="77777777" w:rsidR="00257E15" w:rsidRPr="00532E14" w:rsidRDefault="00257E15">
            <w:pPr>
              <w:pStyle w:val="acctfourfigures"/>
              <w:tabs>
                <w:tab w:val="clear" w:pos="765"/>
                <w:tab w:val="decimal" w:pos="595"/>
              </w:tabs>
              <w:spacing w:line="240" w:lineRule="auto"/>
              <w:ind w:left="-43" w:right="-86"/>
              <w:rPr>
                <w:sz w:val="20"/>
              </w:rPr>
            </w:pPr>
          </w:p>
        </w:tc>
        <w:tc>
          <w:tcPr>
            <w:tcW w:w="267" w:type="dxa"/>
          </w:tcPr>
          <w:p w14:paraId="2B8A2C9C" w14:textId="77777777" w:rsidR="00257E15" w:rsidRPr="00532E14" w:rsidRDefault="00257E15">
            <w:pPr>
              <w:pStyle w:val="acctfourfigures"/>
              <w:tabs>
                <w:tab w:val="clear" w:pos="765"/>
                <w:tab w:val="decimal" w:pos="595"/>
              </w:tabs>
              <w:spacing w:line="240" w:lineRule="auto"/>
              <w:ind w:left="-43" w:right="-86"/>
              <w:rPr>
                <w:sz w:val="20"/>
              </w:rPr>
            </w:pPr>
          </w:p>
        </w:tc>
        <w:tc>
          <w:tcPr>
            <w:tcW w:w="902" w:type="dxa"/>
          </w:tcPr>
          <w:p w14:paraId="6EDE20B4" w14:textId="77777777" w:rsidR="00257E15" w:rsidRPr="00532E14" w:rsidRDefault="00257E15">
            <w:pPr>
              <w:pStyle w:val="acctfourfigures"/>
              <w:tabs>
                <w:tab w:val="clear" w:pos="765"/>
                <w:tab w:val="decimal" w:pos="430"/>
              </w:tabs>
              <w:spacing w:line="240" w:lineRule="auto"/>
              <w:ind w:left="-43" w:right="-86"/>
              <w:rPr>
                <w:sz w:val="20"/>
                <w:lang w:val="en-US" w:eastAsia="zh-CN" w:bidi="th-TH"/>
              </w:rPr>
            </w:pPr>
          </w:p>
        </w:tc>
        <w:tc>
          <w:tcPr>
            <w:tcW w:w="271" w:type="dxa"/>
          </w:tcPr>
          <w:p w14:paraId="5A9996E5" w14:textId="77777777" w:rsidR="00257E15" w:rsidRPr="00532E14" w:rsidRDefault="00257E15">
            <w:pPr>
              <w:pStyle w:val="acctfourfigures"/>
              <w:tabs>
                <w:tab w:val="clear" w:pos="765"/>
                <w:tab w:val="decimal" w:pos="595"/>
              </w:tabs>
              <w:spacing w:line="240" w:lineRule="auto"/>
              <w:ind w:left="-43" w:right="-86"/>
              <w:rPr>
                <w:sz w:val="20"/>
              </w:rPr>
            </w:pPr>
          </w:p>
        </w:tc>
        <w:tc>
          <w:tcPr>
            <w:tcW w:w="990" w:type="dxa"/>
          </w:tcPr>
          <w:p w14:paraId="513EB29F" w14:textId="77777777" w:rsidR="00257E15" w:rsidRPr="00532E14" w:rsidRDefault="00257E15">
            <w:pPr>
              <w:pStyle w:val="acctfourfigures"/>
              <w:tabs>
                <w:tab w:val="clear" w:pos="765"/>
                <w:tab w:val="decimal" w:pos="658"/>
              </w:tabs>
              <w:spacing w:line="240" w:lineRule="auto"/>
              <w:ind w:left="-43" w:right="-86"/>
              <w:rPr>
                <w:sz w:val="20"/>
              </w:rPr>
            </w:pPr>
          </w:p>
        </w:tc>
        <w:tc>
          <w:tcPr>
            <w:tcW w:w="270" w:type="dxa"/>
          </w:tcPr>
          <w:p w14:paraId="6D575906" w14:textId="77777777" w:rsidR="00257E15" w:rsidRPr="00532E14" w:rsidRDefault="00257E15">
            <w:pPr>
              <w:tabs>
                <w:tab w:val="decimal" w:pos="595"/>
              </w:tabs>
              <w:spacing w:line="240" w:lineRule="auto"/>
              <w:ind w:left="-43" w:right="-86"/>
              <w:rPr>
                <w:sz w:val="20"/>
              </w:rPr>
            </w:pPr>
          </w:p>
        </w:tc>
        <w:tc>
          <w:tcPr>
            <w:tcW w:w="1080" w:type="dxa"/>
          </w:tcPr>
          <w:p w14:paraId="4AFF1E29" w14:textId="77777777" w:rsidR="00257E15" w:rsidRPr="00532E14" w:rsidRDefault="00257E15">
            <w:pPr>
              <w:tabs>
                <w:tab w:val="decimal" w:pos="595"/>
              </w:tabs>
              <w:spacing w:line="240" w:lineRule="auto"/>
              <w:ind w:left="-43" w:right="-86"/>
              <w:rPr>
                <w:sz w:val="20"/>
              </w:rPr>
            </w:pPr>
          </w:p>
        </w:tc>
        <w:tc>
          <w:tcPr>
            <w:tcW w:w="238" w:type="dxa"/>
          </w:tcPr>
          <w:p w14:paraId="3834E2C9" w14:textId="77777777" w:rsidR="00257E15" w:rsidRPr="00532E14" w:rsidRDefault="00257E15">
            <w:pPr>
              <w:pStyle w:val="acctfourfigures"/>
              <w:tabs>
                <w:tab w:val="clear" w:pos="765"/>
                <w:tab w:val="decimal" w:pos="595"/>
              </w:tabs>
              <w:spacing w:line="240" w:lineRule="auto"/>
              <w:ind w:left="-43" w:right="-86"/>
              <w:rPr>
                <w:sz w:val="20"/>
              </w:rPr>
            </w:pPr>
          </w:p>
        </w:tc>
        <w:tc>
          <w:tcPr>
            <w:tcW w:w="1128" w:type="dxa"/>
            <w:gridSpan w:val="2"/>
          </w:tcPr>
          <w:p w14:paraId="5FED1554" w14:textId="77777777" w:rsidR="00257E15" w:rsidRPr="00532E14" w:rsidRDefault="00257E15">
            <w:pPr>
              <w:pStyle w:val="acctfourfigures"/>
              <w:tabs>
                <w:tab w:val="clear" w:pos="765"/>
                <w:tab w:val="decimal" w:pos="595"/>
              </w:tabs>
              <w:spacing w:line="240" w:lineRule="auto"/>
              <w:ind w:left="-43" w:right="-86"/>
              <w:rPr>
                <w:sz w:val="20"/>
              </w:rPr>
            </w:pPr>
          </w:p>
        </w:tc>
      </w:tr>
      <w:tr w:rsidR="00257E15" w:rsidRPr="00532E14" w14:paraId="6DEA5432" w14:textId="77777777" w:rsidTr="00D21D34">
        <w:trPr>
          <w:trHeight w:val="20"/>
        </w:trPr>
        <w:tc>
          <w:tcPr>
            <w:tcW w:w="3600" w:type="dxa"/>
          </w:tcPr>
          <w:p w14:paraId="431C6E00" w14:textId="6FD6670E" w:rsidR="00257E15" w:rsidRPr="00532E14" w:rsidRDefault="00257E15">
            <w:pPr>
              <w:spacing w:line="240" w:lineRule="auto"/>
              <w:ind w:left="160" w:right="-90" w:hanging="180"/>
              <w:rPr>
                <w:b/>
                <w:bCs/>
                <w:i/>
                <w:iCs/>
                <w:sz w:val="20"/>
              </w:rPr>
            </w:pPr>
            <w:r w:rsidRPr="00532E14">
              <w:rPr>
                <w:sz w:val="20"/>
              </w:rPr>
              <w:t xml:space="preserve">Short-term </w:t>
            </w:r>
            <w:r>
              <w:rPr>
                <w:sz w:val="20"/>
              </w:rPr>
              <w:t>d</w:t>
            </w:r>
            <w:r w:rsidRPr="00532E14">
              <w:rPr>
                <w:sz w:val="20"/>
              </w:rPr>
              <w:t>erivative assets - interest rate swap</w:t>
            </w:r>
          </w:p>
        </w:tc>
        <w:tc>
          <w:tcPr>
            <w:tcW w:w="1350" w:type="dxa"/>
            <w:vAlign w:val="bottom"/>
          </w:tcPr>
          <w:p w14:paraId="34B4D097" w14:textId="77777777" w:rsidR="00257E15" w:rsidRPr="00532E14" w:rsidRDefault="00257E15" w:rsidP="006D5065">
            <w:pPr>
              <w:pStyle w:val="acctfourfigures"/>
              <w:tabs>
                <w:tab w:val="clear" w:pos="765"/>
                <w:tab w:val="decimal" w:pos="974"/>
              </w:tabs>
              <w:spacing w:line="240" w:lineRule="auto"/>
              <w:ind w:left="-43"/>
              <w:jc w:val="right"/>
              <w:rPr>
                <w:sz w:val="20"/>
              </w:rPr>
            </w:pPr>
            <w:r w:rsidRPr="00532E14">
              <w:rPr>
                <w:sz w:val="20"/>
              </w:rPr>
              <w:t>7,179</w:t>
            </w:r>
          </w:p>
        </w:tc>
        <w:tc>
          <w:tcPr>
            <w:tcW w:w="1800" w:type="dxa"/>
            <w:vAlign w:val="bottom"/>
          </w:tcPr>
          <w:p w14:paraId="17B2FB7D" w14:textId="77777777" w:rsidR="00257E15" w:rsidRPr="00532E14" w:rsidRDefault="00257E15" w:rsidP="006D5065">
            <w:pPr>
              <w:pStyle w:val="acctfourfigures"/>
              <w:tabs>
                <w:tab w:val="clear" w:pos="765"/>
                <w:tab w:val="decimal" w:pos="1155"/>
              </w:tabs>
              <w:spacing w:line="240" w:lineRule="auto"/>
              <w:ind w:left="-43" w:right="330"/>
              <w:jc w:val="right"/>
              <w:rPr>
                <w:sz w:val="20"/>
              </w:rPr>
            </w:pPr>
            <w:r w:rsidRPr="00532E14">
              <w:rPr>
                <w:sz w:val="20"/>
              </w:rPr>
              <w:t>-</w:t>
            </w:r>
          </w:p>
        </w:tc>
        <w:tc>
          <w:tcPr>
            <w:tcW w:w="1794" w:type="dxa"/>
            <w:vAlign w:val="bottom"/>
          </w:tcPr>
          <w:p w14:paraId="48669A97" w14:textId="77777777" w:rsidR="00257E15" w:rsidRPr="00532E14" w:rsidRDefault="00257E15" w:rsidP="006D5065">
            <w:pPr>
              <w:pStyle w:val="acctfourfigures"/>
              <w:tabs>
                <w:tab w:val="clear" w:pos="765"/>
                <w:tab w:val="decimal" w:pos="1155"/>
              </w:tabs>
              <w:spacing w:line="240" w:lineRule="auto"/>
              <w:ind w:left="-43" w:right="330"/>
              <w:jc w:val="right"/>
              <w:rPr>
                <w:sz w:val="20"/>
              </w:rPr>
            </w:pPr>
            <w:r w:rsidRPr="00532E14">
              <w:rPr>
                <w:sz w:val="20"/>
              </w:rPr>
              <w:t>-</w:t>
            </w:r>
          </w:p>
        </w:tc>
        <w:tc>
          <w:tcPr>
            <w:tcW w:w="1266" w:type="dxa"/>
            <w:vAlign w:val="bottom"/>
          </w:tcPr>
          <w:p w14:paraId="234564D4" w14:textId="77777777" w:rsidR="00257E15" w:rsidRPr="00532E14" w:rsidRDefault="00257E15" w:rsidP="006D5065">
            <w:pPr>
              <w:pStyle w:val="acctfourfigures"/>
              <w:tabs>
                <w:tab w:val="clear" w:pos="765"/>
                <w:tab w:val="decimal" w:pos="795"/>
              </w:tabs>
              <w:spacing w:line="240" w:lineRule="auto"/>
              <w:ind w:left="-43"/>
              <w:jc w:val="right"/>
              <w:rPr>
                <w:sz w:val="20"/>
              </w:rPr>
            </w:pPr>
            <w:r w:rsidRPr="00532E14">
              <w:rPr>
                <w:sz w:val="20"/>
              </w:rPr>
              <w:t>7,179</w:t>
            </w:r>
          </w:p>
        </w:tc>
        <w:tc>
          <w:tcPr>
            <w:tcW w:w="267" w:type="dxa"/>
            <w:vAlign w:val="bottom"/>
          </w:tcPr>
          <w:p w14:paraId="2082E01D" w14:textId="77777777" w:rsidR="00257E15" w:rsidRPr="006D5065" w:rsidRDefault="00257E15" w:rsidP="006D5065">
            <w:pPr>
              <w:pStyle w:val="Index1"/>
              <w:ind w:right="0"/>
              <w:jc w:val="right"/>
              <w:rPr>
                <w:rFonts w:ascii="Times New Roman" w:hAnsi="Times New Roman" w:cs="Times New Roman"/>
                <w:sz w:val="20"/>
                <w:szCs w:val="20"/>
                <w:lang w:val="en-GB" w:bidi="ar-SA"/>
              </w:rPr>
            </w:pPr>
          </w:p>
        </w:tc>
        <w:tc>
          <w:tcPr>
            <w:tcW w:w="902" w:type="dxa"/>
            <w:vAlign w:val="bottom"/>
          </w:tcPr>
          <w:p w14:paraId="57DC85C9" w14:textId="77777777" w:rsidR="00257E15" w:rsidRPr="006D5065" w:rsidRDefault="00257E15" w:rsidP="006D5065">
            <w:pPr>
              <w:pStyle w:val="acctfourfigures"/>
              <w:tabs>
                <w:tab w:val="clear" w:pos="765"/>
                <w:tab w:val="decimal" w:pos="1155"/>
              </w:tabs>
              <w:spacing w:line="240" w:lineRule="auto"/>
              <w:ind w:left="-43" w:right="255"/>
              <w:jc w:val="right"/>
              <w:rPr>
                <w:sz w:val="20"/>
              </w:rPr>
            </w:pPr>
            <w:r w:rsidRPr="006D5065">
              <w:rPr>
                <w:sz w:val="20"/>
              </w:rPr>
              <w:t>-</w:t>
            </w:r>
          </w:p>
        </w:tc>
        <w:tc>
          <w:tcPr>
            <w:tcW w:w="271" w:type="dxa"/>
            <w:vAlign w:val="bottom"/>
          </w:tcPr>
          <w:p w14:paraId="42055446" w14:textId="77777777" w:rsidR="00257E15" w:rsidRPr="00532E14" w:rsidRDefault="00257E15" w:rsidP="006D5065">
            <w:pPr>
              <w:pStyle w:val="Index1"/>
              <w:tabs>
                <w:tab w:val="decimal" w:pos="970"/>
                <w:tab w:val="decimal" w:pos="1519"/>
              </w:tabs>
              <w:ind w:right="0"/>
              <w:jc w:val="right"/>
              <w:rPr>
                <w:rFonts w:ascii="Times New Roman" w:hAnsi="Times New Roman" w:cs="Times New Roman"/>
                <w:sz w:val="20"/>
                <w:szCs w:val="20"/>
                <w:lang w:val="en-GB" w:bidi="ar-SA"/>
              </w:rPr>
            </w:pPr>
          </w:p>
        </w:tc>
        <w:tc>
          <w:tcPr>
            <w:tcW w:w="990" w:type="dxa"/>
            <w:vAlign w:val="bottom"/>
          </w:tcPr>
          <w:p w14:paraId="617EDC9E" w14:textId="77777777" w:rsidR="00257E15" w:rsidRPr="00532E14" w:rsidRDefault="00257E15" w:rsidP="006D5065">
            <w:pPr>
              <w:pStyle w:val="acctfourfigures"/>
              <w:tabs>
                <w:tab w:val="clear" w:pos="765"/>
                <w:tab w:val="decimal" w:pos="773"/>
              </w:tabs>
              <w:spacing w:line="240" w:lineRule="auto"/>
              <w:ind w:left="-43"/>
              <w:jc w:val="right"/>
              <w:rPr>
                <w:sz w:val="20"/>
              </w:rPr>
            </w:pPr>
            <w:r w:rsidRPr="00532E14">
              <w:rPr>
                <w:sz w:val="20"/>
              </w:rPr>
              <w:t>7,179</w:t>
            </w:r>
          </w:p>
        </w:tc>
        <w:tc>
          <w:tcPr>
            <w:tcW w:w="270" w:type="dxa"/>
            <w:vAlign w:val="bottom"/>
          </w:tcPr>
          <w:p w14:paraId="5AE27569" w14:textId="77777777" w:rsidR="00257E15" w:rsidRPr="00532E14" w:rsidRDefault="00257E15" w:rsidP="006D5065">
            <w:pPr>
              <w:tabs>
                <w:tab w:val="decimal" w:pos="595"/>
                <w:tab w:val="decimal" w:pos="970"/>
                <w:tab w:val="decimal" w:pos="1519"/>
              </w:tabs>
              <w:spacing w:line="240" w:lineRule="auto"/>
              <w:ind w:left="-43"/>
              <w:jc w:val="right"/>
              <w:rPr>
                <w:sz w:val="20"/>
              </w:rPr>
            </w:pPr>
          </w:p>
        </w:tc>
        <w:tc>
          <w:tcPr>
            <w:tcW w:w="1080" w:type="dxa"/>
            <w:vAlign w:val="bottom"/>
          </w:tcPr>
          <w:p w14:paraId="3CBF1915" w14:textId="77777777" w:rsidR="00257E15" w:rsidRPr="00532E14" w:rsidRDefault="00257E15" w:rsidP="006D5065">
            <w:pPr>
              <w:pStyle w:val="acctfourfigures"/>
              <w:tabs>
                <w:tab w:val="clear" w:pos="765"/>
                <w:tab w:val="decimal" w:pos="1155"/>
              </w:tabs>
              <w:spacing w:line="240" w:lineRule="auto"/>
              <w:ind w:left="-43" w:right="255"/>
              <w:jc w:val="right"/>
              <w:rPr>
                <w:sz w:val="20"/>
              </w:rPr>
            </w:pPr>
            <w:r w:rsidRPr="00532E14">
              <w:rPr>
                <w:sz w:val="20"/>
              </w:rPr>
              <w:t>-</w:t>
            </w:r>
          </w:p>
        </w:tc>
        <w:tc>
          <w:tcPr>
            <w:tcW w:w="238" w:type="dxa"/>
            <w:vAlign w:val="bottom"/>
          </w:tcPr>
          <w:p w14:paraId="0A320F9A" w14:textId="77777777" w:rsidR="00257E15" w:rsidRPr="00532E14" w:rsidRDefault="00257E15" w:rsidP="006D5065">
            <w:pPr>
              <w:pStyle w:val="acctfourfigures"/>
              <w:tabs>
                <w:tab w:val="clear" w:pos="765"/>
                <w:tab w:val="decimal" w:pos="595"/>
                <w:tab w:val="decimal" w:pos="970"/>
                <w:tab w:val="decimal" w:pos="1519"/>
              </w:tabs>
              <w:spacing w:line="240" w:lineRule="auto"/>
              <w:ind w:left="-43"/>
              <w:jc w:val="right"/>
              <w:rPr>
                <w:sz w:val="20"/>
              </w:rPr>
            </w:pPr>
          </w:p>
        </w:tc>
        <w:tc>
          <w:tcPr>
            <w:tcW w:w="1128" w:type="dxa"/>
            <w:gridSpan w:val="2"/>
            <w:vAlign w:val="bottom"/>
          </w:tcPr>
          <w:p w14:paraId="3D8D39AC" w14:textId="77777777" w:rsidR="00257E15" w:rsidRPr="00532E14" w:rsidRDefault="00257E15" w:rsidP="006D5065">
            <w:pPr>
              <w:pStyle w:val="acctfourfigures"/>
              <w:tabs>
                <w:tab w:val="clear" w:pos="765"/>
                <w:tab w:val="decimal" w:pos="883"/>
              </w:tabs>
              <w:spacing w:line="240" w:lineRule="auto"/>
              <w:ind w:left="-43"/>
              <w:jc w:val="right"/>
              <w:rPr>
                <w:sz w:val="20"/>
              </w:rPr>
            </w:pPr>
            <w:r w:rsidRPr="00532E14">
              <w:rPr>
                <w:sz w:val="20"/>
              </w:rPr>
              <w:t>7,179</w:t>
            </w:r>
          </w:p>
        </w:tc>
      </w:tr>
      <w:tr w:rsidR="00257E15" w:rsidRPr="00532E14" w14:paraId="47528FEF" w14:textId="77777777" w:rsidTr="00D21D34">
        <w:trPr>
          <w:trHeight w:val="20"/>
        </w:trPr>
        <w:tc>
          <w:tcPr>
            <w:tcW w:w="3600" w:type="dxa"/>
          </w:tcPr>
          <w:p w14:paraId="51AD04C3" w14:textId="77777777" w:rsidR="00257E15" w:rsidRPr="00532E14" w:rsidRDefault="00257E15">
            <w:pPr>
              <w:spacing w:line="240" w:lineRule="auto"/>
              <w:ind w:left="160" w:right="-90" w:hanging="180"/>
              <w:rPr>
                <w:sz w:val="20"/>
                <w:lang w:val="en-US" w:bidi="th-TH"/>
              </w:rPr>
            </w:pPr>
            <w:r w:rsidRPr="00532E14">
              <w:rPr>
                <w:sz w:val="20"/>
                <w:lang w:val="en-US" w:bidi="th-TH"/>
              </w:rPr>
              <w:t>Lo</w:t>
            </w:r>
            <w:r w:rsidRPr="00532E14">
              <w:rPr>
                <w:sz w:val="20"/>
              </w:rPr>
              <w:t>ng-term loans to related parties</w:t>
            </w:r>
          </w:p>
        </w:tc>
        <w:tc>
          <w:tcPr>
            <w:tcW w:w="1350" w:type="dxa"/>
            <w:vAlign w:val="bottom"/>
          </w:tcPr>
          <w:p w14:paraId="759C9DC1" w14:textId="77777777" w:rsidR="00257E15" w:rsidRPr="00532E14" w:rsidRDefault="00257E15" w:rsidP="006D5065">
            <w:pPr>
              <w:pStyle w:val="acctfourfigures"/>
              <w:tabs>
                <w:tab w:val="clear" w:pos="765"/>
                <w:tab w:val="decimal" w:pos="1155"/>
              </w:tabs>
              <w:spacing w:line="240" w:lineRule="auto"/>
              <w:ind w:left="-43" w:right="245"/>
              <w:jc w:val="right"/>
              <w:rPr>
                <w:sz w:val="20"/>
              </w:rPr>
            </w:pPr>
            <w:r w:rsidRPr="00532E14">
              <w:rPr>
                <w:sz w:val="20"/>
              </w:rPr>
              <w:t>-</w:t>
            </w:r>
          </w:p>
        </w:tc>
        <w:tc>
          <w:tcPr>
            <w:tcW w:w="1800" w:type="dxa"/>
            <w:vAlign w:val="bottom"/>
          </w:tcPr>
          <w:p w14:paraId="145CEB0E" w14:textId="77777777" w:rsidR="00257E15" w:rsidRPr="00532E14" w:rsidRDefault="00257E15" w:rsidP="006D5065">
            <w:pPr>
              <w:pStyle w:val="acctfourfigures"/>
              <w:tabs>
                <w:tab w:val="clear" w:pos="765"/>
                <w:tab w:val="decimal" w:pos="1155"/>
              </w:tabs>
              <w:spacing w:line="240" w:lineRule="auto"/>
              <w:ind w:left="-43" w:right="330"/>
              <w:jc w:val="right"/>
              <w:rPr>
                <w:sz w:val="20"/>
              </w:rPr>
            </w:pPr>
            <w:r w:rsidRPr="00532E14">
              <w:rPr>
                <w:sz w:val="20"/>
              </w:rPr>
              <w:t>-</w:t>
            </w:r>
          </w:p>
        </w:tc>
        <w:tc>
          <w:tcPr>
            <w:tcW w:w="1794" w:type="dxa"/>
            <w:vAlign w:val="bottom"/>
          </w:tcPr>
          <w:p w14:paraId="4BB227F7" w14:textId="77777777" w:rsidR="00257E15" w:rsidRPr="00532E14" w:rsidRDefault="00257E15" w:rsidP="006D5065">
            <w:pPr>
              <w:pStyle w:val="acctfourfigures"/>
              <w:tabs>
                <w:tab w:val="clear" w:pos="765"/>
                <w:tab w:val="decimal" w:pos="1065"/>
              </w:tabs>
              <w:spacing w:line="240" w:lineRule="auto"/>
              <w:ind w:left="-43" w:right="60"/>
              <w:jc w:val="right"/>
              <w:rPr>
                <w:sz w:val="20"/>
              </w:rPr>
            </w:pPr>
            <w:r w:rsidRPr="00532E14">
              <w:rPr>
                <w:sz w:val="20"/>
              </w:rPr>
              <w:t>62,414</w:t>
            </w:r>
          </w:p>
        </w:tc>
        <w:tc>
          <w:tcPr>
            <w:tcW w:w="1266" w:type="dxa"/>
            <w:vAlign w:val="bottom"/>
          </w:tcPr>
          <w:p w14:paraId="0CB40B32" w14:textId="77777777" w:rsidR="00257E15" w:rsidRPr="00532E14" w:rsidRDefault="00257E15" w:rsidP="006D5065">
            <w:pPr>
              <w:pStyle w:val="acctfourfigures"/>
              <w:tabs>
                <w:tab w:val="clear" w:pos="765"/>
                <w:tab w:val="decimal" w:pos="795"/>
              </w:tabs>
              <w:spacing w:line="240" w:lineRule="auto"/>
              <w:ind w:left="-43"/>
              <w:jc w:val="right"/>
              <w:rPr>
                <w:sz w:val="20"/>
              </w:rPr>
            </w:pPr>
            <w:r w:rsidRPr="00532E14">
              <w:rPr>
                <w:sz w:val="20"/>
              </w:rPr>
              <w:t>62,414</w:t>
            </w:r>
          </w:p>
        </w:tc>
        <w:tc>
          <w:tcPr>
            <w:tcW w:w="267" w:type="dxa"/>
            <w:vAlign w:val="bottom"/>
          </w:tcPr>
          <w:p w14:paraId="0C118BAF" w14:textId="77777777" w:rsidR="00257E15" w:rsidRPr="00532E14" w:rsidRDefault="00257E15" w:rsidP="006D5065">
            <w:pPr>
              <w:pStyle w:val="Index1"/>
              <w:jc w:val="right"/>
              <w:rPr>
                <w:rFonts w:ascii="Times New Roman" w:hAnsi="Times New Roman" w:cs="Times New Roman"/>
                <w:sz w:val="20"/>
                <w:szCs w:val="20"/>
              </w:rPr>
            </w:pPr>
          </w:p>
        </w:tc>
        <w:tc>
          <w:tcPr>
            <w:tcW w:w="902" w:type="dxa"/>
            <w:vAlign w:val="bottom"/>
          </w:tcPr>
          <w:p w14:paraId="18286D8D" w14:textId="77777777" w:rsidR="00257E15" w:rsidRPr="006D5065" w:rsidRDefault="00257E15" w:rsidP="006D5065">
            <w:pPr>
              <w:pStyle w:val="acctfourfigures"/>
              <w:tabs>
                <w:tab w:val="clear" w:pos="765"/>
                <w:tab w:val="decimal" w:pos="1155"/>
              </w:tabs>
              <w:spacing w:line="240" w:lineRule="auto"/>
              <w:ind w:left="-43" w:right="255"/>
              <w:jc w:val="right"/>
              <w:rPr>
                <w:sz w:val="20"/>
              </w:rPr>
            </w:pPr>
            <w:r w:rsidRPr="006D5065">
              <w:rPr>
                <w:sz w:val="20"/>
              </w:rPr>
              <w:t>-</w:t>
            </w:r>
          </w:p>
        </w:tc>
        <w:tc>
          <w:tcPr>
            <w:tcW w:w="271" w:type="dxa"/>
            <w:vAlign w:val="bottom"/>
          </w:tcPr>
          <w:p w14:paraId="61FF7DCE" w14:textId="77777777" w:rsidR="00257E15" w:rsidRPr="00532E14" w:rsidRDefault="00257E15" w:rsidP="006D5065">
            <w:pPr>
              <w:pStyle w:val="Index1"/>
              <w:tabs>
                <w:tab w:val="decimal" w:pos="970"/>
                <w:tab w:val="decimal" w:pos="1519"/>
              </w:tabs>
              <w:jc w:val="right"/>
              <w:rPr>
                <w:rFonts w:ascii="Times New Roman" w:hAnsi="Times New Roman" w:cs="Times New Roman"/>
                <w:sz w:val="20"/>
                <w:szCs w:val="20"/>
                <w:lang w:val="en-GB" w:bidi="ar-SA"/>
              </w:rPr>
            </w:pPr>
          </w:p>
        </w:tc>
        <w:tc>
          <w:tcPr>
            <w:tcW w:w="990" w:type="dxa"/>
            <w:vAlign w:val="bottom"/>
          </w:tcPr>
          <w:p w14:paraId="218A41E5" w14:textId="77777777" w:rsidR="00257E15" w:rsidRPr="00532E14" w:rsidRDefault="00257E15" w:rsidP="006D5065">
            <w:pPr>
              <w:pStyle w:val="acctfourfigures"/>
              <w:tabs>
                <w:tab w:val="clear" w:pos="765"/>
                <w:tab w:val="decimal" w:pos="1155"/>
              </w:tabs>
              <w:spacing w:line="240" w:lineRule="auto"/>
              <w:ind w:left="-43" w:right="255"/>
              <w:jc w:val="right"/>
              <w:rPr>
                <w:sz w:val="20"/>
              </w:rPr>
            </w:pPr>
            <w:r w:rsidRPr="00532E14">
              <w:rPr>
                <w:sz w:val="20"/>
              </w:rPr>
              <w:t>-</w:t>
            </w:r>
          </w:p>
        </w:tc>
        <w:tc>
          <w:tcPr>
            <w:tcW w:w="270" w:type="dxa"/>
            <w:vAlign w:val="bottom"/>
          </w:tcPr>
          <w:p w14:paraId="500EC3E9" w14:textId="77777777" w:rsidR="00257E15" w:rsidRPr="00532E14" w:rsidRDefault="00257E15" w:rsidP="006D5065">
            <w:pPr>
              <w:tabs>
                <w:tab w:val="decimal" w:pos="595"/>
                <w:tab w:val="decimal" w:pos="970"/>
                <w:tab w:val="decimal" w:pos="1519"/>
              </w:tabs>
              <w:spacing w:line="240" w:lineRule="auto"/>
              <w:ind w:left="-43" w:right="-86"/>
              <w:jc w:val="right"/>
              <w:rPr>
                <w:sz w:val="20"/>
              </w:rPr>
            </w:pPr>
          </w:p>
        </w:tc>
        <w:tc>
          <w:tcPr>
            <w:tcW w:w="1080" w:type="dxa"/>
            <w:vAlign w:val="bottom"/>
          </w:tcPr>
          <w:p w14:paraId="617E93B0" w14:textId="77777777" w:rsidR="00257E15" w:rsidRPr="00532E14" w:rsidRDefault="00257E15" w:rsidP="006D5065">
            <w:pPr>
              <w:pStyle w:val="acctfourfigures"/>
              <w:tabs>
                <w:tab w:val="clear" w:pos="765"/>
                <w:tab w:val="decimal" w:pos="773"/>
              </w:tabs>
              <w:spacing w:line="240" w:lineRule="auto"/>
              <w:ind w:left="-43"/>
              <w:jc w:val="right"/>
              <w:rPr>
                <w:sz w:val="20"/>
              </w:rPr>
            </w:pPr>
            <w:r w:rsidRPr="00532E14">
              <w:rPr>
                <w:sz w:val="20"/>
              </w:rPr>
              <w:t>64,049</w:t>
            </w:r>
          </w:p>
        </w:tc>
        <w:tc>
          <w:tcPr>
            <w:tcW w:w="238" w:type="dxa"/>
            <w:vAlign w:val="bottom"/>
          </w:tcPr>
          <w:p w14:paraId="4FF4C32B" w14:textId="77777777" w:rsidR="00257E15" w:rsidRPr="00532E14" w:rsidRDefault="00257E15" w:rsidP="006D5065">
            <w:pPr>
              <w:pStyle w:val="acctfourfigures"/>
              <w:tabs>
                <w:tab w:val="clear" w:pos="765"/>
                <w:tab w:val="decimal" w:pos="595"/>
                <w:tab w:val="decimal" w:pos="970"/>
                <w:tab w:val="decimal" w:pos="1519"/>
              </w:tabs>
              <w:spacing w:line="240" w:lineRule="auto"/>
              <w:ind w:left="-43" w:right="-86"/>
              <w:jc w:val="right"/>
              <w:rPr>
                <w:sz w:val="20"/>
              </w:rPr>
            </w:pPr>
          </w:p>
        </w:tc>
        <w:tc>
          <w:tcPr>
            <w:tcW w:w="1128" w:type="dxa"/>
            <w:gridSpan w:val="2"/>
            <w:vAlign w:val="bottom"/>
          </w:tcPr>
          <w:p w14:paraId="7BF0289A" w14:textId="77777777" w:rsidR="00257E15" w:rsidRPr="00532E14" w:rsidRDefault="00257E15" w:rsidP="006D5065">
            <w:pPr>
              <w:pStyle w:val="acctfourfigures"/>
              <w:tabs>
                <w:tab w:val="clear" w:pos="765"/>
                <w:tab w:val="decimal" w:pos="883"/>
              </w:tabs>
              <w:spacing w:line="240" w:lineRule="auto"/>
              <w:ind w:left="-43"/>
              <w:jc w:val="right"/>
              <w:rPr>
                <w:sz w:val="20"/>
              </w:rPr>
            </w:pPr>
            <w:r w:rsidRPr="00532E14">
              <w:rPr>
                <w:sz w:val="20"/>
              </w:rPr>
              <w:t>64,049</w:t>
            </w:r>
          </w:p>
        </w:tc>
      </w:tr>
      <w:tr w:rsidR="00257E15" w:rsidRPr="00532E14" w14:paraId="6F8F3106" w14:textId="77777777" w:rsidTr="00D21D34">
        <w:trPr>
          <w:trHeight w:val="20"/>
        </w:trPr>
        <w:tc>
          <w:tcPr>
            <w:tcW w:w="3600" w:type="dxa"/>
          </w:tcPr>
          <w:p w14:paraId="4568A48E" w14:textId="77777777" w:rsidR="00257E15" w:rsidRPr="009B1128" w:rsidRDefault="00257E15">
            <w:pPr>
              <w:spacing w:line="240" w:lineRule="auto"/>
              <w:ind w:left="160" w:right="-90" w:hanging="270"/>
              <w:rPr>
                <w:spacing w:val="-4"/>
                <w:sz w:val="20"/>
              </w:rPr>
            </w:pPr>
            <w:r w:rsidRPr="00532E14">
              <w:rPr>
                <w:sz w:val="20"/>
              </w:rPr>
              <w:t xml:space="preserve">  </w:t>
            </w:r>
            <w:r w:rsidRPr="009B1128">
              <w:rPr>
                <w:spacing w:val="-4"/>
                <w:sz w:val="20"/>
              </w:rPr>
              <w:t>Derivative assets - interest rate swap</w:t>
            </w:r>
          </w:p>
        </w:tc>
        <w:tc>
          <w:tcPr>
            <w:tcW w:w="1350" w:type="dxa"/>
            <w:vAlign w:val="bottom"/>
          </w:tcPr>
          <w:p w14:paraId="5A7DC888" w14:textId="77777777" w:rsidR="00257E15" w:rsidRPr="00532E14" w:rsidRDefault="00257E15" w:rsidP="006D5065">
            <w:pPr>
              <w:pStyle w:val="acctfourfigures"/>
              <w:tabs>
                <w:tab w:val="clear" w:pos="765"/>
                <w:tab w:val="decimal" w:pos="974"/>
              </w:tabs>
              <w:spacing w:line="240" w:lineRule="auto"/>
              <w:ind w:left="-43"/>
              <w:jc w:val="right"/>
              <w:rPr>
                <w:sz w:val="20"/>
              </w:rPr>
            </w:pPr>
            <w:r w:rsidRPr="00532E14">
              <w:rPr>
                <w:sz w:val="20"/>
              </w:rPr>
              <w:t>38,855</w:t>
            </w:r>
          </w:p>
        </w:tc>
        <w:tc>
          <w:tcPr>
            <w:tcW w:w="1800" w:type="dxa"/>
            <w:vAlign w:val="bottom"/>
          </w:tcPr>
          <w:p w14:paraId="2682E74B" w14:textId="77777777" w:rsidR="00257E15" w:rsidRPr="00532E14" w:rsidRDefault="00257E15" w:rsidP="006D5065">
            <w:pPr>
              <w:pStyle w:val="acctfourfigures"/>
              <w:tabs>
                <w:tab w:val="clear" w:pos="765"/>
                <w:tab w:val="decimal" w:pos="1155"/>
              </w:tabs>
              <w:spacing w:line="240" w:lineRule="auto"/>
              <w:ind w:left="-43" w:right="330"/>
              <w:jc w:val="right"/>
              <w:rPr>
                <w:sz w:val="20"/>
              </w:rPr>
            </w:pPr>
            <w:r w:rsidRPr="00532E14">
              <w:rPr>
                <w:sz w:val="20"/>
              </w:rPr>
              <w:t>-</w:t>
            </w:r>
          </w:p>
        </w:tc>
        <w:tc>
          <w:tcPr>
            <w:tcW w:w="1794" w:type="dxa"/>
            <w:vAlign w:val="bottom"/>
          </w:tcPr>
          <w:p w14:paraId="06EFF294" w14:textId="77777777" w:rsidR="00257E15" w:rsidRPr="00532E14" w:rsidRDefault="00257E15" w:rsidP="006D5065">
            <w:pPr>
              <w:pStyle w:val="acctfourfigures"/>
              <w:tabs>
                <w:tab w:val="clear" w:pos="765"/>
                <w:tab w:val="decimal" w:pos="1155"/>
              </w:tabs>
              <w:spacing w:line="240" w:lineRule="auto"/>
              <w:ind w:left="-43" w:right="330"/>
              <w:jc w:val="right"/>
              <w:rPr>
                <w:sz w:val="20"/>
              </w:rPr>
            </w:pPr>
            <w:r w:rsidRPr="00532E14">
              <w:rPr>
                <w:sz w:val="20"/>
              </w:rPr>
              <w:t>-</w:t>
            </w:r>
          </w:p>
        </w:tc>
        <w:tc>
          <w:tcPr>
            <w:tcW w:w="1266" w:type="dxa"/>
            <w:vAlign w:val="bottom"/>
          </w:tcPr>
          <w:p w14:paraId="3E39D26F" w14:textId="77777777" w:rsidR="00257E15" w:rsidRPr="00532E14" w:rsidRDefault="00257E15" w:rsidP="006D5065">
            <w:pPr>
              <w:pStyle w:val="acctfourfigures"/>
              <w:tabs>
                <w:tab w:val="clear" w:pos="765"/>
                <w:tab w:val="decimal" w:pos="795"/>
              </w:tabs>
              <w:spacing w:line="240" w:lineRule="auto"/>
              <w:ind w:left="-43"/>
              <w:jc w:val="right"/>
              <w:rPr>
                <w:sz w:val="20"/>
              </w:rPr>
            </w:pPr>
            <w:r w:rsidRPr="00532E14">
              <w:rPr>
                <w:sz w:val="20"/>
              </w:rPr>
              <w:t>38,855</w:t>
            </w:r>
          </w:p>
        </w:tc>
        <w:tc>
          <w:tcPr>
            <w:tcW w:w="267" w:type="dxa"/>
            <w:vAlign w:val="bottom"/>
          </w:tcPr>
          <w:p w14:paraId="0FEB9C0F" w14:textId="77777777" w:rsidR="00257E15" w:rsidRPr="00532E14" w:rsidRDefault="00257E15" w:rsidP="006D5065">
            <w:pPr>
              <w:pStyle w:val="acctfourfigures"/>
              <w:tabs>
                <w:tab w:val="clear" w:pos="765"/>
                <w:tab w:val="decimal" w:pos="595"/>
              </w:tabs>
              <w:spacing w:line="240" w:lineRule="auto"/>
              <w:ind w:left="-43" w:right="-86"/>
              <w:jc w:val="right"/>
              <w:rPr>
                <w:sz w:val="20"/>
              </w:rPr>
            </w:pPr>
          </w:p>
        </w:tc>
        <w:tc>
          <w:tcPr>
            <w:tcW w:w="902" w:type="dxa"/>
            <w:vAlign w:val="bottom"/>
          </w:tcPr>
          <w:p w14:paraId="5CCEB746" w14:textId="77777777" w:rsidR="00257E15" w:rsidRPr="006D5065" w:rsidRDefault="00257E15" w:rsidP="006D5065">
            <w:pPr>
              <w:pStyle w:val="acctfourfigures"/>
              <w:tabs>
                <w:tab w:val="clear" w:pos="765"/>
                <w:tab w:val="decimal" w:pos="1155"/>
              </w:tabs>
              <w:spacing w:line="240" w:lineRule="auto"/>
              <w:ind w:left="-43" w:right="255"/>
              <w:jc w:val="right"/>
              <w:rPr>
                <w:sz w:val="20"/>
              </w:rPr>
            </w:pPr>
            <w:r w:rsidRPr="006D5065">
              <w:rPr>
                <w:sz w:val="20"/>
              </w:rPr>
              <w:t>-</w:t>
            </w:r>
          </w:p>
        </w:tc>
        <w:tc>
          <w:tcPr>
            <w:tcW w:w="271" w:type="dxa"/>
            <w:vAlign w:val="bottom"/>
          </w:tcPr>
          <w:p w14:paraId="0159F1BE" w14:textId="77777777" w:rsidR="00257E15" w:rsidRPr="00532E14" w:rsidRDefault="00257E15" w:rsidP="006D5065">
            <w:pPr>
              <w:pStyle w:val="Index1"/>
              <w:tabs>
                <w:tab w:val="decimal" w:pos="970"/>
                <w:tab w:val="decimal" w:pos="1519"/>
              </w:tabs>
              <w:jc w:val="right"/>
              <w:rPr>
                <w:rFonts w:ascii="Times New Roman" w:hAnsi="Times New Roman" w:cs="Times New Roman"/>
                <w:sz w:val="20"/>
                <w:szCs w:val="20"/>
                <w:lang w:val="en-GB" w:bidi="ar-SA"/>
              </w:rPr>
            </w:pPr>
          </w:p>
        </w:tc>
        <w:tc>
          <w:tcPr>
            <w:tcW w:w="990" w:type="dxa"/>
            <w:vAlign w:val="bottom"/>
          </w:tcPr>
          <w:p w14:paraId="729BBC6B" w14:textId="77777777" w:rsidR="00257E15" w:rsidRPr="00532E14" w:rsidRDefault="00257E15" w:rsidP="006D5065">
            <w:pPr>
              <w:pStyle w:val="acctfourfigures"/>
              <w:tabs>
                <w:tab w:val="clear" w:pos="765"/>
                <w:tab w:val="decimal" w:pos="773"/>
              </w:tabs>
              <w:spacing w:line="240" w:lineRule="auto"/>
              <w:ind w:left="-43"/>
              <w:jc w:val="right"/>
              <w:rPr>
                <w:sz w:val="20"/>
              </w:rPr>
            </w:pPr>
            <w:r w:rsidRPr="00532E14">
              <w:rPr>
                <w:sz w:val="20"/>
              </w:rPr>
              <w:t>38,855</w:t>
            </w:r>
          </w:p>
        </w:tc>
        <w:tc>
          <w:tcPr>
            <w:tcW w:w="270" w:type="dxa"/>
            <w:vAlign w:val="bottom"/>
          </w:tcPr>
          <w:p w14:paraId="5B985021" w14:textId="77777777" w:rsidR="00257E15" w:rsidRPr="00532E14" w:rsidRDefault="00257E15" w:rsidP="006D5065">
            <w:pPr>
              <w:tabs>
                <w:tab w:val="decimal" w:pos="595"/>
                <w:tab w:val="decimal" w:pos="970"/>
                <w:tab w:val="decimal" w:pos="1519"/>
              </w:tabs>
              <w:spacing w:line="240" w:lineRule="auto"/>
              <w:ind w:left="-43" w:right="-86"/>
              <w:jc w:val="right"/>
              <w:rPr>
                <w:sz w:val="20"/>
              </w:rPr>
            </w:pPr>
          </w:p>
        </w:tc>
        <w:tc>
          <w:tcPr>
            <w:tcW w:w="1080" w:type="dxa"/>
            <w:vAlign w:val="bottom"/>
          </w:tcPr>
          <w:p w14:paraId="7D46DFB8" w14:textId="77777777" w:rsidR="00257E15" w:rsidRPr="00532E14" w:rsidRDefault="00257E15" w:rsidP="006D5065">
            <w:pPr>
              <w:pStyle w:val="acctfourfigures"/>
              <w:tabs>
                <w:tab w:val="clear" w:pos="765"/>
                <w:tab w:val="decimal" w:pos="1155"/>
              </w:tabs>
              <w:spacing w:line="240" w:lineRule="auto"/>
              <w:ind w:left="-43" w:right="255"/>
              <w:jc w:val="right"/>
              <w:rPr>
                <w:sz w:val="20"/>
              </w:rPr>
            </w:pPr>
            <w:r w:rsidRPr="00532E14">
              <w:rPr>
                <w:sz w:val="20"/>
              </w:rPr>
              <w:t>-</w:t>
            </w:r>
          </w:p>
        </w:tc>
        <w:tc>
          <w:tcPr>
            <w:tcW w:w="238" w:type="dxa"/>
            <w:vAlign w:val="bottom"/>
          </w:tcPr>
          <w:p w14:paraId="23019EF7" w14:textId="77777777" w:rsidR="00257E15" w:rsidRPr="00532E14" w:rsidRDefault="00257E15" w:rsidP="006D5065">
            <w:pPr>
              <w:pStyle w:val="acctfourfigures"/>
              <w:tabs>
                <w:tab w:val="clear" w:pos="765"/>
                <w:tab w:val="decimal" w:pos="595"/>
                <w:tab w:val="decimal" w:pos="970"/>
                <w:tab w:val="decimal" w:pos="1519"/>
              </w:tabs>
              <w:spacing w:line="240" w:lineRule="auto"/>
              <w:ind w:left="-43" w:right="-86"/>
              <w:jc w:val="right"/>
              <w:rPr>
                <w:sz w:val="20"/>
              </w:rPr>
            </w:pPr>
          </w:p>
        </w:tc>
        <w:tc>
          <w:tcPr>
            <w:tcW w:w="1128" w:type="dxa"/>
            <w:gridSpan w:val="2"/>
            <w:vAlign w:val="bottom"/>
          </w:tcPr>
          <w:p w14:paraId="103C2CCB" w14:textId="77777777" w:rsidR="00257E15" w:rsidRPr="00532E14" w:rsidRDefault="00257E15" w:rsidP="006D5065">
            <w:pPr>
              <w:pStyle w:val="acctfourfigures"/>
              <w:tabs>
                <w:tab w:val="clear" w:pos="765"/>
                <w:tab w:val="decimal" w:pos="883"/>
              </w:tabs>
              <w:spacing w:line="240" w:lineRule="auto"/>
              <w:ind w:left="-43"/>
              <w:jc w:val="right"/>
              <w:rPr>
                <w:sz w:val="20"/>
              </w:rPr>
            </w:pPr>
            <w:r w:rsidRPr="00532E14">
              <w:rPr>
                <w:sz w:val="20"/>
              </w:rPr>
              <w:t>38,855</w:t>
            </w:r>
          </w:p>
        </w:tc>
      </w:tr>
      <w:tr w:rsidR="00070BAC" w:rsidRPr="00532E14" w14:paraId="01F8E639" w14:textId="77777777" w:rsidTr="00D21D34">
        <w:trPr>
          <w:gridAfter w:val="1"/>
          <w:wAfter w:w="12" w:type="dxa"/>
          <w:trHeight w:val="227"/>
        </w:trPr>
        <w:tc>
          <w:tcPr>
            <w:tcW w:w="3600" w:type="dxa"/>
            <w:vAlign w:val="bottom"/>
          </w:tcPr>
          <w:p w14:paraId="7B0252A4" w14:textId="77777777" w:rsidR="00070BAC" w:rsidRPr="00532E14" w:rsidRDefault="00070BAC" w:rsidP="001B3EB9">
            <w:pPr>
              <w:spacing w:line="240" w:lineRule="auto"/>
              <w:ind w:left="-19" w:right="-90"/>
              <w:rPr>
                <w:b/>
                <w:bCs/>
                <w:i/>
                <w:iCs/>
                <w:sz w:val="20"/>
              </w:rPr>
            </w:pPr>
          </w:p>
        </w:tc>
        <w:tc>
          <w:tcPr>
            <w:tcW w:w="11344" w:type="dxa"/>
            <w:gridSpan w:val="12"/>
            <w:vAlign w:val="bottom"/>
          </w:tcPr>
          <w:p w14:paraId="23294997" w14:textId="77777777" w:rsidR="00070BAC" w:rsidRPr="004237AA" w:rsidRDefault="00070BAC" w:rsidP="006D5065">
            <w:pPr>
              <w:pStyle w:val="acctfourfigures"/>
              <w:tabs>
                <w:tab w:val="clear" w:pos="765"/>
                <w:tab w:val="decimal" w:pos="883"/>
              </w:tabs>
              <w:spacing w:line="240" w:lineRule="auto"/>
              <w:ind w:left="-43" w:right="-86"/>
              <w:jc w:val="right"/>
              <w:rPr>
                <w:sz w:val="20"/>
              </w:rPr>
            </w:pPr>
          </w:p>
        </w:tc>
      </w:tr>
      <w:tr w:rsidR="00257E15" w:rsidRPr="00532E14" w14:paraId="3539A46C" w14:textId="77777777" w:rsidTr="00D21D34">
        <w:trPr>
          <w:trHeight w:val="20"/>
        </w:trPr>
        <w:tc>
          <w:tcPr>
            <w:tcW w:w="3600" w:type="dxa"/>
          </w:tcPr>
          <w:p w14:paraId="3399F381" w14:textId="08A2011F" w:rsidR="00257E15" w:rsidRPr="00532E14" w:rsidRDefault="00257E15" w:rsidP="001B3EB9">
            <w:pPr>
              <w:spacing w:line="240" w:lineRule="auto"/>
              <w:ind w:left="160" w:right="-90" w:hanging="180"/>
              <w:rPr>
                <w:sz w:val="20"/>
              </w:rPr>
            </w:pPr>
            <w:r w:rsidRPr="00532E14">
              <w:rPr>
                <w:b/>
                <w:bCs/>
                <w:i/>
                <w:iCs/>
                <w:sz w:val="20"/>
              </w:rPr>
              <w:t>Financial liabilities</w:t>
            </w:r>
          </w:p>
        </w:tc>
        <w:tc>
          <w:tcPr>
            <w:tcW w:w="1350" w:type="dxa"/>
            <w:vAlign w:val="bottom"/>
          </w:tcPr>
          <w:p w14:paraId="341F679E" w14:textId="77777777" w:rsidR="00257E15" w:rsidRPr="00532E14" w:rsidRDefault="00257E15" w:rsidP="006D5065">
            <w:pPr>
              <w:pStyle w:val="acctfourfigures"/>
              <w:tabs>
                <w:tab w:val="clear" w:pos="765"/>
                <w:tab w:val="decimal" w:pos="610"/>
              </w:tabs>
              <w:spacing w:line="240" w:lineRule="auto"/>
              <w:ind w:left="-43" w:right="-86"/>
              <w:jc w:val="right"/>
              <w:rPr>
                <w:sz w:val="20"/>
              </w:rPr>
            </w:pPr>
          </w:p>
        </w:tc>
        <w:tc>
          <w:tcPr>
            <w:tcW w:w="1800" w:type="dxa"/>
            <w:vAlign w:val="bottom"/>
          </w:tcPr>
          <w:p w14:paraId="33D6E460" w14:textId="77777777" w:rsidR="00257E15" w:rsidRPr="00532E14" w:rsidRDefault="00257E15" w:rsidP="006D5065">
            <w:pPr>
              <w:pStyle w:val="acctfourfigures"/>
              <w:tabs>
                <w:tab w:val="clear" w:pos="765"/>
                <w:tab w:val="left" w:pos="712"/>
                <w:tab w:val="left" w:pos="1279"/>
                <w:tab w:val="decimal" w:pos="1785"/>
              </w:tabs>
              <w:spacing w:line="240" w:lineRule="auto"/>
              <w:ind w:right="-86"/>
              <w:jc w:val="right"/>
              <w:rPr>
                <w:sz w:val="20"/>
              </w:rPr>
            </w:pPr>
          </w:p>
        </w:tc>
        <w:tc>
          <w:tcPr>
            <w:tcW w:w="1794" w:type="dxa"/>
            <w:vAlign w:val="bottom"/>
          </w:tcPr>
          <w:p w14:paraId="560417C2" w14:textId="77777777" w:rsidR="00257E15" w:rsidRPr="00532E14" w:rsidRDefault="00257E15" w:rsidP="006D5065">
            <w:pPr>
              <w:pStyle w:val="acctfourfigures"/>
              <w:tabs>
                <w:tab w:val="clear" w:pos="765"/>
                <w:tab w:val="decimal" w:pos="1692"/>
              </w:tabs>
              <w:spacing w:line="240" w:lineRule="auto"/>
              <w:ind w:left="-43" w:right="-86"/>
              <w:jc w:val="right"/>
              <w:rPr>
                <w:sz w:val="20"/>
              </w:rPr>
            </w:pPr>
          </w:p>
        </w:tc>
        <w:tc>
          <w:tcPr>
            <w:tcW w:w="1266" w:type="dxa"/>
            <w:vAlign w:val="bottom"/>
          </w:tcPr>
          <w:p w14:paraId="761041FE" w14:textId="77777777" w:rsidR="00257E15" w:rsidRPr="00532E14" w:rsidRDefault="00257E15" w:rsidP="006D5065">
            <w:pPr>
              <w:pStyle w:val="acctfourfigures"/>
              <w:tabs>
                <w:tab w:val="clear" w:pos="765"/>
                <w:tab w:val="decimal" w:pos="1060"/>
              </w:tabs>
              <w:spacing w:line="240" w:lineRule="auto"/>
              <w:ind w:left="-43" w:right="-105"/>
              <w:jc w:val="right"/>
              <w:rPr>
                <w:sz w:val="20"/>
              </w:rPr>
            </w:pPr>
          </w:p>
        </w:tc>
        <w:tc>
          <w:tcPr>
            <w:tcW w:w="267" w:type="dxa"/>
            <w:vAlign w:val="bottom"/>
          </w:tcPr>
          <w:p w14:paraId="422AFA4F" w14:textId="77777777" w:rsidR="00257E15" w:rsidRPr="00532E14" w:rsidRDefault="00257E15" w:rsidP="006D5065">
            <w:pPr>
              <w:pStyle w:val="acctfourfigures"/>
              <w:tabs>
                <w:tab w:val="clear" w:pos="765"/>
                <w:tab w:val="decimal" w:pos="595"/>
              </w:tabs>
              <w:spacing w:line="240" w:lineRule="auto"/>
              <w:ind w:left="-43" w:right="-86"/>
              <w:jc w:val="right"/>
              <w:rPr>
                <w:sz w:val="20"/>
              </w:rPr>
            </w:pPr>
          </w:p>
        </w:tc>
        <w:tc>
          <w:tcPr>
            <w:tcW w:w="902" w:type="dxa"/>
            <w:vAlign w:val="bottom"/>
          </w:tcPr>
          <w:p w14:paraId="05D189A9" w14:textId="77777777" w:rsidR="00257E15" w:rsidRPr="00532E14" w:rsidRDefault="00257E15" w:rsidP="006D5065">
            <w:pPr>
              <w:pStyle w:val="acctfourfigures"/>
              <w:tabs>
                <w:tab w:val="clear" w:pos="765"/>
                <w:tab w:val="decimal" w:pos="430"/>
              </w:tabs>
              <w:spacing w:line="240" w:lineRule="auto"/>
              <w:ind w:right="-86"/>
              <w:jc w:val="right"/>
              <w:rPr>
                <w:sz w:val="20"/>
              </w:rPr>
            </w:pPr>
          </w:p>
        </w:tc>
        <w:tc>
          <w:tcPr>
            <w:tcW w:w="271" w:type="dxa"/>
            <w:vAlign w:val="bottom"/>
          </w:tcPr>
          <w:p w14:paraId="529ACD85" w14:textId="77777777" w:rsidR="00257E15" w:rsidRPr="00532E14" w:rsidRDefault="00257E15" w:rsidP="006D5065">
            <w:pPr>
              <w:pStyle w:val="acctfourfigures"/>
              <w:tabs>
                <w:tab w:val="clear" w:pos="765"/>
                <w:tab w:val="decimal" w:pos="595"/>
              </w:tabs>
              <w:spacing w:line="240" w:lineRule="auto"/>
              <w:ind w:left="-43" w:right="-86"/>
              <w:jc w:val="right"/>
              <w:rPr>
                <w:sz w:val="20"/>
              </w:rPr>
            </w:pPr>
          </w:p>
        </w:tc>
        <w:tc>
          <w:tcPr>
            <w:tcW w:w="990" w:type="dxa"/>
            <w:vAlign w:val="bottom"/>
          </w:tcPr>
          <w:p w14:paraId="17CB38D7" w14:textId="77777777" w:rsidR="00257E15" w:rsidRPr="00532E14" w:rsidRDefault="00257E15" w:rsidP="006D5065">
            <w:pPr>
              <w:pStyle w:val="acctfourfigures"/>
              <w:tabs>
                <w:tab w:val="clear" w:pos="765"/>
                <w:tab w:val="decimal" w:pos="430"/>
              </w:tabs>
              <w:spacing w:line="240" w:lineRule="auto"/>
              <w:ind w:right="-198"/>
              <w:jc w:val="right"/>
              <w:rPr>
                <w:sz w:val="20"/>
              </w:rPr>
            </w:pPr>
          </w:p>
        </w:tc>
        <w:tc>
          <w:tcPr>
            <w:tcW w:w="270" w:type="dxa"/>
            <w:vAlign w:val="bottom"/>
          </w:tcPr>
          <w:p w14:paraId="6A505B8E" w14:textId="77777777" w:rsidR="00257E15" w:rsidRPr="00532E14" w:rsidRDefault="00257E15" w:rsidP="006D5065">
            <w:pPr>
              <w:tabs>
                <w:tab w:val="decimal" w:pos="595"/>
              </w:tabs>
              <w:spacing w:line="240" w:lineRule="auto"/>
              <w:ind w:left="-43" w:right="-86"/>
              <w:jc w:val="right"/>
              <w:rPr>
                <w:sz w:val="20"/>
              </w:rPr>
            </w:pPr>
          </w:p>
        </w:tc>
        <w:tc>
          <w:tcPr>
            <w:tcW w:w="1080" w:type="dxa"/>
            <w:vAlign w:val="bottom"/>
          </w:tcPr>
          <w:p w14:paraId="27D5536B" w14:textId="77777777" w:rsidR="00257E15" w:rsidRPr="00532E14" w:rsidRDefault="00257E15" w:rsidP="006D5065">
            <w:pPr>
              <w:tabs>
                <w:tab w:val="decimal" w:pos="880"/>
              </w:tabs>
              <w:spacing w:line="240" w:lineRule="auto"/>
              <w:ind w:right="-86"/>
              <w:jc w:val="right"/>
              <w:rPr>
                <w:sz w:val="20"/>
              </w:rPr>
            </w:pPr>
          </w:p>
        </w:tc>
        <w:tc>
          <w:tcPr>
            <w:tcW w:w="238" w:type="dxa"/>
            <w:vAlign w:val="bottom"/>
          </w:tcPr>
          <w:p w14:paraId="3DEDFAE0" w14:textId="77777777" w:rsidR="00257E15" w:rsidRPr="00532E14" w:rsidRDefault="00257E15" w:rsidP="006D5065">
            <w:pPr>
              <w:pStyle w:val="acctfourfigures"/>
              <w:tabs>
                <w:tab w:val="clear" w:pos="765"/>
                <w:tab w:val="decimal" w:pos="595"/>
              </w:tabs>
              <w:spacing w:line="240" w:lineRule="auto"/>
              <w:ind w:left="-43" w:right="-86"/>
              <w:jc w:val="right"/>
              <w:rPr>
                <w:sz w:val="20"/>
              </w:rPr>
            </w:pPr>
          </w:p>
        </w:tc>
        <w:tc>
          <w:tcPr>
            <w:tcW w:w="1128" w:type="dxa"/>
            <w:gridSpan w:val="2"/>
            <w:vAlign w:val="bottom"/>
          </w:tcPr>
          <w:p w14:paraId="6DBE3665" w14:textId="77777777" w:rsidR="00257E15" w:rsidRPr="00532E14" w:rsidRDefault="00257E15" w:rsidP="006D5065">
            <w:pPr>
              <w:pStyle w:val="acctfourfigures"/>
              <w:tabs>
                <w:tab w:val="clear" w:pos="765"/>
                <w:tab w:val="decimal" w:pos="876"/>
              </w:tabs>
              <w:spacing w:line="240" w:lineRule="auto"/>
              <w:ind w:left="-43" w:right="-86"/>
              <w:jc w:val="right"/>
              <w:rPr>
                <w:sz w:val="20"/>
              </w:rPr>
            </w:pPr>
          </w:p>
        </w:tc>
      </w:tr>
      <w:tr w:rsidR="00257E15" w:rsidRPr="00532E14" w14:paraId="1FFF2F00" w14:textId="77777777" w:rsidTr="006D5065">
        <w:trPr>
          <w:trHeight w:val="126"/>
        </w:trPr>
        <w:tc>
          <w:tcPr>
            <w:tcW w:w="3600" w:type="dxa"/>
          </w:tcPr>
          <w:p w14:paraId="78C14650" w14:textId="4A11BB82" w:rsidR="00257E15" w:rsidRPr="00532E14" w:rsidRDefault="00257E15" w:rsidP="00F635D5">
            <w:pPr>
              <w:spacing w:line="240" w:lineRule="auto"/>
              <w:ind w:left="160" w:right="-90" w:hanging="180"/>
              <w:rPr>
                <w:sz w:val="20"/>
              </w:rPr>
            </w:pPr>
            <w:r w:rsidRPr="00532E14">
              <w:rPr>
                <w:sz w:val="20"/>
                <w:lang w:val="en-US" w:bidi="th-TH"/>
              </w:rPr>
              <w:t>Current portion of lo</w:t>
            </w:r>
            <w:r w:rsidRPr="00532E14">
              <w:rPr>
                <w:sz w:val="20"/>
              </w:rPr>
              <w:t>ng-term loans from financial institution</w:t>
            </w:r>
          </w:p>
        </w:tc>
        <w:tc>
          <w:tcPr>
            <w:tcW w:w="1350" w:type="dxa"/>
            <w:vAlign w:val="bottom"/>
          </w:tcPr>
          <w:p w14:paraId="29B36A38" w14:textId="11CA6721" w:rsidR="00257E15" w:rsidRPr="00532E14" w:rsidRDefault="00257E15" w:rsidP="006D5065">
            <w:pPr>
              <w:pStyle w:val="acctfourfigures"/>
              <w:tabs>
                <w:tab w:val="clear" w:pos="765"/>
                <w:tab w:val="decimal" w:pos="1155"/>
              </w:tabs>
              <w:spacing w:line="240" w:lineRule="auto"/>
              <w:ind w:left="-43" w:right="245"/>
              <w:jc w:val="right"/>
              <w:rPr>
                <w:sz w:val="20"/>
              </w:rPr>
            </w:pPr>
            <w:r w:rsidRPr="00532E14">
              <w:rPr>
                <w:sz w:val="20"/>
              </w:rPr>
              <w:t>-</w:t>
            </w:r>
          </w:p>
        </w:tc>
        <w:tc>
          <w:tcPr>
            <w:tcW w:w="1800" w:type="dxa"/>
            <w:vAlign w:val="bottom"/>
          </w:tcPr>
          <w:p w14:paraId="62FEA342" w14:textId="1CE31B1B" w:rsidR="00257E15" w:rsidRPr="00532E14" w:rsidRDefault="00257E15" w:rsidP="006D5065">
            <w:pPr>
              <w:pStyle w:val="acctfourfigures"/>
              <w:tabs>
                <w:tab w:val="clear" w:pos="765"/>
                <w:tab w:val="left" w:pos="528"/>
                <w:tab w:val="left" w:pos="1194"/>
                <w:tab w:val="decimal" w:pos="1965"/>
              </w:tabs>
              <w:spacing w:line="240" w:lineRule="auto"/>
              <w:ind w:left="-43" w:right="20"/>
              <w:jc w:val="right"/>
              <w:rPr>
                <w:sz w:val="20"/>
              </w:rPr>
            </w:pPr>
            <w:r w:rsidRPr="00532E14">
              <w:rPr>
                <w:sz w:val="20"/>
              </w:rPr>
              <w:t>(2,671)</w:t>
            </w:r>
          </w:p>
        </w:tc>
        <w:tc>
          <w:tcPr>
            <w:tcW w:w="1794" w:type="dxa"/>
            <w:vAlign w:val="bottom"/>
          </w:tcPr>
          <w:p w14:paraId="5DCA0EAA" w14:textId="4F93A48A" w:rsidR="00257E15" w:rsidRPr="00532E14" w:rsidRDefault="00257E15" w:rsidP="006D5065">
            <w:pPr>
              <w:pStyle w:val="acctfourfigures"/>
              <w:tabs>
                <w:tab w:val="clear" w:pos="765"/>
                <w:tab w:val="decimal" w:pos="1065"/>
              </w:tabs>
              <w:spacing w:line="240" w:lineRule="auto"/>
              <w:ind w:left="-43" w:right="60"/>
              <w:jc w:val="right"/>
              <w:rPr>
                <w:sz w:val="20"/>
              </w:rPr>
            </w:pPr>
            <w:r w:rsidRPr="00532E14">
              <w:rPr>
                <w:sz w:val="20"/>
              </w:rPr>
              <w:t>31,264,343</w:t>
            </w:r>
          </w:p>
        </w:tc>
        <w:tc>
          <w:tcPr>
            <w:tcW w:w="1266" w:type="dxa"/>
            <w:vAlign w:val="bottom"/>
          </w:tcPr>
          <w:p w14:paraId="2BA17AFB" w14:textId="6E1C11C7" w:rsidR="00257E15" w:rsidRPr="00532E14" w:rsidRDefault="00257E15" w:rsidP="006D5065">
            <w:pPr>
              <w:pStyle w:val="acctfourfigures"/>
              <w:tabs>
                <w:tab w:val="clear" w:pos="765"/>
                <w:tab w:val="decimal" w:pos="795"/>
              </w:tabs>
              <w:spacing w:line="240" w:lineRule="auto"/>
              <w:ind w:left="-43"/>
              <w:jc w:val="right"/>
              <w:rPr>
                <w:sz w:val="20"/>
              </w:rPr>
            </w:pPr>
            <w:r w:rsidRPr="00532E14">
              <w:rPr>
                <w:sz w:val="20"/>
              </w:rPr>
              <w:t>31,261,672</w:t>
            </w:r>
          </w:p>
        </w:tc>
        <w:tc>
          <w:tcPr>
            <w:tcW w:w="267" w:type="dxa"/>
            <w:vAlign w:val="bottom"/>
          </w:tcPr>
          <w:p w14:paraId="787D61A2" w14:textId="77777777" w:rsidR="00257E15" w:rsidRPr="00532E14" w:rsidRDefault="00257E15" w:rsidP="006D5065">
            <w:pPr>
              <w:pStyle w:val="acctfourfigures"/>
              <w:tabs>
                <w:tab w:val="clear" w:pos="765"/>
                <w:tab w:val="decimal" w:pos="1519"/>
              </w:tabs>
              <w:spacing w:line="240" w:lineRule="auto"/>
              <w:ind w:left="-43"/>
              <w:jc w:val="right"/>
              <w:rPr>
                <w:sz w:val="20"/>
              </w:rPr>
            </w:pPr>
          </w:p>
        </w:tc>
        <w:tc>
          <w:tcPr>
            <w:tcW w:w="902" w:type="dxa"/>
            <w:vAlign w:val="bottom"/>
          </w:tcPr>
          <w:p w14:paraId="7D1782B4" w14:textId="0A33E111" w:rsidR="00257E15" w:rsidRPr="004237AA" w:rsidRDefault="00257E15" w:rsidP="006D5065">
            <w:pPr>
              <w:pStyle w:val="acctfourfigures"/>
              <w:tabs>
                <w:tab w:val="clear" w:pos="765"/>
                <w:tab w:val="decimal" w:pos="1155"/>
              </w:tabs>
              <w:spacing w:line="240" w:lineRule="auto"/>
              <w:ind w:left="-43" w:right="255"/>
              <w:jc w:val="right"/>
              <w:rPr>
                <w:sz w:val="20"/>
                <w:lang w:val="en-US" w:eastAsia="zh-CN" w:bidi="th-TH"/>
              </w:rPr>
            </w:pPr>
            <w:r w:rsidRPr="004237AA">
              <w:rPr>
                <w:sz w:val="20"/>
                <w:lang w:val="en-US" w:eastAsia="zh-CN" w:bidi="th-TH"/>
              </w:rPr>
              <w:t>-</w:t>
            </w:r>
          </w:p>
        </w:tc>
        <w:tc>
          <w:tcPr>
            <w:tcW w:w="271" w:type="dxa"/>
            <w:vAlign w:val="bottom"/>
          </w:tcPr>
          <w:p w14:paraId="09FE212A" w14:textId="77777777" w:rsidR="00257E15" w:rsidRPr="00532E14" w:rsidRDefault="00257E15" w:rsidP="006D5065">
            <w:pPr>
              <w:pStyle w:val="acctfourfigures"/>
              <w:tabs>
                <w:tab w:val="clear" w:pos="765"/>
                <w:tab w:val="decimal" w:pos="1519"/>
              </w:tabs>
              <w:spacing w:line="240" w:lineRule="auto"/>
              <w:ind w:left="-43"/>
              <w:jc w:val="right"/>
              <w:rPr>
                <w:sz w:val="20"/>
              </w:rPr>
            </w:pPr>
          </w:p>
        </w:tc>
        <w:tc>
          <w:tcPr>
            <w:tcW w:w="990" w:type="dxa"/>
            <w:vAlign w:val="bottom"/>
          </w:tcPr>
          <w:p w14:paraId="754AFFC7" w14:textId="034DF8C2" w:rsidR="00257E15" w:rsidRPr="00532E14" w:rsidRDefault="00257E15" w:rsidP="006D5065">
            <w:pPr>
              <w:pStyle w:val="acctfourfigures"/>
              <w:tabs>
                <w:tab w:val="clear" w:pos="765"/>
                <w:tab w:val="decimal" w:pos="1155"/>
              </w:tabs>
              <w:spacing w:line="240" w:lineRule="auto"/>
              <w:ind w:left="-43" w:right="255"/>
              <w:jc w:val="right"/>
              <w:rPr>
                <w:sz w:val="20"/>
              </w:rPr>
            </w:pPr>
            <w:r w:rsidRPr="00532E14">
              <w:rPr>
                <w:sz w:val="20"/>
              </w:rPr>
              <w:t>-</w:t>
            </w:r>
          </w:p>
        </w:tc>
        <w:tc>
          <w:tcPr>
            <w:tcW w:w="270" w:type="dxa"/>
            <w:vAlign w:val="bottom"/>
          </w:tcPr>
          <w:p w14:paraId="594365FC" w14:textId="77777777" w:rsidR="00257E15" w:rsidRPr="00532E14" w:rsidRDefault="00257E15" w:rsidP="006D5065">
            <w:pPr>
              <w:tabs>
                <w:tab w:val="decimal" w:pos="1519"/>
              </w:tabs>
              <w:spacing w:line="240" w:lineRule="auto"/>
              <w:ind w:left="-43"/>
              <w:jc w:val="right"/>
              <w:rPr>
                <w:sz w:val="20"/>
              </w:rPr>
            </w:pPr>
          </w:p>
        </w:tc>
        <w:tc>
          <w:tcPr>
            <w:tcW w:w="1080" w:type="dxa"/>
            <w:vAlign w:val="bottom"/>
          </w:tcPr>
          <w:p w14:paraId="09AC5595" w14:textId="614CEB10" w:rsidR="00257E15" w:rsidRPr="00532E14" w:rsidRDefault="00257E15" w:rsidP="006D5065">
            <w:pPr>
              <w:pStyle w:val="acctfourfigures"/>
              <w:tabs>
                <w:tab w:val="clear" w:pos="765"/>
                <w:tab w:val="decimal" w:pos="773"/>
              </w:tabs>
              <w:spacing w:line="240" w:lineRule="auto"/>
              <w:ind w:left="-43"/>
              <w:jc w:val="right"/>
              <w:rPr>
                <w:sz w:val="20"/>
              </w:rPr>
            </w:pPr>
            <w:r w:rsidRPr="00532E14">
              <w:rPr>
                <w:sz w:val="20"/>
              </w:rPr>
              <w:t>31,636,229</w:t>
            </w:r>
          </w:p>
        </w:tc>
        <w:tc>
          <w:tcPr>
            <w:tcW w:w="238" w:type="dxa"/>
            <w:vAlign w:val="bottom"/>
          </w:tcPr>
          <w:p w14:paraId="335BF139" w14:textId="77777777" w:rsidR="00257E15" w:rsidRPr="00532E14" w:rsidRDefault="00257E15" w:rsidP="006D5065">
            <w:pPr>
              <w:pStyle w:val="acctfourfigures"/>
              <w:tabs>
                <w:tab w:val="clear" w:pos="765"/>
                <w:tab w:val="decimal" w:pos="1519"/>
              </w:tabs>
              <w:spacing w:line="240" w:lineRule="auto"/>
              <w:ind w:left="-43"/>
              <w:jc w:val="right"/>
              <w:rPr>
                <w:sz w:val="20"/>
              </w:rPr>
            </w:pPr>
          </w:p>
        </w:tc>
        <w:tc>
          <w:tcPr>
            <w:tcW w:w="1128" w:type="dxa"/>
            <w:gridSpan w:val="2"/>
            <w:vAlign w:val="bottom"/>
          </w:tcPr>
          <w:p w14:paraId="6941E51B" w14:textId="5EE2B4AE" w:rsidR="00257E15" w:rsidRPr="00532E14" w:rsidRDefault="00257E15" w:rsidP="006D5065">
            <w:pPr>
              <w:pStyle w:val="acctfourfigures"/>
              <w:tabs>
                <w:tab w:val="clear" w:pos="765"/>
                <w:tab w:val="decimal" w:pos="876"/>
              </w:tabs>
              <w:spacing w:line="240" w:lineRule="auto"/>
              <w:ind w:left="-43"/>
              <w:jc w:val="right"/>
              <w:rPr>
                <w:sz w:val="20"/>
              </w:rPr>
            </w:pPr>
            <w:r w:rsidRPr="00532E14">
              <w:rPr>
                <w:sz w:val="20"/>
              </w:rPr>
              <w:t>31,636,229</w:t>
            </w:r>
          </w:p>
        </w:tc>
      </w:tr>
      <w:tr w:rsidR="00257E15" w:rsidRPr="00532E14" w14:paraId="2FE8F733" w14:textId="77777777" w:rsidTr="00D21D34">
        <w:trPr>
          <w:trHeight w:val="20"/>
        </w:trPr>
        <w:tc>
          <w:tcPr>
            <w:tcW w:w="3600" w:type="dxa"/>
          </w:tcPr>
          <w:p w14:paraId="5FCE9F51" w14:textId="6A3DD397" w:rsidR="00257E15" w:rsidRPr="00532E14" w:rsidRDefault="00257E15" w:rsidP="00F635D5">
            <w:pPr>
              <w:spacing w:line="240" w:lineRule="auto"/>
              <w:ind w:left="160" w:right="-90" w:hanging="180"/>
              <w:rPr>
                <w:sz w:val="20"/>
              </w:rPr>
            </w:pPr>
            <w:r>
              <w:rPr>
                <w:sz w:val="20"/>
              </w:rPr>
              <w:t>Short-term d</w:t>
            </w:r>
            <w:r w:rsidRPr="00532E14">
              <w:rPr>
                <w:sz w:val="20"/>
              </w:rPr>
              <w:t>erivative</w:t>
            </w:r>
            <w:r>
              <w:rPr>
                <w:sz w:val="20"/>
              </w:rPr>
              <w:t xml:space="preserve"> </w:t>
            </w:r>
            <w:r w:rsidRPr="00532E14">
              <w:rPr>
                <w:sz w:val="20"/>
              </w:rPr>
              <w:t>liabilities</w:t>
            </w:r>
            <w:r>
              <w:rPr>
                <w:sz w:val="20"/>
              </w:rPr>
              <w:t xml:space="preserve"> - </w:t>
            </w:r>
            <w:r w:rsidRPr="00532E14">
              <w:rPr>
                <w:sz w:val="20"/>
              </w:rPr>
              <w:t>interest rate swap</w:t>
            </w:r>
          </w:p>
        </w:tc>
        <w:tc>
          <w:tcPr>
            <w:tcW w:w="1350" w:type="dxa"/>
            <w:vAlign w:val="bottom"/>
          </w:tcPr>
          <w:p w14:paraId="14C2BF38" w14:textId="01C940E8" w:rsidR="00257E15" w:rsidRPr="00532E14" w:rsidRDefault="00257E15" w:rsidP="006D5065">
            <w:pPr>
              <w:pStyle w:val="acctfourfigures"/>
              <w:tabs>
                <w:tab w:val="clear" w:pos="765"/>
                <w:tab w:val="decimal" w:pos="974"/>
              </w:tabs>
              <w:spacing w:line="240" w:lineRule="auto"/>
              <w:ind w:left="-43"/>
              <w:jc w:val="right"/>
              <w:rPr>
                <w:sz w:val="20"/>
              </w:rPr>
            </w:pPr>
            <w:r w:rsidRPr="00532E14">
              <w:rPr>
                <w:sz w:val="20"/>
              </w:rPr>
              <w:t>2,671</w:t>
            </w:r>
          </w:p>
        </w:tc>
        <w:tc>
          <w:tcPr>
            <w:tcW w:w="1800" w:type="dxa"/>
            <w:vAlign w:val="bottom"/>
          </w:tcPr>
          <w:p w14:paraId="0E2E8430" w14:textId="20CBC685" w:rsidR="00257E15" w:rsidRPr="00532E14" w:rsidRDefault="00257E15" w:rsidP="006D5065">
            <w:pPr>
              <w:pStyle w:val="acctfourfigures"/>
              <w:tabs>
                <w:tab w:val="clear" w:pos="765"/>
                <w:tab w:val="decimal" w:pos="1155"/>
              </w:tabs>
              <w:spacing w:line="240" w:lineRule="auto"/>
              <w:ind w:left="-43" w:right="330"/>
              <w:jc w:val="right"/>
              <w:rPr>
                <w:sz w:val="20"/>
              </w:rPr>
            </w:pPr>
            <w:r w:rsidRPr="00532E14">
              <w:rPr>
                <w:sz w:val="20"/>
              </w:rPr>
              <w:t>-</w:t>
            </w:r>
          </w:p>
        </w:tc>
        <w:tc>
          <w:tcPr>
            <w:tcW w:w="1794" w:type="dxa"/>
            <w:vAlign w:val="bottom"/>
          </w:tcPr>
          <w:p w14:paraId="2991EBCC" w14:textId="448BA5AC" w:rsidR="00257E15" w:rsidRPr="00532E14" w:rsidRDefault="00257E15" w:rsidP="006D5065">
            <w:pPr>
              <w:pStyle w:val="acctfourfigures"/>
              <w:tabs>
                <w:tab w:val="clear" w:pos="765"/>
                <w:tab w:val="decimal" w:pos="1155"/>
              </w:tabs>
              <w:spacing w:line="240" w:lineRule="auto"/>
              <w:ind w:left="-43" w:right="330"/>
              <w:jc w:val="right"/>
              <w:rPr>
                <w:sz w:val="20"/>
              </w:rPr>
            </w:pPr>
            <w:r w:rsidRPr="00532E14">
              <w:rPr>
                <w:sz w:val="20"/>
              </w:rPr>
              <w:t>-</w:t>
            </w:r>
          </w:p>
        </w:tc>
        <w:tc>
          <w:tcPr>
            <w:tcW w:w="1266" w:type="dxa"/>
            <w:vAlign w:val="bottom"/>
          </w:tcPr>
          <w:p w14:paraId="5E0FBA17" w14:textId="3C5FA1A9" w:rsidR="00257E15" w:rsidRPr="00532E14" w:rsidRDefault="00257E15" w:rsidP="006D5065">
            <w:pPr>
              <w:pStyle w:val="acctfourfigures"/>
              <w:tabs>
                <w:tab w:val="clear" w:pos="765"/>
                <w:tab w:val="decimal" w:pos="795"/>
              </w:tabs>
              <w:spacing w:line="240" w:lineRule="auto"/>
              <w:ind w:left="-43"/>
              <w:jc w:val="right"/>
              <w:rPr>
                <w:sz w:val="20"/>
              </w:rPr>
            </w:pPr>
            <w:r w:rsidRPr="00532E14">
              <w:rPr>
                <w:sz w:val="20"/>
              </w:rPr>
              <w:t>2,671</w:t>
            </w:r>
          </w:p>
        </w:tc>
        <w:tc>
          <w:tcPr>
            <w:tcW w:w="267" w:type="dxa"/>
            <w:vAlign w:val="bottom"/>
          </w:tcPr>
          <w:p w14:paraId="177A3B45" w14:textId="77777777" w:rsidR="00257E15" w:rsidRPr="00532E14" w:rsidRDefault="00257E15" w:rsidP="006D5065">
            <w:pPr>
              <w:pStyle w:val="acctfourfigures"/>
              <w:tabs>
                <w:tab w:val="clear" w:pos="765"/>
                <w:tab w:val="decimal" w:pos="1519"/>
              </w:tabs>
              <w:spacing w:line="240" w:lineRule="auto"/>
              <w:ind w:left="-43"/>
              <w:jc w:val="right"/>
              <w:rPr>
                <w:sz w:val="20"/>
              </w:rPr>
            </w:pPr>
          </w:p>
        </w:tc>
        <w:tc>
          <w:tcPr>
            <w:tcW w:w="902" w:type="dxa"/>
            <w:vAlign w:val="bottom"/>
          </w:tcPr>
          <w:p w14:paraId="47408CB9" w14:textId="220D51D8" w:rsidR="00257E15" w:rsidRPr="004237AA" w:rsidRDefault="00257E15" w:rsidP="006D5065">
            <w:pPr>
              <w:pStyle w:val="acctfourfigures"/>
              <w:tabs>
                <w:tab w:val="clear" w:pos="765"/>
                <w:tab w:val="decimal" w:pos="1155"/>
              </w:tabs>
              <w:spacing w:line="240" w:lineRule="auto"/>
              <w:ind w:left="-43" w:right="255"/>
              <w:jc w:val="right"/>
              <w:rPr>
                <w:sz w:val="20"/>
                <w:lang w:val="en-US" w:eastAsia="zh-CN" w:bidi="th-TH"/>
              </w:rPr>
            </w:pPr>
            <w:r w:rsidRPr="004237AA">
              <w:rPr>
                <w:sz w:val="20"/>
                <w:lang w:val="en-US" w:eastAsia="zh-CN" w:bidi="th-TH"/>
              </w:rPr>
              <w:t>-</w:t>
            </w:r>
          </w:p>
        </w:tc>
        <w:tc>
          <w:tcPr>
            <w:tcW w:w="271" w:type="dxa"/>
            <w:vAlign w:val="bottom"/>
          </w:tcPr>
          <w:p w14:paraId="12637A10" w14:textId="77777777" w:rsidR="00257E15" w:rsidRPr="00532E14" w:rsidRDefault="00257E15" w:rsidP="006D5065">
            <w:pPr>
              <w:pStyle w:val="acctfourfigures"/>
              <w:tabs>
                <w:tab w:val="clear" w:pos="765"/>
                <w:tab w:val="decimal" w:pos="1519"/>
              </w:tabs>
              <w:spacing w:line="240" w:lineRule="auto"/>
              <w:ind w:left="-43"/>
              <w:jc w:val="right"/>
              <w:rPr>
                <w:sz w:val="20"/>
              </w:rPr>
            </w:pPr>
          </w:p>
        </w:tc>
        <w:tc>
          <w:tcPr>
            <w:tcW w:w="990" w:type="dxa"/>
            <w:vAlign w:val="bottom"/>
          </w:tcPr>
          <w:p w14:paraId="0D4E7E06" w14:textId="74099366" w:rsidR="00257E15" w:rsidRPr="00532E14" w:rsidRDefault="00257E15" w:rsidP="006D5065">
            <w:pPr>
              <w:pStyle w:val="acctfourfigures"/>
              <w:tabs>
                <w:tab w:val="clear" w:pos="765"/>
                <w:tab w:val="decimal" w:pos="773"/>
              </w:tabs>
              <w:spacing w:line="240" w:lineRule="auto"/>
              <w:ind w:left="-43"/>
              <w:jc w:val="right"/>
              <w:rPr>
                <w:sz w:val="20"/>
              </w:rPr>
            </w:pPr>
            <w:r w:rsidRPr="00532E14">
              <w:rPr>
                <w:sz w:val="20"/>
              </w:rPr>
              <w:t>2,671</w:t>
            </w:r>
          </w:p>
        </w:tc>
        <w:tc>
          <w:tcPr>
            <w:tcW w:w="270" w:type="dxa"/>
            <w:vAlign w:val="bottom"/>
          </w:tcPr>
          <w:p w14:paraId="1745673A" w14:textId="77777777" w:rsidR="00257E15" w:rsidRPr="00532E14" w:rsidRDefault="00257E15" w:rsidP="006D5065">
            <w:pPr>
              <w:tabs>
                <w:tab w:val="decimal" w:pos="1519"/>
              </w:tabs>
              <w:spacing w:line="240" w:lineRule="auto"/>
              <w:ind w:left="-43"/>
              <w:jc w:val="right"/>
              <w:rPr>
                <w:sz w:val="20"/>
              </w:rPr>
            </w:pPr>
          </w:p>
        </w:tc>
        <w:tc>
          <w:tcPr>
            <w:tcW w:w="1080" w:type="dxa"/>
            <w:vAlign w:val="bottom"/>
          </w:tcPr>
          <w:p w14:paraId="5C95D4A4" w14:textId="2E689848" w:rsidR="00257E15" w:rsidRPr="00532E14" w:rsidRDefault="00257E15" w:rsidP="006D5065">
            <w:pPr>
              <w:pStyle w:val="acctfourfigures"/>
              <w:tabs>
                <w:tab w:val="clear" w:pos="765"/>
                <w:tab w:val="decimal" w:pos="1155"/>
              </w:tabs>
              <w:spacing w:line="240" w:lineRule="auto"/>
              <w:ind w:left="-43" w:right="255"/>
              <w:jc w:val="right"/>
              <w:rPr>
                <w:sz w:val="20"/>
              </w:rPr>
            </w:pPr>
            <w:r w:rsidRPr="00532E14">
              <w:rPr>
                <w:sz w:val="20"/>
              </w:rPr>
              <w:t>-</w:t>
            </w:r>
          </w:p>
        </w:tc>
        <w:tc>
          <w:tcPr>
            <w:tcW w:w="238" w:type="dxa"/>
            <w:vAlign w:val="bottom"/>
          </w:tcPr>
          <w:p w14:paraId="7B0B76BC" w14:textId="77777777" w:rsidR="00257E15" w:rsidRPr="00532E14" w:rsidRDefault="00257E15" w:rsidP="006D5065">
            <w:pPr>
              <w:pStyle w:val="acctfourfigures"/>
              <w:tabs>
                <w:tab w:val="clear" w:pos="765"/>
                <w:tab w:val="decimal" w:pos="1519"/>
              </w:tabs>
              <w:spacing w:line="240" w:lineRule="auto"/>
              <w:ind w:left="-43"/>
              <w:jc w:val="right"/>
              <w:rPr>
                <w:sz w:val="20"/>
              </w:rPr>
            </w:pPr>
          </w:p>
        </w:tc>
        <w:tc>
          <w:tcPr>
            <w:tcW w:w="1128" w:type="dxa"/>
            <w:gridSpan w:val="2"/>
            <w:vAlign w:val="bottom"/>
          </w:tcPr>
          <w:p w14:paraId="01D6FE5D" w14:textId="7DA6CF1B" w:rsidR="00257E15" w:rsidRPr="00532E14" w:rsidRDefault="00257E15" w:rsidP="006D5065">
            <w:pPr>
              <w:pStyle w:val="acctfourfigures"/>
              <w:tabs>
                <w:tab w:val="clear" w:pos="765"/>
                <w:tab w:val="decimal" w:pos="876"/>
              </w:tabs>
              <w:spacing w:line="240" w:lineRule="auto"/>
              <w:ind w:left="-43"/>
              <w:jc w:val="right"/>
              <w:rPr>
                <w:sz w:val="20"/>
              </w:rPr>
            </w:pPr>
            <w:r w:rsidRPr="00532E14">
              <w:rPr>
                <w:sz w:val="20"/>
              </w:rPr>
              <w:t>2,671</w:t>
            </w:r>
          </w:p>
        </w:tc>
      </w:tr>
      <w:tr w:rsidR="00257E15" w:rsidRPr="00532E14" w14:paraId="482DEC04" w14:textId="77777777" w:rsidTr="00D21D34">
        <w:trPr>
          <w:trHeight w:val="20"/>
        </w:trPr>
        <w:tc>
          <w:tcPr>
            <w:tcW w:w="3600" w:type="dxa"/>
          </w:tcPr>
          <w:p w14:paraId="3C417221" w14:textId="003D9D70" w:rsidR="00257E15" w:rsidRPr="00532E14" w:rsidRDefault="00257E15" w:rsidP="00F635D5">
            <w:pPr>
              <w:spacing w:line="240" w:lineRule="auto"/>
              <w:ind w:left="160" w:right="-90" w:hanging="180"/>
              <w:rPr>
                <w:sz w:val="20"/>
              </w:rPr>
            </w:pPr>
            <w:r w:rsidRPr="00532E14">
              <w:rPr>
                <w:sz w:val="20"/>
              </w:rPr>
              <w:t>Long-term loans from financial institutions</w:t>
            </w:r>
          </w:p>
        </w:tc>
        <w:tc>
          <w:tcPr>
            <w:tcW w:w="1350" w:type="dxa"/>
            <w:vAlign w:val="bottom"/>
          </w:tcPr>
          <w:p w14:paraId="35C4251F" w14:textId="5D03B758" w:rsidR="00257E15" w:rsidRPr="00532E14" w:rsidRDefault="00257E15" w:rsidP="006D5065">
            <w:pPr>
              <w:pStyle w:val="acctfourfigures"/>
              <w:tabs>
                <w:tab w:val="clear" w:pos="765"/>
                <w:tab w:val="decimal" w:pos="1155"/>
              </w:tabs>
              <w:spacing w:line="240" w:lineRule="auto"/>
              <w:ind w:left="-43" w:right="245"/>
              <w:jc w:val="right"/>
              <w:rPr>
                <w:sz w:val="20"/>
              </w:rPr>
            </w:pPr>
            <w:r w:rsidRPr="00532E14">
              <w:rPr>
                <w:sz w:val="20"/>
              </w:rPr>
              <w:t>-</w:t>
            </w:r>
          </w:p>
        </w:tc>
        <w:tc>
          <w:tcPr>
            <w:tcW w:w="1800" w:type="dxa"/>
            <w:vAlign w:val="bottom"/>
          </w:tcPr>
          <w:p w14:paraId="40D0D487" w14:textId="729D8A5A" w:rsidR="00257E15" w:rsidRPr="00532E14" w:rsidRDefault="00257E15" w:rsidP="006D5065">
            <w:pPr>
              <w:pStyle w:val="acctfourfigures"/>
              <w:tabs>
                <w:tab w:val="clear" w:pos="765"/>
                <w:tab w:val="decimal" w:pos="1965"/>
              </w:tabs>
              <w:spacing w:line="240" w:lineRule="auto"/>
              <w:ind w:left="-43" w:right="74"/>
              <w:jc w:val="right"/>
              <w:rPr>
                <w:sz w:val="20"/>
              </w:rPr>
            </w:pPr>
            <w:r w:rsidRPr="00532E14">
              <w:rPr>
                <w:sz w:val="20"/>
              </w:rPr>
              <w:t>37,805</w:t>
            </w:r>
          </w:p>
        </w:tc>
        <w:tc>
          <w:tcPr>
            <w:tcW w:w="1794" w:type="dxa"/>
            <w:vAlign w:val="bottom"/>
          </w:tcPr>
          <w:p w14:paraId="267616B6" w14:textId="20D1814E" w:rsidR="00257E15" w:rsidRPr="00532E14" w:rsidRDefault="00257E15" w:rsidP="006D5065">
            <w:pPr>
              <w:pStyle w:val="acctfourfigures"/>
              <w:tabs>
                <w:tab w:val="clear" w:pos="765"/>
                <w:tab w:val="decimal" w:pos="1065"/>
              </w:tabs>
              <w:spacing w:line="240" w:lineRule="auto"/>
              <w:ind w:left="-43" w:right="60"/>
              <w:jc w:val="right"/>
              <w:rPr>
                <w:sz w:val="20"/>
              </w:rPr>
            </w:pPr>
            <w:r w:rsidRPr="00532E14">
              <w:rPr>
                <w:sz w:val="20"/>
              </w:rPr>
              <w:t>34,257,386</w:t>
            </w:r>
          </w:p>
        </w:tc>
        <w:tc>
          <w:tcPr>
            <w:tcW w:w="1266" w:type="dxa"/>
            <w:vAlign w:val="bottom"/>
          </w:tcPr>
          <w:p w14:paraId="1B520B87" w14:textId="205A4250" w:rsidR="00257E15" w:rsidRPr="00532E14" w:rsidRDefault="00257E15" w:rsidP="006D5065">
            <w:pPr>
              <w:pStyle w:val="acctfourfigures"/>
              <w:tabs>
                <w:tab w:val="clear" w:pos="765"/>
                <w:tab w:val="decimal" w:pos="795"/>
              </w:tabs>
              <w:spacing w:line="240" w:lineRule="auto"/>
              <w:ind w:left="-43"/>
              <w:jc w:val="right"/>
              <w:rPr>
                <w:sz w:val="20"/>
              </w:rPr>
            </w:pPr>
            <w:r w:rsidRPr="00532E14">
              <w:rPr>
                <w:sz w:val="20"/>
              </w:rPr>
              <w:t>34,295,191</w:t>
            </w:r>
          </w:p>
        </w:tc>
        <w:tc>
          <w:tcPr>
            <w:tcW w:w="267" w:type="dxa"/>
            <w:vAlign w:val="bottom"/>
          </w:tcPr>
          <w:p w14:paraId="148D3223" w14:textId="77777777" w:rsidR="00257E15" w:rsidRPr="00532E14" w:rsidRDefault="00257E15" w:rsidP="006D5065">
            <w:pPr>
              <w:pStyle w:val="acctfourfigures"/>
              <w:tabs>
                <w:tab w:val="clear" w:pos="765"/>
                <w:tab w:val="decimal" w:pos="1519"/>
              </w:tabs>
              <w:spacing w:line="240" w:lineRule="auto"/>
              <w:ind w:left="-43"/>
              <w:jc w:val="right"/>
              <w:rPr>
                <w:sz w:val="20"/>
              </w:rPr>
            </w:pPr>
          </w:p>
        </w:tc>
        <w:tc>
          <w:tcPr>
            <w:tcW w:w="902" w:type="dxa"/>
            <w:vAlign w:val="bottom"/>
          </w:tcPr>
          <w:p w14:paraId="07C92782" w14:textId="66478367" w:rsidR="00257E15" w:rsidRPr="004237AA" w:rsidRDefault="00257E15" w:rsidP="006D5065">
            <w:pPr>
              <w:pStyle w:val="acctfourfigures"/>
              <w:tabs>
                <w:tab w:val="clear" w:pos="765"/>
                <w:tab w:val="decimal" w:pos="1155"/>
              </w:tabs>
              <w:spacing w:line="240" w:lineRule="auto"/>
              <w:ind w:left="-43" w:right="255"/>
              <w:jc w:val="right"/>
              <w:rPr>
                <w:sz w:val="20"/>
                <w:lang w:val="en-US" w:eastAsia="zh-CN" w:bidi="th-TH"/>
              </w:rPr>
            </w:pPr>
            <w:r w:rsidRPr="004237AA">
              <w:rPr>
                <w:sz w:val="20"/>
                <w:lang w:val="en-US" w:eastAsia="zh-CN" w:bidi="th-TH"/>
              </w:rPr>
              <w:t>-</w:t>
            </w:r>
          </w:p>
        </w:tc>
        <w:tc>
          <w:tcPr>
            <w:tcW w:w="271" w:type="dxa"/>
            <w:vAlign w:val="bottom"/>
          </w:tcPr>
          <w:p w14:paraId="4AFD61F2" w14:textId="77777777" w:rsidR="00257E15" w:rsidRPr="00532E14" w:rsidRDefault="00257E15" w:rsidP="006D5065">
            <w:pPr>
              <w:pStyle w:val="acctfourfigures"/>
              <w:tabs>
                <w:tab w:val="clear" w:pos="765"/>
                <w:tab w:val="decimal" w:pos="1519"/>
              </w:tabs>
              <w:spacing w:line="240" w:lineRule="auto"/>
              <w:ind w:left="-43"/>
              <w:jc w:val="right"/>
              <w:rPr>
                <w:sz w:val="20"/>
              </w:rPr>
            </w:pPr>
          </w:p>
        </w:tc>
        <w:tc>
          <w:tcPr>
            <w:tcW w:w="990" w:type="dxa"/>
            <w:vAlign w:val="bottom"/>
          </w:tcPr>
          <w:p w14:paraId="75A351D5" w14:textId="6088E4D3" w:rsidR="00257E15" w:rsidRPr="00532E14" w:rsidRDefault="00257E15" w:rsidP="006D5065">
            <w:pPr>
              <w:pStyle w:val="acctfourfigures"/>
              <w:tabs>
                <w:tab w:val="clear" w:pos="765"/>
                <w:tab w:val="decimal" w:pos="1155"/>
              </w:tabs>
              <w:spacing w:line="240" w:lineRule="auto"/>
              <w:ind w:left="-43" w:right="255"/>
              <w:jc w:val="right"/>
              <w:rPr>
                <w:sz w:val="20"/>
              </w:rPr>
            </w:pPr>
            <w:r w:rsidRPr="00532E14">
              <w:rPr>
                <w:sz w:val="20"/>
              </w:rPr>
              <w:t>-</w:t>
            </w:r>
          </w:p>
        </w:tc>
        <w:tc>
          <w:tcPr>
            <w:tcW w:w="270" w:type="dxa"/>
            <w:vAlign w:val="bottom"/>
          </w:tcPr>
          <w:p w14:paraId="15875F2E" w14:textId="77777777" w:rsidR="00257E15" w:rsidRPr="00532E14" w:rsidRDefault="00257E15" w:rsidP="006D5065">
            <w:pPr>
              <w:tabs>
                <w:tab w:val="decimal" w:pos="1519"/>
              </w:tabs>
              <w:spacing w:line="240" w:lineRule="auto"/>
              <w:ind w:left="-43"/>
              <w:jc w:val="right"/>
              <w:rPr>
                <w:sz w:val="20"/>
              </w:rPr>
            </w:pPr>
          </w:p>
        </w:tc>
        <w:tc>
          <w:tcPr>
            <w:tcW w:w="1080" w:type="dxa"/>
            <w:vAlign w:val="bottom"/>
          </w:tcPr>
          <w:p w14:paraId="055B1280" w14:textId="7EBF6DC2" w:rsidR="00257E15" w:rsidRPr="00532E14" w:rsidRDefault="00257E15" w:rsidP="006D5065">
            <w:pPr>
              <w:pStyle w:val="acctfourfigures"/>
              <w:tabs>
                <w:tab w:val="clear" w:pos="765"/>
                <w:tab w:val="decimal" w:pos="773"/>
              </w:tabs>
              <w:spacing w:line="240" w:lineRule="auto"/>
              <w:ind w:left="-43"/>
              <w:jc w:val="right"/>
              <w:rPr>
                <w:sz w:val="20"/>
              </w:rPr>
            </w:pPr>
            <w:r w:rsidRPr="00532E14">
              <w:rPr>
                <w:sz w:val="20"/>
              </w:rPr>
              <w:t>34,741,480</w:t>
            </w:r>
          </w:p>
        </w:tc>
        <w:tc>
          <w:tcPr>
            <w:tcW w:w="238" w:type="dxa"/>
            <w:vAlign w:val="bottom"/>
          </w:tcPr>
          <w:p w14:paraId="11E1611D" w14:textId="77777777" w:rsidR="00257E15" w:rsidRPr="00532E14" w:rsidRDefault="00257E15" w:rsidP="006D5065">
            <w:pPr>
              <w:pStyle w:val="acctfourfigures"/>
              <w:tabs>
                <w:tab w:val="clear" w:pos="765"/>
                <w:tab w:val="decimal" w:pos="1519"/>
              </w:tabs>
              <w:spacing w:line="240" w:lineRule="auto"/>
              <w:ind w:left="-43"/>
              <w:jc w:val="right"/>
              <w:rPr>
                <w:sz w:val="20"/>
              </w:rPr>
            </w:pPr>
          </w:p>
        </w:tc>
        <w:tc>
          <w:tcPr>
            <w:tcW w:w="1128" w:type="dxa"/>
            <w:gridSpan w:val="2"/>
            <w:vAlign w:val="bottom"/>
          </w:tcPr>
          <w:p w14:paraId="0E575A3F" w14:textId="10E29607" w:rsidR="00257E15" w:rsidRPr="00532E14" w:rsidRDefault="00257E15" w:rsidP="006D5065">
            <w:pPr>
              <w:pStyle w:val="acctfourfigures"/>
              <w:tabs>
                <w:tab w:val="clear" w:pos="765"/>
                <w:tab w:val="decimal" w:pos="876"/>
              </w:tabs>
              <w:spacing w:line="240" w:lineRule="auto"/>
              <w:ind w:left="-43"/>
              <w:jc w:val="right"/>
              <w:rPr>
                <w:sz w:val="20"/>
              </w:rPr>
            </w:pPr>
            <w:r w:rsidRPr="00532E14">
              <w:rPr>
                <w:sz w:val="20"/>
              </w:rPr>
              <w:t>34,741,480</w:t>
            </w:r>
          </w:p>
        </w:tc>
      </w:tr>
      <w:tr w:rsidR="00257E15" w:rsidRPr="00532E14" w14:paraId="5BE698D5" w14:textId="77777777" w:rsidTr="00D21D34">
        <w:trPr>
          <w:trHeight w:val="20"/>
        </w:trPr>
        <w:tc>
          <w:tcPr>
            <w:tcW w:w="3600" w:type="dxa"/>
          </w:tcPr>
          <w:p w14:paraId="177FEFE4" w14:textId="0E522F15" w:rsidR="00257E15" w:rsidRPr="009B1128" w:rsidRDefault="00257E15" w:rsidP="00F635D5">
            <w:pPr>
              <w:spacing w:line="240" w:lineRule="auto"/>
              <w:ind w:left="160" w:right="-90" w:hanging="180"/>
              <w:rPr>
                <w:spacing w:val="-4"/>
                <w:sz w:val="20"/>
              </w:rPr>
            </w:pPr>
            <w:r w:rsidRPr="009B1128">
              <w:rPr>
                <w:spacing w:val="-4"/>
                <w:sz w:val="20"/>
              </w:rPr>
              <w:t>Derivative liabilities - cross currency and interest rate swap</w:t>
            </w:r>
          </w:p>
        </w:tc>
        <w:tc>
          <w:tcPr>
            <w:tcW w:w="1350" w:type="dxa"/>
            <w:vAlign w:val="bottom"/>
          </w:tcPr>
          <w:p w14:paraId="2222C397" w14:textId="4E44A064" w:rsidR="00257E15" w:rsidRPr="00532E14" w:rsidRDefault="00257E15" w:rsidP="006D5065">
            <w:pPr>
              <w:pStyle w:val="acctfourfigures"/>
              <w:tabs>
                <w:tab w:val="clear" w:pos="765"/>
                <w:tab w:val="decimal" w:pos="974"/>
              </w:tabs>
              <w:spacing w:line="240" w:lineRule="auto"/>
              <w:ind w:left="-43"/>
              <w:jc w:val="right"/>
              <w:rPr>
                <w:sz w:val="20"/>
              </w:rPr>
            </w:pPr>
            <w:r w:rsidRPr="00532E14">
              <w:rPr>
                <w:sz w:val="20"/>
              </w:rPr>
              <w:t>21,699</w:t>
            </w:r>
          </w:p>
        </w:tc>
        <w:tc>
          <w:tcPr>
            <w:tcW w:w="1800" w:type="dxa"/>
            <w:vAlign w:val="bottom"/>
          </w:tcPr>
          <w:p w14:paraId="2A474671" w14:textId="39C9EC0D" w:rsidR="00257E15" w:rsidRPr="00532E14" w:rsidRDefault="00257E15" w:rsidP="006D5065">
            <w:pPr>
              <w:pStyle w:val="acctfourfigures"/>
              <w:tabs>
                <w:tab w:val="clear" w:pos="765"/>
                <w:tab w:val="decimal" w:pos="1155"/>
              </w:tabs>
              <w:spacing w:line="240" w:lineRule="auto"/>
              <w:ind w:left="-43" w:right="330"/>
              <w:jc w:val="right"/>
              <w:rPr>
                <w:sz w:val="20"/>
              </w:rPr>
            </w:pPr>
            <w:r w:rsidRPr="00532E14">
              <w:rPr>
                <w:sz w:val="20"/>
              </w:rPr>
              <w:t>-</w:t>
            </w:r>
          </w:p>
        </w:tc>
        <w:tc>
          <w:tcPr>
            <w:tcW w:w="1794" w:type="dxa"/>
            <w:vAlign w:val="bottom"/>
          </w:tcPr>
          <w:p w14:paraId="660AB769" w14:textId="127192C1" w:rsidR="00257E15" w:rsidRPr="00532E14" w:rsidRDefault="00257E15" w:rsidP="006D5065">
            <w:pPr>
              <w:pStyle w:val="acctfourfigures"/>
              <w:tabs>
                <w:tab w:val="clear" w:pos="765"/>
                <w:tab w:val="decimal" w:pos="1155"/>
              </w:tabs>
              <w:spacing w:line="240" w:lineRule="auto"/>
              <w:ind w:left="-43" w:right="330"/>
              <w:jc w:val="right"/>
              <w:rPr>
                <w:sz w:val="20"/>
              </w:rPr>
            </w:pPr>
            <w:r w:rsidRPr="00532E14">
              <w:rPr>
                <w:sz w:val="20"/>
              </w:rPr>
              <w:t>-</w:t>
            </w:r>
          </w:p>
        </w:tc>
        <w:tc>
          <w:tcPr>
            <w:tcW w:w="1266" w:type="dxa"/>
            <w:vAlign w:val="bottom"/>
          </w:tcPr>
          <w:p w14:paraId="4692DE8D" w14:textId="2A17BC66" w:rsidR="00257E15" w:rsidRPr="00532E14" w:rsidRDefault="00257E15" w:rsidP="006D5065">
            <w:pPr>
              <w:pStyle w:val="acctfourfigures"/>
              <w:tabs>
                <w:tab w:val="clear" w:pos="765"/>
                <w:tab w:val="decimal" w:pos="795"/>
              </w:tabs>
              <w:spacing w:line="240" w:lineRule="auto"/>
              <w:ind w:left="-43"/>
              <w:jc w:val="right"/>
              <w:rPr>
                <w:sz w:val="20"/>
              </w:rPr>
            </w:pPr>
            <w:r w:rsidRPr="00532E14">
              <w:rPr>
                <w:sz w:val="20"/>
              </w:rPr>
              <w:t>21,699</w:t>
            </w:r>
          </w:p>
        </w:tc>
        <w:tc>
          <w:tcPr>
            <w:tcW w:w="267" w:type="dxa"/>
            <w:vAlign w:val="bottom"/>
          </w:tcPr>
          <w:p w14:paraId="7A1F1D25" w14:textId="77777777" w:rsidR="00257E15" w:rsidRPr="00532E14" w:rsidRDefault="00257E15" w:rsidP="006D5065">
            <w:pPr>
              <w:pStyle w:val="acctfourfigures"/>
              <w:tabs>
                <w:tab w:val="clear" w:pos="765"/>
                <w:tab w:val="decimal" w:pos="595"/>
                <w:tab w:val="decimal" w:pos="1519"/>
              </w:tabs>
              <w:spacing w:line="240" w:lineRule="auto"/>
              <w:ind w:left="-43"/>
              <w:jc w:val="right"/>
              <w:rPr>
                <w:sz w:val="20"/>
              </w:rPr>
            </w:pPr>
          </w:p>
        </w:tc>
        <w:tc>
          <w:tcPr>
            <w:tcW w:w="902" w:type="dxa"/>
            <w:vAlign w:val="bottom"/>
          </w:tcPr>
          <w:p w14:paraId="16AE1BC4" w14:textId="0FE154A8" w:rsidR="00257E15" w:rsidRPr="004237AA" w:rsidRDefault="00257E15" w:rsidP="006D5065">
            <w:pPr>
              <w:pStyle w:val="acctfourfigures"/>
              <w:tabs>
                <w:tab w:val="clear" w:pos="765"/>
                <w:tab w:val="decimal" w:pos="1155"/>
              </w:tabs>
              <w:spacing w:line="240" w:lineRule="auto"/>
              <w:ind w:left="-43" w:right="255"/>
              <w:jc w:val="right"/>
              <w:rPr>
                <w:sz w:val="20"/>
                <w:lang w:val="en-US" w:eastAsia="zh-CN" w:bidi="th-TH"/>
              </w:rPr>
            </w:pPr>
            <w:r w:rsidRPr="004237AA">
              <w:rPr>
                <w:sz w:val="20"/>
                <w:lang w:val="en-US" w:eastAsia="zh-CN" w:bidi="th-TH"/>
              </w:rPr>
              <w:t>-</w:t>
            </w:r>
          </w:p>
        </w:tc>
        <w:tc>
          <w:tcPr>
            <w:tcW w:w="271" w:type="dxa"/>
            <w:vAlign w:val="bottom"/>
          </w:tcPr>
          <w:p w14:paraId="306BE37A" w14:textId="77777777" w:rsidR="00257E15" w:rsidRPr="00532E14" w:rsidRDefault="00257E15" w:rsidP="006D5065">
            <w:pPr>
              <w:pStyle w:val="acctfourfigures"/>
              <w:tabs>
                <w:tab w:val="clear" w:pos="765"/>
                <w:tab w:val="decimal" w:pos="595"/>
                <w:tab w:val="decimal" w:pos="1519"/>
              </w:tabs>
              <w:spacing w:line="240" w:lineRule="auto"/>
              <w:ind w:left="-43"/>
              <w:jc w:val="right"/>
              <w:rPr>
                <w:sz w:val="20"/>
              </w:rPr>
            </w:pPr>
          </w:p>
        </w:tc>
        <w:tc>
          <w:tcPr>
            <w:tcW w:w="990" w:type="dxa"/>
            <w:vAlign w:val="bottom"/>
          </w:tcPr>
          <w:p w14:paraId="36029EC8" w14:textId="5279670E" w:rsidR="00257E15" w:rsidRPr="00532E14" w:rsidRDefault="00257E15" w:rsidP="006D5065">
            <w:pPr>
              <w:pStyle w:val="acctfourfigures"/>
              <w:tabs>
                <w:tab w:val="clear" w:pos="765"/>
                <w:tab w:val="decimal" w:pos="773"/>
              </w:tabs>
              <w:spacing w:line="240" w:lineRule="auto"/>
              <w:ind w:left="-43"/>
              <w:jc w:val="right"/>
              <w:rPr>
                <w:sz w:val="20"/>
              </w:rPr>
            </w:pPr>
            <w:r w:rsidRPr="00532E14">
              <w:rPr>
                <w:sz w:val="20"/>
              </w:rPr>
              <w:t>21,699</w:t>
            </w:r>
          </w:p>
        </w:tc>
        <w:tc>
          <w:tcPr>
            <w:tcW w:w="270" w:type="dxa"/>
            <w:vAlign w:val="bottom"/>
          </w:tcPr>
          <w:p w14:paraId="1D9221DF" w14:textId="77777777" w:rsidR="00257E15" w:rsidRPr="00532E14" w:rsidRDefault="00257E15" w:rsidP="006D5065">
            <w:pPr>
              <w:tabs>
                <w:tab w:val="decimal" w:pos="595"/>
                <w:tab w:val="decimal" w:pos="1519"/>
              </w:tabs>
              <w:spacing w:line="240" w:lineRule="auto"/>
              <w:ind w:left="-43"/>
              <w:jc w:val="right"/>
              <w:rPr>
                <w:sz w:val="20"/>
              </w:rPr>
            </w:pPr>
          </w:p>
        </w:tc>
        <w:tc>
          <w:tcPr>
            <w:tcW w:w="1080" w:type="dxa"/>
            <w:vAlign w:val="bottom"/>
          </w:tcPr>
          <w:p w14:paraId="0A2A18DE" w14:textId="16735C81" w:rsidR="00257E15" w:rsidRPr="00532E14" w:rsidRDefault="00257E15" w:rsidP="006D5065">
            <w:pPr>
              <w:pStyle w:val="acctfourfigures"/>
              <w:tabs>
                <w:tab w:val="clear" w:pos="765"/>
                <w:tab w:val="decimal" w:pos="1155"/>
              </w:tabs>
              <w:spacing w:line="240" w:lineRule="auto"/>
              <w:ind w:left="-43" w:right="255"/>
              <w:jc w:val="right"/>
              <w:rPr>
                <w:sz w:val="20"/>
              </w:rPr>
            </w:pPr>
            <w:r w:rsidRPr="00532E14">
              <w:rPr>
                <w:sz w:val="20"/>
              </w:rPr>
              <w:t>-</w:t>
            </w:r>
          </w:p>
        </w:tc>
        <w:tc>
          <w:tcPr>
            <w:tcW w:w="238" w:type="dxa"/>
            <w:vAlign w:val="bottom"/>
          </w:tcPr>
          <w:p w14:paraId="0C08C09D" w14:textId="77777777" w:rsidR="00257E15" w:rsidRPr="00532E14" w:rsidRDefault="00257E15" w:rsidP="006D5065">
            <w:pPr>
              <w:pStyle w:val="acctfourfigures"/>
              <w:tabs>
                <w:tab w:val="clear" w:pos="765"/>
                <w:tab w:val="decimal" w:pos="595"/>
                <w:tab w:val="decimal" w:pos="1519"/>
              </w:tabs>
              <w:spacing w:line="240" w:lineRule="auto"/>
              <w:ind w:left="-43"/>
              <w:jc w:val="right"/>
              <w:rPr>
                <w:sz w:val="20"/>
              </w:rPr>
            </w:pPr>
          </w:p>
        </w:tc>
        <w:tc>
          <w:tcPr>
            <w:tcW w:w="1128" w:type="dxa"/>
            <w:gridSpan w:val="2"/>
            <w:vAlign w:val="bottom"/>
          </w:tcPr>
          <w:p w14:paraId="7F1175F1" w14:textId="62B0813A" w:rsidR="00257E15" w:rsidRPr="00532E14" w:rsidRDefault="00257E15" w:rsidP="006D5065">
            <w:pPr>
              <w:pStyle w:val="acctfourfigures"/>
              <w:tabs>
                <w:tab w:val="clear" w:pos="765"/>
                <w:tab w:val="decimal" w:pos="883"/>
              </w:tabs>
              <w:spacing w:line="240" w:lineRule="auto"/>
              <w:ind w:left="-43"/>
              <w:jc w:val="right"/>
              <w:rPr>
                <w:sz w:val="20"/>
              </w:rPr>
            </w:pPr>
            <w:r w:rsidRPr="00532E14">
              <w:rPr>
                <w:sz w:val="20"/>
              </w:rPr>
              <w:t>21,699</w:t>
            </w:r>
          </w:p>
        </w:tc>
      </w:tr>
    </w:tbl>
    <w:p w14:paraId="7AC75007" w14:textId="50DFE68D" w:rsidR="00070BAC" w:rsidRDefault="00070BAC" w:rsidP="003E5F88">
      <w:pPr>
        <w:spacing w:line="240" w:lineRule="atLeast"/>
        <w:ind w:left="540" w:right="18"/>
        <w:jc w:val="both"/>
        <w:rPr>
          <w:sz w:val="24"/>
          <w:szCs w:val="24"/>
          <w:shd w:val="clear" w:color="auto" w:fill="FFFFFF"/>
        </w:rPr>
      </w:pPr>
    </w:p>
    <w:p w14:paraId="590FDEB7" w14:textId="352CC63C" w:rsidR="008E7DEE" w:rsidRPr="00F635D5" w:rsidRDefault="00070BAC" w:rsidP="00070BAC">
      <w:pPr>
        <w:spacing w:line="240" w:lineRule="auto"/>
        <w:rPr>
          <w:sz w:val="24"/>
          <w:szCs w:val="24"/>
          <w:shd w:val="clear" w:color="auto" w:fill="FFFFFF"/>
        </w:rPr>
      </w:pPr>
      <w:r>
        <w:rPr>
          <w:sz w:val="24"/>
          <w:szCs w:val="24"/>
          <w:shd w:val="clear" w:color="auto" w:fill="FFFFFF"/>
        </w:rPr>
        <w:br w:type="page"/>
      </w:r>
    </w:p>
    <w:tbl>
      <w:tblPr>
        <w:tblW w:w="15032" w:type="dxa"/>
        <w:tblInd w:w="540" w:type="dxa"/>
        <w:tblLayout w:type="fixed"/>
        <w:tblLook w:val="04A0" w:firstRow="1" w:lastRow="0" w:firstColumn="1" w:lastColumn="0" w:noHBand="0" w:noVBand="1"/>
      </w:tblPr>
      <w:tblGrid>
        <w:gridCol w:w="3600"/>
        <w:gridCol w:w="1350"/>
        <w:gridCol w:w="1800"/>
        <w:gridCol w:w="1800"/>
        <w:gridCol w:w="1260"/>
        <w:gridCol w:w="261"/>
        <w:gridCol w:w="9"/>
        <w:gridCol w:w="270"/>
        <w:gridCol w:w="630"/>
        <w:gridCol w:w="270"/>
        <w:gridCol w:w="990"/>
        <w:gridCol w:w="270"/>
        <w:gridCol w:w="1072"/>
        <w:gridCol w:w="236"/>
        <w:gridCol w:w="1214"/>
      </w:tblGrid>
      <w:tr w:rsidR="00642D90" w:rsidRPr="00532E14" w14:paraId="5900D917" w14:textId="77777777" w:rsidTr="00924F7C">
        <w:trPr>
          <w:trHeight w:val="20"/>
          <w:tblHeader/>
        </w:trPr>
        <w:tc>
          <w:tcPr>
            <w:tcW w:w="3600" w:type="dxa"/>
            <w:vAlign w:val="bottom"/>
          </w:tcPr>
          <w:p w14:paraId="3F39726B" w14:textId="77777777" w:rsidR="00642D90" w:rsidRPr="00532E14" w:rsidRDefault="00642D90" w:rsidP="00D83F85">
            <w:pPr>
              <w:spacing w:line="240" w:lineRule="auto"/>
              <w:ind w:left="73" w:right="-90"/>
              <w:jc w:val="center"/>
              <w:rPr>
                <w:sz w:val="20"/>
              </w:rPr>
            </w:pPr>
          </w:p>
        </w:tc>
        <w:tc>
          <w:tcPr>
            <w:tcW w:w="11432" w:type="dxa"/>
            <w:gridSpan w:val="14"/>
          </w:tcPr>
          <w:p w14:paraId="19E749A4" w14:textId="35D9942D" w:rsidR="00642D90" w:rsidRPr="00532E14" w:rsidRDefault="00642D90" w:rsidP="00D83F85">
            <w:pPr>
              <w:pStyle w:val="acctmergecolhdg"/>
              <w:spacing w:line="230" w:lineRule="auto"/>
              <w:rPr>
                <w:sz w:val="20"/>
                <w:cs/>
              </w:rPr>
            </w:pPr>
            <w:r w:rsidRPr="00532E14">
              <w:rPr>
                <w:sz w:val="20"/>
              </w:rPr>
              <w:t>Separate financial statements</w:t>
            </w:r>
          </w:p>
        </w:tc>
      </w:tr>
      <w:tr w:rsidR="00642D90" w:rsidRPr="00532E14" w14:paraId="4DF89FB0" w14:textId="77777777" w:rsidTr="00924F7C">
        <w:trPr>
          <w:trHeight w:val="20"/>
          <w:tblHeader/>
        </w:trPr>
        <w:tc>
          <w:tcPr>
            <w:tcW w:w="3600" w:type="dxa"/>
            <w:vAlign w:val="bottom"/>
          </w:tcPr>
          <w:p w14:paraId="10953042" w14:textId="77777777" w:rsidR="00642D90" w:rsidRPr="00532E14" w:rsidRDefault="00642D90" w:rsidP="00D83F85">
            <w:pPr>
              <w:spacing w:line="240" w:lineRule="auto"/>
              <w:ind w:left="73" w:right="-90"/>
              <w:jc w:val="center"/>
              <w:rPr>
                <w:sz w:val="20"/>
              </w:rPr>
            </w:pPr>
          </w:p>
        </w:tc>
        <w:tc>
          <w:tcPr>
            <w:tcW w:w="6480" w:type="dxa"/>
            <w:gridSpan w:val="6"/>
          </w:tcPr>
          <w:p w14:paraId="466912D7" w14:textId="0270A402" w:rsidR="00642D90" w:rsidRPr="00532E14" w:rsidRDefault="00642D90" w:rsidP="00D83F85">
            <w:pPr>
              <w:pStyle w:val="acctfourfigures"/>
              <w:tabs>
                <w:tab w:val="clear" w:pos="765"/>
              </w:tabs>
              <w:spacing w:line="240" w:lineRule="auto"/>
              <w:ind w:left="-43" w:right="-86"/>
              <w:jc w:val="center"/>
              <w:rPr>
                <w:b/>
                <w:bCs/>
                <w:sz w:val="20"/>
                <w:cs/>
                <w:lang w:bidi="th-TH"/>
              </w:rPr>
            </w:pPr>
            <w:r w:rsidRPr="00532E14">
              <w:rPr>
                <w:b/>
                <w:bCs/>
                <w:sz w:val="20"/>
                <w:lang w:bidi="th-TH"/>
              </w:rPr>
              <w:t>Carrying amount</w:t>
            </w:r>
          </w:p>
        </w:tc>
        <w:tc>
          <w:tcPr>
            <w:tcW w:w="270" w:type="dxa"/>
            <w:tcBorders>
              <w:bottom w:val="single" w:sz="4" w:space="0" w:color="auto"/>
            </w:tcBorders>
          </w:tcPr>
          <w:p w14:paraId="4804AB28" w14:textId="77777777" w:rsidR="00642D90" w:rsidRPr="00532E14" w:rsidRDefault="00642D90" w:rsidP="00D83F85">
            <w:pPr>
              <w:pStyle w:val="acctfourfigures"/>
              <w:tabs>
                <w:tab w:val="clear" w:pos="765"/>
              </w:tabs>
              <w:spacing w:line="240" w:lineRule="auto"/>
              <w:ind w:left="-43" w:right="-86"/>
              <w:jc w:val="center"/>
              <w:rPr>
                <w:b/>
                <w:bCs/>
                <w:sz w:val="20"/>
                <w:cs/>
                <w:lang w:bidi="th-TH"/>
              </w:rPr>
            </w:pPr>
          </w:p>
        </w:tc>
        <w:tc>
          <w:tcPr>
            <w:tcW w:w="4682" w:type="dxa"/>
            <w:gridSpan w:val="7"/>
            <w:tcBorders>
              <w:bottom w:val="single" w:sz="4" w:space="0" w:color="auto"/>
            </w:tcBorders>
            <w:vAlign w:val="bottom"/>
          </w:tcPr>
          <w:p w14:paraId="7626EA54" w14:textId="77777777" w:rsidR="00642D90" w:rsidRPr="00532E14" w:rsidRDefault="00642D90" w:rsidP="00D83F85">
            <w:pPr>
              <w:pStyle w:val="acctfourfigures"/>
              <w:tabs>
                <w:tab w:val="clear" w:pos="765"/>
              </w:tabs>
              <w:spacing w:line="240" w:lineRule="auto"/>
              <w:ind w:left="-43" w:right="-86"/>
              <w:jc w:val="center"/>
              <w:rPr>
                <w:b/>
                <w:bCs/>
                <w:sz w:val="20"/>
                <w:cs/>
                <w:lang w:bidi="th-TH"/>
              </w:rPr>
            </w:pPr>
            <w:r w:rsidRPr="00532E14">
              <w:rPr>
                <w:b/>
                <w:bCs/>
                <w:sz w:val="20"/>
                <w:lang w:bidi="th-TH"/>
              </w:rPr>
              <w:t>Fair value</w:t>
            </w:r>
          </w:p>
        </w:tc>
      </w:tr>
      <w:tr w:rsidR="00441290" w:rsidRPr="00532E14" w14:paraId="52D1E7FA" w14:textId="77777777" w:rsidTr="001B15FB">
        <w:trPr>
          <w:trHeight w:val="737"/>
          <w:tblHeader/>
        </w:trPr>
        <w:tc>
          <w:tcPr>
            <w:tcW w:w="3600" w:type="dxa"/>
            <w:vAlign w:val="bottom"/>
          </w:tcPr>
          <w:p w14:paraId="5612F07D" w14:textId="3FEBBD30" w:rsidR="00441290" w:rsidRPr="00532E14" w:rsidRDefault="00441290" w:rsidP="00BA7EE3">
            <w:pPr>
              <w:spacing w:line="240" w:lineRule="auto"/>
              <w:ind w:left="-19" w:right="-90"/>
              <w:rPr>
                <w:b/>
                <w:bCs/>
                <w:i/>
                <w:iCs/>
                <w:sz w:val="20"/>
              </w:rPr>
            </w:pPr>
          </w:p>
        </w:tc>
        <w:tc>
          <w:tcPr>
            <w:tcW w:w="1350" w:type="dxa"/>
            <w:tcBorders>
              <w:top w:val="single" w:sz="4" w:space="0" w:color="auto"/>
            </w:tcBorders>
            <w:vAlign w:val="bottom"/>
          </w:tcPr>
          <w:p w14:paraId="2FA0C52D" w14:textId="709F753D" w:rsidR="00441290" w:rsidRPr="00532E14" w:rsidRDefault="00441290" w:rsidP="00BA7EE3">
            <w:pPr>
              <w:pStyle w:val="acctfourfigures"/>
              <w:tabs>
                <w:tab w:val="clear" w:pos="765"/>
              </w:tabs>
              <w:spacing w:line="240" w:lineRule="auto"/>
              <w:ind w:left="-43" w:right="-86"/>
              <w:jc w:val="center"/>
              <w:rPr>
                <w:sz w:val="20"/>
                <w:lang w:bidi="th-TH"/>
              </w:rPr>
            </w:pPr>
            <w:r w:rsidRPr="00532E14">
              <w:rPr>
                <w:sz w:val="20"/>
                <w:lang w:bidi="th-TH"/>
              </w:rPr>
              <w:t>Fair value - hedging instruments</w:t>
            </w:r>
          </w:p>
        </w:tc>
        <w:tc>
          <w:tcPr>
            <w:tcW w:w="1800" w:type="dxa"/>
            <w:tcBorders>
              <w:top w:val="single" w:sz="4" w:space="0" w:color="auto"/>
            </w:tcBorders>
            <w:vAlign w:val="bottom"/>
          </w:tcPr>
          <w:p w14:paraId="45B91A0D" w14:textId="45B427C7" w:rsidR="00441290" w:rsidRPr="00532E14" w:rsidRDefault="00441290" w:rsidP="00BA7EE3">
            <w:pPr>
              <w:pStyle w:val="acctfourfigures"/>
              <w:tabs>
                <w:tab w:val="clear" w:pos="765"/>
              </w:tabs>
              <w:spacing w:line="240" w:lineRule="auto"/>
              <w:ind w:left="-43" w:right="-86"/>
              <w:jc w:val="center"/>
              <w:rPr>
                <w:sz w:val="20"/>
                <w:lang w:bidi="th-TH"/>
              </w:rPr>
            </w:pPr>
            <w:r w:rsidRPr="00532E14">
              <w:rPr>
                <w:sz w:val="20"/>
                <w:lang w:bidi="th-TH"/>
              </w:rPr>
              <w:t>Financial instruments measured at FVTPL</w:t>
            </w:r>
          </w:p>
        </w:tc>
        <w:tc>
          <w:tcPr>
            <w:tcW w:w="1800" w:type="dxa"/>
            <w:tcBorders>
              <w:top w:val="single" w:sz="4" w:space="0" w:color="auto"/>
            </w:tcBorders>
          </w:tcPr>
          <w:p w14:paraId="2E9E8232" w14:textId="14305909" w:rsidR="00441290" w:rsidRPr="00532E14" w:rsidRDefault="00441290" w:rsidP="00BA7EE3">
            <w:pPr>
              <w:pStyle w:val="acctfourfigures"/>
              <w:tabs>
                <w:tab w:val="clear" w:pos="765"/>
              </w:tabs>
              <w:spacing w:line="240" w:lineRule="auto"/>
              <w:ind w:left="-43" w:right="-86"/>
              <w:jc w:val="center"/>
              <w:rPr>
                <w:sz w:val="20"/>
                <w:lang w:bidi="th-TH"/>
              </w:rPr>
            </w:pPr>
            <w:r w:rsidRPr="00532E14">
              <w:rPr>
                <w:sz w:val="20"/>
                <w:lang w:bidi="th-TH"/>
              </w:rPr>
              <w:t>Financial instruments measured at a</w:t>
            </w:r>
            <w:r w:rsidRPr="00532E14">
              <w:rPr>
                <w:sz w:val="20"/>
              </w:rPr>
              <w:t>mortised cost</w:t>
            </w:r>
          </w:p>
        </w:tc>
        <w:tc>
          <w:tcPr>
            <w:tcW w:w="1260" w:type="dxa"/>
            <w:tcBorders>
              <w:top w:val="single" w:sz="4" w:space="0" w:color="auto"/>
            </w:tcBorders>
            <w:vAlign w:val="bottom"/>
          </w:tcPr>
          <w:p w14:paraId="7BA48409" w14:textId="15ECAD4D" w:rsidR="00441290" w:rsidRPr="00532E14" w:rsidRDefault="00441290" w:rsidP="00BA7EE3">
            <w:pPr>
              <w:pStyle w:val="acctfourfigures"/>
              <w:tabs>
                <w:tab w:val="clear" w:pos="765"/>
              </w:tabs>
              <w:spacing w:line="240" w:lineRule="auto"/>
              <w:ind w:left="-43" w:right="-86"/>
              <w:jc w:val="center"/>
              <w:rPr>
                <w:sz w:val="20"/>
                <w:lang w:bidi="th-TH"/>
              </w:rPr>
            </w:pPr>
            <w:r w:rsidRPr="00532E14">
              <w:rPr>
                <w:sz w:val="20"/>
                <w:lang w:bidi="th-TH"/>
              </w:rPr>
              <w:t>Total</w:t>
            </w:r>
          </w:p>
        </w:tc>
        <w:tc>
          <w:tcPr>
            <w:tcW w:w="261" w:type="dxa"/>
          </w:tcPr>
          <w:p w14:paraId="6EDEC5A5" w14:textId="77777777" w:rsidR="00441290" w:rsidRPr="00532E14" w:rsidRDefault="00441290" w:rsidP="00BA7EE3">
            <w:pPr>
              <w:pStyle w:val="acctfourfigures"/>
              <w:tabs>
                <w:tab w:val="clear" w:pos="765"/>
              </w:tabs>
              <w:spacing w:line="240" w:lineRule="auto"/>
              <w:ind w:left="-43" w:right="-86"/>
              <w:jc w:val="center"/>
              <w:rPr>
                <w:sz w:val="20"/>
                <w:cs/>
                <w:lang w:bidi="th-TH"/>
              </w:rPr>
            </w:pPr>
          </w:p>
        </w:tc>
        <w:tc>
          <w:tcPr>
            <w:tcW w:w="909" w:type="dxa"/>
            <w:gridSpan w:val="3"/>
            <w:vAlign w:val="bottom"/>
          </w:tcPr>
          <w:p w14:paraId="73514093" w14:textId="77777777" w:rsidR="00441290" w:rsidRPr="00532E14" w:rsidRDefault="00441290" w:rsidP="00BA7EE3">
            <w:pPr>
              <w:pStyle w:val="acctfourfigures"/>
              <w:tabs>
                <w:tab w:val="clear" w:pos="765"/>
              </w:tabs>
              <w:spacing w:line="240" w:lineRule="auto"/>
              <w:ind w:left="-43" w:right="-86"/>
              <w:jc w:val="center"/>
              <w:rPr>
                <w:sz w:val="20"/>
              </w:rPr>
            </w:pPr>
            <w:r w:rsidRPr="00532E14">
              <w:rPr>
                <w:sz w:val="20"/>
                <w:lang w:bidi="th-TH"/>
              </w:rPr>
              <w:t>Level 1</w:t>
            </w:r>
          </w:p>
        </w:tc>
        <w:tc>
          <w:tcPr>
            <w:tcW w:w="270" w:type="dxa"/>
          </w:tcPr>
          <w:p w14:paraId="0F274E80" w14:textId="77777777" w:rsidR="00441290" w:rsidRPr="00532E14" w:rsidRDefault="00441290" w:rsidP="00BA7EE3">
            <w:pPr>
              <w:pStyle w:val="acctfourfigures"/>
              <w:tabs>
                <w:tab w:val="clear" w:pos="765"/>
              </w:tabs>
              <w:spacing w:line="240" w:lineRule="auto"/>
              <w:ind w:left="-43" w:right="-86"/>
              <w:jc w:val="center"/>
              <w:rPr>
                <w:sz w:val="20"/>
                <w:cs/>
                <w:lang w:bidi="th-TH"/>
              </w:rPr>
            </w:pPr>
          </w:p>
        </w:tc>
        <w:tc>
          <w:tcPr>
            <w:tcW w:w="990" w:type="dxa"/>
            <w:vAlign w:val="bottom"/>
          </w:tcPr>
          <w:p w14:paraId="71FB4B28" w14:textId="77777777" w:rsidR="00441290" w:rsidRPr="00532E14" w:rsidRDefault="00441290" w:rsidP="00BA7EE3">
            <w:pPr>
              <w:pStyle w:val="acctfourfigures"/>
              <w:tabs>
                <w:tab w:val="clear" w:pos="765"/>
              </w:tabs>
              <w:spacing w:line="240" w:lineRule="auto"/>
              <w:ind w:left="-43" w:right="-86"/>
              <w:jc w:val="center"/>
              <w:rPr>
                <w:sz w:val="20"/>
              </w:rPr>
            </w:pPr>
            <w:r w:rsidRPr="00532E14">
              <w:rPr>
                <w:sz w:val="20"/>
                <w:lang w:bidi="th-TH"/>
              </w:rPr>
              <w:t>Level 2</w:t>
            </w:r>
          </w:p>
        </w:tc>
        <w:tc>
          <w:tcPr>
            <w:tcW w:w="270" w:type="dxa"/>
          </w:tcPr>
          <w:p w14:paraId="507F2262" w14:textId="77777777" w:rsidR="00441290" w:rsidRPr="00532E14" w:rsidRDefault="00441290" w:rsidP="00BA7EE3">
            <w:pPr>
              <w:spacing w:line="240" w:lineRule="auto"/>
              <w:ind w:left="-43" w:right="-86"/>
              <w:jc w:val="center"/>
              <w:rPr>
                <w:sz w:val="20"/>
                <w:cs/>
              </w:rPr>
            </w:pPr>
          </w:p>
        </w:tc>
        <w:tc>
          <w:tcPr>
            <w:tcW w:w="1072" w:type="dxa"/>
            <w:vAlign w:val="bottom"/>
          </w:tcPr>
          <w:p w14:paraId="3856F653" w14:textId="77777777" w:rsidR="00441290" w:rsidRPr="00532E14" w:rsidRDefault="00441290" w:rsidP="00BA7EE3">
            <w:pPr>
              <w:spacing w:line="240" w:lineRule="auto"/>
              <w:ind w:left="-43" w:right="-86"/>
              <w:jc w:val="center"/>
              <w:rPr>
                <w:sz w:val="20"/>
              </w:rPr>
            </w:pPr>
            <w:r w:rsidRPr="00532E14">
              <w:rPr>
                <w:sz w:val="20"/>
              </w:rPr>
              <w:t>Level 3</w:t>
            </w:r>
          </w:p>
        </w:tc>
        <w:tc>
          <w:tcPr>
            <w:tcW w:w="236" w:type="dxa"/>
          </w:tcPr>
          <w:p w14:paraId="7B349721" w14:textId="77777777" w:rsidR="00441290" w:rsidRPr="00532E14" w:rsidRDefault="00441290" w:rsidP="00BA7EE3">
            <w:pPr>
              <w:pStyle w:val="acctfourfigures"/>
              <w:tabs>
                <w:tab w:val="clear" w:pos="765"/>
              </w:tabs>
              <w:spacing w:line="240" w:lineRule="auto"/>
              <w:ind w:left="-43" w:right="-86"/>
              <w:jc w:val="center"/>
              <w:rPr>
                <w:sz w:val="20"/>
                <w:cs/>
                <w:lang w:bidi="th-TH"/>
              </w:rPr>
            </w:pPr>
          </w:p>
        </w:tc>
        <w:tc>
          <w:tcPr>
            <w:tcW w:w="1214" w:type="dxa"/>
            <w:vAlign w:val="bottom"/>
          </w:tcPr>
          <w:p w14:paraId="2B96CA0C" w14:textId="77777777" w:rsidR="00441290" w:rsidRPr="00532E14" w:rsidRDefault="00441290" w:rsidP="00BA7EE3">
            <w:pPr>
              <w:pStyle w:val="acctfourfigures"/>
              <w:tabs>
                <w:tab w:val="clear" w:pos="765"/>
              </w:tabs>
              <w:spacing w:line="240" w:lineRule="auto"/>
              <w:ind w:left="-43" w:right="-86"/>
              <w:jc w:val="center"/>
              <w:rPr>
                <w:sz w:val="20"/>
                <w:lang w:bidi="th-TH"/>
              </w:rPr>
            </w:pPr>
            <w:r w:rsidRPr="00532E14">
              <w:rPr>
                <w:sz w:val="20"/>
                <w:lang w:bidi="th-TH"/>
              </w:rPr>
              <w:t>Total</w:t>
            </w:r>
          </w:p>
        </w:tc>
      </w:tr>
      <w:tr w:rsidR="00642D90" w:rsidRPr="00532E14" w14:paraId="26898569" w14:textId="77777777" w:rsidTr="00924F7C">
        <w:trPr>
          <w:trHeight w:val="20"/>
          <w:tblHeader/>
        </w:trPr>
        <w:tc>
          <w:tcPr>
            <w:tcW w:w="3600" w:type="dxa"/>
            <w:vAlign w:val="bottom"/>
          </w:tcPr>
          <w:p w14:paraId="59BD55CF" w14:textId="1C6131EE" w:rsidR="00642D90" w:rsidRPr="00532E14" w:rsidRDefault="00642D90" w:rsidP="00D83F85">
            <w:pPr>
              <w:spacing w:line="240" w:lineRule="auto"/>
              <w:ind w:left="-19" w:right="-90"/>
              <w:rPr>
                <w:b/>
                <w:bCs/>
                <w:i/>
                <w:iCs/>
                <w:sz w:val="20"/>
              </w:rPr>
            </w:pPr>
          </w:p>
        </w:tc>
        <w:tc>
          <w:tcPr>
            <w:tcW w:w="11432" w:type="dxa"/>
            <w:gridSpan w:val="14"/>
          </w:tcPr>
          <w:p w14:paraId="4F91C6EE" w14:textId="01AEBF62" w:rsidR="00642D90" w:rsidRPr="00532E14" w:rsidRDefault="00642D90" w:rsidP="00D83F85">
            <w:pPr>
              <w:pStyle w:val="acctfourfigures"/>
              <w:tabs>
                <w:tab w:val="clear" w:pos="765"/>
              </w:tabs>
              <w:spacing w:line="240" w:lineRule="auto"/>
              <w:ind w:left="-43" w:right="-86"/>
              <w:jc w:val="center"/>
              <w:rPr>
                <w:sz w:val="20"/>
                <w:lang w:bidi="th-TH"/>
              </w:rPr>
            </w:pPr>
            <w:r w:rsidRPr="00532E14">
              <w:rPr>
                <w:i/>
                <w:iCs/>
                <w:sz w:val="20"/>
                <w:lang w:bidi="th-TH"/>
              </w:rPr>
              <w:t>(in thousand Baht)</w:t>
            </w:r>
          </w:p>
        </w:tc>
      </w:tr>
      <w:tr w:rsidR="00543C4B" w:rsidRPr="00532E14" w14:paraId="2C2A7AF8" w14:textId="77777777" w:rsidTr="00924F7C">
        <w:trPr>
          <w:trHeight w:val="20"/>
          <w:tblHeader/>
        </w:trPr>
        <w:tc>
          <w:tcPr>
            <w:tcW w:w="3600" w:type="dxa"/>
            <w:vAlign w:val="bottom"/>
          </w:tcPr>
          <w:p w14:paraId="191A0841" w14:textId="60BEF7F9" w:rsidR="00543C4B" w:rsidRPr="00532E14" w:rsidRDefault="00543C4B" w:rsidP="00D83F85">
            <w:pPr>
              <w:spacing w:line="240" w:lineRule="auto"/>
              <w:ind w:left="-19" w:right="-90"/>
              <w:rPr>
                <w:b/>
                <w:bCs/>
                <w:i/>
                <w:iCs/>
                <w:sz w:val="20"/>
              </w:rPr>
            </w:pPr>
            <w:r w:rsidRPr="00532E14">
              <w:rPr>
                <w:b/>
                <w:bCs/>
                <w:i/>
                <w:iCs/>
                <w:sz w:val="20"/>
              </w:rPr>
              <w:t xml:space="preserve">At </w:t>
            </w:r>
            <w:r w:rsidR="007437CD" w:rsidRPr="007437CD">
              <w:rPr>
                <w:b/>
                <w:bCs/>
                <w:i/>
                <w:iCs/>
                <w:sz w:val="20"/>
                <w:lang w:val="en-US" w:bidi="th-TH"/>
              </w:rPr>
              <w:t xml:space="preserve">30 </w:t>
            </w:r>
            <w:r w:rsidR="00BF5A1D" w:rsidRPr="00BF5A1D">
              <w:rPr>
                <w:b/>
                <w:bCs/>
                <w:i/>
                <w:iCs/>
                <w:sz w:val="20"/>
                <w:lang w:val="en-US" w:bidi="th-TH"/>
              </w:rPr>
              <w:t xml:space="preserve">September </w:t>
            </w:r>
            <w:r w:rsidRPr="00532E14">
              <w:rPr>
                <w:b/>
                <w:bCs/>
                <w:i/>
                <w:iCs/>
                <w:sz w:val="20"/>
                <w:lang w:val="en-US" w:bidi="th-TH"/>
              </w:rPr>
              <w:t>2025</w:t>
            </w:r>
          </w:p>
        </w:tc>
        <w:tc>
          <w:tcPr>
            <w:tcW w:w="11432" w:type="dxa"/>
            <w:gridSpan w:val="14"/>
          </w:tcPr>
          <w:p w14:paraId="16BB57F8" w14:textId="77777777" w:rsidR="00543C4B" w:rsidRPr="00532E14" w:rsidRDefault="00543C4B" w:rsidP="00D83F85">
            <w:pPr>
              <w:pStyle w:val="acctfourfigures"/>
              <w:tabs>
                <w:tab w:val="clear" w:pos="765"/>
              </w:tabs>
              <w:spacing w:line="240" w:lineRule="auto"/>
              <w:ind w:left="-43" w:right="-86"/>
              <w:jc w:val="center"/>
              <w:rPr>
                <w:i/>
                <w:iCs/>
                <w:sz w:val="20"/>
                <w:lang w:bidi="th-TH"/>
              </w:rPr>
            </w:pPr>
          </w:p>
        </w:tc>
      </w:tr>
      <w:tr w:rsidR="00441290" w:rsidRPr="00532E14" w14:paraId="0A183C8C" w14:textId="77777777" w:rsidTr="001B15FB">
        <w:trPr>
          <w:trHeight w:val="20"/>
        </w:trPr>
        <w:tc>
          <w:tcPr>
            <w:tcW w:w="3600" w:type="dxa"/>
          </w:tcPr>
          <w:p w14:paraId="04CFC4AC" w14:textId="77777777" w:rsidR="00441290" w:rsidRPr="00532E14" w:rsidRDefault="00441290" w:rsidP="00D83F85">
            <w:pPr>
              <w:spacing w:line="240" w:lineRule="auto"/>
              <w:ind w:left="-14" w:right="-90" w:hanging="8"/>
              <w:rPr>
                <w:b/>
                <w:bCs/>
                <w:i/>
                <w:iCs/>
                <w:sz w:val="20"/>
              </w:rPr>
            </w:pPr>
            <w:r w:rsidRPr="00532E14">
              <w:rPr>
                <w:b/>
                <w:bCs/>
                <w:i/>
                <w:iCs/>
                <w:sz w:val="20"/>
              </w:rPr>
              <w:t>Financial assets</w:t>
            </w:r>
          </w:p>
        </w:tc>
        <w:tc>
          <w:tcPr>
            <w:tcW w:w="1350" w:type="dxa"/>
          </w:tcPr>
          <w:p w14:paraId="31B89E73" w14:textId="77777777" w:rsidR="00441290" w:rsidRPr="00532E14" w:rsidRDefault="00441290" w:rsidP="00D83F85">
            <w:pPr>
              <w:pStyle w:val="acctfourfigures"/>
              <w:tabs>
                <w:tab w:val="clear" w:pos="765"/>
                <w:tab w:val="decimal" w:pos="796"/>
              </w:tabs>
              <w:spacing w:line="240" w:lineRule="auto"/>
              <w:ind w:left="-43" w:right="-86"/>
              <w:rPr>
                <w:sz w:val="20"/>
              </w:rPr>
            </w:pPr>
          </w:p>
        </w:tc>
        <w:tc>
          <w:tcPr>
            <w:tcW w:w="1800" w:type="dxa"/>
          </w:tcPr>
          <w:p w14:paraId="12A382D0"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1800" w:type="dxa"/>
          </w:tcPr>
          <w:p w14:paraId="17092D60"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1260" w:type="dxa"/>
          </w:tcPr>
          <w:p w14:paraId="056211A0" w14:textId="793F9377" w:rsidR="00441290" w:rsidRPr="00532E14" w:rsidRDefault="00441290" w:rsidP="00D83F85">
            <w:pPr>
              <w:pStyle w:val="acctfourfigures"/>
              <w:tabs>
                <w:tab w:val="clear" w:pos="765"/>
                <w:tab w:val="decimal" w:pos="595"/>
              </w:tabs>
              <w:spacing w:line="240" w:lineRule="auto"/>
              <w:ind w:left="-43" w:right="-86"/>
              <w:rPr>
                <w:sz w:val="20"/>
              </w:rPr>
            </w:pPr>
          </w:p>
        </w:tc>
        <w:tc>
          <w:tcPr>
            <w:tcW w:w="261" w:type="dxa"/>
          </w:tcPr>
          <w:p w14:paraId="55BDF76E"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909" w:type="dxa"/>
            <w:gridSpan w:val="3"/>
          </w:tcPr>
          <w:p w14:paraId="73CA2926"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270" w:type="dxa"/>
          </w:tcPr>
          <w:p w14:paraId="2D99901D"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990" w:type="dxa"/>
          </w:tcPr>
          <w:p w14:paraId="773A855E"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270" w:type="dxa"/>
          </w:tcPr>
          <w:p w14:paraId="1B1B6960"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1072" w:type="dxa"/>
          </w:tcPr>
          <w:p w14:paraId="05A65607"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236" w:type="dxa"/>
          </w:tcPr>
          <w:p w14:paraId="593F0F53" w14:textId="77777777" w:rsidR="00441290" w:rsidRPr="00532E14" w:rsidRDefault="00441290" w:rsidP="00D83F85">
            <w:pPr>
              <w:pStyle w:val="acctfourfigures"/>
              <w:tabs>
                <w:tab w:val="clear" w:pos="765"/>
                <w:tab w:val="decimal" w:pos="595"/>
              </w:tabs>
              <w:spacing w:line="240" w:lineRule="auto"/>
              <w:ind w:left="-43" w:right="-86"/>
              <w:rPr>
                <w:sz w:val="20"/>
              </w:rPr>
            </w:pPr>
          </w:p>
        </w:tc>
        <w:tc>
          <w:tcPr>
            <w:tcW w:w="1214" w:type="dxa"/>
          </w:tcPr>
          <w:p w14:paraId="633BD99D" w14:textId="77777777" w:rsidR="00441290" w:rsidRPr="00532E14" w:rsidRDefault="00441290" w:rsidP="00D83F85">
            <w:pPr>
              <w:pStyle w:val="acctfourfigures"/>
              <w:tabs>
                <w:tab w:val="clear" w:pos="765"/>
                <w:tab w:val="decimal" w:pos="595"/>
              </w:tabs>
              <w:spacing w:line="240" w:lineRule="auto"/>
              <w:ind w:left="-43" w:right="-86"/>
              <w:rPr>
                <w:sz w:val="20"/>
              </w:rPr>
            </w:pPr>
          </w:p>
        </w:tc>
      </w:tr>
      <w:tr w:rsidR="00D55CE0" w:rsidRPr="00532E14" w14:paraId="5515E4B5" w14:textId="77777777" w:rsidTr="001B15FB">
        <w:trPr>
          <w:trHeight w:val="261"/>
        </w:trPr>
        <w:tc>
          <w:tcPr>
            <w:tcW w:w="3600" w:type="dxa"/>
          </w:tcPr>
          <w:p w14:paraId="2ECB8E3F" w14:textId="7D9B756F" w:rsidR="00D55CE0" w:rsidRPr="0039034C" w:rsidRDefault="00D55CE0" w:rsidP="00D55CE0">
            <w:pPr>
              <w:spacing w:line="240" w:lineRule="auto"/>
              <w:ind w:left="160" w:right="-90" w:hanging="180"/>
              <w:rPr>
                <w:sz w:val="20"/>
                <w:lang w:val="en-US"/>
              </w:rPr>
            </w:pPr>
            <w:r w:rsidRPr="001F2233">
              <w:rPr>
                <w:sz w:val="20"/>
                <w:lang w:val="en-US" w:bidi="th-TH"/>
              </w:rPr>
              <w:t xml:space="preserve">Short-term derivative assets - </w:t>
            </w:r>
            <w:r w:rsidRPr="009B1128">
              <w:rPr>
                <w:spacing w:val="-4"/>
                <w:sz w:val="20"/>
              </w:rPr>
              <w:t xml:space="preserve">cross currency </w:t>
            </w:r>
            <w:r w:rsidRPr="001F2233">
              <w:rPr>
                <w:sz w:val="20"/>
                <w:lang w:val="en-US" w:bidi="th-TH"/>
              </w:rPr>
              <w:t>swap</w:t>
            </w:r>
          </w:p>
        </w:tc>
        <w:tc>
          <w:tcPr>
            <w:tcW w:w="1350" w:type="dxa"/>
            <w:vAlign w:val="bottom"/>
          </w:tcPr>
          <w:p w14:paraId="521CD171" w14:textId="444EB676" w:rsidR="00D55CE0" w:rsidRPr="00D55CE0" w:rsidRDefault="00D55CE0" w:rsidP="00530F5D">
            <w:pPr>
              <w:pStyle w:val="acctfourfigures"/>
              <w:tabs>
                <w:tab w:val="clear" w:pos="765"/>
                <w:tab w:val="decimal" w:pos="974"/>
              </w:tabs>
              <w:spacing w:line="240" w:lineRule="auto"/>
              <w:ind w:left="-43"/>
              <w:jc w:val="right"/>
              <w:rPr>
                <w:sz w:val="20"/>
              </w:rPr>
            </w:pPr>
            <w:r w:rsidRPr="00D55CE0">
              <w:rPr>
                <w:sz w:val="20"/>
              </w:rPr>
              <w:t>16,066</w:t>
            </w:r>
          </w:p>
        </w:tc>
        <w:tc>
          <w:tcPr>
            <w:tcW w:w="1800" w:type="dxa"/>
            <w:vAlign w:val="bottom"/>
          </w:tcPr>
          <w:p w14:paraId="369BABA0" w14:textId="1ABA9600" w:rsidR="00D55CE0" w:rsidRPr="00D55CE0" w:rsidRDefault="00D55CE0" w:rsidP="001B15FB">
            <w:pPr>
              <w:pStyle w:val="acctfourfigures"/>
              <w:tabs>
                <w:tab w:val="clear" w:pos="765"/>
                <w:tab w:val="decimal" w:pos="1155"/>
              </w:tabs>
              <w:spacing w:line="240" w:lineRule="auto"/>
              <w:ind w:left="-43" w:right="330"/>
              <w:jc w:val="right"/>
              <w:rPr>
                <w:sz w:val="20"/>
              </w:rPr>
            </w:pPr>
            <w:r w:rsidRPr="00D55CE0">
              <w:rPr>
                <w:sz w:val="20"/>
              </w:rPr>
              <w:t>-</w:t>
            </w:r>
          </w:p>
        </w:tc>
        <w:tc>
          <w:tcPr>
            <w:tcW w:w="1800" w:type="dxa"/>
            <w:vAlign w:val="bottom"/>
          </w:tcPr>
          <w:p w14:paraId="0D13EF39" w14:textId="03193C45" w:rsidR="00D55CE0" w:rsidRPr="00D55CE0" w:rsidRDefault="00D55CE0" w:rsidP="001B15FB">
            <w:pPr>
              <w:pStyle w:val="acctfourfigures"/>
              <w:tabs>
                <w:tab w:val="clear" w:pos="765"/>
                <w:tab w:val="decimal" w:pos="1155"/>
              </w:tabs>
              <w:spacing w:line="240" w:lineRule="auto"/>
              <w:ind w:left="-43" w:right="330"/>
              <w:jc w:val="right"/>
              <w:rPr>
                <w:sz w:val="20"/>
              </w:rPr>
            </w:pPr>
            <w:r w:rsidRPr="00D55CE0">
              <w:rPr>
                <w:sz w:val="20"/>
              </w:rPr>
              <w:t>-</w:t>
            </w:r>
          </w:p>
        </w:tc>
        <w:tc>
          <w:tcPr>
            <w:tcW w:w="1260" w:type="dxa"/>
            <w:vAlign w:val="bottom"/>
          </w:tcPr>
          <w:p w14:paraId="50CD05DE" w14:textId="7A29D45E" w:rsidR="00D55CE0" w:rsidRPr="00D55CE0" w:rsidRDefault="00D55CE0" w:rsidP="00D55CE0">
            <w:pPr>
              <w:pStyle w:val="acctfourfigures"/>
              <w:tabs>
                <w:tab w:val="clear" w:pos="765"/>
                <w:tab w:val="decimal" w:pos="1056"/>
              </w:tabs>
              <w:spacing w:line="240" w:lineRule="auto"/>
              <w:ind w:left="-43" w:right="-105"/>
              <w:rPr>
                <w:sz w:val="20"/>
              </w:rPr>
            </w:pPr>
            <w:r w:rsidRPr="00D55CE0">
              <w:rPr>
                <w:sz w:val="20"/>
              </w:rPr>
              <w:t>16,066</w:t>
            </w:r>
          </w:p>
        </w:tc>
        <w:tc>
          <w:tcPr>
            <w:tcW w:w="261" w:type="dxa"/>
            <w:vAlign w:val="bottom"/>
          </w:tcPr>
          <w:p w14:paraId="6466FD46" w14:textId="77777777" w:rsidR="00D55CE0" w:rsidRPr="00D55CE0" w:rsidRDefault="00D55CE0" w:rsidP="00D55CE0">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5E0F4849" w14:textId="31C507EC" w:rsidR="00D55CE0" w:rsidRPr="00D55CE0" w:rsidRDefault="00D55CE0" w:rsidP="00D55CE0">
            <w:pPr>
              <w:pStyle w:val="acctfourfigures"/>
              <w:tabs>
                <w:tab w:val="clear" w:pos="765"/>
                <w:tab w:val="decimal" w:pos="430"/>
              </w:tabs>
              <w:spacing w:line="240" w:lineRule="auto"/>
              <w:ind w:left="-43" w:right="-86"/>
              <w:rPr>
                <w:sz w:val="20"/>
                <w:lang w:val="en-US" w:eastAsia="zh-CN" w:bidi="th-TH"/>
              </w:rPr>
            </w:pPr>
            <w:r w:rsidRPr="00D55CE0">
              <w:rPr>
                <w:sz w:val="20"/>
              </w:rPr>
              <w:t>-</w:t>
            </w:r>
          </w:p>
        </w:tc>
        <w:tc>
          <w:tcPr>
            <w:tcW w:w="270" w:type="dxa"/>
            <w:vAlign w:val="bottom"/>
          </w:tcPr>
          <w:p w14:paraId="0B54FAE7" w14:textId="77777777" w:rsidR="00D55CE0" w:rsidRPr="00D55CE0" w:rsidRDefault="00D55CE0" w:rsidP="00D55CE0">
            <w:pPr>
              <w:pStyle w:val="acctfourfigures"/>
              <w:tabs>
                <w:tab w:val="clear" w:pos="765"/>
                <w:tab w:val="decimal" w:pos="595"/>
              </w:tabs>
              <w:spacing w:line="240" w:lineRule="auto"/>
              <w:ind w:left="-43" w:right="-86"/>
              <w:rPr>
                <w:sz w:val="20"/>
                <w:highlight w:val="yellow"/>
              </w:rPr>
            </w:pPr>
          </w:p>
        </w:tc>
        <w:tc>
          <w:tcPr>
            <w:tcW w:w="990" w:type="dxa"/>
            <w:vAlign w:val="bottom"/>
          </w:tcPr>
          <w:p w14:paraId="562A3659" w14:textId="6ECDB72F" w:rsidR="00D55CE0" w:rsidRPr="00D55CE0" w:rsidRDefault="00D55CE0" w:rsidP="00EE178C">
            <w:pPr>
              <w:pStyle w:val="acctfourfigures"/>
              <w:tabs>
                <w:tab w:val="clear" w:pos="765"/>
                <w:tab w:val="decimal" w:pos="795"/>
              </w:tabs>
              <w:spacing w:line="240" w:lineRule="auto"/>
              <w:ind w:left="-43" w:right="-105"/>
              <w:rPr>
                <w:sz w:val="20"/>
              </w:rPr>
            </w:pPr>
            <w:r w:rsidRPr="00D55CE0">
              <w:rPr>
                <w:sz w:val="20"/>
              </w:rPr>
              <w:t>16,066</w:t>
            </w:r>
          </w:p>
        </w:tc>
        <w:tc>
          <w:tcPr>
            <w:tcW w:w="270" w:type="dxa"/>
            <w:vAlign w:val="bottom"/>
          </w:tcPr>
          <w:p w14:paraId="2C73EAA5" w14:textId="77777777" w:rsidR="00D55CE0" w:rsidRPr="00D55CE0" w:rsidRDefault="00D55CE0" w:rsidP="00D55CE0">
            <w:pPr>
              <w:pStyle w:val="acctfourfigures"/>
              <w:tabs>
                <w:tab w:val="clear" w:pos="765"/>
                <w:tab w:val="decimal" w:pos="595"/>
              </w:tabs>
              <w:spacing w:line="240" w:lineRule="auto"/>
              <w:ind w:left="-43" w:right="-86"/>
              <w:rPr>
                <w:sz w:val="20"/>
                <w:highlight w:val="yellow"/>
              </w:rPr>
            </w:pPr>
          </w:p>
        </w:tc>
        <w:tc>
          <w:tcPr>
            <w:tcW w:w="1072" w:type="dxa"/>
            <w:vAlign w:val="bottom"/>
          </w:tcPr>
          <w:p w14:paraId="75FD8E82" w14:textId="64F966BB" w:rsidR="00D55CE0" w:rsidRPr="00D55CE0" w:rsidRDefault="00D55CE0" w:rsidP="00EE178C">
            <w:pPr>
              <w:pStyle w:val="acctfourfigures"/>
              <w:tabs>
                <w:tab w:val="clear" w:pos="765"/>
                <w:tab w:val="decimal" w:pos="677"/>
              </w:tabs>
              <w:spacing w:line="240" w:lineRule="auto"/>
              <w:ind w:left="-43" w:right="-105"/>
              <w:rPr>
                <w:sz w:val="20"/>
              </w:rPr>
            </w:pPr>
            <w:r w:rsidRPr="00D55CE0">
              <w:rPr>
                <w:sz w:val="20"/>
              </w:rPr>
              <w:t>-</w:t>
            </w:r>
          </w:p>
        </w:tc>
        <w:tc>
          <w:tcPr>
            <w:tcW w:w="236" w:type="dxa"/>
            <w:vAlign w:val="bottom"/>
          </w:tcPr>
          <w:p w14:paraId="1B5117E0" w14:textId="77777777" w:rsidR="00D55CE0" w:rsidRPr="00D55CE0" w:rsidRDefault="00D55CE0" w:rsidP="00D55CE0">
            <w:pPr>
              <w:pStyle w:val="acctfourfigures"/>
              <w:tabs>
                <w:tab w:val="clear" w:pos="765"/>
                <w:tab w:val="decimal" w:pos="595"/>
              </w:tabs>
              <w:spacing w:line="240" w:lineRule="auto"/>
              <w:ind w:left="-43" w:right="-86"/>
              <w:rPr>
                <w:sz w:val="20"/>
                <w:highlight w:val="yellow"/>
              </w:rPr>
            </w:pPr>
          </w:p>
        </w:tc>
        <w:tc>
          <w:tcPr>
            <w:tcW w:w="1214" w:type="dxa"/>
            <w:vAlign w:val="bottom"/>
          </w:tcPr>
          <w:p w14:paraId="110DAF97" w14:textId="4EE6FA0F" w:rsidR="00D55CE0" w:rsidRPr="00D55CE0" w:rsidRDefault="00D55CE0" w:rsidP="001B15FB">
            <w:pPr>
              <w:pStyle w:val="acctfourfigures"/>
              <w:tabs>
                <w:tab w:val="clear" w:pos="765"/>
                <w:tab w:val="decimal" w:pos="870"/>
              </w:tabs>
              <w:spacing w:line="240" w:lineRule="auto"/>
              <w:ind w:left="-43"/>
              <w:jc w:val="right"/>
              <w:rPr>
                <w:sz w:val="20"/>
              </w:rPr>
            </w:pPr>
            <w:r w:rsidRPr="00D55CE0">
              <w:rPr>
                <w:sz w:val="20"/>
              </w:rPr>
              <w:t>16,066</w:t>
            </w:r>
          </w:p>
        </w:tc>
      </w:tr>
      <w:tr w:rsidR="00441290" w:rsidRPr="00532E14" w14:paraId="2EB2DACC" w14:textId="77777777" w:rsidTr="001B15FB">
        <w:trPr>
          <w:trHeight w:val="261"/>
        </w:trPr>
        <w:tc>
          <w:tcPr>
            <w:tcW w:w="3600" w:type="dxa"/>
          </w:tcPr>
          <w:p w14:paraId="6DB35C87" w14:textId="6733C4FB" w:rsidR="00441290" w:rsidRPr="00532E14" w:rsidRDefault="00441290" w:rsidP="008C6D44">
            <w:pPr>
              <w:spacing w:line="240" w:lineRule="auto"/>
              <w:ind w:left="160" w:right="-90" w:hanging="180"/>
              <w:rPr>
                <w:b/>
                <w:bCs/>
                <w:i/>
                <w:iCs/>
                <w:sz w:val="20"/>
              </w:rPr>
            </w:pPr>
            <w:r w:rsidRPr="00532E14">
              <w:rPr>
                <w:sz w:val="20"/>
              </w:rPr>
              <w:t>Long-term</w:t>
            </w:r>
            <w:r w:rsidRPr="00532E14">
              <w:rPr>
                <w:sz w:val="20"/>
                <w:cs/>
                <w:lang w:bidi="th-TH"/>
              </w:rPr>
              <w:t xml:space="preserve"> </w:t>
            </w:r>
            <w:r w:rsidRPr="00532E14">
              <w:rPr>
                <w:sz w:val="20"/>
              </w:rPr>
              <w:t>loans to related parties</w:t>
            </w:r>
          </w:p>
        </w:tc>
        <w:tc>
          <w:tcPr>
            <w:tcW w:w="1350" w:type="dxa"/>
            <w:vAlign w:val="bottom"/>
          </w:tcPr>
          <w:p w14:paraId="14F19ACF" w14:textId="0E140165" w:rsidR="00441290" w:rsidRPr="008D23F6" w:rsidRDefault="00D55CE0" w:rsidP="00530F5D">
            <w:pPr>
              <w:pStyle w:val="acctfourfigures"/>
              <w:tabs>
                <w:tab w:val="clear" w:pos="765"/>
                <w:tab w:val="decimal" w:pos="1155"/>
              </w:tabs>
              <w:spacing w:line="240" w:lineRule="auto"/>
              <w:ind w:left="-43" w:right="245"/>
              <w:jc w:val="right"/>
              <w:rPr>
                <w:sz w:val="20"/>
              </w:rPr>
            </w:pPr>
            <w:r w:rsidRPr="00D55CE0">
              <w:rPr>
                <w:sz w:val="20"/>
              </w:rPr>
              <w:t>-</w:t>
            </w:r>
          </w:p>
        </w:tc>
        <w:tc>
          <w:tcPr>
            <w:tcW w:w="1800" w:type="dxa"/>
            <w:vAlign w:val="bottom"/>
          </w:tcPr>
          <w:p w14:paraId="13CCC31B" w14:textId="30864168" w:rsidR="00441290" w:rsidRPr="00532E14" w:rsidRDefault="00D55CE0" w:rsidP="001B15FB">
            <w:pPr>
              <w:pStyle w:val="acctfourfigures"/>
              <w:tabs>
                <w:tab w:val="clear" w:pos="765"/>
                <w:tab w:val="decimal" w:pos="1155"/>
              </w:tabs>
              <w:spacing w:line="240" w:lineRule="auto"/>
              <w:ind w:left="-43" w:right="330"/>
              <w:jc w:val="right"/>
              <w:rPr>
                <w:sz w:val="20"/>
              </w:rPr>
            </w:pPr>
            <w:r w:rsidRPr="00D55CE0">
              <w:rPr>
                <w:sz w:val="20"/>
              </w:rPr>
              <w:t>-</w:t>
            </w:r>
          </w:p>
        </w:tc>
        <w:tc>
          <w:tcPr>
            <w:tcW w:w="1800" w:type="dxa"/>
            <w:vAlign w:val="bottom"/>
          </w:tcPr>
          <w:p w14:paraId="25DED58F" w14:textId="2987F1B9" w:rsidR="00441290" w:rsidRPr="008D23F6" w:rsidRDefault="00D55CE0" w:rsidP="001B15FB">
            <w:pPr>
              <w:pStyle w:val="acctfourfigures"/>
              <w:tabs>
                <w:tab w:val="clear" w:pos="765"/>
                <w:tab w:val="decimal" w:pos="1065"/>
              </w:tabs>
              <w:spacing w:line="240" w:lineRule="auto"/>
              <w:ind w:left="-43" w:right="60"/>
              <w:jc w:val="right"/>
              <w:rPr>
                <w:sz w:val="20"/>
              </w:rPr>
            </w:pPr>
            <w:r w:rsidRPr="00D55CE0">
              <w:rPr>
                <w:sz w:val="20"/>
              </w:rPr>
              <w:t>72,431,292</w:t>
            </w:r>
          </w:p>
        </w:tc>
        <w:tc>
          <w:tcPr>
            <w:tcW w:w="1260" w:type="dxa"/>
            <w:vAlign w:val="bottom"/>
          </w:tcPr>
          <w:p w14:paraId="3EE81FFB" w14:textId="5F510FDC" w:rsidR="00441290" w:rsidRPr="008D23F6" w:rsidRDefault="00D55CE0" w:rsidP="008C6D44">
            <w:pPr>
              <w:pStyle w:val="acctfourfigures"/>
              <w:tabs>
                <w:tab w:val="clear" w:pos="765"/>
                <w:tab w:val="decimal" w:pos="1056"/>
              </w:tabs>
              <w:spacing w:line="240" w:lineRule="auto"/>
              <w:ind w:left="-43" w:right="-105"/>
              <w:rPr>
                <w:sz w:val="20"/>
              </w:rPr>
            </w:pPr>
            <w:r w:rsidRPr="00D55CE0">
              <w:rPr>
                <w:sz w:val="20"/>
              </w:rPr>
              <w:t>72,431,292</w:t>
            </w:r>
          </w:p>
        </w:tc>
        <w:tc>
          <w:tcPr>
            <w:tcW w:w="261" w:type="dxa"/>
            <w:vAlign w:val="bottom"/>
          </w:tcPr>
          <w:p w14:paraId="21462010" w14:textId="5ECCEE76"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1A48DB15" w14:textId="43DA59F7" w:rsidR="00441290" w:rsidRPr="008D23F6" w:rsidRDefault="00D55CE0" w:rsidP="008C6D44">
            <w:pPr>
              <w:pStyle w:val="acctfourfigures"/>
              <w:tabs>
                <w:tab w:val="clear" w:pos="765"/>
                <w:tab w:val="decimal" w:pos="430"/>
              </w:tabs>
              <w:spacing w:line="240" w:lineRule="auto"/>
              <w:ind w:left="-43" w:right="-86"/>
              <w:rPr>
                <w:sz w:val="20"/>
                <w:lang w:val="en-US" w:eastAsia="zh-CN" w:bidi="th-TH"/>
              </w:rPr>
            </w:pPr>
            <w:r w:rsidRPr="00D55CE0">
              <w:rPr>
                <w:sz w:val="20"/>
              </w:rPr>
              <w:t>-</w:t>
            </w:r>
          </w:p>
        </w:tc>
        <w:tc>
          <w:tcPr>
            <w:tcW w:w="270" w:type="dxa"/>
            <w:vAlign w:val="bottom"/>
          </w:tcPr>
          <w:p w14:paraId="7809833A" w14:textId="6FDF1403"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990" w:type="dxa"/>
            <w:vAlign w:val="bottom"/>
          </w:tcPr>
          <w:p w14:paraId="1FFC36AB" w14:textId="2ABA39EA" w:rsidR="00441290" w:rsidRPr="008D23F6" w:rsidRDefault="00D55CE0" w:rsidP="008C6D44">
            <w:pPr>
              <w:pStyle w:val="acctfourfigures"/>
              <w:tabs>
                <w:tab w:val="clear" w:pos="765"/>
                <w:tab w:val="decimal" w:pos="525"/>
              </w:tabs>
              <w:spacing w:line="240" w:lineRule="auto"/>
              <w:ind w:left="-43" w:right="-105"/>
              <w:rPr>
                <w:sz w:val="20"/>
              </w:rPr>
            </w:pPr>
            <w:r w:rsidRPr="00D55CE0">
              <w:rPr>
                <w:sz w:val="20"/>
              </w:rPr>
              <w:t>-</w:t>
            </w:r>
          </w:p>
        </w:tc>
        <w:tc>
          <w:tcPr>
            <w:tcW w:w="270" w:type="dxa"/>
            <w:vAlign w:val="bottom"/>
          </w:tcPr>
          <w:p w14:paraId="29C9F57F"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072" w:type="dxa"/>
            <w:vAlign w:val="bottom"/>
          </w:tcPr>
          <w:p w14:paraId="43DBC587" w14:textId="454C9009" w:rsidR="00441290" w:rsidRPr="008D23F6" w:rsidRDefault="00D55CE0" w:rsidP="008C6D44">
            <w:pPr>
              <w:pStyle w:val="acctfourfigures"/>
              <w:tabs>
                <w:tab w:val="clear" w:pos="765"/>
                <w:tab w:val="decimal" w:pos="945"/>
              </w:tabs>
              <w:spacing w:line="240" w:lineRule="auto"/>
              <w:ind w:left="-43" w:right="-105"/>
              <w:rPr>
                <w:sz w:val="20"/>
              </w:rPr>
            </w:pPr>
            <w:r w:rsidRPr="00D55CE0">
              <w:rPr>
                <w:sz w:val="20"/>
              </w:rPr>
              <w:t>75,488,750</w:t>
            </w:r>
          </w:p>
        </w:tc>
        <w:tc>
          <w:tcPr>
            <w:tcW w:w="236" w:type="dxa"/>
            <w:vAlign w:val="bottom"/>
          </w:tcPr>
          <w:p w14:paraId="6135B551" w14:textId="0A9561C1"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214" w:type="dxa"/>
            <w:vAlign w:val="bottom"/>
          </w:tcPr>
          <w:p w14:paraId="6479C621" w14:textId="253E94CB" w:rsidR="00441290" w:rsidRPr="008D23F6" w:rsidRDefault="00D55CE0" w:rsidP="001B15FB">
            <w:pPr>
              <w:pStyle w:val="acctfourfigures"/>
              <w:tabs>
                <w:tab w:val="clear" w:pos="765"/>
                <w:tab w:val="decimal" w:pos="870"/>
              </w:tabs>
              <w:spacing w:line="240" w:lineRule="auto"/>
              <w:ind w:left="-43"/>
              <w:jc w:val="right"/>
              <w:rPr>
                <w:sz w:val="20"/>
              </w:rPr>
            </w:pPr>
            <w:r w:rsidRPr="00D55CE0">
              <w:rPr>
                <w:sz w:val="20"/>
              </w:rPr>
              <w:t>75,488,750</w:t>
            </w:r>
          </w:p>
        </w:tc>
      </w:tr>
      <w:tr w:rsidR="00441290" w:rsidRPr="00532E14" w14:paraId="4FE90802" w14:textId="77777777" w:rsidTr="001B15FB">
        <w:trPr>
          <w:trHeight w:val="20"/>
        </w:trPr>
        <w:tc>
          <w:tcPr>
            <w:tcW w:w="3600" w:type="dxa"/>
          </w:tcPr>
          <w:p w14:paraId="1D99960A" w14:textId="3B3491BB" w:rsidR="00441290" w:rsidRPr="00847FE1" w:rsidRDefault="00441290" w:rsidP="008C6D44">
            <w:pPr>
              <w:spacing w:line="240" w:lineRule="auto"/>
              <w:ind w:left="160" w:right="-90" w:hanging="180"/>
              <w:rPr>
                <w:spacing w:val="-4"/>
                <w:sz w:val="20"/>
              </w:rPr>
            </w:pPr>
            <w:r w:rsidRPr="00847FE1">
              <w:rPr>
                <w:spacing w:val="-4"/>
                <w:sz w:val="20"/>
              </w:rPr>
              <w:t>Derivative assets - interest rate swap</w:t>
            </w:r>
          </w:p>
        </w:tc>
        <w:tc>
          <w:tcPr>
            <w:tcW w:w="1350" w:type="dxa"/>
            <w:vAlign w:val="bottom"/>
          </w:tcPr>
          <w:p w14:paraId="281DC6B1" w14:textId="6CDEFC52" w:rsidR="00441290" w:rsidRPr="008D23F6" w:rsidRDefault="00D55CE0" w:rsidP="00530F5D">
            <w:pPr>
              <w:pStyle w:val="acctfourfigures"/>
              <w:tabs>
                <w:tab w:val="clear" w:pos="765"/>
                <w:tab w:val="decimal" w:pos="974"/>
              </w:tabs>
              <w:spacing w:line="240" w:lineRule="auto"/>
              <w:ind w:left="-43"/>
              <w:jc w:val="right"/>
              <w:rPr>
                <w:sz w:val="20"/>
              </w:rPr>
            </w:pPr>
            <w:r w:rsidRPr="00D55CE0">
              <w:rPr>
                <w:sz w:val="20"/>
              </w:rPr>
              <w:t>99,962</w:t>
            </w:r>
          </w:p>
        </w:tc>
        <w:tc>
          <w:tcPr>
            <w:tcW w:w="1800" w:type="dxa"/>
            <w:vAlign w:val="bottom"/>
          </w:tcPr>
          <w:p w14:paraId="195C2B9A" w14:textId="4182C80E" w:rsidR="00441290" w:rsidRPr="00532E14" w:rsidRDefault="00D55CE0" w:rsidP="001B15FB">
            <w:pPr>
              <w:pStyle w:val="acctfourfigures"/>
              <w:tabs>
                <w:tab w:val="clear" w:pos="765"/>
                <w:tab w:val="decimal" w:pos="1155"/>
              </w:tabs>
              <w:spacing w:line="240" w:lineRule="auto"/>
              <w:ind w:left="-43" w:right="330"/>
              <w:jc w:val="right"/>
              <w:rPr>
                <w:sz w:val="20"/>
              </w:rPr>
            </w:pPr>
            <w:r w:rsidRPr="00D55CE0">
              <w:rPr>
                <w:sz w:val="20"/>
              </w:rPr>
              <w:t>-</w:t>
            </w:r>
          </w:p>
        </w:tc>
        <w:tc>
          <w:tcPr>
            <w:tcW w:w="1800" w:type="dxa"/>
            <w:vAlign w:val="bottom"/>
          </w:tcPr>
          <w:p w14:paraId="00016860" w14:textId="51419B13" w:rsidR="00441290" w:rsidRPr="008D23F6" w:rsidRDefault="00D55CE0" w:rsidP="001B15FB">
            <w:pPr>
              <w:pStyle w:val="acctfourfigures"/>
              <w:tabs>
                <w:tab w:val="clear" w:pos="765"/>
                <w:tab w:val="decimal" w:pos="1155"/>
              </w:tabs>
              <w:spacing w:line="240" w:lineRule="auto"/>
              <w:ind w:left="-43" w:right="330"/>
              <w:jc w:val="right"/>
              <w:rPr>
                <w:sz w:val="20"/>
              </w:rPr>
            </w:pPr>
            <w:r w:rsidRPr="00D55CE0">
              <w:rPr>
                <w:sz w:val="20"/>
              </w:rPr>
              <w:t>-</w:t>
            </w:r>
          </w:p>
        </w:tc>
        <w:tc>
          <w:tcPr>
            <w:tcW w:w="1260" w:type="dxa"/>
            <w:vAlign w:val="bottom"/>
          </w:tcPr>
          <w:p w14:paraId="510DCB8B" w14:textId="5CE70782" w:rsidR="00441290" w:rsidRPr="008D23F6" w:rsidRDefault="00D55CE0" w:rsidP="008C6D44">
            <w:pPr>
              <w:pStyle w:val="acctfourfigures"/>
              <w:tabs>
                <w:tab w:val="clear" w:pos="765"/>
                <w:tab w:val="decimal" w:pos="1056"/>
              </w:tabs>
              <w:spacing w:line="240" w:lineRule="auto"/>
              <w:ind w:left="-43" w:right="-105"/>
              <w:rPr>
                <w:sz w:val="20"/>
              </w:rPr>
            </w:pPr>
            <w:r w:rsidRPr="00D55CE0">
              <w:rPr>
                <w:sz w:val="20"/>
              </w:rPr>
              <w:t>99,962</w:t>
            </w:r>
          </w:p>
        </w:tc>
        <w:tc>
          <w:tcPr>
            <w:tcW w:w="261" w:type="dxa"/>
            <w:vAlign w:val="bottom"/>
          </w:tcPr>
          <w:p w14:paraId="3EFCCED8"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0398088B" w14:textId="2617FDBD" w:rsidR="00441290" w:rsidRPr="008D23F6" w:rsidRDefault="00D55CE0" w:rsidP="008C6D44">
            <w:pPr>
              <w:pStyle w:val="acctfourfigures"/>
              <w:tabs>
                <w:tab w:val="clear" w:pos="765"/>
                <w:tab w:val="decimal" w:pos="429"/>
              </w:tabs>
              <w:spacing w:line="240" w:lineRule="auto"/>
              <w:ind w:left="-43" w:right="-86"/>
              <w:rPr>
                <w:sz w:val="20"/>
                <w:lang w:val="en-US" w:eastAsia="zh-CN" w:bidi="th-TH"/>
              </w:rPr>
            </w:pPr>
            <w:r w:rsidRPr="00D55CE0">
              <w:rPr>
                <w:sz w:val="20"/>
              </w:rPr>
              <w:t>-</w:t>
            </w:r>
          </w:p>
        </w:tc>
        <w:tc>
          <w:tcPr>
            <w:tcW w:w="270" w:type="dxa"/>
            <w:vAlign w:val="bottom"/>
          </w:tcPr>
          <w:p w14:paraId="7A8C6853"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990" w:type="dxa"/>
            <w:vAlign w:val="bottom"/>
          </w:tcPr>
          <w:p w14:paraId="778B4251" w14:textId="016E0AA4" w:rsidR="00441290" w:rsidRPr="008D23F6" w:rsidRDefault="00D55CE0" w:rsidP="008C6D44">
            <w:pPr>
              <w:pStyle w:val="acctfourfigures"/>
              <w:tabs>
                <w:tab w:val="clear" w:pos="765"/>
                <w:tab w:val="decimal" w:pos="795"/>
              </w:tabs>
              <w:spacing w:line="240" w:lineRule="auto"/>
              <w:ind w:left="-43" w:right="-105"/>
              <w:rPr>
                <w:sz w:val="20"/>
              </w:rPr>
            </w:pPr>
            <w:r w:rsidRPr="00D55CE0">
              <w:rPr>
                <w:sz w:val="20"/>
              </w:rPr>
              <w:t>99,962</w:t>
            </w:r>
          </w:p>
        </w:tc>
        <w:tc>
          <w:tcPr>
            <w:tcW w:w="270" w:type="dxa"/>
            <w:vAlign w:val="bottom"/>
          </w:tcPr>
          <w:p w14:paraId="347C1B88" w14:textId="6BACEF73"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072" w:type="dxa"/>
            <w:vAlign w:val="bottom"/>
          </w:tcPr>
          <w:p w14:paraId="1838FEDC" w14:textId="759AD3EC" w:rsidR="00441290" w:rsidRPr="008D23F6" w:rsidRDefault="00D55CE0" w:rsidP="008C6D44">
            <w:pPr>
              <w:pStyle w:val="acctfourfigures"/>
              <w:tabs>
                <w:tab w:val="clear" w:pos="765"/>
                <w:tab w:val="decimal" w:pos="677"/>
              </w:tabs>
              <w:spacing w:line="240" w:lineRule="auto"/>
              <w:ind w:left="-43" w:right="-105"/>
              <w:rPr>
                <w:sz w:val="20"/>
              </w:rPr>
            </w:pPr>
            <w:r w:rsidRPr="00D55CE0">
              <w:rPr>
                <w:sz w:val="20"/>
              </w:rPr>
              <w:t>-</w:t>
            </w:r>
          </w:p>
        </w:tc>
        <w:tc>
          <w:tcPr>
            <w:tcW w:w="236" w:type="dxa"/>
            <w:vAlign w:val="bottom"/>
          </w:tcPr>
          <w:p w14:paraId="5D95F837"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214" w:type="dxa"/>
            <w:vAlign w:val="bottom"/>
          </w:tcPr>
          <w:p w14:paraId="5D603BF5" w14:textId="4FC0F43A" w:rsidR="00441290" w:rsidRPr="008D23F6" w:rsidRDefault="00D55CE0" w:rsidP="001B15FB">
            <w:pPr>
              <w:pStyle w:val="acctfourfigures"/>
              <w:tabs>
                <w:tab w:val="clear" w:pos="765"/>
                <w:tab w:val="decimal" w:pos="870"/>
              </w:tabs>
              <w:spacing w:line="240" w:lineRule="auto"/>
              <w:ind w:left="-43"/>
              <w:jc w:val="right"/>
              <w:rPr>
                <w:sz w:val="20"/>
              </w:rPr>
            </w:pPr>
            <w:r w:rsidRPr="00D55CE0">
              <w:rPr>
                <w:sz w:val="20"/>
              </w:rPr>
              <w:t>99,962</w:t>
            </w:r>
          </w:p>
        </w:tc>
      </w:tr>
      <w:tr w:rsidR="001B15FB" w:rsidRPr="00532E14" w14:paraId="679E403E" w14:textId="77777777" w:rsidTr="001B15FB">
        <w:trPr>
          <w:trHeight w:val="20"/>
        </w:trPr>
        <w:tc>
          <w:tcPr>
            <w:tcW w:w="3600" w:type="dxa"/>
          </w:tcPr>
          <w:p w14:paraId="40D764B4" w14:textId="5C1500F3" w:rsidR="00640766" w:rsidRPr="00847FE1" w:rsidRDefault="00640766" w:rsidP="00007120">
            <w:pPr>
              <w:spacing w:line="240" w:lineRule="auto"/>
              <w:ind w:left="160" w:right="-90" w:hanging="180"/>
              <w:rPr>
                <w:spacing w:val="-4"/>
                <w:sz w:val="20"/>
                <w:lang w:val="en-US" w:bidi="th-TH"/>
              </w:rPr>
            </w:pPr>
            <w:r w:rsidRPr="00847FE1">
              <w:rPr>
                <w:spacing w:val="-4"/>
                <w:sz w:val="20"/>
              </w:rPr>
              <w:t>Derivative assets - cross currency swap</w:t>
            </w:r>
          </w:p>
        </w:tc>
        <w:tc>
          <w:tcPr>
            <w:tcW w:w="1350" w:type="dxa"/>
            <w:vAlign w:val="bottom"/>
          </w:tcPr>
          <w:p w14:paraId="223F189F" w14:textId="4B9E53EA" w:rsidR="00640766" w:rsidRPr="00530F5D" w:rsidRDefault="00640766" w:rsidP="00530F5D">
            <w:pPr>
              <w:pStyle w:val="acctfourfigures"/>
              <w:tabs>
                <w:tab w:val="clear" w:pos="765"/>
                <w:tab w:val="decimal" w:pos="974"/>
              </w:tabs>
              <w:spacing w:line="240" w:lineRule="auto"/>
              <w:ind w:left="-43"/>
              <w:jc w:val="right"/>
              <w:rPr>
                <w:sz w:val="20"/>
              </w:rPr>
            </w:pPr>
            <w:r w:rsidRPr="00D55CE0">
              <w:rPr>
                <w:sz w:val="20"/>
              </w:rPr>
              <w:t>96,00</w:t>
            </w:r>
            <w:r w:rsidR="000520EE" w:rsidRPr="00530F5D">
              <w:rPr>
                <w:sz w:val="20"/>
              </w:rPr>
              <w:t>7</w:t>
            </w:r>
          </w:p>
        </w:tc>
        <w:tc>
          <w:tcPr>
            <w:tcW w:w="1800" w:type="dxa"/>
            <w:vAlign w:val="bottom"/>
          </w:tcPr>
          <w:p w14:paraId="69A04D52" w14:textId="77777777" w:rsidR="00640766" w:rsidRPr="00532E14" w:rsidRDefault="00640766" w:rsidP="001B15FB">
            <w:pPr>
              <w:pStyle w:val="acctfourfigures"/>
              <w:tabs>
                <w:tab w:val="clear" w:pos="765"/>
                <w:tab w:val="decimal" w:pos="1155"/>
              </w:tabs>
              <w:spacing w:line="240" w:lineRule="auto"/>
              <w:ind w:left="-43" w:right="330"/>
              <w:jc w:val="right"/>
              <w:rPr>
                <w:sz w:val="20"/>
                <w:cs/>
                <w:lang w:bidi="th-TH"/>
              </w:rPr>
            </w:pPr>
            <w:r w:rsidRPr="00D55CE0">
              <w:rPr>
                <w:sz w:val="20"/>
              </w:rPr>
              <w:t>-</w:t>
            </w:r>
          </w:p>
        </w:tc>
        <w:tc>
          <w:tcPr>
            <w:tcW w:w="1800" w:type="dxa"/>
            <w:vAlign w:val="bottom"/>
          </w:tcPr>
          <w:p w14:paraId="45C34085" w14:textId="77777777" w:rsidR="00640766" w:rsidRPr="00532E14" w:rsidRDefault="00640766" w:rsidP="001B15FB">
            <w:pPr>
              <w:pStyle w:val="acctfourfigures"/>
              <w:tabs>
                <w:tab w:val="clear" w:pos="765"/>
                <w:tab w:val="decimal" w:pos="1155"/>
              </w:tabs>
              <w:spacing w:line="240" w:lineRule="auto"/>
              <w:ind w:left="-43" w:right="330"/>
              <w:jc w:val="right"/>
              <w:rPr>
                <w:sz w:val="20"/>
              </w:rPr>
            </w:pPr>
            <w:r w:rsidRPr="00D55CE0">
              <w:rPr>
                <w:sz w:val="20"/>
              </w:rPr>
              <w:t>-</w:t>
            </w:r>
          </w:p>
        </w:tc>
        <w:tc>
          <w:tcPr>
            <w:tcW w:w="1260" w:type="dxa"/>
            <w:vAlign w:val="bottom"/>
          </w:tcPr>
          <w:p w14:paraId="6E8F0036" w14:textId="2460C10F" w:rsidR="00640766" w:rsidRPr="008D23F6" w:rsidRDefault="00640766" w:rsidP="00007120">
            <w:pPr>
              <w:pStyle w:val="acctfourfigures"/>
              <w:tabs>
                <w:tab w:val="clear" w:pos="765"/>
                <w:tab w:val="decimal" w:pos="1056"/>
              </w:tabs>
              <w:spacing w:line="240" w:lineRule="auto"/>
              <w:ind w:left="-43" w:right="-105"/>
              <w:rPr>
                <w:sz w:val="20"/>
              </w:rPr>
            </w:pPr>
            <w:r w:rsidRPr="00D55CE0">
              <w:rPr>
                <w:sz w:val="20"/>
              </w:rPr>
              <w:t>96,00</w:t>
            </w:r>
            <w:r w:rsidR="000520EE">
              <w:rPr>
                <w:sz w:val="20"/>
              </w:rPr>
              <w:t>7</w:t>
            </w:r>
          </w:p>
        </w:tc>
        <w:tc>
          <w:tcPr>
            <w:tcW w:w="261" w:type="dxa"/>
            <w:vAlign w:val="bottom"/>
          </w:tcPr>
          <w:p w14:paraId="7F0805E8" w14:textId="77777777" w:rsidR="00640766" w:rsidRPr="00532E14" w:rsidRDefault="00640766" w:rsidP="00007120">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71D7A3DE" w14:textId="77777777" w:rsidR="00640766" w:rsidRPr="00532E14" w:rsidRDefault="00640766" w:rsidP="00007120">
            <w:pPr>
              <w:pStyle w:val="acctfourfigures"/>
              <w:tabs>
                <w:tab w:val="clear" w:pos="765"/>
                <w:tab w:val="decimal" w:pos="428"/>
              </w:tabs>
              <w:spacing w:line="240" w:lineRule="auto"/>
              <w:ind w:left="-43" w:right="-86"/>
              <w:rPr>
                <w:sz w:val="20"/>
                <w:lang w:val="en-US" w:eastAsia="zh-CN" w:bidi="th-TH"/>
              </w:rPr>
            </w:pPr>
            <w:r w:rsidRPr="00D55CE0">
              <w:rPr>
                <w:sz w:val="20"/>
              </w:rPr>
              <w:t>-</w:t>
            </w:r>
          </w:p>
        </w:tc>
        <w:tc>
          <w:tcPr>
            <w:tcW w:w="270" w:type="dxa"/>
            <w:vAlign w:val="bottom"/>
          </w:tcPr>
          <w:p w14:paraId="78B66EF6" w14:textId="77777777" w:rsidR="00640766" w:rsidRPr="00532E14" w:rsidRDefault="00640766" w:rsidP="00007120">
            <w:pPr>
              <w:pStyle w:val="acctfourfigures"/>
              <w:tabs>
                <w:tab w:val="clear" w:pos="765"/>
                <w:tab w:val="decimal" w:pos="595"/>
              </w:tabs>
              <w:spacing w:line="240" w:lineRule="auto"/>
              <w:ind w:left="-43" w:right="-86"/>
              <w:rPr>
                <w:sz w:val="20"/>
                <w:highlight w:val="yellow"/>
              </w:rPr>
            </w:pPr>
          </w:p>
        </w:tc>
        <w:tc>
          <w:tcPr>
            <w:tcW w:w="990" w:type="dxa"/>
            <w:vAlign w:val="bottom"/>
          </w:tcPr>
          <w:p w14:paraId="09CBC231" w14:textId="2A5FAAD3" w:rsidR="00640766" w:rsidRPr="00532E14" w:rsidRDefault="00640766" w:rsidP="00007120">
            <w:pPr>
              <w:pStyle w:val="acctfourfigures"/>
              <w:tabs>
                <w:tab w:val="clear" w:pos="765"/>
                <w:tab w:val="decimal" w:pos="795"/>
              </w:tabs>
              <w:spacing w:line="240" w:lineRule="auto"/>
              <w:ind w:left="-43" w:right="-105"/>
              <w:rPr>
                <w:sz w:val="20"/>
              </w:rPr>
            </w:pPr>
            <w:r w:rsidRPr="00D55CE0">
              <w:rPr>
                <w:sz w:val="20"/>
              </w:rPr>
              <w:t>96,00</w:t>
            </w:r>
            <w:r w:rsidR="000520EE">
              <w:rPr>
                <w:sz w:val="20"/>
              </w:rPr>
              <w:t>7</w:t>
            </w:r>
          </w:p>
        </w:tc>
        <w:tc>
          <w:tcPr>
            <w:tcW w:w="270" w:type="dxa"/>
            <w:vAlign w:val="bottom"/>
          </w:tcPr>
          <w:p w14:paraId="68E577CA" w14:textId="77777777" w:rsidR="00640766" w:rsidRPr="00532E14" w:rsidRDefault="00640766" w:rsidP="00007120">
            <w:pPr>
              <w:tabs>
                <w:tab w:val="decimal" w:pos="595"/>
              </w:tabs>
              <w:spacing w:line="240" w:lineRule="auto"/>
              <w:ind w:left="-43" w:right="-86"/>
              <w:rPr>
                <w:sz w:val="20"/>
                <w:highlight w:val="yellow"/>
              </w:rPr>
            </w:pPr>
          </w:p>
        </w:tc>
        <w:tc>
          <w:tcPr>
            <w:tcW w:w="1072" w:type="dxa"/>
            <w:vAlign w:val="bottom"/>
          </w:tcPr>
          <w:p w14:paraId="46315DBE" w14:textId="77777777" w:rsidR="00640766" w:rsidRPr="00532E14" w:rsidRDefault="00640766" w:rsidP="00007120">
            <w:pPr>
              <w:pStyle w:val="acctfourfigures"/>
              <w:tabs>
                <w:tab w:val="clear" w:pos="765"/>
                <w:tab w:val="decimal" w:pos="677"/>
              </w:tabs>
              <w:spacing w:line="240" w:lineRule="auto"/>
              <w:ind w:left="-43" w:right="-105"/>
              <w:rPr>
                <w:sz w:val="20"/>
              </w:rPr>
            </w:pPr>
            <w:r w:rsidRPr="00D55CE0">
              <w:rPr>
                <w:sz w:val="20"/>
              </w:rPr>
              <w:t>-</w:t>
            </w:r>
          </w:p>
        </w:tc>
        <w:tc>
          <w:tcPr>
            <w:tcW w:w="236" w:type="dxa"/>
            <w:vAlign w:val="bottom"/>
          </w:tcPr>
          <w:p w14:paraId="6EE6284C" w14:textId="77777777" w:rsidR="00640766" w:rsidRPr="00532E14" w:rsidRDefault="00640766" w:rsidP="00007120">
            <w:pPr>
              <w:pStyle w:val="acctfourfigures"/>
              <w:tabs>
                <w:tab w:val="clear" w:pos="765"/>
                <w:tab w:val="decimal" w:pos="595"/>
              </w:tabs>
              <w:spacing w:line="240" w:lineRule="auto"/>
              <w:ind w:left="-43" w:right="-86"/>
              <w:rPr>
                <w:sz w:val="20"/>
                <w:highlight w:val="yellow"/>
              </w:rPr>
            </w:pPr>
          </w:p>
        </w:tc>
        <w:tc>
          <w:tcPr>
            <w:tcW w:w="1214" w:type="dxa"/>
            <w:vAlign w:val="bottom"/>
          </w:tcPr>
          <w:p w14:paraId="0EA4E97E" w14:textId="4D06C45B" w:rsidR="00640766" w:rsidRPr="00532E14" w:rsidRDefault="00640766" w:rsidP="001B15FB">
            <w:pPr>
              <w:pStyle w:val="acctfourfigures"/>
              <w:tabs>
                <w:tab w:val="clear" w:pos="765"/>
                <w:tab w:val="decimal" w:pos="876"/>
              </w:tabs>
              <w:spacing w:line="240" w:lineRule="auto"/>
              <w:ind w:left="-43"/>
              <w:jc w:val="right"/>
              <w:rPr>
                <w:sz w:val="20"/>
              </w:rPr>
            </w:pPr>
            <w:r w:rsidRPr="00D55CE0">
              <w:rPr>
                <w:sz w:val="20"/>
              </w:rPr>
              <w:t>96,00</w:t>
            </w:r>
            <w:r w:rsidR="000520EE">
              <w:rPr>
                <w:sz w:val="20"/>
              </w:rPr>
              <w:t>7</w:t>
            </w:r>
          </w:p>
        </w:tc>
      </w:tr>
      <w:tr w:rsidR="00441290" w:rsidRPr="00532E14" w14:paraId="50B12473" w14:textId="77777777" w:rsidTr="001B15FB">
        <w:trPr>
          <w:trHeight w:val="20"/>
        </w:trPr>
        <w:tc>
          <w:tcPr>
            <w:tcW w:w="3600" w:type="dxa"/>
          </w:tcPr>
          <w:p w14:paraId="5664E57E" w14:textId="77777777" w:rsidR="00441290" w:rsidRPr="00532E14" w:rsidRDefault="00441290" w:rsidP="008C6D44">
            <w:pPr>
              <w:spacing w:line="240" w:lineRule="auto"/>
              <w:ind w:left="160" w:right="-90" w:hanging="180"/>
              <w:rPr>
                <w:sz w:val="20"/>
              </w:rPr>
            </w:pPr>
          </w:p>
        </w:tc>
        <w:tc>
          <w:tcPr>
            <w:tcW w:w="1350" w:type="dxa"/>
            <w:vAlign w:val="bottom"/>
          </w:tcPr>
          <w:p w14:paraId="77C4ECFC" w14:textId="77777777" w:rsidR="00441290" w:rsidRPr="008D23F6" w:rsidRDefault="00441290" w:rsidP="008C6D44">
            <w:pPr>
              <w:pStyle w:val="acctfourfigures"/>
              <w:tabs>
                <w:tab w:val="clear" w:pos="765"/>
                <w:tab w:val="decimal" w:pos="974"/>
              </w:tabs>
              <w:spacing w:line="240" w:lineRule="auto"/>
              <w:ind w:left="-43" w:right="-86"/>
              <w:rPr>
                <w:sz w:val="20"/>
              </w:rPr>
            </w:pPr>
          </w:p>
        </w:tc>
        <w:tc>
          <w:tcPr>
            <w:tcW w:w="1800" w:type="dxa"/>
            <w:vAlign w:val="bottom"/>
          </w:tcPr>
          <w:p w14:paraId="58C4740F" w14:textId="77777777" w:rsidR="00441290" w:rsidRPr="00532E14" w:rsidRDefault="00441290" w:rsidP="001B15FB">
            <w:pPr>
              <w:pStyle w:val="acctfourfigures"/>
              <w:tabs>
                <w:tab w:val="clear" w:pos="765"/>
                <w:tab w:val="decimal" w:pos="1155"/>
              </w:tabs>
              <w:spacing w:line="240" w:lineRule="auto"/>
              <w:ind w:left="-43" w:right="330"/>
              <w:jc w:val="right"/>
              <w:rPr>
                <w:sz w:val="20"/>
              </w:rPr>
            </w:pPr>
          </w:p>
        </w:tc>
        <w:tc>
          <w:tcPr>
            <w:tcW w:w="1800" w:type="dxa"/>
            <w:vAlign w:val="bottom"/>
          </w:tcPr>
          <w:p w14:paraId="03A54EAD" w14:textId="77777777" w:rsidR="00441290" w:rsidRPr="008D23F6" w:rsidRDefault="00441290" w:rsidP="008C6D44">
            <w:pPr>
              <w:pStyle w:val="acctfourfigures"/>
              <w:tabs>
                <w:tab w:val="clear" w:pos="765"/>
                <w:tab w:val="decimal" w:pos="1965"/>
              </w:tabs>
              <w:spacing w:line="240" w:lineRule="auto"/>
              <w:ind w:left="-43" w:right="-105"/>
              <w:rPr>
                <w:sz w:val="20"/>
              </w:rPr>
            </w:pPr>
          </w:p>
        </w:tc>
        <w:tc>
          <w:tcPr>
            <w:tcW w:w="1260" w:type="dxa"/>
            <w:vAlign w:val="bottom"/>
          </w:tcPr>
          <w:p w14:paraId="77C7F38C" w14:textId="77777777" w:rsidR="00441290" w:rsidRPr="008D23F6" w:rsidRDefault="00441290" w:rsidP="008C6D44">
            <w:pPr>
              <w:pStyle w:val="acctfourfigures"/>
              <w:tabs>
                <w:tab w:val="clear" w:pos="765"/>
                <w:tab w:val="decimal" w:pos="1060"/>
              </w:tabs>
              <w:spacing w:line="240" w:lineRule="auto"/>
              <w:ind w:left="-43" w:right="-105"/>
              <w:rPr>
                <w:sz w:val="20"/>
              </w:rPr>
            </w:pPr>
          </w:p>
        </w:tc>
        <w:tc>
          <w:tcPr>
            <w:tcW w:w="261" w:type="dxa"/>
            <w:vAlign w:val="bottom"/>
          </w:tcPr>
          <w:p w14:paraId="796FED29"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55EA2B97" w14:textId="77777777" w:rsidR="00441290" w:rsidRPr="008D23F6" w:rsidRDefault="00441290" w:rsidP="008C6D44">
            <w:pPr>
              <w:pStyle w:val="acctfourfigures"/>
              <w:tabs>
                <w:tab w:val="clear" w:pos="765"/>
                <w:tab w:val="decimal" w:pos="430"/>
              </w:tabs>
              <w:spacing w:line="240" w:lineRule="auto"/>
              <w:ind w:left="-43" w:right="-86"/>
              <w:rPr>
                <w:sz w:val="20"/>
                <w:lang w:val="en-US" w:eastAsia="zh-CN" w:bidi="th-TH"/>
              </w:rPr>
            </w:pPr>
          </w:p>
        </w:tc>
        <w:tc>
          <w:tcPr>
            <w:tcW w:w="270" w:type="dxa"/>
            <w:vAlign w:val="bottom"/>
          </w:tcPr>
          <w:p w14:paraId="139716B3"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990" w:type="dxa"/>
            <w:vAlign w:val="bottom"/>
          </w:tcPr>
          <w:p w14:paraId="264E9883" w14:textId="77777777" w:rsidR="00441290" w:rsidRPr="008D23F6" w:rsidRDefault="00441290" w:rsidP="008C6D44">
            <w:pPr>
              <w:pStyle w:val="acctfourfigures"/>
              <w:tabs>
                <w:tab w:val="clear" w:pos="765"/>
                <w:tab w:val="decimal" w:pos="795"/>
              </w:tabs>
              <w:spacing w:line="240" w:lineRule="auto"/>
              <w:ind w:left="-43" w:right="-105"/>
              <w:rPr>
                <w:sz w:val="20"/>
              </w:rPr>
            </w:pPr>
          </w:p>
        </w:tc>
        <w:tc>
          <w:tcPr>
            <w:tcW w:w="270" w:type="dxa"/>
            <w:vAlign w:val="bottom"/>
          </w:tcPr>
          <w:p w14:paraId="303D9802"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072" w:type="dxa"/>
            <w:vAlign w:val="bottom"/>
          </w:tcPr>
          <w:p w14:paraId="45FD43F7" w14:textId="77777777" w:rsidR="00441290" w:rsidRPr="008D23F6" w:rsidRDefault="00441290" w:rsidP="008C6D44">
            <w:pPr>
              <w:pStyle w:val="acctfourfigures"/>
              <w:tabs>
                <w:tab w:val="clear" w:pos="765"/>
                <w:tab w:val="decimal" w:pos="945"/>
              </w:tabs>
              <w:spacing w:line="240" w:lineRule="auto"/>
              <w:ind w:left="-43" w:right="-105"/>
              <w:rPr>
                <w:sz w:val="20"/>
              </w:rPr>
            </w:pPr>
          </w:p>
        </w:tc>
        <w:tc>
          <w:tcPr>
            <w:tcW w:w="236" w:type="dxa"/>
            <w:vAlign w:val="bottom"/>
          </w:tcPr>
          <w:p w14:paraId="20254043"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214" w:type="dxa"/>
            <w:vAlign w:val="bottom"/>
          </w:tcPr>
          <w:p w14:paraId="501F0289" w14:textId="77777777" w:rsidR="00441290" w:rsidRPr="008D23F6" w:rsidRDefault="00441290" w:rsidP="001B15FB">
            <w:pPr>
              <w:pStyle w:val="acctfourfigures"/>
              <w:tabs>
                <w:tab w:val="clear" w:pos="765"/>
                <w:tab w:val="decimal" w:pos="876"/>
              </w:tabs>
              <w:spacing w:line="240" w:lineRule="auto"/>
              <w:ind w:left="-43"/>
              <w:jc w:val="right"/>
              <w:rPr>
                <w:sz w:val="20"/>
              </w:rPr>
            </w:pPr>
          </w:p>
        </w:tc>
      </w:tr>
      <w:tr w:rsidR="00441290" w:rsidRPr="00532E14" w14:paraId="54E537FC" w14:textId="77777777" w:rsidTr="001B15FB">
        <w:trPr>
          <w:trHeight w:val="20"/>
        </w:trPr>
        <w:tc>
          <w:tcPr>
            <w:tcW w:w="3600" w:type="dxa"/>
          </w:tcPr>
          <w:p w14:paraId="16BF0F4F" w14:textId="77777777" w:rsidR="00441290" w:rsidRPr="00532E14" w:rsidRDefault="00441290" w:rsidP="008C6D44">
            <w:pPr>
              <w:spacing w:line="240" w:lineRule="auto"/>
              <w:ind w:left="158" w:right="-90" w:hanging="180"/>
              <w:rPr>
                <w:b/>
                <w:bCs/>
                <w:i/>
                <w:iCs/>
                <w:sz w:val="20"/>
              </w:rPr>
            </w:pPr>
            <w:r w:rsidRPr="00532E14">
              <w:rPr>
                <w:b/>
                <w:bCs/>
                <w:i/>
                <w:iCs/>
                <w:sz w:val="20"/>
              </w:rPr>
              <w:t>Financial liabilities</w:t>
            </w:r>
          </w:p>
        </w:tc>
        <w:tc>
          <w:tcPr>
            <w:tcW w:w="1350" w:type="dxa"/>
            <w:vAlign w:val="bottom"/>
          </w:tcPr>
          <w:p w14:paraId="3ABB069E" w14:textId="77777777" w:rsidR="00441290" w:rsidRPr="008D23F6" w:rsidRDefault="00441290" w:rsidP="008C6D44">
            <w:pPr>
              <w:pStyle w:val="acctfourfigures"/>
              <w:tabs>
                <w:tab w:val="clear" w:pos="765"/>
                <w:tab w:val="decimal" w:pos="974"/>
              </w:tabs>
              <w:spacing w:line="240" w:lineRule="auto"/>
              <w:ind w:left="-43" w:right="-86"/>
              <w:rPr>
                <w:sz w:val="20"/>
              </w:rPr>
            </w:pPr>
          </w:p>
        </w:tc>
        <w:tc>
          <w:tcPr>
            <w:tcW w:w="1800" w:type="dxa"/>
            <w:vAlign w:val="bottom"/>
          </w:tcPr>
          <w:p w14:paraId="33F9A8BA" w14:textId="77777777" w:rsidR="00441290" w:rsidRPr="008D23F6" w:rsidRDefault="00441290" w:rsidP="001B15FB">
            <w:pPr>
              <w:pStyle w:val="acctfourfigures"/>
              <w:tabs>
                <w:tab w:val="clear" w:pos="765"/>
                <w:tab w:val="decimal" w:pos="1155"/>
              </w:tabs>
              <w:spacing w:line="240" w:lineRule="auto"/>
              <w:ind w:left="-43" w:right="330"/>
              <w:jc w:val="right"/>
              <w:rPr>
                <w:sz w:val="20"/>
              </w:rPr>
            </w:pPr>
          </w:p>
        </w:tc>
        <w:tc>
          <w:tcPr>
            <w:tcW w:w="1800" w:type="dxa"/>
            <w:vAlign w:val="bottom"/>
          </w:tcPr>
          <w:p w14:paraId="63313CDB" w14:textId="77777777" w:rsidR="00441290" w:rsidRPr="008D23F6" w:rsidRDefault="00441290" w:rsidP="008C6D44">
            <w:pPr>
              <w:pStyle w:val="acctfourfigures"/>
              <w:tabs>
                <w:tab w:val="clear" w:pos="765"/>
                <w:tab w:val="decimal" w:pos="1965"/>
              </w:tabs>
              <w:spacing w:line="240" w:lineRule="auto"/>
              <w:ind w:left="-43" w:right="-105"/>
              <w:rPr>
                <w:sz w:val="20"/>
              </w:rPr>
            </w:pPr>
          </w:p>
        </w:tc>
        <w:tc>
          <w:tcPr>
            <w:tcW w:w="1260" w:type="dxa"/>
            <w:vAlign w:val="bottom"/>
          </w:tcPr>
          <w:p w14:paraId="5CF7AD97" w14:textId="20652460" w:rsidR="00441290" w:rsidRPr="008D23F6" w:rsidRDefault="00441290" w:rsidP="008C6D44">
            <w:pPr>
              <w:pStyle w:val="acctfourfigures"/>
              <w:tabs>
                <w:tab w:val="clear" w:pos="765"/>
                <w:tab w:val="decimal" w:pos="1060"/>
              </w:tabs>
              <w:spacing w:line="240" w:lineRule="auto"/>
              <w:ind w:left="-43" w:right="-105"/>
              <w:rPr>
                <w:sz w:val="20"/>
              </w:rPr>
            </w:pPr>
          </w:p>
        </w:tc>
        <w:tc>
          <w:tcPr>
            <w:tcW w:w="261" w:type="dxa"/>
            <w:vAlign w:val="bottom"/>
          </w:tcPr>
          <w:p w14:paraId="7945CF06"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06241BEF" w14:textId="77777777" w:rsidR="00441290" w:rsidRPr="008D23F6" w:rsidRDefault="00441290" w:rsidP="008C6D44">
            <w:pPr>
              <w:pStyle w:val="acctfourfigures"/>
              <w:tabs>
                <w:tab w:val="clear" w:pos="765"/>
                <w:tab w:val="decimal" w:pos="435"/>
              </w:tabs>
              <w:spacing w:line="240" w:lineRule="auto"/>
              <w:ind w:left="-43" w:right="-86"/>
              <w:rPr>
                <w:sz w:val="20"/>
                <w:lang w:val="en-US" w:eastAsia="zh-CN" w:bidi="th-TH"/>
              </w:rPr>
            </w:pPr>
          </w:p>
        </w:tc>
        <w:tc>
          <w:tcPr>
            <w:tcW w:w="270" w:type="dxa"/>
            <w:vAlign w:val="bottom"/>
          </w:tcPr>
          <w:p w14:paraId="325051F4"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990" w:type="dxa"/>
            <w:vAlign w:val="bottom"/>
          </w:tcPr>
          <w:p w14:paraId="4E64C4F9" w14:textId="77777777" w:rsidR="00441290" w:rsidRPr="008D23F6" w:rsidRDefault="00441290" w:rsidP="008C6D44">
            <w:pPr>
              <w:pStyle w:val="acctfourfigures"/>
              <w:tabs>
                <w:tab w:val="clear" w:pos="765"/>
                <w:tab w:val="decimal" w:pos="795"/>
              </w:tabs>
              <w:spacing w:line="240" w:lineRule="auto"/>
              <w:ind w:left="-43" w:right="-105"/>
              <w:rPr>
                <w:sz w:val="20"/>
              </w:rPr>
            </w:pPr>
          </w:p>
        </w:tc>
        <w:tc>
          <w:tcPr>
            <w:tcW w:w="270" w:type="dxa"/>
            <w:vAlign w:val="bottom"/>
          </w:tcPr>
          <w:p w14:paraId="0AE55B4D" w14:textId="77777777" w:rsidR="00441290" w:rsidRPr="00532E14" w:rsidRDefault="00441290" w:rsidP="008C6D44">
            <w:pPr>
              <w:tabs>
                <w:tab w:val="decimal" w:pos="595"/>
              </w:tabs>
              <w:spacing w:line="240" w:lineRule="auto"/>
              <w:ind w:left="-43" w:right="-86"/>
              <w:rPr>
                <w:sz w:val="20"/>
                <w:highlight w:val="yellow"/>
              </w:rPr>
            </w:pPr>
          </w:p>
        </w:tc>
        <w:tc>
          <w:tcPr>
            <w:tcW w:w="1072" w:type="dxa"/>
            <w:vAlign w:val="bottom"/>
          </w:tcPr>
          <w:p w14:paraId="1BEC6075" w14:textId="77777777" w:rsidR="00441290" w:rsidRPr="008D23F6" w:rsidRDefault="00441290" w:rsidP="008C6D44">
            <w:pPr>
              <w:pStyle w:val="acctfourfigures"/>
              <w:tabs>
                <w:tab w:val="clear" w:pos="765"/>
                <w:tab w:val="decimal" w:pos="945"/>
              </w:tabs>
              <w:spacing w:line="240" w:lineRule="auto"/>
              <w:ind w:left="-43" w:right="-105"/>
              <w:rPr>
                <w:sz w:val="20"/>
              </w:rPr>
            </w:pPr>
          </w:p>
        </w:tc>
        <w:tc>
          <w:tcPr>
            <w:tcW w:w="236" w:type="dxa"/>
            <w:vAlign w:val="bottom"/>
          </w:tcPr>
          <w:p w14:paraId="563D26EB"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214" w:type="dxa"/>
            <w:vAlign w:val="bottom"/>
          </w:tcPr>
          <w:p w14:paraId="030AEAFA" w14:textId="77777777" w:rsidR="00441290" w:rsidRPr="008D23F6" w:rsidRDefault="00441290" w:rsidP="001B15FB">
            <w:pPr>
              <w:pStyle w:val="acctfourfigures"/>
              <w:tabs>
                <w:tab w:val="clear" w:pos="765"/>
                <w:tab w:val="decimal" w:pos="876"/>
              </w:tabs>
              <w:spacing w:line="240" w:lineRule="auto"/>
              <w:ind w:left="-43"/>
              <w:jc w:val="right"/>
              <w:rPr>
                <w:sz w:val="20"/>
              </w:rPr>
            </w:pPr>
          </w:p>
        </w:tc>
      </w:tr>
      <w:tr w:rsidR="00441290" w:rsidRPr="00532E14" w14:paraId="4EF74B2E" w14:textId="77777777" w:rsidTr="001B15FB">
        <w:trPr>
          <w:trHeight w:val="20"/>
        </w:trPr>
        <w:tc>
          <w:tcPr>
            <w:tcW w:w="3600" w:type="dxa"/>
          </w:tcPr>
          <w:p w14:paraId="408A81E1" w14:textId="4FDE83A8" w:rsidR="00441290" w:rsidRPr="00532E14" w:rsidRDefault="00441290" w:rsidP="008C6D44">
            <w:pPr>
              <w:spacing w:line="240" w:lineRule="auto"/>
              <w:ind w:left="158" w:right="-90" w:hanging="180"/>
              <w:rPr>
                <w:b/>
                <w:bCs/>
                <w:i/>
                <w:iCs/>
                <w:sz w:val="20"/>
              </w:rPr>
            </w:pPr>
            <w:r w:rsidRPr="00532E14">
              <w:rPr>
                <w:sz w:val="20"/>
                <w:lang w:val="en-US" w:bidi="th-TH"/>
              </w:rPr>
              <w:t>Current portion of lo</w:t>
            </w:r>
            <w:r w:rsidRPr="00532E14">
              <w:rPr>
                <w:sz w:val="20"/>
              </w:rPr>
              <w:t>ng-term loans from financial institution</w:t>
            </w:r>
          </w:p>
        </w:tc>
        <w:tc>
          <w:tcPr>
            <w:tcW w:w="1350" w:type="dxa"/>
            <w:vAlign w:val="bottom"/>
          </w:tcPr>
          <w:p w14:paraId="1CA5788C" w14:textId="3866453D" w:rsidR="00441290" w:rsidRPr="008D23F6" w:rsidRDefault="00D55CE0" w:rsidP="00530F5D">
            <w:pPr>
              <w:pStyle w:val="acctfourfigures"/>
              <w:tabs>
                <w:tab w:val="clear" w:pos="765"/>
                <w:tab w:val="decimal" w:pos="1155"/>
              </w:tabs>
              <w:spacing w:line="240" w:lineRule="auto"/>
              <w:ind w:left="-43" w:right="245"/>
              <w:jc w:val="right"/>
              <w:rPr>
                <w:sz w:val="20"/>
              </w:rPr>
            </w:pPr>
            <w:r w:rsidRPr="00D55CE0">
              <w:rPr>
                <w:sz w:val="20"/>
              </w:rPr>
              <w:t>-</w:t>
            </w:r>
          </w:p>
        </w:tc>
        <w:tc>
          <w:tcPr>
            <w:tcW w:w="1800" w:type="dxa"/>
            <w:vAlign w:val="bottom"/>
          </w:tcPr>
          <w:p w14:paraId="130E443D" w14:textId="467B0BC7" w:rsidR="00441290" w:rsidRPr="00532E14" w:rsidRDefault="00D55CE0" w:rsidP="001B15FB">
            <w:pPr>
              <w:pStyle w:val="acctfourfigures"/>
              <w:tabs>
                <w:tab w:val="clear" w:pos="765"/>
                <w:tab w:val="decimal" w:pos="1155"/>
              </w:tabs>
              <w:spacing w:line="240" w:lineRule="auto"/>
              <w:ind w:left="-43" w:right="330"/>
              <w:jc w:val="right"/>
              <w:rPr>
                <w:sz w:val="20"/>
              </w:rPr>
            </w:pPr>
            <w:r w:rsidRPr="00D55CE0">
              <w:rPr>
                <w:sz w:val="20"/>
              </w:rPr>
              <w:t xml:space="preserve">                      -</w:t>
            </w:r>
          </w:p>
        </w:tc>
        <w:tc>
          <w:tcPr>
            <w:tcW w:w="1800" w:type="dxa"/>
            <w:vAlign w:val="bottom"/>
          </w:tcPr>
          <w:p w14:paraId="255CA689" w14:textId="797FAA3B" w:rsidR="00441290" w:rsidRPr="008D23F6" w:rsidRDefault="00D55CE0" w:rsidP="001B15FB">
            <w:pPr>
              <w:pStyle w:val="acctfourfigures"/>
              <w:tabs>
                <w:tab w:val="clear" w:pos="765"/>
                <w:tab w:val="decimal" w:pos="1065"/>
              </w:tabs>
              <w:spacing w:line="240" w:lineRule="auto"/>
              <w:ind w:left="-43" w:right="60"/>
              <w:jc w:val="right"/>
              <w:rPr>
                <w:sz w:val="20"/>
              </w:rPr>
            </w:pPr>
            <w:r w:rsidRPr="00D55CE0">
              <w:rPr>
                <w:sz w:val="20"/>
              </w:rPr>
              <w:t>21,118,319</w:t>
            </w:r>
          </w:p>
        </w:tc>
        <w:tc>
          <w:tcPr>
            <w:tcW w:w="1260" w:type="dxa"/>
            <w:vAlign w:val="bottom"/>
          </w:tcPr>
          <w:p w14:paraId="6E6DAF75" w14:textId="31B28A94" w:rsidR="00441290" w:rsidRPr="008D23F6" w:rsidRDefault="00D55CE0" w:rsidP="008C6D44">
            <w:pPr>
              <w:pStyle w:val="acctfourfigures"/>
              <w:tabs>
                <w:tab w:val="clear" w:pos="765"/>
                <w:tab w:val="decimal" w:pos="1060"/>
              </w:tabs>
              <w:spacing w:line="240" w:lineRule="auto"/>
              <w:ind w:left="-43" w:right="-105"/>
              <w:rPr>
                <w:sz w:val="20"/>
              </w:rPr>
            </w:pPr>
            <w:r w:rsidRPr="00D55CE0">
              <w:rPr>
                <w:sz w:val="20"/>
              </w:rPr>
              <w:t>21,118,319</w:t>
            </w:r>
          </w:p>
        </w:tc>
        <w:tc>
          <w:tcPr>
            <w:tcW w:w="261" w:type="dxa"/>
            <w:vAlign w:val="bottom"/>
          </w:tcPr>
          <w:p w14:paraId="3970C694"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367EE93E" w14:textId="297B0E08" w:rsidR="00441290" w:rsidRPr="008D23F6" w:rsidRDefault="00D55CE0" w:rsidP="008C6D44">
            <w:pPr>
              <w:pStyle w:val="acctfourfigures"/>
              <w:tabs>
                <w:tab w:val="clear" w:pos="765"/>
                <w:tab w:val="decimal" w:pos="435"/>
              </w:tabs>
              <w:spacing w:line="240" w:lineRule="auto"/>
              <w:ind w:left="-43" w:right="-86"/>
              <w:rPr>
                <w:sz w:val="20"/>
                <w:lang w:val="en-US" w:eastAsia="zh-CN" w:bidi="th-TH"/>
              </w:rPr>
            </w:pPr>
            <w:r w:rsidRPr="00D55CE0">
              <w:rPr>
                <w:sz w:val="20"/>
              </w:rPr>
              <w:t>-</w:t>
            </w:r>
          </w:p>
        </w:tc>
        <w:tc>
          <w:tcPr>
            <w:tcW w:w="270" w:type="dxa"/>
            <w:vAlign w:val="bottom"/>
          </w:tcPr>
          <w:p w14:paraId="3DC6CDC9"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990" w:type="dxa"/>
            <w:vAlign w:val="bottom"/>
          </w:tcPr>
          <w:p w14:paraId="0ED15ED5" w14:textId="70D62092" w:rsidR="00441290" w:rsidRPr="008D23F6" w:rsidRDefault="00D55CE0" w:rsidP="008C6D44">
            <w:pPr>
              <w:pStyle w:val="acctfourfigures"/>
              <w:tabs>
                <w:tab w:val="clear" w:pos="765"/>
                <w:tab w:val="decimal" w:pos="525"/>
              </w:tabs>
              <w:spacing w:line="240" w:lineRule="auto"/>
              <w:ind w:left="-43" w:right="-105"/>
              <w:rPr>
                <w:sz w:val="20"/>
              </w:rPr>
            </w:pPr>
            <w:r w:rsidRPr="00D55CE0">
              <w:rPr>
                <w:sz w:val="20"/>
              </w:rPr>
              <w:t>-</w:t>
            </w:r>
          </w:p>
        </w:tc>
        <w:tc>
          <w:tcPr>
            <w:tcW w:w="270" w:type="dxa"/>
            <w:vAlign w:val="bottom"/>
          </w:tcPr>
          <w:p w14:paraId="112FB772" w14:textId="77777777" w:rsidR="00441290" w:rsidRPr="00532E14" w:rsidRDefault="00441290" w:rsidP="008C6D44">
            <w:pPr>
              <w:tabs>
                <w:tab w:val="decimal" w:pos="595"/>
              </w:tabs>
              <w:spacing w:line="240" w:lineRule="auto"/>
              <w:ind w:left="-43" w:right="-86"/>
              <w:rPr>
                <w:sz w:val="20"/>
                <w:highlight w:val="yellow"/>
              </w:rPr>
            </w:pPr>
          </w:p>
        </w:tc>
        <w:tc>
          <w:tcPr>
            <w:tcW w:w="1072" w:type="dxa"/>
            <w:vAlign w:val="bottom"/>
          </w:tcPr>
          <w:p w14:paraId="6E9D4E61" w14:textId="61AC6ECF" w:rsidR="00441290" w:rsidRPr="008D23F6" w:rsidRDefault="00D55CE0" w:rsidP="008C6D44">
            <w:pPr>
              <w:pStyle w:val="acctfourfigures"/>
              <w:tabs>
                <w:tab w:val="clear" w:pos="765"/>
                <w:tab w:val="decimal" w:pos="945"/>
              </w:tabs>
              <w:spacing w:line="240" w:lineRule="auto"/>
              <w:ind w:left="-43" w:right="-105"/>
              <w:rPr>
                <w:sz w:val="20"/>
              </w:rPr>
            </w:pPr>
            <w:r w:rsidRPr="00D55CE0">
              <w:rPr>
                <w:sz w:val="20"/>
              </w:rPr>
              <w:t>21,321,566</w:t>
            </w:r>
          </w:p>
        </w:tc>
        <w:tc>
          <w:tcPr>
            <w:tcW w:w="236" w:type="dxa"/>
            <w:vAlign w:val="bottom"/>
          </w:tcPr>
          <w:p w14:paraId="23D4C165" w14:textId="77777777" w:rsidR="00441290" w:rsidRPr="00532E14" w:rsidRDefault="00441290" w:rsidP="008C6D44">
            <w:pPr>
              <w:pStyle w:val="acctfourfigures"/>
              <w:tabs>
                <w:tab w:val="clear" w:pos="765"/>
                <w:tab w:val="decimal" w:pos="595"/>
              </w:tabs>
              <w:spacing w:line="240" w:lineRule="auto"/>
              <w:ind w:left="-43" w:right="-86"/>
              <w:rPr>
                <w:sz w:val="20"/>
                <w:highlight w:val="yellow"/>
              </w:rPr>
            </w:pPr>
          </w:p>
        </w:tc>
        <w:tc>
          <w:tcPr>
            <w:tcW w:w="1214" w:type="dxa"/>
            <w:vAlign w:val="bottom"/>
          </w:tcPr>
          <w:p w14:paraId="340C17BC" w14:textId="2F23D916" w:rsidR="00441290" w:rsidRPr="008D23F6" w:rsidRDefault="00D55CE0" w:rsidP="001B15FB">
            <w:pPr>
              <w:pStyle w:val="acctfourfigures"/>
              <w:tabs>
                <w:tab w:val="clear" w:pos="765"/>
                <w:tab w:val="decimal" w:pos="876"/>
              </w:tabs>
              <w:spacing w:line="240" w:lineRule="auto"/>
              <w:ind w:left="-43"/>
              <w:jc w:val="right"/>
              <w:rPr>
                <w:sz w:val="20"/>
              </w:rPr>
            </w:pPr>
            <w:r w:rsidRPr="00D55CE0">
              <w:rPr>
                <w:sz w:val="20"/>
              </w:rPr>
              <w:t>21,321,566</w:t>
            </w:r>
          </w:p>
        </w:tc>
      </w:tr>
      <w:tr w:rsidR="00441290" w:rsidRPr="00532E14" w14:paraId="2C0376EA" w14:textId="77777777" w:rsidTr="001B15FB">
        <w:trPr>
          <w:trHeight w:val="20"/>
        </w:trPr>
        <w:tc>
          <w:tcPr>
            <w:tcW w:w="3600" w:type="dxa"/>
          </w:tcPr>
          <w:p w14:paraId="7E0A1576" w14:textId="2843D85B" w:rsidR="00441290" w:rsidRPr="00532E14" w:rsidRDefault="00441290" w:rsidP="00A440CF">
            <w:pPr>
              <w:spacing w:line="240" w:lineRule="auto"/>
              <w:ind w:left="160" w:right="-90" w:hanging="180"/>
              <w:rPr>
                <w:sz w:val="20"/>
                <w:lang w:val="en-US" w:bidi="th-TH"/>
              </w:rPr>
            </w:pPr>
            <w:r>
              <w:rPr>
                <w:sz w:val="20"/>
              </w:rPr>
              <w:t>Short-term d</w:t>
            </w:r>
            <w:r w:rsidRPr="00532E14">
              <w:rPr>
                <w:sz w:val="20"/>
              </w:rPr>
              <w:t>erivative</w:t>
            </w:r>
            <w:r>
              <w:rPr>
                <w:sz w:val="20"/>
              </w:rPr>
              <w:t xml:space="preserve"> </w:t>
            </w:r>
            <w:r w:rsidRPr="00532E14">
              <w:rPr>
                <w:sz w:val="20"/>
              </w:rPr>
              <w:t>liabilities</w:t>
            </w:r>
            <w:r>
              <w:rPr>
                <w:sz w:val="20"/>
              </w:rPr>
              <w:t xml:space="preserve"> - </w:t>
            </w:r>
            <w:r w:rsidRPr="00532E14">
              <w:rPr>
                <w:sz w:val="20"/>
              </w:rPr>
              <w:t>interest rate swap</w:t>
            </w:r>
          </w:p>
        </w:tc>
        <w:tc>
          <w:tcPr>
            <w:tcW w:w="1350" w:type="dxa"/>
            <w:vAlign w:val="bottom"/>
          </w:tcPr>
          <w:p w14:paraId="63E63B3D" w14:textId="39756B9C" w:rsidR="00441290" w:rsidRPr="00530F5D" w:rsidRDefault="00530F5D" w:rsidP="00530F5D">
            <w:pPr>
              <w:pStyle w:val="acctfourfigures"/>
              <w:tabs>
                <w:tab w:val="clear" w:pos="765"/>
                <w:tab w:val="decimal" w:pos="974"/>
              </w:tabs>
              <w:spacing w:line="240" w:lineRule="auto"/>
              <w:ind w:left="-43"/>
              <w:jc w:val="right"/>
              <w:rPr>
                <w:sz w:val="20"/>
              </w:rPr>
            </w:pPr>
            <w:r w:rsidRPr="00530F5D">
              <w:rPr>
                <w:sz w:val="20"/>
              </w:rPr>
              <w:t>49,552</w:t>
            </w:r>
          </w:p>
        </w:tc>
        <w:tc>
          <w:tcPr>
            <w:tcW w:w="1800" w:type="dxa"/>
            <w:vAlign w:val="bottom"/>
          </w:tcPr>
          <w:p w14:paraId="127B783E" w14:textId="348F89D2" w:rsidR="00441290" w:rsidRDefault="00D55CE0" w:rsidP="001B15FB">
            <w:pPr>
              <w:pStyle w:val="acctfourfigures"/>
              <w:tabs>
                <w:tab w:val="clear" w:pos="765"/>
                <w:tab w:val="decimal" w:pos="1155"/>
              </w:tabs>
              <w:spacing w:line="240" w:lineRule="auto"/>
              <w:ind w:left="-43" w:right="330"/>
              <w:jc w:val="right"/>
              <w:rPr>
                <w:sz w:val="20"/>
              </w:rPr>
            </w:pPr>
            <w:r w:rsidRPr="00D55CE0">
              <w:rPr>
                <w:sz w:val="20"/>
              </w:rPr>
              <w:t>-</w:t>
            </w:r>
          </w:p>
        </w:tc>
        <w:tc>
          <w:tcPr>
            <w:tcW w:w="1800" w:type="dxa"/>
            <w:vAlign w:val="bottom"/>
          </w:tcPr>
          <w:p w14:paraId="25C09746" w14:textId="01A71FC0" w:rsidR="00441290" w:rsidRDefault="00D55CE0" w:rsidP="001B15FB">
            <w:pPr>
              <w:pStyle w:val="acctfourfigures"/>
              <w:tabs>
                <w:tab w:val="clear" w:pos="765"/>
                <w:tab w:val="decimal" w:pos="1155"/>
              </w:tabs>
              <w:spacing w:line="240" w:lineRule="auto"/>
              <w:ind w:left="-43" w:right="330"/>
              <w:jc w:val="right"/>
              <w:rPr>
                <w:sz w:val="20"/>
              </w:rPr>
            </w:pPr>
            <w:r w:rsidRPr="00D55CE0">
              <w:rPr>
                <w:sz w:val="20"/>
              </w:rPr>
              <w:t>-</w:t>
            </w:r>
          </w:p>
        </w:tc>
        <w:tc>
          <w:tcPr>
            <w:tcW w:w="1260" w:type="dxa"/>
            <w:vAlign w:val="bottom"/>
          </w:tcPr>
          <w:p w14:paraId="68782D79" w14:textId="5226ED9D" w:rsidR="00441290" w:rsidRDefault="00530F5D" w:rsidP="00A440CF">
            <w:pPr>
              <w:pStyle w:val="acctfourfigures"/>
              <w:tabs>
                <w:tab w:val="clear" w:pos="765"/>
                <w:tab w:val="decimal" w:pos="1060"/>
              </w:tabs>
              <w:spacing w:line="240" w:lineRule="auto"/>
              <w:ind w:left="-43" w:right="-105"/>
              <w:rPr>
                <w:sz w:val="20"/>
                <w:lang w:val="en-US" w:bidi="th-TH"/>
              </w:rPr>
            </w:pPr>
            <w:r w:rsidRPr="00530F5D">
              <w:rPr>
                <w:sz w:val="20"/>
              </w:rPr>
              <w:t>49,552</w:t>
            </w:r>
          </w:p>
        </w:tc>
        <w:tc>
          <w:tcPr>
            <w:tcW w:w="261" w:type="dxa"/>
            <w:vAlign w:val="bottom"/>
          </w:tcPr>
          <w:p w14:paraId="62317D0C" w14:textId="77777777" w:rsidR="00441290" w:rsidRPr="00532E14" w:rsidRDefault="00441290" w:rsidP="00A440CF">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1F9711F9" w14:textId="6E59A435" w:rsidR="00441290" w:rsidRDefault="00D55CE0" w:rsidP="00A440CF">
            <w:pPr>
              <w:pStyle w:val="acctfourfigures"/>
              <w:tabs>
                <w:tab w:val="clear" w:pos="765"/>
                <w:tab w:val="decimal" w:pos="435"/>
              </w:tabs>
              <w:spacing w:line="240" w:lineRule="auto"/>
              <w:ind w:left="-43" w:right="-86"/>
              <w:rPr>
                <w:sz w:val="20"/>
                <w:lang w:val="en-US" w:eastAsia="zh-CN" w:bidi="th-TH"/>
              </w:rPr>
            </w:pPr>
            <w:r w:rsidRPr="00D55CE0">
              <w:rPr>
                <w:sz w:val="20"/>
              </w:rPr>
              <w:t>-</w:t>
            </w:r>
          </w:p>
        </w:tc>
        <w:tc>
          <w:tcPr>
            <w:tcW w:w="270" w:type="dxa"/>
            <w:vAlign w:val="bottom"/>
          </w:tcPr>
          <w:p w14:paraId="0199446B" w14:textId="77777777" w:rsidR="00441290" w:rsidRPr="00532E14" w:rsidRDefault="00441290" w:rsidP="00A440CF">
            <w:pPr>
              <w:pStyle w:val="acctfourfigures"/>
              <w:tabs>
                <w:tab w:val="clear" w:pos="765"/>
                <w:tab w:val="decimal" w:pos="595"/>
              </w:tabs>
              <w:spacing w:line="240" w:lineRule="auto"/>
              <w:ind w:left="-43" w:right="-86"/>
              <w:rPr>
                <w:sz w:val="20"/>
                <w:highlight w:val="yellow"/>
              </w:rPr>
            </w:pPr>
          </w:p>
        </w:tc>
        <w:tc>
          <w:tcPr>
            <w:tcW w:w="990" w:type="dxa"/>
            <w:vAlign w:val="bottom"/>
          </w:tcPr>
          <w:p w14:paraId="6FE270DE" w14:textId="637B6406" w:rsidR="00441290" w:rsidRDefault="00530F5D" w:rsidP="00A440CF">
            <w:pPr>
              <w:pStyle w:val="acctfourfigures"/>
              <w:tabs>
                <w:tab w:val="clear" w:pos="765"/>
                <w:tab w:val="decimal" w:pos="795"/>
              </w:tabs>
              <w:spacing w:line="240" w:lineRule="auto"/>
              <w:ind w:left="-43" w:right="-105"/>
              <w:rPr>
                <w:sz w:val="20"/>
              </w:rPr>
            </w:pPr>
            <w:r w:rsidRPr="00530F5D">
              <w:rPr>
                <w:sz w:val="20"/>
              </w:rPr>
              <w:t>49,552</w:t>
            </w:r>
          </w:p>
        </w:tc>
        <w:tc>
          <w:tcPr>
            <w:tcW w:w="270" w:type="dxa"/>
            <w:vAlign w:val="bottom"/>
          </w:tcPr>
          <w:p w14:paraId="5D10F719" w14:textId="77777777" w:rsidR="00441290" w:rsidRPr="00532E14" w:rsidRDefault="00441290" w:rsidP="00A440CF">
            <w:pPr>
              <w:tabs>
                <w:tab w:val="decimal" w:pos="595"/>
              </w:tabs>
              <w:spacing w:line="240" w:lineRule="auto"/>
              <w:ind w:left="-43" w:right="-86"/>
              <w:rPr>
                <w:sz w:val="20"/>
                <w:highlight w:val="yellow"/>
              </w:rPr>
            </w:pPr>
          </w:p>
        </w:tc>
        <w:tc>
          <w:tcPr>
            <w:tcW w:w="1072" w:type="dxa"/>
            <w:vAlign w:val="bottom"/>
          </w:tcPr>
          <w:p w14:paraId="6EE46899" w14:textId="3CA64554" w:rsidR="00441290" w:rsidRDefault="00D55CE0" w:rsidP="00A440CF">
            <w:pPr>
              <w:pStyle w:val="acctfourfigures"/>
              <w:tabs>
                <w:tab w:val="clear" w:pos="765"/>
                <w:tab w:val="decimal" w:pos="677"/>
              </w:tabs>
              <w:spacing w:line="240" w:lineRule="auto"/>
              <w:ind w:left="-43" w:right="-105"/>
              <w:rPr>
                <w:sz w:val="20"/>
              </w:rPr>
            </w:pPr>
            <w:r w:rsidRPr="00D55CE0">
              <w:rPr>
                <w:sz w:val="20"/>
              </w:rPr>
              <w:t>-</w:t>
            </w:r>
          </w:p>
        </w:tc>
        <w:tc>
          <w:tcPr>
            <w:tcW w:w="236" w:type="dxa"/>
            <w:vAlign w:val="bottom"/>
          </w:tcPr>
          <w:p w14:paraId="4B8DB2B6" w14:textId="77777777" w:rsidR="00441290" w:rsidRPr="00532E14" w:rsidRDefault="00441290" w:rsidP="00A440CF">
            <w:pPr>
              <w:pStyle w:val="acctfourfigures"/>
              <w:tabs>
                <w:tab w:val="clear" w:pos="765"/>
                <w:tab w:val="decimal" w:pos="595"/>
              </w:tabs>
              <w:spacing w:line="240" w:lineRule="auto"/>
              <w:ind w:left="-43" w:right="-86"/>
              <w:rPr>
                <w:sz w:val="20"/>
                <w:highlight w:val="yellow"/>
              </w:rPr>
            </w:pPr>
          </w:p>
        </w:tc>
        <w:tc>
          <w:tcPr>
            <w:tcW w:w="1214" w:type="dxa"/>
            <w:vAlign w:val="bottom"/>
          </w:tcPr>
          <w:p w14:paraId="160DD725" w14:textId="56D2331D" w:rsidR="00441290" w:rsidRPr="00D55CE0" w:rsidRDefault="00530F5D" w:rsidP="001B15FB">
            <w:pPr>
              <w:pStyle w:val="acctfourfigures"/>
              <w:tabs>
                <w:tab w:val="clear" w:pos="765"/>
                <w:tab w:val="decimal" w:pos="876"/>
              </w:tabs>
              <w:spacing w:line="240" w:lineRule="auto"/>
              <w:ind w:left="-43"/>
              <w:jc w:val="right"/>
              <w:rPr>
                <w:sz w:val="20"/>
                <w:cs/>
                <w:lang w:bidi="th-TH"/>
              </w:rPr>
            </w:pPr>
            <w:r w:rsidRPr="00530F5D">
              <w:rPr>
                <w:sz w:val="20"/>
              </w:rPr>
              <w:t>49,552</w:t>
            </w:r>
          </w:p>
        </w:tc>
      </w:tr>
      <w:tr w:rsidR="00D55CE0" w:rsidRPr="00532E14" w14:paraId="183A65F6" w14:textId="77777777" w:rsidTr="001B15FB">
        <w:trPr>
          <w:trHeight w:val="20"/>
        </w:trPr>
        <w:tc>
          <w:tcPr>
            <w:tcW w:w="3600" w:type="dxa"/>
          </w:tcPr>
          <w:p w14:paraId="02D582CA" w14:textId="734D32E2" w:rsidR="00D55CE0" w:rsidRPr="00532E14" w:rsidRDefault="00D55CE0" w:rsidP="00D55CE0">
            <w:pPr>
              <w:spacing w:line="240" w:lineRule="auto"/>
              <w:ind w:left="160" w:right="-90" w:hanging="180"/>
              <w:rPr>
                <w:sz w:val="20"/>
                <w:lang w:val="en-US" w:bidi="th-TH"/>
              </w:rPr>
            </w:pPr>
            <w:r>
              <w:rPr>
                <w:sz w:val="20"/>
              </w:rPr>
              <w:t>Short-term d</w:t>
            </w:r>
            <w:r w:rsidRPr="00532E14">
              <w:rPr>
                <w:sz w:val="20"/>
              </w:rPr>
              <w:t>erivative</w:t>
            </w:r>
            <w:r>
              <w:rPr>
                <w:sz w:val="20"/>
              </w:rPr>
              <w:t xml:space="preserve"> </w:t>
            </w:r>
            <w:r w:rsidRPr="00532E14">
              <w:rPr>
                <w:sz w:val="20"/>
              </w:rPr>
              <w:t>liabilities</w:t>
            </w:r>
            <w:r>
              <w:rPr>
                <w:sz w:val="20"/>
              </w:rPr>
              <w:t xml:space="preserve"> - </w:t>
            </w:r>
            <w:r w:rsidRPr="00847FE1">
              <w:rPr>
                <w:spacing w:val="-4"/>
                <w:sz w:val="20"/>
              </w:rPr>
              <w:t>cross currency and interest rate swap</w:t>
            </w:r>
          </w:p>
        </w:tc>
        <w:tc>
          <w:tcPr>
            <w:tcW w:w="1350" w:type="dxa"/>
            <w:vAlign w:val="bottom"/>
          </w:tcPr>
          <w:p w14:paraId="54073EB2" w14:textId="15330933" w:rsidR="00D55CE0" w:rsidRPr="00D55CE0" w:rsidRDefault="00D55CE0" w:rsidP="00530F5D">
            <w:pPr>
              <w:pStyle w:val="acctfourfigures"/>
              <w:tabs>
                <w:tab w:val="clear" w:pos="765"/>
                <w:tab w:val="decimal" w:pos="974"/>
              </w:tabs>
              <w:spacing w:line="240" w:lineRule="auto"/>
              <w:ind w:left="-43"/>
              <w:jc w:val="right"/>
              <w:rPr>
                <w:sz w:val="20"/>
              </w:rPr>
            </w:pPr>
            <w:r w:rsidRPr="00D55CE0">
              <w:rPr>
                <w:sz w:val="20"/>
              </w:rPr>
              <w:t>15,918</w:t>
            </w:r>
          </w:p>
        </w:tc>
        <w:tc>
          <w:tcPr>
            <w:tcW w:w="1800" w:type="dxa"/>
            <w:vAlign w:val="bottom"/>
          </w:tcPr>
          <w:p w14:paraId="34FD1F2A" w14:textId="61F4991B" w:rsidR="00D55CE0" w:rsidRPr="00D55CE0" w:rsidRDefault="00D55CE0" w:rsidP="001B15FB">
            <w:pPr>
              <w:pStyle w:val="acctfourfigures"/>
              <w:tabs>
                <w:tab w:val="clear" w:pos="765"/>
                <w:tab w:val="decimal" w:pos="1155"/>
              </w:tabs>
              <w:spacing w:line="240" w:lineRule="auto"/>
              <w:ind w:left="-43" w:right="330"/>
              <w:jc w:val="right"/>
              <w:rPr>
                <w:sz w:val="20"/>
              </w:rPr>
            </w:pPr>
            <w:r w:rsidRPr="00D55CE0">
              <w:rPr>
                <w:sz w:val="20"/>
              </w:rPr>
              <w:t>-</w:t>
            </w:r>
          </w:p>
        </w:tc>
        <w:tc>
          <w:tcPr>
            <w:tcW w:w="1800" w:type="dxa"/>
            <w:vAlign w:val="bottom"/>
          </w:tcPr>
          <w:p w14:paraId="6DA15955" w14:textId="7FA287C2" w:rsidR="00D55CE0" w:rsidRPr="00D55CE0" w:rsidRDefault="00D55CE0" w:rsidP="001B15FB">
            <w:pPr>
              <w:pStyle w:val="acctfourfigures"/>
              <w:tabs>
                <w:tab w:val="clear" w:pos="765"/>
                <w:tab w:val="decimal" w:pos="1155"/>
              </w:tabs>
              <w:spacing w:line="240" w:lineRule="auto"/>
              <w:ind w:left="-43" w:right="330"/>
              <w:jc w:val="right"/>
              <w:rPr>
                <w:sz w:val="20"/>
                <w:cs/>
                <w:lang w:bidi="th-TH"/>
              </w:rPr>
            </w:pPr>
            <w:r w:rsidRPr="00D55CE0">
              <w:rPr>
                <w:sz w:val="20"/>
              </w:rPr>
              <w:t>-</w:t>
            </w:r>
          </w:p>
        </w:tc>
        <w:tc>
          <w:tcPr>
            <w:tcW w:w="1260" w:type="dxa"/>
            <w:vAlign w:val="bottom"/>
          </w:tcPr>
          <w:p w14:paraId="61ED123B" w14:textId="193F0D59" w:rsidR="00D55CE0" w:rsidRPr="00D55CE0" w:rsidRDefault="00D55CE0" w:rsidP="00D55CE0">
            <w:pPr>
              <w:pStyle w:val="acctfourfigures"/>
              <w:tabs>
                <w:tab w:val="clear" w:pos="765"/>
                <w:tab w:val="decimal" w:pos="1060"/>
              </w:tabs>
              <w:spacing w:line="240" w:lineRule="auto"/>
              <w:ind w:left="-43" w:right="-105"/>
              <w:rPr>
                <w:sz w:val="20"/>
              </w:rPr>
            </w:pPr>
            <w:r w:rsidRPr="00D55CE0">
              <w:rPr>
                <w:sz w:val="20"/>
              </w:rPr>
              <w:t>15,918</w:t>
            </w:r>
          </w:p>
        </w:tc>
        <w:tc>
          <w:tcPr>
            <w:tcW w:w="261" w:type="dxa"/>
            <w:vAlign w:val="bottom"/>
          </w:tcPr>
          <w:p w14:paraId="5EE1411E" w14:textId="77777777" w:rsidR="00D55CE0" w:rsidRPr="00D55CE0" w:rsidRDefault="00D55CE0" w:rsidP="00D55CE0">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028BF405" w14:textId="22EFCA27" w:rsidR="00D55CE0" w:rsidRPr="00D55CE0" w:rsidRDefault="00D55CE0" w:rsidP="00D55CE0">
            <w:pPr>
              <w:pStyle w:val="acctfourfigures"/>
              <w:tabs>
                <w:tab w:val="clear" w:pos="765"/>
                <w:tab w:val="decimal" w:pos="435"/>
              </w:tabs>
              <w:spacing w:line="240" w:lineRule="auto"/>
              <w:ind w:left="-43" w:right="-86"/>
              <w:rPr>
                <w:sz w:val="20"/>
                <w:lang w:val="en-US" w:eastAsia="zh-CN" w:bidi="th-TH"/>
              </w:rPr>
            </w:pPr>
            <w:r w:rsidRPr="00D55CE0">
              <w:rPr>
                <w:sz w:val="20"/>
              </w:rPr>
              <w:t>-</w:t>
            </w:r>
          </w:p>
        </w:tc>
        <w:tc>
          <w:tcPr>
            <w:tcW w:w="270" w:type="dxa"/>
            <w:vAlign w:val="bottom"/>
          </w:tcPr>
          <w:p w14:paraId="4E1D084E" w14:textId="77777777" w:rsidR="00D55CE0" w:rsidRPr="00D55CE0" w:rsidRDefault="00D55CE0" w:rsidP="00D55CE0">
            <w:pPr>
              <w:pStyle w:val="acctfourfigures"/>
              <w:tabs>
                <w:tab w:val="clear" w:pos="765"/>
                <w:tab w:val="decimal" w:pos="595"/>
              </w:tabs>
              <w:spacing w:line="240" w:lineRule="auto"/>
              <w:ind w:left="-43" w:right="-86"/>
              <w:rPr>
                <w:sz w:val="20"/>
                <w:highlight w:val="yellow"/>
              </w:rPr>
            </w:pPr>
          </w:p>
        </w:tc>
        <w:tc>
          <w:tcPr>
            <w:tcW w:w="990" w:type="dxa"/>
            <w:vAlign w:val="bottom"/>
          </w:tcPr>
          <w:p w14:paraId="4AD483C9" w14:textId="642B0432" w:rsidR="00D55CE0" w:rsidRPr="00D55CE0" w:rsidRDefault="00D55CE0" w:rsidP="00EE178C">
            <w:pPr>
              <w:pStyle w:val="acctfourfigures"/>
              <w:tabs>
                <w:tab w:val="clear" w:pos="765"/>
                <w:tab w:val="decimal" w:pos="795"/>
              </w:tabs>
              <w:spacing w:line="240" w:lineRule="auto"/>
              <w:ind w:left="-43" w:right="-105"/>
              <w:rPr>
                <w:sz w:val="20"/>
              </w:rPr>
            </w:pPr>
            <w:r w:rsidRPr="00D55CE0">
              <w:rPr>
                <w:sz w:val="20"/>
              </w:rPr>
              <w:t>15,918</w:t>
            </w:r>
          </w:p>
        </w:tc>
        <w:tc>
          <w:tcPr>
            <w:tcW w:w="270" w:type="dxa"/>
            <w:vAlign w:val="bottom"/>
          </w:tcPr>
          <w:p w14:paraId="55D092A1" w14:textId="77777777" w:rsidR="00D55CE0" w:rsidRPr="00D55CE0" w:rsidRDefault="00D55CE0" w:rsidP="00D55CE0">
            <w:pPr>
              <w:tabs>
                <w:tab w:val="decimal" w:pos="595"/>
              </w:tabs>
              <w:spacing w:line="240" w:lineRule="auto"/>
              <w:ind w:left="-43" w:right="-86"/>
              <w:rPr>
                <w:sz w:val="20"/>
                <w:highlight w:val="yellow"/>
              </w:rPr>
            </w:pPr>
          </w:p>
        </w:tc>
        <w:tc>
          <w:tcPr>
            <w:tcW w:w="1072" w:type="dxa"/>
            <w:vAlign w:val="bottom"/>
          </w:tcPr>
          <w:p w14:paraId="3D9617CF" w14:textId="614CDDAF" w:rsidR="00D55CE0" w:rsidRPr="00D55CE0" w:rsidRDefault="00D55CE0" w:rsidP="00EE178C">
            <w:pPr>
              <w:pStyle w:val="acctfourfigures"/>
              <w:tabs>
                <w:tab w:val="clear" w:pos="765"/>
                <w:tab w:val="decimal" w:pos="677"/>
              </w:tabs>
              <w:spacing w:line="240" w:lineRule="auto"/>
              <w:ind w:left="-43" w:right="-105"/>
              <w:rPr>
                <w:sz w:val="20"/>
              </w:rPr>
            </w:pPr>
            <w:r w:rsidRPr="00D55CE0">
              <w:rPr>
                <w:sz w:val="20"/>
              </w:rPr>
              <w:t>-</w:t>
            </w:r>
          </w:p>
        </w:tc>
        <w:tc>
          <w:tcPr>
            <w:tcW w:w="236" w:type="dxa"/>
            <w:vAlign w:val="bottom"/>
          </w:tcPr>
          <w:p w14:paraId="421C3A90" w14:textId="77777777" w:rsidR="00D55CE0" w:rsidRPr="00D55CE0" w:rsidRDefault="00D55CE0" w:rsidP="00D55CE0">
            <w:pPr>
              <w:pStyle w:val="acctfourfigures"/>
              <w:tabs>
                <w:tab w:val="clear" w:pos="765"/>
                <w:tab w:val="decimal" w:pos="595"/>
              </w:tabs>
              <w:spacing w:line="240" w:lineRule="auto"/>
              <w:ind w:left="-43" w:right="-86"/>
              <w:rPr>
                <w:sz w:val="20"/>
                <w:highlight w:val="yellow"/>
              </w:rPr>
            </w:pPr>
          </w:p>
        </w:tc>
        <w:tc>
          <w:tcPr>
            <w:tcW w:w="1214" w:type="dxa"/>
            <w:vAlign w:val="bottom"/>
          </w:tcPr>
          <w:p w14:paraId="4FFF8266" w14:textId="5CE17583" w:rsidR="00D55CE0" w:rsidRPr="00D55CE0" w:rsidRDefault="00D55CE0" w:rsidP="001B15FB">
            <w:pPr>
              <w:pStyle w:val="acctfourfigures"/>
              <w:tabs>
                <w:tab w:val="clear" w:pos="765"/>
                <w:tab w:val="decimal" w:pos="876"/>
              </w:tabs>
              <w:spacing w:line="240" w:lineRule="auto"/>
              <w:ind w:left="-43"/>
              <w:jc w:val="right"/>
              <w:rPr>
                <w:sz w:val="20"/>
              </w:rPr>
            </w:pPr>
            <w:r w:rsidRPr="00D55CE0">
              <w:rPr>
                <w:sz w:val="20"/>
              </w:rPr>
              <w:t>15,918</w:t>
            </w:r>
          </w:p>
        </w:tc>
      </w:tr>
      <w:tr w:rsidR="00640766" w:rsidRPr="00532E14" w14:paraId="64202EDF" w14:textId="77777777" w:rsidTr="001B15FB">
        <w:trPr>
          <w:trHeight w:val="20"/>
        </w:trPr>
        <w:tc>
          <w:tcPr>
            <w:tcW w:w="3600" w:type="dxa"/>
          </w:tcPr>
          <w:p w14:paraId="3E9564BC" w14:textId="356FB09A" w:rsidR="00640766" w:rsidRDefault="00640766" w:rsidP="00D55CE0">
            <w:pPr>
              <w:spacing w:line="240" w:lineRule="auto"/>
              <w:ind w:left="160" w:right="-90" w:hanging="180"/>
              <w:rPr>
                <w:sz w:val="20"/>
              </w:rPr>
            </w:pPr>
            <w:r w:rsidRPr="00847FE1">
              <w:rPr>
                <w:spacing w:val="-4"/>
                <w:sz w:val="20"/>
              </w:rPr>
              <w:t xml:space="preserve">Derivative liabilities - </w:t>
            </w:r>
            <w:r w:rsidRPr="00532E14">
              <w:rPr>
                <w:sz w:val="20"/>
              </w:rPr>
              <w:t>interest rate swap</w:t>
            </w:r>
          </w:p>
        </w:tc>
        <w:tc>
          <w:tcPr>
            <w:tcW w:w="1350" w:type="dxa"/>
            <w:vAlign w:val="bottom"/>
          </w:tcPr>
          <w:p w14:paraId="0446647B" w14:textId="37104364" w:rsidR="00640766" w:rsidRPr="00D55CE0" w:rsidRDefault="00C92FCB" w:rsidP="00530F5D">
            <w:pPr>
              <w:pStyle w:val="acctfourfigures"/>
              <w:tabs>
                <w:tab w:val="clear" w:pos="765"/>
                <w:tab w:val="decimal" w:pos="974"/>
              </w:tabs>
              <w:spacing w:line="240" w:lineRule="auto"/>
              <w:ind w:left="-43"/>
              <w:jc w:val="right"/>
              <w:rPr>
                <w:sz w:val="20"/>
              </w:rPr>
            </w:pPr>
            <w:r w:rsidRPr="00921EDA">
              <w:rPr>
                <w:sz w:val="20"/>
              </w:rPr>
              <w:t>8,1</w:t>
            </w:r>
            <w:r w:rsidR="003458B6">
              <w:rPr>
                <w:sz w:val="20"/>
              </w:rPr>
              <w:t>69</w:t>
            </w:r>
          </w:p>
        </w:tc>
        <w:tc>
          <w:tcPr>
            <w:tcW w:w="1800" w:type="dxa"/>
            <w:vAlign w:val="bottom"/>
          </w:tcPr>
          <w:p w14:paraId="1B89708B" w14:textId="3916D37D" w:rsidR="00640766" w:rsidRPr="00D55CE0" w:rsidRDefault="00C92FCB" w:rsidP="001B15FB">
            <w:pPr>
              <w:pStyle w:val="acctfourfigures"/>
              <w:tabs>
                <w:tab w:val="clear" w:pos="765"/>
                <w:tab w:val="decimal" w:pos="1155"/>
              </w:tabs>
              <w:spacing w:line="240" w:lineRule="auto"/>
              <w:ind w:left="-43" w:right="330"/>
              <w:jc w:val="right"/>
              <w:rPr>
                <w:sz w:val="20"/>
              </w:rPr>
            </w:pPr>
            <w:r>
              <w:rPr>
                <w:sz w:val="20"/>
              </w:rPr>
              <w:t>-</w:t>
            </w:r>
          </w:p>
        </w:tc>
        <w:tc>
          <w:tcPr>
            <w:tcW w:w="1800" w:type="dxa"/>
            <w:vAlign w:val="bottom"/>
          </w:tcPr>
          <w:p w14:paraId="02AF3E45" w14:textId="3BBC253F" w:rsidR="00640766" w:rsidRPr="00D55CE0" w:rsidRDefault="00C92FCB" w:rsidP="001B15FB">
            <w:pPr>
              <w:pStyle w:val="acctfourfigures"/>
              <w:tabs>
                <w:tab w:val="clear" w:pos="765"/>
                <w:tab w:val="decimal" w:pos="1155"/>
              </w:tabs>
              <w:spacing w:line="240" w:lineRule="auto"/>
              <w:ind w:left="-43" w:right="330"/>
              <w:jc w:val="right"/>
              <w:rPr>
                <w:sz w:val="20"/>
              </w:rPr>
            </w:pPr>
            <w:r>
              <w:rPr>
                <w:sz w:val="20"/>
              </w:rPr>
              <w:t>-</w:t>
            </w:r>
          </w:p>
        </w:tc>
        <w:tc>
          <w:tcPr>
            <w:tcW w:w="1260" w:type="dxa"/>
            <w:vAlign w:val="bottom"/>
          </w:tcPr>
          <w:p w14:paraId="17F49245" w14:textId="53406ED4" w:rsidR="00640766" w:rsidRPr="00D55CE0" w:rsidRDefault="00C92FCB" w:rsidP="00D55CE0">
            <w:pPr>
              <w:pStyle w:val="acctfourfigures"/>
              <w:tabs>
                <w:tab w:val="clear" w:pos="765"/>
                <w:tab w:val="decimal" w:pos="1060"/>
              </w:tabs>
              <w:spacing w:line="240" w:lineRule="auto"/>
              <w:ind w:left="-43" w:right="-105"/>
              <w:rPr>
                <w:sz w:val="20"/>
              </w:rPr>
            </w:pPr>
            <w:r w:rsidRPr="00921EDA">
              <w:rPr>
                <w:sz w:val="20"/>
              </w:rPr>
              <w:t>8,1</w:t>
            </w:r>
            <w:r w:rsidR="003458B6">
              <w:rPr>
                <w:sz w:val="20"/>
              </w:rPr>
              <w:t>69</w:t>
            </w:r>
          </w:p>
        </w:tc>
        <w:tc>
          <w:tcPr>
            <w:tcW w:w="261" w:type="dxa"/>
            <w:vAlign w:val="bottom"/>
          </w:tcPr>
          <w:p w14:paraId="1C9C1333" w14:textId="77777777" w:rsidR="00640766" w:rsidRPr="00D55CE0" w:rsidRDefault="00640766" w:rsidP="00D55CE0">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2A994380" w14:textId="565CF8AA" w:rsidR="00640766" w:rsidRPr="001B15FB" w:rsidRDefault="00C92FCB" w:rsidP="00D55CE0">
            <w:pPr>
              <w:pStyle w:val="acctfourfigures"/>
              <w:tabs>
                <w:tab w:val="clear" w:pos="765"/>
                <w:tab w:val="decimal" w:pos="435"/>
              </w:tabs>
              <w:spacing w:line="240" w:lineRule="auto"/>
              <w:ind w:left="-43" w:right="-86"/>
              <w:rPr>
                <w:rFonts w:cstheme="minorBidi"/>
                <w:sz w:val="20"/>
                <w:szCs w:val="25"/>
                <w:cs/>
                <w:lang w:bidi="th-TH"/>
              </w:rPr>
            </w:pPr>
            <w:r>
              <w:rPr>
                <w:sz w:val="20"/>
              </w:rPr>
              <w:t>-</w:t>
            </w:r>
          </w:p>
        </w:tc>
        <w:tc>
          <w:tcPr>
            <w:tcW w:w="270" w:type="dxa"/>
            <w:vAlign w:val="bottom"/>
          </w:tcPr>
          <w:p w14:paraId="54BF5346" w14:textId="77777777" w:rsidR="00640766" w:rsidRPr="00D55CE0" w:rsidRDefault="00640766" w:rsidP="00D55CE0">
            <w:pPr>
              <w:pStyle w:val="acctfourfigures"/>
              <w:tabs>
                <w:tab w:val="clear" w:pos="765"/>
                <w:tab w:val="decimal" w:pos="595"/>
              </w:tabs>
              <w:spacing w:line="240" w:lineRule="auto"/>
              <w:ind w:left="-43" w:right="-86"/>
              <w:rPr>
                <w:sz w:val="20"/>
                <w:highlight w:val="yellow"/>
              </w:rPr>
            </w:pPr>
          </w:p>
        </w:tc>
        <w:tc>
          <w:tcPr>
            <w:tcW w:w="990" w:type="dxa"/>
            <w:vAlign w:val="bottom"/>
          </w:tcPr>
          <w:p w14:paraId="4AEA9319" w14:textId="54CD93B5" w:rsidR="00640766" w:rsidRPr="00D55CE0" w:rsidRDefault="00C92FCB" w:rsidP="00EE178C">
            <w:pPr>
              <w:pStyle w:val="acctfourfigures"/>
              <w:tabs>
                <w:tab w:val="clear" w:pos="765"/>
                <w:tab w:val="decimal" w:pos="795"/>
              </w:tabs>
              <w:spacing w:line="240" w:lineRule="auto"/>
              <w:ind w:left="-43" w:right="-105"/>
              <w:rPr>
                <w:sz w:val="20"/>
              </w:rPr>
            </w:pPr>
            <w:r w:rsidRPr="00921EDA">
              <w:rPr>
                <w:sz w:val="20"/>
              </w:rPr>
              <w:t>8,1</w:t>
            </w:r>
            <w:r w:rsidR="003458B6">
              <w:rPr>
                <w:sz w:val="20"/>
              </w:rPr>
              <w:t>69</w:t>
            </w:r>
          </w:p>
        </w:tc>
        <w:tc>
          <w:tcPr>
            <w:tcW w:w="270" w:type="dxa"/>
            <w:vAlign w:val="bottom"/>
          </w:tcPr>
          <w:p w14:paraId="241A0ACA" w14:textId="77777777" w:rsidR="00640766" w:rsidRPr="00D55CE0" w:rsidRDefault="00640766" w:rsidP="00D55CE0">
            <w:pPr>
              <w:tabs>
                <w:tab w:val="decimal" w:pos="595"/>
              </w:tabs>
              <w:spacing w:line="240" w:lineRule="auto"/>
              <w:ind w:left="-43" w:right="-86"/>
              <w:rPr>
                <w:sz w:val="20"/>
                <w:highlight w:val="yellow"/>
              </w:rPr>
            </w:pPr>
          </w:p>
        </w:tc>
        <w:tc>
          <w:tcPr>
            <w:tcW w:w="1072" w:type="dxa"/>
            <w:vAlign w:val="bottom"/>
          </w:tcPr>
          <w:p w14:paraId="161C9FA8" w14:textId="44283A9A" w:rsidR="00640766" w:rsidRPr="00D55CE0" w:rsidRDefault="00C92FCB" w:rsidP="00EE178C">
            <w:pPr>
              <w:pStyle w:val="acctfourfigures"/>
              <w:tabs>
                <w:tab w:val="clear" w:pos="765"/>
                <w:tab w:val="decimal" w:pos="677"/>
              </w:tabs>
              <w:spacing w:line="240" w:lineRule="auto"/>
              <w:ind w:left="-43" w:right="-105"/>
              <w:rPr>
                <w:sz w:val="20"/>
              </w:rPr>
            </w:pPr>
            <w:r>
              <w:rPr>
                <w:sz w:val="20"/>
              </w:rPr>
              <w:t>-</w:t>
            </w:r>
          </w:p>
        </w:tc>
        <w:tc>
          <w:tcPr>
            <w:tcW w:w="236" w:type="dxa"/>
            <w:vAlign w:val="bottom"/>
          </w:tcPr>
          <w:p w14:paraId="6325B351" w14:textId="77777777" w:rsidR="00640766" w:rsidRPr="00D55CE0" w:rsidRDefault="00640766" w:rsidP="00D55CE0">
            <w:pPr>
              <w:pStyle w:val="acctfourfigures"/>
              <w:tabs>
                <w:tab w:val="clear" w:pos="765"/>
                <w:tab w:val="decimal" w:pos="595"/>
              </w:tabs>
              <w:spacing w:line="240" w:lineRule="auto"/>
              <w:ind w:left="-43" w:right="-86"/>
              <w:rPr>
                <w:sz w:val="20"/>
                <w:highlight w:val="yellow"/>
              </w:rPr>
            </w:pPr>
          </w:p>
        </w:tc>
        <w:tc>
          <w:tcPr>
            <w:tcW w:w="1214" w:type="dxa"/>
            <w:vAlign w:val="bottom"/>
          </w:tcPr>
          <w:p w14:paraId="385D089D" w14:textId="141D66A3" w:rsidR="00640766" w:rsidRPr="00D55CE0" w:rsidRDefault="00C92FCB" w:rsidP="001B15FB">
            <w:pPr>
              <w:pStyle w:val="acctfourfigures"/>
              <w:tabs>
                <w:tab w:val="clear" w:pos="765"/>
                <w:tab w:val="decimal" w:pos="876"/>
              </w:tabs>
              <w:spacing w:line="240" w:lineRule="auto"/>
              <w:ind w:left="-43"/>
              <w:jc w:val="right"/>
              <w:rPr>
                <w:sz w:val="20"/>
              </w:rPr>
            </w:pPr>
            <w:r w:rsidRPr="00921EDA">
              <w:rPr>
                <w:sz w:val="20"/>
              </w:rPr>
              <w:t>8,1</w:t>
            </w:r>
            <w:r w:rsidR="003458B6">
              <w:rPr>
                <w:sz w:val="20"/>
              </w:rPr>
              <w:t>69</w:t>
            </w:r>
          </w:p>
        </w:tc>
      </w:tr>
      <w:tr w:rsidR="00441290" w:rsidRPr="00532E14" w14:paraId="0F6FEDF5" w14:textId="77777777" w:rsidTr="001B15FB">
        <w:trPr>
          <w:trHeight w:val="20"/>
        </w:trPr>
        <w:tc>
          <w:tcPr>
            <w:tcW w:w="3600" w:type="dxa"/>
          </w:tcPr>
          <w:p w14:paraId="40111086" w14:textId="0CD99F89" w:rsidR="00441290" w:rsidRPr="00532E14" w:rsidRDefault="00441290" w:rsidP="00E85242">
            <w:pPr>
              <w:spacing w:line="240" w:lineRule="auto"/>
              <w:ind w:left="160" w:right="-90" w:hanging="180"/>
              <w:rPr>
                <w:sz w:val="20"/>
                <w:lang w:val="en-US" w:bidi="th-TH"/>
              </w:rPr>
            </w:pPr>
            <w:r w:rsidRPr="00532E14">
              <w:rPr>
                <w:sz w:val="20"/>
                <w:lang w:val="en-US" w:bidi="th-TH"/>
              </w:rPr>
              <w:t>Lo</w:t>
            </w:r>
            <w:r w:rsidRPr="00532E14">
              <w:rPr>
                <w:sz w:val="20"/>
              </w:rPr>
              <w:t xml:space="preserve">ng-term loans from financial institutions </w:t>
            </w:r>
          </w:p>
        </w:tc>
        <w:tc>
          <w:tcPr>
            <w:tcW w:w="1350" w:type="dxa"/>
            <w:vAlign w:val="bottom"/>
          </w:tcPr>
          <w:p w14:paraId="69B3AE1B" w14:textId="506614DB" w:rsidR="00441290" w:rsidRPr="00532E14" w:rsidRDefault="00D55CE0" w:rsidP="00530F5D">
            <w:pPr>
              <w:pStyle w:val="acctfourfigures"/>
              <w:tabs>
                <w:tab w:val="clear" w:pos="765"/>
                <w:tab w:val="decimal" w:pos="1155"/>
              </w:tabs>
              <w:spacing w:line="240" w:lineRule="auto"/>
              <w:ind w:left="-43" w:right="245"/>
              <w:jc w:val="right"/>
              <w:rPr>
                <w:sz w:val="20"/>
              </w:rPr>
            </w:pPr>
            <w:r w:rsidRPr="00D55CE0">
              <w:rPr>
                <w:sz w:val="20"/>
              </w:rPr>
              <w:t>-</w:t>
            </w:r>
          </w:p>
        </w:tc>
        <w:tc>
          <w:tcPr>
            <w:tcW w:w="1800" w:type="dxa"/>
            <w:vAlign w:val="bottom"/>
          </w:tcPr>
          <w:p w14:paraId="2D2B4250" w14:textId="773AEF78" w:rsidR="00441290" w:rsidRPr="00532E14" w:rsidRDefault="00D55CE0" w:rsidP="001B15FB">
            <w:pPr>
              <w:pStyle w:val="acctfourfigures"/>
              <w:tabs>
                <w:tab w:val="clear" w:pos="765"/>
                <w:tab w:val="decimal" w:pos="1970"/>
              </w:tabs>
              <w:spacing w:line="240" w:lineRule="auto"/>
              <w:ind w:left="-43" w:right="74"/>
              <w:jc w:val="right"/>
              <w:rPr>
                <w:sz w:val="20"/>
              </w:rPr>
            </w:pPr>
            <w:r w:rsidRPr="00D55CE0">
              <w:rPr>
                <w:sz w:val="20"/>
              </w:rPr>
              <w:t>99,962</w:t>
            </w:r>
          </w:p>
        </w:tc>
        <w:tc>
          <w:tcPr>
            <w:tcW w:w="1800" w:type="dxa"/>
            <w:vAlign w:val="bottom"/>
          </w:tcPr>
          <w:p w14:paraId="6F9BBE3E" w14:textId="2B01CD99" w:rsidR="00441290" w:rsidRPr="008D23F6" w:rsidRDefault="00D55CE0" w:rsidP="001B15FB">
            <w:pPr>
              <w:pStyle w:val="acctfourfigures"/>
              <w:tabs>
                <w:tab w:val="clear" w:pos="765"/>
                <w:tab w:val="decimal" w:pos="1065"/>
              </w:tabs>
              <w:spacing w:line="240" w:lineRule="auto"/>
              <w:ind w:left="-43" w:right="60"/>
              <w:jc w:val="right"/>
              <w:rPr>
                <w:sz w:val="20"/>
                <w:cs/>
                <w:lang w:bidi="th-TH"/>
              </w:rPr>
            </w:pPr>
            <w:r w:rsidRPr="00D55CE0">
              <w:rPr>
                <w:sz w:val="20"/>
              </w:rPr>
              <w:t>50,540,379</w:t>
            </w:r>
          </w:p>
        </w:tc>
        <w:tc>
          <w:tcPr>
            <w:tcW w:w="1260" w:type="dxa"/>
            <w:vAlign w:val="bottom"/>
          </w:tcPr>
          <w:p w14:paraId="44DE3FCB" w14:textId="7F393BEC" w:rsidR="00441290" w:rsidRPr="008D23F6" w:rsidRDefault="00D55CE0" w:rsidP="00E85242">
            <w:pPr>
              <w:pStyle w:val="acctfourfigures"/>
              <w:tabs>
                <w:tab w:val="clear" w:pos="765"/>
                <w:tab w:val="decimal" w:pos="1060"/>
              </w:tabs>
              <w:spacing w:line="240" w:lineRule="auto"/>
              <w:ind w:left="-43" w:right="-105"/>
              <w:rPr>
                <w:sz w:val="20"/>
              </w:rPr>
            </w:pPr>
            <w:r w:rsidRPr="00D55CE0">
              <w:rPr>
                <w:sz w:val="20"/>
              </w:rPr>
              <w:t>50,640,341</w:t>
            </w:r>
          </w:p>
        </w:tc>
        <w:tc>
          <w:tcPr>
            <w:tcW w:w="261" w:type="dxa"/>
            <w:vAlign w:val="bottom"/>
          </w:tcPr>
          <w:p w14:paraId="0C9AA57F" w14:textId="77777777" w:rsidR="00441290" w:rsidRPr="00532E14" w:rsidRDefault="00441290" w:rsidP="00E85242">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23CBBB4D" w14:textId="51BCC8AA" w:rsidR="00441290" w:rsidRPr="00532E14" w:rsidRDefault="00D55CE0" w:rsidP="00E85242">
            <w:pPr>
              <w:pStyle w:val="acctfourfigures"/>
              <w:tabs>
                <w:tab w:val="clear" w:pos="765"/>
                <w:tab w:val="decimal" w:pos="435"/>
              </w:tabs>
              <w:spacing w:line="240" w:lineRule="auto"/>
              <w:ind w:left="-43" w:right="-86"/>
              <w:rPr>
                <w:sz w:val="20"/>
                <w:lang w:val="en-US" w:eastAsia="zh-CN" w:bidi="th-TH"/>
              </w:rPr>
            </w:pPr>
            <w:r w:rsidRPr="00D55CE0">
              <w:rPr>
                <w:sz w:val="20"/>
              </w:rPr>
              <w:t>-</w:t>
            </w:r>
          </w:p>
        </w:tc>
        <w:tc>
          <w:tcPr>
            <w:tcW w:w="270" w:type="dxa"/>
            <w:vAlign w:val="bottom"/>
          </w:tcPr>
          <w:p w14:paraId="59DD3B5C" w14:textId="77777777" w:rsidR="00441290" w:rsidRPr="00532E14" w:rsidRDefault="00441290" w:rsidP="00E85242">
            <w:pPr>
              <w:pStyle w:val="acctfourfigures"/>
              <w:tabs>
                <w:tab w:val="clear" w:pos="765"/>
                <w:tab w:val="decimal" w:pos="595"/>
              </w:tabs>
              <w:spacing w:line="240" w:lineRule="auto"/>
              <w:ind w:left="-43" w:right="-86"/>
              <w:rPr>
                <w:sz w:val="20"/>
                <w:highlight w:val="yellow"/>
              </w:rPr>
            </w:pPr>
          </w:p>
        </w:tc>
        <w:tc>
          <w:tcPr>
            <w:tcW w:w="990" w:type="dxa"/>
            <w:vAlign w:val="bottom"/>
          </w:tcPr>
          <w:p w14:paraId="173B0FB7" w14:textId="526B0C61" w:rsidR="00441290" w:rsidRPr="008D23F6" w:rsidRDefault="00D55CE0" w:rsidP="008A6A78">
            <w:pPr>
              <w:pStyle w:val="acctfourfigures"/>
              <w:tabs>
                <w:tab w:val="clear" w:pos="765"/>
                <w:tab w:val="decimal" w:pos="525"/>
              </w:tabs>
              <w:spacing w:line="240" w:lineRule="auto"/>
              <w:ind w:left="-43" w:right="-105"/>
              <w:rPr>
                <w:sz w:val="20"/>
              </w:rPr>
            </w:pPr>
            <w:r w:rsidRPr="00D55CE0">
              <w:rPr>
                <w:sz w:val="20"/>
              </w:rPr>
              <w:t>-</w:t>
            </w:r>
          </w:p>
        </w:tc>
        <w:tc>
          <w:tcPr>
            <w:tcW w:w="270" w:type="dxa"/>
            <w:vAlign w:val="bottom"/>
          </w:tcPr>
          <w:p w14:paraId="4FD6AA68" w14:textId="77777777" w:rsidR="00441290" w:rsidRPr="00532E14" w:rsidRDefault="00441290" w:rsidP="00E85242">
            <w:pPr>
              <w:tabs>
                <w:tab w:val="decimal" w:pos="595"/>
              </w:tabs>
              <w:spacing w:line="240" w:lineRule="auto"/>
              <w:ind w:left="-43" w:right="-86"/>
              <w:rPr>
                <w:sz w:val="20"/>
                <w:highlight w:val="yellow"/>
              </w:rPr>
            </w:pPr>
          </w:p>
        </w:tc>
        <w:tc>
          <w:tcPr>
            <w:tcW w:w="1072" w:type="dxa"/>
            <w:vAlign w:val="bottom"/>
          </w:tcPr>
          <w:p w14:paraId="79544A32" w14:textId="6FC6D148" w:rsidR="00441290" w:rsidRPr="00532E14" w:rsidRDefault="00D55CE0" w:rsidP="00EF3E80">
            <w:pPr>
              <w:pStyle w:val="acctfourfigures"/>
              <w:tabs>
                <w:tab w:val="clear" w:pos="765"/>
                <w:tab w:val="decimal" w:pos="945"/>
              </w:tabs>
              <w:spacing w:line="240" w:lineRule="auto"/>
              <w:ind w:left="-43" w:right="-105"/>
              <w:rPr>
                <w:sz w:val="20"/>
              </w:rPr>
            </w:pPr>
            <w:r w:rsidRPr="00D55CE0">
              <w:rPr>
                <w:sz w:val="20"/>
              </w:rPr>
              <w:t>51,564,270</w:t>
            </w:r>
          </w:p>
        </w:tc>
        <w:tc>
          <w:tcPr>
            <w:tcW w:w="236" w:type="dxa"/>
            <w:vAlign w:val="bottom"/>
          </w:tcPr>
          <w:p w14:paraId="31AF4804" w14:textId="77777777" w:rsidR="00441290" w:rsidRPr="00532E14" w:rsidRDefault="00441290" w:rsidP="00E85242">
            <w:pPr>
              <w:pStyle w:val="acctfourfigures"/>
              <w:tabs>
                <w:tab w:val="clear" w:pos="765"/>
                <w:tab w:val="decimal" w:pos="595"/>
              </w:tabs>
              <w:spacing w:line="240" w:lineRule="auto"/>
              <w:ind w:left="-43" w:right="-86"/>
              <w:rPr>
                <w:sz w:val="20"/>
                <w:highlight w:val="yellow"/>
              </w:rPr>
            </w:pPr>
          </w:p>
        </w:tc>
        <w:tc>
          <w:tcPr>
            <w:tcW w:w="1214" w:type="dxa"/>
            <w:vAlign w:val="bottom"/>
          </w:tcPr>
          <w:p w14:paraId="2C6A9201" w14:textId="3957B483" w:rsidR="00441290" w:rsidRPr="00532E14" w:rsidRDefault="00D55CE0" w:rsidP="001B15FB">
            <w:pPr>
              <w:pStyle w:val="acctfourfigures"/>
              <w:tabs>
                <w:tab w:val="clear" w:pos="765"/>
                <w:tab w:val="decimal" w:pos="876"/>
              </w:tabs>
              <w:spacing w:line="240" w:lineRule="auto"/>
              <w:ind w:left="-43"/>
              <w:jc w:val="right"/>
              <w:rPr>
                <w:sz w:val="20"/>
              </w:rPr>
            </w:pPr>
            <w:r w:rsidRPr="00D55CE0">
              <w:rPr>
                <w:sz w:val="20"/>
              </w:rPr>
              <w:t>51,564,270</w:t>
            </w:r>
          </w:p>
        </w:tc>
      </w:tr>
      <w:tr w:rsidR="00441290" w:rsidRPr="00532E14" w14:paraId="6287F1FF" w14:textId="77777777" w:rsidTr="001B15FB">
        <w:trPr>
          <w:trHeight w:val="20"/>
        </w:trPr>
        <w:tc>
          <w:tcPr>
            <w:tcW w:w="3600" w:type="dxa"/>
          </w:tcPr>
          <w:p w14:paraId="6C3BF5F8" w14:textId="43D69777" w:rsidR="00441290" w:rsidRPr="00532E14" w:rsidRDefault="00441290" w:rsidP="00A440CF">
            <w:pPr>
              <w:spacing w:line="240" w:lineRule="auto"/>
              <w:ind w:left="160" w:right="-90" w:hanging="180"/>
              <w:rPr>
                <w:sz w:val="20"/>
              </w:rPr>
            </w:pPr>
            <w:r w:rsidRPr="00532E14">
              <w:rPr>
                <w:sz w:val="20"/>
              </w:rPr>
              <w:t>Long-term loans from related parties</w:t>
            </w:r>
          </w:p>
        </w:tc>
        <w:tc>
          <w:tcPr>
            <w:tcW w:w="1350" w:type="dxa"/>
            <w:vAlign w:val="bottom"/>
          </w:tcPr>
          <w:p w14:paraId="53582D8B" w14:textId="74B4DB15" w:rsidR="00441290" w:rsidRPr="008D23F6" w:rsidRDefault="00D55CE0" w:rsidP="00530F5D">
            <w:pPr>
              <w:pStyle w:val="acctfourfigures"/>
              <w:tabs>
                <w:tab w:val="clear" w:pos="765"/>
                <w:tab w:val="decimal" w:pos="1155"/>
              </w:tabs>
              <w:spacing w:line="240" w:lineRule="auto"/>
              <w:ind w:left="-43" w:right="245"/>
              <w:jc w:val="right"/>
              <w:rPr>
                <w:sz w:val="20"/>
              </w:rPr>
            </w:pPr>
            <w:r w:rsidRPr="00D55CE0">
              <w:rPr>
                <w:sz w:val="20"/>
              </w:rPr>
              <w:t>-</w:t>
            </w:r>
          </w:p>
        </w:tc>
        <w:tc>
          <w:tcPr>
            <w:tcW w:w="1800" w:type="dxa"/>
            <w:vAlign w:val="bottom"/>
          </w:tcPr>
          <w:p w14:paraId="78D81079" w14:textId="59459822" w:rsidR="00441290" w:rsidRPr="00532E14" w:rsidRDefault="00D55CE0" w:rsidP="001B15FB">
            <w:pPr>
              <w:pStyle w:val="acctfourfigures"/>
              <w:tabs>
                <w:tab w:val="clear" w:pos="765"/>
                <w:tab w:val="decimal" w:pos="1155"/>
              </w:tabs>
              <w:spacing w:line="240" w:lineRule="auto"/>
              <w:ind w:left="-43" w:right="330"/>
              <w:jc w:val="right"/>
              <w:rPr>
                <w:sz w:val="20"/>
              </w:rPr>
            </w:pPr>
            <w:r w:rsidRPr="00D55CE0">
              <w:rPr>
                <w:sz w:val="20"/>
              </w:rPr>
              <w:t>-</w:t>
            </w:r>
          </w:p>
        </w:tc>
        <w:tc>
          <w:tcPr>
            <w:tcW w:w="1800" w:type="dxa"/>
            <w:vAlign w:val="bottom"/>
          </w:tcPr>
          <w:p w14:paraId="30F1E451" w14:textId="5DEA3295" w:rsidR="00441290" w:rsidRPr="008D23F6" w:rsidRDefault="00D55CE0" w:rsidP="001B15FB">
            <w:pPr>
              <w:pStyle w:val="acctfourfigures"/>
              <w:tabs>
                <w:tab w:val="clear" w:pos="765"/>
                <w:tab w:val="decimal" w:pos="1065"/>
              </w:tabs>
              <w:spacing w:line="240" w:lineRule="auto"/>
              <w:ind w:left="-43" w:right="60"/>
              <w:jc w:val="right"/>
              <w:rPr>
                <w:sz w:val="20"/>
              </w:rPr>
            </w:pPr>
            <w:r w:rsidRPr="00D55CE0">
              <w:rPr>
                <w:sz w:val="20"/>
              </w:rPr>
              <w:t>2,549,205</w:t>
            </w:r>
          </w:p>
        </w:tc>
        <w:tc>
          <w:tcPr>
            <w:tcW w:w="1260" w:type="dxa"/>
            <w:vAlign w:val="bottom"/>
          </w:tcPr>
          <w:p w14:paraId="3063543C" w14:textId="7CA35CFC" w:rsidR="00441290" w:rsidRPr="008D23F6" w:rsidRDefault="00D55CE0" w:rsidP="00A440CF">
            <w:pPr>
              <w:pStyle w:val="acctfourfigures"/>
              <w:tabs>
                <w:tab w:val="clear" w:pos="765"/>
                <w:tab w:val="decimal" w:pos="1056"/>
              </w:tabs>
              <w:spacing w:line="240" w:lineRule="auto"/>
              <w:ind w:left="-43" w:right="-105"/>
              <w:rPr>
                <w:sz w:val="20"/>
              </w:rPr>
            </w:pPr>
            <w:r w:rsidRPr="00D55CE0">
              <w:rPr>
                <w:sz w:val="20"/>
              </w:rPr>
              <w:t>2,549,205</w:t>
            </w:r>
          </w:p>
        </w:tc>
        <w:tc>
          <w:tcPr>
            <w:tcW w:w="261" w:type="dxa"/>
            <w:vAlign w:val="bottom"/>
          </w:tcPr>
          <w:p w14:paraId="6995440E" w14:textId="77777777" w:rsidR="00441290" w:rsidRPr="00532E14" w:rsidRDefault="00441290" w:rsidP="00A440CF">
            <w:pPr>
              <w:pStyle w:val="acctfourfigures"/>
              <w:tabs>
                <w:tab w:val="clear" w:pos="765"/>
                <w:tab w:val="decimal" w:pos="595"/>
              </w:tabs>
              <w:spacing w:line="240" w:lineRule="auto"/>
              <w:ind w:left="-43" w:right="-86"/>
              <w:rPr>
                <w:sz w:val="20"/>
                <w:highlight w:val="yellow"/>
              </w:rPr>
            </w:pPr>
          </w:p>
        </w:tc>
        <w:tc>
          <w:tcPr>
            <w:tcW w:w="909" w:type="dxa"/>
            <w:gridSpan w:val="3"/>
            <w:vAlign w:val="bottom"/>
          </w:tcPr>
          <w:p w14:paraId="1E60C905" w14:textId="22332E1A" w:rsidR="00441290" w:rsidRPr="008D23F6" w:rsidRDefault="00D55CE0" w:rsidP="00A440CF">
            <w:pPr>
              <w:pStyle w:val="acctfourfigures"/>
              <w:tabs>
                <w:tab w:val="clear" w:pos="765"/>
                <w:tab w:val="decimal" w:pos="435"/>
              </w:tabs>
              <w:spacing w:line="240" w:lineRule="auto"/>
              <w:ind w:left="-43" w:right="-86"/>
              <w:rPr>
                <w:sz w:val="20"/>
                <w:lang w:val="en-US" w:eastAsia="zh-CN" w:bidi="th-TH"/>
              </w:rPr>
            </w:pPr>
            <w:r w:rsidRPr="00D55CE0">
              <w:rPr>
                <w:sz w:val="20"/>
              </w:rPr>
              <w:t>-</w:t>
            </w:r>
          </w:p>
        </w:tc>
        <w:tc>
          <w:tcPr>
            <w:tcW w:w="270" w:type="dxa"/>
            <w:vAlign w:val="bottom"/>
          </w:tcPr>
          <w:p w14:paraId="020C88EE" w14:textId="77777777" w:rsidR="00441290" w:rsidRPr="00532E14" w:rsidRDefault="00441290" w:rsidP="00A440CF">
            <w:pPr>
              <w:pStyle w:val="acctfourfigures"/>
              <w:tabs>
                <w:tab w:val="clear" w:pos="765"/>
                <w:tab w:val="decimal" w:pos="595"/>
              </w:tabs>
              <w:spacing w:line="240" w:lineRule="auto"/>
              <w:ind w:left="-43" w:right="-86"/>
              <w:rPr>
                <w:sz w:val="20"/>
                <w:highlight w:val="yellow"/>
              </w:rPr>
            </w:pPr>
          </w:p>
        </w:tc>
        <w:tc>
          <w:tcPr>
            <w:tcW w:w="990" w:type="dxa"/>
            <w:vAlign w:val="bottom"/>
          </w:tcPr>
          <w:p w14:paraId="35EDCA35" w14:textId="207C6D58" w:rsidR="00441290" w:rsidRPr="008D23F6" w:rsidRDefault="00D55CE0" w:rsidP="00A440CF">
            <w:pPr>
              <w:pStyle w:val="acctfourfigures"/>
              <w:tabs>
                <w:tab w:val="clear" w:pos="765"/>
                <w:tab w:val="decimal" w:pos="525"/>
              </w:tabs>
              <w:spacing w:line="240" w:lineRule="auto"/>
              <w:ind w:left="-43" w:right="-105"/>
              <w:rPr>
                <w:sz w:val="20"/>
              </w:rPr>
            </w:pPr>
            <w:r w:rsidRPr="00D55CE0">
              <w:rPr>
                <w:sz w:val="20"/>
              </w:rPr>
              <w:t>-</w:t>
            </w:r>
          </w:p>
        </w:tc>
        <w:tc>
          <w:tcPr>
            <w:tcW w:w="270" w:type="dxa"/>
            <w:vAlign w:val="bottom"/>
          </w:tcPr>
          <w:p w14:paraId="7E73327D" w14:textId="77777777" w:rsidR="00441290" w:rsidRPr="00532E14" w:rsidRDefault="00441290" w:rsidP="00A440CF">
            <w:pPr>
              <w:tabs>
                <w:tab w:val="decimal" w:pos="595"/>
              </w:tabs>
              <w:spacing w:line="240" w:lineRule="auto"/>
              <w:ind w:left="-43" w:right="-86"/>
              <w:rPr>
                <w:sz w:val="20"/>
                <w:highlight w:val="yellow"/>
              </w:rPr>
            </w:pPr>
          </w:p>
        </w:tc>
        <w:tc>
          <w:tcPr>
            <w:tcW w:w="1072" w:type="dxa"/>
            <w:vAlign w:val="bottom"/>
          </w:tcPr>
          <w:p w14:paraId="2464D116" w14:textId="607B90E6" w:rsidR="00441290" w:rsidRPr="008D23F6" w:rsidRDefault="00D55CE0" w:rsidP="00A440CF">
            <w:pPr>
              <w:pStyle w:val="acctfourfigures"/>
              <w:tabs>
                <w:tab w:val="clear" w:pos="765"/>
                <w:tab w:val="decimal" w:pos="945"/>
              </w:tabs>
              <w:spacing w:line="240" w:lineRule="auto"/>
              <w:ind w:left="-43" w:right="-105"/>
              <w:rPr>
                <w:sz w:val="20"/>
              </w:rPr>
            </w:pPr>
            <w:r w:rsidRPr="00D55CE0">
              <w:rPr>
                <w:sz w:val="20"/>
              </w:rPr>
              <w:t>2,527,792</w:t>
            </w:r>
          </w:p>
        </w:tc>
        <w:tc>
          <w:tcPr>
            <w:tcW w:w="236" w:type="dxa"/>
            <w:vAlign w:val="bottom"/>
          </w:tcPr>
          <w:p w14:paraId="4AB5ED38" w14:textId="77777777" w:rsidR="00441290" w:rsidRPr="00532E14" w:rsidRDefault="00441290" w:rsidP="00A440CF">
            <w:pPr>
              <w:pStyle w:val="acctfourfigures"/>
              <w:tabs>
                <w:tab w:val="clear" w:pos="765"/>
                <w:tab w:val="decimal" w:pos="595"/>
              </w:tabs>
              <w:spacing w:line="240" w:lineRule="auto"/>
              <w:ind w:left="-43" w:right="-86"/>
              <w:rPr>
                <w:sz w:val="20"/>
                <w:highlight w:val="yellow"/>
              </w:rPr>
            </w:pPr>
          </w:p>
        </w:tc>
        <w:tc>
          <w:tcPr>
            <w:tcW w:w="1214" w:type="dxa"/>
            <w:vAlign w:val="bottom"/>
          </w:tcPr>
          <w:p w14:paraId="405A47F9" w14:textId="7F72AFC7" w:rsidR="00441290" w:rsidRPr="008D23F6" w:rsidRDefault="00D55CE0" w:rsidP="001B15FB">
            <w:pPr>
              <w:pStyle w:val="acctfourfigures"/>
              <w:tabs>
                <w:tab w:val="clear" w:pos="765"/>
                <w:tab w:val="decimal" w:pos="876"/>
              </w:tabs>
              <w:spacing w:line="240" w:lineRule="auto"/>
              <w:ind w:left="-43"/>
              <w:jc w:val="right"/>
              <w:rPr>
                <w:sz w:val="20"/>
              </w:rPr>
            </w:pPr>
            <w:r w:rsidRPr="00D55CE0">
              <w:rPr>
                <w:sz w:val="20"/>
              </w:rPr>
              <w:t>2,527,792</w:t>
            </w:r>
          </w:p>
        </w:tc>
      </w:tr>
    </w:tbl>
    <w:p w14:paraId="19CBDD17" w14:textId="30F8C2E5" w:rsidR="00070BAC" w:rsidRDefault="00070BAC"/>
    <w:p w14:paraId="52598E40" w14:textId="02684966" w:rsidR="00070BAC" w:rsidRDefault="00070BAC">
      <w:pPr>
        <w:spacing w:line="240" w:lineRule="auto"/>
      </w:pPr>
      <w:r>
        <w:br w:type="page"/>
      </w:r>
    </w:p>
    <w:tbl>
      <w:tblPr>
        <w:tblW w:w="15032" w:type="dxa"/>
        <w:tblInd w:w="540" w:type="dxa"/>
        <w:tblLayout w:type="fixed"/>
        <w:tblLook w:val="04A0" w:firstRow="1" w:lastRow="0" w:firstColumn="1" w:lastColumn="0" w:noHBand="0" w:noVBand="1"/>
      </w:tblPr>
      <w:tblGrid>
        <w:gridCol w:w="3600"/>
        <w:gridCol w:w="1350"/>
        <w:gridCol w:w="1800"/>
        <w:gridCol w:w="1800"/>
        <w:gridCol w:w="1251"/>
        <w:gridCol w:w="279"/>
        <w:gridCol w:w="270"/>
        <w:gridCol w:w="630"/>
        <w:gridCol w:w="270"/>
        <w:gridCol w:w="978"/>
        <w:gridCol w:w="244"/>
        <w:gridCol w:w="1110"/>
        <w:gridCol w:w="236"/>
        <w:gridCol w:w="1203"/>
        <w:gridCol w:w="11"/>
      </w:tblGrid>
      <w:tr w:rsidR="00070BAC" w:rsidRPr="00532E14" w14:paraId="3B573803" w14:textId="77777777" w:rsidTr="008E7B47">
        <w:trPr>
          <w:trHeight w:val="20"/>
          <w:tblHeader/>
        </w:trPr>
        <w:tc>
          <w:tcPr>
            <w:tcW w:w="3600" w:type="dxa"/>
            <w:vAlign w:val="bottom"/>
          </w:tcPr>
          <w:p w14:paraId="20A2EFE6" w14:textId="77777777" w:rsidR="00070BAC" w:rsidRPr="00532E14" w:rsidRDefault="00070BAC">
            <w:pPr>
              <w:spacing w:line="240" w:lineRule="auto"/>
              <w:ind w:left="73" w:right="-90"/>
              <w:jc w:val="center"/>
              <w:rPr>
                <w:sz w:val="20"/>
              </w:rPr>
            </w:pPr>
          </w:p>
        </w:tc>
        <w:tc>
          <w:tcPr>
            <w:tcW w:w="11432" w:type="dxa"/>
            <w:gridSpan w:val="14"/>
          </w:tcPr>
          <w:p w14:paraId="25DA1B54" w14:textId="77777777" w:rsidR="00070BAC" w:rsidRPr="00532E14" w:rsidRDefault="00070BAC">
            <w:pPr>
              <w:pStyle w:val="acctmergecolhdg"/>
              <w:spacing w:line="230" w:lineRule="auto"/>
              <w:rPr>
                <w:sz w:val="20"/>
                <w:cs/>
              </w:rPr>
            </w:pPr>
            <w:r w:rsidRPr="00532E14">
              <w:rPr>
                <w:sz w:val="20"/>
              </w:rPr>
              <w:t>Separate financial statements</w:t>
            </w:r>
          </w:p>
        </w:tc>
      </w:tr>
      <w:tr w:rsidR="00070BAC" w:rsidRPr="00532E14" w14:paraId="535CD36B" w14:textId="77777777" w:rsidTr="008E7B47">
        <w:trPr>
          <w:trHeight w:val="20"/>
          <w:tblHeader/>
        </w:trPr>
        <w:tc>
          <w:tcPr>
            <w:tcW w:w="3600" w:type="dxa"/>
            <w:vAlign w:val="bottom"/>
          </w:tcPr>
          <w:p w14:paraId="1C0CA468" w14:textId="77777777" w:rsidR="00070BAC" w:rsidRPr="00532E14" w:rsidRDefault="00070BAC">
            <w:pPr>
              <w:spacing w:line="240" w:lineRule="auto"/>
              <w:ind w:left="73" w:right="-90"/>
              <w:jc w:val="center"/>
              <w:rPr>
                <w:sz w:val="20"/>
              </w:rPr>
            </w:pPr>
          </w:p>
        </w:tc>
        <w:tc>
          <w:tcPr>
            <w:tcW w:w="6480" w:type="dxa"/>
            <w:gridSpan w:val="5"/>
          </w:tcPr>
          <w:p w14:paraId="2C0BF10A" w14:textId="77777777" w:rsidR="00070BAC" w:rsidRPr="00532E14" w:rsidRDefault="00070BAC">
            <w:pPr>
              <w:pStyle w:val="acctfourfigures"/>
              <w:tabs>
                <w:tab w:val="clear" w:pos="765"/>
              </w:tabs>
              <w:spacing w:line="240" w:lineRule="auto"/>
              <w:ind w:left="-43" w:right="-86"/>
              <w:jc w:val="center"/>
              <w:rPr>
                <w:b/>
                <w:bCs/>
                <w:sz w:val="20"/>
                <w:cs/>
                <w:lang w:bidi="th-TH"/>
              </w:rPr>
            </w:pPr>
            <w:r w:rsidRPr="00532E14">
              <w:rPr>
                <w:b/>
                <w:bCs/>
                <w:sz w:val="20"/>
                <w:lang w:bidi="th-TH"/>
              </w:rPr>
              <w:t>Carrying amount</w:t>
            </w:r>
          </w:p>
        </w:tc>
        <w:tc>
          <w:tcPr>
            <w:tcW w:w="270" w:type="dxa"/>
            <w:tcBorders>
              <w:bottom w:val="single" w:sz="4" w:space="0" w:color="auto"/>
            </w:tcBorders>
          </w:tcPr>
          <w:p w14:paraId="612ADC81" w14:textId="77777777" w:rsidR="00070BAC" w:rsidRPr="00532E14" w:rsidRDefault="00070BAC">
            <w:pPr>
              <w:pStyle w:val="acctfourfigures"/>
              <w:tabs>
                <w:tab w:val="clear" w:pos="765"/>
              </w:tabs>
              <w:spacing w:line="240" w:lineRule="auto"/>
              <w:ind w:left="-43" w:right="-86"/>
              <w:jc w:val="center"/>
              <w:rPr>
                <w:b/>
                <w:bCs/>
                <w:sz w:val="20"/>
                <w:cs/>
                <w:lang w:bidi="th-TH"/>
              </w:rPr>
            </w:pPr>
          </w:p>
        </w:tc>
        <w:tc>
          <w:tcPr>
            <w:tcW w:w="4682" w:type="dxa"/>
            <w:gridSpan w:val="8"/>
            <w:tcBorders>
              <w:bottom w:val="single" w:sz="4" w:space="0" w:color="auto"/>
            </w:tcBorders>
            <w:vAlign w:val="bottom"/>
          </w:tcPr>
          <w:p w14:paraId="445A32D4" w14:textId="77777777" w:rsidR="00070BAC" w:rsidRPr="00532E14" w:rsidRDefault="00070BAC">
            <w:pPr>
              <w:pStyle w:val="acctfourfigures"/>
              <w:tabs>
                <w:tab w:val="clear" w:pos="765"/>
              </w:tabs>
              <w:spacing w:line="240" w:lineRule="auto"/>
              <w:ind w:left="-43" w:right="-86"/>
              <w:jc w:val="center"/>
              <w:rPr>
                <w:b/>
                <w:bCs/>
                <w:sz w:val="20"/>
                <w:cs/>
                <w:lang w:bidi="th-TH"/>
              </w:rPr>
            </w:pPr>
            <w:r w:rsidRPr="00532E14">
              <w:rPr>
                <w:b/>
                <w:bCs/>
                <w:sz w:val="20"/>
                <w:lang w:bidi="th-TH"/>
              </w:rPr>
              <w:t>Fair value</w:t>
            </w:r>
          </w:p>
        </w:tc>
      </w:tr>
      <w:tr w:rsidR="00F642D8" w:rsidRPr="00532E14" w14:paraId="6472A44A" w14:textId="77777777" w:rsidTr="008E7B47">
        <w:trPr>
          <w:trHeight w:val="20"/>
          <w:tblHeader/>
        </w:trPr>
        <w:tc>
          <w:tcPr>
            <w:tcW w:w="3600" w:type="dxa"/>
            <w:vAlign w:val="bottom"/>
          </w:tcPr>
          <w:p w14:paraId="2B2798FF" w14:textId="243D7846" w:rsidR="00F642D8" w:rsidRPr="00532E14" w:rsidRDefault="00F642D8">
            <w:pPr>
              <w:spacing w:line="240" w:lineRule="auto"/>
              <w:ind w:left="-19" w:right="-90"/>
              <w:rPr>
                <w:b/>
                <w:bCs/>
                <w:i/>
                <w:iCs/>
                <w:sz w:val="20"/>
              </w:rPr>
            </w:pPr>
          </w:p>
        </w:tc>
        <w:tc>
          <w:tcPr>
            <w:tcW w:w="1350" w:type="dxa"/>
            <w:tcBorders>
              <w:top w:val="single" w:sz="4" w:space="0" w:color="auto"/>
            </w:tcBorders>
            <w:vAlign w:val="bottom"/>
          </w:tcPr>
          <w:p w14:paraId="29254269" w14:textId="77777777" w:rsidR="00F642D8" w:rsidRPr="00532E14" w:rsidRDefault="00F642D8">
            <w:pPr>
              <w:pStyle w:val="acctfourfigures"/>
              <w:tabs>
                <w:tab w:val="clear" w:pos="765"/>
              </w:tabs>
              <w:spacing w:line="240" w:lineRule="auto"/>
              <w:ind w:left="-43" w:right="-86"/>
              <w:jc w:val="center"/>
              <w:rPr>
                <w:sz w:val="20"/>
                <w:lang w:bidi="th-TH"/>
              </w:rPr>
            </w:pPr>
            <w:r w:rsidRPr="00532E14">
              <w:rPr>
                <w:sz w:val="20"/>
                <w:lang w:bidi="th-TH"/>
              </w:rPr>
              <w:t>Fair value - hedging instruments</w:t>
            </w:r>
          </w:p>
        </w:tc>
        <w:tc>
          <w:tcPr>
            <w:tcW w:w="1800" w:type="dxa"/>
            <w:tcBorders>
              <w:top w:val="single" w:sz="4" w:space="0" w:color="auto"/>
            </w:tcBorders>
            <w:vAlign w:val="bottom"/>
          </w:tcPr>
          <w:p w14:paraId="15716C78" w14:textId="77777777" w:rsidR="00F642D8" w:rsidRPr="00532E14" w:rsidRDefault="00F642D8">
            <w:pPr>
              <w:pStyle w:val="acctfourfigures"/>
              <w:tabs>
                <w:tab w:val="clear" w:pos="765"/>
              </w:tabs>
              <w:spacing w:line="240" w:lineRule="auto"/>
              <w:ind w:left="-43" w:right="-86"/>
              <w:jc w:val="center"/>
              <w:rPr>
                <w:sz w:val="20"/>
                <w:lang w:bidi="th-TH"/>
              </w:rPr>
            </w:pPr>
            <w:r w:rsidRPr="00532E14">
              <w:rPr>
                <w:sz w:val="20"/>
                <w:lang w:bidi="th-TH"/>
              </w:rPr>
              <w:t>Financial instruments measured at FVTPL</w:t>
            </w:r>
          </w:p>
        </w:tc>
        <w:tc>
          <w:tcPr>
            <w:tcW w:w="1800" w:type="dxa"/>
            <w:tcBorders>
              <w:top w:val="single" w:sz="4" w:space="0" w:color="auto"/>
            </w:tcBorders>
          </w:tcPr>
          <w:p w14:paraId="2DEF958F" w14:textId="77777777" w:rsidR="00F642D8" w:rsidRPr="00532E14" w:rsidRDefault="00F642D8">
            <w:pPr>
              <w:pStyle w:val="acctfourfigures"/>
              <w:tabs>
                <w:tab w:val="clear" w:pos="765"/>
              </w:tabs>
              <w:spacing w:line="240" w:lineRule="auto"/>
              <w:ind w:left="-43" w:right="-86"/>
              <w:jc w:val="center"/>
              <w:rPr>
                <w:sz w:val="20"/>
                <w:lang w:bidi="th-TH"/>
              </w:rPr>
            </w:pPr>
            <w:r w:rsidRPr="00532E14">
              <w:rPr>
                <w:sz w:val="20"/>
                <w:lang w:bidi="th-TH"/>
              </w:rPr>
              <w:t>Financial instruments measured at a</w:t>
            </w:r>
            <w:r w:rsidRPr="00532E14">
              <w:rPr>
                <w:sz w:val="20"/>
              </w:rPr>
              <w:t>mortised cost</w:t>
            </w:r>
          </w:p>
        </w:tc>
        <w:tc>
          <w:tcPr>
            <w:tcW w:w="1251" w:type="dxa"/>
            <w:tcBorders>
              <w:top w:val="single" w:sz="4" w:space="0" w:color="auto"/>
            </w:tcBorders>
            <w:vAlign w:val="bottom"/>
          </w:tcPr>
          <w:p w14:paraId="5B496B69" w14:textId="77777777" w:rsidR="00F642D8" w:rsidRPr="00532E14" w:rsidRDefault="00F642D8">
            <w:pPr>
              <w:pStyle w:val="acctfourfigures"/>
              <w:tabs>
                <w:tab w:val="clear" w:pos="765"/>
              </w:tabs>
              <w:spacing w:line="240" w:lineRule="auto"/>
              <w:ind w:left="-43" w:right="-86"/>
              <w:jc w:val="center"/>
              <w:rPr>
                <w:sz w:val="20"/>
                <w:lang w:bidi="th-TH"/>
              </w:rPr>
            </w:pPr>
            <w:r w:rsidRPr="00532E14">
              <w:rPr>
                <w:sz w:val="20"/>
                <w:lang w:bidi="th-TH"/>
              </w:rPr>
              <w:t>Total</w:t>
            </w:r>
          </w:p>
        </w:tc>
        <w:tc>
          <w:tcPr>
            <w:tcW w:w="279" w:type="dxa"/>
          </w:tcPr>
          <w:p w14:paraId="692B6FA5" w14:textId="77777777" w:rsidR="00F642D8" w:rsidRPr="00532E14" w:rsidRDefault="00F642D8">
            <w:pPr>
              <w:pStyle w:val="acctfourfigures"/>
              <w:tabs>
                <w:tab w:val="clear" w:pos="765"/>
              </w:tabs>
              <w:spacing w:line="240" w:lineRule="auto"/>
              <w:ind w:left="-43" w:right="-86"/>
              <w:jc w:val="center"/>
              <w:rPr>
                <w:sz w:val="20"/>
                <w:cs/>
                <w:lang w:bidi="th-TH"/>
              </w:rPr>
            </w:pPr>
          </w:p>
        </w:tc>
        <w:tc>
          <w:tcPr>
            <w:tcW w:w="900" w:type="dxa"/>
            <w:gridSpan w:val="2"/>
            <w:vAlign w:val="bottom"/>
          </w:tcPr>
          <w:p w14:paraId="42670EA4" w14:textId="77777777" w:rsidR="00F642D8" w:rsidRPr="00532E14" w:rsidRDefault="00F642D8">
            <w:pPr>
              <w:pStyle w:val="acctfourfigures"/>
              <w:tabs>
                <w:tab w:val="clear" w:pos="765"/>
              </w:tabs>
              <w:spacing w:line="240" w:lineRule="auto"/>
              <w:ind w:left="-43" w:right="-86"/>
              <w:jc w:val="center"/>
              <w:rPr>
                <w:sz w:val="20"/>
              </w:rPr>
            </w:pPr>
            <w:r w:rsidRPr="00532E14">
              <w:rPr>
                <w:sz w:val="20"/>
                <w:lang w:bidi="th-TH"/>
              </w:rPr>
              <w:t>Level 1</w:t>
            </w:r>
          </w:p>
        </w:tc>
        <w:tc>
          <w:tcPr>
            <w:tcW w:w="270" w:type="dxa"/>
          </w:tcPr>
          <w:p w14:paraId="06A99388" w14:textId="77777777" w:rsidR="00F642D8" w:rsidRPr="00532E14" w:rsidRDefault="00F642D8">
            <w:pPr>
              <w:pStyle w:val="acctfourfigures"/>
              <w:tabs>
                <w:tab w:val="clear" w:pos="765"/>
              </w:tabs>
              <w:spacing w:line="240" w:lineRule="auto"/>
              <w:ind w:left="-43" w:right="-86"/>
              <w:jc w:val="center"/>
              <w:rPr>
                <w:sz w:val="20"/>
                <w:cs/>
                <w:lang w:bidi="th-TH"/>
              </w:rPr>
            </w:pPr>
          </w:p>
        </w:tc>
        <w:tc>
          <w:tcPr>
            <w:tcW w:w="978" w:type="dxa"/>
            <w:vAlign w:val="bottom"/>
          </w:tcPr>
          <w:p w14:paraId="328D75BD" w14:textId="77777777" w:rsidR="00F642D8" w:rsidRPr="00532E14" w:rsidRDefault="00F642D8">
            <w:pPr>
              <w:pStyle w:val="acctfourfigures"/>
              <w:tabs>
                <w:tab w:val="clear" w:pos="765"/>
              </w:tabs>
              <w:spacing w:line="240" w:lineRule="auto"/>
              <w:ind w:left="-43" w:right="-86"/>
              <w:jc w:val="center"/>
              <w:rPr>
                <w:sz w:val="20"/>
              </w:rPr>
            </w:pPr>
            <w:r w:rsidRPr="00532E14">
              <w:rPr>
                <w:sz w:val="20"/>
                <w:lang w:bidi="th-TH"/>
              </w:rPr>
              <w:t>Level 2</w:t>
            </w:r>
          </w:p>
        </w:tc>
        <w:tc>
          <w:tcPr>
            <w:tcW w:w="244" w:type="dxa"/>
          </w:tcPr>
          <w:p w14:paraId="77EAA960" w14:textId="77777777" w:rsidR="00F642D8" w:rsidRPr="00532E14" w:rsidRDefault="00F642D8">
            <w:pPr>
              <w:spacing w:line="240" w:lineRule="auto"/>
              <w:ind w:left="-43" w:right="-86"/>
              <w:jc w:val="center"/>
              <w:rPr>
                <w:sz w:val="20"/>
                <w:cs/>
              </w:rPr>
            </w:pPr>
          </w:p>
        </w:tc>
        <w:tc>
          <w:tcPr>
            <w:tcW w:w="1110" w:type="dxa"/>
            <w:vAlign w:val="bottom"/>
          </w:tcPr>
          <w:p w14:paraId="0070C04A" w14:textId="77777777" w:rsidR="00F642D8" w:rsidRPr="00532E14" w:rsidRDefault="00F642D8">
            <w:pPr>
              <w:spacing w:line="240" w:lineRule="auto"/>
              <w:ind w:left="-43" w:right="-86"/>
              <w:jc w:val="center"/>
              <w:rPr>
                <w:sz w:val="20"/>
              </w:rPr>
            </w:pPr>
            <w:r w:rsidRPr="00532E14">
              <w:rPr>
                <w:sz w:val="20"/>
              </w:rPr>
              <w:t>Level 3</w:t>
            </w:r>
          </w:p>
        </w:tc>
        <w:tc>
          <w:tcPr>
            <w:tcW w:w="236" w:type="dxa"/>
          </w:tcPr>
          <w:p w14:paraId="008D8677" w14:textId="77777777" w:rsidR="00F642D8" w:rsidRPr="00532E14" w:rsidRDefault="00F642D8">
            <w:pPr>
              <w:pStyle w:val="acctfourfigures"/>
              <w:tabs>
                <w:tab w:val="clear" w:pos="765"/>
              </w:tabs>
              <w:spacing w:line="240" w:lineRule="auto"/>
              <w:ind w:left="-43" w:right="-86"/>
              <w:jc w:val="center"/>
              <w:rPr>
                <w:sz w:val="20"/>
                <w:cs/>
                <w:lang w:bidi="th-TH"/>
              </w:rPr>
            </w:pPr>
          </w:p>
        </w:tc>
        <w:tc>
          <w:tcPr>
            <w:tcW w:w="1214" w:type="dxa"/>
            <w:gridSpan w:val="2"/>
            <w:vAlign w:val="bottom"/>
          </w:tcPr>
          <w:p w14:paraId="506C43D2" w14:textId="77777777" w:rsidR="00F642D8" w:rsidRPr="00532E14" w:rsidRDefault="00F642D8">
            <w:pPr>
              <w:pStyle w:val="acctfourfigures"/>
              <w:tabs>
                <w:tab w:val="clear" w:pos="765"/>
              </w:tabs>
              <w:spacing w:line="240" w:lineRule="auto"/>
              <w:ind w:left="-43" w:right="-86"/>
              <w:jc w:val="center"/>
              <w:rPr>
                <w:sz w:val="20"/>
                <w:lang w:bidi="th-TH"/>
              </w:rPr>
            </w:pPr>
            <w:r w:rsidRPr="00532E14">
              <w:rPr>
                <w:sz w:val="20"/>
                <w:lang w:bidi="th-TH"/>
              </w:rPr>
              <w:t>Total</w:t>
            </w:r>
          </w:p>
        </w:tc>
      </w:tr>
      <w:tr w:rsidR="00070BAC" w:rsidRPr="00532E14" w14:paraId="062D7AC7" w14:textId="77777777" w:rsidTr="008E7B47">
        <w:trPr>
          <w:trHeight w:val="20"/>
          <w:tblHeader/>
        </w:trPr>
        <w:tc>
          <w:tcPr>
            <w:tcW w:w="3600" w:type="dxa"/>
            <w:vAlign w:val="bottom"/>
          </w:tcPr>
          <w:p w14:paraId="50975C17" w14:textId="77777777" w:rsidR="00070BAC" w:rsidRPr="00532E14" w:rsidRDefault="00070BAC">
            <w:pPr>
              <w:spacing w:line="240" w:lineRule="auto"/>
              <w:ind w:left="-19" w:right="-90"/>
              <w:rPr>
                <w:b/>
                <w:bCs/>
                <w:i/>
                <w:iCs/>
                <w:sz w:val="20"/>
              </w:rPr>
            </w:pPr>
          </w:p>
        </w:tc>
        <w:tc>
          <w:tcPr>
            <w:tcW w:w="11432" w:type="dxa"/>
            <w:gridSpan w:val="14"/>
          </w:tcPr>
          <w:p w14:paraId="59B4BFC3" w14:textId="77777777" w:rsidR="00070BAC" w:rsidRPr="00532E14" w:rsidRDefault="00070BAC">
            <w:pPr>
              <w:pStyle w:val="acctfourfigures"/>
              <w:tabs>
                <w:tab w:val="clear" w:pos="765"/>
              </w:tabs>
              <w:spacing w:line="240" w:lineRule="auto"/>
              <w:ind w:left="-43" w:right="-86"/>
              <w:jc w:val="center"/>
              <w:rPr>
                <w:sz w:val="20"/>
                <w:lang w:bidi="th-TH"/>
              </w:rPr>
            </w:pPr>
            <w:r w:rsidRPr="00532E14">
              <w:rPr>
                <w:i/>
                <w:iCs/>
                <w:sz w:val="20"/>
                <w:lang w:bidi="th-TH"/>
              </w:rPr>
              <w:t>(in thousand Baht)</w:t>
            </w:r>
          </w:p>
        </w:tc>
      </w:tr>
      <w:tr w:rsidR="00543C4B" w:rsidRPr="00532E14" w14:paraId="4DF4448B" w14:textId="77777777" w:rsidTr="008E7B47">
        <w:trPr>
          <w:trHeight w:val="20"/>
          <w:tblHeader/>
        </w:trPr>
        <w:tc>
          <w:tcPr>
            <w:tcW w:w="3600" w:type="dxa"/>
            <w:vAlign w:val="bottom"/>
          </w:tcPr>
          <w:p w14:paraId="24E147A6" w14:textId="653BC8AE" w:rsidR="00543C4B" w:rsidRPr="00532E14" w:rsidRDefault="00543C4B">
            <w:pPr>
              <w:spacing w:line="240" w:lineRule="auto"/>
              <w:ind w:left="-19" w:right="-90"/>
              <w:rPr>
                <w:b/>
                <w:bCs/>
                <w:i/>
                <w:iCs/>
                <w:sz w:val="20"/>
              </w:rPr>
            </w:pPr>
            <w:r w:rsidRPr="00532E14">
              <w:rPr>
                <w:b/>
                <w:bCs/>
                <w:i/>
                <w:iCs/>
                <w:sz w:val="20"/>
              </w:rPr>
              <w:t>At 31 December 202</w:t>
            </w:r>
            <w:r w:rsidRPr="00532E14">
              <w:rPr>
                <w:b/>
                <w:bCs/>
                <w:i/>
                <w:iCs/>
                <w:sz w:val="20"/>
                <w:lang w:val="en-US" w:bidi="th-TH"/>
              </w:rPr>
              <w:t>4</w:t>
            </w:r>
          </w:p>
        </w:tc>
        <w:tc>
          <w:tcPr>
            <w:tcW w:w="11432" w:type="dxa"/>
            <w:gridSpan w:val="14"/>
          </w:tcPr>
          <w:p w14:paraId="718672F0" w14:textId="77777777" w:rsidR="00543C4B" w:rsidRPr="00532E14" w:rsidRDefault="00543C4B">
            <w:pPr>
              <w:pStyle w:val="acctfourfigures"/>
              <w:tabs>
                <w:tab w:val="clear" w:pos="765"/>
              </w:tabs>
              <w:spacing w:line="240" w:lineRule="auto"/>
              <w:ind w:left="-43" w:right="-86"/>
              <w:jc w:val="center"/>
              <w:rPr>
                <w:i/>
                <w:iCs/>
                <w:sz w:val="20"/>
                <w:lang w:bidi="th-TH"/>
              </w:rPr>
            </w:pPr>
          </w:p>
        </w:tc>
      </w:tr>
      <w:tr w:rsidR="00F642D8" w:rsidRPr="00532E14" w14:paraId="37800180" w14:textId="77777777" w:rsidTr="008E7B47">
        <w:trPr>
          <w:gridAfter w:val="1"/>
          <w:wAfter w:w="11" w:type="dxa"/>
          <w:trHeight w:val="20"/>
        </w:trPr>
        <w:tc>
          <w:tcPr>
            <w:tcW w:w="3600" w:type="dxa"/>
          </w:tcPr>
          <w:p w14:paraId="06BF39A7" w14:textId="77777777" w:rsidR="00F642D8" w:rsidRPr="00532E14" w:rsidRDefault="00F642D8" w:rsidP="00BA25F0">
            <w:pPr>
              <w:spacing w:line="240" w:lineRule="auto"/>
              <w:ind w:left="-14" w:right="-90" w:hanging="8"/>
              <w:rPr>
                <w:b/>
                <w:bCs/>
                <w:i/>
                <w:iCs/>
                <w:sz w:val="20"/>
              </w:rPr>
            </w:pPr>
            <w:r w:rsidRPr="00532E14">
              <w:rPr>
                <w:b/>
                <w:bCs/>
                <w:i/>
                <w:iCs/>
                <w:sz w:val="20"/>
              </w:rPr>
              <w:t>Financial assets</w:t>
            </w:r>
          </w:p>
        </w:tc>
        <w:tc>
          <w:tcPr>
            <w:tcW w:w="1350" w:type="dxa"/>
            <w:vAlign w:val="bottom"/>
          </w:tcPr>
          <w:p w14:paraId="71137968" w14:textId="77777777" w:rsidR="00F642D8" w:rsidRPr="00532E14" w:rsidRDefault="00F642D8" w:rsidP="00BA25F0">
            <w:pPr>
              <w:pStyle w:val="acctfourfigures"/>
              <w:tabs>
                <w:tab w:val="clear" w:pos="765"/>
                <w:tab w:val="decimal" w:pos="796"/>
              </w:tabs>
              <w:spacing w:line="240" w:lineRule="auto"/>
              <w:ind w:left="-43" w:right="-86"/>
              <w:rPr>
                <w:sz w:val="20"/>
              </w:rPr>
            </w:pPr>
          </w:p>
        </w:tc>
        <w:tc>
          <w:tcPr>
            <w:tcW w:w="1800" w:type="dxa"/>
            <w:vAlign w:val="bottom"/>
          </w:tcPr>
          <w:p w14:paraId="13257E66"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1800" w:type="dxa"/>
            <w:vAlign w:val="bottom"/>
          </w:tcPr>
          <w:p w14:paraId="206ECD06"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1251" w:type="dxa"/>
            <w:vAlign w:val="bottom"/>
          </w:tcPr>
          <w:p w14:paraId="55BC1AF9"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279" w:type="dxa"/>
            <w:vAlign w:val="bottom"/>
          </w:tcPr>
          <w:p w14:paraId="042524A6"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900" w:type="dxa"/>
            <w:gridSpan w:val="2"/>
            <w:vAlign w:val="bottom"/>
          </w:tcPr>
          <w:p w14:paraId="1FFB9F64"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270" w:type="dxa"/>
            <w:vAlign w:val="bottom"/>
          </w:tcPr>
          <w:p w14:paraId="131E83D1"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978" w:type="dxa"/>
            <w:vAlign w:val="bottom"/>
          </w:tcPr>
          <w:p w14:paraId="14B39D27"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244" w:type="dxa"/>
            <w:vAlign w:val="bottom"/>
          </w:tcPr>
          <w:p w14:paraId="49A0ABCC"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1110" w:type="dxa"/>
            <w:vAlign w:val="bottom"/>
          </w:tcPr>
          <w:p w14:paraId="33EB87A7"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236" w:type="dxa"/>
            <w:vAlign w:val="bottom"/>
          </w:tcPr>
          <w:p w14:paraId="6DBFE3A3" w14:textId="77777777" w:rsidR="00F642D8" w:rsidRPr="00532E14" w:rsidRDefault="00F642D8" w:rsidP="00BA25F0">
            <w:pPr>
              <w:pStyle w:val="acctfourfigures"/>
              <w:tabs>
                <w:tab w:val="clear" w:pos="765"/>
                <w:tab w:val="decimal" w:pos="595"/>
              </w:tabs>
              <w:spacing w:line="240" w:lineRule="auto"/>
              <w:ind w:left="-43" w:right="-86"/>
              <w:rPr>
                <w:sz w:val="20"/>
              </w:rPr>
            </w:pPr>
          </w:p>
        </w:tc>
        <w:tc>
          <w:tcPr>
            <w:tcW w:w="1203" w:type="dxa"/>
            <w:vAlign w:val="bottom"/>
          </w:tcPr>
          <w:p w14:paraId="758CD97A" w14:textId="77777777" w:rsidR="00F642D8" w:rsidRPr="00532E14" w:rsidRDefault="00F642D8" w:rsidP="00BA25F0">
            <w:pPr>
              <w:pStyle w:val="acctfourfigures"/>
              <w:tabs>
                <w:tab w:val="clear" w:pos="765"/>
                <w:tab w:val="decimal" w:pos="595"/>
              </w:tabs>
              <w:spacing w:line="240" w:lineRule="auto"/>
              <w:ind w:left="-43" w:right="-86"/>
              <w:rPr>
                <w:sz w:val="20"/>
              </w:rPr>
            </w:pPr>
          </w:p>
        </w:tc>
      </w:tr>
      <w:tr w:rsidR="00F642D8" w:rsidRPr="00532E14" w14:paraId="35C1EB10" w14:textId="77777777" w:rsidTr="008E7B47">
        <w:trPr>
          <w:gridAfter w:val="1"/>
          <w:wAfter w:w="11" w:type="dxa"/>
          <w:trHeight w:val="468"/>
        </w:trPr>
        <w:tc>
          <w:tcPr>
            <w:tcW w:w="3600" w:type="dxa"/>
          </w:tcPr>
          <w:p w14:paraId="0955D5DA" w14:textId="1D908D4C" w:rsidR="00F642D8" w:rsidRPr="00532E14" w:rsidRDefault="00F642D8" w:rsidP="00733FD6">
            <w:pPr>
              <w:spacing w:line="240" w:lineRule="auto"/>
              <w:ind w:left="160" w:right="-90" w:hanging="180"/>
              <w:rPr>
                <w:b/>
                <w:bCs/>
                <w:i/>
                <w:iCs/>
                <w:sz w:val="20"/>
              </w:rPr>
            </w:pPr>
            <w:r w:rsidRPr="00EA6A88">
              <w:rPr>
                <w:spacing w:val="-2"/>
                <w:sz w:val="20"/>
              </w:rPr>
              <w:t>Short-term derivative assets</w:t>
            </w:r>
            <w:r w:rsidRPr="00532E14">
              <w:rPr>
                <w:sz w:val="20"/>
              </w:rPr>
              <w:t xml:space="preserve"> - interest </w:t>
            </w:r>
            <w:r w:rsidR="009B287E">
              <w:rPr>
                <w:sz w:val="20"/>
              </w:rPr>
              <w:br/>
            </w:r>
            <w:r w:rsidRPr="00532E14">
              <w:rPr>
                <w:sz w:val="20"/>
              </w:rPr>
              <w:t>rate swap</w:t>
            </w:r>
          </w:p>
        </w:tc>
        <w:tc>
          <w:tcPr>
            <w:tcW w:w="1350" w:type="dxa"/>
            <w:vAlign w:val="bottom"/>
          </w:tcPr>
          <w:p w14:paraId="3CF9BD46" w14:textId="383155E5" w:rsidR="00F642D8" w:rsidRPr="00532E14" w:rsidRDefault="00F642D8" w:rsidP="008E7B47">
            <w:pPr>
              <w:pStyle w:val="acctfourfigures"/>
              <w:tabs>
                <w:tab w:val="clear" w:pos="765"/>
                <w:tab w:val="decimal" w:pos="974"/>
              </w:tabs>
              <w:spacing w:line="240" w:lineRule="auto"/>
              <w:ind w:left="-43"/>
              <w:jc w:val="right"/>
              <w:rPr>
                <w:sz w:val="20"/>
              </w:rPr>
            </w:pPr>
            <w:r w:rsidRPr="00532E14">
              <w:rPr>
                <w:sz w:val="20"/>
              </w:rPr>
              <w:t>7,179</w:t>
            </w:r>
          </w:p>
        </w:tc>
        <w:tc>
          <w:tcPr>
            <w:tcW w:w="1800" w:type="dxa"/>
            <w:vAlign w:val="bottom"/>
          </w:tcPr>
          <w:p w14:paraId="53DEFF4B" w14:textId="57B8FD6B" w:rsidR="00F642D8" w:rsidRPr="00532E14" w:rsidRDefault="00F642D8" w:rsidP="008E7B47">
            <w:pPr>
              <w:pStyle w:val="acctfourfigures"/>
              <w:tabs>
                <w:tab w:val="clear" w:pos="765"/>
                <w:tab w:val="decimal" w:pos="1155"/>
              </w:tabs>
              <w:spacing w:line="240" w:lineRule="auto"/>
              <w:ind w:left="-43" w:right="330"/>
              <w:jc w:val="right"/>
              <w:rPr>
                <w:sz w:val="20"/>
              </w:rPr>
            </w:pPr>
            <w:r w:rsidRPr="00532E14">
              <w:rPr>
                <w:sz w:val="20"/>
              </w:rPr>
              <w:t>-</w:t>
            </w:r>
          </w:p>
        </w:tc>
        <w:tc>
          <w:tcPr>
            <w:tcW w:w="1800" w:type="dxa"/>
            <w:vAlign w:val="bottom"/>
          </w:tcPr>
          <w:p w14:paraId="2CF4CA6C" w14:textId="6EDED9CB" w:rsidR="00F642D8" w:rsidRPr="00532E14" w:rsidRDefault="00F642D8" w:rsidP="008E7B47">
            <w:pPr>
              <w:pStyle w:val="acctfourfigures"/>
              <w:tabs>
                <w:tab w:val="clear" w:pos="765"/>
                <w:tab w:val="decimal" w:pos="1155"/>
              </w:tabs>
              <w:spacing w:line="240" w:lineRule="auto"/>
              <w:ind w:left="-43" w:right="330"/>
              <w:jc w:val="right"/>
              <w:rPr>
                <w:sz w:val="20"/>
              </w:rPr>
            </w:pPr>
            <w:r w:rsidRPr="00532E14">
              <w:rPr>
                <w:sz w:val="20"/>
              </w:rPr>
              <w:t>-</w:t>
            </w:r>
          </w:p>
        </w:tc>
        <w:tc>
          <w:tcPr>
            <w:tcW w:w="1251" w:type="dxa"/>
            <w:vAlign w:val="bottom"/>
          </w:tcPr>
          <w:p w14:paraId="46065379" w14:textId="76563E79" w:rsidR="00F642D8" w:rsidRPr="00532E14" w:rsidRDefault="00F642D8" w:rsidP="008E7B47">
            <w:pPr>
              <w:pStyle w:val="acctfourfigures"/>
              <w:tabs>
                <w:tab w:val="clear" w:pos="765"/>
                <w:tab w:val="decimal" w:pos="1056"/>
              </w:tabs>
              <w:spacing w:line="240" w:lineRule="auto"/>
              <w:ind w:left="-43"/>
              <w:jc w:val="right"/>
              <w:rPr>
                <w:sz w:val="20"/>
              </w:rPr>
            </w:pPr>
            <w:r w:rsidRPr="00532E14">
              <w:rPr>
                <w:sz w:val="20"/>
              </w:rPr>
              <w:t>7,179</w:t>
            </w:r>
          </w:p>
        </w:tc>
        <w:tc>
          <w:tcPr>
            <w:tcW w:w="279" w:type="dxa"/>
            <w:vAlign w:val="bottom"/>
          </w:tcPr>
          <w:p w14:paraId="1F745A3C" w14:textId="77777777" w:rsidR="00F642D8" w:rsidRPr="00532E14" w:rsidRDefault="00F642D8" w:rsidP="008E7B47">
            <w:pPr>
              <w:pStyle w:val="acctfourfigures"/>
              <w:tabs>
                <w:tab w:val="clear" w:pos="765"/>
                <w:tab w:val="decimal" w:pos="620"/>
              </w:tabs>
              <w:spacing w:line="240" w:lineRule="auto"/>
              <w:ind w:left="-43"/>
              <w:jc w:val="right"/>
              <w:rPr>
                <w:sz w:val="20"/>
              </w:rPr>
            </w:pPr>
          </w:p>
        </w:tc>
        <w:tc>
          <w:tcPr>
            <w:tcW w:w="900" w:type="dxa"/>
            <w:gridSpan w:val="2"/>
            <w:vAlign w:val="bottom"/>
          </w:tcPr>
          <w:p w14:paraId="4DB67B40" w14:textId="67A560B0" w:rsidR="00F642D8" w:rsidRPr="008E7B47" w:rsidRDefault="00F642D8" w:rsidP="008E7B47">
            <w:pPr>
              <w:pStyle w:val="acctfourfigures"/>
              <w:tabs>
                <w:tab w:val="clear" w:pos="765"/>
                <w:tab w:val="decimal" w:pos="435"/>
              </w:tabs>
              <w:spacing w:line="240" w:lineRule="auto"/>
              <w:ind w:left="-43" w:right="-86"/>
              <w:rPr>
                <w:sz w:val="20"/>
              </w:rPr>
            </w:pPr>
            <w:r w:rsidRPr="008E7B47">
              <w:rPr>
                <w:sz w:val="20"/>
              </w:rPr>
              <w:t>-</w:t>
            </w:r>
          </w:p>
        </w:tc>
        <w:tc>
          <w:tcPr>
            <w:tcW w:w="270" w:type="dxa"/>
            <w:vAlign w:val="bottom"/>
          </w:tcPr>
          <w:p w14:paraId="6CA31CB7" w14:textId="77777777" w:rsidR="00F642D8" w:rsidRPr="00532E14" w:rsidRDefault="00F642D8" w:rsidP="008E7B47">
            <w:pPr>
              <w:pStyle w:val="acctfourfigures"/>
              <w:tabs>
                <w:tab w:val="clear" w:pos="765"/>
                <w:tab w:val="decimal" w:pos="620"/>
              </w:tabs>
              <w:spacing w:line="240" w:lineRule="auto"/>
              <w:ind w:left="-43"/>
              <w:jc w:val="right"/>
              <w:rPr>
                <w:sz w:val="20"/>
              </w:rPr>
            </w:pPr>
          </w:p>
        </w:tc>
        <w:tc>
          <w:tcPr>
            <w:tcW w:w="978" w:type="dxa"/>
            <w:vAlign w:val="bottom"/>
          </w:tcPr>
          <w:p w14:paraId="489189D9" w14:textId="4E7B3F64" w:rsidR="00F642D8" w:rsidRPr="00532E14" w:rsidRDefault="00F642D8" w:rsidP="008E7B47">
            <w:pPr>
              <w:pStyle w:val="acctfourfigures"/>
              <w:tabs>
                <w:tab w:val="clear" w:pos="765"/>
                <w:tab w:val="decimal" w:pos="795"/>
              </w:tabs>
              <w:spacing w:line="240" w:lineRule="auto"/>
              <w:ind w:left="-43"/>
              <w:jc w:val="right"/>
              <w:rPr>
                <w:sz w:val="20"/>
              </w:rPr>
            </w:pPr>
            <w:r w:rsidRPr="00532E14">
              <w:rPr>
                <w:sz w:val="20"/>
              </w:rPr>
              <w:t>7,179</w:t>
            </w:r>
          </w:p>
        </w:tc>
        <w:tc>
          <w:tcPr>
            <w:tcW w:w="244" w:type="dxa"/>
            <w:vAlign w:val="bottom"/>
          </w:tcPr>
          <w:p w14:paraId="12621CEE" w14:textId="77777777" w:rsidR="00F642D8" w:rsidRPr="00532E14" w:rsidRDefault="00F642D8" w:rsidP="008E7B47">
            <w:pPr>
              <w:pStyle w:val="acctfourfigures"/>
              <w:tabs>
                <w:tab w:val="clear" w:pos="765"/>
                <w:tab w:val="decimal" w:pos="620"/>
              </w:tabs>
              <w:spacing w:line="240" w:lineRule="auto"/>
              <w:ind w:left="-43"/>
              <w:jc w:val="right"/>
              <w:rPr>
                <w:sz w:val="20"/>
              </w:rPr>
            </w:pPr>
          </w:p>
        </w:tc>
        <w:tc>
          <w:tcPr>
            <w:tcW w:w="1110" w:type="dxa"/>
            <w:vAlign w:val="bottom"/>
          </w:tcPr>
          <w:p w14:paraId="58FC9ACB" w14:textId="693BB80B" w:rsidR="00F642D8" w:rsidRPr="00532E14" w:rsidRDefault="00F642D8" w:rsidP="008E7B47">
            <w:pPr>
              <w:pStyle w:val="acctfourfigures"/>
              <w:tabs>
                <w:tab w:val="clear" w:pos="765"/>
                <w:tab w:val="decimal" w:pos="677"/>
              </w:tabs>
              <w:spacing w:line="240" w:lineRule="auto"/>
              <w:ind w:left="-43" w:right="-105"/>
              <w:rPr>
                <w:sz w:val="20"/>
              </w:rPr>
            </w:pPr>
            <w:r w:rsidRPr="00532E14">
              <w:rPr>
                <w:sz w:val="20"/>
              </w:rPr>
              <w:t>-</w:t>
            </w:r>
          </w:p>
        </w:tc>
        <w:tc>
          <w:tcPr>
            <w:tcW w:w="236" w:type="dxa"/>
            <w:vAlign w:val="bottom"/>
          </w:tcPr>
          <w:p w14:paraId="6DCB50C2" w14:textId="77777777" w:rsidR="00F642D8" w:rsidRPr="00532E14" w:rsidRDefault="00F642D8" w:rsidP="008E7B47">
            <w:pPr>
              <w:pStyle w:val="acctfourfigures"/>
              <w:tabs>
                <w:tab w:val="clear" w:pos="765"/>
                <w:tab w:val="decimal" w:pos="620"/>
              </w:tabs>
              <w:spacing w:line="240" w:lineRule="auto"/>
              <w:ind w:left="-43"/>
              <w:jc w:val="right"/>
              <w:rPr>
                <w:sz w:val="20"/>
              </w:rPr>
            </w:pPr>
          </w:p>
        </w:tc>
        <w:tc>
          <w:tcPr>
            <w:tcW w:w="1203" w:type="dxa"/>
            <w:vAlign w:val="bottom"/>
          </w:tcPr>
          <w:p w14:paraId="2BE61BB6" w14:textId="33105A3C" w:rsidR="00F642D8" w:rsidRPr="00532E14" w:rsidRDefault="00F642D8" w:rsidP="008E7B47">
            <w:pPr>
              <w:pStyle w:val="acctfourfigures"/>
              <w:tabs>
                <w:tab w:val="clear" w:pos="765"/>
                <w:tab w:val="decimal" w:pos="876"/>
              </w:tabs>
              <w:spacing w:line="240" w:lineRule="auto"/>
              <w:ind w:left="-43"/>
              <w:jc w:val="right"/>
              <w:rPr>
                <w:sz w:val="20"/>
              </w:rPr>
            </w:pPr>
            <w:r w:rsidRPr="00532E14">
              <w:rPr>
                <w:sz w:val="20"/>
              </w:rPr>
              <w:t>7,179</w:t>
            </w:r>
          </w:p>
        </w:tc>
      </w:tr>
      <w:tr w:rsidR="00F642D8" w:rsidRPr="00532E14" w14:paraId="0DEF59F0" w14:textId="77777777" w:rsidTr="008E7B47">
        <w:trPr>
          <w:gridAfter w:val="1"/>
          <w:wAfter w:w="11" w:type="dxa"/>
          <w:trHeight w:val="207"/>
        </w:trPr>
        <w:tc>
          <w:tcPr>
            <w:tcW w:w="3600" w:type="dxa"/>
          </w:tcPr>
          <w:p w14:paraId="48169F6E" w14:textId="44E5EA67" w:rsidR="00F642D8" w:rsidRPr="00532E14" w:rsidRDefault="00F642D8" w:rsidP="00733FD6">
            <w:pPr>
              <w:spacing w:line="240" w:lineRule="auto"/>
              <w:ind w:left="160" w:right="-90" w:hanging="180"/>
              <w:rPr>
                <w:sz w:val="20"/>
              </w:rPr>
            </w:pPr>
            <w:r w:rsidRPr="00532E14">
              <w:rPr>
                <w:sz w:val="20"/>
              </w:rPr>
              <w:t>Long-term</w:t>
            </w:r>
            <w:r w:rsidRPr="00532E14">
              <w:rPr>
                <w:sz w:val="20"/>
                <w:cs/>
                <w:lang w:bidi="th-TH"/>
              </w:rPr>
              <w:t xml:space="preserve"> </w:t>
            </w:r>
            <w:r>
              <w:rPr>
                <w:sz w:val="20"/>
                <w:lang w:val="en-US" w:bidi="th-TH"/>
              </w:rPr>
              <w:t xml:space="preserve">loans </w:t>
            </w:r>
            <w:r w:rsidRPr="00532E14">
              <w:rPr>
                <w:sz w:val="20"/>
              </w:rPr>
              <w:t>to related parties</w:t>
            </w:r>
          </w:p>
        </w:tc>
        <w:tc>
          <w:tcPr>
            <w:tcW w:w="1350" w:type="dxa"/>
            <w:vAlign w:val="bottom"/>
          </w:tcPr>
          <w:p w14:paraId="26EF1129" w14:textId="520EA0CC" w:rsidR="00F642D8" w:rsidRPr="00532E14" w:rsidRDefault="00F642D8" w:rsidP="008E7B47">
            <w:pPr>
              <w:pStyle w:val="acctfourfigures"/>
              <w:tabs>
                <w:tab w:val="clear" w:pos="765"/>
                <w:tab w:val="decimal" w:pos="1155"/>
              </w:tabs>
              <w:spacing w:line="240" w:lineRule="auto"/>
              <w:ind w:left="-43" w:right="245"/>
              <w:jc w:val="right"/>
              <w:rPr>
                <w:sz w:val="20"/>
              </w:rPr>
            </w:pPr>
            <w:r w:rsidRPr="00532E14">
              <w:rPr>
                <w:sz w:val="20"/>
              </w:rPr>
              <w:t>-</w:t>
            </w:r>
          </w:p>
        </w:tc>
        <w:tc>
          <w:tcPr>
            <w:tcW w:w="1800" w:type="dxa"/>
            <w:vAlign w:val="bottom"/>
          </w:tcPr>
          <w:p w14:paraId="3C720F56" w14:textId="163B96AB" w:rsidR="00F642D8" w:rsidRPr="00532E14" w:rsidRDefault="00F642D8" w:rsidP="008E7B47">
            <w:pPr>
              <w:pStyle w:val="acctfourfigures"/>
              <w:tabs>
                <w:tab w:val="clear" w:pos="765"/>
                <w:tab w:val="decimal" w:pos="1155"/>
              </w:tabs>
              <w:spacing w:line="240" w:lineRule="auto"/>
              <w:ind w:left="-43" w:right="330"/>
              <w:jc w:val="right"/>
              <w:rPr>
                <w:sz w:val="20"/>
              </w:rPr>
            </w:pPr>
            <w:r w:rsidRPr="00532E14">
              <w:rPr>
                <w:sz w:val="20"/>
              </w:rPr>
              <w:t>-</w:t>
            </w:r>
          </w:p>
        </w:tc>
        <w:tc>
          <w:tcPr>
            <w:tcW w:w="1800" w:type="dxa"/>
            <w:vAlign w:val="bottom"/>
          </w:tcPr>
          <w:p w14:paraId="7EC32DFB" w14:textId="070FC876" w:rsidR="00F642D8" w:rsidRPr="00532E14" w:rsidRDefault="00F642D8" w:rsidP="008E7B47">
            <w:pPr>
              <w:pStyle w:val="acctfourfigures"/>
              <w:tabs>
                <w:tab w:val="clear" w:pos="765"/>
                <w:tab w:val="decimal" w:pos="974"/>
                <w:tab w:val="decimal" w:pos="1331"/>
              </w:tabs>
              <w:spacing w:line="240" w:lineRule="auto"/>
              <w:ind w:left="-43"/>
              <w:jc w:val="right"/>
              <w:rPr>
                <w:sz w:val="20"/>
              </w:rPr>
            </w:pPr>
            <w:r w:rsidRPr="00532E14">
              <w:rPr>
                <w:sz w:val="20"/>
              </w:rPr>
              <w:t>54,268,424</w:t>
            </w:r>
          </w:p>
        </w:tc>
        <w:tc>
          <w:tcPr>
            <w:tcW w:w="1251" w:type="dxa"/>
            <w:vAlign w:val="bottom"/>
          </w:tcPr>
          <w:p w14:paraId="20C7EAED" w14:textId="0389FC09" w:rsidR="00F642D8" w:rsidRPr="00532E14" w:rsidRDefault="00F642D8" w:rsidP="008E7B47">
            <w:pPr>
              <w:pStyle w:val="acctfourfigures"/>
              <w:tabs>
                <w:tab w:val="clear" w:pos="765"/>
                <w:tab w:val="decimal" w:pos="974"/>
                <w:tab w:val="decimal" w:pos="1056"/>
              </w:tabs>
              <w:spacing w:line="240" w:lineRule="auto"/>
              <w:ind w:left="-43"/>
              <w:jc w:val="right"/>
              <w:rPr>
                <w:sz w:val="20"/>
              </w:rPr>
            </w:pPr>
            <w:r w:rsidRPr="00532E14">
              <w:rPr>
                <w:sz w:val="20"/>
              </w:rPr>
              <w:t>54,268,424</w:t>
            </w:r>
          </w:p>
        </w:tc>
        <w:tc>
          <w:tcPr>
            <w:tcW w:w="279" w:type="dxa"/>
            <w:vAlign w:val="bottom"/>
          </w:tcPr>
          <w:p w14:paraId="0E898E14" w14:textId="77777777" w:rsidR="00F642D8" w:rsidRPr="00532E14" w:rsidRDefault="00F642D8" w:rsidP="008E7B47">
            <w:pPr>
              <w:pStyle w:val="acctfourfigures"/>
              <w:tabs>
                <w:tab w:val="clear" w:pos="765"/>
                <w:tab w:val="decimal" w:pos="620"/>
                <w:tab w:val="decimal" w:pos="974"/>
              </w:tabs>
              <w:spacing w:line="240" w:lineRule="auto"/>
              <w:ind w:left="-43"/>
              <w:jc w:val="right"/>
              <w:rPr>
                <w:sz w:val="20"/>
              </w:rPr>
            </w:pPr>
          </w:p>
        </w:tc>
        <w:tc>
          <w:tcPr>
            <w:tcW w:w="900" w:type="dxa"/>
            <w:gridSpan w:val="2"/>
            <w:vAlign w:val="bottom"/>
          </w:tcPr>
          <w:p w14:paraId="4E1C484B" w14:textId="018CE3BA" w:rsidR="00F642D8" w:rsidRPr="008E7B47" w:rsidRDefault="00F642D8" w:rsidP="008E7B47">
            <w:pPr>
              <w:pStyle w:val="acctfourfigures"/>
              <w:tabs>
                <w:tab w:val="clear" w:pos="765"/>
                <w:tab w:val="decimal" w:pos="435"/>
              </w:tabs>
              <w:spacing w:line="240" w:lineRule="auto"/>
              <w:ind w:left="-43" w:right="-86"/>
              <w:rPr>
                <w:sz w:val="20"/>
              </w:rPr>
            </w:pPr>
            <w:r w:rsidRPr="008E7B47">
              <w:rPr>
                <w:sz w:val="20"/>
              </w:rPr>
              <w:t>-</w:t>
            </w:r>
          </w:p>
        </w:tc>
        <w:tc>
          <w:tcPr>
            <w:tcW w:w="270" w:type="dxa"/>
            <w:vAlign w:val="bottom"/>
          </w:tcPr>
          <w:p w14:paraId="2E0E3379" w14:textId="77777777" w:rsidR="00F642D8" w:rsidRPr="00532E14" w:rsidRDefault="00F642D8" w:rsidP="008E7B47">
            <w:pPr>
              <w:pStyle w:val="acctfourfigures"/>
              <w:tabs>
                <w:tab w:val="clear" w:pos="765"/>
                <w:tab w:val="decimal" w:pos="620"/>
                <w:tab w:val="decimal" w:pos="974"/>
              </w:tabs>
              <w:spacing w:line="240" w:lineRule="auto"/>
              <w:ind w:left="-43"/>
              <w:jc w:val="right"/>
              <w:rPr>
                <w:sz w:val="20"/>
              </w:rPr>
            </w:pPr>
          </w:p>
        </w:tc>
        <w:tc>
          <w:tcPr>
            <w:tcW w:w="978" w:type="dxa"/>
            <w:vAlign w:val="bottom"/>
          </w:tcPr>
          <w:p w14:paraId="71D974B5" w14:textId="15090867" w:rsidR="00F642D8" w:rsidRPr="00532E14" w:rsidRDefault="00F642D8" w:rsidP="008E7B47">
            <w:pPr>
              <w:pStyle w:val="acctfourfigures"/>
              <w:tabs>
                <w:tab w:val="clear" w:pos="765"/>
                <w:tab w:val="decimal" w:pos="525"/>
              </w:tabs>
              <w:spacing w:line="240" w:lineRule="auto"/>
              <w:ind w:left="-43" w:right="-105"/>
              <w:rPr>
                <w:sz w:val="20"/>
              </w:rPr>
            </w:pPr>
            <w:r w:rsidRPr="00532E14">
              <w:rPr>
                <w:sz w:val="20"/>
              </w:rPr>
              <w:t>-</w:t>
            </w:r>
          </w:p>
        </w:tc>
        <w:tc>
          <w:tcPr>
            <w:tcW w:w="244" w:type="dxa"/>
            <w:vAlign w:val="bottom"/>
          </w:tcPr>
          <w:p w14:paraId="3E5F3618" w14:textId="77777777" w:rsidR="00F642D8" w:rsidRPr="00532E14" w:rsidRDefault="00F642D8" w:rsidP="008E7B47">
            <w:pPr>
              <w:pStyle w:val="acctfourfigures"/>
              <w:tabs>
                <w:tab w:val="clear" w:pos="765"/>
                <w:tab w:val="decimal" w:pos="620"/>
                <w:tab w:val="decimal" w:pos="974"/>
              </w:tabs>
              <w:spacing w:line="240" w:lineRule="auto"/>
              <w:ind w:left="-43"/>
              <w:jc w:val="right"/>
              <w:rPr>
                <w:sz w:val="20"/>
              </w:rPr>
            </w:pPr>
          </w:p>
        </w:tc>
        <w:tc>
          <w:tcPr>
            <w:tcW w:w="1110" w:type="dxa"/>
            <w:vAlign w:val="bottom"/>
          </w:tcPr>
          <w:p w14:paraId="65AB17C0" w14:textId="733825DE" w:rsidR="00F642D8" w:rsidRPr="00532E14" w:rsidRDefault="00F642D8" w:rsidP="008E7B47">
            <w:pPr>
              <w:pStyle w:val="acctfourfigures"/>
              <w:tabs>
                <w:tab w:val="clear" w:pos="765"/>
                <w:tab w:val="decimal" w:pos="945"/>
                <w:tab w:val="decimal" w:pos="974"/>
              </w:tabs>
              <w:spacing w:line="240" w:lineRule="auto"/>
              <w:ind w:left="-43"/>
              <w:jc w:val="right"/>
              <w:rPr>
                <w:sz w:val="20"/>
              </w:rPr>
            </w:pPr>
            <w:r w:rsidRPr="00532E14">
              <w:rPr>
                <w:sz w:val="20"/>
              </w:rPr>
              <w:t>56,257,42</w:t>
            </w:r>
            <w:r w:rsidR="00842CA2">
              <w:rPr>
                <w:sz w:val="20"/>
              </w:rPr>
              <w:t>4</w:t>
            </w:r>
          </w:p>
        </w:tc>
        <w:tc>
          <w:tcPr>
            <w:tcW w:w="236" w:type="dxa"/>
            <w:vAlign w:val="bottom"/>
          </w:tcPr>
          <w:p w14:paraId="6FBB0334" w14:textId="77777777" w:rsidR="00F642D8" w:rsidRPr="00532E14" w:rsidRDefault="00F642D8" w:rsidP="008E7B47">
            <w:pPr>
              <w:pStyle w:val="acctfourfigures"/>
              <w:tabs>
                <w:tab w:val="clear" w:pos="765"/>
                <w:tab w:val="decimal" w:pos="620"/>
                <w:tab w:val="decimal" w:pos="974"/>
              </w:tabs>
              <w:spacing w:line="240" w:lineRule="auto"/>
              <w:ind w:left="-43"/>
              <w:jc w:val="right"/>
              <w:rPr>
                <w:sz w:val="20"/>
              </w:rPr>
            </w:pPr>
          </w:p>
        </w:tc>
        <w:tc>
          <w:tcPr>
            <w:tcW w:w="1203" w:type="dxa"/>
            <w:vAlign w:val="bottom"/>
          </w:tcPr>
          <w:p w14:paraId="7476D5A7" w14:textId="5C6675F1" w:rsidR="00F642D8" w:rsidRPr="00532E14" w:rsidRDefault="00F642D8" w:rsidP="008E7B47">
            <w:pPr>
              <w:pStyle w:val="acctfourfigures"/>
              <w:tabs>
                <w:tab w:val="clear" w:pos="765"/>
                <w:tab w:val="decimal" w:pos="876"/>
                <w:tab w:val="decimal" w:pos="974"/>
              </w:tabs>
              <w:spacing w:line="240" w:lineRule="auto"/>
              <w:ind w:left="-43"/>
              <w:jc w:val="right"/>
              <w:rPr>
                <w:sz w:val="20"/>
              </w:rPr>
            </w:pPr>
            <w:r w:rsidRPr="00532E14">
              <w:rPr>
                <w:sz w:val="20"/>
              </w:rPr>
              <w:t>56,257,42</w:t>
            </w:r>
            <w:r w:rsidR="00842CA2">
              <w:rPr>
                <w:sz w:val="20"/>
              </w:rPr>
              <w:t>4</w:t>
            </w:r>
          </w:p>
        </w:tc>
      </w:tr>
      <w:tr w:rsidR="00F642D8" w:rsidRPr="00532E14" w14:paraId="6A3502D9" w14:textId="77777777" w:rsidTr="008E7B47">
        <w:trPr>
          <w:gridAfter w:val="1"/>
          <w:wAfter w:w="11" w:type="dxa"/>
          <w:trHeight w:val="20"/>
        </w:trPr>
        <w:tc>
          <w:tcPr>
            <w:tcW w:w="3600" w:type="dxa"/>
          </w:tcPr>
          <w:p w14:paraId="6B638566" w14:textId="77777777" w:rsidR="00F642D8" w:rsidRPr="00FF1B10" w:rsidRDefault="00F642D8" w:rsidP="004F6D96">
            <w:pPr>
              <w:spacing w:line="240" w:lineRule="auto"/>
              <w:ind w:left="160" w:right="-90" w:hanging="180"/>
              <w:rPr>
                <w:spacing w:val="-4"/>
                <w:sz w:val="20"/>
              </w:rPr>
            </w:pPr>
            <w:r w:rsidRPr="00FF1B10">
              <w:rPr>
                <w:spacing w:val="-4"/>
                <w:sz w:val="20"/>
              </w:rPr>
              <w:t>Derivative assets - interest rate swap</w:t>
            </w:r>
          </w:p>
        </w:tc>
        <w:tc>
          <w:tcPr>
            <w:tcW w:w="1350" w:type="dxa"/>
            <w:vAlign w:val="bottom"/>
          </w:tcPr>
          <w:p w14:paraId="640189EC" w14:textId="208BF377" w:rsidR="00F642D8" w:rsidRPr="00532E14" w:rsidRDefault="00F642D8" w:rsidP="008E7B47">
            <w:pPr>
              <w:pStyle w:val="acctfourfigures"/>
              <w:tabs>
                <w:tab w:val="clear" w:pos="765"/>
                <w:tab w:val="decimal" w:pos="974"/>
              </w:tabs>
              <w:spacing w:line="240" w:lineRule="auto"/>
              <w:ind w:left="-43"/>
              <w:jc w:val="right"/>
              <w:rPr>
                <w:sz w:val="20"/>
              </w:rPr>
            </w:pPr>
            <w:r w:rsidRPr="00532E14">
              <w:rPr>
                <w:sz w:val="20"/>
              </w:rPr>
              <w:t>38,855</w:t>
            </w:r>
          </w:p>
        </w:tc>
        <w:tc>
          <w:tcPr>
            <w:tcW w:w="1800" w:type="dxa"/>
            <w:vAlign w:val="bottom"/>
          </w:tcPr>
          <w:p w14:paraId="2A1503EB" w14:textId="3407D28E" w:rsidR="00F642D8" w:rsidRPr="00532E14" w:rsidRDefault="00F642D8" w:rsidP="008E7B47">
            <w:pPr>
              <w:pStyle w:val="acctfourfigures"/>
              <w:tabs>
                <w:tab w:val="clear" w:pos="765"/>
                <w:tab w:val="decimal" w:pos="1155"/>
              </w:tabs>
              <w:spacing w:line="240" w:lineRule="auto"/>
              <w:ind w:left="-43" w:right="330"/>
              <w:jc w:val="right"/>
              <w:rPr>
                <w:sz w:val="20"/>
              </w:rPr>
            </w:pPr>
            <w:r w:rsidRPr="00532E14">
              <w:rPr>
                <w:sz w:val="20"/>
              </w:rPr>
              <w:t>-</w:t>
            </w:r>
          </w:p>
        </w:tc>
        <w:tc>
          <w:tcPr>
            <w:tcW w:w="1800" w:type="dxa"/>
            <w:vAlign w:val="bottom"/>
          </w:tcPr>
          <w:p w14:paraId="03441867" w14:textId="2B255F83" w:rsidR="00F642D8" w:rsidRPr="00532E14" w:rsidRDefault="00F642D8" w:rsidP="008E7B47">
            <w:pPr>
              <w:pStyle w:val="acctfourfigures"/>
              <w:tabs>
                <w:tab w:val="clear" w:pos="765"/>
                <w:tab w:val="decimal" w:pos="1155"/>
              </w:tabs>
              <w:spacing w:line="240" w:lineRule="auto"/>
              <w:ind w:left="-43" w:right="330"/>
              <w:jc w:val="right"/>
              <w:rPr>
                <w:sz w:val="20"/>
              </w:rPr>
            </w:pPr>
            <w:r w:rsidRPr="00532E14">
              <w:rPr>
                <w:sz w:val="20"/>
              </w:rPr>
              <w:t>-</w:t>
            </w:r>
          </w:p>
        </w:tc>
        <w:tc>
          <w:tcPr>
            <w:tcW w:w="1251" w:type="dxa"/>
            <w:vAlign w:val="bottom"/>
          </w:tcPr>
          <w:p w14:paraId="6668EC93" w14:textId="53CDFAD5" w:rsidR="00F642D8" w:rsidRPr="00532E14" w:rsidRDefault="00F642D8" w:rsidP="008E7B47">
            <w:pPr>
              <w:pStyle w:val="acctfourfigures"/>
              <w:tabs>
                <w:tab w:val="clear" w:pos="765"/>
                <w:tab w:val="decimal" w:pos="1056"/>
              </w:tabs>
              <w:spacing w:line="240" w:lineRule="auto"/>
              <w:ind w:left="-43"/>
              <w:jc w:val="right"/>
              <w:rPr>
                <w:sz w:val="20"/>
              </w:rPr>
            </w:pPr>
            <w:r w:rsidRPr="00532E14">
              <w:rPr>
                <w:sz w:val="20"/>
              </w:rPr>
              <w:t>38,855</w:t>
            </w:r>
          </w:p>
        </w:tc>
        <w:tc>
          <w:tcPr>
            <w:tcW w:w="279" w:type="dxa"/>
            <w:vAlign w:val="bottom"/>
          </w:tcPr>
          <w:p w14:paraId="1A8830E0" w14:textId="77777777" w:rsidR="00F642D8" w:rsidRPr="00532E14" w:rsidRDefault="00F642D8" w:rsidP="008E7B47">
            <w:pPr>
              <w:pStyle w:val="acctfourfigures"/>
              <w:tabs>
                <w:tab w:val="clear" w:pos="765"/>
                <w:tab w:val="decimal" w:pos="620"/>
              </w:tabs>
              <w:spacing w:line="240" w:lineRule="auto"/>
              <w:ind w:left="-43"/>
              <w:jc w:val="right"/>
              <w:rPr>
                <w:sz w:val="20"/>
              </w:rPr>
            </w:pPr>
          </w:p>
        </w:tc>
        <w:tc>
          <w:tcPr>
            <w:tcW w:w="900" w:type="dxa"/>
            <w:gridSpan w:val="2"/>
            <w:vAlign w:val="bottom"/>
          </w:tcPr>
          <w:p w14:paraId="75C7D238" w14:textId="34662113" w:rsidR="00F642D8" w:rsidRPr="008E7B47" w:rsidRDefault="00F642D8" w:rsidP="008E7B47">
            <w:pPr>
              <w:pStyle w:val="acctfourfigures"/>
              <w:tabs>
                <w:tab w:val="clear" w:pos="765"/>
                <w:tab w:val="decimal" w:pos="435"/>
              </w:tabs>
              <w:spacing w:line="240" w:lineRule="auto"/>
              <w:ind w:left="-43" w:right="-86"/>
              <w:rPr>
                <w:sz w:val="20"/>
              </w:rPr>
            </w:pPr>
            <w:r w:rsidRPr="008E7B47">
              <w:rPr>
                <w:sz w:val="20"/>
              </w:rPr>
              <w:t>-</w:t>
            </w:r>
          </w:p>
        </w:tc>
        <w:tc>
          <w:tcPr>
            <w:tcW w:w="270" w:type="dxa"/>
            <w:vAlign w:val="bottom"/>
          </w:tcPr>
          <w:p w14:paraId="0DD8AE2D" w14:textId="77777777" w:rsidR="00F642D8" w:rsidRPr="00532E14" w:rsidRDefault="00F642D8" w:rsidP="008E7B47">
            <w:pPr>
              <w:pStyle w:val="acctfourfigures"/>
              <w:tabs>
                <w:tab w:val="clear" w:pos="765"/>
                <w:tab w:val="decimal" w:pos="620"/>
              </w:tabs>
              <w:spacing w:line="240" w:lineRule="auto"/>
              <w:ind w:left="-43"/>
              <w:jc w:val="right"/>
              <w:rPr>
                <w:sz w:val="20"/>
              </w:rPr>
            </w:pPr>
          </w:p>
        </w:tc>
        <w:tc>
          <w:tcPr>
            <w:tcW w:w="978" w:type="dxa"/>
            <w:vAlign w:val="bottom"/>
          </w:tcPr>
          <w:p w14:paraId="4C9EA354" w14:textId="4D0F9331" w:rsidR="00F642D8" w:rsidRPr="00532E14" w:rsidRDefault="00F642D8" w:rsidP="008E7B47">
            <w:pPr>
              <w:pStyle w:val="acctfourfigures"/>
              <w:tabs>
                <w:tab w:val="clear" w:pos="765"/>
                <w:tab w:val="decimal" w:pos="786"/>
              </w:tabs>
              <w:spacing w:line="240" w:lineRule="auto"/>
              <w:ind w:left="-43"/>
              <w:jc w:val="right"/>
              <w:rPr>
                <w:sz w:val="20"/>
              </w:rPr>
            </w:pPr>
            <w:r w:rsidRPr="00532E14">
              <w:rPr>
                <w:sz w:val="20"/>
              </w:rPr>
              <w:t>38,855</w:t>
            </w:r>
          </w:p>
        </w:tc>
        <w:tc>
          <w:tcPr>
            <w:tcW w:w="244" w:type="dxa"/>
            <w:vAlign w:val="bottom"/>
          </w:tcPr>
          <w:p w14:paraId="7CECA315" w14:textId="77777777" w:rsidR="00F642D8" w:rsidRPr="00532E14" w:rsidRDefault="00F642D8" w:rsidP="008E7B47">
            <w:pPr>
              <w:pStyle w:val="acctfourfigures"/>
              <w:tabs>
                <w:tab w:val="clear" w:pos="765"/>
                <w:tab w:val="decimal" w:pos="620"/>
              </w:tabs>
              <w:spacing w:line="240" w:lineRule="auto"/>
              <w:ind w:left="-43"/>
              <w:jc w:val="right"/>
              <w:rPr>
                <w:sz w:val="20"/>
              </w:rPr>
            </w:pPr>
          </w:p>
        </w:tc>
        <w:tc>
          <w:tcPr>
            <w:tcW w:w="1110" w:type="dxa"/>
            <w:vAlign w:val="bottom"/>
          </w:tcPr>
          <w:p w14:paraId="1D39471B" w14:textId="698EAEF7" w:rsidR="00F642D8" w:rsidRPr="00532E14" w:rsidRDefault="00F642D8" w:rsidP="008E7B47">
            <w:pPr>
              <w:pStyle w:val="acctfourfigures"/>
              <w:tabs>
                <w:tab w:val="clear" w:pos="765"/>
                <w:tab w:val="decimal" w:pos="677"/>
              </w:tabs>
              <w:spacing w:line="240" w:lineRule="auto"/>
              <w:ind w:left="-43" w:right="-105"/>
              <w:rPr>
                <w:sz w:val="20"/>
              </w:rPr>
            </w:pPr>
            <w:r w:rsidRPr="00532E14">
              <w:rPr>
                <w:sz w:val="20"/>
              </w:rPr>
              <w:t>-</w:t>
            </w:r>
          </w:p>
        </w:tc>
        <w:tc>
          <w:tcPr>
            <w:tcW w:w="236" w:type="dxa"/>
            <w:vAlign w:val="bottom"/>
          </w:tcPr>
          <w:p w14:paraId="39698EA2" w14:textId="77777777" w:rsidR="00F642D8" w:rsidRPr="00532E14" w:rsidRDefault="00F642D8" w:rsidP="008E7B47">
            <w:pPr>
              <w:pStyle w:val="acctfourfigures"/>
              <w:tabs>
                <w:tab w:val="clear" w:pos="765"/>
                <w:tab w:val="decimal" w:pos="620"/>
              </w:tabs>
              <w:spacing w:line="240" w:lineRule="auto"/>
              <w:ind w:left="-43"/>
              <w:jc w:val="right"/>
              <w:rPr>
                <w:sz w:val="20"/>
              </w:rPr>
            </w:pPr>
          </w:p>
        </w:tc>
        <w:tc>
          <w:tcPr>
            <w:tcW w:w="1203" w:type="dxa"/>
            <w:vAlign w:val="bottom"/>
          </w:tcPr>
          <w:p w14:paraId="21919CB1" w14:textId="21DB36B7" w:rsidR="00F642D8" w:rsidRPr="00532E14" w:rsidRDefault="00F642D8" w:rsidP="008E7B47">
            <w:pPr>
              <w:pStyle w:val="acctfourfigures"/>
              <w:tabs>
                <w:tab w:val="clear" w:pos="765"/>
                <w:tab w:val="decimal" w:pos="876"/>
              </w:tabs>
              <w:spacing w:line="240" w:lineRule="auto"/>
              <w:ind w:left="-43"/>
              <w:jc w:val="right"/>
              <w:rPr>
                <w:sz w:val="20"/>
              </w:rPr>
            </w:pPr>
            <w:r w:rsidRPr="00532E14">
              <w:rPr>
                <w:sz w:val="20"/>
              </w:rPr>
              <w:t>38,855</w:t>
            </w:r>
          </w:p>
        </w:tc>
      </w:tr>
      <w:tr w:rsidR="00F642D8" w:rsidRPr="00532E14" w14:paraId="68EFBD57" w14:textId="77777777" w:rsidTr="008E7B47">
        <w:trPr>
          <w:gridAfter w:val="1"/>
          <w:wAfter w:w="11" w:type="dxa"/>
          <w:trHeight w:val="20"/>
        </w:trPr>
        <w:tc>
          <w:tcPr>
            <w:tcW w:w="3600" w:type="dxa"/>
          </w:tcPr>
          <w:p w14:paraId="0EBB22CA" w14:textId="77777777" w:rsidR="00F642D8" w:rsidRPr="00532E14" w:rsidRDefault="00F642D8" w:rsidP="00BA25F0">
            <w:pPr>
              <w:spacing w:line="240" w:lineRule="auto"/>
              <w:ind w:left="160" w:right="-90" w:hanging="180"/>
              <w:rPr>
                <w:sz w:val="20"/>
              </w:rPr>
            </w:pPr>
          </w:p>
        </w:tc>
        <w:tc>
          <w:tcPr>
            <w:tcW w:w="1350" w:type="dxa"/>
            <w:vAlign w:val="bottom"/>
          </w:tcPr>
          <w:p w14:paraId="3C325EB3" w14:textId="77777777" w:rsidR="00F642D8" w:rsidRPr="00532E14" w:rsidRDefault="00F642D8" w:rsidP="008E7B47">
            <w:pPr>
              <w:pStyle w:val="acctfourfigures"/>
              <w:tabs>
                <w:tab w:val="clear" w:pos="765"/>
                <w:tab w:val="decimal" w:pos="974"/>
              </w:tabs>
              <w:spacing w:line="240" w:lineRule="auto"/>
              <w:ind w:left="-43"/>
              <w:jc w:val="right"/>
              <w:rPr>
                <w:sz w:val="20"/>
              </w:rPr>
            </w:pPr>
          </w:p>
        </w:tc>
        <w:tc>
          <w:tcPr>
            <w:tcW w:w="1800" w:type="dxa"/>
            <w:vAlign w:val="bottom"/>
          </w:tcPr>
          <w:p w14:paraId="7367BF28" w14:textId="77777777" w:rsidR="00F642D8" w:rsidRPr="00532E14" w:rsidRDefault="00F642D8" w:rsidP="008E7B47">
            <w:pPr>
              <w:pStyle w:val="acctfourfigures"/>
              <w:tabs>
                <w:tab w:val="clear" w:pos="765"/>
                <w:tab w:val="decimal" w:pos="1155"/>
              </w:tabs>
              <w:spacing w:line="240" w:lineRule="auto"/>
              <w:ind w:left="-43" w:right="330"/>
              <w:jc w:val="right"/>
              <w:rPr>
                <w:sz w:val="20"/>
              </w:rPr>
            </w:pPr>
          </w:p>
        </w:tc>
        <w:tc>
          <w:tcPr>
            <w:tcW w:w="1800" w:type="dxa"/>
            <w:vAlign w:val="bottom"/>
          </w:tcPr>
          <w:p w14:paraId="6E1D6255" w14:textId="77777777" w:rsidR="00F642D8" w:rsidRPr="00532E14" w:rsidRDefault="00F642D8" w:rsidP="008E7B47">
            <w:pPr>
              <w:pStyle w:val="acctfourfigures"/>
              <w:tabs>
                <w:tab w:val="clear" w:pos="765"/>
                <w:tab w:val="decimal" w:pos="974"/>
                <w:tab w:val="decimal" w:pos="1965"/>
              </w:tabs>
              <w:spacing w:line="240" w:lineRule="auto"/>
              <w:ind w:left="-43" w:right="-105"/>
              <w:jc w:val="right"/>
              <w:rPr>
                <w:sz w:val="20"/>
              </w:rPr>
            </w:pPr>
          </w:p>
        </w:tc>
        <w:tc>
          <w:tcPr>
            <w:tcW w:w="1251" w:type="dxa"/>
            <w:vAlign w:val="bottom"/>
          </w:tcPr>
          <w:p w14:paraId="78523A02" w14:textId="77777777" w:rsidR="00F642D8" w:rsidRPr="00532E14" w:rsidRDefault="00F642D8" w:rsidP="008E7B47">
            <w:pPr>
              <w:pStyle w:val="acctfourfigures"/>
              <w:tabs>
                <w:tab w:val="clear" w:pos="765"/>
                <w:tab w:val="decimal" w:pos="974"/>
                <w:tab w:val="decimal" w:pos="1056"/>
              </w:tabs>
              <w:spacing w:line="240" w:lineRule="auto"/>
              <w:ind w:left="-43" w:right="-105"/>
              <w:jc w:val="right"/>
              <w:rPr>
                <w:sz w:val="20"/>
              </w:rPr>
            </w:pPr>
          </w:p>
        </w:tc>
        <w:tc>
          <w:tcPr>
            <w:tcW w:w="279" w:type="dxa"/>
            <w:vAlign w:val="bottom"/>
          </w:tcPr>
          <w:p w14:paraId="57BACFBB" w14:textId="77777777" w:rsidR="00F642D8" w:rsidRPr="00532E14" w:rsidRDefault="00F642D8" w:rsidP="008E7B47">
            <w:pPr>
              <w:pStyle w:val="acctfourfigures"/>
              <w:tabs>
                <w:tab w:val="clear" w:pos="765"/>
                <w:tab w:val="decimal" w:pos="974"/>
              </w:tabs>
              <w:spacing w:line="240" w:lineRule="auto"/>
              <w:ind w:left="-43"/>
              <w:jc w:val="right"/>
              <w:rPr>
                <w:sz w:val="20"/>
              </w:rPr>
            </w:pPr>
          </w:p>
        </w:tc>
        <w:tc>
          <w:tcPr>
            <w:tcW w:w="900" w:type="dxa"/>
            <w:gridSpan w:val="2"/>
            <w:vAlign w:val="bottom"/>
          </w:tcPr>
          <w:p w14:paraId="34C01219" w14:textId="77777777" w:rsidR="00F642D8" w:rsidRPr="008E7B47" w:rsidRDefault="00F642D8" w:rsidP="008E7B47">
            <w:pPr>
              <w:pStyle w:val="acctfourfigures"/>
              <w:tabs>
                <w:tab w:val="clear" w:pos="765"/>
                <w:tab w:val="decimal" w:pos="435"/>
              </w:tabs>
              <w:spacing w:line="240" w:lineRule="auto"/>
              <w:ind w:left="-43" w:right="-86"/>
              <w:rPr>
                <w:sz w:val="20"/>
              </w:rPr>
            </w:pPr>
          </w:p>
        </w:tc>
        <w:tc>
          <w:tcPr>
            <w:tcW w:w="270" w:type="dxa"/>
            <w:vAlign w:val="bottom"/>
          </w:tcPr>
          <w:p w14:paraId="478328C4" w14:textId="77777777" w:rsidR="00F642D8" w:rsidRPr="00532E14" w:rsidRDefault="00F642D8" w:rsidP="008E7B47">
            <w:pPr>
              <w:pStyle w:val="acctfourfigures"/>
              <w:tabs>
                <w:tab w:val="clear" w:pos="765"/>
                <w:tab w:val="decimal" w:pos="974"/>
              </w:tabs>
              <w:spacing w:line="240" w:lineRule="auto"/>
              <w:ind w:left="-43"/>
              <w:jc w:val="right"/>
              <w:rPr>
                <w:sz w:val="20"/>
              </w:rPr>
            </w:pPr>
          </w:p>
        </w:tc>
        <w:tc>
          <w:tcPr>
            <w:tcW w:w="978" w:type="dxa"/>
            <w:vAlign w:val="bottom"/>
          </w:tcPr>
          <w:p w14:paraId="0DBFBF52" w14:textId="77777777" w:rsidR="00F642D8" w:rsidRPr="00532E14" w:rsidRDefault="00F642D8" w:rsidP="008E7B47">
            <w:pPr>
              <w:pStyle w:val="acctfourfigures"/>
              <w:tabs>
                <w:tab w:val="clear" w:pos="765"/>
                <w:tab w:val="decimal" w:pos="795"/>
                <w:tab w:val="decimal" w:pos="974"/>
              </w:tabs>
              <w:spacing w:line="240" w:lineRule="auto"/>
              <w:ind w:left="-43" w:right="-105"/>
              <w:jc w:val="right"/>
              <w:rPr>
                <w:sz w:val="20"/>
              </w:rPr>
            </w:pPr>
          </w:p>
        </w:tc>
        <w:tc>
          <w:tcPr>
            <w:tcW w:w="244" w:type="dxa"/>
            <w:vAlign w:val="bottom"/>
          </w:tcPr>
          <w:p w14:paraId="101B77A5" w14:textId="77777777" w:rsidR="00F642D8" w:rsidRPr="00532E14" w:rsidRDefault="00F642D8" w:rsidP="008E7B47">
            <w:pPr>
              <w:pStyle w:val="acctfourfigures"/>
              <w:tabs>
                <w:tab w:val="clear" w:pos="765"/>
                <w:tab w:val="decimal" w:pos="974"/>
              </w:tabs>
              <w:spacing w:line="240" w:lineRule="auto"/>
              <w:ind w:left="-43"/>
              <w:jc w:val="right"/>
              <w:rPr>
                <w:sz w:val="20"/>
              </w:rPr>
            </w:pPr>
          </w:p>
        </w:tc>
        <w:tc>
          <w:tcPr>
            <w:tcW w:w="1110" w:type="dxa"/>
            <w:vAlign w:val="bottom"/>
          </w:tcPr>
          <w:p w14:paraId="08C9BA07" w14:textId="77777777" w:rsidR="00F642D8" w:rsidRPr="00532E14" w:rsidRDefault="00F642D8" w:rsidP="008E7B47">
            <w:pPr>
              <w:pStyle w:val="acctfourfigures"/>
              <w:tabs>
                <w:tab w:val="clear" w:pos="765"/>
                <w:tab w:val="decimal" w:pos="945"/>
                <w:tab w:val="decimal" w:pos="974"/>
              </w:tabs>
              <w:spacing w:line="240" w:lineRule="auto"/>
              <w:ind w:left="-43" w:right="-105"/>
              <w:jc w:val="right"/>
              <w:rPr>
                <w:sz w:val="20"/>
              </w:rPr>
            </w:pPr>
          </w:p>
        </w:tc>
        <w:tc>
          <w:tcPr>
            <w:tcW w:w="236" w:type="dxa"/>
            <w:vAlign w:val="bottom"/>
          </w:tcPr>
          <w:p w14:paraId="3DF26427" w14:textId="77777777" w:rsidR="00F642D8" w:rsidRPr="00532E14" w:rsidRDefault="00F642D8" w:rsidP="008E7B47">
            <w:pPr>
              <w:pStyle w:val="acctfourfigures"/>
              <w:tabs>
                <w:tab w:val="clear" w:pos="765"/>
                <w:tab w:val="decimal" w:pos="974"/>
              </w:tabs>
              <w:spacing w:line="240" w:lineRule="auto"/>
              <w:ind w:left="-43"/>
              <w:jc w:val="right"/>
              <w:rPr>
                <w:sz w:val="20"/>
              </w:rPr>
            </w:pPr>
          </w:p>
        </w:tc>
        <w:tc>
          <w:tcPr>
            <w:tcW w:w="1203" w:type="dxa"/>
            <w:vAlign w:val="bottom"/>
          </w:tcPr>
          <w:p w14:paraId="16F8FC32" w14:textId="77777777" w:rsidR="00F642D8" w:rsidRPr="00532E14" w:rsidRDefault="00F642D8" w:rsidP="008E7B47">
            <w:pPr>
              <w:pStyle w:val="acctfourfigures"/>
              <w:tabs>
                <w:tab w:val="clear" w:pos="765"/>
                <w:tab w:val="decimal" w:pos="876"/>
                <w:tab w:val="decimal" w:pos="974"/>
              </w:tabs>
              <w:spacing w:line="240" w:lineRule="auto"/>
              <w:ind w:left="-43" w:right="-86"/>
              <w:jc w:val="right"/>
              <w:rPr>
                <w:sz w:val="20"/>
              </w:rPr>
            </w:pPr>
          </w:p>
        </w:tc>
      </w:tr>
      <w:tr w:rsidR="00F642D8" w:rsidRPr="00532E14" w14:paraId="7A008143" w14:textId="77777777" w:rsidTr="008E7B47">
        <w:trPr>
          <w:gridAfter w:val="1"/>
          <w:wAfter w:w="11" w:type="dxa"/>
          <w:trHeight w:val="20"/>
        </w:trPr>
        <w:tc>
          <w:tcPr>
            <w:tcW w:w="3600" w:type="dxa"/>
          </w:tcPr>
          <w:p w14:paraId="503F8EC4" w14:textId="77777777" w:rsidR="00F642D8" w:rsidRPr="00532E14" w:rsidRDefault="00F642D8" w:rsidP="00BA25F0">
            <w:pPr>
              <w:spacing w:line="240" w:lineRule="auto"/>
              <w:ind w:left="160" w:right="-90" w:hanging="180"/>
              <w:rPr>
                <w:sz w:val="20"/>
              </w:rPr>
            </w:pPr>
            <w:r w:rsidRPr="00532E14">
              <w:rPr>
                <w:b/>
                <w:bCs/>
                <w:i/>
                <w:iCs/>
                <w:sz w:val="20"/>
              </w:rPr>
              <w:t>Financial liabilities</w:t>
            </w:r>
          </w:p>
        </w:tc>
        <w:tc>
          <w:tcPr>
            <w:tcW w:w="1350" w:type="dxa"/>
            <w:vAlign w:val="bottom"/>
          </w:tcPr>
          <w:p w14:paraId="3154DF14" w14:textId="77777777" w:rsidR="00F642D8" w:rsidRPr="00532E14" w:rsidRDefault="00F642D8" w:rsidP="008E7B47">
            <w:pPr>
              <w:pStyle w:val="acctfourfigures"/>
              <w:tabs>
                <w:tab w:val="clear" w:pos="765"/>
                <w:tab w:val="decimal" w:pos="974"/>
              </w:tabs>
              <w:spacing w:line="240" w:lineRule="auto"/>
              <w:ind w:left="-43"/>
              <w:jc w:val="right"/>
              <w:rPr>
                <w:sz w:val="20"/>
              </w:rPr>
            </w:pPr>
          </w:p>
        </w:tc>
        <w:tc>
          <w:tcPr>
            <w:tcW w:w="1800" w:type="dxa"/>
            <w:vAlign w:val="bottom"/>
          </w:tcPr>
          <w:p w14:paraId="1FFECEFF" w14:textId="77777777" w:rsidR="00F642D8" w:rsidRPr="00532E14" w:rsidRDefault="00F642D8" w:rsidP="008E7B47">
            <w:pPr>
              <w:pStyle w:val="acctfourfigures"/>
              <w:tabs>
                <w:tab w:val="clear" w:pos="765"/>
                <w:tab w:val="decimal" w:pos="974"/>
              </w:tabs>
              <w:spacing w:line="240" w:lineRule="auto"/>
              <w:ind w:left="-43"/>
              <w:jc w:val="right"/>
              <w:rPr>
                <w:sz w:val="20"/>
              </w:rPr>
            </w:pPr>
          </w:p>
        </w:tc>
        <w:tc>
          <w:tcPr>
            <w:tcW w:w="1800" w:type="dxa"/>
            <w:vAlign w:val="bottom"/>
          </w:tcPr>
          <w:p w14:paraId="0D57C01E" w14:textId="77777777" w:rsidR="00F642D8" w:rsidRPr="00532E14" w:rsidRDefault="00F642D8" w:rsidP="008E7B47">
            <w:pPr>
              <w:pStyle w:val="acctfourfigures"/>
              <w:tabs>
                <w:tab w:val="clear" w:pos="765"/>
                <w:tab w:val="decimal" w:pos="974"/>
                <w:tab w:val="decimal" w:pos="1965"/>
              </w:tabs>
              <w:spacing w:line="240" w:lineRule="auto"/>
              <w:ind w:left="-43" w:right="-105"/>
              <w:jc w:val="right"/>
              <w:rPr>
                <w:sz w:val="20"/>
              </w:rPr>
            </w:pPr>
          </w:p>
        </w:tc>
        <w:tc>
          <w:tcPr>
            <w:tcW w:w="1251" w:type="dxa"/>
            <w:vAlign w:val="bottom"/>
          </w:tcPr>
          <w:p w14:paraId="7A71EA34" w14:textId="77777777" w:rsidR="00F642D8" w:rsidRPr="00532E14" w:rsidRDefault="00F642D8" w:rsidP="008E7B47">
            <w:pPr>
              <w:pStyle w:val="acctfourfigures"/>
              <w:tabs>
                <w:tab w:val="clear" w:pos="765"/>
                <w:tab w:val="decimal" w:pos="974"/>
                <w:tab w:val="decimal" w:pos="1056"/>
              </w:tabs>
              <w:spacing w:line="240" w:lineRule="auto"/>
              <w:ind w:left="-43" w:right="-105"/>
              <w:jc w:val="right"/>
              <w:rPr>
                <w:sz w:val="20"/>
              </w:rPr>
            </w:pPr>
          </w:p>
        </w:tc>
        <w:tc>
          <w:tcPr>
            <w:tcW w:w="279" w:type="dxa"/>
            <w:vAlign w:val="bottom"/>
          </w:tcPr>
          <w:p w14:paraId="5AE1A43D" w14:textId="77777777" w:rsidR="00F642D8" w:rsidRPr="00532E14" w:rsidRDefault="00F642D8" w:rsidP="008E7B47">
            <w:pPr>
              <w:pStyle w:val="acctfourfigures"/>
              <w:tabs>
                <w:tab w:val="clear" w:pos="765"/>
                <w:tab w:val="decimal" w:pos="974"/>
              </w:tabs>
              <w:spacing w:line="240" w:lineRule="auto"/>
              <w:ind w:left="-43"/>
              <w:jc w:val="right"/>
              <w:rPr>
                <w:sz w:val="20"/>
              </w:rPr>
            </w:pPr>
          </w:p>
        </w:tc>
        <w:tc>
          <w:tcPr>
            <w:tcW w:w="900" w:type="dxa"/>
            <w:gridSpan w:val="2"/>
            <w:vAlign w:val="bottom"/>
          </w:tcPr>
          <w:p w14:paraId="1D66B152" w14:textId="77777777" w:rsidR="00F642D8" w:rsidRPr="008E7B47" w:rsidRDefault="00F642D8" w:rsidP="008E7B47">
            <w:pPr>
              <w:pStyle w:val="acctfourfigures"/>
              <w:tabs>
                <w:tab w:val="clear" w:pos="765"/>
                <w:tab w:val="decimal" w:pos="435"/>
              </w:tabs>
              <w:spacing w:line="240" w:lineRule="auto"/>
              <w:ind w:left="-43" w:right="-86"/>
              <w:rPr>
                <w:sz w:val="20"/>
              </w:rPr>
            </w:pPr>
          </w:p>
        </w:tc>
        <w:tc>
          <w:tcPr>
            <w:tcW w:w="270" w:type="dxa"/>
            <w:vAlign w:val="bottom"/>
          </w:tcPr>
          <w:p w14:paraId="07AD659E" w14:textId="77777777" w:rsidR="00F642D8" w:rsidRPr="00532E14" w:rsidRDefault="00F642D8" w:rsidP="008E7B47">
            <w:pPr>
              <w:pStyle w:val="acctfourfigures"/>
              <w:tabs>
                <w:tab w:val="clear" w:pos="765"/>
                <w:tab w:val="decimal" w:pos="974"/>
              </w:tabs>
              <w:spacing w:line="240" w:lineRule="auto"/>
              <w:ind w:left="-43"/>
              <w:jc w:val="right"/>
              <w:rPr>
                <w:sz w:val="20"/>
              </w:rPr>
            </w:pPr>
          </w:p>
        </w:tc>
        <w:tc>
          <w:tcPr>
            <w:tcW w:w="978" w:type="dxa"/>
            <w:vAlign w:val="bottom"/>
          </w:tcPr>
          <w:p w14:paraId="2220152C" w14:textId="77777777" w:rsidR="00F642D8" w:rsidRPr="00532E14" w:rsidRDefault="00F642D8" w:rsidP="008E7B47">
            <w:pPr>
              <w:pStyle w:val="acctfourfigures"/>
              <w:tabs>
                <w:tab w:val="clear" w:pos="765"/>
                <w:tab w:val="decimal" w:pos="795"/>
                <w:tab w:val="decimal" w:pos="974"/>
              </w:tabs>
              <w:spacing w:line="240" w:lineRule="auto"/>
              <w:ind w:left="-43" w:right="-105"/>
              <w:jc w:val="right"/>
              <w:rPr>
                <w:sz w:val="20"/>
              </w:rPr>
            </w:pPr>
          </w:p>
        </w:tc>
        <w:tc>
          <w:tcPr>
            <w:tcW w:w="244" w:type="dxa"/>
            <w:vAlign w:val="bottom"/>
          </w:tcPr>
          <w:p w14:paraId="43D90A5B" w14:textId="77777777" w:rsidR="00F642D8" w:rsidRPr="00532E14" w:rsidRDefault="00F642D8" w:rsidP="008E7B47">
            <w:pPr>
              <w:pStyle w:val="acctfourfigures"/>
              <w:tabs>
                <w:tab w:val="clear" w:pos="765"/>
                <w:tab w:val="decimal" w:pos="974"/>
              </w:tabs>
              <w:spacing w:line="240" w:lineRule="auto"/>
              <w:ind w:left="-43"/>
              <w:jc w:val="right"/>
              <w:rPr>
                <w:sz w:val="20"/>
              </w:rPr>
            </w:pPr>
          </w:p>
        </w:tc>
        <w:tc>
          <w:tcPr>
            <w:tcW w:w="1110" w:type="dxa"/>
            <w:vAlign w:val="bottom"/>
          </w:tcPr>
          <w:p w14:paraId="786F28EF" w14:textId="77777777" w:rsidR="00F642D8" w:rsidRPr="00532E14" w:rsidRDefault="00F642D8" w:rsidP="008E7B47">
            <w:pPr>
              <w:pStyle w:val="acctfourfigures"/>
              <w:tabs>
                <w:tab w:val="clear" w:pos="765"/>
                <w:tab w:val="decimal" w:pos="945"/>
                <w:tab w:val="decimal" w:pos="974"/>
              </w:tabs>
              <w:spacing w:line="240" w:lineRule="auto"/>
              <w:ind w:left="-43" w:right="-105"/>
              <w:jc w:val="right"/>
              <w:rPr>
                <w:sz w:val="20"/>
              </w:rPr>
            </w:pPr>
          </w:p>
        </w:tc>
        <w:tc>
          <w:tcPr>
            <w:tcW w:w="236" w:type="dxa"/>
            <w:vAlign w:val="bottom"/>
          </w:tcPr>
          <w:p w14:paraId="5B825DE5" w14:textId="77777777" w:rsidR="00F642D8" w:rsidRPr="00532E14" w:rsidRDefault="00F642D8" w:rsidP="008E7B47">
            <w:pPr>
              <w:pStyle w:val="acctfourfigures"/>
              <w:tabs>
                <w:tab w:val="clear" w:pos="765"/>
                <w:tab w:val="decimal" w:pos="974"/>
              </w:tabs>
              <w:spacing w:line="240" w:lineRule="auto"/>
              <w:ind w:left="-43"/>
              <w:jc w:val="right"/>
              <w:rPr>
                <w:sz w:val="20"/>
              </w:rPr>
            </w:pPr>
          </w:p>
        </w:tc>
        <w:tc>
          <w:tcPr>
            <w:tcW w:w="1203" w:type="dxa"/>
            <w:vAlign w:val="bottom"/>
          </w:tcPr>
          <w:p w14:paraId="33590ACF" w14:textId="77777777" w:rsidR="00F642D8" w:rsidRPr="00532E14" w:rsidRDefault="00F642D8" w:rsidP="008E7B47">
            <w:pPr>
              <w:pStyle w:val="acctfourfigures"/>
              <w:tabs>
                <w:tab w:val="clear" w:pos="765"/>
                <w:tab w:val="decimal" w:pos="876"/>
                <w:tab w:val="decimal" w:pos="974"/>
              </w:tabs>
              <w:spacing w:line="240" w:lineRule="auto"/>
              <w:ind w:left="-43" w:right="-86"/>
              <w:jc w:val="right"/>
              <w:rPr>
                <w:sz w:val="20"/>
              </w:rPr>
            </w:pPr>
          </w:p>
        </w:tc>
      </w:tr>
      <w:tr w:rsidR="00F642D8" w:rsidRPr="00532E14" w14:paraId="3EF0927A" w14:textId="77777777" w:rsidTr="008E7B47">
        <w:trPr>
          <w:gridAfter w:val="1"/>
          <w:wAfter w:w="11" w:type="dxa"/>
          <w:trHeight w:val="20"/>
        </w:trPr>
        <w:tc>
          <w:tcPr>
            <w:tcW w:w="3600" w:type="dxa"/>
          </w:tcPr>
          <w:p w14:paraId="006BCDEC" w14:textId="77777777" w:rsidR="00F642D8" w:rsidRPr="00532E14" w:rsidRDefault="00F642D8" w:rsidP="004F6D96">
            <w:pPr>
              <w:spacing w:line="240" w:lineRule="auto"/>
              <w:ind w:left="160" w:right="-90" w:hanging="180"/>
              <w:rPr>
                <w:sz w:val="20"/>
              </w:rPr>
            </w:pPr>
            <w:r w:rsidRPr="00532E14">
              <w:rPr>
                <w:sz w:val="20"/>
                <w:lang w:val="en-US" w:bidi="th-TH"/>
              </w:rPr>
              <w:t>Current portion of lo</w:t>
            </w:r>
            <w:r w:rsidRPr="00532E14">
              <w:rPr>
                <w:sz w:val="20"/>
              </w:rPr>
              <w:t>ng-term loans from financial institution</w:t>
            </w:r>
          </w:p>
        </w:tc>
        <w:tc>
          <w:tcPr>
            <w:tcW w:w="1350" w:type="dxa"/>
            <w:vAlign w:val="bottom"/>
          </w:tcPr>
          <w:p w14:paraId="42C77D79" w14:textId="4910B0D5" w:rsidR="00F642D8" w:rsidRPr="00532E14" w:rsidRDefault="00F642D8" w:rsidP="008E7B47">
            <w:pPr>
              <w:pStyle w:val="acctfourfigures"/>
              <w:tabs>
                <w:tab w:val="clear" w:pos="765"/>
                <w:tab w:val="decimal" w:pos="1155"/>
              </w:tabs>
              <w:spacing w:line="240" w:lineRule="auto"/>
              <w:ind w:left="-43" w:right="245"/>
              <w:jc w:val="right"/>
              <w:rPr>
                <w:sz w:val="20"/>
              </w:rPr>
            </w:pPr>
            <w:r w:rsidRPr="00532E14">
              <w:rPr>
                <w:sz w:val="20"/>
              </w:rPr>
              <w:t>-</w:t>
            </w:r>
          </w:p>
        </w:tc>
        <w:tc>
          <w:tcPr>
            <w:tcW w:w="1800" w:type="dxa"/>
            <w:vAlign w:val="bottom"/>
          </w:tcPr>
          <w:p w14:paraId="7A256146" w14:textId="205CB90B" w:rsidR="00F642D8" w:rsidRPr="00532E14" w:rsidRDefault="00F642D8" w:rsidP="008E7B47">
            <w:pPr>
              <w:pStyle w:val="acctfourfigures"/>
              <w:tabs>
                <w:tab w:val="clear" w:pos="765"/>
                <w:tab w:val="decimal" w:pos="974"/>
                <w:tab w:val="decimal" w:pos="1965"/>
              </w:tabs>
              <w:spacing w:line="240" w:lineRule="auto"/>
              <w:ind w:left="-43"/>
              <w:jc w:val="right"/>
              <w:rPr>
                <w:sz w:val="20"/>
              </w:rPr>
            </w:pPr>
            <w:r w:rsidRPr="00532E14">
              <w:rPr>
                <w:sz w:val="20"/>
              </w:rPr>
              <w:t>(2,671)</w:t>
            </w:r>
          </w:p>
        </w:tc>
        <w:tc>
          <w:tcPr>
            <w:tcW w:w="1800" w:type="dxa"/>
            <w:vAlign w:val="bottom"/>
          </w:tcPr>
          <w:p w14:paraId="0711A954" w14:textId="2033906C" w:rsidR="00F642D8" w:rsidRPr="00532E14" w:rsidRDefault="00F642D8" w:rsidP="008E7B47">
            <w:pPr>
              <w:pStyle w:val="acctfourfigures"/>
              <w:tabs>
                <w:tab w:val="clear" w:pos="765"/>
                <w:tab w:val="decimal" w:pos="974"/>
                <w:tab w:val="decimal" w:pos="1331"/>
              </w:tabs>
              <w:spacing w:line="240" w:lineRule="auto"/>
              <w:ind w:left="-43"/>
              <w:jc w:val="right"/>
              <w:rPr>
                <w:sz w:val="20"/>
              </w:rPr>
            </w:pPr>
            <w:r w:rsidRPr="00532E14">
              <w:rPr>
                <w:sz w:val="20"/>
              </w:rPr>
              <w:t>31,264,343</w:t>
            </w:r>
          </w:p>
        </w:tc>
        <w:tc>
          <w:tcPr>
            <w:tcW w:w="1251" w:type="dxa"/>
            <w:vAlign w:val="bottom"/>
          </w:tcPr>
          <w:p w14:paraId="4B99A866" w14:textId="75384643" w:rsidR="00F642D8" w:rsidRPr="00532E14" w:rsidRDefault="00F642D8" w:rsidP="008E7B47">
            <w:pPr>
              <w:pStyle w:val="acctfourfigures"/>
              <w:tabs>
                <w:tab w:val="clear" w:pos="765"/>
                <w:tab w:val="decimal" w:pos="974"/>
                <w:tab w:val="decimal" w:pos="1070"/>
              </w:tabs>
              <w:spacing w:line="240" w:lineRule="auto"/>
              <w:ind w:left="-43"/>
              <w:jc w:val="right"/>
              <w:rPr>
                <w:sz w:val="20"/>
              </w:rPr>
            </w:pPr>
            <w:r w:rsidRPr="00532E14">
              <w:rPr>
                <w:sz w:val="20"/>
              </w:rPr>
              <w:t>31,261,672</w:t>
            </w:r>
          </w:p>
        </w:tc>
        <w:tc>
          <w:tcPr>
            <w:tcW w:w="279" w:type="dxa"/>
            <w:vAlign w:val="bottom"/>
          </w:tcPr>
          <w:p w14:paraId="44FE11ED" w14:textId="77777777" w:rsidR="00F642D8" w:rsidRPr="00532E14" w:rsidRDefault="00F642D8" w:rsidP="008E7B47">
            <w:pPr>
              <w:pStyle w:val="acctfourfigures"/>
              <w:tabs>
                <w:tab w:val="clear" w:pos="765"/>
                <w:tab w:val="decimal" w:pos="620"/>
                <w:tab w:val="decimal" w:pos="974"/>
              </w:tabs>
              <w:spacing w:line="240" w:lineRule="auto"/>
              <w:ind w:left="-43"/>
              <w:jc w:val="right"/>
              <w:rPr>
                <w:sz w:val="20"/>
              </w:rPr>
            </w:pPr>
          </w:p>
        </w:tc>
        <w:tc>
          <w:tcPr>
            <w:tcW w:w="900" w:type="dxa"/>
            <w:gridSpan w:val="2"/>
            <w:vAlign w:val="bottom"/>
          </w:tcPr>
          <w:p w14:paraId="620284B7" w14:textId="2EF88D73" w:rsidR="00F642D8" w:rsidRPr="008E7B47" w:rsidRDefault="00F642D8" w:rsidP="008E7B47">
            <w:pPr>
              <w:pStyle w:val="acctfourfigures"/>
              <w:tabs>
                <w:tab w:val="clear" w:pos="765"/>
                <w:tab w:val="decimal" w:pos="435"/>
              </w:tabs>
              <w:spacing w:line="240" w:lineRule="auto"/>
              <w:ind w:left="-43" w:right="-86"/>
              <w:rPr>
                <w:sz w:val="20"/>
              </w:rPr>
            </w:pPr>
            <w:r w:rsidRPr="008E7B47">
              <w:rPr>
                <w:sz w:val="20"/>
              </w:rPr>
              <w:t>-</w:t>
            </w:r>
          </w:p>
        </w:tc>
        <w:tc>
          <w:tcPr>
            <w:tcW w:w="270" w:type="dxa"/>
            <w:vAlign w:val="bottom"/>
          </w:tcPr>
          <w:p w14:paraId="15AA5599" w14:textId="77777777" w:rsidR="00F642D8" w:rsidRPr="00532E14" w:rsidRDefault="00F642D8" w:rsidP="008E7B47">
            <w:pPr>
              <w:pStyle w:val="acctfourfigures"/>
              <w:tabs>
                <w:tab w:val="clear" w:pos="765"/>
                <w:tab w:val="decimal" w:pos="620"/>
                <w:tab w:val="decimal" w:pos="974"/>
              </w:tabs>
              <w:spacing w:line="240" w:lineRule="auto"/>
              <w:ind w:left="-43"/>
              <w:jc w:val="right"/>
              <w:rPr>
                <w:sz w:val="20"/>
              </w:rPr>
            </w:pPr>
          </w:p>
        </w:tc>
        <w:tc>
          <w:tcPr>
            <w:tcW w:w="978" w:type="dxa"/>
            <w:vAlign w:val="bottom"/>
          </w:tcPr>
          <w:p w14:paraId="42A27E63" w14:textId="105742C8" w:rsidR="00F642D8" w:rsidRPr="00532E14" w:rsidRDefault="00F642D8" w:rsidP="008E7B47">
            <w:pPr>
              <w:pStyle w:val="acctfourfigures"/>
              <w:tabs>
                <w:tab w:val="clear" w:pos="765"/>
                <w:tab w:val="decimal" w:pos="525"/>
              </w:tabs>
              <w:spacing w:line="240" w:lineRule="auto"/>
              <w:ind w:left="-43" w:right="-105"/>
              <w:rPr>
                <w:sz w:val="20"/>
              </w:rPr>
            </w:pPr>
            <w:r w:rsidRPr="00532E14">
              <w:rPr>
                <w:sz w:val="20"/>
              </w:rPr>
              <w:t>-</w:t>
            </w:r>
          </w:p>
        </w:tc>
        <w:tc>
          <w:tcPr>
            <w:tcW w:w="244" w:type="dxa"/>
            <w:vAlign w:val="bottom"/>
          </w:tcPr>
          <w:p w14:paraId="6ED77175" w14:textId="77777777" w:rsidR="00F642D8" w:rsidRPr="00532E14" w:rsidRDefault="00F642D8" w:rsidP="008E7B47">
            <w:pPr>
              <w:pStyle w:val="acctfourfigures"/>
              <w:tabs>
                <w:tab w:val="clear" w:pos="765"/>
                <w:tab w:val="decimal" w:pos="620"/>
                <w:tab w:val="decimal" w:pos="974"/>
              </w:tabs>
              <w:spacing w:line="240" w:lineRule="auto"/>
              <w:ind w:left="-43"/>
              <w:jc w:val="right"/>
              <w:rPr>
                <w:sz w:val="20"/>
              </w:rPr>
            </w:pPr>
          </w:p>
        </w:tc>
        <w:tc>
          <w:tcPr>
            <w:tcW w:w="1110" w:type="dxa"/>
            <w:vAlign w:val="bottom"/>
          </w:tcPr>
          <w:p w14:paraId="5A287902" w14:textId="7EA9A980" w:rsidR="00F642D8" w:rsidRPr="00532E14" w:rsidRDefault="00F642D8" w:rsidP="008E7B47">
            <w:pPr>
              <w:pStyle w:val="acctfourfigures"/>
              <w:tabs>
                <w:tab w:val="clear" w:pos="765"/>
                <w:tab w:val="decimal" w:pos="945"/>
                <w:tab w:val="decimal" w:pos="974"/>
              </w:tabs>
              <w:spacing w:line="240" w:lineRule="auto"/>
              <w:ind w:left="-43"/>
              <w:jc w:val="right"/>
              <w:rPr>
                <w:sz w:val="20"/>
              </w:rPr>
            </w:pPr>
            <w:r w:rsidRPr="00532E14">
              <w:rPr>
                <w:sz w:val="20"/>
              </w:rPr>
              <w:t>31,636,229</w:t>
            </w:r>
          </w:p>
        </w:tc>
        <w:tc>
          <w:tcPr>
            <w:tcW w:w="236" w:type="dxa"/>
            <w:vAlign w:val="bottom"/>
          </w:tcPr>
          <w:p w14:paraId="5DB723F5" w14:textId="77777777" w:rsidR="00F642D8" w:rsidRPr="00532E14" w:rsidRDefault="00F642D8" w:rsidP="008E7B47">
            <w:pPr>
              <w:pStyle w:val="acctfourfigures"/>
              <w:tabs>
                <w:tab w:val="clear" w:pos="765"/>
                <w:tab w:val="decimal" w:pos="620"/>
                <w:tab w:val="decimal" w:pos="974"/>
              </w:tabs>
              <w:spacing w:line="240" w:lineRule="auto"/>
              <w:ind w:left="-43"/>
              <w:jc w:val="right"/>
              <w:rPr>
                <w:sz w:val="20"/>
              </w:rPr>
            </w:pPr>
          </w:p>
        </w:tc>
        <w:tc>
          <w:tcPr>
            <w:tcW w:w="1203" w:type="dxa"/>
            <w:vAlign w:val="bottom"/>
          </w:tcPr>
          <w:p w14:paraId="55EB4CDD" w14:textId="4DD89234" w:rsidR="00F642D8" w:rsidRPr="00532E14" w:rsidRDefault="00F642D8" w:rsidP="008E7B47">
            <w:pPr>
              <w:pStyle w:val="acctfourfigures"/>
              <w:tabs>
                <w:tab w:val="clear" w:pos="765"/>
                <w:tab w:val="decimal" w:pos="876"/>
                <w:tab w:val="decimal" w:pos="974"/>
              </w:tabs>
              <w:spacing w:line="240" w:lineRule="auto"/>
              <w:ind w:left="-43"/>
              <w:jc w:val="right"/>
              <w:rPr>
                <w:sz w:val="20"/>
              </w:rPr>
            </w:pPr>
            <w:r w:rsidRPr="00532E14">
              <w:rPr>
                <w:sz w:val="20"/>
              </w:rPr>
              <w:t>31,636,229</w:t>
            </w:r>
          </w:p>
        </w:tc>
      </w:tr>
      <w:tr w:rsidR="00F642D8" w:rsidRPr="00532E14" w14:paraId="537803A4" w14:textId="77777777" w:rsidTr="008E7B47">
        <w:trPr>
          <w:gridAfter w:val="1"/>
          <w:wAfter w:w="11" w:type="dxa"/>
          <w:trHeight w:val="20"/>
        </w:trPr>
        <w:tc>
          <w:tcPr>
            <w:tcW w:w="3600" w:type="dxa"/>
          </w:tcPr>
          <w:p w14:paraId="2E302425" w14:textId="7BB9F943" w:rsidR="00F642D8" w:rsidRPr="00532E14" w:rsidRDefault="00F642D8" w:rsidP="00FF1B10">
            <w:pPr>
              <w:spacing w:line="240" w:lineRule="auto"/>
              <w:ind w:left="337" w:right="-90" w:hanging="330"/>
              <w:rPr>
                <w:sz w:val="20"/>
                <w:lang w:val="en-US" w:bidi="th-TH"/>
              </w:rPr>
            </w:pPr>
            <w:r w:rsidRPr="00FF1B10">
              <w:rPr>
                <w:spacing w:val="-4"/>
                <w:sz w:val="20"/>
                <w:lang w:val="en-US" w:bidi="th-TH"/>
              </w:rPr>
              <w:t xml:space="preserve">Short-term derivative liabilities </w:t>
            </w:r>
            <w:r w:rsidR="00E46FD9">
              <w:rPr>
                <w:spacing w:val="-4"/>
                <w:sz w:val="20"/>
                <w:lang w:val="en-US" w:bidi="th-TH"/>
              </w:rPr>
              <w:t>-</w:t>
            </w:r>
            <w:r w:rsidRPr="00FF1B10">
              <w:rPr>
                <w:spacing w:val="-4"/>
                <w:sz w:val="20"/>
                <w:lang w:val="en-US" w:bidi="th-TH"/>
              </w:rPr>
              <w:t xml:space="preserve"> interest</w:t>
            </w:r>
            <w:r w:rsidR="009B287E">
              <w:rPr>
                <w:spacing w:val="-4"/>
                <w:sz w:val="20"/>
                <w:lang w:val="en-US" w:bidi="th-TH"/>
              </w:rPr>
              <w:br/>
            </w:r>
            <w:r w:rsidRPr="00FF1B10">
              <w:rPr>
                <w:spacing w:val="-4"/>
                <w:sz w:val="20"/>
                <w:lang w:val="en-US" w:bidi="th-TH"/>
              </w:rPr>
              <w:t xml:space="preserve"> rate swap</w:t>
            </w:r>
          </w:p>
        </w:tc>
        <w:tc>
          <w:tcPr>
            <w:tcW w:w="1350" w:type="dxa"/>
            <w:vAlign w:val="bottom"/>
          </w:tcPr>
          <w:p w14:paraId="07E76068" w14:textId="0F851CDD" w:rsidR="00F642D8" w:rsidRPr="00532E14" w:rsidRDefault="00F642D8" w:rsidP="008E7B47">
            <w:pPr>
              <w:pStyle w:val="acctfourfigures"/>
              <w:tabs>
                <w:tab w:val="clear" w:pos="765"/>
                <w:tab w:val="decimal" w:pos="974"/>
              </w:tabs>
              <w:spacing w:line="240" w:lineRule="auto"/>
              <w:ind w:left="-43"/>
              <w:jc w:val="right"/>
              <w:rPr>
                <w:sz w:val="20"/>
              </w:rPr>
            </w:pPr>
            <w:r w:rsidRPr="00532E14">
              <w:rPr>
                <w:sz w:val="20"/>
              </w:rPr>
              <w:t>2,671</w:t>
            </w:r>
          </w:p>
        </w:tc>
        <w:tc>
          <w:tcPr>
            <w:tcW w:w="1800" w:type="dxa"/>
            <w:vAlign w:val="bottom"/>
          </w:tcPr>
          <w:p w14:paraId="526A3BC3" w14:textId="00B0FCDE" w:rsidR="00F642D8" w:rsidRPr="00532E14" w:rsidRDefault="00F642D8" w:rsidP="008E7B47">
            <w:pPr>
              <w:pStyle w:val="acctfourfigures"/>
              <w:tabs>
                <w:tab w:val="clear" w:pos="765"/>
                <w:tab w:val="decimal" w:pos="1155"/>
              </w:tabs>
              <w:spacing w:line="240" w:lineRule="auto"/>
              <w:ind w:left="-43" w:right="330"/>
              <w:jc w:val="right"/>
              <w:rPr>
                <w:sz w:val="20"/>
              </w:rPr>
            </w:pPr>
            <w:r w:rsidRPr="00532E14">
              <w:rPr>
                <w:sz w:val="20"/>
              </w:rPr>
              <w:t>-</w:t>
            </w:r>
          </w:p>
        </w:tc>
        <w:tc>
          <w:tcPr>
            <w:tcW w:w="1800" w:type="dxa"/>
            <w:vAlign w:val="bottom"/>
          </w:tcPr>
          <w:p w14:paraId="50839AB4" w14:textId="20E17511" w:rsidR="00F642D8" w:rsidRPr="00532E14" w:rsidRDefault="00F642D8" w:rsidP="008E7B47">
            <w:pPr>
              <w:pStyle w:val="acctfourfigures"/>
              <w:tabs>
                <w:tab w:val="clear" w:pos="765"/>
                <w:tab w:val="decimal" w:pos="1155"/>
              </w:tabs>
              <w:spacing w:line="240" w:lineRule="auto"/>
              <w:ind w:left="-43" w:right="330"/>
              <w:jc w:val="right"/>
              <w:rPr>
                <w:sz w:val="20"/>
              </w:rPr>
            </w:pPr>
            <w:r w:rsidRPr="00532E14">
              <w:rPr>
                <w:sz w:val="20"/>
              </w:rPr>
              <w:t>-</w:t>
            </w:r>
          </w:p>
        </w:tc>
        <w:tc>
          <w:tcPr>
            <w:tcW w:w="1251" w:type="dxa"/>
            <w:vAlign w:val="bottom"/>
          </w:tcPr>
          <w:p w14:paraId="63D2D6B0" w14:textId="0454CB4C" w:rsidR="00F642D8" w:rsidRPr="00532E14" w:rsidRDefault="00F642D8" w:rsidP="008E7B47">
            <w:pPr>
              <w:pStyle w:val="acctfourfigures"/>
              <w:tabs>
                <w:tab w:val="clear" w:pos="765"/>
                <w:tab w:val="decimal" w:pos="1070"/>
              </w:tabs>
              <w:spacing w:line="240" w:lineRule="auto"/>
              <w:ind w:left="-43"/>
              <w:jc w:val="right"/>
              <w:rPr>
                <w:sz w:val="20"/>
              </w:rPr>
            </w:pPr>
            <w:r w:rsidRPr="00532E14">
              <w:rPr>
                <w:sz w:val="20"/>
              </w:rPr>
              <w:t>2,671</w:t>
            </w:r>
          </w:p>
        </w:tc>
        <w:tc>
          <w:tcPr>
            <w:tcW w:w="279" w:type="dxa"/>
            <w:vAlign w:val="bottom"/>
          </w:tcPr>
          <w:p w14:paraId="7E0957B8" w14:textId="77777777" w:rsidR="00F642D8" w:rsidRPr="00532E14" w:rsidRDefault="00F642D8" w:rsidP="008E7B47">
            <w:pPr>
              <w:pStyle w:val="acctfourfigures"/>
              <w:tabs>
                <w:tab w:val="clear" w:pos="765"/>
                <w:tab w:val="decimal" w:pos="620"/>
              </w:tabs>
              <w:spacing w:line="240" w:lineRule="auto"/>
              <w:jc w:val="right"/>
              <w:rPr>
                <w:sz w:val="20"/>
              </w:rPr>
            </w:pPr>
          </w:p>
        </w:tc>
        <w:tc>
          <w:tcPr>
            <w:tcW w:w="900" w:type="dxa"/>
            <w:gridSpan w:val="2"/>
            <w:vAlign w:val="bottom"/>
          </w:tcPr>
          <w:p w14:paraId="47772CFF" w14:textId="525CFAF5" w:rsidR="00F642D8" w:rsidRPr="008E7B47" w:rsidRDefault="00F642D8" w:rsidP="008E7B47">
            <w:pPr>
              <w:pStyle w:val="acctfourfigures"/>
              <w:tabs>
                <w:tab w:val="clear" w:pos="765"/>
                <w:tab w:val="decimal" w:pos="435"/>
              </w:tabs>
              <w:spacing w:line="240" w:lineRule="auto"/>
              <w:ind w:left="-43" w:right="-86"/>
              <w:rPr>
                <w:sz w:val="20"/>
              </w:rPr>
            </w:pPr>
            <w:r w:rsidRPr="008E7B47">
              <w:rPr>
                <w:sz w:val="20"/>
              </w:rPr>
              <w:t>-</w:t>
            </w:r>
          </w:p>
        </w:tc>
        <w:tc>
          <w:tcPr>
            <w:tcW w:w="270" w:type="dxa"/>
            <w:vAlign w:val="bottom"/>
          </w:tcPr>
          <w:p w14:paraId="420615EB" w14:textId="77777777" w:rsidR="00F642D8" w:rsidRPr="00532E14" w:rsidRDefault="00F642D8" w:rsidP="008E7B47">
            <w:pPr>
              <w:pStyle w:val="acctfourfigures"/>
              <w:tabs>
                <w:tab w:val="clear" w:pos="765"/>
                <w:tab w:val="decimal" w:pos="620"/>
              </w:tabs>
              <w:spacing w:line="240" w:lineRule="auto"/>
              <w:jc w:val="right"/>
              <w:rPr>
                <w:sz w:val="20"/>
              </w:rPr>
            </w:pPr>
          </w:p>
        </w:tc>
        <w:tc>
          <w:tcPr>
            <w:tcW w:w="978" w:type="dxa"/>
            <w:vAlign w:val="bottom"/>
          </w:tcPr>
          <w:p w14:paraId="7E83A5B2" w14:textId="54146C48" w:rsidR="00F642D8" w:rsidRPr="00532E14" w:rsidRDefault="00F642D8" w:rsidP="008E7B47">
            <w:pPr>
              <w:pStyle w:val="acctfourfigures"/>
              <w:tabs>
                <w:tab w:val="clear" w:pos="765"/>
                <w:tab w:val="decimal" w:pos="795"/>
              </w:tabs>
              <w:spacing w:line="240" w:lineRule="auto"/>
              <w:ind w:left="-43"/>
              <w:jc w:val="right"/>
              <w:rPr>
                <w:sz w:val="20"/>
              </w:rPr>
            </w:pPr>
            <w:r w:rsidRPr="00532E14">
              <w:rPr>
                <w:sz w:val="20"/>
              </w:rPr>
              <w:t>2,671</w:t>
            </w:r>
          </w:p>
        </w:tc>
        <w:tc>
          <w:tcPr>
            <w:tcW w:w="244" w:type="dxa"/>
            <w:vAlign w:val="bottom"/>
          </w:tcPr>
          <w:p w14:paraId="1B7888E4" w14:textId="77777777" w:rsidR="00F642D8" w:rsidRPr="00532E14" w:rsidRDefault="00F642D8" w:rsidP="008E7B47">
            <w:pPr>
              <w:pStyle w:val="acctfourfigures"/>
              <w:tabs>
                <w:tab w:val="clear" w:pos="765"/>
                <w:tab w:val="decimal" w:pos="620"/>
              </w:tabs>
              <w:spacing w:line="240" w:lineRule="auto"/>
              <w:jc w:val="right"/>
              <w:rPr>
                <w:sz w:val="20"/>
              </w:rPr>
            </w:pPr>
          </w:p>
        </w:tc>
        <w:tc>
          <w:tcPr>
            <w:tcW w:w="1110" w:type="dxa"/>
            <w:vAlign w:val="bottom"/>
          </w:tcPr>
          <w:p w14:paraId="7A28439A" w14:textId="2E8AF9D9" w:rsidR="00F642D8" w:rsidRPr="00532E14" w:rsidRDefault="00F642D8" w:rsidP="008E7B47">
            <w:pPr>
              <w:pStyle w:val="acctfourfigures"/>
              <w:tabs>
                <w:tab w:val="clear" w:pos="765"/>
                <w:tab w:val="decimal" w:pos="677"/>
              </w:tabs>
              <w:spacing w:line="240" w:lineRule="auto"/>
              <w:ind w:left="-43" w:right="-105"/>
              <w:rPr>
                <w:sz w:val="20"/>
              </w:rPr>
            </w:pPr>
            <w:r w:rsidRPr="00532E14">
              <w:rPr>
                <w:sz w:val="20"/>
              </w:rPr>
              <w:t>-</w:t>
            </w:r>
          </w:p>
        </w:tc>
        <w:tc>
          <w:tcPr>
            <w:tcW w:w="236" w:type="dxa"/>
            <w:vAlign w:val="bottom"/>
          </w:tcPr>
          <w:p w14:paraId="75B674A9" w14:textId="77777777" w:rsidR="00F642D8" w:rsidRPr="00532E14" w:rsidRDefault="00F642D8" w:rsidP="008E7B47">
            <w:pPr>
              <w:pStyle w:val="acctfourfigures"/>
              <w:tabs>
                <w:tab w:val="clear" w:pos="765"/>
                <w:tab w:val="decimal" w:pos="620"/>
              </w:tabs>
              <w:spacing w:line="240" w:lineRule="auto"/>
              <w:jc w:val="right"/>
              <w:rPr>
                <w:sz w:val="20"/>
              </w:rPr>
            </w:pPr>
          </w:p>
        </w:tc>
        <w:tc>
          <w:tcPr>
            <w:tcW w:w="1203" w:type="dxa"/>
            <w:vAlign w:val="bottom"/>
          </w:tcPr>
          <w:p w14:paraId="73A67233" w14:textId="249FBEB1" w:rsidR="00F642D8" w:rsidRPr="00532E14" w:rsidRDefault="00F642D8" w:rsidP="008E7B47">
            <w:pPr>
              <w:pStyle w:val="acctfourfigures"/>
              <w:tabs>
                <w:tab w:val="clear" w:pos="765"/>
                <w:tab w:val="decimal" w:pos="876"/>
              </w:tabs>
              <w:spacing w:line="240" w:lineRule="auto"/>
              <w:ind w:left="-43"/>
              <w:jc w:val="right"/>
              <w:rPr>
                <w:sz w:val="20"/>
              </w:rPr>
            </w:pPr>
            <w:r w:rsidRPr="00532E14">
              <w:rPr>
                <w:sz w:val="20"/>
              </w:rPr>
              <w:t>2,671</w:t>
            </w:r>
          </w:p>
        </w:tc>
      </w:tr>
      <w:tr w:rsidR="00F642D8" w:rsidRPr="00532E14" w14:paraId="6B96D6EB" w14:textId="77777777" w:rsidTr="008E7B47">
        <w:trPr>
          <w:gridAfter w:val="1"/>
          <w:wAfter w:w="11" w:type="dxa"/>
          <w:trHeight w:val="20"/>
        </w:trPr>
        <w:tc>
          <w:tcPr>
            <w:tcW w:w="3600" w:type="dxa"/>
          </w:tcPr>
          <w:p w14:paraId="3E3080D2" w14:textId="2B2F2B81" w:rsidR="00F642D8" w:rsidRPr="00532E14" w:rsidRDefault="00F642D8" w:rsidP="00070BAC">
            <w:pPr>
              <w:spacing w:line="240" w:lineRule="auto"/>
              <w:ind w:left="160" w:right="-90" w:hanging="180"/>
              <w:rPr>
                <w:sz w:val="20"/>
              </w:rPr>
            </w:pPr>
            <w:r w:rsidRPr="00532E14">
              <w:rPr>
                <w:sz w:val="20"/>
                <w:lang w:val="en-US" w:bidi="th-TH"/>
              </w:rPr>
              <w:t>Lo</w:t>
            </w:r>
            <w:r w:rsidRPr="00532E14">
              <w:rPr>
                <w:sz w:val="20"/>
              </w:rPr>
              <w:t>ng-term loans from financial institutions</w:t>
            </w:r>
          </w:p>
        </w:tc>
        <w:tc>
          <w:tcPr>
            <w:tcW w:w="1350" w:type="dxa"/>
            <w:vAlign w:val="bottom"/>
          </w:tcPr>
          <w:p w14:paraId="65CAD4C0" w14:textId="0CB0AA0A" w:rsidR="00F642D8" w:rsidRPr="00532E14" w:rsidRDefault="00F642D8" w:rsidP="008E7B47">
            <w:pPr>
              <w:pStyle w:val="acctfourfigures"/>
              <w:tabs>
                <w:tab w:val="clear" w:pos="765"/>
                <w:tab w:val="decimal" w:pos="1155"/>
              </w:tabs>
              <w:spacing w:line="240" w:lineRule="auto"/>
              <w:ind w:left="-43" w:right="245"/>
              <w:jc w:val="right"/>
              <w:rPr>
                <w:sz w:val="20"/>
              </w:rPr>
            </w:pPr>
            <w:r w:rsidRPr="00532E14">
              <w:rPr>
                <w:sz w:val="20"/>
              </w:rPr>
              <w:t>-</w:t>
            </w:r>
          </w:p>
        </w:tc>
        <w:tc>
          <w:tcPr>
            <w:tcW w:w="1800" w:type="dxa"/>
            <w:vAlign w:val="bottom"/>
          </w:tcPr>
          <w:p w14:paraId="3150A923" w14:textId="70780BA9" w:rsidR="00F642D8" w:rsidRPr="00532E14" w:rsidRDefault="00F642D8" w:rsidP="009077BB">
            <w:pPr>
              <w:pStyle w:val="acctfourfigures"/>
              <w:tabs>
                <w:tab w:val="clear" w:pos="765"/>
                <w:tab w:val="decimal" w:pos="974"/>
                <w:tab w:val="decimal" w:pos="1965"/>
              </w:tabs>
              <w:spacing w:line="240" w:lineRule="auto"/>
              <w:ind w:left="-43" w:right="74"/>
              <w:jc w:val="right"/>
              <w:rPr>
                <w:sz w:val="20"/>
              </w:rPr>
            </w:pPr>
            <w:r w:rsidRPr="00532E14">
              <w:rPr>
                <w:sz w:val="20"/>
              </w:rPr>
              <w:t>37,805</w:t>
            </w:r>
          </w:p>
        </w:tc>
        <w:tc>
          <w:tcPr>
            <w:tcW w:w="1800" w:type="dxa"/>
            <w:vAlign w:val="bottom"/>
          </w:tcPr>
          <w:p w14:paraId="7E755FF4" w14:textId="48643DEB" w:rsidR="00F642D8" w:rsidRPr="00532E14" w:rsidRDefault="00F642D8" w:rsidP="008E7B47">
            <w:pPr>
              <w:pStyle w:val="acctfourfigures"/>
              <w:tabs>
                <w:tab w:val="clear" w:pos="765"/>
                <w:tab w:val="decimal" w:pos="974"/>
                <w:tab w:val="decimal" w:pos="1331"/>
              </w:tabs>
              <w:spacing w:line="240" w:lineRule="auto"/>
              <w:ind w:left="-43"/>
              <w:jc w:val="right"/>
              <w:rPr>
                <w:sz w:val="20"/>
              </w:rPr>
            </w:pPr>
            <w:r w:rsidRPr="00532E14">
              <w:rPr>
                <w:sz w:val="20"/>
              </w:rPr>
              <w:t>34,257,386</w:t>
            </w:r>
          </w:p>
        </w:tc>
        <w:tc>
          <w:tcPr>
            <w:tcW w:w="1251" w:type="dxa"/>
            <w:vAlign w:val="bottom"/>
          </w:tcPr>
          <w:p w14:paraId="77EF1557" w14:textId="48A82D06" w:rsidR="00F642D8" w:rsidRPr="00532E14" w:rsidRDefault="00F642D8" w:rsidP="008E7B47">
            <w:pPr>
              <w:pStyle w:val="acctfourfigures"/>
              <w:tabs>
                <w:tab w:val="clear" w:pos="765"/>
                <w:tab w:val="decimal" w:pos="974"/>
                <w:tab w:val="decimal" w:pos="1070"/>
              </w:tabs>
              <w:spacing w:line="240" w:lineRule="auto"/>
              <w:ind w:left="-43"/>
              <w:jc w:val="right"/>
              <w:rPr>
                <w:sz w:val="20"/>
              </w:rPr>
            </w:pPr>
            <w:r w:rsidRPr="00532E14">
              <w:rPr>
                <w:sz w:val="20"/>
              </w:rPr>
              <w:t>34,295,191</w:t>
            </w:r>
          </w:p>
        </w:tc>
        <w:tc>
          <w:tcPr>
            <w:tcW w:w="279" w:type="dxa"/>
            <w:vAlign w:val="bottom"/>
          </w:tcPr>
          <w:p w14:paraId="25DCBF3A" w14:textId="77777777" w:rsidR="00F642D8" w:rsidRPr="00532E14" w:rsidRDefault="00F642D8" w:rsidP="008E7B47">
            <w:pPr>
              <w:pStyle w:val="acctfourfigures"/>
              <w:tabs>
                <w:tab w:val="clear" w:pos="765"/>
                <w:tab w:val="decimal" w:pos="620"/>
                <w:tab w:val="decimal" w:pos="974"/>
              </w:tabs>
              <w:spacing w:line="240" w:lineRule="auto"/>
              <w:ind w:left="-43"/>
              <w:jc w:val="right"/>
              <w:rPr>
                <w:sz w:val="20"/>
              </w:rPr>
            </w:pPr>
          </w:p>
        </w:tc>
        <w:tc>
          <w:tcPr>
            <w:tcW w:w="900" w:type="dxa"/>
            <w:gridSpan w:val="2"/>
            <w:vAlign w:val="bottom"/>
          </w:tcPr>
          <w:p w14:paraId="20A0ECA3" w14:textId="6BDEC294" w:rsidR="00F642D8" w:rsidRPr="008E7B47" w:rsidRDefault="00F642D8" w:rsidP="008E7B47">
            <w:pPr>
              <w:pStyle w:val="acctfourfigures"/>
              <w:tabs>
                <w:tab w:val="clear" w:pos="765"/>
                <w:tab w:val="decimal" w:pos="435"/>
              </w:tabs>
              <w:spacing w:line="240" w:lineRule="auto"/>
              <w:ind w:left="-43" w:right="-86"/>
              <w:rPr>
                <w:sz w:val="20"/>
              </w:rPr>
            </w:pPr>
            <w:r w:rsidRPr="008E7B47">
              <w:rPr>
                <w:sz w:val="20"/>
              </w:rPr>
              <w:t>-</w:t>
            </w:r>
          </w:p>
        </w:tc>
        <w:tc>
          <w:tcPr>
            <w:tcW w:w="270" w:type="dxa"/>
            <w:vAlign w:val="bottom"/>
          </w:tcPr>
          <w:p w14:paraId="58A2F784" w14:textId="77777777" w:rsidR="00F642D8" w:rsidRPr="00532E14" w:rsidRDefault="00F642D8" w:rsidP="008E7B47">
            <w:pPr>
              <w:pStyle w:val="acctfourfigures"/>
              <w:tabs>
                <w:tab w:val="clear" w:pos="765"/>
                <w:tab w:val="decimal" w:pos="620"/>
                <w:tab w:val="decimal" w:pos="974"/>
              </w:tabs>
              <w:spacing w:line="240" w:lineRule="auto"/>
              <w:ind w:left="-43"/>
              <w:jc w:val="right"/>
              <w:rPr>
                <w:sz w:val="20"/>
              </w:rPr>
            </w:pPr>
          </w:p>
        </w:tc>
        <w:tc>
          <w:tcPr>
            <w:tcW w:w="978" w:type="dxa"/>
            <w:vAlign w:val="bottom"/>
          </w:tcPr>
          <w:p w14:paraId="7EFE55AC" w14:textId="5BDB98FB" w:rsidR="00F642D8" w:rsidRPr="00532E14" w:rsidRDefault="00F642D8" w:rsidP="008E7B47">
            <w:pPr>
              <w:pStyle w:val="acctfourfigures"/>
              <w:tabs>
                <w:tab w:val="clear" w:pos="765"/>
                <w:tab w:val="decimal" w:pos="525"/>
              </w:tabs>
              <w:spacing w:line="240" w:lineRule="auto"/>
              <w:ind w:left="-43" w:right="-105"/>
              <w:rPr>
                <w:sz w:val="20"/>
              </w:rPr>
            </w:pPr>
            <w:r w:rsidRPr="00532E14">
              <w:rPr>
                <w:sz w:val="20"/>
              </w:rPr>
              <w:t>-</w:t>
            </w:r>
          </w:p>
        </w:tc>
        <w:tc>
          <w:tcPr>
            <w:tcW w:w="244" w:type="dxa"/>
            <w:vAlign w:val="bottom"/>
          </w:tcPr>
          <w:p w14:paraId="7E2995B3" w14:textId="77777777" w:rsidR="00F642D8" w:rsidRPr="00532E14" w:rsidRDefault="00F642D8" w:rsidP="008E7B47">
            <w:pPr>
              <w:pStyle w:val="acctfourfigures"/>
              <w:tabs>
                <w:tab w:val="clear" w:pos="765"/>
                <w:tab w:val="decimal" w:pos="620"/>
                <w:tab w:val="decimal" w:pos="974"/>
              </w:tabs>
              <w:spacing w:line="240" w:lineRule="auto"/>
              <w:ind w:left="-43"/>
              <w:jc w:val="right"/>
              <w:rPr>
                <w:sz w:val="20"/>
              </w:rPr>
            </w:pPr>
          </w:p>
        </w:tc>
        <w:tc>
          <w:tcPr>
            <w:tcW w:w="1110" w:type="dxa"/>
            <w:vAlign w:val="bottom"/>
          </w:tcPr>
          <w:p w14:paraId="1C60FBBA" w14:textId="1288C0B5" w:rsidR="00F642D8" w:rsidRPr="00532E14" w:rsidRDefault="00F642D8" w:rsidP="008E7B47">
            <w:pPr>
              <w:pStyle w:val="acctfourfigures"/>
              <w:tabs>
                <w:tab w:val="clear" w:pos="765"/>
                <w:tab w:val="decimal" w:pos="945"/>
                <w:tab w:val="decimal" w:pos="974"/>
              </w:tabs>
              <w:spacing w:line="240" w:lineRule="auto"/>
              <w:ind w:left="-43"/>
              <w:jc w:val="right"/>
              <w:rPr>
                <w:sz w:val="20"/>
              </w:rPr>
            </w:pPr>
            <w:r w:rsidRPr="00532E14">
              <w:rPr>
                <w:sz w:val="20"/>
              </w:rPr>
              <w:t>34,741,480</w:t>
            </w:r>
          </w:p>
        </w:tc>
        <w:tc>
          <w:tcPr>
            <w:tcW w:w="236" w:type="dxa"/>
            <w:vAlign w:val="bottom"/>
          </w:tcPr>
          <w:p w14:paraId="4FA5C03F" w14:textId="77777777" w:rsidR="00F642D8" w:rsidRPr="00532E14" w:rsidRDefault="00F642D8" w:rsidP="008E7B47">
            <w:pPr>
              <w:pStyle w:val="acctfourfigures"/>
              <w:tabs>
                <w:tab w:val="clear" w:pos="765"/>
                <w:tab w:val="decimal" w:pos="620"/>
                <w:tab w:val="decimal" w:pos="974"/>
              </w:tabs>
              <w:spacing w:line="240" w:lineRule="auto"/>
              <w:ind w:left="-43"/>
              <w:jc w:val="right"/>
              <w:rPr>
                <w:sz w:val="20"/>
              </w:rPr>
            </w:pPr>
          </w:p>
        </w:tc>
        <w:tc>
          <w:tcPr>
            <w:tcW w:w="1203" w:type="dxa"/>
            <w:vAlign w:val="bottom"/>
          </w:tcPr>
          <w:p w14:paraId="24CD1B23" w14:textId="2355AC55" w:rsidR="00F642D8" w:rsidRPr="00532E14" w:rsidRDefault="00F642D8" w:rsidP="008E7B47">
            <w:pPr>
              <w:pStyle w:val="acctfourfigures"/>
              <w:tabs>
                <w:tab w:val="clear" w:pos="765"/>
                <w:tab w:val="decimal" w:pos="876"/>
                <w:tab w:val="decimal" w:pos="974"/>
              </w:tabs>
              <w:spacing w:line="240" w:lineRule="auto"/>
              <w:ind w:left="-43"/>
              <w:jc w:val="right"/>
              <w:rPr>
                <w:sz w:val="20"/>
              </w:rPr>
            </w:pPr>
            <w:r w:rsidRPr="00532E14">
              <w:rPr>
                <w:sz w:val="20"/>
              </w:rPr>
              <w:t>34,741,480</w:t>
            </w:r>
          </w:p>
        </w:tc>
      </w:tr>
      <w:tr w:rsidR="00F642D8" w:rsidRPr="00532E14" w14:paraId="3B782E2E" w14:textId="77777777" w:rsidTr="008E7B47">
        <w:trPr>
          <w:gridAfter w:val="1"/>
          <w:wAfter w:w="11" w:type="dxa"/>
          <w:trHeight w:val="20"/>
        </w:trPr>
        <w:tc>
          <w:tcPr>
            <w:tcW w:w="3600" w:type="dxa"/>
          </w:tcPr>
          <w:p w14:paraId="14BFE0F9" w14:textId="0CCD600F" w:rsidR="00F642D8" w:rsidRPr="00532E14" w:rsidRDefault="00F642D8" w:rsidP="00070BAC">
            <w:pPr>
              <w:spacing w:line="240" w:lineRule="auto"/>
              <w:ind w:left="160" w:right="-90" w:hanging="180"/>
              <w:rPr>
                <w:sz w:val="20"/>
              </w:rPr>
            </w:pPr>
            <w:r w:rsidRPr="00532E14">
              <w:rPr>
                <w:sz w:val="20"/>
              </w:rPr>
              <w:t>Long-term loans from related parties</w:t>
            </w:r>
          </w:p>
        </w:tc>
        <w:tc>
          <w:tcPr>
            <w:tcW w:w="1350" w:type="dxa"/>
            <w:vAlign w:val="bottom"/>
          </w:tcPr>
          <w:p w14:paraId="20265DA4" w14:textId="3EF47C46" w:rsidR="00F642D8" w:rsidRPr="00532E14" w:rsidRDefault="00F642D8" w:rsidP="008E7B47">
            <w:pPr>
              <w:pStyle w:val="acctfourfigures"/>
              <w:tabs>
                <w:tab w:val="clear" w:pos="765"/>
                <w:tab w:val="decimal" w:pos="1155"/>
              </w:tabs>
              <w:spacing w:line="240" w:lineRule="auto"/>
              <w:ind w:left="-43" w:right="245"/>
              <w:jc w:val="right"/>
              <w:rPr>
                <w:sz w:val="20"/>
              </w:rPr>
            </w:pPr>
            <w:r w:rsidRPr="00532E14">
              <w:rPr>
                <w:sz w:val="20"/>
              </w:rPr>
              <w:t>-</w:t>
            </w:r>
          </w:p>
        </w:tc>
        <w:tc>
          <w:tcPr>
            <w:tcW w:w="1800" w:type="dxa"/>
            <w:vAlign w:val="bottom"/>
          </w:tcPr>
          <w:p w14:paraId="7AE3245B" w14:textId="445063B8" w:rsidR="00F642D8" w:rsidRPr="00532E14" w:rsidRDefault="00F642D8" w:rsidP="008E7B47">
            <w:pPr>
              <w:pStyle w:val="acctfourfigures"/>
              <w:tabs>
                <w:tab w:val="clear" w:pos="765"/>
                <w:tab w:val="decimal" w:pos="1155"/>
              </w:tabs>
              <w:spacing w:line="240" w:lineRule="auto"/>
              <w:ind w:left="-43" w:right="330"/>
              <w:jc w:val="right"/>
              <w:rPr>
                <w:sz w:val="20"/>
              </w:rPr>
            </w:pPr>
            <w:r w:rsidRPr="00532E14">
              <w:rPr>
                <w:sz w:val="20"/>
              </w:rPr>
              <w:t>-</w:t>
            </w:r>
          </w:p>
        </w:tc>
        <w:tc>
          <w:tcPr>
            <w:tcW w:w="1800" w:type="dxa"/>
            <w:vAlign w:val="bottom"/>
          </w:tcPr>
          <w:p w14:paraId="76F6B7B5" w14:textId="5B0E5EF6" w:rsidR="00F642D8" w:rsidRPr="00532E14" w:rsidRDefault="00F642D8" w:rsidP="008E7B47">
            <w:pPr>
              <w:pStyle w:val="acctfourfigures"/>
              <w:tabs>
                <w:tab w:val="clear" w:pos="765"/>
                <w:tab w:val="decimal" w:pos="974"/>
                <w:tab w:val="decimal" w:pos="1331"/>
              </w:tabs>
              <w:spacing w:line="240" w:lineRule="auto"/>
              <w:ind w:left="-43"/>
              <w:jc w:val="right"/>
              <w:rPr>
                <w:sz w:val="20"/>
              </w:rPr>
            </w:pPr>
            <w:r w:rsidRPr="00532E14">
              <w:rPr>
                <w:sz w:val="20"/>
              </w:rPr>
              <w:t>3,851,029</w:t>
            </w:r>
          </w:p>
        </w:tc>
        <w:tc>
          <w:tcPr>
            <w:tcW w:w="1251" w:type="dxa"/>
            <w:vAlign w:val="bottom"/>
          </w:tcPr>
          <w:p w14:paraId="71F2964F" w14:textId="515DEA65" w:rsidR="00F642D8" w:rsidRPr="00532E14" w:rsidRDefault="00F642D8" w:rsidP="008E7B47">
            <w:pPr>
              <w:pStyle w:val="acctfourfigures"/>
              <w:tabs>
                <w:tab w:val="clear" w:pos="765"/>
                <w:tab w:val="decimal" w:pos="974"/>
                <w:tab w:val="decimal" w:pos="1070"/>
              </w:tabs>
              <w:spacing w:line="240" w:lineRule="auto"/>
              <w:ind w:left="-43"/>
              <w:jc w:val="right"/>
              <w:rPr>
                <w:sz w:val="20"/>
              </w:rPr>
            </w:pPr>
            <w:r w:rsidRPr="00532E14">
              <w:rPr>
                <w:sz w:val="20"/>
              </w:rPr>
              <w:t>3,851,029</w:t>
            </w:r>
          </w:p>
        </w:tc>
        <w:tc>
          <w:tcPr>
            <w:tcW w:w="279" w:type="dxa"/>
            <w:vAlign w:val="bottom"/>
          </w:tcPr>
          <w:p w14:paraId="1A7752F7" w14:textId="77777777" w:rsidR="00F642D8" w:rsidRPr="00532E14" w:rsidRDefault="00F642D8" w:rsidP="008E7B47">
            <w:pPr>
              <w:pStyle w:val="acctfourfigures"/>
              <w:tabs>
                <w:tab w:val="clear" w:pos="765"/>
                <w:tab w:val="decimal" w:pos="620"/>
                <w:tab w:val="decimal" w:pos="974"/>
              </w:tabs>
              <w:spacing w:line="240" w:lineRule="auto"/>
              <w:ind w:left="-43"/>
              <w:jc w:val="right"/>
              <w:rPr>
                <w:sz w:val="20"/>
              </w:rPr>
            </w:pPr>
          </w:p>
        </w:tc>
        <w:tc>
          <w:tcPr>
            <w:tcW w:w="900" w:type="dxa"/>
            <w:gridSpan w:val="2"/>
            <w:vAlign w:val="bottom"/>
          </w:tcPr>
          <w:p w14:paraId="6EB68793" w14:textId="2964DA8B" w:rsidR="00F642D8" w:rsidRPr="008E7B47" w:rsidRDefault="00F642D8" w:rsidP="008E7B47">
            <w:pPr>
              <w:pStyle w:val="acctfourfigures"/>
              <w:tabs>
                <w:tab w:val="clear" w:pos="765"/>
                <w:tab w:val="decimal" w:pos="435"/>
              </w:tabs>
              <w:spacing w:line="240" w:lineRule="auto"/>
              <w:ind w:left="-43" w:right="-86"/>
              <w:rPr>
                <w:sz w:val="20"/>
              </w:rPr>
            </w:pPr>
            <w:r w:rsidRPr="008E7B47">
              <w:rPr>
                <w:sz w:val="20"/>
              </w:rPr>
              <w:t>-</w:t>
            </w:r>
          </w:p>
        </w:tc>
        <w:tc>
          <w:tcPr>
            <w:tcW w:w="270" w:type="dxa"/>
            <w:vAlign w:val="bottom"/>
          </w:tcPr>
          <w:p w14:paraId="6B7C0BEF" w14:textId="77777777" w:rsidR="00F642D8" w:rsidRPr="00532E14" w:rsidRDefault="00F642D8" w:rsidP="008E7B47">
            <w:pPr>
              <w:pStyle w:val="acctfourfigures"/>
              <w:tabs>
                <w:tab w:val="clear" w:pos="765"/>
                <w:tab w:val="decimal" w:pos="620"/>
                <w:tab w:val="decimal" w:pos="974"/>
              </w:tabs>
              <w:spacing w:line="240" w:lineRule="auto"/>
              <w:ind w:left="-43"/>
              <w:jc w:val="right"/>
              <w:rPr>
                <w:sz w:val="20"/>
              </w:rPr>
            </w:pPr>
          </w:p>
        </w:tc>
        <w:tc>
          <w:tcPr>
            <w:tcW w:w="978" w:type="dxa"/>
            <w:vAlign w:val="bottom"/>
          </w:tcPr>
          <w:p w14:paraId="10E2C1A5" w14:textId="1D20CD02" w:rsidR="00F642D8" w:rsidRPr="00532E14" w:rsidRDefault="00F642D8" w:rsidP="008E7B47">
            <w:pPr>
              <w:pStyle w:val="acctfourfigures"/>
              <w:tabs>
                <w:tab w:val="clear" w:pos="765"/>
                <w:tab w:val="decimal" w:pos="525"/>
              </w:tabs>
              <w:spacing w:line="240" w:lineRule="auto"/>
              <w:ind w:left="-43" w:right="-105"/>
              <w:rPr>
                <w:sz w:val="20"/>
              </w:rPr>
            </w:pPr>
            <w:r w:rsidRPr="00532E14">
              <w:rPr>
                <w:sz w:val="20"/>
              </w:rPr>
              <w:t>-</w:t>
            </w:r>
          </w:p>
        </w:tc>
        <w:tc>
          <w:tcPr>
            <w:tcW w:w="244" w:type="dxa"/>
            <w:vAlign w:val="bottom"/>
          </w:tcPr>
          <w:p w14:paraId="662B871E" w14:textId="77777777" w:rsidR="00F642D8" w:rsidRPr="00532E14" w:rsidRDefault="00F642D8" w:rsidP="008E7B47">
            <w:pPr>
              <w:pStyle w:val="acctfourfigures"/>
              <w:tabs>
                <w:tab w:val="clear" w:pos="765"/>
                <w:tab w:val="decimal" w:pos="620"/>
                <w:tab w:val="decimal" w:pos="974"/>
              </w:tabs>
              <w:spacing w:line="240" w:lineRule="auto"/>
              <w:ind w:left="-43"/>
              <w:jc w:val="right"/>
              <w:rPr>
                <w:sz w:val="20"/>
              </w:rPr>
            </w:pPr>
          </w:p>
        </w:tc>
        <w:tc>
          <w:tcPr>
            <w:tcW w:w="1110" w:type="dxa"/>
            <w:vAlign w:val="bottom"/>
          </w:tcPr>
          <w:p w14:paraId="2EEB823C" w14:textId="0E657649" w:rsidR="00F642D8" w:rsidRPr="00532E14" w:rsidRDefault="00F642D8" w:rsidP="008E7B47">
            <w:pPr>
              <w:pStyle w:val="acctfourfigures"/>
              <w:tabs>
                <w:tab w:val="clear" w:pos="765"/>
                <w:tab w:val="decimal" w:pos="945"/>
                <w:tab w:val="decimal" w:pos="974"/>
              </w:tabs>
              <w:spacing w:line="240" w:lineRule="auto"/>
              <w:ind w:left="-43"/>
              <w:jc w:val="right"/>
              <w:rPr>
                <w:sz w:val="20"/>
              </w:rPr>
            </w:pPr>
            <w:r w:rsidRPr="00532E14">
              <w:rPr>
                <w:sz w:val="20"/>
              </w:rPr>
              <w:t>3,809,790</w:t>
            </w:r>
          </w:p>
        </w:tc>
        <w:tc>
          <w:tcPr>
            <w:tcW w:w="236" w:type="dxa"/>
            <w:vAlign w:val="bottom"/>
          </w:tcPr>
          <w:p w14:paraId="1BF006B3" w14:textId="77777777" w:rsidR="00F642D8" w:rsidRPr="00532E14" w:rsidRDefault="00F642D8" w:rsidP="008E7B47">
            <w:pPr>
              <w:pStyle w:val="acctfourfigures"/>
              <w:tabs>
                <w:tab w:val="clear" w:pos="765"/>
                <w:tab w:val="decimal" w:pos="620"/>
                <w:tab w:val="decimal" w:pos="974"/>
              </w:tabs>
              <w:spacing w:line="240" w:lineRule="auto"/>
              <w:ind w:left="-43"/>
              <w:jc w:val="right"/>
              <w:rPr>
                <w:sz w:val="20"/>
              </w:rPr>
            </w:pPr>
          </w:p>
        </w:tc>
        <w:tc>
          <w:tcPr>
            <w:tcW w:w="1203" w:type="dxa"/>
            <w:vAlign w:val="bottom"/>
          </w:tcPr>
          <w:p w14:paraId="75CC58D1" w14:textId="6577769B" w:rsidR="00F642D8" w:rsidRPr="00532E14" w:rsidRDefault="00F642D8" w:rsidP="008E7B47">
            <w:pPr>
              <w:pStyle w:val="acctfourfigures"/>
              <w:tabs>
                <w:tab w:val="clear" w:pos="765"/>
                <w:tab w:val="decimal" w:pos="876"/>
                <w:tab w:val="decimal" w:pos="974"/>
              </w:tabs>
              <w:spacing w:line="240" w:lineRule="auto"/>
              <w:ind w:left="-43"/>
              <w:jc w:val="right"/>
              <w:rPr>
                <w:sz w:val="20"/>
              </w:rPr>
            </w:pPr>
            <w:r w:rsidRPr="00532E14">
              <w:rPr>
                <w:sz w:val="20"/>
              </w:rPr>
              <w:t>3,809,790</w:t>
            </w:r>
          </w:p>
        </w:tc>
      </w:tr>
      <w:tr w:rsidR="00F642D8" w:rsidRPr="00532E14" w14:paraId="3F68BB21" w14:textId="77777777" w:rsidTr="008E7B47">
        <w:trPr>
          <w:gridAfter w:val="1"/>
          <w:wAfter w:w="11" w:type="dxa"/>
          <w:trHeight w:val="20"/>
        </w:trPr>
        <w:tc>
          <w:tcPr>
            <w:tcW w:w="3600" w:type="dxa"/>
          </w:tcPr>
          <w:p w14:paraId="0F03AE15" w14:textId="0E74B8AF" w:rsidR="00F642D8" w:rsidRPr="00FF1B10" w:rsidRDefault="00F642D8" w:rsidP="00070BAC">
            <w:pPr>
              <w:spacing w:line="240" w:lineRule="auto"/>
              <w:ind w:left="160" w:right="-90" w:hanging="180"/>
              <w:rPr>
                <w:spacing w:val="-4"/>
                <w:sz w:val="20"/>
              </w:rPr>
            </w:pPr>
            <w:r w:rsidRPr="00FF1B10">
              <w:rPr>
                <w:spacing w:val="-4"/>
                <w:sz w:val="20"/>
              </w:rPr>
              <w:t>Derivative liabilities - cross currency and interest rate swap</w:t>
            </w:r>
          </w:p>
        </w:tc>
        <w:tc>
          <w:tcPr>
            <w:tcW w:w="1350" w:type="dxa"/>
            <w:vAlign w:val="bottom"/>
          </w:tcPr>
          <w:p w14:paraId="1B3A0F7B" w14:textId="56C095A5" w:rsidR="00F642D8" w:rsidRPr="00532E14" w:rsidRDefault="00F642D8" w:rsidP="008E7B47">
            <w:pPr>
              <w:pStyle w:val="acctfourfigures"/>
              <w:tabs>
                <w:tab w:val="clear" w:pos="765"/>
                <w:tab w:val="decimal" w:pos="974"/>
              </w:tabs>
              <w:spacing w:line="240" w:lineRule="auto"/>
              <w:ind w:left="-43"/>
              <w:jc w:val="right"/>
              <w:rPr>
                <w:sz w:val="20"/>
              </w:rPr>
            </w:pPr>
            <w:r w:rsidRPr="00532E14">
              <w:rPr>
                <w:sz w:val="20"/>
              </w:rPr>
              <w:t>21,699</w:t>
            </w:r>
          </w:p>
        </w:tc>
        <w:tc>
          <w:tcPr>
            <w:tcW w:w="1800" w:type="dxa"/>
            <w:vAlign w:val="bottom"/>
          </w:tcPr>
          <w:p w14:paraId="1D70AFD6" w14:textId="605D3115" w:rsidR="00F642D8" w:rsidRPr="00532E14" w:rsidRDefault="00F642D8" w:rsidP="008E7B47">
            <w:pPr>
              <w:pStyle w:val="acctfourfigures"/>
              <w:tabs>
                <w:tab w:val="clear" w:pos="765"/>
                <w:tab w:val="decimal" w:pos="1155"/>
              </w:tabs>
              <w:spacing w:line="240" w:lineRule="auto"/>
              <w:ind w:left="-43" w:right="330"/>
              <w:jc w:val="right"/>
              <w:rPr>
                <w:sz w:val="20"/>
              </w:rPr>
            </w:pPr>
            <w:r w:rsidRPr="00532E14">
              <w:rPr>
                <w:sz w:val="20"/>
              </w:rPr>
              <w:t>-</w:t>
            </w:r>
          </w:p>
        </w:tc>
        <w:tc>
          <w:tcPr>
            <w:tcW w:w="1800" w:type="dxa"/>
            <w:vAlign w:val="bottom"/>
          </w:tcPr>
          <w:p w14:paraId="07166988" w14:textId="7230CE43" w:rsidR="00F642D8" w:rsidRPr="00532E14" w:rsidRDefault="00F642D8" w:rsidP="008E7B47">
            <w:pPr>
              <w:pStyle w:val="acctfourfigures"/>
              <w:tabs>
                <w:tab w:val="clear" w:pos="765"/>
                <w:tab w:val="decimal" w:pos="1155"/>
              </w:tabs>
              <w:spacing w:line="240" w:lineRule="auto"/>
              <w:ind w:left="-43" w:right="330"/>
              <w:jc w:val="right"/>
              <w:rPr>
                <w:sz w:val="20"/>
              </w:rPr>
            </w:pPr>
            <w:r w:rsidRPr="00532E14">
              <w:rPr>
                <w:sz w:val="20"/>
              </w:rPr>
              <w:t>-</w:t>
            </w:r>
          </w:p>
        </w:tc>
        <w:tc>
          <w:tcPr>
            <w:tcW w:w="1251" w:type="dxa"/>
            <w:vAlign w:val="bottom"/>
          </w:tcPr>
          <w:p w14:paraId="01DB3025" w14:textId="4B4A1FA5" w:rsidR="00F642D8" w:rsidRPr="00532E14" w:rsidRDefault="00F642D8" w:rsidP="008E7B47">
            <w:pPr>
              <w:pStyle w:val="acctfourfigures"/>
              <w:tabs>
                <w:tab w:val="clear" w:pos="765"/>
                <w:tab w:val="decimal" w:pos="1056"/>
              </w:tabs>
              <w:spacing w:line="240" w:lineRule="auto"/>
              <w:ind w:left="-43"/>
              <w:jc w:val="right"/>
              <w:rPr>
                <w:sz w:val="20"/>
              </w:rPr>
            </w:pPr>
            <w:r w:rsidRPr="00532E14">
              <w:rPr>
                <w:sz w:val="20"/>
              </w:rPr>
              <w:t>21,699</w:t>
            </w:r>
          </w:p>
        </w:tc>
        <w:tc>
          <w:tcPr>
            <w:tcW w:w="279" w:type="dxa"/>
            <w:vAlign w:val="bottom"/>
          </w:tcPr>
          <w:p w14:paraId="3E8D1389" w14:textId="77777777" w:rsidR="00F642D8" w:rsidRPr="00532E14" w:rsidRDefault="00F642D8" w:rsidP="008E7B47">
            <w:pPr>
              <w:pStyle w:val="acctfourfigures"/>
              <w:tabs>
                <w:tab w:val="clear" w:pos="765"/>
                <w:tab w:val="decimal" w:pos="620"/>
              </w:tabs>
              <w:spacing w:line="240" w:lineRule="auto"/>
              <w:ind w:left="-43"/>
              <w:jc w:val="right"/>
              <w:rPr>
                <w:sz w:val="20"/>
              </w:rPr>
            </w:pPr>
          </w:p>
        </w:tc>
        <w:tc>
          <w:tcPr>
            <w:tcW w:w="900" w:type="dxa"/>
            <w:gridSpan w:val="2"/>
            <w:vAlign w:val="bottom"/>
          </w:tcPr>
          <w:p w14:paraId="453349A8" w14:textId="75ACECF5" w:rsidR="00F642D8" w:rsidRPr="008E7B47" w:rsidRDefault="00F642D8" w:rsidP="008E7B47">
            <w:pPr>
              <w:pStyle w:val="acctfourfigures"/>
              <w:tabs>
                <w:tab w:val="clear" w:pos="765"/>
                <w:tab w:val="decimal" w:pos="435"/>
              </w:tabs>
              <w:spacing w:line="240" w:lineRule="auto"/>
              <w:ind w:left="-43" w:right="-86"/>
              <w:rPr>
                <w:sz w:val="20"/>
              </w:rPr>
            </w:pPr>
            <w:r w:rsidRPr="008E7B47">
              <w:rPr>
                <w:sz w:val="20"/>
              </w:rPr>
              <w:t>-</w:t>
            </w:r>
          </w:p>
        </w:tc>
        <w:tc>
          <w:tcPr>
            <w:tcW w:w="270" w:type="dxa"/>
            <w:vAlign w:val="bottom"/>
          </w:tcPr>
          <w:p w14:paraId="5B9D9888" w14:textId="77777777" w:rsidR="00F642D8" w:rsidRPr="00532E14" w:rsidRDefault="00F642D8" w:rsidP="008E7B47">
            <w:pPr>
              <w:pStyle w:val="acctfourfigures"/>
              <w:tabs>
                <w:tab w:val="clear" w:pos="765"/>
                <w:tab w:val="decimal" w:pos="620"/>
              </w:tabs>
              <w:spacing w:line="240" w:lineRule="auto"/>
              <w:ind w:left="-43"/>
              <w:jc w:val="right"/>
              <w:rPr>
                <w:sz w:val="20"/>
              </w:rPr>
            </w:pPr>
          </w:p>
        </w:tc>
        <w:tc>
          <w:tcPr>
            <w:tcW w:w="978" w:type="dxa"/>
            <w:vAlign w:val="bottom"/>
          </w:tcPr>
          <w:p w14:paraId="47F185D4" w14:textId="57537B69" w:rsidR="00F642D8" w:rsidRPr="00532E14" w:rsidRDefault="00F642D8" w:rsidP="008E7B47">
            <w:pPr>
              <w:pStyle w:val="acctfourfigures"/>
              <w:tabs>
                <w:tab w:val="clear" w:pos="765"/>
                <w:tab w:val="decimal" w:pos="795"/>
              </w:tabs>
              <w:spacing w:line="240" w:lineRule="auto"/>
              <w:ind w:left="-43"/>
              <w:jc w:val="right"/>
              <w:rPr>
                <w:sz w:val="20"/>
              </w:rPr>
            </w:pPr>
            <w:r w:rsidRPr="00532E14">
              <w:rPr>
                <w:sz w:val="20"/>
              </w:rPr>
              <w:t>21,699</w:t>
            </w:r>
          </w:p>
        </w:tc>
        <w:tc>
          <w:tcPr>
            <w:tcW w:w="244" w:type="dxa"/>
            <w:vAlign w:val="bottom"/>
          </w:tcPr>
          <w:p w14:paraId="17A7E97D" w14:textId="77777777" w:rsidR="00F642D8" w:rsidRPr="00532E14" w:rsidRDefault="00F642D8" w:rsidP="008E7B47">
            <w:pPr>
              <w:pStyle w:val="acctfourfigures"/>
              <w:tabs>
                <w:tab w:val="clear" w:pos="765"/>
                <w:tab w:val="decimal" w:pos="620"/>
              </w:tabs>
              <w:spacing w:line="240" w:lineRule="auto"/>
              <w:ind w:left="-43"/>
              <w:jc w:val="right"/>
              <w:rPr>
                <w:sz w:val="20"/>
              </w:rPr>
            </w:pPr>
          </w:p>
        </w:tc>
        <w:tc>
          <w:tcPr>
            <w:tcW w:w="1110" w:type="dxa"/>
            <w:vAlign w:val="bottom"/>
          </w:tcPr>
          <w:p w14:paraId="1FB5213A" w14:textId="38B240B7" w:rsidR="00F642D8" w:rsidRPr="00532E14" w:rsidRDefault="00F642D8" w:rsidP="008E7B47">
            <w:pPr>
              <w:pStyle w:val="acctfourfigures"/>
              <w:tabs>
                <w:tab w:val="clear" w:pos="765"/>
                <w:tab w:val="decimal" w:pos="677"/>
              </w:tabs>
              <w:spacing w:line="240" w:lineRule="auto"/>
              <w:ind w:left="-43" w:right="-105"/>
              <w:rPr>
                <w:sz w:val="20"/>
              </w:rPr>
            </w:pPr>
            <w:r w:rsidRPr="00532E14">
              <w:rPr>
                <w:sz w:val="20"/>
              </w:rPr>
              <w:t>-</w:t>
            </w:r>
          </w:p>
        </w:tc>
        <w:tc>
          <w:tcPr>
            <w:tcW w:w="236" w:type="dxa"/>
            <w:vAlign w:val="bottom"/>
          </w:tcPr>
          <w:p w14:paraId="02C8661F" w14:textId="77777777" w:rsidR="00F642D8" w:rsidRPr="00532E14" w:rsidRDefault="00F642D8" w:rsidP="008E7B47">
            <w:pPr>
              <w:pStyle w:val="acctfourfigures"/>
              <w:tabs>
                <w:tab w:val="clear" w:pos="765"/>
                <w:tab w:val="decimal" w:pos="620"/>
              </w:tabs>
              <w:spacing w:line="240" w:lineRule="auto"/>
              <w:ind w:left="-43"/>
              <w:jc w:val="right"/>
              <w:rPr>
                <w:sz w:val="20"/>
              </w:rPr>
            </w:pPr>
          </w:p>
        </w:tc>
        <w:tc>
          <w:tcPr>
            <w:tcW w:w="1203" w:type="dxa"/>
            <w:vAlign w:val="bottom"/>
          </w:tcPr>
          <w:p w14:paraId="5D0261A4" w14:textId="13499C6F" w:rsidR="00F642D8" w:rsidRPr="00532E14" w:rsidRDefault="00F642D8" w:rsidP="008E7B47">
            <w:pPr>
              <w:pStyle w:val="acctfourfigures"/>
              <w:tabs>
                <w:tab w:val="clear" w:pos="765"/>
                <w:tab w:val="decimal" w:pos="876"/>
              </w:tabs>
              <w:spacing w:line="240" w:lineRule="auto"/>
              <w:ind w:left="-43"/>
              <w:jc w:val="right"/>
              <w:rPr>
                <w:sz w:val="20"/>
              </w:rPr>
            </w:pPr>
            <w:r w:rsidRPr="00532E14">
              <w:rPr>
                <w:sz w:val="20"/>
              </w:rPr>
              <w:t>21,699</w:t>
            </w:r>
          </w:p>
        </w:tc>
      </w:tr>
    </w:tbl>
    <w:p w14:paraId="6E240C4E" w14:textId="77F8F934" w:rsidR="00D1515E" w:rsidRDefault="00D1515E"/>
    <w:p w14:paraId="3CD57078" w14:textId="3EAFD2A3" w:rsidR="003B16E8" w:rsidRPr="009426D0" w:rsidRDefault="003B16E8" w:rsidP="003B16E8">
      <w:pPr>
        <w:tabs>
          <w:tab w:val="left" w:pos="11040"/>
        </w:tabs>
        <w:rPr>
          <w:rFonts w:cstheme="minorBidi"/>
          <w:szCs w:val="22"/>
          <w:lang w:val="en-US" w:bidi="th-TH"/>
        </w:rPr>
        <w:sectPr w:rsidR="003B16E8" w:rsidRPr="009426D0" w:rsidSect="004F6980">
          <w:headerReference w:type="default" r:id="rId20"/>
          <w:pgSz w:w="16840" w:h="11907" w:orient="landscape" w:code="9"/>
          <w:pgMar w:top="1152" w:right="691" w:bottom="927" w:left="576" w:header="720" w:footer="720" w:gutter="0"/>
          <w:cols w:space="720"/>
          <w:docGrid w:linePitch="299"/>
        </w:sectPr>
      </w:pPr>
    </w:p>
    <w:tbl>
      <w:tblPr>
        <w:tblStyle w:val="TableGrid"/>
        <w:tblW w:w="9459" w:type="dxa"/>
        <w:tblInd w:w="450" w:type="dxa"/>
        <w:tblLayout w:type="fixed"/>
        <w:tblLook w:val="04A0" w:firstRow="1" w:lastRow="0" w:firstColumn="1" w:lastColumn="0" w:noHBand="0" w:noVBand="1"/>
      </w:tblPr>
      <w:tblGrid>
        <w:gridCol w:w="4590"/>
        <w:gridCol w:w="990"/>
        <w:gridCol w:w="270"/>
        <w:gridCol w:w="1080"/>
        <w:gridCol w:w="252"/>
        <w:gridCol w:w="1032"/>
        <w:gridCol w:w="239"/>
        <w:gridCol w:w="1006"/>
      </w:tblGrid>
      <w:tr w:rsidR="0079260A" w14:paraId="0C0A358E" w14:textId="77777777" w:rsidTr="0079260A">
        <w:tc>
          <w:tcPr>
            <w:tcW w:w="4590" w:type="dxa"/>
          </w:tcPr>
          <w:p w14:paraId="3FFD7FD5" w14:textId="0C680A04" w:rsidR="002E6320" w:rsidRPr="002E6320" w:rsidRDefault="00455EA1" w:rsidP="0079260A">
            <w:pPr>
              <w:tabs>
                <w:tab w:val="left" w:pos="540"/>
              </w:tabs>
              <w:spacing w:line="240" w:lineRule="atLeast"/>
              <w:ind w:left="160" w:right="18" w:hanging="160"/>
              <w:rPr>
                <w:rFonts w:cstheme="minorBidi"/>
                <w:b/>
                <w:bCs/>
                <w:i/>
                <w:iCs/>
                <w:szCs w:val="22"/>
                <w:lang w:val="en-US" w:bidi="th-TH"/>
              </w:rPr>
            </w:pPr>
            <w:r w:rsidRPr="0079260A">
              <w:rPr>
                <w:b/>
                <w:bCs/>
                <w:i/>
                <w:iCs/>
                <w:spacing w:val="-10"/>
                <w:szCs w:val="22"/>
              </w:rPr>
              <w:lastRenderedPageBreak/>
              <w:t xml:space="preserve">Expected credit loss for the </w:t>
            </w:r>
            <w:r w:rsidR="00C249F1">
              <w:rPr>
                <w:b/>
                <w:bCs/>
                <w:i/>
                <w:iCs/>
                <w:spacing w:val="-10"/>
                <w:szCs w:val="22"/>
              </w:rPr>
              <w:t>nine</w:t>
            </w:r>
            <w:r w:rsidRPr="0079260A">
              <w:rPr>
                <w:b/>
                <w:bCs/>
                <w:i/>
                <w:iCs/>
                <w:spacing w:val="-10"/>
                <w:szCs w:val="22"/>
              </w:rPr>
              <w:t>-month period ended</w:t>
            </w:r>
            <w:r>
              <w:rPr>
                <w:b/>
                <w:bCs/>
                <w:i/>
                <w:iCs/>
                <w:szCs w:val="22"/>
              </w:rPr>
              <w:br/>
            </w:r>
            <w:r w:rsidR="007437CD" w:rsidRPr="007437CD">
              <w:rPr>
                <w:b/>
                <w:bCs/>
                <w:i/>
                <w:iCs/>
                <w:szCs w:val="22"/>
              </w:rPr>
              <w:t xml:space="preserve">30 </w:t>
            </w:r>
            <w:r w:rsidR="00134908" w:rsidRPr="00134908">
              <w:rPr>
                <w:b/>
                <w:bCs/>
                <w:i/>
                <w:iCs/>
                <w:szCs w:val="22"/>
              </w:rPr>
              <w:t xml:space="preserve">September </w:t>
            </w:r>
            <w:r w:rsidR="008F4B1E">
              <w:rPr>
                <w:b/>
                <w:bCs/>
                <w:i/>
                <w:iCs/>
                <w:szCs w:val="22"/>
              </w:rPr>
              <w:t>2025</w:t>
            </w:r>
          </w:p>
        </w:tc>
        <w:tc>
          <w:tcPr>
            <w:tcW w:w="2340" w:type="dxa"/>
            <w:gridSpan w:val="3"/>
          </w:tcPr>
          <w:p w14:paraId="7E8A2A6E" w14:textId="6FA4D684" w:rsidR="002E6320" w:rsidRPr="002E6320" w:rsidRDefault="002E6320" w:rsidP="002E6320">
            <w:pPr>
              <w:pStyle w:val="acctmergecolhdg"/>
              <w:spacing w:line="240" w:lineRule="auto"/>
              <w:ind w:left="105" w:firstLine="4"/>
              <w:rPr>
                <w:rFonts w:cstheme="minorBidi"/>
                <w:bCs/>
                <w:i/>
                <w:iCs/>
                <w:szCs w:val="22"/>
                <w:lang w:val="en-US" w:bidi="th-TH"/>
              </w:rPr>
            </w:pPr>
            <w:r w:rsidRPr="002E6320">
              <w:rPr>
                <w:bCs/>
                <w:szCs w:val="22"/>
              </w:rPr>
              <w:t>Consolidated</w:t>
            </w:r>
            <w:r>
              <w:rPr>
                <w:bCs/>
                <w:szCs w:val="22"/>
              </w:rPr>
              <w:br/>
            </w:r>
            <w:r w:rsidRPr="002E6320">
              <w:rPr>
                <w:bCs/>
                <w:szCs w:val="22"/>
              </w:rPr>
              <w:t>financial</w:t>
            </w:r>
            <w:r>
              <w:rPr>
                <w:bCs/>
                <w:szCs w:val="22"/>
              </w:rPr>
              <w:t xml:space="preserve"> </w:t>
            </w:r>
            <w:r w:rsidRPr="002E6320">
              <w:rPr>
                <w:bCs/>
                <w:szCs w:val="22"/>
              </w:rPr>
              <w:t>statements</w:t>
            </w:r>
          </w:p>
        </w:tc>
        <w:tc>
          <w:tcPr>
            <w:tcW w:w="252" w:type="dxa"/>
          </w:tcPr>
          <w:p w14:paraId="158AB77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2277" w:type="dxa"/>
            <w:gridSpan w:val="3"/>
            <w:vAlign w:val="bottom"/>
          </w:tcPr>
          <w:p w14:paraId="1216B429" w14:textId="701B147E" w:rsidR="002E6320" w:rsidRDefault="002E6320" w:rsidP="002E6320">
            <w:pPr>
              <w:pStyle w:val="acctmergecolhdg"/>
              <w:spacing w:line="240" w:lineRule="auto"/>
              <w:ind w:left="105" w:right="-79" w:firstLine="4"/>
              <w:rPr>
                <w:rFonts w:cstheme="minorBidi"/>
                <w:b w:val="0"/>
                <w:bCs/>
                <w:i/>
                <w:iCs/>
                <w:szCs w:val="22"/>
                <w:lang w:val="en-US" w:bidi="th-TH"/>
              </w:rPr>
            </w:pPr>
            <w:r w:rsidRPr="002E6320">
              <w:rPr>
                <w:szCs w:val="22"/>
              </w:rPr>
              <w:t>Separate</w:t>
            </w:r>
            <w:r>
              <w:rPr>
                <w:szCs w:val="22"/>
              </w:rPr>
              <w:br/>
            </w:r>
            <w:r w:rsidRPr="002E6320">
              <w:rPr>
                <w:szCs w:val="22"/>
              </w:rPr>
              <w:t>financial statements</w:t>
            </w:r>
          </w:p>
        </w:tc>
      </w:tr>
      <w:tr w:rsidR="0079260A" w14:paraId="60531392" w14:textId="77777777" w:rsidTr="0079260A">
        <w:tc>
          <w:tcPr>
            <w:tcW w:w="4590" w:type="dxa"/>
          </w:tcPr>
          <w:p w14:paraId="7EB545F3"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990" w:type="dxa"/>
            <w:vAlign w:val="bottom"/>
          </w:tcPr>
          <w:p w14:paraId="0B49726B" w14:textId="361850B3"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Increase</w:t>
            </w:r>
          </w:p>
        </w:tc>
        <w:tc>
          <w:tcPr>
            <w:tcW w:w="270" w:type="dxa"/>
            <w:vAlign w:val="bottom"/>
          </w:tcPr>
          <w:p w14:paraId="1BB71F28"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80" w:type="dxa"/>
            <w:vAlign w:val="bottom"/>
          </w:tcPr>
          <w:p w14:paraId="5B33026B" w14:textId="5DDCAF87"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Reversal</w:t>
            </w:r>
          </w:p>
        </w:tc>
        <w:tc>
          <w:tcPr>
            <w:tcW w:w="252" w:type="dxa"/>
            <w:vAlign w:val="bottom"/>
          </w:tcPr>
          <w:p w14:paraId="4EF0A840"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32" w:type="dxa"/>
            <w:vAlign w:val="bottom"/>
          </w:tcPr>
          <w:p w14:paraId="01736FE1" w14:textId="7646B956"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Increase</w:t>
            </w:r>
          </w:p>
        </w:tc>
        <w:tc>
          <w:tcPr>
            <w:tcW w:w="239" w:type="dxa"/>
            <w:vAlign w:val="bottom"/>
          </w:tcPr>
          <w:p w14:paraId="4497A8E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06" w:type="dxa"/>
            <w:vAlign w:val="bottom"/>
          </w:tcPr>
          <w:p w14:paraId="0938BA63" w14:textId="12411CA5"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Reversal</w:t>
            </w:r>
          </w:p>
        </w:tc>
      </w:tr>
      <w:tr w:rsidR="0079260A" w14:paraId="090BE276" w14:textId="77777777" w:rsidTr="0079260A">
        <w:tc>
          <w:tcPr>
            <w:tcW w:w="4590" w:type="dxa"/>
          </w:tcPr>
          <w:p w14:paraId="178D57F8" w14:textId="77777777" w:rsidR="0079260A" w:rsidRDefault="0079260A" w:rsidP="0079260A">
            <w:pPr>
              <w:tabs>
                <w:tab w:val="left" w:pos="540"/>
              </w:tabs>
              <w:spacing w:line="240" w:lineRule="atLeast"/>
              <w:ind w:right="18"/>
              <w:jc w:val="thaiDistribute"/>
              <w:rPr>
                <w:rFonts w:cstheme="minorBidi"/>
                <w:b/>
                <w:bCs/>
                <w:i/>
                <w:iCs/>
                <w:szCs w:val="22"/>
                <w:lang w:val="en-US" w:bidi="th-TH"/>
              </w:rPr>
            </w:pPr>
          </w:p>
        </w:tc>
        <w:tc>
          <w:tcPr>
            <w:tcW w:w="4869" w:type="dxa"/>
            <w:gridSpan w:val="7"/>
            <w:vAlign w:val="bottom"/>
          </w:tcPr>
          <w:p w14:paraId="5DD32A55" w14:textId="4841231A" w:rsidR="0079260A" w:rsidRDefault="0079260A" w:rsidP="0079260A">
            <w:pPr>
              <w:tabs>
                <w:tab w:val="left" w:pos="540"/>
              </w:tabs>
              <w:spacing w:line="240" w:lineRule="atLeast"/>
              <w:ind w:right="18"/>
              <w:jc w:val="center"/>
              <w:rPr>
                <w:rFonts w:cstheme="minorBidi"/>
                <w:b/>
                <w:bCs/>
                <w:i/>
                <w:iCs/>
                <w:szCs w:val="22"/>
                <w:lang w:val="en-US" w:bidi="th-TH"/>
              </w:rPr>
            </w:pPr>
            <w:r w:rsidRPr="009426D0">
              <w:rPr>
                <w:bCs/>
                <w:i/>
                <w:iCs/>
                <w:szCs w:val="22"/>
              </w:rPr>
              <w:t>(in thousand Baht)</w:t>
            </w:r>
          </w:p>
        </w:tc>
      </w:tr>
      <w:tr w:rsidR="00BA322A" w14:paraId="2B10DBDF" w14:textId="77777777" w:rsidTr="0079260A">
        <w:tc>
          <w:tcPr>
            <w:tcW w:w="4590" w:type="dxa"/>
          </w:tcPr>
          <w:p w14:paraId="6B6B1137" w14:textId="7ED05FD0" w:rsidR="00BA322A" w:rsidRDefault="00BA322A" w:rsidP="00BA322A">
            <w:pPr>
              <w:tabs>
                <w:tab w:val="left" w:pos="540"/>
              </w:tabs>
              <w:spacing w:line="240" w:lineRule="atLeast"/>
              <w:ind w:right="18"/>
              <w:jc w:val="thaiDistribute"/>
              <w:rPr>
                <w:rFonts w:cstheme="minorBidi"/>
                <w:b/>
                <w:bCs/>
                <w:i/>
                <w:iCs/>
                <w:szCs w:val="22"/>
                <w:lang w:val="en-US" w:bidi="th-TH"/>
              </w:rPr>
            </w:pPr>
            <w:r w:rsidRPr="009426D0">
              <w:t>Trade accounts receivables</w:t>
            </w:r>
          </w:p>
        </w:tc>
        <w:tc>
          <w:tcPr>
            <w:tcW w:w="990" w:type="dxa"/>
          </w:tcPr>
          <w:p w14:paraId="05805169" w14:textId="476EDA8A" w:rsidR="00BA322A" w:rsidRPr="00B638EB" w:rsidRDefault="00191B00" w:rsidP="00BA322A">
            <w:pPr>
              <w:pStyle w:val="acctfourfigures"/>
              <w:tabs>
                <w:tab w:val="clear" w:pos="765"/>
                <w:tab w:val="decimal" w:pos="610"/>
              </w:tabs>
              <w:spacing w:line="240" w:lineRule="auto"/>
              <w:ind w:left="-43" w:right="-86"/>
              <w:rPr>
                <w:szCs w:val="22"/>
                <w:lang w:val="en-US" w:bidi="th-TH"/>
              </w:rPr>
            </w:pPr>
            <w:r>
              <w:rPr>
                <w:szCs w:val="22"/>
                <w:lang w:val="en-US" w:bidi="th-TH"/>
              </w:rPr>
              <w:t>3,518</w:t>
            </w:r>
          </w:p>
        </w:tc>
        <w:tc>
          <w:tcPr>
            <w:tcW w:w="270" w:type="dxa"/>
          </w:tcPr>
          <w:p w14:paraId="26BFE850" w14:textId="77777777" w:rsidR="00BA322A" w:rsidRPr="00B638EB" w:rsidRDefault="00BA322A" w:rsidP="00BA322A">
            <w:pPr>
              <w:tabs>
                <w:tab w:val="left" w:pos="540"/>
              </w:tabs>
              <w:spacing w:line="240" w:lineRule="atLeast"/>
              <w:ind w:right="18"/>
              <w:jc w:val="thaiDistribute"/>
              <w:rPr>
                <w:szCs w:val="22"/>
                <w:lang w:val="en-US" w:bidi="th-TH"/>
              </w:rPr>
            </w:pPr>
          </w:p>
        </w:tc>
        <w:tc>
          <w:tcPr>
            <w:tcW w:w="1080" w:type="dxa"/>
          </w:tcPr>
          <w:p w14:paraId="2B3FFD43" w14:textId="02C2C870" w:rsidR="00BA322A" w:rsidRPr="00F16D5C" w:rsidRDefault="00191B00" w:rsidP="00BA322A">
            <w:pPr>
              <w:pStyle w:val="acctfourfigures"/>
              <w:tabs>
                <w:tab w:val="clear" w:pos="765"/>
                <w:tab w:val="decimal" w:pos="610"/>
              </w:tabs>
              <w:spacing w:line="240" w:lineRule="auto"/>
              <w:ind w:left="-43" w:right="-86"/>
              <w:rPr>
                <w:rFonts w:cstheme="minorBidi"/>
                <w:szCs w:val="22"/>
                <w:lang w:val="en-US" w:bidi="th-TH"/>
              </w:rPr>
            </w:pPr>
            <w:r>
              <w:rPr>
                <w:rFonts w:cstheme="minorBidi"/>
                <w:szCs w:val="22"/>
                <w:lang w:val="en-US" w:bidi="th-TH"/>
              </w:rPr>
              <w:t>-</w:t>
            </w:r>
          </w:p>
        </w:tc>
        <w:tc>
          <w:tcPr>
            <w:tcW w:w="252" w:type="dxa"/>
          </w:tcPr>
          <w:p w14:paraId="50E3AFA8" w14:textId="77777777" w:rsidR="00BA322A" w:rsidRPr="00B638EB" w:rsidRDefault="00BA322A" w:rsidP="00BA322A">
            <w:pPr>
              <w:tabs>
                <w:tab w:val="left" w:pos="540"/>
              </w:tabs>
              <w:spacing w:line="240" w:lineRule="atLeast"/>
              <w:ind w:right="18"/>
              <w:jc w:val="thaiDistribute"/>
              <w:rPr>
                <w:szCs w:val="22"/>
                <w:lang w:val="en-US" w:bidi="th-TH"/>
              </w:rPr>
            </w:pPr>
          </w:p>
        </w:tc>
        <w:tc>
          <w:tcPr>
            <w:tcW w:w="1032" w:type="dxa"/>
          </w:tcPr>
          <w:p w14:paraId="49D6A256" w14:textId="05901E2C" w:rsidR="00BA322A" w:rsidRPr="00B638EB" w:rsidRDefault="00191B00" w:rsidP="00BA322A">
            <w:pPr>
              <w:pStyle w:val="acctfourfigures"/>
              <w:tabs>
                <w:tab w:val="clear" w:pos="765"/>
                <w:tab w:val="decimal" w:pos="540"/>
              </w:tabs>
              <w:spacing w:line="240" w:lineRule="auto"/>
              <w:ind w:left="-43" w:right="-86"/>
              <w:rPr>
                <w:szCs w:val="22"/>
                <w:lang w:val="en-US" w:bidi="th-TH"/>
              </w:rPr>
            </w:pPr>
            <w:r>
              <w:rPr>
                <w:szCs w:val="22"/>
                <w:lang w:val="en-US" w:bidi="th-TH"/>
              </w:rPr>
              <w:t>-</w:t>
            </w:r>
          </w:p>
        </w:tc>
        <w:tc>
          <w:tcPr>
            <w:tcW w:w="239" w:type="dxa"/>
          </w:tcPr>
          <w:p w14:paraId="4A1EA312" w14:textId="77777777" w:rsidR="00BA322A" w:rsidRPr="00B638EB" w:rsidRDefault="00BA322A" w:rsidP="00BA322A">
            <w:pPr>
              <w:tabs>
                <w:tab w:val="left" w:pos="540"/>
              </w:tabs>
              <w:spacing w:line="240" w:lineRule="atLeast"/>
              <w:ind w:right="18"/>
              <w:jc w:val="thaiDistribute"/>
              <w:rPr>
                <w:szCs w:val="22"/>
                <w:lang w:val="en-US" w:bidi="th-TH"/>
              </w:rPr>
            </w:pPr>
          </w:p>
        </w:tc>
        <w:tc>
          <w:tcPr>
            <w:tcW w:w="1006" w:type="dxa"/>
          </w:tcPr>
          <w:p w14:paraId="1462BD9D" w14:textId="04E23B48" w:rsidR="00BA322A" w:rsidRPr="00B638EB" w:rsidRDefault="00191B00" w:rsidP="00BA322A">
            <w:pPr>
              <w:pStyle w:val="acctfourfigures"/>
              <w:tabs>
                <w:tab w:val="clear" w:pos="765"/>
                <w:tab w:val="decimal" w:pos="530"/>
              </w:tabs>
              <w:spacing w:line="240" w:lineRule="auto"/>
              <w:ind w:left="-43" w:right="-86"/>
              <w:rPr>
                <w:szCs w:val="22"/>
                <w:lang w:val="en-US" w:bidi="th-TH"/>
              </w:rPr>
            </w:pPr>
            <w:r>
              <w:rPr>
                <w:szCs w:val="22"/>
                <w:lang w:val="en-US" w:bidi="th-TH"/>
              </w:rPr>
              <w:t>-</w:t>
            </w:r>
          </w:p>
        </w:tc>
      </w:tr>
    </w:tbl>
    <w:p w14:paraId="6D782A2D" w14:textId="77777777" w:rsidR="002E6320" w:rsidRPr="00EC5A30" w:rsidRDefault="002E6320" w:rsidP="00EC5A30">
      <w:pPr>
        <w:spacing w:line="240" w:lineRule="auto"/>
        <w:ind w:left="540"/>
        <w:jc w:val="thaiDistribute"/>
        <w:rPr>
          <w:rFonts w:cs="Angsana New"/>
          <w:snapToGrid w:val="0"/>
          <w:szCs w:val="22"/>
          <w:lang w:val="en-US" w:eastAsia="th-TH" w:bidi="th-TH"/>
        </w:rPr>
      </w:pPr>
    </w:p>
    <w:p w14:paraId="2E94A2F2" w14:textId="3162F663" w:rsidR="00D52043" w:rsidRPr="009426D0" w:rsidRDefault="00D52043" w:rsidP="00D52043">
      <w:pPr>
        <w:pStyle w:val="Heading1"/>
        <w:spacing w:before="0" w:after="0" w:line="240" w:lineRule="atLeast"/>
        <w:ind w:left="540" w:hanging="540"/>
        <w:rPr>
          <w:szCs w:val="24"/>
        </w:rPr>
      </w:pPr>
      <w:r w:rsidRPr="009426D0">
        <w:rPr>
          <w:szCs w:val="24"/>
        </w:rPr>
        <w:t>Commitments with non-related parties</w:t>
      </w:r>
    </w:p>
    <w:p w14:paraId="173BE15A" w14:textId="77777777" w:rsidR="00D52043" w:rsidRPr="00EC5A30" w:rsidRDefault="00D52043" w:rsidP="00EC5A30">
      <w:pPr>
        <w:spacing w:line="240" w:lineRule="auto"/>
        <w:ind w:left="540"/>
        <w:jc w:val="thaiDistribute"/>
        <w:rPr>
          <w:rFonts w:cs="Angsana New"/>
          <w:snapToGrid w:val="0"/>
          <w:szCs w:val="22"/>
          <w:lang w:val="en-US" w:eastAsia="th-TH" w:bidi="th-TH"/>
        </w:rPr>
      </w:pPr>
    </w:p>
    <w:tbl>
      <w:tblPr>
        <w:tblW w:w="9450" w:type="dxa"/>
        <w:tblInd w:w="450" w:type="dxa"/>
        <w:tblLayout w:type="fixed"/>
        <w:tblLook w:val="0000" w:firstRow="0" w:lastRow="0" w:firstColumn="0" w:lastColumn="0" w:noHBand="0" w:noVBand="0"/>
      </w:tblPr>
      <w:tblGrid>
        <w:gridCol w:w="5129"/>
        <w:gridCol w:w="2070"/>
        <w:gridCol w:w="268"/>
        <w:gridCol w:w="1983"/>
      </w:tblGrid>
      <w:tr w:rsidR="00D52043" w:rsidRPr="009426D0" w14:paraId="2849E45B" w14:textId="77777777" w:rsidTr="00B51451">
        <w:trPr>
          <w:trHeight w:val="173"/>
          <w:tblHeader/>
        </w:trPr>
        <w:tc>
          <w:tcPr>
            <w:tcW w:w="2714" w:type="pct"/>
          </w:tcPr>
          <w:p w14:paraId="6F40FF73" w14:textId="77777777" w:rsidR="00D52043" w:rsidRPr="009426D0" w:rsidRDefault="00D52043" w:rsidP="00D83F85">
            <w:pPr>
              <w:spacing w:line="240" w:lineRule="atLeast"/>
              <w:rPr>
                <w:szCs w:val="22"/>
              </w:rPr>
            </w:pPr>
          </w:p>
          <w:p w14:paraId="09D92DE5" w14:textId="2A4B162F" w:rsidR="00D52043" w:rsidRPr="009426D0" w:rsidRDefault="00D52043" w:rsidP="00D83F85">
            <w:pPr>
              <w:spacing w:line="240" w:lineRule="atLeast"/>
              <w:rPr>
                <w:szCs w:val="22"/>
                <w:rtl/>
                <w:cs/>
              </w:rPr>
            </w:pPr>
            <w:r w:rsidRPr="009426D0">
              <w:rPr>
                <w:b/>
                <w:bCs/>
                <w:i/>
                <w:iCs/>
                <w:szCs w:val="22"/>
                <w:lang w:bidi="th-TH"/>
              </w:rPr>
              <w:t xml:space="preserve">At </w:t>
            </w:r>
            <w:r w:rsidR="00564A7E" w:rsidRPr="00564A7E">
              <w:rPr>
                <w:b/>
                <w:bCs/>
                <w:i/>
                <w:iCs/>
                <w:szCs w:val="22"/>
                <w:lang w:bidi="th-TH"/>
              </w:rPr>
              <w:t xml:space="preserve">30 </w:t>
            </w:r>
            <w:r w:rsidR="00134908" w:rsidRPr="00134908">
              <w:rPr>
                <w:b/>
                <w:bCs/>
                <w:i/>
                <w:iCs/>
                <w:szCs w:val="22"/>
                <w:lang w:bidi="th-TH"/>
              </w:rPr>
              <w:t xml:space="preserve">September </w:t>
            </w:r>
            <w:r w:rsidR="008F4B1E">
              <w:rPr>
                <w:b/>
                <w:bCs/>
                <w:i/>
                <w:iCs/>
                <w:szCs w:val="22"/>
                <w:lang w:bidi="th-TH"/>
              </w:rPr>
              <w:t>2025</w:t>
            </w:r>
          </w:p>
        </w:tc>
        <w:tc>
          <w:tcPr>
            <w:tcW w:w="1095" w:type="pct"/>
          </w:tcPr>
          <w:p w14:paraId="6BC26EAC" w14:textId="77777777" w:rsidR="00D52043" w:rsidRPr="009426D0" w:rsidRDefault="00D52043" w:rsidP="00A26421">
            <w:pPr>
              <w:pStyle w:val="acctmergecolhdg"/>
              <w:spacing w:line="240" w:lineRule="atLeast"/>
              <w:rPr>
                <w:szCs w:val="22"/>
              </w:rPr>
            </w:pPr>
            <w:r w:rsidRPr="009426D0">
              <w:rPr>
                <w:szCs w:val="22"/>
              </w:rPr>
              <w:t>Consolidated</w:t>
            </w:r>
          </w:p>
          <w:p w14:paraId="1D1CBD70" w14:textId="77777777" w:rsidR="00D52043" w:rsidRPr="009426D0" w:rsidRDefault="00D52043" w:rsidP="00A26421">
            <w:pPr>
              <w:pStyle w:val="acctfourfigures"/>
              <w:tabs>
                <w:tab w:val="clear" w:pos="765"/>
              </w:tabs>
              <w:spacing w:line="240" w:lineRule="atLeast"/>
              <w:ind w:left="-125" w:right="-169"/>
              <w:jc w:val="center"/>
              <w:rPr>
                <w:szCs w:val="22"/>
              </w:rPr>
            </w:pPr>
            <w:r w:rsidRPr="009426D0">
              <w:rPr>
                <w:b/>
                <w:bCs/>
                <w:szCs w:val="22"/>
              </w:rPr>
              <w:t>financial statements</w:t>
            </w:r>
          </w:p>
        </w:tc>
        <w:tc>
          <w:tcPr>
            <w:tcW w:w="142" w:type="pct"/>
          </w:tcPr>
          <w:p w14:paraId="729C3C63" w14:textId="77777777" w:rsidR="00D52043" w:rsidRPr="009426D0" w:rsidRDefault="00D52043" w:rsidP="00D83F85">
            <w:pPr>
              <w:pStyle w:val="acctfourfigures"/>
              <w:tabs>
                <w:tab w:val="clear" w:pos="765"/>
              </w:tabs>
              <w:spacing w:line="240" w:lineRule="atLeast"/>
              <w:jc w:val="center"/>
              <w:rPr>
                <w:szCs w:val="22"/>
              </w:rPr>
            </w:pPr>
          </w:p>
        </w:tc>
        <w:tc>
          <w:tcPr>
            <w:tcW w:w="1049" w:type="pct"/>
          </w:tcPr>
          <w:p w14:paraId="6EC5A5D6" w14:textId="77777777" w:rsidR="00D52043" w:rsidRPr="009426D0" w:rsidRDefault="00D52043" w:rsidP="00D83F85">
            <w:pPr>
              <w:pStyle w:val="acctmergecolhdg"/>
              <w:spacing w:line="240" w:lineRule="atLeast"/>
              <w:rPr>
                <w:szCs w:val="22"/>
              </w:rPr>
            </w:pPr>
            <w:r w:rsidRPr="009426D0">
              <w:rPr>
                <w:szCs w:val="22"/>
              </w:rPr>
              <w:t xml:space="preserve">Separate </w:t>
            </w:r>
          </w:p>
          <w:p w14:paraId="2F77F6F5"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D52043" w:rsidRPr="009426D0" w14:paraId="1083C96F" w14:textId="77777777" w:rsidTr="00A26421">
        <w:trPr>
          <w:trHeight w:val="173"/>
          <w:tblHeader/>
        </w:trPr>
        <w:tc>
          <w:tcPr>
            <w:tcW w:w="2714" w:type="pct"/>
          </w:tcPr>
          <w:p w14:paraId="35CA383F" w14:textId="77777777" w:rsidR="00D52043" w:rsidRPr="009426D0" w:rsidRDefault="00D52043" w:rsidP="00D83F85">
            <w:pPr>
              <w:spacing w:line="240" w:lineRule="atLeast"/>
              <w:rPr>
                <w:szCs w:val="22"/>
                <w:rtl/>
                <w:cs/>
              </w:rPr>
            </w:pPr>
          </w:p>
        </w:tc>
        <w:tc>
          <w:tcPr>
            <w:tcW w:w="2286" w:type="pct"/>
            <w:gridSpan w:val="3"/>
          </w:tcPr>
          <w:p w14:paraId="29DCA3C7"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i/>
                <w:iCs/>
                <w:szCs w:val="22"/>
              </w:rPr>
              <w:t>(in thousand Baht)</w:t>
            </w:r>
          </w:p>
        </w:tc>
      </w:tr>
      <w:tr w:rsidR="00D52043" w:rsidRPr="009426D0" w14:paraId="045A8E93" w14:textId="77777777" w:rsidTr="00A961AA">
        <w:trPr>
          <w:trHeight w:val="274"/>
        </w:trPr>
        <w:tc>
          <w:tcPr>
            <w:tcW w:w="2714" w:type="pct"/>
          </w:tcPr>
          <w:p w14:paraId="2AD36D62" w14:textId="77777777" w:rsidR="00D52043" w:rsidRPr="009426D0" w:rsidRDefault="00D52043" w:rsidP="00FC56A3">
            <w:pPr>
              <w:pStyle w:val="BodyText"/>
              <w:spacing w:after="0" w:line="240" w:lineRule="atLeast"/>
              <w:ind w:right="-131"/>
              <w:rPr>
                <w:b/>
                <w:bCs/>
                <w:i/>
                <w:iCs/>
                <w:szCs w:val="22"/>
              </w:rPr>
            </w:pPr>
            <w:r w:rsidRPr="009426D0">
              <w:rPr>
                <w:b/>
                <w:bCs/>
                <w:i/>
                <w:iCs/>
                <w:szCs w:val="22"/>
              </w:rPr>
              <w:t>Capital commitments</w:t>
            </w:r>
          </w:p>
        </w:tc>
        <w:tc>
          <w:tcPr>
            <w:tcW w:w="1095" w:type="pct"/>
          </w:tcPr>
          <w:p w14:paraId="0C181C13" w14:textId="77777777" w:rsidR="00D52043" w:rsidRPr="00A961AA" w:rsidRDefault="00D52043" w:rsidP="00A961AA">
            <w:pPr>
              <w:pStyle w:val="BodyText"/>
              <w:spacing w:after="0" w:line="240" w:lineRule="atLeast"/>
              <w:ind w:left="-108" w:right="-18"/>
              <w:jc w:val="right"/>
              <w:rPr>
                <w:szCs w:val="22"/>
                <w:cs/>
                <w:lang w:val="en-GB" w:bidi="th-TH"/>
              </w:rPr>
            </w:pPr>
          </w:p>
        </w:tc>
        <w:tc>
          <w:tcPr>
            <w:tcW w:w="142" w:type="pct"/>
          </w:tcPr>
          <w:p w14:paraId="13F9C5B8" w14:textId="77777777" w:rsidR="00D52043" w:rsidRPr="009426D0" w:rsidRDefault="00D52043" w:rsidP="00D83F85">
            <w:pPr>
              <w:pStyle w:val="BodyText"/>
              <w:tabs>
                <w:tab w:val="decimal" w:pos="873"/>
              </w:tabs>
              <w:spacing w:after="0" w:line="240" w:lineRule="atLeast"/>
              <w:ind w:right="-131"/>
              <w:jc w:val="both"/>
              <w:rPr>
                <w:szCs w:val="22"/>
                <w:lang w:val="en-GB"/>
              </w:rPr>
            </w:pPr>
          </w:p>
        </w:tc>
        <w:tc>
          <w:tcPr>
            <w:tcW w:w="1049" w:type="pct"/>
          </w:tcPr>
          <w:p w14:paraId="7022DBE3" w14:textId="77777777" w:rsidR="00D52043" w:rsidRPr="009426D0" w:rsidRDefault="00D52043" w:rsidP="00D83F85">
            <w:pPr>
              <w:pStyle w:val="BodyText"/>
              <w:spacing w:after="0" w:line="240" w:lineRule="atLeast"/>
              <w:ind w:left="-108" w:right="-18"/>
              <w:jc w:val="right"/>
              <w:rPr>
                <w:szCs w:val="22"/>
                <w:lang w:val="en-GB"/>
              </w:rPr>
            </w:pPr>
          </w:p>
        </w:tc>
      </w:tr>
      <w:tr w:rsidR="00D52043" w:rsidRPr="009426D0" w14:paraId="7E59500A" w14:textId="77777777" w:rsidTr="00B51451">
        <w:trPr>
          <w:trHeight w:val="227"/>
        </w:trPr>
        <w:tc>
          <w:tcPr>
            <w:tcW w:w="2714" w:type="pct"/>
          </w:tcPr>
          <w:p w14:paraId="211C61AA" w14:textId="77777777" w:rsidR="00D52043" w:rsidRPr="009426D0" w:rsidRDefault="00D52043" w:rsidP="00D83F85">
            <w:pPr>
              <w:spacing w:line="240" w:lineRule="atLeast"/>
              <w:rPr>
                <w:szCs w:val="22"/>
              </w:rPr>
            </w:pPr>
            <w:r w:rsidRPr="009426D0">
              <w:rPr>
                <w:i/>
                <w:iCs/>
              </w:rPr>
              <w:t>Contracted but not provided for:</w:t>
            </w:r>
          </w:p>
        </w:tc>
        <w:tc>
          <w:tcPr>
            <w:tcW w:w="1095" w:type="pct"/>
          </w:tcPr>
          <w:p w14:paraId="58DB7C71" w14:textId="77777777" w:rsidR="00D52043" w:rsidRPr="009426D0" w:rsidRDefault="00D52043" w:rsidP="00D83F85">
            <w:pPr>
              <w:pStyle w:val="BodyText"/>
              <w:spacing w:after="0" w:line="240" w:lineRule="atLeast"/>
              <w:ind w:left="-108"/>
              <w:jc w:val="right"/>
              <w:rPr>
                <w:szCs w:val="22"/>
                <w:lang w:val="en-GB"/>
              </w:rPr>
            </w:pPr>
          </w:p>
        </w:tc>
        <w:tc>
          <w:tcPr>
            <w:tcW w:w="142" w:type="pct"/>
          </w:tcPr>
          <w:p w14:paraId="7741D20A" w14:textId="77777777" w:rsidR="00D52043" w:rsidRPr="009426D0" w:rsidRDefault="00D52043" w:rsidP="00D83F85">
            <w:pPr>
              <w:pStyle w:val="BodyText"/>
              <w:tabs>
                <w:tab w:val="decimal" w:pos="873"/>
              </w:tabs>
              <w:spacing w:after="0" w:line="240" w:lineRule="atLeast"/>
              <w:ind w:right="-131"/>
              <w:jc w:val="both"/>
              <w:rPr>
                <w:szCs w:val="22"/>
                <w:lang w:val="en-GB"/>
              </w:rPr>
            </w:pPr>
          </w:p>
        </w:tc>
        <w:tc>
          <w:tcPr>
            <w:tcW w:w="1049" w:type="pct"/>
          </w:tcPr>
          <w:p w14:paraId="3323C56A" w14:textId="77777777" w:rsidR="00D52043" w:rsidRPr="009426D0" w:rsidRDefault="00D52043" w:rsidP="00D83F85">
            <w:pPr>
              <w:pStyle w:val="BodyText"/>
              <w:spacing w:after="0" w:line="240" w:lineRule="atLeast"/>
              <w:ind w:left="-108" w:right="-18"/>
              <w:jc w:val="right"/>
              <w:rPr>
                <w:szCs w:val="22"/>
                <w:lang w:val="en-GB"/>
              </w:rPr>
            </w:pPr>
          </w:p>
        </w:tc>
      </w:tr>
      <w:tr w:rsidR="00521230" w:rsidRPr="009426D0" w14:paraId="7209925F" w14:textId="77777777" w:rsidTr="00F13D5A">
        <w:tc>
          <w:tcPr>
            <w:tcW w:w="2714" w:type="pct"/>
          </w:tcPr>
          <w:p w14:paraId="655D4DE3" w14:textId="220AAC68" w:rsidR="00521230" w:rsidRPr="009426D0" w:rsidRDefault="00521230" w:rsidP="00521230">
            <w:pPr>
              <w:spacing w:line="240" w:lineRule="atLeast"/>
            </w:pPr>
            <w:r w:rsidRPr="009426D0">
              <w:t>Buildings and other constructions</w:t>
            </w:r>
          </w:p>
        </w:tc>
        <w:tc>
          <w:tcPr>
            <w:tcW w:w="1095" w:type="pct"/>
          </w:tcPr>
          <w:p w14:paraId="4781DE0C" w14:textId="5E86343E" w:rsidR="00521230" w:rsidRPr="00521230" w:rsidRDefault="004F1197" w:rsidP="00521230">
            <w:pPr>
              <w:pStyle w:val="BodyText"/>
              <w:tabs>
                <w:tab w:val="decimal" w:pos="1690"/>
              </w:tabs>
              <w:spacing w:after="0" w:line="240" w:lineRule="atLeast"/>
              <w:ind w:left="-108" w:right="-177"/>
              <w:rPr>
                <w:szCs w:val="22"/>
              </w:rPr>
            </w:pPr>
            <w:r w:rsidRPr="004E72F2">
              <w:t>1,376,194</w:t>
            </w:r>
          </w:p>
        </w:tc>
        <w:tc>
          <w:tcPr>
            <w:tcW w:w="142" w:type="pct"/>
          </w:tcPr>
          <w:p w14:paraId="5C30515E" w14:textId="77777777" w:rsidR="00521230" w:rsidRPr="00521230" w:rsidRDefault="00521230" w:rsidP="00521230">
            <w:pPr>
              <w:pStyle w:val="BodyText"/>
              <w:tabs>
                <w:tab w:val="decimal" w:pos="788"/>
              </w:tabs>
              <w:spacing w:after="0" w:line="240" w:lineRule="atLeast"/>
              <w:ind w:right="-103"/>
              <w:rPr>
                <w:szCs w:val="22"/>
              </w:rPr>
            </w:pPr>
          </w:p>
        </w:tc>
        <w:tc>
          <w:tcPr>
            <w:tcW w:w="1049" w:type="pct"/>
          </w:tcPr>
          <w:p w14:paraId="44AE6947" w14:textId="5D8F0FDB" w:rsidR="00521230" w:rsidRPr="00521230" w:rsidRDefault="004F1197" w:rsidP="00521230">
            <w:pPr>
              <w:pStyle w:val="BodyText"/>
              <w:tabs>
                <w:tab w:val="decimal" w:pos="1690"/>
              </w:tabs>
              <w:spacing w:after="0" w:line="240" w:lineRule="atLeast"/>
              <w:ind w:left="-108" w:right="-177"/>
              <w:rPr>
                <w:szCs w:val="22"/>
              </w:rPr>
            </w:pPr>
            <w:r w:rsidRPr="004E72F2">
              <w:t>3,639</w:t>
            </w:r>
          </w:p>
        </w:tc>
      </w:tr>
      <w:tr w:rsidR="00521230" w:rsidRPr="009426D0" w14:paraId="42B68061" w14:textId="77777777" w:rsidTr="00F13D5A">
        <w:tc>
          <w:tcPr>
            <w:tcW w:w="2714" w:type="pct"/>
          </w:tcPr>
          <w:p w14:paraId="74412E96" w14:textId="66027961" w:rsidR="00521230" w:rsidRPr="009426D0" w:rsidRDefault="00521230" w:rsidP="00521230">
            <w:pPr>
              <w:spacing w:line="240" w:lineRule="atLeast"/>
              <w:rPr>
                <w:szCs w:val="22"/>
              </w:rPr>
            </w:pPr>
            <w:r w:rsidRPr="009426D0">
              <w:rPr>
                <w:szCs w:val="22"/>
              </w:rPr>
              <w:t>Investment properties</w:t>
            </w:r>
          </w:p>
        </w:tc>
        <w:tc>
          <w:tcPr>
            <w:tcW w:w="1095" w:type="pct"/>
          </w:tcPr>
          <w:p w14:paraId="03A515E0" w14:textId="54601C86" w:rsidR="00521230" w:rsidRPr="00521230" w:rsidRDefault="004F1197" w:rsidP="00521230">
            <w:pPr>
              <w:pStyle w:val="BodyText"/>
              <w:tabs>
                <w:tab w:val="decimal" w:pos="1690"/>
              </w:tabs>
              <w:spacing w:after="0" w:line="240" w:lineRule="atLeast"/>
              <w:ind w:left="-108" w:right="-177"/>
              <w:rPr>
                <w:szCs w:val="22"/>
              </w:rPr>
            </w:pPr>
            <w:r w:rsidRPr="004E72F2">
              <w:t>280,948</w:t>
            </w:r>
          </w:p>
        </w:tc>
        <w:tc>
          <w:tcPr>
            <w:tcW w:w="142" w:type="pct"/>
          </w:tcPr>
          <w:p w14:paraId="6F44DCB5" w14:textId="77777777" w:rsidR="00521230" w:rsidRPr="00521230" w:rsidRDefault="00521230" w:rsidP="00521230">
            <w:pPr>
              <w:pStyle w:val="BodyText"/>
              <w:tabs>
                <w:tab w:val="decimal" w:pos="788"/>
              </w:tabs>
              <w:spacing w:after="0" w:line="240" w:lineRule="atLeast"/>
              <w:ind w:right="-103"/>
              <w:rPr>
                <w:szCs w:val="22"/>
              </w:rPr>
            </w:pPr>
          </w:p>
        </w:tc>
        <w:tc>
          <w:tcPr>
            <w:tcW w:w="1049" w:type="pct"/>
          </w:tcPr>
          <w:p w14:paraId="3FD3FDA5" w14:textId="063323F7" w:rsidR="00521230" w:rsidRPr="00521230" w:rsidRDefault="004F1197" w:rsidP="00521230">
            <w:pPr>
              <w:pStyle w:val="BodyText"/>
              <w:tabs>
                <w:tab w:val="decimal" w:pos="1382"/>
              </w:tabs>
              <w:spacing w:after="0" w:line="240" w:lineRule="atLeast"/>
              <w:ind w:left="-108" w:right="-177"/>
              <w:rPr>
                <w:szCs w:val="22"/>
              </w:rPr>
            </w:pPr>
            <w:r w:rsidRPr="004E72F2">
              <w:t>-</w:t>
            </w:r>
          </w:p>
        </w:tc>
      </w:tr>
      <w:tr w:rsidR="00521230" w:rsidRPr="009426D0" w14:paraId="56E144CA" w14:textId="77777777" w:rsidTr="00F13D5A">
        <w:tc>
          <w:tcPr>
            <w:tcW w:w="2714" w:type="pct"/>
          </w:tcPr>
          <w:p w14:paraId="5A64499A" w14:textId="21EAA933" w:rsidR="00521230" w:rsidRPr="009426D0" w:rsidRDefault="00521230" w:rsidP="00521230">
            <w:pPr>
              <w:spacing w:line="240" w:lineRule="atLeast"/>
            </w:pPr>
            <w:r w:rsidRPr="009426D0">
              <w:rPr>
                <w:szCs w:val="22"/>
              </w:rPr>
              <w:t>Software</w:t>
            </w:r>
          </w:p>
        </w:tc>
        <w:tc>
          <w:tcPr>
            <w:tcW w:w="1095" w:type="pct"/>
          </w:tcPr>
          <w:p w14:paraId="546879E7" w14:textId="72F761B1" w:rsidR="00521230" w:rsidRPr="00521230" w:rsidRDefault="004F1197" w:rsidP="00521230">
            <w:pPr>
              <w:pStyle w:val="BodyText"/>
              <w:tabs>
                <w:tab w:val="decimal" w:pos="1690"/>
              </w:tabs>
              <w:spacing w:after="0" w:line="240" w:lineRule="atLeast"/>
              <w:ind w:left="-108" w:right="-177"/>
              <w:rPr>
                <w:szCs w:val="22"/>
              </w:rPr>
            </w:pPr>
            <w:r w:rsidRPr="004E72F2">
              <w:t>32,729</w:t>
            </w:r>
          </w:p>
        </w:tc>
        <w:tc>
          <w:tcPr>
            <w:tcW w:w="142" w:type="pct"/>
          </w:tcPr>
          <w:p w14:paraId="47196E68" w14:textId="77777777" w:rsidR="00521230" w:rsidRPr="00521230" w:rsidRDefault="00521230" w:rsidP="00521230">
            <w:pPr>
              <w:pStyle w:val="BodyText"/>
              <w:tabs>
                <w:tab w:val="decimal" w:pos="788"/>
              </w:tabs>
              <w:spacing w:after="0" w:line="240" w:lineRule="atLeast"/>
              <w:ind w:right="-103"/>
              <w:rPr>
                <w:szCs w:val="22"/>
              </w:rPr>
            </w:pPr>
          </w:p>
        </w:tc>
        <w:tc>
          <w:tcPr>
            <w:tcW w:w="1049" w:type="pct"/>
            <w:tcBorders>
              <w:bottom w:val="single" w:sz="4" w:space="0" w:color="auto"/>
            </w:tcBorders>
          </w:tcPr>
          <w:p w14:paraId="35AD5D4E" w14:textId="176BAE87" w:rsidR="00521230" w:rsidRPr="00521230" w:rsidRDefault="004F1197" w:rsidP="00521230">
            <w:pPr>
              <w:pStyle w:val="BodyText"/>
              <w:tabs>
                <w:tab w:val="decimal" w:pos="1690"/>
              </w:tabs>
              <w:spacing w:after="0" w:line="240" w:lineRule="atLeast"/>
              <w:ind w:left="-108" w:right="-177"/>
              <w:rPr>
                <w:szCs w:val="22"/>
              </w:rPr>
            </w:pPr>
            <w:r w:rsidRPr="004E72F2">
              <w:t>22,082</w:t>
            </w:r>
          </w:p>
        </w:tc>
      </w:tr>
      <w:tr w:rsidR="00521230" w:rsidRPr="009426D0" w14:paraId="3D534F90" w14:textId="77777777" w:rsidTr="00F13D5A">
        <w:tc>
          <w:tcPr>
            <w:tcW w:w="2714" w:type="pct"/>
          </w:tcPr>
          <w:p w14:paraId="6E67D01E" w14:textId="77777777" w:rsidR="00521230" w:rsidRPr="009426D0" w:rsidRDefault="00521230" w:rsidP="00521230">
            <w:pPr>
              <w:spacing w:line="240" w:lineRule="atLeast"/>
              <w:rPr>
                <w:b/>
                <w:bCs/>
                <w:szCs w:val="22"/>
              </w:rPr>
            </w:pPr>
            <w:r w:rsidRPr="009426D0">
              <w:rPr>
                <w:b/>
                <w:bCs/>
                <w:szCs w:val="22"/>
              </w:rPr>
              <w:t>Total</w:t>
            </w:r>
          </w:p>
        </w:tc>
        <w:tc>
          <w:tcPr>
            <w:tcW w:w="1095" w:type="pct"/>
            <w:tcBorders>
              <w:top w:val="single" w:sz="4" w:space="0" w:color="auto"/>
              <w:bottom w:val="double" w:sz="4" w:space="0" w:color="auto"/>
            </w:tcBorders>
          </w:tcPr>
          <w:p w14:paraId="1FA808A9" w14:textId="191321D3" w:rsidR="00521230" w:rsidRPr="00521230" w:rsidRDefault="004F1197" w:rsidP="00521230">
            <w:pPr>
              <w:pStyle w:val="BodyText"/>
              <w:tabs>
                <w:tab w:val="decimal" w:pos="1690"/>
              </w:tabs>
              <w:spacing w:after="0" w:line="240" w:lineRule="atLeast"/>
              <w:ind w:left="-108" w:right="-177"/>
              <w:rPr>
                <w:b/>
                <w:bCs/>
                <w:szCs w:val="22"/>
              </w:rPr>
            </w:pPr>
            <w:r w:rsidRPr="004F1197">
              <w:rPr>
                <w:b/>
                <w:bCs/>
              </w:rPr>
              <w:t>1,689,871</w:t>
            </w:r>
          </w:p>
        </w:tc>
        <w:tc>
          <w:tcPr>
            <w:tcW w:w="142" w:type="pct"/>
          </w:tcPr>
          <w:p w14:paraId="0C60F551" w14:textId="77777777" w:rsidR="00521230" w:rsidRPr="00521230" w:rsidRDefault="00521230" w:rsidP="00521230">
            <w:pPr>
              <w:pStyle w:val="BodyText"/>
              <w:tabs>
                <w:tab w:val="decimal" w:pos="1423"/>
              </w:tabs>
              <w:spacing w:after="0" w:line="240" w:lineRule="atLeast"/>
              <w:ind w:left="-108" w:right="-177"/>
              <w:rPr>
                <w:b/>
                <w:bCs/>
                <w:szCs w:val="22"/>
              </w:rPr>
            </w:pPr>
          </w:p>
        </w:tc>
        <w:tc>
          <w:tcPr>
            <w:tcW w:w="1049" w:type="pct"/>
            <w:tcBorders>
              <w:top w:val="single" w:sz="4" w:space="0" w:color="auto"/>
              <w:bottom w:val="double" w:sz="4" w:space="0" w:color="auto"/>
            </w:tcBorders>
          </w:tcPr>
          <w:p w14:paraId="7EAFE78F" w14:textId="0E0558A6" w:rsidR="00521230" w:rsidRPr="00521230" w:rsidRDefault="004F1197" w:rsidP="00521230">
            <w:pPr>
              <w:pStyle w:val="BodyText"/>
              <w:tabs>
                <w:tab w:val="decimal" w:pos="1690"/>
              </w:tabs>
              <w:spacing w:after="0" w:line="240" w:lineRule="atLeast"/>
              <w:ind w:left="-108" w:right="-177"/>
              <w:rPr>
                <w:b/>
                <w:bCs/>
                <w:szCs w:val="22"/>
              </w:rPr>
            </w:pPr>
            <w:r w:rsidRPr="004F1197">
              <w:rPr>
                <w:b/>
                <w:bCs/>
              </w:rPr>
              <w:t>25,721</w:t>
            </w:r>
          </w:p>
        </w:tc>
      </w:tr>
      <w:tr w:rsidR="00521230" w:rsidRPr="009426D0" w14:paraId="2BFF8575" w14:textId="77777777" w:rsidTr="00B51451">
        <w:tc>
          <w:tcPr>
            <w:tcW w:w="2714" w:type="pct"/>
          </w:tcPr>
          <w:p w14:paraId="40200F78" w14:textId="77777777" w:rsidR="00521230" w:rsidRPr="009426D0" w:rsidRDefault="00521230" w:rsidP="00521230">
            <w:pPr>
              <w:pStyle w:val="BodyText"/>
              <w:spacing w:after="0" w:line="240" w:lineRule="atLeast"/>
              <w:ind w:right="-131"/>
              <w:rPr>
                <w:b/>
                <w:bCs/>
                <w:i/>
                <w:iCs/>
                <w:szCs w:val="22"/>
                <w:lang w:val="en-GB"/>
              </w:rPr>
            </w:pPr>
          </w:p>
        </w:tc>
        <w:tc>
          <w:tcPr>
            <w:tcW w:w="1095" w:type="pct"/>
          </w:tcPr>
          <w:p w14:paraId="28FE455D" w14:textId="77777777" w:rsidR="00521230" w:rsidRPr="00A94582" w:rsidRDefault="00521230" w:rsidP="00521230">
            <w:pPr>
              <w:pStyle w:val="BodyText"/>
              <w:tabs>
                <w:tab w:val="decimal" w:pos="1423"/>
              </w:tabs>
              <w:spacing w:after="0" w:line="240" w:lineRule="atLeast"/>
              <w:ind w:left="-108" w:right="-177"/>
              <w:rPr>
                <w:b/>
                <w:bCs/>
                <w:szCs w:val="22"/>
              </w:rPr>
            </w:pPr>
          </w:p>
        </w:tc>
        <w:tc>
          <w:tcPr>
            <w:tcW w:w="142" w:type="pct"/>
          </w:tcPr>
          <w:p w14:paraId="3DB7C14D" w14:textId="77777777" w:rsidR="00521230" w:rsidRPr="001B6EE7" w:rsidRDefault="00521230" w:rsidP="00521230">
            <w:pPr>
              <w:pStyle w:val="BodyText"/>
              <w:tabs>
                <w:tab w:val="decimal" w:pos="873"/>
              </w:tabs>
              <w:spacing w:after="0" w:line="240" w:lineRule="atLeast"/>
              <w:ind w:right="-177"/>
              <w:rPr>
                <w:b/>
                <w:bCs/>
                <w:szCs w:val="22"/>
              </w:rPr>
            </w:pPr>
          </w:p>
        </w:tc>
        <w:tc>
          <w:tcPr>
            <w:tcW w:w="1049" w:type="pct"/>
          </w:tcPr>
          <w:p w14:paraId="4D7F6982" w14:textId="77777777" w:rsidR="00521230" w:rsidRPr="001B6EE7" w:rsidRDefault="00521230" w:rsidP="00521230">
            <w:pPr>
              <w:pStyle w:val="BodyText"/>
              <w:tabs>
                <w:tab w:val="left" w:pos="1155"/>
                <w:tab w:val="left" w:pos="1560"/>
              </w:tabs>
              <w:spacing w:after="0" w:line="240" w:lineRule="atLeast"/>
              <w:ind w:left="-108" w:right="-177"/>
              <w:rPr>
                <w:b/>
                <w:bCs/>
                <w:szCs w:val="22"/>
              </w:rPr>
            </w:pPr>
          </w:p>
        </w:tc>
      </w:tr>
      <w:tr w:rsidR="00521230" w:rsidRPr="009426D0" w14:paraId="7BCA2C85" w14:textId="77777777" w:rsidTr="00B51451">
        <w:tc>
          <w:tcPr>
            <w:tcW w:w="2714" w:type="pct"/>
          </w:tcPr>
          <w:p w14:paraId="04AF9C32" w14:textId="77777777" w:rsidR="00521230" w:rsidRPr="009426D0" w:rsidRDefault="00521230" w:rsidP="00521230">
            <w:pPr>
              <w:pStyle w:val="BodyText"/>
              <w:spacing w:after="0" w:line="240" w:lineRule="atLeast"/>
              <w:ind w:right="-131"/>
              <w:rPr>
                <w:b/>
                <w:bCs/>
                <w:i/>
                <w:iCs/>
                <w:szCs w:val="22"/>
                <w:lang w:val="en-GB"/>
              </w:rPr>
            </w:pPr>
            <w:r w:rsidRPr="009426D0">
              <w:rPr>
                <w:b/>
                <w:bCs/>
                <w:i/>
                <w:iCs/>
              </w:rPr>
              <w:t>Other commitments</w:t>
            </w:r>
          </w:p>
        </w:tc>
        <w:tc>
          <w:tcPr>
            <w:tcW w:w="1095" w:type="pct"/>
          </w:tcPr>
          <w:p w14:paraId="6007D09A" w14:textId="77777777" w:rsidR="00521230" w:rsidRPr="00A94582" w:rsidRDefault="00521230" w:rsidP="00521230">
            <w:pPr>
              <w:pStyle w:val="BodyText"/>
              <w:tabs>
                <w:tab w:val="decimal" w:pos="1423"/>
              </w:tabs>
              <w:spacing w:after="0" w:line="240" w:lineRule="atLeast"/>
              <w:ind w:left="-108" w:right="-177" w:hanging="274"/>
              <w:rPr>
                <w:szCs w:val="22"/>
              </w:rPr>
            </w:pPr>
          </w:p>
        </w:tc>
        <w:tc>
          <w:tcPr>
            <w:tcW w:w="142" w:type="pct"/>
          </w:tcPr>
          <w:p w14:paraId="26DA84C1" w14:textId="77777777" w:rsidR="00521230" w:rsidRPr="001B6EE7" w:rsidRDefault="00521230" w:rsidP="00521230">
            <w:pPr>
              <w:pStyle w:val="BodyText"/>
              <w:tabs>
                <w:tab w:val="decimal" w:pos="873"/>
              </w:tabs>
              <w:spacing w:after="0" w:line="240" w:lineRule="atLeast"/>
              <w:ind w:right="-177"/>
              <w:rPr>
                <w:szCs w:val="22"/>
              </w:rPr>
            </w:pPr>
          </w:p>
        </w:tc>
        <w:tc>
          <w:tcPr>
            <w:tcW w:w="1049" w:type="pct"/>
          </w:tcPr>
          <w:p w14:paraId="2823ADAA" w14:textId="77777777" w:rsidR="00521230" w:rsidRPr="001B6EE7" w:rsidRDefault="00521230" w:rsidP="00521230">
            <w:pPr>
              <w:pStyle w:val="BodyText"/>
              <w:tabs>
                <w:tab w:val="left" w:pos="1155"/>
              </w:tabs>
              <w:spacing w:after="0" w:line="240" w:lineRule="atLeast"/>
              <w:ind w:left="-108" w:right="-177"/>
              <w:rPr>
                <w:szCs w:val="22"/>
              </w:rPr>
            </w:pPr>
          </w:p>
        </w:tc>
      </w:tr>
      <w:tr w:rsidR="002F421D" w:rsidRPr="009426D0" w14:paraId="4C3A9633" w14:textId="77777777" w:rsidTr="00F13D5A">
        <w:tc>
          <w:tcPr>
            <w:tcW w:w="2714" w:type="pct"/>
          </w:tcPr>
          <w:p w14:paraId="1AB4D819" w14:textId="0CBF8501" w:rsidR="002F421D" w:rsidRPr="009426D0" w:rsidRDefault="002F421D" w:rsidP="002F421D">
            <w:pPr>
              <w:pStyle w:val="BodyText"/>
              <w:spacing w:after="0" w:line="240" w:lineRule="atLeast"/>
              <w:ind w:right="-131"/>
            </w:pPr>
            <w:r w:rsidRPr="009426D0">
              <w:t>Design consultant agreements</w:t>
            </w:r>
          </w:p>
        </w:tc>
        <w:tc>
          <w:tcPr>
            <w:tcW w:w="1095" w:type="pct"/>
          </w:tcPr>
          <w:p w14:paraId="26D2F593" w14:textId="7E26863B" w:rsidR="002F421D" w:rsidRPr="002F421D" w:rsidRDefault="004F1197" w:rsidP="002F421D">
            <w:pPr>
              <w:pStyle w:val="BodyText"/>
              <w:tabs>
                <w:tab w:val="decimal" w:pos="1690"/>
              </w:tabs>
              <w:spacing w:after="0" w:line="240" w:lineRule="atLeast"/>
              <w:ind w:left="-108" w:right="-177"/>
              <w:rPr>
                <w:szCs w:val="22"/>
              </w:rPr>
            </w:pPr>
            <w:r w:rsidRPr="004E72F2">
              <w:t>1,564,617</w:t>
            </w:r>
          </w:p>
        </w:tc>
        <w:tc>
          <w:tcPr>
            <w:tcW w:w="142" w:type="pct"/>
          </w:tcPr>
          <w:p w14:paraId="0623CE9D" w14:textId="77777777" w:rsidR="002F421D" w:rsidRPr="00824C9E" w:rsidRDefault="002F421D" w:rsidP="002F421D">
            <w:pPr>
              <w:pStyle w:val="BodyText"/>
              <w:tabs>
                <w:tab w:val="decimal" w:pos="873"/>
              </w:tabs>
              <w:spacing w:after="0" w:line="240" w:lineRule="atLeast"/>
              <w:ind w:right="-177"/>
              <w:rPr>
                <w:szCs w:val="22"/>
              </w:rPr>
            </w:pPr>
          </w:p>
        </w:tc>
        <w:tc>
          <w:tcPr>
            <w:tcW w:w="1049" w:type="pct"/>
          </w:tcPr>
          <w:p w14:paraId="26BA1815" w14:textId="26F892E6" w:rsidR="002F421D" w:rsidRPr="00824C9E" w:rsidRDefault="004F1197" w:rsidP="002F421D">
            <w:pPr>
              <w:pStyle w:val="BodyText"/>
              <w:tabs>
                <w:tab w:val="decimal" w:pos="1382"/>
              </w:tabs>
              <w:spacing w:after="0" w:line="240" w:lineRule="atLeast"/>
              <w:ind w:left="-108" w:right="-177"/>
              <w:rPr>
                <w:szCs w:val="22"/>
                <w:lang w:val="en-US"/>
              </w:rPr>
            </w:pPr>
            <w:r w:rsidRPr="004E72F2">
              <w:t>-</w:t>
            </w:r>
          </w:p>
        </w:tc>
      </w:tr>
      <w:tr w:rsidR="002F421D" w:rsidRPr="009426D0" w14:paraId="6E41233E" w14:textId="77777777" w:rsidTr="00F13D5A">
        <w:tc>
          <w:tcPr>
            <w:tcW w:w="2714" w:type="pct"/>
          </w:tcPr>
          <w:p w14:paraId="4AAC5155" w14:textId="284458C1" w:rsidR="002F421D" w:rsidRPr="009426D0" w:rsidRDefault="002F421D" w:rsidP="002F421D">
            <w:pPr>
              <w:pStyle w:val="BodyText"/>
              <w:spacing w:after="0" w:line="240" w:lineRule="atLeast"/>
              <w:ind w:right="-131"/>
              <w:rPr>
                <w:b/>
                <w:bCs/>
                <w:i/>
                <w:iCs/>
              </w:rPr>
            </w:pPr>
            <w:r w:rsidRPr="009426D0">
              <w:rPr>
                <w:szCs w:val="22"/>
                <w:lang w:bidi="th-TH"/>
              </w:rPr>
              <w:t>Service agreements</w:t>
            </w:r>
          </w:p>
        </w:tc>
        <w:tc>
          <w:tcPr>
            <w:tcW w:w="1095" w:type="pct"/>
          </w:tcPr>
          <w:p w14:paraId="4FB8FFAC" w14:textId="292858FF" w:rsidR="002F421D" w:rsidRPr="002F421D" w:rsidRDefault="004F1197" w:rsidP="002F421D">
            <w:pPr>
              <w:pStyle w:val="BodyText"/>
              <w:tabs>
                <w:tab w:val="decimal" w:pos="1690"/>
              </w:tabs>
              <w:spacing w:after="0" w:line="240" w:lineRule="atLeast"/>
              <w:ind w:left="-108" w:right="-177"/>
              <w:rPr>
                <w:szCs w:val="22"/>
              </w:rPr>
            </w:pPr>
            <w:r w:rsidRPr="004E72F2">
              <w:t>542,301</w:t>
            </w:r>
          </w:p>
        </w:tc>
        <w:tc>
          <w:tcPr>
            <w:tcW w:w="142" w:type="pct"/>
          </w:tcPr>
          <w:p w14:paraId="07354281" w14:textId="77777777" w:rsidR="002F421D" w:rsidRPr="00824C9E" w:rsidRDefault="002F421D" w:rsidP="002F421D">
            <w:pPr>
              <w:pStyle w:val="BodyText"/>
              <w:tabs>
                <w:tab w:val="decimal" w:pos="873"/>
              </w:tabs>
              <w:spacing w:after="0" w:line="240" w:lineRule="atLeast"/>
              <w:ind w:right="-177"/>
              <w:rPr>
                <w:szCs w:val="22"/>
              </w:rPr>
            </w:pPr>
          </w:p>
        </w:tc>
        <w:tc>
          <w:tcPr>
            <w:tcW w:w="1049" w:type="pct"/>
          </w:tcPr>
          <w:p w14:paraId="2144FA40" w14:textId="0BEB0781" w:rsidR="002F421D" w:rsidRPr="00824C9E" w:rsidRDefault="004F1197" w:rsidP="002F421D">
            <w:pPr>
              <w:pStyle w:val="BodyText"/>
              <w:tabs>
                <w:tab w:val="decimal" w:pos="1690"/>
              </w:tabs>
              <w:spacing w:after="0" w:line="240" w:lineRule="atLeast"/>
              <w:ind w:left="-108" w:right="-177"/>
              <w:rPr>
                <w:szCs w:val="22"/>
              </w:rPr>
            </w:pPr>
            <w:r w:rsidRPr="004E72F2">
              <w:t>11,013</w:t>
            </w:r>
          </w:p>
        </w:tc>
      </w:tr>
      <w:tr w:rsidR="002F421D" w:rsidRPr="009426D0" w14:paraId="542BA7F2" w14:textId="77777777" w:rsidTr="00B51451">
        <w:tc>
          <w:tcPr>
            <w:tcW w:w="2714" w:type="pct"/>
          </w:tcPr>
          <w:p w14:paraId="161ADB63" w14:textId="13C0234F" w:rsidR="002F421D" w:rsidRPr="009426D0" w:rsidRDefault="002F421D" w:rsidP="002F421D">
            <w:pPr>
              <w:pStyle w:val="BodyText"/>
              <w:spacing w:after="0" w:line="240" w:lineRule="atLeast"/>
              <w:ind w:right="-131"/>
              <w:rPr>
                <w:b/>
                <w:bCs/>
                <w:i/>
                <w:iCs/>
                <w:szCs w:val="22"/>
                <w:lang w:val="en-US"/>
              </w:rPr>
            </w:pPr>
            <w:r w:rsidRPr="009426D0">
              <w:rPr>
                <w:szCs w:val="22"/>
                <w:lang w:bidi="th-TH"/>
              </w:rPr>
              <w:t>Guarantee agreements</w:t>
            </w:r>
          </w:p>
        </w:tc>
        <w:tc>
          <w:tcPr>
            <w:tcW w:w="1095" w:type="pct"/>
          </w:tcPr>
          <w:p w14:paraId="1F5F1C30" w14:textId="528BA3AC" w:rsidR="002F421D" w:rsidRPr="002F421D" w:rsidRDefault="004F1197" w:rsidP="002F421D">
            <w:pPr>
              <w:pStyle w:val="BodyText"/>
              <w:tabs>
                <w:tab w:val="decimal" w:pos="1690"/>
              </w:tabs>
              <w:spacing w:after="0" w:line="240" w:lineRule="atLeast"/>
              <w:ind w:left="-108" w:right="-177"/>
              <w:rPr>
                <w:szCs w:val="22"/>
              </w:rPr>
            </w:pPr>
            <w:r w:rsidRPr="004E72F2">
              <w:t>305,589</w:t>
            </w:r>
          </w:p>
        </w:tc>
        <w:tc>
          <w:tcPr>
            <w:tcW w:w="142" w:type="pct"/>
          </w:tcPr>
          <w:p w14:paraId="1EC93242" w14:textId="77777777" w:rsidR="002F421D" w:rsidRPr="00824C9E" w:rsidRDefault="002F421D" w:rsidP="002F421D">
            <w:pPr>
              <w:pStyle w:val="BodyText"/>
              <w:tabs>
                <w:tab w:val="decimal" w:pos="873"/>
              </w:tabs>
              <w:spacing w:after="0" w:line="240" w:lineRule="atLeast"/>
              <w:ind w:right="-131"/>
              <w:jc w:val="both"/>
              <w:rPr>
                <w:szCs w:val="22"/>
              </w:rPr>
            </w:pPr>
          </w:p>
        </w:tc>
        <w:tc>
          <w:tcPr>
            <w:tcW w:w="1049" w:type="pct"/>
          </w:tcPr>
          <w:p w14:paraId="2799D922" w14:textId="5212E615" w:rsidR="002F421D" w:rsidRPr="00824C9E" w:rsidRDefault="004F1197" w:rsidP="002F421D">
            <w:pPr>
              <w:pStyle w:val="BodyText"/>
              <w:tabs>
                <w:tab w:val="decimal" w:pos="1690"/>
              </w:tabs>
              <w:spacing w:after="0" w:line="240" w:lineRule="atLeast"/>
              <w:ind w:left="-108" w:right="-177"/>
              <w:rPr>
                <w:szCs w:val="22"/>
              </w:rPr>
            </w:pPr>
            <w:r w:rsidRPr="004E72F2">
              <w:t>127,000</w:t>
            </w:r>
          </w:p>
        </w:tc>
      </w:tr>
      <w:tr w:rsidR="002F421D" w:rsidRPr="009426D0" w14:paraId="63DA3174" w14:textId="77777777" w:rsidTr="00F864F2">
        <w:tc>
          <w:tcPr>
            <w:tcW w:w="2714" w:type="pct"/>
          </w:tcPr>
          <w:p w14:paraId="01994BA0" w14:textId="77777777" w:rsidR="002F421D" w:rsidRPr="009426D0" w:rsidRDefault="002F421D" w:rsidP="002F421D">
            <w:pPr>
              <w:pStyle w:val="BodyText"/>
              <w:spacing w:after="0" w:line="240" w:lineRule="atLeast"/>
              <w:ind w:right="-131"/>
              <w:rPr>
                <w:szCs w:val="22"/>
                <w:lang w:val="en-GB"/>
              </w:rPr>
            </w:pPr>
            <w:r w:rsidRPr="009426D0">
              <w:rPr>
                <w:szCs w:val="22"/>
                <w:lang w:bidi="th-TH"/>
              </w:rPr>
              <w:t>Other agreements</w:t>
            </w:r>
          </w:p>
        </w:tc>
        <w:tc>
          <w:tcPr>
            <w:tcW w:w="1095" w:type="pct"/>
            <w:shd w:val="clear" w:color="auto" w:fill="FFFFFF"/>
          </w:tcPr>
          <w:p w14:paraId="70F6F67D" w14:textId="3A11A359" w:rsidR="002F421D" w:rsidRPr="002F421D" w:rsidRDefault="004F1197" w:rsidP="002F421D">
            <w:pPr>
              <w:pStyle w:val="BodyText"/>
              <w:tabs>
                <w:tab w:val="decimal" w:pos="1690"/>
              </w:tabs>
              <w:spacing w:after="0" w:line="240" w:lineRule="atLeast"/>
              <w:ind w:left="-108" w:right="-177"/>
              <w:rPr>
                <w:szCs w:val="22"/>
              </w:rPr>
            </w:pPr>
            <w:r w:rsidRPr="004E72F2">
              <w:t>18,592</w:t>
            </w:r>
          </w:p>
        </w:tc>
        <w:tc>
          <w:tcPr>
            <w:tcW w:w="142" w:type="pct"/>
          </w:tcPr>
          <w:p w14:paraId="4D5B108C" w14:textId="77777777" w:rsidR="002F421D" w:rsidRPr="00824C9E" w:rsidRDefault="002F421D" w:rsidP="002F421D">
            <w:pPr>
              <w:pStyle w:val="BodyText"/>
              <w:tabs>
                <w:tab w:val="decimal" w:pos="873"/>
              </w:tabs>
              <w:spacing w:after="0" w:line="240" w:lineRule="atLeast"/>
              <w:ind w:right="-131"/>
              <w:jc w:val="both"/>
              <w:rPr>
                <w:szCs w:val="22"/>
              </w:rPr>
            </w:pPr>
          </w:p>
        </w:tc>
        <w:tc>
          <w:tcPr>
            <w:tcW w:w="1049" w:type="pct"/>
          </w:tcPr>
          <w:p w14:paraId="3996A8E5" w14:textId="51B46080" w:rsidR="002F421D" w:rsidRPr="00824C9E" w:rsidRDefault="004F1197" w:rsidP="002F421D">
            <w:pPr>
              <w:pStyle w:val="BodyText"/>
              <w:tabs>
                <w:tab w:val="decimal" w:pos="1382"/>
              </w:tabs>
              <w:spacing w:after="0" w:line="240" w:lineRule="atLeast"/>
              <w:ind w:left="-108" w:right="-177"/>
              <w:rPr>
                <w:szCs w:val="22"/>
              </w:rPr>
            </w:pPr>
            <w:r w:rsidRPr="004E72F2">
              <w:t>-</w:t>
            </w:r>
          </w:p>
        </w:tc>
      </w:tr>
      <w:tr w:rsidR="002F421D" w:rsidRPr="009426D0" w14:paraId="52E3AD74" w14:textId="77777777" w:rsidTr="00F864F2">
        <w:trPr>
          <w:trHeight w:val="154"/>
        </w:trPr>
        <w:tc>
          <w:tcPr>
            <w:tcW w:w="2714" w:type="pct"/>
          </w:tcPr>
          <w:p w14:paraId="44A82E4B" w14:textId="77777777" w:rsidR="002F421D" w:rsidRPr="009426D0" w:rsidRDefault="002F421D" w:rsidP="002F421D">
            <w:pPr>
              <w:pStyle w:val="BodyText"/>
              <w:spacing w:after="0" w:line="240" w:lineRule="atLeast"/>
              <w:ind w:right="-131"/>
              <w:rPr>
                <w:b/>
                <w:bCs/>
                <w:szCs w:val="22"/>
                <w:rtl/>
                <w:cs/>
                <w:lang w:val="en-GB"/>
              </w:rPr>
            </w:pPr>
            <w:r w:rsidRPr="009426D0">
              <w:rPr>
                <w:b/>
                <w:bCs/>
                <w:szCs w:val="22"/>
                <w:lang w:val="en-GB"/>
              </w:rPr>
              <w:t>Total</w:t>
            </w:r>
          </w:p>
        </w:tc>
        <w:tc>
          <w:tcPr>
            <w:tcW w:w="1095" w:type="pct"/>
            <w:tcBorders>
              <w:top w:val="single" w:sz="4" w:space="0" w:color="auto"/>
              <w:bottom w:val="double" w:sz="4" w:space="0" w:color="auto"/>
            </w:tcBorders>
            <w:shd w:val="clear" w:color="auto" w:fill="FFFFFF"/>
          </w:tcPr>
          <w:p w14:paraId="0304D675" w14:textId="0FE7002B" w:rsidR="002F421D" w:rsidRPr="002F421D" w:rsidRDefault="004F1197" w:rsidP="002F421D">
            <w:pPr>
              <w:pStyle w:val="BodyText"/>
              <w:tabs>
                <w:tab w:val="decimal" w:pos="1690"/>
              </w:tabs>
              <w:spacing w:after="0" w:line="240" w:lineRule="atLeast"/>
              <w:ind w:left="-108" w:right="-177"/>
              <w:rPr>
                <w:b/>
                <w:bCs/>
                <w:szCs w:val="22"/>
              </w:rPr>
            </w:pPr>
            <w:r w:rsidRPr="004F1197">
              <w:rPr>
                <w:b/>
                <w:bCs/>
              </w:rPr>
              <w:t>2,431,099</w:t>
            </w:r>
          </w:p>
        </w:tc>
        <w:tc>
          <w:tcPr>
            <w:tcW w:w="142" w:type="pct"/>
          </w:tcPr>
          <w:p w14:paraId="6BA3E67F" w14:textId="77777777" w:rsidR="002F421D" w:rsidRPr="00824C9E" w:rsidRDefault="002F421D" w:rsidP="002F421D">
            <w:pPr>
              <w:pStyle w:val="BodyText"/>
              <w:tabs>
                <w:tab w:val="decimal" w:pos="788"/>
              </w:tabs>
              <w:spacing w:after="0" w:line="240" w:lineRule="atLeast"/>
              <w:ind w:right="-103"/>
              <w:rPr>
                <w:b/>
                <w:bCs/>
                <w:szCs w:val="22"/>
              </w:rPr>
            </w:pPr>
          </w:p>
        </w:tc>
        <w:tc>
          <w:tcPr>
            <w:tcW w:w="1049" w:type="pct"/>
            <w:tcBorders>
              <w:top w:val="single" w:sz="4" w:space="0" w:color="auto"/>
              <w:bottom w:val="double" w:sz="4" w:space="0" w:color="auto"/>
            </w:tcBorders>
          </w:tcPr>
          <w:p w14:paraId="09CE857C" w14:textId="2BFE3A27" w:rsidR="002F421D" w:rsidRPr="00824C9E" w:rsidRDefault="004F1197" w:rsidP="002F421D">
            <w:pPr>
              <w:pStyle w:val="BodyText"/>
              <w:tabs>
                <w:tab w:val="decimal" w:pos="1690"/>
              </w:tabs>
              <w:spacing w:after="0" w:line="240" w:lineRule="atLeast"/>
              <w:ind w:left="-108" w:right="-177"/>
              <w:rPr>
                <w:b/>
                <w:bCs/>
                <w:szCs w:val="22"/>
              </w:rPr>
            </w:pPr>
            <w:r w:rsidRPr="004F1197">
              <w:rPr>
                <w:b/>
                <w:bCs/>
              </w:rPr>
              <w:t>138,013</w:t>
            </w:r>
          </w:p>
        </w:tc>
      </w:tr>
    </w:tbl>
    <w:p w14:paraId="45C95740" w14:textId="77777777" w:rsidR="00D52043" w:rsidRPr="00EC5A30" w:rsidRDefault="00D52043" w:rsidP="00EC5A30">
      <w:pPr>
        <w:spacing w:line="240" w:lineRule="auto"/>
        <w:ind w:left="540"/>
        <w:jc w:val="thaiDistribute"/>
        <w:rPr>
          <w:rFonts w:cs="Angsana New"/>
          <w:snapToGrid w:val="0"/>
          <w:szCs w:val="22"/>
          <w:lang w:val="en-US" w:eastAsia="th-TH" w:bidi="th-TH"/>
        </w:rPr>
      </w:pPr>
    </w:p>
    <w:p w14:paraId="3089A4A8" w14:textId="77777777" w:rsidR="00455EA1" w:rsidRPr="00BA421B" w:rsidRDefault="00455EA1" w:rsidP="00455EA1">
      <w:pPr>
        <w:spacing w:line="240" w:lineRule="auto"/>
        <w:ind w:left="540"/>
        <w:jc w:val="thaiDistribute"/>
        <w:rPr>
          <w:rFonts w:cs="Angsana New"/>
          <w:i/>
          <w:iCs/>
          <w:snapToGrid w:val="0"/>
          <w:szCs w:val="22"/>
          <w:cs/>
          <w:lang w:val="en-US" w:eastAsia="th-TH" w:bidi="th-TH"/>
        </w:rPr>
      </w:pPr>
      <w:r w:rsidRPr="00BA421B">
        <w:rPr>
          <w:rFonts w:cs="Angsana New"/>
          <w:i/>
          <w:iCs/>
          <w:snapToGrid w:val="0"/>
          <w:szCs w:val="22"/>
          <w:lang w:val="en-US" w:eastAsia="th-TH" w:bidi="th-TH"/>
        </w:rPr>
        <w:t>Guarantee agreements</w:t>
      </w:r>
    </w:p>
    <w:p w14:paraId="2B7E9447" w14:textId="77777777" w:rsidR="00455EA1" w:rsidRPr="00BA421B" w:rsidRDefault="00455EA1" w:rsidP="00EC5A30">
      <w:pPr>
        <w:spacing w:line="240" w:lineRule="auto"/>
        <w:ind w:left="540"/>
        <w:jc w:val="thaiDistribute"/>
        <w:rPr>
          <w:rFonts w:cs="Angsana New"/>
          <w:snapToGrid w:val="0"/>
          <w:szCs w:val="22"/>
          <w:lang w:val="en-US" w:eastAsia="th-TH" w:bidi="th-TH"/>
        </w:rPr>
      </w:pPr>
    </w:p>
    <w:p w14:paraId="320B3A11" w14:textId="1F246437" w:rsidR="00455EA1" w:rsidRPr="00BA421B" w:rsidRDefault="00455EA1" w:rsidP="00455EA1">
      <w:pPr>
        <w:spacing w:line="240" w:lineRule="auto"/>
        <w:ind w:left="540"/>
        <w:jc w:val="thaiDistribute"/>
        <w:rPr>
          <w:rFonts w:cs="Angsana New"/>
          <w:snapToGrid w:val="0"/>
          <w:szCs w:val="22"/>
          <w:lang w:val="en-US" w:eastAsia="th-TH" w:bidi="th-TH"/>
        </w:rPr>
      </w:pPr>
      <w:r w:rsidRPr="00BA421B">
        <w:rPr>
          <w:rFonts w:cs="Angsana New"/>
          <w:snapToGrid w:val="0"/>
          <w:szCs w:val="22"/>
          <w:lang w:val="en-US" w:eastAsia="th-TH" w:bidi="th-TH"/>
        </w:rPr>
        <w:t xml:space="preserve">The Group entered into guarantee agreements with local financial institutions, totaling credit facilities amount of Baht </w:t>
      </w:r>
      <w:r w:rsidR="007468AE">
        <w:rPr>
          <w:rFonts w:cs="Angsana New"/>
          <w:snapToGrid w:val="0"/>
          <w:szCs w:val="22"/>
          <w:lang w:val="en-US" w:eastAsia="th-TH" w:bidi="th-TH"/>
        </w:rPr>
        <w:t>206.68</w:t>
      </w:r>
      <w:r w:rsidR="00B86E7D">
        <w:rPr>
          <w:rFonts w:cs="Angsana New"/>
          <w:snapToGrid w:val="0"/>
          <w:szCs w:val="22"/>
          <w:lang w:val="en-US" w:eastAsia="th-TH" w:bidi="th-TH"/>
        </w:rPr>
        <w:t xml:space="preserve"> </w:t>
      </w:r>
      <w:r w:rsidRPr="00BA421B">
        <w:rPr>
          <w:rFonts w:cs="Angsana New"/>
          <w:snapToGrid w:val="0"/>
          <w:szCs w:val="22"/>
          <w:lang w:val="en-US" w:eastAsia="th-TH" w:bidi="th-TH"/>
        </w:rPr>
        <w:t>million to be a guarantee for the electricity usage of the Group’s properties.</w:t>
      </w:r>
      <w:r w:rsidR="00CD65A7" w:rsidRPr="00BA421B">
        <w:rPr>
          <w:rFonts w:cs="Angsana New"/>
          <w:snapToGrid w:val="0"/>
          <w:szCs w:val="22"/>
          <w:lang w:val="en-US" w:eastAsia="th-TH" w:bidi="th-TH"/>
        </w:rPr>
        <w:t xml:space="preserve"> </w:t>
      </w:r>
      <w:r w:rsidRPr="00BA421B">
        <w:rPr>
          <w:rFonts w:cs="Angsana New"/>
          <w:snapToGrid w:val="0"/>
          <w:szCs w:val="22"/>
          <w:lang w:val="en-US" w:eastAsia="th-TH" w:bidi="th-TH"/>
        </w:rPr>
        <w:t xml:space="preserve">As at </w:t>
      </w:r>
      <w:r w:rsidR="008F4B1E" w:rsidRPr="00BA421B">
        <w:rPr>
          <w:rFonts w:cs="Angsana New"/>
          <w:snapToGrid w:val="0"/>
          <w:szCs w:val="22"/>
          <w:lang w:val="en-US" w:eastAsia="th-TH" w:bidi="th-TH"/>
        </w:rPr>
        <w:t>3</w:t>
      </w:r>
      <w:r w:rsidR="00774814">
        <w:rPr>
          <w:rFonts w:cs="Angsana New"/>
          <w:snapToGrid w:val="0"/>
          <w:szCs w:val="22"/>
          <w:lang w:val="en-US" w:eastAsia="th-TH" w:bidi="th-TH"/>
        </w:rPr>
        <w:t>0</w:t>
      </w:r>
      <w:r w:rsidR="008F4B1E" w:rsidRPr="00BA421B">
        <w:rPr>
          <w:rFonts w:cs="Angsana New"/>
          <w:snapToGrid w:val="0"/>
          <w:szCs w:val="22"/>
          <w:lang w:val="en-US" w:eastAsia="th-TH" w:bidi="th-TH"/>
        </w:rPr>
        <w:t xml:space="preserve"> </w:t>
      </w:r>
      <w:r w:rsidR="00B86E7D" w:rsidRPr="00B86E7D">
        <w:rPr>
          <w:rFonts w:cs="Angsana New"/>
          <w:snapToGrid w:val="0"/>
          <w:szCs w:val="22"/>
          <w:lang w:val="en-US" w:eastAsia="th-TH" w:bidi="th-TH"/>
        </w:rPr>
        <w:t xml:space="preserve">September </w:t>
      </w:r>
      <w:r w:rsidR="008F4B1E" w:rsidRPr="00BA421B">
        <w:rPr>
          <w:rFonts w:cs="Angsana New"/>
          <w:snapToGrid w:val="0"/>
          <w:szCs w:val="22"/>
          <w:lang w:val="en-US" w:eastAsia="th-TH" w:bidi="th-TH"/>
        </w:rPr>
        <w:t>2025</w:t>
      </w:r>
      <w:r w:rsidRPr="00BA421B">
        <w:rPr>
          <w:rFonts w:cs="Angsana New"/>
          <w:snapToGrid w:val="0"/>
          <w:szCs w:val="22"/>
          <w:lang w:val="en-US" w:eastAsia="th-TH" w:bidi="th-TH"/>
        </w:rPr>
        <w:t xml:space="preserve">, the Group has commitments in respect of guarantee agreements amounting to Baht </w:t>
      </w:r>
      <w:r w:rsidR="007468AE">
        <w:rPr>
          <w:rFonts w:cs="Angsana New"/>
          <w:snapToGrid w:val="0"/>
          <w:szCs w:val="22"/>
          <w:lang w:val="en-US" w:eastAsia="th-TH" w:bidi="th-TH"/>
        </w:rPr>
        <w:t>175.27</w:t>
      </w:r>
      <w:r w:rsidRPr="00BA421B">
        <w:rPr>
          <w:rFonts w:cs="Angsana New"/>
          <w:snapToGrid w:val="0"/>
          <w:szCs w:val="22"/>
          <w:lang w:val="en-US" w:eastAsia="th-TH" w:bidi="th-TH"/>
        </w:rPr>
        <w:t xml:space="preserve"> million.</w:t>
      </w:r>
    </w:p>
    <w:p w14:paraId="73BF6295" w14:textId="77777777" w:rsidR="00455EA1" w:rsidRPr="00BA421B" w:rsidRDefault="00455EA1" w:rsidP="00EC5A30">
      <w:pPr>
        <w:spacing w:line="240" w:lineRule="auto"/>
        <w:ind w:left="540"/>
        <w:jc w:val="thaiDistribute"/>
        <w:rPr>
          <w:rFonts w:cs="Angsana New"/>
          <w:snapToGrid w:val="0"/>
          <w:szCs w:val="22"/>
          <w:lang w:val="en-US" w:eastAsia="th-TH" w:bidi="th-TH"/>
        </w:rPr>
      </w:pPr>
    </w:p>
    <w:p w14:paraId="1035E81E" w14:textId="4457B71D" w:rsidR="00455EA1" w:rsidRPr="00C51FAB" w:rsidRDefault="00455EA1" w:rsidP="00455EA1">
      <w:pPr>
        <w:spacing w:line="240" w:lineRule="auto"/>
        <w:ind w:left="540"/>
        <w:jc w:val="thaiDistribute"/>
        <w:rPr>
          <w:rFonts w:cs="Angsana New"/>
          <w:snapToGrid w:val="0"/>
          <w:spacing w:val="-4"/>
          <w:szCs w:val="22"/>
          <w:lang w:val="en-US" w:eastAsia="th-TH" w:bidi="th-TH"/>
        </w:rPr>
      </w:pPr>
      <w:r w:rsidRPr="00C51FAB">
        <w:rPr>
          <w:rFonts w:cs="Angsana New"/>
          <w:snapToGrid w:val="0"/>
          <w:spacing w:val="-4"/>
          <w:szCs w:val="22"/>
          <w:lang w:val="en-US" w:eastAsia="th-TH" w:bidi="th-TH"/>
        </w:rPr>
        <w:t>The Company entered into guarantee agreements with</w:t>
      </w:r>
      <w:r w:rsidR="00916E1D" w:rsidRPr="00C51FAB">
        <w:rPr>
          <w:rFonts w:cs="Angsana New"/>
          <w:snapToGrid w:val="0"/>
          <w:spacing w:val="-4"/>
          <w:szCs w:val="22"/>
          <w:lang w:val="en-US" w:eastAsia="th-TH" w:bidi="th-TH"/>
        </w:rPr>
        <w:t xml:space="preserve"> a</w:t>
      </w:r>
      <w:r w:rsidRPr="00C51FAB">
        <w:rPr>
          <w:rFonts w:cs="Angsana New"/>
          <w:snapToGrid w:val="0"/>
          <w:spacing w:val="-4"/>
          <w:szCs w:val="22"/>
          <w:lang w:val="en-US" w:eastAsia="th-TH" w:bidi="th-TH"/>
        </w:rPr>
        <w:t xml:space="preserve"> local financial institution, totaling credit facilities amount of Baht </w:t>
      </w:r>
      <w:r w:rsidR="00960280" w:rsidRPr="00C51FAB">
        <w:rPr>
          <w:rFonts w:cs="Angsana New"/>
          <w:snapToGrid w:val="0"/>
          <w:spacing w:val="-4"/>
          <w:szCs w:val="22"/>
          <w:lang w:val="en-US" w:eastAsia="th-TH" w:bidi="th-TH"/>
        </w:rPr>
        <w:t>150.00</w:t>
      </w:r>
      <w:r w:rsidR="00D93D0A" w:rsidRPr="00C51FAB">
        <w:rPr>
          <w:rFonts w:cs="Angsana New"/>
          <w:snapToGrid w:val="0"/>
          <w:spacing w:val="-4"/>
          <w:szCs w:val="22"/>
          <w:lang w:val="en-US" w:eastAsia="th-TH" w:bidi="th-TH"/>
        </w:rPr>
        <w:t xml:space="preserve"> </w:t>
      </w:r>
      <w:r w:rsidRPr="00C51FAB">
        <w:rPr>
          <w:rFonts w:cs="Angsana New"/>
          <w:snapToGrid w:val="0"/>
          <w:spacing w:val="-4"/>
          <w:szCs w:val="22"/>
          <w:lang w:val="en-US" w:eastAsia="th-TH" w:bidi="th-TH"/>
        </w:rPr>
        <w:t xml:space="preserve">million to be </w:t>
      </w:r>
      <w:r w:rsidR="007E757D" w:rsidRPr="00C51FAB">
        <w:rPr>
          <w:rFonts w:cs="Angsana New"/>
          <w:snapToGrid w:val="0"/>
          <w:spacing w:val="-4"/>
          <w:szCs w:val="22"/>
          <w:lang w:val="en-US" w:eastAsia="th-TH" w:bidi="th-TH"/>
        </w:rPr>
        <w:t>used as g</w:t>
      </w:r>
      <w:r w:rsidR="00E67EE4" w:rsidRPr="00C51FAB">
        <w:rPr>
          <w:rFonts w:cs="Angsana New"/>
          <w:snapToGrid w:val="0"/>
          <w:spacing w:val="-4"/>
          <w:szCs w:val="22"/>
          <w:lang w:val="en-US" w:eastAsia="th-TH" w:bidi="th-TH"/>
        </w:rPr>
        <w:t>uarantee for</w:t>
      </w:r>
      <w:r w:rsidR="00C51FAB" w:rsidRPr="00C51FAB">
        <w:rPr>
          <w:rFonts w:cs="Angsana New"/>
          <w:snapToGrid w:val="0"/>
          <w:spacing w:val="-4"/>
          <w:szCs w:val="22"/>
          <w:lang w:val="en-US" w:eastAsia="th-TH" w:bidi="th-TH"/>
        </w:rPr>
        <w:t xml:space="preserve"> land</w:t>
      </w:r>
      <w:r w:rsidR="00E67EE4" w:rsidRPr="00C51FAB">
        <w:rPr>
          <w:rFonts w:cs="Angsana New"/>
          <w:snapToGrid w:val="0"/>
          <w:spacing w:val="-4"/>
          <w:szCs w:val="22"/>
          <w:lang w:val="en-US" w:eastAsia="th-TH" w:bidi="th-TH"/>
        </w:rPr>
        <w:t xml:space="preserve"> </w:t>
      </w:r>
      <w:r w:rsidR="00841088" w:rsidRPr="00C51FAB">
        <w:rPr>
          <w:rFonts w:cs="Angsana New"/>
          <w:snapToGrid w:val="0"/>
          <w:spacing w:val="-4"/>
          <w:szCs w:val="22"/>
          <w:lang w:val="en-US" w:eastAsia="th-TH" w:bidi="th-TH"/>
        </w:rPr>
        <w:t>rental</w:t>
      </w:r>
      <w:r w:rsidR="00083793" w:rsidRPr="00C51FAB">
        <w:rPr>
          <w:rFonts w:cs="Angsana New"/>
          <w:snapToGrid w:val="0"/>
          <w:spacing w:val="-4"/>
          <w:szCs w:val="22"/>
          <w:lang w:val="en-US" w:eastAsia="th-TH" w:bidi="th-TH"/>
        </w:rPr>
        <w:t xml:space="preserve"> </w:t>
      </w:r>
      <w:r w:rsidR="00DA08F8" w:rsidRPr="00C51FAB">
        <w:rPr>
          <w:rFonts w:cs="Angsana New"/>
          <w:snapToGrid w:val="0"/>
          <w:spacing w:val="-4"/>
          <w:szCs w:val="22"/>
          <w:lang w:val="en-US" w:eastAsia="th-TH" w:bidi="th-TH"/>
        </w:rPr>
        <w:t>agreement</w:t>
      </w:r>
      <w:r w:rsidR="00043207" w:rsidRPr="00C51FAB">
        <w:rPr>
          <w:rFonts w:cs="Angsana New"/>
          <w:snapToGrid w:val="0"/>
          <w:spacing w:val="-4"/>
          <w:szCs w:val="22"/>
          <w:lang w:val="en-US" w:eastAsia="th-TH" w:bidi="th-TH"/>
        </w:rPr>
        <w:t xml:space="preserve"> </w:t>
      </w:r>
      <w:r w:rsidRPr="00C51FAB">
        <w:rPr>
          <w:rFonts w:cs="Angsana New"/>
          <w:snapToGrid w:val="0"/>
          <w:spacing w:val="-4"/>
          <w:szCs w:val="22"/>
          <w:lang w:val="en-US" w:eastAsia="th-TH" w:bidi="th-TH"/>
        </w:rPr>
        <w:t xml:space="preserve">for the building development. As at </w:t>
      </w:r>
      <w:r w:rsidR="008F4B1E" w:rsidRPr="00C51FAB">
        <w:rPr>
          <w:rFonts w:cs="Angsana New"/>
          <w:snapToGrid w:val="0"/>
          <w:spacing w:val="-4"/>
          <w:szCs w:val="22"/>
          <w:lang w:val="en-US" w:eastAsia="th-TH" w:bidi="th-TH"/>
        </w:rPr>
        <w:t>3</w:t>
      </w:r>
      <w:r w:rsidR="004F1019" w:rsidRPr="00C51FAB">
        <w:rPr>
          <w:rFonts w:cs="Angsana New"/>
          <w:snapToGrid w:val="0"/>
          <w:spacing w:val="-4"/>
          <w:szCs w:val="22"/>
          <w:lang w:val="en-US" w:eastAsia="th-TH" w:bidi="th-TH"/>
        </w:rPr>
        <w:t>0</w:t>
      </w:r>
      <w:r w:rsidR="008F4B1E" w:rsidRPr="00C51FAB">
        <w:rPr>
          <w:rFonts w:cs="Angsana New"/>
          <w:snapToGrid w:val="0"/>
          <w:spacing w:val="-4"/>
          <w:szCs w:val="22"/>
          <w:lang w:val="en-US" w:eastAsia="th-TH" w:bidi="th-TH"/>
        </w:rPr>
        <w:t xml:space="preserve"> </w:t>
      </w:r>
      <w:r w:rsidR="00820D0A" w:rsidRPr="00C51FAB">
        <w:rPr>
          <w:rFonts w:cs="Angsana New"/>
          <w:snapToGrid w:val="0"/>
          <w:spacing w:val="-4"/>
          <w:szCs w:val="22"/>
          <w:lang w:val="en-US" w:eastAsia="th-TH" w:bidi="th-TH"/>
        </w:rPr>
        <w:t xml:space="preserve">September </w:t>
      </w:r>
      <w:r w:rsidR="008F4B1E" w:rsidRPr="00C51FAB">
        <w:rPr>
          <w:rFonts w:cs="Angsana New"/>
          <w:snapToGrid w:val="0"/>
          <w:spacing w:val="-4"/>
          <w:szCs w:val="22"/>
          <w:lang w:val="en-US" w:eastAsia="th-TH" w:bidi="th-TH"/>
        </w:rPr>
        <w:t>2025</w:t>
      </w:r>
      <w:r w:rsidRPr="00C51FAB">
        <w:rPr>
          <w:rFonts w:cs="Angsana New"/>
          <w:snapToGrid w:val="0"/>
          <w:spacing w:val="-4"/>
          <w:szCs w:val="22"/>
          <w:lang w:val="en-US" w:eastAsia="th-TH" w:bidi="th-TH"/>
        </w:rPr>
        <w:t xml:space="preserve">, the Company has commitments in respect of guarantee agreements amounting to Baht </w:t>
      </w:r>
      <w:r w:rsidR="00960280" w:rsidRPr="00C51FAB">
        <w:rPr>
          <w:rFonts w:cs="Angsana New"/>
          <w:snapToGrid w:val="0"/>
          <w:spacing w:val="-4"/>
          <w:szCs w:val="22"/>
          <w:lang w:val="en-US" w:eastAsia="th-TH" w:bidi="th-TH"/>
        </w:rPr>
        <w:t>127.00</w:t>
      </w:r>
      <w:r w:rsidRPr="00C51FAB">
        <w:rPr>
          <w:rFonts w:cs="Angsana New"/>
          <w:snapToGrid w:val="0"/>
          <w:spacing w:val="-4"/>
          <w:szCs w:val="22"/>
          <w:lang w:val="en-US" w:eastAsia="th-TH" w:bidi="th-TH"/>
        </w:rPr>
        <w:t xml:space="preserve"> million.</w:t>
      </w:r>
    </w:p>
    <w:p w14:paraId="7F166F48" w14:textId="77777777" w:rsidR="00455EA1" w:rsidRPr="002D2EAA" w:rsidRDefault="00455EA1" w:rsidP="00EC5A30">
      <w:pPr>
        <w:spacing w:line="240" w:lineRule="auto"/>
        <w:ind w:left="540"/>
        <w:jc w:val="thaiDistribute"/>
        <w:rPr>
          <w:rFonts w:cs="Angsana New"/>
          <w:snapToGrid w:val="0"/>
          <w:szCs w:val="22"/>
          <w:highlight w:val="yellow"/>
          <w:lang w:val="en-US" w:eastAsia="th-TH" w:bidi="th-TH"/>
        </w:rPr>
      </w:pPr>
    </w:p>
    <w:p w14:paraId="1AB819B1" w14:textId="77777777" w:rsidR="00455EA1" w:rsidRPr="00294580" w:rsidRDefault="00455EA1" w:rsidP="00455EA1">
      <w:pPr>
        <w:spacing w:line="240" w:lineRule="auto"/>
        <w:ind w:left="540"/>
        <w:jc w:val="thaiDistribute"/>
        <w:rPr>
          <w:rFonts w:cs="Angsana New"/>
          <w:i/>
          <w:iCs/>
          <w:snapToGrid w:val="0"/>
          <w:szCs w:val="22"/>
          <w:lang w:val="en-US" w:eastAsia="th-TH" w:bidi="th-TH"/>
        </w:rPr>
      </w:pPr>
      <w:r w:rsidRPr="00294580">
        <w:rPr>
          <w:rFonts w:cs="Angsana New"/>
          <w:i/>
          <w:iCs/>
          <w:snapToGrid w:val="0"/>
          <w:szCs w:val="22"/>
          <w:lang w:val="en-US" w:eastAsia="th-TH" w:bidi="th-TH"/>
        </w:rPr>
        <w:t>Service agreements</w:t>
      </w:r>
    </w:p>
    <w:p w14:paraId="23BE4A95" w14:textId="77777777" w:rsidR="00455EA1" w:rsidRPr="00294580" w:rsidRDefault="00455EA1" w:rsidP="00EC5A30">
      <w:pPr>
        <w:spacing w:line="240" w:lineRule="auto"/>
        <w:ind w:left="540"/>
        <w:jc w:val="thaiDistribute"/>
        <w:rPr>
          <w:rFonts w:cs="Angsana New"/>
          <w:snapToGrid w:val="0"/>
          <w:szCs w:val="22"/>
          <w:lang w:val="en-US" w:eastAsia="th-TH" w:bidi="th-TH"/>
        </w:rPr>
      </w:pPr>
    </w:p>
    <w:p w14:paraId="56400135" w14:textId="22E5744F" w:rsidR="00455EA1" w:rsidRPr="00294580" w:rsidRDefault="00455EA1" w:rsidP="00455EA1">
      <w:pPr>
        <w:spacing w:line="240" w:lineRule="auto"/>
        <w:ind w:left="540"/>
        <w:jc w:val="thaiDistribute"/>
        <w:rPr>
          <w:rFonts w:cs="Angsana New"/>
          <w:snapToGrid w:val="0"/>
          <w:szCs w:val="22"/>
          <w:lang w:val="en-US" w:eastAsia="th-TH" w:bidi="th-TH"/>
        </w:rPr>
      </w:pPr>
      <w:r w:rsidRPr="00294580">
        <w:rPr>
          <w:rFonts w:cs="Angsana New"/>
          <w:snapToGrid w:val="0"/>
          <w:szCs w:val="22"/>
          <w:lang w:val="en-US" w:eastAsia="th-TH" w:bidi="th-TH"/>
        </w:rPr>
        <w:t xml:space="preserve">The Group entered into service agreements with other companies which commit to provide utility service. </w:t>
      </w:r>
      <w:r w:rsidR="00C84B1D" w:rsidRPr="00294580">
        <w:rPr>
          <w:rFonts w:cs="Angsana New"/>
          <w:snapToGrid w:val="0"/>
          <w:spacing w:val="-4"/>
          <w:szCs w:val="22"/>
          <w:lang w:val="en-US" w:eastAsia="th-TH" w:bidi="th-TH"/>
        </w:rPr>
        <w:t>P</w:t>
      </w:r>
      <w:r w:rsidRPr="00294580">
        <w:rPr>
          <w:rFonts w:cs="Angsana New"/>
          <w:snapToGrid w:val="0"/>
          <w:spacing w:val="-4"/>
          <w:szCs w:val="22"/>
          <w:lang w:val="en-US" w:eastAsia="th-TH" w:bidi="th-TH"/>
        </w:rPr>
        <w:t>eriod of the agreement is 1 to 5 years. The Group is obliged to pay service fee as specified in the agreements.</w:t>
      </w:r>
    </w:p>
    <w:p w14:paraId="707B283D" w14:textId="77777777" w:rsidR="00455EA1" w:rsidRPr="00294580" w:rsidRDefault="00455EA1" w:rsidP="00EC5A30">
      <w:pPr>
        <w:spacing w:line="240" w:lineRule="auto"/>
        <w:ind w:left="540"/>
        <w:jc w:val="thaiDistribute"/>
        <w:rPr>
          <w:rFonts w:cs="Angsana New"/>
          <w:snapToGrid w:val="0"/>
          <w:szCs w:val="22"/>
          <w:lang w:val="en-US" w:eastAsia="th-TH" w:bidi="th-TH"/>
        </w:rPr>
      </w:pPr>
    </w:p>
    <w:p w14:paraId="3FC3B222" w14:textId="77777777" w:rsidR="00455EA1" w:rsidRPr="00294580" w:rsidRDefault="00455EA1" w:rsidP="00455EA1">
      <w:pPr>
        <w:spacing w:line="240" w:lineRule="auto"/>
        <w:ind w:left="540"/>
        <w:jc w:val="thaiDistribute"/>
        <w:rPr>
          <w:rFonts w:cs="Angsana New"/>
          <w:i/>
          <w:iCs/>
          <w:snapToGrid w:val="0"/>
          <w:szCs w:val="22"/>
          <w:lang w:val="en-US" w:eastAsia="th-TH" w:bidi="th-TH"/>
        </w:rPr>
      </w:pPr>
      <w:r w:rsidRPr="00294580">
        <w:rPr>
          <w:rFonts w:cs="Angsana New"/>
          <w:i/>
          <w:iCs/>
          <w:snapToGrid w:val="0"/>
          <w:szCs w:val="22"/>
          <w:lang w:val="en-US" w:eastAsia="th-TH" w:bidi="th-TH"/>
        </w:rPr>
        <w:t>Hotel management service agreements</w:t>
      </w:r>
    </w:p>
    <w:p w14:paraId="51959380" w14:textId="77777777" w:rsidR="00455EA1" w:rsidRPr="00294580" w:rsidRDefault="00455EA1" w:rsidP="00EC5A30">
      <w:pPr>
        <w:spacing w:line="240" w:lineRule="auto"/>
        <w:ind w:left="540"/>
        <w:jc w:val="thaiDistribute"/>
        <w:rPr>
          <w:rFonts w:cs="Angsana New"/>
          <w:snapToGrid w:val="0"/>
          <w:szCs w:val="22"/>
          <w:lang w:val="en-US" w:eastAsia="th-TH" w:bidi="th-TH"/>
        </w:rPr>
      </w:pPr>
    </w:p>
    <w:p w14:paraId="72486479" w14:textId="77777777" w:rsidR="00455EA1" w:rsidRPr="00A11882" w:rsidRDefault="00455EA1" w:rsidP="00455EA1">
      <w:pPr>
        <w:spacing w:line="240" w:lineRule="auto"/>
        <w:ind w:left="540"/>
        <w:jc w:val="thaiDistribute"/>
        <w:rPr>
          <w:rFonts w:cs="Angsana New"/>
          <w:snapToGrid w:val="0"/>
          <w:szCs w:val="22"/>
          <w:lang w:val="en-US" w:eastAsia="th-TH" w:bidi="th-TH"/>
        </w:rPr>
      </w:pPr>
      <w:bookmarkStart w:id="5" w:name="_Hlk102179573"/>
      <w:r w:rsidRPr="00294580">
        <w:rPr>
          <w:rFonts w:cs="Angsana New"/>
          <w:snapToGrid w:val="0"/>
          <w:szCs w:val="22"/>
          <w:lang w:val="en-US" w:eastAsia="th-TH" w:bidi="th-TH"/>
        </w:rPr>
        <w:t xml:space="preserve">Several subsidiaries </w:t>
      </w:r>
      <w:bookmarkEnd w:id="5"/>
      <w:r w:rsidRPr="00294580">
        <w:rPr>
          <w:rFonts w:cs="Angsana New"/>
          <w:snapToGrid w:val="0"/>
          <w:szCs w:val="22"/>
          <w:lang w:val="en-US" w:eastAsia="th-TH" w:bidi="th-TH"/>
        </w:rPr>
        <w:t>entered into hotel management service agreements with hotel management companies which commit to provide operations management and marketing services to the subsidiary. Period of the agreement is 10 to 20 years and can be renewed as specified in the agreements. The subsidiaries are obliged to pay management and market share fees according to criteria specified in the agreements.</w:t>
      </w:r>
    </w:p>
    <w:p w14:paraId="5E436107"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5C27332A" w14:textId="77777777" w:rsidR="00066A94" w:rsidRDefault="00066A94">
      <w:pPr>
        <w:spacing w:line="240" w:lineRule="auto"/>
        <w:rPr>
          <w:rFonts w:cs="Angsana New"/>
          <w:i/>
          <w:iCs/>
          <w:snapToGrid w:val="0"/>
          <w:szCs w:val="22"/>
          <w:lang w:val="en-US" w:eastAsia="th-TH" w:bidi="th-TH"/>
        </w:rPr>
      </w:pPr>
      <w:r>
        <w:rPr>
          <w:rFonts w:cs="Angsana New"/>
          <w:i/>
          <w:iCs/>
          <w:snapToGrid w:val="0"/>
          <w:szCs w:val="22"/>
          <w:lang w:val="en-US" w:eastAsia="th-TH" w:bidi="th-TH"/>
        </w:rPr>
        <w:br w:type="page"/>
      </w:r>
    </w:p>
    <w:p w14:paraId="59EE391C" w14:textId="49B91353" w:rsidR="00455EA1" w:rsidRPr="00294580" w:rsidRDefault="00455EA1" w:rsidP="00455EA1">
      <w:pPr>
        <w:spacing w:line="240" w:lineRule="auto"/>
        <w:ind w:left="540"/>
        <w:jc w:val="thaiDistribute"/>
        <w:rPr>
          <w:rFonts w:cs="Angsana New"/>
          <w:i/>
          <w:iCs/>
          <w:snapToGrid w:val="0"/>
          <w:szCs w:val="22"/>
          <w:lang w:val="en-US" w:eastAsia="th-TH" w:bidi="th-TH"/>
        </w:rPr>
      </w:pPr>
      <w:r w:rsidRPr="00294580">
        <w:rPr>
          <w:rFonts w:cs="Angsana New"/>
          <w:i/>
          <w:iCs/>
          <w:snapToGrid w:val="0"/>
          <w:szCs w:val="22"/>
          <w:lang w:val="en-US" w:eastAsia="th-TH" w:bidi="th-TH"/>
        </w:rPr>
        <w:lastRenderedPageBreak/>
        <w:t>Design consultant agreements</w:t>
      </w:r>
    </w:p>
    <w:p w14:paraId="2311D2C5" w14:textId="77777777" w:rsidR="00455EA1" w:rsidRPr="00294580" w:rsidRDefault="00455EA1" w:rsidP="00EC5A30">
      <w:pPr>
        <w:spacing w:line="240" w:lineRule="auto"/>
        <w:ind w:left="540"/>
        <w:jc w:val="thaiDistribute"/>
        <w:rPr>
          <w:rFonts w:cs="Angsana New"/>
          <w:snapToGrid w:val="0"/>
          <w:szCs w:val="22"/>
          <w:lang w:val="en-US" w:eastAsia="th-TH" w:bidi="th-TH"/>
        </w:rPr>
      </w:pPr>
    </w:p>
    <w:p w14:paraId="7DCFA31C" w14:textId="77777777" w:rsidR="00455EA1" w:rsidRPr="00294580" w:rsidRDefault="00455EA1" w:rsidP="00455EA1">
      <w:pPr>
        <w:spacing w:line="240" w:lineRule="auto"/>
        <w:ind w:left="540"/>
        <w:jc w:val="thaiDistribute"/>
        <w:rPr>
          <w:snapToGrid w:val="0"/>
          <w:szCs w:val="22"/>
          <w:lang w:val="en-US" w:eastAsia="th-TH" w:bidi="th-TH"/>
        </w:rPr>
      </w:pPr>
      <w:r w:rsidRPr="00294580">
        <w:rPr>
          <w:snapToGrid w:val="0"/>
          <w:szCs w:val="22"/>
          <w:lang w:eastAsia="th-TH"/>
        </w:rPr>
        <w:t>Several subsidiaries entered into</w:t>
      </w:r>
      <w:r w:rsidRPr="00294580">
        <w:rPr>
          <w:snapToGrid w:val="0"/>
          <w:szCs w:val="22"/>
          <w:cs/>
          <w:lang w:eastAsia="th-TH" w:bidi="th-TH"/>
        </w:rPr>
        <w:t xml:space="preserve"> </w:t>
      </w:r>
      <w:r w:rsidRPr="00294580">
        <w:rPr>
          <w:snapToGrid w:val="0"/>
          <w:szCs w:val="22"/>
          <w:lang w:val="en-US" w:eastAsia="th-TH" w:bidi="th-TH"/>
        </w:rPr>
        <w:t>design consultant agreements with local</w:t>
      </w:r>
      <w:r w:rsidRPr="00294580">
        <w:rPr>
          <w:snapToGrid w:val="0"/>
          <w:szCs w:val="22"/>
          <w:cs/>
          <w:lang w:val="en-US" w:eastAsia="th-TH" w:bidi="th-TH"/>
        </w:rPr>
        <w:t xml:space="preserve"> </w:t>
      </w:r>
      <w:r w:rsidRPr="00294580">
        <w:rPr>
          <w:snapToGrid w:val="0"/>
          <w:szCs w:val="22"/>
          <w:lang w:val="en-US" w:eastAsia="th-TH" w:bidi="th-TH"/>
        </w:rPr>
        <w:t xml:space="preserve">and oversea companies </w:t>
      </w:r>
      <w:r w:rsidRPr="00294580">
        <w:rPr>
          <w:rFonts w:cs="Angsana New"/>
          <w:snapToGrid w:val="0"/>
          <w:szCs w:val="22"/>
          <w:lang w:val="en-US" w:eastAsia="th-TH" w:bidi="th-TH"/>
        </w:rPr>
        <w:t>which commit to provide</w:t>
      </w:r>
      <w:r w:rsidRPr="00294580">
        <w:rPr>
          <w:snapToGrid w:val="0"/>
          <w:szCs w:val="22"/>
          <w:lang w:val="en-US" w:eastAsia="th-TH" w:bidi="th-TH"/>
        </w:rPr>
        <w:t xml:space="preserve"> architectural design for hotels. The subsidiaries are obliged to pay design consultant fees according to rate and period specified in the agreements.</w:t>
      </w:r>
    </w:p>
    <w:p w14:paraId="4B258E8E" w14:textId="77777777" w:rsidR="00066A94" w:rsidRPr="00294580" w:rsidRDefault="00066A94" w:rsidP="00455EA1">
      <w:pPr>
        <w:spacing w:line="240" w:lineRule="auto"/>
        <w:ind w:left="540"/>
        <w:jc w:val="thaiDistribute"/>
        <w:rPr>
          <w:rFonts w:cs="Angsana New"/>
          <w:i/>
          <w:iCs/>
          <w:lang w:val="en-US" w:bidi="th-TH"/>
        </w:rPr>
      </w:pPr>
    </w:p>
    <w:p w14:paraId="21B15752" w14:textId="20111A2A" w:rsidR="00455EA1" w:rsidRPr="00294580" w:rsidRDefault="00455EA1" w:rsidP="00455EA1">
      <w:pPr>
        <w:spacing w:line="240" w:lineRule="auto"/>
        <w:ind w:left="540"/>
        <w:jc w:val="thaiDistribute"/>
        <w:rPr>
          <w:rFonts w:cs="Angsana New"/>
          <w:i/>
          <w:iCs/>
          <w:snapToGrid w:val="0"/>
          <w:szCs w:val="22"/>
          <w:lang w:val="en-US" w:eastAsia="th-TH" w:bidi="th-TH"/>
        </w:rPr>
      </w:pPr>
      <w:r w:rsidRPr="00294580">
        <w:rPr>
          <w:rFonts w:cs="Angsana New"/>
          <w:i/>
          <w:iCs/>
          <w:lang w:val="en-US" w:bidi="th-TH"/>
        </w:rPr>
        <w:t xml:space="preserve">Construction, </w:t>
      </w:r>
      <w:r w:rsidRPr="00294580">
        <w:rPr>
          <w:i/>
          <w:iCs/>
        </w:rPr>
        <w:t>improvement</w:t>
      </w:r>
      <w:r w:rsidRPr="00294580">
        <w:rPr>
          <w:rFonts w:cstheme="minorBidi" w:hint="cs"/>
          <w:i/>
          <w:iCs/>
          <w:cs/>
          <w:lang w:bidi="th-TH"/>
        </w:rPr>
        <w:t xml:space="preserve"> </w:t>
      </w:r>
      <w:r w:rsidRPr="00294580">
        <w:rPr>
          <w:rFonts w:cstheme="minorBidi"/>
          <w:i/>
          <w:iCs/>
          <w:lang w:val="en-US" w:bidi="th-TH"/>
        </w:rPr>
        <w:t>and</w:t>
      </w:r>
      <w:r w:rsidRPr="00294580">
        <w:rPr>
          <w:i/>
          <w:iCs/>
        </w:rPr>
        <w:t xml:space="preserve"> </w:t>
      </w:r>
      <w:r w:rsidRPr="00294580">
        <w:rPr>
          <w:rFonts w:cstheme="minorBidi"/>
          <w:i/>
          <w:iCs/>
          <w:lang w:val="en-US" w:bidi="th-TH"/>
        </w:rPr>
        <w:t>interior</w:t>
      </w:r>
      <w:r w:rsidRPr="00294580">
        <w:rPr>
          <w:i/>
          <w:iCs/>
        </w:rPr>
        <w:t xml:space="preserve"> design of area and buildings </w:t>
      </w:r>
      <w:r w:rsidRPr="00294580">
        <w:rPr>
          <w:rFonts w:cs="Angsana New"/>
          <w:i/>
          <w:iCs/>
          <w:snapToGrid w:val="0"/>
          <w:szCs w:val="22"/>
          <w:lang w:val="en-US" w:eastAsia="th-TH" w:bidi="th-TH"/>
        </w:rPr>
        <w:t>agreements</w:t>
      </w:r>
    </w:p>
    <w:p w14:paraId="2B6F98DE" w14:textId="77777777" w:rsidR="00455EA1" w:rsidRPr="00294580" w:rsidRDefault="00455EA1" w:rsidP="00455EA1">
      <w:pPr>
        <w:spacing w:line="240" w:lineRule="auto"/>
        <w:ind w:left="540"/>
        <w:jc w:val="thaiDistribute"/>
        <w:rPr>
          <w:rFonts w:cs="Angsana New"/>
          <w:snapToGrid w:val="0"/>
          <w:szCs w:val="22"/>
          <w:lang w:val="en-US" w:eastAsia="th-TH" w:bidi="th-TH"/>
        </w:rPr>
      </w:pPr>
    </w:p>
    <w:p w14:paraId="73483956" w14:textId="77777777" w:rsidR="00455EA1" w:rsidRDefault="00455EA1" w:rsidP="00455EA1">
      <w:pPr>
        <w:spacing w:line="240" w:lineRule="auto"/>
        <w:ind w:left="540"/>
        <w:jc w:val="thaiDistribute"/>
        <w:rPr>
          <w:snapToGrid w:val="0"/>
          <w:szCs w:val="22"/>
          <w:lang w:val="en-US" w:eastAsia="th-TH" w:bidi="th-TH"/>
        </w:rPr>
      </w:pPr>
      <w:r w:rsidRPr="00294580">
        <w:rPr>
          <w:snapToGrid w:val="0"/>
          <w:szCs w:val="22"/>
          <w:lang w:eastAsia="th-TH"/>
        </w:rPr>
        <w:t>Several subsidiaries entered into</w:t>
      </w:r>
      <w:r w:rsidRPr="00294580">
        <w:rPr>
          <w:snapToGrid w:val="0"/>
          <w:szCs w:val="22"/>
          <w:cs/>
          <w:lang w:eastAsia="th-TH" w:bidi="th-TH"/>
        </w:rPr>
        <w:t xml:space="preserve"> </w:t>
      </w:r>
      <w:r w:rsidRPr="00294580">
        <w:rPr>
          <w:snapToGrid w:val="0"/>
          <w:szCs w:val="22"/>
          <w:lang w:val="en-US" w:eastAsia="th-TH" w:bidi="th-TH"/>
        </w:rPr>
        <w:t>construction, improvement, interior design of area and buildings agreements with local</w:t>
      </w:r>
      <w:r w:rsidRPr="00294580">
        <w:rPr>
          <w:snapToGrid w:val="0"/>
          <w:szCs w:val="22"/>
          <w:cs/>
          <w:lang w:val="en-US" w:eastAsia="th-TH" w:bidi="th-TH"/>
        </w:rPr>
        <w:t xml:space="preserve"> </w:t>
      </w:r>
      <w:r w:rsidRPr="00294580">
        <w:rPr>
          <w:snapToGrid w:val="0"/>
          <w:szCs w:val="22"/>
          <w:lang w:val="en-US" w:eastAsia="th-TH" w:bidi="th-TH"/>
        </w:rPr>
        <w:t>companies. The subsidiaries are obliged to pay service fees according to rate and period specified in the agreements.</w:t>
      </w:r>
    </w:p>
    <w:p w14:paraId="662DA4CB" w14:textId="77777777" w:rsidR="00455EA1" w:rsidRDefault="00455EA1" w:rsidP="00386645">
      <w:pPr>
        <w:spacing w:line="240" w:lineRule="auto"/>
        <w:jc w:val="thaiDistribute"/>
        <w:rPr>
          <w:snapToGrid w:val="0"/>
          <w:szCs w:val="22"/>
          <w:lang w:eastAsia="th-TH"/>
        </w:rPr>
      </w:pPr>
    </w:p>
    <w:p w14:paraId="0988474C" w14:textId="77777777" w:rsidR="00455EA1" w:rsidRDefault="00455EA1" w:rsidP="00455EA1">
      <w:pPr>
        <w:pStyle w:val="Heading1"/>
        <w:spacing w:before="0" w:after="0" w:line="240" w:lineRule="atLeast"/>
        <w:ind w:left="540" w:hanging="540"/>
        <w:rPr>
          <w:rFonts w:cs="Angsana New"/>
          <w:snapToGrid w:val="0"/>
          <w:szCs w:val="22"/>
          <w:lang w:val="en-US" w:eastAsia="th-TH" w:bidi="th-TH"/>
        </w:rPr>
      </w:pPr>
      <w:r>
        <w:rPr>
          <w:rFonts w:cs="Angsana New"/>
          <w:snapToGrid w:val="0"/>
          <w:szCs w:val="22"/>
          <w:lang w:val="en-US" w:eastAsia="th-TH" w:bidi="th-TH"/>
        </w:rPr>
        <w:t>Contingent liabilities</w:t>
      </w:r>
    </w:p>
    <w:p w14:paraId="427F9A39" w14:textId="77777777" w:rsidR="00363578" w:rsidRPr="00B4172F" w:rsidRDefault="00363578" w:rsidP="00D72704">
      <w:pPr>
        <w:spacing w:line="240" w:lineRule="auto"/>
        <w:jc w:val="thaiDistribute"/>
        <w:rPr>
          <w:rFonts w:cstheme="minorBidi"/>
          <w:i/>
          <w:iCs/>
          <w:spacing w:val="-2"/>
          <w:lang w:val="en-US" w:eastAsia="th-TH" w:bidi="th-TH"/>
        </w:rPr>
      </w:pPr>
    </w:p>
    <w:p w14:paraId="4B1B0887" w14:textId="4B1BC7ED" w:rsidR="0001187D" w:rsidRDefault="0001187D" w:rsidP="001F05E4">
      <w:pPr>
        <w:spacing w:line="240" w:lineRule="auto"/>
        <w:ind w:left="540"/>
        <w:jc w:val="thaiDistribute"/>
        <w:rPr>
          <w:spacing w:val="-4"/>
          <w:szCs w:val="22"/>
          <w:lang w:val="en-US" w:eastAsia="th-TH" w:bidi="th-TH"/>
        </w:rPr>
      </w:pPr>
      <w:r w:rsidRPr="0001187D">
        <w:rPr>
          <w:spacing w:val="-4"/>
          <w:szCs w:val="22"/>
          <w:lang w:val="en-US" w:eastAsia="th-TH" w:bidi="th-TH"/>
        </w:rPr>
        <w:t xml:space="preserve">As at 30 September 2025, the Company </w:t>
      </w:r>
      <w:r w:rsidRPr="00E22D6B">
        <w:rPr>
          <w:spacing w:val="-4"/>
          <w:szCs w:val="22"/>
          <w:lang w:val="en-US" w:eastAsia="th-TH" w:bidi="th-TH"/>
        </w:rPr>
        <w:t xml:space="preserve">had contingent </w:t>
      </w:r>
      <w:r w:rsidR="00E91040" w:rsidRPr="00E22D6B">
        <w:rPr>
          <w:spacing w:val="-4"/>
          <w:szCs w:val="22"/>
          <w:lang w:val="en-US" w:eastAsia="th-TH" w:bidi="th-TH"/>
        </w:rPr>
        <w:t>liabilities</w:t>
      </w:r>
      <w:r w:rsidRPr="00E22D6B">
        <w:rPr>
          <w:spacing w:val="-4"/>
          <w:szCs w:val="22"/>
          <w:lang w:val="en-US" w:eastAsia="th-TH" w:bidi="th-TH"/>
        </w:rPr>
        <w:t xml:space="preserve"> arising from support</w:t>
      </w:r>
      <w:r w:rsidRPr="0001187D">
        <w:rPr>
          <w:spacing w:val="-4"/>
          <w:szCs w:val="22"/>
          <w:lang w:val="en-US" w:eastAsia="th-TH" w:bidi="th-TH"/>
        </w:rPr>
        <w:t xml:space="preserve"> agreement</w:t>
      </w:r>
      <w:r w:rsidR="005D7F41">
        <w:rPr>
          <w:spacing w:val="-4"/>
          <w:szCs w:val="22"/>
          <w:lang w:val="en-US" w:eastAsia="th-TH" w:bidi="th-TH"/>
        </w:rPr>
        <w:t>s</w:t>
      </w:r>
      <w:r w:rsidRPr="0001187D">
        <w:rPr>
          <w:spacing w:val="-4"/>
          <w:szCs w:val="22"/>
          <w:lang w:val="en-US" w:eastAsia="th-TH" w:bidi="th-TH"/>
        </w:rPr>
        <w:t xml:space="preserve"> for several joint ventures in relation to multiple credit facility agreements with financial institutions amounting to USD 208 million or equivalent to Baht 7,904 million and amounting to Baht 2,000 million, in accordance with the terms specified in the agreements.</w:t>
      </w:r>
    </w:p>
    <w:p w14:paraId="36520032" w14:textId="77777777" w:rsidR="0001187D" w:rsidRDefault="0001187D" w:rsidP="001F05E4">
      <w:pPr>
        <w:spacing w:line="240" w:lineRule="auto"/>
        <w:ind w:left="540"/>
        <w:jc w:val="thaiDistribute"/>
        <w:rPr>
          <w:spacing w:val="-4"/>
          <w:szCs w:val="22"/>
          <w:lang w:val="en-US" w:eastAsia="th-TH" w:bidi="th-TH"/>
        </w:rPr>
      </w:pPr>
    </w:p>
    <w:p w14:paraId="5CA4A6A5" w14:textId="4209E2FE" w:rsidR="00EE32B8" w:rsidRPr="009426D0" w:rsidRDefault="00D52043" w:rsidP="00EE32B8">
      <w:pPr>
        <w:pStyle w:val="Heading1"/>
        <w:spacing w:before="0" w:after="0" w:line="240" w:lineRule="atLeast"/>
        <w:ind w:left="540" w:hanging="540"/>
      </w:pPr>
      <w:r w:rsidRPr="009426D0">
        <w:t>Event</w:t>
      </w:r>
      <w:r w:rsidR="00256353">
        <w:t>s</w:t>
      </w:r>
      <w:r w:rsidRPr="009426D0">
        <w:t xml:space="preserve"> after the reporting period</w:t>
      </w:r>
    </w:p>
    <w:p w14:paraId="4C02D637" w14:textId="1324C1C8" w:rsidR="00673342" w:rsidRPr="00B81BBA" w:rsidRDefault="00673342" w:rsidP="006E6880">
      <w:pPr>
        <w:spacing w:line="240" w:lineRule="auto"/>
        <w:ind w:left="540"/>
        <w:jc w:val="thaiDistribute"/>
        <w:rPr>
          <w:spacing w:val="-4"/>
          <w:szCs w:val="22"/>
          <w:lang w:val="en-US" w:eastAsia="th-TH" w:bidi="th-TH"/>
        </w:rPr>
      </w:pPr>
    </w:p>
    <w:p w14:paraId="6E3AE705" w14:textId="342A0558" w:rsidR="00B81BBA" w:rsidRDefault="00B81BBA" w:rsidP="006E6880">
      <w:pPr>
        <w:spacing w:line="240" w:lineRule="auto"/>
        <w:ind w:left="540"/>
        <w:jc w:val="thaiDistribute"/>
        <w:rPr>
          <w:color w:val="000000"/>
          <w:szCs w:val="22"/>
          <w:lang w:val="en-US" w:bidi="th-TH"/>
        </w:rPr>
      </w:pPr>
      <w:r w:rsidRPr="00B81BBA">
        <w:rPr>
          <w:color w:val="000000"/>
          <w:szCs w:val="22"/>
          <w:lang w:val="en-US" w:bidi="th-TH"/>
        </w:rPr>
        <w:t>On 20 October 2025, the Company had</w:t>
      </w:r>
      <w:r w:rsidR="002440DA">
        <w:rPr>
          <w:color w:val="000000"/>
          <w:szCs w:val="22"/>
          <w:lang w:val="en-US" w:bidi="th-TH"/>
        </w:rPr>
        <w:t xml:space="preserve"> </w:t>
      </w:r>
      <w:r w:rsidR="003F2160" w:rsidRPr="00E22D6B">
        <w:rPr>
          <w:color w:val="000000"/>
          <w:szCs w:val="22"/>
          <w:lang w:val="en-US" w:bidi="th-TH"/>
        </w:rPr>
        <w:t xml:space="preserve">a </w:t>
      </w:r>
      <w:r w:rsidRPr="00E22D6B">
        <w:rPr>
          <w:color w:val="000000"/>
          <w:szCs w:val="22"/>
          <w:lang w:val="en-US" w:bidi="th-TH"/>
        </w:rPr>
        <w:t>contingent liabilit</w:t>
      </w:r>
      <w:r w:rsidR="003F2160" w:rsidRPr="00E22D6B">
        <w:rPr>
          <w:color w:val="000000"/>
          <w:szCs w:val="22"/>
          <w:lang w:val="en-US" w:bidi="th-TH"/>
        </w:rPr>
        <w:t>y</w:t>
      </w:r>
      <w:r w:rsidR="003F2160" w:rsidRPr="00E22D6B">
        <w:t xml:space="preserve"> </w:t>
      </w:r>
      <w:r w:rsidR="003F2160" w:rsidRPr="00E22D6B">
        <w:rPr>
          <w:color w:val="000000"/>
          <w:szCs w:val="22"/>
          <w:lang w:val="en-US" w:bidi="th-TH"/>
        </w:rPr>
        <w:t>arising</w:t>
      </w:r>
      <w:r w:rsidRPr="00E22D6B">
        <w:rPr>
          <w:color w:val="000000"/>
          <w:szCs w:val="22"/>
          <w:lang w:val="en-US" w:bidi="th-TH"/>
        </w:rPr>
        <w:t xml:space="preserve"> from</w:t>
      </w:r>
      <w:r w:rsidR="003F2160" w:rsidRPr="00E22D6B">
        <w:rPr>
          <w:color w:val="000000"/>
          <w:szCs w:val="22"/>
          <w:lang w:val="en-US" w:bidi="th-TH"/>
        </w:rPr>
        <w:t xml:space="preserve"> a</w:t>
      </w:r>
      <w:r w:rsidRPr="00B81BBA">
        <w:rPr>
          <w:color w:val="000000"/>
          <w:szCs w:val="22"/>
          <w:lang w:val="en-US" w:bidi="th-TH"/>
        </w:rPr>
        <w:t xml:space="preserve"> support agreement with several joint ventures for a short-term credit facility agreement with a financial institution amounting to Baht 600 million, in accordance with the terms specified in the agreement.</w:t>
      </w:r>
    </w:p>
    <w:sectPr w:rsidR="00B81BBA" w:rsidSect="00BE6274">
      <w:headerReference w:type="default" r:id="rId21"/>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6423" w14:textId="77777777" w:rsidR="0005228A" w:rsidRDefault="0005228A">
      <w:r>
        <w:separator/>
      </w:r>
    </w:p>
  </w:endnote>
  <w:endnote w:type="continuationSeparator" w:id="0">
    <w:p w14:paraId="55992AC8" w14:textId="77777777" w:rsidR="0005228A" w:rsidRDefault="0005228A">
      <w:r>
        <w:continuationSeparator/>
      </w:r>
    </w:p>
  </w:endnote>
  <w:endnote w:type="continuationNotice" w:id="1">
    <w:p w14:paraId="75C4AACB" w14:textId="77777777" w:rsidR="0005228A" w:rsidRDefault="000522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55">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4549" w14:textId="77777777" w:rsidR="006156F0" w:rsidRPr="0070792F" w:rsidRDefault="006156F0">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F4120" w14:textId="77777777" w:rsidR="0005228A" w:rsidRDefault="0005228A">
      <w:r>
        <w:separator/>
      </w:r>
    </w:p>
  </w:footnote>
  <w:footnote w:type="continuationSeparator" w:id="0">
    <w:p w14:paraId="2640439F" w14:textId="77777777" w:rsidR="0005228A" w:rsidRDefault="0005228A">
      <w:r>
        <w:continuationSeparator/>
      </w:r>
    </w:p>
  </w:footnote>
  <w:footnote w:type="continuationNotice" w:id="1">
    <w:p w14:paraId="5BB7EBAA" w14:textId="77777777" w:rsidR="0005228A" w:rsidRDefault="000522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6D86C" w14:textId="77777777" w:rsidR="006156F0" w:rsidRDefault="00615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9ED40" w14:textId="77777777" w:rsidR="006156F0" w:rsidRDefault="006156F0" w:rsidP="00C75043">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2AFB5481" w14:textId="77777777" w:rsidR="00C75043" w:rsidRPr="00C75043" w:rsidRDefault="00C75043" w:rsidP="00C75043">
    <w:pPr>
      <w:pStyle w:val="acctmainheading"/>
      <w:spacing w:after="0" w:line="240" w:lineRule="atLeast"/>
      <w:rPr>
        <w:sz w:val="24"/>
        <w:szCs w:val="24"/>
      </w:rPr>
    </w:pPr>
    <w:r w:rsidRPr="00C75043">
      <w:rPr>
        <w:sz w:val="24"/>
        <w:szCs w:val="24"/>
      </w:rPr>
      <w:t>Notes to the condensed interim financial statements</w:t>
    </w:r>
  </w:p>
  <w:p w14:paraId="3C39A9DF" w14:textId="05FC182F" w:rsidR="00484F3C" w:rsidRDefault="005462A0" w:rsidP="00484F3C">
    <w:pPr>
      <w:pStyle w:val="acctmainheading"/>
      <w:spacing w:after="0" w:line="240" w:lineRule="atLeast"/>
      <w:rPr>
        <w:sz w:val="24"/>
        <w:szCs w:val="24"/>
      </w:rPr>
    </w:pPr>
    <w:r w:rsidRPr="005462A0">
      <w:rPr>
        <w:sz w:val="24"/>
        <w:szCs w:val="24"/>
      </w:rPr>
      <w:t xml:space="preserve">For the three-month </w:t>
    </w:r>
    <w:r w:rsidR="00EA5930" w:rsidRPr="00EA5930">
      <w:rPr>
        <w:sz w:val="24"/>
        <w:szCs w:val="24"/>
      </w:rPr>
      <w:t xml:space="preserve">and </w:t>
    </w:r>
    <w:r w:rsidR="00174C75">
      <w:rPr>
        <w:sz w:val="24"/>
        <w:szCs w:val="24"/>
      </w:rPr>
      <w:t>nine</w:t>
    </w:r>
    <w:r w:rsidR="00EA5930" w:rsidRPr="00EA5930">
      <w:rPr>
        <w:sz w:val="24"/>
        <w:szCs w:val="24"/>
      </w:rPr>
      <w:t xml:space="preserve">-month periods ended 30 </w:t>
    </w:r>
    <w:r w:rsidR="00174C75" w:rsidRPr="00174C75">
      <w:rPr>
        <w:sz w:val="24"/>
        <w:szCs w:val="24"/>
      </w:rPr>
      <w:t xml:space="preserve">September </w:t>
    </w:r>
    <w:r w:rsidRPr="005462A0">
      <w:rPr>
        <w:sz w:val="24"/>
        <w:szCs w:val="24"/>
      </w:rPr>
      <w:t xml:space="preserve">2025 </w:t>
    </w:r>
    <w:r w:rsidR="00484F3C">
      <w:rPr>
        <w:sz w:val="24"/>
        <w:szCs w:val="24"/>
      </w:rPr>
      <w:t>(Unaudited)</w:t>
    </w:r>
  </w:p>
  <w:p w14:paraId="67895AC5" w14:textId="77777777" w:rsidR="00C75043" w:rsidRPr="00C75043" w:rsidRDefault="00C75043" w:rsidP="00C75043">
    <w:pPr>
      <w:pStyle w:val="Header"/>
      <w:spacing w:line="240" w:lineRule="atLeast"/>
      <w:jc w:val="left"/>
      <w:rPr>
        <w:rFonts w:cs="Angsana New"/>
        <w:b/>
        <w:i w:val="0"/>
        <w:sz w:val="24"/>
        <w:szCs w:val="24"/>
        <w:lang w:bidi="th-TH"/>
      </w:rPr>
    </w:pPr>
  </w:p>
  <w:p w14:paraId="69644666" w14:textId="77777777" w:rsidR="006156F0" w:rsidRPr="00C75043" w:rsidRDefault="006156F0" w:rsidP="00C75043">
    <w:pPr>
      <w:pStyle w:val="Header"/>
      <w:spacing w:line="240" w:lineRule="atLeast"/>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FDD5D" w14:textId="77777777" w:rsidR="006156F0" w:rsidRDefault="006156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9514C" w14:textId="77777777" w:rsidR="00C86722" w:rsidRDefault="00C86722" w:rsidP="00C86722">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00708B6F" w14:textId="77777777" w:rsidR="00C86722" w:rsidRDefault="00C86722" w:rsidP="00C86722">
    <w:pPr>
      <w:pStyle w:val="acctmainheading"/>
      <w:spacing w:after="0" w:line="240" w:lineRule="atLeast"/>
      <w:rPr>
        <w:sz w:val="24"/>
        <w:szCs w:val="24"/>
      </w:rPr>
    </w:pPr>
    <w:r>
      <w:rPr>
        <w:sz w:val="24"/>
        <w:szCs w:val="24"/>
      </w:rPr>
      <w:t>Notes to the condensed interim financial statements</w:t>
    </w:r>
  </w:p>
  <w:p w14:paraId="78A1C4FD" w14:textId="42CD9D14" w:rsidR="00C86722" w:rsidRDefault="006973E9" w:rsidP="00C86722">
    <w:pPr>
      <w:pStyle w:val="acctmainheading"/>
      <w:spacing w:after="0" w:line="240" w:lineRule="atLeast"/>
      <w:rPr>
        <w:sz w:val="24"/>
        <w:szCs w:val="24"/>
      </w:rPr>
    </w:pPr>
    <w:r w:rsidRPr="006973E9">
      <w:rPr>
        <w:sz w:val="24"/>
        <w:szCs w:val="24"/>
      </w:rPr>
      <w:t xml:space="preserve">For the three-month </w:t>
    </w:r>
    <w:r w:rsidR="00EA5930" w:rsidRPr="00EA5930">
      <w:rPr>
        <w:sz w:val="24"/>
        <w:szCs w:val="24"/>
      </w:rPr>
      <w:t xml:space="preserve">and </w:t>
    </w:r>
    <w:r w:rsidR="00174C75">
      <w:rPr>
        <w:sz w:val="24"/>
        <w:szCs w:val="24"/>
      </w:rPr>
      <w:t>nine</w:t>
    </w:r>
    <w:r w:rsidR="00EA5930" w:rsidRPr="00EA5930">
      <w:rPr>
        <w:sz w:val="24"/>
        <w:szCs w:val="24"/>
      </w:rPr>
      <w:t xml:space="preserve">-month periods ended 30 </w:t>
    </w:r>
    <w:r w:rsidR="00174C75" w:rsidRPr="00174C75">
      <w:rPr>
        <w:sz w:val="24"/>
        <w:szCs w:val="24"/>
      </w:rPr>
      <w:t xml:space="preserve">September </w:t>
    </w:r>
    <w:r w:rsidRPr="006973E9">
      <w:rPr>
        <w:sz w:val="24"/>
        <w:szCs w:val="24"/>
      </w:rPr>
      <w:t>2025 (Unaudited)</w:t>
    </w:r>
  </w:p>
  <w:p w14:paraId="710F096E" w14:textId="77777777" w:rsidR="00C86722" w:rsidRDefault="00C86722" w:rsidP="005471B4">
    <w:pPr>
      <w:pStyle w:val="Header"/>
      <w:jc w:val="left"/>
      <w:rPr>
        <w:rFonts w:cs="Angsana New"/>
        <w:sz w:val="24"/>
        <w:szCs w:val="24"/>
        <w:lang w:bidi="th-TH"/>
      </w:rPr>
    </w:pPr>
  </w:p>
  <w:p w14:paraId="68E9BF83" w14:textId="77777777" w:rsidR="00C86722" w:rsidRPr="00AC7739" w:rsidRDefault="00C86722" w:rsidP="005471B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9B183" w14:textId="77777777" w:rsidR="00DC3B6D" w:rsidRDefault="00DC3B6D" w:rsidP="00DC3B6D">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166BBC38" w14:textId="77777777" w:rsidR="00DC3B6D" w:rsidRPr="00C75043" w:rsidRDefault="00DC3B6D" w:rsidP="00DC3B6D">
    <w:pPr>
      <w:pStyle w:val="acctmainheading"/>
      <w:spacing w:after="0" w:line="240" w:lineRule="atLeast"/>
      <w:rPr>
        <w:sz w:val="24"/>
        <w:szCs w:val="24"/>
      </w:rPr>
    </w:pPr>
    <w:r w:rsidRPr="00C75043">
      <w:rPr>
        <w:sz w:val="24"/>
        <w:szCs w:val="24"/>
      </w:rPr>
      <w:t>Notes to the condensed interim financial statements</w:t>
    </w:r>
  </w:p>
  <w:p w14:paraId="29B3B463" w14:textId="7B1CDF97" w:rsidR="00256EA6" w:rsidRDefault="004B060D" w:rsidP="00256EA6">
    <w:pPr>
      <w:pStyle w:val="acctmainheading"/>
      <w:spacing w:after="0" w:line="240" w:lineRule="atLeast"/>
      <w:rPr>
        <w:sz w:val="24"/>
        <w:szCs w:val="24"/>
      </w:rPr>
    </w:pPr>
    <w:r w:rsidRPr="004B060D">
      <w:rPr>
        <w:sz w:val="24"/>
        <w:szCs w:val="24"/>
      </w:rPr>
      <w:t xml:space="preserve">For the three-month </w:t>
    </w:r>
    <w:r w:rsidR="00EA5930" w:rsidRPr="00EA5930">
      <w:rPr>
        <w:sz w:val="24"/>
        <w:szCs w:val="24"/>
      </w:rPr>
      <w:t xml:space="preserve">and </w:t>
    </w:r>
    <w:r w:rsidR="00174C75">
      <w:rPr>
        <w:sz w:val="24"/>
        <w:szCs w:val="24"/>
      </w:rPr>
      <w:t>nine</w:t>
    </w:r>
    <w:r w:rsidR="00EA5930" w:rsidRPr="00EA5930">
      <w:rPr>
        <w:sz w:val="24"/>
        <w:szCs w:val="24"/>
      </w:rPr>
      <w:t xml:space="preserve">-month periods ended 30 </w:t>
    </w:r>
    <w:r w:rsidR="00174C75" w:rsidRPr="00174C75">
      <w:rPr>
        <w:sz w:val="24"/>
        <w:szCs w:val="24"/>
      </w:rPr>
      <w:t xml:space="preserve">September </w:t>
    </w:r>
    <w:r w:rsidRPr="004B060D">
      <w:rPr>
        <w:sz w:val="24"/>
        <w:szCs w:val="24"/>
      </w:rPr>
      <w:t>2025 (Unaudited)</w:t>
    </w:r>
  </w:p>
  <w:p w14:paraId="283931B3" w14:textId="77777777" w:rsidR="006156F0" w:rsidRPr="00256EA6" w:rsidRDefault="006156F0" w:rsidP="005471B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874B" w14:textId="77777777" w:rsidR="00DC3B6D" w:rsidRDefault="00DC3B6D"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79AC3869" w14:textId="77777777" w:rsidR="00DC3B6D" w:rsidRPr="00C75043" w:rsidRDefault="00DC3B6D" w:rsidP="00AC0B48">
    <w:pPr>
      <w:pStyle w:val="acctmainheading"/>
      <w:spacing w:after="0" w:line="240" w:lineRule="atLeast"/>
      <w:rPr>
        <w:sz w:val="24"/>
        <w:szCs w:val="24"/>
      </w:rPr>
    </w:pPr>
    <w:r w:rsidRPr="00C75043">
      <w:rPr>
        <w:sz w:val="24"/>
        <w:szCs w:val="24"/>
      </w:rPr>
      <w:t>Notes to the condensed interim financial statements</w:t>
    </w:r>
  </w:p>
  <w:p w14:paraId="6E1BF05C" w14:textId="49B77274" w:rsidR="00256EA6" w:rsidRDefault="004B060D" w:rsidP="00256EA6">
    <w:pPr>
      <w:pStyle w:val="acctmainheading"/>
      <w:spacing w:after="0" w:line="240" w:lineRule="atLeast"/>
      <w:rPr>
        <w:sz w:val="24"/>
        <w:szCs w:val="24"/>
      </w:rPr>
    </w:pPr>
    <w:r w:rsidRPr="004B060D">
      <w:rPr>
        <w:sz w:val="24"/>
        <w:szCs w:val="24"/>
      </w:rPr>
      <w:t xml:space="preserve">For the three-month </w:t>
    </w:r>
    <w:r w:rsidR="00EA5930" w:rsidRPr="00EA5930">
      <w:rPr>
        <w:sz w:val="24"/>
        <w:szCs w:val="24"/>
      </w:rPr>
      <w:t xml:space="preserve">and </w:t>
    </w:r>
    <w:r w:rsidR="00174C75">
      <w:rPr>
        <w:sz w:val="24"/>
        <w:szCs w:val="24"/>
      </w:rPr>
      <w:t>nine</w:t>
    </w:r>
    <w:r w:rsidR="00EA5930" w:rsidRPr="00EA5930">
      <w:rPr>
        <w:sz w:val="24"/>
        <w:szCs w:val="24"/>
      </w:rPr>
      <w:t xml:space="preserve">-month periods ended 30 </w:t>
    </w:r>
    <w:r w:rsidR="00174C75" w:rsidRPr="00174C75">
      <w:rPr>
        <w:sz w:val="24"/>
        <w:szCs w:val="24"/>
      </w:rPr>
      <w:t xml:space="preserve">September </w:t>
    </w:r>
    <w:r w:rsidRPr="004B060D">
      <w:rPr>
        <w:sz w:val="24"/>
        <w:szCs w:val="24"/>
      </w:rPr>
      <w:t>2025 (Unaudited)</w:t>
    </w:r>
  </w:p>
  <w:p w14:paraId="10B2FDBC" w14:textId="77777777" w:rsidR="006156F0" w:rsidRPr="00256EA6" w:rsidRDefault="006156F0" w:rsidP="00B9497F">
    <w:pPr>
      <w:pStyle w:val="Header"/>
      <w:ind w:left="630"/>
      <w:jc w:val="left"/>
      <w:rPr>
        <w:rFonts w:cs="Angsana New"/>
        <w:b/>
        <w:bCs/>
        <w:i w:val="0"/>
        <w:iCs/>
        <w:sz w:val="24"/>
        <w:szCs w:val="24"/>
        <w:lang w:bidi="th-TH"/>
      </w:rPr>
    </w:pPr>
  </w:p>
  <w:p w14:paraId="3DBCD210" w14:textId="77777777" w:rsidR="006156F0" w:rsidRPr="005778F6" w:rsidRDefault="006156F0" w:rsidP="00B9497F">
    <w:pPr>
      <w:pStyle w:val="Header"/>
      <w:ind w:left="630"/>
      <w:jc w:val="left"/>
      <w:rPr>
        <w:rFonts w:cs="Angsana New"/>
        <w:b/>
        <w:bCs/>
        <w:i w:val="0"/>
        <w:iCs/>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FD6B7" w14:textId="77777777" w:rsidR="00AC0B48" w:rsidRDefault="00AC0B48" w:rsidP="00AC0B48">
    <w:pPr>
      <w:pStyle w:val="acctmainheading"/>
      <w:tabs>
        <w:tab w:val="left" w:pos="2520"/>
        <w:tab w:val="left" w:pos="7810"/>
      </w:tabs>
      <w:spacing w:after="0" w:line="240" w:lineRule="atLeast"/>
      <w:ind w:left="450"/>
    </w:pPr>
    <w:r>
      <w:t>Asset World Corp</w:t>
    </w:r>
    <w:r w:rsidRPr="00F954A8">
      <w:t xml:space="preserve"> </w:t>
    </w:r>
    <w:r>
      <w:t>Public Company Limited and its S</w:t>
    </w:r>
    <w:r w:rsidRPr="00F954A8">
      <w:t>ubsidiaries</w:t>
    </w:r>
  </w:p>
  <w:p w14:paraId="44FD0777" w14:textId="064D9C0E" w:rsidR="00AC0B48" w:rsidRDefault="00AC0B48" w:rsidP="00AC0B48">
    <w:pPr>
      <w:pStyle w:val="acctmainheading"/>
      <w:tabs>
        <w:tab w:val="left" w:pos="2520"/>
      </w:tabs>
      <w:spacing w:after="0" w:line="240" w:lineRule="atLeast"/>
      <w:ind w:left="450"/>
      <w:rPr>
        <w:sz w:val="24"/>
        <w:szCs w:val="24"/>
      </w:rPr>
    </w:pPr>
    <w:r w:rsidRPr="00C75043">
      <w:rPr>
        <w:sz w:val="24"/>
        <w:szCs w:val="24"/>
      </w:rPr>
      <w:t>Notes to the condensed interim financial statements</w:t>
    </w:r>
  </w:p>
  <w:p w14:paraId="32077BC4" w14:textId="01CF326C" w:rsidR="000804C3" w:rsidRDefault="00F635D5" w:rsidP="006C27F3">
    <w:pPr>
      <w:pStyle w:val="acctmainheading"/>
      <w:tabs>
        <w:tab w:val="left" w:pos="2520"/>
      </w:tabs>
      <w:spacing w:after="0" w:line="240" w:lineRule="atLeast"/>
      <w:ind w:left="450"/>
      <w:rPr>
        <w:sz w:val="24"/>
        <w:szCs w:val="24"/>
      </w:rPr>
    </w:pPr>
    <w:r w:rsidRPr="00F635D5">
      <w:rPr>
        <w:sz w:val="24"/>
        <w:szCs w:val="24"/>
      </w:rPr>
      <w:t xml:space="preserve">For the three-month </w:t>
    </w:r>
    <w:r w:rsidR="00EA5930" w:rsidRPr="00EA5930">
      <w:rPr>
        <w:sz w:val="24"/>
        <w:szCs w:val="24"/>
      </w:rPr>
      <w:t xml:space="preserve">and </w:t>
    </w:r>
    <w:r w:rsidR="00174C75">
      <w:rPr>
        <w:sz w:val="24"/>
        <w:szCs w:val="24"/>
      </w:rPr>
      <w:t>nine</w:t>
    </w:r>
    <w:r w:rsidR="00EA5930" w:rsidRPr="00EA5930">
      <w:rPr>
        <w:sz w:val="24"/>
        <w:szCs w:val="24"/>
      </w:rPr>
      <w:t xml:space="preserve">-month periods ended 30 </w:t>
    </w:r>
    <w:r w:rsidR="00174C75" w:rsidRPr="00174C75">
      <w:rPr>
        <w:sz w:val="24"/>
        <w:szCs w:val="24"/>
      </w:rPr>
      <w:t xml:space="preserve">September </w:t>
    </w:r>
    <w:r w:rsidRPr="00F635D5">
      <w:rPr>
        <w:sz w:val="24"/>
        <w:szCs w:val="24"/>
      </w:rPr>
      <w:t>2025 (Unaudited)</w:t>
    </w:r>
  </w:p>
  <w:p w14:paraId="3768DAAA" w14:textId="77777777" w:rsidR="00AC0B48" w:rsidRPr="00256EA6" w:rsidRDefault="00AC0B48" w:rsidP="00B9497F">
    <w:pPr>
      <w:pStyle w:val="Header"/>
      <w:ind w:left="630"/>
      <w:jc w:val="left"/>
      <w:rPr>
        <w:rFonts w:cs="Angsana New"/>
        <w:b/>
        <w:bCs/>
        <w:i w:val="0"/>
        <w:iCs/>
        <w:sz w:val="24"/>
        <w:szCs w:val="24"/>
        <w:lang w:bidi="th-TH"/>
      </w:rPr>
    </w:pPr>
  </w:p>
  <w:p w14:paraId="4C9989B8" w14:textId="77777777" w:rsidR="00AC0B48" w:rsidRPr="005778F6" w:rsidRDefault="00AC0B48" w:rsidP="00B9497F">
    <w:pPr>
      <w:pStyle w:val="Header"/>
      <w:ind w:left="630"/>
      <w:jc w:val="left"/>
      <w:rPr>
        <w:rFonts w:cs="Angsana New"/>
        <w:b/>
        <w:bCs/>
        <w:i w:val="0"/>
        <w:iCs/>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69399" w14:textId="77777777" w:rsidR="00AC0B48" w:rsidRDefault="00AC0B48"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6A9936D0" w14:textId="77777777" w:rsidR="00AC0B48" w:rsidRPr="00C75043" w:rsidRDefault="00AC0B48" w:rsidP="00AC0B48">
    <w:pPr>
      <w:pStyle w:val="acctmainheading"/>
      <w:spacing w:after="0" w:line="240" w:lineRule="atLeast"/>
      <w:rPr>
        <w:sz w:val="24"/>
        <w:szCs w:val="24"/>
      </w:rPr>
    </w:pPr>
    <w:r w:rsidRPr="00C75043">
      <w:rPr>
        <w:sz w:val="24"/>
        <w:szCs w:val="24"/>
      </w:rPr>
      <w:t>Notes to the condensed interim financial statements</w:t>
    </w:r>
  </w:p>
  <w:p w14:paraId="57B3F64D" w14:textId="0CB3BB3C" w:rsidR="00256EA6" w:rsidRDefault="00F635D5" w:rsidP="00256EA6">
    <w:pPr>
      <w:pStyle w:val="acctmainheading"/>
      <w:spacing w:after="0" w:line="240" w:lineRule="atLeast"/>
      <w:rPr>
        <w:sz w:val="24"/>
        <w:szCs w:val="24"/>
      </w:rPr>
    </w:pPr>
    <w:r w:rsidRPr="00F635D5">
      <w:rPr>
        <w:sz w:val="24"/>
        <w:szCs w:val="24"/>
      </w:rPr>
      <w:t xml:space="preserve">For the three-month </w:t>
    </w:r>
    <w:r w:rsidR="00EA5930" w:rsidRPr="00EA5930">
      <w:rPr>
        <w:sz w:val="24"/>
        <w:szCs w:val="24"/>
      </w:rPr>
      <w:t xml:space="preserve">and </w:t>
    </w:r>
    <w:r w:rsidR="00174C75">
      <w:rPr>
        <w:sz w:val="24"/>
        <w:szCs w:val="24"/>
      </w:rPr>
      <w:t>nine</w:t>
    </w:r>
    <w:r w:rsidR="00EA5930" w:rsidRPr="00EA5930">
      <w:rPr>
        <w:sz w:val="24"/>
        <w:szCs w:val="24"/>
      </w:rPr>
      <w:t xml:space="preserve">-month periods ended 30 </w:t>
    </w:r>
    <w:r w:rsidR="00174C75" w:rsidRPr="00174C75">
      <w:rPr>
        <w:sz w:val="24"/>
        <w:szCs w:val="24"/>
      </w:rPr>
      <w:t xml:space="preserve">September </w:t>
    </w:r>
    <w:r w:rsidRPr="00F635D5">
      <w:rPr>
        <w:sz w:val="24"/>
        <w:szCs w:val="24"/>
      </w:rPr>
      <w:t>2025 (Unaudited)</w:t>
    </w:r>
  </w:p>
  <w:p w14:paraId="1CC4EF4C" w14:textId="77777777" w:rsidR="00AC0B48" w:rsidRPr="00256EA6" w:rsidRDefault="00AC0B48" w:rsidP="00B9497F">
    <w:pPr>
      <w:pStyle w:val="Header"/>
      <w:ind w:left="630"/>
      <w:jc w:val="left"/>
      <w:rPr>
        <w:rFonts w:cs="Angsana New"/>
        <w:b/>
        <w:bCs/>
        <w:i w:val="0"/>
        <w:iCs/>
        <w:sz w:val="24"/>
        <w:szCs w:val="24"/>
        <w:lang w:bidi="th-TH"/>
      </w:rPr>
    </w:pPr>
  </w:p>
  <w:p w14:paraId="4A1D044F" w14:textId="77777777" w:rsidR="00AC0B48" w:rsidRPr="005778F6" w:rsidRDefault="00AC0B48" w:rsidP="00B9497F">
    <w:pPr>
      <w:pStyle w:val="Header"/>
      <w:ind w:left="630"/>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136B58"/>
    <w:multiLevelType w:val="hybridMultilevel"/>
    <w:tmpl w:val="5F34D22A"/>
    <w:lvl w:ilvl="0" w:tplc="CECE664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2551B51"/>
    <w:multiLevelType w:val="hybridMultilevel"/>
    <w:tmpl w:val="42DA29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0ECA05FC"/>
    <w:multiLevelType w:val="hybridMultilevel"/>
    <w:tmpl w:val="20D03F6E"/>
    <w:lvl w:ilvl="0" w:tplc="0D3E582C">
      <w:start w:val="2"/>
      <w:numFmt w:val="bullet"/>
      <w:lvlText w:val="-"/>
      <w:lvlJc w:val="left"/>
      <w:pPr>
        <w:ind w:left="891" w:hanging="360"/>
      </w:pPr>
      <w:rPr>
        <w:rFonts w:ascii="Times New Roman" w:eastAsiaTheme="minorEastAsia" w:hAnsi="Times New Roman" w:cs="Times New Roman" w:hint="default"/>
      </w:rPr>
    </w:lvl>
    <w:lvl w:ilvl="1" w:tplc="04090003" w:tentative="1">
      <w:start w:val="1"/>
      <w:numFmt w:val="bullet"/>
      <w:lvlText w:val="o"/>
      <w:lvlJc w:val="left"/>
      <w:pPr>
        <w:ind w:left="1611" w:hanging="360"/>
      </w:pPr>
      <w:rPr>
        <w:rFonts w:ascii="Courier New" w:hAnsi="Courier New" w:cs="Courier New" w:hint="default"/>
      </w:rPr>
    </w:lvl>
    <w:lvl w:ilvl="2" w:tplc="04090005" w:tentative="1">
      <w:start w:val="1"/>
      <w:numFmt w:val="bullet"/>
      <w:lvlText w:val=""/>
      <w:lvlJc w:val="left"/>
      <w:pPr>
        <w:ind w:left="2331" w:hanging="360"/>
      </w:pPr>
      <w:rPr>
        <w:rFonts w:ascii="Wingdings" w:hAnsi="Wingdings" w:hint="default"/>
      </w:rPr>
    </w:lvl>
    <w:lvl w:ilvl="3" w:tplc="04090001" w:tentative="1">
      <w:start w:val="1"/>
      <w:numFmt w:val="bullet"/>
      <w:lvlText w:val=""/>
      <w:lvlJc w:val="left"/>
      <w:pPr>
        <w:ind w:left="3051" w:hanging="360"/>
      </w:pPr>
      <w:rPr>
        <w:rFonts w:ascii="Symbol" w:hAnsi="Symbol" w:hint="default"/>
      </w:rPr>
    </w:lvl>
    <w:lvl w:ilvl="4" w:tplc="04090003" w:tentative="1">
      <w:start w:val="1"/>
      <w:numFmt w:val="bullet"/>
      <w:lvlText w:val="o"/>
      <w:lvlJc w:val="left"/>
      <w:pPr>
        <w:ind w:left="3771" w:hanging="360"/>
      </w:pPr>
      <w:rPr>
        <w:rFonts w:ascii="Courier New" w:hAnsi="Courier New" w:cs="Courier New" w:hint="default"/>
      </w:rPr>
    </w:lvl>
    <w:lvl w:ilvl="5" w:tplc="04090005" w:tentative="1">
      <w:start w:val="1"/>
      <w:numFmt w:val="bullet"/>
      <w:lvlText w:val=""/>
      <w:lvlJc w:val="left"/>
      <w:pPr>
        <w:ind w:left="4491" w:hanging="360"/>
      </w:pPr>
      <w:rPr>
        <w:rFonts w:ascii="Wingdings" w:hAnsi="Wingdings" w:hint="default"/>
      </w:rPr>
    </w:lvl>
    <w:lvl w:ilvl="6" w:tplc="04090001" w:tentative="1">
      <w:start w:val="1"/>
      <w:numFmt w:val="bullet"/>
      <w:lvlText w:val=""/>
      <w:lvlJc w:val="left"/>
      <w:pPr>
        <w:ind w:left="5211" w:hanging="360"/>
      </w:pPr>
      <w:rPr>
        <w:rFonts w:ascii="Symbol" w:hAnsi="Symbol" w:hint="default"/>
      </w:rPr>
    </w:lvl>
    <w:lvl w:ilvl="7" w:tplc="04090003" w:tentative="1">
      <w:start w:val="1"/>
      <w:numFmt w:val="bullet"/>
      <w:lvlText w:val="o"/>
      <w:lvlJc w:val="left"/>
      <w:pPr>
        <w:ind w:left="5931" w:hanging="360"/>
      </w:pPr>
      <w:rPr>
        <w:rFonts w:ascii="Courier New" w:hAnsi="Courier New" w:cs="Courier New" w:hint="default"/>
      </w:rPr>
    </w:lvl>
    <w:lvl w:ilvl="8" w:tplc="04090005" w:tentative="1">
      <w:start w:val="1"/>
      <w:numFmt w:val="bullet"/>
      <w:lvlText w:val=""/>
      <w:lvlJc w:val="left"/>
      <w:pPr>
        <w:ind w:left="6651" w:hanging="360"/>
      </w:pPr>
      <w:rPr>
        <w:rFonts w:ascii="Wingdings" w:hAnsi="Wingdings" w:hint="default"/>
      </w:rPr>
    </w:lvl>
  </w:abstractNum>
  <w:abstractNum w:abstractNumId="7" w15:restartNumberingAfterBreak="0">
    <w:nsid w:val="10A40B2A"/>
    <w:multiLevelType w:val="multilevel"/>
    <w:tmpl w:val="B24479D0"/>
    <w:lvl w:ilvl="0">
      <w:start w:val="1"/>
      <w:numFmt w:val="decimal"/>
      <w:lvlText w:val="%1"/>
      <w:lvlJc w:val="left"/>
      <w:pPr>
        <w:tabs>
          <w:tab w:val="num" w:pos="340"/>
        </w:tabs>
        <w:ind w:left="340" w:hanging="340"/>
      </w:pPr>
      <w:rPr>
        <w:rFonts w:ascii="Angsana New" w:hAnsi="Angsana New" w:cs="Angsana New"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decimal"/>
      <w:lvlText w:val="%4)"/>
      <w:lvlJc w:val="left"/>
      <w:pPr>
        <w:tabs>
          <w:tab w:val="num" w:pos="1361"/>
        </w:tabs>
        <w:ind w:left="1361" w:hanging="341"/>
      </w:pPr>
      <w:rPr>
        <w:rFonts w:ascii="Angsana New" w:eastAsia="MS Mincho" w:hAnsi="Angsana New" w:cs="Angsana New"/>
        <w:sz w:val="30"/>
        <w:szCs w:val="30"/>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09617F"/>
    <w:multiLevelType w:val="hybridMultilevel"/>
    <w:tmpl w:val="FFA619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3"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8" w15:restartNumberingAfterBreak="0">
    <w:nsid w:val="5B743652"/>
    <w:multiLevelType w:val="hybridMultilevel"/>
    <w:tmpl w:val="14683514"/>
    <w:lvl w:ilvl="0" w:tplc="01D237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3170A1"/>
    <w:multiLevelType w:val="hybridMultilevel"/>
    <w:tmpl w:val="1CB8145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08B799B"/>
    <w:multiLevelType w:val="hybridMultilevel"/>
    <w:tmpl w:val="6DCEE4FC"/>
    <w:lvl w:ilvl="0" w:tplc="558069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2133ADE"/>
    <w:multiLevelType w:val="hybridMultilevel"/>
    <w:tmpl w:val="42180830"/>
    <w:lvl w:ilvl="0" w:tplc="5716643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4" w15:restartNumberingAfterBreak="0">
    <w:nsid w:val="6D7502B0"/>
    <w:multiLevelType w:val="hybridMultilevel"/>
    <w:tmpl w:val="F93E8C58"/>
    <w:lvl w:ilvl="0" w:tplc="8A3809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1079AF"/>
    <w:multiLevelType w:val="hybridMultilevel"/>
    <w:tmpl w:val="273C80A4"/>
    <w:lvl w:ilvl="0" w:tplc="AAAE86BE">
      <w:start w:val="12"/>
      <w:numFmt w:val="bullet"/>
      <w:lvlText w:val="-"/>
      <w:lvlJc w:val="left"/>
      <w:pPr>
        <w:ind w:left="1260" w:hanging="360"/>
      </w:pPr>
      <w:rPr>
        <w:rFonts w:ascii="Angsana New" w:eastAsiaTheme="minorEastAsia" w:hAnsi="Angsana New" w:cs="Angsana New"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29"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778967">
    <w:abstractNumId w:val="0"/>
  </w:num>
  <w:num w:numId="2" w16cid:durableId="1255631739">
    <w:abstractNumId w:val="11"/>
  </w:num>
  <w:num w:numId="3" w16cid:durableId="213002148">
    <w:abstractNumId w:val="5"/>
  </w:num>
  <w:num w:numId="4" w16cid:durableId="1099789688">
    <w:abstractNumId w:val="27"/>
  </w:num>
  <w:num w:numId="5" w16cid:durableId="611983457">
    <w:abstractNumId w:val="10"/>
  </w:num>
  <w:num w:numId="6" w16cid:durableId="1085223795">
    <w:abstractNumId w:val="29"/>
  </w:num>
  <w:num w:numId="7" w16cid:durableId="903031832">
    <w:abstractNumId w:val="8"/>
  </w:num>
  <w:num w:numId="8" w16cid:durableId="566260819">
    <w:abstractNumId w:val="25"/>
  </w:num>
  <w:num w:numId="9" w16cid:durableId="675808018">
    <w:abstractNumId w:val="30"/>
  </w:num>
  <w:num w:numId="10" w16cid:durableId="803936692">
    <w:abstractNumId w:val="16"/>
  </w:num>
  <w:num w:numId="11" w16cid:durableId="1169980049">
    <w:abstractNumId w:val="31"/>
  </w:num>
  <w:num w:numId="12" w16cid:durableId="901257022">
    <w:abstractNumId w:val="14"/>
  </w:num>
  <w:num w:numId="13" w16cid:durableId="1588343108">
    <w:abstractNumId w:val="15"/>
  </w:num>
  <w:num w:numId="14" w16cid:durableId="3769793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079569">
    <w:abstractNumId w:val="3"/>
  </w:num>
  <w:num w:numId="16" w16cid:durableId="1712654721">
    <w:abstractNumId w:val="19"/>
  </w:num>
  <w:num w:numId="17" w16cid:durableId="1543321147">
    <w:abstractNumId w:val="17"/>
  </w:num>
  <w:num w:numId="18" w16cid:durableId="951594742">
    <w:abstractNumId w:val="12"/>
  </w:num>
  <w:num w:numId="19" w16cid:durableId="1717729366">
    <w:abstractNumId w:val="8"/>
  </w:num>
  <w:num w:numId="20" w16cid:durableId="24915119">
    <w:abstractNumId w:val="8"/>
  </w:num>
  <w:num w:numId="21" w16cid:durableId="1193499421">
    <w:abstractNumId w:val="8"/>
  </w:num>
  <w:num w:numId="22" w16cid:durableId="1412654416">
    <w:abstractNumId w:val="8"/>
    <w:lvlOverride w:ilvl="0">
      <w:startOverride w:val="16"/>
    </w:lvlOverride>
  </w:num>
  <w:num w:numId="23" w16cid:durableId="1735464037">
    <w:abstractNumId w:val="8"/>
  </w:num>
  <w:num w:numId="24" w16cid:durableId="1167596733">
    <w:abstractNumId w:val="8"/>
  </w:num>
  <w:num w:numId="25" w16cid:durableId="261571327">
    <w:abstractNumId w:val="8"/>
  </w:num>
  <w:num w:numId="26" w16cid:durableId="126319107">
    <w:abstractNumId w:val="8"/>
  </w:num>
  <w:num w:numId="27" w16cid:durableId="1761902131">
    <w:abstractNumId w:val="8"/>
  </w:num>
  <w:num w:numId="28" w16cid:durableId="1660496990">
    <w:abstractNumId w:val="8"/>
  </w:num>
  <w:num w:numId="29" w16cid:durableId="1519587700">
    <w:abstractNumId w:val="24"/>
  </w:num>
  <w:num w:numId="30" w16cid:durableId="861747479">
    <w:abstractNumId w:val="4"/>
  </w:num>
  <w:num w:numId="31" w16cid:durableId="1651396594">
    <w:abstractNumId w:val="21"/>
  </w:num>
  <w:num w:numId="32" w16cid:durableId="938372560">
    <w:abstractNumId w:val="13"/>
  </w:num>
  <w:num w:numId="33" w16cid:durableId="732850051">
    <w:abstractNumId w:val="20"/>
  </w:num>
  <w:num w:numId="34" w16cid:durableId="1791363188">
    <w:abstractNumId w:val="8"/>
  </w:num>
  <w:num w:numId="35" w16cid:durableId="2061131806">
    <w:abstractNumId w:val="9"/>
  </w:num>
  <w:num w:numId="36" w16cid:durableId="1061902931">
    <w:abstractNumId w:val="23"/>
  </w:num>
  <w:num w:numId="37" w16cid:durableId="422999003">
    <w:abstractNumId w:val="26"/>
  </w:num>
  <w:num w:numId="38" w16cid:durableId="106777253">
    <w:abstractNumId w:val="8"/>
  </w:num>
  <w:num w:numId="39" w16cid:durableId="192156821">
    <w:abstractNumId w:val="8"/>
  </w:num>
  <w:num w:numId="40" w16cid:durableId="208076833">
    <w:abstractNumId w:val="22"/>
  </w:num>
  <w:num w:numId="41" w16cid:durableId="1163012650">
    <w:abstractNumId w:val="18"/>
  </w:num>
  <w:num w:numId="42" w16cid:durableId="588543950">
    <w:abstractNumId w:val="1"/>
  </w:num>
  <w:num w:numId="43" w16cid:durableId="658508029">
    <w:abstractNumId w:val="2"/>
  </w:num>
  <w:num w:numId="44" w16cid:durableId="728387432">
    <w:abstractNumId w:val="7"/>
    <w:lvlOverride w:ilvl="0">
      <w:startOverride w:val="1"/>
    </w:lvlOverride>
    <w:lvlOverride w:ilvl="1"/>
    <w:lvlOverride w:ilvl="2"/>
    <w:lvlOverride w:ilvl="3">
      <w:startOverride w:val="1"/>
    </w:lvlOverride>
    <w:lvlOverride w:ilvl="4"/>
    <w:lvlOverride w:ilvl="5"/>
    <w:lvlOverride w:ilvl="6"/>
    <w:lvlOverride w:ilvl="7"/>
    <w:lvlOverride w:ilvl="8"/>
  </w:num>
  <w:num w:numId="45" w16cid:durableId="174884676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D4"/>
    <w:rsid w:val="000003F5"/>
    <w:rsid w:val="000006D0"/>
    <w:rsid w:val="000008F8"/>
    <w:rsid w:val="000009D9"/>
    <w:rsid w:val="00000C82"/>
    <w:rsid w:val="00000E5C"/>
    <w:rsid w:val="00000EB5"/>
    <w:rsid w:val="00001088"/>
    <w:rsid w:val="000012F4"/>
    <w:rsid w:val="00001364"/>
    <w:rsid w:val="000015E1"/>
    <w:rsid w:val="00001622"/>
    <w:rsid w:val="00001676"/>
    <w:rsid w:val="000016B7"/>
    <w:rsid w:val="000018D9"/>
    <w:rsid w:val="000019F8"/>
    <w:rsid w:val="00001A22"/>
    <w:rsid w:val="00001BE7"/>
    <w:rsid w:val="00001CB1"/>
    <w:rsid w:val="00001D57"/>
    <w:rsid w:val="00001E29"/>
    <w:rsid w:val="0000241F"/>
    <w:rsid w:val="00002456"/>
    <w:rsid w:val="00002599"/>
    <w:rsid w:val="000026A8"/>
    <w:rsid w:val="000027B2"/>
    <w:rsid w:val="00002870"/>
    <w:rsid w:val="00002964"/>
    <w:rsid w:val="00003060"/>
    <w:rsid w:val="00003101"/>
    <w:rsid w:val="00003118"/>
    <w:rsid w:val="0000317C"/>
    <w:rsid w:val="00003217"/>
    <w:rsid w:val="00003239"/>
    <w:rsid w:val="00003329"/>
    <w:rsid w:val="0000353E"/>
    <w:rsid w:val="00003911"/>
    <w:rsid w:val="00003931"/>
    <w:rsid w:val="0000399F"/>
    <w:rsid w:val="00003A9B"/>
    <w:rsid w:val="00003AEA"/>
    <w:rsid w:val="00003BC8"/>
    <w:rsid w:val="00003BE9"/>
    <w:rsid w:val="00003E01"/>
    <w:rsid w:val="00003EBC"/>
    <w:rsid w:val="0000422B"/>
    <w:rsid w:val="00004281"/>
    <w:rsid w:val="0000462E"/>
    <w:rsid w:val="0000472B"/>
    <w:rsid w:val="00004992"/>
    <w:rsid w:val="00004AA4"/>
    <w:rsid w:val="00004B3C"/>
    <w:rsid w:val="00004CCF"/>
    <w:rsid w:val="00004D8A"/>
    <w:rsid w:val="00004DD8"/>
    <w:rsid w:val="00004DF6"/>
    <w:rsid w:val="00005126"/>
    <w:rsid w:val="00005778"/>
    <w:rsid w:val="000058DB"/>
    <w:rsid w:val="000059DE"/>
    <w:rsid w:val="00005BBE"/>
    <w:rsid w:val="00005C74"/>
    <w:rsid w:val="00005CB3"/>
    <w:rsid w:val="00005E7C"/>
    <w:rsid w:val="00005F6E"/>
    <w:rsid w:val="0000603C"/>
    <w:rsid w:val="000060C7"/>
    <w:rsid w:val="000065F9"/>
    <w:rsid w:val="00006697"/>
    <w:rsid w:val="00006F51"/>
    <w:rsid w:val="0000753C"/>
    <w:rsid w:val="0000769F"/>
    <w:rsid w:val="0000790F"/>
    <w:rsid w:val="00007E38"/>
    <w:rsid w:val="00007FD5"/>
    <w:rsid w:val="00010266"/>
    <w:rsid w:val="00010551"/>
    <w:rsid w:val="00010753"/>
    <w:rsid w:val="00010767"/>
    <w:rsid w:val="000107E9"/>
    <w:rsid w:val="00010885"/>
    <w:rsid w:val="00010DBF"/>
    <w:rsid w:val="00010E15"/>
    <w:rsid w:val="00010E4E"/>
    <w:rsid w:val="00011247"/>
    <w:rsid w:val="0001134F"/>
    <w:rsid w:val="0001135B"/>
    <w:rsid w:val="0001187D"/>
    <w:rsid w:val="000118A9"/>
    <w:rsid w:val="00011AF5"/>
    <w:rsid w:val="00011B8E"/>
    <w:rsid w:val="00011C39"/>
    <w:rsid w:val="00011E2B"/>
    <w:rsid w:val="000121EB"/>
    <w:rsid w:val="000122EC"/>
    <w:rsid w:val="00012586"/>
    <w:rsid w:val="0001260E"/>
    <w:rsid w:val="0001263F"/>
    <w:rsid w:val="0001274D"/>
    <w:rsid w:val="00012784"/>
    <w:rsid w:val="000127BD"/>
    <w:rsid w:val="00012A8C"/>
    <w:rsid w:val="00012A99"/>
    <w:rsid w:val="00012CC6"/>
    <w:rsid w:val="00012DD1"/>
    <w:rsid w:val="00013097"/>
    <w:rsid w:val="00013117"/>
    <w:rsid w:val="00013152"/>
    <w:rsid w:val="00013362"/>
    <w:rsid w:val="00013695"/>
    <w:rsid w:val="00013705"/>
    <w:rsid w:val="0001378B"/>
    <w:rsid w:val="000137C4"/>
    <w:rsid w:val="0001381E"/>
    <w:rsid w:val="00013912"/>
    <w:rsid w:val="000139E9"/>
    <w:rsid w:val="00013ACC"/>
    <w:rsid w:val="00013DA3"/>
    <w:rsid w:val="00013F82"/>
    <w:rsid w:val="000140BF"/>
    <w:rsid w:val="000145B7"/>
    <w:rsid w:val="000145D1"/>
    <w:rsid w:val="000147FD"/>
    <w:rsid w:val="0001491A"/>
    <w:rsid w:val="00014B31"/>
    <w:rsid w:val="00014E34"/>
    <w:rsid w:val="00014F21"/>
    <w:rsid w:val="0001509E"/>
    <w:rsid w:val="00015263"/>
    <w:rsid w:val="000154BC"/>
    <w:rsid w:val="00015579"/>
    <w:rsid w:val="000155F9"/>
    <w:rsid w:val="000156BC"/>
    <w:rsid w:val="00015C3F"/>
    <w:rsid w:val="00015C56"/>
    <w:rsid w:val="00015CCC"/>
    <w:rsid w:val="00015D44"/>
    <w:rsid w:val="00015D4C"/>
    <w:rsid w:val="00015F73"/>
    <w:rsid w:val="00016197"/>
    <w:rsid w:val="000161DD"/>
    <w:rsid w:val="000163EA"/>
    <w:rsid w:val="00016441"/>
    <w:rsid w:val="00016593"/>
    <w:rsid w:val="000166E1"/>
    <w:rsid w:val="00016934"/>
    <w:rsid w:val="00016943"/>
    <w:rsid w:val="00016A0D"/>
    <w:rsid w:val="00016A4C"/>
    <w:rsid w:val="00016BCB"/>
    <w:rsid w:val="00016E23"/>
    <w:rsid w:val="00017008"/>
    <w:rsid w:val="00017165"/>
    <w:rsid w:val="0001741A"/>
    <w:rsid w:val="000174BD"/>
    <w:rsid w:val="00017700"/>
    <w:rsid w:val="00017995"/>
    <w:rsid w:val="00017DF1"/>
    <w:rsid w:val="00017EF8"/>
    <w:rsid w:val="00017EFE"/>
    <w:rsid w:val="00020021"/>
    <w:rsid w:val="0002009C"/>
    <w:rsid w:val="00020403"/>
    <w:rsid w:val="000204F7"/>
    <w:rsid w:val="000206C2"/>
    <w:rsid w:val="00020703"/>
    <w:rsid w:val="0002095D"/>
    <w:rsid w:val="000209D4"/>
    <w:rsid w:val="00020EB4"/>
    <w:rsid w:val="0002113A"/>
    <w:rsid w:val="0002124D"/>
    <w:rsid w:val="000213DB"/>
    <w:rsid w:val="0002141C"/>
    <w:rsid w:val="00021513"/>
    <w:rsid w:val="000216E2"/>
    <w:rsid w:val="00021999"/>
    <w:rsid w:val="00021A66"/>
    <w:rsid w:val="00021B70"/>
    <w:rsid w:val="00022033"/>
    <w:rsid w:val="000222FF"/>
    <w:rsid w:val="000224A9"/>
    <w:rsid w:val="0002260C"/>
    <w:rsid w:val="0002264F"/>
    <w:rsid w:val="000227D2"/>
    <w:rsid w:val="000229B1"/>
    <w:rsid w:val="000229EC"/>
    <w:rsid w:val="00022AA9"/>
    <w:rsid w:val="00022B00"/>
    <w:rsid w:val="00022B98"/>
    <w:rsid w:val="00022F6C"/>
    <w:rsid w:val="00023088"/>
    <w:rsid w:val="0002310B"/>
    <w:rsid w:val="000234F3"/>
    <w:rsid w:val="000234F7"/>
    <w:rsid w:val="00023710"/>
    <w:rsid w:val="00023815"/>
    <w:rsid w:val="000239D7"/>
    <w:rsid w:val="00023A37"/>
    <w:rsid w:val="00023ABE"/>
    <w:rsid w:val="00023C4A"/>
    <w:rsid w:val="00023C63"/>
    <w:rsid w:val="00023D98"/>
    <w:rsid w:val="00023E54"/>
    <w:rsid w:val="0002412C"/>
    <w:rsid w:val="000243E9"/>
    <w:rsid w:val="000243F0"/>
    <w:rsid w:val="0002458E"/>
    <w:rsid w:val="00024956"/>
    <w:rsid w:val="00024A0E"/>
    <w:rsid w:val="00024A4B"/>
    <w:rsid w:val="00024BAE"/>
    <w:rsid w:val="00024C6E"/>
    <w:rsid w:val="00024ECC"/>
    <w:rsid w:val="00024FC0"/>
    <w:rsid w:val="000251D6"/>
    <w:rsid w:val="0002534B"/>
    <w:rsid w:val="0002536A"/>
    <w:rsid w:val="0002545D"/>
    <w:rsid w:val="0002557E"/>
    <w:rsid w:val="0002558F"/>
    <w:rsid w:val="000255CC"/>
    <w:rsid w:val="00025699"/>
    <w:rsid w:val="0002583F"/>
    <w:rsid w:val="00025919"/>
    <w:rsid w:val="00025996"/>
    <w:rsid w:val="00025A97"/>
    <w:rsid w:val="00025AC4"/>
    <w:rsid w:val="00025C88"/>
    <w:rsid w:val="00025E5E"/>
    <w:rsid w:val="00025EE4"/>
    <w:rsid w:val="00025FEB"/>
    <w:rsid w:val="000266DE"/>
    <w:rsid w:val="00026D8D"/>
    <w:rsid w:val="00026DDD"/>
    <w:rsid w:val="00026E5C"/>
    <w:rsid w:val="00026F1A"/>
    <w:rsid w:val="000270BF"/>
    <w:rsid w:val="0002724D"/>
    <w:rsid w:val="000274E3"/>
    <w:rsid w:val="0002761D"/>
    <w:rsid w:val="0002763E"/>
    <w:rsid w:val="000277C4"/>
    <w:rsid w:val="0002789D"/>
    <w:rsid w:val="00027927"/>
    <w:rsid w:val="00027BC6"/>
    <w:rsid w:val="00027CA6"/>
    <w:rsid w:val="00027CF3"/>
    <w:rsid w:val="000300AE"/>
    <w:rsid w:val="000303C9"/>
    <w:rsid w:val="0003066E"/>
    <w:rsid w:val="000306FA"/>
    <w:rsid w:val="000307DE"/>
    <w:rsid w:val="0003088C"/>
    <w:rsid w:val="000309A6"/>
    <w:rsid w:val="00030B4C"/>
    <w:rsid w:val="00030BAA"/>
    <w:rsid w:val="00030D48"/>
    <w:rsid w:val="000312BB"/>
    <w:rsid w:val="000312D7"/>
    <w:rsid w:val="00031372"/>
    <w:rsid w:val="000313CE"/>
    <w:rsid w:val="00031567"/>
    <w:rsid w:val="00031614"/>
    <w:rsid w:val="000316AC"/>
    <w:rsid w:val="00031E34"/>
    <w:rsid w:val="00031E42"/>
    <w:rsid w:val="00031F16"/>
    <w:rsid w:val="00031F37"/>
    <w:rsid w:val="00032079"/>
    <w:rsid w:val="000320AA"/>
    <w:rsid w:val="00032266"/>
    <w:rsid w:val="000325B0"/>
    <w:rsid w:val="00032972"/>
    <w:rsid w:val="000331BE"/>
    <w:rsid w:val="0003338D"/>
    <w:rsid w:val="0003348B"/>
    <w:rsid w:val="000335FA"/>
    <w:rsid w:val="000337C3"/>
    <w:rsid w:val="000338BC"/>
    <w:rsid w:val="0003397D"/>
    <w:rsid w:val="000341C6"/>
    <w:rsid w:val="0003456B"/>
    <w:rsid w:val="000345FC"/>
    <w:rsid w:val="0003469A"/>
    <w:rsid w:val="00034A6B"/>
    <w:rsid w:val="000350DB"/>
    <w:rsid w:val="00035422"/>
    <w:rsid w:val="00035BFC"/>
    <w:rsid w:val="00035E8C"/>
    <w:rsid w:val="00035FB0"/>
    <w:rsid w:val="0003626A"/>
    <w:rsid w:val="000363B2"/>
    <w:rsid w:val="000368A8"/>
    <w:rsid w:val="000369A7"/>
    <w:rsid w:val="00036CDB"/>
    <w:rsid w:val="00036CEF"/>
    <w:rsid w:val="00036E00"/>
    <w:rsid w:val="000373EE"/>
    <w:rsid w:val="00037438"/>
    <w:rsid w:val="000375C9"/>
    <w:rsid w:val="000375ED"/>
    <w:rsid w:val="000376CA"/>
    <w:rsid w:val="000377C8"/>
    <w:rsid w:val="00037B64"/>
    <w:rsid w:val="00037DFA"/>
    <w:rsid w:val="00037E7B"/>
    <w:rsid w:val="00040311"/>
    <w:rsid w:val="00040336"/>
    <w:rsid w:val="00040340"/>
    <w:rsid w:val="000404A7"/>
    <w:rsid w:val="000409DA"/>
    <w:rsid w:val="000409EE"/>
    <w:rsid w:val="00040AF3"/>
    <w:rsid w:val="00040D7E"/>
    <w:rsid w:val="000410DF"/>
    <w:rsid w:val="00041166"/>
    <w:rsid w:val="00041176"/>
    <w:rsid w:val="0004118D"/>
    <w:rsid w:val="000411E2"/>
    <w:rsid w:val="00041272"/>
    <w:rsid w:val="000418B0"/>
    <w:rsid w:val="00041C1D"/>
    <w:rsid w:val="00041F07"/>
    <w:rsid w:val="00041F20"/>
    <w:rsid w:val="00041FF8"/>
    <w:rsid w:val="0004249A"/>
    <w:rsid w:val="00042733"/>
    <w:rsid w:val="000427DD"/>
    <w:rsid w:val="00042857"/>
    <w:rsid w:val="00042B1F"/>
    <w:rsid w:val="00042BBD"/>
    <w:rsid w:val="00042D03"/>
    <w:rsid w:val="00042F1D"/>
    <w:rsid w:val="00043207"/>
    <w:rsid w:val="00043630"/>
    <w:rsid w:val="0004428F"/>
    <w:rsid w:val="000442CB"/>
    <w:rsid w:val="000444F5"/>
    <w:rsid w:val="000447B9"/>
    <w:rsid w:val="0004490E"/>
    <w:rsid w:val="00044A7D"/>
    <w:rsid w:val="00044CBE"/>
    <w:rsid w:val="000450E7"/>
    <w:rsid w:val="000450F9"/>
    <w:rsid w:val="00045168"/>
    <w:rsid w:val="0004533E"/>
    <w:rsid w:val="0004589C"/>
    <w:rsid w:val="00045D6A"/>
    <w:rsid w:val="00045EEB"/>
    <w:rsid w:val="00045F96"/>
    <w:rsid w:val="00045FA1"/>
    <w:rsid w:val="00046087"/>
    <w:rsid w:val="0004622A"/>
    <w:rsid w:val="00046246"/>
    <w:rsid w:val="00046845"/>
    <w:rsid w:val="000469F5"/>
    <w:rsid w:val="00046C16"/>
    <w:rsid w:val="000470E9"/>
    <w:rsid w:val="0004711B"/>
    <w:rsid w:val="000471AE"/>
    <w:rsid w:val="0004734A"/>
    <w:rsid w:val="00047465"/>
    <w:rsid w:val="00047A4E"/>
    <w:rsid w:val="00047ADF"/>
    <w:rsid w:val="00047B0C"/>
    <w:rsid w:val="00047B9E"/>
    <w:rsid w:val="00047C08"/>
    <w:rsid w:val="00047C91"/>
    <w:rsid w:val="00047C99"/>
    <w:rsid w:val="00047F4E"/>
    <w:rsid w:val="00047FF0"/>
    <w:rsid w:val="000503AD"/>
    <w:rsid w:val="000505F5"/>
    <w:rsid w:val="00050629"/>
    <w:rsid w:val="00050987"/>
    <w:rsid w:val="00050B38"/>
    <w:rsid w:val="00050C28"/>
    <w:rsid w:val="00050D18"/>
    <w:rsid w:val="00050D9E"/>
    <w:rsid w:val="00050E22"/>
    <w:rsid w:val="000510A7"/>
    <w:rsid w:val="000510CB"/>
    <w:rsid w:val="00051145"/>
    <w:rsid w:val="000512EE"/>
    <w:rsid w:val="0005147A"/>
    <w:rsid w:val="00051531"/>
    <w:rsid w:val="00051895"/>
    <w:rsid w:val="000518A0"/>
    <w:rsid w:val="000518B3"/>
    <w:rsid w:val="000518C6"/>
    <w:rsid w:val="000518F7"/>
    <w:rsid w:val="00051959"/>
    <w:rsid w:val="000519AD"/>
    <w:rsid w:val="00051BFF"/>
    <w:rsid w:val="00051EBA"/>
    <w:rsid w:val="00052064"/>
    <w:rsid w:val="000520EE"/>
    <w:rsid w:val="00052123"/>
    <w:rsid w:val="000521BD"/>
    <w:rsid w:val="0005228A"/>
    <w:rsid w:val="000523F9"/>
    <w:rsid w:val="00052A8C"/>
    <w:rsid w:val="00052C09"/>
    <w:rsid w:val="000531B3"/>
    <w:rsid w:val="000531D4"/>
    <w:rsid w:val="000533EB"/>
    <w:rsid w:val="00053573"/>
    <w:rsid w:val="000535D2"/>
    <w:rsid w:val="00053634"/>
    <w:rsid w:val="00053A04"/>
    <w:rsid w:val="00053CEF"/>
    <w:rsid w:val="00053D09"/>
    <w:rsid w:val="00053F8D"/>
    <w:rsid w:val="00054042"/>
    <w:rsid w:val="0005405E"/>
    <w:rsid w:val="000540AB"/>
    <w:rsid w:val="0005450A"/>
    <w:rsid w:val="000545C0"/>
    <w:rsid w:val="00054BCD"/>
    <w:rsid w:val="00055048"/>
    <w:rsid w:val="000551B1"/>
    <w:rsid w:val="00055289"/>
    <w:rsid w:val="00055347"/>
    <w:rsid w:val="00055954"/>
    <w:rsid w:val="00055A96"/>
    <w:rsid w:val="00055BD1"/>
    <w:rsid w:val="00055C13"/>
    <w:rsid w:val="00055E10"/>
    <w:rsid w:val="00056456"/>
    <w:rsid w:val="00056605"/>
    <w:rsid w:val="000567EA"/>
    <w:rsid w:val="000568F7"/>
    <w:rsid w:val="00056928"/>
    <w:rsid w:val="00056C08"/>
    <w:rsid w:val="00056F54"/>
    <w:rsid w:val="00057170"/>
    <w:rsid w:val="00057484"/>
    <w:rsid w:val="00057512"/>
    <w:rsid w:val="00057590"/>
    <w:rsid w:val="00057CC8"/>
    <w:rsid w:val="00057CF0"/>
    <w:rsid w:val="00057E42"/>
    <w:rsid w:val="000600BD"/>
    <w:rsid w:val="000601D5"/>
    <w:rsid w:val="00060410"/>
    <w:rsid w:val="000606A1"/>
    <w:rsid w:val="00060D33"/>
    <w:rsid w:val="00060D4F"/>
    <w:rsid w:val="000610AF"/>
    <w:rsid w:val="0006115A"/>
    <w:rsid w:val="0006124E"/>
    <w:rsid w:val="0006130B"/>
    <w:rsid w:val="0006137C"/>
    <w:rsid w:val="000614F9"/>
    <w:rsid w:val="000616AF"/>
    <w:rsid w:val="0006192A"/>
    <w:rsid w:val="00061AD7"/>
    <w:rsid w:val="00061B90"/>
    <w:rsid w:val="00061C34"/>
    <w:rsid w:val="00061EB9"/>
    <w:rsid w:val="00062107"/>
    <w:rsid w:val="000622CD"/>
    <w:rsid w:val="00062456"/>
    <w:rsid w:val="00062572"/>
    <w:rsid w:val="000625C2"/>
    <w:rsid w:val="0006277D"/>
    <w:rsid w:val="000627BF"/>
    <w:rsid w:val="00062A0E"/>
    <w:rsid w:val="00062A3B"/>
    <w:rsid w:val="00062AE7"/>
    <w:rsid w:val="00062C75"/>
    <w:rsid w:val="00062DBB"/>
    <w:rsid w:val="00062ECB"/>
    <w:rsid w:val="00062EE2"/>
    <w:rsid w:val="00062EEF"/>
    <w:rsid w:val="000630E9"/>
    <w:rsid w:val="000631C2"/>
    <w:rsid w:val="0006335E"/>
    <w:rsid w:val="00063536"/>
    <w:rsid w:val="000635EF"/>
    <w:rsid w:val="0006376A"/>
    <w:rsid w:val="00063900"/>
    <w:rsid w:val="00063C39"/>
    <w:rsid w:val="00063C70"/>
    <w:rsid w:val="00063DD4"/>
    <w:rsid w:val="00063DE8"/>
    <w:rsid w:val="000643A9"/>
    <w:rsid w:val="000646AC"/>
    <w:rsid w:val="000646D9"/>
    <w:rsid w:val="00064A9C"/>
    <w:rsid w:val="00064AAF"/>
    <w:rsid w:val="00064CF4"/>
    <w:rsid w:val="00064FD7"/>
    <w:rsid w:val="0006504C"/>
    <w:rsid w:val="0006568B"/>
    <w:rsid w:val="0006571C"/>
    <w:rsid w:val="000658FD"/>
    <w:rsid w:val="00065971"/>
    <w:rsid w:val="000659DC"/>
    <w:rsid w:val="00065BD3"/>
    <w:rsid w:val="00065C43"/>
    <w:rsid w:val="00065E5A"/>
    <w:rsid w:val="00065F5B"/>
    <w:rsid w:val="000660F5"/>
    <w:rsid w:val="00066271"/>
    <w:rsid w:val="0006637A"/>
    <w:rsid w:val="00066791"/>
    <w:rsid w:val="0006681D"/>
    <w:rsid w:val="000668E1"/>
    <w:rsid w:val="00066A94"/>
    <w:rsid w:val="00066BDB"/>
    <w:rsid w:val="00066C99"/>
    <w:rsid w:val="00066CD4"/>
    <w:rsid w:val="00066E9B"/>
    <w:rsid w:val="00066F89"/>
    <w:rsid w:val="00066F93"/>
    <w:rsid w:val="0006731A"/>
    <w:rsid w:val="0006759B"/>
    <w:rsid w:val="00067848"/>
    <w:rsid w:val="000678C4"/>
    <w:rsid w:val="00067A2E"/>
    <w:rsid w:val="00067A38"/>
    <w:rsid w:val="00067A41"/>
    <w:rsid w:val="00067A69"/>
    <w:rsid w:val="00067CC5"/>
    <w:rsid w:val="0007008F"/>
    <w:rsid w:val="000704C2"/>
    <w:rsid w:val="000704EA"/>
    <w:rsid w:val="0007063B"/>
    <w:rsid w:val="00070BAC"/>
    <w:rsid w:val="00070BC5"/>
    <w:rsid w:val="00070C90"/>
    <w:rsid w:val="0007127D"/>
    <w:rsid w:val="000712B9"/>
    <w:rsid w:val="00071586"/>
    <w:rsid w:val="0007165A"/>
    <w:rsid w:val="000716B1"/>
    <w:rsid w:val="000716DB"/>
    <w:rsid w:val="00071BD3"/>
    <w:rsid w:val="00071C3A"/>
    <w:rsid w:val="00071E4F"/>
    <w:rsid w:val="00072171"/>
    <w:rsid w:val="000722BB"/>
    <w:rsid w:val="000723D2"/>
    <w:rsid w:val="00072533"/>
    <w:rsid w:val="000726AE"/>
    <w:rsid w:val="00072945"/>
    <w:rsid w:val="000729B7"/>
    <w:rsid w:val="00072A20"/>
    <w:rsid w:val="00072CC1"/>
    <w:rsid w:val="00072CE0"/>
    <w:rsid w:val="00073048"/>
    <w:rsid w:val="000734C3"/>
    <w:rsid w:val="0007359F"/>
    <w:rsid w:val="000738FD"/>
    <w:rsid w:val="000739B2"/>
    <w:rsid w:val="000739D9"/>
    <w:rsid w:val="00073AAA"/>
    <w:rsid w:val="00073BD7"/>
    <w:rsid w:val="00073D9E"/>
    <w:rsid w:val="00073FA5"/>
    <w:rsid w:val="0007409E"/>
    <w:rsid w:val="00074101"/>
    <w:rsid w:val="000742B8"/>
    <w:rsid w:val="000742F0"/>
    <w:rsid w:val="000745E0"/>
    <w:rsid w:val="0007495F"/>
    <w:rsid w:val="00074B40"/>
    <w:rsid w:val="00074BCA"/>
    <w:rsid w:val="00074D72"/>
    <w:rsid w:val="00075268"/>
    <w:rsid w:val="00075360"/>
    <w:rsid w:val="00075411"/>
    <w:rsid w:val="000754DC"/>
    <w:rsid w:val="00075864"/>
    <w:rsid w:val="00075BB3"/>
    <w:rsid w:val="00075BC6"/>
    <w:rsid w:val="0007629B"/>
    <w:rsid w:val="000764E8"/>
    <w:rsid w:val="0007660D"/>
    <w:rsid w:val="0007670A"/>
    <w:rsid w:val="00076A6D"/>
    <w:rsid w:val="00076BF9"/>
    <w:rsid w:val="00076FC0"/>
    <w:rsid w:val="0007706A"/>
    <w:rsid w:val="00077529"/>
    <w:rsid w:val="00077884"/>
    <w:rsid w:val="000778A3"/>
    <w:rsid w:val="00077EC3"/>
    <w:rsid w:val="000800DB"/>
    <w:rsid w:val="00080140"/>
    <w:rsid w:val="00080283"/>
    <w:rsid w:val="000802B2"/>
    <w:rsid w:val="0008039E"/>
    <w:rsid w:val="00080408"/>
    <w:rsid w:val="00080412"/>
    <w:rsid w:val="000804C3"/>
    <w:rsid w:val="00080853"/>
    <w:rsid w:val="00080B4A"/>
    <w:rsid w:val="00080B53"/>
    <w:rsid w:val="00080B9D"/>
    <w:rsid w:val="00080E04"/>
    <w:rsid w:val="00080E60"/>
    <w:rsid w:val="00080EE7"/>
    <w:rsid w:val="00080EF0"/>
    <w:rsid w:val="00081167"/>
    <w:rsid w:val="0008131A"/>
    <w:rsid w:val="0008196E"/>
    <w:rsid w:val="000819B4"/>
    <w:rsid w:val="000819DA"/>
    <w:rsid w:val="00081A17"/>
    <w:rsid w:val="00081A49"/>
    <w:rsid w:val="00081ACB"/>
    <w:rsid w:val="00081B67"/>
    <w:rsid w:val="00081BBE"/>
    <w:rsid w:val="00081C6A"/>
    <w:rsid w:val="00082084"/>
    <w:rsid w:val="0008211F"/>
    <w:rsid w:val="0008220C"/>
    <w:rsid w:val="0008277D"/>
    <w:rsid w:val="000827A3"/>
    <w:rsid w:val="000827C7"/>
    <w:rsid w:val="000828C6"/>
    <w:rsid w:val="00082CE7"/>
    <w:rsid w:val="00082F73"/>
    <w:rsid w:val="0008319C"/>
    <w:rsid w:val="00083295"/>
    <w:rsid w:val="00083320"/>
    <w:rsid w:val="00083793"/>
    <w:rsid w:val="00083B2F"/>
    <w:rsid w:val="00083DE6"/>
    <w:rsid w:val="00083E73"/>
    <w:rsid w:val="00083F24"/>
    <w:rsid w:val="00083F26"/>
    <w:rsid w:val="00083F73"/>
    <w:rsid w:val="00084185"/>
    <w:rsid w:val="000842C2"/>
    <w:rsid w:val="00084A9A"/>
    <w:rsid w:val="00084C15"/>
    <w:rsid w:val="00084CD1"/>
    <w:rsid w:val="00084D46"/>
    <w:rsid w:val="00084D8D"/>
    <w:rsid w:val="000852EA"/>
    <w:rsid w:val="000853B2"/>
    <w:rsid w:val="00085576"/>
    <w:rsid w:val="000856E0"/>
    <w:rsid w:val="00085A06"/>
    <w:rsid w:val="00085DF2"/>
    <w:rsid w:val="00085F5A"/>
    <w:rsid w:val="000861C9"/>
    <w:rsid w:val="00086205"/>
    <w:rsid w:val="00086511"/>
    <w:rsid w:val="000868F6"/>
    <w:rsid w:val="00086CD7"/>
    <w:rsid w:val="00086D62"/>
    <w:rsid w:val="00086DCB"/>
    <w:rsid w:val="00086EFB"/>
    <w:rsid w:val="00087153"/>
    <w:rsid w:val="00087465"/>
    <w:rsid w:val="00087487"/>
    <w:rsid w:val="000875CA"/>
    <w:rsid w:val="00087691"/>
    <w:rsid w:val="00087720"/>
    <w:rsid w:val="00087764"/>
    <w:rsid w:val="00087842"/>
    <w:rsid w:val="00087AC0"/>
    <w:rsid w:val="0009007C"/>
    <w:rsid w:val="00090135"/>
    <w:rsid w:val="00090259"/>
    <w:rsid w:val="000904C3"/>
    <w:rsid w:val="00090708"/>
    <w:rsid w:val="000907E5"/>
    <w:rsid w:val="00090906"/>
    <w:rsid w:val="00090C4B"/>
    <w:rsid w:val="00090DD5"/>
    <w:rsid w:val="0009103E"/>
    <w:rsid w:val="00091244"/>
    <w:rsid w:val="000912BF"/>
    <w:rsid w:val="00091377"/>
    <w:rsid w:val="0009137B"/>
    <w:rsid w:val="000913F5"/>
    <w:rsid w:val="000913FE"/>
    <w:rsid w:val="00091513"/>
    <w:rsid w:val="0009174C"/>
    <w:rsid w:val="000917FD"/>
    <w:rsid w:val="00091839"/>
    <w:rsid w:val="00091902"/>
    <w:rsid w:val="00091996"/>
    <w:rsid w:val="00091A37"/>
    <w:rsid w:val="00091A4C"/>
    <w:rsid w:val="00091A72"/>
    <w:rsid w:val="00091BDF"/>
    <w:rsid w:val="00091C64"/>
    <w:rsid w:val="00091CC9"/>
    <w:rsid w:val="00091D37"/>
    <w:rsid w:val="00091D93"/>
    <w:rsid w:val="00091E4B"/>
    <w:rsid w:val="00091F23"/>
    <w:rsid w:val="00092312"/>
    <w:rsid w:val="00092332"/>
    <w:rsid w:val="000923DC"/>
    <w:rsid w:val="00092477"/>
    <w:rsid w:val="00092535"/>
    <w:rsid w:val="00092561"/>
    <w:rsid w:val="00092621"/>
    <w:rsid w:val="0009280D"/>
    <w:rsid w:val="00092855"/>
    <w:rsid w:val="00092B3E"/>
    <w:rsid w:val="00092BFC"/>
    <w:rsid w:val="00092DA0"/>
    <w:rsid w:val="000933A2"/>
    <w:rsid w:val="0009354F"/>
    <w:rsid w:val="000935B0"/>
    <w:rsid w:val="000935F4"/>
    <w:rsid w:val="0009360C"/>
    <w:rsid w:val="00093622"/>
    <w:rsid w:val="0009378C"/>
    <w:rsid w:val="0009380F"/>
    <w:rsid w:val="00093A86"/>
    <w:rsid w:val="00093AD7"/>
    <w:rsid w:val="00093CFB"/>
    <w:rsid w:val="00093D2F"/>
    <w:rsid w:val="00093E1D"/>
    <w:rsid w:val="0009402E"/>
    <w:rsid w:val="00094132"/>
    <w:rsid w:val="00094183"/>
    <w:rsid w:val="000942E4"/>
    <w:rsid w:val="000945F7"/>
    <w:rsid w:val="00094636"/>
    <w:rsid w:val="00094B25"/>
    <w:rsid w:val="00094BB3"/>
    <w:rsid w:val="00094BF9"/>
    <w:rsid w:val="00094C4E"/>
    <w:rsid w:val="00094E6A"/>
    <w:rsid w:val="00095446"/>
    <w:rsid w:val="000958BB"/>
    <w:rsid w:val="0009594C"/>
    <w:rsid w:val="00095AE8"/>
    <w:rsid w:val="00095D1B"/>
    <w:rsid w:val="00095DCB"/>
    <w:rsid w:val="00096002"/>
    <w:rsid w:val="00096103"/>
    <w:rsid w:val="00096304"/>
    <w:rsid w:val="0009647A"/>
    <w:rsid w:val="000964B7"/>
    <w:rsid w:val="000964D0"/>
    <w:rsid w:val="00096659"/>
    <w:rsid w:val="00096687"/>
    <w:rsid w:val="000967C5"/>
    <w:rsid w:val="00096AD3"/>
    <w:rsid w:val="00096FA5"/>
    <w:rsid w:val="00097429"/>
    <w:rsid w:val="000975E4"/>
    <w:rsid w:val="00097668"/>
    <w:rsid w:val="000977C8"/>
    <w:rsid w:val="00097A98"/>
    <w:rsid w:val="00097D3B"/>
    <w:rsid w:val="000A04BC"/>
    <w:rsid w:val="000A059F"/>
    <w:rsid w:val="000A0651"/>
    <w:rsid w:val="000A0684"/>
    <w:rsid w:val="000A06B4"/>
    <w:rsid w:val="000A0A5E"/>
    <w:rsid w:val="000A0AE1"/>
    <w:rsid w:val="000A1207"/>
    <w:rsid w:val="000A1424"/>
    <w:rsid w:val="000A1608"/>
    <w:rsid w:val="000A1731"/>
    <w:rsid w:val="000A1A35"/>
    <w:rsid w:val="000A1A52"/>
    <w:rsid w:val="000A1BC1"/>
    <w:rsid w:val="000A1EED"/>
    <w:rsid w:val="000A2010"/>
    <w:rsid w:val="000A20E2"/>
    <w:rsid w:val="000A2129"/>
    <w:rsid w:val="000A2170"/>
    <w:rsid w:val="000A247C"/>
    <w:rsid w:val="000A25E8"/>
    <w:rsid w:val="000A2800"/>
    <w:rsid w:val="000A2CA0"/>
    <w:rsid w:val="000A2E70"/>
    <w:rsid w:val="000A2F91"/>
    <w:rsid w:val="000A304B"/>
    <w:rsid w:val="000A3253"/>
    <w:rsid w:val="000A33AC"/>
    <w:rsid w:val="000A356C"/>
    <w:rsid w:val="000A3702"/>
    <w:rsid w:val="000A388B"/>
    <w:rsid w:val="000A3915"/>
    <w:rsid w:val="000A3B58"/>
    <w:rsid w:val="000A3F4B"/>
    <w:rsid w:val="000A3F56"/>
    <w:rsid w:val="000A45AE"/>
    <w:rsid w:val="000A47BE"/>
    <w:rsid w:val="000A47EE"/>
    <w:rsid w:val="000A493F"/>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7AE"/>
    <w:rsid w:val="000A6940"/>
    <w:rsid w:val="000A69E4"/>
    <w:rsid w:val="000A6EAA"/>
    <w:rsid w:val="000A6F4D"/>
    <w:rsid w:val="000A7646"/>
    <w:rsid w:val="000A789C"/>
    <w:rsid w:val="000A7914"/>
    <w:rsid w:val="000A7B65"/>
    <w:rsid w:val="000A7C33"/>
    <w:rsid w:val="000B0020"/>
    <w:rsid w:val="000B0066"/>
    <w:rsid w:val="000B013F"/>
    <w:rsid w:val="000B0296"/>
    <w:rsid w:val="000B066D"/>
    <w:rsid w:val="000B0BF4"/>
    <w:rsid w:val="000B0C5C"/>
    <w:rsid w:val="000B0CA6"/>
    <w:rsid w:val="000B1042"/>
    <w:rsid w:val="000B1092"/>
    <w:rsid w:val="000B1113"/>
    <w:rsid w:val="000B115B"/>
    <w:rsid w:val="000B11D8"/>
    <w:rsid w:val="000B1259"/>
    <w:rsid w:val="000B1294"/>
    <w:rsid w:val="000B159E"/>
    <w:rsid w:val="000B15A1"/>
    <w:rsid w:val="000B185D"/>
    <w:rsid w:val="000B219E"/>
    <w:rsid w:val="000B21B2"/>
    <w:rsid w:val="000B233A"/>
    <w:rsid w:val="000B2397"/>
    <w:rsid w:val="000B2446"/>
    <w:rsid w:val="000B24E8"/>
    <w:rsid w:val="000B264A"/>
    <w:rsid w:val="000B2673"/>
    <w:rsid w:val="000B27C5"/>
    <w:rsid w:val="000B296F"/>
    <w:rsid w:val="000B2BCE"/>
    <w:rsid w:val="000B2CFE"/>
    <w:rsid w:val="000B2E0F"/>
    <w:rsid w:val="000B2E62"/>
    <w:rsid w:val="000B2E6D"/>
    <w:rsid w:val="000B335E"/>
    <w:rsid w:val="000B33D7"/>
    <w:rsid w:val="000B33E6"/>
    <w:rsid w:val="000B3550"/>
    <w:rsid w:val="000B36D8"/>
    <w:rsid w:val="000B3894"/>
    <w:rsid w:val="000B3B7C"/>
    <w:rsid w:val="000B3CF9"/>
    <w:rsid w:val="000B3D94"/>
    <w:rsid w:val="000B3E9F"/>
    <w:rsid w:val="000B423D"/>
    <w:rsid w:val="000B425B"/>
    <w:rsid w:val="000B43E6"/>
    <w:rsid w:val="000B44E0"/>
    <w:rsid w:val="000B460E"/>
    <w:rsid w:val="000B4946"/>
    <w:rsid w:val="000B49CD"/>
    <w:rsid w:val="000B4B4C"/>
    <w:rsid w:val="000B4CD4"/>
    <w:rsid w:val="000B4D27"/>
    <w:rsid w:val="000B50A7"/>
    <w:rsid w:val="000B548D"/>
    <w:rsid w:val="000B5856"/>
    <w:rsid w:val="000B5900"/>
    <w:rsid w:val="000B5922"/>
    <w:rsid w:val="000B593F"/>
    <w:rsid w:val="000B5983"/>
    <w:rsid w:val="000B5B84"/>
    <w:rsid w:val="000B5B87"/>
    <w:rsid w:val="000B5D71"/>
    <w:rsid w:val="000B63A8"/>
    <w:rsid w:val="000B651F"/>
    <w:rsid w:val="000B655F"/>
    <w:rsid w:val="000B663C"/>
    <w:rsid w:val="000B6C0D"/>
    <w:rsid w:val="000B6D0E"/>
    <w:rsid w:val="000B6FBE"/>
    <w:rsid w:val="000B730D"/>
    <w:rsid w:val="000B7316"/>
    <w:rsid w:val="000B752C"/>
    <w:rsid w:val="000B76C7"/>
    <w:rsid w:val="000B7774"/>
    <w:rsid w:val="000B78F3"/>
    <w:rsid w:val="000B7A67"/>
    <w:rsid w:val="000B7C54"/>
    <w:rsid w:val="000B7D49"/>
    <w:rsid w:val="000B7EE6"/>
    <w:rsid w:val="000C00D8"/>
    <w:rsid w:val="000C00EA"/>
    <w:rsid w:val="000C021C"/>
    <w:rsid w:val="000C0271"/>
    <w:rsid w:val="000C036C"/>
    <w:rsid w:val="000C043B"/>
    <w:rsid w:val="000C05D7"/>
    <w:rsid w:val="000C06B2"/>
    <w:rsid w:val="000C07EF"/>
    <w:rsid w:val="000C07FC"/>
    <w:rsid w:val="000C0A2D"/>
    <w:rsid w:val="000C0CD7"/>
    <w:rsid w:val="000C10A6"/>
    <w:rsid w:val="000C141B"/>
    <w:rsid w:val="000C1433"/>
    <w:rsid w:val="000C16C7"/>
    <w:rsid w:val="000C176C"/>
    <w:rsid w:val="000C1806"/>
    <w:rsid w:val="000C1A70"/>
    <w:rsid w:val="000C1D3F"/>
    <w:rsid w:val="000C1DC0"/>
    <w:rsid w:val="000C1E39"/>
    <w:rsid w:val="000C1FEE"/>
    <w:rsid w:val="000C21BB"/>
    <w:rsid w:val="000C2778"/>
    <w:rsid w:val="000C29FA"/>
    <w:rsid w:val="000C2A0F"/>
    <w:rsid w:val="000C2BE6"/>
    <w:rsid w:val="000C2CD9"/>
    <w:rsid w:val="000C2E86"/>
    <w:rsid w:val="000C3830"/>
    <w:rsid w:val="000C3897"/>
    <w:rsid w:val="000C38DF"/>
    <w:rsid w:val="000C3900"/>
    <w:rsid w:val="000C39C0"/>
    <w:rsid w:val="000C3AE3"/>
    <w:rsid w:val="000C3B8F"/>
    <w:rsid w:val="000C3EA1"/>
    <w:rsid w:val="000C4020"/>
    <w:rsid w:val="000C40E5"/>
    <w:rsid w:val="000C41F5"/>
    <w:rsid w:val="000C420A"/>
    <w:rsid w:val="000C4603"/>
    <w:rsid w:val="000C4723"/>
    <w:rsid w:val="000C4B25"/>
    <w:rsid w:val="000C4BEA"/>
    <w:rsid w:val="000C4CC9"/>
    <w:rsid w:val="000C4DE3"/>
    <w:rsid w:val="000C5125"/>
    <w:rsid w:val="000C5175"/>
    <w:rsid w:val="000C52DC"/>
    <w:rsid w:val="000C542A"/>
    <w:rsid w:val="000C54B0"/>
    <w:rsid w:val="000C59A5"/>
    <w:rsid w:val="000C5DAD"/>
    <w:rsid w:val="000C643C"/>
    <w:rsid w:val="000C65EA"/>
    <w:rsid w:val="000C67C5"/>
    <w:rsid w:val="000C6860"/>
    <w:rsid w:val="000C6870"/>
    <w:rsid w:val="000C69A7"/>
    <w:rsid w:val="000C69E2"/>
    <w:rsid w:val="000C6AF3"/>
    <w:rsid w:val="000C6C61"/>
    <w:rsid w:val="000C6C76"/>
    <w:rsid w:val="000C712C"/>
    <w:rsid w:val="000C7280"/>
    <w:rsid w:val="000C7378"/>
    <w:rsid w:val="000C74A8"/>
    <w:rsid w:val="000C753C"/>
    <w:rsid w:val="000C7738"/>
    <w:rsid w:val="000C7945"/>
    <w:rsid w:val="000C79FE"/>
    <w:rsid w:val="000C7AD8"/>
    <w:rsid w:val="000C7BE8"/>
    <w:rsid w:val="000C7CCD"/>
    <w:rsid w:val="000D0008"/>
    <w:rsid w:val="000D0085"/>
    <w:rsid w:val="000D01AD"/>
    <w:rsid w:val="000D01DF"/>
    <w:rsid w:val="000D0362"/>
    <w:rsid w:val="000D05DA"/>
    <w:rsid w:val="000D0645"/>
    <w:rsid w:val="000D0665"/>
    <w:rsid w:val="000D06F4"/>
    <w:rsid w:val="000D0746"/>
    <w:rsid w:val="000D0B74"/>
    <w:rsid w:val="000D0C73"/>
    <w:rsid w:val="000D162C"/>
    <w:rsid w:val="000D173F"/>
    <w:rsid w:val="000D17D4"/>
    <w:rsid w:val="000D1AC6"/>
    <w:rsid w:val="000D1BE5"/>
    <w:rsid w:val="000D1C19"/>
    <w:rsid w:val="000D1C5B"/>
    <w:rsid w:val="000D202E"/>
    <w:rsid w:val="000D20F3"/>
    <w:rsid w:val="000D23A3"/>
    <w:rsid w:val="000D2747"/>
    <w:rsid w:val="000D27D5"/>
    <w:rsid w:val="000D2952"/>
    <w:rsid w:val="000D2F8E"/>
    <w:rsid w:val="000D3132"/>
    <w:rsid w:val="000D3326"/>
    <w:rsid w:val="000D348F"/>
    <w:rsid w:val="000D34CD"/>
    <w:rsid w:val="000D34F1"/>
    <w:rsid w:val="000D35F1"/>
    <w:rsid w:val="000D36D0"/>
    <w:rsid w:val="000D3713"/>
    <w:rsid w:val="000D38FC"/>
    <w:rsid w:val="000D3A37"/>
    <w:rsid w:val="000D3B58"/>
    <w:rsid w:val="000D46AE"/>
    <w:rsid w:val="000D46B3"/>
    <w:rsid w:val="000D46E7"/>
    <w:rsid w:val="000D4AD4"/>
    <w:rsid w:val="000D4B81"/>
    <w:rsid w:val="000D4FBD"/>
    <w:rsid w:val="000D5032"/>
    <w:rsid w:val="000D51B5"/>
    <w:rsid w:val="000D5294"/>
    <w:rsid w:val="000D53A9"/>
    <w:rsid w:val="000D5483"/>
    <w:rsid w:val="000D551F"/>
    <w:rsid w:val="000D5523"/>
    <w:rsid w:val="000D5558"/>
    <w:rsid w:val="000D5713"/>
    <w:rsid w:val="000D59CA"/>
    <w:rsid w:val="000D5AC8"/>
    <w:rsid w:val="000D5BDC"/>
    <w:rsid w:val="000D6041"/>
    <w:rsid w:val="000D620F"/>
    <w:rsid w:val="000D6338"/>
    <w:rsid w:val="000D6496"/>
    <w:rsid w:val="000D666C"/>
    <w:rsid w:val="000D667B"/>
    <w:rsid w:val="000D66CD"/>
    <w:rsid w:val="000D67AD"/>
    <w:rsid w:val="000D6BBD"/>
    <w:rsid w:val="000D6BC0"/>
    <w:rsid w:val="000D6D20"/>
    <w:rsid w:val="000D7005"/>
    <w:rsid w:val="000D70B7"/>
    <w:rsid w:val="000D7450"/>
    <w:rsid w:val="000D7495"/>
    <w:rsid w:val="000D749A"/>
    <w:rsid w:val="000D74D4"/>
    <w:rsid w:val="000D7699"/>
    <w:rsid w:val="000D77A3"/>
    <w:rsid w:val="000D782D"/>
    <w:rsid w:val="000D7BAB"/>
    <w:rsid w:val="000D7C17"/>
    <w:rsid w:val="000D7E2A"/>
    <w:rsid w:val="000E0220"/>
    <w:rsid w:val="000E0295"/>
    <w:rsid w:val="000E03E6"/>
    <w:rsid w:val="000E0887"/>
    <w:rsid w:val="000E0E58"/>
    <w:rsid w:val="000E0F28"/>
    <w:rsid w:val="000E112E"/>
    <w:rsid w:val="000E1238"/>
    <w:rsid w:val="000E1683"/>
    <w:rsid w:val="000E16CB"/>
    <w:rsid w:val="000E1716"/>
    <w:rsid w:val="000E194B"/>
    <w:rsid w:val="000E1AA7"/>
    <w:rsid w:val="000E1BE2"/>
    <w:rsid w:val="000E1CFC"/>
    <w:rsid w:val="000E1D30"/>
    <w:rsid w:val="000E1E3C"/>
    <w:rsid w:val="000E1F6C"/>
    <w:rsid w:val="000E213D"/>
    <w:rsid w:val="000E21C7"/>
    <w:rsid w:val="000E22B8"/>
    <w:rsid w:val="000E237D"/>
    <w:rsid w:val="000E23A8"/>
    <w:rsid w:val="000E24D2"/>
    <w:rsid w:val="000E2C0A"/>
    <w:rsid w:val="000E2C93"/>
    <w:rsid w:val="000E2FA4"/>
    <w:rsid w:val="000E30E3"/>
    <w:rsid w:val="000E35FB"/>
    <w:rsid w:val="000E36CD"/>
    <w:rsid w:val="000E3739"/>
    <w:rsid w:val="000E3983"/>
    <w:rsid w:val="000E3E68"/>
    <w:rsid w:val="000E3F9C"/>
    <w:rsid w:val="000E40F7"/>
    <w:rsid w:val="000E4289"/>
    <w:rsid w:val="000E4305"/>
    <w:rsid w:val="000E4378"/>
    <w:rsid w:val="000E44E6"/>
    <w:rsid w:val="000E49FA"/>
    <w:rsid w:val="000E4CD3"/>
    <w:rsid w:val="000E5035"/>
    <w:rsid w:val="000E56E6"/>
    <w:rsid w:val="000E5803"/>
    <w:rsid w:val="000E5A02"/>
    <w:rsid w:val="000E5A5E"/>
    <w:rsid w:val="000E5A63"/>
    <w:rsid w:val="000E5A6A"/>
    <w:rsid w:val="000E5CDD"/>
    <w:rsid w:val="000E5D05"/>
    <w:rsid w:val="000E5FE5"/>
    <w:rsid w:val="000E5FF5"/>
    <w:rsid w:val="000E60F1"/>
    <w:rsid w:val="000E6163"/>
    <w:rsid w:val="000E61E0"/>
    <w:rsid w:val="000E626E"/>
    <w:rsid w:val="000E63EF"/>
    <w:rsid w:val="000E66B2"/>
    <w:rsid w:val="000E676E"/>
    <w:rsid w:val="000E68FA"/>
    <w:rsid w:val="000E7027"/>
    <w:rsid w:val="000E71AE"/>
    <w:rsid w:val="000E783C"/>
    <w:rsid w:val="000E78FF"/>
    <w:rsid w:val="000E7A10"/>
    <w:rsid w:val="000E7AB9"/>
    <w:rsid w:val="000E7B8D"/>
    <w:rsid w:val="000E7DE8"/>
    <w:rsid w:val="000E7E5C"/>
    <w:rsid w:val="000E7EE6"/>
    <w:rsid w:val="000F0051"/>
    <w:rsid w:val="000F0085"/>
    <w:rsid w:val="000F0198"/>
    <w:rsid w:val="000F01F7"/>
    <w:rsid w:val="000F03DE"/>
    <w:rsid w:val="000F03E8"/>
    <w:rsid w:val="000F04B6"/>
    <w:rsid w:val="000F05EC"/>
    <w:rsid w:val="000F0711"/>
    <w:rsid w:val="000F079A"/>
    <w:rsid w:val="000F07B3"/>
    <w:rsid w:val="000F0ACA"/>
    <w:rsid w:val="000F0CB6"/>
    <w:rsid w:val="000F103C"/>
    <w:rsid w:val="000F1176"/>
    <w:rsid w:val="000F12B4"/>
    <w:rsid w:val="000F1666"/>
    <w:rsid w:val="000F1743"/>
    <w:rsid w:val="000F1A1A"/>
    <w:rsid w:val="000F1BB7"/>
    <w:rsid w:val="000F1BD9"/>
    <w:rsid w:val="000F1C3B"/>
    <w:rsid w:val="000F1CAB"/>
    <w:rsid w:val="000F24B6"/>
    <w:rsid w:val="000F2592"/>
    <w:rsid w:val="000F2763"/>
    <w:rsid w:val="000F2933"/>
    <w:rsid w:val="000F29FB"/>
    <w:rsid w:val="000F2ABF"/>
    <w:rsid w:val="000F2C3A"/>
    <w:rsid w:val="000F2E75"/>
    <w:rsid w:val="000F3087"/>
    <w:rsid w:val="000F328A"/>
    <w:rsid w:val="000F32C1"/>
    <w:rsid w:val="000F3338"/>
    <w:rsid w:val="000F3662"/>
    <w:rsid w:val="000F38FE"/>
    <w:rsid w:val="000F39C5"/>
    <w:rsid w:val="000F39D3"/>
    <w:rsid w:val="000F3A11"/>
    <w:rsid w:val="000F3A37"/>
    <w:rsid w:val="000F3A5B"/>
    <w:rsid w:val="000F405A"/>
    <w:rsid w:val="000F4072"/>
    <w:rsid w:val="000F416D"/>
    <w:rsid w:val="000F41A2"/>
    <w:rsid w:val="000F42DC"/>
    <w:rsid w:val="000F455C"/>
    <w:rsid w:val="000F46BF"/>
    <w:rsid w:val="000F49C8"/>
    <w:rsid w:val="000F4AFB"/>
    <w:rsid w:val="000F4BFD"/>
    <w:rsid w:val="000F4C74"/>
    <w:rsid w:val="000F4E12"/>
    <w:rsid w:val="000F4FE9"/>
    <w:rsid w:val="000F5571"/>
    <w:rsid w:val="000F55BE"/>
    <w:rsid w:val="000F594F"/>
    <w:rsid w:val="000F5AB9"/>
    <w:rsid w:val="000F5D3B"/>
    <w:rsid w:val="000F5DAD"/>
    <w:rsid w:val="000F5DC5"/>
    <w:rsid w:val="000F5F95"/>
    <w:rsid w:val="000F632F"/>
    <w:rsid w:val="000F637E"/>
    <w:rsid w:val="000F671F"/>
    <w:rsid w:val="000F6734"/>
    <w:rsid w:val="000F67C3"/>
    <w:rsid w:val="000F67FB"/>
    <w:rsid w:val="000F6B80"/>
    <w:rsid w:val="000F6C38"/>
    <w:rsid w:val="000F6D57"/>
    <w:rsid w:val="000F6E7E"/>
    <w:rsid w:val="000F6E8D"/>
    <w:rsid w:val="000F6E9F"/>
    <w:rsid w:val="000F72BC"/>
    <w:rsid w:val="000F7335"/>
    <w:rsid w:val="000F73D9"/>
    <w:rsid w:val="000F76C8"/>
    <w:rsid w:val="000F7B01"/>
    <w:rsid w:val="000F7CA4"/>
    <w:rsid w:val="000F7DC2"/>
    <w:rsid w:val="000F7E08"/>
    <w:rsid w:val="000F7EE5"/>
    <w:rsid w:val="0010008C"/>
    <w:rsid w:val="0010020E"/>
    <w:rsid w:val="0010023D"/>
    <w:rsid w:val="00100290"/>
    <w:rsid w:val="001004FF"/>
    <w:rsid w:val="0010051C"/>
    <w:rsid w:val="00100603"/>
    <w:rsid w:val="00100869"/>
    <w:rsid w:val="001009AF"/>
    <w:rsid w:val="00100A93"/>
    <w:rsid w:val="00100D4E"/>
    <w:rsid w:val="00100E91"/>
    <w:rsid w:val="00100EA6"/>
    <w:rsid w:val="00100F78"/>
    <w:rsid w:val="0010121A"/>
    <w:rsid w:val="00101393"/>
    <w:rsid w:val="00101440"/>
    <w:rsid w:val="001014A9"/>
    <w:rsid w:val="00101A63"/>
    <w:rsid w:val="00101AE9"/>
    <w:rsid w:val="00101E00"/>
    <w:rsid w:val="00101EAC"/>
    <w:rsid w:val="00102036"/>
    <w:rsid w:val="001022BE"/>
    <w:rsid w:val="00102324"/>
    <w:rsid w:val="001024C3"/>
    <w:rsid w:val="00102689"/>
    <w:rsid w:val="0010273A"/>
    <w:rsid w:val="00102B64"/>
    <w:rsid w:val="0010301C"/>
    <w:rsid w:val="00103206"/>
    <w:rsid w:val="001033D0"/>
    <w:rsid w:val="0010355E"/>
    <w:rsid w:val="0010369D"/>
    <w:rsid w:val="00103908"/>
    <w:rsid w:val="001039BD"/>
    <w:rsid w:val="00103A6B"/>
    <w:rsid w:val="00103BF3"/>
    <w:rsid w:val="00103FB8"/>
    <w:rsid w:val="001042A6"/>
    <w:rsid w:val="001043D8"/>
    <w:rsid w:val="001044D5"/>
    <w:rsid w:val="00104A82"/>
    <w:rsid w:val="00105028"/>
    <w:rsid w:val="001054A0"/>
    <w:rsid w:val="00105AFF"/>
    <w:rsid w:val="00105B27"/>
    <w:rsid w:val="00105C94"/>
    <w:rsid w:val="00105DA6"/>
    <w:rsid w:val="00105DEC"/>
    <w:rsid w:val="00105F42"/>
    <w:rsid w:val="0010608C"/>
    <w:rsid w:val="001061E0"/>
    <w:rsid w:val="001064E3"/>
    <w:rsid w:val="00106540"/>
    <w:rsid w:val="0010684B"/>
    <w:rsid w:val="0010697C"/>
    <w:rsid w:val="001069AD"/>
    <w:rsid w:val="00106A6C"/>
    <w:rsid w:val="00106A98"/>
    <w:rsid w:val="00106B38"/>
    <w:rsid w:val="00106B6A"/>
    <w:rsid w:val="00106D44"/>
    <w:rsid w:val="00106DAB"/>
    <w:rsid w:val="001070AA"/>
    <w:rsid w:val="0010730F"/>
    <w:rsid w:val="001075ED"/>
    <w:rsid w:val="0010765D"/>
    <w:rsid w:val="001076DC"/>
    <w:rsid w:val="00107940"/>
    <w:rsid w:val="00107B29"/>
    <w:rsid w:val="00107E75"/>
    <w:rsid w:val="00107EE4"/>
    <w:rsid w:val="00107FD4"/>
    <w:rsid w:val="0011004C"/>
    <w:rsid w:val="0011008A"/>
    <w:rsid w:val="001100C8"/>
    <w:rsid w:val="001100F7"/>
    <w:rsid w:val="001101BA"/>
    <w:rsid w:val="00110695"/>
    <w:rsid w:val="00110921"/>
    <w:rsid w:val="00110A25"/>
    <w:rsid w:val="00110C8D"/>
    <w:rsid w:val="00110D57"/>
    <w:rsid w:val="00111020"/>
    <w:rsid w:val="00111048"/>
    <w:rsid w:val="0011107E"/>
    <w:rsid w:val="00111094"/>
    <w:rsid w:val="0011125E"/>
    <w:rsid w:val="001119F5"/>
    <w:rsid w:val="00111A70"/>
    <w:rsid w:val="00111F13"/>
    <w:rsid w:val="00111F87"/>
    <w:rsid w:val="00112175"/>
    <w:rsid w:val="001121C6"/>
    <w:rsid w:val="001122B8"/>
    <w:rsid w:val="0011232B"/>
    <w:rsid w:val="001125EA"/>
    <w:rsid w:val="0011268C"/>
    <w:rsid w:val="00112ABE"/>
    <w:rsid w:val="00112B39"/>
    <w:rsid w:val="00112D79"/>
    <w:rsid w:val="00112E14"/>
    <w:rsid w:val="00112E46"/>
    <w:rsid w:val="00112E5C"/>
    <w:rsid w:val="001131C5"/>
    <w:rsid w:val="0011331D"/>
    <w:rsid w:val="001135CB"/>
    <w:rsid w:val="00113698"/>
    <w:rsid w:val="0011371D"/>
    <w:rsid w:val="001137BF"/>
    <w:rsid w:val="00113972"/>
    <w:rsid w:val="00113B95"/>
    <w:rsid w:val="00113BBF"/>
    <w:rsid w:val="00113BF8"/>
    <w:rsid w:val="00113C43"/>
    <w:rsid w:val="00113C74"/>
    <w:rsid w:val="00113D88"/>
    <w:rsid w:val="001144A7"/>
    <w:rsid w:val="0011453E"/>
    <w:rsid w:val="001145E9"/>
    <w:rsid w:val="00114889"/>
    <w:rsid w:val="0011490F"/>
    <w:rsid w:val="0011499E"/>
    <w:rsid w:val="00114A3A"/>
    <w:rsid w:val="00114FF2"/>
    <w:rsid w:val="001151C5"/>
    <w:rsid w:val="001153A7"/>
    <w:rsid w:val="001155B2"/>
    <w:rsid w:val="0011588E"/>
    <w:rsid w:val="00115915"/>
    <w:rsid w:val="00115E9E"/>
    <w:rsid w:val="00116071"/>
    <w:rsid w:val="001162C8"/>
    <w:rsid w:val="00116639"/>
    <w:rsid w:val="00116D53"/>
    <w:rsid w:val="00117164"/>
    <w:rsid w:val="001172C6"/>
    <w:rsid w:val="0011730A"/>
    <w:rsid w:val="0011736A"/>
    <w:rsid w:val="00117477"/>
    <w:rsid w:val="001179CA"/>
    <w:rsid w:val="00117B66"/>
    <w:rsid w:val="00117B7B"/>
    <w:rsid w:val="00117CF2"/>
    <w:rsid w:val="00117D68"/>
    <w:rsid w:val="00117EE5"/>
    <w:rsid w:val="00120092"/>
    <w:rsid w:val="00120262"/>
    <w:rsid w:val="0012038F"/>
    <w:rsid w:val="00120399"/>
    <w:rsid w:val="00120514"/>
    <w:rsid w:val="0012054C"/>
    <w:rsid w:val="0012076E"/>
    <w:rsid w:val="001207F4"/>
    <w:rsid w:val="001208DF"/>
    <w:rsid w:val="0012098A"/>
    <w:rsid w:val="001209F5"/>
    <w:rsid w:val="00120B0C"/>
    <w:rsid w:val="00121383"/>
    <w:rsid w:val="001214F1"/>
    <w:rsid w:val="0012178E"/>
    <w:rsid w:val="00121942"/>
    <w:rsid w:val="00121989"/>
    <w:rsid w:val="00121CFD"/>
    <w:rsid w:val="00121E46"/>
    <w:rsid w:val="00121E8A"/>
    <w:rsid w:val="00122123"/>
    <w:rsid w:val="00122216"/>
    <w:rsid w:val="001224FD"/>
    <w:rsid w:val="0012251A"/>
    <w:rsid w:val="00122573"/>
    <w:rsid w:val="001225F0"/>
    <w:rsid w:val="00122CAE"/>
    <w:rsid w:val="00122EEB"/>
    <w:rsid w:val="00122F6B"/>
    <w:rsid w:val="00123054"/>
    <w:rsid w:val="00123250"/>
    <w:rsid w:val="0012343C"/>
    <w:rsid w:val="00123463"/>
    <w:rsid w:val="00123547"/>
    <w:rsid w:val="00123671"/>
    <w:rsid w:val="0012373A"/>
    <w:rsid w:val="001238AD"/>
    <w:rsid w:val="001239C8"/>
    <w:rsid w:val="00123B78"/>
    <w:rsid w:val="00123C05"/>
    <w:rsid w:val="00123E4B"/>
    <w:rsid w:val="001241D7"/>
    <w:rsid w:val="001245E3"/>
    <w:rsid w:val="00124B65"/>
    <w:rsid w:val="00124BB4"/>
    <w:rsid w:val="00124E20"/>
    <w:rsid w:val="00124F78"/>
    <w:rsid w:val="00125049"/>
    <w:rsid w:val="0012549F"/>
    <w:rsid w:val="00125A34"/>
    <w:rsid w:val="00125B02"/>
    <w:rsid w:val="00125D4C"/>
    <w:rsid w:val="00125F92"/>
    <w:rsid w:val="001261D2"/>
    <w:rsid w:val="00126284"/>
    <w:rsid w:val="001262BD"/>
    <w:rsid w:val="0012636C"/>
    <w:rsid w:val="00126506"/>
    <w:rsid w:val="001265FB"/>
    <w:rsid w:val="00126641"/>
    <w:rsid w:val="0012668C"/>
    <w:rsid w:val="00126735"/>
    <w:rsid w:val="001267E1"/>
    <w:rsid w:val="00126856"/>
    <w:rsid w:val="001269B8"/>
    <w:rsid w:val="00126A2E"/>
    <w:rsid w:val="00126B32"/>
    <w:rsid w:val="00126BF8"/>
    <w:rsid w:val="0012721E"/>
    <w:rsid w:val="0012734F"/>
    <w:rsid w:val="001274C1"/>
    <w:rsid w:val="001275E3"/>
    <w:rsid w:val="0012760A"/>
    <w:rsid w:val="0012770B"/>
    <w:rsid w:val="001278B4"/>
    <w:rsid w:val="001278DD"/>
    <w:rsid w:val="001279B7"/>
    <w:rsid w:val="00127B10"/>
    <w:rsid w:val="00127B7F"/>
    <w:rsid w:val="00127CB7"/>
    <w:rsid w:val="00127FF4"/>
    <w:rsid w:val="00130073"/>
    <w:rsid w:val="001301D1"/>
    <w:rsid w:val="00130225"/>
    <w:rsid w:val="0013048E"/>
    <w:rsid w:val="001304B2"/>
    <w:rsid w:val="00130544"/>
    <w:rsid w:val="001305F9"/>
    <w:rsid w:val="001306CB"/>
    <w:rsid w:val="0013083A"/>
    <w:rsid w:val="00130914"/>
    <w:rsid w:val="00130DFE"/>
    <w:rsid w:val="00130E3D"/>
    <w:rsid w:val="00130E67"/>
    <w:rsid w:val="00131008"/>
    <w:rsid w:val="0013108D"/>
    <w:rsid w:val="00131452"/>
    <w:rsid w:val="0013158D"/>
    <w:rsid w:val="0013162B"/>
    <w:rsid w:val="0013164A"/>
    <w:rsid w:val="001317A5"/>
    <w:rsid w:val="00131A77"/>
    <w:rsid w:val="00131C80"/>
    <w:rsid w:val="00131CCF"/>
    <w:rsid w:val="0013225C"/>
    <w:rsid w:val="00132677"/>
    <w:rsid w:val="001327FF"/>
    <w:rsid w:val="00132896"/>
    <w:rsid w:val="00132FCB"/>
    <w:rsid w:val="0013300B"/>
    <w:rsid w:val="0013336C"/>
    <w:rsid w:val="0013370A"/>
    <w:rsid w:val="00133876"/>
    <w:rsid w:val="001338C9"/>
    <w:rsid w:val="00133CE8"/>
    <w:rsid w:val="00133DDE"/>
    <w:rsid w:val="00133E74"/>
    <w:rsid w:val="00133EE0"/>
    <w:rsid w:val="00133F0E"/>
    <w:rsid w:val="00133F27"/>
    <w:rsid w:val="0013409D"/>
    <w:rsid w:val="00134190"/>
    <w:rsid w:val="001341DC"/>
    <w:rsid w:val="00134289"/>
    <w:rsid w:val="001343E2"/>
    <w:rsid w:val="00134908"/>
    <w:rsid w:val="001349C9"/>
    <w:rsid w:val="00134B23"/>
    <w:rsid w:val="00134D7C"/>
    <w:rsid w:val="00134E17"/>
    <w:rsid w:val="00134EA7"/>
    <w:rsid w:val="00134EAC"/>
    <w:rsid w:val="0013512B"/>
    <w:rsid w:val="001352AC"/>
    <w:rsid w:val="0013535C"/>
    <w:rsid w:val="00135367"/>
    <w:rsid w:val="001353DC"/>
    <w:rsid w:val="00135550"/>
    <w:rsid w:val="001355D4"/>
    <w:rsid w:val="00135601"/>
    <w:rsid w:val="001357F9"/>
    <w:rsid w:val="00135CE5"/>
    <w:rsid w:val="00135DCE"/>
    <w:rsid w:val="00135FDD"/>
    <w:rsid w:val="00136068"/>
    <w:rsid w:val="001361A3"/>
    <w:rsid w:val="001361B8"/>
    <w:rsid w:val="00136440"/>
    <w:rsid w:val="00136563"/>
    <w:rsid w:val="00136734"/>
    <w:rsid w:val="00136904"/>
    <w:rsid w:val="00136ACF"/>
    <w:rsid w:val="00136B9F"/>
    <w:rsid w:val="00136C38"/>
    <w:rsid w:val="00136CC1"/>
    <w:rsid w:val="00136DAC"/>
    <w:rsid w:val="0013764F"/>
    <w:rsid w:val="00137797"/>
    <w:rsid w:val="001377CD"/>
    <w:rsid w:val="001378AA"/>
    <w:rsid w:val="00137C4A"/>
    <w:rsid w:val="00140513"/>
    <w:rsid w:val="001409BF"/>
    <w:rsid w:val="00140EE5"/>
    <w:rsid w:val="001410E9"/>
    <w:rsid w:val="001414CD"/>
    <w:rsid w:val="00141583"/>
    <w:rsid w:val="00141590"/>
    <w:rsid w:val="00141593"/>
    <w:rsid w:val="0014172D"/>
    <w:rsid w:val="00141737"/>
    <w:rsid w:val="00141910"/>
    <w:rsid w:val="00141995"/>
    <w:rsid w:val="00141DFC"/>
    <w:rsid w:val="00141E57"/>
    <w:rsid w:val="00141FBE"/>
    <w:rsid w:val="00142078"/>
    <w:rsid w:val="0014240A"/>
    <w:rsid w:val="0014243F"/>
    <w:rsid w:val="001427BE"/>
    <w:rsid w:val="00142917"/>
    <w:rsid w:val="001429EB"/>
    <w:rsid w:val="00142BA0"/>
    <w:rsid w:val="00142BD4"/>
    <w:rsid w:val="00142C35"/>
    <w:rsid w:val="00142D50"/>
    <w:rsid w:val="00142D95"/>
    <w:rsid w:val="00142DF2"/>
    <w:rsid w:val="00142F4E"/>
    <w:rsid w:val="00143078"/>
    <w:rsid w:val="00143423"/>
    <w:rsid w:val="001437B8"/>
    <w:rsid w:val="0014384E"/>
    <w:rsid w:val="00143AA4"/>
    <w:rsid w:val="00143B65"/>
    <w:rsid w:val="00143C24"/>
    <w:rsid w:val="00143D25"/>
    <w:rsid w:val="00143E7B"/>
    <w:rsid w:val="00143F7E"/>
    <w:rsid w:val="00143FCE"/>
    <w:rsid w:val="0014442A"/>
    <w:rsid w:val="001448B9"/>
    <w:rsid w:val="00144A99"/>
    <w:rsid w:val="00144B82"/>
    <w:rsid w:val="00144E35"/>
    <w:rsid w:val="00144EAB"/>
    <w:rsid w:val="00144FBB"/>
    <w:rsid w:val="0014526D"/>
    <w:rsid w:val="001452D8"/>
    <w:rsid w:val="0014537F"/>
    <w:rsid w:val="001456C0"/>
    <w:rsid w:val="001457A7"/>
    <w:rsid w:val="00145A8D"/>
    <w:rsid w:val="00145F4A"/>
    <w:rsid w:val="00145FD7"/>
    <w:rsid w:val="001462CE"/>
    <w:rsid w:val="0014636A"/>
    <w:rsid w:val="00146406"/>
    <w:rsid w:val="00146564"/>
    <w:rsid w:val="00146647"/>
    <w:rsid w:val="00146965"/>
    <w:rsid w:val="0014696A"/>
    <w:rsid w:val="00146BFE"/>
    <w:rsid w:val="00146DEB"/>
    <w:rsid w:val="00146E0B"/>
    <w:rsid w:val="00147101"/>
    <w:rsid w:val="0014717C"/>
    <w:rsid w:val="001471EB"/>
    <w:rsid w:val="001474DB"/>
    <w:rsid w:val="001474E0"/>
    <w:rsid w:val="001476A9"/>
    <w:rsid w:val="001477EE"/>
    <w:rsid w:val="00147B6F"/>
    <w:rsid w:val="00147C34"/>
    <w:rsid w:val="00147FB9"/>
    <w:rsid w:val="001500BC"/>
    <w:rsid w:val="0015025A"/>
    <w:rsid w:val="00150536"/>
    <w:rsid w:val="00150641"/>
    <w:rsid w:val="001507FF"/>
    <w:rsid w:val="001509D9"/>
    <w:rsid w:val="00150A07"/>
    <w:rsid w:val="00150B6B"/>
    <w:rsid w:val="00150D2D"/>
    <w:rsid w:val="001512C4"/>
    <w:rsid w:val="0015133F"/>
    <w:rsid w:val="001515CC"/>
    <w:rsid w:val="00151967"/>
    <w:rsid w:val="00151ADB"/>
    <w:rsid w:val="00151B26"/>
    <w:rsid w:val="00151B9F"/>
    <w:rsid w:val="00151C84"/>
    <w:rsid w:val="00151E3B"/>
    <w:rsid w:val="0015219F"/>
    <w:rsid w:val="0015221A"/>
    <w:rsid w:val="0015221B"/>
    <w:rsid w:val="00152422"/>
    <w:rsid w:val="00152461"/>
    <w:rsid w:val="00152509"/>
    <w:rsid w:val="001527A7"/>
    <w:rsid w:val="00152C49"/>
    <w:rsid w:val="00152D32"/>
    <w:rsid w:val="00152D72"/>
    <w:rsid w:val="00152E78"/>
    <w:rsid w:val="00152F69"/>
    <w:rsid w:val="001536BC"/>
    <w:rsid w:val="001536FD"/>
    <w:rsid w:val="001538E5"/>
    <w:rsid w:val="00153E8D"/>
    <w:rsid w:val="00153F9A"/>
    <w:rsid w:val="0015432A"/>
    <w:rsid w:val="001543E1"/>
    <w:rsid w:val="0015456D"/>
    <w:rsid w:val="00154658"/>
    <w:rsid w:val="001546D4"/>
    <w:rsid w:val="0015485B"/>
    <w:rsid w:val="00154B70"/>
    <w:rsid w:val="00154DB8"/>
    <w:rsid w:val="00154E0E"/>
    <w:rsid w:val="00154FA2"/>
    <w:rsid w:val="001551E7"/>
    <w:rsid w:val="0015550A"/>
    <w:rsid w:val="00155740"/>
    <w:rsid w:val="001557D4"/>
    <w:rsid w:val="00155BAC"/>
    <w:rsid w:val="00155BC6"/>
    <w:rsid w:val="00155BEA"/>
    <w:rsid w:val="00155C04"/>
    <w:rsid w:val="00155C54"/>
    <w:rsid w:val="00155D52"/>
    <w:rsid w:val="00155D68"/>
    <w:rsid w:val="00155ECD"/>
    <w:rsid w:val="00156308"/>
    <w:rsid w:val="001565A5"/>
    <w:rsid w:val="001566A0"/>
    <w:rsid w:val="001568A5"/>
    <w:rsid w:val="0015697C"/>
    <w:rsid w:val="00156D9C"/>
    <w:rsid w:val="00156EC4"/>
    <w:rsid w:val="00156FC2"/>
    <w:rsid w:val="00157087"/>
    <w:rsid w:val="00157222"/>
    <w:rsid w:val="001573C8"/>
    <w:rsid w:val="00157475"/>
    <w:rsid w:val="001574DC"/>
    <w:rsid w:val="0015751F"/>
    <w:rsid w:val="00157572"/>
    <w:rsid w:val="0015795D"/>
    <w:rsid w:val="00157A6B"/>
    <w:rsid w:val="00157D83"/>
    <w:rsid w:val="00157FC5"/>
    <w:rsid w:val="00157FE5"/>
    <w:rsid w:val="00160002"/>
    <w:rsid w:val="0016011F"/>
    <w:rsid w:val="00160416"/>
    <w:rsid w:val="0016047A"/>
    <w:rsid w:val="001604A3"/>
    <w:rsid w:val="0016064A"/>
    <w:rsid w:val="001606C6"/>
    <w:rsid w:val="001606E0"/>
    <w:rsid w:val="00160871"/>
    <w:rsid w:val="001609A9"/>
    <w:rsid w:val="00160C25"/>
    <w:rsid w:val="00160FF4"/>
    <w:rsid w:val="001610B2"/>
    <w:rsid w:val="00161136"/>
    <w:rsid w:val="001612B1"/>
    <w:rsid w:val="0016158E"/>
    <w:rsid w:val="001615DF"/>
    <w:rsid w:val="00161946"/>
    <w:rsid w:val="00161A27"/>
    <w:rsid w:val="00161AFD"/>
    <w:rsid w:val="00161BC7"/>
    <w:rsid w:val="00161C5C"/>
    <w:rsid w:val="00161CCC"/>
    <w:rsid w:val="00161E86"/>
    <w:rsid w:val="0016220A"/>
    <w:rsid w:val="00162257"/>
    <w:rsid w:val="00162517"/>
    <w:rsid w:val="00162724"/>
    <w:rsid w:val="00162BDC"/>
    <w:rsid w:val="00162C19"/>
    <w:rsid w:val="00162CC2"/>
    <w:rsid w:val="00162D73"/>
    <w:rsid w:val="00163037"/>
    <w:rsid w:val="0016314A"/>
    <w:rsid w:val="001632D2"/>
    <w:rsid w:val="001632F0"/>
    <w:rsid w:val="00163569"/>
    <w:rsid w:val="001635AD"/>
    <w:rsid w:val="001636DB"/>
    <w:rsid w:val="0016371F"/>
    <w:rsid w:val="0016378F"/>
    <w:rsid w:val="001638BB"/>
    <w:rsid w:val="00163C2F"/>
    <w:rsid w:val="00163EB2"/>
    <w:rsid w:val="001640FD"/>
    <w:rsid w:val="00164202"/>
    <w:rsid w:val="00164656"/>
    <w:rsid w:val="00164685"/>
    <w:rsid w:val="0016478B"/>
    <w:rsid w:val="0016483C"/>
    <w:rsid w:val="0016501A"/>
    <w:rsid w:val="001650C1"/>
    <w:rsid w:val="00165117"/>
    <w:rsid w:val="00165185"/>
    <w:rsid w:val="001651A5"/>
    <w:rsid w:val="00165241"/>
    <w:rsid w:val="00165414"/>
    <w:rsid w:val="001655EE"/>
    <w:rsid w:val="00165852"/>
    <w:rsid w:val="0016586D"/>
    <w:rsid w:val="0016589B"/>
    <w:rsid w:val="001658AE"/>
    <w:rsid w:val="00165916"/>
    <w:rsid w:val="00165B13"/>
    <w:rsid w:val="00165BCE"/>
    <w:rsid w:val="00165CFB"/>
    <w:rsid w:val="00165E1A"/>
    <w:rsid w:val="00165EB5"/>
    <w:rsid w:val="00165EF5"/>
    <w:rsid w:val="00165FEE"/>
    <w:rsid w:val="001661CD"/>
    <w:rsid w:val="00166293"/>
    <w:rsid w:val="0016629D"/>
    <w:rsid w:val="001663DC"/>
    <w:rsid w:val="0016656E"/>
    <w:rsid w:val="001665CC"/>
    <w:rsid w:val="00166637"/>
    <w:rsid w:val="00166699"/>
    <w:rsid w:val="0016674B"/>
    <w:rsid w:val="00166801"/>
    <w:rsid w:val="0016689C"/>
    <w:rsid w:val="00166CFA"/>
    <w:rsid w:val="00166D06"/>
    <w:rsid w:val="001674F9"/>
    <w:rsid w:val="001675E1"/>
    <w:rsid w:val="001675E7"/>
    <w:rsid w:val="001677CF"/>
    <w:rsid w:val="00167836"/>
    <w:rsid w:val="001678A2"/>
    <w:rsid w:val="001678C5"/>
    <w:rsid w:val="00167E06"/>
    <w:rsid w:val="00170015"/>
    <w:rsid w:val="00170024"/>
    <w:rsid w:val="0017046F"/>
    <w:rsid w:val="00170A31"/>
    <w:rsid w:val="00170A5F"/>
    <w:rsid w:val="00170A70"/>
    <w:rsid w:val="00170CDD"/>
    <w:rsid w:val="00170D2F"/>
    <w:rsid w:val="00171220"/>
    <w:rsid w:val="001716C8"/>
    <w:rsid w:val="00171748"/>
    <w:rsid w:val="0017182A"/>
    <w:rsid w:val="00171875"/>
    <w:rsid w:val="001719D6"/>
    <w:rsid w:val="00171A55"/>
    <w:rsid w:val="00171ADC"/>
    <w:rsid w:val="00171E16"/>
    <w:rsid w:val="00171F20"/>
    <w:rsid w:val="00172387"/>
    <w:rsid w:val="0017244B"/>
    <w:rsid w:val="001724EC"/>
    <w:rsid w:val="00172514"/>
    <w:rsid w:val="001725BC"/>
    <w:rsid w:val="00172919"/>
    <w:rsid w:val="00172D9F"/>
    <w:rsid w:val="001730CD"/>
    <w:rsid w:val="00173129"/>
    <w:rsid w:val="00173308"/>
    <w:rsid w:val="00173465"/>
    <w:rsid w:val="001734B4"/>
    <w:rsid w:val="0017354F"/>
    <w:rsid w:val="00173591"/>
    <w:rsid w:val="001735DF"/>
    <w:rsid w:val="00173878"/>
    <w:rsid w:val="00173909"/>
    <w:rsid w:val="00173A1A"/>
    <w:rsid w:val="00173C82"/>
    <w:rsid w:val="00173D24"/>
    <w:rsid w:val="001741B8"/>
    <w:rsid w:val="001743B9"/>
    <w:rsid w:val="00174528"/>
    <w:rsid w:val="0017488C"/>
    <w:rsid w:val="001749B9"/>
    <w:rsid w:val="001749EB"/>
    <w:rsid w:val="00174C75"/>
    <w:rsid w:val="00174D27"/>
    <w:rsid w:val="00174E2E"/>
    <w:rsid w:val="00174F8F"/>
    <w:rsid w:val="0017545E"/>
    <w:rsid w:val="001754BB"/>
    <w:rsid w:val="0017565E"/>
    <w:rsid w:val="001756F7"/>
    <w:rsid w:val="00175BDC"/>
    <w:rsid w:val="00175DBA"/>
    <w:rsid w:val="00175ECB"/>
    <w:rsid w:val="00175F57"/>
    <w:rsid w:val="001761DC"/>
    <w:rsid w:val="0017620A"/>
    <w:rsid w:val="001763F4"/>
    <w:rsid w:val="001765CB"/>
    <w:rsid w:val="00176722"/>
    <w:rsid w:val="00176C98"/>
    <w:rsid w:val="00176EC1"/>
    <w:rsid w:val="001770CE"/>
    <w:rsid w:val="001773A7"/>
    <w:rsid w:val="001777D6"/>
    <w:rsid w:val="00177BBA"/>
    <w:rsid w:val="00177D9D"/>
    <w:rsid w:val="00177F9A"/>
    <w:rsid w:val="001803FB"/>
    <w:rsid w:val="001804A5"/>
    <w:rsid w:val="001804E2"/>
    <w:rsid w:val="00180D12"/>
    <w:rsid w:val="00180D44"/>
    <w:rsid w:val="00180E67"/>
    <w:rsid w:val="00180EC7"/>
    <w:rsid w:val="00181153"/>
    <w:rsid w:val="0018123B"/>
    <w:rsid w:val="00181280"/>
    <w:rsid w:val="00181372"/>
    <w:rsid w:val="001818E2"/>
    <w:rsid w:val="00181915"/>
    <w:rsid w:val="00181B02"/>
    <w:rsid w:val="00181E9E"/>
    <w:rsid w:val="00181F36"/>
    <w:rsid w:val="001825DE"/>
    <w:rsid w:val="00182AAB"/>
    <w:rsid w:val="00182C9A"/>
    <w:rsid w:val="00182CCD"/>
    <w:rsid w:val="00182D93"/>
    <w:rsid w:val="00182FEA"/>
    <w:rsid w:val="001830E1"/>
    <w:rsid w:val="001830F8"/>
    <w:rsid w:val="001831DC"/>
    <w:rsid w:val="00183390"/>
    <w:rsid w:val="001833AD"/>
    <w:rsid w:val="00183813"/>
    <w:rsid w:val="00183B39"/>
    <w:rsid w:val="00183C3C"/>
    <w:rsid w:val="00183D75"/>
    <w:rsid w:val="00183D9A"/>
    <w:rsid w:val="00183FCE"/>
    <w:rsid w:val="00184382"/>
    <w:rsid w:val="001846B0"/>
    <w:rsid w:val="001846B6"/>
    <w:rsid w:val="00184776"/>
    <w:rsid w:val="001849BD"/>
    <w:rsid w:val="00184A21"/>
    <w:rsid w:val="00184C1F"/>
    <w:rsid w:val="00184CAB"/>
    <w:rsid w:val="00184D24"/>
    <w:rsid w:val="00185691"/>
    <w:rsid w:val="00185708"/>
    <w:rsid w:val="00185844"/>
    <w:rsid w:val="001858B2"/>
    <w:rsid w:val="00185994"/>
    <w:rsid w:val="001859BA"/>
    <w:rsid w:val="00185CE5"/>
    <w:rsid w:val="00185DB8"/>
    <w:rsid w:val="00186482"/>
    <w:rsid w:val="00186651"/>
    <w:rsid w:val="00186DC5"/>
    <w:rsid w:val="001872EA"/>
    <w:rsid w:val="001874B2"/>
    <w:rsid w:val="00187697"/>
    <w:rsid w:val="00187886"/>
    <w:rsid w:val="00187924"/>
    <w:rsid w:val="00187AB9"/>
    <w:rsid w:val="00187B0A"/>
    <w:rsid w:val="00187D06"/>
    <w:rsid w:val="00187D14"/>
    <w:rsid w:val="00187DD7"/>
    <w:rsid w:val="0019036B"/>
    <w:rsid w:val="0019080C"/>
    <w:rsid w:val="00190A23"/>
    <w:rsid w:val="00190A79"/>
    <w:rsid w:val="00190B52"/>
    <w:rsid w:val="00190B96"/>
    <w:rsid w:val="00190C5F"/>
    <w:rsid w:val="00190CE2"/>
    <w:rsid w:val="00190EF9"/>
    <w:rsid w:val="00190EFA"/>
    <w:rsid w:val="00190F51"/>
    <w:rsid w:val="00190FAA"/>
    <w:rsid w:val="0019122B"/>
    <w:rsid w:val="001914E1"/>
    <w:rsid w:val="00191691"/>
    <w:rsid w:val="001917B0"/>
    <w:rsid w:val="00191953"/>
    <w:rsid w:val="00191980"/>
    <w:rsid w:val="00191B00"/>
    <w:rsid w:val="00191FC9"/>
    <w:rsid w:val="001920C1"/>
    <w:rsid w:val="00192102"/>
    <w:rsid w:val="001921DF"/>
    <w:rsid w:val="00192347"/>
    <w:rsid w:val="001926A2"/>
    <w:rsid w:val="001926EE"/>
    <w:rsid w:val="001928F1"/>
    <w:rsid w:val="00192904"/>
    <w:rsid w:val="00192F06"/>
    <w:rsid w:val="001930DB"/>
    <w:rsid w:val="00193282"/>
    <w:rsid w:val="001932A9"/>
    <w:rsid w:val="001932C1"/>
    <w:rsid w:val="0019337A"/>
    <w:rsid w:val="00193543"/>
    <w:rsid w:val="001935DD"/>
    <w:rsid w:val="001938B0"/>
    <w:rsid w:val="001939DB"/>
    <w:rsid w:val="00193A45"/>
    <w:rsid w:val="00193B18"/>
    <w:rsid w:val="00193B40"/>
    <w:rsid w:val="00193ED7"/>
    <w:rsid w:val="0019413B"/>
    <w:rsid w:val="0019455E"/>
    <w:rsid w:val="00194654"/>
    <w:rsid w:val="001946FA"/>
    <w:rsid w:val="0019490C"/>
    <w:rsid w:val="00194922"/>
    <w:rsid w:val="00194CAF"/>
    <w:rsid w:val="00194CED"/>
    <w:rsid w:val="00194DCE"/>
    <w:rsid w:val="00194DED"/>
    <w:rsid w:val="00194EDE"/>
    <w:rsid w:val="00195173"/>
    <w:rsid w:val="001955C6"/>
    <w:rsid w:val="00195707"/>
    <w:rsid w:val="0019577A"/>
    <w:rsid w:val="0019592F"/>
    <w:rsid w:val="00195B51"/>
    <w:rsid w:val="00195B5C"/>
    <w:rsid w:val="00195C5D"/>
    <w:rsid w:val="00195EF5"/>
    <w:rsid w:val="00195F2A"/>
    <w:rsid w:val="00195F5E"/>
    <w:rsid w:val="001960B2"/>
    <w:rsid w:val="00196341"/>
    <w:rsid w:val="001963E2"/>
    <w:rsid w:val="0019643F"/>
    <w:rsid w:val="0019670A"/>
    <w:rsid w:val="00196C3C"/>
    <w:rsid w:val="001971CE"/>
    <w:rsid w:val="001971F0"/>
    <w:rsid w:val="0019735E"/>
    <w:rsid w:val="00197395"/>
    <w:rsid w:val="001974B2"/>
    <w:rsid w:val="00197590"/>
    <w:rsid w:val="001975FF"/>
    <w:rsid w:val="0019760A"/>
    <w:rsid w:val="00197687"/>
    <w:rsid w:val="0019770C"/>
    <w:rsid w:val="001977FD"/>
    <w:rsid w:val="00197F30"/>
    <w:rsid w:val="00197FE6"/>
    <w:rsid w:val="00197FEF"/>
    <w:rsid w:val="001A025A"/>
    <w:rsid w:val="001A03A5"/>
    <w:rsid w:val="001A044D"/>
    <w:rsid w:val="001A0BE1"/>
    <w:rsid w:val="001A0C87"/>
    <w:rsid w:val="001A0E1C"/>
    <w:rsid w:val="001A0FE5"/>
    <w:rsid w:val="001A10CA"/>
    <w:rsid w:val="001A115D"/>
    <w:rsid w:val="001A11F0"/>
    <w:rsid w:val="001A1411"/>
    <w:rsid w:val="001A149C"/>
    <w:rsid w:val="001A1A67"/>
    <w:rsid w:val="001A1AA7"/>
    <w:rsid w:val="001A1C77"/>
    <w:rsid w:val="001A1E04"/>
    <w:rsid w:val="001A1E52"/>
    <w:rsid w:val="001A1F48"/>
    <w:rsid w:val="001A1F5E"/>
    <w:rsid w:val="001A1FD9"/>
    <w:rsid w:val="001A20D7"/>
    <w:rsid w:val="001A279C"/>
    <w:rsid w:val="001A27F5"/>
    <w:rsid w:val="001A2834"/>
    <w:rsid w:val="001A2A0F"/>
    <w:rsid w:val="001A2B22"/>
    <w:rsid w:val="001A2CED"/>
    <w:rsid w:val="001A2E0D"/>
    <w:rsid w:val="001A30A5"/>
    <w:rsid w:val="001A3152"/>
    <w:rsid w:val="001A3607"/>
    <w:rsid w:val="001A3737"/>
    <w:rsid w:val="001A37E7"/>
    <w:rsid w:val="001A3A86"/>
    <w:rsid w:val="001A3CD9"/>
    <w:rsid w:val="001A3CFC"/>
    <w:rsid w:val="001A3DBC"/>
    <w:rsid w:val="001A3F87"/>
    <w:rsid w:val="001A40EE"/>
    <w:rsid w:val="001A456B"/>
    <w:rsid w:val="001A45E4"/>
    <w:rsid w:val="001A4FFE"/>
    <w:rsid w:val="001A5038"/>
    <w:rsid w:val="001A504D"/>
    <w:rsid w:val="001A5151"/>
    <w:rsid w:val="001A53FD"/>
    <w:rsid w:val="001A54C6"/>
    <w:rsid w:val="001A54CD"/>
    <w:rsid w:val="001A5536"/>
    <w:rsid w:val="001A55F1"/>
    <w:rsid w:val="001A562D"/>
    <w:rsid w:val="001A5697"/>
    <w:rsid w:val="001A5826"/>
    <w:rsid w:val="001A5868"/>
    <w:rsid w:val="001A58BD"/>
    <w:rsid w:val="001A5A81"/>
    <w:rsid w:val="001A5B79"/>
    <w:rsid w:val="001A5BAB"/>
    <w:rsid w:val="001A5C9F"/>
    <w:rsid w:val="001A5F26"/>
    <w:rsid w:val="001A6050"/>
    <w:rsid w:val="001A607B"/>
    <w:rsid w:val="001A61CA"/>
    <w:rsid w:val="001A63A2"/>
    <w:rsid w:val="001A63BC"/>
    <w:rsid w:val="001A6462"/>
    <w:rsid w:val="001A6743"/>
    <w:rsid w:val="001A6978"/>
    <w:rsid w:val="001A6A4C"/>
    <w:rsid w:val="001A6AB2"/>
    <w:rsid w:val="001A6D21"/>
    <w:rsid w:val="001A6D60"/>
    <w:rsid w:val="001A6F53"/>
    <w:rsid w:val="001A71A3"/>
    <w:rsid w:val="001A72B0"/>
    <w:rsid w:val="001A72DB"/>
    <w:rsid w:val="001A7358"/>
    <w:rsid w:val="001A76A8"/>
    <w:rsid w:val="001A7C02"/>
    <w:rsid w:val="001A7C83"/>
    <w:rsid w:val="001A7D3A"/>
    <w:rsid w:val="001A7FBE"/>
    <w:rsid w:val="001B003B"/>
    <w:rsid w:val="001B0337"/>
    <w:rsid w:val="001B0389"/>
    <w:rsid w:val="001B03A0"/>
    <w:rsid w:val="001B03E8"/>
    <w:rsid w:val="001B065C"/>
    <w:rsid w:val="001B06C7"/>
    <w:rsid w:val="001B08C0"/>
    <w:rsid w:val="001B0937"/>
    <w:rsid w:val="001B09BD"/>
    <w:rsid w:val="001B0D6A"/>
    <w:rsid w:val="001B13F9"/>
    <w:rsid w:val="001B15FB"/>
    <w:rsid w:val="001B17A2"/>
    <w:rsid w:val="001B17C0"/>
    <w:rsid w:val="001B17ED"/>
    <w:rsid w:val="001B1862"/>
    <w:rsid w:val="001B1BAB"/>
    <w:rsid w:val="001B1C6D"/>
    <w:rsid w:val="001B1F6A"/>
    <w:rsid w:val="001B2081"/>
    <w:rsid w:val="001B21C6"/>
    <w:rsid w:val="001B2215"/>
    <w:rsid w:val="001B23AA"/>
    <w:rsid w:val="001B23DD"/>
    <w:rsid w:val="001B2442"/>
    <w:rsid w:val="001B2705"/>
    <w:rsid w:val="001B2838"/>
    <w:rsid w:val="001B2B30"/>
    <w:rsid w:val="001B2B86"/>
    <w:rsid w:val="001B2D22"/>
    <w:rsid w:val="001B2E0D"/>
    <w:rsid w:val="001B2F40"/>
    <w:rsid w:val="001B309F"/>
    <w:rsid w:val="001B31C1"/>
    <w:rsid w:val="001B31C3"/>
    <w:rsid w:val="001B3328"/>
    <w:rsid w:val="001B3408"/>
    <w:rsid w:val="001B35DD"/>
    <w:rsid w:val="001B361B"/>
    <w:rsid w:val="001B3631"/>
    <w:rsid w:val="001B3729"/>
    <w:rsid w:val="001B3992"/>
    <w:rsid w:val="001B3B7B"/>
    <w:rsid w:val="001B3B9B"/>
    <w:rsid w:val="001B3DF9"/>
    <w:rsid w:val="001B3E57"/>
    <w:rsid w:val="001B3EB9"/>
    <w:rsid w:val="001B3FFE"/>
    <w:rsid w:val="001B410B"/>
    <w:rsid w:val="001B43AE"/>
    <w:rsid w:val="001B458E"/>
    <w:rsid w:val="001B48AC"/>
    <w:rsid w:val="001B4943"/>
    <w:rsid w:val="001B4966"/>
    <w:rsid w:val="001B49C3"/>
    <w:rsid w:val="001B4B85"/>
    <w:rsid w:val="001B4CCB"/>
    <w:rsid w:val="001B4D6B"/>
    <w:rsid w:val="001B4FC2"/>
    <w:rsid w:val="001B5115"/>
    <w:rsid w:val="001B525E"/>
    <w:rsid w:val="001B55A2"/>
    <w:rsid w:val="001B5813"/>
    <w:rsid w:val="001B5BB2"/>
    <w:rsid w:val="001B5EE7"/>
    <w:rsid w:val="001B63EC"/>
    <w:rsid w:val="001B648D"/>
    <w:rsid w:val="001B68C0"/>
    <w:rsid w:val="001B6C43"/>
    <w:rsid w:val="001B6EE7"/>
    <w:rsid w:val="001B7298"/>
    <w:rsid w:val="001B7425"/>
    <w:rsid w:val="001B7488"/>
    <w:rsid w:val="001B7564"/>
    <w:rsid w:val="001B78EA"/>
    <w:rsid w:val="001B7B59"/>
    <w:rsid w:val="001B7E42"/>
    <w:rsid w:val="001B7F7F"/>
    <w:rsid w:val="001C007A"/>
    <w:rsid w:val="001C0238"/>
    <w:rsid w:val="001C02AE"/>
    <w:rsid w:val="001C0369"/>
    <w:rsid w:val="001C046B"/>
    <w:rsid w:val="001C0704"/>
    <w:rsid w:val="001C07B0"/>
    <w:rsid w:val="001C0F6C"/>
    <w:rsid w:val="001C108C"/>
    <w:rsid w:val="001C1133"/>
    <w:rsid w:val="001C126B"/>
    <w:rsid w:val="001C127A"/>
    <w:rsid w:val="001C1510"/>
    <w:rsid w:val="001C1520"/>
    <w:rsid w:val="001C16FF"/>
    <w:rsid w:val="001C1723"/>
    <w:rsid w:val="001C17D8"/>
    <w:rsid w:val="001C19C2"/>
    <w:rsid w:val="001C1A8B"/>
    <w:rsid w:val="001C1B57"/>
    <w:rsid w:val="001C1C3B"/>
    <w:rsid w:val="001C1C5A"/>
    <w:rsid w:val="001C234D"/>
    <w:rsid w:val="001C2468"/>
    <w:rsid w:val="001C279E"/>
    <w:rsid w:val="001C2B2E"/>
    <w:rsid w:val="001C2B94"/>
    <w:rsid w:val="001C376A"/>
    <w:rsid w:val="001C3943"/>
    <w:rsid w:val="001C3B1E"/>
    <w:rsid w:val="001C3DAF"/>
    <w:rsid w:val="001C401A"/>
    <w:rsid w:val="001C4080"/>
    <w:rsid w:val="001C45C8"/>
    <w:rsid w:val="001C4657"/>
    <w:rsid w:val="001C4B99"/>
    <w:rsid w:val="001C4C3E"/>
    <w:rsid w:val="001C4F02"/>
    <w:rsid w:val="001C5071"/>
    <w:rsid w:val="001C507B"/>
    <w:rsid w:val="001C54ED"/>
    <w:rsid w:val="001C555E"/>
    <w:rsid w:val="001C55E1"/>
    <w:rsid w:val="001C5883"/>
    <w:rsid w:val="001C5BD5"/>
    <w:rsid w:val="001C5D67"/>
    <w:rsid w:val="001C6247"/>
    <w:rsid w:val="001C6449"/>
    <w:rsid w:val="001C6473"/>
    <w:rsid w:val="001C6553"/>
    <w:rsid w:val="001C66AD"/>
    <w:rsid w:val="001C6758"/>
    <w:rsid w:val="001C6B8C"/>
    <w:rsid w:val="001C6D0A"/>
    <w:rsid w:val="001C70C8"/>
    <w:rsid w:val="001C7104"/>
    <w:rsid w:val="001C7298"/>
    <w:rsid w:val="001C72C4"/>
    <w:rsid w:val="001C7836"/>
    <w:rsid w:val="001C7D44"/>
    <w:rsid w:val="001D0419"/>
    <w:rsid w:val="001D0AE9"/>
    <w:rsid w:val="001D1289"/>
    <w:rsid w:val="001D1792"/>
    <w:rsid w:val="001D1A0A"/>
    <w:rsid w:val="001D1BE9"/>
    <w:rsid w:val="001D1CF1"/>
    <w:rsid w:val="001D1D6A"/>
    <w:rsid w:val="001D1E07"/>
    <w:rsid w:val="001D203A"/>
    <w:rsid w:val="001D2564"/>
    <w:rsid w:val="001D2668"/>
    <w:rsid w:val="001D287B"/>
    <w:rsid w:val="001D28A0"/>
    <w:rsid w:val="001D29FD"/>
    <w:rsid w:val="001D2A33"/>
    <w:rsid w:val="001D2B2D"/>
    <w:rsid w:val="001D2D7E"/>
    <w:rsid w:val="001D32BF"/>
    <w:rsid w:val="001D33D5"/>
    <w:rsid w:val="001D3696"/>
    <w:rsid w:val="001D373F"/>
    <w:rsid w:val="001D38E1"/>
    <w:rsid w:val="001D3943"/>
    <w:rsid w:val="001D3A0E"/>
    <w:rsid w:val="001D3BA5"/>
    <w:rsid w:val="001D3C38"/>
    <w:rsid w:val="001D3D1D"/>
    <w:rsid w:val="001D3DFC"/>
    <w:rsid w:val="001D4146"/>
    <w:rsid w:val="001D42F0"/>
    <w:rsid w:val="001D45ED"/>
    <w:rsid w:val="001D48A0"/>
    <w:rsid w:val="001D494C"/>
    <w:rsid w:val="001D4A8E"/>
    <w:rsid w:val="001D4B29"/>
    <w:rsid w:val="001D4BAF"/>
    <w:rsid w:val="001D4C1E"/>
    <w:rsid w:val="001D4C96"/>
    <w:rsid w:val="001D4C98"/>
    <w:rsid w:val="001D4D81"/>
    <w:rsid w:val="001D4F91"/>
    <w:rsid w:val="001D50D7"/>
    <w:rsid w:val="001D50EE"/>
    <w:rsid w:val="001D51E7"/>
    <w:rsid w:val="001D5753"/>
    <w:rsid w:val="001D5994"/>
    <w:rsid w:val="001D5AD5"/>
    <w:rsid w:val="001D5D5B"/>
    <w:rsid w:val="001D5DB3"/>
    <w:rsid w:val="001D5F5C"/>
    <w:rsid w:val="001D60A4"/>
    <w:rsid w:val="001D60BD"/>
    <w:rsid w:val="001D6199"/>
    <w:rsid w:val="001D6289"/>
    <w:rsid w:val="001D62F5"/>
    <w:rsid w:val="001D678A"/>
    <w:rsid w:val="001D6859"/>
    <w:rsid w:val="001D6A60"/>
    <w:rsid w:val="001D6B7E"/>
    <w:rsid w:val="001D6BE1"/>
    <w:rsid w:val="001D7057"/>
    <w:rsid w:val="001D70D4"/>
    <w:rsid w:val="001D7150"/>
    <w:rsid w:val="001D7216"/>
    <w:rsid w:val="001D7248"/>
    <w:rsid w:val="001D7386"/>
    <w:rsid w:val="001D7648"/>
    <w:rsid w:val="001D771E"/>
    <w:rsid w:val="001D7843"/>
    <w:rsid w:val="001D787C"/>
    <w:rsid w:val="001D7A7C"/>
    <w:rsid w:val="001D7C65"/>
    <w:rsid w:val="001D7DC0"/>
    <w:rsid w:val="001D7EEF"/>
    <w:rsid w:val="001E026D"/>
    <w:rsid w:val="001E029C"/>
    <w:rsid w:val="001E0405"/>
    <w:rsid w:val="001E045E"/>
    <w:rsid w:val="001E051A"/>
    <w:rsid w:val="001E08CF"/>
    <w:rsid w:val="001E0A23"/>
    <w:rsid w:val="001E0D18"/>
    <w:rsid w:val="001E0EA5"/>
    <w:rsid w:val="001E0F48"/>
    <w:rsid w:val="001E106B"/>
    <w:rsid w:val="001E12F9"/>
    <w:rsid w:val="001E1564"/>
    <w:rsid w:val="001E163E"/>
    <w:rsid w:val="001E1829"/>
    <w:rsid w:val="001E18DF"/>
    <w:rsid w:val="001E1C2E"/>
    <w:rsid w:val="001E1D55"/>
    <w:rsid w:val="001E2036"/>
    <w:rsid w:val="001E20D5"/>
    <w:rsid w:val="001E21E0"/>
    <w:rsid w:val="001E240D"/>
    <w:rsid w:val="001E26B3"/>
    <w:rsid w:val="001E27D1"/>
    <w:rsid w:val="001E28A9"/>
    <w:rsid w:val="001E2C96"/>
    <w:rsid w:val="001E2CE4"/>
    <w:rsid w:val="001E300A"/>
    <w:rsid w:val="001E308C"/>
    <w:rsid w:val="001E30CE"/>
    <w:rsid w:val="001E37C7"/>
    <w:rsid w:val="001E394A"/>
    <w:rsid w:val="001E3C7C"/>
    <w:rsid w:val="001E3F68"/>
    <w:rsid w:val="001E4075"/>
    <w:rsid w:val="001E454D"/>
    <w:rsid w:val="001E48B2"/>
    <w:rsid w:val="001E4A9C"/>
    <w:rsid w:val="001E4C45"/>
    <w:rsid w:val="001E4C6A"/>
    <w:rsid w:val="001E4DE3"/>
    <w:rsid w:val="001E4E4E"/>
    <w:rsid w:val="001E4F8D"/>
    <w:rsid w:val="001E4FDD"/>
    <w:rsid w:val="001E509C"/>
    <w:rsid w:val="001E50CC"/>
    <w:rsid w:val="001E50D0"/>
    <w:rsid w:val="001E523A"/>
    <w:rsid w:val="001E5366"/>
    <w:rsid w:val="001E5397"/>
    <w:rsid w:val="001E543A"/>
    <w:rsid w:val="001E5723"/>
    <w:rsid w:val="001E5A10"/>
    <w:rsid w:val="001E5A28"/>
    <w:rsid w:val="001E5A59"/>
    <w:rsid w:val="001E5AAE"/>
    <w:rsid w:val="001E5CFE"/>
    <w:rsid w:val="001E5E27"/>
    <w:rsid w:val="001E6101"/>
    <w:rsid w:val="001E613E"/>
    <w:rsid w:val="001E6705"/>
    <w:rsid w:val="001E67FE"/>
    <w:rsid w:val="001E68D6"/>
    <w:rsid w:val="001E69D5"/>
    <w:rsid w:val="001E6AE1"/>
    <w:rsid w:val="001E6BB9"/>
    <w:rsid w:val="001E6C6A"/>
    <w:rsid w:val="001E7256"/>
    <w:rsid w:val="001E73D2"/>
    <w:rsid w:val="001E74BA"/>
    <w:rsid w:val="001E77F9"/>
    <w:rsid w:val="001E7920"/>
    <w:rsid w:val="001E7C8C"/>
    <w:rsid w:val="001E7CCF"/>
    <w:rsid w:val="001E7EB0"/>
    <w:rsid w:val="001E7EDC"/>
    <w:rsid w:val="001E7F9D"/>
    <w:rsid w:val="001E7FB7"/>
    <w:rsid w:val="001F0337"/>
    <w:rsid w:val="001F05E4"/>
    <w:rsid w:val="001F05E8"/>
    <w:rsid w:val="001F0625"/>
    <w:rsid w:val="001F0BC0"/>
    <w:rsid w:val="001F0BD8"/>
    <w:rsid w:val="001F0CE9"/>
    <w:rsid w:val="001F0D0A"/>
    <w:rsid w:val="001F0F17"/>
    <w:rsid w:val="001F0F6F"/>
    <w:rsid w:val="001F1021"/>
    <w:rsid w:val="001F115E"/>
    <w:rsid w:val="001F1215"/>
    <w:rsid w:val="001F13B4"/>
    <w:rsid w:val="001F17AE"/>
    <w:rsid w:val="001F1801"/>
    <w:rsid w:val="001F1AE8"/>
    <w:rsid w:val="001F1F58"/>
    <w:rsid w:val="001F2233"/>
    <w:rsid w:val="001F23AB"/>
    <w:rsid w:val="001F2412"/>
    <w:rsid w:val="001F24E1"/>
    <w:rsid w:val="001F2649"/>
    <w:rsid w:val="001F2947"/>
    <w:rsid w:val="001F2BBA"/>
    <w:rsid w:val="001F2D7C"/>
    <w:rsid w:val="001F31CD"/>
    <w:rsid w:val="001F3429"/>
    <w:rsid w:val="001F3854"/>
    <w:rsid w:val="001F3A28"/>
    <w:rsid w:val="001F3AC4"/>
    <w:rsid w:val="001F3BD3"/>
    <w:rsid w:val="001F3C65"/>
    <w:rsid w:val="001F3F4E"/>
    <w:rsid w:val="001F4072"/>
    <w:rsid w:val="001F4406"/>
    <w:rsid w:val="001F445B"/>
    <w:rsid w:val="001F47BF"/>
    <w:rsid w:val="001F47E0"/>
    <w:rsid w:val="001F49C3"/>
    <w:rsid w:val="001F4CDF"/>
    <w:rsid w:val="001F551D"/>
    <w:rsid w:val="001F56D9"/>
    <w:rsid w:val="001F59F6"/>
    <w:rsid w:val="001F5A6C"/>
    <w:rsid w:val="001F5B11"/>
    <w:rsid w:val="001F5BC9"/>
    <w:rsid w:val="001F5C19"/>
    <w:rsid w:val="001F5D56"/>
    <w:rsid w:val="001F615D"/>
    <w:rsid w:val="001F63FE"/>
    <w:rsid w:val="001F6533"/>
    <w:rsid w:val="001F65AB"/>
    <w:rsid w:val="001F6618"/>
    <w:rsid w:val="001F67C1"/>
    <w:rsid w:val="001F6E7D"/>
    <w:rsid w:val="001F6F48"/>
    <w:rsid w:val="001F6F64"/>
    <w:rsid w:val="001F70BC"/>
    <w:rsid w:val="001F70D2"/>
    <w:rsid w:val="001F7479"/>
    <w:rsid w:val="001F7896"/>
    <w:rsid w:val="001F796C"/>
    <w:rsid w:val="001F7BD3"/>
    <w:rsid w:val="001F7BF4"/>
    <w:rsid w:val="002002AE"/>
    <w:rsid w:val="00200575"/>
    <w:rsid w:val="002006A4"/>
    <w:rsid w:val="0020075E"/>
    <w:rsid w:val="002008CD"/>
    <w:rsid w:val="00200969"/>
    <w:rsid w:val="00200C43"/>
    <w:rsid w:val="00200DC7"/>
    <w:rsid w:val="002010CC"/>
    <w:rsid w:val="00201110"/>
    <w:rsid w:val="0020111E"/>
    <w:rsid w:val="002011C0"/>
    <w:rsid w:val="0020135F"/>
    <w:rsid w:val="00201385"/>
    <w:rsid w:val="0020159C"/>
    <w:rsid w:val="0020198E"/>
    <w:rsid w:val="00201C5D"/>
    <w:rsid w:val="00201DAB"/>
    <w:rsid w:val="00201DF3"/>
    <w:rsid w:val="00201EBD"/>
    <w:rsid w:val="00201ECB"/>
    <w:rsid w:val="00201F61"/>
    <w:rsid w:val="00202087"/>
    <w:rsid w:val="002020FE"/>
    <w:rsid w:val="002023BB"/>
    <w:rsid w:val="00202455"/>
    <w:rsid w:val="00202461"/>
    <w:rsid w:val="0020252A"/>
    <w:rsid w:val="00202708"/>
    <w:rsid w:val="0020277F"/>
    <w:rsid w:val="00202A58"/>
    <w:rsid w:val="00202E24"/>
    <w:rsid w:val="00202EFF"/>
    <w:rsid w:val="00203505"/>
    <w:rsid w:val="00203630"/>
    <w:rsid w:val="00203665"/>
    <w:rsid w:val="00203A04"/>
    <w:rsid w:val="00203AA0"/>
    <w:rsid w:val="00203B9E"/>
    <w:rsid w:val="0020403C"/>
    <w:rsid w:val="0020460D"/>
    <w:rsid w:val="0020467C"/>
    <w:rsid w:val="0020481C"/>
    <w:rsid w:val="002048A3"/>
    <w:rsid w:val="00204BA4"/>
    <w:rsid w:val="00204BDD"/>
    <w:rsid w:val="00204C50"/>
    <w:rsid w:val="00204DBF"/>
    <w:rsid w:val="002052CB"/>
    <w:rsid w:val="00205419"/>
    <w:rsid w:val="0020552D"/>
    <w:rsid w:val="002057FD"/>
    <w:rsid w:val="0020591D"/>
    <w:rsid w:val="0020592E"/>
    <w:rsid w:val="00205D80"/>
    <w:rsid w:val="00205E13"/>
    <w:rsid w:val="00205EDD"/>
    <w:rsid w:val="00205F78"/>
    <w:rsid w:val="00205FFE"/>
    <w:rsid w:val="0020602F"/>
    <w:rsid w:val="00206395"/>
    <w:rsid w:val="002066BD"/>
    <w:rsid w:val="0020673F"/>
    <w:rsid w:val="0020683C"/>
    <w:rsid w:val="00206C6C"/>
    <w:rsid w:val="00206C9A"/>
    <w:rsid w:val="00206C9B"/>
    <w:rsid w:val="00206D91"/>
    <w:rsid w:val="00206DB8"/>
    <w:rsid w:val="002070E1"/>
    <w:rsid w:val="00207111"/>
    <w:rsid w:val="0020745A"/>
    <w:rsid w:val="00207531"/>
    <w:rsid w:val="00207606"/>
    <w:rsid w:val="0020794A"/>
    <w:rsid w:val="00207B45"/>
    <w:rsid w:val="00207BA6"/>
    <w:rsid w:val="00207EE8"/>
    <w:rsid w:val="00210015"/>
    <w:rsid w:val="00210207"/>
    <w:rsid w:val="0021025D"/>
    <w:rsid w:val="002102A1"/>
    <w:rsid w:val="0021059D"/>
    <w:rsid w:val="002108BB"/>
    <w:rsid w:val="00210D1E"/>
    <w:rsid w:val="00210E57"/>
    <w:rsid w:val="0021100C"/>
    <w:rsid w:val="002111A4"/>
    <w:rsid w:val="00211248"/>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3DC"/>
    <w:rsid w:val="0021248A"/>
    <w:rsid w:val="002124EE"/>
    <w:rsid w:val="0021250F"/>
    <w:rsid w:val="00212572"/>
    <w:rsid w:val="002125E9"/>
    <w:rsid w:val="00212897"/>
    <w:rsid w:val="002128C7"/>
    <w:rsid w:val="00212AC2"/>
    <w:rsid w:val="00212D10"/>
    <w:rsid w:val="00212F2D"/>
    <w:rsid w:val="00213060"/>
    <w:rsid w:val="002131B7"/>
    <w:rsid w:val="002134D3"/>
    <w:rsid w:val="00213598"/>
    <w:rsid w:val="00213CB7"/>
    <w:rsid w:val="00213E48"/>
    <w:rsid w:val="00213F04"/>
    <w:rsid w:val="0021410B"/>
    <w:rsid w:val="002147DB"/>
    <w:rsid w:val="00214914"/>
    <w:rsid w:val="0021495A"/>
    <w:rsid w:val="00214A2A"/>
    <w:rsid w:val="00214B55"/>
    <w:rsid w:val="00214BFE"/>
    <w:rsid w:val="00214D7E"/>
    <w:rsid w:val="00214E08"/>
    <w:rsid w:val="002150DE"/>
    <w:rsid w:val="00215122"/>
    <w:rsid w:val="0021517E"/>
    <w:rsid w:val="00215187"/>
    <w:rsid w:val="00215253"/>
    <w:rsid w:val="0021532D"/>
    <w:rsid w:val="00215699"/>
    <w:rsid w:val="002156E1"/>
    <w:rsid w:val="0021573B"/>
    <w:rsid w:val="00215790"/>
    <w:rsid w:val="002157BC"/>
    <w:rsid w:val="00215953"/>
    <w:rsid w:val="00215B46"/>
    <w:rsid w:val="00215EED"/>
    <w:rsid w:val="00215F66"/>
    <w:rsid w:val="00216031"/>
    <w:rsid w:val="002164BD"/>
    <w:rsid w:val="002164EF"/>
    <w:rsid w:val="00216570"/>
    <w:rsid w:val="0021682E"/>
    <w:rsid w:val="002169E1"/>
    <w:rsid w:val="00216A07"/>
    <w:rsid w:val="0021700B"/>
    <w:rsid w:val="0021734A"/>
    <w:rsid w:val="00217409"/>
    <w:rsid w:val="00217449"/>
    <w:rsid w:val="00217531"/>
    <w:rsid w:val="00217A76"/>
    <w:rsid w:val="00217CD8"/>
    <w:rsid w:val="00217E5E"/>
    <w:rsid w:val="0022025A"/>
    <w:rsid w:val="002203BD"/>
    <w:rsid w:val="00220883"/>
    <w:rsid w:val="002208B6"/>
    <w:rsid w:val="00220DA4"/>
    <w:rsid w:val="00220EE2"/>
    <w:rsid w:val="002213FF"/>
    <w:rsid w:val="002214D5"/>
    <w:rsid w:val="00221794"/>
    <w:rsid w:val="0022183E"/>
    <w:rsid w:val="002219E3"/>
    <w:rsid w:val="00221A1D"/>
    <w:rsid w:val="00221A33"/>
    <w:rsid w:val="00221B7B"/>
    <w:rsid w:val="00221D7E"/>
    <w:rsid w:val="0022201B"/>
    <w:rsid w:val="00222035"/>
    <w:rsid w:val="00222077"/>
    <w:rsid w:val="0022209E"/>
    <w:rsid w:val="0022217C"/>
    <w:rsid w:val="0022227C"/>
    <w:rsid w:val="002223B6"/>
    <w:rsid w:val="002224A4"/>
    <w:rsid w:val="002224C6"/>
    <w:rsid w:val="0022266E"/>
    <w:rsid w:val="00222861"/>
    <w:rsid w:val="00222AD5"/>
    <w:rsid w:val="00222BAE"/>
    <w:rsid w:val="00222BEC"/>
    <w:rsid w:val="00222D9E"/>
    <w:rsid w:val="00222E9E"/>
    <w:rsid w:val="00223422"/>
    <w:rsid w:val="002236F6"/>
    <w:rsid w:val="002237DF"/>
    <w:rsid w:val="00223980"/>
    <w:rsid w:val="00223A90"/>
    <w:rsid w:val="00223A95"/>
    <w:rsid w:val="00223B9F"/>
    <w:rsid w:val="00223BD4"/>
    <w:rsid w:val="00223C22"/>
    <w:rsid w:val="00223CC3"/>
    <w:rsid w:val="00223F92"/>
    <w:rsid w:val="00223FC6"/>
    <w:rsid w:val="002241AE"/>
    <w:rsid w:val="002241B3"/>
    <w:rsid w:val="00224219"/>
    <w:rsid w:val="00224300"/>
    <w:rsid w:val="0022433E"/>
    <w:rsid w:val="002243E8"/>
    <w:rsid w:val="00224ADA"/>
    <w:rsid w:val="00224D2D"/>
    <w:rsid w:val="00225008"/>
    <w:rsid w:val="00225013"/>
    <w:rsid w:val="002250C1"/>
    <w:rsid w:val="002251C2"/>
    <w:rsid w:val="002251D8"/>
    <w:rsid w:val="0022551C"/>
    <w:rsid w:val="002257DF"/>
    <w:rsid w:val="0022582C"/>
    <w:rsid w:val="0022593D"/>
    <w:rsid w:val="00225BAB"/>
    <w:rsid w:val="00225BDF"/>
    <w:rsid w:val="00225F62"/>
    <w:rsid w:val="002260BC"/>
    <w:rsid w:val="002261E4"/>
    <w:rsid w:val="002262B7"/>
    <w:rsid w:val="00226491"/>
    <w:rsid w:val="002267FE"/>
    <w:rsid w:val="0022684D"/>
    <w:rsid w:val="00226B1C"/>
    <w:rsid w:val="00226D49"/>
    <w:rsid w:val="002277D5"/>
    <w:rsid w:val="00227C9D"/>
    <w:rsid w:val="00227CC5"/>
    <w:rsid w:val="00227EE0"/>
    <w:rsid w:val="002300A8"/>
    <w:rsid w:val="002300C2"/>
    <w:rsid w:val="00230240"/>
    <w:rsid w:val="00230291"/>
    <w:rsid w:val="00230342"/>
    <w:rsid w:val="0023043C"/>
    <w:rsid w:val="00230519"/>
    <w:rsid w:val="0023057C"/>
    <w:rsid w:val="002305D0"/>
    <w:rsid w:val="00230774"/>
    <w:rsid w:val="0023120D"/>
    <w:rsid w:val="0023122B"/>
    <w:rsid w:val="00231442"/>
    <w:rsid w:val="002316F9"/>
    <w:rsid w:val="0023178E"/>
    <w:rsid w:val="00231861"/>
    <w:rsid w:val="00231AE6"/>
    <w:rsid w:val="00231B85"/>
    <w:rsid w:val="00231C77"/>
    <w:rsid w:val="00231DAF"/>
    <w:rsid w:val="00231E41"/>
    <w:rsid w:val="00231EC8"/>
    <w:rsid w:val="0023220E"/>
    <w:rsid w:val="00232557"/>
    <w:rsid w:val="00232727"/>
    <w:rsid w:val="002329A8"/>
    <w:rsid w:val="00232A2B"/>
    <w:rsid w:val="00232B61"/>
    <w:rsid w:val="00233003"/>
    <w:rsid w:val="002330B8"/>
    <w:rsid w:val="00233391"/>
    <w:rsid w:val="00233950"/>
    <w:rsid w:val="002339D3"/>
    <w:rsid w:val="00233FF0"/>
    <w:rsid w:val="00234283"/>
    <w:rsid w:val="002342E9"/>
    <w:rsid w:val="002343F9"/>
    <w:rsid w:val="002345CE"/>
    <w:rsid w:val="0023472D"/>
    <w:rsid w:val="0023499B"/>
    <w:rsid w:val="00234E84"/>
    <w:rsid w:val="00234EEC"/>
    <w:rsid w:val="00235316"/>
    <w:rsid w:val="002353A2"/>
    <w:rsid w:val="002353AA"/>
    <w:rsid w:val="002353B8"/>
    <w:rsid w:val="002356A7"/>
    <w:rsid w:val="00235AB9"/>
    <w:rsid w:val="00235BCF"/>
    <w:rsid w:val="00235C81"/>
    <w:rsid w:val="00235D0E"/>
    <w:rsid w:val="002362C7"/>
    <w:rsid w:val="0023637A"/>
    <w:rsid w:val="0023673E"/>
    <w:rsid w:val="00236B5F"/>
    <w:rsid w:val="00236E8D"/>
    <w:rsid w:val="00236F32"/>
    <w:rsid w:val="002370DD"/>
    <w:rsid w:val="002371EE"/>
    <w:rsid w:val="00237538"/>
    <w:rsid w:val="002377EA"/>
    <w:rsid w:val="00237843"/>
    <w:rsid w:val="00237EBB"/>
    <w:rsid w:val="00237F7B"/>
    <w:rsid w:val="00237FC7"/>
    <w:rsid w:val="0024028E"/>
    <w:rsid w:val="002409D7"/>
    <w:rsid w:val="002409EB"/>
    <w:rsid w:val="00240BD1"/>
    <w:rsid w:val="00240EBD"/>
    <w:rsid w:val="00240F9E"/>
    <w:rsid w:val="00240FDD"/>
    <w:rsid w:val="00241441"/>
    <w:rsid w:val="0024160C"/>
    <w:rsid w:val="0024181B"/>
    <w:rsid w:val="002418E0"/>
    <w:rsid w:val="00241D08"/>
    <w:rsid w:val="00242026"/>
    <w:rsid w:val="002420C0"/>
    <w:rsid w:val="002421DB"/>
    <w:rsid w:val="0024237C"/>
    <w:rsid w:val="00242573"/>
    <w:rsid w:val="00242687"/>
    <w:rsid w:val="00242DE3"/>
    <w:rsid w:val="00242E62"/>
    <w:rsid w:val="00243130"/>
    <w:rsid w:val="0024362B"/>
    <w:rsid w:val="00243883"/>
    <w:rsid w:val="0024389B"/>
    <w:rsid w:val="00243C0F"/>
    <w:rsid w:val="00243C44"/>
    <w:rsid w:val="00243D4A"/>
    <w:rsid w:val="00243DDC"/>
    <w:rsid w:val="00243EB4"/>
    <w:rsid w:val="00243FB0"/>
    <w:rsid w:val="00244099"/>
    <w:rsid w:val="002440DA"/>
    <w:rsid w:val="00244122"/>
    <w:rsid w:val="00244250"/>
    <w:rsid w:val="002447F4"/>
    <w:rsid w:val="002448E8"/>
    <w:rsid w:val="00244911"/>
    <w:rsid w:val="00244937"/>
    <w:rsid w:val="00244C4A"/>
    <w:rsid w:val="00244CC1"/>
    <w:rsid w:val="00244DB5"/>
    <w:rsid w:val="002451BD"/>
    <w:rsid w:val="002451E0"/>
    <w:rsid w:val="002452A7"/>
    <w:rsid w:val="0024575D"/>
    <w:rsid w:val="00245A03"/>
    <w:rsid w:val="00245B0C"/>
    <w:rsid w:val="00245E09"/>
    <w:rsid w:val="00245E17"/>
    <w:rsid w:val="00245E3B"/>
    <w:rsid w:val="002460C3"/>
    <w:rsid w:val="00246174"/>
    <w:rsid w:val="00246418"/>
    <w:rsid w:val="00246543"/>
    <w:rsid w:val="00246AAD"/>
    <w:rsid w:val="00246C4A"/>
    <w:rsid w:val="00246D65"/>
    <w:rsid w:val="00246DE4"/>
    <w:rsid w:val="00246F50"/>
    <w:rsid w:val="00247109"/>
    <w:rsid w:val="002471E9"/>
    <w:rsid w:val="002472E2"/>
    <w:rsid w:val="0024744E"/>
    <w:rsid w:val="00247565"/>
    <w:rsid w:val="002475DC"/>
    <w:rsid w:val="0024761A"/>
    <w:rsid w:val="002477EA"/>
    <w:rsid w:val="00247A77"/>
    <w:rsid w:val="00247D09"/>
    <w:rsid w:val="00247EC3"/>
    <w:rsid w:val="00247F7A"/>
    <w:rsid w:val="00250043"/>
    <w:rsid w:val="00250283"/>
    <w:rsid w:val="002504D9"/>
    <w:rsid w:val="0025051A"/>
    <w:rsid w:val="00250748"/>
    <w:rsid w:val="00250E0B"/>
    <w:rsid w:val="00250EE4"/>
    <w:rsid w:val="00250FA7"/>
    <w:rsid w:val="00251224"/>
    <w:rsid w:val="002513DA"/>
    <w:rsid w:val="00251747"/>
    <w:rsid w:val="00251773"/>
    <w:rsid w:val="0025177A"/>
    <w:rsid w:val="002518EA"/>
    <w:rsid w:val="00251B47"/>
    <w:rsid w:val="00251E48"/>
    <w:rsid w:val="0025203F"/>
    <w:rsid w:val="00252106"/>
    <w:rsid w:val="00252135"/>
    <w:rsid w:val="0025226B"/>
    <w:rsid w:val="00252415"/>
    <w:rsid w:val="0025241C"/>
    <w:rsid w:val="002524FC"/>
    <w:rsid w:val="0025259C"/>
    <w:rsid w:val="002527E9"/>
    <w:rsid w:val="0025291E"/>
    <w:rsid w:val="0025292B"/>
    <w:rsid w:val="00252B7B"/>
    <w:rsid w:val="00252BB0"/>
    <w:rsid w:val="00252C93"/>
    <w:rsid w:val="00252DC8"/>
    <w:rsid w:val="00253174"/>
    <w:rsid w:val="002535C7"/>
    <w:rsid w:val="00253707"/>
    <w:rsid w:val="00253930"/>
    <w:rsid w:val="00253B43"/>
    <w:rsid w:val="00253BAC"/>
    <w:rsid w:val="00253DDE"/>
    <w:rsid w:val="00254123"/>
    <w:rsid w:val="0025458F"/>
    <w:rsid w:val="002545FE"/>
    <w:rsid w:val="00254761"/>
    <w:rsid w:val="002548E7"/>
    <w:rsid w:val="00254B0B"/>
    <w:rsid w:val="00254EE6"/>
    <w:rsid w:val="00254F7E"/>
    <w:rsid w:val="00254F8E"/>
    <w:rsid w:val="00254F97"/>
    <w:rsid w:val="00254FD5"/>
    <w:rsid w:val="00255210"/>
    <w:rsid w:val="00255291"/>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53"/>
    <w:rsid w:val="002563A0"/>
    <w:rsid w:val="002563EA"/>
    <w:rsid w:val="002563F6"/>
    <w:rsid w:val="00256644"/>
    <w:rsid w:val="0025669E"/>
    <w:rsid w:val="002566F0"/>
    <w:rsid w:val="00256A9A"/>
    <w:rsid w:val="00256B56"/>
    <w:rsid w:val="00256EA6"/>
    <w:rsid w:val="00256FED"/>
    <w:rsid w:val="002570E2"/>
    <w:rsid w:val="00257221"/>
    <w:rsid w:val="0025722D"/>
    <w:rsid w:val="00257305"/>
    <w:rsid w:val="0025748B"/>
    <w:rsid w:val="00257518"/>
    <w:rsid w:val="00257642"/>
    <w:rsid w:val="0025771F"/>
    <w:rsid w:val="00257722"/>
    <w:rsid w:val="00257973"/>
    <w:rsid w:val="002579D3"/>
    <w:rsid w:val="00257A67"/>
    <w:rsid w:val="00257DAC"/>
    <w:rsid w:val="00257E01"/>
    <w:rsid w:val="00257E15"/>
    <w:rsid w:val="00257EA3"/>
    <w:rsid w:val="0026025A"/>
    <w:rsid w:val="002608DD"/>
    <w:rsid w:val="00260B9B"/>
    <w:rsid w:val="00260C63"/>
    <w:rsid w:val="00260CC0"/>
    <w:rsid w:val="00260D9A"/>
    <w:rsid w:val="00260DE3"/>
    <w:rsid w:val="00260E9D"/>
    <w:rsid w:val="00260FF9"/>
    <w:rsid w:val="002610BC"/>
    <w:rsid w:val="00261258"/>
    <w:rsid w:val="0026126F"/>
    <w:rsid w:val="002612CE"/>
    <w:rsid w:val="00261327"/>
    <w:rsid w:val="002614DD"/>
    <w:rsid w:val="0026151A"/>
    <w:rsid w:val="0026162C"/>
    <w:rsid w:val="002617C6"/>
    <w:rsid w:val="002619A1"/>
    <w:rsid w:val="00261AE4"/>
    <w:rsid w:val="00261B2A"/>
    <w:rsid w:val="00261BBD"/>
    <w:rsid w:val="00261DCA"/>
    <w:rsid w:val="00261FA1"/>
    <w:rsid w:val="0026243C"/>
    <w:rsid w:val="00262816"/>
    <w:rsid w:val="002628E7"/>
    <w:rsid w:val="0026291A"/>
    <w:rsid w:val="00262A7A"/>
    <w:rsid w:val="00262C49"/>
    <w:rsid w:val="00262F3E"/>
    <w:rsid w:val="00263064"/>
    <w:rsid w:val="00263168"/>
    <w:rsid w:val="0026326F"/>
    <w:rsid w:val="00263312"/>
    <w:rsid w:val="002633B5"/>
    <w:rsid w:val="00263438"/>
    <w:rsid w:val="0026344E"/>
    <w:rsid w:val="00263547"/>
    <w:rsid w:val="002636D4"/>
    <w:rsid w:val="002638AC"/>
    <w:rsid w:val="002639F6"/>
    <w:rsid w:val="00263A61"/>
    <w:rsid w:val="00263BCF"/>
    <w:rsid w:val="00263C27"/>
    <w:rsid w:val="00263E0B"/>
    <w:rsid w:val="00264081"/>
    <w:rsid w:val="002642BF"/>
    <w:rsid w:val="00264380"/>
    <w:rsid w:val="00264577"/>
    <w:rsid w:val="00264585"/>
    <w:rsid w:val="002645C9"/>
    <w:rsid w:val="00264B44"/>
    <w:rsid w:val="00264BD9"/>
    <w:rsid w:val="00264BF6"/>
    <w:rsid w:val="00264CF9"/>
    <w:rsid w:val="0026525A"/>
    <w:rsid w:val="002653BB"/>
    <w:rsid w:val="0026554F"/>
    <w:rsid w:val="002656A3"/>
    <w:rsid w:val="0026582A"/>
    <w:rsid w:val="00265932"/>
    <w:rsid w:val="00265A69"/>
    <w:rsid w:val="00265BF2"/>
    <w:rsid w:val="002662D6"/>
    <w:rsid w:val="0026630F"/>
    <w:rsid w:val="002664D4"/>
    <w:rsid w:val="0026661C"/>
    <w:rsid w:val="00266669"/>
    <w:rsid w:val="002667A5"/>
    <w:rsid w:val="002668CC"/>
    <w:rsid w:val="00266B56"/>
    <w:rsid w:val="00266D2F"/>
    <w:rsid w:val="00266E07"/>
    <w:rsid w:val="00266F76"/>
    <w:rsid w:val="00266F84"/>
    <w:rsid w:val="00267177"/>
    <w:rsid w:val="002671CF"/>
    <w:rsid w:val="00267421"/>
    <w:rsid w:val="00267468"/>
    <w:rsid w:val="00267744"/>
    <w:rsid w:val="00267901"/>
    <w:rsid w:val="00267AB9"/>
    <w:rsid w:val="002700D2"/>
    <w:rsid w:val="0027016E"/>
    <w:rsid w:val="0027026B"/>
    <w:rsid w:val="0027053F"/>
    <w:rsid w:val="002705B8"/>
    <w:rsid w:val="002706CC"/>
    <w:rsid w:val="00270754"/>
    <w:rsid w:val="00270868"/>
    <w:rsid w:val="00270A1B"/>
    <w:rsid w:val="00270A2A"/>
    <w:rsid w:val="00270A69"/>
    <w:rsid w:val="00270F2B"/>
    <w:rsid w:val="00270FAF"/>
    <w:rsid w:val="00270FBE"/>
    <w:rsid w:val="002710D6"/>
    <w:rsid w:val="00271336"/>
    <w:rsid w:val="0027135D"/>
    <w:rsid w:val="002713B9"/>
    <w:rsid w:val="00271600"/>
    <w:rsid w:val="002716D4"/>
    <w:rsid w:val="00271A39"/>
    <w:rsid w:val="00271A9A"/>
    <w:rsid w:val="00271AEB"/>
    <w:rsid w:val="00271BB0"/>
    <w:rsid w:val="00271F4D"/>
    <w:rsid w:val="00272140"/>
    <w:rsid w:val="00272872"/>
    <w:rsid w:val="00272ABA"/>
    <w:rsid w:val="00272B18"/>
    <w:rsid w:val="00272BA9"/>
    <w:rsid w:val="00272DF1"/>
    <w:rsid w:val="00272E44"/>
    <w:rsid w:val="00272E77"/>
    <w:rsid w:val="00272F69"/>
    <w:rsid w:val="0027332D"/>
    <w:rsid w:val="002736A1"/>
    <w:rsid w:val="00273C76"/>
    <w:rsid w:val="00273D17"/>
    <w:rsid w:val="00273D2D"/>
    <w:rsid w:val="00273DDB"/>
    <w:rsid w:val="002741F4"/>
    <w:rsid w:val="0027423C"/>
    <w:rsid w:val="0027431F"/>
    <w:rsid w:val="00274440"/>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37"/>
    <w:rsid w:val="00275B4B"/>
    <w:rsid w:val="00275BD9"/>
    <w:rsid w:val="00275BFF"/>
    <w:rsid w:val="00275CE9"/>
    <w:rsid w:val="00275D47"/>
    <w:rsid w:val="00275D50"/>
    <w:rsid w:val="00275DF2"/>
    <w:rsid w:val="00275E96"/>
    <w:rsid w:val="00276019"/>
    <w:rsid w:val="0027613B"/>
    <w:rsid w:val="00276156"/>
    <w:rsid w:val="002761E5"/>
    <w:rsid w:val="00276384"/>
    <w:rsid w:val="00276982"/>
    <w:rsid w:val="00276C5D"/>
    <w:rsid w:val="00276CB0"/>
    <w:rsid w:val="00276DA5"/>
    <w:rsid w:val="00276DC7"/>
    <w:rsid w:val="00276E1A"/>
    <w:rsid w:val="00277531"/>
    <w:rsid w:val="002777DE"/>
    <w:rsid w:val="00277AEE"/>
    <w:rsid w:val="00277B8C"/>
    <w:rsid w:val="00277C13"/>
    <w:rsid w:val="00277C58"/>
    <w:rsid w:val="00277DB3"/>
    <w:rsid w:val="00277EB4"/>
    <w:rsid w:val="00280071"/>
    <w:rsid w:val="00280149"/>
    <w:rsid w:val="00280474"/>
    <w:rsid w:val="0028075B"/>
    <w:rsid w:val="00280A90"/>
    <w:rsid w:val="00280BFC"/>
    <w:rsid w:val="00280E7B"/>
    <w:rsid w:val="00280ED3"/>
    <w:rsid w:val="00280F22"/>
    <w:rsid w:val="00281149"/>
    <w:rsid w:val="0028114D"/>
    <w:rsid w:val="00281251"/>
    <w:rsid w:val="00281799"/>
    <w:rsid w:val="00281847"/>
    <w:rsid w:val="002819F1"/>
    <w:rsid w:val="00281ACC"/>
    <w:rsid w:val="00281C45"/>
    <w:rsid w:val="00281D0C"/>
    <w:rsid w:val="00281D57"/>
    <w:rsid w:val="00281E1F"/>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1E"/>
    <w:rsid w:val="00283D54"/>
    <w:rsid w:val="00283D70"/>
    <w:rsid w:val="00283FDA"/>
    <w:rsid w:val="002842A1"/>
    <w:rsid w:val="002842D1"/>
    <w:rsid w:val="00284476"/>
    <w:rsid w:val="00284794"/>
    <w:rsid w:val="002848A6"/>
    <w:rsid w:val="00284B4C"/>
    <w:rsid w:val="00284FBD"/>
    <w:rsid w:val="00285440"/>
    <w:rsid w:val="002854D6"/>
    <w:rsid w:val="002854D7"/>
    <w:rsid w:val="002854D8"/>
    <w:rsid w:val="0028556E"/>
    <w:rsid w:val="00285578"/>
    <w:rsid w:val="002856DF"/>
    <w:rsid w:val="002858BA"/>
    <w:rsid w:val="002859B4"/>
    <w:rsid w:val="00285AA9"/>
    <w:rsid w:val="00285ACF"/>
    <w:rsid w:val="00285BB1"/>
    <w:rsid w:val="00285C57"/>
    <w:rsid w:val="00286189"/>
    <w:rsid w:val="002863ED"/>
    <w:rsid w:val="002864B6"/>
    <w:rsid w:val="00286532"/>
    <w:rsid w:val="00286582"/>
    <w:rsid w:val="00286741"/>
    <w:rsid w:val="002868DB"/>
    <w:rsid w:val="00286AE5"/>
    <w:rsid w:val="002877C1"/>
    <w:rsid w:val="002878F2"/>
    <w:rsid w:val="0028793E"/>
    <w:rsid w:val="00287A3F"/>
    <w:rsid w:val="00287C74"/>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857"/>
    <w:rsid w:val="00291898"/>
    <w:rsid w:val="002919AD"/>
    <w:rsid w:val="00291A57"/>
    <w:rsid w:val="00291BB8"/>
    <w:rsid w:val="00291C4E"/>
    <w:rsid w:val="00291E06"/>
    <w:rsid w:val="00291FB6"/>
    <w:rsid w:val="00292175"/>
    <w:rsid w:val="00292295"/>
    <w:rsid w:val="0029238C"/>
    <w:rsid w:val="002927B7"/>
    <w:rsid w:val="002927E7"/>
    <w:rsid w:val="00292E0C"/>
    <w:rsid w:val="0029309F"/>
    <w:rsid w:val="00293511"/>
    <w:rsid w:val="00293590"/>
    <w:rsid w:val="00293737"/>
    <w:rsid w:val="0029373D"/>
    <w:rsid w:val="0029378A"/>
    <w:rsid w:val="002937FA"/>
    <w:rsid w:val="00293824"/>
    <w:rsid w:val="002938FF"/>
    <w:rsid w:val="00293AE6"/>
    <w:rsid w:val="00293C46"/>
    <w:rsid w:val="00293E29"/>
    <w:rsid w:val="0029425D"/>
    <w:rsid w:val="00294409"/>
    <w:rsid w:val="00294580"/>
    <w:rsid w:val="0029458A"/>
    <w:rsid w:val="00294998"/>
    <w:rsid w:val="00294A69"/>
    <w:rsid w:val="00294E0F"/>
    <w:rsid w:val="0029519D"/>
    <w:rsid w:val="0029525A"/>
    <w:rsid w:val="00295278"/>
    <w:rsid w:val="0029542C"/>
    <w:rsid w:val="00295799"/>
    <w:rsid w:val="00295807"/>
    <w:rsid w:val="00295C17"/>
    <w:rsid w:val="00295C84"/>
    <w:rsid w:val="00295CCE"/>
    <w:rsid w:val="00295D80"/>
    <w:rsid w:val="00295EC0"/>
    <w:rsid w:val="00295F9E"/>
    <w:rsid w:val="002965CE"/>
    <w:rsid w:val="002966EC"/>
    <w:rsid w:val="00296759"/>
    <w:rsid w:val="00296848"/>
    <w:rsid w:val="002969F7"/>
    <w:rsid w:val="00296E52"/>
    <w:rsid w:val="00297033"/>
    <w:rsid w:val="00297298"/>
    <w:rsid w:val="00297762"/>
    <w:rsid w:val="00297875"/>
    <w:rsid w:val="002979A6"/>
    <w:rsid w:val="00297AB6"/>
    <w:rsid w:val="00297AD3"/>
    <w:rsid w:val="00297BD8"/>
    <w:rsid w:val="00297C7C"/>
    <w:rsid w:val="00297D39"/>
    <w:rsid w:val="00297EF0"/>
    <w:rsid w:val="00297F3F"/>
    <w:rsid w:val="00297FAC"/>
    <w:rsid w:val="002A000E"/>
    <w:rsid w:val="002A0097"/>
    <w:rsid w:val="002A0120"/>
    <w:rsid w:val="002A05F0"/>
    <w:rsid w:val="002A0634"/>
    <w:rsid w:val="002A07A3"/>
    <w:rsid w:val="002A095F"/>
    <w:rsid w:val="002A0A00"/>
    <w:rsid w:val="002A0A72"/>
    <w:rsid w:val="002A0D92"/>
    <w:rsid w:val="002A0E8F"/>
    <w:rsid w:val="002A0EEF"/>
    <w:rsid w:val="002A11C3"/>
    <w:rsid w:val="002A1307"/>
    <w:rsid w:val="002A1335"/>
    <w:rsid w:val="002A1395"/>
    <w:rsid w:val="002A1906"/>
    <w:rsid w:val="002A2280"/>
    <w:rsid w:val="002A2345"/>
    <w:rsid w:val="002A23C2"/>
    <w:rsid w:val="002A241F"/>
    <w:rsid w:val="002A2CF3"/>
    <w:rsid w:val="002A3061"/>
    <w:rsid w:val="002A31B6"/>
    <w:rsid w:val="002A3409"/>
    <w:rsid w:val="002A34F2"/>
    <w:rsid w:val="002A35AB"/>
    <w:rsid w:val="002A3751"/>
    <w:rsid w:val="002A3776"/>
    <w:rsid w:val="002A382A"/>
    <w:rsid w:val="002A38C2"/>
    <w:rsid w:val="002A3A29"/>
    <w:rsid w:val="002A40FF"/>
    <w:rsid w:val="002A4330"/>
    <w:rsid w:val="002A451C"/>
    <w:rsid w:val="002A46C4"/>
    <w:rsid w:val="002A4747"/>
    <w:rsid w:val="002A4766"/>
    <w:rsid w:val="002A477A"/>
    <w:rsid w:val="002A4B34"/>
    <w:rsid w:val="002A4B4A"/>
    <w:rsid w:val="002A4B7B"/>
    <w:rsid w:val="002A4DF5"/>
    <w:rsid w:val="002A4EC5"/>
    <w:rsid w:val="002A5055"/>
    <w:rsid w:val="002A507A"/>
    <w:rsid w:val="002A51FE"/>
    <w:rsid w:val="002A5404"/>
    <w:rsid w:val="002A5B0E"/>
    <w:rsid w:val="002A5BCE"/>
    <w:rsid w:val="002A5D67"/>
    <w:rsid w:val="002A5DDA"/>
    <w:rsid w:val="002A5E20"/>
    <w:rsid w:val="002A61FB"/>
    <w:rsid w:val="002A62A8"/>
    <w:rsid w:val="002A63CC"/>
    <w:rsid w:val="002A6489"/>
    <w:rsid w:val="002A6681"/>
    <w:rsid w:val="002A68EF"/>
    <w:rsid w:val="002A6987"/>
    <w:rsid w:val="002A69A5"/>
    <w:rsid w:val="002A6C1F"/>
    <w:rsid w:val="002A6E67"/>
    <w:rsid w:val="002A6EC0"/>
    <w:rsid w:val="002A70D0"/>
    <w:rsid w:val="002A7734"/>
    <w:rsid w:val="002A7856"/>
    <w:rsid w:val="002A7A52"/>
    <w:rsid w:val="002A7B9C"/>
    <w:rsid w:val="002A7BED"/>
    <w:rsid w:val="002A7C59"/>
    <w:rsid w:val="002A7CD3"/>
    <w:rsid w:val="002A7DC7"/>
    <w:rsid w:val="002A7F48"/>
    <w:rsid w:val="002A7F8D"/>
    <w:rsid w:val="002B0174"/>
    <w:rsid w:val="002B0209"/>
    <w:rsid w:val="002B034D"/>
    <w:rsid w:val="002B03F1"/>
    <w:rsid w:val="002B04BD"/>
    <w:rsid w:val="002B05EE"/>
    <w:rsid w:val="002B0874"/>
    <w:rsid w:val="002B0FEA"/>
    <w:rsid w:val="002B1003"/>
    <w:rsid w:val="002B13A1"/>
    <w:rsid w:val="002B142D"/>
    <w:rsid w:val="002B150C"/>
    <w:rsid w:val="002B168C"/>
    <w:rsid w:val="002B19CD"/>
    <w:rsid w:val="002B1CF6"/>
    <w:rsid w:val="002B219A"/>
    <w:rsid w:val="002B21CF"/>
    <w:rsid w:val="002B23BD"/>
    <w:rsid w:val="002B2905"/>
    <w:rsid w:val="002B2958"/>
    <w:rsid w:val="002B2A6C"/>
    <w:rsid w:val="002B2BF4"/>
    <w:rsid w:val="002B2C4D"/>
    <w:rsid w:val="002B2E0C"/>
    <w:rsid w:val="002B2F09"/>
    <w:rsid w:val="002B2F69"/>
    <w:rsid w:val="002B2FF0"/>
    <w:rsid w:val="002B3001"/>
    <w:rsid w:val="002B318E"/>
    <w:rsid w:val="002B3349"/>
    <w:rsid w:val="002B3403"/>
    <w:rsid w:val="002B3457"/>
    <w:rsid w:val="002B3761"/>
    <w:rsid w:val="002B3D6A"/>
    <w:rsid w:val="002B3FD1"/>
    <w:rsid w:val="002B4060"/>
    <w:rsid w:val="002B413B"/>
    <w:rsid w:val="002B4195"/>
    <w:rsid w:val="002B423E"/>
    <w:rsid w:val="002B424C"/>
    <w:rsid w:val="002B4396"/>
    <w:rsid w:val="002B447C"/>
    <w:rsid w:val="002B457B"/>
    <w:rsid w:val="002B45AB"/>
    <w:rsid w:val="002B45B6"/>
    <w:rsid w:val="002B45B8"/>
    <w:rsid w:val="002B47FC"/>
    <w:rsid w:val="002B497E"/>
    <w:rsid w:val="002B4DDB"/>
    <w:rsid w:val="002B51BD"/>
    <w:rsid w:val="002B53C2"/>
    <w:rsid w:val="002B5694"/>
    <w:rsid w:val="002B5817"/>
    <w:rsid w:val="002B582D"/>
    <w:rsid w:val="002B587D"/>
    <w:rsid w:val="002B594D"/>
    <w:rsid w:val="002B5BD6"/>
    <w:rsid w:val="002B5BF7"/>
    <w:rsid w:val="002B5EFB"/>
    <w:rsid w:val="002B5F00"/>
    <w:rsid w:val="002B6016"/>
    <w:rsid w:val="002B6152"/>
    <w:rsid w:val="002B62F6"/>
    <w:rsid w:val="002B6764"/>
    <w:rsid w:val="002B6836"/>
    <w:rsid w:val="002B6964"/>
    <w:rsid w:val="002B69C4"/>
    <w:rsid w:val="002B6B5C"/>
    <w:rsid w:val="002B6C06"/>
    <w:rsid w:val="002B6D43"/>
    <w:rsid w:val="002B70B1"/>
    <w:rsid w:val="002B7178"/>
    <w:rsid w:val="002B723F"/>
    <w:rsid w:val="002B7326"/>
    <w:rsid w:val="002B7447"/>
    <w:rsid w:val="002B75D9"/>
    <w:rsid w:val="002B779B"/>
    <w:rsid w:val="002B7827"/>
    <w:rsid w:val="002B7975"/>
    <w:rsid w:val="002B7A5A"/>
    <w:rsid w:val="002B7AE2"/>
    <w:rsid w:val="002B7B06"/>
    <w:rsid w:val="002B7CE0"/>
    <w:rsid w:val="002B7F14"/>
    <w:rsid w:val="002B7FA9"/>
    <w:rsid w:val="002B7FF6"/>
    <w:rsid w:val="002C0033"/>
    <w:rsid w:val="002C0295"/>
    <w:rsid w:val="002C0342"/>
    <w:rsid w:val="002C0360"/>
    <w:rsid w:val="002C04C0"/>
    <w:rsid w:val="002C0A36"/>
    <w:rsid w:val="002C0BAB"/>
    <w:rsid w:val="002C0CFA"/>
    <w:rsid w:val="002C0D32"/>
    <w:rsid w:val="002C0D8D"/>
    <w:rsid w:val="002C0DB4"/>
    <w:rsid w:val="002C0FE2"/>
    <w:rsid w:val="002C1899"/>
    <w:rsid w:val="002C1A09"/>
    <w:rsid w:val="002C1B39"/>
    <w:rsid w:val="002C1B63"/>
    <w:rsid w:val="002C1D1B"/>
    <w:rsid w:val="002C204A"/>
    <w:rsid w:val="002C2107"/>
    <w:rsid w:val="002C2272"/>
    <w:rsid w:val="002C272E"/>
    <w:rsid w:val="002C278F"/>
    <w:rsid w:val="002C287E"/>
    <w:rsid w:val="002C29B0"/>
    <w:rsid w:val="002C2B45"/>
    <w:rsid w:val="002C2B7E"/>
    <w:rsid w:val="002C2D70"/>
    <w:rsid w:val="002C3180"/>
    <w:rsid w:val="002C3201"/>
    <w:rsid w:val="002C3202"/>
    <w:rsid w:val="002C35D3"/>
    <w:rsid w:val="002C3638"/>
    <w:rsid w:val="002C36E2"/>
    <w:rsid w:val="002C3F27"/>
    <w:rsid w:val="002C40F7"/>
    <w:rsid w:val="002C4294"/>
    <w:rsid w:val="002C42B7"/>
    <w:rsid w:val="002C4379"/>
    <w:rsid w:val="002C457B"/>
    <w:rsid w:val="002C46BD"/>
    <w:rsid w:val="002C46D2"/>
    <w:rsid w:val="002C4767"/>
    <w:rsid w:val="002C4804"/>
    <w:rsid w:val="002C48DA"/>
    <w:rsid w:val="002C4F40"/>
    <w:rsid w:val="002C4F55"/>
    <w:rsid w:val="002C4F7F"/>
    <w:rsid w:val="002C504C"/>
    <w:rsid w:val="002C509C"/>
    <w:rsid w:val="002C52A6"/>
    <w:rsid w:val="002C52F2"/>
    <w:rsid w:val="002C5363"/>
    <w:rsid w:val="002C53AB"/>
    <w:rsid w:val="002C56EC"/>
    <w:rsid w:val="002C5817"/>
    <w:rsid w:val="002C5854"/>
    <w:rsid w:val="002C596A"/>
    <w:rsid w:val="002C5C14"/>
    <w:rsid w:val="002C5C18"/>
    <w:rsid w:val="002C6252"/>
    <w:rsid w:val="002C658F"/>
    <w:rsid w:val="002C65AE"/>
    <w:rsid w:val="002C66DB"/>
    <w:rsid w:val="002C6724"/>
    <w:rsid w:val="002C6800"/>
    <w:rsid w:val="002C6841"/>
    <w:rsid w:val="002C6A12"/>
    <w:rsid w:val="002C6AD8"/>
    <w:rsid w:val="002C6F2A"/>
    <w:rsid w:val="002C7064"/>
    <w:rsid w:val="002C7313"/>
    <w:rsid w:val="002C75B8"/>
    <w:rsid w:val="002C75F8"/>
    <w:rsid w:val="002C7749"/>
    <w:rsid w:val="002C779C"/>
    <w:rsid w:val="002C7970"/>
    <w:rsid w:val="002C7A0A"/>
    <w:rsid w:val="002C7C95"/>
    <w:rsid w:val="002C7EBC"/>
    <w:rsid w:val="002C7F0E"/>
    <w:rsid w:val="002C7FAB"/>
    <w:rsid w:val="002D0637"/>
    <w:rsid w:val="002D0718"/>
    <w:rsid w:val="002D09DB"/>
    <w:rsid w:val="002D0AFA"/>
    <w:rsid w:val="002D0C5E"/>
    <w:rsid w:val="002D0CCC"/>
    <w:rsid w:val="002D0CD1"/>
    <w:rsid w:val="002D145E"/>
    <w:rsid w:val="002D1591"/>
    <w:rsid w:val="002D17C3"/>
    <w:rsid w:val="002D18CF"/>
    <w:rsid w:val="002D1A41"/>
    <w:rsid w:val="002D1CAA"/>
    <w:rsid w:val="002D1D6F"/>
    <w:rsid w:val="002D1EEF"/>
    <w:rsid w:val="002D203C"/>
    <w:rsid w:val="002D213A"/>
    <w:rsid w:val="002D2353"/>
    <w:rsid w:val="002D25A7"/>
    <w:rsid w:val="002D270F"/>
    <w:rsid w:val="002D2B95"/>
    <w:rsid w:val="002D2BF0"/>
    <w:rsid w:val="002D2CD1"/>
    <w:rsid w:val="002D2E44"/>
    <w:rsid w:val="002D2E48"/>
    <w:rsid w:val="002D2EAA"/>
    <w:rsid w:val="002D2F46"/>
    <w:rsid w:val="002D2FD4"/>
    <w:rsid w:val="002D31F3"/>
    <w:rsid w:val="002D31FA"/>
    <w:rsid w:val="002D3546"/>
    <w:rsid w:val="002D35C3"/>
    <w:rsid w:val="002D35FE"/>
    <w:rsid w:val="002D3668"/>
    <w:rsid w:val="002D3844"/>
    <w:rsid w:val="002D39C9"/>
    <w:rsid w:val="002D3BE1"/>
    <w:rsid w:val="002D3D66"/>
    <w:rsid w:val="002D3DB8"/>
    <w:rsid w:val="002D3EB7"/>
    <w:rsid w:val="002D4113"/>
    <w:rsid w:val="002D4615"/>
    <w:rsid w:val="002D475A"/>
    <w:rsid w:val="002D477A"/>
    <w:rsid w:val="002D4CC2"/>
    <w:rsid w:val="002D4F3A"/>
    <w:rsid w:val="002D4F63"/>
    <w:rsid w:val="002D4F74"/>
    <w:rsid w:val="002D4F9C"/>
    <w:rsid w:val="002D4FAC"/>
    <w:rsid w:val="002D4FB0"/>
    <w:rsid w:val="002D5187"/>
    <w:rsid w:val="002D51F1"/>
    <w:rsid w:val="002D52AD"/>
    <w:rsid w:val="002D5658"/>
    <w:rsid w:val="002D5A7D"/>
    <w:rsid w:val="002D5B4D"/>
    <w:rsid w:val="002D5B72"/>
    <w:rsid w:val="002D5C1D"/>
    <w:rsid w:val="002D5D80"/>
    <w:rsid w:val="002D60CC"/>
    <w:rsid w:val="002D60DB"/>
    <w:rsid w:val="002D62CF"/>
    <w:rsid w:val="002D66E5"/>
    <w:rsid w:val="002D688D"/>
    <w:rsid w:val="002D6C98"/>
    <w:rsid w:val="002D6E6E"/>
    <w:rsid w:val="002D71D6"/>
    <w:rsid w:val="002D758A"/>
    <w:rsid w:val="002D7723"/>
    <w:rsid w:val="002D772B"/>
    <w:rsid w:val="002D7787"/>
    <w:rsid w:val="002D7BE6"/>
    <w:rsid w:val="002D7CAA"/>
    <w:rsid w:val="002D7D7A"/>
    <w:rsid w:val="002E029E"/>
    <w:rsid w:val="002E065B"/>
    <w:rsid w:val="002E0675"/>
    <w:rsid w:val="002E0722"/>
    <w:rsid w:val="002E0789"/>
    <w:rsid w:val="002E0954"/>
    <w:rsid w:val="002E097C"/>
    <w:rsid w:val="002E0A51"/>
    <w:rsid w:val="002E0F69"/>
    <w:rsid w:val="002E10E3"/>
    <w:rsid w:val="002E13F8"/>
    <w:rsid w:val="002E1508"/>
    <w:rsid w:val="002E15F3"/>
    <w:rsid w:val="002E177E"/>
    <w:rsid w:val="002E1950"/>
    <w:rsid w:val="002E19D8"/>
    <w:rsid w:val="002E1C10"/>
    <w:rsid w:val="002E1D3D"/>
    <w:rsid w:val="002E22BE"/>
    <w:rsid w:val="002E2385"/>
    <w:rsid w:val="002E2551"/>
    <w:rsid w:val="002E29CD"/>
    <w:rsid w:val="002E2EF7"/>
    <w:rsid w:val="002E3543"/>
    <w:rsid w:val="002E3548"/>
    <w:rsid w:val="002E36D3"/>
    <w:rsid w:val="002E37B5"/>
    <w:rsid w:val="002E3817"/>
    <w:rsid w:val="002E4111"/>
    <w:rsid w:val="002E41EA"/>
    <w:rsid w:val="002E42B2"/>
    <w:rsid w:val="002E4709"/>
    <w:rsid w:val="002E4C5C"/>
    <w:rsid w:val="002E520E"/>
    <w:rsid w:val="002E52AA"/>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CC4"/>
    <w:rsid w:val="002E6D3D"/>
    <w:rsid w:val="002E6ECE"/>
    <w:rsid w:val="002E6F43"/>
    <w:rsid w:val="002E70B3"/>
    <w:rsid w:val="002E72D4"/>
    <w:rsid w:val="002E7523"/>
    <w:rsid w:val="002E7527"/>
    <w:rsid w:val="002E75AA"/>
    <w:rsid w:val="002E77E9"/>
    <w:rsid w:val="002E7D78"/>
    <w:rsid w:val="002E7F4C"/>
    <w:rsid w:val="002F004D"/>
    <w:rsid w:val="002F017B"/>
    <w:rsid w:val="002F01F1"/>
    <w:rsid w:val="002F079A"/>
    <w:rsid w:val="002F0991"/>
    <w:rsid w:val="002F09E0"/>
    <w:rsid w:val="002F0B36"/>
    <w:rsid w:val="002F0D3C"/>
    <w:rsid w:val="002F0F67"/>
    <w:rsid w:val="002F101B"/>
    <w:rsid w:val="002F1621"/>
    <w:rsid w:val="002F170F"/>
    <w:rsid w:val="002F1874"/>
    <w:rsid w:val="002F18FF"/>
    <w:rsid w:val="002F191A"/>
    <w:rsid w:val="002F1958"/>
    <w:rsid w:val="002F1A17"/>
    <w:rsid w:val="002F1C4D"/>
    <w:rsid w:val="002F1C89"/>
    <w:rsid w:val="002F1DF7"/>
    <w:rsid w:val="002F2049"/>
    <w:rsid w:val="002F209C"/>
    <w:rsid w:val="002F20E7"/>
    <w:rsid w:val="002F2979"/>
    <w:rsid w:val="002F298A"/>
    <w:rsid w:val="002F29C8"/>
    <w:rsid w:val="002F29F7"/>
    <w:rsid w:val="002F341D"/>
    <w:rsid w:val="002F3433"/>
    <w:rsid w:val="002F3439"/>
    <w:rsid w:val="002F349C"/>
    <w:rsid w:val="002F3717"/>
    <w:rsid w:val="002F387D"/>
    <w:rsid w:val="002F3896"/>
    <w:rsid w:val="002F3A75"/>
    <w:rsid w:val="002F3B0A"/>
    <w:rsid w:val="002F3B7B"/>
    <w:rsid w:val="002F3CA2"/>
    <w:rsid w:val="002F3DB7"/>
    <w:rsid w:val="002F3F77"/>
    <w:rsid w:val="002F3FB3"/>
    <w:rsid w:val="002F416A"/>
    <w:rsid w:val="002F41FA"/>
    <w:rsid w:val="002F421D"/>
    <w:rsid w:val="002F439E"/>
    <w:rsid w:val="002F43E2"/>
    <w:rsid w:val="002F49A5"/>
    <w:rsid w:val="002F4A51"/>
    <w:rsid w:val="002F4A89"/>
    <w:rsid w:val="002F4AAC"/>
    <w:rsid w:val="002F4B32"/>
    <w:rsid w:val="002F4C25"/>
    <w:rsid w:val="002F5372"/>
    <w:rsid w:val="002F57A4"/>
    <w:rsid w:val="002F593E"/>
    <w:rsid w:val="002F5B35"/>
    <w:rsid w:val="002F5C0E"/>
    <w:rsid w:val="002F5EBD"/>
    <w:rsid w:val="002F60CB"/>
    <w:rsid w:val="002F6600"/>
    <w:rsid w:val="002F6809"/>
    <w:rsid w:val="002F6AF2"/>
    <w:rsid w:val="002F6C02"/>
    <w:rsid w:val="002F6D51"/>
    <w:rsid w:val="002F710E"/>
    <w:rsid w:val="002F7B78"/>
    <w:rsid w:val="002F7BCF"/>
    <w:rsid w:val="002F7EE0"/>
    <w:rsid w:val="002F7F24"/>
    <w:rsid w:val="002F7F86"/>
    <w:rsid w:val="0030004B"/>
    <w:rsid w:val="003000F4"/>
    <w:rsid w:val="00300262"/>
    <w:rsid w:val="00300435"/>
    <w:rsid w:val="00300573"/>
    <w:rsid w:val="00300799"/>
    <w:rsid w:val="0030090E"/>
    <w:rsid w:val="00300AC6"/>
    <w:rsid w:val="00300BD4"/>
    <w:rsid w:val="00300C27"/>
    <w:rsid w:val="00300CDC"/>
    <w:rsid w:val="00300EB1"/>
    <w:rsid w:val="00300FEA"/>
    <w:rsid w:val="00301166"/>
    <w:rsid w:val="003017A9"/>
    <w:rsid w:val="003018C5"/>
    <w:rsid w:val="00301953"/>
    <w:rsid w:val="00301966"/>
    <w:rsid w:val="00302084"/>
    <w:rsid w:val="00302094"/>
    <w:rsid w:val="003024F8"/>
    <w:rsid w:val="00302673"/>
    <w:rsid w:val="003026AC"/>
    <w:rsid w:val="00302D86"/>
    <w:rsid w:val="00303218"/>
    <w:rsid w:val="0030353C"/>
    <w:rsid w:val="00303581"/>
    <w:rsid w:val="00303651"/>
    <w:rsid w:val="003037B6"/>
    <w:rsid w:val="00303940"/>
    <w:rsid w:val="00303A21"/>
    <w:rsid w:val="00303F21"/>
    <w:rsid w:val="00303F34"/>
    <w:rsid w:val="00303FC0"/>
    <w:rsid w:val="003040EB"/>
    <w:rsid w:val="00304146"/>
    <w:rsid w:val="00304247"/>
    <w:rsid w:val="003044A2"/>
    <w:rsid w:val="00304606"/>
    <w:rsid w:val="0030473E"/>
    <w:rsid w:val="00304767"/>
    <w:rsid w:val="00304839"/>
    <w:rsid w:val="00304854"/>
    <w:rsid w:val="003049B7"/>
    <w:rsid w:val="00304A46"/>
    <w:rsid w:val="00304B11"/>
    <w:rsid w:val="00304C51"/>
    <w:rsid w:val="00305017"/>
    <w:rsid w:val="0030516C"/>
    <w:rsid w:val="003052A5"/>
    <w:rsid w:val="00305482"/>
    <w:rsid w:val="0030595C"/>
    <w:rsid w:val="00305A62"/>
    <w:rsid w:val="00305BE6"/>
    <w:rsid w:val="00305E67"/>
    <w:rsid w:val="00305EAF"/>
    <w:rsid w:val="00305FAA"/>
    <w:rsid w:val="00306215"/>
    <w:rsid w:val="00306323"/>
    <w:rsid w:val="003064D1"/>
    <w:rsid w:val="003069BB"/>
    <w:rsid w:val="00307538"/>
    <w:rsid w:val="00307644"/>
    <w:rsid w:val="00307699"/>
    <w:rsid w:val="0030769A"/>
    <w:rsid w:val="00307729"/>
    <w:rsid w:val="00307AC8"/>
    <w:rsid w:val="00307C00"/>
    <w:rsid w:val="00307F63"/>
    <w:rsid w:val="00310095"/>
    <w:rsid w:val="00310321"/>
    <w:rsid w:val="00310364"/>
    <w:rsid w:val="003105D5"/>
    <w:rsid w:val="003109A8"/>
    <w:rsid w:val="00310AFA"/>
    <w:rsid w:val="00310E22"/>
    <w:rsid w:val="0031132A"/>
    <w:rsid w:val="003114E8"/>
    <w:rsid w:val="00311523"/>
    <w:rsid w:val="0031153D"/>
    <w:rsid w:val="003116C7"/>
    <w:rsid w:val="0031191D"/>
    <w:rsid w:val="0031195D"/>
    <w:rsid w:val="00311A65"/>
    <w:rsid w:val="00311BE9"/>
    <w:rsid w:val="00311BF2"/>
    <w:rsid w:val="00311C25"/>
    <w:rsid w:val="00312107"/>
    <w:rsid w:val="00312309"/>
    <w:rsid w:val="003125FC"/>
    <w:rsid w:val="0031260E"/>
    <w:rsid w:val="0031262B"/>
    <w:rsid w:val="00312744"/>
    <w:rsid w:val="00312826"/>
    <w:rsid w:val="00312D68"/>
    <w:rsid w:val="00312D81"/>
    <w:rsid w:val="00312D94"/>
    <w:rsid w:val="0031335A"/>
    <w:rsid w:val="0031344B"/>
    <w:rsid w:val="00313674"/>
    <w:rsid w:val="003136D6"/>
    <w:rsid w:val="00313C5B"/>
    <w:rsid w:val="00313C6C"/>
    <w:rsid w:val="00314046"/>
    <w:rsid w:val="0031405F"/>
    <w:rsid w:val="0031419F"/>
    <w:rsid w:val="003142CB"/>
    <w:rsid w:val="00314695"/>
    <w:rsid w:val="003147C9"/>
    <w:rsid w:val="00314A60"/>
    <w:rsid w:val="00314ACF"/>
    <w:rsid w:val="00314B5F"/>
    <w:rsid w:val="00314B7C"/>
    <w:rsid w:val="00314C22"/>
    <w:rsid w:val="00314C4B"/>
    <w:rsid w:val="00314CAE"/>
    <w:rsid w:val="00314EC3"/>
    <w:rsid w:val="003150A9"/>
    <w:rsid w:val="00315115"/>
    <w:rsid w:val="0031512E"/>
    <w:rsid w:val="003153E9"/>
    <w:rsid w:val="00315651"/>
    <w:rsid w:val="003156CF"/>
    <w:rsid w:val="00315A0F"/>
    <w:rsid w:val="00315AA7"/>
    <w:rsid w:val="003160E6"/>
    <w:rsid w:val="00316470"/>
    <w:rsid w:val="00316741"/>
    <w:rsid w:val="00316876"/>
    <w:rsid w:val="00316B29"/>
    <w:rsid w:val="00316BAB"/>
    <w:rsid w:val="00317113"/>
    <w:rsid w:val="00317232"/>
    <w:rsid w:val="00317391"/>
    <w:rsid w:val="0031757C"/>
    <w:rsid w:val="00317679"/>
    <w:rsid w:val="003176D2"/>
    <w:rsid w:val="00317832"/>
    <w:rsid w:val="00317A36"/>
    <w:rsid w:val="00317C89"/>
    <w:rsid w:val="00317D3B"/>
    <w:rsid w:val="003203AC"/>
    <w:rsid w:val="0032077C"/>
    <w:rsid w:val="00320825"/>
    <w:rsid w:val="00320903"/>
    <w:rsid w:val="00320A32"/>
    <w:rsid w:val="00320A89"/>
    <w:rsid w:val="00320AD9"/>
    <w:rsid w:val="00320BC8"/>
    <w:rsid w:val="00320CA0"/>
    <w:rsid w:val="00320D79"/>
    <w:rsid w:val="00320DB9"/>
    <w:rsid w:val="0032122F"/>
    <w:rsid w:val="0032171C"/>
    <w:rsid w:val="00321789"/>
    <w:rsid w:val="003218B6"/>
    <w:rsid w:val="00321922"/>
    <w:rsid w:val="0032199E"/>
    <w:rsid w:val="00321C7F"/>
    <w:rsid w:val="00322052"/>
    <w:rsid w:val="0032253A"/>
    <w:rsid w:val="00322550"/>
    <w:rsid w:val="003229B4"/>
    <w:rsid w:val="00322AF9"/>
    <w:rsid w:val="00323241"/>
    <w:rsid w:val="0032333C"/>
    <w:rsid w:val="00323756"/>
    <w:rsid w:val="003239B6"/>
    <w:rsid w:val="00323C6E"/>
    <w:rsid w:val="00323D4A"/>
    <w:rsid w:val="00323D7C"/>
    <w:rsid w:val="00323DCD"/>
    <w:rsid w:val="00323F12"/>
    <w:rsid w:val="003243E1"/>
    <w:rsid w:val="003244AA"/>
    <w:rsid w:val="003246DC"/>
    <w:rsid w:val="0032474C"/>
    <w:rsid w:val="00324A1E"/>
    <w:rsid w:val="00324A97"/>
    <w:rsid w:val="00324AAB"/>
    <w:rsid w:val="00324B02"/>
    <w:rsid w:val="00324E97"/>
    <w:rsid w:val="00325587"/>
    <w:rsid w:val="0032588E"/>
    <w:rsid w:val="00325FBC"/>
    <w:rsid w:val="00326068"/>
    <w:rsid w:val="003260D2"/>
    <w:rsid w:val="003261B9"/>
    <w:rsid w:val="00326325"/>
    <w:rsid w:val="00326500"/>
    <w:rsid w:val="00326594"/>
    <w:rsid w:val="0032664E"/>
    <w:rsid w:val="0032666D"/>
    <w:rsid w:val="003266AB"/>
    <w:rsid w:val="00326A87"/>
    <w:rsid w:val="00326D56"/>
    <w:rsid w:val="00326DF9"/>
    <w:rsid w:val="00326EB2"/>
    <w:rsid w:val="0032701C"/>
    <w:rsid w:val="0032709D"/>
    <w:rsid w:val="00327257"/>
    <w:rsid w:val="0032728A"/>
    <w:rsid w:val="00327290"/>
    <w:rsid w:val="00327366"/>
    <w:rsid w:val="00327495"/>
    <w:rsid w:val="003275E9"/>
    <w:rsid w:val="00327774"/>
    <w:rsid w:val="003277AC"/>
    <w:rsid w:val="00327853"/>
    <w:rsid w:val="0032797A"/>
    <w:rsid w:val="00327AA5"/>
    <w:rsid w:val="00327F2F"/>
    <w:rsid w:val="0033011F"/>
    <w:rsid w:val="00330295"/>
    <w:rsid w:val="003303B5"/>
    <w:rsid w:val="00330406"/>
    <w:rsid w:val="003308D0"/>
    <w:rsid w:val="0033090D"/>
    <w:rsid w:val="00330AB9"/>
    <w:rsid w:val="00330F49"/>
    <w:rsid w:val="00331033"/>
    <w:rsid w:val="0033156A"/>
    <w:rsid w:val="00331813"/>
    <w:rsid w:val="003319BF"/>
    <w:rsid w:val="00331B16"/>
    <w:rsid w:val="00331D0B"/>
    <w:rsid w:val="003321FE"/>
    <w:rsid w:val="0033242A"/>
    <w:rsid w:val="00332888"/>
    <w:rsid w:val="0033295F"/>
    <w:rsid w:val="00332C34"/>
    <w:rsid w:val="00333067"/>
    <w:rsid w:val="0033319C"/>
    <w:rsid w:val="0033336E"/>
    <w:rsid w:val="003333C8"/>
    <w:rsid w:val="0033355A"/>
    <w:rsid w:val="00333700"/>
    <w:rsid w:val="00333A30"/>
    <w:rsid w:val="00333C8D"/>
    <w:rsid w:val="00333CF7"/>
    <w:rsid w:val="00333FCC"/>
    <w:rsid w:val="003341F0"/>
    <w:rsid w:val="00334450"/>
    <w:rsid w:val="003344B6"/>
    <w:rsid w:val="003344E0"/>
    <w:rsid w:val="003344F0"/>
    <w:rsid w:val="00334596"/>
    <w:rsid w:val="00334623"/>
    <w:rsid w:val="00334C74"/>
    <w:rsid w:val="00334E8F"/>
    <w:rsid w:val="00334EA9"/>
    <w:rsid w:val="00334F40"/>
    <w:rsid w:val="0033507A"/>
    <w:rsid w:val="00335189"/>
    <w:rsid w:val="00335559"/>
    <w:rsid w:val="003356AB"/>
    <w:rsid w:val="0033575C"/>
    <w:rsid w:val="003357E8"/>
    <w:rsid w:val="00335AFC"/>
    <w:rsid w:val="00335B7A"/>
    <w:rsid w:val="00335EF0"/>
    <w:rsid w:val="00335FF4"/>
    <w:rsid w:val="00336454"/>
    <w:rsid w:val="0033645C"/>
    <w:rsid w:val="0033651B"/>
    <w:rsid w:val="00336546"/>
    <w:rsid w:val="00336B93"/>
    <w:rsid w:val="00336C4C"/>
    <w:rsid w:val="00336DEC"/>
    <w:rsid w:val="0033719E"/>
    <w:rsid w:val="003371C0"/>
    <w:rsid w:val="0033720B"/>
    <w:rsid w:val="00337225"/>
    <w:rsid w:val="003372C2"/>
    <w:rsid w:val="003377A2"/>
    <w:rsid w:val="00337906"/>
    <w:rsid w:val="003379D7"/>
    <w:rsid w:val="00337D77"/>
    <w:rsid w:val="00337DEE"/>
    <w:rsid w:val="00337FF1"/>
    <w:rsid w:val="00340062"/>
    <w:rsid w:val="0034006D"/>
    <w:rsid w:val="0034023B"/>
    <w:rsid w:val="0034031B"/>
    <w:rsid w:val="0034036D"/>
    <w:rsid w:val="00340515"/>
    <w:rsid w:val="00340773"/>
    <w:rsid w:val="00340C51"/>
    <w:rsid w:val="00340C67"/>
    <w:rsid w:val="00340D69"/>
    <w:rsid w:val="00340D82"/>
    <w:rsid w:val="00341273"/>
    <w:rsid w:val="00341377"/>
    <w:rsid w:val="00341896"/>
    <w:rsid w:val="00341A56"/>
    <w:rsid w:val="00341BDB"/>
    <w:rsid w:val="00341CBE"/>
    <w:rsid w:val="00341D45"/>
    <w:rsid w:val="00341EB1"/>
    <w:rsid w:val="00341EEB"/>
    <w:rsid w:val="0034205D"/>
    <w:rsid w:val="00342253"/>
    <w:rsid w:val="0034225A"/>
    <w:rsid w:val="0034228D"/>
    <w:rsid w:val="003423E3"/>
    <w:rsid w:val="0034250C"/>
    <w:rsid w:val="0034252E"/>
    <w:rsid w:val="00342550"/>
    <w:rsid w:val="003426BF"/>
    <w:rsid w:val="003426C9"/>
    <w:rsid w:val="00342ABE"/>
    <w:rsid w:val="00342B5F"/>
    <w:rsid w:val="00342E14"/>
    <w:rsid w:val="00342E8C"/>
    <w:rsid w:val="00342E9F"/>
    <w:rsid w:val="00342F64"/>
    <w:rsid w:val="00342FD3"/>
    <w:rsid w:val="0034301C"/>
    <w:rsid w:val="00343A05"/>
    <w:rsid w:val="00343D40"/>
    <w:rsid w:val="00344062"/>
    <w:rsid w:val="0034422B"/>
    <w:rsid w:val="003443F4"/>
    <w:rsid w:val="003446AF"/>
    <w:rsid w:val="003448E1"/>
    <w:rsid w:val="00344B48"/>
    <w:rsid w:val="00344C34"/>
    <w:rsid w:val="00344D94"/>
    <w:rsid w:val="00344DE9"/>
    <w:rsid w:val="00345045"/>
    <w:rsid w:val="003450C8"/>
    <w:rsid w:val="0034522A"/>
    <w:rsid w:val="003452BA"/>
    <w:rsid w:val="003452D3"/>
    <w:rsid w:val="003458B6"/>
    <w:rsid w:val="00345935"/>
    <w:rsid w:val="00345AD3"/>
    <w:rsid w:val="00345D0D"/>
    <w:rsid w:val="00345D7F"/>
    <w:rsid w:val="00345E19"/>
    <w:rsid w:val="00345E85"/>
    <w:rsid w:val="00345ED9"/>
    <w:rsid w:val="00345FAC"/>
    <w:rsid w:val="003461F9"/>
    <w:rsid w:val="0034623D"/>
    <w:rsid w:val="00346475"/>
    <w:rsid w:val="00346535"/>
    <w:rsid w:val="00346A0F"/>
    <w:rsid w:val="00346DCD"/>
    <w:rsid w:val="00346DF1"/>
    <w:rsid w:val="003471B3"/>
    <w:rsid w:val="0034724D"/>
    <w:rsid w:val="003473BE"/>
    <w:rsid w:val="0034745B"/>
    <w:rsid w:val="003477B0"/>
    <w:rsid w:val="00347A06"/>
    <w:rsid w:val="00347C63"/>
    <w:rsid w:val="00347CEE"/>
    <w:rsid w:val="00347CF6"/>
    <w:rsid w:val="00347FA1"/>
    <w:rsid w:val="00347FE7"/>
    <w:rsid w:val="00350331"/>
    <w:rsid w:val="0035059A"/>
    <w:rsid w:val="00350602"/>
    <w:rsid w:val="003508AE"/>
    <w:rsid w:val="00350A0E"/>
    <w:rsid w:val="00350E87"/>
    <w:rsid w:val="00350ED5"/>
    <w:rsid w:val="00350F96"/>
    <w:rsid w:val="00351169"/>
    <w:rsid w:val="003511BB"/>
    <w:rsid w:val="003515A0"/>
    <w:rsid w:val="003516CE"/>
    <w:rsid w:val="003516E8"/>
    <w:rsid w:val="00351703"/>
    <w:rsid w:val="00351742"/>
    <w:rsid w:val="0035192E"/>
    <w:rsid w:val="00351D85"/>
    <w:rsid w:val="00351FF7"/>
    <w:rsid w:val="00352028"/>
    <w:rsid w:val="00352163"/>
    <w:rsid w:val="0035218F"/>
    <w:rsid w:val="00352599"/>
    <w:rsid w:val="00352673"/>
    <w:rsid w:val="003527B0"/>
    <w:rsid w:val="0035288F"/>
    <w:rsid w:val="00353095"/>
    <w:rsid w:val="0035311E"/>
    <w:rsid w:val="0035315F"/>
    <w:rsid w:val="003533D5"/>
    <w:rsid w:val="00353428"/>
    <w:rsid w:val="00353908"/>
    <w:rsid w:val="00353A17"/>
    <w:rsid w:val="00353CC7"/>
    <w:rsid w:val="00353CFE"/>
    <w:rsid w:val="00353FE7"/>
    <w:rsid w:val="003543C3"/>
    <w:rsid w:val="0035471A"/>
    <w:rsid w:val="00354755"/>
    <w:rsid w:val="00354AAA"/>
    <w:rsid w:val="00354EA2"/>
    <w:rsid w:val="00354F4E"/>
    <w:rsid w:val="00355237"/>
    <w:rsid w:val="003552C4"/>
    <w:rsid w:val="003553AC"/>
    <w:rsid w:val="003555CD"/>
    <w:rsid w:val="003557CD"/>
    <w:rsid w:val="0035586A"/>
    <w:rsid w:val="003558F7"/>
    <w:rsid w:val="00355966"/>
    <w:rsid w:val="00355AD8"/>
    <w:rsid w:val="00355B12"/>
    <w:rsid w:val="00355E62"/>
    <w:rsid w:val="00355F2D"/>
    <w:rsid w:val="0035614E"/>
    <w:rsid w:val="00356424"/>
    <w:rsid w:val="003568F6"/>
    <w:rsid w:val="00356CF4"/>
    <w:rsid w:val="00356D5C"/>
    <w:rsid w:val="00356E4C"/>
    <w:rsid w:val="0035722A"/>
    <w:rsid w:val="0035724B"/>
    <w:rsid w:val="003572E9"/>
    <w:rsid w:val="003573F8"/>
    <w:rsid w:val="00357670"/>
    <w:rsid w:val="0035778F"/>
    <w:rsid w:val="003578E4"/>
    <w:rsid w:val="00357BBB"/>
    <w:rsid w:val="00357DC6"/>
    <w:rsid w:val="00357EB3"/>
    <w:rsid w:val="0036002C"/>
    <w:rsid w:val="003601C3"/>
    <w:rsid w:val="003607C5"/>
    <w:rsid w:val="003608B9"/>
    <w:rsid w:val="003609E2"/>
    <w:rsid w:val="00360A61"/>
    <w:rsid w:val="00360AC2"/>
    <w:rsid w:val="00360DCB"/>
    <w:rsid w:val="00360E4B"/>
    <w:rsid w:val="00361594"/>
    <w:rsid w:val="00361683"/>
    <w:rsid w:val="0036176A"/>
    <w:rsid w:val="0036177A"/>
    <w:rsid w:val="00361E65"/>
    <w:rsid w:val="0036200B"/>
    <w:rsid w:val="003626B3"/>
    <w:rsid w:val="003628B5"/>
    <w:rsid w:val="0036293C"/>
    <w:rsid w:val="003629A5"/>
    <w:rsid w:val="00362B2A"/>
    <w:rsid w:val="00362D2A"/>
    <w:rsid w:val="0036322F"/>
    <w:rsid w:val="00363578"/>
    <w:rsid w:val="003635CB"/>
    <w:rsid w:val="00363972"/>
    <w:rsid w:val="003639A7"/>
    <w:rsid w:val="003639E2"/>
    <w:rsid w:val="00363A07"/>
    <w:rsid w:val="00363BC9"/>
    <w:rsid w:val="00363DE4"/>
    <w:rsid w:val="00363E74"/>
    <w:rsid w:val="00363EC3"/>
    <w:rsid w:val="003642A7"/>
    <w:rsid w:val="00364497"/>
    <w:rsid w:val="003644F0"/>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1AD"/>
    <w:rsid w:val="003662B3"/>
    <w:rsid w:val="003665EF"/>
    <w:rsid w:val="003666F3"/>
    <w:rsid w:val="00366707"/>
    <w:rsid w:val="0036670F"/>
    <w:rsid w:val="003667C4"/>
    <w:rsid w:val="00366964"/>
    <w:rsid w:val="00366997"/>
    <w:rsid w:val="00366A85"/>
    <w:rsid w:val="00366E13"/>
    <w:rsid w:val="00366E79"/>
    <w:rsid w:val="00366EF2"/>
    <w:rsid w:val="0036731F"/>
    <w:rsid w:val="00367351"/>
    <w:rsid w:val="0036762E"/>
    <w:rsid w:val="0036786A"/>
    <w:rsid w:val="0036795D"/>
    <w:rsid w:val="003703D2"/>
    <w:rsid w:val="003705FD"/>
    <w:rsid w:val="00370682"/>
    <w:rsid w:val="003708C2"/>
    <w:rsid w:val="00370E0F"/>
    <w:rsid w:val="00371352"/>
    <w:rsid w:val="0037151E"/>
    <w:rsid w:val="00371624"/>
    <w:rsid w:val="00371BC0"/>
    <w:rsid w:val="00371C67"/>
    <w:rsid w:val="00371E78"/>
    <w:rsid w:val="00371EEB"/>
    <w:rsid w:val="00371EEF"/>
    <w:rsid w:val="0037229C"/>
    <w:rsid w:val="00372727"/>
    <w:rsid w:val="00372960"/>
    <w:rsid w:val="00372B5C"/>
    <w:rsid w:val="00372D2C"/>
    <w:rsid w:val="00372E3E"/>
    <w:rsid w:val="00372E55"/>
    <w:rsid w:val="00372F31"/>
    <w:rsid w:val="00373135"/>
    <w:rsid w:val="003731B1"/>
    <w:rsid w:val="00373342"/>
    <w:rsid w:val="003735F3"/>
    <w:rsid w:val="00373A4A"/>
    <w:rsid w:val="00373B0C"/>
    <w:rsid w:val="00373B45"/>
    <w:rsid w:val="00373D5F"/>
    <w:rsid w:val="00373DF7"/>
    <w:rsid w:val="00373F9D"/>
    <w:rsid w:val="0037407E"/>
    <w:rsid w:val="003743A0"/>
    <w:rsid w:val="00374598"/>
    <w:rsid w:val="0037461A"/>
    <w:rsid w:val="00374660"/>
    <w:rsid w:val="00374784"/>
    <w:rsid w:val="003747DF"/>
    <w:rsid w:val="0037481C"/>
    <w:rsid w:val="0037484C"/>
    <w:rsid w:val="00374CAB"/>
    <w:rsid w:val="00374FA3"/>
    <w:rsid w:val="00375029"/>
    <w:rsid w:val="003750D9"/>
    <w:rsid w:val="00375325"/>
    <w:rsid w:val="00375379"/>
    <w:rsid w:val="003755B2"/>
    <w:rsid w:val="00375638"/>
    <w:rsid w:val="00375881"/>
    <w:rsid w:val="003758CA"/>
    <w:rsid w:val="00375F78"/>
    <w:rsid w:val="00376172"/>
    <w:rsid w:val="003765BC"/>
    <w:rsid w:val="00376673"/>
    <w:rsid w:val="003767BD"/>
    <w:rsid w:val="00376AF4"/>
    <w:rsid w:val="00376C2A"/>
    <w:rsid w:val="00376D62"/>
    <w:rsid w:val="00376F5A"/>
    <w:rsid w:val="0037705A"/>
    <w:rsid w:val="003770FF"/>
    <w:rsid w:val="00377284"/>
    <w:rsid w:val="00377399"/>
    <w:rsid w:val="0037742F"/>
    <w:rsid w:val="0037771B"/>
    <w:rsid w:val="003779DD"/>
    <w:rsid w:val="00377B7D"/>
    <w:rsid w:val="00377D2A"/>
    <w:rsid w:val="00377E19"/>
    <w:rsid w:val="00377F82"/>
    <w:rsid w:val="00380053"/>
    <w:rsid w:val="003802AB"/>
    <w:rsid w:val="00380334"/>
    <w:rsid w:val="003803B3"/>
    <w:rsid w:val="00380518"/>
    <w:rsid w:val="003805C5"/>
    <w:rsid w:val="0038061D"/>
    <w:rsid w:val="0038094D"/>
    <w:rsid w:val="00380A0E"/>
    <w:rsid w:val="00380B64"/>
    <w:rsid w:val="00380B71"/>
    <w:rsid w:val="00380FF9"/>
    <w:rsid w:val="0038115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A69"/>
    <w:rsid w:val="00382B14"/>
    <w:rsid w:val="00382B94"/>
    <w:rsid w:val="00382C0B"/>
    <w:rsid w:val="00382CD0"/>
    <w:rsid w:val="00383212"/>
    <w:rsid w:val="0038336E"/>
    <w:rsid w:val="00383558"/>
    <w:rsid w:val="0038359E"/>
    <w:rsid w:val="00383653"/>
    <w:rsid w:val="00383878"/>
    <w:rsid w:val="00383E73"/>
    <w:rsid w:val="0038415A"/>
    <w:rsid w:val="003841BB"/>
    <w:rsid w:val="00384221"/>
    <w:rsid w:val="0038428E"/>
    <w:rsid w:val="003844B1"/>
    <w:rsid w:val="00384523"/>
    <w:rsid w:val="003846A7"/>
    <w:rsid w:val="003846FE"/>
    <w:rsid w:val="0038477A"/>
    <w:rsid w:val="00384986"/>
    <w:rsid w:val="00384B90"/>
    <w:rsid w:val="00384D6F"/>
    <w:rsid w:val="00385DA0"/>
    <w:rsid w:val="00386024"/>
    <w:rsid w:val="00386645"/>
    <w:rsid w:val="00386715"/>
    <w:rsid w:val="003867F1"/>
    <w:rsid w:val="00386831"/>
    <w:rsid w:val="003868D7"/>
    <w:rsid w:val="00386C07"/>
    <w:rsid w:val="00386CCE"/>
    <w:rsid w:val="00386F7D"/>
    <w:rsid w:val="003870AC"/>
    <w:rsid w:val="003873CA"/>
    <w:rsid w:val="003874BD"/>
    <w:rsid w:val="00387A96"/>
    <w:rsid w:val="00387AD8"/>
    <w:rsid w:val="00387BE8"/>
    <w:rsid w:val="00387C0E"/>
    <w:rsid w:val="00387C5D"/>
    <w:rsid w:val="00387DD5"/>
    <w:rsid w:val="00387F91"/>
    <w:rsid w:val="00387F9A"/>
    <w:rsid w:val="0039034C"/>
    <w:rsid w:val="00390696"/>
    <w:rsid w:val="00390B34"/>
    <w:rsid w:val="00390BF2"/>
    <w:rsid w:val="00390D01"/>
    <w:rsid w:val="003912D8"/>
    <w:rsid w:val="003913DF"/>
    <w:rsid w:val="00391502"/>
    <w:rsid w:val="00391581"/>
    <w:rsid w:val="00391792"/>
    <w:rsid w:val="0039189B"/>
    <w:rsid w:val="003918F7"/>
    <w:rsid w:val="00391A32"/>
    <w:rsid w:val="00391BB9"/>
    <w:rsid w:val="00391D57"/>
    <w:rsid w:val="00391E6A"/>
    <w:rsid w:val="00391EDF"/>
    <w:rsid w:val="00391F88"/>
    <w:rsid w:val="003923DE"/>
    <w:rsid w:val="003924E7"/>
    <w:rsid w:val="00392ACB"/>
    <w:rsid w:val="00392B46"/>
    <w:rsid w:val="00392B6B"/>
    <w:rsid w:val="00392F32"/>
    <w:rsid w:val="00393018"/>
    <w:rsid w:val="00393029"/>
    <w:rsid w:val="00393194"/>
    <w:rsid w:val="003934AC"/>
    <w:rsid w:val="003936D2"/>
    <w:rsid w:val="0039396E"/>
    <w:rsid w:val="00393A41"/>
    <w:rsid w:val="00393D59"/>
    <w:rsid w:val="00393ECA"/>
    <w:rsid w:val="0039454E"/>
    <w:rsid w:val="00394587"/>
    <w:rsid w:val="00394672"/>
    <w:rsid w:val="003946A0"/>
    <w:rsid w:val="00394B3C"/>
    <w:rsid w:val="00394B96"/>
    <w:rsid w:val="003950A8"/>
    <w:rsid w:val="00395225"/>
    <w:rsid w:val="00395393"/>
    <w:rsid w:val="00395558"/>
    <w:rsid w:val="003955B6"/>
    <w:rsid w:val="003956DF"/>
    <w:rsid w:val="003958BD"/>
    <w:rsid w:val="00395FDD"/>
    <w:rsid w:val="0039609A"/>
    <w:rsid w:val="003960C2"/>
    <w:rsid w:val="003964FA"/>
    <w:rsid w:val="00396535"/>
    <w:rsid w:val="0039663D"/>
    <w:rsid w:val="00396BAF"/>
    <w:rsid w:val="00396F99"/>
    <w:rsid w:val="00397214"/>
    <w:rsid w:val="00397790"/>
    <w:rsid w:val="003978D0"/>
    <w:rsid w:val="00397B10"/>
    <w:rsid w:val="00397B91"/>
    <w:rsid w:val="00397E0D"/>
    <w:rsid w:val="00397F9F"/>
    <w:rsid w:val="003A0065"/>
    <w:rsid w:val="003A0472"/>
    <w:rsid w:val="003A0642"/>
    <w:rsid w:val="003A0648"/>
    <w:rsid w:val="003A064C"/>
    <w:rsid w:val="003A0650"/>
    <w:rsid w:val="003A07FC"/>
    <w:rsid w:val="003A08F9"/>
    <w:rsid w:val="003A09B5"/>
    <w:rsid w:val="003A0C43"/>
    <w:rsid w:val="003A0D1E"/>
    <w:rsid w:val="003A0DA6"/>
    <w:rsid w:val="003A0EE3"/>
    <w:rsid w:val="003A1036"/>
    <w:rsid w:val="003A11A0"/>
    <w:rsid w:val="003A17EA"/>
    <w:rsid w:val="003A1B6D"/>
    <w:rsid w:val="003A2267"/>
    <w:rsid w:val="003A2508"/>
    <w:rsid w:val="003A26D5"/>
    <w:rsid w:val="003A26E2"/>
    <w:rsid w:val="003A272D"/>
    <w:rsid w:val="003A2801"/>
    <w:rsid w:val="003A2FA8"/>
    <w:rsid w:val="003A321C"/>
    <w:rsid w:val="003A32A9"/>
    <w:rsid w:val="003A33B1"/>
    <w:rsid w:val="003A35F2"/>
    <w:rsid w:val="003A3650"/>
    <w:rsid w:val="003A38D9"/>
    <w:rsid w:val="003A3E56"/>
    <w:rsid w:val="003A423A"/>
    <w:rsid w:val="003A427C"/>
    <w:rsid w:val="003A42B7"/>
    <w:rsid w:val="003A4453"/>
    <w:rsid w:val="003A446C"/>
    <w:rsid w:val="003A455E"/>
    <w:rsid w:val="003A45C5"/>
    <w:rsid w:val="003A4705"/>
    <w:rsid w:val="003A4765"/>
    <w:rsid w:val="003A483D"/>
    <w:rsid w:val="003A4842"/>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063"/>
    <w:rsid w:val="003A6490"/>
    <w:rsid w:val="003A6512"/>
    <w:rsid w:val="003A65A9"/>
    <w:rsid w:val="003A683A"/>
    <w:rsid w:val="003A692F"/>
    <w:rsid w:val="003A6951"/>
    <w:rsid w:val="003A6E0D"/>
    <w:rsid w:val="003A70C9"/>
    <w:rsid w:val="003A71A5"/>
    <w:rsid w:val="003A72B4"/>
    <w:rsid w:val="003A73CF"/>
    <w:rsid w:val="003A76AA"/>
    <w:rsid w:val="003A783C"/>
    <w:rsid w:val="003A78CC"/>
    <w:rsid w:val="003A7ACD"/>
    <w:rsid w:val="003A7B8A"/>
    <w:rsid w:val="003A7C3F"/>
    <w:rsid w:val="003A7E45"/>
    <w:rsid w:val="003A7E57"/>
    <w:rsid w:val="003B0076"/>
    <w:rsid w:val="003B06CC"/>
    <w:rsid w:val="003B094E"/>
    <w:rsid w:val="003B0EFC"/>
    <w:rsid w:val="003B10ED"/>
    <w:rsid w:val="003B124B"/>
    <w:rsid w:val="003B16E8"/>
    <w:rsid w:val="003B172F"/>
    <w:rsid w:val="003B2005"/>
    <w:rsid w:val="003B21B6"/>
    <w:rsid w:val="003B21E4"/>
    <w:rsid w:val="003B223B"/>
    <w:rsid w:val="003B239A"/>
    <w:rsid w:val="003B267F"/>
    <w:rsid w:val="003B2787"/>
    <w:rsid w:val="003B282C"/>
    <w:rsid w:val="003B28B8"/>
    <w:rsid w:val="003B296F"/>
    <w:rsid w:val="003B2AC3"/>
    <w:rsid w:val="003B2EB4"/>
    <w:rsid w:val="003B2F7F"/>
    <w:rsid w:val="003B31A9"/>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4EA6"/>
    <w:rsid w:val="003B5427"/>
    <w:rsid w:val="003B564C"/>
    <w:rsid w:val="003B5692"/>
    <w:rsid w:val="003B56C2"/>
    <w:rsid w:val="003B6179"/>
    <w:rsid w:val="003B619D"/>
    <w:rsid w:val="003B6378"/>
    <w:rsid w:val="003B67E1"/>
    <w:rsid w:val="003B6A3B"/>
    <w:rsid w:val="003B6CFF"/>
    <w:rsid w:val="003B6D11"/>
    <w:rsid w:val="003B706C"/>
    <w:rsid w:val="003B7205"/>
    <w:rsid w:val="003B7308"/>
    <w:rsid w:val="003B79BA"/>
    <w:rsid w:val="003B7A0E"/>
    <w:rsid w:val="003B7A3B"/>
    <w:rsid w:val="003B7A93"/>
    <w:rsid w:val="003B7AC4"/>
    <w:rsid w:val="003B7B79"/>
    <w:rsid w:val="003B7E1B"/>
    <w:rsid w:val="003B7F85"/>
    <w:rsid w:val="003C0033"/>
    <w:rsid w:val="003C010E"/>
    <w:rsid w:val="003C0341"/>
    <w:rsid w:val="003C04AA"/>
    <w:rsid w:val="003C0593"/>
    <w:rsid w:val="003C0623"/>
    <w:rsid w:val="003C0671"/>
    <w:rsid w:val="003C068F"/>
    <w:rsid w:val="003C06C3"/>
    <w:rsid w:val="003C0782"/>
    <w:rsid w:val="003C0878"/>
    <w:rsid w:val="003C0A5A"/>
    <w:rsid w:val="003C0C76"/>
    <w:rsid w:val="003C0D69"/>
    <w:rsid w:val="003C107F"/>
    <w:rsid w:val="003C10FE"/>
    <w:rsid w:val="003C1368"/>
    <w:rsid w:val="003C150A"/>
    <w:rsid w:val="003C1532"/>
    <w:rsid w:val="003C184F"/>
    <w:rsid w:val="003C1CCB"/>
    <w:rsid w:val="003C1DE4"/>
    <w:rsid w:val="003C1E37"/>
    <w:rsid w:val="003C20EA"/>
    <w:rsid w:val="003C213A"/>
    <w:rsid w:val="003C25F3"/>
    <w:rsid w:val="003C27AB"/>
    <w:rsid w:val="003C2E11"/>
    <w:rsid w:val="003C30EF"/>
    <w:rsid w:val="003C31D4"/>
    <w:rsid w:val="003C3281"/>
    <w:rsid w:val="003C34C0"/>
    <w:rsid w:val="003C34E4"/>
    <w:rsid w:val="003C364E"/>
    <w:rsid w:val="003C3843"/>
    <w:rsid w:val="003C3995"/>
    <w:rsid w:val="003C3E1E"/>
    <w:rsid w:val="003C3E49"/>
    <w:rsid w:val="003C41C6"/>
    <w:rsid w:val="003C4240"/>
    <w:rsid w:val="003C470C"/>
    <w:rsid w:val="003C539C"/>
    <w:rsid w:val="003C5453"/>
    <w:rsid w:val="003C54D3"/>
    <w:rsid w:val="003C5798"/>
    <w:rsid w:val="003C5E77"/>
    <w:rsid w:val="003C6234"/>
    <w:rsid w:val="003C6747"/>
    <w:rsid w:val="003C693B"/>
    <w:rsid w:val="003C69DB"/>
    <w:rsid w:val="003C6CBB"/>
    <w:rsid w:val="003C6CD7"/>
    <w:rsid w:val="003C6EFA"/>
    <w:rsid w:val="003C6F4D"/>
    <w:rsid w:val="003C7295"/>
    <w:rsid w:val="003C740E"/>
    <w:rsid w:val="003C7BC7"/>
    <w:rsid w:val="003C7C95"/>
    <w:rsid w:val="003C7E78"/>
    <w:rsid w:val="003C7F67"/>
    <w:rsid w:val="003C7F9C"/>
    <w:rsid w:val="003D0273"/>
    <w:rsid w:val="003D0322"/>
    <w:rsid w:val="003D0371"/>
    <w:rsid w:val="003D0389"/>
    <w:rsid w:val="003D054B"/>
    <w:rsid w:val="003D05FB"/>
    <w:rsid w:val="003D07BB"/>
    <w:rsid w:val="003D0980"/>
    <w:rsid w:val="003D0D4D"/>
    <w:rsid w:val="003D0E39"/>
    <w:rsid w:val="003D1018"/>
    <w:rsid w:val="003D1223"/>
    <w:rsid w:val="003D12B9"/>
    <w:rsid w:val="003D12F2"/>
    <w:rsid w:val="003D15B3"/>
    <w:rsid w:val="003D1662"/>
    <w:rsid w:val="003D1681"/>
    <w:rsid w:val="003D1877"/>
    <w:rsid w:val="003D1A52"/>
    <w:rsid w:val="003D1A83"/>
    <w:rsid w:val="003D1E22"/>
    <w:rsid w:val="003D1F8C"/>
    <w:rsid w:val="003D202C"/>
    <w:rsid w:val="003D225F"/>
    <w:rsid w:val="003D23AD"/>
    <w:rsid w:val="003D2463"/>
    <w:rsid w:val="003D250E"/>
    <w:rsid w:val="003D2561"/>
    <w:rsid w:val="003D29DE"/>
    <w:rsid w:val="003D2B03"/>
    <w:rsid w:val="003D2D8B"/>
    <w:rsid w:val="003D2EB3"/>
    <w:rsid w:val="003D3033"/>
    <w:rsid w:val="003D326B"/>
    <w:rsid w:val="003D356F"/>
    <w:rsid w:val="003D37E3"/>
    <w:rsid w:val="003D38CA"/>
    <w:rsid w:val="003D3E63"/>
    <w:rsid w:val="003D3F92"/>
    <w:rsid w:val="003D4272"/>
    <w:rsid w:val="003D46B5"/>
    <w:rsid w:val="003D4C0C"/>
    <w:rsid w:val="003D4DC2"/>
    <w:rsid w:val="003D4EDB"/>
    <w:rsid w:val="003D4F30"/>
    <w:rsid w:val="003D4F54"/>
    <w:rsid w:val="003D54A9"/>
    <w:rsid w:val="003D55C9"/>
    <w:rsid w:val="003D5750"/>
    <w:rsid w:val="003D585C"/>
    <w:rsid w:val="003D5AB7"/>
    <w:rsid w:val="003D5AF5"/>
    <w:rsid w:val="003D5C22"/>
    <w:rsid w:val="003D5C2E"/>
    <w:rsid w:val="003D5C6B"/>
    <w:rsid w:val="003D5D8B"/>
    <w:rsid w:val="003D5F02"/>
    <w:rsid w:val="003D60E3"/>
    <w:rsid w:val="003D61FA"/>
    <w:rsid w:val="003D64AD"/>
    <w:rsid w:val="003D6556"/>
    <w:rsid w:val="003D6907"/>
    <w:rsid w:val="003D6A1D"/>
    <w:rsid w:val="003D6B01"/>
    <w:rsid w:val="003D6D18"/>
    <w:rsid w:val="003D6EBD"/>
    <w:rsid w:val="003D6FA4"/>
    <w:rsid w:val="003D70BD"/>
    <w:rsid w:val="003D70CE"/>
    <w:rsid w:val="003D7267"/>
    <w:rsid w:val="003D732C"/>
    <w:rsid w:val="003D7350"/>
    <w:rsid w:val="003D73A5"/>
    <w:rsid w:val="003D742B"/>
    <w:rsid w:val="003D74AF"/>
    <w:rsid w:val="003D7538"/>
    <w:rsid w:val="003D776C"/>
    <w:rsid w:val="003D783C"/>
    <w:rsid w:val="003D788F"/>
    <w:rsid w:val="003D79EB"/>
    <w:rsid w:val="003D7ABB"/>
    <w:rsid w:val="003D7BC5"/>
    <w:rsid w:val="003E00A4"/>
    <w:rsid w:val="003E01B7"/>
    <w:rsid w:val="003E02DF"/>
    <w:rsid w:val="003E057B"/>
    <w:rsid w:val="003E06D7"/>
    <w:rsid w:val="003E0B40"/>
    <w:rsid w:val="003E0B43"/>
    <w:rsid w:val="003E0EF0"/>
    <w:rsid w:val="003E0F54"/>
    <w:rsid w:val="003E10D7"/>
    <w:rsid w:val="003E11B7"/>
    <w:rsid w:val="003E1348"/>
    <w:rsid w:val="003E1764"/>
    <w:rsid w:val="003E179E"/>
    <w:rsid w:val="003E1A7D"/>
    <w:rsid w:val="003E1C65"/>
    <w:rsid w:val="003E1D6D"/>
    <w:rsid w:val="003E1DE3"/>
    <w:rsid w:val="003E1DF9"/>
    <w:rsid w:val="003E1E8A"/>
    <w:rsid w:val="003E24A9"/>
    <w:rsid w:val="003E24EC"/>
    <w:rsid w:val="003E24F3"/>
    <w:rsid w:val="003E2584"/>
    <w:rsid w:val="003E283B"/>
    <w:rsid w:val="003E2860"/>
    <w:rsid w:val="003E28CB"/>
    <w:rsid w:val="003E2A74"/>
    <w:rsid w:val="003E2DB2"/>
    <w:rsid w:val="003E2DE6"/>
    <w:rsid w:val="003E2F14"/>
    <w:rsid w:val="003E3141"/>
    <w:rsid w:val="003E3195"/>
    <w:rsid w:val="003E3423"/>
    <w:rsid w:val="003E343F"/>
    <w:rsid w:val="003E3556"/>
    <w:rsid w:val="003E3597"/>
    <w:rsid w:val="003E35A4"/>
    <w:rsid w:val="003E366A"/>
    <w:rsid w:val="003E386A"/>
    <w:rsid w:val="003E3B87"/>
    <w:rsid w:val="003E3E7A"/>
    <w:rsid w:val="003E3FCA"/>
    <w:rsid w:val="003E401F"/>
    <w:rsid w:val="003E4060"/>
    <w:rsid w:val="003E46DF"/>
    <w:rsid w:val="003E4734"/>
    <w:rsid w:val="003E4768"/>
    <w:rsid w:val="003E4812"/>
    <w:rsid w:val="003E4881"/>
    <w:rsid w:val="003E4A39"/>
    <w:rsid w:val="003E4A6F"/>
    <w:rsid w:val="003E4B9B"/>
    <w:rsid w:val="003E4BAD"/>
    <w:rsid w:val="003E5084"/>
    <w:rsid w:val="003E5381"/>
    <w:rsid w:val="003E5391"/>
    <w:rsid w:val="003E5433"/>
    <w:rsid w:val="003E54C3"/>
    <w:rsid w:val="003E5834"/>
    <w:rsid w:val="003E5A0E"/>
    <w:rsid w:val="003E5A63"/>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44"/>
    <w:rsid w:val="003E7681"/>
    <w:rsid w:val="003E7734"/>
    <w:rsid w:val="003E790D"/>
    <w:rsid w:val="003E792F"/>
    <w:rsid w:val="003E7B3B"/>
    <w:rsid w:val="003E7C37"/>
    <w:rsid w:val="003E7C67"/>
    <w:rsid w:val="003E7D0B"/>
    <w:rsid w:val="003E7EF8"/>
    <w:rsid w:val="003E7FAA"/>
    <w:rsid w:val="003E7FB9"/>
    <w:rsid w:val="003F0044"/>
    <w:rsid w:val="003F017C"/>
    <w:rsid w:val="003F0275"/>
    <w:rsid w:val="003F02B7"/>
    <w:rsid w:val="003F0520"/>
    <w:rsid w:val="003F0894"/>
    <w:rsid w:val="003F0A5A"/>
    <w:rsid w:val="003F0B4F"/>
    <w:rsid w:val="003F0D55"/>
    <w:rsid w:val="003F0DCB"/>
    <w:rsid w:val="003F0F70"/>
    <w:rsid w:val="003F128B"/>
    <w:rsid w:val="003F1315"/>
    <w:rsid w:val="003F15EB"/>
    <w:rsid w:val="003F1610"/>
    <w:rsid w:val="003F188C"/>
    <w:rsid w:val="003F18C5"/>
    <w:rsid w:val="003F1A9E"/>
    <w:rsid w:val="003F1AFA"/>
    <w:rsid w:val="003F1BD6"/>
    <w:rsid w:val="003F1D16"/>
    <w:rsid w:val="003F1D4F"/>
    <w:rsid w:val="003F1D87"/>
    <w:rsid w:val="003F1E92"/>
    <w:rsid w:val="003F1F3C"/>
    <w:rsid w:val="003F2160"/>
    <w:rsid w:val="003F232B"/>
    <w:rsid w:val="003F245E"/>
    <w:rsid w:val="003F24FB"/>
    <w:rsid w:val="003F2BFB"/>
    <w:rsid w:val="003F2E61"/>
    <w:rsid w:val="003F2EAA"/>
    <w:rsid w:val="003F3271"/>
    <w:rsid w:val="003F344F"/>
    <w:rsid w:val="003F360E"/>
    <w:rsid w:val="003F379D"/>
    <w:rsid w:val="003F3819"/>
    <w:rsid w:val="003F3937"/>
    <w:rsid w:val="003F39E9"/>
    <w:rsid w:val="003F3AEE"/>
    <w:rsid w:val="003F3B58"/>
    <w:rsid w:val="003F3F18"/>
    <w:rsid w:val="003F3F24"/>
    <w:rsid w:val="003F3FE4"/>
    <w:rsid w:val="003F4148"/>
    <w:rsid w:val="003F424B"/>
    <w:rsid w:val="003F4838"/>
    <w:rsid w:val="003F4904"/>
    <w:rsid w:val="003F4B3E"/>
    <w:rsid w:val="003F4BB0"/>
    <w:rsid w:val="003F4CED"/>
    <w:rsid w:val="003F4E7B"/>
    <w:rsid w:val="003F4EE9"/>
    <w:rsid w:val="003F52A3"/>
    <w:rsid w:val="003F5433"/>
    <w:rsid w:val="003F5606"/>
    <w:rsid w:val="003F59A3"/>
    <w:rsid w:val="003F5A49"/>
    <w:rsid w:val="003F5B15"/>
    <w:rsid w:val="003F5C3B"/>
    <w:rsid w:val="003F5D35"/>
    <w:rsid w:val="003F5EFC"/>
    <w:rsid w:val="003F610F"/>
    <w:rsid w:val="003F6138"/>
    <w:rsid w:val="003F6352"/>
    <w:rsid w:val="003F6462"/>
    <w:rsid w:val="003F68AF"/>
    <w:rsid w:val="003F6A56"/>
    <w:rsid w:val="003F6BF3"/>
    <w:rsid w:val="003F6D70"/>
    <w:rsid w:val="003F70A4"/>
    <w:rsid w:val="003F718E"/>
    <w:rsid w:val="003F74E0"/>
    <w:rsid w:val="003F765C"/>
    <w:rsid w:val="003F76AB"/>
    <w:rsid w:val="003F7792"/>
    <w:rsid w:val="003F77DD"/>
    <w:rsid w:val="003F7ADD"/>
    <w:rsid w:val="003F7ECD"/>
    <w:rsid w:val="003F7EF7"/>
    <w:rsid w:val="003F7F1A"/>
    <w:rsid w:val="003F7F64"/>
    <w:rsid w:val="0040026B"/>
    <w:rsid w:val="00400453"/>
    <w:rsid w:val="00400958"/>
    <w:rsid w:val="00400C09"/>
    <w:rsid w:val="00400CFB"/>
    <w:rsid w:val="00400FE2"/>
    <w:rsid w:val="00401119"/>
    <w:rsid w:val="00401248"/>
    <w:rsid w:val="0040127F"/>
    <w:rsid w:val="004015CD"/>
    <w:rsid w:val="004017BB"/>
    <w:rsid w:val="0040181B"/>
    <w:rsid w:val="00401B42"/>
    <w:rsid w:val="00401BDF"/>
    <w:rsid w:val="004022B2"/>
    <w:rsid w:val="004024E5"/>
    <w:rsid w:val="004027AF"/>
    <w:rsid w:val="004027DE"/>
    <w:rsid w:val="00402AC3"/>
    <w:rsid w:val="00402AF5"/>
    <w:rsid w:val="00402D31"/>
    <w:rsid w:val="00402D78"/>
    <w:rsid w:val="00402FC8"/>
    <w:rsid w:val="004032DA"/>
    <w:rsid w:val="004033BB"/>
    <w:rsid w:val="0040340A"/>
    <w:rsid w:val="00403AC1"/>
    <w:rsid w:val="00403BAF"/>
    <w:rsid w:val="00404010"/>
    <w:rsid w:val="00404229"/>
    <w:rsid w:val="00404372"/>
    <w:rsid w:val="00404415"/>
    <w:rsid w:val="00404561"/>
    <w:rsid w:val="004045EC"/>
    <w:rsid w:val="004047B0"/>
    <w:rsid w:val="0040481B"/>
    <w:rsid w:val="00404AE9"/>
    <w:rsid w:val="00404D47"/>
    <w:rsid w:val="00404E4B"/>
    <w:rsid w:val="0040527C"/>
    <w:rsid w:val="00405394"/>
    <w:rsid w:val="00405401"/>
    <w:rsid w:val="004057A0"/>
    <w:rsid w:val="0040587B"/>
    <w:rsid w:val="004058AB"/>
    <w:rsid w:val="00405A1A"/>
    <w:rsid w:val="00405A68"/>
    <w:rsid w:val="00405C45"/>
    <w:rsid w:val="00405CBD"/>
    <w:rsid w:val="00405D15"/>
    <w:rsid w:val="00405DF7"/>
    <w:rsid w:val="00405F90"/>
    <w:rsid w:val="00406060"/>
    <w:rsid w:val="00406152"/>
    <w:rsid w:val="004062DA"/>
    <w:rsid w:val="00406331"/>
    <w:rsid w:val="0040636A"/>
    <w:rsid w:val="00406494"/>
    <w:rsid w:val="00406895"/>
    <w:rsid w:val="00406F0F"/>
    <w:rsid w:val="004072D0"/>
    <w:rsid w:val="00407536"/>
    <w:rsid w:val="0040753D"/>
    <w:rsid w:val="004075FE"/>
    <w:rsid w:val="004076B4"/>
    <w:rsid w:val="00407A2F"/>
    <w:rsid w:val="00407C74"/>
    <w:rsid w:val="00407C79"/>
    <w:rsid w:val="00407CAE"/>
    <w:rsid w:val="00407D02"/>
    <w:rsid w:val="00407E0E"/>
    <w:rsid w:val="00410176"/>
    <w:rsid w:val="004103C1"/>
    <w:rsid w:val="004104D2"/>
    <w:rsid w:val="004105D9"/>
    <w:rsid w:val="004107D6"/>
    <w:rsid w:val="00410805"/>
    <w:rsid w:val="00410CBB"/>
    <w:rsid w:val="00410CC6"/>
    <w:rsid w:val="00410E2E"/>
    <w:rsid w:val="00410E66"/>
    <w:rsid w:val="00410EB2"/>
    <w:rsid w:val="0041116E"/>
    <w:rsid w:val="004111AD"/>
    <w:rsid w:val="00411241"/>
    <w:rsid w:val="004112C6"/>
    <w:rsid w:val="004113DC"/>
    <w:rsid w:val="004115CD"/>
    <w:rsid w:val="00411635"/>
    <w:rsid w:val="00411780"/>
    <w:rsid w:val="00411845"/>
    <w:rsid w:val="004119A0"/>
    <w:rsid w:val="00411A02"/>
    <w:rsid w:val="00411C2D"/>
    <w:rsid w:val="00411CF4"/>
    <w:rsid w:val="00411D18"/>
    <w:rsid w:val="00411D89"/>
    <w:rsid w:val="00411E12"/>
    <w:rsid w:val="00411FA7"/>
    <w:rsid w:val="00412024"/>
    <w:rsid w:val="00412160"/>
    <w:rsid w:val="0041224E"/>
    <w:rsid w:val="004122F6"/>
    <w:rsid w:val="00412394"/>
    <w:rsid w:val="0041262D"/>
    <w:rsid w:val="00412660"/>
    <w:rsid w:val="00412C33"/>
    <w:rsid w:val="00412DDC"/>
    <w:rsid w:val="0041327A"/>
    <w:rsid w:val="004135A7"/>
    <w:rsid w:val="00413873"/>
    <w:rsid w:val="00413896"/>
    <w:rsid w:val="00413B42"/>
    <w:rsid w:val="00413C42"/>
    <w:rsid w:val="00413D07"/>
    <w:rsid w:val="00413F43"/>
    <w:rsid w:val="0041427B"/>
    <w:rsid w:val="004142AC"/>
    <w:rsid w:val="004145D0"/>
    <w:rsid w:val="0041483D"/>
    <w:rsid w:val="00414DD9"/>
    <w:rsid w:val="00415083"/>
    <w:rsid w:val="00415094"/>
    <w:rsid w:val="0041515C"/>
    <w:rsid w:val="00415602"/>
    <w:rsid w:val="00415AD1"/>
    <w:rsid w:val="00415D82"/>
    <w:rsid w:val="00416024"/>
    <w:rsid w:val="00416425"/>
    <w:rsid w:val="00416851"/>
    <w:rsid w:val="00416934"/>
    <w:rsid w:val="00416A63"/>
    <w:rsid w:val="00416BCD"/>
    <w:rsid w:val="00416DD0"/>
    <w:rsid w:val="004171C7"/>
    <w:rsid w:val="0041776E"/>
    <w:rsid w:val="00417951"/>
    <w:rsid w:val="00417B2A"/>
    <w:rsid w:val="00417C19"/>
    <w:rsid w:val="00417C7A"/>
    <w:rsid w:val="00420003"/>
    <w:rsid w:val="0042009C"/>
    <w:rsid w:val="00420231"/>
    <w:rsid w:val="0042027D"/>
    <w:rsid w:val="004202A3"/>
    <w:rsid w:val="004202DC"/>
    <w:rsid w:val="00420340"/>
    <w:rsid w:val="004203EB"/>
    <w:rsid w:val="004205D8"/>
    <w:rsid w:val="00420659"/>
    <w:rsid w:val="00420C5D"/>
    <w:rsid w:val="00420D35"/>
    <w:rsid w:val="00420ED4"/>
    <w:rsid w:val="00420EF4"/>
    <w:rsid w:val="00420F44"/>
    <w:rsid w:val="00420FAF"/>
    <w:rsid w:val="004210C7"/>
    <w:rsid w:val="0042136E"/>
    <w:rsid w:val="00421385"/>
    <w:rsid w:val="004213BC"/>
    <w:rsid w:val="004213E5"/>
    <w:rsid w:val="0042150B"/>
    <w:rsid w:val="00421625"/>
    <w:rsid w:val="00421A5B"/>
    <w:rsid w:val="00421AD5"/>
    <w:rsid w:val="00421B4B"/>
    <w:rsid w:val="00421C08"/>
    <w:rsid w:val="00421C9A"/>
    <w:rsid w:val="00421E7C"/>
    <w:rsid w:val="00422063"/>
    <w:rsid w:val="0042212E"/>
    <w:rsid w:val="00422148"/>
    <w:rsid w:val="0042235C"/>
    <w:rsid w:val="004223B5"/>
    <w:rsid w:val="0042254A"/>
    <w:rsid w:val="0042287A"/>
    <w:rsid w:val="00422919"/>
    <w:rsid w:val="00422A1C"/>
    <w:rsid w:val="00422A50"/>
    <w:rsid w:val="00422BFA"/>
    <w:rsid w:val="00422F40"/>
    <w:rsid w:val="00422FBB"/>
    <w:rsid w:val="00423080"/>
    <w:rsid w:val="0042316D"/>
    <w:rsid w:val="00423265"/>
    <w:rsid w:val="0042346D"/>
    <w:rsid w:val="004237AA"/>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241"/>
    <w:rsid w:val="0042531A"/>
    <w:rsid w:val="004254EF"/>
    <w:rsid w:val="0042559B"/>
    <w:rsid w:val="00425786"/>
    <w:rsid w:val="00425997"/>
    <w:rsid w:val="00425A1F"/>
    <w:rsid w:val="00425B68"/>
    <w:rsid w:val="00425C67"/>
    <w:rsid w:val="00425DC7"/>
    <w:rsid w:val="00425EE1"/>
    <w:rsid w:val="00425FF4"/>
    <w:rsid w:val="00426010"/>
    <w:rsid w:val="00426088"/>
    <w:rsid w:val="00426397"/>
    <w:rsid w:val="004264A7"/>
    <w:rsid w:val="004264AA"/>
    <w:rsid w:val="0042656A"/>
    <w:rsid w:val="00426717"/>
    <w:rsid w:val="004267F5"/>
    <w:rsid w:val="00426AB4"/>
    <w:rsid w:val="00426ACD"/>
    <w:rsid w:val="00426AEB"/>
    <w:rsid w:val="00426EA7"/>
    <w:rsid w:val="00426EEB"/>
    <w:rsid w:val="00426FB2"/>
    <w:rsid w:val="00427099"/>
    <w:rsid w:val="00427224"/>
    <w:rsid w:val="00427261"/>
    <w:rsid w:val="00427349"/>
    <w:rsid w:val="004274B0"/>
    <w:rsid w:val="004276D3"/>
    <w:rsid w:val="004278C7"/>
    <w:rsid w:val="004300AE"/>
    <w:rsid w:val="00430315"/>
    <w:rsid w:val="0043056F"/>
    <w:rsid w:val="00430755"/>
    <w:rsid w:val="00430AFF"/>
    <w:rsid w:val="00430C7C"/>
    <w:rsid w:val="0043110B"/>
    <w:rsid w:val="004311B4"/>
    <w:rsid w:val="004312FD"/>
    <w:rsid w:val="0043130D"/>
    <w:rsid w:val="00431357"/>
    <w:rsid w:val="0043166F"/>
    <w:rsid w:val="00431B0A"/>
    <w:rsid w:val="0043206C"/>
    <w:rsid w:val="00432086"/>
    <w:rsid w:val="00432182"/>
    <w:rsid w:val="00432210"/>
    <w:rsid w:val="004323E3"/>
    <w:rsid w:val="0043272B"/>
    <w:rsid w:val="00432783"/>
    <w:rsid w:val="00432A6D"/>
    <w:rsid w:val="00432AA3"/>
    <w:rsid w:val="00432B24"/>
    <w:rsid w:val="00432B38"/>
    <w:rsid w:val="00432DEE"/>
    <w:rsid w:val="00432EB8"/>
    <w:rsid w:val="00432F68"/>
    <w:rsid w:val="004332BD"/>
    <w:rsid w:val="0043384A"/>
    <w:rsid w:val="0043385E"/>
    <w:rsid w:val="0043394F"/>
    <w:rsid w:val="00433997"/>
    <w:rsid w:val="00433B60"/>
    <w:rsid w:val="00433CE7"/>
    <w:rsid w:val="00433D83"/>
    <w:rsid w:val="00433E4F"/>
    <w:rsid w:val="00434219"/>
    <w:rsid w:val="0043437F"/>
    <w:rsid w:val="00434440"/>
    <w:rsid w:val="00434839"/>
    <w:rsid w:val="00434B44"/>
    <w:rsid w:val="00434CDE"/>
    <w:rsid w:val="00434DC3"/>
    <w:rsid w:val="00434E99"/>
    <w:rsid w:val="00434FEB"/>
    <w:rsid w:val="00435270"/>
    <w:rsid w:val="00435365"/>
    <w:rsid w:val="00435501"/>
    <w:rsid w:val="0043590F"/>
    <w:rsid w:val="004359B1"/>
    <w:rsid w:val="004359C7"/>
    <w:rsid w:val="004359CB"/>
    <w:rsid w:val="00435C2E"/>
    <w:rsid w:val="00435DB4"/>
    <w:rsid w:val="00435DCE"/>
    <w:rsid w:val="00435DEA"/>
    <w:rsid w:val="00435E05"/>
    <w:rsid w:val="00435E4B"/>
    <w:rsid w:val="00435E7E"/>
    <w:rsid w:val="00435F22"/>
    <w:rsid w:val="004360EC"/>
    <w:rsid w:val="0043626A"/>
    <w:rsid w:val="004363BD"/>
    <w:rsid w:val="00436416"/>
    <w:rsid w:val="00436683"/>
    <w:rsid w:val="004367E2"/>
    <w:rsid w:val="00436A61"/>
    <w:rsid w:val="00436BCA"/>
    <w:rsid w:val="00436E80"/>
    <w:rsid w:val="00436EEC"/>
    <w:rsid w:val="0043720D"/>
    <w:rsid w:val="00437216"/>
    <w:rsid w:val="00437238"/>
    <w:rsid w:val="00437260"/>
    <w:rsid w:val="0043733C"/>
    <w:rsid w:val="0043735F"/>
    <w:rsid w:val="00437377"/>
    <w:rsid w:val="004373AF"/>
    <w:rsid w:val="00437843"/>
    <w:rsid w:val="00437873"/>
    <w:rsid w:val="0043794F"/>
    <w:rsid w:val="00437959"/>
    <w:rsid w:val="00437C7F"/>
    <w:rsid w:val="00437CB0"/>
    <w:rsid w:val="00437EA0"/>
    <w:rsid w:val="00440399"/>
    <w:rsid w:val="004404CE"/>
    <w:rsid w:val="004404E3"/>
    <w:rsid w:val="00440B22"/>
    <w:rsid w:val="00440BB7"/>
    <w:rsid w:val="00440F6B"/>
    <w:rsid w:val="00440F7B"/>
    <w:rsid w:val="00441100"/>
    <w:rsid w:val="0044110F"/>
    <w:rsid w:val="00441290"/>
    <w:rsid w:val="00441832"/>
    <w:rsid w:val="00441985"/>
    <w:rsid w:val="00441BB2"/>
    <w:rsid w:val="00441FC5"/>
    <w:rsid w:val="0044209A"/>
    <w:rsid w:val="0044216B"/>
    <w:rsid w:val="0044216C"/>
    <w:rsid w:val="00442251"/>
    <w:rsid w:val="00442303"/>
    <w:rsid w:val="00442333"/>
    <w:rsid w:val="0044236C"/>
    <w:rsid w:val="00442645"/>
    <w:rsid w:val="0044281F"/>
    <w:rsid w:val="00442E9A"/>
    <w:rsid w:val="00442F06"/>
    <w:rsid w:val="0044302E"/>
    <w:rsid w:val="0044359C"/>
    <w:rsid w:val="0044369F"/>
    <w:rsid w:val="0044371D"/>
    <w:rsid w:val="00443729"/>
    <w:rsid w:val="00443910"/>
    <w:rsid w:val="00443EC4"/>
    <w:rsid w:val="00443FD8"/>
    <w:rsid w:val="004441C5"/>
    <w:rsid w:val="0044434C"/>
    <w:rsid w:val="004444DE"/>
    <w:rsid w:val="00444744"/>
    <w:rsid w:val="004449BC"/>
    <w:rsid w:val="00444AB4"/>
    <w:rsid w:val="00444B6B"/>
    <w:rsid w:val="00444BCD"/>
    <w:rsid w:val="00444CA0"/>
    <w:rsid w:val="00444DA9"/>
    <w:rsid w:val="00444EE2"/>
    <w:rsid w:val="0044534B"/>
    <w:rsid w:val="0044536F"/>
    <w:rsid w:val="0044571B"/>
    <w:rsid w:val="0044581E"/>
    <w:rsid w:val="00445AFB"/>
    <w:rsid w:val="00445EBE"/>
    <w:rsid w:val="00445EE0"/>
    <w:rsid w:val="00446071"/>
    <w:rsid w:val="004460D6"/>
    <w:rsid w:val="0044613F"/>
    <w:rsid w:val="00446271"/>
    <w:rsid w:val="0044628A"/>
    <w:rsid w:val="00446402"/>
    <w:rsid w:val="00446887"/>
    <w:rsid w:val="00446A91"/>
    <w:rsid w:val="00446B20"/>
    <w:rsid w:val="00446B2A"/>
    <w:rsid w:val="00446B80"/>
    <w:rsid w:val="00446DF6"/>
    <w:rsid w:val="00446EA5"/>
    <w:rsid w:val="0044723E"/>
    <w:rsid w:val="004476F6"/>
    <w:rsid w:val="0044777F"/>
    <w:rsid w:val="00447939"/>
    <w:rsid w:val="00447A6C"/>
    <w:rsid w:val="00447CE4"/>
    <w:rsid w:val="004505B8"/>
    <w:rsid w:val="00450930"/>
    <w:rsid w:val="00450BF6"/>
    <w:rsid w:val="00450C18"/>
    <w:rsid w:val="00450C5D"/>
    <w:rsid w:val="00450E58"/>
    <w:rsid w:val="00451080"/>
    <w:rsid w:val="0045143D"/>
    <w:rsid w:val="004517FF"/>
    <w:rsid w:val="004519DD"/>
    <w:rsid w:val="00451A7A"/>
    <w:rsid w:val="00451B80"/>
    <w:rsid w:val="00451CCD"/>
    <w:rsid w:val="00451F18"/>
    <w:rsid w:val="0045214A"/>
    <w:rsid w:val="00452241"/>
    <w:rsid w:val="004524D3"/>
    <w:rsid w:val="00452539"/>
    <w:rsid w:val="00452597"/>
    <w:rsid w:val="0045278F"/>
    <w:rsid w:val="004527AC"/>
    <w:rsid w:val="00453253"/>
    <w:rsid w:val="00453298"/>
    <w:rsid w:val="00453357"/>
    <w:rsid w:val="00453970"/>
    <w:rsid w:val="00453A42"/>
    <w:rsid w:val="0045437B"/>
    <w:rsid w:val="004543FC"/>
    <w:rsid w:val="00454681"/>
    <w:rsid w:val="00454990"/>
    <w:rsid w:val="00454B0A"/>
    <w:rsid w:val="00454B34"/>
    <w:rsid w:val="00454CA5"/>
    <w:rsid w:val="00454D00"/>
    <w:rsid w:val="00454EC4"/>
    <w:rsid w:val="00455855"/>
    <w:rsid w:val="0045587C"/>
    <w:rsid w:val="00455BDB"/>
    <w:rsid w:val="00455C59"/>
    <w:rsid w:val="00455CD8"/>
    <w:rsid w:val="00455D3A"/>
    <w:rsid w:val="00455EA1"/>
    <w:rsid w:val="0045602D"/>
    <w:rsid w:val="00456295"/>
    <w:rsid w:val="004564E3"/>
    <w:rsid w:val="00456657"/>
    <w:rsid w:val="004566DF"/>
    <w:rsid w:val="00456855"/>
    <w:rsid w:val="004569C8"/>
    <w:rsid w:val="00456B15"/>
    <w:rsid w:val="00456C39"/>
    <w:rsid w:val="00456D81"/>
    <w:rsid w:val="00457091"/>
    <w:rsid w:val="00457756"/>
    <w:rsid w:val="00457DC1"/>
    <w:rsid w:val="00457E58"/>
    <w:rsid w:val="00460042"/>
    <w:rsid w:val="00460384"/>
    <w:rsid w:val="004603E4"/>
    <w:rsid w:val="00460482"/>
    <w:rsid w:val="0046073A"/>
    <w:rsid w:val="004607A2"/>
    <w:rsid w:val="00460A26"/>
    <w:rsid w:val="00460B5B"/>
    <w:rsid w:val="00460CB5"/>
    <w:rsid w:val="00460E95"/>
    <w:rsid w:val="00460F4A"/>
    <w:rsid w:val="004612AA"/>
    <w:rsid w:val="004614BA"/>
    <w:rsid w:val="0046152C"/>
    <w:rsid w:val="004616B4"/>
    <w:rsid w:val="004617D4"/>
    <w:rsid w:val="0046191A"/>
    <w:rsid w:val="00461BFA"/>
    <w:rsid w:val="00461F9F"/>
    <w:rsid w:val="004624C3"/>
    <w:rsid w:val="00462967"/>
    <w:rsid w:val="00462CEA"/>
    <w:rsid w:val="00462D7D"/>
    <w:rsid w:val="00462DBC"/>
    <w:rsid w:val="00462EC8"/>
    <w:rsid w:val="00462EFC"/>
    <w:rsid w:val="004633B4"/>
    <w:rsid w:val="004636DA"/>
    <w:rsid w:val="004637E3"/>
    <w:rsid w:val="004639A4"/>
    <w:rsid w:val="00463A88"/>
    <w:rsid w:val="00463AC0"/>
    <w:rsid w:val="00463FCE"/>
    <w:rsid w:val="00464254"/>
    <w:rsid w:val="00464452"/>
    <w:rsid w:val="00464521"/>
    <w:rsid w:val="00464553"/>
    <w:rsid w:val="0046455D"/>
    <w:rsid w:val="00464683"/>
    <w:rsid w:val="004646B8"/>
    <w:rsid w:val="00464716"/>
    <w:rsid w:val="00464760"/>
    <w:rsid w:val="00464943"/>
    <w:rsid w:val="004649AC"/>
    <w:rsid w:val="00464A6F"/>
    <w:rsid w:val="00464BC5"/>
    <w:rsid w:val="00464CA4"/>
    <w:rsid w:val="00464E57"/>
    <w:rsid w:val="004650C5"/>
    <w:rsid w:val="004652FF"/>
    <w:rsid w:val="0046536A"/>
    <w:rsid w:val="0046548D"/>
    <w:rsid w:val="004659DB"/>
    <w:rsid w:val="00465B90"/>
    <w:rsid w:val="00465DF7"/>
    <w:rsid w:val="004663BE"/>
    <w:rsid w:val="0046668F"/>
    <w:rsid w:val="004666C4"/>
    <w:rsid w:val="004667EA"/>
    <w:rsid w:val="0046681A"/>
    <w:rsid w:val="004668BC"/>
    <w:rsid w:val="004670A2"/>
    <w:rsid w:val="00467217"/>
    <w:rsid w:val="00467277"/>
    <w:rsid w:val="004673AB"/>
    <w:rsid w:val="00467892"/>
    <w:rsid w:val="00467D29"/>
    <w:rsid w:val="00467DED"/>
    <w:rsid w:val="00467E0D"/>
    <w:rsid w:val="00470281"/>
    <w:rsid w:val="004706DA"/>
    <w:rsid w:val="00470701"/>
    <w:rsid w:val="00470851"/>
    <w:rsid w:val="0047091D"/>
    <w:rsid w:val="00470958"/>
    <w:rsid w:val="00470EB6"/>
    <w:rsid w:val="00470F6C"/>
    <w:rsid w:val="00470F7D"/>
    <w:rsid w:val="004712DF"/>
    <w:rsid w:val="00471562"/>
    <w:rsid w:val="00471AB8"/>
    <w:rsid w:val="00471C67"/>
    <w:rsid w:val="0047200A"/>
    <w:rsid w:val="004722F0"/>
    <w:rsid w:val="00472413"/>
    <w:rsid w:val="00472564"/>
    <w:rsid w:val="00472567"/>
    <w:rsid w:val="004728B9"/>
    <w:rsid w:val="00472A5A"/>
    <w:rsid w:val="00472B36"/>
    <w:rsid w:val="00472BA7"/>
    <w:rsid w:val="00472E6D"/>
    <w:rsid w:val="00472EEE"/>
    <w:rsid w:val="004730F1"/>
    <w:rsid w:val="00473271"/>
    <w:rsid w:val="00473299"/>
    <w:rsid w:val="00473497"/>
    <w:rsid w:val="004734FA"/>
    <w:rsid w:val="004737A6"/>
    <w:rsid w:val="00473860"/>
    <w:rsid w:val="004739C8"/>
    <w:rsid w:val="00473B9D"/>
    <w:rsid w:val="00473C4C"/>
    <w:rsid w:val="00473C6A"/>
    <w:rsid w:val="00473D0D"/>
    <w:rsid w:val="004740F8"/>
    <w:rsid w:val="0047424A"/>
    <w:rsid w:val="004742DA"/>
    <w:rsid w:val="004746C5"/>
    <w:rsid w:val="00474774"/>
    <w:rsid w:val="004747AC"/>
    <w:rsid w:val="00474B41"/>
    <w:rsid w:val="00474BF8"/>
    <w:rsid w:val="00474CA0"/>
    <w:rsid w:val="00474CE0"/>
    <w:rsid w:val="00474EB7"/>
    <w:rsid w:val="00474EEF"/>
    <w:rsid w:val="00474F64"/>
    <w:rsid w:val="0047516C"/>
    <w:rsid w:val="004751F7"/>
    <w:rsid w:val="0047538C"/>
    <w:rsid w:val="004753C6"/>
    <w:rsid w:val="00475496"/>
    <w:rsid w:val="0047551C"/>
    <w:rsid w:val="004757A5"/>
    <w:rsid w:val="00475896"/>
    <w:rsid w:val="00475AE6"/>
    <w:rsid w:val="00475BCF"/>
    <w:rsid w:val="00475D24"/>
    <w:rsid w:val="00476104"/>
    <w:rsid w:val="00476344"/>
    <w:rsid w:val="004763D4"/>
    <w:rsid w:val="00476847"/>
    <w:rsid w:val="004769E3"/>
    <w:rsid w:val="004769F4"/>
    <w:rsid w:val="00476A37"/>
    <w:rsid w:val="00476C9F"/>
    <w:rsid w:val="00476D5A"/>
    <w:rsid w:val="00477915"/>
    <w:rsid w:val="00477A48"/>
    <w:rsid w:val="00477D22"/>
    <w:rsid w:val="00477E58"/>
    <w:rsid w:val="00477F29"/>
    <w:rsid w:val="00477F74"/>
    <w:rsid w:val="0048017A"/>
    <w:rsid w:val="0048036C"/>
    <w:rsid w:val="00480381"/>
    <w:rsid w:val="0048040A"/>
    <w:rsid w:val="004804EF"/>
    <w:rsid w:val="004806AD"/>
    <w:rsid w:val="00480AF3"/>
    <w:rsid w:val="00480CFA"/>
    <w:rsid w:val="00481025"/>
    <w:rsid w:val="0048102B"/>
    <w:rsid w:val="00481296"/>
    <w:rsid w:val="00481367"/>
    <w:rsid w:val="00481500"/>
    <w:rsid w:val="004818D8"/>
    <w:rsid w:val="00481E36"/>
    <w:rsid w:val="00481E77"/>
    <w:rsid w:val="0048208C"/>
    <w:rsid w:val="0048231C"/>
    <w:rsid w:val="00482752"/>
    <w:rsid w:val="00482762"/>
    <w:rsid w:val="00482808"/>
    <w:rsid w:val="00482E15"/>
    <w:rsid w:val="00482E3E"/>
    <w:rsid w:val="00483237"/>
    <w:rsid w:val="0048334F"/>
    <w:rsid w:val="0048356B"/>
    <w:rsid w:val="004835D5"/>
    <w:rsid w:val="004835F9"/>
    <w:rsid w:val="004836C7"/>
    <w:rsid w:val="00483959"/>
    <w:rsid w:val="00483DB2"/>
    <w:rsid w:val="00483F3C"/>
    <w:rsid w:val="00484230"/>
    <w:rsid w:val="004847AF"/>
    <w:rsid w:val="00484AB7"/>
    <w:rsid w:val="00484D35"/>
    <w:rsid w:val="00484E3A"/>
    <w:rsid w:val="00484F3C"/>
    <w:rsid w:val="004851A1"/>
    <w:rsid w:val="004853CE"/>
    <w:rsid w:val="00485621"/>
    <w:rsid w:val="00485641"/>
    <w:rsid w:val="00485928"/>
    <w:rsid w:val="00485ACA"/>
    <w:rsid w:val="00485BCA"/>
    <w:rsid w:val="00485DE9"/>
    <w:rsid w:val="0048633A"/>
    <w:rsid w:val="00486785"/>
    <w:rsid w:val="004869E5"/>
    <w:rsid w:val="00486AD8"/>
    <w:rsid w:val="00486E35"/>
    <w:rsid w:val="00486F08"/>
    <w:rsid w:val="00487309"/>
    <w:rsid w:val="00487403"/>
    <w:rsid w:val="00487521"/>
    <w:rsid w:val="004878FF"/>
    <w:rsid w:val="00487BE4"/>
    <w:rsid w:val="00487D54"/>
    <w:rsid w:val="00487E61"/>
    <w:rsid w:val="00490017"/>
    <w:rsid w:val="00490191"/>
    <w:rsid w:val="00490243"/>
    <w:rsid w:val="0049028F"/>
    <w:rsid w:val="004902B3"/>
    <w:rsid w:val="004902E4"/>
    <w:rsid w:val="004902F6"/>
    <w:rsid w:val="00490316"/>
    <w:rsid w:val="00490376"/>
    <w:rsid w:val="00490407"/>
    <w:rsid w:val="0049050A"/>
    <w:rsid w:val="00490587"/>
    <w:rsid w:val="004905B3"/>
    <w:rsid w:val="0049095A"/>
    <w:rsid w:val="00490A51"/>
    <w:rsid w:val="0049140B"/>
    <w:rsid w:val="004917B6"/>
    <w:rsid w:val="00491A2D"/>
    <w:rsid w:val="00491CC9"/>
    <w:rsid w:val="004920F8"/>
    <w:rsid w:val="00492253"/>
    <w:rsid w:val="004924C1"/>
    <w:rsid w:val="004924CE"/>
    <w:rsid w:val="0049264B"/>
    <w:rsid w:val="004929E6"/>
    <w:rsid w:val="00492A20"/>
    <w:rsid w:val="00492E0E"/>
    <w:rsid w:val="00492E81"/>
    <w:rsid w:val="00492EF0"/>
    <w:rsid w:val="004930D7"/>
    <w:rsid w:val="004930E2"/>
    <w:rsid w:val="0049335A"/>
    <w:rsid w:val="00493470"/>
    <w:rsid w:val="004942B7"/>
    <w:rsid w:val="00494374"/>
    <w:rsid w:val="004945B1"/>
    <w:rsid w:val="004945FE"/>
    <w:rsid w:val="00494686"/>
    <w:rsid w:val="0049486E"/>
    <w:rsid w:val="004948E1"/>
    <w:rsid w:val="00494F34"/>
    <w:rsid w:val="00494FE3"/>
    <w:rsid w:val="00495217"/>
    <w:rsid w:val="004953F3"/>
    <w:rsid w:val="00495593"/>
    <w:rsid w:val="00495BD2"/>
    <w:rsid w:val="00495C7D"/>
    <w:rsid w:val="00495D26"/>
    <w:rsid w:val="00495EA5"/>
    <w:rsid w:val="00496076"/>
    <w:rsid w:val="00496109"/>
    <w:rsid w:val="0049613C"/>
    <w:rsid w:val="00496240"/>
    <w:rsid w:val="00496471"/>
    <w:rsid w:val="0049667F"/>
    <w:rsid w:val="004969F6"/>
    <w:rsid w:val="00496AD2"/>
    <w:rsid w:val="00496CF9"/>
    <w:rsid w:val="00496E62"/>
    <w:rsid w:val="00497152"/>
    <w:rsid w:val="0049738D"/>
    <w:rsid w:val="00497398"/>
    <w:rsid w:val="004973D5"/>
    <w:rsid w:val="004974F8"/>
    <w:rsid w:val="00497633"/>
    <w:rsid w:val="00497773"/>
    <w:rsid w:val="00497C46"/>
    <w:rsid w:val="00497FCE"/>
    <w:rsid w:val="004A009F"/>
    <w:rsid w:val="004A00E2"/>
    <w:rsid w:val="004A0357"/>
    <w:rsid w:val="004A03A9"/>
    <w:rsid w:val="004A048A"/>
    <w:rsid w:val="004A0626"/>
    <w:rsid w:val="004A090D"/>
    <w:rsid w:val="004A0BD8"/>
    <w:rsid w:val="004A0C27"/>
    <w:rsid w:val="004A0E59"/>
    <w:rsid w:val="004A0F8C"/>
    <w:rsid w:val="004A0FC2"/>
    <w:rsid w:val="004A1831"/>
    <w:rsid w:val="004A1840"/>
    <w:rsid w:val="004A1D55"/>
    <w:rsid w:val="004A1E7E"/>
    <w:rsid w:val="004A1F30"/>
    <w:rsid w:val="004A1F68"/>
    <w:rsid w:val="004A2185"/>
    <w:rsid w:val="004A273E"/>
    <w:rsid w:val="004A27B8"/>
    <w:rsid w:val="004A29CA"/>
    <w:rsid w:val="004A2B18"/>
    <w:rsid w:val="004A2D99"/>
    <w:rsid w:val="004A2E3E"/>
    <w:rsid w:val="004A2F25"/>
    <w:rsid w:val="004A308E"/>
    <w:rsid w:val="004A30E3"/>
    <w:rsid w:val="004A3156"/>
    <w:rsid w:val="004A3566"/>
    <w:rsid w:val="004A3625"/>
    <w:rsid w:val="004A394D"/>
    <w:rsid w:val="004A3BEE"/>
    <w:rsid w:val="004A3EEC"/>
    <w:rsid w:val="004A3F17"/>
    <w:rsid w:val="004A410A"/>
    <w:rsid w:val="004A41B3"/>
    <w:rsid w:val="004A444C"/>
    <w:rsid w:val="004A457F"/>
    <w:rsid w:val="004A461A"/>
    <w:rsid w:val="004A4A84"/>
    <w:rsid w:val="004A4AD3"/>
    <w:rsid w:val="004A4C4C"/>
    <w:rsid w:val="004A4DF0"/>
    <w:rsid w:val="004A52E6"/>
    <w:rsid w:val="004A53A2"/>
    <w:rsid w:val="004A55FA"/>
    <w:rsid w:val="004A5839"/>
    <w:rsid w:val="004A5CAF"/>
    <w:rsid w:val="004A5E66"/>
    <w:rsid w:val="004A5E8E"/>
    <w:rsid w:val="004A6084"/>
    <w:rsid w:val="004A622C"/>
    <w:rsid w:val="004A6334"/>
    <w:rsid w:val="004A6527"/>
    <w:rsid w:val="004A66BE"/>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2A9"/>
    <w:rsid w:val="004B060D"/>
    <w:rsid w:val="004B0685"/>
    <w:rsid w:val="004B0B23"/>
    <w:rsid w:val="004B0B6C"/>
    <w:rsid w:val="004B0C5F"/>
    <w:rsid w:val="004B0C6A"/>
    <w:rsid w:val="004B0D21"/>
    <w:rsid w:val="004B1007"/>
    <w:rsid w:val="004B10D4"/>
    <w:rsid w:val="004B10E7"/>
    <w:rsid w:val="004B18ED"/>
    <w:rsid w:val="004B1932"/>
    <w:rsid w:val="004B1E78"/>
    <w:rsid w:val="004B1FAB"/>
    <w:rsid w:val="004B2209"/>
    <w:rsid w:val="004B253F"/>
    <w:rsid w:val="004B2662"/>
    <w:rsid w:val="004B2686"/>
    <w:rsid w:val="004B274C"/>
    <w:rsid w:val="004B27FF"/>
    <w:rsid w:val="004B28B8"/>
    <w:rsid w:val="004B2A7D"/>
    <w:rsid w:val="004B2C6A"/>
    <w:rsid w:val="004B2C85"/>
    <w:rsid w:val="004B2E57"/>
    <w:rsid w:val="004B2EA6"/>
    <w:rsid w:val="004B307F"/>
    <w:rsid w:val="004B30C8"/>
    <w:rsid w:val="004B3103"/>
    <w:rsid w:val="004B3117"/>
    <w:rsid w:val="004B34C3"/>
    <w:rsid w:val="004B3637"/>
    <w:rsid w:val="004B37D7"/>
    <w:rsid w:val="004B3984"/>
    <w:rsid w:val="004B3A31"/>
    <w:rsid w:val="004B3B00"/>
    <w:rsid w:val="004B3B99"/>
    <w:rsid w:val="004B3BD8"/>
    <w:rsid w:val="004B3D5A"/>
    <w:rsid w:val="004B3F99"/>
    <w:rsid w:val="004B400E"/>
    <w:rsid w:val="004B40E9"/>
    <w:rsid w:val="004B429D"/>
    <w:rsid w:val="004B42C3"/>
    <w:rsid w:val="004B45F6"/>
    <w:rsid w:val="004B465C"/>
    <w:rsid w:val="004B49DC"/>
    <w:rsid w:val="004B4EBF"/>
    <w:rsid w:val="004B4ED4"/>
    <w:rsid w:val="004B536A"/>
    <w:rsid w:val="004B540A"/>
    <w:rsid w:val="004B5427"/>
    <w:rsid w:val="004B5513"/>
    <w:rsid w:val="004B5589"/>
    <w:rsid w:val="004B564A"/>
    <w:rsid w:val="004B5797"/>
    <w:rsid w:val="004B5B1D"/>
    <w:rsid w:val="004B5B99"/>
    <w:rsid w:val="004B5F39"/>
    <w:rsid w:val="004B621A"/>
    <w:rsid w:val="004B63E8"/>
    <w:rsid w:val="004B64A8"/>
    <w:rsid w:val="004B6505"/>
    <w:rsid w:val="004B66C0"/>
    <w:rsid w:val="004B67FE"/>
    <w:rsid w:val="004B6999"/>
    <w:rsid w:val="004B6BC9"/>
    <w:rsid w:val="004B6F35"/>
    <w:rsid w:val="004B74BE"/>
    <w:rsid w:val="004B77A9"/>
    <w:rsid w:val="004B7839"/>
    <w:rsid w:val="004B7986"/>
    <w:rsid w:val="004B7A58"/>
    <w:rsid w:val="004B7AC3"/>
    <w:rsid w:val="004B7CF2"/>
    <w:rsid w:val="004B7E8F"/>
    <w:rsid w:val="004B7EC8"/>
    <w:rsid w:val="004C004D"/>
    <w:rsid w:val="004C025E"/>
    <w:rsid w:val="004C032D"/>
    <w:rsid w:val="004C09C5"/>
    <w:rsid w:val="004C0B25"/>
    <w:rsid w:val="004C0C2A"/>
    <w:rsid w:val="004C0E13"/>
    <w:rsid w:val="004C0F6B"/>
    <w:rsid w:val="004C10DC"/>
    <w:rsid w:val="004C115B"/>
    <w:rsid w:val="004C1715"/>
    <w:rsid w:val="004C17DF"/>
    <w:rsid w:val="004C1803"/>
    <w:rsid w:val="004C180D"/>
    <w:rsid w:val="004C18AC"/>
    <w:rsid w:val="004C1A45"/>
    <w:rsid w:val="004C1C8A"/>
    <w:rsid w:val="004C1ECF"/>
    <w:rsid w:val="004C2072"/>
    <w:rsid w:val="004C2081"/>
    <w:rsid w:val="004C2120"/>
    <w:rsid w:val="004C2818"/>
    <w:rsid w:val="004C283D"/>
    <w:rsid w:val="004C2861"/>
    <w:rsid w:val="004C2CD9"/>
    <w:rsid w:val="004C300F"/>
    <w:rsid w:val="004C33A5"/>
    <w:rsid w:val="004C34C5"/>
    <w:rsid w:val="004C36DD"/>
    <w:rsid w:val="004C36E6"/>
    <w:rsid w:val="004C36ED"/>
    <w:rsid w:val="004C3A47"/>
    <w:rsid w:val="004C3A63"/>
    <w:rsid w:val="004C3A96"/>
    <w:rsid w:val="004C3D06"/>
    <w:rsid w:val="004C3E7C"/>
    <w:rsid w:val="004C3F92"/>
    <w:rsid w:val="004C426F"/>
    <w:rsid w:val="004C4303"/>
    <w:rsid w:val="004C434E"/>
    <w:rsid w:val="004C43D3"/>
    <w:rsid w:val="004C45A2"/>
    <w:rsid w:val="004C4710"/>
    <w:rsid w:val="004C4B85"/>
    <w:rsid w:val="004C4BBB"/>
    <w:rsid w:val="004C5065"/>
    <w:rsid w:val="004C53F5"/>
    <w:rsid w:val="004C54B7"/>
    <w:rsid w:val="004C55F5"/>
    <w:rsid w:val="004C5673"/>
    <w:rsid w:val="004C5AD8"/>
    <w:rsid w:val="004C5C4E"/>
    <w:rsid w:val="004C5EE7"/>
    <w:rsid w:val="004C600D"/>
    <w:rsid w:val="004C6351"/>
    <w:rsid w:val="004C6451"/>
    <w:rsid w:val="004C68C5"/>
    <w:rsid w:val="004C6AE9"/>
    <w:rsid w:val="004C6BBB"/>
    <w:rsid w:val="004C6BF5"/>
    <w:rsid w:val="004C6CFA"/>
    <w:rsid w:val="004C6D63"/>
    <w:rsid w:val="004C6D6B"/>
    <w:rsid w:val="004C7039"/>
    <w:rsid w:val="004C72E8"/>
    <w:rsid w:val="004C7420"/>
    <w:rsid w:val="004C7553"/>
    <w:rsid w:val="004C7614"/>
    <w:rsid w:val="004C79EB"/>
    <w:rsid w:val="004C7C41"/>
    <w:rsid w:val="004C7C80"/>
    <w:rsid w:val="004C7CDB"/>
    <w:rsid w:val="004C7D2F"/>
    <w:rsid w:val="004C7E76"/>
    <w:rsid w:val="004C7F1A"/>
    <w:rsid w:val="004D04A2"/>
    <w:rsid w:val="004D064D"/>
    <w:rsid w:val="004D0AF9"/>
    <w:rsid w:val="004D0BA2"/>
    <w:rsid w:val="004D12E6"/>
    <w:rsid w:val="004D1316"/>
    <w:rsid w:val="004D13BC"/>
    <w:rsid w:val="004D1538"/>
    <w:rsid w:val="004D153A"/>
    <w:rsid w:val="004D155A"/>
    <w:rsid w:val="004D1609"/>
    <w:rsid w:val="004D163C"/>
    <w:rsid w:val="004D1677"/>
    <w:rsid w:val="004D1874"/>
    <w:rsid w:val="004D195B"/>
    <w:rsid w:val="004D1CA1"/>
    <w:rsid w:val="004D1EF6"/>
    <w:rsid w:val="004D20D4"/>
    <w:rsid w:val="004D218D"/>
    <w:rsid w:val="004D23D8"/>
    <w:rsid w:val="004D24F9"/>
    <w:rsid w:val="004D29FD"/>
    <w:rsid w:val="004D2A0F"/>
    <w:rsid w:val="004D2C82"/>
    <w:rsid w:val="004D2DAB"/>
    <w:rsid w:val="004D304B"/>
    <w:rsid w:val="004D3202"/>
    <w:rsid w:val="004D32D2"/>
    <w:rsid w:val="004D341B"/>
    <w:rsid w:val="004D3479"/>
    <w:rsid w:val="004D347E"/>
    <w:rsid w:val="004D34F9"/>
    <w:rsid w:val="004D37F7"/>
    <w:rsid w:val="004D398A"/>
    <w:rsid w:val="004D3C9A"/>
    <w:rsid w:val="004D3F17"/>
    <w:rsid w:val="004D4514"/>
    <w:rsid w:val="004D46CF"/>
    <w:rsid w:val="004D4A98"/>
    <w:rsid w:val="004D4AF9"/>
    <w:rsid w:val="004D4D10"/>
    <w:rsid w:val="004D5055"/>
    <w:rsid w:val="004D51F8"/>
    <w:rsid w:val="004D5466"/>
    <w:rsid w:val="004D54E3"/>
    <w:rsid w:val="004D5597"/>
    <w:rsid w:val="004D55B0"/>
    <w:rsid w:val="004D55FE"/>
    <w:rsid w:val="004D56E2"/>
    <w:rsid w:val="004D5957"/>
    <w:rsid w:val="004D5CD8"/>
    <w:rsid w:val="004D5E81"/>
    <w:rsid w:val="004D5F90"/>
    <w:rsid w:val="004D60D4"/>
    <w:rsid w:val="004D6514"/>
    <w:rsid w:val="004D6663"/>
    <w:rsid w:val="004D66D9"/>
    <w:rsid w:val="004D678E"/>
    <w:rsid w:val="004D6906"/>
    <w:rsid w:val="004D69CA"/>
    <w:rsid w:val="004D6C4A"/>
    <w:rsid w:val="004D6CD5"/>
    <w:rsid w:val="004D6D53"/>
    <w:rsid w:val="004D6D88"/>
    <w:rsid w:val="004D6DE7"/>
    <w:rsid w:val="004D6E6E"/>
    <w:rsid w:val="004D6E84"/>
    <w:rsid w:val="004D73E5"/>
    <w:rsid w:val="004D7480"/>
    <w:rsid w:val="004D7560"/>
    <w:rsid w:val="004D76D9"/>
    <w:rsid w:val="004D78FF"/>
    <w:rsid w:val="004D790E"/>
    <w:rsid w:val="004D7984"/>
    <w:rsid w:val="004D7C4E"/>
    <w:rsid w:val="004D7C92"/>
    <w:rsid w:val="004D7D55"/>
    <w:rsid w:val="004D7E31"/>
    <w:rsid w:val="004D7F77"/>
    <w:rsid w:val="004E0144"/>
    <w:rsid w:val="004E01C6"/>
    <w:rsid w:val="004E02AE"/>
    <w:rsid w:val="004E0481"/>
    <w:rsid w:val="004E0A49"/>
    <w:rsid w:val="004E0AE3"/>
    <w:rsid w:val="004E0BB7"/>
    <w:rsid w:val="004E0BE2"/>
    <w:rsid w:val="004E0C76"/>
    <w:rsid w:val="004E0D7C"/>
    <w:rsid w:val="004E12FA"/>
    <w:rsid w:val="004E1387"/>
    <w:rsid w:val="004E1881"/>
    <w:rsid w:val="004E196B"/>
    <w:rsid w:val="004E1AC0"/>
    <w:rsid w:val="004E1CD6"/>
    <w:rsid w:val="004E1D95"/>
    <w:rsid w:val="004E203E"/>
    <w:rsid w:val="004E20B3"/>
    <w:rsid w:val="004E26BF"/>
    <w:rsid w:val="004E2896"/>
    <w:rsid w:val="004E28B6"/>
    <w:rsid w:val="004E2A71"/>
    <w:rsid w:val="004E2B65"/>
    <w:rsid w:val="004E2C7B"/>
    <w:rsid w:val="004E2C9C"/>
    <w:rsid w:val="004E2F1A"/>
    <w:rsid w:val="004E2FE8"/>
    <w:rsid w:val="004E30F9"/>
    <w:rsid w:val="004E333C"/>
    <w:rsid w:val="004E3363"/>
    <w:rsid w:val="004E36F4"/>
    <w:rsid w:val="004E37D9"/>
    <w:rsid w:val="004E37DA"/>
    <w:rsid w:val="004E3877"/>
    <w:rsid w:val="004E393A"/>
    <w:rsid w:val="004E3C14"/>
    <w:rsid w:val="004E3CA6"/>
    <w:rsid w:val="004E3CBE"/>
    <w:rsid w:val="004E3D21"/>
    <w:rsid w:val="004E4574"/>
    <w:rsid w:val="004E46E7"/>
    <w:rsid w:val="004E4740"/>
    <w:rsid w:val="004E477C"/>
    <w:rsid w:val="004E4808"/>
    <w:rsid w:val="004E4A69"/>
    <w:rsid w:val="004E4B07"/>
    <w:rsid w:val="004E4D56"/>
    <w:rsid w:val="004E4E3D"/>
    <w:rsid w:val="004E4F9F"/>
    <w:rsid w:val="004E591A"/>
    <w:rsid w:val="004E5961"/>
    <w:rsid w:val="004E59CC"/>
    <w:rsid w:val="004E5B10"/>
    <w:rsid w:val="004E5CAA"/>
    <w:rsid w:val="004E5F93"/>
    <w:rsid w:val="004E5FC7"/>
    <w:rsid w:val="004E63EF"/>
    <w:rsid w:val="004E6704"/>
    <w:rsid w:val="004E687B"/>
    <w:rsid w:val="004E6AAB"/>
    <w:rsid w:val="004E7038"/>
    <w:rsid w:val="004E7265"/>
    <w:rsid w:val="004E7276"/>
    <w:rsid w:val="004E72A8"/>
    <w:rsid w:val="004E7845"/>
    <w:rsid w:val="004E7D0C"/>
    <w:rsid w:val="004E7F18"/>
    <w:rsid w:val="004F00F2"/>
    <w:rsid w:val="004F0209"/>
    <w:rsid w:val="004F0533"/>
    <w:rsid w:val="004F055A"/>
    <w:rsid w:val="004F067F"/>
    <w:rsid w:val="004F0AB4"/>
    <w:rsid w:val="004F0F11"/>
    <w:rsid w:val="004F0FCF"/>
    <w:rsid w:val="004F1019"/>
    <w:rsid w:val="004F113B"/>
    <w:rsid w:val="004F1192"/>
    <w:rsid w:val="004F1197"/>
    <w:rsid w:val="004F1348"/>
    <w:rsid w:val="004F13FF"/>
    <w:rsid w:val="004F1413"/>
    <w:rsid w:val="004F14AC"/>
    <w:rsid w:val="004F175F"/>
    <w:rsid w:val="004F17DD"/>
    <w:rsid w:val="004F1AFC"/>
    <w:rsid w:val="004F1B6E"/>
    <w:rsid w:val="004F1E19"/>
    <w:rsid w:val="004F1F63"/>
    <w:rsid w:val="004F1FAA"/>
    <w:rsid w:val="004F2086"/>
    <w:rsid w:val="004F220B"/>
    <w:rsid w:val="004F2483"/>
    <w:rsid w:val="004F2784"/>
    <w:rsid w:val="004F2A51"/>
    <w:rsid w:val="004F2C07"/>
    <w:rsid w:val="004F2C51"/>
    <w:rsid w:val="004F2F78"/>
    <w:rsid w:val="004F3198"/>
    <w:rsid w:val="004F335D"/>
    <w:rsid w:val="004F3680"/>
    <w:rsid w:val="004F3881"/>
    <w:rsid w:val="004F38EF"/>
    <w:rsid w:val="004F3907"/>
    <w:rsid w:val="004F39F1"/>
    <w:rsid w:val="004F3A18"/>
    <w:rsid w:val="004F3B41"/>
    <w:rsid w:val="004F3B43"/>
    <w:rsid w:val="004F3C4F"/>
    <w:rsid w:val="004F3C73"/>
    <w:rsid w:val="004F3CD5"/>
    <w:rsid w:val="004F4014"/>
    <w:rsid w:val="004F431C"/>
    <w:rsid w:val="004F44EF"/>
    <w:rsid w:val="004F45E6"/>
    <w:rsid w:val="004F493E"/>
    <w:rsid w:val="004F49E6"/>
    <w:rsid w:val="004F4AEB"/>
    <w:rsid w:val="004F4C40"/>
    <w:rsid w:val="004F4C43"/>
    <w:rsid w:val="004F4FD2"/>
    <w:rsid w:val="004F5070"/>
    <w:rsid w:val="004F510A"/>
    <w:rsid w:val="004F52DB"/>
    <w:rsid w:val="004F5572"/>
    <w:rsid w:val="004F5618"/>
    <w:rsid w:val="004F5A18"/>
    <w:rsid w:val="004F5C60"/>
    <w:rsid w:val="004F5F41"/>
    <w:rsid w:val="004F6082"/>
    <w:rsid w:val="004F6121"/>
    <w:rsid w:val="004F62CC"/>
    <w:rsid w:val="004F6315"/>
    <w:rsid w:val="004F66AA"/>
    <w:rsid w:val="004F68FD"/>
    <w:rsid w:val="004F6980"/>
    <w:rsid w:val="004F6CDF"/>
    <w:rsid w:val="004F6D34"/>
    <w:rsid w:val="004F6D96"/>
    <w:rsid w:val="004F730F"/>
    <w:rsid w:val="004F7C0E"/>
    <w:rsid w:val="004F7CC6"/>
    <w:rsid w:val="004F7E2F"/>
    <w:rsid w:val="00500579"/>
    <w:rsid w:val="0050086D"/>
    <w:rsid w:val="0050092D"/>
    <w:rsid w:val="00500D91"/>
    <w:rsid w:val="00500DA0"/>
    <w:rsid w:val="005010E7"/>
    <w:rsid w:val="005013D9"/>
    <w:rsid w:val="0050148E"/>
    <w:rsid w:val="005015D7"/>
    <w:rsid w:val="005018F4"/>
    <w:rsid w:val="00501B1B"/>
    <w:rsid w:val="00501C24"/>
    <w:rsid w:val="00501E52"/>
    <w:rsid w:val="00501F27"/>
    <w:rsid w:val="00502664"/>
    <w:rsid w:val="005026A5"/>
    <w:rsid w:val="0050288D"/>
    <w:rsid w:val="00502897"/>
    <w:rsid w:val="00502AEA"/>
    <w:rsid w:val="00502B65"/>
    <w:rsid w:val="00502B66"/>
    <w:rsid w:val="00503239"/>
    <w:rsid w:val="0050323C"/>
    <w:rsid w:val="005035AF"/>
    <w:rsid w:val="00503800"/>
    <w:rsid w:val="00503DA3"/>
    <w:rsid w:val="00503EE8"/>
    <w:rsid w:val="00503FB1"/>
    <w:rsid w:val="005040D0"/>
    <w:rsid w:val="005040DE"/>
    <w:rsid w:val="00504186"/>
    <w:rsid w:val="005043B5"/>
    <w:rsid w:val="005045F0"/>
    <w:rsid w:val="005048AF"/>
    <w:rsid w:val="00504A37"/>
    <w:rsid w:val="00504A3A"/>
    <w:rsid w:val="00504CCF"/>
    <w:rsid w:val="00504D20"/>
    <w:rsid w:val="00504D79"/>
    <w:rsid w:val="00504DF3"/>
    <w:rsid w:val="00504E88"/>
    <w:rsid w:val="0050558C"/>
    <w:rsid w:val="005056AA"/>
    <w:rsid w:val="0050580E"/>
    <w:rsid w:val="005058BB"/>
    <w:rsid w:val="005058F9"/>
    <w:rsid w:val="00505EA3"/>
    <w:rsid w:val="005061BD"/>
    <w:rsid w:val="00506344"/>
    <w:rsid w:val="00506374"/>
    <w:rsid w:val="00506544"/>
    <w:rsid w:val="00506802"/>
    <w:rsid w:val="00506888"/>
    <w:rsid w:val="00506979"/>
    <w:rsid w:val="00506A8D"/>
    <w:rsid w:val="00506BB8"/>
    <w:rsid w:val="00507133"/>
    <w:rsid w:val="00507182"/>
    <w:rsid w:val="00507184"/>
    <w:rsid w:val="0050721B"/>
    <w:rsid w:val="0050740D"/>
    <w:rsid w:val="00507527"/>
    <w:rsid w:val="005076AF"/>
    <w:rsid w:val="005077ED"/>
    <w:rsid w:val="00507C3B"/>
    <w:rsid w:val="00507F09"/>
    <w:rsid w:val="005101F6"/>
    <w:rsid w:val="00510EED"/>
    <w:rsid w:val="00511103"/>
    <w:rsid w:val="00511191"/>
    <w:rsid w:val="005111D1"/>
    <w:rsid w:val="0051133D"/>
    <w:rsid w:val="00511398"/>
    <w:rsid w:val="00511471"/>
    <w:rsid w:val="0051154B"/>
    <w:rsid w:val="005116DC"/>
    <w:rsid w:val="005116F4"/>
    <w:rsid w:val="00511785"/>
    <w:rsid w:val="00511912"/>
    <w:rsid w:val="0051194D"/>
    <w:rsid w:val="00511B5B"/>
    <w:rsid w:val="00511D5A"/>
    <w:rsid w:val="00511DAB"/>
    <w:rsid w:val="00512060"/>
    <w:rsid w:val="005126A4"/>
    <w:rsid w:val="005126C4"/>
    <w:rsid w:val="0051288C"/>
    <w:rsid w:val="00512AC2"/>
    <w:rsid w:val="00512CAE"/>
    <w:rsid w:val="00513142"/>
    <w:rsid w:val="005131C7"/>
    <w:rsid w:val="005135B1"/>
    <w:rsid w:val="005136B3"/>
    <w:rsid w:val="00513835"/>
    <w:rsid w:val="00513C5D"/>
    <w:rsid w:val="00513C85"/>
    <w:rsid w:val="00513D27"/>
    <w:rsid w:val="00514054"/>
    <w:rsid w:val="00514C50"/>
    <w:rsid w:val="00514C64"/>
    <w:rsid w:val="00514E73"/>
    <w:rsid w:val="00514E86"/>
    <w:rsid w:val="00514F48"/>
    <w:rsid w:val="00514F6D"/>
    <w:rsid w:val="00514FE9"/>
    <w:rsid w:val="00515154"/>
    <w:rsid w:val="005151C0"/>
    <w:rsid w:val="00515329"/>
    <w:rsid w:val="00515513"/>
    <w:rsid w:val="00515878"/>
    <w:rsid w:val="005159AB"/>
    <w:rsid w:val="00515A09"/>
    <w:rsid w:val="00515A39"/>
    <w:rsid w:val="00515D70"/>
    <w:rsid w:val="00515E23"/>
    <w:rsid w:val="00515E9B"/>
    <w:rsid w:val="00516591"/>
    <w:rsid w:val="0051659A"/>
    <w:rsid w:val="005165E7"/>
    <w:rsid w:val="005170A7"/>
    <w:rsid w:val="005170CE"/>
    <w:rsid w:val="005174C8"/>
    <w:rsid w:val="00517518"/>
    <w:rsid w:val="00517537"/>
    <w:rsid w:val="005177DC"/>
    <w:rsid w:val="00517920"/>
    <w:rsid w:val="005179BA"/>
    <w:rsid w:val="00517D7E"/>
    <w:rsid w:val="00517EBE"/>
    <w:rsid w:val="00517F6B"/>
    <w:rsid w:val="00520010"/>
    <w:rsid w:val="0052007A"/>
    <w:rsid w:val="00520169"/>
    <w:rsid w:val="005203CB"/>
    <w:rsid w:val="0052063D"/>
    <w:rsid w:val="0052077F"/>
    <w:rsid w:val="0052096B"/>
    <w:rsid w:val="005209A8"/>
    <w:rsid w:val="00520EB6"/>
    <w:rsid w:val="005210D6"/>
    <w:rsid w:val="00521119"/>
    <w:rsid w:val="005211BB"/>
    <w:rsid w:val="00521230"/>
    <w:rsid w:val="005212D2"/>
    <w:rsid w:val="005212EE"/>
    <w:rsid w:val="0052148B"/>
    <w:rsid w:val="00521590"/>
    <w:rsid w:val="00521A33"/>
    <w:rsid w:val="00521BD5"/>
    <w:rsid w:val="00521D73"/>
    <w:rsid w:val="00521E03"/>
    <w:rsid w:val="005223AA"/>
    <w:rsid w:val="005223EA"/>
    <w:rsid w:val="0052252B"/>
    <w:rsid w:val="00522667"/>
    <w:rsid w:val="00522A30"/>
    <w:rsid w:val="00522A92"/>
    <w:rsid w:val="00522EB5"/>
    <w:rsid w:val="005230C1"/>
    <w:rsid w:val="005230D6"/>
    <w:rsid w:val="00523515"/>
    <w:rsid w:val="0052363D"/>
    <w:rsid w:val="00523793"/>
    <w:rsid w:val="005237B4"/>
    <w:rsid w:val="00523874"/>
    <w:rsid w:val="005238CB"/>
    <w:rsid w:val="0052392E"/>
    <w:rsid w:val="00523BBD"/>
    <w:rsid w:val="00523CF6"/>
    <w:rsid w:val="00523D02"/>
    <w:rsid w:val="00523E54"/>
    <w:rsid w:val="00523E64"/>
    <w:rsid w:val="005240CA"/>
    <w:rsid w:val="00524154"/>
    <w:rsid w:val="005242E5"/>
    <w:rsid w:val="00524395"/>
    <w:rsid w:val="0052446F"/>
    <w:rsid w:val="005244F0"/>
    <w:rsid w:val="005247CC"/>
    <w:rsid w:val="00524C8C"/>
    <w:rsid w:val="00524F5C"/>
    <w:rsid w:val="005252AE"/>
    <w:rsid w:val="00525355"/>
    <w:rsid w:val="00525592"/>
    <w:rsid w:val="005257EF"/>
    <w:rsid w:val="00525CA2"/>
    <w:rsid w:val="00525DCD"/>
    <w:rsid w:val="00525E81"/>
    <w:rsid w:val="00525EE8"/>
    <w:rsid w:val="00525F11"/>
    <w:rsid w:val="00526025"/>
    <w:rsid w:val="005260B1"/>
    <w:rsid w:val="005263FD"/>
    <w:rsid w:val="00526601"/>
    <w:rsid w:val="00526888"/>
    <w:rsid w:val="0052689E"/>
    <w:rsid w:val="005268C5"/>
    <w:rsid w:val="005268DD"/>
    <w:rsid w:val="00526992"/>
    <w:rsid w:val="005269E2"/>
    <w:rsid w:val="00526F53"/>
    <w:rsid w:val="00526F99"/>
    <w:rsid w:val="00527058"/>
    <w:rsid w:val="0052748B"/>
    <w:rsid w:val="0052761D"/>
    <w:rsid w:val="005277F3"/>
    <w:rsid w:val="00527B13"/>
    <w:rsid w:val="00527BBF"/>
    <w:rsid w:val="00527C8E"/>
    <w:rsid w:val="00527D31"/>
    <w:rsid w:val="00527FED"/>
    <w:rsid w:val="0053026B"/>
    <w:rsid w:val="0053027B"/>
    <w:rsid w:val="005303A6"/>
    <w:rsid w:val="00530457"/>
    <w:rsid w:val="005304BD"/>
    <w:rsid w:val="00530527"/>
    <w:rsid w:val="005305F4"/>
    <w:rsid w:val="00530885"/>
    <w:rsid w:val="00530AB8"/>
    <w:rsid w:val="00530B87"/>
    <w:rsid w:val="00530CB8"/>
    <w:rsid w:val="00530D31"/>
    <w:rsid w:val="00530F5D"/>
    <w:rsid w:val="00530F77"/>
    <w:rsid w:val="0053121D"/>
    <w:rsid w:val="0053131C"/>
    <w:rsid w:val="00531328"/>
    <w:rsid w:val="0053151D"/>
    <w:rsid w:val="00531770"/>
    <w:rsid w:val="0053193C"/>
    <w:rsid w:val="00531B62"/>
    <w:rsid w:val="00531BA6"/>
    <w:rsid w:val="00531F2D"/>
    <w:rsid w:val="00531F8C"/>
    <w:rsid w:val="0053210E"/>
    <w:rsid w:val="0053227B"/>
    <w:rsid w:val="005325BA"/>
    <w:rsid w:val="0053261D"/>
    <w:rsid w:val="0053285D"/>
    <w:rsid w:val="00532892"/>
    <w:rsid w:val="00532C27"/>
    <w:rsid w:val="00532E14"/>
    <w:rsid w:val="00532E96"/>
    <w:rsid w:val="0053302B"/>
    <w:rsid w:val="00533139"/>
    <w:rsid w:val="00533216"/>
    <w:rsid w:val="00533319"/>
    <w:rsid w:val="005333E9"/>
    <w:rsid w:val="00533466"/>
    <w:rsid w:val="00533554"/>
    <w:rsid w:val="00533C94"/>
    <w:rsid w:val="00533D03"/>
    <w:rsid w:val="00534230"/>
    <w:rsid w:val="00534293"/>
    <w:rsid w:val="00534344"/>
    <w:rsid w:val="0053446B"/>
    <w:rsid w:val="0053467A"/>
    <w:rsid w:val="005347D1"/>
    <w:rsid w:val="0053483D"/>
    <w:rsid w:val="00534938"/>
    <w:rsid w:val="0053499A"/>
    <w:rsid w:val="00534E35"/>
    <w:rsid w:val="00534E88"/>
    <w:rsid w:val="0053501B"/>
    <w:rsid w:val="00535486"/>
    <w:rsid w:val="005356E0"/>
    <w:rsid w:val="00535771"/>
    <w:rsid w:val="00535873"/>
    <w:rsid w:val="00535AEF"/>
    <w:rsid w:val="00535B7A"/>
    <w:rsid w:val="00535E76"/>
    <w:rsid w:val="00535F79"/>
    <w:rsid w:val="00535FC2"/>
    <w:rsid w:val="00536154"/>
    <w:rsid w:val="005361BB"/>
    <w:rsid w:val="005362D8"/>
    <w:rsid w:val="00536585"/>
    <w:rsid w:val="0053660A"/>
    <w:rsid w:val="00536617"/>
    <w:rsid w:val="005368C0"/>
    <w:rsid w:val="00536E01"/>
    <w:rsid w:val="00536F12"/>
    <w:rsid w:val="00537291"/>
    <w:rsid w:val="00537510"/>
    <w:rsid w:val="00537530"/>
    <w:rsid w:val="0053769F"/>
    <w:rsid w:val="00537748"/>
    <w:rsid w:val="005378F9"/>
    <w:rsid w:val="00537A4C"/>
    <w:rsid w:val="00537CDF"/>
    <w:rsid w:val="00537DF2"/>
    <w:rsid w:val="00537F63"/>
    <w:rsid w:val="00537F88"/>
    <w:rsid w:val="00537FD1"/>
    <w:rsid w:val="0054017E"/>
    <w:rsid w:val="00540706"/>
    <w:rsid w:val="00540912"/>
    <w:rsid w:val="0054094F"/>
    <w:rsid w:val="00540B57"/>
    <w:rsid w:val="00540C80"/>
    <w:rsid w:val="00540CF2"/>
    <w:rsid w:val="00540E7A"/>
    <w:rsid w:val="00540F51"/>
    <w:rsid w:val="005411E5"/>
    <w:rsid w:val="005413DC"/>
    <w:rsid w:val="0054153F"/>
    <w:rsid w:val="00541658"/>
    <w:rsid w:val="00541676"/>
    <w:rsid w:val="0054174F"/>
    <w:rsid w:val="00541814"/>
    <w:rsid w:val="0054183E"/>
    <w:rsid w:val="00541846"/>
    <w:rsid w:val="005419A7"/>
    <w:rsid w:val="00541AA5"/>
    <w:rsid w:val="00541B8D"/>
    <w:rsid w:val="00541D23"/>
    <w:rsid w:val="00541DF9"/>
    <w:rsid w:val="00542132"/>
    <w:rsid w:val="005421F4"/>
    <w:rsid w:val="005425F5"/>
    <w:rsid w:val="00542807"/>
    <w:rsid w:val="0054289B"/>
    <w:rsid w:val="00542B47"/>
    <w:rsid w:val="0054314B"/>
    <w:rsid w:val="0054332A"/>
    <w:rsid w:val="005433D3"/>
    <w:rsid w:val="005435A4"/>
    <w:rsid w:val="0054379C"/>
    <w:rsid w:val="00543898"/>
    <w:rsid w:val="00543C4B"/>
    <w:rsid w:val="00543EBD"/>
    <w:rsid w:val="00543F3D"/>
    <w:rsid w:val="005444A8"/>
    <w:rsid w:val="0054455A"/>
    <w:rsid w:val="00544A57"/>
    <w:rsid w:val="00544E36"/>
    <w:rsid w:val="00544F81"/>
    <w:rsid w:val="0054501B"/>
    <w:rsid w:val="005451B3"/>
    <w:rsid w:val="005451BA"/>
    <w:rsid w:val="005452F5"/>
    <w:rsid w:val="005453D2"/>
    <w:rsid w:val="005453DC"/>
    <w:rsid w:val="00545A5E"/>
    <w:rsid w:val="00545AB3"/>
    <w:rsid w:val="00545AFC"/>
    <w:rsid w:val="00545F93"/>
    <w:rsid w:val="005462A0"/>
    <w:rsid w:val="00546511"/>
    <w:rsid w:val="0054668F"/>
    <w:rsid w:val="005466E9"/>
    <w:rsid w:val="00546D77"/>
    <w:rsid w:val="00546DDC"/>
    <w:rsid w:val="00546DE2"/>
    <w:rsid w:val="0054712E"/>
    <w:rsid w:val="005471B4"/>
    <w:rsid w:val="005476E9"/>
    <w:rsid w:val="0054777B"/>
    <w:rsid w:val="0054779F"/>
    <w:rsid w:val="00547870"/>
    <w:rsid w:val="00547913"/>
    <w:rsid w:val="00547CED"/>
    <w:rsid w:val="00547DCD"/>
    <w:rsid w:val="00547F1B"/>
    <w:rsid w:val="00550292"/>
    <w:rsid w:val="0055038C"/>
    <w:rsid w:val="00550E89"/>
    <w:rsid w:val="0055111E"/>
    <w:rsid w:val="0055125D"/>
    <w:rsid w:val="00551393"/>
    <w:rsid w:val="005516C2"/>
    <w:rsid w:val="00551834"/>
    <w:rsid w:val="00551A1A"/>
    <w:rsid w:val="00551B93"/>
    <w:rsid w:val="00551F27"/>
    <w:rsid w:val="00552197"/>
    <w:rsid w:val="005523A9"/>
    <w:rsid w:val="00552572"/>
    <w:rsid w:val="005525E6"/>
    <w:rsid w:val="005525EA"/>
    <w:rsid w:val="0055260C"/>
    <w:rsid w:val="00552678"/>
    <w:rsid w:val="005527C7"/>
    <w:rsid w:val="00552846"/>
    <w:rsid w:val="00552CE8"/>
    <w:rsid w:val="0055318D"/>
    <w:rsid w:val="00553385"/>
    <w:rsid w:val="00553565"/>
    <w:rsid w:val="00553A3B"/>
    <w:rsid w:val="00553B2B"/>
    <w:rsid w:val="00553CF3"/>
    <w:rsid w:val="00554077"/>
    <w:rsid w:val="00554196"/>
    <w:rsid w:val="005544E3"/>
    <w:rsid w:val="005544E6"/>
    <w:rsid w:val="00554EA4"/>
    <w:rsid w:val="00554EBA"/>
    <w:rsid w:val="005553F5"/>
    <w:rsid w:val="005553F6"/>
    <w:rsid w:val="005557AE"/>
    <w:rsid w:val="005557DE"/>
    <w:rsid w:val="005558FA"/>
    <w:rsid w:val="00555D31"/>
    <w:rsid w:val="0055602D"/>
    <w:rsid w:val="00556112"/>
    <w:rsid w:val="0055618F"/>
    <w:rsid w:val="005561C0"/>
    <w:rsid w:val="005561EA"/>
    <w:rsid w:val="005563C8"/>
    <w:rsid w:val="0055654D"/>
    <w:rsid w:val="00556579"/>
    <w:rsid w:val="005567F2"/>
    <w:rsid w:val="00556963"/>
    <w:rsid w:val="00556BE8"/>
    <w:rsid w:val="00556DD9"/>
    <w:rsid w:val="00557531"/>
    <w:rsid w:val="00557647"/>
    <w:rsid w:val="00557650"/>
    <w:rsid w:val="00557775"/>
    <w:rsid w:val="005577E1"/>
    <w:rsid w:val="005579FC"/>
    <w:rsid w:val="00557AA8"/>
    <w:rsid w:val="00557C96"/>
    <w:rsid w:val="00557F59"/>
    <w:rsid w:val="00557F7D"/>
    <w:rsid w:val="00557FF7"/>
    <w:rsid w:val="0056015E"/>
    <w:rsid w:val="005602A0"/>
    <w:rsid w:val="00560582"/>
    <w:rsid w:val="005606CE"/>
    <w:rsid w:val="00560E1F"/>
    <w:rsid w:val="00560F97"/>
    <w:rsid w:val="0056113C"/>
    <w:rsid w:val="00561150"/>
    <w:rsid w:val="0056116E"/>
    <w:rsid w:val="0056125B"/>
    <w:rsid w:val="005613A2"/>
    <w:rsid w:val="005613DD"/>
    <w:rsid w:val="00561413"/>
    <w:rsid w:val="00561467"/>
    <w:rsid w:val="00561968"/>
    <w:rsid w:val="0056196A"/>
    <w:rsid w:val="00561CB0"/>
    <w:rsid w:val="0056204D"/>
    <w:rsid w:val="00562240"/>
    <w:rsid w:val="0056228C"/>
    <w:rsid w:val="005622BF"/>
    <w:rsid w:val="005624D4"/>
    <w:rsid w:val="00562913"/>
    <w:rsid w:val="00562C18"/>
    <w:rsid w:val="0056300A"/>
    <w:rsid w:val="00563441"/>
    <w:rsid w:val="0056361E"/>
    <w:rsid w:val="005637B0"/>
    <w:rsid w:val="00563AA6"/>
    <w:rsid w:val="00563F44"/>
    <w:rsid w:val="0056444C"/>
    <w:rsid w:val="00564468"/>
    <w:rsid w:val="00564581"/>
    <w:rsid w:val="005645FF"/>
    <w:rsid w:val="005646F3"/>
    <w:rsid w:val="00564713"/>
    <w:rsid w:val="00564729"/>
    <w:rsid w:val="00564A2D"/>
    <w:rsid w:val="00564A7E"/>
    <w:rsid w:val="00564B66"/>
    <w:rsid w:val="00564E4B"/>
    <w:rsid w:val="00564F20"/>
    <w:rsid w:val="00565001"/>
    <w:rsid w:val="00565133"/>
    <w:rsid w:val="00565433"/>
    <w:rsid w:val="005654E4"/>
    <w:rsid w:val="005654ED"/>
    <w:rsid w:val="00565959"/>
    <w:rsid w:val="00565A13"/>
    <w:rsid w:val="00565A5B"/>
    <w:rsid w:val="00565C1B"/>
    <w:rsid w:val="00565C4C"/>
    <w:rsid w:val="00565D90"/>
    <w:rsid w:val="00565DD1"/>
    <w:rsid w:val="00565F33"/>
    <w:rsid w:val="005665CA"/>
    <w:rsid w:val="0056670B"/>
    <w:rsid w:val="00566BE2"/>
    <w:rsid w:val="00566CC4"/>
    <w:rsid w:val="00566DCE"/>
    <w:rsid w:val="0056704C"/>
    <w:rsid w:val="005670AD"/>
    <w:rsid w:val="00567266"/>
    <w:rsid w:val="005672FC"/>
    <w:rsid w:val="00567306"/>
    <w:rsid w:val="0056756C"/>
    <w:rsid w:val="0056780F"/>
    <w:rsid w:val="00567A2A"/>
    <w:rsid w:val="00567B31"/>
    <w:rsid w:val="00567D16"/>
    <w:rsid w:val="00567D94"/>
    <w:rsid w:val="00567DA3"/>
    <w:rsid w:val="00567E5A"/>
    <w:rsid w:val="00567F62"/>
    <w:rsid w:val="00570162"/>
    <w:rsid w:val="005701EF"/>
    <w:rsid w:val="005703CE"/>
    <w:rsid w:val="005704DD"/>
    <w:rsid w:val="005706DC"/>
    <w:rsid w:val="005706F5"/>
    <w:rsid w:val="0057078D"/>
    <w:rsid w:val="00570AE4"/>
    <w:rsid w:val="00570D1D"/>
    <w:rsid w:val="00570D83"/>
    <w:rsid w:val="00570DA6"/>
    <w:rsid w:val="00570E54"/>
    <w:rsid w:val="00570E79"/>
    <w:rsid w:val="00571051"/>
    <w:rsid w:val="005711C8"/>
    <w:rsid w:val="00571451"/>
    <w:rsid w:val="0057177F"/>
    <w:rsid w:val="005718B2"/>
    <w:rsid w:val="00571B2B"/>
    <w:rsid w:val="00571B62"/>
    <w:rsid w:val="00571C6D"/>
    <w:rsid w:val="00571D81"/>
    <w:rsid w:val="005720E6"/>
    <w:rsid w:val="00572739"/>
    <w:rsid w:val="0057298D"/>
    <w:rsid w:val="00572B9E"/>
    <w:rsid w:val="00572DD9"/>
    <w:rsid w:val="00572E3D"/>
    <w:rsid w:val="00573050"/>
    <w:rsid w:val="00573062"/>
    <w:rsid w:val="005732D6"/>
    <w:rsid w:val="0057340A"/>
    <w:rsid w:val="0057352C"/>
    <w:rsid w:val="005739BA"/>
    <w:rsid w:val="00573B8B"/>
    <w:rsid w:val="00573C82"/>
    <w:rsid w:val="00573D9C"/>
    <w:rsid w:val="00573E95"/>
    <w:rsid w:val="00573F7B"/>
    <w:rsid w:val="00574164"/>
    <w:rsid w:val="00574350"/>
    <w:rsid w:val="00574467"/>
    <w:rsid w:val="00574638"/>
    <w:rsid w:val="00574953"/>
    <w:rsid w:val="00574A06"/>
    <w:rsid w:val="00574A46"/>
    <w:rsid w:val="00574D0D"/>
    <w:rsid w:val="00574D16"/>
    <w:rsid w:val="00574F61"/>
    <w:rsid w:val="005751A7"/>
    <w:rsid w:val="0057521D"/>
    <w:rsid w:val="00575666"/>
    <w:rsid w:val="005756E0"/>
    <w:rsid w:val="005757A4"/>
    <w:rsid w:val="0057603F"/>
    <w:rsid w:val="00576744"/>
    <w:rsid w:val="00576779"/>
    <w:rsid w:val="00576ABA"/>
    <w:rsid w:val="00576BA3"/>
    <w:rsid w:val="00576F39"/>
    <w:rsid w:val="00577097"/>
    <w:rsid w:val="00577256"/>
    <w:rsid w:val="0057729E"/>
    <w:rsid w:val="005772CD"/>
    <w:rsid w:val="0057743E"/>
    <w:rsid w:val="005778F6"/>
    <w:rsid w:val="0057797C"/>
    <w:rsid w:val="00577AD4"/>
    <w:rsid w:val="00577C50"/>
    <w:rsid w:val="00577C62"/>
    <w:rsid w:val="00577DA4"/>
    <w:rsid w:val="005804B3"/>
    <w:rsid w:val="00580519"/>
    <w:rsid w:val="00580A82"/>
    <w:rsid w:val="00580BB8"/>
    <w:rsid w:val="00580DE1"/>
    <w:rsid w:val="00580F05"/>
    <w:rsid w:val="0058118B"/>
    <w:rsid w:val="00581293"/>
    <w:rsid w:val="005812AC"/>
    <w:rsid w:val="005816EA"/>
    <w:rsid w:val="00581991"/>
    <w:rsid w:val="005819DC"/>
    <w:rsid w:val="00581B17"/>
    <w:rsid w:val="00581EE8"/>
    <w:rsid w:val="005821EF"/>
    <w:rsid w:val="005822C5"/>
    <w:rsid w:val="0058264A"/>
    <w:rsid w:val="0058273F"/>
    <w:rsid w:val="0058292D"/>
    <w:rsid w:val="00582AAD"/>
    <w:rsid w:val="00583B1F"/>
    <w:rsid w:val="00583BB4"/>
    <w:rsid w:val="005840E9"/>
    <w:rsid w:val="0058412F"/>
    <w:rsid w:val="00584189"/>
    <w:rsid w:val="0058458D"/>
    <w:rsid w:val="005845AF"/>
    <w:rsid w:val="00584728"/>
    <w:rsid w:val="0058483C"/>
    <w:rsid w:val="0058486E"/>
    <w:rsid w:val="005848FC"/>
    <w:rsid w:val="00584C3B"/>
    <w:rsid w:val="00584D4A"/>
    <w:rsid w:val="00584DAF"/>
    <w:rsid w:val="00585051"/>
    <w:rsid w:val="00585294"/>
    <w:rsid w:val="0058545F"/>
    <w:rsid w:val="005854E3"/>
    <w:rsid w:val="00585717"/>
    <w:rsid w:val="00585983"/>
    <w:rsid w:val="00585DF5"/>
    <w:rsid w:val="00586132"/>
    <w:rsid w:val="0058618F"/>
    <w:rsid w:val="00586226"/>
    <w:rsid w:val="005863BB"/>
    <w:rsid w:val="0058678E"/>
    <w:rsid w:val="0058679F"/>
    <w:rsid w:val="005867CD"/>
    <w:rsid w:val="005867F0"/>
    <w:rsid w:val="00586AAB"/>
    <w:rsid w:val="00586B52"/>
    <w:rsid w:val="00586DE8"/>
    <w:rsid w:val="00586E2C"/>
    <w:rsid w:val="00586E60"/>
    <w:rsid w:val="00586F7F"/>
    <w:rsid w:val="00586F89"/>
    <w:rsid w:val="00587004"/>
    <w:rsid w:val="00587115"/>
    <w:rsid w:val="005871E7"/>
    <w:rsid w:val="00587236"/>
    <w:rsid w:val="0058738D"/>
    <w:rsid w:val="00587397"/>
    <w:rsid w:val="00587398"/>
    <w:rsid w:val="00587441"/>
    <w:rsid w:val="00587501"/>
    <w:rsid w:val="005878C6"/>
    <w:rsid w:val="00587A43"/>
    <w:rsid w:val="00587B90"/>
    <w:rsid w:val="005900CE"/>
    <w:rsid w:val="00590139"/>
    <w:rsid w:val="0059024C"/>
    <w:rsid w:val="005902C7"/>
    <w:rsid w:val="00590376"/>
    <w:rsid w:val="005907E6"/>
    <w:rsid w:val="005909FC"/>
    <w:rsid w:val="00590AC2"/>
    <w:rsid w:val="00590B4C"/>
    <w:rsid w:val="00590B5B"/>
    <w:rsid w:val="00590C5F"/>
    <w:rsid w:val="00590DAC"/>
    <w:rsid w:val="0059128B"/>
    <w:rsid w:val="00591367"/>
    <w:rsid w:val="00591444"/>
    <w:rsid w:val="0059160A"/>
    <w:rsid w:val="0059169B"/>
    <w:rsid w:val="00591BBD"/>
    <w:rsid w:val="00591C3C"/>
    <w:rsid w:val="00591E1F"/>
    <w:rsid w:val="00591F5D"/>
    <w:rsid w:val="00591FCA"/>
    <w:rsid w:val="00592162"/>
    <w:rsid w:val="005921F8"/>
    <w:rsid w:val="005922BC"/>
    <w:rsid w:val="0059234C"/>
    <w:rsid w:val="0059244D"/>
    <w:rsid w:val="0059244F"/>
    <w:rsid w:val="005924A8"/>
    <w:rsid w:val="00592581"/>
    <w:rsid w:val="00592918"/>
    <w:rsid w:val="00592C1E"/>
    <w:rsid w:val="00592C54"/>
    <w:rsid w:val="00592CE7"/>
    <w:rsid w:val="00592CEF"/>
    <w:rsid w:val="00592EB3"/>
    <w:rsid w:val="00592EBF"/>
    <w:rsid w:val="00592F50"/>
    <w:rsid w:val="00592FB0"/>
    <w:rsid w:val="00593268"/>
    <w:rsid w:val="0059396D"/>
    <w:rsid w:val="00593987"/>
    <w:rsid w:val="00593A1D"/>
    <w:rsid w:val="00593C19"/>
    <w:rsid w:val="00593C20"/>
    <w:rsid w:val="00593D76"/>
    <w:rsid w:val="00593E50"/>
    <w:rsid w:val="00593E6F"/>
    <w:rsid w:val="0059400F"/>
    <w:rsid w:val="00594152"/>
    <w:rsid w:val="005941E9"/>
    <w:rsid w:val="005942AA"/>
    <w:rsid w:val="0059463E"/>
    <w:rsid w:val="00594645"/>
    <w:rsid w:val="00594776"/>
    <w:rsid w:val="00594A54"/>
    <w:rsid w:val="00594B68"/>
    <w:rsid w:val="00594D3A"/>
    <w:rsid w:val="00594EC8"/>
    <w:rsid w:val="00594F28"/>
    <w:rsid w:val="005950BF"/>
    <w:rsid w:val="0059511B"/>
    <w:rsid w:val="0059516C"/>
    <w:rsid w:val="005951FD"/>
    <w:rsid w:val="00595295"/>
    <w:rsid w:val="0059530E"/>
    <w:rsid w:val="005958F1"/>
    <w:rsid w:val="00595A97"/>
    <w:rsid w:val="00595BFD"/>
    <w:rsid w:val="00595D48"/>
    <w:rsid w:val="00595E2B"/>
    <w:rsid w:val="00596177"/>
    <w:rsid w:val="005961AE"/>
    <w:rsid w:val="0059626D"/>
    <w:rsid w:val="005963AC"/>
    <w:rsid w:val="005965A3"/>
    <w:rsid w:val="0059671E"/>
    <w:rsid w:val="00596967"/>
    <w:rsid w:val="00596A81"/>
    <w:rsid w:val="00596C7A"/>
    <w:rsid w:val="00596D4F"/>
    <w:rsid w:val="00596E14"/>
    <w:rsid w:val="005970F0"/>
    <w:rsid w:val="0059724A"/>
    <w:rsid w:val="005974CE"/>
    <w:rsid w:val="00597735"/>
    <w:rsid w:val="00597760"/>
    <w:rsid w:val="005977DC"/>
    <w:rsid w:val="00597A00"/>
    <w:rsid w:val="00597A03"/>
    <w:rsid w:val="00597A45"/>
    <w:rsid w:val="00597AA0"/>
    <w:rsid w:val="00597AB5"/>
    <w:rsid w:val="00597AE9"/>
    <w:rsid w:val="00597D39"/>
    <w:rsid w:val="00597DF1"/>
    <w:rsid w:val="00597EC9"/>
    <w:rsid w:val="005A0426"/>
    <w:rsid w:val="005A0445"/>
    <w:rsid w:val="005A050A"/>
    <w:rsid w:val="005A05AD"/>
    <w:rsid w:val="005A0643"/>
    <w:rsid w:val="005A08D5"/>
    <w:rsid w:val="005A0C68"/>
    <w:rsid w:val="005A0D97"/>
    <w:rsid w:val="005A13F8"/>
    <w:rsid w:val="005A15AB"/>
    <w:rsid w:val="005A15EC"/>
    <w:rsid w:val="005A15F7"/>
    <w:rsid w:val="005A185E"/>
    <w:rsid w:val="005A19B1"/>
    <w:rsid w:val="005A1CD1"/>
    <w:rsid w:val="005A1E34"/>
    <w:rsid w:val="005A2048"/>
    <w:rsid w:val="005A231D"/>
    <w:rsid w:val="005A254A"/>
    <w:rsid w:val="005A2658"/>
    <w:rsid w:val="005A2843"/>
    <w:rsid w:val="005A28CB"/>
    <w:rsid w:val="005A2AEE"/>
    <w:rsid w:val="005A2B26"/>
    <w:rsid w:val="005A2DA7"/>
    <w:rsid w:val="005A2F08"/>
    <w:rsid w:val="005A306E"/>
    <w:rsid w:val="005A3078"/>
    <w:rsid w:val="005A32CC"/>
    <w:rsid w:val="005A32D8"/>
    <w:rsid w:val="005A33D4"/>
    <w:rsid w:val="005A34BF"/>
    <w:rsid w:val="005A36F1"/>
    <w:rsid w:val="005A43E4"/>
    <w:rsid w:val="005A4432"/>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2BE"/>
    <w:rsid w:val="005A6367"/>
    <w:rsid w:val="005A6700"/>
    <w:rsid w:val="005A6B3D"/>
    <w:rsid w:val="005A6FDD"/>
    <w:rsid w:val="005A6FEE"/>
    <w:rsid w:val="005A6FF0"/>
    <w:rsid w:val="005A70D5"/>
    <w:rsid w:val="005A70F7"/>
    <w:rsid w:val="005A7250"/>
    <w:rsid w:val="005A72DA"/>
    <w:rsid w:val="005A7391"/>
    <w:rsid w:val="005A789F"/>
    <w:rsid w:val="005A7A3E"/>
    <w:rsid w:val="005A7ACB"/>
    <w:rsid w:val="005A7B50"/>
    <w:rsid w:val="005A7E48"/>
    <w:rsid w:val="005A7E75"/>
    <w:rsid w:val="005B011B"/>
    <w:rsid w:val="005B0339"/>
    <w:rsid w:val="005B074F"/>
    <w:rsid w:val="005B0844"/>
    <w:rsid w:val="005B089A"/>
    <w:rsid w:val="005B0A00"/>
    <w:rsid w:val="005B10B9"/>
    <w:rsid w:val="005B10EC"/>
    <w:rsid w:val="005B1335"/>
    <w:rsid w:val="005B18C4"/>
    <w:rsid w:val="005B19DE"/>
    <w:rsid w:val="005B1B31"/>
    <w:rsid w:val="005B1B56"/>
    <w:rsid w:val="005B215B"/>
    <w:rsid w:val="005B22B9"/>
    <w:rsid w:val="005B249D"/>
    <w:rsid w:val="005B2614"/>
    <w:rsid w:val="005B2865"/>
    <w:rsid w:val="005B28DE"/>
    <w:rsid w:val="005B30D1"/>
    <w:rsid w:val="005B3265"/>
    <w:rsid w:val="005B3416"/>
    <w:rsid w:val="005B344B"/>
    <w:rsid w:val="005B3535"/>
    <w:rsid w:val="005B3C51"/>
    <w:rsid w:val="005B3D3F"/>
    <w:rsid w:val="005B3D5F"/>
    <w:rsid w:val="005B3F07"/>
    <w:rsid w:val="005B3F34"/>
    <w:rsid w:val="005B4189"/>
    <w:rsid w:val="005B4275"/>
    <w:rsid w:val="005B42C9"/>
    <w:rsid w:val="005B43A8"/>
    <w:rsid w:val="005B4796"/>
    <w:rsid w:val="005B48C9"/>
    <w:rsid w:val="005B4A6C"/>
    <w:rsid w:val="005B4BFE"/>
    <w:rsid w:val="005B4C31"/>
    <w:rsid w:val="005B4C55"/>
    <w:rsid w:val="005B4D77"/>
    <w:rsid w:val="005B4DE9"/>
    <w:rsid w:val="005B4F17"/>
    <w:rsid w:val="005B5146"/>
    <w:rsid w:val="005B5360"/>
    <w:rsid w:val="005B538C"/>
    <w:rsid w:val="005B54F6"/>
    <w:rsid w:val="005B5660"/>
    <w:rsid w:val="005B5715"/>
    <w:rsid w:val="005B576A"/>
    <w:rsid w:val="005B597B"/>
    <w:rsid w:val="005B5B64"/>
    <w:rsid w:val="005B5BD3"/>
    <w:rsid w:val="005B5BD4"/>
    <w:rsid w:val="005B5D42"/>
    <w:rsid w:val="005B5DA0"/>
    <w:rsid w:val="005B5E40"/>
    <w:rsid w:val="005B5F18"/>
    <w:rsid w:val="005B5F28"/>
    <w:rsid w:val="005B6103"/>
    <w:rsid w:val="005B6136"/>
    <w:rsid w:val="005B614A"/>
    <w:rsid w:val="005B6165"/>
    <w:rsid w:val="005B61FD"/>
    <w:rsid w:val="005B6386"/>
    <w:rsid w:val="005B6632"/>
    <w:rsid w:val="005B66FE"/>
    <w:rsid w:val="005B696E"/>
    <w:rsid w:val="005B6A61"/>
    <w:rsid w:val="005B6BAD"/>
    <w:rsid w:val="005B6E1B"/>
    <w:rsid w:val="005B705A"/>
    <w:rsid w:val="005B70A3"/>
    <w:rsid w:val="005B718E"/>
    <w:rsid w:val="005B7355"/>
    <w:rsid w:val="005B73C2"/>
    <w:rsid w:val="005B75AC"/>
    <w:rsid w:val="005B7857"/>
    <w:rsid w:val="005B7AB2"/>
    <w:rsid w:val="005B7E40"/>
    <w:rsid w:val="005B7FE3"/>
    <w:rsid w:val="005C003B"/>
    <w:rsid w:val="005C0273"/>
    <w:rsid w:val="005C0282"/>
    <w:rsid w:val="005C0399"/>
    <w:rsid w:val="005C05F1"/>
    <w:rsid w:val="005C0801"/>
    <w:rsid w:val="005C09D0"/>
    <w:rsid w:val="005C0F67"/>
    <w:rsid w:val="005C14D6"/>
    <w:rsid w:val="005C1B54"/>
    <w:rsid w:val="005C1FB2"/>
    <w:rsid w:val="005C2050"/>
    <w:rsid w:val="005C2100"/>
    <w:rsid w:val="005C2328"/>
    <w:rsid w:val="005C23AE"/>
    <w:rsid w:val="005C28A3"/>
    <w:rsid w:val="005C2A36"/>
    <w:rsid w:val="005C2C50"/>
    <w:rsid w:val="005C2DAA"/>
    <w:rsid w:val="005C2E2E"/>
    <w:rsid w:val="005C2F51"/>
    <w:rsid w:val="005C313F"/>
    <w:rsid w:val="005C341B"/>
    <w:rsid w:val="005C35DE"/>
    <w:rsid w:val="005C374D"/>
    <w:rsid w:val="005C37DE"/>
    <w:rsid w:val="005C39CE"/>
    <w:rsid w:val="005C3A9F"/>
    <w:rsid w:val="005C4012"/>
    <w:rsid w:val="005C43A8"/>
    <w:rsid w:val="005C4517"/>
    <w:rsid w:val="005C46E9"/>
    <w:rsid w:val="005C4875"/>
    <w:rsid w:val="005C488B"/>
    <w:rsid w:val="005C4DF7"/>
    <w:rsid w:val="005C4ED4"/>
    <w:rsid w:val="005C537C"/>
    <w:rsid w:val="005C54F4"/>
    <w:rsid w:val="005C5894"/>
    <w:rsid w:val="005C58B1"/>
    <w:rsid w:val="005C5D7C"/>
    <w:rsid w:val="005C5EDB"/>
    <w:rsid w:val="005C6A0C"/>
    <w:rsid w:val="005C6B59"/>
    <w:rsid w:val="005C6D13"/>
    <w:rsid w:val="005C704F"/>
    <w:rsid w:val="005C705A"/>
    <w:rsid w:val="005C7132"/>
    <w:rsid w:val="005C71F4"/>
    <w:rsid w:val="005C727C"/>
    <w:rsid w:val="005C7BF2"/>
    <w:rsid w:val="005C7D2A"/>
    <w:rsid w:val="005D001C"/>
    <w:rsid w:val="005D00A2"/>
    <w:rsid w:val="005D0374"/>
    <w:rsid w:val="005D0828"/>
    <w:rsid w:val="005D0861"/>
    <w:rsid w:val="005D0BD3"/>
    <w:rsid w:val="005D0D69"/>
    <w:rsid w:val="005D0DDE"/>
    <w:rsid w:val="005D1316"/>
    <w:rsid w:val="005D1339"/>
    <w:rsid w:val="005D1610"/>
    <w:rsid w:val="005D16C6"/>
    <w:rsid w:val="005D18D5"/>
    <w:rsid w:val="005D1A06"/>
    <w:rsid w:val="005D1B7F"/>
    <w:rsid w:val="005D1F70"/>
    <w:rsid w:val="005D22D2"/>
    <w:rsid w:val="005D2644"/>
    <w:rsid w:val="005D2AA8"/>
    <w:rsid w:val="005D2C68"/>
    <w:rsid w:val="005D2D82"/>
    <w:rsid w:val="005D2FF5"/>
    <w:rsid w:val="005D31ED"/>
    <w:rsid w:val="005D33C0"/>
    <w:rsid w:val="005D387A"/>
    <w:rsid w:val="005D39CC"/>
    <w:rsid w:val="005D39CE"/>
    <w:rsid w:val="005D39DF"/>
    <w:rsid w:val="005D3A5C"/>
    <w:rsid w:val="005D3F58"/>
    <w:rsid w:val="005D3FF9"/>
    <w:rsid w:val="005D408F"/>
    <w:rsid w:val="005D44A6"/>
    <w:rsid w:val="005D44A7"/>
    <w:rsid w:val="005D44E5"/>
    <w:rsid w:val="005D480D"/>
    <w:rsid w:val="005D486D"/>
    <w:rsid w:val="005D4A89"/>
    <w:rsid w:val="005D4E63"/>
    <w:rsid w:val="005D4E68"/>
    <w:rsid w:val="005D4FB2"/>
    <w:rsid w:val="005D50A2"/>
    <w:rsid w:val="005D5109"/>
    <w:rsid w:val="005D5501"/>
    <w:rsid w:val="005D556C"/>
    <w:rsid w:val="005D5680"/>
    <w:rsid w:val="005D5801"/>
    <w:rsid w:val="005D5C12"/>
    <w:rsid w:val="005D5D97"/>
    <w:rsid w:val="005D5EBE"/>
    <w:rsid w:val="005D63B8"/>
    <w:rsid w:val="005D642C"/>
    <w:rsid w:val="005D6520"/>
    <w:rsid w:val="005D656A"/>
    <w:rsid w:val="005D65A7"/>
    <w:rsid w:val="005D6912"/>
    <w:rsid w:val="005D70E0"/>
    <w:rsid w:val="005D7189"/>
    <w:rsid w:val="005D731C"/>
    <w:rsid w:val="005D76B1"/>
    <w:rsid w:val="005D777D"/>
    <w:rsid w:val="005D77DF"/>
    <w:rsid w:val="005D77EA"/>
    <w:rsid w:val="005D7975"/>
    <w:rsid w:val="005D7DD0"/>
    <w:rsid w:val="005D7F41"/>
    <w:rsid w:val="005E015B"/>
    <w:rsid w:val="005E01CF"/>
    <w:rsid w:val="005E0287"/>
    <w:rsid w:val="005E0440"/>
    <w:rsid w:val="005E05EA"/>
    <w:rsid w:val="005E068B"/>
    <w:rsid w:val="005E0862"/>
    <w:rsid w:val="005E09E4"/>
    <w:rsid w:val="005E0C94"/>
    <w:rsid w:val="005E0E0F"/>
    <w:rsid w:val="005E114F"/>
    <w:rsid w:val="005E121A"/>
    <w:rsid w:val="005E12EA"/>
    <w:rsid w:val="005E188C"/>
    <w:rsid w:val="005E1E1B"/>
    <w:rsid w:val="005E20E3"/>
    <w:rsid w:val="005E22BC"/>
    <w:rsid w:val="005E2475"/>
    <w:rsid w:val="005E2AF8"/>
    <w:rsid w:val="005E2FFD"/>
    <w:rsid w:val="005E3557"/>
    <w:rsid w:val="005E35E6"/>
    <w:rsid w:val="005E39BF"/>
    <w:rsid w:val="005E4059"/>
    <w:rsid w:val="005E405E"/>
    <w:rsid w:val="005E407C"/>
    <w:rsid w:val="005E40D7"/>
    <w:rsid w:val="005E40E5"/>
    <w:rsid w:val="005E4471"/>
    <w:rsid w:val="005E482E"/>
    <w:rsid w:val="005E4980"/>
    <w:rsid w:val="005E503B"/>
    <w:rsid w:val="005E50C7"/>
    <w:rsid w:val="005E514D"/>
    <w:rsid w:val="005E52D1"/>
    <w:rsid w:val="005E5412"/>
    <w:rsid w:val="005E544B"/>
    <w:rsid w:val="005E565E"/>
    <w:rsid w:val="005E569F"/>
    <w:rsid w:val="005E5F28"/>
    <w:rsid w:val="005E601A"/>
    <w:rsid w:val="005E6254"/>
    <w:rsid w:val="005E6441"/>
    <w:rsid w:val="005E670D"/>
    <w:rsid w:val="005E6767"/>
    <w:rsid w:val="005E6878"/>
    <w:rsid w:val="005E68D9"/>
    <w:rsid w:val="005E69D9"/>
    <w:rsid w:val="005E6C33"/>
    <w:rsid w:val="005E6CA0"/>
    <w:rsid w:val="005E6D5B"/>
    <w:rsid w:val="005E6D8F"/>
    <w:rsid w:val="005E7212"/>
    <w:rsid w:val="005E7653"/>
    <w:rsid w:val="005E774C"/>
    <w:rsid w:val="005E77C7"/>
    <w:rsid w:val="005E7AE0"/>
    <w:rsid w:val="005E7B30"/>
    <w:rsid w:val="005E7C9B"/>
    <w:rsid w:val="005E7DC8"/>
    <w:rsid w:val="005F00B6"/>
    <w:rsid w:val="005F0100"/>
    <w:rsid w:val="005F031A"/>
    <w:rsid w:val="005F0638"/>
    <w:rsid w:val="005F07B4"/>
    <w:rsid w:val="005F08DA"/>
    <w:rsid w:val="005F0B95"/>
    <w:rsid w:val="005F0D07"/>
    <w:rsid w:val="005F103F"/>
    <w:rsid w:val="005F12DA"/>
    <w:rsid w:val="005F12F7"/>
    <w:rsid w:val="005F1392"/>
    <w:rsid w:val="005F13CD"/>
    <w:rsid w:val="005F1453"/>
    <w:rsid w:val="005F15A9"/>
    <w:rsid w:val="005F1F5F"/>
    <w:rsid w:val="005F20EF"/>
    <w:rsid w:val="005F24D2"/>
    <w:rsid w:val="005F2533"/>
    <w:rsid w:val="005F2545"/>
    <w:rsid w:val="005F27A2"/>
    <w:rsid w:val="005F2894"/>
    <w:rsid w:val="005F2E47"/>
    <w:rsid w:val="005F2F75"/>
    <w:rsid w:val="005F3035"/>
    <w:rsid w:val="005F31A1"/>
    <w:rsid w:val="005F31BF"/>
    <w:rsid w:val="005F3279"/>
    <w:rsid w:val="005F33A7"/>
    <w:rsid w:val="005F3499"/>
    <w:rsid w:val="005F3B35"/>
    <w:rsid w:val="005F3B5F"/>
    <w:rsid w:val="005F3C37"/>
    <w:rsid w:val="005F3D46"/>
    <w:rsid w:val="005F3D9E"/>
    <w:rsid w:val="005F3EC3"/>
    <w:rsid w:val="005F3F01"/>
    <w:rsid w:val="005F3FD1"/>
    <w:rsid w:val="005F42AF"/>
    <w:rsid w:val="005F4470"/>
    <w:rsid w:val="005F4BA2"/>
    <w:rsid w:val="005F4DF1"/>
    <w:rsid w:val="005F4DFB"/>
    <w:rsid w:val="005F4E63"/>
    <w:rsid w:val="005F4EF7"/>
    <w:rsid w:val="005F50A3"/>
    <w:rsid w:val="005F51A6"/>
    <w:rsid w:val="005F527C"/>
    <w:rsid w:val="005F53D9"/>
    <w:rsid w:val="005F56E3"/>
    <w:rsid w:val="005F5790"/>
    <w:rsid w:val="005F5A3E"/>
    <w:rsid w:val="005F5E1F"/>
    <w:rsid w:val="005F602F"/>
    <w:rsid w:val="005F6220"/>
    <w:rsid w:val="005F62DC"/>
    <w:rsid w:val="005F6712"/>
    <w:rsid w:val="005F67E9"/>
    <w:rsid w:val="005F6A0C"/>
    <w:rsid w:val="005F6C62"/>
    <w:rsid w:val="005F6D71"/>
    <w:rsid w:val="005F6EFA"/>
    <w:rsid w:val="005F71B3"/>
    <w:rsid w:val="005F72A3"/>
    <w:rsid w:val="005F75A1"/>
    <w:rsid w:val="005F75ED"/>
    <w:rsid w:val="005F770C"/>
    <w:rsid w:val="005F7891"/>
    <w:rsid w:val="005F7B30"/>
    <w:rsid w:val="005F7BE6"/>
    <w:rsid w:val="005F7C67"/>
    <w:rsid w:val="005F7D20"/>
    <w:rsid w:val="005F7DCF"/>
    <w:rsid w:val="006001BE"/>
    <w:rsid w:val="0060030A"/>
    <w:rsid w:val="00600BF3"/>
    <w:rsid w:val="00600D92"/>
    <w:rsid w:val="00600DD6"/>
    <w:rsid w:val="00601559"/>
    <w:rsid w:val="00601955"/>
    <w:rsid w:val="00601A75"/>
    <w:rsid w:val="00601B66"/>
    <w:rsid w:val="00601C4F"/>
    <w:rsid w:val="00601C88"/>
    <w:rsid w:val="00601D7C"/>
    <w:rsid w:val="006027DE"/>
    <w:rsid w:val="006027EC"/>
    <w:rsid w:val="00602842"/>
    <w:rsid w:val="00602941"/>
    <w:rsid w:val="00602A15"/>
    <w:rsid w:val="00602A2B"/>
    <w:rsid w:val="00602B35"/>
    <w:rsid w:val="00602C68"/>
    <w:rsid w:val="00602E26"/>
    <w:rsid w:val="0060311C"/>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5F0"/>
    <w:rsid w:val="00604768"/>
    <w:rsid w:val="00604A18"/>
    <w:rsid w:val="00604A95"/>
    <w:rsid w:val="00604AAD"/>
    <w:rsid w:val="00604BAC"/>
    <w:rsid w:val="00604C00"/>
    <w:rsid w:val="00604C09"/>
    <w:rsid w:val="00604E60"/>
    <w:rsid w:val="00604EF5"/>
    <w:rsid w:val="0060514F"/>
    <w:rsid w:val="006052DB"/>
    <w:rsid w:val="00605384"/>
    <w:rsid w:val="006053B3"/>
    <w:rsid w:val="006054DC"/>
    <w:rsid w:val="00605567"/>
    <w:rsid w:val="0060578D"/>
    <w:rsid w:val="006059FB"/>
    <w:rsid w:val="00605AF8"/>
    <w:rsid w:val="00605D40"/>
    <w:rsid w:val="00605D44"/>
    <w:rsid w:val="00605D88"/>
    <w:rsid w:val="0060604B"/>
    <w:rsid w:val="006061B7"/>
    <w:rsid w:val="006062B7"/>
    <w:rsid w:val="00606630"/>
    <w:rsid w:val="00606652"/>
    <w:rsid w:val="006066DB"/>
    <w:rsid w:val="00606F27"/>
    <w:rsid w:val="00606FBC"/>
    <w:rsid w:val="006072BE"/>
    <w:rsid w:val="006072E9"/>
    <w:rsid w:val="006077C5"/>
    <w:rsid w:val="00607B2B"/>
    <w:rsid w:val="00607C93"/>
    <w:rsid w:val="00607E47"/>
    <w:rsid w:val="0061018D"/>
    <w:rsid w:val="006101BD"/>
    <w:rsid w:val="006104D1"/>
    <w:rsid w:val="00610606"/>
    <w:rsid w:val="0061062F"/>
    <w:rsid w:val="00610A7E"/>
    <w:rsid w:val="00610B06"/>
    <w:rsid w:val="00610B74"/>
    <w:rsid w:val="00610C06"/>
    <w:rsid w:val="00610D75"/>
    <w:rsid w:val="00610F48"/>
    <w:rsid w:val="00611177"/>
    <w:rsid w:val="0061158D"/>
    <w:rsid w:val="006115F7"/>
    <w:rsid w:val="00611622"/>
    <w:rsid w:val="00611726"/>
    <w:rsid w:val="00611808"/>
    <w:rsid w:val="00611F7F"/>
    <w:rsid w:val="0061213A"/>
    <w:rsid w:val="006123F6"/>
    <w:rsid w:val="0061246E"/>
    <w:rsid w:val="006124BD"/>
    <w:rsid w:val="0061254B"/>
    <w:rsid w:val="00612636"/>
    <w:rsid w:val="006128C1"/>
    <w:rsid w:val="006129F7"/>
    <w:rsid w:val="00612A0E"/>
    <w:rsid w:val="00612CDB"/>
    <w:rsid w:val="00612F5D"/>
    <w:rsid w:val="00613254"/>
    <w:rsid w:val="00613343"/>
    <w:rsid w:val="0061338E"/>
    <w:rsid w:val="00613434"/>
    <w:rsid w:val="0061376C"/>
    <w:rsid w:val="00613879"/>
    <w:rsid w:val="0061396A"/>
    <w:rsid w:val="00613B9A"/>
    <w:rsid w:val="00613D86"/>
    <w:rsid w:val="00613E94"/>
    <w:rsid w:val="006141D6"/>
    <w:rsid w:val="00614371"/>
    <w:rsid w:val="00614665"/>
    <w:rsid w:val="00614953"/>
    <w:rsid w:val="00614997"/>
    <w:rsid w:val="006149DD"/>
    <w:rsid w:val="00614ABE"/>
    <w:rsid w:val="00614AFE"/>
    <w:rsid w:val="00614BA0"/>
    <w:rsid w:val="00614CB2"/>
    <w:rsid w:val="00614E0A"/>
    <w:rsid w:val="00614F65"/>
    <w:rsid w:val="006151E3"/>
    <w:rsid w:val="006153DA"/>
    <w:rsid w:val="0061546D"/>
    <w:rsid w:val="00615683"/>
    <w:rsid w:val="006156F0"/>
    <w:rsid w:val="00615A56"/>
    <w:rsid w:val="00615AD0"/>
    <w:rsid w:val="00615D1B"/>
    <w:rsid w:val="00616300"/>
    <w:rsid w:val="0061665E"/>
    <w:rsid w:val="00616D64"/>
    <w:rsid w:val="00616DA1"/>
    <w:rsid w:val="00617136"/>
    <w:rsid w:val="0061713F"/>
    <w:rsid w:val="00617204"/>
    <w:rsid w:val="00617238"/>
    <w:rsid w:val="0061723D"/>
    <w:rsid w:val="0061731F"/>
    <w:rsid w:val="0061733A"/>
    <w:rsid w:val="0061746F"/>
    <w:rsid w:val="006174CC"/>
    <w:rsid w:val="00617A12"/>
    <w:rsid w:val="00617A5C"/>
    <w:rsid w:val="00617B3E"/>
    <w:rsid w:val="00617BCF"/>
    <w:rsid w:val="00620217"/>
    <w:rsid w:val="0062053D"/>
    <w:rsid w:val="006205CE"/>
    <w:rsid w:val="00620667"/>
    <w:rsid w:val="00620834"/>
    <w:rsid w:val="00620A0A"/>
    <w:rsid w:val="00620ACB"/>
    <w:rsid w:val="00620E82"/>
    <w:rsid w:val="00621035"/>
    <w:rsid w:val="00621085"/>
    <w:rsid w:val="0062122C"/>
    <w:rsid w:val="00621267"/>
    <w:rsid w:val="006212D1"/>
    <w:rsid w:val="00621469"/>
    <w:rsid w:val="00621930"/>
    <w:rsid w:val="006219E3"/>
    <w:rsid w:val="0062213B"/>
    <w:rsid w:val="0062226F"/>
    <w:rsid w:val="006224BC"/>
    <w:rsid w:val="00622649"/>
    <w:rsid w:val="006226FB"/>
    <w:rsid w:val="00622AEF"/>
    <w:rsid w:val="00622BE8"/>
    <w:rsid w:val="00622C18"/>
    <w:rsid w:val="00622C4E"/>
    <w:rsid w:val="00622F0C"/>
    <w:rsid w:val="006231CB"/>
    <w:rsid w:val="006233BE"/>
    <w:rsid w:val="006233FB"/>
    <w:rsid w:val="0062341B"/>
    <w:rsid w:val="0062353C"/>
    <w:rsid w:val="006235F0"/>
    <w:rsid w:val="00623A06"/>
    <w:rsid w:val="00623B36"/>
    <w:rsid w:val="00623C9D"/>
    <w:rsid w:val="00623CCD"/>
    <w:rsid w:val="00623E19"/>
    <w:rsid w:val="00624125"/>
    <w:rsid w:val="0062422D"/>
    <w:rsid w:val="006243D8"/>
    <w:rsid w:val="00624631"/>
    <w:rsid w:val="00624709"/>
    <w:rsid w:val="0062475F"/>
    <w:rsid w:val="00624B1F"/>
    <w:rsid w:val="00624BEA"/>
    <w:rsid w:val="00624EBF"/>
    <w:rsid w:val="00624F59"/>
    <w:rsid w:val="006253C1"/>
    <w:rsid w:val="006253EB"/>
    <w:rsid w:val="0062579A"/>
    <w:rsid w:val="0062582F"/>
    <w:rsid w:val="006258E4"/>
    <w:rsid w:val="006259A2"/>
    <w:rsid w:val="00625B1A"/>
    <w:rsid w:val="00625D90"/>
    <w:rsid w:val="00625EFC"/>
    <w:rsid w:val="00626026"/>
    <w:rsid w:val="00626035"/>
    <w:rsid w:val="00626187"/>
    <w:rsid w:val="0062621D"/>
    <w:rsid w:val="00626497"/>
    <w:rsid w:val="00626609"/>
    <w:rsid w:val="0062698B"/>
    <w:rsid w:val="00626AC5"/>
    <w:rsid w:val="00626B96"/>
    <w:rsid w:val="00626D7B"/>
    <w:rsid w:val="00626DF6"/>
    <w:rsid w:val="00626E56"/>
    <w:rsid w:val="00626E65"/>
    <w:rsid w:val="00626EA9"/>
    <w:rsid w:val="00626F66"/>
    <w:rsid w:val="006270F0"/>
    <w:rsid w:val="00627761"/>
    <w:rsid w:val="00627A22"/>
    <w:rsid w:val="00627A6C"/>
    <w:rsid w:val="00627B4D"/>
    <w:rsid w:val="00627B99"/>
    <w:rsid w:val="00627D26"/>
    <w:rsid w:val="00627F9E"/>
    <w:rsid w:val="0063005D"/>
    <w:rsid w:val="006300CE"/>
    <w:rsid w:val="0063010A"/>
    <w:rsid w:val="006302B8"/>
    <w:rsid w:val="006303C2"/>
    <w:rsid w:val="006303E9"/>
    <w:rsid w:val="00630667"/>
    <w:rsid w:val="00630739"/>
    <w:rsid w:val="0063084E"/>
    <w:rsid w:val="006310BC"/>
    <w:rsid w:val="00631203"/>
    <w:rsid w:val="0063130A"/>
    <w:rsid w:val="006313B1"/>
    <w:rsid w:val="006315F6"/>
    <w:rsid w:val="0063170D"/>
    <w:rsid w:val="0063191C"/>
    <w:rsid w:val="00631953"/>
    <w:rsid w:val="00631994"/>
    <w:rsid w:val="00631A39"/>
    <w:rsid w:val="00631B68"/>
    <w:rsid w:val="00631B71"/>
    <w:rsid w:val="00631E1C"/>
    <w:rsid w:val="00631E42"/>
    <w:rsid w:val="00631E64"/>
    <w:rsid w:val="0063201E"/>
    <w:rsid w:val="00632055"/>
    <w:rsid w:val="00632130"/>
    <w:rsid w:val="00632278"/>
    <w:rsid w:val="0063227C"/>
    <w:rsid w:val="006323EC"/>
    <w:rsid w:val="006326B6"/>
    <w:rsid w:val="0063292C"/>
    <w:rsid w:val="00632B4B"/>
    <w:rsid w:val="006336F4"/>
    <w:rsid w:val="006338C4"/>
    <w:rsid w:val="00633A4E"/>
    <w:rsid w:val="00633A6E"/>
    <w:rsid w:val="00633B20"/>
    <w:rsid w:val="00633B44"/>
    <w:rsid w:val="00633B52"/>
    <w:rsid w:val="00633BED"/>
    <w:rsid w:val="00633D61"/>
    <w:rsid w:val="00633D72"/>
    <w:rsid w:val="006340B7"/>
    <w:rsid w:val="0063439F"/>
    <w:rsid w:val="006343A1"/>
    <w:rsid w:val="006343C1"/>
    <w:rsid w:val="0063440A"/>
    <w:rsid w:val="00634638"/>
    <w:rsid w:val="0063468C"/>
    <w:rsid w:val="006347A7"/>
    <w:rsid w:val="00634A45"/>
    <w:rsid w:val="00634D5C"/>
    <w:rsid w:val="00634E48"/>
    <w:rsid w:val="00634F2E"/>
    <w:rsid w:val="00635247"/>
    <w:rsid w:val="0063535E"/>
    <w:rsid w:val="00635487"/>
    <w:rsid w:val="006356DE"/>
    <w:rsid w:val="0063578D"/>
    <w:rsid w:val="00635BCD"/>
    <w:rsid w:val="00635E49"/>
    <w:rsid w:val="00635F6B"/>
    <w:rsid w:val="00636175"/>
    <w:rsid w:val="00636377"/>
    <w:rsid w:val="0063671F"/>
    <w:rsid w:val="00636873"/>
    <w:rsid w:val="006368A4"/>
    <w:rsid w:val="006368FF"/>
    <w:rsid w:val="0063697C"/>
    <w:rsid w:val="00636B8A"/>
    <w:rsid w:val="00636D0A"/>
    <w:rsid w:val="00636DFC"/>
    <w:rsid w:val="00636FB5"/>
    <w:rsid w:val="006373B6"/>
    <w:rsid w:val="00637528"/>
    <w:rsid w:val="00637621"/>
    <w:rsid w:val="006379B5"/>
    <w:rsid w:val="00637E30"/>
    <w:rsid w:val="00640106"/>
    <w:rsid w:val="0064047E"/>
    <w:rsid w:val="006404A1"/>
    <w:rsid w:val="006406DD"/>
    <w:rsid w:val="00640766"/>
    <w:rsid w:val="00640C2F"/>
    <w:rsid w:val="00640C4F"/>
    <w:rsid w:val="00640E8F"/>
    <w:rsid w:val="00641277"/>
    <w:rsid w:val="0064143E"/>
    <w:rsid w:val="0064179F"/>
    <w:rsid w:val="006419DA"/>
    <w:rsid w:val="00641A6B"/>
    <w:rsid w:val="00641AC4"/>
    <w:rsid w:val="00641BA1"/>
    <w:rsid w:val="00641C51"/>
    <w:rsid w:val="00641C7E"/>
    <w:rsid w:val="00641F95"/>
    <w:rsid w:val="00642043"/>
    <w:rsid w:val="00642066"/>
    <w:rsid w:val="006420D3"/>
    <w:rsid w:val="00642214"/>
    <w:rsid w:val="00642232"/>
    <w:rsid w:val="00642356"/>
    <w:rsid w:val="006426C7"/>
    <w:rsid w:val="0064272C"/>
    <w:rsid w:val="0064278B"/>
    <w:rsid w:val="00642A96"/>
    <w:rsid w:val="00642AE8"/>
    <w:rsid w:val="00642B73"/>
    <w:rsid w:val="00642D90"/>
    <w:rsid w:val="00643079"/>
    <w:rsid w:val="006431CC"/>
    <w:rsid w:val="006432E4"/>
    <w:rsid w:val="00643316"/>
    <w:rsid w:val="006433C5"/>
    <w:rsid w:val="0064350E"/>
    <w:rsid w:val="00643663"/>
    <w:rsid w:val="00643897"/>
    <w:rsid w:val="00643998"/>
    <w:rsid w:val="00643D7B"/>
    <w:rsid w:val="00643F8E"/>
    <w:rsid w:val="00643FF5"/>
    <w:rsid w:val="00644196"/>
    <w:rsid w:val="00644492"/>
    <w:rsid w:val="00644581"/>
    <w:rsid w:val="006445B6"/>
    <w:rsid w:val="00644A30"/>
    <w:rsid w:val="00644B19"/>
    <w:rsid w:val="00644B96"/>
    <w:rsid w:val="00644DEA"/>
    <w:rsid w:val="00644F81"/>
    <w:rsid w:val="00645022"/>
    <w:rsid w:val="006451B0"/>
    <w:rsid w:val="0064526C"/>
    <w:rsid w:val="00645460"/>
    <w:rsid w:val="00645467"/>
    <w:rsid w:val="00645546"/>
    <w:rsid w:val="006457C0"/>
    <w:rsid w:val="0064583C"/>
    <w:rsid w:val="00645852"/>
    <w:rsid w:val="00645F27"/>
    <w:rsid w:val="00646211"/>
    <w:rsid w:val="00646316"/>
    <w:rsid w:val="0064645E"/>
    <w:rsid w:val="006464DA"/>
    <w:rsid w:val="0064650F"/>
    <w:rsid w:val="00646583"/>
    <w:rsid w:val="006465B5"/>
    <w:rsid w:val="00646614"/>
    <w:rsid w:val="0064662A"/>
    <w:rsid w:val="00646817"/>
    <w:rsid w:val="00646A24"/>
    <w:rsid w:val="00647483"/>
    <w:rsid w:val="00647551"/>
    <w:rsid w:val="00647748"/>
    <w:rsid w:val="006478D1"/>
    <w:rsid w:val="00647B27"/>
    <w:rsid w:val="00647C6B"/>
    <w:rsid w:val="00647C85"/>
    <w:rsid w:val="00647D8D"/>
    <w:rsid w:val="00647DD4"/>
    <w:rsid w:val="00647EEC"/>
    <w:rsid w:val="00647FC1"/>
    <w:rsid w:val="006501A1"/>
    <w:rsid w:val="00650392"/>
    <w:rsid w:val="00650399"/>
    <w:rsid w:val="0065045F"/>
    <w:rsid w:val="0065071D"/>
    <w:rsid w:val="0065079B"/>
    <w:rsid w:val="006507CB"/>
    <w:rsid w:val="006509D5"/>
    <w:rsid w:val="00650D65"/>
    <w:rsid w:val="00650EC4"/>
    <w:rsid w:val="00650F77"/>
    <w:rsid w:val="0065159E"/>
    <w:rsid w:val="006515FE"/>
    <w:rsid w:val="0065182A"/>
    <w:rsid w:val="00651935"/>
    <w:rsid w:val="00651A8C"/>
    <w:rsid w:val="00651AC6"/>
    <w:rsid w:val="00651B58"/>
    <w:rsid w:val="00651EA9"/>
    <w:rsid w:val="00651EB6"/>
    <w:rsid w:val="00651F64"/>
    <w:rsid w:val="00652399"/>
    <w:rsid w:val="00652487"/>
    <w:rsid w:val="00652B17"/>
    <w:rsid w:val="00652BB6"/>
    <w:rsid w:val="00653166"/>
    <w:rsid w:val="0065370D"/>
    <w:rsid w:val="00653912"/>
    <w:rsid w:val="006539B3"/>
    <w:rsid w:val="006539CF"/>
    <w:rsid w:val="00653FF1"/>
    <w:rsid w:val="00654049"/>
    <w:rsid w:val="0065428B"/>
    <w:rsid w:val="006542EC"/>
    <w:rsid w:val="0065462F"/>
    <w:rsid w:val="006548E2"/>
    <w:rsid w:val="00655179"/>
    <w:rsid w:val="0065540C"/>
    <w:rsid w:val="00655452"/>
    <w:rsid w:val="0065569C"/>
    <w:rsid w:val="00655878"/>
    <w:rsid w:val="006559BB"/>
    <w:rsid w:val="00655A91"/>
    <w:rsid w:val="00655B4E"/>
    <w:rsid w:val="00655D57"/>
    <w:rsid w:val="00655F90"/>
    <w:rsid w:val="00655FF3"/>
    <w:rsid w:val="006562CC"/>
    <w:rsid w:val="00656450"/>
    <w:rsid w:val="0065656A"/>
    <w:rsid w:val="006565A6"/>
    <w:rsid w:val="00656898"/>
    <w:rsid w:val="00656993"/>
    <w:rsid w:val="00656A7C"/>
    <w:rsid w:val="00656ADF"/>
    <w:rsid w:val="00656CFC"/>
    <w:rsid w:val="00656E7F"/>
    <w:rsid w:val="00657064"/>
    <w:rsid w:val="0065721C"/>
    <w:rsid w:val="00657347"/>
    <w:rsid w:val="00657366"/>
    <w:rsid w:val="006574B4"/>
    <w:rsid w:val="006575E8"/>
    <w:rsid w:val="00657687"/>
    <w:rsid w:val="00657AA3"/>
    <w:rsid w:val="00657B81"/>
    <w:rsid w:val="00657BC2"/>
    <w:rsid w:val="00657C26"/>
    <w:rsid w:val="0066028F"/>
    <w:rsid w:val="006603DF"/>
    <w:rsid w:val="0066042B"/>
    <w:rsid w:val="00660483"/>
    <w:rsid w:val="00660596"/>
    <w:rsid w:val="006609BA"/>
    <w:rsid w:val="00660A84"/>
    <w:rsid w:val="00660AAF"/>
    <w:rsid w:val="00660B66"/>
    <w:rsid w:val="00660C25"/>
    <w:rsid w:val="00660F72"/>
    <w:rsid w:val="0066178E"/>
    <w:rsid w:val="00661875"/>
    <w:rsid w:val="00661BF4"/>
    <w:rsid w:val="00661DBC"/>
    <w:rsid w:val="00661E82"/>
    <w:rsid w:val="00661F20"/>
    <w:rsid w:val="00661F3C"/>
    <w:rsid w:val="00661F9C"/>
    <w:rsid w:val="006620AA"/>
    <w:rsid w:val="00662119"/>
    <w:rsid w:val="0066228C"/>
    <w:rsid w:val="00662431"/>
    <w:rsid w:val="006627FB"/>
    <w:rsid w:val="006629E9"/>
    <w:rsid w:val="006629F3"/>
    <w:rsid w:val="00662AC2"/>
    <w:rsid w:val="00662DAB"/>
    <w:rsid w:val="006630F6"/>
    <w:rsid w:val="00663173"/>
    <w:rsid w:val="006631BA"/>
    <w:rsid w:val="00663299"/>
    <w:rsid w:val="006632BF"/>
    <w:rsid w:val="006632C4"/>
    <w:rsid w:val="006633D3"/>
    <w:rsid w:val="00663453"/>
    <w:rsid w:val="006634FB"/>
    <w:rsid w:val="00663873"/>
    <w:rsid w:val="00663B23"/>
    <w:rsid w:val="00663BED"/>
    <w:rsid w:val="00663BFA"/>
    <w:rsid w:val="00663C3C"/>
    <w:rsid w:val="00663E20"/>
    <w:rsid w:val="00663E6E"/>
    <w:rsid w:val="00663E80"/>
    <w:rsid w:val="00663FE7"/>
    <w:rsid w:val="00664028"/>
    <w:rsid w:val="006640DA"/>
    <w:rsid w:val="00664182"/>
    <w:rsid w:val="006647BD"/>
    <w:rsid w:val="00665038"/>
    <w:rsid w:val="006650E9"/>
    <w:rsid w:val="0066548D"/>
    <w:rsid w:val="00665497"/>
    <w:rsid w:val="006655AA"/>
    <w:rsid w:val="0066570E"/>
    <w:rsid w:val="00665F2B"/>
    <w:rsid w:val="00666087"/>
    <w:rsid w:val="0066612E"/>
    <w:rsid w:val="00666600"/>
    <w:rsid w:val="006669DF"/>
    <w:rsid w:val="00666AE7"/>
    <w:rsid w:val="00666F17"/>
    <w:rsid w:val="00666F41"/>
    <w:rsid w:val="006671BD"/>
    <w:rsid w:val="006671C0"/>
    <w:rsid w:val="006673DD"/>
    <w:rsid w:val="00667457"/>
    <w:rsid w:val="0066757C"/>
    <w:rsid w:val="00667A00"/>
    <w:rsid w:val="00667C20"/>
    <w:rsid w:val="0067019C"/>
    <w:rsid w:val="00670227"/>
    <w:rsid w:val="00670572"/>
    <w:rsid w:val="0067099A"/>
    <w:rsid w:val="00670A58"/>
    <w:rsid w:val="00670CCF"/>
    <w:rsid w:val="0067107B"/>
    <w:rsid w:val="00671121"/>
    <w:rsid w:val="00671218"/>
    <w:rsid w:val="006713DB"/>
    <w:rsid w:val="00671405"/>
    <w:rsid w:val="0067142D"/>
    <w:rsid w:val="0067147D"/>
    <w:rsid w:val="00671521"/>
    <w:rsid w:val="0067170D"/>
    <w:rsid w:val="00671A14"/>
    <w:rsid w:val="00671F57"/>
    <w:rsid w:val="00671FB9"/>
    <w:rsid w:val="00672169"/>
    <w:rsid w:val="0067238E"/>
    <w:rsid w:val="00672497"/>
    <w:rsid w:val="006726F5"/>
    <w:rsid w:val="00672892"/>
    <w:rsid w:val="00672B04"/>
    <w:rsid w:val="00672C80"/>
    <w:rsid w:val="00672FF0"/>
    <w:rsid w:val="00673342"/>
    <w:rsid w:val="006737A8"/>
    <w:rsid w:val="00673881"/>
    <w:rsid w:val="0067391A"/>
    <w:rsid w:val="0067398B"/>
    <w:rsid w:val="00673B62"/>
    <w:rsid w:val="00673D3A"/>
    <w:rsid w:val="00673DE3"/>
    <w:rsid w:val="0067401C"/>
    <w:rsid w:val="0067407F"/>
    <w:rsid w:val="0067422E"/>
    <w:rsid w:val="006742D1"/>
    <w:rsid w:val="00674464"/>
    <w:rsid w:val="006745C8"/>
    <w:rsid w:val="006746EB"/>
    <w:rsid w:val="006749B9"/>
    <w:rsid w:val="00674A8A"/>
    <w:rsid w:val="00674AD7"/>
    <w:rsid w:val="00674C0C"/>
    <w:rsid w:val="00674E9C"/>
    <w:rsid w:val="006751A4"/>
    <w:rsid w:val="00675696"/>
    <w:rsid w:val="0067578A"/>
    <w:rsid w:val="00675884"/>
    <w:rsid w:val="00675AC8"/>
    <w:rsid w:val="00675E5C"/>
    <w:rsid w:val="00675E82"/>
    <w:rsid w:val="00675E92"/>
    <w:rsid w:val="00675EE3"/>
    <w:rsid w:val="00676003"/>
    <w:rsid w:val="00676208"/>
    <w:rsid w:val="00676210"/>
    <w:rsid w:val="006762E7"/>
    <w:rsid w:val="00676337"/>
    <w:rsid w:val="00676B08"/>
    <w:rsid w:val="00676B0A"/>
    <w:rsid w:val="00676B44"/>
    <w:rsid w:val="00676BF8"/>
    <w:rsid w:val="00676C8C"/>
    <w:rsid w:val="00676CF5"/>
    <w:rsid w:val="00676DA7"/>
    <w:rsid w:val="00676EE7"/>
    <w:rsid w:val="00676FFD"/>
    <w:rsid w:val="006770E7"/>
    <w:rsid w:val="006772A7"/>
    <w:rsid w:val="0067731B"/>
    <w:rsid w:val="00677611"/>
    <w:rsid w:val="00677806"/>
    <w:rsid w:val="006779BA"/>
    <w:rsid w:val="00677A7B"/>
    <w:rsid w:val="00677AEB"/>
    <w:rsid w:val="00677D77"/>
    <w:rsid w:val="00677D8C"/>
    <w:rsid w:val="00677E91"/>
    <w:rsid w:val="00680017"/>
    <w:rsid w:val="00680493"/>
    <w:rsid w:val="00680578"/>
    <w:rsid w:val="0068072F"/>
    <w:rsid w:val="006807F8"/>
    <w:rsid w:val="0068088D"/>
    <w:rsid w:val="006808E8"/>
    <w:rsid w:val="006808ED"/>
    <w:rsid w:val="006809ED"/>
    <w:rsid w:val="00680C3E"/>
    <w:rsid w:val="00680C4C"/>
    <w:rsid w:val="0068119E"/>
    <w:rsid w:val="006815B9"/>
    <w:rsid w:val="006816BD"/>
    <w:rsid w:val="006817B9"/>
    <w:rsid w:val="006818D6"/>
    <w:rsid w:val="006819DD"/>
    <w:rsid w:val="00681AE6"/>
    <w:rsid w:val="00681C95"/>
    <w:rsid w:val="00681D6B"/>
    <w:rsid w:val="00682003"/>
    <w:rsid w:val="0068202F"/>
    <w:rsid w:val="006820DB"/>
    <w:rsid w:val="00682140"/>
    <w:rsid w:val="00682637"/>
    <w:rsid w:val="00682666"/>
    <w:rsid w:val="006827B6"/>
    <w:rsid w:val="00682837"/>
    <w:rsid w:val="00682961"/>
    <w:rsid w:val="00682CA6"/>
    <w:rsid w:val="00682D1F"/>
    <w:rsid w:val="00682D34"/>
    <w:rsid w:val="00682D8F"/>
    <w:rsid w:val="00682DC5"/>
    <w:rsid w:val="00682E4E"/>
    <w:rsid w:val="00683178"/>
    <w:rsid w:val="0068356E"/>
    <w:rsid w:val="0068357F"/>
    <w:rsid w:val="0068363C"/>
    <w:rsid w:val="0068374C"/>
    <w:rsid w:val="006837EF"/>
    <w:rsid w:val="0068396A"/>
    <w:rsid w:val="00683A60"/>
    <w:rsid w:val="00683CCB"/>
    <w:rsid w:val="00683F58"/>
    <w:rsid w:val="00683FE8"/>
    <w:rsid w:val="0068410B"/>
    <w:rsid w:val="00684193"/>
    <w:rsid w:val="00684262"/>
    <w:rsid w:val="0068428A"/>
    <w:rsid w:val="006844BA"/>
    <w:rsid w:val="00684673"/>
    <w:rsid w:val="0068476B"/>
    <w:rsid w:val="00684AE5"/>
    <w:rsid w:val="00684B5C"/>
    <w:rsid w:val="00684C03"/>
    <w:rsid w:val="00684CB9"/>
    <w:rsid w:val="00684EA4"/>
    <w:rsid w:val="0068519B"/>
    <w:rsid w:val="00685291"/>
    <w:rsid w:val="006853A5"/>
    <w:rsid w:val="00685525"/>
    <w:rsid w:val="0068562A"/>
    <w:rsid w:val="006856A1"/>
    <w:rsid w:val="006856EB"/>
    <w:rsid w:val="00685B0D"/>
    <w:rsid w:val="00685D37"/>
    <w:rsid w:val="00685EC4"/>
    <w:rsid w:val="00685F61"/>
    <w:rsid w:val="0068610A"/>
    <w:rsid w:val="006862D1"/>
    <w:rsid w:val="006865A7"/>
    <w:rsid w:val="006865C3"/>
    <w:rsid w:val="006867BD"/>
    <w:rsid w:val="006867E8"/>
    <w:rsid w:val="00686B62"/>
    <w:rsid w:val="00686BCA"/>
    <w:rsid w:val="00686C05"/>
    <w:rsid w:val="00686D92"/>
    <w:rsid w:val="00686FD2"/>
    <w:rsid w:val="00687053"/>
    <w:rsid w:val="0068709C"/>
    <w:rsid w:val="006874E0"/>
    <w:rsid w:val="0068757D"/>
    <w:rsid w:val="006877E3"/>
    <w:rsid w:val="00687A2F"/>
    <w:rsid w:val="00687AAA"/>
    <w:rsid w:val="00687B0C"/>
    <w:rsid w:val="00687B60"/>
    <w:rsid w:val="00687BEB"/>
    <w:rsid w:val="00687D0A"/>
    <w:rsid w:val="00690016"/>
    <w:rsid w:val="006900A9"/>
    <w:rsid w:val="00690289"/>
    <w:rsid w:val="00690518"/>
    <w:rsid w:val="006906FD"/>
    <w:rsid w:val="00690C83"/>
    <w:rsid w:val="00690EA6"/>
    <w:rsid w:val="006911C8"/>
    <w:rsid w:val="006915E8"/>
    <w:rsid w:val="00691855"/>
    <w:rsid w:val="00691967"/>
    <w:rsid w:val="00691A24"/>
    <w:rsid w:val="00691B7E"/>
    <w:rsid w:val="00691D95"/>
    <w:rsid w:val="00691E6C"/>
    <w:rsid w:val="00691EDF"/>
    <w:rsid w:val="00691F9F"/>
    <w:rsid w:val="006921E7"/>
    <w:rsid w:val="00692326"/>
    <w:rsid w:val="006925F4"/>
    <w:rsid w:val="00692876"/>
    <w:rsid w:val="00692A68"/>
    <w:rsid w:val="00692B31"/>
    <w:rsid w:val="00692BFA"/>
    <w:rsid w:val="00692C29"/>
    <w:rsid w:val="00692C48"/>
    <w:rsid w:val="00692C60"/>
    <w:rsid w:val="00693492"/>
    <w:rsid w:val="00693ABB"/>
    <w:rsid w:val="00693BCA"/>
    <w:rsid w:val="00693D37"/>
    <w:rsid w:val="00693F67"/>
    <w:rsid w:val="00693FA3"/>
    <w:rsid w:val="006942F1"/>
    <w:rsid w:val="0069435E"/>
    <w:rsid w:val="006943BC"/>
    <w:rsid w:val="006944EC"/>
    <w:rsid w:val="006944F4"/>
    <w:rsid w:val="0069454D"/>
    <w:rsid w:val="00694632"/>
    <w:rsid w:val="00694728"/>
    <w:rsid w:val="0069486F"/>
    <w:rsid w:val="00694935"/>
    <w:rsid w:val="00694C7C"/>
    <w:rsid w:val="00694CA4"/>
    <w:rsid w:val="00694E54"/>
    <w:rsid w:val="00694F74"/>
    <w:rsid w:val="00694FFF"/>
    <w:rsid w:val="006952AD"/>
    <w:rsid w:val="00695438"/>
    <w:rsid w:val="00695486"/>
    <w:rsid w:val="006956C4"/>
    <w:rsid w:val="00695CA3"/>
    <w:rsid w:val="00695CFE"/>
    <w:rsid w:val="00695FC5"/>
    <w:rsid w:val="006963BE"/>
    <w:rsid w:val="0069649D"/>
    <w:rsid w:val="006966B4"/>
    <w:rsid w:val="00696878"/>
    <w:rsid w:val="00696B8E"/>
    <w:rsid w:val="00696BF5"/>
    <w:rsid w:val="00696C4F"/>
    <w:rsid w:val="00696D15"/>
    <w:rsid w:val="00696F4C"/>
    <w:rsid w:val="00696FB3"/>
    <w:rsid w:val="00696FC4"/>
    <w:rsid w:val="0069712A"/>
    <w:rsid w:val="0069714D"/>
    <w:rsid w:val="006972B9"/>
    <w:rsid w:val="006973E9"/>
    <w:rsid w:val="00697738"/>
    <w:rsid w:val="006977F4"/>
    <w:rsid w:val="00697915"/>
    <w:rsid w:val="00697A2C"/>
    <w:rsid w:val="00697AB8"/>
    <w:rsid w:val="00697EBF"/>
    <w:rsid w:val="00697F8D"/>
    <w:rsid w:val="006A01F0"/>
    <w:rsid w:val="006A03BC"/>
    <w:rsid w:val="006A047A"/>
    <w:rsid w:val="006A04C9"/>
    <w:rsid w:val="006A0507"/>
    <w:rsid w:val="006A05A3"/>
    <w:rsid w:val="006A05CA"/>
    <w:rsid w:val="006A0845"/>
    <w:rsid w:val="006A0A33"/>
    <w:rsid w:val="006A0B54"/>
    <w:rsid w:val="006A0C53"/>
    <w:rsid w:val="006A0C76"/>
    <w:rsid w:val="006A0C7E"/>
    <w:rsid w:val="006A0E70"/>
    <w:rsid w:val="006A0FB1"/>
    <w:rsid w:val="006A1441"/>
    <w:rsid w:val="006A145C"/>
    <w:rsid w:val="006A15AD"/>
    <w:rsid w:val="006A181F"/>
    <w:rsid w:val="006A1B6E"/>
    <w:rsid w:val="006A1C45"/>
    <w:rsid w:val="006A1CCE"/>
    <w:rsid w:val="006A1D57"/>
    <w:rsid w:val="006A216C"/>
    <w:rsid w:val="006A2363"/>
    <w:rsid w:val="006A24D4"/>
    <w:rsid w:val="006A2BEE"/>
    <w:rsid w:val="006A2DCD"/>
    <w:rsid w:val="006A2DE5"/>
    <w:rsid w:val="006A2E0A"/>
    <w:rsid w:val="006A2E38"/>
    <w:rsid w:val="006A2F3A"/>
    <w:rsid w:val="006A2F91"/>
    <w:rsid w:val="006A2FE5"/>
    <w:rsid w:val="006A2FE9"/>
    <w:rsid w:val="006A3124"/>
    <w:rsid w:val="006A3338"/>
    <w:rsid w:val="006A3427"/>
    <w:rsid w:val="006A34DB"/>
    <w:rsid w:val="006A37A2"/>
    <w:rsid w:val="006A380A"/>
    <w:rsid w:val="006A3927"/>
    <w:rsid w:val="006A3AD2"/>
    <w:rsid w:val="006A3C7A"/>
    <w:rsid w:val="006A3F71"/>
    <w:rsid w:val="006A429F"/>
    <w:rsid w:val="006A441C"/>
    <w:rsid w:val="006A4626"/>
    <w:rsid w:val="006A49CB"/>
    <w:rsid w:val="006A4A4C"/>
    <w:rsid w:val="006A4CB7"/>
    <w:rsid w:val="006A4D97"/>
    <w:rsid w:val="006A4DB5"/>
    <w:rsid w:val="006A4E4C"/>
    <w:rsid w:val="006A4F4B"/>
    <w:rsid w:val="006A508B"/>
    <w:rsid w:val="006A5134"/>
    <w:rsid w:val="006A5150"/>
    <w:rsid w:val="006A5265"/>
    <w:rsid w:val="006A52D4"/>
    <w:rsid w:val="006A5477"/>
    <w:rsid w:val="006A54C7"/>
    <w:rsid w:val="006A5969"/>
    <w:rsid w:val="006A59F0"/>
    <w:rsid w:val="006A5A15"/>
    <w:rsid w:val="006A5BD4"/>
    <w:rsid w:val="006A5D29"/>
    <w:rsid w:val="006A5E28"/>
    <w:rsid w:val="006A5E62"/>
    <w:rsid w:val="006A5E78"/>
    <w:rsid w:val="006A5FDA"/>
    <w:rsid w:val="006A5FED"/>
    <w:rsid w:val="006A6061"/>
    <w:rsid w:val="006A60B6"/>
    <w:rsid w:val="006A63AA"/>
    <w:rsid w:val="006A63B0"/>
    <w:rsid w:val="006A64F9"/>
    <w:rsid w:val="006A66C4"/>
    <w:rsid w:val="006A67EF"/>
    <w:rsid w:val="006A6D83"/>
    <w:rsid w:val="006A7034"/>
    <w:rsid w:val="006A7375"/>
    <w:rsid w:val="006A7470"/>
    <w:rsid w:val="006A74F6"/>
    <w:rsid w:val="006A7575"/>
    <w:rsid w:val="006A76D0"/>
    <w:rsid w:val="006A7737"/>
    <w:rsid w:val="006A7769"/>
    <w:rsid w:val="006A7ACD"/>
    <w:rsid w:val="006A7BBA"/>
    <w:rsid w:val="006B01E5"/>
    <w:rsid w:val="006B0215"/>
    <w:rsid w:val="006B02CE"/>
    <w:rsid w:val="006B0589"/>
    <w:rsid w:val="006B061D"/>
    <w:rsid w:val="006B0FD2"/>
    <w:rsid w:val="006B1261"/>
    <w:rsid w:val="006B1602"/>
    <w:rsid w:val="006B1741"/>
    <w:rsid w:val="006B1B60"/>
    <w:rsid w:val="006B1B83"/>
    <w:rsid w:val="006B1BDC"/>
    <w:rsid w:val="006B1BE7"/>
    <w:rsid w:val="006B1BFD"/>
    <w:rsid w:val="006B1CBB"/>
    <w:rsid w:val="006B1D58"/>
    <w:rsid w:val="006B1E15"/>
    <w:rsid w:val="006B1EBD"/>
    <w:rsid w:val="006B223D"/>
    <w:rsid w:val="006B22F7"/>
    <w:rsid w:val="006B23A0"/>
    <w:rsid w:val="006B23D9"/>
    <w:rsid w:val="006B243C"/>
    <w:rsid w:val="006B2527"/>
    <w:rsid w:val="006B2792"/>
    <w:rsid w:val="006B2802"/>
    <w:rsid w:val="006B2820"/>
    <w:rsid w:val="006B28E9"/>
    <w:rsid w:val="006B2B51"/>
    <w:rsid w:val="006B2C26"/>
    <w:rsid w:val="006B2CB8"/>
    <w:rsid w:val="006B2D49"/>
    <w:rsid w:val="006B2D9F"/>
    <w:rsid w:val="006B2EAC"/>
    <w:rsid w:val="006B2F37"/>
    <w:rsid w:val="006B2FC3"/>
    <w:rsid w:val="006B30FD"/>
    <w:rsid w:val="006B315D"/>
    <w:rsid w:val="006B3901"/>
    <w:rsid w:val="006B3A75"/>
    <w:rsid w:val="006B3C3B"/>
    <w:rsid w:val="006B3C6C"/>
    <w:rsid w:val="006B3E83"/>
    <w:rsid w:val="006B3EE7"/>
    <w:rsid w:val="006B3F89"/>
    <w:rsid w:val="006B406A"/>
    <w:rsid w:val="006B4230"/>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162"/>
    <w:rsid w:val="006B53BE"/>
    <w:rsid w:val="006B5455"/>
    <w:rsid w:val="006B5541"/>
    <w:rsid w:val="006B5592"/>
    <w:rsid w:val="006B562A"/>
    <w:rsid w:val="006B5968"/>
    <w:rsid w:val="006B5E64"/>
    <w:rsid w:val="006B5E6C"/>
    <w:rsid w:val="006B5FAD"/>
    <w:rsid w:val="006B601E"/>
    <w:rsid w:val="006B673A"/>
    <w:rsid w:val="006B6B8C"/>
    <w:rsid w:val="006B6C91"/>
    <w:rsid w:val="006B6DBA"/>
    <w:rsid w:val="006B6DFC"/>
    <w:rsid w:val="006B7255"/>
    <w:rsid w:val="006B73E3"/>
    <w:rsid w:val="006B7616"/>
    <w:rsid w:val="006B782C"/>
    <w:rsid w:val="006B7A82"/>
    <w:rsid w:val="006B7AA2"/>
    <w:rsid w:val="006B7C0E"/>
    <w:rsid w:val="006B7D35"/>
    <w:rsid w:val="006B7E04"/>
    <w:rsid w:val="006B7EDD"/>
    <w:rsid w:val="006B7F15"/>
    <w:rsid w:val="006B7F83"/>
    <w:rsid w:val="006C0095"/>
    <w:rsid w:val="006C01A9"/>
    <w:rsid w:val="006C0253"/>
    <w:rsid w:val="006C0320"/>
    <w:rsid w:val="006C03B0"/>
    <w:rsid w:val="006C050C"/>
    <w:rsid w:val="006C092C"/>
    <w:rsid w:val="006C0934"/>
    <w:rsid w:val="006C0A12"/>
    <w:rsid w:val="006C0C87"/>
    <w:rsid w:val="006C0EB3"/>
    <w:rsid w:val="006C12A3"/>
    <w:rsid w:val="006C13CF"/>
    <w:rsid w:val="006C157B"/>
    <w:rsid w:val="006C15F4"/>
    <w:rsid w:val="006C1873"/>
    <w:rsid w:val="006C1BE0"/>
    <w:rsid w:val="006C1C91"/>
    <w:rsid w:val="006C2325"/>
    <w:rsid w:val="006C2352"/>
    <w:rsid w:val="006C242C"/>
    <w:rsid w:val="006C251F"/>
    <w:rsid w:val="006C274A"/>
    <w:rsid w:val="006C27F3"/>
    <w:rsid w:val="006C2877"/>
    <w:rsid w:val="006C2AFF"/>
    <w:rsid w:val="006C2B49"/>
    <w:rsid w:val="006C2BB6"/>
    <w:rsid w:val="006C2BF4"/>
    <w:rsid w:val="006C2DE4"/>
    <w:rsid w:val="006C2E80"/>
    <w:rsid w:val="006C2F59"/>
    <w:rsid w:val="006C3070"/>
    <w:rsid w:val="006C3128"/>
    <w:rsid w:val="006C314E"/>
    <w:rsid w:val="006C356F"/>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43B"/>
    <w:rsid w:val="006C48F3"/>
    <w:rsid w:val="006C4AB1"/>
    <w:rsid w:val="006C4CED"/>
    <w:rsid w:val="006C4D6E"/>
    <w:rsid w:val="006C4F59"/>
    <w:rsid w:val="006C56BB"/>
    <w:rsid w:val="006C5727"/>
    <w:rsid w:val="006C59BA"/>
    <w:rsid w:val="006C59CC"/>
    <w:rsid w:val="006C5A67"/>
    <w:rsid w:val="006C5C92"/>
    <w:rsid w:val="006C5ED2"/>
    <w:rsid w:val="006C5FAC"/>
    <w:rsid w:val="006C646C"/>
    <w:rsid w:val="006C6495"/>
    <w:rsid w:val="006C6539"/>
    <w:rsid w:val="006C66B4"/>
    <w:rsid w:val="006C68F0"/>
    <w:rsid w:val="006C6919"/>
    <w:rsid w:val="006C6A6E"/>
    <w:rsid w:val="006C6BC5"/>
    <w:rsid w:val="006C6D40"/>
    <w:rsid w:val="006C6E43"/>
    <w:rsid w:val="006C6E5D"/>
    <w:rsid w:val="006C6EE6"/>
    <w:rsid w:val="006C70CE"/>
    <w:rsid w:val="006C7392"/>
    <w:rsid w:val="006C7471"/>
    <w:rsid w:val="006C74E3"/>
    <w:rsid w:val="006C7544"/>
    <w:rsid w:val="006C7557"/>
    <w:rsid w:val="006C7AB2"/>
    <w:rsid w:val="006C7D05"/>
    <w:rsid w:val="006C7E35"/>
    <w:rsid w:val="006D0352"/>
    <w:rsid w:val="006D0371"/>
    <w:rsid w:val="006D07C9"/>
    <w:rsid w:val="006D0C07"/>
    <w:rsid w:val="006D0EB5"/>
    <w:rsid w:val="006D10A2"/>
    <w:rsid w:val="006D1272"/>
    <w:rsid w:val="006D1418"/>
    <w:rsid w:val="006D146A"/>
    <w:rsid w:val="006D15A8"/>
    <w:rsid w:val="006D1610"/>
    <w:rsid w:val="006D17DB"/>
    <w:rsid w:val="006D1B5C"/>
    <w:rsid w:val="006D1B7A"/>
    <w:rsid w:val="006D1D58"/>
    <w:rsid w:val="006D1D66"/>
    <w:rsid w:val="006D1D67"/>
    <w:rsid w:val="006D216C"/>
    <w:rsid w:val="006D2192"/>
    <w:rsid w:val="006D2460"/>
    <w:rsid w:val="006D24FE"/>
    <w:rsid w:val="006D285E"/>
    <w:rsid w:val="006D2B21"/>
    <w:rsid w:val="006D2C27"/>
    <w:rsid w:val="006D2D08"/>
    <w:rsid w:val="006D2DCF"/>
    <w:rsid w:val="006D2DEE"/>
    <w:rsid w:val="006D30D7"/>
    <w:rsid w:val="006D3116"/>
    <w:rsid w:val="006D338F"/>
    <w:rsid w:val="006D342A"/>
    <w:rsid w:val="006D3B16"/>
    <w:rsid w:val="006D4061"/>
    <w:rsid w:val="006D418E"/>
    <w:rsid w:val="006D4459"/>
    <w:rsid w:val="006D44B5"/>
    <w:rsid w:val="006D44E7"/>
    <w:rsid w:val="006D4514"/>
    <w:rsid w:val="006D48D7"/>
    <w:rsid w:val="006D497E"/>
    <w:rsid w:val="006D4A68"/>
    <w:rsid w:val="006D4A7E"/>
    <w:rsid w:val="006D4AFC"/>
    <w:rsid w:val="006D4B82"/>
    <w:rsid w:val="006D4B8E"/>
    <w:rsid w:val="006D4D51"/>
    <w:rsid w:val="006D4E2C"/>
    <w:rsid w:val="006D4ECE"/>
    <w:rsid w:val="006D4EF6"/>
    <w:rsid w:val="006D5065"/>
    <w:rsid w:val="006D5370"/>
    <w:rsid w:val="006D5531"/>
    <w:rsid w:val="006D5596"/>
    <w:rsid w:val="006D565F"/>
    <w:rsid w:val="006D56F6"/>
    <w:rsid w:val="006D57A3"/>
    <w:rsid w:val="006D5D1A"/>
    <w:rsid w:val="006D5FE4"/>
    <w:rsid w:val="006D61F0"/>
    <w:rsid w:val="006D6272"/>
    <w:rsid w:val="006D6298"/>
    <w:rsid w:val="006D6778"/>
    <w:rsid w:val="006D6780"/>
    <w:rsid w:val="006D6B11"/>
    <w:rsid w:val="006D6D0D"/>
    <w:rsid w:val="006D6D82"/>
    <w:rsid w:val="006D6EC7"/>
    <w:rsid w:val="006D714E"/>
    <w:rsid w:val="006D74CE"/>
    <w:rsid w:val="006D76A5"/>
    <w:rsid w:val="006D7700"/>
    <w:rsid w:val="006D77CF"/>
    <w:rsid w:val="006D7AB3"/>
    <w:rsid w:val="006D7B61"/>
    <w:rsid w:val="006D7B9E"/>
    <w:rsid w:val="006D7D36"/>
    <w:rsid w:val="006D7DA5"/>
    <w:rsid w:val="006D7F98"/>
    <w:rsid w:val="006E0045"/>
    <w:rsid w:val="006E058F"/>
    <w:rsid w:val="006E066E"/>
    <w:rsid w:val="006E09FD"/>
    <w:rsid w:val="006E0AE0"/>
    <w:rsid w:val="006E0C6E"/>
    <w:rsid w:val="006E100F"/>
    <w:rsid w:val="006E10F1"/>
    <w:rsid w:val="006E131C"/>
    <w:rsid w:val="006E13F7"/>
    <w:rsid w:val="006E14F4"/>
    <w:rsid w:val="006E1766"/>
    <w:rsid w:val="006E1817"/>
    <w:rsid w:val="006E1909"/>
    <w:rsid w:val="006E1937"/>
    <w:rsid w:val="006E19BB"/>
    <w:rsid w:val="006E1A55"/>
    <w:rsid w:val="006E1E89"/>
    <w:rsid w:val="006E1F3D"/>
    <w:rsid w:val="006E2058"/>
    <w:rsid w:val="006E209A"/>
    <w:rsid w:val="006E20D1"/>
    <w:rsid w:val="006E22E2"/>
    <w:rsid w:val="006E257C"/>
    <w:rsid w:val="006E27BD"/>
    <w:rsid w:val="006E28B3"/>
    <w:rsid w:val="006E28DC"/>
    <w:rsid w:val="006E2934"/>
    <w:rsid w:val="006E2A59"/>
    <w:rsid w:val="006E2CBA"/>
    <w:rsid w:val="006E351A"/>
    <w:rsid w:val="006E3AB9"/>
    <w:rsid w:val="006E3B85"/>
    <w:rsid w:val="006E3BBD"/>
    <w:rsid w:val="006E3D0B"/>
    <w:rsid w:val="006E3D6B"/>
    <w:rsid w:val="006E4097"/>
    <w:rsid w:val="006E41C9"/>
    <w:rsid w:val="006E41DD"/>
    <w:rsid w:val="006E49B8"/>
    <w:rsid w:val="006E4C86"/>
    <w:rsid w:val="006E4D92"/>
    <w:rsid w:val="006E4E02"/>
    <w:rsid w:val="006E4E21"/>
    <w:rsid w:val="006E50D0"/>
    <w:rsid w:val="006E536A"/>
    <w:rsid w:val="006E538E"/>
    <w:rsid w:val="006E547C"/>
    <w:rsid w:val="006E5527"/>
    <w:rsid w:val="006E55BC"/>
    <w:rsid w:val="006E5811"/>
    <w:rsid w:val="006E588C"/>
    <w:rsid w:val="006E5935"/>
    <w:rsid w:val="006E5A75"/>
    <w:rsid w:val="006E6047"/>
    <w:rsid w:val="006E6564"/>
    <w:rsid w:val="006E6694"/>
    <w:rsid w:val="006E6709"/>
    <w:rsid w:val="006E6880"/>
    <w:rsid w:val="006E6A12"/>
    <w:rsid w:val="006E6B44"/>
    <w:rsid w:val="006E7140"/>
    <w:rsid w:val="006E722A"/>
    <w:rsid w:val="006E7277"/>
    <w:rsid w:val="006E74C4"/>
    <w:rsid w:val="006E74DB"/>
    <w:rsid w:val="006E77A6"/>
    <w:rsid w:val="006E7D1E"/>
    <w:rsid w:val="006E7E65"/>
    <w:rsid w:val="006F0020"/>
    <w:rsid w:val="006F03B5"/>
    <w:rsid w:val="006F03FC"/>
    <w:rsid w:val="006F0401"/>
    <w:rsid w:val="006F07CE"/>
    <w:rsid w:val="006F09FA"/>
    <w:rsid w:val="006F0AD8"/>
    <w:rsid w:val="006F0CDF"/>
    <w:rsid w:val="006F0D5A"/>
    <w:rsid w:val="006F11BF"/>
    <w:rsid w:val="006F13A6"/>
    <w:rsid w:val="006F140D"/>
    <w:rsid w:val="006F14C9"/>
    <w:rsid w:val="006F17F5"/>
    <w:rsid w:val="006F19B6"/>
    <w:rsid w:val="006F1D9B"/>
    <w:rsid w:val="006F2166"/>
    <w:rsid w:val="006F246E"/>
    <w:rsid w:val="006F29A4"/>
    <w:rsid w:val="006F29FB"/>
    <w:rsid w:val="006F2AE1"/>
    <w:rsid w:val="006F2E53"/>
    <w:rsid w:val="006F3184"/>
    <w:rsid w:val="006F31F2"/>
    <w:rsid w:val="006F3268"/>
    <w:rsid w:val="006F3691"/>
    <w:rsid w:val="006F37D8"/>
    <w:rsid w:val="006F383A"/>
    <w:rsid w:val="006F3B41"/>
    <w:rsid w:val="006F3B91"/>
    <w:rsid w:val="006F3C3A"/>
    <w:rsid w:val="006F3C48"/>
    <w:rsid w:val="006F3D7F"/>
    <w:rsid w:val="006F3F7F"/>
    <w:rsid w:val="006F41BC"/>
    <w:rsid w:val="006F4339"/>
    <w:rsid w:val="006F447E"/>
    <w:rsid w:val="006F44B4"/>
    <w:rsid w:val="006F4525"/>
    <w:rsid w:val="006F4537"/>
    <w:rsid w:val="006F48D8"/>
    <w:rsid w:val="006F4A55"/>
    <w:rsid w:val="006F4BAC"/>
    <w:rsid w:val="006F4D28"/>
    <w:rsid w:val="006F4DAC"/>
    <w:rsid w:val="006F4EE3"/>
    <w:rsid w:val="006F508E"/>
    <w:rsid w:val="006F50B7"/>
    <w:rsid w:val="006F534A"/>
    <w:rsid w:val="006F56CF"/>
    <w:rsid w:val="006F5829"/>
    <w:rsid w:val="006F58F9"/>
    <w:rsid w:val="006F59DD"/>
    <w:rsid w:val="006F5A5F"/>
    <w:rsid w:val="006F6047"/>
    <w:rsid w:val="006F6194"/>
    <w:rsid w:val="006F62CC"/>
    <w:rsid w:val="006F6426"/>
    <w:rsid w:val="006F65B0"/>
    <w:rsid w:val="006F65C3"/>
    <w:rsid w:val="006F6682"/>
    <w:rsid w:val="006F688D"/>
    <w:rsid w:val="006F69A0"/>
    <w:rsid w:val="006F69C6"/>
    <w:rsid w:val="006F6A36"/>
    <w:rsid w:val="006F6A93"/>
    <w:rsid w:val="006F6C34"/>
    <w:rsid w:val="006F6DC4"/>
    <w:rsid w:val="006F7127"/>
    <w:rsid w:val="006F7145"/>
    <w:rsid w:val="006F7228"/>
    <w:rsid w:val="006F7303"/>
    <w:rsid w:val="006F77E8"/>
    <w:rsid w:val="006F7829"/>
    <w:rsid w:val="006F7B3A"/>
    <w:rsid w:val="00700044"/>
    <w:rsid w:val="007001A2"/>
    <w:rsid w:val="007002EF"/>
    <w:rsid w:val="007004E5"/>
    <w:rsid w:val="00700663"/>
    <w:rsid w:val="007006AB"/>
    <w:rsid w:val="00700832"/>
    <w:rsid w:val="00700BE9"/>
    <w:rsid w:val="00700C38"/>
    <w:rsid w:val="00700F0A"/>
    <w:rsid w:val="0070100E"/>
    <w:rsid w:val="00701053"/>
    <w:rsid w:val="007012A4"/>
    <w:rsid w:val="0070137C"/>
    <w:rsid w:val="0070138D"/>
    <w:rsid w:val="0070142A"/>
    <w:rsid w:val="007016FC"/>
    <w:rsid w:val="00701A06"/>
    <w:rsid w:val="00701C39"/>
    <w:rsid w:val="00701E2F"/>
    <w:rsid w:val="0070234E"/>
    <w:rsid w:val="007024E9"/>
    <w:rsid w:val="007025F9"/>
    <w:rsid w:val="00702863"/>
    <w:rsid w:val="0070286E"/>
    <w:rsid w:val="00702891"/>
    <w:rsid w:val="007029F8"/>
    <w:rsid w:val="00702A88"/>
    <w:rsid w:val="00702BC9"/>
    <w:rsid w:val="00702C36"/>
    <w:rsid w:val="00702E70"/>
    <w:rsid w:val="00703286"/>
    <w:rsid w:val="0070366A"/>
    <w:rsid w:val="00703929"/>
    <w:rsid w:val="00703957"/>
    <w:rsid w:val="00703C30"/>
    <w:rsid w:val="00703DB8"/>
    <w:rsid w:val="00703EBA"/>
    <w:rsid w:val="0070405C"/>
    <w:rsid w:val="0070409B"/>
    <w:rsid w:val="0070421F"/>
    <w:rsid w:val="007042C8"/>
    <w:rsid w:val="0070459B"/>
    <w:rsid w:val="007045BE"/>
    <w:rsid w:val="007048B3"/>
    <w:rsid w:val="007048B4"/>
    <w:rsid w:val="00704904"/>
    <w:rsid w:val="0070498B"/>
    <w:rsid w:val="00704F5A"/>
    <w:rsid w:val="00704F7B"/>
    <w:rsid w:val="00705032"/>
    <w:rsid w:val="007053AA"/>
    <w:rsid w:val="0070545C"/>
    <w:rsid w:val="00705787"/>
    <w:rsid w:val="007057EA"/>
    <w:rsid w:val="00705820"/>
    <w:rsid w:val="00705833"/>
    <w:rsid w:val="0070587F"/>
    <w:rsid w:val="00705CD0"/>
    <w:rsid w:val="00705FB2"/>
    <w:rsid w:val="00705FD5"/>
    <w:rsid w:val="00706039"/>
    <w:rsid w:val="007060AF"/>
    <w:rsid w:val="007064B1"/>
    <w:rsid w:val="007067BA"/>
    <w:rsid w:val="00706ADB"/>
    <w:rsid w:val="00706B80"/>
    <w:rsid w:val="00706E4C"/>
    <w:rsid w:val="00706E73"/>
    <w:rsid w:val="0070710C"/>
    <w:rsid w:val="00707408"/>
    <w:rsid w:val="0070792F"/>
    <w:rsid w:val="00707AD6"/>
    <w:rsid w:val="00707B06"/>
    <w:rsid w:val="00707C59"/>
    <w:rsid w:val="00707E07"/>
    <w:rsid w:val="00710323"/>
    <w:rsid w:val="0071035B"/>
    <w:rsid w:val="007105C2"/>
    <w:rsid w:val="00710763"/>
    <w:rsid w:val="00710E1E"/>
    <w:rsid w:val="00711079"/>
    <w:rsid w:val="00711102"/>
    <w:rsid w:val="00711151"/>
    <w:rsid w:val="00711186"/>
    <w:rsid w:val="00711203"/>
    <w:rsid w:val="0071150C"/>
    <w:rsid w:val="00711555"/>
    <w:rsid w:val="007115BA"/>
    <w:rsid w:val="007116E2"/>
    <w:rsid w:val="00711981"/>
    <w:rsid w:val="0071198B"/>
    <w:rsid w:val="00711A63"/>
    <w:rsid w:val="00711B56"/>
    <w:rsid w:val="00711CD3"/>
    <w:rsid w:val="00711D9E"/>
    <w:rsid w:val="00712313"/>
    <w:rsid w:val="007124B4"/>
    <w:rsid w:val="0071285A"/>
    <w:rsid w:val="0071296F"/>
    <w:rsid w:val="00712AD5"/>
    <w:rsid w:val="00712C6F"/>
    <w:rsid w:val="00712D9F"/>
    <w:rsid w:val="00712DFD"/>
    <w:rsid w:val="0071300E"/>
    <w:rsid w:val="007132DC"/>
    <w:rsid w:val="0071348B"/>
    <w:rsid w:val="007134F1"/>
    <w:rsid w:val="007138AB"/>
    <w:rsid w:val="00713B7B"/>
    <w:rsid w:val="00713C06"/>
    <w:rsid w:val="00713DDE"/>
    <w:rsid w:val="00713E52"/>
    <w:rsid w:val="00713E62"/>
    <w:rsid w:val="00713FB4"/>
    <w:rsid w:val="00713FE2"/>
    <w:rsid w:val="00713FFD"/>
    <w:rsid w:val="00714172"/>
    <w:rsid w:val="007141D4"/>
    <w:rsid w:val="00714238"/>
    <w:rsid w:val="00714331"/>
    <w:rsid w:val="0071465A"/>
    <w:rsid w:val="00714A88"/>
    <w:rsid w:val="00714C30"/>
    <w:rsid w:val="00714C46"/>
    <w:rsid w:val="00714E37"/>
    <w:rsid w:val="00714F93"/>
    <w:rsid w:val="00715007"/>
    <w:rsid w:val="0071508B"/>
    <w:rsid w:val="007150F9"/>
    <w:rsid w:val="007156EC"/>
    <w:rsid w:val="00715D8D"/>
    <w:rsid w:val="007162D6"/>
    <w:rsid w:val="00716441"/>
    <w:rsid w:val="0071648F"/>
    <w:rsid w:val="007168CD"/>
    <w:rsid w:val="00716B32"/>
    <w:rsid w:val="00716BC4"/>
    <w:rsid w:val="00716C08"/>
    <w:rsid w:val="007170A7"/>
    <w:rsid w:val="00717299"/>
    <w:rsid w:val="007176B2"/>
    <w:rsid w:val="00717914"/>
    <w:rsid w:val="007179EA"/>
    <w:rsid w:val="00717A34"/>
    <w:rsid w:val="00717A75"/>
    <w:rsid w:val="00717B17"/>
    <w:rsid w:val="00717BC5"/>
    <w:rsid w:val="00717EB7"/>
    <w:rsid w:val="00720217"/>
    <w:rsid w:val="0072083E"/>
    <w:rsid w:val="007208DD"/>
    <w:rsid w:val="007209D3"/>
    <w:rsid w:val="00720A15"/>
    <w:rsid w:val="00721138"/>
    <w:rsid w:val="0072129A"/>
    <w:rsid w:val="007212AD"/>
    <w:rsid w:val="007213D2"/>
    <w:rsid w:val="00721537"/>
    <w:rsid w:val="00721869"/>
    <w:rsid w:val="0072186E"/>
    <w:rsid w:val="007218FC"/>
    <w:rsid w:val="00721A49"/>
    <w:rsid w:val="00721AE8"/>
    <w:rsid w:val="00721F02"/>
    <w:rsid w:val="00721FA2"/>
    <w:rsid w:val="00722171"/>
    <w:rsid w:val="0072228A"/>
    <w:rsid w:val="0072269A"/>
    <w:rsid w:val="007227A4"/>
    <w:rsid w:val="007229FC"/>
    <w:rsid w:val="00722A19"/>
    <w:rsid w:val="00722A26"/>
    <w:rsid w:val="00722B27"/>
    <w:rsid w:val="00722B69"/>
    <w:rsid w:val="00722BF4"/>
    <w:rsid w:val="00722CE3"/>
    <w:rsid w:val="00723245"/>
    <w:rsid w:val="007233D3"/>
    <w:rsid w:val="00723531"/>
    <w:rsid w:val="00723A98"/>
    <w:rsid w:val="00723B2D"/>
    <w:rsid w:val="0072411B"/>
    <w:rsid w:val="0072417F"/>
    <w:rsid w:val="007243E1"/>
    <w:rsid w:val="00724542"/>
    <w:rsid w:val="007245C7"/>
    <w:rsid w:val="00724606"/>
    <w:rsid w:val="00724612"/>
    <w:rsid w:val="0072464A"/>
    <w:rsid w:val="0072474D"/>
    <w:rsid w:val="007249A3"/>
    <w:rsid w:val="00724B00"/>
    <w:rsid w:val="00724CB9"/>
    <w:rsid w:val="00724F2D"/>
    <w:rsid w:val="00724F3A"/>
    <w:rsid w:val="00724F7D"/>
    <w:rsid w:val="0072501D"/>
    <w:rsid w:val="00725093"/>
    <w:rsid w:val="007251DD"/>
    <w:rsid w:val="00725309"/>
    <w:rsid w:val="0072533D"/>
    <w:rsid w:val="0072541B"/>
    <w:rsid w:val="00725422"/>
    <w:rsid w:val="007254AE"/>
    <w:rsid w:val="007256BF"/>
    <w:rsid w:val="00725719"/>
    <w:rsid w:val="0072579D"/>
    <w:rsid w:val="007258B1"/>
    <w:rsid w:val="00725BE3"/>
    <w:rsid w:val="007266FC"/>
    <w:rsid w:val="00726816"/>
    <w:rsid w:val="00726941"/>
    <w:rsid w:val="00726AA1"/>
    <w:rsid w:val="00726BE0"/>
    <w:rsid w:val="00726E6F"/>
    <w:rsid w:val="00727204"/>
    <w:rsid w:val="00727288"/>
    <w:rsid w:val="007272DA"/>
    <w:rsid w:val="007273C8"/>
    <w:rsid w:val="007273E5"/>
    <w:rsid w:val="007273F8"/>
    <w:rsid w:val="007275CA"/>
    <w:rsid w:val="007279A5"/>
    <w:rsid w:val="00727AA2"/>
    <w:rsid w:val="00727BB3"/>
    <w:rsid w:val="00727BE2"/>
    <w:rsid w:val="00727CAB"/>
    <w:rsid w:val="00727E3B"/>
    <w:rsid w:val="00727EEF"/>
    <w:rsid w:val="00730051"/>
    <w:rsid w:val="007300A4"/>
    <w:rsid w:val="00730381"/>
    <w:rsid w:val="007305E7"/>
    <w:rsid w:val="0073066B"/>
    <w:rsid w:val="00730726"/>
    <w:rsid w:val="00730BB5"/>
    <w:rsid w:val="00730BF3"/>
    <w:rsid w:val="00730C3C"/>
    <w:rsid w:val="00730CC5"/>
    <w:rsid w:val="00730E79"/>
    <w:rsid w:val="00730EA0"/>
    <w:rsid w:val="00730F75"/>
    <w:rsid w:val="00730F79"/>
    <w:rsid w:val="0073112F"/>
    <w:rsid w:val="00731317"/>
    <w:rsid w:val="00731369"/>
    <w:rsid w:val="007313AC"/>
    <w:rsid w:val="007314A0"/>
    <w:rsid w:val="007314F8"/>
    <w:rsid w:val="00731589"/>
    <w:rsid w:val="00731768"/>
    <w:rsid w:val="007318B9"/>
    <w:rsid w:val="00731D70"/>
    <w:rsid w:val="00731F12"/>
    <w:rsid w:val="00731F32"/>
    <w:rsid w:val="00732207"/>
    <w:rsid w:val="0073228F"/>
    <w:rsid w:val="007322AA"/>
    <w:rsid w:val="007322FF"/>
    <w:rsid w:val="007324EC"/>
    <w:rsid w:val="00732590"/>
    <w:rsid w:val="00732654"/>
    <w:rsid w:val="007326DE"/>
    <w:rsid w:val="007328AF"/>
    <w:rsid w:val="007329E1"/>
    <w:rsid w:val="00732BA7"/>
    <w:rsid w:val="00732C43"/>
    <w:rsid w:val="00732CBF"/>
    <w:rsid w:val="00732E0A"/>
    <w:rsid w:val="0073309D"/>
    <w:rsid w:val="0073320F"/>
    <w:rsid w:val="007333AC"/>
    <w:rsid w:val="00733506"/>
    <w:rsid w:val="00733BD4"/>
    <w:rsid w:val="00733EE9"/>
    <w:rsid w:val="00733F51"/>
    <w:rsid w:val="00733FD6"/>
    <w:rsid w:val="00734050"/>
    <w:rsid w:val="00734299"/>
    <w:rsid w:val="00734377"/>
    <w:rsid w:val="007343B2"/>
    <w:rsid w:val="007343E8"/>
    <w:rsid w:val="00734AF3"/>
    <w:rsid w:val="00734B21"/>
    <w:rsid w:val="00734C06"/>
    <w:rsid w:val="00734F9A"/>
    <w:rsid w:val="00735271"/>
    <w:rsid w:val="00735374"/>
    <w:rsid w:val="00735783"/>
    <w:rsid w:val="00735B2C"/>
    <w:rsid w:val="00735DC5"/>
    <w:rsid w:val="0073623B"/>
    <w:rsid w:val="00736254"/>
    <w:rsid w:val="007362F9"/>
    <w:rsid w:val="00736462"/>
    <w:rsid w:val="007364C1"/>
    <w:rsid w:val="007364DB"/>
    <w:rsid w:val="007364F8"/>
    <w:rsid w:val="00736556"/>
    <w:rsid w:val="0073658D"/>
    <w:rsid w:val="007365EF"/>
    <w:rsid w:val="0073685B"/>
    <w:rsid w:val="007369D0"/>
    <w:rsid w:val="00736BC3"/>
    <w:rsid w:val="00736C1A"/>
    <w:rsid w:val="00736F67"/>
    <w:rsid w:val="0073745E"/>
    <w:rsid w:val="00737870"/>
    <w:rsid w:val="0073792A"/>
    <w:rsid w:val="00737A65"/>
    <w:rsid w:val="00737B26"/>
    <w:rsid w:val="00737D88"/>
    <w:rsid w:val="007401FC"/>
    <w:rsid w:val="00740711"/>
    <w:rsid w:val="00740924"/>
    <w:rsid w:val="00740B46"/>
    <w:rsid w:val="00740C26"/>
    <w:rsid w:val="00740DE0"/>
    <w:rsid w:val="00740ECA"/>
    <w:rsid w:val="0074125B"/>
    <w:rsid w:val="007412ED"/>
    <w:rsid w:val="00741417"/>
    <w:rsid w:val="007416AA"/>
    <w:rsid w:val="007418DA"/>
    <w:rsid w:val="00741A41"/>
    <w:rsid w:val="0074227E"/>
    <w:rsid w:val="0074238F"/>
    <w:rsid w:val="007425E0"/>
    <w:rsid w:val="00742690"/>
    <w:rsid w:val="0074275B"/>
    <w:rsid w:val="00742A90"/>
    <w:rsid w:val="00742DE8"/>
    <w:rsid w:val="00743291"/>
    <w:rsid w:val="007432C7"/>
    <w:rsid w:val="00743373"/>
    <w:rsid w:val="00743410"/>
    <w:rsid w:val="007435A1"/>
    <w:rsid w:val="007437CD"/>
    <w:rsid w:val="00743BB7"/>
    <w:rsid w:val="00743BF0"/>
    <w:rsid w:val="00743C87"/>
    <w:rsid w:val="00743F23"/>
    <w:rsid w:val="00743FF7"/>
    <w:rsid w:val="007440D3"/>
    <w:rsid w:val="007444F2"/>
    <w:rsid w:val="0074454B"/>
    <w:rsid w:val="00744861"/>
    <w:rsid w:val="00744B71"/>
    <w:rsid w:val="00744E0C"/>
    <w:rsid w:val="00744EC2"/>
    <w:rsid w:val="0074502F"/>
    <w:rsid w:val="007451AF"/>
    <w:rsid w:val="00745602"/>
    <w:rsid w:val="007457A0"/>
    <w:rsid w:val="00745A26"/>
    <w:rsid w:val="00745AA4"/>
    <w:rsid w:val="00745AA8"/>
    <w:rsid w:val="00745F52"/>
    <w:rsid w:val="00746015"/>
    <w:rsid w:val="00746288"/>
    <w:rsid w:val="007463D3"/>
    <w:rsid w:val="0074683D"/>
    <w:rsid w:val="007468AE"/>
    <w:rsid w:val="007468CB"/>
    <w:rsid w:val="0074694E"/>
    <w:rsid w:val="00746A73"/>
    <w:rsid w:val="00746AC8"/>
    <w:rsid w:val="00746B00"/>
    <w:rsid w:val="00746C5E"/>
    <w:rsid w:val="00746C6A"/>
    <w:rsid w:val="00746CED"/>
    <w:rsid w:val="00746DD4"/>
    <w:rsid w:val="00747066"/>
    <w:rsid w:val="007470D0"/>
    <w:rsid w:val="007471F5"/>
    <w:rsid w:val="00747247"/>
    <w:rsid w:val="007472D8"/>
    <w:rsid w:val="007474B4"/>
    <w:rsid w:val="00747598"/>
    <w:rsid w:val="00747657"/>
    <w:rsid w:val="00747723"/>
    <w:rsid w:val="0074789D"/>
    <w:rsid w:val="0074795F"/>
    <w:rsid w:val="0075018D"/>
    <w:rsid w:val="0075019C"/>
    <w:rsid w:val="007503AC"/>
    <w:rsid w:val="0075040B"/>
    <w:rsid w:val="0075082A"/>
    <w:rsid w:val="0075084C"/>
    <w:rsid w:val="007509D1"/>
    <w:rsid w:val="00750A59"/>
    <w:rsid w:val="00750B22"/>
    <w:rsid w:val="00751176"/>
    <w:rsid w:val="007515BE"/>
    <w:rsid w:val="007515C8"/>
    <w:rsid w:val="00751662"/>
    <w:rsid w:val="0075168E"/>
    <w:rsid w:val="00751742"/>
    <w:rsid w:val="007517B4"/>
    <w:rsid w:val="007517D2"/>
    <w:rsid w:val="00751856"/>
    <w:rsid w:val="00751A64"/>
    <w:rsid w:val="00751A96"/>
    <w:rsid w:val="00751A9C"/>
    <w:rsid w:val="00751B16"/>
    <w:rsid w:val="00751D72"/>
    <w:rsid w:val="00751F25"/>
    <w:rsid w:val="00752081"/>
    <w:rsid w:val="007521AB"/>
    <w:rsid w:val="00752244"/>
    <w:rsid w:val="007522DB"/>
    <w:rsid w:val="00752691"/>
    <w:rsid w:val="00752B55"/>
    <w:rsid w:val="00752BBA"/>
    <w:rsid w:val="00752C49"/>
    <w:rsid w:val="00753100"/>
    <w:rsid w:val="007532A8"/>
    <w:rsid w:val="00753381"/>
    <w:rsid w:val="00753438"/>
    <w:rsid w:val="007537E1"/>
    <w:rsid w:val="0075384A"/>
    <w:rsid w:val="0075392E"/>
    <w:rsid w:val="0075424B"/>
    <w:rsid w:val="0075427C"/>
    <w:rsid w:val="007546BF"/>
    <w:rsid w:val="00754A52"/>
    <w:rsid w:val="00754B65"/>
    <w:rsid w:val="00754C6D"/>
    <w:rsid w:val="00754F10"/>
    <w:rsid w:val="007550DB"/>
    <w:rsid w:val="007551F9"/>
    <w:rsid w:val="00755358"/>
    <w:rsid w:val="00755634"/>
    <w:rsid w:val="00755711"/>
    <w:rsid w:val="00755B66"/>
    <w:rsid w:val="00755C13"/>
    <w:rsid w:val="00755D8E"/>
    <w:rsid w:val="00755F22"/>
    <w:rsid w:val="007560E7"/>
    <w:rsid w:val="007564A4"/>
    <w:rsid w:val="00756665"/>
    <w:rsid w:val="0075680F"/>
    <w:rsid w:val="007568E0"/>
    <w:rsid w:val="00756BC6"/>
    <w:rsid w:val="00756C2D"/>
    <w:rsid w:val="00756D8E"/>
    <w:rsid w:val="0075726A"/>
    <w:rsid w:val="0075782A"/>
    <w:rsid w:val="00757BF8"/>
    <w:rsid w:val="00757F72"/>
    <w:rsid w:val="007600E4"/>
    <w:rsid w:val="00760108"/>
    <w:rsid w:val="007602D4"/>
    <w:rsid w:val="007603B1"/>
    <w:rsid w:val="007604E4"/>
    <w:rsid w:val="00760975"/>
    <w:rsid w:val="00760AC9"/>
    <w:rsid w:val="00760D88"/>
    <w:rsid w:val="00760F55"/>
    <w:rsid w:val="00760FE6"/>
    <w:rsid w:val="00761039"/>
    <w:rsid w:val="007611AE"/>
    <w:rsid w:val="00761660"/>
    <w:rsid w:val="007616BE"/>
    <w:rsid w:val="00761727"/>
    <w:rsid w:val="00761791"/>
    <w:rsid w:val="007618C5"/>
    <w:rsid w:val="007619F5"/>
    <w:rsid w:val="00761C26"/>
    <w:rsid w:val="00761CB9"/>
    <w:rsid w:val="0076234E"/>
    <w:rsid w:val="00762377"/>
    <w:rsid w:val="007628BA"/>
    <w:rsid w:val="007628F7"/>
    <w:rsid w:val="007629C4"/>
    <w:rsid w:val="00762BAB"/>
    <w:rsid w:val="00762C95"/>
    <w:rsid w:val="0076303E"/>
    <w:rsid w:val="00763268"/>
    <w:rsid w:val="007633F4"/>
    <w:rsid w:val="007637F0"/>
    <w:rsid w:val="00763C69"/>
    <w:rsid w:val="00763EC5"/>
    <w:rsid w:val="00764105"/>
    <w:rsid w:val="007642AF"/>
    <w:rsid w:val="007643E9"/>
    <w:rsid w:val="007643FE"/>
    <w:rsid w:val="00764429"/>
    <w:rsid w:val="00764566"/>
    <w:rsid w:val="0076465B"/>
    <w:rsid w:val="0076467B"/>
    <w:rsid w:val="007648B5"/>
    <w:rsid w:val="007648E8"/>
    <w:rsid w:val="00764BDE"/>
    <w:rsid w:val="00764F99"/>
    <w:rsid w:val="00765009"/>
    <w:rsid w:val="00765322"/>
    <w:rsid w:val="00765548"/>
    <w:rsid w:val="00765A70"/>
    <w:rsid w:val="00765C09"/>
    <w:rsid w:val="00765DCD"/>
    <w:rsid w:val="00765E3A"/>
    <w:rsid w:val="0076654A"/>
    <w:rsid w:val="00766742"/>
    <w:rsid w:val="007667A5"/>
    <w:rsid w:val="00766822"/>
    <w:rsid w:val="00766839"/>
    <w:rsid w:val="0076693D"/>
    <w:rsid w:val="00766BA7"/>
    <w:rsid w:val="00766F23"/>
    <w:rsid w:val="00766F6D"/>
    <w:rsid w:val="007670EE"/>
    <w:rsid w:val="007673B4"/>
    <w:rsid w:val="00767418"/>
    <w:rsid w:val="0076757C"/>
    <w:rsid w:val="0076796A"/>
    <w:rsid w:val="00767ABD"/>
    <w:rsid w:val="00767BA1"/>
    <w:rsid w:val="00767C3B"/>
    <w:rsid w:val="00767D7A"/>
    <w:rsid w:val="00770420"/>
    <w:rsid w:val="007708C5"/>
    <w:rsid w:val="00770AF1"/>
    <w:rsid w:val="00770ECB"/>
    <w:rsid w:val="00770F9F"/>
    <w:rsid w:val="007714B8"/>
    <w:rsid w:val="0077154F"/>
    <w:rsid w:val="00771605"/>
    <w:rsid w:val="007718F1"/>
    <w:rsid w:val="00771B0F"/>
    <w:rsid w:val="00771B43"/>
    <w:rsid w:val="00771C93"/>
    <w:rsid w:val="00771D81"/>
    <w:rsid w:val="007722E6"/>
    <w:rsid w:val="007725DB"/>
    <w:rsid w:val="00772A5C"/>
    <w:rsid w:val="00772B24"/>
    <w:rsid w:val="00772BB7"/>
    <w:rsid w:val="00772C8A"/>
    <w:rsid w:val="00772CBF"/>
    <w:rsid w:val="00772E2C"/>
    <w:rsid w:val="007730DC"/>
    <w:rsid w:val="00773236"/>
    <w:rsid w:val="007732E7"/>
    <w:rsid w:val="0077342C"/>
    <w:rsid w:val="007734B7"/>
    <w:rsid w:val="00773760"/>
    <w:rsid w:val="00773839"/>
    <w:rsid w:val="007738CD"/>
    <w:rsid w:val="00773B13"/>
    <w:rsid w:val="00773CA0"/>
    <w:rsid w:val="00773E75"/>
    <w:rsid w:val="00774132"/>
    <w:rsid w:val="007741D9"/>
    <w:rsid w:val="00774761"/>
    <w:rsid w:val="00774814"/>
    <w:rsid w:val="00774CB1"/>
    <w:rsid w:val="00774D05"/>
    <w:rsid w:val="00774D08"/>
    <w:rsid w:val="00774E45"/>
    <w:rsid w:val="00774E52"/>
    <w:rsid w:val="00774FCA"/>
    <w:rsid w:val="00775147"/>
    <w:rsid w:val="00775315"/>
    <w:rsid w:val="0077544C"/>
    <w:rsid w:val="00775456"/>
    <w:rsid w:val="00775841"/>
    <w:rsid w:val="007759DE"/>
    <w:rsid w:val="00775A14"/>
    <w:rsid w:val="00775CF6"/>
    <w:rsid w:val="00775E21"/>
    <w:rsid w:val="00775F57"/>
    <w:rsid w:val="00775F6A"/>
    <w:rsid w:val="00776236"/>
    <w:rsid w:val="0077651D"/>
    <w:rsid w:val="00776E5C"/>
    <w:rsid w:val="007770F4"/>
    <w:rsid w:val="007772CE"/>
    <w:rsid w:val="00777339"/>
    <w:rsid w:val="00777521"/>
    <w:rsid w:val="0077755D"/>
    <w:rsid w:val="00777573"/>
    <w:rsid w:val="00777590"/>
    <w:rsid w:val="00777C08"/>
    <w:rsid w:val="00777F4B"/>
    <w:rsid w:val="0078030E"/>
    <w:rsid w:val="007803CC"/>
    <w:rsid w:val="00780512"/>
    <w:rsid w:val="00780548"/>
    <w:rsid w:val="00780714"/>
    <w:rsid w:val="0078083D"/>
    <w:rsid w:val="0078088C"/>
    <w:rsid w:val="00780934"/>
    <w:rsid w:val="00780B6A"/>
    <w:rsid w:val="00780C3D"/>
    <w:rsid w:val="00780C47"/>
    <w:rsid w:val="00780C77"/>
    <w:rsid w:val="00780E89"/>
    <w:rsid w:val="00780FB3"/>
    <w:rsid w:val="00781141"/>
    <w:rsid w:val="00781330"/>
    <w:rsid w:val="00781352"/>
    <w:rsid w:val="007814F2"/>
    <w:rsid w:val="00781728"/>
    <w:rsid w:val="007818FF"/>
    <w:rsid w:val="0078195A"/>
    <w:rsid w:val="00781A2E"/>
    <w:rsid w:val="00781B8D"/>
    <w:rsid w:val="00781D86"/>
    <w:rsid w:val="00781FC4"/>
    <w:rsid w:val="0078229C"/>
    <w:rsid w:val="0078234B"/>
    <w:rsid w:val="0078240E"/>
    <w:rsid w:val="00782436"/>
    <w:rsid w:val="0078249F"/>
    <w:rsid w:val="0078260D"/>
    <w:rsid w:val="00782804"/>
    <w:rsid w:val="00782929"/>
    <w:rsid w:val="00782BD2"/>
    <w:rsid w:val="00782BE2"/>
    <w:rsid w:val="00782C3F"/>
    <w:rsid w:val="00782D3B"/>
    <w:rsid w:val="00782DEB"/>
    <w:rsid w:val="00783120"/>
    <w:rsid w:val="007833CA"/>
    <w:rsid w:val="00783555"/>
    <w:rsid w:val="00783653"/>
    <w:rsid w:val="00783883"/>
    <w:rsid w:val="00783B21"/>
    <w:rsid w:val="00783CAF"/>
    <w:rsid w:val="00783CC2"/>
    <w:rsid w:val="00783CED"/>
    <w:rsid w:val="00784062"/>
    <w:rsid w:val="007842BB"/>
    <w:rsid w:val="0078473B"/>
    <w:rsid w:val="00784BE9"/>
    <w:rsid w:val="00785071"/>
    <w:rsid w:val="00785176"/>
    <w:rsid w:val="007851F1"/>
    <w:rsid w:val="00785325"/>
    <w:rsid w:val="00785617"/>
    <w:rsid w:val="007856D4"/>
    <w:rsid w:val="00785742"/>
    <w:rsid w:val="007857D5"/>
    <w:rsid w:val="00785C49"/>
    <w:rsid w:val="00785C8F"/>
    <w:rsid w:val="00785E10"/>
    <w:rsid w:val="00785F70"/>
    <w:rsid w:val="00786046"/>
    <w:rsid w:val="00786335"/>
    <w:rsid w:val="007864CE"/>
    <w:rsid w:val="00786512"/>
    <w:rsid w:val="00786757"/>
    <w:rsid w:val="00786A56"/>
    <w:rsid w:val="00786AA1"/>
    <w:rsid w:val="00786F5F"/>
    <w:rsid w:val="00787159"/>
    <w:rsid w:val="007874EA"/>
    <w:rsid w:val="00787BB4"/>
    <w:rsid w:val="00787C34"/>
    <w:rsid w:val="00787D94"/>
    <w:rsid w:val="00787E04"/>
    <w:rsid w:val="00787E6B"/>
    <w:rsid w:val="00787F5E"/>
    <w:rsid w:val="007901A5"/>
    <w:rsid w:val="007903A8"/>
    <w:rsid w:val="007904FE"/>
    <w:rsid w:val="007905E3"/>
    <w:rsid w:val="00790823"/>
    <w:rsid w:val="00790A1A"/>
    <w:rsid w:val="00790DBE"/>
    <w:rsid w:val="00790DDF"/>
    <w:rsid w:val="00791217"/>
    <w:rsid w:val="007913E5"/>
    <w:rsid w:val="007913F5"/>
    <w:rsid w:val="0079142D"/>
    <w:rsid w:val="007917E0"/>
    <w:rsid w:val="00791861"/>
    <w:rsid w:val="0079187D"/>
    <w:rsid w:val="00791A66"/>
    <w:rsid w:val="00791BF5"/>
    <w:rsid w:val="00792018"/>
    <w:rsid w:val="00792039"/>
    <w:rsid w:val="007920B4"/>
    <w:rsid w:val="00792293"/>
    <w:rsid w:val="0079260A"/>
    <w:rsid w:val="00792696"/>
    <w:rsid w:val="00792765"/>
    <w:rsid w:val="00792836"/>
    <w:rsid w:val="007928A2"/>
    <w:rsid w:val="0079293F"/>
    <w:rsid w:val="00792A66"/>
    <w:rsid w:val="00792D0B"/>
    <w:rsid w:val="0079315F"/>
    <w:rsid w:val="007932FA"/>
    <w:rsid w:val="0079333A"/>
    <w:rsid w:val="007934F2"/>
    <w:rsid w:val="0079365A"/>
    <w:rsid w:val="0079388D"/>
    <w:rsid w:val="007939FB"/>
    <w:rsid w:val="00793B7C"/>
    <w:rsid w:val="00793BF8"/>
    <w:rsid w:val="00793CCB"/>
    <w:rsid w:val="00793F28"/>
    <w:rsid w:val="00793F7A"/>
    <w:rsid w:val="00794114"/>
    <w:rsid w:val="007943C4"/>
    <w:rsid w:val="00794412"/>
    <w:rsid w:val="00794515"/>
    <w:rsid w:val="0079465E"/>
    <w:rsid w:val="007946D7"/>
    <w:rsid w:val="007948D6"/>
    <w:rsid w:val="00794B22"/>
    <w:rsid w:val="00794EDA"/>
    <w:rsid w:val="00794F85"/>
    <w:rsid w:val="007951DF"/>
    <w:rsid w:val="0079542B"/>
    <w:rsid w:val="0079563F"/>
    <w:rsid w:val="00795838"/>
    <w:rsid w:val="00795877"/>
    <w:rsid w:val="00795A54"/>
    <w:rsid w:val="00795A88"/>
    <w:rsid w:val="00795AE3"/>
    <w:rsid w:val="00795B4F"/>
    <w:rsid w:val="00795F03"/>
    <w:rsid w:val="00795FB3"/>
    <w:rsid w:val="00796403"/>
    <w:rsid w:val="00796607"/>
    <w:rsid w:val="0079693E"/>
    <w:rsid w:val="00796970"/>
    <w:rsid w:val="00796B0B"/>
    <w:rsid w:val="00796B69"/>
    <w:rsid w:val="00796BD5"/>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48C"/>
    <w:rsid w:val="007A14ED"/>
    <w:rsid w:val="007A1AC1"/>
    <w:rsid w:val="007A1B44"/>
    <w:rsid w:val="007A1C00"/>
    <w:rsid w:val="007A1C1D"/>
    <w:rsid w:val="007A1CC2"/>
    <w:rsid w:val="007A2160"/>
    <w:rsid w:val="007A2645"/>
    <w:rsid w:val="007A2788"/>
    <w:rsid w:val="007A2797"/>
    <w:rsid w:val="007A27E4"/>
    <w:rsid w:val="007A27FB"/>
    <w:rsid w:val="007A28D3"/>
    <w:rsid w:val="007A295D"/>
    <w:rsid w:val="007A2A72"/>
    <w:rsid w:val="007A2FA0"/>
    <w:rsid w:val="007A32CB"/>
    <w:rsid w:val="007A35D1"/>
    <w:rsid w:val="007A35D2"/>
    <w:rsid w:val="007A391E"/>
    <w:rsid w:val="007A39D7"/>
    <w:rsid w:val="007A3BF0"/>
    <w:rsid w:val="007A3DE4"/>
    <w:rsid w:val="007A3E4B"/>
    <w:rsid w:val="007A40A0"/>
    <w:rsid w:val="007A411B"/>
    <w:rsid w:val="007A45BB"/>
    <w:rsid w:val="007A47FD"/>
    <w:rsid w:val="007A4B96"/>
    <w:rsid w:val="007A4BE5"/>
    <w:rsid w:val="007A4BEF"/>
    <w:rsid w:val="007A4D70"/>
    <w:rsid w:val="007A4DD2"/>
    <w:rsid w:val="007A4F02"/>
    <w:rsid w:val="007A4F1D"/>
    <w:rsid w:val="007A5372"/>
    <w:rsid w:val="007A54E5"/>
    <w:rsid w:val="007A5806"/>
    <w:rsid w:val="007A5A17"/>
    <w:rsid w:val="007A5AD6"/>
    <w:rsid w:val="007A5B3E"/>
    <w:rsid w:val="007A5B79"/>
    <w:rsid w:val="007A5C23"/>
    <w:rsid w:val="007A5C87"/>
    <w:rsid w:val="007A5CE9"/>
    <w:rsid w:val="007A63F7"/>
    <w:rsid w:val="007A64E8"/>
    <w:rsid w:val="007A6561"/>
    <w:rsid w:val="007A656D"/>
    <w:rsid w:val="007A6738"/>
    <w:rsid w:val="007A677A"/>
    <w:rsid w:val="007A6AA4"/>
    <w:rsid w:val="007A6ACE"/>
    <w:rsid w:val="007A6B79"/>
    <w:rsid w:val="007A6DC8"/>
    <w:rsid w:val="007A6DFC"/>
    <w:rsid w:val="007A6EAB"/>
    <w:rsid w:val="007A6F51"/>
    <w:rsid w:val="007A709A"/>
    <w:rsid w:val="007A70A6"/>
    <w:rsid w:val="007A7481"/>
    <w:rsid w:val="007A74ED"/>
    <w:rsid w:val="007A755F"/>
    <w:rsid w:val="007A761F"/>
    <w:rsid w:val="007A786B"/>
    <w:rsid w:val="007A7A7F"/>
    <w:rsid w:val="007A7C06"/>
    <w:rsid w:val="007A7C75"/>
    <w:rsid w:val="007A7DDE"/>
    <w:rsid w:val="007A7F24"/>
    <w:rsid w:val="007A7FC9"/>
    <w:rsid w:val="007B0191"/>
    <w:rsid w:val="007B0240"/>
    <w:rsid w:val="007B0338"/>
    <w:rsid w:val="007B03F7"/>
    <w:rsid w:val="007B04B5"/>
    <w:rsid w:val="007B07AC"/>
    <w:rsid w:val="007B07E8"/>
    <w:rsid w:val="007B082B"/>
    <w:rsid w:val="007B0A0B"/>
    <w:rsid w:val="007B0E8E"/>
    <w:rsid w:val="007B11A9"/>
    <w:rsid w:val="007B12FD"/>
    <w:rsid w:val="007B16AF"/>
    <w:rsid w:val="007B16F4"/>
    <w:rsid w:val="007B1845"/>
    <w:rsid w:val="007B186F"/>
    <w:rsid w:val="007B1AE8"/>
    <w:rsid w:val="007B1C8E"/>
    <w:rsid w:val="007B1CC8"/>
    <w:rsid w:val="007B1E4A"/>
    <w:rsid w:val="007B1FA1"/>
    <w:rsid w:val="007B225C"/>
    <w:rsid w:val="007B2261"/>
    <w:rsid w:val="007B27C8"/>
    <w:rsid w:val="007B291B"/>
    <w:rsid w:val="007B29F9"/>
    <w:rsid w:val="007B2A5A"/>
    <w:rsid w:val="007B2E67"/>
    <w:rsid w:val="007B34E3"/>
    <w:rsid w:val="007B3678"/>
    <w:rsid w:val="007B3782"/>
    <w:rsid w:val="007B3A05"/>
    <w:rsid w:val="007B3B52"/>
    <w:rsid w:val="007B3BBA"/>
    <w:rsid w:val="007B3BDB"/>
    <w:rsid w:val="007B3BFF"/>
    <w:rsid w:val="007B3E63"/>
    <w:rsid w:val="007B3F2E"/>
    <w:rsid w:val="007B3FC4"/>
    <w:rsid w:val="007B444B"/>
    <w:rsid w:val="007B461E"/>
    <w:rsid w:val="007B4675"/>
    <w:rsid w:val="007B46ED"/>
    <w:rsid w:val="007B484A"/>
    <w:rsid w:val="007B49AF"/>
    <w:rsid w:val="007B4A39"/>
    <w:rsid w:val="007B4DAC"/>
    <w:rsid w:val="007B4FFC"/>
    <w:rsid w:val="007B53E6"/>
    <w:rsid w:val="007B5657"/>
    <w:rsid w:val="007B567C"/>
    <w:rsid w:val="007B5798"/>
    <w:rsid w:val="007B588D"/>
    <w:rsid w:val="007B602F"/>
    <w:rsid w:val="007B6103"/>
    <w:rsid w:val="007B6310"/>
    <w:rsid w:val="007B6388"/>
    <w:rsid w:val="007B64BE"/>
    <w:rsid w:val="007B66C4"/>
    <w:rsid w:val="007B67C8"/>
    <w:rsid w:val="007B67F9"/>
    <w:rsid w:val="007B6B2F"/>
    <w:rsid w:val="007B6BDC"/>
    <w:rsid w:val="007B6EBE"/>
    <w:rsid w:val="007B701F"/>
    <w:rsid w:val="007B7067"/>
    <w:rsid w:val="007B7612"/>
    <w:rsid w:val="007B783D"/>
    <w:rsid w:val="007B7A7A"/>
    <w:rsid w:val="007B7E04"/>
    <w:rsid w:val="007B7EF8"/>
    <w:rsid w:val="007B7F6A"/>
    <w:rsid w:val="007C00E8"/>
    <w:rsid w:val="007C01BC"/>
    <w:rsid w:val="007C0262"/>
    <w:rsid w:val="007C0293"/>
    <w:rsid w:val="007C0429"/>
    <w:rsid w:val="007C085B"/>
    <w:rsid w:val="007C0A97"/>
    <w:rsid w:val="007C0CDE"/>
    <w:rsid w:val="007C0D61"/>
    <w:rsid w:val="007C12AC"/>
    <w:rsid w:val="007C146A"/>
    <w:rsid w:val="007C1521"/>
    <w:rsid w:val="007C154A"/>
    <w:rsid w:val="007C16C9"/>
    <w:rsid w:val="007C1862"/>
    <w:rsid w:val="007C1BAA"/>
    <w:rsid w:val="007C21A4"/>
    <w:rsid w:val="007C21DE"/>
    <w:rsid w:val="007C220F"/>
    <w:rsid w:val="007C2255"/>
    <w:rsid w:val="007C228F"/>
    <w:rsid w:val="007C2304"/>
    <w:rsid w:val="007C2308"/>
    <w:rsid w:val="007C239E"/>
    <w:rsid w:val="007C2470"/>
    <w:rsid w:val="007C2679"/>
    <w:rsid w:val="007C2732"/>
    <w:rsid w:val="007C2884"/>
    <w:rsid w:val="007C2B08"/>
    <w:rsid w:val="007C2C61"/>
    <w:rsid w:val="007C2CD0"/>
    <w:rsid w:val="007C2F7A"/>
    <w:rsid w:val="007C30A9"/>
    <w:rsid w:val="007C3349"/>
    <w:rsid w:val="007C3788"/>
    <w:rsid w:val="007C3859"/>
    <w:rsid w:val="007C3CEA"/>
    <w:rsid w:val="007C3DBD"/>
    <w:rsid w:val="007C403C"/>
    <w:rsid w:val="007C4215"/>
    <w:rsid w:val="007C4384"/>
    <w:rsid w:val="007C48EA"/>
    <w:rsid w:val="007C4A49"/>
    <w:rsid w:val="007C4A99"/>
    <w:rsid w:val="007C4B2B"/>
    <w:rsid w:val="007C4C2A"/>
    <w:rsid w:val="007C4DC5"/>
    <w:rsid w:val="007C4EC0"/>
    <w:rsid w:val="007C5120"/>
    <w:rsid w:val="007C51F8"/>
    <w:rsid w:val="007C52DD"/>
    <w:rsid w:val="007C54FB"/>
    <w:rsid w:val="007C5572"/>
    <w:rsid w:val="007C55B6"/>
    <w:rsid w:val="007C5688"/>
    <w:rsid w:val="007C5883"/>
    <w:rsid w:val="007C588C"/>
    <w:rsid w:val="007C59D8"/>
    <w:rsid w:val="007C5A60"/>
    <w:rsid w:val="007C5BB0"/>
    <w:rsid w:val="007C5C92"/>
    <w:rsid w:val="007C5D1B"/>
    <w:rsid w:val="007C5F63"/>
    <w:rsid w:val="007C5F6D"/>
    <w:rsid w:val="007C6174"/>
    <w:rsid w:val="007C6455"/>
    <w:rsid w:val="007C645C"/>
    <w:rsid w:val="007C64F3"/>
    <w:rsid w:val="007C6503"/>
    <w:rsid w:val="007C6B0E"/>
    <w:rsid w:val="007C6E11"/>
    <w:rsid w:val="007C6E4C"/>
    <w:rsid w:val="007C6E86"/>
    <w:rsid w:val="007C71F9"/>
    <w:rsid w:val="007C7271"/>
    <w:rsid w:val="007C7372"/>
    <w:rsid w:val="007C75F7"/>
    <w:rsid w:val="007C793A"/>
    <w:rsid w:val="007C7A8C"/>
    <w:rsid w:val="007C7B78"/>
    <w:rsid w:val="007C7C6F"/>
    <w:rsid w:val="007C7D35"/>
    <w:rsid w:val="007C7D81"/>
    <w:rsid w:val="007D012E"/>
    <w:rsid w:val="007D021E"/>
    <w:rsid w:val="007D03D2"/>
    <w:rsid w:val="007D076C"/>
    <w:rsid w:val="007D0BE8"/>
    <w:rsid w:val="007D0C09"/>
    <w:rsid w:val="007D0C21"/>
    <w:rsid w:val="007D0FA9"/>
    <w:rsid w:val="007D10E4"/>
    <w:rsid w:val="007D10F6"/>
    <w:rsid w:val="007D12AB"/>
    <w:rsid w:val="007D16C5"/>
    <w:rsid w:val="007D1967"/>
    <w:rsid w:val="007D1AB2"/>
    <w:rsid w:val="007D1C42"/>
    <w:rsid w:val="007D1C84"/>
    <w:rsid w:val="007D2235"/>
    <w:rsid w:val="007D2277"/>
    <w:rsid w:val="007D2289"/>
    <w:rsid w:val="007D2667"/>
    <w:rsid w:val="007D2702"/>
    <w:rsid w:val="007D27CB"/>
    <w:rsid w:val="007D30CB"/>
    <w:rsid w:val="007D3104"/>
    <w:rsid w:val="007D353E"/>
    <w:rsid w:val="007D35B5"/>
    <w:rsid w:val="007D35BF"/>
    <w:rsid w:val="007D43D4"/>
    <w:rsid w:val="007D4400"/>
    <w:rsid w:val="007D473C"/>
    <w:rsid w:val="007D4833"/>
    <w:rsid w:val="007D48C3"/>
    <w:rsid w:val="007D4947"/>
    <w:rsid w:val="007D4B1B"/>
    <w:rsid w:val="007D4B53"/>
    <w:rsid w:val="007D4BE9"/>
    <w:rsid w:val="007D4CAD"/>
    <w:rsid w:val="007D4D31"/>
    <w:rsid w:val="007D4DEC"/>
    <w:rsid w:val="007D4F6A"/>
    <w:rsid w:val="007D536A"/>
    <w:rsid w:val="007D5552"/>
    <w:rsid w:val="007D5662"/>
    <w:rsid w:val="007D56D7"/>
    <w:rsid w:val="007D5908"/>
    <w:rsid w:val="007D5B82"/>
    <w:rsid w:val="007D5DE6"/>
    <w:rsid w:val="007D5E1E"/>
    <w:rsid w:val="007D5F07"/>
    <w:rsid w:val="007D603D"/>
    <w:rsid w:val="007D605A"/>
    <w:rsid w:val="007D63C8"/>
    <w:rsid w:val="007D6477"/>
    <w:rsid w:val="007D6663"/>
    <w:rsid w:val="007D6714"/>
    <w:rsid w:val="007D68A3"/>
    <w:rsid w:val="007D6925"/>
    <w:rsid w:val="007D6A01"/>
    <w:rsid w:val="007D6E90"/>
    <w:rsid w:val="007D6EBB"/>
    <w:rsid w:val="007D6F91"/>
    <w:rsid w:val="007D71AD"/>
    <w:rsid w:val="007D71BD"/>
    <w:rsid w:val="007D7439"/>
    <w:rsid w:val="007D77E0"/>
    <w:rsid w:val="007D7B06"/>
    <w:rsid w:val="007D7D12"/>
    <w:rsid w:val="007E000D"/>
    <w:rsid w:val="007E009A"/>
    <w:rsid w:val="007E06A7"/>
    <w:rsid w:val="007E0991"/>
    <w:rsid w:val="007E0A8D"/>
    <w:rsid w:val="007E0BB9"/>
    <w:rsid w:val="007E0C68"/>
    <w:rsid w:val="007E0D42"/>
    <w:rsid w:val="007E0D88"/>
    <w:rsid w:val="007E10D4"/>
    <w:rsid w:val="007E124A"/>
    <w:rsid w:val="007E13D7"/>
    <w:rsid w:val="007E14B0"/>
    <w:rsid w:val="007E176B"/>
    <w:rsid w:val="007E1813"/>
    <w:rsid w:val="007E1C34"/>
    <w:rsid w:val="007E2028"/>
    <w:rsid w:val="007E2041"/>
    <w:rsid w:val="007E22CB"/>
    <w:rsid w:val="007E2374"/>
    <w:rsid w:val="007E2519"/>
    <w:rsid w:val="007E253C"/>
    <w:rsid w:val="007E2671"/>
    <w:rsid w:val="007E26AF"/>
    <w:rsid w:val="007E270F"/>
    <w:rsid w:val="007E2B12"/>
    <w:rsid w:val="007E2CCE"/>
    <w:rsid w:val="007E2D13"/>
    <w:rsid w:val="007E2E31"/>
    <w:rsid w:val="007E2F86"/>
    <w:rsid w:val="007E2FEB"/>
    <w:rsid w:val="007E304C"/>
    <w:rsid w:val="007E3053"/>
    <w:rsid w:val="007E3186"/>
    <w:rsid w:val="007E319E"/>
    <w:rsid w:val="007E31B7"/>
    <w:rsid w:val="007E36CF"/>
    <w:rsid w:val="007E39D2"/>
    <w:rsid w:val="007E3B3C"/>
    <w:rsid w:val="007E3BC9"/>
    <w:rsid w:val="007E3F3D"/>
    <w:rsid w:val="007E4031"/>
    <w:rsid w:val="007E40D6"/>
    <w:rsid w:val="007E4239"/>
    <w:rsid w:val="007E42FB"/>
    <w:rsid w:val="007E4377"/>
    <w:rsid w:val="007E4395"/>
    <w:rsid w:val="007E43D6"/>
    <w:rsid w:val="007E4478"/>
    <w:rsid w:val="007E44DD"/>
    <w:rsid w:val="007E4BB2"/>
    <w:rsid w:val="007E50D1"/>
    <w:rsid w:val="007E51A4"/>
    <w:rsid w:val="007E52B1"/>
    <w:rsid w:val="007E52E3"/>
    <w:rsid w:val="007E5339"/>
    <w:rsid w:val="007E5436"/>
    <w:rsid w:val="007E555D"/>
    <w:rsid w:val="007E5745"/>
    <w:rsid w:val="007E593D"/>
    <w:rsid w:val="007E595D"/>
    <w:rsid w:val="007E5CA5"/>
    <w:rsid w:val="007E5DDF"/>
    <w:rsid w:val="007E5E0B"/>
    <w:rsid w:val="007E5FD1"/>
    <w:rsid w:val="007E6261"/>
    <w:rsid w:val="007E635C"/>
    <w:rsid w:val="007E63FF"/>
    <w:rsid w:val="007E66E0"/>
    <w:rsid w:val="007E6730"/>
    <w:rsid w:val="007E68EE"/>
    <w:rsid w:val="007E69BD"/>
    <w:rsid w:val="007E69CF"/>
    <w:rsid w:val="007E6A3F"/>
    <w:rsid w:val="007E6A5D"/>
    <w:rsid w:val="007E6B30"/>
    <w:rsid w:val="007E6B7C"/>
    <w:rsid w:val="007E6BE8"/>
    <w:rsid w:val="007E6C4F"/>
    <w:rsid w:val="007E6CEC"/>
    <w:rsid w:val="007E6CF5"/>
    <w:rsid w:val="007E6D57"/>
    <w:rsid w:val="007E6E44"/>
    <w:rsid w:val="007E6E52"/>
    <w:rsid w:val="007E713D"/>
    <w:rsid w:val="007E71A2"/>
    <w:rsid w:val="007E71EB"/>
    <w:rsid w:val="007E7339"/>
    <w:rsid w:val="007E7381"/>
    <w:rsid w:val="007E757D"/>
    <w:rsid w:val="007E775A"/>
    <w:rsid w:val="007E7927"/>
    <w:rsid w:val="007E7957"/>
    <w:rsid w:val="007E7BEA"/>
    <w:rsid w:val="007E7D56"/>
    <w:rsid w:val="007E7FA5"/>
    <w:rsid w:val="007F0022"/>
    <w:rsid w:val="007F00B2"/>
    <w:rsid w:val="007F01D8"/>
    <w:rsid w:val="007F02EF"/>
    <w:rsid w:val="007F0315"/>
    <w:rsid w:val="007F04B2"/>
    <w:rsid w:val="007F0627"/>
    <w:rsid w:val="007F066A"/>
    <w:rsid w:val="007F06E8"/>
    <w:rsid w:val="007F082F"/>
    <w:rsid w:val="007F093C"/>
    <w:rsid w:val="007F0B25"/>
    <w:rsid w:val="007F0BE3"/>
    <w:rsid w:val="007F0D80"/>
    <w:rsid w:val="007F0EE8"/>
    <w:rsid w:val="007F109F"/>
    <w:rsid w:val="007F1C32"/>
    <w:rsid w:val="007F1CEB"/>
    <w:rsid w:val="007F1D09"/>
    <w:rsid w:val="007F1D6F"/>
    <w:rsid w:val="007F1F6F"/>
    <w:rsid w:val="007F2035"/>
    <w:rsid w:val="007F2210"/>
    <w:rsid w:val="007F2274"/>
    <w:rsid w:val="007F234B"/>
    <w:rsid w:val="007F2368"/>
    <w:rsid w:val="007F2371"/>
    <w:rsid w:val="007F250D"/>
    <w:rsid w:val="007F2605"/>
    <w:rsid w:val="007F2749"/>
    <w:rsid w:val="007F2AA0"/>
    <w:rsid w:val="007F2E09"/>
    <w:rsid w:val="007F35E8"/>
    <w:rsid w:val="007F3645"/>
    <w:rsid w:val="007F3647"/>
    <w:rsid w:val="007F37C6"/>
    <w:rsid w:val="007F3803"/>
    <w:rsid w:val="007F3B69"/>
    <w:rsid w:val="007F3C7B"/>
    <w:rsid w:val="007F3DA4"/>
    <w:rsid w:val="007F3DC0"/>
    <w:rsid w:val="007F3E11"/>
    <w:rsid w:val="007F41D1"/>
    <w:rsid w:val="007F4330"/>
    <w:rsid w:val="007F4446"/>
    <w:rsid w:val="007F4625"/>
    <w:rsid w:val="007F47F9"/>
    <w:rsid w:val="007F4BAE"/>
    <w:rsid w:val="007F4C3D"/>
    <w:rsid w:val="007F5400"/>
    <w:rsid w:val="007F5551"/>
    <w:rsid w:val="007F56C3"/>
    <w:rsid w:val="007F56CD"/>
    <w:rsid w:val="007F571D"/>
    <w:rsid w:val="007F58F8"/>
    <w:rsid w:val="007F59E3"/>
    <w:rsid w:val="007F59F2"/>
    <w:rsid w:val="007F5A43"/>
    <w:rsid w:val="007F5C12"/>
    <w:rsid w:val="007F5E0C"/>
    <w:rsid w:val="007F5FBA"/>
    <w:rsid w:val="007F60CD"/>
    <w:rsid w:val="007F614B"/>
    <w:rsid w:val="007F6274"/>
    <w:rsid w:val="007F6321"/>
    <w:rsid w:val="007F6A1C"/>
    <w:rsid w:val="007F6B50"/>
    <w:rsid w:val="007F6B9A"/>
    <w:rsid w:val="007F6C9E"/>
    <w:rsid w:val="007F6CAB"/>
    <w:rsid w:val="007F6E63"/>
    <w:rsid w:val="007F6F25"/>
    <w:rsid w:val="007F738B"/>
    <w:rsid w:val="007F73AB"/>
    <w:rsid w:val="007F7799"/>
    <w:rsid w:val="007F77AB"/>
    <w:rsid w:val="007F7919"/>
    <w:rsid w:val="007F79FE"/>
    <w:rsid w:val="007F7B0E"/>
    <w:rsid w:val="007F7B30"/>
    <w:rsid w:val="007F7B5F"/>
    <w:rsid w:val="007F7B73"/>
    <w:rsid w:val="007F7BC3"/>
    <w:rsid w:val="007F7D1E"/>
    <w:rsid w:val="007F7D52"/>
    <w:rsid w:val="007F7F15"/>
    <w:rsid w:val="007F7F39"/>
    <w:rsid w:val="00800168"/>
    <w:rsid w:val="00800288"/>
    <w:rsid w:val="0080037D"/>
    <w:rsid w:val="00800506"/>
    <w:rsid w:val="008006F1"/>
    <w:rsid w:val="008008A1"/>
    <w:rsid w:val="00800987"/>
    <w:rsid w:val="00800AE1"/>
    <w:rsid w:val="00800C9A"/>
    <w:rsid w:val="00800EC3"/>
    <w:rsid w:val="00800F0B"/>
    <w:rsid w:val="00800F81"/>
    <w:rsid w:val="00801211"/>
    <w:rsid w:val="00801281"/>
    <w:rsid w:val="00801430"/>
    <w:rsid w:val="008014AD"/>
    <w:rsid w:val="00801700"/>
    <w:rsid w:val="008017C7"/>
    <w:rsid w:val="00801882"/>
    <w:rsid w:val="00801DB5"/>
    <w:rsid w:val="008021A2"/>
    <w:rsid w:val="0080226B"/>
    <w:rsid w:val="0080230B"/>
    <w:rsid w:val="00802454"/>
    <w:rsid w:val="00802566"/>
    <w:rsid w:val="008025BF"/>
    <w:rsid w:val="00802A00"/>
    <w:rsid w:val="00802B5D"/>
    <w:rsid w:val="00802D99"/>
    <w:rsid w:val="00802EFB"/>
    <w:rsid w:val="00802F13"/>
    <w:rsid w:val="008031D6"/>
    <w:rsid w:val="0080355D"/>
    <w:rsid w:val="0080361B"/>
    <w:rsid w:val="00803B7A"/>
    <w:rsid w:val="00803E5E"/>
    <w:rsid w:val="00804171"/>
    <w:rsid w:val="008041FF"/>
    <w:rsid w:val="00804216"/>
    <w:rsid w:val="008043CD"/>
    <w:rsid w:val="008044B6"/>
    <w:rsid w:val="008044DD"/>
    <w:rsid w:val="008044E1"/>
    <w:rsid w:val="00804682"/>
    <w:rsid w:val="008046EB"/>
    <w:rsid w:val="00804714"/>
    <w:rsid w:val="008047C5"/>
    <w:rsid w:val="00804892"/>
    <w:rsid w:val="00804973"/>
    <w:rsid w:val="00804BE8"/>
    <w:rsid w:val="00804F4E"/>
    <w:rsid w:val="00804FFD"/>
    <w:rsid w:val="008050A8"/>
    <w:rsid w:val="008050FE"/>
    <w:rsid w:val="0080524F"/>
    <w:rsid w:val="008054C7"/>
    <w:rsid w:val="00805765"/>
    <w:rsid w:val="00805849"/>
    <w:rsid w:val="00805A6D"/>
    <w:rsid w:val="00805B63"/>
    <w:rsid w:val="00805F84"/>
    <w:rsid w:val="00806117"/>
    <w:rsid w:val="00806380"/>
    <w:rsid w:val="00806448"/>
    <w:rsid w:val="0080650D"/>
    <w:rsid w:val="00806717"/>
    <w:rsid w:val="00806BDB"/>
    <w:rsid w:val="00806C2E"/>
    <w:rsid w:val="008070D3"/>
    <w:rsid w:val="00807147"/>
    <w:rsid w:val="0080718A"/>
    <w:rsid w:val="008072E3"/>
    <w:rsid w:val="008074AD"/>
    <w:rsid w:val="00807641"/>
    <w:rsid w:val="0080795A"/>
    <w:rsid w:val="00807B7A"/>
    <w:rsid w:val="00807C5A"/>
    <w:rsid w:val="00807E47"/>
    <w:rsid w:val="00807ECF"/>
    <w:rsid w:val="00810060"/>
    <w:rsid w:val="0081008D"/>
    <w:rsid w:val="008103FE"/>
    <w:rsid w:val="008104A1"/>
    <w:rsid w:val="00810942"/>
    <w:rsid w:val="00810A0D"/>
    <w:rsid w:val="00810C31"/>
    <w:rsid w:val="00810FA9"/>
    <w:rsid w:val="00811020"/>
    <w:rsid w:val="00811080"/>
    <w:rsid w:val="0081109E"/>
    <w:rsid w:val="0081112D"/>
    <w:rsid w:val="008113EA"/>
    <w:rsid w:val="00811434"/>
    <w:rsid w:val="008116D1"/>
    <w:rsid w:val="00811713"/>
    <w:rsid w:val="008118D4"/>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20"/>
    <w:rsid w:val="00812C5B"/>
    <w:rsid w:val="00812DA1"/>
    <w:rsid w:val="00812E0F"/>
    <w:rsid w:val="00812E20"/>
    <w:rsid w:val="0081337D"/>
    <w:rsid w:val="008135C1"/>
    <w:rsid w:val="008136E5"/>
    <w:rsid w:val="008136F4"/>
    <w:rsid w:val="00813813"/>
    <w:rsid w:val="00813931"/>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2EC"/>
    <w:rsid w:val="00815336"/>
    <w:rsid w:val="008155B0"/>
    <w:rsid w:val="008155F5"/>
    <w:rsid w:val="0081571D"/>
    <w:rsid w:val="00815825"/>
    <w:rsid w:val="0081588A"/>
    <w:rsid w:val="00815F75"/>
    <w:rsid w:val="00815FC5"/>
    <w:rsid w:val="008165C3"/>
    <w:rsid w:val="008166EC"/>
    <w:rsid w:val="008166F8"/>
    <w:rsid w:val="00816726"/>
    <w:rsid w:val="008167E8"/>
    <w:rsid w:val="00816BAF"/>
    <w:rsid w:val="0081702E"/>
    <w:rsid w:val="0081711E"/>
    <w:rsid w:val="00817143"/>
    <w:rsid w:val="00817174"/>
    <w:rsid w:val="008171E1"/>
    <w:rsid w:val="00817297"/>
    <w:rsid w:val="008173B1"/>
    <w:rsid w:val="008173E3"/>
    <w:rsid w:val="00817968"/>
    <w:rsid w:val="008179F6"/>
    <w:rsid w:val="00817AEF"/>
    <w:rsid w:val="00817B93"/>
    <w:rsid w:val="00817D05"/>
    <w:rsid w:val="00817F04"/>
    <w:rsid w:val="00817FC5"/>
    <w:rsid w:val="00820087"/>
    <w:rsid w:val="00820133"/>
    <w:rsid w:val="00820378"/>
    <w:rsid w:val="008203EF"/>
    <w:rsid w:val="00820489"/>
    <w:rsid w:val="008206B9"/>
    <w:rsid w:val="008207D9"/>
    <w:rsid w:val="00820937"/>
    <w:rsid w:val="00820A50"/>
    <w:rsid w:val="00820AEE"/>
    <w:rsid w:val="00820D0A"/>
    <w:rsid w:val="00820DBD"/>
    <w:rsid w:val="00820E22"/>
    <w:rsid w:val="00820E8B"/>
    <w:rsid w:val="00821186"/>
    <w:rsid w:val="008213A8"/>
    <w:rsid w:val="0082141D"/>
    <w:rsid w:val="008214A4"/>
    <w:rsid w:val="008214E4"/>
    <w:rsid w:val="00821547"/>
    <w:rsid w:val="00821630"/>
    <w:rsid w:val="008217FF"/>
    <w:rsid w:val="00821951"/>
    <w:rsid w:val="00821E45"/>
    <w:rsid w:val="00821F37"/>
    <w:rsid w:val="0082230D"/>
    <w:rsid w:val="0082233D"/>
    <w:rsid w:val="0082243C"/>
    <w:rsid w:val="00822693"/>
    <w:rsid w:val="008226A0"/>
    <w:rsid w:val="008227D1"/>
    <w:rsid w:val="00822856"/>
    <w:rsid w:val="008228B7"/>
    <w:rsid w:val="00822904"/>
    <w:rsid w:val="00822B5D"/>
    <w:rsid w:val="00822CA4"/>
    <w:rsid w:val="00822D5D"/>
    <w:rsid w:val="00822EE0"/>
    <w:rsid w:val="00822F20"/>
    <w:rsid w:val="008231BA"/>
    <w:rsid w:val="00823324"/>
    <w:rsid w:val="008233EB"/>
    <w:rsid w:val="00823473"/>
    <w:rsid w:val="00823697"/>
    <w:rsid w:val="008236F9"/>
    <w:rsid w:val="008237EC"/>
    <w:rsid w:val="008239A2"/>
    <w:rsid w:val="00823CE0"/>
    <w:rsid w:val="00823E8B"/>
    <w:rsid w:val="0082406A"/>
    <w:rsid w:val="00824151"/>
    <w:rsid w:val="00824187"/>
    <w:rsid w:val="008245C4"/>
    <w:rsid w:val="008249DC"/>
    <w:rsid w:val="00824C9E"/>
    <w:rsid w:val="00824CD1"/>
    <w:rsid w:val="0082541F"/>
    <w:rsid w:val="008255D3"/>
    <w:rsid w:val="00825661"/>
    <w:rsid w:val="008258AE"/>
    <w:rsid w:val="00825B7B"/>
    <w:rsid w:val="00826322"/>
    <w:rsid w:val="0082636A"/>
    <w:rsid w:val="00826383"/>
    <w:rsid w:val="008263B3"/>
    <w:rsid w:val="008264AB"/>
    <w:rsid w:val="0082655F"/>
    <w:rsid w:val="0082661A"/>
    <w:rsid w:val="00826659"/>
    <w:rsid w:val="00826740"/>
    <w:rsid w:val="00826A75"/>
    <w:rsid w:val="00826AC3"/>
    <w:rsid w:val="00826BCC"/>
    <w:rsid w:val="00826F40"/>
    <w:rsid w:val="00826F6D"/>
    <w:rsid w:val="00827790"/>
    <w:rsid w:val="00827FFE"/>
    <w:rsid w:val="008302C9"/>
    <w:rsid w:val="00830422"/>
    <w:rsid w:val="00830700"/>
    <w:rsid w:val="00830775"/>
    <w:rsid w:val="0083095C"/>
    <w:rsid w:val="00830A9D"/>
    <w:rsid w:val="00830E99"/>
    <w:rsid w:val="00830E9E"/>
    <w:rsid w:val="008310A4"/>
    <w:rsid w:val="0083126A"/>
    <w:rsid w:val="0083149F"/>
    <w:rsid w:val="0083161C"/>
    <w:rsid w:val="008318A6"/>
    <w:rsid w:val="008318F4"/>
    <w:rsid w:val="0083190D"/>
    <w:rsid w:val="00831986"/>
    <w:rsid w:val="00831AF8"/>
    <w:rsid w:val="00831D54"/>
    <w:rsid w:val="00831ECB"/>
    <w:rsid w:val="00832242"/>
    <w:rsid w:val="008324E8"/>
    <w:rsid w:val="0083262F"/>
    <w:rsid w:val="00832980"/>
    <w:rsid w:val="008329E9"/>
    <w:rsid w:val="00832A0E"/>
    <w:rsid w:val="00832B6B"/>
    <w:rsid w:val="00832C0D"/>
    <w:rsid w:val="00832ED8"/>
    <w:rsid w:val="0083301F"/>
    <w:rsid w:val="00833111"/>
    <w:rsid w:val="008332B4"/>
    <w:rsid w:val="008334C4"/>
    <w:rsid w:val="008334C9"/>
    <w:rsid w:val="00833614"/>
    <w:rsid w:val="008337F2"/>
    <w:rsid w:val="00833820"/>
    <w:rsid w:val="0083394A"/>
    <w:rsid w:val="00833ADE"/>
    <w:rsid w:val="00833EA1"/>
    <w:rsid w:val="00833EF7"/>
    <w:rsid w:val="00833F05"/>
    <w:rsid w:val="00833FD8"/>
    <w:rsid w:val="00834112"/>
    <w:rsid w:val="008341B5"/>
    <w:rsid w:val="00834297"/>
    <w:rsid w:val="0083445B"/>
    <w:rsid w:val="008344CC"/>
    <w:rsid w:val="00834777"/>
    <w:rsid w:val="0083487A"/>
    <w:rsid w:val="008348F0"/>
    <w:rsid w:val="00834A38"/>
    <w:rsid w:val="00834AE6"/>
    <w:rsid w:val="00834B0E"/>
    <w:rsid w:val="00834B9C"/>
    <w:rsid w:val="00834CEE"/>
    <w:rsid w:val="00834F4D"/>
    <w:rsid w:val="00835042"/>
    <w:rsid w:val="00835047"/>
    <w:rsid w:val="00835210"/>
    <w:rsid w:val="0083537E"/>
    <w:rsid w:val="008354CC"/>
    <w:rsid w:val="0083578E"/>
    <w:rsid w:val="00835B9F"/>
    <w:rsid w:val="00835E12"/>
    <w:rsid w:val="00835E51"/>
    <w:rsid w:val="00836047"/>
    <w:rsid w:val="00836243"/>
    <w:rsid w:val="008362A5"/>
    <w:rsid w:val="008364F9"/>
    <w:rsid w:val="0083673C"/>
    <w:rsid w:val="00836B68"/>
    <w:rsid w:val="00836CD0"/>
    <w:rsid w:val="00836EA6"/>
    <w:rsid w:val="00836F3D"/>
    <w:rsid w:val="00836F8C"/>
    <w:rsid w:val="00836FC2"/>
    <w:rsid w:val="008373BB"/>
    <w:rsid w:val="00837548"/>
    <w:rsid w:val="00837849"/>
    <w:rsid w:val="0083789F"/>
    <w:rsid w:val="0084032D"/>
    <w:rsid w:val="00840453"/>
    <w:rsid w:val="00840460"/>
    <w:rsid w:val="0084088D"/>
    <w:rsid w:val="008409B4"/>
    <w:rsid w:val="00840D63"/>
    <w:rsid w:val="00840FDD"/>
    <w:rsid w:val="0084100F"/>
    <w:rsid w:val="00841069"/>
    <w:rsid w:val="00841076"/>
    <w:rsid w:val="00841088"/>
    <w:rsid w:val="00841495"/>
    <w:rsid w:val="008416BA"/>
    <w:rsid w:val="0084196A"/>
    <w:rsid w:val="00841997"/>
    <w:rsid w:val="00841B39"/>
    <w:rsid w:val="00841BBA"/>
    <w:rsid w:val="00841C86"/>
    <w:rsid w:val="008421AD"/>
    <w:rsid w:val="008423F2"/>
    <w:rsid w:val="00842499"/>
    <w:rsid w:val="00842582"/>
    <w:rsid w:val="008428B7"/>
    <w:rsid w:val="0084295F"/>
    <w:rsid w:val="008429BC"/>
    <w:rsid w:val="00842A0E"/>
    <w:rsid w:val="00842A4D"/>
    <w:rsid w:val="00842CA2"/>
    <w:rsid w:val="00843193"/>
    <w:rsid w:val="008431A7"/>
    <w:rsid w:val="008432E2"/>
    <w:rsid w:val="00843444"/>
    <w:rsid w:val="00843493"/>
    <w:rsid w:val="00843717"/>
    <w:rsid w:val="00843922"/>
    <w:rsid w:val="00843D04"/>
    <w:rsid w:val="00843E4D"/>
    <w:rsid w:val="00843EA9"/>
    <w:rsid w:val="00843EFC"/>
    <w:rsid w:val="00843FBC"/>
    <w:rsid w:val="008440AE"/>
    <w:rsid w:val="0084422B"/>
    <w:rsid w:val="0084444A"/>
    <w:rsid w:val="008444F5"/>
    <w:rsid w:val="00844650"/>
    <w:rsid w:val="0084499B"/>
    <w:rsid w:val="00844D93"/>
    <w:rsid w:val="00844DE9"/>
    <w:rsid w:val="00844F25"/>
    <w:rsid w:val="00845171"/>
    <w:rsid w:val="008455EC"/>
    <w:rsid w:val="00845733"/>
    <w:rsid w:val="0084576A"/>
    <w:rsid w:val="00845BD5"/>
    <w:rsid w:val="00845DA9"/>
    <w:rsid w:val="00845FC8"/>
    <w:rsid w:val="00846062"/>
    <w:rsid w:val="0084629B"/>
    <w:rsid w:val="008463D4"/>
    <w:rsid w:val="008463E6"/>
    <w:rsid w:val="0084654B"/>
    <w:rsid w:val="008466C0"/>
    <w:rsid w:val="0084679B"/>
    <w:rsid w:val="008467DB"/>
    <w:rsid w:val="00846830"/>
    <w:rsid w:val="00846B41"/>
    <w:rsid w:val="00846CD4"/>
    <w:rsid w:val="00846DF1"/>
    <w:rsid w:val="00846EE4"/>
    <w:rsid w:val="00847219"/>
    <w:rsid w:val="00847385"/>
    <w:rsid w:val="008478DD"/>
    <w:rsid w:val="008479DF"/>
    <w:rsid w:val="00847B65"/>
    <w:rsid w:val="00847DA1"/>
    <w:rsid w:val="00847E97"/>
    <w:rsid w:val="00847EEE"/>
    <w:rsid w:val="00847FE1"/>
    <w:rsid w:val="008502EB"/>
    <w:rsid w:val="0085037B"/>
    <w:rsid w:val="00850631"/>
    <w:rsid w:val="00850A21"/>
    <w:rsid w:val="00850A53"/>
    <w:rsid w:val="00850F92"/>
    <w:rsid w:val="008510E6"/>
    <w:rsid w:val="008511FD"/>
    <w:rsid w:val="0085154D"/>
    <w:rsid w:val="0085154E"/>
    <w:rsid w:val="008515DA"/>
    <w:rsid w:val="00851697"/>
    <w:rsid w:val="008519B0"/>
    <w:rsid w:val="00851BC6"/>
    <w:rsid w:val="00851DCA"/>
    <w:rsid w:val="00851DFA"/>
    <w:rsid w:val="00852102"/>
    <w:rsid w:val="00852298"/>
    <w:rsid w:val="008522AB"/>
    <w:rsid w:val="0085270C"/>
    <w:rsid w:val="00852996"/>
    <w:rsid w:val="00852D53"/>
    <w:rsid w:val="008530DD"/>
    <w:rsid w:val="008531F2"/>
    <w:rsid w:val="008532F6"/>
    <w:rsid w:val="00853376"/>
    <w:rsid w:val="008533BB"/>
    <w:rsid w:val="008534E4"/>
    <w:rsid w:val="00853624"/>
    <w:rsid w:val="00853718"/>
    <w:rsid w:val="00853843"/>
    <w:rsid w:val="00853A16"/>
    <w:rsid w:val="00853AED"/>
    <w:rsid w:val="00853FB1"/>
    <w:rsid w:val="0085423F"/>
    <w:rsid w:val="0085425D"/>
    <w:rsid w:val="00854571"/>
    <w:rsid w:val="008547E1"/>
    <w:rsid w:val="00854978"/>
    <w:rsid w:val="00854AF0"/>
    <w:rsid w:val="00854E82"/>
    <w:rsid w:val="00854F4F"/>
    <w:rsid w:val="00855173"/>
    <w:rsid w:val="008552A8"/>
    <w:rsid w:val="00855819"/>
    <w:rsid w:val="008559AB"/>
    <w:rsid w:val="00855B13"/>
    <w:rsid w:val="00855B3C"/>
    <w:rsid w:val="00855FFA"/>
    <w:rsid w:val="00856374"/>
    <w:rsid w:val="008563C8"/>
    <w:rsid w:val="00856492"/>
    <w:rsid w:val="008564D7"/>
    <w:rsid w:val="008565D5"/>
    <w:rsid w:val="008566C0"/>
    <w:rsid w:val="0085698F"/>
    <w:rsid w:val="00856B3B"/>
    <w:rsid w:val="00856D9A"/>
    <w:rsid w:val="008571ED"/>
    <w:rsid w:val="0085721B"/>
    <w:rsid w:val="00857483"/>
    <w:rsid w:val="00857573"/>
    <w:rsid w:val="00857574"/>
    <w:rsid w:val="008575D0"/>
    <w:rsid w:val="00857937"/>
    <w:rsid w:val="00857A66"/>
    <w:rsid w:val="00857AA0"/>
    <w:rsid w:val="00857F0B"/>
    <w:rsid w:val="008601BC"/>
    <w:rsid w:val="00860215"/>
    <w:rsid w:val="008602AD"/>
    <w:rsid w:val="008603CB"/>
    <w:rsid w:val="008603E1"/>
    <w:rsid w:val="0086048D"/>
    <w:rsid w:val="00860540"/>
    <w:rsid w:val="008605E3"/>
    <w:rsid w:val="0086065B"/>
    <w:rsid w:val="00860941"/>
    <w:rsid w:val="00860988"/>
    <w:rsid w:val="00860B69"/>
    <w:rsid w:val="00860F2B"/>
    <w:rsid w:val="00861020"/>
    <w:rsid w:val="008610AE"/>
    <w:rsid w:val="008611E5"/>
    <w:rsid w:val="008616F5"/>
    <w:rsid w:val="008618AC"/>
    <w:rsid w:val="008618EA"/>
    <w:rsid w:val="00861988"/>
    <w:rsid w:val="008619F1"/>
    <w:rsid w:val="00861A78"/>
    <w:rsid w:val="00861C2D"/>
    <w:rsid w:val="00861CC8"/>
    <w:rsid w:val="00861E12"/>
    <w:rsid w:val="00862024"/>
    <w:rsid w:val="00862028"/>
    <w:rsid w:val="00862194"/>
    <w:rsid w:val="00862523"/>
    <w:rsid w:val="00862630"/>
    <w:rsid w:val="00862672"/>
    <w:rsid w:val="0086267C"/>
    <w:rsid w:val="00862728"/>
    <w:rsid w:val="00862A77"/>
    <w:rsid w:val="00862B6E"/>
    <w:rsid w:val="00862CBE"/>
    <w:rsid w:val="00862D92"/>
    <w:rsid w:val="00862E90"/>
    <w:rsid w:val="00862EA2"/>
    <w:rsid w:val="00862EBC"/>
    <w:rsid w:val="00862FC3"/>
    <w:rsid w:val="00863074"/>
    <w:rsid w:val="008630D5"/>
    <w:rsid w:val="00863350"/>
    <w:rsid w:val="00863366"/>
    <w:rsid w:val="00863677"/>
    <w:rsid w:val="00863797"/>
    <w:rsid w:val="00863875"/>
    <w:rsid w:val="008639C6"/>
    <w:rsid w:val="00863A1C"/>
    <w:rsid w:val="00863A56"/>
    <w:rsid w:val="00863A5A"/>
    <w:rsid w:val="00863B22"/>
    <w:rsid w:val="00863B36"/>
    <w:rsid w:val="00863B71"/>
    <w:rsid w:val="00863C01"/>
    <w:rsid w:val="00863CBB"/>
    <w:rsid w:val="00863DAE"/>
    <w:rsid w:val="00864304"/>
    <w:rsid w:val="008643CC"/>
    <w:rsid w:val="008645E4"/>
    <w:rsid w:val="00864684"/>
    <w:rsid w:val="00864760"/>
    <w:rsid w:val="00864885"/>
    <w:rsid w:val="00864B7A"/>
    <w:rsid w:val="00864D61"/>
    <w:rsid w:val="00864DDF"/>
    <w:rsid w:val="0086535C"/>
    <w:rsid w:val="00865717"/>
    <w:rsid w:val="0086595F"/>
    <w:rsid w:val="00865E23"/>
    <w:rsid w:val="00865EED"/>
    <w:rsid w:val="008660B3"/>
    <w:rsid w:val="008660CD"/>
    <w:rsid w:val="0086627A"/>
    <w:rsid w:val="00866281"/>
    <w:rsid w:val="00866350"/>
    <w:rsid w:val="008664D2"/>
    <w:rsid w:val="00866509"/>
    <w:rsid w:val="00866936"/>
    <w:rsid w:val="00866C2F"/>
    <w:rsid w:val="00866C3C"/>
    <w:rsid w:val="00866DBF"/>
    <w:rsid w:val="00867090"/>
    <w:rsid w:val="00867193"/>
    <w:rsid w:val="00867342"/>
    <w:rsid w:val="0086746A"/>
    <w:rsid w:val="008675B9"/>
    <w:rsid w:val="008675C3"/>
    <w:rsid w:val="008679D7"/>
    <w:rsid w:val="00867A66"/>
    <w:rsid w:val="00867A6B"/>
    <w:rsid w:val="00867CAD"/>
    <w:rsid w:val="00867D33"/>
    <w:rsid w:val="00867EB6"/>
    <w:rsid w:val="00867F1F"/>
    <w:rsid w:val="00867F33"/>
    <w:rsid w:val="00867FD9"/>
    <w:rsid w:val="0087007B"/>
    <w:rsid w:val="00870145"/>
    <w:rsid w:val="008704B1"/>
    <w:rsid w:val="00870559"/>
    <w:rsid w:val="00870804"/>
    <w:rsid w:val="00870BC4"/>
    <w:rsid w:val="00870E2E"/>
    <w:rsid w:val="0087117E"/>
    <w:rsid w:val="008714E5"/>
    <w:rsid w:val="0087166C"/>
    <w:rsid w:val="00871684"/>
    <w:rsid w:val="0087173E"/>
    <w:rsid w:val="00871DB4"/>
    <w:rsid w:val="00872167"/>
    <w:rsid w:val="00872296"/>
    <w:rsid w:val="008722FA"/>
    <w:rsid w:val="008723AD"/>
    <w:rsid w:val="008725CD"/>
    <w:rsid w:val="008726AD"/>
    <w:rsid w:val="0087276B"/>
    <w:rsid w:val="008729CE"/>
    <w:rsid w:val="008729DF"/>
    <w:rsid w:val="00872DE5"/>
    <w:rsid w:val="008730A5"/>
    <w:rsid w:val="008731BA"/>
    <w:rsid w:val="008731DE"/>
    <w:rsid w:val="008732F0"/>
    <w:rsid w:val="008734C2"/>
    <w:rsid w:val="0087367E"/>
    <w:rsid w:val="00873AE2"/>
    <w:rsid w:val="00873DB9"/>
    <w:rsid w:val="00873F34"/>
    <w:rsid w:val="00874000"/>
    <w:rsid w:val="008742A6"/>
    <w:rsid w:val="0087430C"/>
    <w:rsid w:val="00874574"/>
    <w:rsid w:val="00874820"/>
    <w:rsid w:val="008748CA"/>
    <w:rsid w:val="0087490D"/>
    <w:rsid w:val="00874B13"/>
    <w:rsid w:val="00874E4A"/>
    <w:rsid w:val="00874F14"/>
    <w:rsid w:val="008751B5"/>
    <w:rsid w:val="0087539D"/>
    <w:rsid w:val="008755BB"/>
    <w:rsid w:val="008755E4"/>
    <w:rsid w:val="008758C1"/>
    <w:rsid w:val="00875B08"/>
    <w:rsid w:val="00875CD7"/>
    <w:rsid w:val="00875E99"/>
    <w:rsid w:val="00876556"/>
    <w:rsid w:val="008765B6"/>
    <w:rsid w:val="008766D0"/>
    <w:rsid w:val="0087689A"/>
    <w:rsid w:val="008769B0"/>
    <w:rsid w:val="008771D2"/>
    <w:rsid w:val="00877739"/>
    <w:rsid w:val="00877A75"/>
    <w:rsid w:val="00877EE1"/>
    <w:rsid w:val="00880166"/>
    <w:rsid w:val="008804A0"/>
    <w:rsid w:val="008804DF"/>
    <w:rsid w:val="00880522"/>
    <w:rsid w:val="00880684"/>
    <w:rsid w:val="00880763"/>
    <w:rsid w:val="00880A94"/>
    <w:rsid w:val="00880B4A"/>
    <w:rsid w:val="00880BB9"/>
    <w:rsid w:val="00880C35"/>
    <w:rsid w:val="00880DE8"/>
    <w:rsid w:val="00880EB1"/>
    <w:rsid w:val="0088103B"/>
    <w:rsid w:val="00881056"/>
    <w:rsid w:val="008810FC"/>
    <w:rsid w:val="00881814"/>
    <w:rsid w:val="00881E7D"/>
    <w:rsid w:val="0088212C"/>
    <w:rsid w:val="00882317"/>
    <w:rsid w:val="00882459"/>
    <w:rsid w:val="0088248E"/>
    <w:rsid w:val="008824CE"/>
    <w:rsid w:val="008826BE"/>
    <w:rsid w:val="00882703"/>
    <w:rsid w:val="00882756"/>
    <w:rsid w:val="00882778"/>
    <w:rsid w:val="008827C9"/>
    <w:rsid w:val="00882CB5"/>
    <w:rsid w:val="00882CC2"/>
    <w:rsid w:val="00882F15"/>
    <w:rsid w:val="008831CE"/>
    <w:rsid w:val="008834F9"/>
    <w:rsid w:val="0088384E"/>
    <w:rsid w:val="00883C05"/>
    <w:rsid w:val="00883D5F"/>
    <w:rsid w:val="00883ECF"/>
    <w:rsid w:val="008844BB"/>
    <w:rsid w:val="00884750"/>
    <w:rsid w:val="008847A3"/>
    <w:rsid w:val="00884901"/>
    <w:rsid w:val="00884967"/>
    <w:rsid w:val="008849B8"/>
    <w:rsid w:val="00884BF1"/>
    <w:rsid w:val="00884C0F"/>
    <w:rsid w:val="00884D46"/>
    <w:rsid w:val="00884DB3"/>
    <w:rsid w:val="00884DEA"/>
    <w:rsid w:val="00884F27"/>
    <w:rsid w:val="0088519E"/>
    <w:rsid w:val="00885355"/>
    <w:rsid w:val="0088552E"/>
    <w:rsid w:val="008855FD"/>
    <w:rsid w:val="008857CF"/>
    <w:rsid w:val="00885865"/>
    <w:rsid w:val="0088588B"/>
    <w:rsid w:val="008858EC"/>
    <w:rsid w:val="00885AF3"/>
    <w:rsid w:val="00885B7B"/>
    <w:rsid w:val="00885D0E"/>
    <w:rsid w:val="00885DA9"/>
    <w:rsid w:val="00886005"/>
    <w:rsid w:val="0088606D"/>
    <w:rsid w:val="00886128"/>
    <w:rsid w:val="00886703"/>
    <w:rsid w:val="0088692E"/>
    <w:rsid w:val="00886E2B"/>
    <w:rsid w:val="00886F55"/>
    <w:rsid w:val="0088722C"/>
    <w:rsid w:val="008876FE"/>
    <w:rsid w:val="00887734"/>
    <w:rsid w:val="008877E8"/>
    <w:rsid w:val="008879B1"/>
    <w:rsid w:val="00887A4E"/>
    <w:rsid w:val="00887F61"/>
    <w:rsid w:val="00890616"/>
    <w:rsid w:val="0089068D"/>
    <w:rsid w:val="00890A2B"/>
    <w:rsid w:val="00890F72"/>
    <w:rsid w:val="00890FC4"/>
    <w:rsid w:val="008910F1"/>
    <w:rsid w:val="00891191"/>
    <w:rsid w:val="00891574"/>
    <w:rsid w:val="00891685"/>
    <w:rsid w:val="008916D7"/>
    <w:rsid w:val="00891739"/>
    <w:rsid w:val="00891878"/>
    <w:rsid w:val="00891C25"/>
    <w:rsid w:val="00891C57"/>
    <w:rsid w:val="00891C68"/>
    <w:rsid w:val="00891F60"/>
    <w:rsid w:val="00891FE8"/>
    <w:rsid w:val="00892002"/>
    <w:rsid w:val="0089206E"/>
    <w:rsid w:val="008921B8"/>
    <w:rsid w:val="00892317"/>
    <w:rsid w:val="00892612"/>
    <w:rsid w:val="0089282E"/>
    <w:rsid w:val="0089293D"/>
    <w:rsid w:val="008929A3"/>
    <w:rsid w:val="00892ADC"/>
    <w:rsid w:val="00892CF6"/>
    <w:rsid w:val="00892E54"/>
    <w:rsid w:val="008930F1"/>
    <w:rsid w:val="0089314F"/>
    <w:rsid w:val="008931BC"/>
    <w:rsid w:val="008931FB"/>
    <w:rsid w:val="00893203"/>
    <w:rsid w:val="0089324D"/>
    <w:rsid w:val="00893497"/>
    <w:rsid w:val="008935C1"/>
    <w:rsid w:val="00893772"/>
    <w:rsid w:val="00893859"/>
    <w:rsid w:val="008938C0"/>
    <w:rsid w:val="00893BB6"/>
    <w:rsid w:val="00893D37"/>
    <w:rsid w:val="00893EE3"/>
    <w:rsid w:val="00893F5D"/>
    <w:rsid w:val="0089404F"/>
    <w:rsid w:val="0089449D"/>
    <w:rsid w:val="0089451D"/>
    <w:rsid w:val="00894582"/>
    <w:rsid w:val="008946F1"/>
    <w:rsid w:val="00894D4F"/>
    <w:rsid w:val="00895248"/>
    <w:rsid w:val="0089571E"/>
    <w:rsid w:val="00895771"/>
    <w:rsid w:val="008957DF"/>
    <w:rsid w:val="00895BE3"/>
    <w:rsid w:val="00895F48"/>
    <w:rsid w:val="008964C1"/>
    <w:rsid w:val="008965DB"/>
    <w:rsid w:val="008965DF"/>
    <w:rsid w:val="00896A09"/>
    <w:rsid w:val="00896E39"/>
    <w:rsid w:val="0089711B"/>
    <w:rsid w:val="0089764B"/>
    <w:rsid w:val="008976F9"/>
    <w:rsid w:val="00897D4D"/>
    <w:rsid w:val="00897D61"/>
    <w:rsid w:val="00897D77"/>
    <w:rsid w:val="00897DE5"/>
    <w:rsid w:val="00897EF1"/>
    <w:rsid w:val="00897FAC"/>
    <w:rsid w:val="008A00C1"/>
    <w:rsid w:val="008A018F"/>
    <w:rsid w:val="008A0382"/>
    <w:rsid w:val="008A0471"/>
    <w:rsid w:val="008A0502"/>
    <w:rsid w:val="008A0566"/>
    <w:rsid w:val="008A0579"/>
    <w:rsid w:val="008A0759"/>
    <w:rsid w:val="008A07A2"/>
    <w:rsid w:val="008A0A3B"/>
    <w:rsid w:val="008A0E0E"/>
    <w:rsid w:val="008A0EC4"/>
    <w:rsid w:val="008A11C4"/>
    <w:rsid w:val="008A1211"/>
    <w:rsid w:val="008A1483"/>
    <w:rsid w:val="008A14B2"/>
    <w:rsid w:val="008A14B7"/>
    <w:rsid w:val="008A1F4C"/>
    <w:rsid w:val="008A1F6B"/>
    <w:rsid w:val="008A2461"/>
    <w:rsid w:val="008A2737"/>
    <w:rsid w:val="008A27CF"/>
    <w:rsid w:val="008A2A94"/>
    <w:rsid w:val="008A2B60"/>
    <w:rsid w:val="008A3523"/>
    <w:rsid w:val="008A3644"/>
    <w:rsid w:val="008A3934"/>
    <w:rsid w:val="008A3F1B"/>
    <w:rsid w:val="008A3F5E"/>
    <w:rsid w:val="008A3FF3"/>
    <w:rsid w:val="008A4248"/>
    <w:rsid w:val="008A4350"/>
    <w:rsid w:val="008A4548"/>
    <w:rsid w:val="008A4781"/>
    <w:rsid w:val="008A4A28"/>
    <w:rsid w:val="008A4D06"/>
    <w:rsid w:val="008A4E5B"/>
    <w:rsid w:val="008A5039"/>
    <w:rsid w:val="008A51EF"/>
    <w:rsid w:val="008A532E"/>
    <w:rsid w:val="008A5483"/>
    <w:rsid w:val="008A55AB"/>
    <w:rsid w:val="008A55E1"/>
    <w:rsid w:val="008A5611"/>
    <w:rsid w:val="008A578E"/>
    <w:rsid w:val="008A57F0"/>
    <w:rsid w:val="008A5A8C"/>
    <w:rsid w:val="008A5D4B"/>
    <w:rsid w:val="008A5DD4"/>
    <w:rsid w:val="008A61F4"/>
    <w:rsid w:val="008A62AB"/>
    <w:rsid w:val="008A6459"/>
    <w:rsid w:val="008A645D"/>
    <w:rsid w:val="008A6740"/>
    <w:rsid w:val="008A679F"/>
    <w:rsid w:val="008A6A78"/>
    <w:rsid w:val="008A6AB0"/>
    <w:rsid w:val="008A6B7F"/>
    <w:rsid w:val="008A6CB0"/>
    <w:rsid w:val="008A6E5F"/>
    <w:rsid w:val="008A7260"/>
    <w:rsid w:val="008A7274"/>
    <w:rsid w:val="008A734B"/>
    <w:rsid w:val="008A73E4"/>
    <w:rsid w:val="008A7427"/>
    <w:rsid w:val="008A7445"/>
    <w:rsid w:val="008A7503"/>
    <w:rsid w:val="008A77EB"/>
    <w:rsid w:val="008A77FB"/>
    <w:rsid w:val="008A788B"/>
    <w:rsid w:val="008A7A0B"/>
    <w:rsid w:val="008A7A2F"/>
    <w:rsid w:val="008A7A6F"/>
    <w:rsid w:val="008A7CA7"/>
    <w:rsid w:val="008A7DB8"/>
    <w:rsid w:val="008A7E42"/>
    <w:rsid w:val="008A7FD2"/>
    <w:rsid w:val="008B0069"/>
    <w:rsid w:val="008B006C"/>
    <w:rsid w:val="008B027C"/>
    <w:rsid w:val="008B06AF"/>
    <w:rsid w:val="008B0C03"/>
    <w:rsid w:val="008B0DE1"/>
    <w:rsid w:val="008B0FC2"/>
    <w:rsid w:val="008B104C"/>
    <w:rsid w:val="008B1298"/>
    <w:rsid w:val="008B12DD"/>
    <w:rsid w:val="008B145F"/>
    <w:rsid w:val="008B1546"/>
    <w:rsid w:val="008B1BF1"/>
    <w:rsid w:val="008B1C7C"/>
    <w:rsid w:val="008B1E05"/>
    <w:rsid w:val="008B1E8B"/>
    <w:rsid w:val="008B1E9C"/>
    <w:rsid w:val="008B224A"/>
    <w:rsid w:val="008B26C2"/>
    <w:rsid w:val="008B26E9"/>
    <w:rsid w:val="008B27B3"/>
    <w:rsid w:val="008B2B15"/>
    <w:rsid w:val="008B2D11"/>
    <w:rsid w:val="008B2F2A"/>
    <w:rsid w:val="008B2F8C"/>
    <w:rsid w:val="008B3516"/>
    <w:rsid w:val="008B3548"/>
    <w:rsid w:val="008B35CD"/>
    <w:rsid w:val="008B361D"/>
    <w:rsid w:val="008B3684"/>
    <w:rsid w:val="008B3785"/>
    <w:rsid w:val="008B3A7F"/>
    <w:rsid w:val="008B3CD9"/>
    <w:rsid w:val="008B3DEB"/>
    <w:rsid w:val="008B40B0"/>
    <w:rsid w:val="008B427B"/>
    <w:rsid w:val="008B440D"/>
    <w:rsid w:val="008B48B4"/>
    <w:rsid w:val="008B4A67"/>
    <w:rsid w:val="008B4AF2"/>
    <w:rsid w:val="008B4C8F"/>
    <w:rsid w:val="008B4DB1"/>
    <w:rsid w:val="008B4E20"/>
    <w:rsid w:val="008B4F69"/>
    <w:rsid w:val="008B508C"/>
    <w:rsid w:val="008B519F"/>
    <w:rsid w:val="008B54B0"/>
    <w:rsid w:val="008B563D"/>
    <w:rsid w:val="008B5B09"/>
    <w:rsid w:val="008B5D79"/>
    <w:rsid w:val="008B5D95"/>
    <w:rsid w:val="008B5D9F"/>
    <w:rsid w:val="008B5E30"/>
    <w:rsid w:val="008B5FEA"/>
    <w:rsid w:val="008B6917"/>
    <w:rsid w:val="008B6942"/>
    <w:rsid w:val="008B6A8F"/>
    <w:rsid w:val="008B6DC8"/>
    <w:rsid w:val="008B709C"/>
    <w:rsid w:val="008B70E1"/>
    <w:rsid w:val="008B7414"/>
    <w:rsid w:val="008B755C"/>
    <w:rsid w:val="008B7566"/>
    <w:rsid w:val="008B766C"/>
    <w:rsid w:val="008B77D5"/>
    <w:rsid w:val="008B793A"/>
    <w:rsid w:val="008B7F7F"/>
    <w:rsid w:val="008C00C2"/>
    <w:rsid w:val="008C025D"/>
    <w:rsid w:val="008C0311"/>
    <w:rsid w:val="008C03B9"/>
    <w:rsid w:val="008C0939"/>
    <w:rsid w:val="008C1143"/>
    <w:rsid w:val="008C116D"/>
    <w:rsid w:val="008C1447"/>
    <w:rsid w:val="008C15E6"/>
    <w:rsid w:val="008C162E"/>
    <w:rsid w:val="008C192F"/>
    <w:rsid w:val="008C1A02"/>
    <w:rsid w:val="008C1C42"/>
    <w:rsid w:val="008C218B"/>
    <w:rsid w:val="008C2305"/>
    <w:rsid w:val="008C2439"/>
    <w:rsid w:val="008C243C"/>
    <w:rsid w:val="008C2452"/>
    <w:rsid w:val="008C245B"/>
    <w:rsid w:val="008C2545"/>
    <w:rsid w:val="008C2B3B"/>
    <w:rsid w:val="008C2D5F"/>
    <w:rsid w:val="008C2D72"/>
    <w:rsid w:val="008C2EDE"/>
    <w:rsid w:val="008C3058"/>
    <w:rsid w:val="008C3229"/>
    <w:rsid w:val="008C38BC"/>
    <w:rsid w:val="008C3B9E"/>
    <w:rsid w:val="008C3CB3"/>
    <w:rsid w:val="008C40F1"/>
    <w:rsid w:val="008C4134"/>
    <w:rsid w:val="008C4486"/>
    <w:rsid w:val="008C44C5"/>
    <w:rsid w:val="008C45FE"/>
    <w:rsid w:val="008C4BF1"/>
    <w:rsid w:val="008C4D7D"/>
    <w:rsid w:val="008C4EBA"/>
    <w:rsid w:val="008C5180"/>
    <w:rsid w:val="008C51EE"/>
    <w:rsid w:val="008C55FE"/>
    <w:rsid w:val="008C573A"/>
    <w:rsid w:val="008C57F6"/>
    <w:rsid w:val="008C5A37"/>
    <w:rsid w:val="008C5E9D"/>
    <w:rsid w:val="008C62EC"/>
    <w:rsid w:val="008C6696"/>
    <w:rsid w:val="008C684B"/>
    <w:rsid w:val="008C6880"/>
    <w:rsid w:val="008C68E2"/>
    <w:rsid w:val="008C6946"/>
    <w:rsid w:val="008C6B8C"/>
    <w:rsid w:val="008C6BC2"/>
    <w:rsid w:val="008C6BDE"/>
    <w:rsid w:val="008C6D44"/>
    <w:rsid w:val="008C6ECA"/>
    <w:rsid w:val="008C74CF"/>
    <w:rsid w:val="008C765B"/>
    <w:rsid w:val="008C7714"/>
    <w:rsid w:val="008C77BE"/>
    <w:rsid w:val="008C795A"/>
    <w:rsid w:val="008C7997"/>
    <w:rsid w:val="008C7C51"/>
    <w:rsid w:val="008C7D4A"/>
    <w:rsid w:val="008C7D7B"/>
    <w:rsid w:val="008D0257"/>
    <w:rsid w:val="008D03C7"/>
    <w:rsid w:val="008D060D"/>
    <w:rsid w:val="008D0924"/>
    <w:rsid w:val="008D0C96"/>
    <w:rsid w:val="008D0F8F"/>
    <w:rsid w:val="008D1498"/>
    <w:rsid w:val="008D17F4"/>
    <w:rsid w:val="008D19BA"/>
    <w:rsid w:val="008D1A3E"/>
    <w:rsid w:val="008D1CD9"/>
    <w:rsid w:val="008D1F08"/>
    <w:rsid w:val="008D20A3"/>
    <w:rsid w:val="008D2127"/>
    <w:rsid w:val="008D215D"/>
    <w:rsid w:val="008D2216"/>
    <w:rsid w:val="008D23F6"/>
    <w:rsid w:val="008D250E"/>
    <w:rsid w:val="008D2895"/>
    <w:rsid w:val="008D29FF"/>
    <w:rsid w:val="008D2A08"/>
    <w:rsid w:val="008D2B58"/>
    <w:rsid w:val="008D2C02"/>
    <w:rsid w:val="008D3221"/>
    <w:rsid w:val="008D322A"/>
    <w:rsid w:val="008D346E"/>
    <w:rsid w:val="008D34E5"/>
    <w:rsid w:val="008D35EB"/>
    <w:rsid w:val="008D378E"/>
    <w:rsid w:val="008D3C66"/>
    <w:rsid w:val="008D3FAF"/>
    <w:rsid w:val="008D4239"/>
    <w:rsid w:val="008D43AB"/>
    <w:rsid w:val="008D45C5"/>
    <w:rsid w:val="008D4CC0"/>
    <w:rsid w:val="008D4F51"/>
    <w:rsid w:val="008D5081"/>
    <w:rsid w:val="008D5348"/>
    <w:rsid w:val="008D5669"/>
    <w:rsid w:val="008D5852"/>
    <w:rsid w:val="008D5A43"/>
    <w:rsid w:val="008D5AF9"/>
    <w:rsid w:val="008D5E32"/>
    <w:rsid w:val="008D5F36"/>
    <w:rsid w:val="008D6022"/>
    <w:rsid w:val="008D62FB"/>
    <w:rsid w:val="008D64A3"/>
    <w:rsid w:val="008D6527"/>
    <w:rsid w:val="008D66C1"/>
    <w:rsid w:val="008D6815"/>
    <w:rsid w:val="008D6D21"/>
    <w:rsid w:val="008D6DE9"/>
    <w:rsid w:val="008D6DFF"/>
    <w:rsid w:val="008D6F13"/>
    <w:rsid w:val="008D708E"/>
    <w:rsid w:val="008D71EC"/>
    <w:rsid w:val="008D75F5"/>
    <w:rsid w:val="008D769C"/>
    <w:rsid w:val="008D77F2"/>
    <w:rsid w:val="008D780C"/>
    <w:rsid w:val="008D7934"/>
    <w:rsid w:val="008D7C00"/>
    <w:rsid w:val="008D7C57"/>
    <w:rsid w:val="008D7F7C"/>
    <w:rsid w:val="008E02B6"/>
    <w:rsid w:val="008E04D7"/>
    <w:rsid w:val="008E0875"/>
    <w:rsid w:val="008E0A0A"/>
    <w:rsid w:val="008E0B21"/>
    <w:rsid w:val="008E0C54"/>
    <w:rsid w:val="008E0C66"/>
    <w:rsid w:val="008E0F8C"/>
    <w:rsid w:val="008E105C"/>
    <w:rsid w:val="008E119F"/>
    <w:rsid w:val="008E123E"/>
    <w:rsid w:val="008E1420"/>
    <w:rsid w:val="008E14A4"/>
    <w:rsid w:val="008E1581"/>
    <w:rsid w:val="008E15DB"/>
    <w:rsid w:val="008E1859"/>
    <w:rsid w:val="008E1D8C"/>
    <w:rsid w:val="008E21D5"/>
    <w:rsid w:val="008E25FA"/>
    <w:rsid w:val="008E26FF"/>
    <w:rsid w:val="008E2866"/>
    <w:rsid w:val="008E29E7"/>
    <w:rsid w:val="008E2A4C"/>
    <w:rsid w:val="008E2AC5"/>
    <w:rsid w:val="008E2B27"/>
    <w:rsid w:val="008E2C44"/>
    <w:rsid w:val="008E2CDB"/>
    <w:rsid w:val="008E3015"/>
    <w:rsid w:val="008E30E7"/>
    <w:rsid w:val="008E31C5"/>
    <w:rsid w:val="008E3206"/>
    <w:rsid w:val="008E3248"/>
    <w:rsid w:val="008E3299"/>
    <w:rsid w:val="008E34D2"/>
    <w:rsid w:val="008E36FB"/>
    <w:rsid w:val="008E3808"/>
    <w:rsid w:val="008E3809"/>
    <w:rsid w:val="008E38A8"/>
    <w:rsid w:val="008E3948"/>
    <w:rsid w:val="008E3958"/>
    <w:rsid w:val="008E3BD2"/>
    <w:rsid w:val="008E3E20"/>
    <w:rsid w:val="008E4167"/>
    <w:rsid w:val="008E42C0"/>
    <w:rsid w:val="008E42EF"/>
    <w:rsid w:val="008E436D"/>
    <w:rsid w:val="008E44B1"/>
    <w:rsid w:val="008E45C5"/>
    <w:rsid w:val="008E48FD"/>
    <w:rsid w:val="008E490D"/>
    <w:rsid w:val="008E4A6A"/>
    <w:rsid w:val="008E4CC4"/>
    <w:rsid w:val="008E4EFE"/>
    <w:rsid w:val="008E5011"/>
    <w:rsid w:val="008E546C"/>
    <w:rsid w:val="008E54C2"/>
    <w:rsid w:val="008E5557"/>
    <w:rsid w:val="008E55C0"/>
    <w:rsid w:val="008E5778"/>
    <w:rsid w:val="008E5963"/>
    <w:rsid w:val="008E5A66"/>
    <w:rsid w:val="008E5C46"/>
    <w:rsid w:val="008E5C4F"/>
    <w:rsid w:val="008E6398"/>
    <w:rsid w:val="008E6687"/>
    <w:rsid w:val="008E6A34"/>
    <w:rsid w:val="008E6C3A"/>
    <w:rsid w:val="008E6C77"/>
    <w:rsid w:val="008E6CFA"/>
    <w:rsid w:val="008E6E22"/>
    <w:rsid w:val="008E6FEF"/>
    <w:rsid w:val="008E700E"/>
    <w:rsid w:val="008E70FE"/>
    <w:rsid w:val="008E72B2"/>
    <w:rsid w:val="008E75B3"/>
    <w:rsid w:val="008E763E"/>
    <w:rsid w:val="008E76EB"/>
    <w:rsid w:val="008E7942"/>
    <w:rsid w:val="008E7AB2"/>
    <w:rsid w:val="008E7B47"/>
    <w:rsid w:val="008E7BAA"/>
    <w:rsid w:val="008E7D0B"/>
    <w:rsid w:val="008E7DEE"/>
    <w:rsid w:val="008E7DF4"/>
    <w:rsid w:val="008F0017"/>
    <w:rsid w:val="008F016E"/>
    <w:rsid w:val="008F026E"/>
    <w:rsid w:val="008F032F"/>
    <w:rsid w:val="008F06E8"/>
    <w:rsid w:val="008F097B"/>
    <w:rsid w:val="008F0B0A"/>
    <w:rsid w:val="008F1039"/>
    <w:rsid w:val="008F10DE"/>
    <w:rsid w:val="008F11A4"/>
    <w:rsid w:val="008F125D"/>
    <w:rsid w:val="008F1382"/>
    <w:rsid w:val="008F1610"/>
    <w:rsid w:val="008F1C79"/>
    <w:rsid w:val="008F1D25"/>
    <w:rsid w:val="008F1DA8"/>
    <w:rsid w:val="008F1F31"/>
    <w:rsid w:val="008F1FB4"/>
    <w:rsid w:val="008F2440"/>
    <w:rsid w:val="008F2480"/>
    <w:rsid w:val="008F2518"/>
    <w:rsid w:val="008F25C3"/>
    <w:rsid w:val="008F2728"/>
    <w:rsid w:val="008F27EE"/>
    <w:rsid w:val="008F2A1E"/>
    <w:rsid w:val="008F2C5D"/>
    <w:rsid w:val="008F2CD9"/>
    <w:rsid w:val="008F2D62"/>
    <w:rsid w:val="008F2E55"/>
    <w:rsid w:val="008F2EBD"/>
    <w:rsid w:val="008F3204"/>
    <w:rsid w:val="008F3717"/>
    <w:rsid w:val="008F37A0"/>
    <w:rsid w:val="008F37D9"/>
    <w:rsid w:val="008F38F2"/>
    <w:rsid w:val="008F39D7"/>
    <w:rsid w:val="008F3A0E"/>
    <w:rsid w:val="008F3A91"/>
    <w:rsid w:val="008F3AFE"/>
    <w:rsid w:val="008F3C80"/>
    <w:rsid w:val="008F3DF6"/>
    <w:rsid w:val="008F3E2D"/>
    <w:rsid w:val="008F3E9E"/>
    <w:rsid w:val="008F3F06"/>
    <w:rsid w:val="008F3FFE"/>
    <w:rsid w:val="008F41DC"/>
    <w:rsid w:val="008F420D"/>
    <w:rsid w:val="008F46A7"/>
    <w:rsid w:val="008F496E"/>
    <w:rsid w:val="008F4B1E"/>
    <w:rsid w:val="008F4B51"/>
    <w:rsid w:val="008F4EEC"/>
    <w:rsid w:val="008F5003"/>
    <w:rsid w:val="008F546F"/>
    <w:rsid w:val="008F55EA"/>
    <w:rsid w:val="008F574A"/>
    <w:rsid w:val="008F5858"/>
    <w:rsid w:val="008F58C1"/>
    <w:rsid w:val="008F5CB1"/>
    <w:rsid w:val="008F5CC9"/>
    <w:rsid w:val="008F5D7E"/>
    <w:rsid w:val="008F5E00"/>
    <w:rsid w:val="008F5F29"/>
    <w:rsid w:val="008F62FB"/>
    <w:rsid w:val="008F66C9"/>
    <w:rsid w:val="008F6DD6"/>
    <w:rsid w:val="008F6E48"/>
    <w:rsid w:val="008F6EC7"/>
    <w:rsid w:val="008F7493"/>
    <w:rsid w:val="008F787E"/>
    <w:rsid w:val="008F7954"/>
    <w:rsid w:val="008F7977"/>
    <w:rsid w:val="008F7A4B"/>
    <w:rsid w:val="008F7A8D"/>
    <w:rsid w:val="008F7CA0"/>
    <w:rsid w:val="008F7FF3"/>
    <w:rsid w:val="00900442"/>
    <w:rsid w:val="00900491"/>
    <w:rsid w:val="0090079F"/>
    <w:rsid w:val="00900946"/>
    <w:rsid w:val="009009C1"/>
    <w:rsid w:val="00900A9A"/>
    <w:rsid w:val="00900B62"/>
    <w:rsid w:val="00900BC5"/>
    <w:rsid w:val="0090117F"/>
    <w:rsid w:val="00901486"/>
    <w:rsid w:val="009016E4"/>
    <w:rsid w:val="0090171A"/>
    <w:rsid w:val="009017C6"/>
    <w:rsid w:val="00901B07"/>
    <w:rsid w:val="00901ECD"/>
    <w:rsid w:val="00901FB5"/>
    <w:rsid w:val="009022AB"/>
    <w:rsid w:val="0090230F"/>
    <w:rsid w:val="00902C0E"/>
    <w:rsid w:val="00902C60"/>
    <w:rsid w:val="00902D03"/>
    <w:rsid w:val="00902D89"/>
    <w:rsid w:val="0090304E"/>
    <w:rsid w:val="00903068"/>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44"/>
    <w:rsid w:val="0090453D"/>
    <w:rsid w:val="00904633"/>
    <w:rsid w:val="00904948"/>
    <w:rsid w:val="009049AA"/>
    <w:rsid w:val="009049ED"/>
    <w:rsid w:val="00904DC0"/>
    <w:rsid w:val="00904EDD"/>
    <w:rsid w:val="009059A1"/>
    <w:rsid w:val="00905A2D"/>
    <w:rsid w:val="00905AA4"/>
    <w:rsid w:val="00905D56"/>
    <w:rsid w:val="00905F67"/>
    <w:rsid w:val="009060DC"/>
    <w:rsid w:val="009063B1"/>
    <w:rsid w:val="00906A7F"/>
    <w:rsid w:val="00906BA1"/>
    <w:rsid w:val="00906C6A"/>
    <w:rsid w:val="00906D85"/>
    <w:rsid w:val="00906D97"/>
    <w:rsid w:val="00906EBF"/>
    <w:rsid w:val="00906EE9"/>
    <w:rsid w:val="00907417"/>
    <w:rsid w:val="00907466"/>
    <w:rsid w:val="009077BB"/>
    <w:rsid w:val="009079EF"/>
    <w:rsid w:val="00907A06"/>
    <w:rsid w:val="00907A0D"/>
    <w:rsid w:val="00907D8C"/>
    <w:rsid w:val="00907ED2"/>
    <w:rsid w:val="00907EE6"/>
    <w:rsid w:val="00907EFB"/>
    <w:rsid w:val="00907F4F"/>
    <w:rsid w:val="00907FA1"/>
    <w:rsid w:val="00910177"/>
    <w:rsid w:val="009101FC"/>
    <w:rsid w:val="009102F1"/>
    <w:rsid w:val="0091040E"/>
    <w:rsid w:val="00910686"/>
    <w:rsid w:val="009108BD"/>
    <w:rsid w:val="009108DA"/>
    <w:rsid w:val="009108F3"/>
    <w:rsid w:val="009109FC"/>
    <w:rsid w:val="00910BB9"/>
    <w:rsid w:val="00910E27"/>
    <w:rsid w:val="00911069"/>
    <w:rsid w:val="009110A4"/>
    <w:rsid w:val="009111AD"/>
    <w:rsid w:val="00911363"/>
    <w:rsid w:val="009113E9"/>
    <w:rsid w:val="0091141C"/>
    <w:rsid w:val="0091175F"/>
    <w:rsid w:val="0091177F"/>
    <w:rsid w:val="00911873"/>
    <w:rsid w:val="009118A8"/>
    <w:rsid w:val="009118C7"/>
    <w:rsid w:val="00911966"/>
    <w:rsid w:val="00911AAB"/>
    <w:rsid w:val="00911E83"/>
    <w:rsid w:val="00911F33"/>
    <w:rsid w:val="00911F7D"/>
    <w:rsid w:val="0091205E"/>
    <w:rsid w:val="00912104"/>
    <w:rsid w:val="009121F1"/>
    <w:rsid w:val="009122ED"/>
    <w:rsid w:val="009127F1"/>
    <w:rsid w:val="009128A0"/>
    <w:rsid w:val="00912AE4"/>
    <w:rsid w:val="00912B35"/>
    <w:rsid w:val="00912C73"/>
    <w:rsid w:val="00912CDD"/>
    <w:rsid w:val="00912E6C"/>
    <w:rsid w:val="0091306E"/>
    <w:rsid w:val="009133D7"/>
    <w:rsid w:val="0091340A"/>
    <w:rsid w:val="0091344D"/>
    <w:rsid w:val="00913668"/>
    <w:rsid w:val="009137F9"/>
    <w:rsid w:val="00913C1F"/>
    <w:rsid w:val="00913E32"/>
    <w:rsid w:val="009140CA"/>
    <w:rsid w:val="00914244"/>
    <w:rsid w:val="00914B43"/>
    <w:rsid w:val="00914D01"/>
    <w:rsid w:val="00914D76"/>
    <w:rsid w:val="00914E13"/>
    <w:rsid w:val="00914F39"/>
    <w:rsid w:val="00915007"/>
    <w:rsid w:val="00915080"/>
    <w:rsid w:val="009152D4"/>
    <w:rsid w:val="009154E6"/>
    <w:rsid w:val="009154E9"/>
    <w:rsid w:val="00915521"/>
    <w:rsid w:val="00915595"/>
    <w:rsid w:val="00915641"/>
    <w:rsid w:val="00915770"/>
    <w:rsid w:val="00915CD2"/>
    <w:rsid w:val="00915DED"/>
    <w:rsid w:val="00915E38"/>
    <w:rsid w:val="00915F24"/>
    <w:rsid w:val="00916074"/>
    <w:rsid w:val="0091629B"/>
    <w:rsid w:val="009162EA"/>
    <w:rsid w:val="009163E5"/>
    <w:rsid w:val="00916499"/>
    <w:rsid w:val="0091650A"/>
    <w:rsid w:val="00916748"/>
    <w:rsid w:val="00916AC4"/>
    <w:rsid w:val="00916B8A"/>
    <w:rsid w:val="00916C64"/>
    <w:rsid w:val="00916C96"/>
    <w:rsid w:val="00916E1D"/>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6FE"/>
    <w:rsid w:val="00920736"/>
    <w:rsid w:val="009207DE"/>
    <w:rsid w:val="0092091B"/>
    <w:rsid w:val="00920A56"/>
    <w:rsid w:val="00920A9E"/>
    <w:rsid w:val="00920DAD"/>
    <w:rsid w:val="00920F19"/>
    <w:rsid w:val="00920F85"/>
    <w:rsid w:val="009211A4"/>
    <w:rsid w:val="00921617"/>
    <w:rsid w:val="00921742"/>
    <w:rsid w:val="00921914"/>
    <w:rsid w:val="00921AC9"/>
    <w:rsid w:val="00921BFE"/>
    <w:rsid w:val="00921D24"/>
    <w:rsid w:val="00921ED9"/>
    <w:rsid w:val="00921EDA"/>
    <w:rsid w:val="00921F98"/>
    <w:rsid w:val="00922117"/>
    <w:rsid w:val="0092268D"/>
    <w:rsid w:val="009226DD"/>
    <w:rsid w:val="009227AB"/>
    <w:rsid w:val="00922B15"/>
    <w:rsid w:val="00922E17"/>
    <w:rsid w:val="00922ED5"/>
    <w:rsid w:val="00923063"/>
    <w:rsid w:val="00923171"/>
    <w:rsid w:val="00923446"/>
    <w:rsid w:val="00923B80"/>
    <w:rsid w:val="00923DEF"/>
    <w:rsid w:val="00923F58"/>
    <w:rsid w:val="009241EF"/>
    <w:rsid w:val="0092427C"/>
    <w:rsid w:val="009242C3"/>
    <w:rsid w:val="00924406"/>
    <w:rsid w:val="0092447C"/>
    <w:rsid w:val="00924551"/>
    <w:rsid w:val="00924724"/>
    <w:rsid w:val="00924A85"/>
    <w:rsid w:val="00924BC2"/>
    <w:rsid w:val="00924F7C"/>
    <w:rsid w:val="009250CA"/>
    <w:rsid w:val="009250D6"/>
    <w:rsid w:val="00925232"/>
    <w:rsid w:val="00925422"/>
    <w:rsid w:val="00925431"/>
    <w:rsid w:val="00925439"/>
    <w:rsid w:val="009255A7"/>
    <w:rsid w:val="009255DA"/>
    <w:rsid w:val="00925601"/>
    <w:rsid w:val="0092561B"/>
    <w:rsid w:val="00925779"/>
    <w:rsid w:val="009259FB"/>
    <w:rsid w:val="0092608C"/>
    <w:rsid w:val="009260ED"/>
    <w:rsid w:val="0092629F"/>
    <w:rsid w:val="0092637A"/>
    <w:rsid w:val="00926419"/>
    <w:rsid w:val="00926816"/>
    <w:rsid w:val="00926935"/>
    <w:rsid w:val="0092695E"/>
    <w:rsid w:val="00926B32"/>
    <w:rsid w:val="00926B88"/>
    <w:rsid w:val="00926D17"/>
    <w:rsid w:val="00926E2B"/>
    <w:rsid w:val="0092702B"/>
    <w:rsid w:val="009270E3"/>
    <w:rsid w:val="009274DA"/>
    <w:rsid w:val="00927569"/>
    <w:rsid w:val="009276CA"/>
    <w:rsid w:val="009277BA"/>
    <w:rsid w:val="009278E5"/>
    <w:rsid w:val="00927946"/>
    <w:rsid w:val="00927DC5"/>
    <w:rsid w:val="00927E79"/>
    <w:rsid w:val="00927F78"/>
    <w:rsid w:val="00927F9B"/>
    <w:rsid w:val="0093006F"/>
    <w:rsid w:val="0093082E"/>
    <w:rsid w:val="009308C2"/>
    <w:rsid w:val="00930A83"/>
    <w:rsid w:val="00930B76"/>
    <w:rsid w:val="00930BB7"/>
    <w:rsid w:val="00930CAF"/>
    <w:rsid w:val="00930D50"/>
    <w:rsid w:val="00930DF3"/>
    <w:rsid w:val="0093118E"/>
    <w:rsid w:val="00931309"/>
    <w:rsid w:val="0093152C"/>
    <w:rsid w:val="0093171D"/>
    <w:rsid w:val="00931749"/>
    <w:rsid w:val="009317D7"/>
    <w:rsid w:val="00931922"/>
    <w:rsid w:val="00931C67"/>
    <w:rsid w:val="00931C68"/>
    <w:rsid w:val="00931EB4"/>
    <w:rsid w:val="00931F54"/>
    <w:rsid w:val="009321C8"/>
    <w:rsid w:val="00932255"/>
    <w:rsid w:val="0093228D"/>
    <w:rsid w:val="009322C7"/>
    <w:rsid w:val="009323FC"/>
    <w:rsid w:val="009325C4"/>
    <w:rsid w:val="009325D1"/>
    <w:rsid w:val="00932670"/>
    <w:rsid w:val="0093278F"/>
    <w:rsid w:val="00932AFF"/>
    <w:rsid w:val="00932B26"/>
    <w:rsid w:val="00932F9D"/>
    <w:rsid w:val="00932FF6"/>
    <w:rsid w:val="0093310C"/>
    <w:rsid w:val="009335B0"/>
    <w:rsid w:val="00933656"/>
    <w:rsid w:val="00933694"/>
    <w:rsid w:val="00933C9C"/>
    <w:rsid w:val="00933FC1"/>
    <w:rsid w:val="0093402F"/>
    <w:rsid w:val="009341E8"/>
    <w:rsid w:val="00934458"/>
    <w:rsid w:val="00934634"/>
    <w:rsid w:val="009346DD"/>
    <w:rsid w:val="00934967"/>
    <w:rsid w:val="00934D7B"/>
    <w:rsid w:val="00934F9D"/>
    <w:rsid w:val="00935159"/>
    <w:rsid w:val="0093535D"/>
    <w:rsid w:val="00935382"/>
    <w:rsid w:val="009354CD"/>
    <w:rsid w:val="0093562A"/>
    <w:rsid w:val="00935674"/>
    <w:rsid w:val="00935782"/>
    <w:rsid w:val="00935B60"/>
    <w:rsid w:val="00935E7F"/>
    <w:rsid w:val="00936183"/>
    <w:rsid w:val="00936251"/>
    <w:rsid w:val="00936402"/>
    <w:rsid w:val="0093646C"/>
    <w:rsid w:val="009364E4"/>
    <w:rsid w:val="0093653C"/>
    <w:rsid w:val="009365A6"/>
    <w:rsid w:val="00936CD0"/>
    <w:rsid w:val="00936FED"/>
    <w:rsid w:val="009371E7"/>
    <w:rsid w:val="0093722D"/>
    <w:rsid w:val="0093729C"/>
    <w:rsid w:val="009376E3"/>
    <w:rsid w:val="00937A0E"/>
    <w:rsid w:val="00937B3C"/>
    <w:rsid w:val="00937BF3"/>
    <w:rsid w:val="00937C0E"/>
    <w:rsid w:val="00937C9E"/>
    <w:rsid w:val="00937FA1"/>
    <w:rsid w:val="009401F0"/>
    <w:rsid w:val="0094020D"/>
    <w:rsid w:val="009403B4"/>
    <w:rsid w:val="00940520"/>
    <w:rsid w:val="009407CE"/>
    <w:rsid w:val="009407CF"/>
    <w:rsid w:val="00940A17"/>
    <w:rsid w:val="00940AA7"/>
    <w:rsid w:val="00940B39"/>
    <w:rsid w:val="00940BBE"/>
    <w:rsid w:val="00940C53"/>
    <w:rsid w:val="00940CFD"/>
    <w:rsid w:val="00940D16"/>
    <w:rsid w:val="00940E85"/>
    <w:rsid w:val="00940EA9"/>
    <w:rsid w:val="00940FD1"/>
    <w:rsid w:val="0094108C"/>
    <w:rsid w:val="009410D7"/>
    <w:rsid w:val="009413BA"/>
    <w:rsid w:val="0094147B"/>
    <w:rsid w:val="009416DF"/>
    <w:rsid w:val="009417A3"/>
    <w:rsid w:val="009419E6"/>
    <w:rsid w:val="00941CAD"/>
    <w:rsid w:val="00941ED3"/>
    <w:rsid w:val="009422D2"/>
    <w:rsid w:val="0094244E"/>
    <w:rsid w:val="009426D0"/>
    <w:rsid w:val="009428C0"/>
    <w:rsid w:val="00942911"/>
    <w:rsid w:val="00942BB7"/>
    <w:rsid w:val="00942DEA"/>
    <w:rsid w:val="00942E48"/>
    <w:rsid w:val="0094301D"/>
    <w:rsid w:val="009431A7"/>
    <w:rsid w:val="00943294"/>
    <w:rsid w:val="009433FD"/>
    <w:rsid w:val="0094341B"/>
    <w:rsid w:val="009434F5"/>
    <w:rsid w:val="009436B5"/>
    <w:rsid w:val="00943922"/>
    <w:rsid w:val="009439DF"/>
    <w:rsid w:val="00943FDA"/>
    <w:rsid w:val="00943FF9"/>
    <w:rsid w:val="00943FFA"/>
    <w:rsid w:val="00944065"/>
    <w:rsid w:val="009440BE"/>
    <w:rsid w:val="009441AE"/>
    <w:rsid w:val="009444D7"/>
    <w:rsid w:val="0094468E"/>
    <w:rsid w:val="00944A1D"/>
    <w:rsid w:val="00944A9A"/>
    <w:rsid w:val="00944C8C"/>
    <w:rsid w:val="00944F4E"/>
    <w:rsid w:val="009452E7"/>
    <w:rsid w:val="0094530D"/>
    <w:rsid w:val="00945368"/>
    <w:rsid w:val="009455C1"/>
    <w:rsid w:val="009456D3"/>
    <w:rsid w:val="00945964"/>
    <w:rsid w:val="00945AB8"/>
    <w:rsid w:val="00945C18"/>
    <w:rsid w:val="00945D70"/>
    <w:rsid w:val="00945F8F"/>
    <w:rsid w:val="00946021"/>
    <w:rsid w:val="00946710"/>
    <w:rsid w:val="00946872"/>
    <w:rsid w:val="0094696E"/>
    <w:rsid w:val="00946A77"/>
    <w:rsid w:val="009470EF"/>
    <w:rsid w:val="00947234"/>
    <w:rsid w:val="00947396"/>
    <w:rsid w:val="0094753A"/>
    <w:rsid w:val="00947598"/>
    <w:rsid w:val="009475BE"/>
    <w:rsid w:val="0094775F"/>
    <w:rsid w:val="0094783C"/>
    <w:rsid w:val="009478C2"/>
    <w:rsid w:val="00947A27"/>
    <w:rsid w:val="00947B5D"/>
    <w:rsid w:val="00947BAA"/>
    <w:rsid w:val="00950617"/>
    <w:rsid w:val="00950740"/>
    <w:rsid w:val="009508FD"/>
    <w:rsid w:val="0095098C"/>
    <w:rsid w:val="00950A5C"/>
    <w:rsid w:val="00950BC7"/>
    <w:rsid w:val="00950BD6"/>
    <w:rsid w:val="00951079"/>
    <w:rsid w:val="009512E3"/>
    <w:rsid w:val="00951324"/>
    <w:rsid w:val="00951329"/>
    <w:rsid w:val="009515E8"/>
    <w:rsid w:val="00951868"/>
    <w:rsid w:val="00951AC9"/>
    <w:rsid w:val="00951D29"/>
    <w:rsid w:val="00951E20"/>
    <w:rsid w:val="00951E9F"/>
    <w:rsid w:val="0095218F"/>
    <w:rsid w:val="0095240D"/>
    <w:rsid w:val="009524F7"/>
    <w:rsid w:val="00952803"/>
    <w:rsid w:val="00952C7E"/>
    <w:rsid w:val="00952CC1"/>
    <w:rsid w:val="00952CDB"/>
    <w:rsid w:val="00952ECA"/>
    <w:rsid w:val="00952EE0"/>
    <w:rsid w:val="0095306C"/>
    <w:rsid w:val="009539BC"/>
    <w:rsid w:val="00953A16"/>
    <w:rsid w:val="00953CCA"/>
    <w:rsid w:val="00953D16"/>
    <w:rsid w:val="00953D49"/>
    <w:rsid w:val="00953F7C"/>
    <w:rsid w:val="009540B1"/>
    <w:rsid w:val="009541C4"/>
    <w:rsid w:val="009543C4"/>
    <w:rsid w:val="00954633"/>
    <w:rsid w:val="009546A2"/>
    <w:rsid w:val="0095471C"/>
    <w:rsid w:val="00954730"/>
    <w:rsid w:val="009547BB"/>
    <w:rsid w:val="009547BE"/>
    <w:rsid w:val="00954A48"/>
    <w:rsid w:val="0095563C"/>
    <w:rsid w:val="0095581B"/>
    <w:rsid w:val="00955A54"/>
    <w:rsid w:val="00955BF7"/>
    <w:rsid w:val="00955E15"/>
    <w:rsid w:val="00955F90"/>
    <w:rsid w:val="00956479"/>
    <w:rsid w:val="00956631"/>
    <w:rsid w:val="009566A9"/>
    <w:rsid w:val="00956770"/>
    <w:rsid w:val="00956A3E"/>
    <w:rsid w:val="00956AC2"/>
    <w:rsid w:val="00956E5C"/>
    <w:rsid w:val="00956EEC"/>
    <w:rsid w:val="00957238"/>
    <w:rsid w:val="009572A4"/>
    <w:rsid w:val="009572F4"/>
    <w:rsid w:val="00957322"/>
    <w:rsid w:val="00957404"/>
    <w:rsid w:val="00957592"/>
    <w:rsid w:val="00957E52"/>
    <w:rsid w:val="00957E94"/>
    <w:rsid w:val="00957F5C"/>
    <w:rsid w:val="00960208"/>
    <w:rsid w:val="00960280"/>
    <w:rsid w:val="00960610"/>
    <w:rsid w:val="00960688"/>
    <w:rsid w:val="00960812"/>
    <w:rsid w:val="00960AD1"/>
    <w:rsid w:val="00960BA5"/>
    <w:rsid w:val="00960D15"/>
    <w:rsid w:val="00960E87"/>
    <w:rsid w:val="0096127F"/>
    <w:rsid w:val="009617D0"/>
    <w:rsid w:val="00961922"/>
    <w:rsid w:val="0096195D"/>
    <w:rsid w:val="00961A81"/>
    <w:rsid w:val="00961AF7"/>
    <w:rsid w:val="00961BE3"/>
    <w:rsid w:val="009621EE"/>
    <w:rsid w:val="00962268"/>
    <w:rsid w:val="009622A9"/>
    <w:rsid w:val="009627D6"/>
    <w:rsid w:val="0096284C"/>
    <w:rsid w:val="00962BDF"/>
    <w:rsid w:val="00962CAE"/>
    <w:rsid w:val="00962D96"/>
    <w:rsid w:val="00962E18"/>
    <w:rsid w:val="00962E3A"/>
    <w:rsid w:val="009630B5"/>
    <w:rsid w:val="009632A3"/>
    <w:rsid w:val="009635B3"/>
    <w:rsid w:val="0096369D"/>
    <w:rsid w:val="0096377A"/>
    <w:rsid w:val="00963833"/>
    <w:rsid w:val="00963D5A"/>
    <w:rsid w:val="00963E0B"/>
    <w:rsid w:val="00963E20"/>
    <w:rsid w:val="00963E59"/>
    <w:rsid w:val="00963F28"/>
    <w:rsid w:val="00963F6F"/>
    <w:rsid w:val="009642C5"/>
    <w:rsid w:val="009642ED"/>
    <w:rsid w:val="00964432"/>
    <w:rsid w:val="00964494"/>
    <w:rsid w:val="00964663"/>
    <w:rsid w:val="00964665"/>
    <w:rsid w:val="0096472B"/>
    <w:rsid w:val="00964769"/>
    <w:rsid w:val="0096487E"/>
    <w:rsid w:val="00964C91"/>
    <w:rsid w:val="00964E59"/>
    <w:rsid w:val="00964FD8"/>
    <w:rsid w:val="009656A5"/>
    <w:rsid w:val="009656D1"/>
    <w:rsid w:val="009659DF"/>
    <w:rsid w:val="00965D86"/>
    <w:rsid w:val="00965EE9"/>
    <w:rsid w:val="00965F95"/>
    <w:rsid w:val="00966123"/>
    <w:rsid w:val="009661CC"/>
    <w:rsid w:val="0096627C"/>
    <w:rsid w:val="009663E6"/>
    <w:rsid w:val="0096660C"/>
    <w:rsid w:val="0096662C"/>
    <w:rsid w:val="00966829"/>
    <w:rsid w:val="0096699C"/>
    <w:rsid w:val="00966A54"/>
    <w:rsid w:val="00966B1E"/>
    <w:rsid w:val="009670AD"/>
    <w:rsid w:val="00967127"/>
    <w:rsid w:val="00967422"/>
    <w:rsid w:val="00967444"/>
    <w:rsid w:val="00967854"/>
    <w:rsid w:val="0096789C"/>
    <w:rsid w:val="00967BDF"/>
    <w:rsid w:val="00967C5F"/>
    <w:rsid w:val="00967CA9"/>
    <w:rsid w:val="00967F96"/>
    <w:rsid w:val="0097018C"/>
    <w:rsid w:val="009702BD"/>
    <w:rsid w:val="009703AD"/>
    <w:rsid w:val="009707B1"/>
    <w:rsid w:val="0097082E"/>
    <w:rsid w:val="00970973"/>
    <w:rsid w:val="00970A9A"/>
    <w:rsid w:val="00970B09"/>
    <w:rsid w:val="00970CAA"/>
    <w:rsid w:val="00970CF9"/>
    <w:rsid w:val="00970DBF"/>
    <w:rsid w:val="009712CE"/>
    <w:rsid w:val="0097137D"/>
    <w:rsid w:val="009715CF"/>
    <w:rsid w:val="009716EA"/>
    <w:rsid w:val="00971863"/>
    <w:rsid w:val="009718C3"/>
    <w:rsid w:val="00971C8C"/>
    <w:rsid w:val="00971C97"/>
    <w:rsid w:val="00971D59"/>
    <w:rsid w:val="00971D7D"/>
    <w:rsid w:val="0097221D"/>
    <w:rsid w:val="009727DD"/>
    <w:rsid w:val="009728FD"/>
    <w:rsid w:val="0097294D"/>
    <w:rsid w:val="0097294E"/>
    <w:rsid w:val="00972C53"/>
    <w:rsid w:val="00972DDB"/>
    <w:rsid w:val="00972DF4"/>
    <w:rsid w:val="00973043"/>
    <w:rsid w:val="0097305A"/>
    <w:rsid w:val="009730F4"/>
    <w:rsid w:val="0097321B"/>
    <w:rsid w:val="00973464"/>
    <w:rsid w:val="009737B0"/>
    <w:rsid w:val="0097388E"/>
    <w:rsid w:val="00973BA3"/>
    <w:rsid w:val="00973C5B"/>
    <w:rsid w:val="00974040"/>
    <w:rsid w:val="009740E7"/>
    <w:rsid w:val="0097422B"/>
    <w:rsid w:val="009743B0"/>
    <w:rsid w:val="00974A2E"/>
    <w:rsid w:val="00974B99"/>
    <w:rsid w:val="00974CD2"/>
    <w:rsid w:val="00974E7A"/>
    <w:rsid w:val="00974F49"/>
    <w:rsid w:val="0097504E"/>
    <w:rsid w:val="009751E6"/>
    <w:rsid w:val="0097563A"/>
    <w:rsid w:val="00975666"/>
    <w:rsid w:val="00975914"/>
    <w:rsid w:val="00975AB0"/>
    <w:rsid w:val="00975BD0"/>
    <w:rsid w:val="00975C11"/>
    <w:rsid w:val="00975CED"/>
    <w:rsid w:val="00975DE2"/>
    <w:rsid w:val="009762E1"/>
    <w:rsid w:val="009763F2"/>
    <w:rsid w:val="0097642A"/>
    <w:rsid w:val="00976474"/>
    <w:rsid w:val="009765FA"/>
    <w:rsid w:val="0097665C"/>
    <w:rsid w:val="0097682B"/>
    <w:rsid w:val="00976BE1"/>
    <w:rsid w:val="00976D03"/>
    <w:rsid w:val="00976DB2"/>
    <w:rsid w:val="00976F20"/>
    <w:rsid w:val="00976FAE"/>
    <w:rsid w:val="0097704C"/>
    <w:rsid w:val="009773F5"/>
    <w:rsid w:val="0097789C"/>
    <w:rsid w:val="009778D5"/>
    <w:rsid w:val="00977B94"/>
    <w:rsid w:val="00977C52"/>
    <w:rsid w:val="00977D01"/>
    <w:rsid w:val="00977D8A"/>
    <w:rsid w:val="00977DEA"/>
    <w:rsid w:val="00977E9D"/>
    <w:rsid w:val="00977EFA"/>
    <w:rsid w:val="00980132"/>
    <w:rsid w:val="0098027C"/>
    <w:rsid w:val="009802D5"/>
    <w:rsid w:val="0098036B"/>
    <w:rsid w:val="009803AE"/>
    <w:rsid w:val="00980528"/>
    <w:rsid w:val="00980831"/>
    <w:rsid w:val="0098090A"/>
    <w:rsid w:val="00980933"/>
    <w:rsid w:val="00980AE3"/>
    <w:rsid w:val="00980B85"/>
    <w:rsid w:val="00980C75"/>
    <w:rsid w:val="00980E6C"/>
    <w:rsid w:val="0098114D"/>
    <w:rsid w:val="0098180D"/>
    <w:rsid w:val="0098184D"/>
    <w:rsid w:val="00981A65"/>
    <w:rsid w:val="00981AEC"/>
    <w:rsid w:val="00981B77"/>
    <w:rsid w:val="00981CC3"/>
    <w:rsid w:val="00981DF0"/>
    <w:rsid w:val="0098200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3"/>
    <w:rsid w:val="00983E8B"/>
    <w:rsid w:val="009842A7"/>
    <w:rsid w:val="009843AC"/>
    <w:rsid w:val="0098441B"/>
    <w:rsid w:val="00984541"/>
    <w:rsid w:val="0098478A"/>
    <w:rsid w:val="0098512F"/>
    <w:rsid w:val="00985193"/>
    <w:rsid w:val="009853F1"/>
    <w:rsid w:val="00985445"/>
    <w:rsid w:val="009858F2"/>
    <w:rsid w:val="00985A3D"/>
    <w:rsid w:val="00985AC4"/>
    <w:rsid w:val="00985BCD"/>
    <w:rsid w:val="00985CAB"/>
    <w:rsid w:val="00985DF9"/>
    <w:rsid w:val="00985E98"/>
    <w:rsid w:val="00986372"/>
    <w:rsid w:val="009863AE"/>
    <w:rsid w:val="00986580"/>
    <w:rsid w:val="0098662C"/>
    <w:rsid w:val="00986963"/>
    <w:rsid w:val="00986BDB"/>
    <w:rsid w:val="00986D8D"/>
    <w:rsid w:val="00986FBB"/>
    <w:rsid w:val="00987183"/>
    <w:rsid w:val="00987260"/>
    <w:rsid w:val="009875C0"/>
    <w:rsid w:val="0098769B"/>
    <w:rsid w:val="009876D3"/>
    <w:rsid w:val="00987898"/>
    <w:rsid w:val="009879BF"/>
    <w:rsid w:val="00987AED"/>
    <w:rsid w:val="00987BF3"/>
    <w:rsid w:val="00987D7E"/>
    <w:rsid w:val="00987EA2"/>
    <w:rsid w:val="00987F92"/>
    <w:rsid w:val="0099005C"/>
    <w:rsid w:val="009900CF"/>
    <w:rsid w:val="00990138"/>
    <w:rsid w:val="00990365"/>
    <w:rsid w:val="00990429"/>
    <w:rsid w:val="009904CF"/>
    <w:rsid w:val="00990583"/>
    <w:rsid w:val="00990744"/>
    <w:rsid w:val="00990B55"/>
    <w:rsid w:val="00990FED"/>
    <w:rsid w:val="0099111D"/>
    <w:rsid w:val="00991141"/>
    <w:rsid w:val="00991219"/>
    <w:rsid w:val="009912B3"/>
    <w:rsid w:val="00991304"/>
    <w:rsid w:val="0099140D"/>
    <w:rsid w:val="00991458"/>
    <w:rsid w:val="009914A9"/>
    <w:rsid w:val="009914EA"/>
    <w:rsid w:val="00991608"/>
    <w:rsid w:val="009916DD"/>
    <w:rsid w:val="009916F0"/>
    <w:rsid w:val="009916F7"/>
    <w:rsid w:val="009918F8"/>
    <w:rsid w:val="00991943"/>
    <w:rsid w:val="00991B59"/>
    <w:rsid w:val="00991B80"/>
    <w:rsid w:val="00991F81"/>
    <w:rsid w:val="0099224F"/>
    <w:rsid w:val="00992396"/>
    <w:rsid w:val="00992547"/>
    <w:rsid w:val="00992637"/>
    <w:rsid w:val="0099284D"/>
    <w:rsid w:val="0099287C"/>
    <w:rsid w:val="009928AB"/>
    <w:rsid w:val="00992C09"/>
    <w:rsid w:val="00992D10"/>
    <w:rsid w:val="00992DB3"/>
    <w:rsid w:val="00992F2E"/>
    <w:rsid w:val="0099303B"/>
    <w:rsid w:val="0099306F"/>
    <w:rsid w:val="009933E2"/>
    <w:rsid w:val="0099347B"/>
    <w:rsid w:val="00993627"/>
    <w:rsid w:val="009938F5"/>
    <w:rsid w:val="00993A47"/>
    <w:rsid w:val="00993A6D"/>
    <w:rsid w:val="00993C05"/>
    <w:rsid w:val="00993D95"/>
    <w:rsid w:val="00993DF2"/>
    <w:rsid w:val="00993F81"/>
    <w:rsid w:val="00994134"/>
    <w:rsid w:val="0099447E"/>
    <w:rsid w:val="0099448E"/>
    <w:rsid w:val="009946F4"/>
    <w:rsid w:val="00994ABC"/>
    <w:rsid w:val="00994B1A"/>
    <w:rsid w:val="00994B76"/>
    <w:rsid w:val="00994BED"/>
    <w:rsid w:val="00994E65"/>
    <w:rsid w:val="00994EFB"/>
    <w:rsid w:val="0099511A"/>
    <w:rsid w:val="009951B5"/>
    <w:rsid w:val="00995451"/>
    <w:rsid w:val="00995B11"/>
    <w:rsid w:val="00995BCE"/>
    <w:rsid w:val="00995D83"/>
    <w:rsid w:val="00995E55"/>
    <w:rsid w:val="00995EA6"/>
    <w:rsid w:val="0099613D"/>
    <w:rsid w:val="009961D5"/>
    <w:rsid w:val="00996573"/>
    <w:rsid w:val="0099663A"/>
    <w:rsid w:val="009967E0"/>
    <w:rsid w:val="00996910"/>
    <w:rsid w:val="00996952"/>
    <w:rsid w:val="00996A64"/>
    <w:rsid w:val="00996B9A"/>
    <w:rsid w:val="00996D7A"/>
    <w:rsid w:val="00996D7D"/>
    <w:rsid w:val="00996DE7"/>
    <w:rsid w:val="009971F3"/>
    <w:rsid w:val="0099721D"/>
    <w:rsid w:val="0099761B"/>
    <w:rsid w:val="0099778C"/>
    <w:rsid w:val="00997833"/>
    <w:rsid w:val="00997842"/>
    <w:rsid w:val="0099791D"/>
    <w:rsid w:val="00997CAE"/>
    <w:rsid w:val="00997CB5"/>
    <w:rsid w:val="00997CE8"/>
    <w:rsid w:val="00997D3D"/>
    <w:rsid w:val="00997DF6"/>
    <w:rsid w:val="00997E0D"/>
    <w:rsid w:val="009A01B0"/>
    <w:rsid w:val="009A0343"/>
    <w:rsid w:val="009A046F"/>
    <w:rsid w:val="009A0508"/>
    <w:rsid w:val="009A07D8"/>
    <w:rsid w:val="009A0850"/>
    <w:rsid w:val="009A091D"/>
    <w:rsid w:val="009A0A7F"/>
    <w:rsid w:val="009A0AE6"/>
    <w:rsid w:val="009A16CB"/>
    <w:rsid w:val="009A172A"/>
    <w:rsid w:val="009A17AD"/>
    <w:rsid w:val="009A187E"/>
    <w:rsid w:val="009A1C9F"/>
    <w:rsid w:val="009A1F92"/>
    <w:rsid w:val="009A24A8"/>
    <w:rsid w:val="009A253C"/>
    <w:rsid w:val="009A26CF"/>
    <w:rsid w:val="009A2842"/>
    <w:rsid w:val="009A2A46"/>
    <w:rsid w:val="009A32F4"/>
    <w:rsid w:val="009A33B7"/>
    <w:rsid w:val="009A35B8"/>
    <w:rsid w:val="009A35DA"/>
    <w:rsid w:val="009A35F4"/>
    <w:rsid w:val="009A3636"/>
    <w:rsid w:val="009A36FB"/>
    <w:rsid w:val="009A38E8"/>
    <w:rsid w:val="009A3ADD"/>
    <w:rsid w:val="009A3C64"/>
    <w:rsid w:val="009A403C"/>
    <w:rsid w:val="009A4162"/>
    <w:rsid w:val="009A416E"/>
    <w:rsid w:val="009A42B7"/>
    <w:rsid w:val="009A42D1"/>
    <w:rsid w:val="009A42DD"/>
    <w:rsid w:val="009A44CA"/>
    <w:rsid w:val="009A485A"/>
    <w:rsid w:val="009A498C"/>
    <w:rsid w:val="009A4A21"/>
    <w:rsid w:val="009A4AD1"/>
    <w:rsid w:val="009A4CFC"/>
    <w:rsid w:val="009A4D74"/>
    <w:rsid w:val="009A4F71"/>
    <w:rsid w:val="009A50E8"/>
    <w:rsid w:val="009A53C6"/>
    <w:rsid w:val="009A53FB"/>
    <w:rsid w:val="009A5443"/>
    <w:rsid w:val="009A54CC"/>
    <w:rsid w:val="009A5621"/>
    <w:rsid w:val="009A5B4B"/>
    <w:rsid w:val="009A5EF9"/>
    <w:rsid w:val="009A6119"/>
    <w:rsid w:val="009A63EC"/>
    <w:rsid w:val="009A647E"/>
    <w:rsid w:val="009A6944"/>
    <w:rsid w:val="009A6B92"/>
    <w:rsid w:val="009A6F42"/>
    <w:rsid w:val="009A72FB"/>
    <w:rsid w:val="009A73E8"/>
    <w:rsid w:val="009A75F6"/>
    <w:rsid w:val="009A7845"/>
    <w:rsid w:val="009A7882"/>
    <w:rsid w:val="009A7C11"/>
    <w:rsid w:val="009B00B9"/>
    <w:rsid w:val="009B029E"/>
    <w:rsid w:val="009B05EC"/>
    <w:rsid w:val="009B084D"/>
    <w:rsid w:val="009B0938"/>
    <w:rsid w:val="009B0AEC"/>
    <w:rsid w:val="009B0CD0"/>
    <w:rsid w:val="009B0F98"/>
    <w:rsid w:val="009B0FE2"/>
    <w:rsid w:val="009B10E6"/>
    <w:rsid w:val="009B1128"/>
    <w:rsid w:val="009B145D"/>
    <w:rsid w:val="009B19F2"/>
    <w:rsid w:val="009B228D"/>
    <w:rsid w:val="009B2401"/>
    <w:rsid w:val="009B277B"/>
    <w:rsid w:val="009B281C"/>
    <w:rsid w:val="009B287E"/>
    <w:rsid w:val="009B2CE1"/>
    <w:rsid w:val="009B2D34"/>
    <w:rsid w:val="009B2EFC"/>
    <w:rsid w:val="009B34C9"/>
    <w:rsid w:val="009B3656"/>
    <w:rsid w:val="009B3987"/>
    <w:rsid w:val="009B39CE"/>
    <w:rsid w:val="009B3B55"/>
    <w:rsid w:val="009B3CA9"/>
    <w:rsid w:val="009B3CE7"/>
    <w:rsid w:val="009B4078"/>
    <w:rsid w:val="009B4558"/>
    <w:rsid w:val="009B479E"/>
    <w:rsid w:val="009B4871"/>
    <w:rsid w:val="009B4B93"/>
    <w:rsid w:val="009B4FFD"/>
    <w:rsid w:val="009B535B"/>
    <w:rsid w:val="009B53A4"/>
    <w:rsid w:val="009B5474"/>
    <w:rsid w:val="009B54A0"/>
    <w:rsid w:val="009B5AFE"/>
    <w:rsid w:val="009B5C66"/>
    <w:rsid w:val="009B5DA9"/>
    <w:rsid w:val="009B5DF0"/>
    <w:rsid w:val="009B5E62"/>
    <w:rsid w:val="009B5E6A"/>
    <w:rsid w:val="009B6226"/>
    <w:rsid w:val="009B6592"/>
    <w:rsid w:val="009B66F1"/>
    <w:rsid w:val="009B679E"/>
    <w:rsid w:val="009B68CE"/>
    <w:rsid w:val="009B6A09"/>
    <w:rsid w:val="009B6A50"/>
    <w:rsid w:val="009B6BDA"/>
    <w:rsid w:val="009B7067"/>
    <w:rsid w:val="009B7075"/>
    <w:rsid w:val="009B75DB"/>
    <w:rsid w:val="009B7A1C"/>
    <w:rsid w:val="009B7A62"/>
    <w:rsid w:val="009B7EA4"/>
    <w:rsid w:val="009B7F1D"/>
    <w:rsid w:val="009C0249"/>
    <w:rsid w:val="009C032D"/>
    <w:rsid w:val="009C0354"/>
    <w:rsid w:val="009C0660"/>
    <w:rsid w:val="009C073F"/>
    <w:rsid w:val="009C08DF"/>
    <w:rsid w:val="009C0946"/>
    <w:rsid w:val="009C0C4B"/>
    <w:rsid w:val="009C0CC8"/>
    <w:rsid w:val="009C0F53"/>
    <w:rsid w:val="009C100A"/>
    <w:rsid w:val="009C1419"/>
    <w:rsid w:val="009C144F"/>
    <w:rsid w:val="009C1579"/>
    <w:rsid w:val="009C1584"/>
    <w:rsid w:val="009C1789"/>
    <w:rsid w:val="009C17FF"/>
    <w:rsid w:val="009C192C"/>
    <w:rsid w:val="009C1A56"/>
    <w:rsid w:val="009C1A6F"/>
    <w:rsid w:val="009C1B3E"/>
    <w:rsid w:val="009C1E35"/>
    <w:rsid w:val="009C20E9"/>
    <w:rsid w:val="009C2381"/>
    <w:rsid w:val="009C23E3"/>
    <w:rsid w:val="009C24C5"/>
    <w:rsid w:val="009C2696"/>
    <w:rsid w:val="009C28E2"/>
    <w:rsid w:val="009C2907"/>
    <w:rsid w:val="009C2A70"/>
    <w:rsid w:val="009C2A8B"/>
    <w:rsid w:val="009C2AE5"/>
    <w:rsid w:val="009C2DE3"/>
    <w:rsid w:val="009C2DFC"/>
    <w:rsid w:val="009C32CE"/>
    <w:rsid w:val="009C3481"/>
    <w:rsid w:val="009C3661"/>
    <w:rsid w:val="009C36EE"/>
    <w:rsid w:val="009C39B4"/>
    <w:rsid w:val="009C3AD9"/>
    <w:rsid w:val="009C3BCA"/>
    <w:rsid w:val="009C3C8F"/>
    <w:rsid w:val="009C3EF3"/>
    <w:rsid w:val="009C49C8"/>
    <w:rsid w:val="009C4EF1"/>
    <w:rsid w:val="009C52BA"/>
    <w:rsid w:val="009C57E2"/>
    <w:rsid w:val="009C59BB"/>
    <w:rsid w:val="009C5A0C"/>
    <w:rsid w:val="009C5CEB"/>
    <w:rsid w:val="009C5F09"/>
    <w:rsid w:val="009C610A"/>
    <w:rsid w:val="009C6110"/>
    <w:rsid w:val="009C646E"/>
    <w:rsid w:val="009C667A"/>
    <w:rsid w:val="009C68EF"/>
    <w:rsid w:val="009C6904"/>
    <w:rsid w:val="009C6D4D"/>
    <w:rsid w:val="009C6E0C"/>
    <w:rsid w:val="009C70E7"/>
    <w:rsid w:val="009C71D0"/>
    <w:rsid w:val="009C72F3"/>
    <w:rsid w:val="009C74CC"/>
    <w:rsid w:val="009C765B"/>
    <w:rsid w:val="009C776B"/>
    <w:rsid w:val="009C77E4"/>
    <w:rsid w:val="009C782F"/>
    <w:rsid w:val="009C7924"/>
    <w:rsid w:val="009C7AC8"/>
    <w:rsid w:val="009C7B7F"/>
    <w:rsid w:val="009C7D16"/>
    <w:rsid w:val="009D023C"/>
    <w:rsid w:val="009D0448"/>
    <w:rsid w:val="009D0556"/>
    <w:rsid w:val="009D07CD"/>
    <w:rsid w:val="009D07D1"/>
    <w:rsid w:val="009D0BFF"/>
    <w:rsid w:val="009D0FD2"/>
    <w:rsid w:val="009D119B"/>
    <w:rsid w:val="009D11C7"/>
    <w:rsid w:val="009D1440"/>
    <w:rsid w:val="009D162C"/>
    <w:rsid w:val="009D165F"/>
    <w:rsid w:val="009D1750"/>
    <w:rsid w:val="009D184E"/>
    <w:rsid w:val="009D1889"/>
    <w:rsid w:val="009D1DE8"/>
    <w:rsid w:val="009D20B8"/>
    <w:rsid w:val="009D23EF"/>
    <w:rsid w:val="009D2557"/>
    <w:rsid w:val="009D27F9"/>
    <w:rsid w:val="009D2C17"/>
    <w:rsid w:val="009D2C37"/>
    <w:rsid w:val="009D2DFA"/>
    <w:rsid w:val="009D3097"/>
    <w:rsid w:val="009D31F4"/>
    <w:rsid w:val="009D3316"/>
    <w:rsid w:val="009D3787"/>
    <w:rsid w:val="009D3957"/>
    <w:rsid w:val="009D3AA1"/>
    <w:rsid w:val="009D3AB1"/>
    <w:rsid w:val="009D3B2D"/>
    <w:rsid w:val="009D3C31"/>
    <w:rsid w:val="009D3FC7"/>
    <w:rsid w:val="009D3FF0"/>
    <w:rsid w:val="009D429B"/>
    <w:rsid w:val="009D4551"/>
    <w:rsid w:val="009D4776"/>
    <w:rsid w:val="009D489E"/>
    <w:rsid w:val="009D48F0"/>
    <w:rsid w:val="009D497F"/>
    <w:rsid w:val="009D50DE"/>
    <w:rsid w:val="009D5125"/>
    <w:rsid w:val="009D5359"/>
    <w:rsid w:val="009D5375"/>
    <w:rsid w:val="009D54A8"/>
    <w:rsid w:val="009D54B7"/>
    <w:rsid w:val="009D56FB"/>
    <w:rsid w:val="009D5815"/>
    <w:rsid w:val="009D59DF"/>
    <w:rsid w:val="009D5CA3"/>
    <w:rsid w:val="009D5E83"/>
    <w:rsid w:val="009D61BE"/>
    <w:rsid w:val="009D62E6"/>
    <w:rsid w:val="009D6497"/>
    <w:rsid w:val="009D6683"/>
    <w:rsid w:val="009D66E6"/>
    <w:rsid w:val="009D6935"/>
    <w:rsid w:val="009D6E14"/>
    <w:rsid w:val="009D6E70"/>
    <w:rsid w:val="009D7013"/>
    <w:rsid w:val="009D7087"/>
    <w:rsid w:val="009D7210"/>
    <w:rsid w:val="009D73F5"/>
    <w:rsid w:val="009D7438"/>
    <w:rsid w:val="009D7603"/>
    <w:rsid w:val="009D762F"/>
    <w:rsid w:val="009D7ADB"/>
    <w:rsid w:val="009D7AE5"/>
    <w:rsid w:val="009D7D1F"/>
    <w:rsid w:val="009D7DB1"/>
    <w:rsid w:val="009D7DC8"/>
    <w:rsid w:val="009D7E12"/>
    <w:rsid w:val="009E01C1"/>
    <w:rsid w:val="009E023F"/>
    <w:rsid w:val="009E0285"/>
    <w:rsid w:val="009E038B"/>
    <w:rsid w:val="009E03E9"/>
    <w:rsid w:val="009E0401"/>
    <w:rsid w:val="009E049A"/>
    <w:rsid w:val="009E057B"/>
    <w:rsid w:val="009E0826"/>
    <w:rsid w:val="009E0876"/>
    <w:rsid w:val="009E0937"/>
    <w:rsid w:val="009E0B62"/>
    <w:rsid w:val="009E0C52"/>
    <w:rsid w:val="009E0E0B"/>
    <w:rsid w:val="009E0E6D"/>
    <w:rsid w:val="009E1184"/>
    <w:rsid w:val="009E1272"/>
    <w:rsid w:val="009E1310"/>
    <w:rsid w:val="009E1457"/>
    <w:rsid w:val="009E17D9"/>
    <w:rsid w:val="009E1C82"/>
    <w:rsid w:val="009E1DF5"/>
    <w:rsid w:val="009E1F67"/>
    <w:rsid w:val="009E20A2"/>
    <w:rsid w:val="009E20FD"/>
    <w:rsid w:val="009E2111"/>
    <w:rsid w:val="009E23C6"/>
    <w:rsid w:val="009E240D"/>
    <w:rsid w:val="009E24E8"/>
    <w:rsid w:val="009E2C8F"/>
    <w:rsid w:val="009E2E64"/>
    <w:rsid w:val="009E2F33"/>
    <w:rsid w:val="009E3103"/>
    <w:rsid w:val="009E3351"/>
    <w:rsid w:val="009E3472"/>
    <w:rsid w:val="009E35A0"/>
    <w:rsid w:val="009E371D"/>
    <w:rsid w:val="009E38F8"/>
    <w:rsid w:val="009E3913"/>
    <w:rsid w:val="009E3A09"/>
    <w:rsid w:val="009E3A3B"/>
    <w:rsid w:val="009E3B91"/>
    <w:rsid w:val="009E3C4A"/>
    <w:rsid w:val="009E3D50"/>
    <w:rsid w:val="009E3F29"/>
    <w:rsid w:val="009E413C"/>
    <w:rsid w:val="009E4297"/>
    <w:rsid w:val="009E43F2"/>
    <w:rsid w:val="009E44D1"/>
    <w:rsid w:val="009E46DB"/>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6EC7"/>
    <w:rsid w:val="009E6F20"/>
    <w:rsid w:val="009E70D0"/>
    <w:rsid w:val="009E7173"/>
    <w:rsid w:val="009E732E"/>
    <w:rsid w:val="009E76C2"/>
    <w:rsid w:val="009E77C8"/>
    <w:rsid w:val="009E78E3"/>
    <w:rsid w:val="009E7ACB"/>
    <w:rsid w:val="009E7C1E"/>
    <w:rsid w:val="009E7D4A"/>
    <w:rsid w:val="009E7DF0"/>
    <w:rsid w:val="009E7E88"/>
    <w:rsid w:val="009F00DC"/>
    <w:rsid w:val="009F0398"/>
    <w:rsid w:val="009F04F4"/>
    <w:rsid w:val="009F05A2"/>
    <w:rsid w:val="009F0756"/>
    <w:rsid w:val="009F086B"/>
    <w:rsid w:val="009F0C75"/>
    <w:rsid w:val="009F0E9A"/>
    <w:rsid w:val="009F0F39"/>
    <w:rsid w:val="009F1116"/>
    <w:rsid w:val="009F12B7"/>
    <w:rsid w:val="009F1569"/>
    <w:rsid w:val="009F1639"/>
    <w:rsid w:val="009F1766"/>
    <w:rsid w:val="009F1878"/>
    <w:rsid w:val="009F1FF4"/>
    <w:rsid w:val="009F20E7"/>
    <w:rsid w:val="009F21DA"/>
    <w:rsid w:val="009F22F5"/>
    <w:rsid w:val="009F23D6"/>
    <w:rsid w:val="009F254C"/>
    <w:rsid w:val="009F25EA"/>
    <w:rsid w:val="009F2716"/>
    <w:rsid w:val="009F287E"/>
    <w:rsid w:val="009F2AB3"/>
    <w:rsid w:val="009F2CEB"/>
    <w:rsid w:val="009F2D06"/>
    <w:rsid w:val="009F2EAA"/>
    <w:rsid w:val="009F3015"/>
    <w:rsid w:val="009F3183"/>
    <w:rsid w:val="009F3337"/>
    <w:rsid w:val="009F35B7"/>
    <w:rsid w:val="009F35F3"/>
    <w:rsid w:val="009F36EC"/>
    <w:rsid w:val="009F395F"/>
    <w:rsid w:val="009F3ACC"/>
    <w:rsid w:val="009F3E94"/>
    <w:rsid w:val="009F3F19"/>
    <w:rsid w:val="009F4129"/>
    <w:rsid w:val="009F41B0"/>
    <w:rsid w:val="009F4320"/>
    <w:rsid w:val="009F4505"/>
    <w:rsid w:val="009F457D"/>
    <w:rsid w:val="009F465B"/>
    <w:rsid w:val="009F48FE"/>
    <w:rsid w:val="009F4925"/>
    <w:rsid w:val="009F495A"/>
    <w:rsid w:val="009F4C66"/>
    <w:rsid w:val="009F4D10"/>
    <w:rsid w:val="009F4D7E"/>
    <w:rsid w:val="009F4D93"/>
    <w:rsid w:val="009F4E6C"/>
    <w:rsid w:val="009F4ED9"/>
    <w:rsid w:val="009F53F7"/>
    <w:rsid w:val="009F553C"/>
    <w:rsid w:val="009F558D"/>
    <w:rsid w:val="009F5668"/>
    <w:rsid w:val="009F5687"/>
    <w:rsid w:val="009F5691"/>
    <w:rsid w:val="009F587E"/>
    <w:rsid w:val="009F5903"/>
    <w:rsid w:val="009F59FC"/>
    <w:rsid w:val="009F5ACF"/>
    <w:rsid w:val="009F5C89"/>
    <w:rsid w:val="009F62E8"/>
    <w:rsid w:val="009F6486"/>
    <w:rsid w:val="009F6712"/>
    <w:rsid w:val="009F67B5"/>
    <w:rsid w:val="009F67CD"/>
    <w:rsid w:val="009F6811"/>
    <w:rsid w:val="009F69DE"/>
    <w:rsid w:val="009F6AD4"/>
    <w:rsid w:val="009F6B2C"/>
    <w:rsid w:val="009F6BE2"/>
    <w:rsid w:val="009F6C30"/>
    <w:rsid w:val="009F6D0C"/>
    <w:rsid w:val="009F6D4D"/>
    <w:rsid w:val="009F6E34"/>
    <w:rsid w:val="009F6EBC"/>
    <w:rsid w:val="009F70F7"/>
    <w:rsid w:val="009F7353"/>
    <w:rsid w:val="009F73AC"/>
    <w:rsid w:val="009F73BA"/>
    <w:rsid w:val="009F74AF"/>
    <w:rsid w:val="009F7596"/>
    <w:rsid w:val="009F75A8"/>
    <w:rsid w:val="009F76D0"/>
    <w:rsid w:val="009F7768"/>
    <w:rsid w:val="009F77E7"/>
    <w:rsid w:val="009F78F3"/>
    <w:rsid w:val="009F799F"/>
    <w:rsid w:val="009F7D6A"/>
    <w:rsid w:val="009F7DBE"/>
    <w:rsid w:val="009F7DEC"/>
    <w:rsid w:val="009F7E6A"/>
    <w:rsid w:val="00A002FF"/>
    <w:rsid w:val="00A00363"/>
    <w:rsid w:val="00A00653"/>
    <w:rsid w:val="00A00737"/>
    <w:rsid w:val="00A0083B"/>
    <w:rsid w:val="00A00901"/>
    <w:rsid w:val="00A00B1D"/>
    <w:rsid w:val="00A00BDA"/>
    <w:rsid w:val="00A00C00"/>
    <w:rsid w:val="00A00CB0"/>
    <w:rsid w:val="00A00D7F"/>
    <w:rsid w:val="00A00F40"/>
    <w:rsid w:val="00A0105E"/>
    <w:rsid w:val="00A01077"/>
    <w:rsid w:val="00A01126"/>
    <w:rsid w:val="00A014B1"/>
    <w:rsid w:val="00A015BD"/>
    <w:rsid w:val="00A016FD"/>
    <w:rsid w:val="00A01849"/>
    <w:rsid w:val="00A01B16"/>
    <w:rsid w:val="00A01D5E"/>
    <w:rsid w:val="00A01DAB"/>
    <w:rsid w:val="00A01FB0"/>
    <w:rsid w:val="00A02675"/>
    <w:rsid w:val="00A02745"/>
    <w:rsid w:val="00A027F7"/>
    <w:rsid w:val="00A028A7"/>
    <w:rsid w:val="00A02A55"/>
    <w:rsid w:val="00A02ABC"/>
    <w:rsid w:val="00A02B54"/>
    <w:rsid w:val="00A02E0B"/>
    <w:rsid w:val="00A02FC7"/>
    <w:rsid w:val="00A03335"/>
    <w:rsid w:val="00A03481"/>
    <w:rsid w:val="00A0368A"/>
    <w:rsid w:val="00A0381F"/>
    <w:rsid w:val="00A03A8F"/>
    <w:rsid w:val="00A03C3A"/>
    <w:rsid w:val="00A03E74"/>
    <w:rsid w:val="00A04139"/>
    <w:rsid w:val="00A041B1"/>
    <w:rsid w:val="00A04282"/>
    <w:rsid w:val="00A04302"/>
    <w:rsid w:val="00A0494D"/>
    <w:rsid w:val="00A04A5D"/>
    <w:rsid w:val="00A04C6C"/>
    <w:rsid w:val="00A04CAD"/>
    <w:rsid w:val="00A04D95"/>
    <w:rsid w:val="00A04E3D"/>
    <w:rsid w:val="00A055DA"/>
    <w:rsid w:val="00A05820"/>
    <w:rsid w:val="00A05981"/>
    <w:rsid w:val="00A05C72"/>
    <w:rsid w:val="00A05D14"/>
    <w:rsid w:val="00A05D64"/>
    <w:rsid w:val="00A05E89"/>
    <w:rsid w:val="00A05EF9"/>
    <w:rsid w:val="00A06011"/>
    <w:rsid w:val="00A0614E"/>
    <w:rsid w:val="00A0618B"/>
    <w:rsid w:val="00A065BC"/>
    <w:rsid w:val="00A066D9"/>
    <w:rsid w:val="00A067E2"/>
    <w:rsid w:val="00A06A04"/>
    <w:rsid w:val="00A06AA6"/>
    <w:rsid w:val="00A06C85"/>
    <w:rsid w:val="00A06D88"/>
    <w:rsid w:val="00A06E95"/>
    <w:rsid w:val="00A06F9F"/>
    <w:rsid w:val="00A07041"/>
    <w:rsid w:val="00A070AD"/>
    <w:rsid w:val="00A07109"/>
    <w:rsid w:val="00A072DF"/>
    <w:rsid w:val="00A072F7"/>
    <w:rsid w:val="00A07570"/>
    <w:rsid w:val="00A07630"/>
    <w:rsid w:val="00A07712"/>
    <w:rsid w:val="00A077C8"/>
    <w:rsid w:val="00A0791E"/>
    <w:rsid w:val="00A07CA4"/>
    <w:rsid w:val="00A07DD6"/>
    <w:rsid w:val="00A07EE3"/>
    <w:rsid w:val="00A1002C"/>
    <w:rsid w:val="00A10666"/>
    <w:rsid w:val="00A10A6F"/>
    <w:rsid w:val="00A10CDF"/>
    <w:rsid w:val="00A10D0D"/>
    <w:rsid w:val="00A10ECE"/>
    <w:rsid w:val="00A110CD"/>
    <w:rsid w:val="00A111D5"/>
    <w:rsid w:val="00A11347"/>
    <w:rsid w:val="00A117DD"/>
    <w:rsid w:val="00A1188A"/>
    <w:rsid w:val="00A11D28"/>
    <w:rsid w:val="00A11D53"/>
    <w:rsid w:val="00A11F84"/>
    <w:rsid w:val="00A11FC9"/>
    <w:rsid w:val="00A12063"/>
    <w:rsid w:val="00A1243E"/>
    <w:rsid w:val="00A124DA"/>
    <w:rsid w:val="00A125DD"/>
    <w:rsid w:val="00A12D2A"/>
    <w:rsid w:val="00A12D84"/>
    <w:rsid w:val="00A12DAD"/>
    <w:rsid w:val="00A12DB1"/>
    <w:rsid w:val="00A13103"/>
    <w:rsid w:val="00A1326F"/>
    <w:rsid w:val="00A1343A"/>
    <w:rsid w:val="00A1388F"/>
    <w:rsid w:val="00A13C0E"/>
    <w:rsid w:val="00A13CCF"/>
    <w:rsid w:val="00A13E0A"/>
    <w:rsid w:val="00A13E7B"/>
    <w:rsid w:val="00A14053"/>
    <w:rsid w:val="00A143E1"/>
    <w:rsid w:val="00A146A1"/>
    <w:rsid w:val="00A14C8A"/>
    <w:rsid w:val="00A14CDC"/>
    <w:rsid w:val="00A14D39"/>
    <w:rsid w:val="00A150DB"/>
    <w:rsid w:val="00A15242"/>
    <w:rsid w:val="00A1593B"/>
    <w:rsid w:val="00A15AB2"/>
    <w:rsid w:val="00A15C06"/>
    <w:rsid w:val="00A15C60"/>
    <w:rsid w:val="00A15E77"/>
    <w:rsid w:val="00A15EE2"/>
    <w:rsid w:val="00A1647D"/>
    <w:rsid w:val="00A165A4"/>
    <w:rsid w:val="00A16780"/>
    <w:rsid w:val="00A16893"/>
    <w:rsid w:val="00A168BC"/>
    <w:rsid w:val="00A16959"/>
    <w:rsid w:val="00A16CC6"/>
    <w:rsid w:val="00A16D89"/>
    <w:rsid w:val="00A16F2C"/>
    <w:rsid w:val="00A170E2"/>
    <w:rsid w:val="00A17294"/>
    <w:rsid w:val="00A172B2"/>
    <w:rsid w:val="00A1736A"/>
    <w:rsid w:val="00A1749A"/>
    <w:rsid w:val="00A176D6"/>
    <w:rsid w:val="00A17873"/>
    <w:rsid w:val="00A178FE"/>
    <w:rsid w:val="00A17AD2"/>
    <w:rsid w:val="00A17EAE"/>
    <w:rsid w:val="00A17FB9"/>
    <w:rsid w:val="00A20086"/>
    <w:rsid w:val="00A2012D"/>
    <w:rsid w:val="00A20223"/>
    <w:rsid w:val="00A2024B"/>
    <w:rsid w:val="00A20374"/>
    <w:rsid w:val="00A2041C"/>
    <w:rsid w:val="00A20587"/>
    <w:rsid w:val="00A2093E"/>
    <w:rsid w:val="00A20DA9"/>
    <w:rsid w:val="00A2114D"/>
    <w:rsid w:val="00A21258"/>
    <w:rsid w:val="00A21433"/>
    <w:rsid w:val="00A215A8"/>
    <w:rsid w:val="00A217CC"/>
    <w:rsid w:val="00A21B22"/>
    <w:rsid w:val="00A21C7A"/>
    <w:rsid w:val="00A22304"/>
    <w:rsid w:val="00A22335"/>
    <w:rsid w:val="00A225EC"/>
    <w:rsid w:val="00A227D2"/>
    <w:rsid w:val="00A22903"/>
    <w:rsid w:val="00A22A63"/>
    <w:rsid w:val="00A22C23"/>
    <w:rsid w:val="00A22C72"/>
    <w:rsid w:val="00A22F00"/>
    <w:rsid w:val="00A231DA"/>
    <w:rsid w:val="00A23460"/>
    <w:rsid w:val="00A234AA"/>
    <w:rsid w:val="00A234F0"/>
    <w:rsid w:val="00A23525"/>
    <w:rsid w:val="00A23677"/>
    <w:rsid w:val="00A23697"/>
    <w:rsid w:val="00A236E8"/>
    <w:rsid w:val="00A238A6"/>
    <w:rsid w:val="00A238B4"/>
    <w:rsid w:val="00A23A36"/>
    <w:rsid w:val="00A23AA6"/>
    <w:rsid w:val="00A23D21"/>
    <w:rsid w:val="00A2402C"/>
    <w:rsid w:val="00A24183"/>
    <w:rsid w:val="00A243F1"/>
    <w:rsid w:val="00A24668"/>
    <w:rsid w:val="00A246E5"/>
    <w:rsid w:val="00A2484B"/>
    <w:rsid w:val="00A24A77"/>
    <w:rsid w:val="00A24D15"/>
    <w:rsid w:val="00A24D48"/>
    <w:rsid w:val="00A24EBF"/>
    <w:rsid w:val="00A25052"/>
    <w:rsid w:val="00A25067"/>
    <w:rsid w:val="00A2509A"/>
    <w:rsid w:val="00A2511E"/>
    <w:rsid w:val="00A2541E"/>
    <w:rsid w:val="00A254E7"/>
    <w:rsid w:val="00A255CF"/>
    <w:rsid w:val="00A25686"/>
    <w:rsid w:val="00A256BA"/>
    <w:rsid w:val="00A25B65"/>
    <w:rsid w:val="00A25F52"/>
    <w:rsid w:val="00A26176"/>
    <w:rsid w:val="00A261AB"/>
    <w:rsid w:val="00A2631B"/>
    <w:rsid w:val="00A2640D"/>
    <w:rsid w:val="00A26421"/>
    <w:rsid w:val="00A26872"/>
    <w:rsid w:val="00A2687E"/>
    <w:rsid w:val="00A26CB5"/>
    <w:rsid w:val="00A26CED"/>
    <w:rsid w:val="00A2704D"/>
    <w:rsid w:val="00A27095"/>
    <w:rsid w:val="00A27465"/>
    <w:rsid w:val="00A27509"/>
    <w:rsid w:val="00A276AF"/>
    <w:rsid w:val="00A277EE"/>
    <w:rsid w:val="00A278FF"/>
    <w:rsid w:val="00A279CF"/>
    <w:rsid w:val="00A27B2C"/>
    <w:rsid w:val="00A27FC7"/>
    <w:rsid w:val="00A3018C"/>
    <w:rsid w:val="00A30488"/>
    <w:rsid w:val="00A3062C"/>
    <w:rsid w:val="00A3067C"/>
    <w:rsid w:val="00A30C6C"/>
    <w:rsid w:val="00A31176"/>
    <w:rsid w:val="00A312F3"/>
    <w:rsid w:val="00A3145C"/>
    <w:rsid w:val="00A317DB"/>
    <w:rsid w:val="00A3199D"/>
    <w:rsid w:val="00A319E9"/>
    <w:rsid w:val="00A31A45"/>
    <w:rsid w:val="00A31D24"/>
    <w:rsid w:val="00A31F65"/>
    <w:rsid w:val="00A3218A"/>
    <w:rsid w:val="00A321D0"/>
    <w:rsid w:val="00A32717"/>
    <w:rsid w:val="00A32DD3"/>
    <w:rsid w:val="00A32E20"/>
    <w:rsid w:val="00A32FB4"/>
    <w:rsid w:val="00A33142"/>
    <w:rsid w:val="00A331FE"/>
    <w:rsid w:val="00A3332B"/>
    <w:rsid w:val="00A33394"/>
    <w:rsid w:val="00A3369E"/>
    <w:rsid w:val="00A33813"/>
    <w:rsid w:val="00A33AD8"/>
    <w:rsid w:val="00A3401C"/>
    <w:rsid w:val="00A3427D"/>
    <w:rsid w:val="00A343B5"/>
    <w:rsid w:val="00A343E4"/>
    <w:rsid w:val="00A343E7"/>
    <w:rsid w:val="00A343FE"/>
    <w:rsid w:val="00A344F3"/>
    <w:rsid w:val="00A34658"/>
    <w:rsid w:val="00A3489A"/>
    <w:rsid w:val="00A349A4"/>
    <w:rsid w:val="00A35405"/>
    <w:rsid w:val="00A3572D"/>
    <w:rsid w:val="00A35977"/>
    <w:rsid w:val="00A35B07"/>
    <w:rsid w:val="00A35C2E"/>
    <w:rsid w:val="00A35C9E"/>
    <w:rsid w:val="00A35CE3"/>
    <w:rsid w:val="00A35EA6"/>
    <w:rsid w:val="00A365E3"/>
    <w:rsid w:val="00A36683"/>
    <w:rsid w:val="00A3685F"/>
    <w:rsid w:val="00A36B82"/>
    <w:rsid w:val="00A36C0D"/>
    <w:rsid w:val="00A36EA2"/>
    <w:rsid w:val="00A37040"/>
    <w:rsid w:val="00A37115"/>
    <w:rsid w:val="00A37332"/>
    <w:rsid w:val="00A37536"/>
    <w:rsid w:val="00A376A1"/>
    <w:rsid w:val="00A376C0"/>
    <w:rsid w:val="00A3772F"/>
    <w:rsid w:val="00A37871"/>
    <w:rsid w:val="00A37D59"/>
    <w:rsid w:val="00A37DB8"/>
    <w:rsid w:val="00A37F1B"/>
    <w:rsid w:val="00A37F4F"/>
    <w:rsid w:val="00A4006E"/>
    <w:rsid w:val="00A400FB"/>
    <w:rsid w:val="00A40178"/>
    <w:rsid w:val="00A4020B"/>
    <w:rsid w:val="00A40405"/>
    <w:rsid w:val="00A40606"/>
    <w:rsid w:val="00A408BB"/>
    <w:rsid w:val="00A40B35"/>
    <w:rsid w:val="00A40F0F"/>
    <w:rsid w:val="00A40F81"/>
    <w:rsid w:val="00A41117"/>
    <w:rsid w:val="00A4114C"/>
    <w:rsid w:val="00A41620"/>
    <w:rsid w:val="00A417C4"/>
    <w:rsid w:val="00A41A51"/>
    <w:rsid w:val="00A41ADE"/>
    <w:rsid w:val="00A41B45"/>
    <w:rsid w:val="00A41BB7"/>
    <w:rsid w:val="00A41D4E"/>
    <w:rsid w:val="00A41DCB"/>
    <w:rsid w:val="00A42264"/>
    <w:rsid w:val="00A4242D"/>
    <w:rsid w:val="00A42719"/>
    <w:rsid w:val="00A42CEB"/>
    <w:rsid w:val="00A42DD7"/>
    <w:rsid w:val="00A42E19"/>
    <w:rsid w:val="00A4303F"/>
    <w:rsid w:val="00A430C4"/>
    <w:rsid w:val="00A43224"/>
    <w:rsid w:val="00A432A5"/>
    <w:rsid w:val="00A43325"/>
    <w:rsid w:val="00A4338E"/>
    <w:rsid w:val="00A4364C"/>
    <w:rsid w:val="00A437B9"/>
    <w:rsid w:val="00A43BC0"/>
    <w:rsid w:val="00A43D72"/>
    <w:rsid w:val="00A440CF"/>
    <w:rsid w:val="00A441EA"/>
    <w:rsid w:val="00A442D2"/>
    <w:rsid w:val="00A445D6"/>
    <w:rsid w:val="00A446A4"/>
    <w:rsid w:val="00A44AC8"/>
    <w:rsid w:val="00A44BE3"/>
    <w:rsid w:val="00A44F26"/>
    <w:rsid w:val="00A44FD0"/>
    <w:rsid w:val="00A45057"/>
    <w:rsid w:val="00A452EE"/>
    <w:rsid w:val="00A453A8"/>
    <w:rsid w:val="00A45765"/>
    <w:rsid w:val="00A459C4"/>
    <w:rsid w:val="00A459FD"/>
    <w:rsid w:val="00A45A9E"/>
    <w:rsid w:val="00A45E73"/>
    <w:rsid w:val="00A464F3"/>
    <w:rsid w:val="00A46589"/>
    <w:rsid w:val="00A467BE"/>
    <w:rsid w:val="00A46889"/>
    <w:rsid w:val="00A468E2"/>
    <w:rsid w:val="00A46904"/>
    <w:rsid w:val="00A46D08"/>
    <w:rsid w:val="00A46D17"/>
    <w:rsid w:val="00A46E5E"/>
    <w:rsid w:val="00A46F49"/>
    <w:rsid w:val="00A46F99"/>
    <w:rsid w:val="00A46FBF"/>
    <w:rsid w:val="00A4702E"/>
    <w:rsid w:val="00A472E7"/>
    <w:rsid w:val="00A47503"/>
    <w:rsid w:val="00A47548"/>
    <w:rsid w:val="00A47588"/>
    <w:rsid w:val="00A476DF"/>
    <w:rsid w:val="00A4770E"/>
    <w:rsid w:val="00A477AE"/>
    <w:rsid w:val="00A47900"/>
    <w:rsid w:val="00A503DF"/>
    <w:rsid w:val="00A505FF"/>
    <w:rsid w:val="00A5064C"/>
    <w:rsid w:val="00A50752"/>
    <w:rsid w:val="00A50772"/>
    <w:rsid w:val="00A507F3"/>
    <w:rsid w:val="00A50B59"/>
    <w:rsid w:val="00A50D4D"/>
    <w:rsid w:val="00A50DE5"/>
    <w:rsid w:val="00A5115B"/>
    <w:rsid w:val="00A51695"/>
    <w:rsid w:val="00A519D8"/>
    <w:rsid w:val="00A51E65"/>
    <w:rsid w:val="00A51F5E"/>
    <w:rsid w:val="00A52042"/>
    <w:rsid w:val="00A52662"/>
    <w:rsid w:val="00A52692"/>
    <w:rsid w:val="00A526B4"/>
    <w:rsid w:val="00A526E8"/>
    <w:rsid w:val="00A5291A"/>
    <w:rsid w:val="00A52A55"/>
    <w:rsid w:val="00A530C6"/>
    <w:rsid w:val="00A53291"/>
    <w:rsid w:val="00A53393"/>
    <w:rsid w:val="00A534F4"/>
    <w:rsid w:val="00A535E8"/>
    <w:rsid w:val="00A536FA"/>
    <w:rsid w:val="00A539AD"/>
    <w:rsid w:val="00A53CE8"/>
    <w:rsid w:val="00A53E3F"/>
    <w:rsid w:val="00A540EC"/>
    <w:rsid w:val="00A54110"/>
    <w:rsid w:val="00A54269"/>
    <w:rsid w:val="00A54504"/>
    <w:rsid w:val="00A545D4"/>
    <w:rsid w:val="00A5477B"/>
    <w:rsid w:val="00A54A5A"/>
    <w:rsid w:val="00A54D97"/>
    <w:rsid w:val="00A54DAD"/>
    <w:rsid w:val="00A551EE"/>
    <w:rsid w:val="00A55205"/>
    <w:rsid w:val="00A552F1"/>
    <w:rsid w:val="00A5533B"/>
    <w:rsid w:val="00A55358"/>
    <w:rsid w:val="00A553DF"/>
    <w:rsid w:val="00A55558"/>
    <w:rsid w:val="00A556B0"/>
    <w:rsid w:val="00A55A33"/>
    <w:rsid w:val="00A55C90"/>
    <w:rsid w:val="00A55E31"/>
    <w:rsid w:val="00A55EE3"/>
    <w:rsid w:val="00A56009"/>
    <w:rsid w:val="00A56063"/>
    <w:rsid w:val="00A5615A"/>
    <w:rsid w:val="00A567BF"/>
    <w:rsid w:val="00A567E7"/>
    <w:rsid w:val="00A56CB5"/>
    <w:rsid w:val="00A56E10"/>
    <w:rsid w:val="00A56FF5"/>
    <w:rsid w:val="00A57047"/>
    <w:rsid w:val="00A5709A"/>
    <w:rsid w:val="00A57244"/>
    <w:rsid w:val="00A57382"/>
    <w:rsid w:val="00A5749C"/>
    <w:rsid w:val="00A574D6"/>
    <w:rsid w:val="00A575B1"/>
    <w:rsid w:val="00A5761E"/>
    <w:rsid w:val="00A577B3"/>
    <w:rsid w:val="00A578E4"/>
    <w:rsid w:val="00A57ADD"/>
    <w:rsid w:val="00A57B3C"/>
    <w:rsid w:val="00A57D05"/>
    <w:rsid w:val="00A57DC9"/>
    <w:rsid w:val="00A57DE5"/>
    <w:rsid w:val="00A600FF"/>
    <w:rsid w:val="00A602DE"/>
    <w:rsid w:val="00A6040E"/>
    <w:rsid w:val="00A60707"/>
    <w:rsid w:val="00A6075D"/>
    <w:rsid w:val="00A6077C"/>
    <w:rsid w:val="00A60786"/>
    <w:rsid w:val="00A609E5"/>
    <w:rsid w:val="00A60A67"/>
    <w:rsid w:val="00A6129C"/>
    <w:rsid w:val="00A6137E"/>
    <w:rsid w:val="00A614C9"/>
    <w:rsid w:val="00A6199F"/>
    <w:rsid w:val="00A619FC"/>
    <w:rsid w:val="00A61C96"/>
    <w:rsid w:val="00A61F9E"/>
    <w:rsid w:val="00A62023"/>
    <w:rsid w:val="00A6210B"/>
    <w:rsid w:val="00A6218B"/>
    <w:rsid w:val="00A62443"/>
    <w:rsid w:val="00A62449"/>
    <w:rsid w:val="00A62888"/>
    <w:rsid w:val="00A628A6"/>
    <w:rsid w:val="00A628F0"/>
    <w:rsid w:val="00A62AA4"/>
    <w:rsid w:val="00A62FB9"/>
    <w:rsid w:val="00A6316F"/>
    <w:rsid w:val="00A63420"/>
    <w:rsid w:val="00A634E2"/>
    <w:rsid w:val="00A63B98"/>
    <w:rsid w:val="00A63C8F"/>
    <w:rsid w:val="00A63D87"/>
    <w:rsid w:val="00A63DBC"/>
    <w:rsid w:val="00A63E49"/>
    <w:rsid w:val="00A63EAE"/>
    <w:rsid w:val="00A63EDA"/>
    <w:rsid w:val="00A63F15"/>
    <w:rsid w:val="00A63F57"/>
    <w:rsid w:val="00A641E3"/>
    <w:rsid w:val="00A64442"/>
    <w:rsid w:val="00A64603"/>
    <w:rsid w:val="00A64934"/>
    <w:rsid w:val="00A64B80"/>
    <w:rsid w:val="00A64D59"/>
    <w:rsid w:val="00A64DCD"/>
    <w:rsid w:val="00A64F17"/>
    <w:rsid w:val="00A65033"/>
    <w:rsid w:val="00A65048"/>
    <w:rsid w:val="00A65062"/>
    <w:rsid w:val="00A65323"/>
    <w:rsid w:val="00A656B7"/>
    <w:rsid w:val="00A656DE"/>
    <w:rsid w:val="00A6580B"/>
    <w:rsid w:val="00A65B7A"/>
    <w:rsid w:val="00A65BB7"/>
    <w:rsid w:val="00A65C44"/>
    <w:rsid w:val="00A65C9B"/>
    <w:rsid w:val="00A65D20"/>
    <w:rsid w:val="00A65F81"/>
    <w:rsid w:val="00A66171"/>
    <w:rsid w:val="00A6658E"/>
    <w:rsid w:val="00A666C8"/>
    <w:rsid w:val="00A66A67"/>
    <w:rsid w:val="00A66C21"/>
    <w:rsid w:val="00A66C87"/>
    <w:rsid w:val="00A66D9A"/>
    <w:rsid w:val="00A6711D"/>
    <w:rsid w:val="00A6730C"/>
    <w:rsid w:val="00A6732C"/>
    <w:rsid w:val="00A67470"/>
    <w:rsid w:val="00A67575"/>
    <w:rsid w:val="00A6783C"/>
    <w:rsid w:val="00A67AB4"/>
    <w:rsid w:val="00A67F7F"/>
    <w:rsid w:val="00A701FE"/>
    <w:rsid w:val="00A70297"/>
    <w:rsid w:val="00A7041A"/>
    <w:rsid w:val="00A705FE"/>
    <w:rsid w:val="00A70604"/>
    <w:rsid w:val="00A70650"/>
    <w:rsid w:val="00A70AD3"/>
    <w:rsid w:val="00A70BA5"/>
    <w:rsid w:val="00A70C2E"/>
    <w:rsid w:val="00A70C76"/>
    <w:rsid w:val="00A70E8B"/>
    <w:rsid w:val="00A70FA0"/>
    <w:rsid w:val="00A71043"/>
    <w:rsid w:val="00A71097"/>
    <w:rsid w:val="00A711F4"/>
    <w:rsid w:val="00A7153B"/>
    <w:rsid w:val="00A715D4"/>
    <w:rsid w:val="00A716FB"/>
    <w:rsid w:val="00A718B1"/>
    <w:rsid w:val="00A718F5"/>
    <w:rsid w:val="00A71B2D"/>
    <w:rsid w:val="00A71BF6"/>
    <w:rsid w:val="00A71D17"/>
    <w:rsid w:val="00A71E2D"/>
    <w:rsid w:val="00A71F22"/>
    <w:rsid w:val="00A71F5E"/>
    <w:rsid w:val="00A72108"/>
    <w:rsid w:val="00A7219B"/>
    <w:rsid w:val="00A7232F"/>
    <w:rsid w:val="00A725F7"/>
    <w:rsid w:val="00A726FA"/>
    <w:rsid w:val="00A728C4"/>
    <w:rsid w:val="00A72973"/>
    <w:rsid w:val="00A729A2"/>
    <w:rsid w:val="00A72A79"/>
    <w:rsid w:val="00A73063"/>
    <w:rsid w:val="00A7308C"/>
    <w:rsid w:val="00A731FA"/>
    <w:rsid w:val="00A73583"/>
    <w:rsid w:val="00A73871"/>
    <w:rsid w:val="00A739B7"/>
    <w:rsid w:val="00A73A7C"/>
    <w:rsid w:val="00A73CE4"/>
    <w:rsid w:val="00A73D97"/>
    <w:rsid w:val="00A73EB6"/>
    <w:rsid w:val="00A74026"/>
    <w:rsid w:val="00A7423C"/>
    <w:rsid w:val="00A744DF"/>
    <w:rsid w:val="00A7452A"/>
    <w:rsid w:val="00A747C0"/>
    <w:rsid w:val="00A74827"/>
    <w:rsid w:val="00A7485A"/>
    <w:rsid w:val="00A74ABE"/>
    <w:rsid w:val="00A74AEF"/>
    <w:rsid w:val="00A74E19"/>
    <w:rsid w:val="00A75542"/>
    <w:rsid w:val="00A755E2"/>
    <w:rsid w:val="00A75949"/>
    <w:rsid w:val="00A75C5C"/>
    <w:rsid w:val="00A75EB5"/>
    <w:rsid w:val="00A75F00"/>
    <w:rsid w:val="00A75F5E"/>
    <w:rsid w:val="00A7652C"/>
    <w:rsid w:val="00A76556"/>
    <w:rsid w:val="00A76672"/>
    <w:rsid w:val="00A76732"/>
    <w:rsid w:val="00A76863"/>
    <w:rsid w:val="00A76991"/>
    <w:rsid w:val="00A76AC4"/>
    <w:rsid w:val="00A76ADD"/>
    <w:rsid w:val="00A76B02"/>
    <w:rsid w:val="00A76C11"/>
    <w:rsid w:val="00A76D9C"/>
    <w:rsid w:val="00A76DA9"/>
    <w:rsid w:val="00A76EC7"/>
    <w:rsid w:val="00A7704F"/>
    <w:rsid w:val="00A771E2"/>
    <w:rsid w:val="00A7720E"/>
    <w:rsid w:val="00A773D9"/>
    <w:rsid w:val="00A7754B"/>
    <w:rsid w:val="00A77599"/>
    <w:rsid w:val="00A77756"/>
    <w:rsid w:val="00A7775E"/>
    <w:rsid w:val="00A77793"/>
    <w:rsid w:val="00A77BAA"/>
    <w:rsid w:val="00A77D9F"/>
    <w:rsid w:val="00A77EEF"/>
    <w:rsid w:val="00A80066"/>
    <w:rsid w:val="00A804F1"/>
    <w:rsid w:val="00A805C0"/>
    <w:rsid w:val="00A806B0"/>
    <w:rsid w:val="00A8071E"/>
    <w:rsid w:val="00A809C7"/>
    <w:rsid w:val="00A80B47"/>
    <w:rsid w:val="00A80CC5"/>
    <w:rsid w:val="00A80E9B"/>
    <w:rsid w:val="00A80EFA"/>
    <w:rsid w:val="00A81276"/>
    <w:rsid w:val="00A8142E"/>
    <w:rsid w:val="00A817BA"/>
    <w:rsid w:val="00A81BEB"/>
    <w:rsid w:val="00A81CA9"/>
    <w:rsid w:val="00A81E02"/>
    <w:rsid w:val="00A81F33"/>
    <w:rsid w:val="00A81F5A"/>
    <w:rsid w:val="00A82262"/>
    <w:rsid w:val="00A82540"/>
    <w:rsid w:val="00A82548"/>
    <w:rsid w:val="00A82661"/>
    <w:rsid w:val="00A82669"/>
    <w:rsid w:val="00A826E2"/>
    <w:rsid w:val="00A82731"/>
    <w:rsid w:val="00A828B4"/>
    <w:rsid w:val="00A82A89"/>
    <w:rsid w:val="00A82C11"/>
    <w:rsid w:val="00A82CF2"/>
    <w:rsid w:val="00A82D1A"/>
    <w:rsid w:val="00A82D54"/>
    <w:rsid w:val="00A82E45"/>
    <w:rsid w:val="00A82E6C"/>
    <w:rsid w:val="00A82E7D"/>
    <w:rsid w:val="00A832E2"/>
    <w:rsid w:val="00A833BE"/>
    <w:rsid w:val="00A836A6"/>
    <w:rsid w:val="00A8371D"/>
    <w:rsid w:val="00A8389C"/>
    <w:rsid w:val="00A83B44"/>
    <w:rsid w:val="00A83D29"/>
    <w:rsid w:val="00A83E24"/>
    <w:rsid w:val="00A83F30"/>
    <w:rsid w:val="00A83FEB"/>
    <w:rsid w:val="00A842FC"/>
    <w:rsid w:val="00A843F9"/>
    <w:rsid w:val="00A84421"/>
    <w:rsid w:val="00A84505"/>
    <w:rsid w:val="00A84535"/>
    <w:rsid w:val="00A8470C"/>
    <w:rsid w:val="00A847B1"/>
    <w:rsid w:val="00A84825"/>
    <w:rsid w:val="00A84AD5"/>
    <w:rsid w:val="00A84AF3"/>
    <w:rsid w:val="00A84B91"/>
    <w:rsid w:val="00A84BE7"/>
    <w:rsid w:val="00A84C53"/>
    <w:rsid w:val="00A84C5C"/>
    <w:rsid w:val="00A84C94"/>
    <w:rsid w:val="00A85035"/>
    <w:rsid w:val="00A85201"/>
    <w:rsid w:val="00A854AA"/>
    <w:rsid w:val="00A8553B"/>
    <w:rsid w:val="00A85586"/>
    <w:rsid w:val="00A85656"/>
    <w:rsid w:val="00A85AB2"/>
    <w:rsid w:val="00A85F01"/>
    <w:rsid w:val="00A85F17"/>
    <w:rsid w:val="00A86058"/>
    <w:rsid w:val="00A86064"/>
    <w:rsid w:val="00A86369"/>
    <w:rsid w:val="00A8643B"/>
    <w:rsid w:val="00A86664"/>
    <w:rsid w:val="00A86D25"/>
    <w:rsid w:val="00A8702A"/>
    <w:rsid w:val="00A87082"/>
    <w:rsid w:val="00A871DA"/>
    <w:rsid w:val="00A8720F"/>
    <w:rsid w:val="00A87342"/>
    <w:rsid w:val="00A8735D"/>
    <w:rsid w:val="00A87710"/>
    <w:rsid w:val="00A87728"/>
    <w:rsid w:val="00A878A8"/>
    <w:rsid w:val="00A87ACE"/>
    <w:rsid w:val="00A87AF7"/>
    <w:rsid w:val="00A87C8B"/>
    <w:rsid w:val="00A87CC0"/>
    <w:rsid w:val="00A87D28"/>
    <w:rsid w:val="00A87E3F"/>
    <w:rsid w:val="00A900F6"/>
    <w:rsid w:val="00A901FC"/>
    <w:rsid w:val="00A9059C"/>
    <w:rsid w:val="00A90717"/>
    <w:rsid w:val="00A90809"/>
    <w:rsid w:val="00A90AD4"/>
    <w:rsid w:val="00A90DAA"/>
    <w:rsid w:val="00A90DB1"/>
    <w:rsid w:val="00A90DC5"/>
    <w:rsid w:val="00A90E76"/>
    <w:rsid w:val="00A90FE2"/>
    <w:rsid w:val="00A91079"/>
    <w:rsid w:val="00A9121F"/>
    <w:rsid w:val="00A91291"/>
    <w:rsid w:val="00A91509"/>
    <w:rsid w:val="00A917D5"/>
    <w:rsid w:val="00A91AEC"/>
    <w:rsid w:val="00A91BF4"/>
    <w:rsid w:val="00A91D31"/>
    <w:rsid w:val="00A91D9A"/>
    <w:rsid w:val="00A92052"/>
    <w:rsid w:val="00A9218B"/>
    <w:rsid w:val="00A925E1"/>
    <w:rsid w:val="00A92665"/>
    <w:rsid w:val="00A928EC"/>
    <w:rsid w:val="00A92A18"/>
    <w:rsid w:val="00A92AEF"/>
    <w:rsid w:val="00A92C4F"/>
    <w:rsid w:val="00A92D6E"/>
    <w:rsid w:val="00A92E0A"/>
    <w:rsid w:val="00A92F2E"/>
    <w:rsid w:val="00A92F93"/>
    <w:rsid w:val="00A93226"/>
    <w:rsid w:val="00A93445"/>
    <w:rsid w:val="00A935F9"/>
    <w:rsid w:val="00A936F7"/>
    <w:rsid w:val="00A937BF"/>
    <w:rsid w:val="00A937FD"/>
    <w:rsid w:val="00A93E37"/>
    <w:rsid w:val="00A93ECB"/>
    <w:rsid w:val="00A93F0B"/>
    <w:rsid w:val="00A940B8"/>
    <w:rsid w:val="00A943B1"/>
    <w:rsid w:val="00A94582"/>
    <w:rsid w:val="00A9464F"/>
    <w:rsid w:val="00A94676"/>
    <w:rsid w:val="00A946B4"/>
    <w:rsid w:val="00A94724"/>
    <w:rsid w:val="00A9473F"/>
    <w:rsid w:val="00A948D6"/>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1AA"/>
    <w:rsid w:val="00A962AF"/>
    <w:rsid w:val="00A96531"/>
    <w:rsid w:val="00A9654D"/>
    <w:rsid w:val="00A965B4"/>
    <w:rsid w:val="00A965C4"/>
    <w:rsid w:val="00A967CC"/>
    <w:rsid w:val="00A96B8B"/>
    <w:rsid w:val="00A96DF9"/>
    <w:rsid w:val="00A97072"/>
    <w:rsid w:val="00A970E2"/>
    <w:rsid w:val="00A970F8"/>
    <w:rsid w:val="00A978F0"/>
    <w:rsid w:val="00A97C0C"/>
    <w:rsid w:val="00AA0282"/>
    <w:rsid w:val="00AA03DD"/>
    <w:rsid w:val="00AA046E"/>
    <w:rsid w:val="00AA0928"/>
    <w:rsid w:val="00AA0B30"/>
    <w:rsid w:val="00AA0DBC"/>
    <w:rsid w:val="00AA0FB5"/>
    <w:rsid w:val="00AA106D"/>
    <w:rsid w:val="00AA1095"/>
    <w:rsid w:val="00AA1214"/>
    <w:rsid w:val="00AA126A"/>
    <w:rsid w:val="00AA134D"/>
    <w:rsid w:val="00AA14C4"/>
    <w:rsid w:val="00AA203A"/>
    <w:rsid w:val="00AA2109"/>
    <w:rsid w:val="00AA211C"/>
    <w:rsid w:val="00AA25A5"/>
    <w:rsid w:val="00AA25E8"/>
    <w:rsid w:val="00AA2697"/>
    <w:rsid w:val="00AA26C7"/>
    <w:rsid w:val="00AA27B4"/>
    <w:rsid w:val="00AA2830"/>
    <w:rsid w:val="00AA2B1C"/>
    <w:rsid w:val="00AA2F9E"/>
    <w:rsid w:val="00AA3078"/>
    <w:rsid w:val="00AA335E"/>
    <w:rsid w:val="00AA34DA"/>
    <w:rsid w:val="00AA358B"/>
    <w:rsid w:val="00AA36FF"/>
    <w:rsid w:val="00AA379B"/>
    <w:rsid w:val="00AA388E"/>
    <w:rsid w:val="00AA3940"/>
    <w:rsid w:val="00AA39C0"/>
    <w:rsid w:val="00AA3EFA"/>
    <w:rsid w:val="00AA459B"/>
    <w:rsid w:val="00AA4610"/>
    <w:rsid w:val="00AA4651"/>
    <w:rsid w:val="00AA47E1"/>
    <w:rsid w:val="00AA4D20"/>
    <w:rsid w:val="00AA5079"/>
    <w:rsid w:val="00AA5101"/>
    <w:rsid w:val="00AA5244"/>
    <w:rsid w:val="00AA532C"/>
    <w:rsid w:val="00AA5478"/>
    <w:rsid w:val="00AA549B"/>
    <w:rsid w:val="00AA5503"/>
    <w:rsid w:val="00AA5520"/>
    <w:rsid w:val="00AA562E"/>
    <w:rsid w:val="00AA57C8"/>
    <w:rsid w:val="00AA5886"/>
    <w:rsid w:val="00AA5A73"/>
    <w:rsid w:val="00AA5BA7"/>
    <w:rsid w:val="00AA5F5C"/>
    <w:rsid w:val="00AA5FDA"/>
    <w:rsid w:val="00AA61FF"/>
    <w:rsid w:val="00AA6416"/>
    <w:rsid w:val="00AA6664"/>
    <w:rsid w:val="00AA6B2F"/>
    <w:rsid w:val="00AA734F"/>
    <w:rsid w:val="00AA74B3"/>
    <w:rsid w:val="00AA7728"/>
    <w:rsid w:val="00AA7965"/>
    <w:rsid w:val="00AA798F"/>
    <w:rsid w:val="00AA7B50"/>
    <w:rsid w:val="00AA7DEB"/>
    <w:rsid w:val="00AA7E1D"/>
    <w:rsid w:val="00AB0142"/>
    <w:rsid w:val="00AB0159"/>
    <w:rsid w:val="00AB01D7"/>
    <w:rsid w:val="00AB0424"/>
    <w:rsid w:val="00AB060F"/>
    <w:rsid w:val="00AB0C06"/>
    <w:rsid w:val="00AB0C64"/>
    <w:rsid w:val="00AB0D60"/>
    <w:rsid w:val="00AB0F68"/>
    <w:rsid w:val="00AB0FBF"/>
    <w:rsid w:val="00AB0FE1"/>
    <w:rsid w:val="00AB12BE"/>
    <w:rsid w:val="00AB1524"/>
    <w:rsid w:val="00AB1560"/>
    <w:rsid w:val="00AB15C5"/>
    <w:rsid w:val="00AB1931"/>
    <w:rsid w:val="00AB19E7"/>
    <w:rsid w:val="00AB19F6"/>
    <w:rsid w:val="00AB1B86"/>
    <w:rsid w:val="00AB2106"/>
    <w:rsid w:val="00AB2720"/>
    <w:rsid w:val="00AB2721"/>
    <w:rsid w:val="00AB286A"/>
    <w:rsid w:val="00AB2895"/>
    <w:rsid w:val="00AB29B4"/>
    <w:rsid w:val="00AB2A21"/>
    <w:rsid w:val="00AB2ACA"/>
    <w:rsid w:val="00AB2D0D"/>
    <w:rsid w:val="00AB2E12"/>
    <w:rsid w:val="00AB2E8D"/>
    <w:rsid w:val="00AB2E8F"/>
    <w:rsid w:val="00AB3018"/>
    <w:rsid w:val="00AB3225"/>
    <w:rsid w:val="00AB3400"/>
    <w:rsid w:val="00AB3607"/>
    <w:rsid w:val="00AB366C"/>
    <w:rsid w:val="00AB36D9"/>
    <w:rsid w:val="00AB372E"/>
    <w:rsid w:val="00AB3A21"/>
    <w:rsid w:val="00AB3B9A"/>
    <w:rsid w:val="00AB4066"/>
    <w:rsid w:val="00AB42B1"/>
    <w:rsid w:val="00AB433B"/>
    <w:rsid w:val="00AB4374"/>
    <w:rsid w:val="00AB4493"/>
    <w:rsid w:val="00AB45E1"/>
    <w:rsid w:val="00AB49B4"/>
    <w:rsid w:val="00AB4A74"/>
    <w:rsid w:val="00AB4BC6"/>
    <w:rsid w:val="00AB4D0D"/>
    <w:rsid w:val="00AB4DA3"/>
    <w:rsid w:val="00AB4DAC"/>
    <w:rsid w:val="00AB4DCD"/>
    <w:rsid w:val="00AB50F9"/>
    <w:rsid w:val="00AB531E"/>
    <w:rsid w:val="00AB565A"/>
    <w:rsid w:val="00AB56B5"/>
    <w:rsid w:val="00AB5780"/>
    <w:rsid w:val="00AB5ABB"/>
    <w:rsid w:val="00AB5BA8"/>
    <w:rsid w:val="00AB5D8E"/>
    <w:rsid w:val="00AB5DD5"/>
    <w:rsid w:val="00AB5E5F"/>
    <w:rsid w:val="00AB5E98"/>
    <w:rsid w:val="00AB5F07"/>
    <w:rsid w:val="00AB6147"/>
    <w:rsid w:val="00AB631D"/>
    <w:rsid w:val="00AB632B"/>
    <w:rsid w:val="00AB64CE"/>
    <w:rsid w:val="00AB6601"/>
    <w:rsid w:val="00AB7192"/>
    <w:rsid w:val="00AB71EA"/>
    <w:rsid w:val="00AB7494"/>
    <w:rsid w:val="00AB7670"/>
    <w:rsid w:val="00AB7C36"/>
    <w:rsid w:val="00AB7F75"/>
    <w:rsid w:val="00AC004A"/>
    <w:rsid w:val="00AC0293"/>
    <w:rsid w:val="00AC0761"/>
    <w:rsid w:val="00AC0AB5"/>
    <w:rsid w:val="00AC0ABD"/>
    <w:rsid w:val="00AC0B48"/>
    <w:rsid w:val="00AC0BFE"/>
    <w:rsid w:val="00AC0D31"/>
    <w:rsid w:val="00AC124A"/>
    <w:rsid w:val="00AC12DF"/>
    <w:rsid w:val="00AC1378"/>
    <w:rsid w:val="00AC17BF"/>
    <w:rsid w:val="00AC196F"/>
    <w:rsid w:val="00AC1A93"/>
    <w:rsid w:val="00AC1B46"/>
    <w:rsid w:val="00AC1CDB"/>
    <w:rsid w:val="00AC1D7C"/>
    <w:rsid w:val="00AC1DCF"/>
    <w:rsid w:val="00AC1DE4"/>
    <w:rsid w:val="00AC1DF0"/>
    <w:rsid w:val="00AC1FE9"/>
    <w:rsid w:val="00AC2015"/>
    <w:rsid w:val="00AC205F"/>
    <w:rsid w:val="00AC20DC"/>
    <w:rsid w:val="00AC232D"/>
    <w:rsid w:val="00AC2768"/>
    <w:rsid w:val="00AC2C50"/>
    <w:rsid w:val="00AC2E20"/>
    <w:rsid w:val="00AC3410"/>
    <w:rsid w:val="00AC34A2"/>
    <w:rsid w:val="00AC35B2"/>
    <w:rsid w:val="00AC37B1"/>
    <w:rsid w:val="00AC3912"/>
    <w:rsid w:val="00AC3C52"/>
    <w:rsid w:val="00AC3EFB"/>
    <w:rsid w:val="00AC3F4D"/>
    <w:rsid w:val="00AC402C"/>
    <w:rsid w:val="00AC42E7"/>
    <w:rsid w:val="00AC4404"/>
    <w:rsid w:val="00AC4405"/>
    <w:rsid w:val="00AC4EA9"/>
    <w:rsid w:val="00AC50CD"/>
    <w:rsid w:val="00AC512B"/>
    <w:rsid w:val="00AC5375"/>
    <w:rsid w:val="00AC551D"/>
    <w:rsid w:val="00AC5623"/>
    <w:rsid w:val="00AC575D"/>
    <w:rsid w:val="00AC5A08"/>
    <w:rsid w:val="00AC5A2A"/>
    <w:rsid w:val="00AC5C21"/>
    <w:rsid w:val="00AC5D82"/>
    <w:rsid w:val="00AC60AD"/>
    <w:rsid w:val="00AC6133"/>
    <w:rsid w:val="00AC61BD"/>
    <w:rsid w:val="00AC6407"/>
    <w:rsid w:val="00AC6440"/>
    <w:rsid w:val="00AC64D7"/>
    <w:rsid w:val="00AC66CC"/>
    <w:rsid w:val="00AC670A"/>
    <w:rsid w:val="00AC679E"/>
    <w:rsid w:val="00AC6811"/>
    <w:rsid w:val="00AC695B"/>
    <w:rsid w:val="00AC6D61"/>
    <w:rsid w:val="00AC6EDF"/>
    <w:rsid w:val="00AC7215"/>
    <w:rsid w:val="00AC742C"/>
    <w:rsid w:val="00AC7739"/>
    <w:rsid w:val="00AC7910"/>
    <w:rsid w:val="00AC797A"/>
    <w:rsid w:val="00AC7995"/>
    <w:rsid w:val="00AC79FC"/>
    <w:rsid w:val="00AC7ACC"/>
    <w:rsid w:val="00AC7DDC"/>
    <w:rsid w:val="00AC7DEB"/>
    <w:rsid w:val="00AC7EB4"/>
    <w:rsid w:val="00AC7F6E"/>
    <w:rsid w:val="00AC7F9E"/>
    <w:rsid w:val="00AD00BE"/>
    <w:rsid w:val="00AD098E"/>
    <w:rsid w:val="00AD09E4"/>
    <w:rsid w:val="00AD0A18"/>
    <w:rsid w:val="00AD0B5C"/>
    <w:rsid w:val="00AD0B8E"/>
    <w:rsid w:val="00AD0C21"/>
    <w:rsid w:val="00AD0C36"/>
    <w:rsid w:val="00AD0CCC"/>
    <w:rsid w:val="00AD0DCC"/>
    <w:rsid w:val="00AD106B"/>
    <w:rsid w:val="00AD14AA"/>
    <w:rsid w:val="00AD1571"/>
    <w:rsid w:val="00AD1D5F"/>
    <w:rsid w:val="00AD1E0E"/>
    <w:rsid w:val="00AD25F2"/>
    <w:rsid w:val="00AD2674"/>
    <w:rsid w:val="00AD27C7"/>
    <w:rsid w:val="00AD28D4"/>
    <w:rsid w:val="00AD2BF8"/>
    <w:rsid w:val="00AD2D8D"/>
    <w:rsid w:val="00AD2EFF"/>
    <w:rsid w:val="00AD3277"/>
    <w:rsid w:val="00AD330C"/>
    <w:rsid w:val="00AD3400"/>
    <w:rsid w:val="00AD370F"/>
    <w:rsid w:val="00AD375F"/>
    <w:rsid w:val="00AD3CB7"/>
    <w:rsid w:val="00AD3F32"/>
    <w:rsid w:val="00AD4074"/>
    <w:rsid w:val="00AD4294"/>
    <w:rsid w:val="00AD437A"/>
    <w:rsid w:val="00AD45A4"/>
    <w:rsid w:val="00AD4687"/>
    <w:rsid w:val="00AD4F78"/>
    <w:rsid w:val="00AD5145"/>
    <w:rsid w:val="00AD537C"/>
    <w:rsid w:val="00AD54BB"/>
    <w:rsid w:val="00AD54E1"/>
    <w:rsid w:val="00AD5765"/>
    <w:rsid w:val="00AD5D98"/>
    <w:rsid w:val="00AD5F59"/>
    <w:rsid w:val="00AD5F86"/>
    <w:rsid w:val="00AD6017"/>
    <w:rsid w:val="00AD60CC"/>
    <w:rsid w:val="00AD6135"/>
    <w:rsid w:val="00AD61D3"/>
    <w:rsid w:val="00AD6802"/>
    <w:rsid w:val="00AD692F"/>
    <w:rsid w:val="00AD69F7"/>
    <w:rsid w:val="00AD6AC8"/>
    <w:rsid w:val="00AD6CBA"/>
    <w:rsid w:val="00AD7340"/>
    <w:rsid w:val="00AD749F"/>
    <w:rsid w:val="00AD7560"/>
    <w:rsid w:val="00AD7808"/>
    <w:rsid w:val="00AD781F"/>
    <w:rsid w:val="00AD7ABB"/>
    <w:rsid w:val="00AD7ACE"/>
    <w:rsid w:val="00AD7CE5"/>
    <w:rsid w:val="00AD7F0F"/>
    <w:rsid w:val="00AE0009"/>
    <w:rsid w:val="00AE01C5"/>
    <w:rsid w:val="00AE0269"/>
    <w:rsid w:val="00AE02A7"/>
    <w:rsid w:val="00AE0685"/>
    <w:rsid w:val="00AE07E4"/>
    <w:rsid w:val="00AE085C"/>
    <w:rsid w:val="00AE0929"/>
    <w:rsid w:val="00AE0949"/>
    <w:rsid w:val="00AE09E8"/>
    <w:rsid w:val="00AE0B4E"/>
    <w:rsid w:val="00AE0E0B"/>
    <w:rsid w:val="00AE0E29"/>
    <w:rsid w:val="00AE111B"/>
    <w:rsid w:val="00AE14AB"/>
    <w:rsid w:val="00AE1524"/>
    <w:rsid w:val="00AE1607"/>
    <w:rsid w:val="00AE1661"/>
    <w:rsid w:val="00AE1914"/>
    <w:rsid w:val="00AE1AD0"/>
    <w:rsid w:val="00AE1B11"/>
    <w:rsid w:val="00AE1B85"/>
    <w:rsid w:val="00AE1C15"/>
    <w:rsid w:val="00AE1C6D"/>
    <w:rsid w:val="00AE1D47"/>
    <w:rsid w:val="00AE1D59"/>
    <w:rsid w:val="00AE1EA2"/>
    <w:rsid w:val="00AE215E"/>
    <w:rsid w:val="00AE21C4"/>
    <w:rsid w:val="00AE2A56"/>
    <w:rsid w:val="00AE2AD3"/>
    <w:rsid w:val="00AE2B0F"/>
    <w:rsid w:val="00AE2F0A"/>
    <w:rsid w:val="00AE2FF4"/>
    <w:rsid w:val="00AE3457"/>
    <w:rsid w:val="00AE3484"/>
    <w:rsid w:val="00AE370B"/>
    <w:rsid w:val="00AE380B"/>
    <w:rsid w:val="00AE3BB5"/>
    <w:rsid w:val="00AE3E98"/>
    <w:rsid w:val="00AE412E"/>
    <w:rsid w:val="00AE42D1"/>
    <w:rsid w:val="00AE4711"/>
    <w:rsid w:val="00AE47BC"/>
    <w:rsid w:val="00AE4A11"/>
    <w:rsid w:val="00AE4AAD"/>
    <w:rsid w:val="00AE4B57"/>
    <w:rsid w:val="00AE4B58"/>
    <w:rsid w:val="00AE4C58"/>
    <w:rsid w:val="00AE4FB7"/>
    <w:rsid w:val="00AE51F0"/>
    <w:rsid w:val="00AE5300"/>
    <w:rsid w:val="00AE534B"/>
    <w:rsid w:val="00AE53B5"/>
    <w:rsid w:val="00AE53C4"/>
    <w:rsid w:val="00AE5727"/>
    <w:rsid w:val="00AE5889"/>
    <w:rsid w:val="00AE5CFC"/>
    <w:rsid w:val="00AE5F72"/>
    <w:rsid w:val="00AE5F83"/>
    <w:rsid w:val="00AE61ED"/>
    <w:rsid w:val="00AE63AE"/>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5D2"/>
    <w:rsid w:val="00AF0617"/>
    <w:rsid w:val="00AF0689"/>
    <w:rsid w:val="00AF072B"/>
    <w:rsid w:val="00AF0833"/>
    <w:rsid w:val="00AF093B"/>
    <w:rsid w:val="00AF0A3E"/>
    <w:rsid w:val="00AF0B66"/>
    <w:rsid w:val="00AF0ED3"/>
    <w:rsid w:val="00AF0F3E"/>
    <w:rsid w:val="00AF1251"/>
    <w:rsid w:val="00AF13BE"/>
    <w:rsid w:val="00AF14E7"/>
    <w:rsid w:val="00AF151F"/>
    <w:rsid w:val="00AF176B"/>
    <w:rsid w:val="00AF17A4"/>
    <w:rsid w:val="00AF1ABC"/>
    <w:rsid w:val="00AF1B37"/>
    <w:rsid w:val="00AF1B97"/>
    <w:rsid w:val="00AF1B9F"/>
    <w:rsid w:val="00AF1BE1"/>
    <w:rsid w:val="00AF21B2"/>
    <w:rsid w:val="00AF22E2"/>
    <w:rsid w:val="00AF2303"/>
    <w:rsid w:val="00AF25F6"/>
    <w:rsid w:val="00AF28C3"/>
    <w:rsid w:val="00AF28E7"/>
    <w:rsid w:val="00AF2C75"/>
    <w:rsid w:val="00AF2CF0"/>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889"/>
    <w:rsid w:val="00AF4A23"/>
    <w:rsid w:val="00AF4C92"/>
    <w:rsid w:val="00AF4E7B"/>
    <w:rsid w:val="00AF50FD"/>
    <w:rsid w:val="00AF5464"/>
    <w:rsid w:val="00AF55CE"/>
    <w:rsid w:val="00AF5704"/>
    <w:rsid w:val="00AF5AA1"/>
    <w:rsid w:val="00AF5C55"/>
    <w:rsid w:val="00AF5EAE"/>
    <w:rsid w:val="00AF616E"/>
    <w:rsid w:val="00AF6941"/>
    <w:rsid w:val="00AF6951"/>
    <w:rsid w:val="00AF6A8A"/>
    <w:rsid w:val="00AF6CB0"/>
    <w:rsid w:val="00AF6EC8"/>
    <w:rsid w:val="00AF7140"/>
    <w:rsid w:val="00AF717F"/>
    <w:rsid w:val="00AF7187"/>
    <w:rsid w:val="00AF722C"/>
    <w:rsid w:val="00AF7395"/>
    <w:rsid w:val="00AF758C"/>
    <w:rsid w:val="00AF7700"/>
    <w:rsid w:val="00AF784B"/>
    <w:rsid w:val="00AF78DB"/>
    <w:rsid w:val="00AF7E9C"/>
    <w:rsid w:val="00B002F6"/>
    <w:rsid w:val="00B00595"/>
    <w:rsid w:val="00B007D3"/>
    <w:rsid w:val="00B00AF7"/>
    <w:rsid w:val="00B01530"/>
    <w:rsid w:val="00B017BC"/>
    <w:rsid w:val="00B017EE"/>
    <w:rsid w:val="00B01AE8"/>
    <w:rsid w:val="00B01B7E"/>
    <w:rsid w:val="00B02160"/>
    <w:rsid w:val="00B02546"/>
    <w:rsid w:val="00B026A2"/>
    <w:rsid w:val="00B027CC"/>
    <w:rsid w:val="00B028FC"/>
    <w:rsid w:val="00B029C8"/>
    <w:rsid w:val="00B02D8F"/>
    <w:rsid w:val="00B02EC7"/>
    <w:rsid w:val="00B02F02"/>
    <w:rsid w:val="00B02F99"/>
    <w:rsid w:val="00B0320F"/>
    <w:rsid w:val="00B036BD"/>
    <w:rsid w:val="00B036DF"/>
    <w:rsid w:val="00B03799"/>
    <w:rsid w:val="00B037FF"/>
    <w:rsid w:val="00B0384B"/>
    <w:rsid w:val="00B038B9"/>
    <w:rsid w:val="00B038D0"/>
    <w:rsid w:val="00B038E2"/>
    <w:rsid w:val="00B03952"/>
    <w:rsid w:val="00B039A8"/>
    <w:rsid w:val="00B03A6D"/>
    <w:rsid w:val="00B03D2A"/>
    <w:rsid w:val="00B03D51"/>
    <w:rsid w:val="00B03D68"/>
    <w:rsid w:val="00B03DC6"/>
    <w:rsid w:val="00B040D7"/>
    <w:rsid w:val="00B041CB"/>
    <w:rsid w:val="00B04229"/>
    <w:rsid w:val="00B04272"/>
    <w:rsid w:val="00B0430E"/>
    <w:rsid w:val="00B046C9"/>
    <w:rsid w:val="00B04838"/>
    <w:rsid w:val="00B049D7"/>
    <w:rsid w:val="00B04BCE"/>
    <w:rsid w:val="00B04F5C"/>
    <w:rsid w:val="00B051DF"/>
    <w:rsid w:val="00B05248"/>
    <w:rsid w:val="00B05268"/>
    <w:rsid w:val="00B052C7"/>
    <w:rsid w:val="00B05321"/>
    <w:rsid w:val="00B053DE"/>
    <w:rsid w:val="00B05439"/>
    <w:rsid w:val="00B055D0"/>
    <w:rsid w:val="00B05634"/>
    <w:rsid w:val="00B05956"/>
    <w:rsid w:val="00B05A88"/>
    <w:rsid w:val="00B05BB3"/>
    <w:rsid w:val="00B05C99"/>
    <w:rsid w:val="00B05E30"/>
    <w:rsid w:val="00B05F8A"/>
    <w:rsid w:val="00B0600C"/>
    <w:rsid w:val="00B06334"/>
    <w:rsid w:val="00B06338"/>
    <w:rsid w:val="00B063AA"/>
    <w:rsid w:val="00B067CF"/>
    <w:rsid w:val="00B0698A"/>
    <w:rsid w:val="00B069B9"/>
    <w:rsid w:val="00B06B86"/>
    <w:rsid w:val="00B07326"/>
    <w:rsid w:val="00B0766F"/>
    <w:rsid w:val="00B07936"/>
    <w:rsid w:val="00B07D1D"/>
    <w:rsid w:val="00B07D4D"/>
    <w:rsid w:val="00B07E7E"/>
    <w:rsid w:val="00B07F2A"/>
    <w:rsid w:val="00B07FB3"/>
    <w:rsid w:val="00B10571"/>
    <w:rsid w:val="00B105FA"/>
    <w:rsid w:val="00B10646"/>
    <w:rsid w:val="00B10828"/>
    <w:rsid w:val="00B10987"/>
    <w:rsid w:val="00B109C9"/>
    <w:rsid w:val="00B10B0B"/>
    <w:rsid w:val="00B10E7D"/>
    <w:rsid w:val="00B10EC0"/>
    <w:rsid w:val="00B10F01"/>
    <w:rsid w:val="00B113C2"/>
    <w:rsid w:val="00B116A1"/>
    <w:rsid w:val="00B11701"/>
    <w:rsid w:val="00B11887"/>
    <w:rsid w:val="00B11997"/>
    <w:rsid w:val="00B11AC0"/>
    <w:rsid w:val="00B11DF4"/>
    <w:rsid w:val="00B11E4C"/>
    <w:rsid w:val="00B11F84"/>
    <w:rsid w:val="00B11F98"/>
    <w:rsid w:val="00B1213F"/>
    <w:rsid w:val="00B1230E"/>
    <w:rsid w:val="00B12438"/>
    <w:rsid w:val="00B12668"/>
    <w:rsid w:val="00B12886"/>
    <w:rsid w:val="00B12F3F"/>
    <w:rsid w:val="00B1303C"/>
    <w:rsid w:val="00B13162"/>
    <w:rsid w:val="00B13376"/>
    <w:rsid w:val="00B134CA"/>
    <w:rsid w:val="00B1356A"/>
    <w:rsid w:val="00B13BB7"/>
    <w:rsid w:val="00B13BDA"/>
    <w:rsid w:val="00B13D10"/>
    <w:rsid w:val="00B13DED"/>
    <w:rsid w:val="00B13FD5"/>
    <w:rsid w:val="00B1403A"/>
    <w:rsid w:val="00B14463"/>
    <w:rsid w:val="00B14926"/>
    <w:rsid w:val="00B1493F"/>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8A"/>
    <w:rsid w:val="00B171BA"/>
    <w:rsid w:val="00B17430"/>
    <w:rsid w:val="00B178CF"/>
    <w:rsid w:val="00B17B3D"/>
    <w:rsid w:val="00B200A2"/>
    <w:rsid w:val="00B20316"/>
    <w:rsid w:val="00B2067F"/>
    <w:rsid w:val="00B20767"/>
    <w:rsid w:val="00B20A88"/>
    <w:rsid w:val="00B21103"/>
    <w:rsid w:val="00B21532"/>
    <w:rsid w:val="00B2160D"/>
    <w:rsid w:val="00B216D9"/>
    <w:rsid w:val="00B21704"/>
    <w:rsid w:val="00B2184B"/>
    <w:rsid w:val="00B21C4F"/>
    <w:rsid w:val="00B21CB6"/>
    <w:rsid w:val="00B21D78"/>
    <w:rsid w:val="00B21E8A"/>
    <w:rsid w:val="00B22018"/>
    <w:rsid w:val="00B22154"/>
    <w:rsid w:val="00B22451"/>
    <w:rsid w:val="00B224A5"/>
    <w:rsid w:val="00B2250C"/>
    <w:rsid w:val="00B2266C"/>
    <w:rsid w:val="00B22971"/>
    <w:rsid w:val="00B229F7"/>
    <w:rsid w:val="00B22BDE"/>
    <w:rsid w:val="00B22C5E"/>
    <w:rsid w:val="00B231C5"/>
    <w:rsid w:val="00B233D8"/>
    <w:rsid w:val="00B235F3"/>
    <w:rsid w:val="00B2371C"/>
    <w:rsid w:val="00B2374F"/>
    <w:rsid w:val="00B23815"/>
    <w:rsid w:val="00B2385B"/>
    <w:rsid w:val="00B23A17"/>
    <w:rsid w:val="00B23ACF"/>
    <w:rsid w:val="00B240A2"/>
    <w:rsid w:val="00B241E7"/>
    <w:rsid w:val="00B242B8"/>
    <w:rsid w:val="00B2433A"/>
    <w:rsid w:val="00B246B5"/>
    <w:rsid w:val="00B24881"/>
    <w:rsid w:val="00B249D1"/>
    <w:rsid w:val="00B24AF3"/>
    <w:rsid w:val="00B24CAC"/>
    <w:rsid w:val="00B24F25"/>
    <w:rsid w:val="00B24F33"/>
    <w:rsid w:val="00B2505F"/>
    <w:rsid w:val="00B2508C"/>
    <w:rsid w:val="00B250AC"/>
    <w:rsid w:val="00B25552"/>
    <w:rsid w:val="00B255FF"/>
    <w:rsid w:val="00B257F7"/>
    <w:rsid w:val="00B25809"/>
    <w:rsid w:val="00B25993"/>
    <w:rsid w:val="00B25C5E"/>
    <w:rsid w:val="00B25CC4"/>
    <w:rsid w:val="00B25EAA"/>
    <w:rsid w:val="00B2603A"/>
    <w:rsid w:val="00B26988"/>
    <w:rsid w:val="00B269D1"/>
    <w:rsid w:val="00B26B6F"/>
    <w:rsid w:val="00B26F62"/>
    <w:rsid w:val="00B270A4"/>
    <w:rsid w:val="00B2715F"/>
    <w:rsid w:val="00B27160"/>
    <w:rsid w:val="00B271B6"/>
    <w:rsid w:val="00B272F9"/>
    <w:rsid w:val="00B27399"/>
    <w:rsid w:val="00B273E1"/>
    <w:rsid w:val="00B2777F"/>
    <w:rsid w:val="00B277DC"/>
    <w:rsid w:val="00B27801"/>
    <w:rsid w:val="00B27DA5"/>
    <w:rsid w:val="00B27F84"/>
    <w:rsid w:val="00B30058"/>
    <w:rsid w:val="00B30311"/>
    <w:rsid w:val="00B3037C"/>
    <w:rsid w:val="00B30754"/>
    <w:rsid w:val="00B307D5"/>
    <w:rsid w:val="00B308CC"/>
    <w:rsid w:val="00B3093E"/>
    <w:rsid w:val="00B310F4"/>
    <w:rsid w:val="00B31142"/>
    <w:rsid w:val="00B31321"/>
    <w:rsid w:val="00B31576"/>
    <w:rsid w:val="00B31592"/>
    <w:rsid w:val="00B3193C"/>
    <w:rsid w:val="00B31AEB"/>
    <w:rsid w:val="00B31F18"/>
    <w:rsid w:val="00B321CB"/>
    <w:rsid w:val="00B322D6"/>
    <w:rsid w:val="00B32374"/>
    <w:rsid w:val="00B324AC"/>
    <w:rsid w:val="00B325AA"/>
    <w:rsid w:val="00B326BA"/>
    <w:rsid w:val="00B32752"/>
    <w:rsid w:val="00B327FD"/>
    <w:rsid w:val="00B32D71"/>
    <w:rsid w:val="00B32E16"/>
    <w:rsid w:val="00B32E9D"/>
    <w:rsid w:val="00B330F5"/>
    <w:rsid w:val="00B3324E"/>
    <w:rsid w:val="00B3325C"/>
    <w:rsid w:val="00B33504"/>
    <w:rsid w:val="00B3363B"/>
    <w:rsid w:val="00B336B9"/>
    <w:rsid w:val="00B337DA"/>
    <w:rsid w:val="00B3383E"/>
    <w:rsid w:val="00B33878"/>
    <w:rsid w:val="00B33AD1"/>
    <w:rsid w:val="00B33B25"/>
    <w:rsid w:val="00B33BCE"/>
    <w:rsid w:val="00B33D0F"/>
    <w:rsid w:val="00B33E17"/>
    <w:rsid w:val="00B341D1"/>
    <w:rsid w:val="00B3438A"/>
    <w:rsid w:val="00B3465B"/>
    <w:rsid w:val="00B34857"/>
    <w:rsid w:val="00B349CF"/>
    <w:rsid w:val="00B349D0"/>
    <w:rsid w:val="00B34C6F"/>
    <w:rsid w:val="00B34E99"/>
    <w:rsid w:val="00B34EB7"/>
    <w:rsid w:val="00B34EC9"/>
    <w:rsid w:val="00B35176"/>
    <w:rsid w:val="00B352CB"/>
    <w:rsid w:val="00B35335"/>
    <w:rsid w:val="00B35574"/>
    <w:rsid w:val="00B35BE0"/>
    <w:rsid w:val="00B35DBA"/>
    <w:rsid w:val="00B35FA6"/>
    <w:rsid w:val="00B36051"/>
    <w:rsid w:val="00B36195"/>
    <w:rsid w:val="00B36689"/>
    <w:rsid w:val="00B366CF"/>
    <w:rsid w:val="00B36783"/>
    <w:rsid w:val="00B368D6"/>
    <w:rsid w:val="00B368EE"/>
    <w:rsid w:val="00B36B24"/>
    <w:rsid w:val="00B36C54"/>
    <w:rsid w:val="00B36E13"/>
    <w:rsid w:val="00B36F41"/>
    <w:rsid w:val="00B370A0"/>
    <w:rsid w:val="00B37380"/>
    <w:rsid w:val="00B375E4"/>
    <w:rsid w:val="00B37603"/>
    <w:rsid w:val="00B37715"/>
    <w:rsid w:val="00B3799E"/>
    <w:rsid w:val="00B37ADD"/>
    <w:rsid w:val="00B37B07"/>
    <w:rsid w:val="00B37C26"/>
    <w:rsid w:val="00B4001A"/>
    <w:rsid w:val="00B400D7"/>
    <w:rsid w:val="00B40212"/>
    <w:rsid w:val="00B404BC"/>
    <w:rsid w:val="00B40A57"/>
    <w:rsid w:val="00B40B8A"/>
    <w:rsid w:val="00B410AD"/>
    <w:rsid w:val="00B411D7"/>
    <w:rsid w:val="00B4172F"/>
    <w:rsid w:val="00B417D1"/>
    <w:rsid w:val="00B41853"/>
    <w:rsid w:val="00B41947"/>
    <w:rsid w:val="00B41D87"/>
    <w:rsid w:val="00B41FAF"/>
    <w:rsid w:val="00B423C2"/>
    <w:rsid w:val="00B424D6"/>
    <w:rsid w:val="00B428F2"/>
    <w:rsid w:val="00B42ACA"/>
    <w:rsid w:val="00B42F79"/>
    <w:rsid w:val="00B43068"/>
    <w:rsid w:val="00B43241"/>
    <w:rsid w:val="00B43A22"/>
    <w:rsid w:val="00B43CFD"/>
    <w:rsid w:val="00B43D34"/>
    <w:rsid w:val="00B43F26"/>
    <w:rsid w:val="00B440B7"/>
    <w:rsid w:val="00B442ED"/>
    <w:rsid w:val="00B44673"/>
    <w:rsid w:val="00B448DD"/>
    <w:rsid w:val="00B44A2F"/>
    <w:rsid w:val="00B44C84"/>
    <w:rsid w:val="00B44D70"/>
    <w:rsid w:val="00B44E9B"/>
    <w:rsid w:val="00B44EFF"/>
    <w:rsid w:val="00B44FA7"/>
    <w:rsid w:val="00B4500A"/>
    <w:rsid w:val="00B4506C"/>
    <w:rsid w:val="00B45170"/>
    <w:rsid w:val="00B4526A"/>
    <w:rsid w:val="00B4555F"/>
    <w:rsid w:val="00B456D0"/>
    <w:rsid w:val="00B459BC"/>
    <w:rsid w:val="00B459E6"/>
    <w:rsid w:val="00B45C94"/>
    <w:rsid w:val="00B45D7F"/>
    <w:rsid w:val="00B45ED8"/>
    <w:rsid w:val="00B46495"/>
    <w:rsid w:val="00B466CE"/>
    <w:rsid w:val="00B46A87"/>
    <w:rsid w:val="00B46CBE"/>
    <w:rsid w:val="00B46D9F"/>
    <w:rsid w:val="00B46EA8"/>
    <w:rsid w:val="00B46EC2"/>
    <w:rsid w:val="00B46EDF"/>
    <w:rsid w:val="00B46FF9"/>
    <w:rsid w:val="00B47039"/>
    <w:rsid w:val="00B47056"/>
    <w:rsid w:val="00B47161"/>
    <w:rsid w:val="00B4730E"/>
    <w:rsid w:val="00B4736E"/>
    <w:rsid w:val="00B4739F"/>
    <w:rsid w:val="00B478EA"/>
    <w:rsid w:val="00B50135"/>
    <w:rsid w:val="00B501DD"/>
    <w:rsid w:val="00B5022C"/>
    <w:rsid w:val="00B50254"/>
    <w:rsid w:val="00B503E0"/>
    <w:rsid w:val="00B5060B"/>
    <w:rsid w:val="00B507FA"/>
    <w:rsid w:val="00B50804"/>
    <w:rsid w:val="00B50C19"/>
    <w:rsid w:val="00B5103E"/>
    <w:rsid w:val="00B510F3"/>
    <w:rsid w:val="00B5116C"/>
    <w:rsid w:val="00B511CD"/>
    <w:rsid w:val="00B51451"/>
    <w:rsid w:val="00B5159F"/>
    <w:rsid w:val="00B516AD"/>
    <w:rsid w:val="00B51A19"/>
    <w:rsid w:val="00B51B53"/>
    <w:rsid w:val="00B51BB0"/>
    <w:rsid w:val="00B51ED5"/>
    <w:rsid w:val="00B52022"/>
    <w:rsid w:val="00B52217"/>
    <w:rsid w:val="00B52263"/>
    <w:rsid w:val="00B5257F"/>
    <w:rsid w:val="00B52955"/>
    <w:rsid w:val="00B529BA"/>
    <w:rsid w:val="00B52A11"/>
    <w:rsid w:val="00B52F08"/>
    <w:rsid w:val="00B52F15"/>
    <w:rsid w:val="00B53196"/>
    <w:rsid w:val="00B53198"/>
    <w:rsid w:val="00B532DF"/>
    <w:rsid w:val="00B53648"/>
    <w:rsid w:val="00B53670"/>
    <w:rsid w:val="00B536F9"/>
    <w:rsid w:val="00B5385C"/>
    <w:rsid w:val="00B5389B"/>
    <w:rsid w:val="00B53C2F"/>
    <w:rsid w:val="00B53C48"/>
    <w:rsid w:val="00B53FE7"/>
    <w:rsid w:val="00B5406D"/>
    <w:rsid w:val="00B54199"/>
    <w:rsid w:val="00B54486"/>
    <w:rsid w:val="00B5452C"/>
    <w:rsid w:val="00B545E2"/>
    <w:rsid w:val="00B549A7"/>
    <w:rsid w:val="00B54AD7"/>
    <w:rsid w:val="00B551B5"/>
    <w:rsid w:val="00B553AB"/>
    <w:rsid w:val="00B55435"/>
    <w:rsid w:val="00B55441"/>
    <w:rsid w:val="00B55680"/>
    <w:rsid w:val="00B55805"/>
    <w:rsid w:val="00B55A84"/>
    <w:rsid w:val="00B55C1E"/>
    <w:rsid w:val="00B55CEF"/>
    <w:rsid w:val="00B55D57"/>
    <w:rsid w:val="00B55FEE"/>
    <w:rsid w:val="00B5604C"/>
    <w:rsid w:val="00B5644E"/>
    <w:rsid w:val="00B564D4"/>
    <w:rsid w:val="00B5660D"/>
    <w:rsid w:val="00B56692"/>
    <w:rsid w:val="00B566D9"/>
    <w:rsid w:val="00B567A9"/>
    <w:rsid w:val="00B56998"/>
    <w:rsid w:val="00B56DCF"/>
    <w:rsid w:val="00B56DEE"/>
    <w:rsid w:val="00B56EF0"/>
    <w:rsid w:val="00B57214"/>
    <w:rsid w:val="00B57674"/>
    <w:rsid w:val="00B578C9"/>
    <w:rsid w:val="00B578E2"/>
    <w:rsid w:val="00B5791F"/>
    <w:rsid w:val="00B57AC5"/>
    <w:rsid w:val="00B57AD8"/>
    <w:rsid w:val="00B57B31"/>
    <w:rsid w:val="00B57D52"/>
    <w:rsid w:val="00B57EFD"/>
    <w:rsid w:val="00B603A5"/>
    <w:rsid w:val="00B6043D"/>
    <w:rsid w:val="00B60447"/>
    <w:rsid w:val="00B60E16"/>
    <w:rsid w:val="00B60FD3"/>
    <w:rsid w:val="00B6139F"/>
    <w:rsid w:val="00B61544"/>
    <w:rsid w:val="00B61839"/>
    <w:rsid w:val="00B61893"/>
    <w:rsid w:val="00B61C03"/>
    <w:rsid w:val="00B61C4C"/>
    <w:rsid w:val="00B61CC3"/>
    <w:rsid w:val="00B61DBC"/>
    <w:rsid w:val="00B62024"/>
    <w:rsid w:val="00B62158"/>
    <w:rsid w:val="00B62228"/>
    <w:rsid w:val="00B6249E"/>
    <w:rsid w:val="00B625E4"/>
    <w:rsid w:val="00B6274A"/>
    <w:rsid w:val="00B627C1"/>
    <w:rsid w:val="00B62884"/>
    <w:rsid w:val="00B62A8D"/>
    <w:rsid w:val="00B62CBB"/>
    <w:rsid w:val="00B62CF7"/>
    <w:rsid w:val="00B62DCA"/>
    <w:rsid w:val="00B62FA3"/>
    <w:rsid w:val="00B63314"/>
    <w:rsid w:val="00B63360"/>
    <w:rsid w:val="00B634E8"/>
    <w:rsid w:val="00B63651"/>
    <w:rsid w:val="00B637C1"/>
    <w:rsid w:val="00B6384B"/>
    <w:rsid w:val="00B638EB"/>
    <w:rsid w:val="00B63DAF"/>
    <w:rsid w:val="00B63DC4"/>
    <w:rsid w:val="00B63E0F"/>
    <w:rsid w:val="00B63FBF"/>
    <w:rsid w:val="00B64061"/>
    <w:rsid w:val="00B64743"/>
    <w:rsid w:val="00B64997"/>
    <w:rsid w:val="00B649FC"/>
    <w:rsid w:val="00B64A0A"/>
    <w:rsid w:val="00B64AD4"/>
    <w:rsid w:val="00B64B7F"/>
    <w:rsid w:val="00B64BD4"/>
    <w:rsid w:val="00B64E07"/>
    <w:rsid w:val="00B64E84"/>
    <w:rsid w:val="00B64E9F"/>
    <w:rsid w:val="00B64EB1"/>
    <w:rsid w:val="00B64EFE"/>
    <w:rsid w:val="00B6504C"/>
    <w:rsid w:val="00B65591"/>
    <w:rsid w:val="00B65AEA"/>
    <w:rsid w:val="00B65C35"/>
    <w:rsid w:val="00B65D91"/>
    <w:rsid w:val="00B66005"/>
    <w:rsid w:val="00B6603B"/>
    <w:rsid w:val="00B66194"/>
    <w:rsid w:val="00B661E7"/>
    <w:rsid w:val="00B663E7"/>
    <w:rsid w:val="00B6669C"/>
    <w:rsid w:val="00B66713"/>
    <w:rsid w:val="00B6684F"/>
    <w:rsid w:val="00B66872"/>
    <w:rsid w:val="00B66B37"/>
    <w:rsid w:val="00B66D04"/>
    <w:rsid w:val="00B66DE5"/>
    <w:rsid w:val="00B66F5A"/>
    <w:rsid w:val="00B67035"/>
    <w:rsid w:val="00B672A4"/>
    <w:rsid w:val="00B67425"/>
    <w:rsid w:val="00B674EA"/>
    <w:rsid w:val="00B678E5"/>
    <w:rsid w:val="00B6794D"/>
    <w:rsid w:val="00B67A3F"/>
    <w:rsid w:val="00B67B08"/>
    <w:rsid w:val="00B67EB9"/>
    <w:rsid w:val="00B67F4D"/>
    <w:rsid w:val="00B70234"/>
    <w:rsid w:val="00B70381"/>
    <w:rsid w:val="00B704B9"/>
    <w:rsid w:val="00B7074E"/>
    <w:rsid w:val="00B70786"/>
    <w:rsid w:val="00B70882"/>
    <w:rsid w:val="00B708BA"/>
    <w:rsid w:val="00B70972"/>
    <w:rsid w:val="00B70B5E"/>
    <w:rsid w:val="00B70BAA"/>
    <w:rsid w:val="00B70E6B"/>
    <w:rsid w:val="00B70FC1"/>
    <w:rsid w:val="00B7121B"/>
    <w:rsid w:val="00B71339"/>
    <w:rsid w:val="00B7142C"/>
    <w:rsid w:val="00B7148B"/>
    <w:rsid w:val="00B714E3"/>
    <w:rsid w:val="00B717BA"/>
    <w:rsid w:val="00B71A92"/>
    <w:rsid w:val="00B71AD2"/>
    <w:rsid w:val="00B71B91"/>
    <w:rsid w:val="00B71C23"/>
    <w:rsid w:val="00B71C3F"/>
    <w:rsid w:val="00B71CD0"/>
    <w:rsid w:val="00B71D28"/>
    <w:rsid w:val="00B71D64"/>
    <w:rsid w:val="00B71D94"/>
    <w:rsid w:val="00B72165"/>
    <w:rsid w:val="00B7228E"/>
    <w:rsid w:val="00B72AFC"/>
    <w:rsid w:val="00B72B2C"/>
    <w:rsid w:val="00B72B84"/>
    <w:rsid w:val="00B7300A"/>
    <w:rsid w:val="00B730F0"/>
    <w:rsid w:val="00B731D6"/>
    <w:rsid w:val="00B731FF"/>
    <w:rsid w:val="00B738AC"/>
    <w:rsid w:val="00B73954"/>
    <w:rsid w:val="00B73B10"/>
    <w:rsid w:val="00B73B73"/>
    <w:rsid w:val="00B73B82"/>
    <w:rsid w:val="00B73DAC"/>
    <w:rsid w:val="00B74103"/>
    <w:rsid w:val="00B742BF"/>
    <w:rsid w:val="00B7490A"/>
    <w:rsid w:val="00B7494F"/>
    <w:rsid w:val="00B749B6"/>
    <w:rsid w:val="00B74A9F"/>
    <w:rsid w:val="00B74AF2"/>
    <w:rsid w:val="00B74BAB"/>
    <w:rsid w:val="00B74E21"/>
    <w:rsid w:val="00B750DE"/>
    <w:rsid w:val="00B75238"/>
    <w:rsid w:val="00B755D0"/>
    <w:rsid w:val="00B756D1"/>
    <w:rsid w:val="00B758DB"/>
    <w:rsid w:val="00B758EA"/>
    <w:rsid w:val="00B75E63"/>
    <w:rsid w:val="00B75FE1"/>
    <w:rsid w:val="00B76486"/>
    <w:rsid w:val="00B764AD"/>
    <w:rsid w:val="00B7685C"/>
    <w:rsid w:val="00B76897"/>
    <w:rsid w:val="00B7698A"/>
    <w:rsid w:val="00B76AA4"/>
    <w:rsid w:val="00B76AC4"/>
    <w:rsid w:val="00B76AFE"/>
    <w:rsid w:val="00B76C74"/>
    <w:rsid w:val="00B76C79"/>
    <w:rsid w:val="00B76D59"/>
    <w:rsid w:val="00B76F89"/>
    <w:rsid w:val="00B77037"/>
    <w:rsid w:val="00B77200"/>
    <w:rsid w:val="00B772FF"/>
    <w:rsid w:val="00B773C2"/>
    <w:rsid w:val="00B7743A"/>
    <w:rsid w:val="00B776FC"/>
    <w:rsid w:val="00B777D5"/>
    <w:rsid w:val="00B7785E"/>
    <w:rsid w:val="00B778A5"/>
    <w:rsid w:val="00B779A6"/>
    <w:rsid w:val="00B77A1A"/>
    <w:rsid w:val="00B77A82"/>
    <w:rsid w:val="00B77ADB"/>
    <w:rsid w:val="00B800FF"/>
    <w:rsid w:val="00B80229"/>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920"/>
    <w:rsid w:val="00B81968"/>
    <w:rsid w:val="00B81A99"/>
    <w:rsid w:val="00B81BBA"/>
    <w:rsid w:val="00B81CBE"/>
    <w:rsid w:val="00B81FDB"/>
    <w:rsid w:val="00B82175"/>
    <w:rsid w:val="00B821F7"/>
    <w:rsid w:val="00B824C1"/>
    <w:rsid w:val="00B82B1D"/>
    <w:rsid w:val="00B82BBC"/>
    <w:rsid w:val="00B82CBA"/>
    <w:rsid w:val="00B82E2F"/>
    <w:rsid w:val="00B832FE"/>
    <w:rsid w:val="00B8356F"/>
    <w:rsid w:val="00B836B7"/>
    <w:rsid w:val="00B83CBA"/>
    <w:rsid w:val="00B83E5B"/>
    <w:rsid w:val="00B840DF"/>
    <w:rsid w:val="00B841BE"/>
    <w:rsid w:val="00B84238"/>
    <w:rsid w:val="00B84348"/>
    <w:rsid w:val="00B8439D"/>
    <w:rsid w:val="00B844B4"/>
    <w:rsid w:val="00B8450B"/>
    <w:rsid w:val="00B84929"/>
    <w:rsid w:val="00B84AB9"/>
    <w:rsid w:val="00B84BA7"/>
    <w:rsid w:val="00B84C3E"/>
    <w:rsid w:val="00B84EB9"/>
    <w:rsid w:val="00B85111"/>
    <w:rsid w:val="00B85140"/>
    <w:rsid w:val="00B85259"/>
    <w:rsid w:val="00B8531A"/>
    <w:rsid w:val="00B85516"/>
    <w:rsid w:val="00B85617"/>
    <w:rsid w:val="00B85821"/>
    <w:rsid w:val="00B85BD1"/>
    <w:rsid w:val="00B85DFC"/>
    <w:rsid w:val="00B85E32"/>
    <w:rsid w:val="00B8605C"/>
    <w:rsid w:val="00B860A6"/>
    <w:rsid w:val="00B86231"/>
    <w:rsid w:val="00B86311"/>
    <w:rsid w:val="00B8632B"/>
    <w:rsid w:val="00B86543"/>
    <w:rsid w:val="00B8661D"/>
    <w:rsid w:val="00B86A9E"/>
    <w:rsid w:val="00B86AC2"/>
    <w:rsid w:val="00B86BB8"/>
    <w:rsid w:val="00B86C67"/>
    <w:rsid w:val="00B86DFE"/>
    <w:rsid w:val="00B86E7D"/>
    <w:rsid w:val="00B87122"/>
    <w:rsid w:val="00B87301"/>
    <w:rsid w:val="00B8755D"/>
    <w:rsid w:val="00B8777A"/>
    <w:rsid w:val="00B87D4B"/>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E7A"/>
    <w:rsid w:val="00B91E87"/>
    <w:rsid w:val="00B91FD6"/>
    <w:rsid w:val="00B9208C"/>
    <w:rsid w:val="00B920B5"/>
    <w:rsid w:val="00B92126"/>
    <w:rsid w:val="00B92558"/>
    <w:rsid w:val="00B925EF"/>
    <w:rsid w:val="00B92BDA"/>
    <w:rsid w:val="00B92BFC"/>
    <w:rsid w:val="00B92C6D"/>
    <w:rsid w:val="00B92CD0"/>
    <w:rsid w:val="00B92F42"/>
    <w:rsid w:val="00B92F83"/>
    <w:rsid w:val="00B93403"/>
    <w:rsid w:val="00B93596"/>
    <w:rsid w:val="00B935AB"/>
    <w:rsid w:val="00B93609"/>
    <w:rsid w:val="00B93684"/>
    <w:rsid w:val="00B93748"/>
    <w:rsid w:val="00B937DB"/>
    <w:rsid w:val="00B93A07"/>
    <w:rsid w:val="00B93B1C"/>
    <w:rsid w:val="00B93D12"/>
    <w:rsid w:val="00B93E84"/>
    <w:rsid w:val="00B9403D"/>
    <w:rsid w:val="00B94230"/>
    <w:rsid w:val="00B94407"/>
    <w:rsid w:val="00B944D3"/>
    <w:rsid w:val="00B94698"/>
    <w:rsid w:val="00B94858"/>
    <w:rsid w:val="00B9497F"/>
    <w:rsid w:val="00B94AAE"/>
    <w:rsid w:val="00B94E0A"/>
    <w:rsid w:val="00B94ECB"/>
    <w:rsid w:val="00B950B7"/>
    <w:rsid w:val="00B95305"/>
    <w:rsid w:val="00B955FA"/>
    <w:rsid w:val="00B95698"/>
    <w:rsid w:val="00B957C2"/>
    <w:rsid w:val="00B9580F"/>
    <w:rsid w:val="00B958B4"/>
    <w:rsid w:val="00B95C75"/>
    <w:rsid w:val="00B95CEB"/>
    <w:rsid w:val="00B95FE4"/>
    <w:rsid w:val="00B961C2"/>
    <w:rsid w:val="00B96208"/>
    <w:rsid w:val="00B96365"/>
    <w:rsid w:val="00B9641B"/>
    <w:rsid w:val="00B9644D"/>
    <w:rsid w:val="00B968AC"/>
    <w:rsid w:val="00B968B7"/>
    <w:rsid w:val="00B96C10"/>
    <w:rsid w:val="00B96D5D"/>
    <w:rsid w:val="00B96DA8"/>
    <w:rsid w:val="00B96F04"/>
    <w:rsid w:val="00B96F79"/>
    <w:rsid w:val="00B96FB9"/>
    <w:rsid w:val="00B970DA"/>
    <w:rsid w:val="00B97A33"/>
    <w:rsid w:val="00B97ADF"/>
    <w:rsid w:val="00B97C65"/>
    <w:rsid w:val="00B97D22"/>
    <w:rsid w:val="00B97EB0"/>
    <w:rsid w:val="00B97EE3"/>
    <w:rsid w:val="00BA01F8"/>
    <w:rsid w:val="00BA046C"/>
    <w:rsid w:val="00BA052E"/>
    <w:rsid w:val="00BA07AF"/>
    <w:rsid w:val="00BA0850"/>
    <w:rsid w:val="00BA085D"/>
    <w:rsid w:val="00BA09E1"/>
    <w:rsid w:val="00BA0B28"/>
    <w:rsid w:val="00BA0BDB"/>
    <w:rsid w:val="00BA0EBD"/>
    <w:rsid w:val="00BA0FF1"/>
    <w:rsid w:val="00BA12BF"/>
    <w:rsid w:val="00BA1322"/>
    <w:rsid w:val="00BA1489"/>
    <w:rsid w:val="00BA157D"/>
    <w:rsid w:val="00BA1777"/>
    <w:rsid w:val="00BA17EB"/>
    <w:rsid w:val="00BA1883"/>
    <w:rsid w:val="00BA1948"/>
    <w:rsid w:val="00BA194D"/>
    <w:rsid w:val="00BA1A29"/>
    <w:rsid w:val="00BA1A43"/>
    <w:rsid w:val="00BA1B3B"/>
    <w:rsid w:val="00BA1B86"/>
    <w:rsid w:val="00BA1B9D"/>
    <w:rsid w:val="00BA1D53"/>
    <w:rsid w:val="00BA2254"/>
    <w:rsid w:val="00BA22CF"/>
    <w:rsid w:val="00BA25F0"/>
    <w:rsid w:val="00BA2A2F"/>
    <w:rsid w:val="00BA2A58"/>
    <w:rsid w:val="00BA2AB3"/>
    <w:rsid w:val="00BA2BA6"/>
    <w:rsid w:val="00BA3016"/>
    <w:rsid w:val="00BA31D7"/>
    <w:rsid w:val="00BA322A"/>
    <w:rsid w:val="00BA350C"/>
    <w:rsid w:val="00BA3530"/>
    <w:rsid w:val="00BA36DD"/>
    <w:rsid w:val="00BA3B14"/>
    <w:rsid w:val="00BA3CE0"/>
    <w:rsid w:val="00BA3CE7"/>
    <w:rsid w:val="00BA4008"/>
    <w:rsid w:val="00BA421B"/>
    <w:rsid w:val="00BA458E"/>
    <w:rsid w:val="00BA45ED"/>
    <w:rsid w:val="00BA4A40"/>
    <w:rsid w:val="00BA4A46"/>
    <w:rsid w:val="00BA4BDD"/>
    <w:rsid w:val="00BA4DFA"/>
    <w:rsid w:val="00BA4E8F"/>
    <w:rsid w:val="00BA4F00"/>
    <w:rsid w:val="00BA5023"/>
    <w:rsid w:val="00BA5180"/>
    <w:rsid w:val="00BA51DD"/>
    <w:rsid w:val="00BA54F8"/>
    <w:rsid w:val="00BA55EF"/>
    <w:rsid w:val="00BA574D"/>
    <w:rsid w:val="00BA5B77"/>
    <w:rsid w:val="00BA5EA6"/>
    <w:rsid w:val="00BA5F7C"/>
    <w:rsid w:val="00BA63FF"/>
    <w:rsid w:val="00BA64E0"/>
    <w:rsid w:val="00BA66A1"/>
    <w:rsid w:val="00BA686A"/>
    <w:rsid w:val="00BA719D"/>
    <w:rsid w:val="00BA7410"/>
    <w:rsid w:val="00BA74DC"/>
    <w:rsid w:val="00BA7546"/>
    <w:rsid w:val="00BA7627"/>
    <w:rsid w:val="00BA7A7E"/>
    <w:rsid w:val="00BA7CDD"/>
    <w:rsid w:val="00BA7D3E"/>
    <w:rsid w:val="00BA7EE3"/>
    <w:rsid w:val="00BB015C"/>
    <w:rsid w:val="00BB022A"/>
    <w:rsid w:val="00BB04E4"/>
    <w:rsid w:val="00BB09EA"/>
    <w:rsid w:val="00BB0B80"/>
    <w:rsid w:val="00BB0B88"/>
    <w:rsid w:val="00BB0D0A"/>
    <w:rsid w:val="00BB119B"/>
    <w:rsid w:val="00BB11F6"/>
    <w:rsid w:val="00BB1404"/>
    <w:rsid w:val="00BB149E"/>
    <w:rsid w:val="00BB1AA6"/>
    <w:rsid w:val="00BB1DD6"/>
    <w:rsid w:val="00BB1E52"/>
    <w:rsid w:val="00BB1FF6"/>
    <w:rsid w:val="00BB239B"/>
    <w:rsid w:val="00BB244C"/>
    <w:rsid w:val="00BB246D"/>
    <w:rsid w:val="00BB2672"/>
    <w:rsid w:val="00BB29F7"/>
    <w:rsid w:val="00BB2EF6"/>
    <w:rsid w:val="00BB3342"/>
    <w:rsid w:val="00BB3721"/>
    <w:rsid w:val="00BB37E4"/>
    <w:rsid w:val="00BB3A29"/>
    <w:rsid w:val="00BB3A39"/>
    <w:rsid w:val="00BB3A3D"/>
    <w:rsid w:val="00BB3E37"/>
    <w:rsid w:val="00BB3E95"/>
    <w:rsid w:val="00BB4041"/>
    <w:rsid w:val="00BB409B"/>
    <w:rsid w:val="00BB429C"/>
    <w:rsid w:val="00BB42C2"/>
    <w:rsid w:val="00BB4397"/>
    <w:rsid w:val="00BB4622"/>
    <w:rsid w:val="00BB4939"/>
    <w:rsid w:val="00BB4A9B"/>
    <w:rsid w:val="00BB563B"/>
    <w:rsid w:val="00BB58FA"/>
    <w:rsid w:val="00BB5AB9"/>
    <w:rsid w:val="00BB5D57"/>
    <w:rsid w:val="00BB603C"/>
    <w:rsid w:val="00BB60DA"/>
    <w:rsid w:val="00BB628D"/>
    <w:rsid w:val="00BB658C"/>
    <w:rsid w:val="00BB67C6"/>
    <w:rsid w:val="00BB685D"/>
    <w:rsid w:val="00BB68DE"/>
    <w:rsid w:val="00BB6EFD"/>
    <w:rsid w:val="00BB6FCE"/>
    <w:rsid w:val="00BB7200"/>
    <w:rsid w:val="00BB7288"/>
    <w:rsid w:val="00BB733A"/>
    <w:rsid w:val="00BB738B"/>
    <w:rsid w:val="00BB74F2"/>
    <w:rsid w:val="00BB75CA"/>
    <w:rsid w:val="00BB765F"/>
    <w:rsid w:val="00BB76BC"/>
    <w:rsid w:val="00BB76CA"/>
    <w:rsid w:val="00BB76F3"/>
    <w:rsid w:val="00BB785B"/>
    <w:rsid w:val="00BB7BDA"/>
    <w:rsid w:val="00BB7C29"/>
    <w:rsid w:val="00BB7E55"/>
    <w:rsid w:val="00BB7F02"/>
    <w:rsid w:val="00BC02F7"/>
    <w:rsid w:val="00BC0567"/>
    <w:rsid w:val="00BC05E3"/>
    <w:rsid w:val="00BC0638"/>
    <w:rsid w:val="00BC0839"/>
    <w:rsid w:val="00BC0910"/>
    <w:rsid w:val="00BC0ADE"/>
    <w:rsid w:val="00BC0D36"/>
    <w:rsid w:val="00BC0FB4"/>
    <w:rsid w:val="00BC10AC"/>
    <w:rsid w:val="00BC1281"/>
    <w:rsid w:val="00BC13B6"/>
    <w:rsid w:val="00BC13C1"/>
    <w:rsid w:val="00BC1453"/>
    <w:rsid w:val="00BC1530"/>
    <w:rsid w:val="00BC1682"/>
    <w:rsid w:val="00BC16C0"/>
    <w:rsid w:val="00BC19A5"/>
    <w:rsid w:val="00BC1AF2"/>
    <w:rsid w:val="00BC1BF9"/>
    <w:rsid w:val="00BC1C56"/>
    <w:rsid w:val="00BC1CE0"/>
    <w:rsid w:val="00BC263A"/>
    <w:rsid w:val="00BC26DD"/>
    <w:rsid w:val="00BC27AC"/>
    <w:rsid w:val="00BC2850"/>
    <w:rsid w:val="00BC2895"/>
    <w:rsid w:val="00BC2AE7"/>
    <w:rsid w:val="00BC2CB9"/>
    <w:rsid w:val="00BC2E8F"/>
    <w:rsid w:val="00BC2EB3"/>
    <w:rsid w:val="00BC2F00"/>
    <w:rsid w:val="00BC3031"/>
    <w:rsid w:val="00BC3109"/>
    <w:rsid w:val="00BC3139"/>
    <w:rsid w:val="00BC3279"/>
    <w:rsid w:val="00BC34B3"/>
    <w:rsid w:val="00BC34E3"/>
    <w:rsid w:val="00BC34EC"/>
    <w:rsid w:val="00BC36BB"/>
    <w:rsid w:val="00BC36F3"/>
    <w:rsid w:val="00BC398E"/>
    <w:rsid w:val="00BC4117"/>
    <w:rsid w:val="00BC42A6"/>
    <w:rsid w:val="00BC42A7"/>
    <w:rsid w:val="00BC4357"/>
    <w:rsid w:val="00BC4798"/>
    <w:rsid w:val="00BC4A4C"/>
    <w:rsid w:val="00BC4AE8"/>
    <w:rsid w:val="00BC4ECF"/>
    <w:rsid w:val="00BC4F7B"/>
    <w:rsid w:val="00BC50AC"/>
    <w:rsid w:val="00BC55E5"/>
    <w:rsid w:val="00BC570F"/>
    <w:rsid w:val="00BC579D"/>
    <w:rsid w:val="00BC58CD"/>
    <w:rsid w:val="00BC5A56"/>
    <w:rsid w:val="00BC5B29"/>
    <w:rsid w:val="00BC5DE5"/>
    <w:rsid w:val="00BC5EB9"/>
    <w:rsid w:val="00BC64BC"/>
    <w:rsid w:val="00BC6578"/>
    <w:rsid w:val="00BC65D5"/>
    <w:rsid w:val="00BC6A6B"/>
    <w:rsid w:val="00BC7094"/>
    <w:rsid w:val="00BC70DC"/>
    <w:rsid w:val="00BC717E"/>
    <w:rsid w:val="00BC7258"/>
    <w:rsid w:val="00BC7383"/>
    <w:rsid w:val="00BC7394"/>
    <w:rsid w:val="00BC754A"/>
    <w:rsid w:val="00BC762C"/>
    <w:rsid w:val="00BC7714"/>
    <w:rsid w:val="00BC7854"/>
    <w:rsid w:val="00BC786D"/>
    <w:rsid w:val="00BC79C7"/>
    <w:rsid w:val="00BC7C7D"/>
    <w:rsid w:val="00BD018C"/>
    <w:rsid w:val="00BD060D"/>
    <w:rsid w:val="00BD0958"/>
    <w:rsid w:val="00BD09C3"/>
    <w:rsid w:val="00BD09D2"/>
    <w:rsid w:val="00BD0E44"/>
    <w:rsid w:val="00BD109B"/>
    <w:rsid w:val="00BD1167"/>
    <w:rsid w:val="00BD13A3"/>
    <w:rsid w:val="00BD14A5"/>
    <w:rsid w:val="00BD1955"/>
    <w:rsid w:val="00BD1A24"/>
    <w:rsid w:val="00BD1A44"/>
    <w:rsid w:val="00BD1C07"/>
    <w:rsid w:val="00BD1CD9"/>
    <w:rsid w:val="00BD1CDE"/>
    <w:rsid w:val="00BD1EE9"/>
    <w:rsid w:val="00BD1FF3"/>
    <w:rsid w:val="00BD228F"/>
    <w:rsid w:val="00BD240B"/>
    <w:rsid w:val="00BD2469"/>
    <w:rsid w:val="00BD2490"/>
    <w:rsid w:val="00BD2498"/>
    <w:rsid w:val="00BD26A8"/>
    <w:rsid w:val="00BD280B"/>
    <w:rsid w:val="00BD281E"/>
    <w:rsid w:val="00BD283B"/>
    <w:rsid w:val="00BD2915"/>
    <w:rsid w:val="00BD2B11"/>
    <w:rsid w:val="00BD2F94"/>
    <w:rsid w:val="00BD2FB6"/>
    <w:rsid w:val="00BD313C"/>
    <w:rsid w:val="00BD322F"/>
    <w:rsid w:val="00BD34EB"/>
    <w:rsid w:val="00BD3611"/>
    <w:rsid w:val="00BD366A"/>
    <w:rsid w:val="00BD379D"/>
    <w:rsid w:val="00BD38FD"/>
    <w:rsid w:val="00BD3B11"/>
    <w:rsid w:val="00BD3B2A"/>
    <w:rsid w:val="00BD3B4F"/>
    <w:rsid w:val="00BD3D7B"/>
    <w:rsid w:val="00BD3E34"/>
    <w:rsid w:val="00BD42C1"/>
    <w:rsid w:val="00BD46DB"/>
    <w:rsid w:val="00BD478D"/>
    <w:rsid w:val="00BD4883"/>
    <w:rsid w:val="00BD4B5F"/>
    <w:rsid w:val="00BD4BF5"/>
    <w:rsid w:val="00BD4CA9"/>
    <w:rsid w:val="00BD4E2C"/>
    <w:rsid w:val="00BD4E39"/>
    <w:rsid w:val="00BD4ECD"/>
    <w:rsid w:val="00BD514B"/>
    <w:rsid w:val="00BD51A5"/>
    <w:rsid w:val="00BD52F7"/>
    <w:rsid w:val="00BD59A3"/>
    <w:rsid w:val="00BD5B06"/>
    <w:rsid w:val="00BD5BF0"/>
    <w:rsid w:val="00BD5D45"/>
    <w:rsid w:val="00BD5ED8"/>
    <w:rsid w:val="00BD5F6C"/>
    <w:rsid w:val="00BD6618"/>
    <w:rsid w:val="00BD66D7"/>
    <w:rsid w:val="00BD679A"/>
    <w:rsid w:val="00BD6DA8"/>
    <w:rsid w:val="00BD6FA7"/>
    <w:rsid w:val="00BD710D"/>
    <w:rsid w:val="00BD7166"/>
    <w:rsid w:val="00BD720F"/>
    <w:rsid w:val="00BD72A5"/>
    <w:rsid w:val="00BD75F4"/>
    <w:rsid w:val="00BD760B"/>
    <w:rsid w:val="00BD762B"/>
    <w:rsid w:val="00BD7734"/>
    <w:rsid w:val="00BD775E"/>
    <w:rsid w:val="00BD7819"/>
    <w:rsid w:val="00BD7AF1"/>
    <w:rsid w:val="00BD7EB9"/>
    <w:rsid w:val="00BE01FA"/>
    <w:rsid w:val="00BE033C"/>
    <w:rsid w:val="00BE0407"/>
    <w:rsid w:val="00BE0C45"/>
    <w:rsid w:val="00BE0D71"/>
    <w:rsid w:val="00BE0E1C"/>
    <w:rsid w:val="00BE0F11"/>
    <w:rsid w:val="00BE0F6C"/>
    <w:rsid w:val="00BE1096"/>
    <w:rsid w:val="00BE140A"/>
    <w:rsid w:val="00BE1609"/>
    <w:rsid w:val="00BE190D"/>
    <w:rsid w:val="00BE1972"/>
    <w:rsid w:val="00BE1999"/>
    <w:rsid w:val="00BE19E4"/>
    <w:rsid w:val="00BE1AEC"/>
    <w:rsid w:val="00BE1BB6"/>
    <w:rsid w:val="00BE2414"/>
    <w:rsid w:val="00BE2493"/>
    <w:rsid w:val="00BE2510"/>
    <w:rsid w:val="00BE3037"/>
    <w:rsid w:val="00BE30B6"/>
    <w:rsid w:val="00BE334C"/>
    <w:rsid w:val="00BE343A"/>
    <w:rsid w:val="00BE35D6"/>
    <w:rsid w:val="00BE3692"/>
    <w:rsid w:val="00BE3770"/>
    <w:rsid w:val="00BE37FE"/>
    <w:rsid w:val="00BE380D"/>
    <w:rsid w:val="00BE3A02"/>
    <w:rsid w:val="00BE3ADF"/>
    <w:rsid w:val="00BE3CC4"/>
    <w:rsid w:val="00BE3E0A"/>
    <w:rsid w:val="00BE3EBF"/>
    <w:rsid w:val="00BE41EC"/>
    <w:rsid w:val="00BE4251"/>
    <w:rsid w:val="00BE469A"/>
    <w:rsid w:val="00BE49BD"/>
    <w:rsid w:val="00BE4AF9"/>
    <w:rsid w:val="00BE4BD3"/>
    <w:rsid w:val="00BE4C97"/>
    <w:rsid w:val="00BE4D41"/>
    <w:rsid w:val="00BE4D67"/>
    <w:rsid w:val="00BE4F60"/>
    <w:rsid w:val="00BE53F3"/>
    <w:rsid w:val="00BE54D6"/>
    <w:rsid w:val="00BE5630"/>
    <w:rsid w:val="00BE563C"/>
    <w:rsid w:val="00BE5A6C"/>
    <w:rsid w:val="00BE5CAB"/>
    <w:rsid w:val="00BE60BD"/>
    <w:rsid w:val="00BE610C"/>
    <w:rsid w:val="00BE6274"/>
    <w:rsid w:val="00BE63DF"/>
    <w:rsid w:val="00BE68C1"/>
    <w:rsid w:val="00BE68F6"/>
    <w:rsid w:val="00BE6953"/>
    <w:rsid w:val="00BE6BC2"/>
    <w:rsid w:val="00BE6CA7"/>
    <w:rsid w:val="00BE6EA9"/>
    <w:rsid w:val="00BE6FCA"/>
    <w:rsid w:val="00BE70D1"/>
    <w:rsid w:val="00BE721F"/>
    <w:rsid w:val="00BE7235"/>
    <w:rsid w:val="00BE72DE"/>
    <w:rsid w:val="00BE73D9"/>
    <w:rsid w:val="00BE759E"/>
    <w:rsid w:val="00BE75F9"/>
    <w:rsid w:val="00BE7652"/>
    <w:rsid w:val="00BE77CD"/>
    <w:rsid w:val="00BE7D6D"/>
    <w:rsid w:val="00BE7F83"/>
    <w:rsid w:val="00BE7F8A"/>
    <w:rsid w:val="00BF001C"/>
    <w:rsid w:val="00BF0211"/>
    <w:rsid w:val="00BF031C"/>
    <w:rsid w:val="00BF07BE"/>
    <w:rsid w:val="00BF07D2"/>
    <w:rsid w:val="00BF0824"/>
    <w:rsid w:val="00BF08C5"/>
    <w:rsid w:val="00BF09AD"/>
    <w:rsid w:val="00BF0DD2"/>
    <w:rsid w:val="00BF109F"/>
    <w:rsid w:val="00BF10A5"/>
    <w:rsid w:val="00BF12FA"/>
    <w:rsid w:val="00BF14B2"/>
    <w:rsid w:val="00BF16A8"/>
    <w:rsid w:val="00BF1AB7"/>
    <w:rsid w:val="00BF2044"/>
    <w:rsid w:val="00BF219D"/>
    <w:rsid w:val="00BF21CE"/>
    <w:rsid w:val="00BF266D"/>
    <w:rsid w:val="00BF2828"/>
    <w:rsid w:val="00BF2858"/>
    <w:rsid w:val="00BF2D6A"/>
    <w:rsid w:val="00BF2E6D"/>
    <w:rsid w:val="00BF31D0"/>
    <w:rsid w:val="00BF34C7"/>
    <w:rsid w:val="00BF41E8"/>
    <w:rsid w:val="00BF435F"/>
    <w:rsid w:val="00BF4468"/>
    <w:rsid w:val="00BF47A8"/>
    <w:rsid w:val="00BF49D9"/>
    <w:rsid w:val="00BF4BE4"/>
    <w:rsid w:val="00BF50C2"/>
    <w:rsid w:val="00BF5162"/>
    <w:rsid w:val="00BF5393"/>
    <w:rsid w:val="00BF53A0"/>
    <w:rsid w:val="00BF540F"/>
    <w:rsid w:val="00BF5464"/>
    <w:rsid w:val="00BF559B"/>
    <w:rsid w:val="00BF5601"/>
    <w:rsid w:val="00BF5849"/>
    <w:rsid w:val="00BF5A1D"/>
    <w:rsid w:val="00BF5A21"/>
    <w:rsid w:val="00BF5C4B"/>
    <w:rsid w:val="00BF5F7C"/>
    <w:rsid w:val="00BF61DD"/>
    <w:rsid w:val="00BF645E"/>
    <w:rsid w:val="00BF64B8"/>
    <w:rsid w:val="00BF650C"/>
    <w:rsid w:val="00BF691F"/>
    <w:rsid w:val="00BF6A98"/>
    <w:rsid w:val="00BF6F21"/>
    <w:rsid w:val="00BF7528"/>
    <w:rsid w:val="00BF752D"/>
    <w:rsid w:val="00BF7794"/>
    <w:rsid w:val="00BF79D3"/>
    <w:rsid w:val="00BF7AA2"/>
    <w:rsid w:val="00BF7AD3"/>
    <w:rsid w:val="00BF7B7D"/>
    <w:rsid w:val="00BF7BA7"/>
    <w:rsid w:val="00BF7D76"/>
    <w:rsid w:val="00C00075"/>
    <w:rsid w:val="00C00541"/>
    <w:rsid w:val="00C00613"/>
    <w:rsid w:val="00C0067E"/>
    <w:rsid w:val="00C00748"/>
    <w:rsid w:val="00C00929"/>
    <w:rsid w:val="00C00B18"/>
    <w:rsid w:val="00C00C5B"/>
    <w:rsid w:val="00C00FB6"/>
    <w:rsid w:val="00C00FBA"/>
    <w:rsid w:val="00C0145D"/>
    <w:rsid w:val="00C01806"/>
    <w:rsid w:val="00C01841"/>
    <w:rsid w:val="00C01A3D"/>
    <w:rsid w:val="00C01B83"/>
    <w:rsid w:val="00C01BFA"/>
    <w:rsid w:val="00C01C91"/>
    <w:rsid w:val="00C01DAF"/>
    <w:rsid w:val="00C01EC5"/>
    <w:rsid w:val="00C02077"/>
    <w:rsid w:val="00C020B5"/>
    <w:rsid w:val="00C021FA"/>
    <w:rsid w:val="00C02459"/>
    <w:rsid w:val="00C026AD"/>
    <w:rsid w:val="00C026B3"/>
    <w:rsid w:val="00C02875"/>
    <w:rsid w:val="00C029DD"/>
    <w:rsid w:val="00C02A11"/>
    <w:rsid w:val="00C02E0C"/>
    <w:rsid w:val="00C02E2C"/>
    <w:rsid w:val="00C033A5"/>
    <w:rsid w:val="00C03724"/>
    <w:rsid w:val="00C0399C"/>
    <w:rsid w:val="00C039A8"/>
    <w:rsid w:val="00C03A6F"/>
    <w:rsid w:val="00C03B1B"/>
    <w:rsid w:val="00C03B7A"/>
    <w:rsid w:val="00C03D63"/>
    <w:rsid w:val="00C04152"/>
    <w:rsid w:val="00C0451C"/>
    <w:rsid w:val="00C04605"/>
    <w:rsid w:val="00C04CAF"/>
    <w:rsid w:val="00C04DD0"/>
    <w:rsid w:val="00C04EF9"/>
    <w:rsid w:val="00C052A0"/>
    <w:rsid w:val="00C05328"/>
    <w:rsid w:val="00C054D6"/>
    <w:rsid w:val="00C05545"/>
    <w:rsid w:val="00C055A7"/>
    <w:rsid w:val="00C060DC"/>
    <w:rsid w:val="00C060FB"/>
    <w:rsid w:val="00C06302"/>
    <w:rsid w:val="00C06465"/>
    <w:rsid w:val="00C064A9"/>
    <w:rsid w:val="00C0651F"/>
    <w:rsid w:val="00C06709"/>
    <w:rsid w:val="00C06AAD"/>
    <w:rsid w:val="00C06BC7"/>
    <w:rsid w:val="00C06BF2"/>
    <w:rsid w:val="00C06C0F"/>
    <w:rsid w:val="00C06D0B"/>
    <w:rsid w:val="00C06D8A"/>
    <w:rsid w:val="00C06DAB"/>
    <w:rsid w:val="00C06EF3"/>
    <w:rsid w:val="00C07011"/>
    <w:rsid w:val="00C07030"/>
    <w:rsid w:val="00C0715B"/>
    <w:rsid w:val="00C072A9"/>
    <w:rsid w:val="00C072DE"/>
    <w:rsid w:val="00C0754D"/>
    <w:rsid w:val="00C077C3"/>
    <w:rsid w:val="00C078EB"/>
    <w:rsid w:val="00C07950"/>
    <w:rsid w:val="00C07957"/>
    <w:rsid w:val="00C07C67"/>
    <w:rsid w:val="00C07CEF"/>
    <w:rsid w:val="00C102CD"/>
    <w:rsid w:val="00C102EF"/>
    <w:rsid w:val="00C105C1"/>
    <w:rsid w:val="00C105C7"/>
    <w:rsid w:val="00C107B5"/>
    <w:rsid w:val="00C10B65"/>
    <w:rsid w:val="00C10C0C"/>
    <w:rsid w:val="00C10CAC"/>
    <w:rsid w:val="00C10D25"/>
    <w:rsid w:val="00C112E1"/>
    <w:rsid w:val="00C11327"/>
    <w:rsid w:val="00C11351"/>
    <w:rsid w:val="00C1137A"/>
    <w:rsid w:val="00C115F5"/>
    <w:rsid w:val="00C1178F"/>
    <w:rsid w:val="00C117C2"/>
    <w:rsid w:val="00C11896"/>
    <w:rsid w:val="00C118D8"/>
    <w:rsid w:val="00C11B29"/>
    <w:rsid w:val="00C11E73"/>
    <w:rsid w:val="00C122F5"/>
    <w:rsid w:val="00C124B0"/>
    <w:rsid w:val="00C125A8"/>
    <w:rsid w:val="00C1261A"/>
    <w:rsid w:val="00C12714"/>
    <w:rsid w:val="00C12AD8"/>
    <w:rsid w:val="00C12BDF"/>
    <w:rsid w:val="00C12D76"/>
    <w:rsid w:val="00C13110"/>
    <w:rsid w:val="00C13305"/>
    <w:rsid w:val="00C1352A"/>
    <w:rsid w:val="00C1377E"/>
    <w:rsid w:val="00C13A3B"/>
    <w:rsid w:val="00C13FC2"/>
    <w:rsid w:val="00C13FCA"/>
    <w:rsid w:val="00C13FE6"/>
    <w:rsid w:val="00C14022"/>
    <w:rsid w:val="00C140D7"/>
    <w:rsid w:val="00C14286"/>
    <w:rsid w:val="00C142FE"/>
    <w:rsid w:val="00C146EB"/>
    <w:rsid w:val="00C1474E"/>
    <w:rsid w:val="00C14A92"/>
    <w:rsid w:val="00C14C10"/>
    <w:rsid w:val="00C14E51"/>
    <w:rsid w:val="00C15389"/>
    <w:rsid w:val="00C1545D"/>
    <w:rsid w:val="00C15556"/>
    <w:rsid w:val="00C15574"/>
    <w:rsid w:val="00C15A3D"/>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A42"/>
    <w:rsid w:val="00C17AA1"/>
    <w:rsid w:val="00C17E4F"/>
    <w:rsid w:val="00C17EE6"/>
    <w:rsid w:val="00C2019F"/>
    <w:rsid w:val="00C20224"/>
    <w:rsid w:val="00C202D3"/>
    <w:rsid w:val="00C204A6"/>
    <w:rsid w:val="00C206F9"/>
    <w:rsid w:val="00C20717"/>
    <w:rsid w:val="00C2097B"/>
    <w:rsid w:val="00C209C0"/>
    <w:rsid w:val="00C20A49"/>
    <w:rsid w:val="00C20EA9"/>
    <w:rsid w:val="00C20F2B"/>
    <w:rsid w:val="00C214FD"/>
    <w:rsid w:val="00C21550"/>
    <w:rsid w:val="00C21825"/>
    <w:rsid w:val="00C218AA"/>
    <w:rsid w:val="00C218D9"/>
    <w:rsid w:val="00C21B12"/>
    <w:rsid w:val="00C21BA5"/>
    <w:rsid w:val="00C21E72"/>
    <w:rsid w:val="00C22032"/>
    <w:rsid w:val="00C2248C"/>
    <w:rsid w:val="00C224AD"/>
    <w:rsid w:val="00C22695"/>
    <w:rsid w:val="00C22727"/>
    <w:rsid w:val="00C227B3"/>
    <w:rsid w:val="00C22CAC"/>
    <w:rsid w:val="00C22FF5"/>
    <w:rsid w:val="00C230E2"/>
    <w:rsid w:val="00C23335"/>
    <w:rsid w:val="00C2359E"/>
    <w:rsid w:val="00C236BC"/>
    <w:rsid w:val="00C236E2"/>
    <w:rsid w:val="00C236FF"/>
    <w:rsid w:val="00C23B2C"/>
    <w:rsid w:val="00C23B78"/>
    <w:rsid w:val="00C23F4F"/>
    <w:rsid w:val="00C23F66"/>
    <w:rsid w:val="00C23F82"/>
    <w:rsid w:val="00C23FCF"/>
    <w:rsid w:val="00C24225"/>
    <w:rsid w:val="00C2447B"/>
    <w:rsid w:val="00C248D6"/>
    <w:rsid w:val="00C24993"/>
    <w:rsid w:val="00C249F1"/>
    <w:rsid w:val="00C24C1A"/>
    <w:rsid w:val="00C24D12"/>
    <w:rsid w:val="00C24E3E"/>
    <w:rsid w:val="00C24F74"/>
    <w:rsid w:val="00C25032"/>
    <w:rsid w:val="00C25344"/>
    <w:rsid w:val="00C25500"/>
    <w:rsid w:val="00C25657"/>
    <w:rsid w:val="00C25ADD"/>
    <w:rsid w:val="00C25BD4"/>
    <w:rsid w:val="00C25EF9"/>
    <w:rsid w:val="00C26026"/>
    <w:rsid w:val="00C26377"/>
    <w:rsid w:val="00C265B1"/>
    <w:rsid w:val="00C2662C"/>
    <w:rsid w:val="00C26663"/>
    <w:rsid w:val="00C2669D"/>
    <w:rsid w:val="00C269AB"/>
    <w:rsid w:val="00C26FC0"/>
    <w:rsid w:val="00C27040"/>
    <w:rsid w:val="00C270C0"/>
    <w:rsid w:val="00C2717F"/>
    <w:rsid w:val="00C27299"/>
    <w:rsid w:val="00C272DE"/>
    <w:rsid w:val="00C27452"/>
    <w:rsid w:val="00C27584"/>
    <w:rsid w:val="00C275CF"/>
    <w:rsid w:val="00C276D4"/>
    <w:rsid w:val="00C277C7"/>
    <w:rsid w:val="00C277CD"/>
    <w:rsid w:val="00C27878"/>
    <w:rsid w:val="00C27A66"/>
    <w:rsid w:val="00C27B02"/>
    <w:rsid w:val="00C27B35"/>
    <w:rsid w:val="00C27F43"/>
    <w:rsid w:val="00C27FE2"/>
    <w:rsid w:val="00C3002E"/>
    <w:rsid w:val="00C30157"/>
    <w:rsid w:val="00C3073B"/>
    <w:rsid w:val="00C30B57"/>
    <w:rsid w:val="00C30B89"/>
    <w:rsid w:val="00C30D39"/>
    <w:rsid w:val="00C30FFC"/>
    <w:rsid w:val="00C31084"/>
    <w:rsid w:val="00C3108D"/>
    <w:rsid w:val="00C31135"/>
    <w:rsid w:val="00C3115A"/>
    <w:rsid w:val="00C3117B"/>
    <w:rsid w:val="00C3154B"/>
    <w:rsid w:val="00C31595"/>
    <w:rsid w:val="00C3176A"/>
    <w:rsid w:val="00C3185F"/>
    <w:rsid w:val="00C318CB"/>
    <w:rsid w:val="00C319F4"/>
    <w:rsid w:val="00C31A0C"/>
    <w:rsid w:val="00C31AC3"/>
    <w:rsid w:val="00C31B69"/>
    <w:rsid w:val="00C31CA0"/>
    <w:rsid w:val="00C31E8B"/>
    <w:rsid w:val="00C321B6"/>
    <w:rsid w:val="00C32288"/>
    <w:rsid w:val="00C324A3"/>
    <w:rsid w:val="00C3250D"/>
    <w:rsid w:val="00C32768"/>
    <w:rsid w:val="00C32782"/>
    <w:rsid w:val="00C327E1"/>
    <w:rsid w:val="00C329F5"/>
    <w:rsid w:val="00C32C4F"/>
    <w:rsid w:val="00C32D73"/>
    <w:rsid w:val="00C32DBD"/>
    <w:rsid w:val="00C32F17"/>
    <w:rsid w:val="00C32F47"/>
    <w:rsid w:val="00C33088"/>
    <w:rsid w:val="00C3313C"/>
    <w:rsid w:val="00C331FE"/>
    <w:rsid w:val="00C334BB"/>
    <w:rsid w:val="00C33591"/>
    <w:rsid w:val="00C3391D"/>
    <w:rsid w:val="00C33986"/>
    <w:rsid w:val="00C33E57"/>
    <w:rsid w:val="00C33F8D"/>
    <w:rsid w:val="00C34280"/>
    <w:rsid w:val="00C347D0"/>
    <w:rsid w:val="00C348D2"/>
    <w:rsid w:val="00C34ABB"/>
    <w:rsid w:val="00C34B37"/>
    <w:rsid w:val="00C34C46"/>
    <w:rsid w:val="00C34F26"/>
    <w:rsid w:val="00C352DB"/>
    <w:rsid w:val="00C355B4"/>
    <w:rsid w:val="00C355E6"/>
    <w:rsid w:val="00C35650"/>
    <w:rsid w:val="00C3596D"/>
    <w:rsid w:val="00C35A6E"/>
    <w:rsid w:val="00C35AD6"/>
    <w:rsid w:val="00C35C15"/>
    <w:rsid w:val="00C35DFA"/>
    <w:rsid w:val="00C35F53"/>
    <w:rsid w:val="00C3632F"/>
    <w:rsid w:val="00C3637C"/>
    <w:rsid w:val="00C365D0"/>
    <w:rsid w:val="00C36690"/>
    <w:rsid w:val="00C368D5"/>
    <w:rsid w:val="00C36AC9"/>
    <w:rsid w:val="00C36B15"/>
    <w:rsid w:val="00C36B82"/>
    <w:rsid w:val="00C36BDC"/>
    <w:rsid w:val="00C3702F"/>
    <w:rsid w:val="00C37125"/>
    <w:rsid w:val="00C3720B"/>
    <w:rsid w:val="00C3763A"/>
    <w:rsid w:val="00C37733"/>
    <w:rsid w:val="00C37783"/>
    <w:rsid w:val="00C37863"/>
    <w:rsid w:val="00C37A81"/>
    <w:rsid w:val="00C37F7C"/>
    <w:rsid w:val="00C40137"/>
    <w:rsid w:val="00C4022A"/>
    <w:rsid w:val="00C404D6"/>
    <w:rsid w:val="00C40740"/>
    <w:rsid w:val="00C408E6"/>
    <w:rsid w:val="00C409C5"/>
    <w:rsid w:val="00C40A89"/>
    <w:rsid w:val="00C40ABD"/>
    <w:rsid w:val="00C40B86"/>
    <w:rsid w:val="00C40CAD"/>
    <w:rsid w:val="00C40DBE"/>
    <w:rsid w:val="00C414DF"/>
    <w:rsid w:val="00C4153C"/>
    <w:rsid w:val="00C41903"/>
    <w:rsid w:val="00C41AEA"/>
    <w:rsid w:val="00C41CDE"/>
    <w:rsid w:val="00C41D6F"/>
    <w:rsid w:val="00C4208C"/>
    <w:rsid w:val="00C42163"/>
    <w:rsid w:val="00C424D2"/>
    <w:rsid w:val="00C425F4"/>
    <w:rsid w:val="00C4268F"/>
    <w:rsid w:val="00C42752"/>
    <w:rsid w:val="00C428DE"/>
    <w:rsid w:val="00C429CA"/>
    <w:rsid w:val="00C42B7A"/>
    <w:rsid w:val="00C42BBE"/>
    <w:rsid w:val="00C42C3C"/>
    <w:rsid w:val="00C42D3D"/>
    <w:rsid w:val="00C42E20"/>
    <w:rsid w:val="00C42ED4"/>
    <w:rsid w:val="00C4305C"/>
    <w:rsid w:val="00C4308E"/>
    <w:rsid w:val="00C43187"/>
    <w:rsid w:val="00C434AE"/>
    <w:rsid w:val="00C4371E"/>
    <w:rsid w:val="00C4383C"/>
    <w:rsid w:val="00C43A3D"/>
    <w:rsid w:val="00C43D76"/>
    <w:rsid w:val="00C43E33"/>
    <w:rsid w:val="00C43FBE"/>
    <w:rsid w:val="00C44519"/>
    <w:rsid w:val="00C4475E"/>
    <w:rsid w:val="00C447D4"/>
    <w:rsid w:val="00C44942"/>
    <w:rsid w:val="00C44A13"/>
    <w:rsid w:val="00C44A49"/>
    <w:rsid w:val="00C44D5D"/>
    <w:rsid w:val="00C44D6D"/>
    <w:rsid w:val="00C44FB2"/>
    <w:rsid w:val="00C45094"/>
    <w:rsid w:val="00C4525F"/>
    <w:rsid w:val="00C452C1"/>
    <w:rsid w:val="00C45365"/>
    <w:rsid w:val="00C454E6"/>
    <w:rsid w:val="00C4572A"/>
    <w:rsid w:val="00C4575F"/>
    <w:rsid w:val="00C4576E"/>
    <w:rsid w:val="00C458B2"/>
    <w:rsid w:val="00C45B05"/>
    <w:rsid w:val="00C45C37"/>
    <w:rsid w:val="00C460B4"/>
    <w:rsid w:val="00C461BD"/>
    <w:rsid w:val="00C461CF"/>
    <w:rsid w:val="00C461F9"/>
    <w:rsid w:val="00C46275"/>
    <w:rsid w:val="00C4653D"/>
    <w:rsid w:val="00C46599"/>
    <w:rsid w:val="00C467E5"/>
    <w:rsid w:val="00C46AF6"/>
    <w:rsid w:val="00C46B65"/>
    <w:rsid w:val="00C46CED"/>
    <w:rsid w:val="00C46DD9"/>
    <w:rsid w:val="00C46E67"/>
    <w:rsid w:val="00C46ED9"/>
    <w:rsid w:val="00C46EDA"/>
    <w:rsid w:val="00C470E9"/>
    <w:rsid w:val="00C4710A"/>
    <w:rsid w:val="00C47132"/>
    <w:rsid w:val="00C47281"/>
    <w:rsid w:val="00C478CF"/>
    <w:rsid w:val="00C47929"/>
    <w:rsid w:val="00C47A13"/>
    <w:rsid w:val="00C47B65"/>
    <w:rsid w:val="00C47B8C"/>
    <w:rsid w:val="00C5015A"/>
    <w:rsid w:val="00C50252"/>
    <w:rsid w:val="00C502EC"/>
    <w:rsid w:val="00C502FC"/>
    <w:rsid w:val="00C504D3"/>
    <w:rsid w:val="00C506A4"/>
    <w:rsid w:val="00C5070E"/>
    <w:rsid w:val="00C5084C"/>
    <w:rsid w:val="00C50C2A"/>
    <w:rsid w:val="00C50E9D"/>
    <w:rsid w:val="00C50ED2"/>
    <w:rsid w:val="00C518F1"/>
    <w:rsid w:val="00C51BE6"/>
    <w:rsid w:val="00C51C67"/>
    <w:rsid w:val="00C51FAB"/>
    <w:rsid w:val="00C52062"/>
    <w:rsid w:val="00C521FD"/>
    <w:rsid w:val="00C5231D"/>
    <w:rsid w:val="00C52330"/>
    <w:rsid w:val="00C524CA"/>
    <w:rsid w:val="00C526BE"/>
    <w:rsid w:val="00C5280F"/>
    <w:rsid w:val="00C528C1"/>
    <w:rsid w:val="00C52A8D"/>
    <w:rsid w:val="00C52B6D"/>
    <w:rsid w:val="00C52BDD"/>
    <w:rsid w:val="00C52CE7"/>
    <w:rsid w:val="00C52D91"/>
    <w:rsid w:val="00C52EEE"/>
    <w:rsid w:val="00C52FAA"/>
    <w:rsid w:val="00C531EF"/>
    <w:rsid w:val="00C5330B"/>
    <w:rsid w:val="00C53741"/>
    <w:rsid w:val="00C5379E"/>
    <w:rsid w:val="00C53A0D"/>
    <w:rsid w:val="00C53C9C"/>
    <w:rsid w:val="00C54012"/>
    <w:rsid w:val="00C54053"/>
    <w:rsid w:val="00C540A5"/>
    <w:rsid w:val="00C540FD"/>
    <w:rsid w:val="00C54240"/>
    <w:rsid w:val="00C5461D"/>
    <w:rsid w:val="00C5472C"/>
    <w:rsid w:val="00C54DEA"/>
    <w:rsid w:val="00C5507B"/>
    <w:rsid w:val="00C550DE"/>
    <w:rsid w:val="00C55195"/>
    <w:rsid w:val="00C5548D"/>
    <w:rsid w:val="00C55588"/>
    <w:rsid w:val="00C555CD"/>
    <w:rsid w:val="00C55851"/>
    <w:rsid w:val="00C55AB4"/>
    <w:rsid w:val="00C55BAF"/>
    <w:rsid w:val="00C55D15"/>
    <w:rsid w:val="00C55D20"/>
    <w:rsid w:val="00C55DA6"/>
    <w:rsid w:val="00C56763"/>
    <w:rsid w:val="00C567A4"/>
    <w:rsid w:val="00C56876"/>
    <w:rsid w:val="00C56C94"/>
    <w:rsid w:val="00C56D65"/>
    <w:rsid w:val="00C56E6F"/>
    <w:rsid w:val="00C57057"/>
    <w:rsid w:val="00C57235"/>
    <w:rsid w:val="00C57260"/>
    <w:rsid w:val="00C573DB"/>
    <w:rsid w:val="00C57497"/>
    <w:rsid w:val="00C575CB"/>
    <w:rsid w:val="00C575E2"/>
    <w:rsid w:val="00C57601"/>
    <w:rsid w:val="00C5771B"/>
    <w:rsid w:val="00C577AC"/>
    <w:rsid w:val="00C5794C"/>
    <w:rsid w:val="00C57950"/>
    <w:rsid w:val="00C57C9F"/>
    <w:rsid w:val="00C57CA7"/>
    <w:rsid w:val="00C57EE2"/>
    <w:rsid w:val="00C57F2D"/>
    <w:rsid w:val="00C600F5"/>
    <w:rsid w:val="00C60160"/>
    <w:rsid w:val="00C601C8"/>
    <w:rsid w:val="00C601C9"/>
    <w:rsid w:val="00C6036C"/>
    <w:rsid w:val="00C60926"/>
    <w:rsid w:val="00C609D1"/>
    <w:rsid w:val="00C60A73"/>
    <w:rsid w:val="00C60FE7"/>
    <w:rsid w:val="00C6141B"/>
    <w:rsid w:val="00C614FC"/>
    <w:rsid w:val="00C617AF"/>
    <w:rsid w:val="00C619BC"/>
    <w:rsid w:val="00C61A44"/>
    <w:rsid w:val="00C61B00"/>
    <w:rsid w:val="00C61F05"/>
    <w:rsid w:val="00C6264E"/>
    <w:rsid w:val="00C62653"/>
    <w:rsid w:val="00C626DA"/>
    <w:rsid w:val="00C62757"/>
    <w:rsid w:val="00C62F66"/>
    <w:rsid w:val="00C63116"/>
    <w:rsid w:val="00C632EA"/>
    <w:rsid w:val="00C63545"/>
    <w:rsid w:val="00C63658"/>
    <w:rsid w:val="00C636A9"/>
    <w:rsid w:val="00C63744"/>
    <w:rsid w:val="00C637A0"/>
    <w:rsid w:val="00C63983"/>
    <w:rsid w:val="00C63B8D"/>
    <w:rsid w:val="00C63D2D"/>
    <w:rsid w:val="00C63F95"/>
    <w:rsid w:val="00C63FB9"/>
    <w:rsid w:val="00C6421B"/>
    <w:rsid w:val="00C6473A"/>
    <w:rsid w:val="00C64AB5"/>
    <w:rsid w:val="00C64ACE"/>
    <w:rsid w:val="00C64D68"/>
    <w:rsid w:val="00C64DA8"/>
    <w:rsid w:val="00C64E8B"/>
    <w:rsid w:val="00C64EBE"/>
    <w:rsid w:val="00C64F08"/>
    <w:rsid w:val="00C64F64"/>
    <w:rsid w:val="00C65577"/>
    <w:rsid w:val="00C657B0"/>
    <w:rsid w:val="00C65973"/>
    <w:rsid w:val="00C65B2A"/>
    <w:rsid w:val="00C65CB3"/>
    <w:rsid w:val="00C65E89"/>
    <w:rsid w:val="00C663AE"/>
    <w:rsid w:val="00C663E8"/>
    <w:rsid w:val="00C6653B"/>
    <w:rsid w:val="00C6698D"/>
    <w:rsid w:val="00C669F4"/>
    <w:rsid w:val="00C66B19"/>
    <w:rsid w:val="00C66BA5"/>
    <w:rsid w:val="00C66E5C"/>
    <w:rsid w:val="00C66EC2"/>
    <w:rsid w:val="00C66ECE"/>
    <w:rsid w:val="00C66FF4"/>
    <w:rsid w:val="00C67087"/>
    <w:rsid w:val="00C6718A"/>
    <w:rsid w:val="00C671A1"/>
    <w:rsid w:val="00C67215"/>
    <w:rsid w:val="00C672C2"/>
    <w:rsid w:val="00C672E8"/>
    <w:rsid w:val="00C67347"/>
    <w:rsid w:val="00C675CD"/>
    <w:rsid w:val="00C676F0"/>
    <w:rsid w:val="00C67A15"/>
    <w:rsid w:val="00C67A41"/>
    <w:rsid w:val="00C67EA3"/>
    <w:rsid w:val="00C67F81"/>
    <w:rsid w:val="00C70324"/>
    <w:rsid w:val="00C70431"/>
    <w:rsid w:val="00C705F9"/>
    <w:rsid w:val="00C706ED"/>
    <w:rsid w:val="00C706F2"/>
    <w:rsid w:val="00C7091D"/>
    <w:rsid w:val="00C7095B"/>
    <w:rsid w:val="00C70F2B"/>
    <w:rsid w:val="00C7119B"/>
    <w:rsid w:val="00C7127C"/>
    <w:rsid w:val="00C7143D"/>
    <w:rsid w:val="00C714C9"/>
    <w:rsid w:val="00C71743"/>
    <w:rsid w:val="00C71BE6"/>
    <w:rsid w:val="00C71C6C"/>
    <w:rsid w:val="00C71EC1"/>
    <w:rsid w:val="00C724AE"/>
    <w:rsid w:val="00C7254D"/>
    <w:rsid w:val="00C7256E"/>
    <w:rsid w:val="00C7270D"/>
    <w:rsid w:val="00C72A87"/>
    <w:rsid w:val="00C72DD5"/>
    <w:rsid w:val="00C733D0"/>
    <w:rsid w:val="00C73A2B"/>
    <w:rsid w:val="00C73D0B"/>
    <w:rsid w:val="00C73E62"/>
    <w:rsid w:val="00C73EE7"/>
    <w:rsid w:val="00C73F2A"/>
    <w:rsid w:val="00C74125"/>
    <w:rsid w:val="00C74229"/>
    <w:rsid w:val="00C74311"/>
    <w:rsid w:val="00C7467E"/>
    <w:rsid w:val="00C746D4"/>
    <w:rsid w:val="00C749F8"/>
    <w:rsid w:val="00C74A63"/>
    <w:rsid w:val="00C74BDB"/>
    <w:rsid w:val="00C74C32"/>
    <w:rsid w:val="00C74D45"/>
    <w:rsid w:val="00C74D51"/>
    <w:rsid w:val="00C74FB4"/>
    <w:rsid w:val="00C75043"/>
    <w:rsid w:val="00C75254"/>
    <w:rsid w:val="00C752FF"/>
    <w:rsid w:val="00C753F6"/>
    <w:rsid w:val="00C75581"/>
    <w:rsid w:val="00C756A6"/>
    <w:rsid w:val="00C7582D"/>
    <w:rsid w:val="00C75D3C"/>
    <w:rsid w:val="00C75FC8"/>
    <w:rsid w:val="00C75FDB"/>
    <w:rsid w:val="00C76245"/>
    <w:rsid w:val="00C764DA"/>
    <w:rsid w:val="00C76609"/>
    <w:rsid w:val="00C766E6"/>
    <w:rsid w:val="00C7671E"/>
    <w:rsid w:val="00C768D5"/>
    <w:rsid w:val="00C76954"/>
    <w:rsid w:val="00C76A98"/>
    <w:rsid w:val="00C76AF0"/>
    <w:rsid w:val="00C76F75"/>
    <w:rsid w:val="00C77048"/>
    <w:rsid w:val="00C7714C"/>
    <w:rsid w:val="00C77431"/>
    <w:rsid w:val="00C77460"/>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02"/>
    <w:rsid w:val="00C81008"/>
    <w:rsid w:val="00C81094"/>
    <w:rsid w:val="00C810E4"/>
    <w:rsid w:val="00C813D4"/>
    <w:rsid w:val="00C817FD"/>
    <w:rsid w:val="00C818FB"/>
    <w:rsid w:val="00C81BF2"/>
    <w:rsid w:val="00C81C84"/>
    <w:rsid w:val="00C81D5F"/>
    <w:rsid w:val="00C8209B"/>
    <w:rsid w:val="00C824C8"/>
    <w:rsid w:val="00C827A8"/>
    <w:rsid w:val="00C829B7"/>
    <w:rsid w:val="00C82AB1"/>
    <w:rsid w:val="00C82CBA"/>
    <w:rsid w:val="00C82D82"/>
    <w:rsid w:val="00C82DDA"/>
    <w:rsid w:val="00C82F9F"/>
    <w:rsid w:val="00C83166"/>
    <w:rsid w:val="00C833EA"/>
    <w:rsid w:val="00C8351C"/>
    <w:rsid w:val="00C836EE"/>
    <w:rsid w:val="00C83758"/>
    <w:rsid w:val="00C83809"/>
    <w:rsid w:val="00C839AE"/>
    <w:rsid w:val="00C83A08"/>
    <w:rsid w:val="00C840C9"/>
    <w:rsid w:val="00C844CE"/>
    <w:rsid w:val="00C84512"/>
    <w:rsid w:val="00C84574"/>
    <w:rsid w:val="00C84669"/>
    <w:rsid w:val="00C8466C"/>
    <w:rsid w:val="00C84B10"/>
    <w:rsid w:val="00C84B1D"/>
    <w:rsid w:val="00C84BF4"/>
    <w:rsid w:val="00C84C36"/>
    <w:rsid w:val="00C84C7B"/>
    <w:rsid w:val="00C84CC9"/>
    <w:rsid w:val="00C84FC0"/>
    <w:rsid w:val="00C850A5"/>
    <w:rsid w:val="00C8519F"/>
    <w:rsid w:val="00C851F0"/>
    <w:rsid w:val="00C854FD"/>
    <w:rsid w:val="00C8562B"/>
    <w:rsid w:val="00C8591F"/>
    <w:rsid w:val="00C85A72"/>
    <w:rsid w:val="00C85E79"/>
    <w:rsid w:val="00C85FCE"/>
    <w:rsid w:val="00C8614C"/>
    <w:rsid w:val="00C863A8"/>
    <w:rsid w:val="00C864F7"/>
    <w:rsid w:val="00C86722"/>
    <w:rsid w:val="00C86DC5"/>
    <w:rsid w:val="00C86F66"/>
    <w:rsid w:val="00C87016"/>
    <w:rsid w:val="00C870AE"/>
    <w:rsid w:val="00C870EA"/>
    <w:rsid w:val="00C871DB"/>
    <w:rsid w:val="00C873E1"/>
    <w:rsid w:val="00C87472"/>
    <w:rsid w:val="00C874C7"/>
    <w:rsid w:val="00C876AC"/>
    <w:rsid w:val="00C8770E"/>
    <w:rsid w:val="00C87DA9"/>
    <w:rsid w:val="00C87EB0"/>
    <w:rsid w:val="00C87FA9"/>
    <w:rsid w:val="00C90132"/>
    <w:rsid w:val="00C9013C"/>
    <w:rsid w:val="00C90176"/>
    <w:rsid w:val="00C90302"/>
    <w:rsid w:val="00C9032D"/>
    <w:rsid w:val="00C9043B"/>
    <w:rsid w:val="00C90573"/>
    <w:rsid w:val="00C90730"/>
    <w:rsid w:val="00C90737"/>
    <w:rsid w:val="00C909A5"/>
    <w:rsid w:val="00C90A2B"/>
    <w:rsid w:val="00C90B65"/>
    <w:rsid w:val="00C90C35"/>
    <w:rsid w:val="00C90D12"/>
    <w:rsid w:val="00C90EFA"/>
    <w:rsid w:val="00C90F49"/>
    <w:rsid w:val="00C912C1"/>
    <w:rsid w:val="00C9156C"/>
    <w:rsid w:val="00C91785"/>
    <w:rsid w:val="00C91AF0"/>
    <w:rsid w:val="00C91D65"/>
    <w:rsid w:val="00C91E7D"/>
    <w:rsid w:val="00C921AD"/>
    <w:rsid w:val="00C923B5"/>
    <w:rsid w:val="00C924E8"/>
    <w:rsid w:val="00C926C3"/>
    <w:rsid w:val="00C926D3"/>
    <w:rsid w:val="00C92C91"/>
    <w:rsid w:val="00C92E11"/>
    <w:rsid w:val="00C92EC9"/>
    <w:rsid w:val="00C92F43"/>
    <w:rsid w:val="00C92FCB"/>
    <w:rsid w:val="00C931D4"/>
    <w:rsid w:val="00C9333C"/>
    <w:rsid w:val="00C93CC6"/>
    <w:rsid w:val="00C93FD5"/>
    <w:rsid w:val="00C943CA"/>
    <w:rsid w:val="00C944C8"/>
    <w:rsid w:val="00C945F4"/>
    <w:rsid w:val="00C94888"/>
    <w:rsid w:val="00C94D2B"/>
    <w:rsid w:val="00C94EA2"/>
    <w:rsid w:val="00C951B7"/>
    <w:rsid w:val="00C954A3"/>
    <w:rsid w:val="00C9597C"/>
    <w:rsid w:val="00C9598B"/>
    <w:rsid w:val="00C95AA4"/>
    <w:rsid w:val="00C95C3F"/>
    <w:rsid w:val="00C95CFF"/>
    <w:rsid w:val="00C95F98"/>
    <w:rsid w:val="00C96037"/>
    <w:rsid w:val="00C960A2"/>
    <w:rsid w:val="00C96219"/>
    <w:rsid w:val="00C9624D"/>
    <w:rsid w:val="00C96277"/>
    <w:rsid w:val="00C964AD"/>
    <w:rsid w:val="00C964F5"/>
    <w:rsid w:val="00C96658"/>
    <w:rsid w:val="00C966D4"/>
    <w:rsid w:val="00C96B04"/>
    <w:rsid w:val="00C97004"/>
    <w:rsid w:val="00C970FB"/>
    <w:rsid w:val="00C971DE"/>
    <w:rsid w:val="00C973CC"/>
    <w:rsid w:val="00C9744E"/>
    <w:rsid w:val="00C974A5"/>
    <w:rsid w:val="00C974D9"/>
    <w:rsid w:val="00C974F4"/>
    <w:rsid w:val="00C9754F"/>
    <w:rsid w:val="00C979EC"/>
    <w:rsid w:val="00C97B27"/>
    <w:rsid w:val="00C97BDC"/>
    <w:rsid w:val="00C97C25"/>
    <w:rsid w:val="00C97D06"/>
    <w:rsid w:val="00C97D56"/>
    <w:rsid w:val="00CA0299"/>
    <w:rsid w:val="00CA059E"/>
    <w:rsid w:val="00CA05DC"/>
    <w:rsid w:val="00CA06C8"/>
    <w:rsid w:val="00CA0828"/>
    <w:rsid w:val="00CA0B90"/>
    <w:rsid w:val="00CA0BD6"/>
    <w:rsid w:val="00CA0E4C"/>
    <w:rsid w:val="00CA0E6A"/>
    <w:rsid w:val="00CA0EE0"/>
    <w:rsid w:val="00CA0F7F"/>
    <w:rsid w:val="00CA0FF3"/>
    <w:rsid w:val="00CA1526"/>
    <w:rsid w:val="00CA15FF"/>
    <w:rsid w:val="00CA1750"/>
    <w:rsid w:val="00CA1789"/>
    <w:rsid w:val="00CA1A33"/>
    <w:rsid w:val="00CA1A45"/>
    <w:rsid w:val="00CA1CD7"/>
    <w:rsid w:val="00CA1E30"/>
    <w:rsid w:val="00CA1E73"/>
    <w:rsid w:val="00CA1ED0"/>
    <w:rsid w:val="00CA2020"/>
    <w:rsid w:val="00CA20CE"/>
    <w:rsid w:val="00CA21E4"/>
    <w:rsid w:val="00CA2367"/>
    <w:rsid w:val="00CA2451"/>
    <w:rsid w:val="00CA24B8"/>
    <w:rsid w:val="00CA25AD"/>
    <w:rsid w:val="00CA25D7"/>
    <w:rsid w:val="00CA2623"/>
    <w:rsid w:val="00CA287D"/>
    <w:rsid w:val="00CA296F"/>
    <w:rsid w:val="00CA2A19"/>
    <w:rsid w:val="00CA2A6C"/>
    <w:rsid w:val="00CA2BAE"/>
    <w:rsid w:val="00CA2C09"/>
    <w:rsid w:val="00CA2C4A"/>
    <w:rsid w:val="00CA2E34"/>
    <w:rsid w:val="00CA2FCB"/>
    <w:rsid w:val="00CA31C7"/>
    <w:rsid w:val="00CA3284"/>
    <w:rsid w:val="00CA33AD"/>
    <w:rsid w:val="00CA343B"/>
    <w:rsid w:val="00CA384B"/>
    <w:rsid w:val="00CA393A"/>
    <w:rsid w:val="00CA3F57"/>
    <w:rsid w:val="00CA409A"/>
    <w:rsid w:val="00CA42BA"/>
    <w:rsid w:val="00CA460D"/>
    <w:rsid w:val="00CA4878"/>
    <w:rsid w:val="00CA4894"/>
    <w:rsid w:val="00CA4BFC"/>
    <w:rsid w:val="00CA4DFB"/>
    <w:rsid w:val="00CA4EA3"/>
    <w:rsid w:val="00CA4EF0"/>
    <w:rsid w:val="00CA4F3A"/>
    <w:rsid w:val="00CA505E"/>
    <w:rsid w:val="00CA5071"/>
    <w:rsid w:val="00CA50DA"/>
    <w:rsid w:val="00CA54AF"/>
    <w:rsid w:val="00CA56DF"/>
    <w:rsid w:val="00CA59BD"/>
    <w:rsid w:val="00CA59E7"/>
    <w:rsid w:val="00CA5E8F"/>
    <w:rsid w:val="00CA6065"/>
    <w:rsid w:val="00CA623E"/>
    <w:rsid w:val="00CA664A"/>
    <w:rsid w:val="00CA6A28"/>
    <w:rsid w:val="00CA6A45"/>
    <w:rsid w:val="00CA6AAE"/>
    <w:rsid w:val="00CA6C00"/>
    <w:rsid w:val="00CA6E0B"/>
    <w:rsid w:val="00CA6FF0"/>
    <w:rsid w:val="00CA70B7"/>
    <w:rsid w:val="00CA72BF"/>
    <w:rsid w:val="00CA75DA"/>
    <w:rsid w:val="00CA796C"/>
    <w:rsid w:val="00CB014F"/>
    <w:rsid w:val="00CB01E8"/>
    <w:rsid w:val="00CB0450"/>
    <w:rsid w:val="00CB05C2"/>
    <w:rsid w:val="00CB05F3"/>
    <w:rsid w:val="00CB06A4"/>
    <w:rsid w:val="00CB07CF"/>
    <w:rsid w:val="00CB0C69"/>
    <w:rsid w:val="00CB0E5D"/>
    <w:rsid w:val="00CB0E69"/>
    <w:rsid w:val="00CB0ED9"/>
    <w:rsid w:val="00CB0F31"/>
    <w:rsid w:val="00CB0F69"/>
    <w:rsid w:val="00CB1154"/>
    <w:rsid w:val="00CB11C3"/>
    <w:rsid w:val="00CB16DF"/>
    <w:rsid w:val="00CB17A3"/>
    <w:rsid w:val="00CB17CB"/>
    <w:rsid w:val="00CB188E"/>
    <w:rsid w:val="00CB18E8"/>
    <w:rsid w:val="00CB1981"/>
    <w:rsid w:val="00CB1B2F"/>
    <w:rsid w:val="00CB1BC7"/>
    <w:rsid w:val="00CB1F5F"/>
    <w:rsid w:val="00CB222A"/>
    <w:rsid w:val="00CB249E"/>
    <w:rsid w:val="00CB24D1"/>
    <w:rsid w:val="00CB2910"/>
    <w:rsid w:val="00CB29C9"/>
    <w:rsid w:val="00CB2A5F"/>
    <w:rsid w:val="00CB2C03"/>
    <w:rsid w:val="00CB2C3E"/>
    <w:rsid w:val="00CB2D1E"/>
    <w:rsid w:val="00CB2D49"/>
    <w:rsid w:val="00CB2DC3"/>
    <w:rsid w:val="00CB2E60"/>
    <w:rsid w:val="00CB2EC8"/>
    <w:rsid w:val="00CB3096"/>
    <w:rsid w:val="00CB35C6"/>
    <w:rsid w:val="00CB36F3"/>
    <w:rsid w:val="00CB378E"/>
    <w:rsid w:val="00CB390D"/>
    <w:rsid w:val="00CB3937"/>
    <w:rsid w:val="00CB3956"/>
    <w:rsid w:val="00CB3C0F"/>
    <w:rsid w:val="00CB3E1B"/>
    <w:rsid w:val="00CB4073"/>
    <w:rsid w:val="00CB410C"/>
    <w:rsid w:val="00CB4178"/>
    <w:rsid w:val="00CB4226"/>
    <w:rsid w:val="00CB434C"/>
    <w:rsid w:val="00CB442E"/>
    <w:rsid w:val="00CB4FE0"/>
    <w:rsid w:val="00CB508C"/>
    <w:rsid w:val="00CB520F"/>
    <w:rsid w:val="00CB54FF"/>
    <w:rsid w:val="00CB5684"/>
    <w:rsid w:val="00CB5973"/>
    <w:rsid w:val="00CB5A37"/>
    <w:rsid w:val="00CB5A82"/>
    <w:rsid w:val="00CB5CFD"/>
    <w:rsid w:val="00CB6269"/>
    <w:rsid w:val="00CB647F"/>
    <w:rsid w:val="00CB6805"/>
    <w:rsid w:val="00CB6BD8"/>
    <w:rsid w:val="00CB6D78"/>
    <w:rsid w:val="00CB6E51"/>
    <w:rsid w:val="00CB6E81"/>
    <w:rsid w:val="00CB74B0"/>
    <w:rsid w:val="00CB777B"/>
    <w:rsid w:val="00CB7933"/>
    <w:rsid w:val="00CB7E5C"/>
    <w:rsid w:val="00CB7EDC"/>
    <w:rsid w:val="00CC0341"/>
    <w:rsid w:val="00CC0379"/>
    <w:rsid w:val="00CC040A"/>
    <w:rsid w:val="00CC05F3"/>
    <w:rsid w:val="00CC07B4"/>
    <w:rsid w:val="00CC07DA"/>
    <w:rsid w:val="00CC07EE"/>
    <w:rsid w:val="00CC095E"/>
    <w:rsid w:val="00CC0CF4"/>
    <w:rsid w:val="00CC0D11"/>
    <w:rsid w:val="00CC0E43"/>
    <w:rsid w:val="00CC0F7A"/>
    <w:rsid w:val="00CC0F91"/>
    <w:rsid w:val="00CC11CC"/>
    <w:rsid w:val="00CC126F"/>
    <w:rsid w:val="00CC1284"/>
    <w:rsid w:val="00CC12BD"/>
    <w:rsid w:val="00CC13A8"/>
    <w:rsid w:val="00CC172F"/>
    <w:rsid w:val="00CC1816"/>
    <w:rsid w:val="00CC1AAD"/>
    <w:rsid w:val="00CC1D92"/>
    <w:rsid w:val="00CC1D96"/>
    <w:rsid w:val="00CC2359"/>
    <w:rsid w:val="00CC2663"/>
    <w:rsid w:val="00CC29DC"/>
    <w:rsid w:val="00CC2C94"/>
    <w:rsid w:val="00CC33D4"/>
    <w:rsid w:val="00CC3484"/>
    <w:rsid w:val="00CC3664"/>
    <w:rsid w:val="00CC36B2"/>
    <w:rsid w:val="00CC3754"/>
    <w:rsid w:val="00CC3893"/>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5FB4"/>
    <w:rsid w:val="00CC61D5"/>
    <w:rsid w:val="00CC6462"/>
    <w:rsid w:val="00CC6964"/>
    <w:rsid w:val="00CC6B2A"/>
    <w:rsid w:val="00CC6C9D"/>
    <w:rsid w:val="00CC6F70"/>
    <w:rsid w:val="00CC7286"/>
    <w:rsid w:val="00CC7384"/>
    <w:rsid w:val="00CC746A"/>
    <w:rsid w:val="00CC7544"/>
    <w:rsid w:val="00CC7731"/>
    <w:rsid w:val="00CC7BBF"/>
    <w:rsid w:val="00CC7C61"/>
    <w:rsid w:val="00CC7F35"/>
    <w:rsid w:val="00CD0008"/>
    <w:rsid w:val="00CD002B"/>
    <w:rsid w:val="00CD02CF"/>
    <w:rsid w:val="00CD033C"/>
    <w:rsid w:val="00CD04D6"/>
    <w:rsid w:val="00CD0B08"/>
    <w:rsid w:val="00CD0BFF"/>
    <w:rsid w:val="00CD0DE4"/>
    <w:rsid w:val="00CD0EBF"/>
    <w:rsid w:val="00CD0F15"/>
    <w:rsid w:val="00CD104C"/>
    <w:rsid w:val="00CD10CE"/>
    <w:rsid w:val="00CD13CD"/>
    <w:rsid w:val="00CD1559"/>
    <w:rsid w:val="00CD1609"/>
    <w:rsid w:val="00CD162F"/>
    <w:rsid w:val="00CD19F8"/>
    <w:rsid w:val="00CD1AAD"/>
    <w:rsid w:val="00CD1ABF"/>
    <w:rsid w:val="00CD1CDC"/>
    <w:rsid w:val="00CD28B1"/>
    <w:rsid w:val="00CD2D51"/>
    <w:rsid w:val="00CD2F17"/>
    <w:rsid w:val="00CD2F68"/>
    <w:rsid w:val="00CD3255"/>
    <w:rsid w:val="00CD33F2"/>
    <w:rsid w:val="00CD33FE"/>
    <w:rsid w:val="00CD3546"/>
    <w:rsid w:val="00CD375B"/>
    <w:rsid w:val="00CD3BE5"/>
    <w:rsid w:val="00CD3C9E"/>
    <w:rsid w:val="00CD4021"/>
    <w:rsid w:val="00CD405F"/>
    <w:rsid w:val="00CD4222"/>
    <w:rsid w:val="00CD423A"/>
    <w:rsid w:val="00CD432E"/>
    <w:rsid w:val="00CD47BE"/>
    <w:rsid w:val="00CD4C1B"/>
    <w:rsid w:val="00CD4FBB"/>
    <w:rsid w:val="00CD54BA"/>
    <w:rsid w:val="00CD54EA"/>
    <w:rsid w:val="00CD5940"/>
    <w:rsid w:val="00CD5A2B"/>
    <w:rsid w:val="00CD5E26"/>
    <w:rsid w:val="00CD6343"/>
    <w:rsid w:val="00CD6423"/>
    <w:rsid w:val="00CD64C4"/>
    <w:rsid w:val="00CD64E5"/>
    <w:rsid w:val="00CD654E"/>
    <w:rsid w:val="00CD65A7"/>
    <w:rsid w:val="00CD6758"/>
    <w:rsid w:val="00CD67E9"/>
    <w:rsid w:val="00CD6878"/>
    <w:rsid w:val="00CD68A6"/>
    <w:rsid w:val="00CD68F8"/>
    <w:rsid w:val="00CD6A9B"/>
    <w:rsid w:val="00CD70AE"/>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43B"/>
    <w:rsid w:val="00CE1509"/>
    <w:rsid w:val="00CE16DC"/>
    <w:rsid w:val="00CE17A0"/>
    <w:rsid w:val="00CE19B0"/>
    <w:rsid w:val="00CE1BF7"/>
    <w:rsid w:val="00CE1C4C"/>
    <w:rsid w:val="00CE1C7D"/>
    <w:rsid w:val="00CE1F94"/>
    <w:rsid w:val="00CE2185"/>
    <w:rsid w:val="00CE21EF"/>
    <w:rsid w:val="00CE229A"/>
    <w:rsid w:val="00CE263E"/>
    <w:rsid w:val="00CE28EC"/>
    <w:rsid w:val="00CE2A0F"/>
    <w:rsid w:val="00CE2A2E"/>
    <w:rsid w:val="00CE2ADD"/>
    <w:rsid w:val="00CE2BED"/>
    <w:rsid w:val="00CE2ED0"/>
    <w:rsid w:val="00CE3293"/>
    <w:rsid w:val="00CE32D8"/>
    <w:rsid w:val="00CE3546"/>
    <w:rsid w:val="00CE358E"/>
    <w:rsid w:val="00CE36CD"/>
    <w:rsid w:val="00CE382D"/>
    <w:rsid w:val="00CE39C8"/>
    <w:rsid w:val="00CE3AD2"/>
    <w:rsid w:val="00CE3CE0"/>
    <w:rsid w:val="00CE3E00"/>
    <w:rsid w:val="00CE3F11"/>
    <w:rsid w:val="00CE3FEB"/>
    <w:rsid w:val="00CE4062"/>
    <w:rsid w:val="00CE422C"/>
    <w:rsid w:val="00CE42DC"/>
    <w:rsid w:val="00CE44A6"/>
    <w:rsid w:val="00CE4520"/>
    <w:rsid w:val="00CE453C"/>
    <w:rsid w:val="00CE480D"/>
    <w:rsid w:val="00CE484E"/>
    <w:rsid w:val="00CE48E6"/>
    <w:rsid w:val="00CE4A67"/>
    <w:rsid w:val="00CE4AAB"/>
    <w:rsid w:val="00CE4B57"/>
    <w:rsid w:val="00CE4B5F"/>
    <w:rsid w:val="00CE4BEB"/>
    <w:rsid w:val="00CE503F"/>
    <w:rsid w:val="00CE5402"/>
    <w:rsid w:val="00CE54B3"/>
    <w:rsid w:val="00CE54B7"/>
    <w:rsid w:val="00CE56D0"/>
    <w:rsid w:val="00CE58F3"/>
    <w:rsid w:val="00CE59B0"/>
    <w:rsid w:val="00CE5CD3"/>
    <w:rsid w:val="00CE5D43"/>
    <w:rsid w:val="00CE5FA7"/>
    <w:rsid w:val="00CE5FFA"/>
    <w:rsid w:val="00CE62C6"/>
    <w:rsid w:val="00CE637D"/>
    <w:rsid w:val="00CE6442"/>
    <w:rsid w:val="00CE6596"/>
    <w:rsid w:val="00CE696E"/>
    <w:rsid w:val="00CE6C63"/>
    <w:rsid w:val="00CE6CFA"/>
    <w:rsid w:val="00CE70C6"/>
    <w:rsid w:val="00CE7129"/>
    <w:rsid w:val="00CE7325"/>
    <w:rsid w:val="00CE74E6"/>
    <w:rsid w:val="00CE7527"/>
    <w:rsid w:val="00CE755B"/>
    <w:rsid w:val="00CE7597"/>
    <w:rsid w:val="00CE77A9"/>
    <w:rsid w:val="00CE79C1"/>
    <w:rsid w:val="00CE7ABC"/>
    <w:rsid w:val="00CE7BE5"/>
    <w:rsid w:val="00CE7E2E"/>
    <w:rsid w:val="00CE7ECE"/>
    <w:rsid w:val="00CF00D3"/>
    <w:rsid w:val="00CF044F"/>
    <w:rsid w:val="00CF0470"/>
    <w:rsid w:val="00CF063A"/>
    <w:rsid w:val="00CF08DE"/>
    <w:rsid w:val="00CF0CA5"/>
    <w:rsid w:val="00CF0D08"/>
    <w:rsid w:val="00CF0E53"/>
    <w:rsid w:val="00CF0FCB"/>
    <w:rsid w:val="00CF1059"/>
    <w:rsid w:val="00CF10EB"/>
    <w:rsid w:val="00CF12E3"/>
    <w:rsid w:val="00CF1570"/>
    <w:rsid w:val="00CF1B28"/>
    <w:rsid w:val="00CF1D05"/>
    <w:rsid w:val="00CF1DDA"/>
    <w:rsid w:val="00CF1DDE"/>
    <w:rsid w:val="00CF2037"/>
    <w:rsid w:val="00CF23AE"/>
    <w:rsid w:val="00CF2484"/>
    <w:rsid w:val="00CF24EA"/>
    <w:rsid w:val="00CF252F"/>
    <w:rsid w:val="00CF27FA"/>
    <w:rsid w:val="00CF29BC"/>
    <w:rsid w:val="00CF2AAF"/>
    <w:rsid w:val="00CF2D6A"/>
    <w:rsid w:val="00CF332D"/>
    <w:rsid w:val="00CF3450"/>
    <w:rsid w:val="00CF349B"/>
    <w:rsid w:val="00CF364E"/>
    <w:rsid w:val="00CF36E5"/>
    <w:rsid w:val="00CF3888"/>
    <w:rsid w:val="00CF3BE8"/>
    <w:rsid w:val="00CF3E4C"/>
    <w:rsid w:val="00CF41A9"/>
    <w:rsid w:val="00CF42CF"/>
    <w:rsid w:val="00CF45CF"/>
    <w:rsid w:val="00CF49C0"/>
    <w:rsid w:val="00CF4BB4"/>
    <w:rsid w:val="00CF4BEC"/>
    <w:rsid w:val="00CF4C56"/>
    <w:rsid w:val="00CF50FB"/>
    <w:rsid w:val="00CF5121"/>
    <w:rsid w:val="00CF55D9"/>
    <w:rsid w:val="00CF560C"/>
    <w:rsid w:val="00CF569C"/>
    <w:rsid w:val="00CF5817"/>
    <w:rsid w:val="00CF588F"/>
    <w:rsid w:val="00CF5AB7"/>
    <w:rsid w:val="00CF5D98"/>
    <w:rsid w:val="00CF5D9A"/>
    <w:rsid w:val="00CF6065"/>
    <w:rsid w:val="00CF6448"/>
    <w:rsid w:val="00CF6974"/>
    <w:rsid w:val="00CF6A01"/>
    <w:rsid w:val="00CF6A5D"/>
    <w:rsid w:val="00CF6C4C"/>
    <w:rsid w:val="00CF6CA4"/>
    <w:rsid w:val="00CF6CCE"/>
    <w:rsid w:val="00CF6FCA"/>
    <w:rsid w:val="00CF703B"/>
    <w:rsid w:val="00CF70FD"/>
    <w:rsid w:val="00CF7149"/>
    <w:rsid w:val="00CF74CB"/>
    <w:rsid w:val="00CF74F4"/>
    <w:rsid w:val="00CF7642"/>
    <w:rsid w:val="00CF775D"/>
    <w:rsid w:val="00CF7E51"/>
    <w:rsid w:val="00CF7E76"/>
    <w:rsid w:val="00CF7FC2"/>
    <w:rsid w:val="00D00036"/>
    <w:rsid w:val="00D00051"/>
    <w:rsid w:val="00D00183"/>
    <w:rsid w:val="00D00322"/>
    <w:rsid w:val="00D00510"/>
    <w:rsid w:val="00D0077A"/>
    <w:rsid w:val="00D0077C"/>
    <w:rsid w:val="00D007AC"/>
    <w:rsid w:val="00D008EA"/>
    <w:rsid w:val="00D0091C"/>
    <w:rsid w:val="00D00A17"/>
    <w:rsid w:val="00D00C73"/>
    <w:rsid w:val="00D00CC1"/>
    <w:rsid w:val="00D00E8D"/>
    <w:rsid w:val="00D01080"/>
    <w:rsid w:val="00D0149E"/>
    <w:rsid w:val="00D0151A"/>
    <w:rsid w:val="00D01626"/>
    <w:rsid w:val="00D01F63"/>
    <w:rsid w:val="00D020A2"/>
    <w:rsid w:val="00D020DD"/>
    <w:rsid w:val="00D021D5"/>
    <w:rsid w:val="00D021D9"/>
    <w:rsid w:val="00D0245F"/>
    <w:rsid w:val="00D025E0"/>
    <w:rsid w:val="00D027F7"/>
    <w:rsid w:val="00D02B3F"/>
    <w:rsid w:val="00D02D44"/>
    <w:rsid w:val="00D02DF9"/>
    <w:rsid w:val="00D02E0C"/>
    <w:rsid w:val="00D02EA5"/>
    <w:rsid w:val="00D03202"/>
    <w:rsid w:val="00D0320B"/>
    <w:rsid w:val="00D03540"/>
    <w:rsid w:val="00D03906"/>
    <w:rsid w:val="00D03CE6"/>
    <w:rsid w:val="00D03EC4"/>
    <w:rsid w:val="00D03EF2"/>
    <w:rsid w:val="00D03EFA"/>
    <w:rsid w:val="00D03EFF"/>
    <w:rsid w:val="00D0430A"/>
    <w:rsid w:val="00D0454D"/>
    <w:rsid w:val="00D045CE"/>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5F51"/>
    <w:rsid w:val="00D06355"/>
    <w:rsid w:val="00D065B8"/>
    <w:rsid w:val="00D0685A"/>
    <w:rsid w:val="00D06A11"/>
    <w:rsid w:val="00D06B92"/>
    <w:rsid w:val="00D06BF8"/>
    <w:rsid w:val="00D06D74"/>
    <w:rsid w:val="00D06E2B"/>
    <w:rsid w:val="00D0711C"/>
    <w:rsid w:val="00D073A1"/>
    <w:rsid w:val="00D07835"/>
    <w:rsid w:val="00D07A1C"/>
    <w:rsid w:val="00D07A63"/>
    <w:rsid w:val="00D07ABA"/>
    <w:rsid w:val="00D07B32"/>
    <w:rsid w:val="00D07FF4"/>
    <w:rsid w:val="00D103AE"/>
    <w:rsid w:val="00D10569"/>
    <w:rsid w:val="00D1056A"/>
    <w:rsid w:val="00D1069F"/>
    <w:rsid w:val="00D10962"/>
    <w:rsid w:val="00D10AEB"/>
    <w:rsid w:val="00D10C2C"/>
    <w:rsid w:val="00D1104A"/>
    <w:rsid w:val="00D11195"/>
    <w:rsid w:val="00D111EC"/>
    <w:rsid w:val="00D115BE"/>
    <w:rsid w:val="00D11676"/>
    <w:rsid w:val="00D11718"/>
    <w:rsid w:val="00D11737"/>
    <w:rsid w:val="00D118E9"/>
    <w:rsid w:val="00D119D2"/>
    <w:rsid w:val="00D11B7A"/>
    <w:rsid w:val="00D11B9C"/>
    <w:rsid w:val="00D11C31"/>
    <w:rsid w:val="00D11C62"/>
    <w:rsid w:val="00D11CE8"/>
    <w:rsid w:val="00D11DC9"/>
    <w:rsid w:val="00D122F7"/>
    <w:rsid w:val="00D124A5"/>
    <w:rsid w:val="00D1253D"/>
    <w:rsid w:val="00D128DD"/>
    <w:rsid w:val="00D128FF"/>
    <w:rsid w:val="00D12DAD"/>
    <w:rsid w:val="00D12E1A"/>
    <w:rsid w:val="00D12E23"/>
    <w:rsid w:val="00D13026"/>
    <w:rsid w:val="00D1386A"/>
    <w:rsid w:val="00D13969"/>
    <w:rsid w:val="00D14285"/>
    <w:rsid w:val="00D142CF"/>
    <w:rsid w:val="00D143C0"/>
    <w:rsid w:val="00D149DF"/>
    <w:rsid w:val="00D14D3A"/>
    <w:rsid w:val="00D14D75"/>
    <w:rsid w:val="00D14F2E"/>
    <w:rsid w:val="00D1515E"/>
    <w:rsid w:val="00D15472"/>
    <w:rsid w:val="00D15692"/>
    <w:rsid w:val="00D15736"/>
    <w:rsid w:val="00D15797"/>
    <w:rsid w:val="00D15A0F"/>
    <w:rsid w:val="00D1607A"/>
    <w:rsid w:val="00D160FE"/>
    <w:rsid w:val="00D16157"/>
    <w:rsid w:val="00D16235"/>
    <w:rsid w:val="00D164D9"/>
    <w:rsid w:val="00D168C3"/>
    <w:rsid w:val="00D16A21"/>
    <w:rsid w:val="00D1738D"/>
    <w:rsid w:val="00D1739F"/>
    <w:rsid w:val="00D174B3"/>
    <w:rsid w:val="00D17C15"/>
    <w:rsid w:val="00D17C21"/>
    <w:rsid w:val="00D17DB0"/>
    <w:rsid w:val="00D17E54"/>
    <w:rsid w:val="00D2020B"/>
    <w:rsid w:val="00D20327"/>
    <w:rsid w:val="00D20417"/>
    <w:rsid w:val="00D20470"/>
    <w:rsid w:val="00D205A8"/>
    <w:rsid w:val="00D20629"/>
    <w:rsid w:val="00D20957"/>
    <w:rsid w:val="00D209EE"/>
    <w:rsid w:val="00D20A7B"/>
    <w:rsid w:val="00D20B27"/>
    <w:rsid w:val="00D20E10"/>
    <w:rsid w:val="00D20E83"/>
    <w:rsid w:val="00D211EB"/>
    <w:rsid w:val="00D21520"/>
    <w:rsid w:val="00D21817"/>
    <w:rsid w:val="00D21A8B"/>
    <w:rsid w:val="00D21AD1"/>
    <w:rsid w:val="00D21D34"/>
    <w:rsid w:val="00D21E23"/>
    <w:rsid w:val="00D21E31"/>
    <w:rsid w:val="00D21F36"/>
    <w:rsid w:val="00D2215B"/>
    <w:rsid w:val="00D22182"/>
    <w:rsid w:val="00D22387"/>
    <w:rsid w:val="00D2260D"/>
    <w:rsid w:val="00D2296F"/>
    <w:rsid w:val="00D22977"/>
    <w:rsid w:val="00D22ADC"/>
    <w:rsid w:val="00D22B1D"/>
    <w:rsid w:val="00D22F12"/>
    <w:rsid w:val="00D2341D"/>
    <w:rsid w:val="00D234F2"/>
    <w:rsid w:val="00D23607"/>
    <w:rsid w:val="00D236B7"/>
    <w:rsid w:val="00D236E1"/>
    <w:rsid w:val="00D23788"/>
    <w:rsid w:val="00D2383A"/>
    <w:rsid w:val="00D23AE0"/>
    <w:rsid w:val="00D23BBC"/>
    <w:rsid w:val="00D23C50"/>
    <w:rsid w:val="00D23DC5"/>
    <w:rsid w:val="00D23E0A"/>
    <w:rsid w:val="00D23E10"/>
    <w:rsid w:val="00D23F59"/>
    <w:rsid w:val="00D24120"/>
    <w:rsid w:val="00D244F0"/>
    <w:rsid w:val="00D246E7"/>
    <w:rsid w:val="00D24877"/>
    <w:rsid w:val="00D248C8"/>
    <w:rsid w:val="00D24A99"/>
    <w:rsid w:val="00D24B80"/>
    <w:rsid w:val="00D24BE3"/>
    <w:rsid w:val="00D24C0D"/>
    <w:rsid w:val="00D24DE1"/>
    <w:rsid w:val="00D250B8"/>
    <w:rsid w:val="00D257BA"/>
    <w:rsid w:val="00D25860"/>
    <w:rsid w:val="00D25C45"/>
    <w:rsid w:val="00D25CD9"/>
    <w:rsid w:val="00D26162"/>
    <w:rsid w:val="00D2623B"/>
    <w:rsid w:val="00D263AF"/>
    <w:rsid w:val="00D26783"/>
    <w:rsid w:val="00D267D3"/>
    <w:rsid w:val="00D26856"/>
    <w:rsid w:val="00D268CB"/>
    <w:rsid w:val="00D26A84"/>
    <w:rsid w:val="00D26BE5"/>
    <w:rsid w:val="00D26ED3"/>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3CF"/>
    <w:rsid w:val="00D305A2"/>
    <w:rsid w:val="00D305C4"/>
    <w:rsid w:val="00D3071E"/>
    <w:rsid w:val="00D308B9"/>
    <w:rsid w:val="00D308E7"/>
    <w:rsid w:val="00D30C4B"/>
    <w:rsid w:val="00D30CAE"/>
    <w:rsid w:val="00D30EC6"/>
    <w:rsid w:val="00D30EDA"/>
    <w:rsid w:val="00D310D2"/>
    <w:rsid w:val="00D31420"/>
    <w:rsid w:val="00D314E8"/>
    <w:rsid w:val="00D3170B"/>
    <w:rsid w:val="00D31947"/>
    <w:rsid w:val="00D3197A"/>
    <w:rsid w:val="00D31A26"/>
    <w:rsid w:val="00D31BCE"/>
    <w:rsid w:val="00D31C94"/>
    <w:rsid w:val="00D31F1C"/>
    <w:rsid w:val="00D321B3"/>
    <w:rsid w:val="00D32586"/>
    <w:rsid w:val="00D32589"/>
    <w:rsid w:val="00D3288C"/>
    <w:rsid w:val="00D3290A"/>
    <w:rsid w:val="00D32918"/>
    <w:rsid w:val="00D32C5C"/>
    <w:rsid w:val="00D32D88"/>
    <w:rsid w:val="00D32FED"/>
    <w:rsid w:val="00D3300A"/>
    <w:rsid w:val="00D33183"/>
    <w:rsid w:val="00D3318A"/>
    <w:rsid w:val="00D33313"/>
    <w:rsid w:val="00D33945"/>
    <w:rsid w:val="00D33970"/>
    <w:rsid w:val="00D33A36"/>
    <w:rsid w:val="00D33B58"/>
    <w:rsid w:val="00D33B6C"/>
    <w:rsid w:val="00D33C08"/>
    <w:rsid w:val="00D33CDA"/>
    <w:rsid w:val="00D33E14"/>
    <w:rsid w:val="00D33F6E"/>
    <w:rsid w:val="00D33FF6"/>
    <w:rsid w:val="00D34002"/>
    <w:rsid w:val="00D34096"/>
    <w:rsid w:val="00D341C5"/>
    <w:rsid w:val="00D3438B"/>
    <w:rsid w:val="00D3441E"/>
    <w:rsid w:val="00D3453F"/>
    <w:rsid w:val="00D347F7"/>
    <w:rsid w:val="00D34878"/>
    <w:rsid w:val="00D34A37"/>
    <w:rsid w:val="00D34CE8"/>
    <w:rsid w:val="00D34E6F"/>
    <w:rsid w:val="00D35467"/>
    <w:rsid w:val="00D35483"/>
    <w:rsid w:val="00D3554A"/>
    <w:rsid w:val="00D35798"/>
    <w:rsid w:val="00D3585D"/>
    <w:rsid w:val="00D35945"/>
    <w:rsid w:val="00D359D3"/>
    <w:rsid w:val="00D35A01"/>
    <w:rsid w:val="00D35AC8"/>
    <w:rsid w:val="00D35C66"/>
    <w:rsid w:val="00D35D5B"/>
    <w:rsid w:val="00D36094"/>
    <w:rsid w:val="00D3630D"/>
    <w:rsid w:val="00D3635A"/>
    <w:rsid w:val="00D3643E"/>
    <w:rsid w:val="00D36530"/>
    <w:rsid w:val="00D3658F"/>
    <w:rsid w:val="00D365A8"/>
    <w:rsid w:val="00D3684A"/>
    <w:rsid w:val="00D36944"/>
    <w:rsid w:val="00D36DB4"/>
    <w:rsid w:val="00D36E7A"/>
    <w:rsid w:val="00D37023"/>
    <w:rsid w:val="00D37087"/>
    <w:rsid w:val="00D37119"/>
    <w:rsid w:val="00D37162"/>
    <w:rsid w:val="00D3716B"/>
    <w:rsid w:val="00D37200"/>
    <w:rsid w:val="00D3731F"/>
    <w:rsid w:val="00D3735B"/>
    <w:rsid w:val="00D37607"/>
    <w:rsid w:val="00D37791"/>
    <w:rsid w:val="00D37EC9"/>
    <w:rsid w:val="00D404A0"/>
    <w:rsid w:val="00D404E1"/>
    <w:rsid w:val="00D407B4"/>
    <w:rsid w:val="00D40996"/>
    <w:rsid w:val="00D40F0E"/>
    <w:rsid w:val="00D40FBA"/>
    <w:rsid w:val="00D4121F"/>
    <w:rsid w:val="00D412A5"/>
    <w:rsid w:val="00D415C0"/>
    <w:rsid w:val="00D4165E"/>
    <w:rsid w:val="00D41803"/>
    <w:rsid w:val="00D41A9D"/>
    <w:rsid w:val="00D41AC9"/>
    <w:rsid w:val="00D41B3B"/>
    <w:rsid w:val="00D41D24"/>
    <w:rsid w:val="00D41DC6"/>
    <w:rsid w:val="00D421D0"/>
    <w:rsid w:val="00D42297"/>
    <w:rsid w:val="00D42365"/>
    <w:rsid w:val="00D425FC"/>
    <w:rsid w:val="00D428B9"/>
    <w:rsid w:val="00D43462"/>
    <w:rsid w:val="00D43463"/>
    <w:rsid w:val="00D437E5"/>
    <w:rsid w:val="00D438D6"/>
    <w:rsid w:val="00D43968"/>
    <w:rsid w:val="00D439E5"/>
    <w:rsid w:val="00D43A3E"/>
    <w:rsid w:val="00D43CE6"/>
    <w:rsid w:val="00D43DA1"/>
    <w:rsid w:val="00D43EC1"/>
    <w:rsid w:val="00D43F71"/>
    <w:rsid w:val="00D43F96"/>
    <w:rsid w:val="00D43FC5"/>
    <w:rsid w:val="00D44005"/>
    <w:rsid w:val="00D441FD"/>
    <w:rsid w:val="00D44483"/>
    <w:rsid w:val="00D4467F"/>
    <w:rsid w:val="00D4470B"/>
    <w:rsid w:val="00D4472C"/>
    <w:rsid w:val="00D44748"/>
    <w:rsid w:val="00D44849"/>
    <w:rsid w:val="00D44D87"/>
    <w:rsid w:val="00D450A4"/>
    <w:rsid w:val="00D450EA"/>
    <w:rsid w:val="00D4541E"/>
    <w:rsid w:val="00D4566D"/>
    <w:rsid w:val="00D45825"/>
    <w:rsid w:val="00D459F5"/>
    <w:rsid w:val="00D45AD3"/>
    <w:rsid w:val="00D45B81"/>
    <w:rsid w:val="00D45B91"/>
    <w:rsid w:val="00D45D6C"/>
    <w:rsid w:val="00D45D72"/>
    <w:rsid w:val="00D46033"/>
    <w:rsid w:val="00D46135"/>
    <w:rsid w:val="00D464A3"/>
    <w:rsid w:val="00D466A7"/>
    <w:rsid w:val="00D4695A"/>
    <w:rsid w:val="00D46A4C"/>
    <w:rsid w:val="00D47015"/>
    <w:rsid w:val="00D47207"/>
    <w:rsid w:val="00D4728A"/>
    <w:rsid w:val="00D472BD"/>
    <w:rsid w:val="00D473C3"/>
    <w:rsid w:val="00D473D6"/>
    <w:rsid w:val="00D47436"/>
    <w:rsid w:val="00D475F0"/>
    <w:rsid w:val="00D47722"/>
    <w:rsid w:val="00D478C7"/>
    <w:rsid w:val="00D47933"/>
    <w:rsid w:val="00D479D0"/>
    <w:rsid w:val="00D47D89"/>
    <w:rsid w:val="00D5008A"/>
    <w:rsid w:val="00D502C1"/>
    <w:rsid w:val="00D5072C"/>
    <w:rsid w:val="00D508F0"/>
    <w:rsid w:val="00D5096E"/>
    <w:rsid w:val="00D50987"/>
    <w:rsid w:val="00D50A5B"/>
    <w:rsid w:val="00D50B2F"/>
    <w:rsid w:val="00D50EF1"/>
    <w:rsid w:val="00D50F61"/>
    <w:rsid w:val="00D51490"/>
    <w:rsid w:val="00D51500"/>
    <w:rsid w:val="00D515EC"/>
    <w:rsid w:val="00D51635"/>
    <w:rsid w:val="00D51AC3"/>
    <w:rsid w:val="00D51C3D"/>
    <w:rsid w:val="00D51E46"/>
    <w:rsid w:val="00D51FA7"/>
    <w:rsid w:val="00D51FB2"/>
    <w:rsid w:val="00D52043"/>
    <w:rsid w:val="00D521F4"/>
    <w:rsid w:val="00D522C3"/>
    <w:rsid w:val="00D52395"/>
    <w:rsid w:val="00D526B2"/>
    <w:rsid w:val="00D52976"/>
    <w:rsid w:val="00D5297D"/>
    <w:rsid w:val="00D52980"/>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163"/>
    <w:rsid w:val="00D55336"/>
    <w:rsid w:val="00D55A1F"/>
    <w:rsid w:val="00D55CE0"/>
    <w:rsid w:val="00D55D49"/>
    <w:rsid w:val="00D55D82"/>
    <w:rsid w:val="00D55FEF"/>
    <w:rsid w:val="00D560AB"/>
    <w:rsid w:val="00D56192"/>
    <w:rsid w:val="00D561D8"/>
    <w:rsid w:val="00D563B2"/>
    <w:rsid w:val="00D5665D"/>
    <w:rsid w:val="00D56667"/>
    <w:rsid w:val="00D5667E"/>
    <w:rsid w:val="00D56713"/>
    <w:rsid w:val="00D56BE2"/>
    <w:rsid w:val="00D56C12"/>
    <w:rsid w:val="00D56FD0"/>
    <w:rsid w:val="00D57004"/>
    <w:rsid w:val="00D5706A"/>
    <w:rsid w:val="00D57253"/>
    <w:rsid w:val="00D5725C"/>
    <w:rsid w:val="00D575DC"/>
    <w:rsid w:val="00D57629"/>
    <w:rsid w:val="00D57B31"/>
    <w:rsid w:val="00D57B70"/>
    <w:rsid w:val="00D602D6"/>
    <w:rsid w:val="00D60360"/>
    <w:rsid w:val="00D6046F"/>
    <w:rsid w:val="00D60690"/>
    <w:rsid w:val="00D60779"/>
    <w:rsid w:val="00D608FA"/>
    <w:rsid w:val="00D6091E"/>
    <w:rsid w:val="00D6093F"/>
    <w:rsid w:val="00D609E1"/>
    <w:rsid w:val="00D60B4A"/>
    <w:rsid w:val="00D60C4C"/>
    <w:rsid w:val="00D61024"/>
    <w:rsid w:val="00D6118A"/>
    <w:rsid w:val="00D61872"/>
    <w:rsid w:val="00D619C9"/>
    <w:rsid w:val="00D61A1A"/>
    <w:rsid w:val="00D61BD6"/>
    <w:rsid w:val="00D61FD9"/>
    <w:rsid w:val="00D62297"/>
    <w:rsid w:val="00D623E5"/>
    <w:rsid w:val="00D62634"/>
    <w:rsid w:val="00D62684"/>
    <w:rsid w:val="00D62719"/>
    <w:rsid w:val="00D6278E"/>
    <w:rsid w:val="00D6282C"/>
    <w:rsid w:val="00D6283C"/>
    <w:rsid w:val="00D628B7"/>
    <w:rsid w:val="00D62B24"/>
    <w:rsid w:val="00D63048"/>
    <w:rsid w:val="00D6321B"/>
    <w:rsid w:val="00D634C1"/>
    <w:rsid w:val="00D63520"/>
    <w:rsid w:val="00D635E1"/>
    <w:rsid w:val="00D63AC5"/>
    <w:rsid w:val="00D63D88"/>
    <w:rsid w:val="00D63F88"/>
    <w:rsid w:val="00D64084"/>
    <w:rsid w:val="00D640DB"/>
    <w:rsid w:val="00D64159"/>
    <w:rsid w:val="00D645EE"/>
    <w:rsid w:val="00D64601"/>
    <w:rsid w:val="00D64715"/>
    <w:rsid w:val="00D6490A"/>
    <w:rsid w:val="00D649C3"/>
    <w:rsid w:val="00D64AA0"/>
    <w:rsid w:val="00D64E75"/>
    <w:rsid w:val="00D6501B"/>
    <w:rsid w:val="00D65151"/>
    <w:rsid w:val="00D651ED"/>
    <w:rsid w:val="00D65290"/>
    <w:rsid w:val="00D652DF"/>
    <w:rsid w:val="00D653EA"/>
    <w:rsid w:val="00D654BF"/>
    <w:rsid w:val="00D6563D"/>
    <w:rsid w:val="00D65798"/>
    <w:rsid w:val="00D65988"/>
    <w:rsid w:val="00D65B00"/>
    <w:rsid w:val="00D65F25"/>
    <w:rsid w:val="00D65F52"/>
    <w:rsid w:val="00D6623E"/>
    <w:rsid w:val="00D66260"/>
    <w:rsid w:val="00D6656F"/>
    <w:rsid w:val="00D6686B"/>
    <w:rsid w:val="00D66DE7"/>
    <w:rsid w:val="00D67637"/>
    <w:rsid w:val="00D676EE"/>
    <w:rsid w:val="00D6777F"/>
    <w:rsid w:val="00D677E7"/>
    <w:rsid w:val="00D6782B"/>
    <w:rsid w:val="00D67849"/>
    <w:rsid w:val="00D67A8A"/>
    <w:rsid w:val="00D67CD9"/>
    <w:rsid w:val="00D70247"/>
    <w:rsid w:val="00D70340"/>
    <w:rsid w:val="00D705E3"/>
    <w:rsid w:val="00D7073F"/>
    <w:rsid w:val="00D70881"/>
    <w:rsid w:val="00D708C3"/>
    <w:rsid w:val="00D70953"/>
    <w:rsid w:val="00D70A67"/>
    <w:rsid w:val="00D717F5"/>
    <w:rsid w:val="00D718AD"/>
    <w:rsid w:val="00D71C02"/>
    <w:rsid w:val="00D71C5D"/>
    <w:rsid w:val="00D71D2B"/>
    <w:rsid w:val="00D71DDA"/>
    <w:rsid w:val="00D72000"/>
    <w:rsid w:val="00D720D5"/>
    <w:rsid w:val="00D72334"/>
    <w:rsid w:val="00D723B6"/>
    <w:rsid w:val="00D7244A"/>
    <w:rsid w:val="00D7244D"/>
    <w:rsid w:val="00D7256E"/>
    <w:rsid w:val="00D725A3"/>
    <w:rsid w:val="00D72704"/>
    <w:rsid w:val="00D72881"/>
    <w:rsid w:val="00D72B10"/>
    <w:rsid w:val="00D72B33"/>
    <w:rsid w:val="00D72FFA"/>
    <w:rsid w:val="00D7347C"/>
    <w:rsid w:val="00D73681"/>
    <w:rsid w:val="00D736E3"/>
    <w:rsid w:val="00D73903"/>
    <w:rsid w:val="00D73CE3"/>
    <w:rsid w:val="00D74533"/>
    <w:rsid w:val="00D74755"/>
    <w:rsid w:val="00D748B0"/>
    <w:rsid w:val="00D74A72"/>
    <w:rsid w:val="00D75124"/>
    <w:rsid w:val="00D752F0"/>
    <w:rsid w:val="00D75411"/>
    <w:rsid w:val="00D75477"/>
    <w:rsid w:val="00D75781"/>
    <w:rsid w:val="00D7592A"/>
    <w:rsid w:val="00D759C6"/>
    <w:rsid w:val="00D759E7"/>
    <w:rsid w:val="00D75A9C"/>
    <w:rsid w:val="00D75BCB"/>
    <w:rsid w:val="00D75E68"/>
    <w:rsid w:val="00D75EF7"/>
    <w:rsid w:val="00D75F2F"/>
    <w:rsid w:val="00D75F75"/>
    <w:rsid w:val="00D7611D"/>
    <w:rsid w:val="00D76164"/>
    <w:rsid w:val="00D762EB"/>
    <w:rsid w:val="00D76606"/>
    <w:rsid w:val="00D76670"/>
    <w:rsid w:val="00D766BE"/>
    <w:rsid w:val="00D76A1D"/>
    <w:rsid w:val="00D76B6F"/>
    <w:rsid w:val="00D76B81"/>
    <w:rsid w:val="00D76BC6"/>
    <w:rsid w:val="00D76C8F"/>
    <w:rsid w:val="00D76CD7"/>
    <w:rsid w:val="00D76E63"/>
    <w:rsid w:val="00D76ECC"/>
    <w:rsid w:val="00D771E1"/>
    <w:rsid w:val="00D772D9"/>
    <w:rsid w:val="00D77647"/>
    <w:rsid w:val="00D7766F"/>
    <w:rsid w:val="00D77773"/>
    <w:rsid w:val="00D77829"/>
    <w:rsid w:val="00D77850"/>
    <w:rsid w:val="00D778AC"/>
    <w:rsid w:val="00D77912"/>
    <w:rsid w:val="00D7794B"/>
    <w:rsid w:val="00D7799B"/>
    <w:rsid w:val="00D77A8C"/>
    <w:rsid w:val="00D77B82"/>
    <w:rsid w:val="00D77E49"/>
    <w:rsid w:val="00D80417"/>
    <w:rsid w:val="00D805CA"/>
    <w:rsid w:val="00D8082E"/>
    <w:rsid w:val="00D80B2D"/>
    <w:rsid w:val="00D80BB6"/>
    <w:rsid w:val="00D80CDB"/>
    <w:rsid w:val="00D80CDF"/>
    <w:rsid w:val="00D80F80"/>
    <w:rsid w:val="00D81031"/>
    <w:rsid w:val="00D81087"/>
    <w:rsid w:val="00D8145C"/>
    <w:rsid w:val="00D815C1"/>
    <w:rsid w:val="00D81669"/>
    <w:rsid w:val="00D816C2"/>
    <w:rsid w:val="00D81990"/>
    <w:rsid w:val="00D819C8"/>
    <w:rsid w:val="00D81A2F"/>
    <w:rsid w:val="00D81B5D"/>
    <w:rsid w:val="00D81EC4"/>
    <w:rsid w:val="00D81F20"/>
    <w:rsid w:val="00D82301"/>
    <w:rsid w:val="00D82447"/>
    <w:rsid w:val="00D82528"/>
    <w:rsid w:val="00D827C4"/>
    <w:rsid w:val="00D82999"/>
    <w:rsid w:val="00D82C1E"/>
    <w:rsid w:val="00D82C6A"/>
    <w:rsid w:val="00D82E3F"/>
    <w:rsid w:val="00D82E99"/>
    <w:rsid w:val="00D8304D"/>
    <w:rsid w:val="00D83295"/>
    <w:rsid w:val="00D83337"/>
    <w:rsid w:val="00D83430"/>
    <w:rsid w:val="00D83467"/>
    <w:rsid w:val="00D836E1"/>
    <w:rsid w:val="00D83B39"/>
    <w:rsid w:val="00D83CAF"/>
    <w:rsid w:val="00D83E03"/>
    <w:rsid w:val="00D83F85"/>
    <w:rsid w:val="00D843BA"/>
    <w:rsid w:val="00D84582"/>
    <w:rsid w:val="00D84613"/>
    <w:rsid w:val="00D846EC"/>
    <w:rsid w:val="00D84770"/>
    <w:rsid w:val="00D847A7"/>
    <w:rsid w:val="00D8496B"/>
    <w:rsid w:val="00D8496F"/>
    <w:rsid w:val="00D84C63"/>
    <w:rsid w:val="00D84E4C"/>
    <w:rsid w:val="00D85008"/>
    <w:rsid w:val="00D854EC"/>
    <w:rsid w:val="00D855AA"/>
    <w:rsid w:val="00D855AF"/>
    <w:rsid w:val="00D857CD"/>
    <w:rsid w:val="00D85A53"/>
    <w:rsid w:val="00D85C90"/>
    <w:rsid w:val="00D863AE"/>
    <w:rsid w:val="00D8655D"/>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14E"/>
    <w:rsid w:val="00D903F3"/>
    <w:rsid w:val="00D90515"/>
    <w:rsid w:val="00D905EE"/>
    <w:rsid w:val="00D90605"/>
    <w:rsid w:val="00D90F30"/>
    <w:rsid w:val="00D90FA2"/>
    <w:rsid w:val="00D913CB"/>
    <w:rsid w:val="00D914CC"/>
    <w:rsid w:val="00D91569"/>
    <w:rsid w:val="00D91809"/>
    <w:rsid w:val="00D91855"/>
    <w:rsid w:val="00D91E94"/>
    <w:rsid w:val="00D921D2"/>
    <w:rsid w:val="00D929BA"/>
    <w:rsid w:val="00D92A38"/>
    <w:rsid w:val="00D92AD0"/>
    <w:rsid w:val="00D92B59"/>
    <w:rsid w:val="00D92F7A"/>
    <w:rsid w:val="00D931B1"/>
    <w:rsid w:val="00D932D0"/>
    <w:rsid w:val="00D9335C"/>
    <w:rsid w:val="00D935AB"/>
    <w:rsid w:val="00D9389E"/>
    <w:rsid w:val="00D938BF"/>
    <w:rsid w:val="00D93938"/>
    <w:rsid w:val="00D939B4"/>
    <w:rsid w:val="00D93A08"/>
    <w:rsid w:val="00D93BDE"/>
    <w:rsid w:val="00D93C96"/>
    <w:rsid w:val="00D93D0A"/>
    <w:rsid w:val="00D9402B"/>
    <w:rsid w:val="00D94122"/>
    <w:rsid w:val="00D941DF"/>
    <w:rsid w:val="00D944F9"/>
    <w:rsid w:val="00D9456A"/>
    <w:rsid w:val="00D94B34"/>
    <w:rsid w:val="00D94C09"/>
    <w:rsid w:val="00D94C89"/>
    <w:rsid w:val="00D9501C"/>
    <w:rsid w:val="00D95635"/>
    <w:rsid w:val="00D95711"/>
    <w:rsid w:val="00D958DD"/>
    <w:rsid w:val="00D959E8"/>
    <w:rsid w:val="00D95FCE"/>
    <w:rsid w:val="00D960C3"/>
    <w:rsid w:val="00D96608"/>
    <w:rsid w:val="00D96808"/>
    <w:rsid w:val="00D96872"/>
    <w:rsid w:val="00D968C1"/>
    <w:rsid w:val="00D9693D"/>
    <w:rsid w:val="00D96C6B"/>
    <w:rsid w:val="00D96D1D"/>
    <w:rsid w:val="00D96F60"/>
    <w:rsid w:val="00D9724A"/>
    <w:rsid w:val="00D9726D"/>
    <w:rsid w:val="00D97282"/>
    <w:rsid w:val="00D9732C"/>
    <w:rsid w:val="00D97537"/>
    <w:rsid w:val="00D97650"/>
    <w:rsid w:val="00D977D4"/>
    <w:rsid w:val="00D97D9A"/>
    <w:rsid w:val="00D97DD5"/>
    <w:rsid w:val="00D97EAF"/>
    <w:rsid w:val="00DA03EB"/>
    <w:rsid w:val="00DA0547"/>
    <w:rsid w:val="00DA07D7"/>
    <w:rsid w:val="00DA08F8"/>
    <w:rsid w:val="00DA0BB0"/>
    <w:rsid w:val="00DA0BC5"/>
    <w:rsid w:val="00DA12D0"/>
    <w:rsid w:val="00DA13B5"/>
    <w:rsid w:val="00DA13B8"/>
    <w:rsid w:val="00DA1581"/>
    <w:rsid w:val="00DA1609"/>
    <w:rsid w:val="00DA1822"/>
    <w:rsid w:val="00DA19F1"/>
    <w:rsid w:val="00DA1D52"/>
    <w:rsid w:val="00DA1D7E"/>
    <w:rsid w:val="00DA1D87"/>
    <w:rsid w:val="00DA1DA8"/>
    <w:rsid w:val="00DA23A5"/>
    <w:rsid w:val="00DA2457"/>
    <w:rsid w:val="00DA249B"/>
    <w:rsid w:val="00DA2508"/>
    <w:rsid w:val="00DA2669"/>
    <w:rsid w:val="00DA27FD"/>
    <w:rsid w:val="00DA27FF"/>
    <w:rsid w:val="00DA295A"/>
    <w:rsid w:val="00DA2A78"/>
    <w:rsid w:val="00DA2B07"/>
    <w:rsid w:val="00DA2BD2"/>
    <w:rsid w:val="00DA321F"/>
    <w:rsid w:val="00DA35B4"/>
    <w:rsid w:val="00DA3823"/>
    <w:rsid w:val="00DA3ADD"/>
    <w:rsid w:val="00DA3D63"/>
    <w:rsid w:val="00DA3DCE"/>
    <w:rsid w:val="00DA3E0C"/>
    <w:rsid w:val="00DA3E24"/>
    <w:rsid w:val="00DA416B"/>
    <w:rsid w:val="00DA42BB"/>
    <w:rsid w:val="00DA44A7"/>
    <w:rsid w:val="00DA4827"/>
    <w:rsid w:val="00DA4A86"/>
    <w:rsid w:val="00DA4ECB"/>
    <w:rsid w:val="00DA5072"/>
    <w:rsid w:val="00DA5346"/>
    <w:rsid w:val="00DA548A"/>
    <w:rsid w:val="00DA56A5"/>
    <w:rsid w:val="00DA570D"/>
    <w:rsid w:val="00DA5733"/>
    <w:rsid w:val="00DA582D"/>
    <w:rsid w:val="00DA59EE"/>
    <w:rsid w:val="00DA5C04"/>
    <w:rsid w:val="00DA5D4D"/>
    <w:rsid w:val="00DA5FA6"/>
    <w:rsid w:val="00DA6214"/>
    <w:rsid w:val="00DA6369"/>
    <w:rsid w:val="00DA692C"/>
    <w:rsid w:val="00DA6EF4"/>
    <w:rsid w:val="00DA6F25"/>
    <w:rsid w:val="00DA6F46"/>
    <w:rsid w:val="00DA70C1"/>
    <w:rsid w:val="00DA71F3"/>
    <w:rsid w:val="00DA7246"/>
    <w:rsid w:val="00DA76DA"/>
    <w:rsid w:val="00DA773B"/>
    <w:rsid w:val="00DA773C"/>
    <w:rsid w:val="00DA7764"/>
    <w:rsid w:val="00DA7769"/>
    <w:rsid w:val="00DA7771"/>
    <w:rsid w:val="00DA783F"/>
    <w:rsid w:val="00DA79F5"/>
    <w:rsid w:val="00DA7B66"/>
    <w:rsid w:val="00DA7C6F"/>
    <w:rsid w:val="00DA7FA5"/>
    <w:rsid w:val="00DB01B2"/>
    <w:rsid w:val="00DB0203"/>
    <w:rsid w:val="00DB0353"/>
    <w:rsid w:val="00DB09EA"/>
    <w:rsid w:val="00DB1088"/>
    <w:rsid w:val="00DB1113"/>
    <w:rsid w:val="00DB11B1"/>
    <w:rsid w:val="00DB161D"/>
    <w:rsid w:val="00DB169A"/>
    <w:rsid w:val="00DB1877"/>
    <w:rsid w:val="00DB187F"/>
    <w:rsid w:val="00DB18C6"/>
    <w:rsid w:val="00DB19AB"/>
    <w:rsid w:val="00DB1A13"/>
    <w:rsid w:val="00DB1A35"/>
    <w:rsid w:val="00DB1B34"/>
    <w:rsid w:val="00DB1C77"/>
    <w:rsid w:val="00DB1D0C"/>
    <w:rsid w:val="00DB1EB0"/>
    <w:rsid w:val="00DB1EC6"/>
    <w:rsid w:val="00DB1F8F"/>
    <w:rsid w:val="00DB2391"/>
    <w:rsid w:val="00DB25A3"/>
    <w:rsid w:val="00DB263E"/>
    <w:rsid w:val="00DB2735"/>
    <w:rsid w:val="00DB287B"/>
    <w:rsid w:val="00DB2A59"/>
    <w:rsid w:val="00DB2CE9"/>
    <w:rsid w:val="00DB2F61"/>
    <w:rsid w:val="00DB2FC5"/>
    <w:rsid w:val="00DB303F"/>
    <w:rsid w:val="00DB3221"/>
    <w:rsid w:val="00DB36C8"/>
    <w:rsid w:val="00DB38BB"/>
    <w:rsid w:val="00DB38D8"/>
    <w:rsid w:val="00DB3E3F"/>
    <w:rsid w:val="00DB3F34"/>
    <w:rsid w:val="00DB40D2"/>
    <w:rsid w:val="00DB421C"/>
    <w:rsid w:val="00DB42D6"/>
    <w:rsid w:val="00DB438F"/>
    <w:rsid w:val="00DB4503"/>
    <w:rsid w:val="00DB4BBE"/>
    <w:rsid w:val="00DB4C5F"/>
    <w:rsid w:val="00DB4FF4"/>
    <w:rsid w:val="00DB5397"/>
    <w:rsid w:val="00DB55F6"/>
    <w:rsid w:val="00DB5617"/>
    <w:rsid w:val="00DB5660"/>
    <w:rsid w:val="00DB5A26"/>
    <w:rsid w:val="00DB5F2A"/>
    <w:rsid w:val="00DB644A"/>
    <w:rsid w:val="00DB6497"/>
    <w:rsid w:val="00DB6714"/>
    <w:rsid w:val="00DB67A2"/>
    <w:rsid w:val="00DB6914"/>
    <w:rsid w:val="00DB6CAD"/>
    <w:rsid w:val="00DB6DA3"/>
    <w:rsid w:val="00DB6F1F"/>
    <w:rsid w:val="00DB6FA9"/>
    <w:rsid w:val="00DB71A2"/>
    <w:rsid w:val="00DB7438"/>
    <w:rsid w:val="00DB7658"/>
    <w:rsid w:val="00DB76C0"/>
    <w:rsid w:val="00DB79BB"/>
    <w:rsid w:val="00DB7B97"/>
    <w:rsid w:val="00DB7E14"/>
    <w:rsid w:val="00DC01B0"/>
    <w:rsid w:val="00DC026C"/>
    <w:rsid w:val="00DC02FD"/>
    <w:rsid w:val="00DC0438"/>
    <w:rsid w:val="00DC0698"/>
    <w:rsid w:val="00DC09FD"/>
    <w:rsid w:val="00DC0B90"/>
    <w:rsid w:val="00DC0B93"/>
    <w:rsid w:val="00DC0BE6"/>
    <w:rsid w:val="00DC0C3D"/>
    <w:rsid w:val="00DC0CC5"/>
    <w:rsid w:val="00DC0FEA"/>
    <w:rsid w:val="00DC111A"/>
    <w:rsid w:val="00DC1128"/>
    <w:rsid w:val="00DC12CC"/>
    <w:rsid w:val="00DC140A"/>
    <w:rsid w:val="00DC145A"/>
    <w:rsid w:val="00DC15CF"/>
    <w:rsid w:val="00DC178E"/>
    <w:rsid w:val="00DC17A7"/>
    <w:rsid w:val="00DC186C"/>
    <w:rsid w:val="00DC18BB"/>
    <w:rsid w:val="00DC18ED"/>
    <w:rsid w:val="00DC195E"/>
    <w:rsid w:val="00DC1962"/>
    <w:rsid w:val="00DC1AC2"/>
    <w:rsid w:val="00DC1CFA"/>
    <w:rsid w:val="00DC1EDC"/>
    <w:rsid w:val="00DC230F"/>
    <w:rsid w:val="00DC236D"/>
    <w:rsid w:val="00DC251E"/>
    <w:rsid w:val="00DC2681"/>
    <w:rsid w:val="00DC2DF3"/>
    <w:rsid w:val="00DC2EE8"/>
    <w:rsid w:val="00DC322D"/>
    <w:rsid w:val="00DC3233"/>
    <w:rsid w:val="00DC3369"/>
    <w:rsid w:val="00DC3488"/>
    <w:rsid w:val="00DC3A0B"/>
    <w:rsid w:val="00DC3A47"/>
    <w:rsid w:val="00DC3B6D"/>
    <w:rsid w:val="00DC3C7F"/>
    <w:rsid w:val="00DC401F"/>
    <w:rsid w:val="00DC4133"/>
    <w:rsid w:val="00DC41F0"/>
    <w:rsid w:val="00DC440C"/>
    <w:rsid w:val="00DC4418"/>
    <w:rsid w:val="00DC4439"/>
    <w:rsid w:val="00DC4610"/>
    <w:rsid w:val="00DC47A7"/>
    <w:rsid w:val="00DC491E"/>
    <w:rsid w:val="00DC49E9"/>
    <w:rsid w:val="00DC507E"/>
    <w:rsid w:val="00DC5348"/>
    <w:rsid w:val="00DC54FB"/>
    <w:rsid w:val="00DC5BB2"/>
    <w:rsid w:val="00DC5CC2"/>
    <w:rsid w:val="00DC5D6F"/>
    <w:rsid w:val="00DC5E4C"/>
    <w:rsid w:val="00DC609C"/>
    <w:rsid w:val="00DC6782"/>
    <w:rsid w:val="00DC6784"/>
    <w:rsid w:val="00DC67CF"/>
    <w:rsid w:val="00DC6804"/>
    <w:rsid w:val="00DC6C22"/>
    <w:rsid w:val="00DC6D69"/>
    <w:rsid w:val="00DC6EAA"/>
    <w:rsid w:val="00DC6FE8"/>
    <w:rsid w:val="00DC7133"/>
    <w:rsid w:val="00DC731E"/>
    <w:rsid w:val="00DC7323"/>
    <w:rsid w:val="00DC749C"/>
    <w:rsid w:val="00DC775F"/>
    <w:rsid w:val="00DC7E69"/>
    <w:rsid w:val="00DC7EAD"/>
    <w:rsid w:val="00DC7F1F"/>
    <w:rsid w:val="00DC7F33"/>
    <w:rsid w:val="00DC7F3B"/>
    <w:rsid w:val="00DD0075"/>
    <w:rsid w:val="00DD0148"/>
    <w:rsid w:val="00DD0475"/>
    <w:rsid w:val="00DD05CF"/>
    <w:rsid w:val="00DD0826"/>
    <w:rsid w:val="00DD085B"/>
    <w:rsid w:val="00DD0954"/>
    <w:rsid w:val="00DD0B6E"/>
    <w:rsid w:val="00DD0BDD"/>
    <w:rsid w:val="00DD0C11"/>
    <w:rsid w:val="00DD0DDA"/>
    <w:rsid w:val="00DD0E71"/>
    <w:rsid w:val="00DD1223"/>
    <w:rsid w:val="00DD1257"/>
    <w:rsid w:val="00DD1338"/>
    <w:rsid w:val="00DD1348"/>
    <w:rsid w:val="00DD1467"/>
    <w:rsid w:val="00DD1654"/>
    <w:rsid w:val="00DD1681"/>
    <w:rsid w:val="00DD176F"/>
    <w:rsid w:val="00DD188E"/>
    <w:rsid w:val="00DD1C8E"/>
    <w:rsid w:val="00DD1DD2"/>
    <w:rsid w:val="00DD1DE8"/>
    <w:rsid w:val="00DD1F10"/>
    <w:rsid w:val="00DD1F9A"/>
    <w:rsid w:val="00DD1FCA"/>
    <w:rsid w:val="00DD2054"/>
    <w:rsid w:val="00DD2576"/>
    <w:rsid w:val="00DD2736"/>
    <w:rsid w:val="00DD29D2"/>
    <w:rsid w:val="00DD2E84"/>
    <w:rsid w:val="00DD2ED1"/>
    <w:rsid w:val="00DD3398"/>
    <w:rsid w:val="00DD374D"/>
    <w:rsid w:val="00DD390C"/>
    <w:rsid w:val="00DD3955"/>
    <w:rsid w:val="00DD3B3E"/>
    <w:rsid w:val="00DD3BDB"/>
    <w:rsid w:val="00DD3CA5"/>
    <w:rsid w:val="00DD3D03"/>
    <w:rsid w:val="00DD3DB8"/>
    <w:rsid w:val="00DD4278"/>
    <w:rsid w:val="00DD43D8"/>
    <w:rsid w:val="00DD467A"/>
    <w:rsid w:val="00DD474B"/>
    <w:rsid w:val="00DD48E8"/>
    <w:rsid w:val="00DD49B4"/>
    <w:rsid w:val="00DD4D5D"/>
    <w:rsid w:val="00DD4EA2"/>
    <w:rsid w:val="00DD4EC8"/>
    <w:rsid w:val="00DD4F32"/>
    <w:rsid w:val="00DD5003"/>
    <w:rsid w:val="00DD5165"/>
    <w:rsid w:val="00DD536D"/>
    <w:rsid w:val="00DD5570"/>
    <w:rsid w:val="00DD58D0"/>
    <w:rsid w:val="00DD5ACB"/>
    <w:rsid w:val="00DD5C80"/>
    <w:rsid w:val="00DD5DD1"/>
    <w:rsid w:val="00DD5E1B"/>
    <w:rsid w:val="00DD5F15"/>
    <w:rsid w:val="00DD60C1"/>
    <w:rsid w:val="00DD618F"/>
    <w:rsid w:val="00DD61A2"/>
    <w:rsid w:val="00DD65D6"/>
    <w:rsid w:val="00DD6798"/>
    <w:rsid w:val="00DD6931"/>
    <w:rsid w:val="00DD69BA"/>
    <w:rsid w:val="00DD69FA"/>
    <w:rsid w:val="00DD6C39"/>
    <w:rsid w:val="00DD6E4F"/>
    <w:rsid w:val="00DD7249"/>
    <w:rsid w:val="00DD759F"/>
    <w:rsid w:val="00DD772B"/>
    <w:rsid w:val="00DD77B4"/>
    <w:rsid w:val="00DD780E"/>
    <w:rsid w:val="00DD79B2"/>
    <w:rsid w:val="00DD79E4"/>
    <w:rsid w:val="00DD7A55"/>
    <w:rsid w:val="00DD7BE6"/>
    <w:rsid w:val="00DD7DD2"/>
    <w:rsid w:val="00DD7ECC"/>
    <w:rsid w:val="00DE003B"/>
    <w:rsid w:val="00DE00D8"/>
    <w:rsid w:val="00DE00EA"/>
    <w:rsid w:val="00DE0242"/>
    <w:rsid w:val="00DE05BD"/>
    <w:rsid w:val="00DE05D9"/>
    <w:rsid w:val="00DE0748"/>
    <w:rsid w:val="00DE0825"/>
    <w:rsid w:val="00DE0D9F"/>
    <w:rsid w:val="00DE10B1"/>
    <w:rsid w:val="00DE134F"/>
    <w:rsid w:val="00DE13ED"/>
    <w:rsid w:val="00DE15E7"/>
    <w:rsid w:val="00DE1712"/>
    <w:rsid w:val="00DE1826"/>
    <w:rsid w:val="00DE1841"/>
    <w:rsid w:val="00DE187C"/>
    <w:rsid w:val="00DE1934"/>
    <w:rsid w:val="00DE19C6"/>
    <w:rsid w:val="00DE19CF"/>
    <w:rsid w:val="00DE1A9D"/>
    <w:rsid w:val="00DE1B4F"/>
    <w:rsid w:val="00DE1BD0"/>
    <w:rsid w:val="00DE1FA8"/>
    <w:rsid w:val="00DE20CD"/>
    <w:rsid w:val="00DE2359"/>
    <w:rsid w:val="00DE243F"/>
    <w:rsid w:val="00DE280C"/>
    <w:rsid w:val="00DE2961"/>
    <w:rsid w:val="00DE2DB7"/>
    <w:rsid w:val="00DE2DF2"/>
    <w:rsid w:val="00DE313E"/>
    <w:rsid w:val="00DE35A0"/>
    <w:rsid w:val="00DE374F"/>
    <w:rsid w:val="00DE391B"/>
    <w:rsid w:val="00DE3ABB"/>
    <w:rsid w:val="00DE3BDA"/>
    <w:rsid w:val="00DE3D6F"/>
    <w:rsid w:val="00DE3F0F"/>
    <w:rsid w:val="00DE3F55"/>
    <w:rsid w:val="00DE44AC"/>
    <w:rsid w:val="00DE44AD"/>
    <w:rsid w:val="00DE4521"/>
    <w:rsid w:val="00DE4866"/>
    <w:rsid w:val="00DE48AF"/>
    <w:rsid w:val="00DE4980"/>
    <w:rsid w:val="00DE4C85"/>
    <w:rsid w:val="00DE4CBC"/>
    <w:rsid w:val="00DE507C"/>
    <w:rsid w:val="00DE528C"/>
    <w:rsid w:val="00DE54C2"/>
    <w:rsid w:val="00DE5771"/>
    <w:rsid w:val="00DE583E"/>
    <w:rsid w:val="00DE5864"/>
    <w:rsid w:val="00DE5C80"/>
    <w:rsid w:val="00DE5CE6"/>
    <w:rsid w:val="00DE5F5A"/>
    <w:rsid w:val="00DE5FCB"/>
    <w:rsid w:val="00DE602F"/>
    <w:rsid w:val="00DE60B0"/>
    <w:rsid w:val="00DE6107"/>
    <w:rsid w:val="00DE625C"/>
    <w:rsid w:val="00DE691B"/>
    <w:rsid w:val="00DE69C7"/>
    <w:rsid w:val="00DE69D6"/>
    <w:rsid w:val="00DE6A9B"/>
    <w:rsid w:val="00DE6AAC"/>
    <w:rsid w:val="00DE6C45"/>
    <w:rsid w:val="00DE710F"/>
    <w:rsid w:val="00DE71CD"/>
    <w:rsid w:val="00DE7575"/>
    <w:rsid w:val="00DE757F"/>
    <w:rsid w:val="00DE76DD"/>
    <w:rsid w:val="00DE772B"/>
    <w:rsid w:val="00DE7850"/>
    <w:rsid w:val="00DE7936"/>
    <w:rsid w:val="00DE795B"/>
    <w:rsid w:val="00DE79C2"/>
    <w:rsid w:val="00DE79D1"/>
    <w:rsid w:val="00DE7A0C"/>
    <w:rsid w:val="00DE7B67"/>
    <w:rsid w:val="00DE7F8F"/>
    <w:rsid w:val="00DF00E1"/>
    <w:rsid w:val="00DF0400"/>
    <w:rsid w:val="00DF05AB"/>
    <w:rsid w:val="00DF076E"/>
    <w:rsid w:val="00DF0966"/>
    <w:rsid w:val="00DF098B"/>
    <w:rsid w:val="00DF0ACB"/>
    <w:rsid w:val="00DF0D3D"/>
    <w:rsid w:val="00DF0F38"/>
    <w:rsid w:val="00DF108E"/>
    <w:rsid w:val="00DF18A8"/>
    <w:rsid w:val="00DF19CA"/>
    <w:rsid w:val="00DF1E12"/>
    <w:rsid w:val="00DF1F63"/>
    <w:rsid w:val="00DF2030"/>
    <w:rsid w:val="00DF221D"/>
    <w:rsid w:val="00DF228B"/>
    <w:rsid w:val="00DF241E"/>
    <w:rsid w:val="00DF31CC"/>
    <w:rsid w:val="00DF331F"/>
    <w:rsid w:val="00DF33CB"/>
    <w:rsid w:val="00DF34AD"/>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532"/>
    <w:rsid w:val="00DF471C"/>
    <w:rsid w:val="00DF481E"/>
    <w:rsid w:val="00DF4969"/>
    <w:rsid w:val="00DF4AEF"/>
    <w:rsid w:val="00DF4D6F"/>
    <w:rsid w:val="00DF5073"/>
    <w:rsid w:val="00DF5602"/>
    <w:rsid w:val="00DF56ED"/>
    <w:rsid w:val="00DF573C"/>
    <w:rsid w:val="00DF5848"/>
    <w:rsid w:val="00DF5A12"/>
    <w:rsid w:val="00DF5A80"/>
    <w:rsid w:val="00DF5AE0"/>
    <w:rsid w:val="00DF5B2B"/>
    <w:rsid w:val="00DF5BBA"/>
    <w:rsid w:val="00DF5DF8"/>
    <w:rsid w:val="00DF5E10"/>
    <w:rsid w:val="00DF60CD"/>
    <w:rsid w:val="00DF61ED"/>
    <w:rsid w:val="00DF6203"/>
    <w:rsid w:val="00DF65FC"/>
    <w:rsid w:val="00DF6674"/>
    <w:rsid w:val="00DF689E"/>
    <w:rsid w:val="00DF6998"/>
    <w:rsid w:val="00DF6F06"/>
    <w:rsid w:val="00DF6F14"/>
    <w:rsid w:val="00DF7101"/>
    <w:rsid w:val="00DF721D"/>
    <w:rsid w:val="00DF72FD"/>
    <w:rsid w:val="00DF740E"/>
    <w:rsid w:val="00DF7431"/>
    <w:rsid w:val="00DF7672"/>
    <w:rsid w:val="00DF7802"/>
    <w:rsid w:val="00DF78C2"/>
    <w:rsid w:val="00DF7C06"/>
    <w:rsid w:val="00DF7DE2"/>
    <w:rsid w:val="00DF7FEC"/>
    <w:rsid w:val="00E00190"/>
    <w:rsid w:val="00E005AA"/>
    <w:rsid w:val="00E00718"/>
    <w:rsid w:val="00E0099F"/>
    <w:rsid w:val="00E009EF"/>
    <w:rsid w:val="00E00D04"/>
    <w:rsid w:val="00E00D07"/>
    <w:rsid w:val="00E00FE5"/>
    <w:rsid w:val="00E01691"/>
    <w:rsid w:val="00E017FD"/>
    <w:rsid w:val="00E01B20"/>
    <w:rsid w:val="00E01B64"/>
    <w:rsid w:val="00E01BBA"/>
    <w:rsid w:val="00E01EE5"/>
    <w:rsid w:val="00E01EFF"/>
    <w:rsid w:val="00E02231"/>
    <w:rsid w:val="00E02549"/>
    <w:rsid w:val="00E0258D"/>
    <w:rsid w:val="00E02B43"/>
    <w:rsid w:val="00E02B4F"/>
    <w:rsid w:val="00E02DE1"/>
    <w:rsid w:val="00E02E8A"/>
    <w:rsid w:val="00E03009"/>
    <w:rsid w:val="00E03258"/>
    <w:rsid w:val="00E0343C"/>
    <w:rsid w:val="00E03470"/>
    <w:rsid w:val="00E03568"/>
    <w:rsid w:val="00E0377B"/>
    <w:rsid w:val="00E038B5"/>
    <w:rsid w:val="00E03964"/>
    <w:rsid w:val="00E03EBA"/>
    <w:rsid w:val="00E040D2"/>
    <w:rsid w:val="00E04181"/>
    <w:rsid w:val="00E0450B"/>
    <w:rsid w:val="00E04518"/>
    <w:rsid w:val="00E0483C"/>
    <w:rsid w:val="00E04DF4"/>
    <w:rsid w:val="00E04F58"/>
    <w:rsid w:val="00E0506C"/>
    <w:rsid w:val="00E0527A"/>
    <w:rsid w:val="00E052A1"/>
    <w:rsid w:val="00E057EF"/>
    <w:rsid w:val="00E05877"/>
    <w:rsid w:val="00E05B38"/>
    <w:rsid w:val="00E05BBA"/>
    <w:rsid w:val="00E05EA0"/>
    <w:rsid w:val="00E05F2C"/>
    <w:rsid w:val="00E05FE8"/>
    <w:rsid w:val="00E06028"/>
    <w:rsid w:val="00E060B8"/>
    <w:rsid w:val="00E06141"/>
    <w:rsid w:val="00E0619D"/>
    <w:rsid w:val="00E0630E"/>
    <w:rsid w:val="00E0646B"/>
    <w:rsid w:val="00E06773"/>
    <w:rsid w:val="00E068A1"/>
    <w:rsid w:val="00E06BAA"/>
    <w:rsid w:val="00E06C5F"/>
    <w:rsid w:val="00E06C96"/>
    <w:rsid w:val="00E06D2F"/>
    <w:rsid w:val="00E06FFF"/>
    <w:rsid w:val="00E071A8"/>
    <w:rsid w:val="00E07341"/>
    <w:rsid w:val="00E073AF"/>
    <w:rsid w:val="00E0758E"/>
    <w:rsid w:val="00E07743"/>
    <w:rsid w:val="00E07833"/>
    <w:rsid w:val="00E07842"/>
    <w:rsid w:val="00E07A51"/>
    <w:rsid w:val="00E07B7A"/>
    <w:rsid w:val="00E07DEA"/>
    <w:rsid w:val="00E07E7A"/>
    <w:rsid w:val="00E07EED"/>
    <w:rsid w:val="00E10065"/>
    <w:rsid w:val="00E101BC"/>
    <w:rsid w:val="00E101E5"/>
    <w:rsid w:val="00E10205"/>
    <w:rsid w:val="00E10292"/>
    <w:rsid w:val="00E104CE"/>
    <w:rsid w:val="00E10663"/>
    <w:rsid w:val="00E107BF"/>
    <w:rsid w:val="00E10A99"/>
    <w:rsid w:val="00E10E3D"/>
    <w:rsid w:val="00E1167E"/>
    <w:rsid w:val="00E11824"/>
    <w:rsid w:val="00E119E2"/>
    <w:rsid w:val="00E11B53"/>
    <w:rsid w:val="00E11B90"/>
    <w:rsid w:val="00E12872"/>
    <w:rsid w:val="00E12A65"/>
    <w:rsid w:val="00E12A6B"/>
    <w:rsid w:val="00E12AEB"/>
    <w:rsid w:val="00E12AFE"/>
    <w:rsid w:val="00E12D44"/>
    <w:rsid w:val="00E12DDA"/>
    <w:rsid w:val="00E12F12"/>
    <w:rsid w:val="00E12F2A"/>
    <w:rsid w:val="00E12F93"/>
    <w:rsid w:val="00E1325A"/>
    <w:rsid w:val="00E132A2"/>
    <w:rsid w:val="00E1337A"/>
    <w:rsid w:val="00E133CF"/>
    <w:rsid w:val="00E135C2"/>
    <w:rsid w:val="00E13846"/>
    <w:rsid w:val="00E13877"/>
    <w:rsid w:val="00E13939"/>
    <w:rsid w:val="00E139C5"/>
    <w:rsid w:val="00E13A29"/>
    <w:rsid w:val="00E13AEF"/>
    <w:rsid w:val="00E13B92"/>
    <w:rsid w:val="00E13C03"/>
    <w:rsid w:val="00E13DF2"/>
    <w:rsid w:val="00E13EDC"/>
    <w:rsid w:val="00E13FCC"/>
    <w:rsid w:val="00E14042"/>
    <w:rsid w:val="00E141F8"/>
    <w:rsid w:val="00E1423A"/>
    <w:rsid w:val="00E1429A"/>
    <w:rsid w:val="00E14D23"/>
    <w:rsid w:val="00E14FCC"/>
    <w:rsid w:val="00E1525F"/>
    <w:rsid w:val="00E153AB"/>
    <w:rsid w:val="00E15718"/>
    <w:rsid w:val="00E15829"/>
    <w:rsid w:val="00E15D94"/>
    <w:rsid w:val="00E15ED2"/>
    <w:rsid w:val="00E15F38"/>
    <w:rsid w:val="00E16080"/>
    <w:rsid w:val="00E161E6"/>
    <w:rsid w:val="00E16324"/>
    <w:rsid w:val="00E1651A"/>
    <w:rsid w:val="00E16D68"/>
    <w:rsid w:val="00E16FEC"/>
    <w:rsid w:val="00E1736C"/>
    <w:rsid w:val="00E17490"/>
    <w:rsid w:val="00E17586"/>
    <w:rsid w:val="00E17672"/>
    <w:rsid w:val="00E17761"/>
    <w:rsid w:val="00E17BDE"/>
    <w:rsid w:val="00E17EB9"/>
    <w:rsid w:val="00E2015E"/>
    <w:rsid w:val="00E2023A"/>
    <w:rsid w:val="00E206DB"/>
    <w:rsid w:val="00E206F5"/>
    <w:rsid w:val="00E20747"/>
    <w:rsid w:val="00E207CC"/>
    <w:rsid w:val="00E2091B"/>
    <w:rsid w:val="00E20C84"/>
    <w:rsid w:val="00E20DD7"/>
    <w:rsid w:val="00E20EA8"/>
    <w:rsid w:val="00E210DB"/>
    <w:rsid w:val="00E21244"/>
    <w:rsid w:val="00E21267"/>
    <w:rsid w:val="00E212F8"/>
    <w:rsid w:val="00E213FA"/>
    <w:rsid w:val="00E21553"/>
    <w:rsid w:val="00E21918"/>
    <w:rsid w:val="00E21A07"/>
    <w:rsid w:val="00E21ADE"/>
    <w:rsid w:val="00E21C94"/>
    <w:rsid w:val="00E21CFB"/>
    <w:rsid w:val="00E21D21"/>
    <w:rsid w:val="00E21E8C"/>
    <w:rsid w:val="00E21EA8"/>
    <w:rsid w:val="00E22131"/>
    <w:rsid w:val="00E2282D"/>
    <w:rsid w:val="00E2282E"/>
    <w:rsid w:val="00E2290A"/>
    <w:rsid w:val="00E22AF4"/>
    <w:rsid w:val="00E22AF6"/>
    <w:rsid w:val="00E22B18"/>
    <w:rsid w:val="00E22C8F"/>
    <w:rsid w:val="00E22D6B"/>
    <w:rsid w:val="00E22EBA"/>
    <w:rsid w:val="00E23438"/>
    <w:rsid w:val="00E2350C"/>
    <w:rsid w:val="00E23580"/>
    <w:rsid w:val="00E23BF3"/>
    <w:rsid w:val="00E23C5E"/>
    <w:rsid w:val="00E23CD4"/>
    <w:rsid w:val="00E23CD7"/>
    <w:rsid w:val="00E23DD1"/>
    <w:rsid w:val="00E2434E"/>
    <w:rsid w:val="00E24493"/>
    <w:rsid w:val="00E245A0"/>
    <w:rsid w:val="00E248DD"/>
    <w:rsid w:val="00E24C58"/>
    <w:rsid w:val="00E25147"/>
    <w:rsid w:val="00E252A4"/>
    <w:rsid w:val="00E252C5"/>
    <w:rsid w:val="00E252CA"/>
    <w:rsid w:val="00E25374"/>
    <w:rsid w:val="00E25398"/>
    <w:rsid w:val="00E253E0"/>
    <w:rsid w:val="00E255A3"/>
    <w:rsid w:val="00E25843"/>
    <w:rsid w:val="00E25C88"/>
    <w:rsid w:val="00E25E76"/>
    <w:rsid w:val="00E260B6"/>
    <w:rsid w:val="00E263AD"/>
    <w:rsid w:val="00E26916"/>
    <w:rsid w:val="00E26918"/>
    <w:rsid w:val="00E269B4"/>
    <w:rsid w:val="00E26B19"/>
    <w:rsid w:val="00E26B69"/>
    <w:rsid w:val="00E26CB1"/>
    <w:rsid w:val="00E26D91"/>
    <w:rsid w:val="00E26FEA"/>
    <w:rsid w:val="00E27265"/>
    <w:rsid w:val="00E27268"/>
    <w:rsid w:val="00E27529"/>
    <w:rsid w:val="00E279DE"/>
    <w:rsid w:val="00E27BD7"/>
    <w:rsid w:val="00E301B8"/>
    <w:rsid w:val="00E303DF"/>
    <w:rsid w:val="00E304A0"/>
    <w:rsid w:val="00E306F4"/>
    <w:rsid w:val="00E30B95"/>
    <w:rsid w:val="00E30CE9"/>
    <w:rsid w:val="00E30D96"/>
    <w:rsid w:val="00E30F6B"/>
    <w:rsid w:val="00E3125E"/>
    <w:rsid w:val="00E312B2"/>
    <w:rsid w:val="00E313D1"/>
    <w:rsid w:val="00E3145A"/>
    <w:rsid w:val="00E3174D"/>
    <w:rsid w:val="00E3183D"/>
    <w:rsid w:val="00E3190C"/>
    <w:rsid w:val="00E31A54"/>
    <w:rsid w:val="00E32191"/>
    <w:rsid w:val="00E321DD"/>
    <w:rsid w:val="00E32272"/>
    <w:rsid w:val="00E32319"/>
    <w:rsid w:val="00E32561"/>
    <w:rsid w:val="00E32572"/>
    <w:rsid w:val="00E3264C"/>
    <w:rsid w:val="00E32654"/>
    <w:rsid w:val="00E32998"/>
    <w:rsid w:val="00E32D02"/>
    <w:rsid w:val="00E32E91"/>
    <w:rsid w:val="00E32F89"/>
    <w:rsid w:val="00E333F8"/>
    <w:rsid w:val="00E334E8"/>
    <w:rsid w:val="00E33665"/>
    <w:rsid w:val="00E33747"/>
    <w:rsid w:val="00E33769"/>
    <w:rsid w:val="00E33787"/>
    <w:rsid w:val="00E33990"/>
    <w:rsid w:val="00E33C02"/>
    <w:rsid w:val="00E33D0A"/>
    <w:rsid w:val="00E33D11"/>
    <w:rsid w:val="00E33E2A"/>
    <w:rsid w:val="00E33F2B"/>
    <w:rsid w:val="00E3406A"/>
    <w:rsid w:val="00E344D1"/>
    <w:rsid w:val="00E34513"/>
    <w:rsid w:val="00E3466E"/>
    <w:rsid w:val="00E34703"/>
    <w:rsid w:val="00E34717"/>
    <w:rsid w:val="00E34990"/>
    <w:rsid w:val="00E349E2"/>
    <w:rsid w:val="00E34A20"/>
    <w:rsid w:val="00E34BFF"/>
    <w:rsid w:val="00E35297"/>
    <w:rsid w:val="00E352BD"/>
    <w:rsid w:val="00E3534A"/>
    <w:rsid w:val="00E3534D"/>
    <w:rsid w:val="00E3556A"/>
    <w:rsid w:val="00E355C6"/>
    <w:rsid w:val="00E356AE"/>
    <w:rsid w:val="00E35A0F"/>
    <w:rsid w:val="00E35B50"/>
    <w:rsid w:val="00E35B68"/>
    <w:rsid w:val="00E35C1F"/>
    <w:rsid w:val="00E35C7E"/>
    <w:rsid w:val="00E35CF9"/>
    <w:rsid w:val="00E35F36"/>
    <w:rsid w:val="00E362A4"/>
    <w:rsid w:val="00E36419"/>
    <w:rsid w:val="00E3662B"/>
    <w:rsid w:val="00E36681"/>
    <w:rsid w:val="00E36711"/>
    <w:rsid w:val="00E36B8D"/>
    <w:rsid w:val="00E36C3C"/>
    <w:rsid w:val="00E3715F"/>
    <w:rsid w:val="00E37186"/>
    <w:rsid w:val="00E37332"/>
    <w:rsid w:val="00E37496"/>
    <w:rsid w:val="00E376F9"/>
    <w:rsid w:val="00E37B58"/>
    <w:rsid w:val="00E37CB6"/>
    <w:rsid w:val="00E37D09"/>
    <w:rsid w:val="00E37D97"/>
    <w:rsid w:val="00E37E34"/>
    <w:rsid w:val="00E37E92"/>
    <w:rsid w:val="00E40098"/>
    <w:rsid w:val="00E400D4"/>
    <w:rsid w:val="00E401A5"/>
    <w:rsid w:val="00E4026C"/>
    <w:rsid w:val="00E402CB"/>
    <w:rsid w:val="00E4079A"/>
    <w:rsid w:val="00E40F7F"/>
    <w:rsid w:val="00E40FBE"/>
    <w:rsid w:val="00E413E2"/>
    <w:rsid w:val="00E414BC"/>
    <w:rsid w:val="00E4158D"/>
    <w:rsid w:val="00E41BDD"/>
    <w:rsid w:val="00E41FFC"/>
    <w:rsid w:val="00E4204F"/>
    <w:rsid w:val="00E424B4"/>
    <w:rsid w:val="00E42572"/>
    <w:rsid w:val="00E42A57"/>
    <w:rsid w:val="00E42B98"/>
    <w:rsid w:val="00E42C57"/>
    <w:rsid w:val="00E42C68"/>
    <w:rsid w:val="00E430A1"/>
    <w:rsid w:val="00E43471"/>
    <w:rsid w:val="00E434DA"/>
    <w:rsid w:val="00E436E9"/>
    <w:rsid w:val="00E43AA0"/>
    <w:rsid w:val="00E43BF3"/>
    <w:rsid w:val="00E43C08"/>
    <w:rsid w:val="00E43CE0"/>
    <w:rsid w:val="00E43E25"/>
    <w:rsid w:val="00E43F93"/>
    <w:rsid w:val="00E442AF"/>
    <w:rsid w:val="00E443C6"/>
    <w:rsid w:val="00E4456E"/>
    <w:rsid w:val="00E44715"/>
    <w:rsid w:val="00E448BE"/>
    <w:rsid w:val="00E448FA"/>
    <w:rsid w:val="00E4495A"/>
    <w:rsid w:val="00E449E2"/>
    <w:rsid w:val="00E44AC1"/>
    <w:rsid w:val="00E4500B"/>
    <w:rsid w:val="00E45039"/>
    <w:rsid w:val="00E45073"/>
    <w:rsid w:val="00E4514E"/>
    <w:rsid w:val="00E45760"/>
    <w:rsid w:val="00E45C62"/>
    <w:rsid w:val="00E45D03"/>
    <w:rsid w:val="00E45EA4"/>
    <w:rsid w:val="00E45F39"/>
    <w:rsid w:val="00E46057"/>
    <w:rsid w:val="00E460AC"/>
    <w:rsid w:val="00E460CD"/>
    <w:rsid w:val="00E462AC"/>
    <w:rsid w:val="00E463E5"/>
    <w:rsid w:val="00E4653E"/>
    <w:rsid w:val="00E465E5"/>
    <w:rsid w:val="00E46654"/>
    <w:rsid w:val="00E46666"/>
    <w:rsid w:val="00E467F1"/>
    <w:rsid w:val="00E46861"/>
    <w:rsid w:val="00E468CF"/>
    <w:rsid w:val="00E469EC"/>
    <w:rsid w:val="00E46CF9"/>
    <w:rsid w:val="00E46D0A"/>
    <w:rsid w:val="00E46D46"/>
    <w:rsid w:val="00E46FD9"/>
    <w:rsid w:val="00E470CC"/>
    <w:rsid w:val="00E471BD"/>
    <w:rsid w:val="00E474F1"/>
    <w:rsid w:val="00E4776F"/>
    <w:rsid w:val="00E4786D"/>
    <w:rsid w:val="00E478C9"/>
    <w:rsid w:val="00E47991"/>
    <w:rsid w:val="00E47CE8"/>
    <w:rsid w:val="00E47D0F"/>
    <w:rsid w:val="00E47D3A"/>
    <w:rsid w:val="00E47EA8"/>
    <w:rsid w:val="00E47F59"/>
    <w:rsid w:val="00E50437"/>
    <w:rsid w:val="00E5047F"/>
    <w:rsid w:val="00E50551"/>
    <w:rsid w:val="00E5056E"/>
    <w:rsid w:val="00E50942"/>
    <w:rsid w:val="00E50E9A"/>
    <w:rsid w:val="00E5101A"/>
    <w:rsid w:val="00E51420"/>
    <w:rsid w:val="00E514E2"/>
    <w:rsid w:val="00E51601"/>
    <w:rsid w:val="00E51677"/>
    <w:rsid w:val="00E517E8"/>
    <w:rsid w:val="00E518BA"/>
    <w:rsid w:val="00E51B6E"/>
    <w:rsid w:val="00E51C1F"/>
    <w:rsid w:val="00E51FF3"/>
    <w:rsid w:val="00E521FA"/>
    <w:rsid w:val="00E524E3"/>
    <w:rsid w:val="00E527BC"/>
    <w:rsid w:val="00E5284E"/>
    <w:rsid w:val="00E52A25"/>
    <w:rsid w:val="00E52CB0"/>
    <w:rsid w:val="00E5304E"/>
    <w:rsid w:val="00E530D1"/>
    <w:rsid w:val="00E530EE"/>
    <w:rsid w:val="00E53188"/>
    <w:rsid w:val="00E5359A"/>
    <w:rsid w:val="00E535C2"/>
    <w:rsid w:val="00E53920"/>
    <w:rsid w:val="00E539AB"/>
    <w:rsid w:val="00E53A55"/>
    <w:rsid w:val="00E53C2A"/>
    <w:rsid w:val="00E53DD8"/>
    <w:rsid w:val="00E53DFA"/>
    <w:rsid w:val="00E53EB4"/>
    <w:rsid w:val="00E542BD"/>
    <w:rsid w:val="00E5441D"/>
    <w:rsid w:val="00E54549"/>
    <w:rsid w:val="00E5456C"/>
    <w:rsid w:val="00E5460D"/>
    <w:rsid w:val="00E54725"/>
    <w:rsid w:val="00E5477A"/>
    <w:rsid w:val="00E54831"/>
    <w:rsid w:val="00E54A22"/>
    <w:rsid w:val="00E54A50"/>
    <w:rsid w:val="00E54ADF"/>
    <w:rsid w:val="00E54BE7"/>
    <w:rsid w:val="00E54F78"/>
    <w:rsid w:val="00E551B1"/>
    <w:rsid w:val="00E55229"/>
    <w:rsid w:val="00E556F7"/>
    <w:rsid w:val="00E55710"/>
    <w:rsid w:val="00E5589C"/>
    <w:rsid w:val="00E55914"/>
    <w:rsid w:val="00E559A2"/>
    <w:rsid w:val="00E55AB0"/>
    <w:rsid w:val="00E55C5D"/>
    <w:rsid w:val="00E55CA6"/>
    <w:rsid w:val="00E55E0F"/>
    <w:rsid w:val="00E55F77"/>
    <w:rsid w:val="00E55FB8"/>
    <w:rsid w:val="00E560C8"/>
    <w:rsid w:val="00E564AF"/>
    <w:rsid w:val="00E56512"/>
    <w:rsid w:val="00E565CC"/>
    <w:rsid w:val="00E5686F"/>
    <w:rsid w:val="00E56A11"/>
    <w:rsid w:val="00E56D15"/>
    <w:rsid w:val="00E56E69"/>
    <w:rsid w:val="00E56F23"/>
    <w:rsid w:val="00E572B6"/>
    <w:rsid w:val="00E57395"/>
    <w:rsid w:val="00E5740B"/>
    <w:rsid w:val="00E5742C"/>
    <w:rsid w:val="00E5745F"/>
    <w:rsid w:val="00E579C8"/>
    <w:rsid w:val="00E579CB"/>
    <w:rsid w:val="00E57B72"/>
    <w:rsid w:val="00E57C42"/>
    <w:rsid w:val="00E57E98"/>
    <w:rsid w:val="00E602D8"/>
    <w:rsid w:val="00E603D0"/>
    <w:rsid w:val="00E60424"/>
    <w:rsid w:val="00E6067A"/>
    <w:rsid w:val="00E60762"/>
    <w:rsid w:val="00E60AC2"/>
    <w:rsid w:val="00E60BE7"/>
    <w:rsid w:val="00E60D09"/>
    <w:rsid w:val="00E60D75"/>
    <w:rsid w:val="00E60F18"/>
    <w:rsid w:val="00E6129E"/>
    <w:rsid w:val="00E612D1"/>
    <w:rsid w:val="00E6141B"/>
    <w:rsid w:val="00E614A3"/>
    <w:rsid w:val="00E615BA"/>
    <w:rsid w:val="00E619A1"/>
    <w:rsid w:val="00E61A50"/>
    <w:rsid w:val="00E61A72"/>
    <w:rsid w:val="00E61E07"/>
    <w:rsid w:val="00E61F40"/>
    <w:rsid w:val="00E623DA"/>
    <w:rsid w:val="00E6263C"/>
    <w:rsid w:val="00E628C8"/>
    <w:rsid w:val="00E629C4"/>
    <w:rsid w:val="00E62EDD"/>
    <w:rsid w:val="00E63334"/>
    <w:rsid w:val="00E6339C"/>
    <w:rsid w:val="00E63460"/>
    <w:rsid w:val="00E6360E"/>
    <w:rsid w:val="00E63610"/>
    <w:rsid w:val="00E6367D"/>
    <w:rsid w:val="00E639AE"/>
    <w:rsid w:val="00E63C6D"/>
    <w:rsid w:val="00E63E8E"/>
    <w:rsid w:val="00E63EF2"/>
    <w:rsid w:val="00E63EF8"/>
    <w:rsid w:val="00E63F9D"/>
    <w:rsid w:val="00E64202"/>
    <w:rsid w:val="00E643A2"/>
    <w:rsid w:val="00E643B9"/>
    <w:rsid w:val="00E6467A"/>
    <w:rsid w:val="00E64848"/>
    <w:rsid w:val="00E649BA"/>
    <w:rsid w:val="00E64B21"/>
    <w:rsid w:val="00E64C55"/>
    <w:rsid w:val="00E64D80"/>
    <w:rsid w:val="00E6508C"/>
    <w:rsid w:val="00E65160"/>
    <w:rsid w:val="00E6517E"/>
    <w:rsid w:val="00E65288"/>
    <w:rsid w:val="00E65403"/>
    <w:rsid w:val="00E655EE"/>
    <w:rsid w:val="00E657D2"/>
    <w:rsid w:val="00E657E5"/>
    <w:rsid w:val="00E65896"/>
    <w:rsid w:val="00E65915"/>
    <w:rsid w:val="00E65AD7"/>
    <w:rsid w:val="00E66672"/>
    <w:rsid w:val="00E666A6"/>
    <w:rsid w:val="00E6670E"/>
    <w:rsid w:val="00E667CA"/>
    <w:rsid w:val="00E66852"/>
    <w:rsid w:val="00E66C3B"/>
    <w:rsid w:val="00E66C43"/>
    <w:rsid w:val="00E66E93"/>
    <w:rsid w:val="00E66F61"/>
    <w:rsid w:val="00E66FDC"/>
    <w:rsid w:val="00E671DF"/>
    <w:rsid w:val="00E67367"/>
    <w:rsid w:val="00E673D9"/>
    <w:rsid w:val="00E674B5"/>
    <w:rsid w:val="00E67647"/>
    <w:rsid w:val="00E67894"/>
    <w:rsid w:val="00E67B50"/>
    <w:rsid w:val="00E67C15"/>
    <w:rsid w:val="00E67D79"/>
    <w:rsid w:val="00E67E59"/>
    <w:rsid w:val="00E67EE4"/>
    <w:rsid w:val="00E7046E"/>
    <w:rsid w:val="00E70584"/>
    <w:rsid w:val="00E706BF"/>
    <w:rsid w:val="00E7083F"/>
    <w:rsid w:val="00E70875"/>
    <w:rsid w:val="00E70967"/>
    <w:rsid w:val="00E70982"/>
    <w:rsid w:val="00E70A3A"/>
    <w:rsid w:val="00E70A9E"/>
    <w:rsid w:val="00E70BEC"/>
    <w:rsid w:val="00E70C2D"/>
    <w:rsid w:val="00E70F76"/>
    <w:rsid w:val="00E70FF6"/>
    <w:rsid w:val="00E711E6"/>
    <w:rsid w:val="00E712B9"/>
    <w:rsid w:val="00E714E3"/>
    <w:rsid w:val="00E715E2"/>
    <w:rsid w:val="00E7176F"/>
    <w:rsid w:val="00E71A60"/>
    <w:rsid w:val="00E71B20"/>
    <w:rsid w:val="00E71CAC"/>
    <w:rsid w:val="00E71CD8"/>
    <w:rsid w:val="00E71D0C"/>
    <w:rsid w:val="00E71D9C"/>
    <w:rsid w:val="00E7237F"/>
    <w:rsid w:val="00E723BD"/>
    <w:rsid w:val="00E72742"/>
    <w:rsid w:val="00E727FB"/>
    <w:rsid w:val="00E72873"/>
    <w:rsid w:val="00E728BF"/>
    <w:rsid w:val="00E72990"/>
    <w:rsid w:val="00E729B4"/>
    <w:rsid w:val="00E72AA6"/>
    <w:rsid w:val="00E72D29"/>
    <w:rsid w:val="00E72E55"/>
    <w:rsid w:val="00E7303F"/>
    <w:rsid w:val="00E730B6"/>
    <w:rsid w:val="00E730D9"/>
    <w:rsid w:val="00E731BD"/>
    <w:rsid w:val="00E73598"/>
    <w:rsid w:val="00E73686"/>
    <w:rsid w:val="00E7371D"/>
    <w:rsid w:val="00E7373C"/>
    <w:rsid w:val="00E737B3"/>
    <w:rsid w:val="00E738D0"/>
    <w:rsid w:val="00E738E2"/>
    <w:rsid w:val="00E73CB8"/>
    <w:rsid w:val="00E74070"/>
    <w:rsid w:val="00E7467B"/>
    <w:rsid w:val="00E747E4"/>
    <w:rsid w:val="00E74829"/>
    <w:rsid w:val="00E748E1"/>
    <w:rsid w:val="00E74C4F"/>
    <w:rsid w:val="00E74C9C"/>
    <w:rsid w:val="00E74F3F"/>
    <w:rsid w:val="00E75404"/>
    <w:rsid w:val="00E7542A"/>
    <w:rsid w:val="00E754A0"/>
    <w:rsid w:val="00E7559E"/>
    <w:rsid w:val="00E756E5"/>
    <w:rsid w:val="00E75AC4"/>
    <w:rsid w:val="00E75C84"/>
    <w:rsid w:val="00E75C9C"/>
    <w:rsid w:val="00E75EE0"/>
    <w:rsid w:val="00E75EF0"/>
    <w:rsid w:val="00E75F38"/>
    <w:rsid w:val="00E75FAE"/>
    <w:rsid w:val="00E76337"/>
    <w:rsid w:val="00E76769"/>
    <w:rsid w:val="00E767AF"/>
    <w:rsid w:val="00E769CD"/>
    <w:rsid w:val="00E76D71"/>
    <w:rsid w:val="00E76E5C"/>
    <w:rsid w:val="00E772A2"/>
    <w:rsid w:val="00E777F7"/>
    <w:rsid w:val="00E7790A"/>
    <w:rsid w:val="00E77B33"/>
    <w:rsid w:val="00E77C21"/>
    <w:rsid w:val="00E77D00"/>
    <w:rsid w:val="00E8036B"/>
    <w:rsid w:val="00E80463"/>
    <w:rsid w:val="00E80645"/>
    <w:rsid w:val="00E806D2"/>
    <w:rsid w:val="00E8077B"/>
    <w:rsid w:val="00E807C4"/>
    <w:rsid w:val="00E808EC"/>
    <w:rsid w:val="00E8095B"/>
    <w:rsid w:val="00E80A28"/>
    <w:rsid w:val="00E80B28"/>
    <w:rsid w:val="00E80CBA"/>
    <w:rsid w:val="00E80E69"/>
    <w:rsid w:val="00E8103D"/>
    <w:rsid w:val="00E812F0"/>
    <w:rsid w:val="00E8135E"/>
    <w:rsid w:val="00E81376"/>
    <w:rsid w:val="00E813A1"/>
    <w:rsid w:val="00E814C3"/>
    <w:rsid w:val="00E816EF"/>
    <w:rsid w:val="00E81A31"/>
    <w:rsid w:val="00E81B76"/>
    <w:rsid w:val="00E81BE1"/>
    <w:rsid w:val="00E81E20"/>
    <w:rsid w:val="00E82508"/>
    <w:rsid w:val="00E82C1E"/>
    <w:rsid w:val="00E82EBE"/>
    <w:rsid w:val="00E82F32"/>
    <w:rsid w:val="00E82F57"/>
    <w:rsid w:val="00E83121"/>
    <w:rsid w:val="00E83145"/>
    <w:rsid w:val="00E83257"/>
    <w:rsid w:val="00E8326A"/>
    <w:rsid w:val="00E833A7"/>
    <w:rsid w:val="00E8382E"/>
    <w:rsid w:val="00E83836"/>
    <w:rsid w:val="00E83A10"/>
    <w:rsid w:val="00E83A34"/>
    <w:rsid w:val="00E83AD5"/>
    <w:rsid w:val="00E83E56"/>
    <w:rsid w:val="00E8407D"/>
    <w:rsid w:val="00E84173"/>
    <w:rsid w:val="00E842E1"/>
    <w:rsid w:val="00E84453"/>
    <w:rsid w:val="00E84487"/>
    <w:rsid w:val="00E8495A"/>
    <w:rsid w:val="00E8497E"/>
    <w:rsid w:val="00E84A9E"/>
    <w:rsid w:val="00E84D44"/>
    <w:rsid w:val="00E84D6B"/>
    <w:rsid w:val="00E84D72"/>
    <w:rsid w:val="00E8502D"/>
    <w:rsid w:val="00E850D2"/>
    <w:rsid w:val="00E85123"/>
    <w:rsid w:val="00E85242"/>
    <w:rsid w:val="00E85261"/>
    <w:rsid w:val="00E85344"/>
    <w:rsid w:val="00E85609"/>
    <w:rsid w:val="00E856FF"/>
    <w:rsid w:val="00E857C6"/>
    <w:rsid w:val="00E8586A"/>
    <w:rsid w:val="00E858E4"/>
    <w:rsid w:val="00E85AE6"/>
    <w:rsid w:val="00E85C7C"/>
    <w:rsid w:val="00E85D55"/>
    <w:rsid w:val="00E86467"/>
    <w:rsid w:val="00E867FE"/>
    <w:rsid w:val="00E86D03"/>
    <w:rsid w:val="00E86EE5"/>
    <w:rsid w:val="00E87311"/>
    <w:rsid w:val="00E87575"/>
    <w:rsid w:val="00E8786F"/>
    <w:rsid w:val="00E879B4"/>
    <w:rsid w:val="00E87ABF"/>
    <w:rsid w:val="00E87DD8"/>
    <w:rsid w:val="00E9014E"/>
    <w:rsid w:val="00E901A3"/>
    <w:rsid w:val="00E901AD"/>
    <w:rsid w:val="00E90475"/>
    <w:rsid w:val="00E904EC"/>
    <w:rsid w:val="00E9057F"/>
    <w:rsid w:val="00E9069D"/>
    <w:rsid w:val="00E90728"/>
    <w:rsid w:val="00E90772"/>
    <w:rsid w:val="00E908C0"/>
    <w:rsid w:val="00E90CB0"/>
    <w:rsid w:val="00E90DB9"/>
    <w:rsid w:val="00E90DEC"/>
    <w:rsid w:val="00E90E76"/>
    <w:rsid w:val="00E90F82"/>
    <w:rsid w:val="00E91040"/>
    <w:rsid w:val="00E91097"/>
    <w:rsid w:val="00E9125B"/>
    <w:rsid w:val="00E914D8"/>
    <w:rsid w:val="00E91645"/>
    <w:rsid w:val="00E916BD"/>
    <w:rsid w:val="00E91B01"/>
    <w:rsid w:val="00E91C83"/>
    <w:rsid w:val="00E921E6"/>
    <w:rsid w:val="00E922A6"/>
    <w:rsid w:val="00E923AF"/>
    <w:rsid w:val="00E926A2"/>
    <w:rsid w:val="00E927C8"/>
    <w:rsid w:val="00E927E2"/>
    <w:rsid w:val="00E92B52"/>
    <w:rsid w:val="00E92D9B"/>
    <w:rsid w:val="00E92E9B"/>
    <w:rsid w:val="00E92F60"/>
    <w:rsid w:val="00E93129"/>
    <w:rsid w:val="00E931BE"/>
    <w:rsid w:val="00E933C1"/>
    <w:rsid w:val="00E93575"/>
    <w:rsid w:val="00E93760"/>
    <w:rsid w:val="00E93889"/>
    <w:rsid w:val="00E93A11"/>
    <w:rsid w:val="00E93AA7"/>
    <w:rsid w:val="00E93AFD"/>
    <w:rsid w:val="00E93D63"/>
    <w:rsid w:val="00E93F5E"/>
    <w:rsid w:val="00E94128"/>
    <w:rsid w:val="00E94129"/>
    <w:rsid w:val="00E9439F"/>
    <w:rsid w:val="00E944AD"/>
    <w:rsid w:val="00E94529"/>
    <w:rsid w:val="00E945EB"/>
    <w:rsid w:val="00E94709"/>
    <w:rsid w:val="00E94712"/>
    <w:rsid w:val="00E94943"/>
    <w:rsid w:val="00E94AD8"/>
    <w:rsid w:val="00E94E8A"/>
    <w:rsid w:val="00E94F6D"/>
    <w:rsid w:val="00E94FE2"/>
    <w:rsid w:val="00E9502D"/>
    <w:rsid w:val="00E950BF"/>
    <w:rsid w:val="00E95346"/>
    <w:rsid w:val="00E953A0"/>
    <w:rsid w:val="00E953BD"/>
    <w:rsid w:val="00E95919"/>
    <w:rsid w:val="00E95AEA"/>
    <w:rsid w:val="00E95C52"/>
    <w:rsid w:val="00E95EA5"/>
    <w:rsid w:val="00E960A2"/>
    <w:rsid w:val="00E9610D"/>
    <w:rsid w:val="00E961D1"/>
    <w:rsid w:val="00E96271"/>
    <w:rsid w:val="00E9645A"/>
    <w:rsid w:val="00E965BF"/>
    <w:rsid w:val="00E96813"/>
    <w:rsid w:val="00E9691E"/>
    <w:rsid w:val="00E96B19"/>
    <w:rsid w:val="00E96F14"/>
    <w:rsid w:val="00E97B1E"/>
    <w:rsid w:val="00E97B71"/>
    <w:rsid w:val="00E97BEB"/>
    <w:rsid w:val="00E97F81"/>
    <w:rsid w:val="00E97FCB"/>
    <w:rsid w:val="00EA018D"/>
    <w:rsid w:val="00EA01AB"/>
    <w:rsid w:val="00EA0223"/>
    <w:rsid w:val="00EA029E"/>
    <w:rsid w:val="00EA0CCB"/>
    <w:rsid w:val="00EA0CEE"/>
    <w:rsid w:val="00EA101C"/>
    <w:rsid w:val="00EA106E"/>
    <w:rsid w:val="00EA1075"/>
    <w:rsid w:val="00EA1329"/>
    <w:rsid w:val="00EA13C6"/>
    <w:rsid w:val="00EA1409"/>
    <w:rsid w:val="00EA16B2"/>
    <w:rsid w:val="00EA172C"/>
    <w:rsid w:val="00EA193E"/>
    <w:rsid w:val="00EA1ABF"/>
    <w:rsid w:val="00EA1C79"/>
    <w:rsid w:val="00EA1EDF"/>
    <w:rsid w:val="00EA1F91"/>
    <w:rsid w:val="00EA21B3"/>
    <w:rsid w:val="00EA2248"/>
    <w:rsid w:val="00EA22C4"/>
    <w:rsid w:val="00EA2320"/>
    <w:rsid w:val="00EA24C1"/>
    <w:rsid w:val="00EA258B"/>
    <w:rsid w:val="00EA28E5"/>
    <w:rsid w:val="00EA2924"/>
    <w:rsid w:val="00EA2987"/>
    <w:rsid w:val="00EA2B24"/>
    <w:rsid w:val="00EA2E96"/>
    <w:rsid w:val="00EA2ED2"/>
    <w:rsid w:val="00EA2EE0"/>
    <w:rsid w:val="00EA32DC"/>
    <w:rsid w:val="00EA37E3"/>
    <w:rsid w:val="00EA391E"/>
    <w:rsid w:val="00EA39FF"/>
    <w:rsid w:val="00EA3AE6"/>
    <w:rsid w:val="00EA3B67"/>
    <w:rsid w:val="00EA3B71"/>
    <w:rsid w:val="00EA3BC0"/>
    <w:rsid w:val="00EA3D09"/>
    <w:rsid w:val="00EA3DA1"/>
    <w:rsid w:val="00EA3F67"/>
    <w:rsid w:val="00EA4240"/>
    <w:rsid w:val="00EA44F9"/>
    <w:rsid w:val="00EA4644"/>
    <w:rsid w:val="00EA4677"/>
    <w:rsid w:val="00EA4705"/>
    <w:rsid w:val="00EA48F2"/>
    <w:rsid w:val="00EA4917"/>
    <w:rsid w:val="00EA49F8"/>
    <w:rsid w:val="00EA4B2F"/>
    <w:rsid w:val="00EA4B48"/>
    <w:rsid w:val="00EA4C5D"/>
    <w:rsid w:val="00EA4F25"/>
    <w:rsid w:val="00EA5260"/>
    <w:rsid w:val="00EA54EF"/>
    <w:rsid w:val="00EA5713"/>
    <w:rsid w:val="00EA585A"/>
    <w:rsid w:val="00EA5930"/>
    <w:rsid w:val="00EA59AE"/>
    <w:rsid w:val="00EA5C12"/>
    <w:rsid w:val="00EA5C88"/>
    <w:rsid w:val="00EA5F8F"/>
    <w:rsid w:val="00EA60B6"/>
    <w:rsid w:val="00EA6126"/>
    <w:rsid w:val="00EA6157"/>
    <w:rsid w:val="00EA6333"/>
    <w:rsid w:val="00EA652E"/>
    <w:rsid w:val="00EA65CE"/>
    <w:rsid w:val="00EA675B"/>
    <w:rsid w:val="00EA6917"/>
    <w:rsid w:val="00EA69E6"/>
    <w:rsid w:val="00EA69F4"/>
    <w:rsid w:val="00EA6A88"/>
    <w:rsid w:val="00EA6DC5"/>
    <w:rsid w:val="00EA71EA"/>
    <w:rsid w:val="00EA737D"/>
    <w:rsid w:val="00EA751C"/>
    <w:rsid w:val="00EA7641"/>
    <w:rsid w:val="00EA7669"/>
    <w:rsid w:val="00EA77B0"/>
    <w:rsid w:val="00EA77BE"/>
    <w:rsid w:val="00EA7906"/>
    <w:rsid w:val="00EA7CAA"/>
    <w:rsid w:val="00EA7F23"/>
    <w:rsid w:val="00EA7FB2"/>
    <w:rsid w:val="00EB0548"/>
    <w:rsid w:val="00EB065C"/>
    <w:rsid w:val="00EB07B0"/>
    <w:rsid w:val="00EB082D"/>
    <w:rsid w:val="00EB098F"/>
    <w:rsid w:val="00EB0BD0"/>
    <w:rsid w:val="00EB0CD0"/>
    <w:rsid w:val="00EB0D3A"/>
    <w:rsid w:val="00EB1050"/>
    <w:rsid w:val="00EB1109"/>
    <w:rsid w:val="00EB122E"/>
    <w:rsid w:val="00EB1320"/>
    <w:rsid w:val="00EB136B"/>
    <w:rsid w:val="00EB1476"/>
    <w:rsid w:val="00EB1596"/>
    <w:rsid w:val="00EB18E5"/>
    <w:rsid w:val="00EB191B"/>
    <w:rsid w:val="00EB196F"/>
    <w:rsid w:val="00EB1AB2"/>
    <w:rsid w:val="00EB1BAD"/>
    <w:rsid w:val="00EB2121"/>
    <w:rsid w:val="00EB237D"/>
    <w:rsid w:val="00EB25C1"/>
    <w:rsid w:val="00EB2CAC"/>
    <w:rsid w:val="00EB2E8D"/>
    <w:rsid w:val="00EB2ED8"/>
    <w:rsid w:val="00EB2F7D"/>
    <w:rsid w:val="00EB2FA5"/>
    <w:rsid w:val="00EB303B"/>
    <w:rsid w:val="00EB317F"/>
    <w:rsid w:val="00EB319E"/>
    <w:rsid w:val="00EB324C"/>
    <w:rsid w:val="00EB3387"/>
    <w:rsid w:val="00EB343D"/>
    <w:rsid w:val="00EB3476"/>
    <w:rsid w:val="00EB3580"/>
    <w:rsid w:val="00EB3798"/>
    <w:rsid w:val="00EB37D0"/>
    <w:rsid w:val="00EB37E1"/>
    <w:rsid w:val="00EB3AAB"/>
    <w:rsid w:val="00EB3D0C"/>
    <w:rsid w:val="00EB3E37"/>
    <w:rsid w:val="00EB3EF4"/>
    <w:rsid w:val="00EB3F79"/>
    <w:rsid w:val="00EB3FAE"/>
    <w:rsid w:val="00EB4259"/>
    <w:rsid w:val="00EB426A"/>
    <w:rsid w:val="00EB439B"/>
    <w:rsid w:val="00EB43EA"/>
    <w:rsid w:val="00EB4501"/>
    <w:rsid w:val="00EB4BFF"/>
    <w:rsid w:val="00EB4DE5"/>
    <w:rsid w:val="00EB5121"/>
    <w:rsid w:val="00EB514B"/>
    <w:rsid w:val="00EB5454"/>
    <w:rsid w:val="00EB559C"/>
    <w:rsid w:val="00EB5A25"/>
    <w:rsid w:val="00EB5C19"/>
    <w:rsid w:val="00EB5CE4"/>
    <w:rsid w:val="00EB5FA5"/>
    <w:rsid w:val="00EB6010"/>
    <w:rsid w:val="00EB6174"/>
    <w:rsid w:val="00EB6613"/>
    <w:rsid w:val="00EB6976"/>
    <w:rsid w:val="00EB6ADC"/>
    <w:rsid w:val="00EB6C3F"/>
    <w:rsid w:val="00EB6D93"/>
    <w:rsid w:val="00EB6E90"/>
    <w:rsid w:val="00EB703C"/>
    <w:rsid w:val="00EB73D1"/>
    <w:rsid w:val="00EB75F2"/>
    <w:rsid w:val="00EB76D4"/>
    <w:rsid w:val="00EB774A"/>
    <w:rsid w:val="00EB7779"/>
    <w:rsid w:val="00EB7868"/>
    <w:rsid w:val="00EB7935"/>
    <w:rsid w:val="00EB7A1D"/>
    <w:rsid w:val="00EB7A7B"/>
    <w:rsid w:val="00EB7BA8"/>
    <w:rsid w:val="00EB7D2E"/>
    <w:rsid w:val="00EB7D86"/>
    <w:rsid w:val="00EC0051"/>
    <w:rsid w:val="00EC0394"/>
    <w:rsid w:val="00EC04E1"/>
    <w:rsid w:val="00EC0595"/>
    <w:rsid w:val="00EC087A"/>
    <w:rsid w:val="00EC08B8"/>
    <w:rsid w:val="00EC08C9"/>
    <w:rsid w:val="00EC0918"/>
    <w:rsid w:val="00EC0B59"/>
    <w:rsid w:val="00EC0E6B"/>
    <w:rsid w:val="00EC0E6F"/>
    <w:rsid w:val="00EC0EBA"/>
    <w:rsid w:val="00EC1480"/>
    <w:rsid w:val="00EC14B6"/>
    <w:rsid w:val="00EC1779"/>
    <w:rsid w:val="00EC180B"/>
    <w:rsid w:val="00EC1A2D"/>
    <w:rsid w:val="00EC1CE4"/>
    <w:rsid w:val="00EC1D8D"/>
    <w:rsid w:val="00EC1E81"/>
    <w:rsid w:val="00EC20AC"/>
    <w:rsid w:val="00EC211C"/>
    <w:rsid w:val="00EC24EC"/>
    <w:rsid w:val="00EC26E0"/>
    <w:rsid w:val="00EC274E"/>
    <w:rsid w:val="00EC2848"/>
    <w:rsid w:val="00EC29BF"/>
    <w:rsid w:val="00EC2AFC"/>
    <w:rsid w:val="00EC2B14"/>
    <w:rsid w:val="00EC2C79"/>
    <w:rsid w:val="00EC2E47"/>
    <w:rsid w:val="00EC2E8E"/>
    <w:rsid w:val="00EC2FF7"/>
    <w:rsid w:val="00EC345C"/>
    <w:rsid w:val="00EC34CC"/>
    <w:rsid w:val="00EC36C4"/>
    <w:rsid w:val="00EC394B"/>
    <w:rsid w:val="00EC3CBD"/>
    <w:rsid w:val="00EC3D03"/>
    <w:rsid w:val="00EC3E3A"/>
    <w:rsid w:val="00EC404E"/>
    <w:rsid w:val="00EC44D0"/>
    <w:rsid w:val="00EC455F"/>
    <w:rsid w:val="00EC4731"/>
    <w:rsid w:val="00EC48FF"/>
    <w:rsid w:val="00EC4904"/>
    <w:rsid w:val="00EC4918"/>
    <w:rsid w:val="00EC4AC7"/>
    <w:rsid w:val="00EC4C9D"/>
    <w:rsid w:val="00EC4D33"/>
    <w:rsid w:val="00EC4DDF"/>
    <w:rsid w:val="00EC512C"/>
    <w:rsid w:val="00EC5357"/>
    <w:rsid w:val="00EC540A"/>
    <w:rsid w:val="00EC5444"/>
    <w:rsid w:val="00EC5803"/>
    <w:rsid w:val="00EC5847"/>
    <w:rsid w:val="00EC58BA"/>
    <w:rsid w:val="00EC59E2"/>
    <w:rsid w:val="00EC5A30"/>
    <w:rsid w:val="00EC5A3D"/>
    <w:rsid w:val="00EC5A55"/>
    <w:rsid w:val="00EC5C03"/>
    <w:rsid w:val="00EC5DA2"/>
    <w:rsid w:val="00EC5E69"/>
    <w:rsid w:val="00EC5F6B"/>
    <w:rsid w:val="00EC5FFC"/>
    <w:rsid w:val="00EC6049"/>
    <w:rsid w:val="00EC6208"/>
    <w:rsid w:val="00EC62F6"/>
    <w:rsid w:val="00EC6398"/>
    <w:rsid w:val="00EC6693"/>
    <w:rsid w:val="00EC6AD1"/>
    <w:rsid w:val="00EC6BD2"/>
    <w:rsid w:val="00EC6BF8"/>
    <w:rsid w:val="00EC6C9D"/>
    <w:rsid w:val="00EC6DCC"/>
    <w:rsid w:val="00EC7270"/>
    <w:rsid w:val="00EC729C"/>
    <w:rsid w:val="00EC72AE"/>
    <w:rsid w:val="00EC7AC5"/>
    <w:rsid w:val="00EC7B7D"/>
    <w:rsid w:val="00EC7CBB"/>
    <w:rsid w:val="00EC7E61"/>
    <w:rsid w:val="00ED0142"/>
    <w:rsid w:val="00ED061A"/>
    <w:rsid w:val="00ED0814"/>
    <w:rsid w:val="00ED0927"/>
    <w:rsid w:val="00ED0A99"/>
    <w:rsid w:val="00ED0B7B"/>
    <w:rsid w:val="00ED0D03"/>
    <w:rsid w:val="00ED0DFC"/>
    <w:rsid w:val="00ED10C8"/>
    <w:rsid w:val="00ED11A1"/>
    <w:rsid w:val="00ED13A6"/>
    <w:rsid w:val="00ED15AF"/>
    <w:rsid w:val="00ED178D"/>
    <w:rsid w:val="00ED1A1C"/>
    <w:rsid w:val="00ED1A43"/>
    <w:rsid w:val="00ED1B36"/>
    <w:rsid w:val="00ED1D63"/>
    <w:rsid w:val="00ED1DB4"/>
    <w:rsid w:val="00ED1DFA"/>
    <w:rsid w:val="00ED1F2C"/>
    <w:rsid w:val="00ED206C"/>
    <w:rsid w:val="00ED235B"/>
    <w:rsid w:val="00ED2402"/>
    <w:rsid w:val="00ED2697"/>
    <w:rsid w:val="00ED2778"/>
    <w:rsid w:val="00ED2A17"/>
    <w:rsid w:val="00ED2AD2"/>
    <w:rsid w:val="00ED2C6A"/>
    <w:rsid w:val="00ED2F4E"/>
    <w:rsid w:val="00ED3323"/>
    <w:rsid w:val="00ED3542"/>
    <w:rsid w:val="00ED36EF"/>
    <w:rsid w:val="00ED379C"/>
    <w:rsid w:val="00ED37BA"/>
    <w:rsid w:val="00ED38C8"/>
    <w:rsid w:val="00ED398D"/>
    <w:rsid w:val="00ED3FCF"/>
    <w:rsid w:val="00ED40B2"/>
    <w:rsid w:val="00ED42E4"/>
    <w:rsid w:val="00ED44C4"/>
    <w:rsid w:val="00ED4673"/>
    <w:rsid w:val="00ED46F4"/>
    <w:rsid w:val="00ED48CE"/>
    <w:rsid w:val="00ED4A32"/>
    <w:rsid w:val="00ED4A40"/>
    <w:rsid w:val="00ED4B8A"/>
    <w:rsid w:val="00ED4D6C"/>
    <w:rsid w:val="00ED4D9A"/>
    <w:rsid w:val="00ED4EB8"/>
    <w:rsid w:val="00ED53E8"/>
    <w:rsid w:val="00ED5712"/>
    <w:rsid w:val="00ED57CE"/>
    <w:rsid w:val="00ED599C"/>
    <w:rsid w:val="00ED5C7C"/>
    <w:rsid w:val="00ED5D66"/>
    <w:rsid w:val="00ED5E65"/>
    <w:rsid w:val="00ED5F4C"/>
    <w:rsid w:val="00ED62E6"/>
    <w:rsid w:val="00ED63B4"/>
    <w:rsid w:val="00ED64D6"/>
    <w:rsid w:val="00ED655E"/>
    <w:rsid w:val="00ED674D"/>
    <w:rsid w:val="00ED6AC1"/>
    <w:rsid w:val="00ED6C2B"/>
    <w:rsid w:val="00ED6D4C"/>
    <w:rsid w:val="00ED75C4"/>
    <w:rsid w:val="00ED75E9"/>
    <w:rsid w:val="00ED7950"/>
    <w:rsid w:val="00ED79E0"/>
    <w:rsid w:val="00ED7A7B"/>
    <w:rsid w:val="00ED7AEB"/>
    <w:rsid w:val="00ED7D9F"/>
    <w:rsid w:val="00EE006F"/>
    <w:rsid w:val="00EE02AD"/>
    <w:rsid w:val="00EE02BB"/>
    <w:rsid w:val="00EE035B"/>
    <w:rsid w:val="00EE0645"/>
    <w:rsid w:val="00EE07FD"/>
    <w:rsid w:val="00EE0A78"/>
    <w:rsid w:val="00EE0DC1"/>
    <w:rsid w:val="00EE0DEB"/>
    <w:rsid w:val="00EE0EA9"/>
    <w:rsid w:val="00EE0EEC"/>
    <w:rsid w:val="00EE0F2B"/>
    <w:rsid w:val="00EE125B"/>
    <w:rsid w:val="00EE178C"/>
    <w:rsid w:val="00EE1A07"/>
    <w:rsid w:val="00EE1A92"/>
    <w:rsid w:val="00EE1B0E"/>
    <w:rsid w:val="00EE1E45"/>
    <w:rsid w:val="00EE1FD5"/>
    <w:rsid w:val="00EE20C4"/>
    <w:rsid w:val="00EE22CD"/>
    <w:rsid w:val="00EE22D2"/>
    <w:rsid w:val="00EE2757"/>
    <w:rsid w:val="00EE27AB"/>
    <w:rsid w:val="00EE27FA"/>
    <w:rsid w:val="00EE2936"/>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8E"/>
    <w:rsid w:val="00EE3AF4"/>
    <w:rsid w:val="00EE3D1B"/>
    <w:rsid w:val="00EE41C4"/>
    <w:rsid w:val="00EE431E"/>
    <w:rsid w:val="00EE4422"/>
    <w:rsid w:val="00EE4632"/>
    <w:rsid w:val="00EE4AFB"/>
    <w:rsid w:val="00EE4BDC"/>
    <w:rsid w:val="00EE4CCF"/>
    <w:rsid w:val="00EE4D74"/>
    <w:rsid w:val="00EE4DD9"/>
    <w:rsid w:val="00EE4F0C"/>
    <w:rsid w:val="00EE4FFF"/>
    <w:rsid w:val="00EE50A3"/>
    <w:rsid w:val="00EE50E3"/>
    <w:rsid w:val="00EE5567"/>
    <w:rsid w:val="00EE5683"/>
    <w:rsid w:val="00EE56AE"/>
    <w:rsid w:val="00EE57AF"/>
    <w:rsid w:val="00EE5C29"/>
    <w:rsid w:val="00EE5DFE"/>
    <w:rsid w:val="00EE5F1F"/>
    <w:rsid w:val="00EE5F81"/>
    <w:rsid w:val="00EE60F5"/>
    <w:rsid w:val="00EE61B6"/>
    <w:rsid w:val="00EE6419"/>
    <w:rsid w:val="00EE64E6"/>
    <w:rsid w:val="00EE6591"/>
    <w:rsid w:val="00EE66C6"/>
    <w:rsid w:val="00EE66EB"/>
    <w:rsid w:val="00EE6E40"/>
    <w:rsid w:val="00EE6E61"/>
    <w:rsid w:val="00EE6EE0"/>
    <w:rsid w:val="00EE7253"/>
    <w:rsid w:val="00EE75E3"/>
    <w:rsid w:val="00EE7655"/>
    <w:rsid w:val="00EE7660"/>
    <w:rsid w:val="00EE76AB"/>
    <w:rsid w:val="00EE7726"/>
    <w:rsid w:val="00EE79D6"/>
    <w:rsid w:val="00EE7B92"/>
    <w:rsid w:val="00EE7BFA"/>
    <w:rsid w:val="00EE7DAE"/>
    <w:rsid w:val="00EF0543"/>
    <w:rsid w:val="00EF05BB"/>
    <w:rsid w:val="00EF0747"/>
    <w:rsid w:val="00EF07B7"/>
    <w:rsid w:val="00EF07F7"/>
    <w:rsid w:val="00EF09C2"/>
    <w:rsid w:val="00EF0C61"/>
    <w:rsid w:val="00EF0D61"/>
    <w:rsid w:val="00EF0DE9"/>
    <w:rsid w:val="00EF0F01"/>
    <w:rsid w:val="00EF0FBE"/>
    <w:rsid w:val="00EF10B7"/>
    <w:rsid w:val="00EF1212"/>
    <w:rsid w:val="00EF1339"/>
    <w:rsid w:val="00EF173D"/>
    <w:rsid w:val="00EF17B9"/>
    <w:rsid w:val="00EF188C"/>
    <w:rsid w:val="00EF20A8"/>
    <w:rsid w:val="00EF21BA"/>
    <w:rsid w:val="00EF22DD"/>
    <w:rsid w:val="00EF23D2"/>
    <w:rsid w:val="00EF23EB"/>
    <w:rsid w:val="00EF25A2"/>
    <w:rsid w:val="00EF25EE"/>
    <w:rsid w:val="00EF278D"/>
    <w:rsid w:val="00EF27D4"/>
    <w:rsid w:val="00EF2A2D"/>
    <w:rsid w:val="00EF2A67"/>
    <w:rsid w:val="00EF2AD7"/>
    <w:rsid w:val="00EF2BB9"/>
    <w:rsid w:val="00EF2D38"/>
    <w:rsid w:val="00EF3167"/>
    <w:rsid w:val="00EF33DA"/>
    <w:rsid w:val="00EF35B4"/>
    <w:rsid w:val="00EF35EC"/>
    <w:rsid w:val="00EF367C"/>
    <w:rsid w:val="00EF380F"/>
    <w:rsid w:val="00EF387F"/>
    <w:rsid w:val="00EF3881"/>
    <w:rsid w:val="00EF38FC"/>
    <w:rsid w:val="00EF3A01"/>
    <w:rsid w:val="00EF3A5B"/>
    <w:rsid w:val="00EF3DF6"/>
    <w:rsid w:val="00EF3E80"/>
    <w:rsid w:val="00EF434D"/>
    <w:rsid w:val="00EF44ED"/>
    <w:rsid w:val="00EF4784"/>
    <w:rsid w:val="00EF48B5"/>
    <w:rsid w:val="00EF4B5C"/>
    <w:rsid w:val="00EF4C23"/>
    <w:rsid w:val="00EF4F67"/>
    <w:rsid w:val="00EF4F6D"/>
    <w:rsid w:val="00EF539F"/>
    <w:rsid w:val="00EF5671"/>
    <w:rsid w:val="00EF5E75"/>
    <w:rsid w:val="00EF5F8B"/>
    <w:rsid w:val="00EF6323"/>
    <w:rsid w:val="00EF668A"/>
    <w:rsid w:val="00EF6A58"/>
    <w:rsid w:val="00EF6C57"/>
    <w:rsid w:val="00EF6DA6"/>
    <w:rsid w:val="00EF6DFD"/>
    <w:rsid w:val="00EF6F51"/>
    <w:rsid w:val="00EF714D"/>
    <w:rsid w:val="00EF744F"/>
    <w:rsid w:val="00EF75CB"/>
    <w:rsid w:val="00EF76D1"/>
    <w:rsid w:val="00EF786A"/>
    <w:rsid w:val="00EF7AD2"/>
    <w:rsid w:val="00EF7B31"/>
    <w:rsid w:val="00EF7BAD"/>
    <w:rsid w:val="00EF7CA2"/>
    <w:rsid w:val="00EF7E36"/>
    <w:rsid w:val="00EF7E60"/>
    <w:rsid w:val="00EF7EC1"/>
    <w:rsid w:val="00EF7EFF"/>
    <w:rsid w:val="00EF7F0B"/>
    <w:rsid w:val="00F009F2"/>
    <w:rsid w:val="00F00A53"/>
    <w:rsid w:val="00F00AC3"/>
    <w:rsid w:val="00F00AD2"/>
    <w:rsid w:val="00F00B3E"/>
    <w:rsid w:val="00F00BDF"/>
    <w:rsid w:val="00F01542"/>
    <w:rsid w:val="00F01783"/>
    <w:rsid w:val="00F01DB4"/>
    <w:rsid w:val="00F01F2F"/>
    <w:rsid w:val="00F01FA9"/>
    <w:rsid w:val="00F02064"/>
    <w:rsid w:val="00F02070"/>
    <w:rsid w:val="00F02350"/>
    <w:rsid w:val="00F024B0"/>
    <w:rsid w:val="00F024CD"/>
    <w:rsid w:val="00F024D3"/>
    <w:rsid w:val="00F024D5"/>
    <w:rsid w:val="00F025C6"/>
    <w:rsid w:val="00F02A32"/>
    <w:rsid w:val="00F02DD3"/>
    <w:rsid w:val="00F02DDC"/>
    <w:rsid w:val="00F02F2D"/>
    <w:rsid w:val="00F0306F"/>
    <w:rsid w:val="00F030A2"/>
    <w:rsid w:val="00F0314B"/>
    <w:rsid w:val="00F031EB"/>
    <w:rsid w:val="00F031F6"/>
    <w:rsid w:val="00F037D1"/>
    <w:rsid w:val="00F038FB"/>
    <w:rsid w:val="00F03BA1"/>
    <w:rsid w:val="00F03E6C"/>
    <w:rsid w:val="00F03EC9"/>
    <w:rsid w:val="00F04205"/>
    <w:rsid w:val="00F04247"/>
    <w:rsid w:val="00F043E2"/>
    <w:rsid w:val="00F04668"/>
    <w:rsid w:val="00F047D1"/>
    <w:rsid w:val="00F048BE"/>
    <w:rsid w:val="00F04942"/>
    <w:rsid w:val="00F04BF0"/>
    <w:rsid w:val="00F04F6A"/>
    <w:rsid w:val="00F05166"/>
    <w:rsid w:val="00F05760"/>
    <w:rsid w:val="00F05977"/>
    <w:rsid w:val="00F05A97"/>
    <w:rsid w:val="00F05D81"/>
    <w:rsid w:val="00F05ED8"/>
    <w:rsid w:val="00F05FDA"/>
    <w:rsid w:val="00F06089"/>
    <w:rsid w:val="00F061B9"/>
    <w:rsid w:val="00F0636B"/>
    <w:rsid w:val="00F063AB"/>
    <w:rsid w:val="00F06583"/>
    <w:rsid w:val="00F066EF"/>
    <w:rsid w:val="00F06984"/>
    <w:rsid w:val="00F06EFC"/>
    <w:rsid w:val="00F07136"/>
    <w:rsid w:val="00F073D7"/>
    <w:rsid w:val="00F0740E"/>
    <w:rsid w:val="00F07A9F"/>
    <w:rsid w:val="00F07C66"/>
    <w:rsid w:val="00F07D07"/>
    <w:rsid w:val="00F07DBB"/>
    <w:rsid w:val="00F07F1A"/>
    <w:rsid w:val="00F07FDD"/>
    <w:rsid w:val="00F1004A"/>
    <w:rsid w:val="00F10082"/>
    <w:rsid w:val="00F10253"/>
    <w:rsid w:val="00F10260"/>
    <w:rsid w:val="00F103F0"/>
    <w:rsid w:val="00F10638"/>
    <w:rsid w:val="00F10670"/>
    <w:rsid w:val="00F10B52"/>
    <w:rsid w:val="00F10BA3"/>
    <w:rsid w:val="00F10E83"/>
    <w:rsid w:val="00F10EDA"/>
    <w:rsid w:val="00F11320"/>
    <w:rsid w:val="00F11423"/>
    <w:rsid w:val="00F114C1"/>
    <w:rsid w:val="00F115F7"/>
    <w:rsid w:val="00F1194C"/>
    <w:rsid w:val="00F11C3D"/>
    <w:rsid w:val="00F11C4A"/>
    <w:rsid w:val="00F11C69"/>
    <w:rsid w:val="00F11D2A"/>
    <w:rsid w:val="00F11E5C"/>
    <w:rsid w:val="00F12142"/>
    <w:rsid w:val="00F121B8"/>
    <w:rsid w:val="00F1225B"/>
    <w:rsid w:val="00F12AD6"/>
    <w:rsid w:val="00F12AE1"/>
    <w:rsid w:val="00F12D97"/>
    <w:rsid w:val="00F130E2"/>
    <w:rsid w:val="00F1314F"/>
    <w:rsid w:val="00F131BD"/>
    <w:rsid w:val="00F138BC"/>
    <w:rsid w:val="00F13930"/>
    <w:rsid w:val="00F13B2E"/>
    <w:rsid w:val="00F13BE4"/>
    <w:rsid w:val="00F13C6E"/>
    <w:rsid w:val="00F13D51"/>
    <w:rsid w:val="00F13D5A"/>
    <w:rsid w:val="00F13DC0"/>
    <w:rsid w:val="00F14198"/>
    <w:rsid w:val="00F145AA"/>
    <w:rsid w:val="00F145EE"/>
    <w:rsid w:val="00F1466D"/>
    <w:rsid w:val="00F146B7"/>
    <w:rsid w:val="00F14770"/>
    <w:rsid w:val="00F1479D"/>
    <w:rsid w:val="00F14979"/>
    <w:rsid w:val="00F14A1D"/>
    <w:rsid w:val="00F14FC0"/>
    <w:rsid w:val="00F155EC"/>
    <w:rsid w:val="00F15702"/>
    <w:rsid w:val="00F1576A"/>
    <w:rsid w:val="00F15A6D"/>
    <w:rsid w:val="00F15D3F"/>
    <w:rsid w:val="00F15E20"/>
    <w:rsid w:val="00F15F24"/>
    <w:rsid w:val="00F15FB9"/>
    <w:rsid w:val="00F16121"/>
    <w:rsid w:val="00F162FC"/>
    <w:rsid w:val="00F16352"/>
    <w:rsid w:val="00F16425"/>
    <w:rsid w:val="00F16479"/>
    <w:rsid w:val="00F165B9"/>
    <w:rsid w:val="00F165D3"/>
    <w:rsid w:val="00F167A6"/>
    <w:rsid w:val="00F168F2"/>
    <w:rsid w:val="00F1690D"/>
    <w:rsid w:val="00F16AF4"/>
    <w:rsid w:val="00F16D5C"/>
    <w:rsid w:val="00F16F21"/>
    <w:rsid w:val="00F17086"/>
    <w:rsid w:val="00F170D7"/>
    <w:rsid w:val="00F17131"/>
    <w:rsid w:val="00F17262"/>
    <w:rsid w:val="00F17296"/>
    <w:rsid w:val="00F172B1"/>
    <w:rsid w:val="00F173E6"/>
    <w:rsid w:val="00F1776A"/>
    <w:rsid w:val="00F17A0E"/>
    <w:rsid w:val="00F17DB5"/>
    <w:rsid w:val="00F2001F"/>
    <w:rsid w:val="00F20296"/>
    <w:rsid w:val="00F203B9"/>
    <w:rsid w:val="00F204FD"/>
    <w:rsid w:val="00F20550"/>
    <w:rsid w:val="00F206D8"/>
    <w:rsid w:val="00F20702"/>
    <w:rsid w:val="00F2093F"/>
    <w:rsid w:val="00F20AF6"/>
    <w:rsid w:val="00F20EDB"/>
    <w:rsid w:val="00F2105B"/>
    <w:rsid w:val="00F21257"/>
    <w:rsid w:val="00F215CF"/>
    <w:rsid w:val="00F21728"/>
    <w:rsid w:val="00F21789"/>
    <w:rsid w:val="00F21804"/>
    <w:rsid w:val="00F21948"/>
    <w:rsid w:val="00F219D1"/>
    <w:rsid w:val="00F21A01"/>
    <w:rsid w:val="00F21EA9"/>
    <w:rsid w:val="00F22004"/>
    <w:rsid w:val="00F220E9"/>
    <w:rsid w:val="00F221FC"/>
    <w:rsid w:val="00F2252F"/>
    <w:rsid w:val="00F225CD"/>
    <w:rsid w:val="00F226A9"/>
    <w:rsid w:val="00F22920"/>
    <w:rsid w:val="00F22E38"/>
    <w:rsid w:val="00F23004"/>
    <w:rsid w:val="00F2312C"/>
    <w:rsid w:val="00F2313E"/>
    <w:rsid w:val="00F2318A"/>
    <w:rsid w:val="00F23311"/>
    <w:rsid w:val="00F23727"/>
    <w:rsid w:val="00F237B7"/>
    <w:rsid w:val="00F238F8"/>
    <w:rsid w:val="00F23D60"/>
    <w:rsid w:val="00F23EEB"/>
    <w:rsid w:val="00F24072"/>
    <w:rsid w:val="00F24157"/>
    <w:rsid w:val="00F2424F"/>
    <w:rsid w:val="00F242A1"/>
    <w:rsid w:val="00F246B9"/>
    <w:rsid w:val="00F2490B"/>
    <w:rsid w:val="00F24993"/>
    <w:rsid w:val="00F249D4"/>
    <w:rsid w:val="00F24A4E"/>
    <w:rsid w:val="00F24BC4"/>
    <w:rsid w:val="00F24C5F"/>
    <w:rsid w:val="00F250CD"/>
    <w:rsid w:val="00F250FD"/>
    <w:rsid w:val="00F25338"/>
    <w:rsid w:val="00F2551F"/>
    <w:rsid w:val="00F257BC"/>
    <w:rsid w:val="00F258C8"/>
    <w:rsid w:val="00F258E0"/>
    <w:rsid w:val="00F25930"/>
    <w:rsid w:val="00F25A33"/>
    <w:rsid w:val="00F26061"/>
    <w:rsid w:val="00F2616A"/>
    <w:rsid w:val="00F261E0"/>
    <w:rsid w:val="00F266AE"/>
    <w:rsid w:val="00F266F0"/>
    <w:rsid w:val="00F26D9F"/>
    <w:rsid w:val="00F26E6C"/>
    <w:rsid w:val="00F27103"/>
    <w:rsid w:val="00F27328"/>
    <w:rsid w:val="00F2756E"/>
    <w:rsid w:val="00F27585"/>
    <w:rsid w:val="00F276EA"/>
    <w:rsid w:val="00F27714"/>
    <w:rsid w:val="00F2782A"/>
    <w:rsid w:val="00F27FD2"/>
    <w:rsid w:val="00F30402"/>
    <w:rsid w:val="00F30622"/>
    <w:rsid w:val="00F307C6"/>
    <w:rsid w:val="00F30904"/>
    <w:rsid w:val="00F30A44"/>
    <w:rsid w:val="00F30B14"/>
    <w:rsid w:val="00F310AD"/>
    <w:rsid w:val="00F310D5"/>
    <w:rsid w:val="00F310F9"/>
    <w:rsid w:val="00F3110B"/>
    <w:rsid w:val="00F311E4"/>
    <w:rsid w:val="00F312C3"/>
    <w:rsid w:val="00F313E5"/>
    <w:rsid w:val="00F316BC"/>
    <w:rsid w:val="00F31D32"/>
    <w:rsid w:val="00F31F04"/>
    <w:rsid w:val="00F31F2A"/>
    <w:rsid w:val="00F320CB"/>
    <w:rsid w:val="00F3219F"/>
    <w:rsid w:val="00F32292"/>
    <w:rsid w:val="00F325AE"/>
    <w:rsid w:val="00F32709"/>
    <w:rsid w:val="00F327F1"/>
    <w:rsid w:val="00F32ACC"/>
    <w:rsid w:val="00F32E22"/>
    <w:rsid w:val="00F32F65"/>
    <w:rsid w:val="00F33006"/>
    <w:rsid w:val="00F33180"/>
    <w:rsid w:val="00F331AE"/>
    <w:rsid w:val="00F33302"/>
    <w:rsid w:val="00F336CD"/>
    <w:rsid w:val="00F33742"/>
    <w:rsid w:val="00F337A8"/>
    <w:rsid w:val="00F33B0F"/>
    <w:rsid w:val="00F33B93"/>
    <w:rsid w:val="00F33EE6"/>
    <w:rsid w:val="00F33FD3"/>
    <w:rsid w:val="00F34186"/>
    <w:rsid w:val="00F3439C"/>
    <w:rsid w:val="00F343A5"/>
    <w:rsid w:val="00F3452B"/>
    <w:rsid w:val="00F348E7"/>
    <w:rsid w:val="00F3493E"/>
    <w:rsid w:val="00F34AAF"/>
    <w:rsid w:val="00F34B11"/>
    <w:rsid w:val="00F34B1D"/>
    <w:rsid w:val="00F34B97"/>
    <w:rsid w:val="00F34BA2"/>
    <w:rsid w:val="00F34E3C"/>
    <w:rsid w:val="00F34EE0"/>
    <w:rsid w:val="00F34F11"/>
    <w:rsid w:val="00F351B5"/>
    <w:rsid w:val="00F3552F"/>
    <w:rsid w:val="00F355B7"/>
    <w:rsid w:val="00F35948"/>
    <w:rsid w:val="00F35A52"/>
    <w:rsid w:val="00F35B8A"/>
    <w:rsid w:val="00F35F5D"/>
    <w:rsid w:val="00F3624B"/>
    <w:rsid w:val="00F36250"/>
    <w:rsid w:val="00F362EE"/>
    <w:rsid w:val="00F363E6"/>
    <w:rsid w:val="00F3655D"/>
    <w:rsid w:val="00F3672F"/>
    <w:rsid w:val="00F36952"/>
    <w:rsid w:val="00F36A80"/>
    <w:rsid w:val="00F36AF4"/>
    <w:rsid w:val="00F36C1F"/>
    <w:rsid w:val="00F36CCF"/>
    <w:rsid w:val="00F36DE6"/>
    <w:rsid w:val="00F36E39"/>
    <w:rsid w:val="00F3719D"/>
    <w:rsid w:val="00F373B2"/>
    <w:rsid w:val="00F373EE"/>
    <w:rsid w:val="00F37658"/>
    <w:rsid w:val="00F3771B"/>
    <w:rsid w:val="00F37773"/>
    <w:rsid w:val="00F37AED"/>
    <w:rsid w:val="00F37B07"/>
    <w:rsid w:val="00F37D4E"/>
    <w:rsid w:val="00F37E36"/>
    <w:rsid w:val="00F37F41"/>
    <w:rsid w:val="00F37FEF"/>
    <w:rsid w:val="00F4003C"/>
    <w:rsid w:val="00F401F8"/>
    <w:rsid w:val="00F40418"/>
    <w:rsid w:val="00F40448"/>
    <w:rsid w:val="00F404F4"/>
    <w:rsid w:val="00F4053F"/>
    <w:rsid w:val="00F40770"/>
    <w:rsid w:val="00F40CF6"/>
    <w:rsid w:val="00F40D90"/>
    <w:rsid w:val="00F41125"/>
    <w:rsid w:val="00F411E7"/>
    <w:rsid w:val="00F413A3"/>
    <w:rsid w:val="00F41C38"/>
    <w:rsid w:val="00F41D9A"/>
    <w:rsid w:val="00F41EFE"/>
    <w:rsid w:val="00F420F6"/>
    <w:rsid w:val="00F421F7"/>
    <w:rsid w:val="00F4289B"/>
    <w:rsid w:val="00F42901"/>
    <w:rsid w:val="00F42956"/>
    <w:rsid w:val="00F42BB5"/>
    <w:rsid w:val="00F42EB6"/>
    <w:rsid w:val="00F42FB2"/>
    <w:rsid w:val="00F4322B"/>
    <w:rsid w:val="00F4348B"/>
    <w:rsid w:val="00F43B41"/>
    <w:rsid w:val="00F43E36"/>
    <w:rsid w:val="00F43E3B"/>
    <w:rsid w:val="00F43E4F"/>
    <w:rsid w:val="00F43EE7"/>
    <w:rsid w:val="00F44051"/>
    <w:rsid w:val="00F4410E"/>
    <w:rsid w:val="00F445CE"/>
    <w:rsid w:val="00F445D9"/>
    <w:rsid w:val="00F447EB"/>
    <w:rsid w:val="00F4495F"/>
    <w:rsid w:val="00F449F6"/>
    <w:rsid w:val="00F44B2A"/>
    <w:rsid w:val="00F44E0E"/>
    <w:rsid w:val="00F44E82"/>
    <w:rsid w:val="00F45006"/>
    <w:rsid w:val="00F45194"/>
    <w:rsid w:val="00F45304"/>
    <w:rsid w:val="00F45311"/>
    <w:rsid w:val="00F4541E"/>
    <w:rsid w:val="00F45518"/>
    <w:rsid w:val="00F45B78"/>
    <w:rsid w:val="00F45E5E"/>
    <w:rsid w:val="00F45F39"/>
    <w:rsid w:val="00F462BF"/>
    <w:rsid w:val="00F46429"/>
    <w:rsid w:val="00F46614"/>
    <w:rsid w:val="00F4668B"/>
    <w:rsid w:val="00F467BA"/>
    <w:rsid w:val="00F469DF"/>
    <w:rsid w:val="00F46B27"/>
    <w:rsid w:val="00F46EA7"/>
    <w:rsid w:val="00F46FAD"/>
    <w:rsid w:val="00F46FAE"/>
    <w:rsid w:val="00F46FF6"/>
    <w:rsid w:val="00F4746B"/>
    <w:rsid w:val="00F4751D"/>
    <w:rsid w:val="00F47957"/>
    <w:rsid w:val="00F47B8F"/>
    <w:rsid w:val="00F47BCF"/>
    <w:rsid w:val="00F47C4E"/>
    <w:rsid w:val="00F47F34"/>
    <w:rsid w:val="00F47F8A"/>
    <w:rsid w:val="00F50009"/>
    <w:rsid w:val="00F50029"/>
    <w:rsid w:val="00F50059"/>
    <w:rsid w:val="00F50151"/>
    <w:rsid w:val="00F5020E"/>
    <w:rsid w:val="00F50255"/>
    <w:rsid w:val="00F507C0"/>
    <w:rsid w:val="00F5082F"/>
    <w:rsid w:val="00F508F5"/>
    <w:rsid w:val="00F50908"/>
    <w:rsid w:val="00F50AF0"/>
    <w:rsid w:val="00F50B01"/>
    <w:rsid w:val="00F50EC7"/>
    <w:rsid w:val="00F51093"/>
    <w:rsid w:val="00F5119B"/>
    <w:rsid w:val="00F512DA"/>
    <w:rsid w:val="00F51835"/>
    <w:rsid w:val="00F51C36"/>
    <w:rsid w:val="00F51E7C"/>
    <w:rsid w:val="00F51E7F"/>
    <w:rsid w:val="00F521C2"/>
    <w:rsid w:val="00F5225E"/>
    <w:rsid w:val="00F525F5"/>
    <w:rsid w:val="00F52906"/>
    <w:rsid w:val="00F52947"/>
    <w:rsid w:val="00F52B36"/>
    <w:rsid w:val="00F52B3C"/>
    <w:rsid w:val="00F53077"/>
    <w:rsid w:val="00F5324A"/>
    <w:rsid w:val="00F532AD"/>
    <w:rsid w:val="00F532D5"/>
    <w:rsid w:val="00F535F4"/>
    <w:rsid w:val="00F53614"/>
    <w:rsid w:val="00F53703"/>
    <w:rsid w:val="00F53851"/>
    <w:rsid w:val="00F53AC1"/>
    <w:rsid w:val="00F53C35"/>
    <w:rsid w:val="00F53D30"/>
    <w:rsid w:val="00F53DA3"/>
    <w:rsid w:val="00F53E83"/>
    <w:rsid w:val="00F53EAC"/>
    <w:rsid w:val="00F53F9F"/>
    <w:rsid w:val="00F541F2"/>
    <w:rsid w:val="00F542B2"/>
    <w:rsid w:val="00F544F2"/>
    <w:rsid w:val="00F545A6"/>
    <w:rsid w:val="00F54608"/>
    <w:rsid w:val="00F547A6"/>
    <w:rsid w:val="00F548D6"/>
    <w:rsid w:val="00F549FC"/>
    <w:rsid w:val="00F54ABD"/>
    <w:rsid w:val="00F54AD2"/>
    <w:rsid w:val="00F54B15"/>
    <w:rsid w:val="00F54BCA"/>
    <w:rsid w:val="00F54CFC"/>
    <w:rsid w:val="00F55315"/>
    <w:rsid w:val="00F5563C"/>
    <w:rsid w:val="00F55A38"/>
    <w:rsid w:val="00F55A56"/>
    <w:rsid w:val="00F55B2B"/>
    <w:rsid w:val="00F55D5A"/>
    <w:rsid w:val="00F55DC3"/>
    <w:rsid w:val="00F55F43"/>
    <w:rsid w:val="00F56261"/>
    <w:rsid w:val="00F562AE"/>
    <w:rsid w:val="00F56450"/>
    <w:rsid w:val="00F56492"/>
    <w:rsid w:val="00F564F6"/>
    <w:rsid w:val="00F566D4"/>
    <w:rsid w:val="00F56857"/>
    <w:rsid w:val="00F56968"/>
    <w:rsid w:val="00F569BF"/>
    <w:rsid w:val="00F56A4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2B2"/>
    <w:rsid w:val="00F60510"/>
    <w:rsid w:val="00F606C2"/>
    <w:rsid w:val="00F608B1"/>
    <w:rsid w:val="00F6095D"/>
    <w:rsid w:val="00F60A99"/>
    <w:rsid w:val="00F60AF7"/>
    <w:rsid w:val="00F60B50"/>
    <w:rsid w:val="00F60DFB"/>
    <w:rsid w:val="00F60E47"/>
    <w:rsid w:val="00F60E4B"/>
    <w:rsid w:val="00F60F26"/>
    <w:rsid w:val="00F6126E"/>
    <w:rsid w:val="00F612A1"/>
    <w:rsid w:val="00F6134B"/>
    <w:rsid w:val="00F614FE"/>
    <w:rsid w:val="00F61833"/>
    <w:rsid w:val="00F61A8A"/>
    <w:rsid w:val="00F61B48"/>
    <w:rsid w:val="00F61BF3"/>
    <w:rsid w:val="00F61E2F"/>
    <w:rsid w:val="00F61EDD"/>
    <w:rsid w:val="00F62326"/>
    <w:rsid w:val="00F62399"/>
    <w:rsid w:val="00F623A0"/>
    <w:rsid w:val="00F623A4"/>
    <w:rsid w:val="00F62416"/>
    <w:rsid w:val="00F62744"/>
    <w:rsid w:val="00F627A6"/>
    <w:rsid w:val="00F62B30"/>
    <w:rsid w:val="00F62D0D"/>
    <w:rsid w:val="00F62D88"/>
    <w:rsid w:val="00F632D6"/>
    <w:rsid w:val="00F63493"/>
    <w:rsid w:val="00F6359E"/>
    <w:rsid w:val="00F635C4"/>
    <w:rsid w:val="00F635D5"/>
    <w:rsid w:val="00F638A2"/>
    <w:rsid w:val="00F63A27"/>
    <w:rsid w:val="00F63A47"/>
    <w:rsid w:val="00F63B1B"/>
    <w:rsid w:val="00F63E35"/>
    <w:rsid w:val="00F64049"/>
    <w:rsid w:val="00F642D8"/>
    <w:rsid w:val="00F64367"/>
    <w:rsid w:val="00F643A3"/>
    <w:rsid w:val="00F643BE"/>
    <w:rsid w:val="00F6441C"/>
    <w:rsid w:val="00F644FC"/>
    <w:rsid w:val="00F648F9"/>
    <w:rsid w:val="00F64950"/>
    <w:rsid w:val="00F64A87"/>
    <w:rsid w:val="00F64AB2"/>
    <w:rsid w:val="00F64BDE"/>
    <w:rsid w:val="00F64BEB"/>
    <w:rsid w:val="00F64BF6"/>
    <w:rsid w:val="00F64CD2"/>
    <w:rsid w:val="00F64FB2"/>
    <w:rsid w:val="00F65089"/>
    <w:rsid w:val="00F654A0"/>
    <w:rsid w:val="00F654BE"/>
    <w:rsid w:val="00F655A7"/>
    <w:rsid w:val="00F655C8"/>
    <w:rsid w:val="00F656E7"/>
    <w:rsid w:val="00F65795"/>
    <w:rsid w:val="00F6584D"/>
    <w:rsid w:val="00F65CDF"/>
    <w:rsid w:val="00F6604E"/>
    <w:rsid w:val="00F6640D"/>
    <w:rsid w:val="00F66598"/>
    <w:rsid w:val="00F665DC"/>
    <w:rsid w:val="00F66685"/>
    <w:rsid w:val="00F66761"/>
    <w:rsid w:val="00F667B1"/>
    <w:rsid w:val="00F6688C"/>
    <w:rsid w:val="00F6691C"/>
    <w:rsid w:val="00F66942"/>
    <w:rsid w:val="00F66BBB"/>
    <w:rsid w:val="00F66BD5"/>
    <w:rsid w:val="00F66EC7"/>
    <w:rsid w:val="00F66EED"/>
    <w:rsid w:val="00F67008"/>
    <w:rsid w:val="00F671E8"/>
    <w:rsid w:val="00F67250"/>
    <w:rsid w:val="00F672EF"/>
    <w:rsid w:val="00F675B2"/>
    <w:rsid w:val="00F675D4"/>
    <w:rsid w:val="00F6773E"/>
    <w:rsid w:val="00F677A8"/>
    <w:rsid w:val="00F677D1"/>
    <w:rsid w:val="00F67802"/>
    <w:rsid w:val="00F67B74"/>
    <w:rsid w:val="00F67D8B"/>
    <w:rsid w:val="00F67E63"/>
    <w:rsid w:val="00F67F03"/>
    <w:rsid w:val="00F67F30"/>
    <w:rsid w:val="00F67F95"/>
    <w:rsid w:val="00F70095"/>
    <w:rsid w:val="00F70103"/>
    <w:rsid w:val="00F7014D"/>
    <w:rsid w:val="00F70308"/>
    <w:rsid w:val="00F7038D"/>
    <w:rsid w:val="00F7046D"/>
    <w:rsid w:val="00F706F0"/>
    <w:rsid w:val="00F709EA"/>
    <w:rsid w:val="00F70ABA"/>
    <w:rsid w:val="00F70AF1"/>
    <w:rsid w:val="00F71321"/>
    <w:rsid w:val="00F715B4"/>
    <w:rsid w:val="00F71764"/>
    <w:rsid w:val="00F71847"/>
    <w:rsid w:val="00F719BA"/>
    <w:rsid w:val="00F71A48"/>
    <w:rsid w:val="00F71CDE"/>
    <w:rsid w:val="00F71D66"/>
    <w:rsid w:val="00F71DC3"/>
    <w:rsid w:val="00F71E02"/>
    <w:rsid w:val="00F71F35"/>
    <w:rsid w:val="00F72256"/>
    <w:rsid w:val="00F72361"/>
    <w:rsid w:val="00F7248F"/>
    <w:rsid w:val="00F72523"/>
    <w:rsid w:val="00F7255F"/>
    <w:rsid w:val="00F726BD"/>
    <w:rsid w:val="00F72743"/>
    <w:rsid w:val="00F72849"/>
    <w:rsid w:val="00F728AE"/>
    <w:rsid w:val="00F72A17"/>
    <w:rsid w:val="00F72CED"/>
    <w:rsid w:val="00F72E02"/>
    <w:rsid w:val="00F735DD"/>
    <w:rsid w:val="00F73760"/>
    <w:rsid w:val="00F7379A"/>
    <w:rsid w:val="00F73823"/>
    <w:rsid w:val="00F7389A"/>
    <w:rsid w:val="00F73FD5"/>
    <w:rsid w:val="00F7401E"/>
    <w:rsid w:val="00F741EC"/>
    <w:rsid w:val="00F7422B"/>
    <w:rsid w:val="00F742E6"/>
    <w:rsid w:val="00F7433F"/>
    <w:rsid w:val="00F744F7"/>
    <w:rsid w:val="00F7456C"/>
    <w:rsid w:val="00F74A85"/>
    <w:rsid w:val="00F74ABA"/>
    <w:rsid w:val="00F74AEE"/>
    <w:rsid w:val="00F74B17"/>
    <w:rsid w:val="00F74B2B"/>
    <w:rsid w:val="00F74C44"/>
    <w:rsid w:val="00F74F0C"/>
    <w:rsid w:val="00F75070"/>
    <w:rsid w:val="00F7514A"/>
    <w:rsid w:val="00F75164"/>
    <w:rsid w:val="00F752F1"/>
    <w:rsid w:val="00F75495"/>
    <w:rsid w:val="00F754F5"/>
    <w:rsid w:val="00F75560"/>
    <w:rsid w:val="00F7558F"/>
    <w:rsid w:val="00F755D4"/>
    <w:rsid w:val="00F755DA"/>
    <w:rsid w:val="00F7587B"/>
    <w:rsid w:val="00F75CFD"/>
    <w:rsid w:val="00F75D75"/>
    <w:rsid w:val="00F75E7F"/>
    <w:rsid w:val="00F76AA4"/>
    <w:rsid w:val="00F76ACD"/>
    <w:rsid w:val="00F76C14"/>
    <w:rsid w:val="00F76FCA"/>
    <w:rsid w:val="00F77062"/>
    <w:rsid w:val="00F770B3"/>
    <w:rsid w:val="00F77259"/>
    <w:rsid w:val="00F77317"/>
    <w:rsid w:val="00F77382"/>
    <w:rsid w:val="00F7745A"/>
    <w:rsid w:val="00F775B8"/>
    <w:rsid w:val="00F7762B"/>
    <w:rsid w:val="00F77AD5"/>
    <w:rsid w:val="00F77D95"/>
    <w:rsid w:val="00F77ED2"/>
    <w:rsid w:val="00F77F3D"/>
    <w:rsid w:val="00F77F5D"/>
    <w:rsid w:val="00F77FD6"/>
    <w:rsid w:val="00F80038"/>
    <w:rsid w:val="00F8042D"/>
    <w:rsid w:val="00F805B4"/>
    <w:rsid w:val="00F8068D"/>
    <w:rsid w:val="00F80849"/>
    <w:rsid w:val="00F809AD"/>
    <w:rsid w:val="00F80DBB"/>
    <w:rsid w:val="00F80DE4"/>
    <w:rsid w:val="00F80F35"/>
    <w:rsid w:val="00F80FF7"/>
    <w:rsid w:val="00F8106D"/>
    <w:rsid w:val="00F81242"/>
    <w:rsid w:val="00F8170F"/>
    <w:rsid w:val="00F8173E"/>
    <w:rsid w:val="00F81967"/>
    <w:rsid w:val="00F81A32"/>
    <w:rsid w:val="00F81B9E"/>
    <w:rsid w:val="00F82037"/>
    <w:rsid w:val="00F820E3"/>
    <w:rsid w:val="00F82118"/>
    <w:rsid w:val="00F8212B"/>
    <w:rsid w:val="00F821B5"/>
    <w:rsid w:val="00F822F2"/>
    <w:rsid w:val="00F82494"/>
    <w:rsid w:val="00F824CC"/>
    <w:rsid w:val="00F825E0"/>
    <w:rsid w:val="00F828DD"/>
    <w:rsid w:val="00F82A55"/>
    <w:rsid w:val="00F82A5D"/>
    <w:rsid w:val="00F82B4D"/>
    <w:rsid w:val="00F82EE7"/>
    <w:rsid w:val="00F832F7"/>
    <w:rsid w:val="00F83355"/>
    <w:rsid w:val="00F833E0"/>
    <w:rsid w:val="00F837AF"/>
    <w:rsid w:val="00F83A28"/>
    <w:rsid w:val="00F83C21"/>
    <w:rsid w:val="00F83C29"/>
    <w:rsid w:val="00F83C59"/>
    <w:rsid w:val="00F83E5E"/>
    <w:rsid w:val="00F83EFE"/>
    <w:rsid w:val="00F83F50"/>
    <w:rsid w:val="00F8405A"/>
    <w:rsid w:val="00F84106"/>
    <w:rsid w:val="00F84149"/>
    <w:rsid w:val="00F845C4"/>
    <w:rsid w:val="00F84AC4"/>
    <w:rsid w:val="00F84AD9"/>
    <w:rsid w:val="00F84E25"/>
    <w:rsid w:val="00F84F1A"/>
    <w:rsid w:val="00F850DB"/>
    <w:rsid w:val="00F8514C"/>
    <w:rsid w:val="00F85265"/>
    <w:rsid w:val="00F858FC"/>
    <w:rsid w:val="00F859E1"/>
    <w:rsid w:val="00F85C72"/>
    <w:rsid w:val="00F860F7"/>
    <w:rsid w:val="00F863DE"/>
    <w:rsid w:val="00F86537"/>
    <w:rsid w:val="00F8655E"/>
    <w:rsid w:val="00F86724"/>
    <w:rsid w:val="00F86B22"/>
    <w:rsid w:val="00F86CD6"/>
    <w:rsid w:val="00F86CDC"/>
    <w:rsid w:val="00F86E69"/>
    <w:rsid w:val="00F870F4"/>
    <w:rsid w:val="00F871D1"/>
    <w:rsid w:val="00F87307"/>
    <w:rsid w:val="00F87365"/>
    <w:rsid w:val="00F87546"/>
    <w:rsid w:val="00F875B1"/>
    <w:rsid w:val="00F8775B"/>
    <w:rsid w:val="00F87B35"/>
    <w:rsid w:val="00F87C20"/>
    <w:rsid w:val="00F87DB3"/>
    <w:rsid w:val="00F87FE7"/>
    <w:rsid w:val="00F9017D"/>
    <w:rsid w:val="00F9027F"/>
    <w:rsid w:val="00F9031F"/>
    <w:rsid w:val="00F905A5"/>
    <w:rsid w:val="00F90764"/>
    <w:rsid w:val="00F90919"/>
    <w:rsid w:val="00F90A46"/>
    <w:rsid w:val="00F90B1B"/>
    <w:rsid w:val="00F90F2E"/>
    <w:rsid w:val="00F91012"/>
    <w:rsid w:val="00F9101B"/>
    <w:rsid w:val="00F91159"/>
    <w:rsid w:val="00F91342"/>
    <w:rsid w:val="00F91460"/>
    <w:rsid w:val="00F917EA"/>
    <w:rsid w:val="00F9195E"/>
    <w:rsid w:val="00F91A8C"/>
    <w:rsid w:val="00F91AD0"/>
    <w:rsid w:val="00F91B40"/>
    <w:rsid w:val="00F91B43"/>
    <w:rsid w:val="00F91C2A"/>
    <w:rsid w:val="00F91E43"/>
    <w:rsid w:val="00F91EC8"/>
    <w:rsid w:val="00F91F32"/>
    <w:rsid w:val="00F91F7B"/>
    <w:rsid w:val="00F922D6"/>
    <w:rsid w:val="00F92498"/>
    <w:rsid w:val="00F924CA"/>
    <w:rsid w:val="00F925F8"/>
    <w:rsid w:val="00F92AAF"/>
    <w:rsid w:val="00F92AF5"/>
    <w:rsid w:val="00F92B67"/>
    <w:rsid w:val="00F92BB3"/>
    <w:rsid w:val="00F92C85"/>
    <w:rsid w:val="00F92E21"/>
    <w:rsid w:val="00F92F16"/>
    <w:rsid w:val="00F93517"/>
    <w:rsid w:val="00F935E7"/>
    <w:rsid w:val="00F93866"/>
    <w:rsid w:val="00F93E72"/>
    <w:rsid w:val="00F93E76"/>
    <w:rsid w:val="00F94027"/>
    <w:rsid w:val="00F941FA"/>
    <w:rsid w:val="00F94360"/>
    <w:rsid w:val="00F943E6"/>
    <w:rsid w:val="00F94491"/>
    <w:rsid w:val="00F94603"/>
    <w:rsid w:val="00F94AFA"/>
    <w:rsid w:val="00F94B32"/>
    <w:rsid w:val="00F94D46"/>
    <w:rsid w:val="00F94EA9"/>
    <w:rsid w:val="00F95212"/>
    <w:rsid w:val="00F953CE"/>
    <w:rsid w:val="00F95493"/>
    <w:rsid w:val="00F954A8"/>
    <w:rsid w:val="00F954DB"/>
    <w:rsid w:val="00F959D6"/>
    <w:rsid w:val="00F959DC"/>
    <w:rsid w:val="00F95A9B"/>
    <w:rsid w:val="00F95D39"/>
    <w:rsid w:val="00F95E0D"/>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AC6"/>
    <w:rsid w:val="00F97BA6"/>
    <w:rsid w:val="00F97BFC"/>
    <w:rsid w:val="00F97C04"/>
    <w:rsid w:val="00F97CA8"/>
    <w:rsid w:val="00F97F25"/>
    <w:rsid w:val="00FA01E3"/>
    <w:rsid w:val="00FA0618"/>
    <w:rsid w:val="00FA09F4"/>
    <w:rsid w:val="00FA0AC3"/>
    <w:rsid w:val="00FA0B80"/>
    <w:rsid w:val="00FA0D2B"/>
    <w:rsid w:val="00FA0E4D"/>
    <w:rsid w:val="00FA0F0E"/>
    <w:rsid w:val="00FA0F54"/>
    <w:rsid w:val="00FA0F8B"/>
    <w:rsid w:val="00FA15EB"/>
    <w:rsid w:val="00FA17AC"/>
    <w:rsid w:val="00FA1884"/>
    <w:rsid w:val="00FA195A"/>
    <w:rsid w:val="00FA1A78"/>
    <w:rsid w:val="00FA1B7E"/>
    <w:rsid w:val="00FA1E0F"/>
    <w:rsid w:val="00FA1E62"/>
    <w:rsid w:val="00FA1E93"/>
    <w:rsid w:val="00FA1ED2"/>
    <w:rsid w:val="00FA1FEC"/>
    <w:rsid w:val="00FA2203"/>
    <w:rsid w:val="00FA2356"/>
    <w:rsid w:val="00FA23C4"/>
    <w:rsid w:val="00FA2433"/>
    <w:rsid w:val="00FA262B"/>
    <w:rsid w:val="00FA289E"/>
    <w:rsid w:val="00FA2B20"/>
    <w:rsid w:val="00FA2E81"/>
    <w:rsid w:val="00FA2FE6"/>
    <w:rsid w:val="00FA310B"/>
    <w:rsid w:val="00FA3440"/>
    <w:rsid w:val="00FA34EB"/>
    <w:rsid w:val="00FA367A"/>
    <w:rsid w:val="00FA3790"/>
    <w:rsid w:val="00FA3A1D"/>
    <w:rsid w:val="00FA41A2"/>
    <w:rsid w:val="00FA41B6"/>
    <w:rsid w:val="00FA4449"/>
    <w:rsid w:val="00FA4899"/>
    <w:rsid w:val="00FA48CF"/>
    <w:rsid w:val="00FA4B63"/>
    <w:rsid w:val="00FA4C50"/>
    <w:rsid w:val="00FA4CFB"/>
    <w:rsid w:val="00FA4E3E"/>
    <w:rsid w:val="00FA4FE4"/>
    <w:rsid w:val="00FA4FF2"/>
    <w:rsid w:val="00FA520B"/>
    <w:rsid w:val="00FA56C7"/>
    <w:rsid w:val="00FA5736"/>
    <w:rsid w:val="00FA574D"/>
    <w:rsid w:val="00FA5846"/>
    <w:rsid w:val="00FA5F0C"/>
    <w:rsid w:val="00FA5F8B"/>
    <w:rsid w:val="00FA6199"/>
    <w:rsid w:val="00FA6878"/>
    <w:rsid w:val="00FA6904"/>
    <w:rsid w:val="00FA6A80"/>
    <w:rsid w:val="00FA6B90"/>
    <w:rsid w:val="00FA6DB3"/>
    <w:rsid w:val="00FA6F0B"/>
    <w:rsid w:val="00FA6F84"/>
    <w:rsid w:val="00FA6FC0"/>
    <w:rsid w:val="00FA71D5"/>
    <w:rsid w:val="00FA7330"/>
    <w:rsid w:val="00FA73E3"/>
    <w:rsid w:val="00FA7532"/>
    <w:rsid w:val="00FA758F"/>
    <w:rsid w:val="00FA759D"/>
    <w:rsid w:val="00FA76FF"/>
    <w:rsid w:val="00FA783D"/>
    <w:rsid w:val="00FA7875"/>
    <w:rsid w:val="00FA78A9"/>
    <w:rsid w:val="00FA78B6"/>
    <w:rsid w:val="00FA7EE8"/>
    <w:rsid w:val="00FA7F37"/>
    <w:rsid w:val="00FA7FAD"/>
    <w:rsid w:val="00FB0021"/>
    <w:rsid w:val="00FB00B0"/>
    <w:rsid w:val="00FB0330"/>
    <w:rsid w:val="00FB0350"/>
    <w:rsid w:val="00FB03E8"/>
    <w:rsid w:val="00FB0708"/>
    <w:rsid w:val="00FB0798"/>
    <w:rsid w:val="00FB088F"/>
    <w:rsid w:val="00FB08A2"/>
    <w:rsid w:val="00FB0AD2"/>
    <w:rsid w:val="00FB0C09"/>
    <w:rsid w:val="00FB1159"/>
    <w:rsid w:val="00FB12C4"/>
    <w:rsid w:val="00FB14B3"/>
    <w:rsid w:val="00FB159D"/>
    <w:rsid w:val="00FB1604"/>
    <w:rsid w:val="00FB1AD5"/>
    <w:rsid w:val="00FB1AEB"/>
    <w:rsid w:val="00FB1DFF"/>
    <w:rsid w:val="00FB1E1B"/>
    <w:rsid w:val="00FB1FF2"/>
    <w:rsid w:val="00FB2045"/>
    <w:rsid w:val="00FB210C"/>
    <w:rsid w:val="00FB2253"/>
    <w:rsid w:val="00FB2264"/>
    <w:rsid w:val="00FB2426"/>
    <w:rsid w:val="00FB24EA"/>
    <w:rsid w:val="00FB271B"/>
    <w:rsid w:val="00FB2B7B"/>
    <w:rsid w:val="00FB2BE6"/>
    <w:rsid w:val="00FB2E18"/>
    <w:rsid w:val="00FB2EC9"/>
    <w:rsid w:val="00FB309E"/>
    <w:rsid w:val="00FB331B"/>
    <w:rsid w:val="00FB34D1"/>
    <w:rsid w:val="00FB35BB"/>
    <w:rsid w:val="00FB3635"/>
    <w:rsid w:val="00FB3738"/>
    <w:rsid w:val="00FB37AB"/>
    <w:rsid w:val="00FB384B"/>
    <w:rsid w:val="00FB389F"/>
    <w:rsid w:val="00FB39C1"/>
    <w:rsid w:val="00FB3A54"/>
    <w:rsid w:val="00FB3C21"/>
    <w:rsid w:val="00FB3E5F"/>
    <w:rsid w:val="00FB3F47"/>
    <w:rsid w:val="00FB4087"/>
    <w:rsid w:val="00FB40F2"/>
    <w:rsid w:val="00FB42B0"/>
    <w:rsid w:val="00FB4420"/>
    <w:rsid w:val="00FB4490"/>
    <w:rsid w:val="00FB44B9"/>
    <w:rsid w:val="00FB480E"/>
    <w:rsid w:val="00FB495C"/>
    <w:rsid w:val="00FB4A2F"/>
    <w:rsid w:val="00FB4BFD"/>
    <w:rsid w:val="00FB4C98"/>
    <w:rsid w:val="00FB4FA7"/>
    <w:rsid w:val="00FB51AC"/>
    <w:rsid w:val="00FB52BE"/>
    <w:rsid w:val="00FB532B"/>
    <w:rsid w:val="00FB5B03"/>
    <w:rsid w:val="00FB5C13"/>
    <w:rsid w:val="00FB6038"/>
    <w:rsid w:val="00FB6316"/>
    <w:rsid w:val="00FB656A"/>
    <w:rsid w:val="00FB661A"/>
    <w:rsid w:val="00FB6D0E"/>
    <w:rsid w:val="00FB6DEA"/>
    <w:rsid w:val="00FB7260"/>
    <w:rsid w:val="00FB772F"/>
    <w:rsid w:val="00FB77CE"/>
    <w:rsid w:val="00FB7A11"/>
    <w:rsid w:val="00FB7A79"/>
    <w:rsid w:val="00FB7BCB"/>
    <w:rsid w:val="00FB7C26"/>
    <w:rsid w:val="00FB7DB5"/>
    <w:rsid w:val="00FB7EC4"/>
    <w:rsid w:val="00FB7FAB"/>
    <w:rsid w:val="00FC00B6"/>
    <w:rsid w:val="00FC0117"/>
    <w:rsid w:val="00FC0124"/>
    <w:rsid w:val="00FC0296"/>
    <w:rsid w:val="00FC081D"/>
    <w:rsid w:val="00FC0A7A"/>
    <w:rsid w:val="00FC0B78"/>
    <w:rsid w:val="00FC0C13"/>
    <w:rsid w:val="00FC0F16"/>
    <w:rsid w:val="00FC10C8"/>
    <w:rsid w:val="00FC1B49"/>
    <w:rsid w:val="00FC1B4A"/>
    <w:rsid w:val="00FC1F79"/>
    <w:rsid w:val="00FC2463"/>
    <w:rsid w:val="00FC2511"/>
    <w:rsid w:val="00FC2761"/>
    <w:rsid w:val="00FC27DF"/>
    <w:rsid w:val="00FC2B85"/>
    <w:rsid w:val="00FC2BB3"/>
    <w:rsid w:val="00FC2E51"/>
    <w:rsid w:val="00FC2E76"/>
    <w:rsid w:val="00FC2EFF"/>
    <w:rsid w:val="00FC2FBC"/>
    <w:rsid w:val="00FC30C4"/>
    <w:rsid w:val="00FC3330"/>
    <w:rsid w:val="00FC3338"/>
    <w:rsid w:val="00FC33B2"/>
    <w:rsid w:val="00FC3509"/>
    <w:rsid w:val="00FC350C"/>
    <w:rsid w:val="00FC360E"/>
    <w:rsid w:val="00FC364C"/>
    <w:rsid w:val="00FC3B09"/>
    <w:rsid w:val="00FC3BA6"/>
    <w:rsid w:val="00FC3BC9"/>
    <w:rsid w:val="00FC4008"/>
    <w:rsid w:val="00FC40BD"/>
    <w:rsid w:val="00FC416C"/>
    <w:rsid w:val="00FC4189"/>
    <w:rsid w:val="00FC43B6"/>
    <w:rsid w:val="00FC4417"/>
    <w:rsid w:val="00FC4435"/>
    <w:rsid w:val="00FC4494"/>
    <w:rsid w:val="00FC4539"/>
    <w:rsid w:val="00FC45B9"/>
    <w:rsid w:val="00FC45BA"/>
    <w:rsid w:val="00FC47A5"/>
    <w:rsid w:val="00FC4BAB"/>
    <w:rsid w:val="00FC4F3E"/>
    <w:rsid w:val="00FC5028"/>
    <w:rsid w:val="00FC5283"/>
    <w:rsid w:val="00FC545A"/>
    <w:rsid w:val="00FC5672"/>
    <w:rsid w:val="00FC56A3"/>
    <w:rsid w:val="00FC5733"/>
    <w:rsid w:val="00FC598E"/>
    <w:rsid w:val="00FC5C32"/>
    <w:rsid w:val="00FC5DF4"/>
    <w:rsid w:val="00FC5EF0"/>
    <w:rsid w:val="00FC5F0B"/>
    <w:rsid w:val="00FC5F9E"/>
    <w:rsid w:val="00FC6037"/>
    <w:rsid w:val="00FC61CA"/>
    <w:rsid w:val="00FC64DA"/>
    <w:rsid w:val="00FC6598"/>
    <w:rsid w:val="00FC6710"/>
    <w:rsid w:val="00FC6711"/>
    <w:rsid w:val="00FC6ABB"/>
    <w:rsid w:val="00FC6B7D"/>
    <w:rsid w:val="00FC6DF8"/>
    <w:rsid w:val="00FC6E3F"/>
    <w:rsid w:val="00FC7037"/>
    <w:rsid w:val="00FC71A2"/>
    <w:rsid w:val="00FC7494"/>
    <w:rsid w:val="00FC754C"/>
    <w:rsid w:val="00FC76AC"/>
    <w:rsid w:val="00FC7848"/>
    <w:rsid w:val="00FC7AC2"/>
    <w:rsid w:val="00FC7D7E"/>
    <w:rsid w:val="00FC7FA3"/>
    <w:rsid w:val="00FD0000"/>
    <w:rsid w:val="00FD002B"/>
    <w:rsid w:val="00FD03AA"/>
    <w:rsid w:val="00FD043F"/>
    <w:rsid w:val="00FD0635"/>
    <w:rsid w:val="00FD099E"/>
    <w:rsid w:val="00FD0BB3"/>
    <w:rsid w:val="00FD0DBC"/>
    <w:rsid w:val="00FD0E10"/>
    <w:rsid w:val="00FD0E58"/>
    <w:rsid w:val="00FD0EE5"/>
    <w:rsid w:val="00FD0FD0"/>
    <w:rsid w:val="00FD11A3"/>
    <w:rsid w:val="00FD1220"/>
    <w:rsid w:val="00FD1650"/>
    <w:rsid w:val="00FD1B5E"/>
    <w:rsid w:val="00FD1C38"/>
    <w:rsid w:val="00FD1CE3"/>
    <w:rsid w:val="00FD1DC9"/>
    <w:rsid w:val="00FD1E78"/>
    <w:rsid w:val="00FD1EBE"/>
    <w:rsid w:val="00FD2111"/>
    <w:rsid w:val="00FD227E"/>
    <w:rsid w:val="00FD239F"/>
    <w:rsid w:val="00FD23CD"/>
    <w:rsid w:val="00FD26A7"/>
    <w:rsid w:val="00FD2AD5"/>
    <w:rsid w:val="00FD2AEA"/>
    <w:rsid w:val="00FD2AEE"/>
    <w:rsid w:val="00FD2B17"/>
    <w:rsid w:val="00FD2BA7"/>
    <w:rsid w:val="00FD2C3F"/>
    <w:rsid w:val="00FD2E9E"/>
    <w:rsid w:val="00FD2FC1"/>
    <w:rsid w:val="00FD35F2"/>
    <w:rsid w:val="00FD377A"/>
    <w:rsid w:val="00FD38FE"/>
    <w:rsid w:val="00FD39EA"/>
    <w:rsid w:val="00FD3B2B"/>
    <w:rsid w:val="00FD3CDD"/>
    <w:rsid w:val="00FD4105"/>
    <w:rsid w:val="00FD435E"/>
    <w:rsid w:val="00FD4389"/>
    <w:rsid w:val="00FD43AD"/>
    <w:rsid w:val="00FD44C7"/>
    <w:rsid w:val="00FD4564"/>
    <w:rsid w:val="00FD47C8"/>
    <w:rsid w:val="00FD4BAB"/>
    <w:rsid w:val="00FD4C4C"/>
    <w:rsid w:val="00FD4D53"/>
    <w:rsid w:val="00FD5077"/>
    <w:rsid w:val="00FD53A5"/>
    <w:rsid w:val="00FD5550"/>
    <w:rsid w:val="00FD572C"/>
    <w:rsid w:val="00FD58B4"/>
    <w:rsid w:val="00FD5A2E"/>
    <w:rsid w:val="00FD5B24"/>
    <w:rsid w:val="00FD5D3B"/>
    <w:rsid w:val="00FD606F"/>
    <w:rsid w:val="00FD61EF"/>
    <w:rsid w:val="00FD62DA"/>
    <w:rsid w:val="00FD631C"/>
    <w:rsid w:val="00FD652A"/>
    <w:rsid w:val="00FD68B9"/>
    <w:rsid w:val="00FD6B36"/>
    <w:rsid w:val="00FD6B93"/>
    <w:rsid w:val="00FD6BE5"/>
    <w:rsid w:val="00FD6D96"/>
    <w:rsid w:val="00FD7009"/>
    <w:rsid w:val="00FD7058"/>
    <w:rsid w:val="00FD7088"/>
    <w:rsid w:val="00FD712F"/>
    <w:rsid w:val="00FD713B"/>
    <w:rsid w:val="00FD76C9"/>
    <w:rsid w:val="00FD7734"/>
    <w:rsid w:val="00FD7A30"/>
    <w:rsid w:val="00FD7DBA"/>
    <w:rsid w:val="00FD7EF3"/>
    <w:rsid w:val="00FE00AC"/>
    <w:rsid w:val="00FE014A"/>
    <w:rsid w:val="00FE0207"/>
    <w:rsid w:val="00FE0635"/>
    <w:rsid w:val="00FE0797"/>
    <w:rsid w:val="00FE094C"/>
    <w:rsid w:val="00FE0D66"/>
    <w:rsid w:val="00FE0D8E"/>
    <w:rsid w:val="00FE0E30"/>
    <w:rsid w:val="00FE18F4"/>
    <w:rsid w:val="00FE1B4F"/>
    <w:rsid w:val="00FE1BBB"/>
    <w:rsid w:val="00FE1CF2"/>
    <w:rsid w:val="00FE1E37"/>
    <w:rsid w:val="00FE1F76"/>
    <w:rsid w:val="00FE20D5"/>
    <w:rsid w:val="00FE2158"/>
    <w:rsid w:val="00FE2342"/>
    <w:rsid w:val="00FE24F8"/>
    <w:rsid w:val="00FE2B14"/>
    <w:rsid w:val="00FE2C27"/>
    <w:rsid w:val="00FE2D09"/>
    <w:rsid w:val="00FE2E54"/>
    <w:rsid w:val="00FE2FB1"/>
    <w:rsid w:val="00FE3103"/>
    <w:rsid w:val="00FE3143"/>
    <w:rsid w:val="00FE3170"/>
    <w:rsid w:val="00FE3232"/>
    <w:rsid w:val="00FE3323"/>
    <w:rsid w:val="00FE3381"/>
    <w:rsid w:val="00FE356D"/>
    <w:rsid w:val="00FE3A4E"/>
    <w:rsid w:val="00FE3A81"/>
    <w:rsid w:val="00FE3C2B"/>
    <w:rsid w:val="00FE3DD1"/>
    <w:rsid w:val="00FE3E8C"/>
    <w:rsid w:val="00FE4355"/>
    <w:rsid w:val="00FE4654"/>
    <w:rsid w:val="00FE46E5"/>
    <w:rsid w:val="00FE4751"/>
    <w:rsid w:val="00FE4780"/>
    <w:rsid w:val="00FE481D"/>
    <w:rsid w:val="00FE49C4"/>
    <w:rsid w:val="00FE4A28"/>
    <w:rsid w:val="00FE4B56"/>
    <w:rsid w:val="00FE4C24"/>
    <w:rsid w:val="00FE4E5D"/>
    <w:rsid w:val="00FE5047"/>
    <w:rsid w:val="00FE50D2"/>
    <w:rsid w:val="00FE569D"/>
    <w:rsid w:val="00FE5882"/>
    <w:rsid w:val="00FE5C77"/>
    <w:rsid w:val="00FE6044"/>
    <w:rsid w:val="00FE6165"/>
    <w:rsid w:val="00FE661C"/>
    <w:rsid w:val="00FE6B2D"/>
    <w:rsid w:val="00FE6BEC"/>
    <w:rsid w:val="00FE6C5D"/>
    <w:rsid w:val="00FE766D"/>
    <w:rsid w:val="00FE7800"/>
    <w:rsid w:val="00FE796A"/>
    <w:rsid w:val="00FE79C8"/>
    <w:rsid w:val="00FE7C27"/>
    <w:rsid w:val="00FE7C6B"/>
    <w:rsid w:val="00FE7D3B"/>
    <w:rsid w:val="00FE7EF8"/>
    <w:rsid w:val="00FF0046"/>
    <w:rsid w:val="00FF068E"/>
    <w:rsid w:val="00FF11B4"/>
    <w:rsid w:val="00FF137E"/>
    <w:rsid w:val="00FF144E"/>
    <w:rsid w:val="00FF14FA"/>
    <w:rsid w:val="00FF1574"/>
    <w:rsid w:val="00FF1593"/>
    <w:rsid w:val="00FF15C9"/>
    <w:rsid w:val="00FF15CC"/>
    <w:rsid w:val="00FF1601"/>
    <w:rsid w:val="00FF1B10"/>
    <w:rsid w:val="00FF1B8B"/>
    <w:rsid w:val="00FF1D5D"/>
    <w:rsid w:val="00FF1DC9"/>
    <w:rsid w:val="00FF1DF3"/>
    <w:rsid w:val="00FF1E71"/>
    <w:rsid w:val="00FF1F98"/>
    <w:rsid w:val="00FF20B5"/>
    <w:rsid w:val="00FF22AF"/>
    <w:rsid w:val="00FF232C"/>
    <w:rsid w:val="00FF23A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B49"/>
    <w:rsid w:val="00FF3C4B"/>
    <w:rsid w:val="00FF40B5"/>
    <w:rsid w:val="00FF40C3"/>
    <w:rsid w:val="00FF428C"/>
    <w:rsid w:val="00FF43DD"/>
    <w:rsid w:val="00FF4C5F"/>
    <w:rsid w:val="00FF4ED7"/>
    <w:rsid w:val="00FF51DE"/>
    <w:rsid w:val="00FF524E"/>
    <w:rsid w:val="00FF52F5"/>
    <w:rsid w:val="00FF552A"/>
    <w:rsid w:val="00FF55F0"/>
    <w:rsid w:val="00FF5903"/>
    <w:rsid w:val="00FF5A8B"/>
    <w:rsid w:val="00FF5B06"/>
    <w:rsid w:val="00FF5FE1"/>
    <w:rsid w:val="00FF6374"/>
    <w:rsid w:val="00FF63F9"/>
    <w:rsid w:val="00FF6546"/>
    <w:rsid w:val="00FF66ED"/>
    <w:rsid w:val="00FF699D"/>
    <w:rsid w:val="00FF69EA"/>
    <w:rsid w:val="00FF6A62"/>
    <w:rsid w:val="00FF6AB8"/>
    <w:rsid w:val="00FF6B18"/>
    <w:rsid w:val="00FF6C09"/>
    <w:rsid w:val="00FF6CC8"/>
    <w:rsid w:val="00FF6DF5"/>
    <w:rsid w:val="00FF6E8F"/>
    <w:rsid w:val="00FF70B2"/>
    <w:rsid w:val="00FF70E3"/>
    <w:rsid w:val="00FF76FF"/>
    <w:rsid w:val="00FF7B73"/>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8BB95484-3B14-442D-B4F3-D3372AB05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181280"/>
    <w:pPr>
      <w:tabs>
        <w:tab w:val="left" w:pos="227"/>
        <w:tab w:val="left" w:pos="333"/>
        <w:tab w:val="decimal" w:pos="658"/>
        <w:tab w:val="left" w:pos="14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 w:right="-86" w:hanging="284"/>
      <w:jc w:val="center"/>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lang w:val="en-US" w:bidi="th-TH"/>
    </w:rPr>
  </w:style>
  <w:style w:type="paragraph" w:styleId="NormalWeb">
    <w:name w:val="Normal (Web)"/>
    <w:basedOn w:val="Normal"/>
    <w:uiPriority w:val="99"/>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 w:type="character" w:customStyle="1" w:styleId="ui-provider">
    <w:name w:val="ui-provider"/>
    <w:basedOn w:val="DefaultParagraphFont"/>
    <w:rsid w:val="00B63651"/>
  </w:style>
  <w:style w:type="paragraph" w:customStyle="1" w:styleId="30">
    <w:name w:val="µÒÃÒ§3ªèÍ§"/>
    <w:basedOn w:val="Normal"/>
    <w:rsid w:val="00455EA1"/>
    <w:pPr>
      <w:tabs>
        <w:tab w:val="left" w:pos="360"/>
        <w:tab w:val="left" w:pos="720"/>
      </w:tabs>
      <w:spacing w:line="240" w:lineRule="auto"/>
    </w:pPr>
    <w:rPr>
      <w:rFonts w:ascii="Book Antiqua" w:eastAsia="PMingLiU" w:hAnsi="Book Antiqua"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95714100">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7945066">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04485324">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0481890">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39429920">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371156302">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582589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0703526">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9542030">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628991">
      <w:bodyDiv w:val="1"/>
      <w:marLeft w:val="0"/>
      <w:marRight w:val="0"/>
      <w:marTop w:val="0"/>
      <w:marBottom w:val="0"/>
      <w:divBdr>
        <w:top w:val="none" w:sz="0" w:space="0" w:color="auto"/>
        <w:left w:val="none" w:sz="0" w:space="0" w:color="auto"/>
        <w:bottom w:val="none" w:sz="0" w:space="0" w:color="auto"/>
        <w:right w:val="none" w:sz="0" w:space="0" w:color="auto"/>
      </w:divBdr>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4.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5" ma:contentTypeDescription="Create a new document." ma:contentTypeScope="" ma:versionID="054636a9d149f9f860294618114d7dea">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d87eb27316646b754e84382d04d8e7c9"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MDYJPH7RTKF3-899612618-3660329</_dlc_DocId>
    <_dlc_DocIdUrl xmlns="4280bfd0-8d39-4c8f-a2d7-e53cc45df9c8">
      <Url>https://assetworldcorpth.sharepoint.com/sites/File_Sharing/_layouts/15/DocIdRedir.aspx?ID=MDYJPH7RTKF3-899612618-3660329</Url>
      <Description>MDYJPH7RTKF3-899612618-3660329</Description>
    </_dlc_DocIdUrl>
    <lcf76f155ced4ddcb4097134ff3c332f xmlns="3774439a-3eb9-4523-ab15-1a7c88708d50">
      <Terms xmlns="http://schemas.microsoft.com/office/infopath/2007/PartnerControls"/>
    </lcf76f155ced4ddcb4097134ff3c332f>
    <TaxCatchAll xmlns="4280bfd0-8d39-4c8f-a2d7-e53cc45df9c8" xsi:nil="true"/>
  </documentManagement>
</p:properties>
</file>

<file path=customXml/itemProps1.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2.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3.xml><?xml version="1.0" encoding="utf-8"?>
<ds:datastoreItem xmlns:ds="http://schemas.openxmlformats.org/officeDocument/2006/customXml" ds:itemID="{800897BF-9E78-4475-AC94-FF269E0E4652}">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D2058BFD-D5FF-467E-BD70-437338331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9ACCE3-3C1A-4A75-81B2-A7A77098B3B8}">
  <ds:schemaRefs>
    <ds:schemaRef ds:uri="http://schemas.microsoft.com/sharepoint/events"/>
  </ds:schemaRefs>
</ds:datastoreItem>
</file>

<file path=customXml/itemProps6.xml><?xml version="1.0" encoding="utf-8"?>
<ds:datastoreItem xmlns:ds="http://schemas.openxmlformats.org/officeDocument/2006/customXml" ds:itemID="{CF117EF8-6B8C-42ED-BA10-59031352CD61}">
  <ds:schemaRefs>
    <ds:schemaRef ds:uri="http://schemas.microsoft.com/office/2006/metadata/properties"/>
    <ds:schemaRef ds:uri="http://schemas.microsoft.com/office/infopath/2007/PartnerControls"/>
    <ds:schemaRef ds:uri="3774439a-3eb9-4523-ab15-1a7c88708d50"/>
    <ds:schemaRef ds:uri="4280bfd0-8d39-4c8f-a2d7-e53cc45df9c8"/>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127</TotalTime>
  <Pages>25</Pages>
  <Words>7327</Words>
  <Characters>41793</Characters>
  <Application>Microsoft Office Word</Application>
  <DocSecurity>0</DocSecurity>
  <Lines>3769</Lines>
  <Paragraphs>1742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Chorchusri, Supisara</dc:creator>
  <cp:keywords/>
  <dc:description/>
  <cp:lastModifiedBy>Ratchadaporn Tungketmukda : รัชดาพร ตั้งเกษมุกดา</cp:lastModifiedBy>
  <cp:revision>78</cp:revision>
  <cp:lastPrinted>2025-11-10T10:18:00Z</cp:lastPrinted>
  <dcterms:created xsi:type="dcterms:W3CDTF">2025-11-07T15:05:00Z</dcterms:created>
  <dcterms:modified xsi:type="dcterms:W3CDTF">2025-11-12T00:58:00Z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6d30fc87-a65e-4440-9805-937b56a3abd8</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y fmtid="{D5CDD505-2E9C-101B-9397-08002B2CF9AE}" pid="13" name="GrammarlyDocumentId">
    <vt:lpwstr>1e98ab8a2b7ca2adeacab3a8cb3ffe4f69ef49ed7e419b4c404ca16d70575344</vt:lpwstr>
  </property>
</Properties>
</file>