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230085EB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83F3019" w14:textId="34CB576B" w:rsidR="00C821EA" w:rsidRPr="00240583" w:rsidRDefault="00C821EA" w:rsidP="00C821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3382C7A1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E558BE" w14:textId="3856B07E" w:rsidR="00C821EA" w:rsidRPr="008330AA" w:rsidRDefault="00C821EA" w:rsidP="00C8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ฐานะการเงินรวมและ</w:t>
      </w:r>
      <w:r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30</w:t>
      </w:r>
      <w:r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 w:hint="cs"/>
          <w:spacing w:val="-1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="002A7197" w:rsidRPr="002A7197">
        <w:rPr>
          <w:rFonts w:asciiTheme="majorBidi" w:hAnsiTheme="majorBidi" w:cstheme="majorBidi"/>
          <w:sz w:val="30"/>
          <w:szCs w:val="30"/>
        </w:rPr>
        <w:t>30</w:t>
      </w:r>
      <w:r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</w:t>
      </w:r>
      <w:r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A7197" w:rsidRPr="002A7197">
        <w:rPr>
          <w:rFonts w:asciiTheme="majorBidi" w:hAnsiTheme="majorBidi" w:cstheme="majorBidi"/>
          <w:sz w:val="30"/>
          <w:szCs w:val="30"/>
        </w:rPr>
        <w:t>30</w:t>
      </w:r>
      <w:r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Pr="002B71A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A7197" w:rsidRPr="002A7197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625AA555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02215396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A7197" w:rsidRPr="002A7197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051498FD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A7197" w:rsidRPr="002A7197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34E3E066" w:rsidR="0014408E" w:rsidRPr="00AD7AA5" w:rsidRDefault="002A7197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A7197">
        <w:rPr>
          <w:rFonts w:asciiTheme="majorBidi" w:hAnsiTheme="majorBidi" w:cstheme="majorBidi"/>
          <w:sz w:val="30"/>
          <w:szCs w:val="30"/>
        </w:rPr>
        <w:t>10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21EA" w:rsidRPr="002B71A5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Pr="002A7197">
        <w:rPr>
          <w:rFonts w:asciiTheme="majorBidi" w:hAnsiTheme="majorBidi" w:cstheme="majorBidi"/>
          <w:sz w:val="30"/>
          <w:szCs w:val="30"/>
        </w:rPr>
        <w:t>2568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EEAA" w14:textId="77777777" w:rsidR="00417DA3" w:rsidRDefault="00417DA3">
      <w:r>
        <w:separator/>
      </w:r>
    </w:p>
  </w:endnote>
  <w:endnote w:type="continuationSeparator" w:id="0">
    <w:p w14:paraId="2810E9AC" w14:textId="77777777" w:rsidR="00417DA3" w:rsidRDefault="00417DA3">
      <w:r>
        <w:continuationSeparator/>
      </w:r>
    </w:p>
  </w:endnote>
  <w:endnote w:type="continuationNotice" w:id="1">
    <w:p w14:paraId="784D9F70" w14:textId="77777777" w:rsidR="00417DA3" w:rsidRDefault="00417D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1A1012DF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2A7197" w:rsidRPr="002A7197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2D72C375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5A3F6F0E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2A7197" w:rsidRPr="002A7197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29A032FE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7197" w:rsidRPr="002A7197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00D28" w14:textId="77777777" w:rsidR="00417DA3" w:rsidRDefault="00417DA3">
      <w:r>
        <w:separator/>
      </w:r>
    </w:p>
  </w:footnote>
  <w:footnote w:type="continuationSeparator" w:id="0">
    <w:p w14:paraId="0E49C691" w14:textId="77777777" w:rsidR="00417DA3" w:rsidRDefault="00417DA3">
      <w:r>
        <w:continuationSeparator/>
      </w:r>
    </w:p>
  </w:footnote>
  <w:footnote w:type="continuationNotice" w:id="1">
    <w:p w14:paraId="7E92785A" w14:textId="77777777" w:rsidR="00417DA3" w:rsidRDefault="00417D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50C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47D03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7F1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AE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1D3"/>
    <w:rsid w:val="001E2637"/>
    <w:rsid w:val="001E3036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5CC"/>
    <w:rsid w:val="00250B66"/>
    <w:rsid w:val="0025102E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197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029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A54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C25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72E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1C63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058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17DA3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141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3D8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173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BA"/>
    <w:rsid w:val="007266DA"/>
    <w:rsid w:val="00726D3A"/>
    <w:rsid w:val="007272AD"/>
    <w:rsid w:val="007276ED"/>
    <w:rsid w:val="00727C3E"/>
    <w:rsid w:val="007307C2"/>
    <w:rsid w:val="00730B4D"/>
    <w:rsid w:val="00730C99"/>
    <w:rsid w:val="00731152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08C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18E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ABA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E5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1EA2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10F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330"/>
    <w:rsid w:val="00C26BD5"/>
    <w:rsid w:val="00C26FA3"/>
    <w:rsid w:val="00C27116"/>
    <w:rsid w:val="00C2716A"/>
    <w:rsid w:val="00C27235"/>
    <w:rsid w:val="00C30724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BBB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44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1EA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354C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4C5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046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1BA8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405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B4E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3F97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813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46B"/>
    <w:rsid w:val="00FF3897"/>
    <w:rsid w:val="00FF3AE1"/>
    <w:rsid w:val="00FF3F4A"/>
    <w:rsid w:val="00FF482C"/>
    <w:rsid w:val="00FF531F"/>
    <w:rsid w:val="00FF6411"/>
    <w:rsid w:val="00FF6560"/>
    <w:rsid w:val="00FF6AB2"/>
    <w:rsid w:val="00FF6B6E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EAA4E-BAE6-4D77-B53B-8D2B9D730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183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Jarukan, Thipmart</cp:lastModifiedBy>
  <cp:revision>44</cp:revision>
  <cp:lastPrinted>2022-11-09T03:52:00Z</cp:lastPrinted>
  <dcterms:created xsi:type="dcterms:W3CDTF">2023-10-25T06:09:00Z</dcterms:created>
  <dcterms:modified xsi:type="dcterms:W3CDTF">2025-11-04T12:59:00Z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