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66918" w14:textId="77777777" w:rsidR="00B036A2" w:rsidRPr="00050B88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267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B267CE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1E0FF3C" w14:textId="77777777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6A87273E" w14:textId="50D15DFF" w:rsidR="00CA2370" w:rsidRPr="00B267CE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06EF58B" w:rsidR="00462A98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B267CE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63E0C6DD" w14:textId="39900BAA" w:rsidR="00A44ED0" w:rsidRDefault="00A44ED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743D67B2" w14:textId="0A61781A" w:rsidR="00627D37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D05AC8" w14:textId="77777777" w:rsidR="005B0722" w:rsidRPr="00B267CE" w:rsidRDefault="005B0722" w:rsidP="001B424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br w:type="page"/>
      </w: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3E3824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5DEE0661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B267CE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4914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4983" w:rsidRPr="00674983">
        <w:rPr>
          <w:rFonts w:asciiTheme="majorBidi" w:hAnsiTheme="majorBidi" w:cstheme="majorBidi"/>
          <w:sz w:val="30"/>
          <w:szCs w:val="30"/>
        </w:rPr>
        <w:t>1</w:t>
      </w:r>
      <w:r w:rsidR="0072561A" w:rsidRPr="0072561A">
        <w:rPr>
          <w:rFonts w:asciiTheme="majorBidi" w:hAnsiTheme="majorBidi" w:cstheme="majorBidi"/>
          <w:sz w:val="30"/>
          <w:szCs w:val="30"/>
        </w:rPr>
        <w:t>0</w:t>
      </w:r>
      <w:r w:rsidR="00EB1BDA">
        <w:rPr>
          <w:rFonts w:asciiTheme="majorBidi" w:hAnsiTheme="majorBidi" w:cstheme="majorBidi"/>
          <w:sz w:val="30"/>
          <w:szCs w:val="30"/>
        </w:rPr>
        <w:t xml:space="preserve"> </w:t>
      </w:r>
      <w:r w:rsidR="004F35A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12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4983" w:rsidRPr="00674983">
        <w:rPr>
          <w:rFonts w:asciiTheme="majorBidi" w:hAnsiTheme="majorBidi" w:cstheme="majorBidi"/>
          <w:sz w:val="30"/>
          <w:szCs w:val="30"/>
        </w:rPr>
        <w:t>2568</w:t>
      </w:r>
    </w:p>
    <w:p w14:paraId="17511EB1" w14:textId="77777777" w:rsidR="00B036A2" w:rsidRPr="00491409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3E3824" w:rsidRDefault="00B036A2" w:rsidP="00617A3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4CEA53" w14:textId="730ED3D4" w:rsidR="001608E9" w:rsidRPr="00B267CE" w:rsidRDefault="00F44639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B267CE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B267CE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B267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3E3824" w:rsidRDefault="00D0775A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05B7AC2C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67CE">
        <w:rPr>
          <w:rFonts w:asciiTheme="majorBidi" w:hAnsiTheme="majorBidi" w:cstheme="majorBidi"/>
          <w:sz w:val="30"/>
          <w:szCs w:val="30"/>
        </w:rPr>
        <w:br/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="00D6770F" w:rsidRPr="00D6770F">
        <w:rPr>
          <w:rFonts w:asciiTheme="majorBidi" w:hAnsiTheme="majorBidi" w:cstheme="majorBidi"/>
          <w:sz w:val="30"/>
          <w:szCs w:val="30"/>
        </w:rPr>
        <w:t>(</w:t>
      </w:r>
      <w:r w:rsidRPr="00B267CE">
        <w:rPr>
          <w:rFonts w:asciiTheme="majorBidi" w:hAnsiTheme="majorBidi" w:cstheme="majorBidi"/>
          <w:sz w:val="30"/>
          <w:szCs w:val="30"/>
          <w:cs/>
        </w:rPr>
        <w:t>“งบการเงินระหว่างกาล”</w:t>
      </w:r>
      <w:r w:rsidR="00D6770F" w:rsidRPr="00D6770F">
        <w:rPr>
          <w:rFonts w:asciiTheme="majorBidi" w:hAnsiTheme="majorBidi" w:cstheme="majorBidi"/>
          <w:sz w:val="30"/>
          <w:szCs w:val="30"/>
        </w:rPr>
        <w:t>)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ตามมาตรฐานการบัญชี ฉบับที่ </w:t>
      </w:r>
      <w:r w:rsidR="00674983" w:rsidRPr="00674983">
        <w:rPr>
          <w:rFonts w:asciiTheme="majorBidi" w:hAnsiTheme="majorBidi" w:cstheme="majorBidi"/>
          <w:sz w:val="30"/>
          <w:szCs w:val="30"/>
        </w:rPr>
        <w:t>34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7C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74983" w:rsidRPr="00674983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74983" w:rsidRPr="00674983">
        <w:rPr>
          <w:rFonts w:asciiTheme="majorBidi" w:hAnsiTheme="majorBidi" w:cstheme="majorBidi"/>
          <w:sz w:val="30"/>
          <w:szCs w:val="30"/>
        </w:rPr>
        <w:t>2567</w:t>
      </w:r>
    </w:p>
    <w:p w14:paraId="7C131C2C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3B57B5D0" w:rsidR="00B036A2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74983" w:rsidRPr="00674983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74983" w:rsidRPr="00674983">
        <w:rPr>
          <w:rFonts w:asciiTheme="majorBidi" w:hAnsiTheme="majorBidi" w:cstheme="majorBidi"/>
          <w:sz w:val="30"/>
          <w:szCs w:val="30"/>
        </w:rPr>
        <w:t>2567</w:t>
      </w:r>
    </w:p>
    <w:p w14:paraId="5C625B21" w14:textId="062E3503" w:rsidR="003E3824" w:rsidRDefault="003E3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404280" w14:textId="6EF02F9B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23525C" w:rsidRDefault="00B036A2" w:rsidP="00617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5"/>
          <w:szCs w:val="25"/>
        </w:rPr>
      </w:pPr>
    </w:p>
    <w:p w14:paraId="2BA704E6" w14:textId="7E0D43FF" w:rsidR="005F3717" w:rsidRPr="00B267CE" w:rsidRDefault="005F3717" w:rsidP="00617A33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4F35A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เก้า</w:t>
      </w:r>
      <w:r w:rsidR="006F7A9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เดือน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674983" w:rsidRPr="00674983">
        <w:rPr>
          <w:rFonts w:asciiTheme="majorBidi" w:hAnsiTheme="majorBidi" w:cstheme="majorBidi"/>
          <w:bCs/>
          <w:sz w:val="30"/>
          <w:szCs w:val="30"/>
          <w:lang w:val="en-US"/>
        </w:rPr>
        <w:t>3</w:t>
      </w:r>
      <w:r w:rsidR="0072561A" w:rsidRPr="0072561A">
        <w:rPr>
          <w:rFonts w:asciiTheme="majorBidi" w:hAnsiTheme="majorBidi" w:cstheme="majorBidi"/>
          <w:bCs/>
          <w:sz w:val="30"/>
          <w:szCs w:val="30"/>
          <w:lang w:val="en-US"/>
        </w:rPr>
        <w:t>0</w:t>
      </w:r>
      <w:r w:rsidR="004F35A7">
        <w:rPr>
          <w:rFonts w:asciiTheme="majorBidi" w:hAnsiTheme="majorBidi" w:cstheme="majorBidi" w:hint="cs"/>
          <w:bCs/>
          <w:sz w:val="30"/>
          <w:szCs w:val="30"/>
          <w:cs/>
          <w:lang w:val="en-US" w:bidi="th-TH"/>
        </w:rPr>
        <w:t xml:space="preserve"> </w:t>
      </w:r>
      <w:r w:rsidR="004F35A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กันยายน </w:t>
      </w:r>
      <w:r w:rsidR="00674983" w:rsidRPr="00674983">
        <w:rPr>
          <w:rFonts w:asciiTheme="majorBidi" w:hAnsiTheme="majorBidi" w:cstheme="majorBidi"/>
          <w:bCs/>
          <w:sz w:val="30"/>
          <w:szCs w:val="30"/>
          <w:lang w:val="en-US" w:bidi="th-TH"/>
        </w:rPr>
        <w:t>2568</w:t>
      </w:r>
      <w:r w:rsidR="002E2F09">
        <w:rPr>
          <w:rFonts w:asciiTheme="majorBidi" w:hAnsiTheme="majorBidi" w:cstheme="majorBidi"/>
          <w:bCs/>
          <w:sz w:val="30"/>
          <w:szCs w:val="30"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B267CE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="00674983" w:rsidRPr="00674983">
        <w:rPr>
          <w:rFonts w:asciiTheme="majorBidi" w:hAnsiTheme="majorBidi" w:cstheme="majorBidi"/>
          <w:bCs/>
          <w:sz w:val="30"/>
          <w:szCs w:val="30"/>
          <w:lang w:val="en-US" w:bidi="th-TH"/>
        </w:rPr>
        <w:t>2567</w:t>
      </w:r>
      <w:r w:rsidRPr="00B267CE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1BF629E9" w14:textId="1651C0B6" w:rsidR="003B595F" w:rsidRPr="0023525C" w:rsidRDefault="003B595F" w:rsidP="00617A33">
      <w:pPr>
        <w:spacing w:line="240" w:lineRule="auto"/>
        <w:rPr>
          <w:rFonts w:asciiTheme="majorBidi" w:hAnsiTheme="majorBidi" w:cstheme="majorBidi"/>
          <w:sz w:val="25"/>
          <w:szCs w:val="25"/>
          <w:lang w:bidi="ar-SA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B267CE" w:rsidRPr="00B267CE" w14:paraId="704F2330" w14:textId="77777777" w:rsidTr="00296634">
        <w:tc>
          <w:tcPr>
            <w:tcW w:w="2217" w:type="pct"/>
          </w:tcPr>
          <w:p w14:paraId="30EA2C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22C0093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3C2F4BB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7D7799A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67CE" w:rsidRPr="00B267CE" w14:paraId="42C9F82C" w14:textId="77777777" w:rsidTr="00296634">
        <w:tc>
          <w:tcPr>
            <w:tcW w:w="2217" w:type="pct"/>
          </w:tcPr>
          <w:p w14:paraId="2705E233" w14:textId="7BA57B37" w:rsidR="00B267CE" w:rsidRPr="00B267CE" w:rsidRDefault="004F35A7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เก้าเดือน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674983" w:rsidRPr="00674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 w:rsidR="0072561A" w:rsidRPr="00725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49140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78" w:type="pct"/>
          </w:tcPr>
          <w:p w14:paraId="27C37873" w14:textId="55E30BE7" w:rsidR="00B267CE" w:rsidRPr="00B267CE" w:rsidRDefault="00674983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5" w:type="pct"/>
          </w:tcPr>
          <w:p w14:paraId="10F096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DA5F41" w14:textId="0A3BCDF0" w:rsidR="00B267CE" w:rsidRPr="00B267CE" w:rsidRDefault="00674983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5" w:type="pct"/>
          </w:tcPr>
          <w:p w14:paraId="6C852F0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C6B2266" w14:textId="4E6B747F" w:rsidR="00B267CE" w:rsidRPr="00B267CE" w:rsidRDefault="00674983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4" w:type="pct"/>
          </w:tcPr>
          <w:p w14:paraId="451375B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6973B48" w14:textId="5887F4FB" w:rsidR="00B267CE" w:rsidRPr="00B267CE" w:rsidRDefault="00674983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B267CE" w:rsidRPr="00B267CE" w14:paraId="026BA9FF" w14:textId="77777777" w:rsidTr="00296634">
        <w:tc>
          <w:tcPr>
            <w:tcW w:w="2217" w:type="pct"/>
          </w:tcPr>
          <w:p w14:paraId="594280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674CA53B" w14:textId="08A5323B" w:rsidR="00B267CE" w:rsidRPr="00B267CE" w:rsidRDefault="00D6770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B267CE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267CE" w:rsidRPr="00B267CE" w14:paraId="7DD69B6A" w14:textId="77777777" w:rsidTr="00296634">
        <w:tc>
          <w:tcPr>
            <w:tcW w:w="2217" w:type="pct"/>
          </w:tcPr>
          <w:p w14:paraId="77653BC7" w14:textId="7DB654F2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01B33E9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47472E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9F3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59D00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32907B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81AC45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EA053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F35A7" w:rsidRPr="00B267CE" w14:paraId="19283BEE" w14:textId="77777777" w:rsidTr="00296634">
        <w:tc>
          <w:tcPr>
            <w:tcW w:w="2217" w:type="pct"/>
          </w:tcPr>
          <w:p w14:paraId="49E346CA" w14:textId="4641C291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4ED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2F1F868E" w14:textId="729DB24F" w:rsidR="004F35A7" w:rsidRPr="00484D0B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</w:tcPr>
          <w:p w14:paraId="6779C0E3" w14:textId="77777777" w:rsidR="004F35A7" w:rsidRPr="00484D0B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4E9B35C" w14:textId="195F4EE7" w:rsidR="004F35A7" w:rsidRPr="00484D0B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</w:t>
            </w:r>
          </w:p>
        </w:tc>
        <w:tc>
          <w:tcPr>
            <w:tcW w:w="145" w:type="pct"/>
          </w:tcPr>
          <w:p w14:paraId="5492A3AB" w14:textId="77777777" w:rsidR="004F35A7" w:rsidRPr="00484D0B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89DA965" w14:textId="58DB2AC5" w:rsidR="004F35A7" w:rsidRPr="00484D0B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</w:tcPr>
          <w:p w14:paraId="73784C19" w14:textId="77777777" w:rsidR="004F35A7" w:rsidRPr="00484D0B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0C5510" w14:textId="7ABCCADF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</w:t>
            </w:r>
          </w:p>
        </w:tc>
      </w:tr>
      <w:tr w:rsidR="004F35A7" w:rsidRPr="00B267CE" w14:paraId="33F4491D" w14:textId="77777777" w:rsidTr="000D29B4">
        <w:tc>
          <w:tcPr>
            <w:tcW w:w="2217" w:type="pct"/>
          </w:tcPr>
          <w:p w14:paraId="2D15378E" w14:textId="77777777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22011AC7" w14:textId="2493CBF9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284</w:t>
            </w:r>
          </w:p>
        </w:tc>
        <w:tc>
          <w:tcPr>
            <w:tcW w:w="145" w:type="pct"/>
          </w:tcPr>
          <w:p w14:paraId="1F6D161E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6F63DDD" w14:textId="32AB9D04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284</w:t>
            </w:r>
          </w:p>
        </w:tc>
        <w:tc>
          <w:tcPr>
            <w:tcW w:w="145" w:type="pct"/>
          </w:tcPr>
          <w:p w14:paraId="1FB00D45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FF9DC92" w14:textId="095B8176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185</w:t>
            </w:r>
          </w:p>
        </w:tc>
        <w:tc>
          <w:tcPr>
            <w:tcW w:w="134" w:type="pct"/>
          </w:tcPr>
          <w:p w14:paraId="6F8F91F8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1DFDB7D" w14:textId="1DC4E4A5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185</w:t>
            </w:r>
          </w:p>
        </w:tc>
      </w:tr>
      <w:tr w:rsidR="006F7A9C" w:rsidRPr="0023525C" w14:paraId="1259DEEA" w14:textId="77777777" w:rsidTr="00050B88">
        <w:trPr>
          <w:trHeight w:val="479"/>
        </w:trPr>
        <w:tc>
          <w:tcPr>
            <w:tcW w:w="2217" w:type="pct"/>
          </w:tcPr>
          <w:p w14:paraId="0BC88BEC" w14:textId="77777777" w:rsidR="006F7A9C" w:rsidRPr="00A93B9F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14:paraId="27AC8C3E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218CE025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347FB911" w14:textId="710BD03D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22EBA1E9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44AF2E3A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</w:tcPr>
          <w:p w14:paraId="0F8D44F5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99B3555" w14:textId="67603630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6F7A9C" w:rsidRPr="00B267CE" w14:paraId="76129899" w14:textId="77777777" w:rsidTr="00296634">
        <w:tc>
          <w:tcPr>
            <w:tcW w:w="2217" w:type="pct"/>
          </w:tcPr>
          <w:p w14:paraId="2AB9C496" w14:textId="1569DCB4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3B771B4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F91DD9C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9EF6DA2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14DB00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C66BDA9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C86A9F3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2B9E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F35A7" w:rsidRPr="00B267CE" w14:paraId="3A777CA7" w14:textId="77777777" w:rsidTr="007F7B9D">
        <w:tc>
          <w:tcPr>
            <w:tcW w:w="2217" w:type="pct"/>
          </w:tcPr>
          <w:p w14:paraId="427522F0" w14:textId="161B3674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22CA26AF" w14:textId="7BB6E71B" w:rsidR="004F35A7" w:rsidRPr="00B267CE" w:rsidRDefault="004239BE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03AC4B7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99982B7" w14:textId="049281A5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1385EFB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AA07502" w14:textId="2C664232" w:rsidR="004F35A7" w:rsidRPr="006D6612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262</w:t>
            </w:r>
          </w:p>
        </w:tc>
        <w:tc>
          <w:tcPr>
            <w:tcW w:w="134" w:type="pct"/>
          </w:tcPr>
          <w:p w14:paraId="28B5C5EA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766E6F" w14:textId="56510575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224</w:t>
            </w:r>
          </w:p>
        </w:tc>
      </w:tr>
      <w:tr w:rsidR="004F35A7" w:rsidRPr="00B267CE" w14:paraId="23BBD5BE" w14:textId="77777777" w:rsidTr="00D62DD4">
        <w:tc>
          <w:tcPr>
            <w:tcW w:w="2217" w:type="pct"/>
          </w:tcPr>
          <w:p w14:paraId="14F5F4D4" w14:textId="2BE97DDA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</w:tcPr>
          <w:p w14:paraId="3ABE1A8B" w14:textId="32CCFA3C" w:rsidR="004F35A7" w:rsidRPr="00B267CE" w:rsidRDefault="004239BE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A0D22CF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D30A5" w14:textId="19966810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04014CB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56A63FA" w14:textId="66E15302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4B6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372</w:t>
            </w:r>
          </w:p>
        </w:tc>
        <w:tc>
          <w:tcPr>
            <w:tcW w:w="134" w:type="pct"/>
          </w:tcPr>
          <w:p w14:paraId="5D8A1216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4E4AC8A" w14:textId="519B6679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</w:t>
            </w:r>
          </w:p>
        </w:tc>
      </w:tr>
      <w:tr w:rsidR="004F35A7" w:rsidRPr="00B267CE" w14:paraId="65EA241D" w14:textId="77777777" w:rsidTr="00D62DD4">
        <w:tc>
          <w:tcPr>
            <w:tcW w:w="2217" w:type="pct"/>
          </w:tcPr>
          <w:p w14:paraId="72861DE8" w14:textId="378DDDED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1E364458" w14:textId="7CA89A59" w:rsidR="004F35A7" w:rsidRPr="00B267CE" w:rsidRDefault="004239BE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2E8AF93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A45871" w14:textId="11B3ED2F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2E1D02C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BFC221F" w14:textId="754A90ED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9A6C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955</w:t>
            </w:r>
          </w:p>
        </w:tc>
        <w:tc>
          <w:tcPr>
            <w:tcW w:w="134" w:type="pct"/>
          </w:tcPr>
          <w:p w14:paraId="62B5B595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004096A" w14:textId="5DBD3851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458</w:t>
            </w:r>
          </w:p>
        </w:tc>
      </w:tr>
      <w:tr w:rsidR="004F35A7" w:rsidRPr="00B267CE" w14:paraId="4C450B19" w14:textId="77777777" w:rsidTr="00D62DD4">
        <w:tc>
          <w:tcPr>
            <w:tcW w:w="2217" w:type="pct"/>
          </w:tcPr>
          <w:p w14:paraId="4062854E" w14:textId="65952872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1EA0DB2D" w14:textId="6B363E44" w:rsidR="004F35A7" w:rsidRPr="00B267CE" w:rsidRDefault="004239BE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C051F06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B83DC36" w14:textId="78438449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CA3AB7A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DF65971" w14:textId="713CFFA8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="009A6C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4" w:type="pct"/>
          </w:tcPr>
          <w:p w14:paraId="3ED1E9AA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5FDFFA5" w14:textId="40453979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</w:t>
            </w:r>
          </w:p>
        </w:tc>
      </w:tr>
      <w:tr w:rsidR="004F35A7" w:rsidRPr="00B267CE" w14:paraId="0A26D81E" w14:textId="77777777" w:rsidTr="00D62DD4">
        <w:tc>
          <w:tcPr>
            <w:tcW w:w="2217" w:type="pct"/>
          </w:tcPr>
          <w:p w14:paraId="0FC793BA" w14:textId="228462B7" w:rsidR="004F35A7" w:rsidRPr="00744A55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767B11A5" w14:textId="1AFFB350" w:rsidR="004F35A7" w:rsidRPr="00B267CE" w:rsidRDefault="004239BE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A60E74B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9607EF" w14:textId="0C00AED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0BB0D93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304B19E" w14:textId="282B87A0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155</w:t>
            </w:r>
            <w:r w:rsidR="009A6C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4" w:type="pct"/>
          </w:tcPr>
          <w:p w14:paraId="761EE5EB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A675B50" w14:textId="41C40FF6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218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579</w:t>
            </w:r>
          </w:p>
        </w:tc>
      </w:tr>
      <w:tr w:rsidR="004F35A7" w:rsidRPr="00B267CE" w14:paraId="32CFC6FF" w14:textId="77777777" w:rsidTr="00D62DD4">
        <w:tc>
          <w:tcPr>
            <w:tcW w:w="2217" w:type="pct"/>
          </w:tcPr>
          <w:p w14:paraId="0F3DB864" w14:textId="625635EA" w:rsidR="004F35A7" w:rsidRPr="00744A55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</w:tcPr>
          <w:p w14:paraId="4DD77E5D" w14:textId="5E8EBA3C" w:rsidR="004F35A7" w:rsidRPr="00B267CE" w:rsidRDefault="004239BE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F178BCD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55B2565" w14:textId="7F8B340B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4B65913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2840F62" w14:textId="660A21E1" w:rsidR="004F35A7" w:rsidRPr="00B267CE" w:rsidRDefault="00AC17A9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2F4F0881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0617E8" w14:textId="6F0C3389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</w:tr>
      <w:tr w:rsidR="004F35A7" w:rsidRPr="00B267CE" w14:paraId="00BAC056" w14:textId="77777777" w:rsidTr="00D62DD4">
        <w:tc>
          <w:tcPr>
            <w:tcW w:w="2217" w:type="pct"/>
          </w:tcPr>
          <w:p w14:paraId="4E444454" w14:textId="0141118E" w:rsidR="004F35A7" w:rsidRPr="00744A55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2BFE25DB" w14:textId="248B7627" w:rsidR="004F35A7" w:rsidRPr="00B267CE" w:rsidRDefault="004239BE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FFF0625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59B8D24" w14:textId="6F69D7F4" w:rsidR="004F35A7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B824D6F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0E16D60" w14:textId="0347DF4B" w:rsidR="004F35A7" w:rsidRDefault="00674983" w:rsidP="0023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</w:t>
            </w:r>
          </w:p>
        </w:tc>
        <w:tc>
          <w:tcPr>
            <w:tcW w:w="134" w:type="pct"/>
          </w:tcPr>
          <w:p w14:paraId="332DAB61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A148838" w14:textId="1935BFA7" w:rsidR="004F35A7" w:rsidRPr="006F7A9C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4F35A7" w:rsidRPr="00B267CE" w14:paraId="78E71186" w14:textId="77777777" w:rsidTr="00D62DD4">
        <w:tc>
          <w:tcPr>
            <w:tcW w:w="2217" w:type="pct"/>
          </w:tcPr>
          <w:p w14:paraId="51644B40" w14:textId="13272CA6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3C4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78" w:type="pct"/>
          </w:tcPr>
          <w:p w14:paraId="0FA7BB8E" w14:textId="15406E4B" w:rsidR="004F35A7" w:rsidRPr="00B267CE" w:rsidRDefault="004239BE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0D3003E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9BD1335" w14:textId="0918A91D" w:rsidR="004F35A7" w:rsidRPr="007C4380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5969312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C9509EF" w14:textId="73E08F4A" w:rsidR="004F35A7" w:rsidRDefault="00AC17A9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4CAADAFC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19FC21F" w14:textId="0AC51842" w:rsidR="004F35A7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000</w:t>
            </w:r>
          </w:p>
        </w:tc>
      </w:tr>
      <w:tr w:rsidR="00AA04F8" w:rsidRPr="0023525C" w14:paraId="76E110D9" w14:textId="77777777" w:rsidTr="009F6FF6">
        <w:trPr>
          <w:trHeight w:val="389"/>
        </w:trPr>
        <w:tc>
          <w:tcPr>
            <w:tcW w:w="2217" w:type="pct"/>
          </w:tcPr>
          <w:p w14:paraId="10ED0D06" w14:textId="54D1F687" w:rsidR="00AA04F8" w:rsidRPr="00A93B9F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14:paraId="711967DC" w14:textId="15EB7402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76B2441A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2FEB89EA" w14:textId="5830A9DC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7A16A235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5159C10A" w14:textId="23BF0468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</w:tcPr>
          <w:p w14:paraId="7B4F8B26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59A2DF0" w14:textId="78A7CB56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AA04F8" w:rsidRPr="00B267CE" w14:paraId="4406B580" w14:textId="77777777" w:rsidTr="00D62DD4">
        <w:tc>
          <w:tcPr>
            <w:tcW w:w="2217" w:type="pct"/>
          </w:tcPr>
          <w:p w14:paraId="6811E273" w14:textId="2172A5D1" w:rsidR="00AA04F8" w:rsidRPr="00744A5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1129505D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8FCB98D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75827" w14:textId="0E40F54D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1AD8272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87224AF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DF61C2C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5A3B295" w14:textId="5DF1546E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F35A7" w:rsidRPr="00B267CE" w14:paraId="00659E16" w14:textId="77777777" w:rsidTr="00D62DD4">
        <w:trPr>
          <w:trHeight w:val="80"/>
        </w:trPr>
        <w:tc>
          <w:tcPr>
            <w:tcW w:w="2217" w:type="pct"/>
          </w:tcPr>
          <w:p w14:paraId="506DD241" w14:textId="1B82C025" w:rsidR="004F35A7" w:rsidRPr="00744A55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2027F0E4" w14:textId="699120E9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488</w:t>
            </w:r>
          </w:p>
        </w:tc>
        <w:tc>
          <w:tcPr>
            <w:tcW w:w="145" w:type="pct"/>
          </w:tcPr>
          <w:p w14:paraId="3751162C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CCC6A6E" w14:textId="7CB8DCF8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438</w:t>
            </w:r>
          </w:p>
        </w:tc>
        <w:tc>
          <w:tcPr>
            <w:tcW w:w="145" w:type="pct"/>
          </w:tcPr>
          <w:p w14:paraId="091BCCA4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A86586B" w14:textId="4D475F19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472</w:t>
            </w:r>
          </w:p>
        </w:tc>
        <w:tc>
          <w:tcPr>
            <w:tcW w:w="134" w:type="pct"/>
          </w:tcPr>
          <w:p w14:paraId="5EFAB41F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DCEC64" w14:textId="69DCC53C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421</w:t>
            </w:r>
          </w:p>
        </w:tc>
      </w:tr>
      <w:tr w:rsidR="004F35A7" w:rsidRPr="00B267CE" w14:paraId="3EAD58EB" w14:textId="77777777" w:rsidTr="00037BA5">
        <w:tc>
          <w:tcPr>
            <w:tcW w:w="2217" w:type="pct"/>
          </w:tcPr>
          <w:p w14:paraId="556E58BB" w14:textId="0B5898EA" w:rsidR="004F35A7" w:rsidRPr="00744A55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054ED442" w14:textId="02416C45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</w:t>
            </w:r>
          </w:p>
        </w:tc>
        <w:tc>
          <w:tcPr>
            <w:tcW w:w="145" w:type="pct"/>
          </w:tcPr>
          <w:p w14:paraId="3C318D11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FD9BA4" w14:textId="7BBC20BB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4348D3F2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5BF7BDEF" w14:textId="013BF506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</w:t>
            </w:r>
          </w:p>
        </w:tc>
        <w:tc>
          <w:tcPr>
            <w:tcW w:w="134" w:type="pct"/>
          </w:tcPr>
          <w:p w14:paraId="4A3E5D8E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597E15C" w14:textId="787A9252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4F35A7" w:rsidRPr="00B267CE" w14:paraId="3A844427" w14:textId="77777777" w:rsidTr="00037BA5">
        <w:tc>
          <w:tcPr>
            <w:tcW w:w="2217" w:type="pct"/>
          </w:tcPr>
          <w:p w14:paraId="07BB0183" w14:textId="4CDA3862" w:rsidR="004F35A7" w:rsidRPr="00744A55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</w:tcPr>
          <w:p w14:paraId="2C35ADB9" w14:textId="0F624397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 w:rsidR="00D9701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5" w:type="pct"/>
          </w:tcPr>
          <w:p w14:paraId="22564F5A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42EEB90" w14:textId="30600FB9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986</w:t>
            </w:r>
          </w:p>
        </w:tc>
        <w:tc>
          <w:tcPr>
            <w:tcW w:w="145" w:type="pct"/>
          </w:tcPr>
          <w:p w14:paraId="770FD22B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4FEBA2D" w14:textId="16256BA5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</w:t>
            </w:r>
            <w:r w:rsidR="00D6714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932</w:t>
            </w:r>
          </w:p>
        </w:tc>
        <w:tc>
          <w:tcPr>
            <w:tcW w:w="134" w:type="pct"/>
          </w:tcPr>
          <w:p w14:paraId="2B39223F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9E392D1" w14:textId="6FD7AFBA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</w:tr>
      <w:tr w:rsidR="004F35A7" w:rsidRPr="00B267CE" w14:paraId="459666E9" w14:textId="77777777" w:rsidTr="00037BA5">
        <w:tc>
          <w:tcPr>
            <w:tcW w:w="2217" w:type="pct"/>
          </w:tcPr>
          <w:p w14:paraId="1B3908B0" w14:textId="0DEDF36C" w:rsidR="004F35A7" w:rsidRPr="00744A55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</w:t>
            </w:r>
            <w:r w:rsidRPr="00744A55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578" w:type="pct"/>
          </w:tcPr>
          <w:p w14:paraId="760F0F31" w14:textId="7AB7E38D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="00D9701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178</w:t>
            </w:r>
          </w:p>
        </w:tc>
        <w:tc>
          <w:tcPr>
            <w:tcW w:w="145" w:type="pct"/>
          </w:tcPr>
          <w:p w14:paraId="3AC6C10A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5E86862" w14:textId="621A8A50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925</w:t>
            </w:r>
          </w:p>
        </w:tc>
        <w:tc>
          <w:tcPr>
            <w:tcW w:w="145" w:type="pct"/>
          </w:tcPr>
          <w:p w14:paraId="6FF969F1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E622395" w14:textId="4251790E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58579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521</w:t>
            </w:r>
          </w:p>
        </w:tc>
        <w:tc>
          <w:tcPr>
            <w:tcW w:w="134" w:type="pct"/>
          </w:tcPr>
          <w:p w14:paraId="25FBEDA9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CD940C3" w14:textId="1235C416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323</w:t>
            </w:r>
          </w:p>
        </w:tc>
      </w:tr>
      <w:tr w:rsidR="00AA04F8" w:rsidRPr="0023525C" w14:paraId="0967AC00" w14:textId="77777777" w:rsidTr="009F6FF6">
        <w:trPr>
          <w:trHeight w:val="479"/>
        </w:trPr>
        <w:tc>
          <w:tcPr>
            <w:tcW w:w="2217" w:type="pct"/>
          </w:tcPr>
          <w:p w14:paraId="35F6CBF7" w14:textId="4F47B88E" w:rsidR="00AA04F8" w:rsidRPr="00A93B9F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14:paraId="57FB9BF8" w14:textId="0D7FF0D0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6A9B5FBE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65B4F661" w14:textId="25A5BFD8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6A5CD8D4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06F724F2" w14:textId="1A264B08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34" w:type="pct"/>
          </w:tcPr>
          <w:p w14:paraId="525108EB" w14:textId="77777777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09CFF145" w14:textId="104AEE54" w:rsidR="00AA04F8" w:rsidRPr="00A93B9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</w:tr>
      <w:tr w:rsidR="00AA04F8" w:rsidRPr="00B267CE" w14:paraId="335A185A" w14:textId="77777777" w:rsidTr="00037BA5">
        <w:tc>
          <w:tcPr>
            <w:tcW w:w="2217" w:type="pct"/>
          </w:tcPr>
          <w:p w14:paraId="35B5C6D3" w14:textId="45091A9E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19994F7E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98B4926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F820F5E" w14:textId="1BABFD86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B947DD0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AAB6749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CA6236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A7FB21" w14:textId="62BD8534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A04F8" w:rsidRPr="00B267CE" w14:paraId="7866213E" w14:textId="77777777" w:rsidTr="006718EF">
        <w:tc>
          <w:tcPr>
            <w:tcW w:w="2217" w:type="pct"/>
          </w:tcPr>
          <w:p w14:paraId="2264F5BC" w14:textId="38882AA1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1633FA40" w14:textId="6D4A3FE7" w:rsidR="00AA04F8" w:rsidRPr="00B267CE" w:rsidRDefault="00674983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74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5" w:type="pct"/>
          </w:tcPr>
          <w:p w14:paraId="631431A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C0D92A" w14:textId="7ED4DC9F" w:rsidR="00AA04F8" w:rsidRPr="00B267CE" w:rsidRDefault="00674983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383</w:t>
            </w:r>
          </w:p>
        </w:tc>
        <w:tc>
          <w:tcPr>
            <w:tcW w:w="145" w:type="pct"/>
          </w:tcPr>
          <w:p w14:paraId="3957D469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97C83CD" w14:textId="2E4FAC0C" w:rsidR="00AA04F8" w:rsidRPr="00B267CE" w:rsidRDefault="00674983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74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34" w:type="pct"/>
          </w:tcPr>
          <w:p w14:paraId="38D95080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3F21040" w14:textId="50991FA5" w:rsidR="00AA04F8" w:rsidRPr="00B267CE" w:rsidRDefault="00674983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383</w:t>
            </w:r>
          </w:p>
        </w:tc>
      </w:tr>
      <w:tr w:rsidR="00AA04F8" w:rsidRPr="00B267CE" w14:paraId="0AAD6271" w14:textId="77777777" w:rsidTr="006718EF">
        <w:tc>
          <w:tcPr>
            <w:tcW w:w="2217" w:type="pct"/>
          </w:tcPr>
          <w:p w14:paraId="24FCAB29" w14:textId="7777777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C3F0AA1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98787F2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F77375E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B93CC90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01BB217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18BE6E8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F264838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A04F8" w:rsidRPr="00B267CE" w14:paraId="274C976E" w14:textId="77777777" w:rsidTr="006718EF">
        <w:tc>
          <w:tcPr>
            <w:tcW w:w="2217" w:type="pct"/>
          </w:tcPr>
          <w:p w14:paraId="56CC31DA" w14:textId="7777777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2A16ECE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624C348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B64711B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753EB62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979C886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00E7FD1" w14:textId="77777777" w:rsidR="00AA04F8" w:rsidRPr="00B267CE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74A452C" w14:textId="77777777" w:rsidR="00AA04F8" w:rsidRPr="00D6770F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A04F8" w:rsidRPr="00D45635" w14:paraId="7FD284A9" w14:textId="77777777" w:rsidTr="00753A10">
        <w:tc>
          <w:tcPr>
            <w:tcW w:w="2217" w:type="pct"/>
          </w:tcPr>
          <w:p w14:paraId="47C00011" w14:textId="642009B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459BCE52" w14:textId="673C73B1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0546F955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2217A2F0" w14:textId="4D4A8DAD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A04F8" w:rsidRPr="00D45635" w14:paraId="5DB92E13" w14:textId="77777777" w:rsidTr="006718EF">
        <w:tc>
          <w:tcPr>
            <w:tcW w:w="2217" w:type="pct"/>
          </w:tcPr>
          <w:p w14:paraId="5F3D5FC0" w14:textId="3688852D" w:rsidR="00AA04F8" w:rsidRPr="00B267CE" w:rsidRDefault="00E54FDC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74983" w:rsidRPr="006749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2561A" w:rsidRPr="00725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140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8" w:type="pct"/>
          </w:tcPr>
          <w:p w14:paraId="508F3A91" w14:textId="03E18440" w:rsidR="00AA04F8" w:rsidRPr="00D45635" w:rsidRDefault="00674983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5" w:type="pct"/>
          </w:tcPr>
          <w:p w14:paraId="21C6A325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6D8D71" w14:textId="1B561594" w:rsidR="00AA04F8" w:rsidRPr="00D45635" w:rsidRDefault="00674983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5" w:type="pct"/>
          </w:tcPr>
          <w:p w14:paraId="71D8216F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B87830F" w14:textId="47DC1614" w:rsidR="00AA04F8" w:rsidRPr="00D45635" w:rsidRDefault="00674983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4" w:type="pct"/>
          </w:tcPr>
          <w:p w14:paraId="68BB80EE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C4E2A49" w14:textId="537033FF" w:rsidR="00AA04F8" w:rsidRPr="00D45635" w:rsidRDefault="00674983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AA04F8" w:rsidRPr="00D45635" w14:paraId="4E3469B2" w14:textId="77777777" w:rsidTr="00B34E0C">
        <w:tc>
          <w:tcPr>
            <w:tcW w:w="2217" w:type="pct"/>
          </w:tcPr>
          <w:p w14:paraId="4646C8A2" w14:textId="77777777" w:rsidR="00AA04F8" w:rsidRPr="00B267CE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11F3BA07" w14:textId="315F68DA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A04F8" w:rsidRPr="00D45635" w14:paraId="7335F876" w14:textId="77777777" w:rsidTr="006718EF">
        <w:tc>
          <w:tcPr>
            <w:tcW w:w="2217" w:type="pct"/>
          </w:tcPr>
          <w:p w14:paraId="011637FF" w14:textId="66C515CE" w:rsidR="00AA04F8" w:rsidRPr="00D45635" w:rsidRDefault="00AA04F8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C6ED77A" w14:textId="31E27EFE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34D32BF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A09D01" w14:textId="4E639054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3B4247A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0E8327D" w14:textId="6ACEAC41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6E5BAE8" w14:textId="77777777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640136C" w14:textId="3029CB28" w:rsidR="00AA04F8" w:rsidRPr="00D45635" w:rsidRDefault="00AA04F8" w:rsidP="00AA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F35A7" w:rsidRPr="00B267CE" w14:paraId="61FC6424" w14:textId="77777777" w:rsidTr="009460F4">
        <w:tc>
          <w:tcPr>
            <w:tcW w:w="2217" w:type="pct"/>
          </w:tcPr>
          <w:p w14:paraId="7889CC16" w14:textId="7D4DED4F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</w:tcPr>
          <w:p w14:paraId="596766B2" w14:textId="39217709" w:rsidR="004F35A7" w:rsidRPr="006136CE" w:rsidRDefault="00674983" w:rsidP="009B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</w:t>
            </w:r>
            <w:r w:rsidR="00A06F67" w:rsidRPr="00A06F6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</w:tcPr>
          <w:p w14:paraId="6EDB9A7F" w14:textId="77777777" w:rsidR="004F35A7" w:rsidRPr="006136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9C2E030" w14:textId="1C3676EE" w:rsidR="004F35A7" w:rsidRPr="006136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778</w:t>
            </w:r>
          </w:p>
        </w:tc>
        <w:tc>
          <w:tcPr>
            <w:tcW w:w="145" w:type="pct"/>
          </w:tcPr>
          <w:p w14:paraId="441F7A90" w14:textId="77777777" w:rsidR="004F35A7" w:rsidRPr="006136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6ADBA29" w14:textId="22FB0FE1" w:rsidR="004F35A7" w:rsidRPr="006136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 w:rsidR="009554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34" w:type="pct"/>
          </w:tcPr>
          <w:p w14:paraId="51CB742F" w14:textId="77777777" w:rsidR="004F35A7" w:rsidRPr="009460F4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351F3F" w14:textId="654BAA10" w:rsidR="004F35A7" w:rsidRPr="009460F4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932</w:t>
            </w:r>
          </w:p>
        </w:tc>
      </w:tr>
      <w:tr w:rsidR="004F35A7" w:rsidRPr="00B267CE" w14:paraId="09928C85" w14:textId="77777777" w:rsidTr="009460F4">
        <w:tc>
          <w:tcPr>
            <w:tcW w:w="2217" w:type="pct"/>
          </w:tcPr>
          <w:p w14:paraId="2A9A9205" w14:textId="684DB191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6E09499" w14:textId="657242B2" w:rsidR="004F35A7" w:rsidRPr="006136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70B16FB2" w14:textId="77777777" w:rsidR="004F35A7" w:rsidRPr="006136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216EFC1" w14:textId="00347A30" w:rsidR="004F35A7" w:rsidRPr="006136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267</w:t>
            </w:r>
          </w:p>
        </w:tc>
        <w:tc>
          <w:tcPr>
            <w:tcW w:w="145" w:type="pct"/>
          </w:tcPr>
          <w:p w14:paraId="24F8B521" w14:textId="77777777" w:rsidR="004F35A7" w:rsidRPr="006136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44969AF" w14:textId="72739ADD" w:rsidR="004F35A7" w:rsidRPr="006136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34" w:type="pct"/>
          </w:tcPr>
          <w:p w14:paraId="3F684F57" w14:textId="77777777" w:rsidR="004F35A7" w:rsidRPr="00B267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FB8A4AF" w14:textId="090AA85E" w:rsidR="004F35A7" w:rsidRPr="00B267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</w:tr>
      <w:tr w:rsidR="004F35A7" w:rsidRPr="00B267CE" w14:paraId="4EFA5F09" w14:textId="77777777" w:rsidTr="009460F4">
        <w:tc>
          <w:tcPr>
            <w:tcW w:w="2217" w:type="pct"/>
          </w:tcPr>
          <w:p w14:paraId="56256D9B" w14:textId="4FC16B2D" w:rsidR="004F35A7" w:rsidRPr="00B267CE" w:rsidRDefault="004F35A7" w:rsidP="004F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4EAC259" w14:textId="48C25796" w:rsidR="004F35A7" w:rsidRPr="006136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29</w:t>
            </w:r>
            <w:r w:rsidR="00391F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5" w:type="pct"/>
          </w:tcPr>
          <w:p w14:paraId="6D2ED7E0" w14:textId="77777777" w:rsidR="004F35A7" w:rsidRPr="006136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91C9CD8" w14:textId="2E3391AC" w:rsidR="004F35A7" w:rsidRPr="006136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</w:t>
            </w:r>
            <w:r w:rsidR="004F3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5" w:type="pct"/>
          </w:tcPr>
          <w:p w14:paraId="19B9D6AC" w14:textId="77777777" w:rsidR="004F35A7" w:rsidRPr="006136CE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96D53E9" w14:textId="3890B1AB" w:rsidR="004F35A7" w:rsidRPr="006136CE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26</w:t>
            </w:r>
            <w:r w:rsidR="008264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123</w:t>
            </w:r>
          </w:p>
        </w:tc>
        <w:tc>
          <w:tcPr>
            <w:tcW w:w="134" w:type="pct"/>
          </w:tcPr>
          <w:p w14:paraId="4238D9CD" w14:textId="77777777" w:rsidR="004F35A7" w:rsidRPr="00BD19AD" w:rsidRDefault="004F35A7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A08643E" w14:textId="3BCA168F" w:rsidR="004F35A7" w:rsidRPr="00034F14" w:rsidRDefault="00674983" w:rsidP="004F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22</w:t>
            </w:r>
            <w:r w:rsidR="004F3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152</w:t>
            </w:r>
          </w:p>
        </w:tc>
      </w:tr>
    </w:tbl>
    <w:p w14:paraId="335F8F78" w14:textId="77777777" w:rsidR="009F6FF6" w:rsidRDefault="009F6FF6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9B082D5" w14:textId="19A0FA91" w:rsidR="00E647CB" w:rsidRPr="00B267CE" w:rsidRDefault="00E647CB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674983" w:rsidRPr="00674983">
        <w:rPr>
          <w:rFonts w:asciiTheme="majorBidi" w:hAnsiTheme="majorBidi" w:cstheme="majorBidi"/>
          <w:sz w:val="30"/>
          <w:szCs w:val="30"/>
        </w:rPr>
        <w:t>3</w:t>
      </w:r>
      <w:r w:rsidR="0072561A" w:rsidRPr="0072561A">
        <w:rPr>
          <w:rFonts w:asciiTheme="majorBidi" w:hAnsiTheme="majorBidi" w:cstheme="majorBidi"/>
          <w:sz w:val="30"/>
          <w:szCs w:val="30"/>
        </w:rPr>
        <w:t>0</w:t>
      </w:r>
      <w:r w:rsidR="004F35A7">
        <w:rPr>
          <w:rFonts w:asciiTheme="majorBidi" w:hAnsiTheme="majorBidi" w:cstheme="majorBidi"/>
          <w:sz w:val="30"/>
          <w:szCs w:val="30"/>
        </w:rPr>
        <w:t xml:space="preserve"> </w:t>
      </w:r>
      <w:r w:rsidR="004F35A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674983" w:rsidRPr="00674983">
        <w:rPr>
          <w:rFonts w:asciiTheme="majorBidi" w:hAnsiTheme="majorBidi" w:cstheme="majorBidi"/>
          <w:sz w:val="30"/>
          <w:szCs w:val="30"/>
        </w:rPr>
        <w:t>2568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74983" w:rsidRPr="00674983">
        <w:rPr>
          <w:rFonts w:asciiTheme="majorBidi" w:hAnsiTheme="majorBidi" w:cstheme="majorBidi"/>
          <w:sz w:val="30"/>
          <w:szCs w:val="30"/>
        </w:rPr>
        <w:t>31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74983" w:rsidRPr="00674983">
        <w:rPr>
          <w:rFonts w:asciiTheme="majorBidi" w:hAnsiTheme="majorBidi" w:cstheme="majorBidi"/>
          <w:sz w:val="30"/>
          <w:szCs w:val="30"/>
        </w:rPr>
        <w:t>2567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DFB4737" w:rsidR="00E647CB" w:rsidRPr="00883191" w:rsidRDefault="00E647CB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80"/>
      </w:tblGrid>
      <w:tr w:rsidR="003B595F" w:rsidRPr="00B267CE" w14:paraId="40558CCB" w14:textId="77777777" w:rsidTr="00A8188F">
        <w:tc>
          <w:tcPr>
            <w:tcW w:w="2212" w:type="pct"/>
          </w:tcPr>
          <w:p w14:paraId="078E9F60" w14:textId="68F8D420" w:rsidR="003B595F" w:rsidRPr="00B267CE" w:rsidRDefault="003B595F" w:rsidP="00617A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0" w:name="OLE_LINK2"/>
          </w:p>
        </w:tc>
        <w:tc>
          <w:tcPr>
            <w:tcW w:w="1298" w:type="pct"/>
            <w:gridSpan w:val="3"/>
          </w:tcPr>
          <w:p w14:paraId="0584DA41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4B5A1D0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70D9D3A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2169C2" w:rsidRPr="00B267CE" w14:paraId="06903903" w14:textId="77777777" w:rsidTr="00A8188F">
        <w:tc>
          <w:tcPr>
            <w:tcW w:w="2212" w:type="pct"/>
          </w:tcPr>
          <w:p w14:paraId="1AA563F7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5F8A85D" w14:textId="2E09C66C" w:rsidR="002169C2" w:rsidRPr="00B267CE" w:rsidRDefault="00674983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F35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F5FCE84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826E20" w14:textId="59035A23" w:rsidR="002169C2" w:rsidRPr="00B267CE" w:rsidRDefault="00674983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</w:tcPr>
          <w:p w14:paraId="7BC7A919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5AF1E5E" w14:textId="23BD16BC" w:rsidR="002169C2" w:rsidRPr="00B267CE" w:rsidRDefault="00674983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F35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A2CC069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E41D4" w14:textId="1E24F758" w:rsidR="002169C2" w:rsidRPr="00B267CE" w:rsidRDefault="00674983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169C2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169C2" w:rsidRPr="00B267CE" w14:paraId="36CE4A90" w14:textId="77777777" w:rsidTr="00A8188F">
        <w:tc>
          <w:tcPr>
            <w:tcW w:w="2212" w:type="pct"/>
          </w:tcPr>
          <w:p w14:paraId="2D070F9B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2EE6835" w14:textId="1390CACE" w:rsidR="002169C2" w:rsidRPr="002169C2" w:rsidRDefault="00674983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0F2063E4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A4E2DE" w14:textId="266FCDBF" w:rsidR="002169C2" w:rsidRPr="002E2F09" w:rsidRDefault="00674983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18A0429B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727F39F" w14:textId="6A9A2506" w:rsidR="002169C2" w:rsidRPr="002E2F09" w:rsidRDefault="00674983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32BA0742" w14:textId="77777777" w:rsidR="002169C2" w:rsidRPr="00B267CE" w:rsidRDefault="002169C2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B5496B" w14:textId="4B0CBA73" w:rsidR="002169C2" w:rsidRPr="002E2F09" w:rsidRDefault="00674983" w:rsidP="00216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93B9F" w:rsidRPr="00B267CE" w14:paraId="29479348" w14:textId="77777777" w:rsidTr="00A8188F">
        <w:tc>
          <w:tcPr>
            <w:tcW w:w="2212" w:type="pct"/>
          </w:tcPr>
          <w:p w14:paraId="230F551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1E40714F" w14:textId="08791EC6" w:rsidR="00A93B9F" w:rsidRPr="00B267CE" w:rsidRDefault="00D6770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93B9F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93B9F" w:rsidRPr="00B267CE" w14:paraId="51006813" w14:textId="77777777" w:rsidTr="00A8188F">
        <w:tc>
          <w:tcPr>
            <w:tcW w:w="2212" w:type="pct"/>
          </w:tcPr>
          <w:p w14:paraId="69D0CDA8" w14:textId="2CEEC1D1" w:rsidR="00A93B9F" w:rsidRPr="00EA164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88" w:type="pct"/>
            <w:gridSpan w:val="7"/>
          </w:tcPr>
          <w:p w14:paraId="0A6EA018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93B9F" w:rsidRPr="00B267CE" w14:paraId="6FC725A2" w14:textId="77777777" w:rsidTr="00A8188F">
        <w:tc>
          <w:tcPr>
            <w:tcW w:w="2212" w:type="pct"/>
          </w:tcPr>
          <w:p w14:paraId="2B4A67C0" w14:textId="6D060D21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07AFD1A" w14:textId="409CA01D" w:rsidR="00A93B9F" w:rsidRDefault="00C52A87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94CABCE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67E41D" w14:textId="00102E68" w:rsidR="00A93B9F" w:rsidRPr="000B4D59" w:rsidRDefault="007C43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5A7040D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53468F" w14:textId="06A8113E" w:rsidR="00A93B9F" w:rsidRDefault="00674983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144" w:type="pct"/>
          </w:tcPr>
          <w:p w14:paraId="2CC69BA4" w14:textId="77777777" w:rsidR="00A93B9F" w:rsidRPr="00790711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4DA531" w14:textId="5F2D43C1" w:rsidR="00A93B9F" w:rsidRPr="000B4D59" w:rsidRDefault="00674983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42583D" w:rsidRPr="00B267CE" w14:paraId="16C9CD8A" w14:textId="77777777" w:rsidTr="00A8188F">
        <w:tc>
          <w:tcPr>
            <w:tcW w:w="2212" w:type="pct"/>
          </w:tcPr>
          <w:p w14:paraId="2B1D1A0B" w14:textId="07136209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67CED6B" w14:textId="3F714B97" w:rsidR="0042583D" w:rsidRPr="00BB146A" w:rsidRDefault="00674983" w:rsidP="00D93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144" w:type="pct"/>
          </w:tcPr>
          <w:p w14:paraId="51ACD80B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EE90458" w14:textId="3B12B7AD" w:rsidR="0042583D" w:rsidRPr="007B5B9D" w:rsidRDefault="00674983" w:rsidP="00B03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44" w:type="pct"/>
          </w:tcPr>
          <w:p w14:paraId="7C58A8D0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05135B6" w14:textId="256E0858" w:rsidR="0042583D" w:rsidRPr="00BB146A" w:rsidRDefault="00674983" w:rsidP="00C5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144" w:type="pct"/>
          </w:tcPr>
          <w:p w14:paraId="76867496" w14:textId="77777777" w:rsidR="0042583D" w:rsidRPr="00C52A87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F3386DF" w14:textId="3557189E" w:rsidR="0042583D" w:rsidRPr="00C52A87" w:rsidRDefault="00674983" w:rsidP="00C5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4C7B68" w:rsidRPr="00B267CE" w14:paraId="2F1A2B1A" w14:textId="77777777" w:rsidTr="00A8188F">
        <w:tc>
          <w:tcPr>
            <w:tcW w:w="2212" w:type="pct"/>
          </w:tcPr>
          <w:p w14:paraId="40331767" w14:textId="77777777" w:rsidR="004C7B68" w:rsidRDefault="004C7B68" w:rsidP="004C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315A05D" w14:textId="67746D2E" w:rsidR="004C7B68" w:rsidRPr="00BB146A" w:rsidRDefault="00674983" w:rsidP="00D93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144" w:type="pct"/>
          </w:tcPr>
          <w:p w14:paraId="6FB5D05F" w14:textId="77777777" w:rsidR="004C7B68" w:rsidRPr="00B267C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D07BC62" w14:textId="75BE4AFC" w:rsidR="004C7B68" w:rsidRPr="007B5B9D" w:rsidRDefault="00674983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44" w:type="pct"/>
          </w:tcPr>
          <w:p w14:paraId="1CD2CD5A" w14:textId="77777777" w:rsidR="004C7B68" w:rsidRPr="00B267C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E1CAFB0" w14:textId="1859B6A9" w:rsidR="004C7B68" w:rsidRPr="00BB146A" w:rsidRDefault="00674983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144" w:type="pct"/>
          </w:tcPr>
          <w:p w14:paraId="0D8CE369" w14:textId="77777777" w:rsidR="004C7B68" w:rsidRPr="00790711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0FCD8E8" w14:textId="658C1E0B" w:rsidR="004C7B68" w:rsidRPr="007B5B9D" w:rsidRDefault="00674983" w:rsidP="00AA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4C7B68" w:rsidRPr="00B267CE" w14:paraId="74406FD6" w14:textId="77777777" w:rsidTr="00CF73BE">
        <w:tc>
          <w:tcPr>
            <w:tcW w:w="2212" w:type="pct"/>
          </w:tcPr>
          <w:p w14:paraId="5B5F3534" w14:textId="77777777" w:rsidR="004C7B68" w:rsidRDefault="004C7B68" w:rsidP="004C7B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851A715" w14:textId="0D93476D" w:rsidR="004C7B68" w:rsidRDefault="004C7B68" w:rsidP="004C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738D063" w14:textId="77777777" w:rsidR="004C7B68" w:rsidRDefault="004C7B68" w:rsidP="00B35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F83BCAC" w14:textId="16667ED5" w:rsidR="004C7B68" w:rsidRPr="00DA34C2" w:rsidRDefault="00DA34C2" w:rsidP="00DA34C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    </w:t>
            </w:r>
            <w:r w:rsidRPr="00DA34C2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</w:tcPr>
          <w:p w14:paraId="7BEA0FD6" w14:textId="77777777" w:rsidR="004C7B68" w:rsidRPr="00BB146A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D6E8099" w14:textId="0780334B" w:rsidR="004C7B68" w:rsidRPr="006A556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3485129" w14:textId="77777777" w:rsidR="004C7B68" w:rsidRPr="00B267C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385E7B18" w14:textId="52990343" w:rsidR="004C7B68" w:rsidRPr="00BB146A" w:rsidRDefault="005F4330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BA52276" w14:textId="77777777" w:rsidR="004C7B68" w:rsidRPr="00790711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927BB12" w14:textId="140BC799" w:rsidR="004C7B68" w:rsidRPr="006A556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C7B68" w:rsidRPr="00B267CE" w14:paraId="5211E7F6" w14:textId="77777777" w:rsidTr="00A8188F">
        <w:tc>
          <w:tcPr>
            <w:tcW w:w="2212" w:type="pct"/>
          </w:tcPr>
          <w:p w14:paraId="5F281906" w14:textId="492FE151" w:rsidR="004C7B68" w:rsidRDefault="004C7B68" w:rsidP="004C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054E7C1" w14:textId="26D90461" w:rsidR="004C7B68" w:rsidRPr="0005097C" w:rsidRDefault="00674983" w:rsidP="00D93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144" w:type="pct"/>
          </w:tcPr>
          <w:p w14:paraId="744B9227" w14:textId="77777777" w:rsidR="004C7B68" w:rsidRPr="006A556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232E778" w14:textId="2A79C9CB" w:rsidR="004C7B68" w:rsidRPr="006A556E" w:rsidRDefault="00674983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144" w:type="pct"/>
          </w:tcPr>
          <w:p w14:paraId="45E69F77" w14:textId="77777777" w:rsidR="004C7B68" w:rsidRPr="006A556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B806CE6" w14:textId="40209726" w:rsidR="004C7B68" w:rsidRPr="006A556E" w:rsidRDefault="00674983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</w:p>
        </w:tc>
        <w:tc>
          <w:tcPr>
            <w:tcW w:w="144" w:type="pct"/>
          </w:tcPr>
          <w:p w14:paraId="48DE9722" w14:textId="77777777" w:rsidR="004C7B68" w:rsidRPr="006A556E" w:rsidRDefault="004C7B68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E58DC8E" w14:textId="372441EC" w:rsidR="004C7B68" w:rsidRPr="006A556E" w:rsidRDefault="00674983" w:rsidP="004C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</w:tbl>
    <w:p w14:paraId="59C915BA" w14:textId="77777777" w:rsidR="003B39AC" w:rsidRPr="00883191" w:rsidRDefault="003B39A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70"/>
        <w:gridCol w:w="1080"/>
        <w:gridCol w:w="271"/>
        <w:gridCol w:w="1172"/>
        <w:gridCol w:w="271"/>
        <w:gridCol w:w="1075"/>
      </w:tblGrid>
      <w:tr w:rsidR="00AC2688" w:rsidRPr="00B267CE" w14:paraId="7BE847D8" w14:textId="77777777" w:rsidTr="00A8188F">
        <w:trPr>
          <w:tblHeader/>
        </w:trPr>
        <w:tc>
          <w:tcPr>
            <w:tcW w:w="2212" w:type="pct"/>
          </w:tcPr>
          <w:p w14:paraId="1296E30E" w14:textId="492BFB79" w:rsidR="00B267CE" w:rsidRPr="0039592E" w:rsidRDefault="0039592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OLE_LINK3"/>
            <w:r w:rsidRPr="00395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88" w:type="pct"/>
            <w:gridSpan w:val="7"/>
          </w:tcPr>
          <w:p w14:paraId="41913D45" w14:textId="6F253FD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83D" w:rsidRPr="00B267CE" w14:paraId="20102962" w14:textId="77777777" w:rsidTr="0042583D">
        <w:tc>
          <w:tcPr>
            <w:tcW w:w="2212" w:type="pct"/>
          </w:tcPr>
          <w:p w14:paraId="19192A20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7571BC74" w14:textId="33455576" w:rsidR="0042583D" w:rsidRPr="00B267CE" w:rsidRDefault="002934DB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7579C23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0DB711" w14:textId="7E185975" w:rsidR="0042583D" w:rsidRPr="00B267CE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434E48A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14:paraId="4C30420C" w14:textId="45A681D1" w:rsidR="0042583D" w:rsidRPr="005B10E7" w:rsidRDefault="00674983" w:rsidP="00404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F4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</w:p>
        </w:tc>
        <w:tc>
          <w:tcPr>
            <w:tcW w:w="145" w:type="pct"/>
          </w:tcPr>
          <w:p w14:paraId="72629DDF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C4F7A35" w14:textId="65D7CA21" w:rsidR="0042583D" w:rsidRPr="00AF5FD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</w:tr>
      <w:tr w:rsidR="0042583D" w:rsidRPr="00B267CE" w14:paraId="50B82795" w14:textId="77777777" w:rsidTr="0042583D">
        <w:tc>
          <w:tcPr>
            <w:tcW w:w="2212" w:type="pct"/>
            <w:shd w:val="clear" w:color="auto" w:fill="FFFFFF"/>
          </w:tcPr>
          <w:p w14:paraId="27105E2F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9F9F2C9" w14:textId="65754231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F4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144" w:type="pct"/>
          </w:tcPr>
          <w:p w14:paraId="44E3EE53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73AAFCE" w14:textId="37E5026C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</w:p>
        </w:tc>
        <w:tc>
          <w:tcPr>
            <w:tcW w:w="145" w:type="pct"/>
          </w:tcPr>
          <w:p w14:paraId="217760E2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BCC7911" w14:textId="15993E8C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F4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145" w:type="pct"/>
          </w:tcPr>
          <w:p w14:paraId="6E4D7F81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E215B4B" w14:textId="368B2977" w:rsidR="0042583D" w:rsidRPr="00AF5FD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</w:tr>
      <w:tr w:rsidR="0042583D" w:rsidRPr="00B267CE" w14:paraId="04A9DE04" w14:textId="77777777" w:rsidTr="0042583D">
        <w:tc>
          <w:tcPr>
            <w:tcW w:w="2212" w:type="pct"/>
            <w:shd w:val="clear" w:color="auto" w:fill="FFFFFF"/>
          </w:tcPr>
          <w:p w14:paraId="7FEAB9C1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AE50F1B" w14:textId="0C69958D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F4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144" w:type="pct"/>
          </w:tcPr>
          <w:p w14:paraId="70817185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0ECFF1E" w14:textId="2813C69B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</w:p>
        </w:tc>
        <w:tc>
          <w:tcPr>
            <w:tcW w:w="145" w:type="pct"/>
          </w:tcPr>
          <w:p w14:paraId="0F03E8DC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408F3ED" w14:textId="3006709F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F43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145" w:type="pct"/>
          </w:tcPr>
          <w:p w14:paraId="068280D3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794DB31" w14:textId="6FB1A54E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260AB5" w:rsidRPr="00B267CE" w14:paraId="1BF834B0" w14:textId="77777777" w:rsidTr="00CF73BE">
        <w:tc>
          <w:tcPr>
            <w:tcW w:w="2212" w:type="pct"/>
            <w:shd w:val="clear" w:color="auto" w:fill="FFFFFF"/>
          </w:tcPr>
          <w:p w14:paraId="0F13421E" w14:textId="77777777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DFFDF1D" w14:textId="28F2884A" w:rsidR="006A556E" w:rsidRP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</w:tcPr>
          <w:p w14:paraId="546147D7" w14:textId="77777777" w:rsidR="006A556E" w:rsidRPr="00E615D6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F4483" w14:textId="7B8D4D37" w:rsidR="006A556E" w:rsidRPr="00E615D6" w:rsidRDefault="00E615D6" w:rsidP="005F433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 </w:t>
            </w:r>
            <w:r w:rsidR="005F4330" w:rsidRPr="00E615D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4" w:type="pct"/>
          </w:tcPr>
          <w:p w14:paraId="26941B80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EFC309" w14:textId="67D12B23" w:rsidR="006A556E" w:rsidRPr="006A556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B19F952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E7EC2D0" w14:textId="18C02433" w:rsidR="006A556E" w:rsidRPr="00F10CCF" w:rsidRDefault="005F4330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0048180" w14:textId="77777777" w:rsidR="006A556E" w:rsidRPr="009376B3" w:rsidRDefault="006A556E" w:rsidP="0093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4" w:type="pct"/>
          </w:tcPr>
          <w:p w14:paraId="57E8E078" w14:textId="3613F074" w:rsidR="006A556E" w:rsidRPr="006A556E" w:rsidRDefault="006A556E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60AB5" w:rsidRPr="00B267CE" w14:paraId="38B128FE" w14:textId="77777777" w:rsidTr="0042583D">
        <w:tc>
          <w:tcPr>
            <w:tcW w:w="2212" w:type="pct"/>
          </w:tcPr>
          <w:p w14:paraId="4A4065B8" w14:textId="07A7767B" w:rsidR="00B267C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38B301E" w14:textId="58C52637" w:rsidR="00B267CE" w:rsidRPr="00B267CE" w:rsidRDefault="00674983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24B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</w:p>
        </w:tc>
        <w:tc>
          <w:tcPr>
            <w:tcW w:w="144" w:type="pct"/>
          </w:tcPr>
          <w:p w14:paraId="2DC1B46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B33CF60" w14:textId="1870904E" w:rsidR="00B267CE" w:rsidRPr="00B267CE" w:rsidRDefault="00674983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623</w:t>
            </w:r>
          </w:p>
        </w:tc>
        <w:tc>
          <w:tcPr>
            <w:tcW w:w="145" w:type="pct"/>
          </w:tcPr>
          <w:p w14:paraId="0DA799E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1C7E87D" w14:textId="3D4E8246" w:rsidR="00B267CE" w:rsidRPr="00B267CE" w:rsidRDefault="00674983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B24B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145" w:type="pct"/>
          </w:tcPr>
          <w:p w14:paraId="1D2EFEB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EEF9844" w14:textId="7E5C49C8" w:rsidR="00B267CE" w:rsidRPr="00B267CE" w:rsidRDefault="00674983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</w:tr>
      <w:bookmarkEnd w:id="1"/>
    </w:tbl>
    <w:p w14:paraId="378E9C7D" w14:textId="77777777" w:rsidR="00050B88" w:rsidRDefault="00050B88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2B8A73" w14:textId="77777777" w:rsidR="00E004B3" w:rsidRPr="00883191" w:rsidRDefault="00E004B3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3"/>
        <w:gridCol w:w="1085"/>
        <w:gridCol w:w="270"/>
        <w:gridCol w:w="1172"/>
        <w:gridCol w:w="236"/>
        <w:gridCol w:w="33"/>
        <w:gridCol w:w="1084"/>
        <w:gridCol w:w="236"/>
        <w:gridCol w:w="31"/>
        <w:gridCol w:w="1078"/>
      </w:tblGrid>
      <w:tr w:rsidR="001F0856" w:rsidRPr="00B267CE" w14:paraId="4BAC671B" w14:textId="77777777" w:rsidTr="00FA21CF">
        <w:tc>
          <w:tcPr>
            <w:tcW w:w="2160" w:type="pct"/>
          </w:tcPr>
          <w:p w14:paraId="093FB4DA" w14:textId="77777777" w:rsidR="001F0856" w:rsidRPr="00B267CE" w:rsidRDefault="001F0856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639CBF8C" w14:textId="18F60A6B" w:rsidR="001F0856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F6D36F4" w14:textId="77777777" w:rsidR="001F0856" w:rsidRPr="00B267CE" w:rsidRDefault="001F0856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6C09B688" w14:textId="0B5BE2F9" w:rsidR="001F0856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2583D" w:rsidRPr="00B267CE" w14:paraId="41CDAA71" w14:textId="77777777" w:rsidTr="00FA21CF">
        <w:tc>
          <w:tcPr>
            <w:tcW w:w="2160" w:type="pct"/>
          </w:tcPr>
          <w:p w14:paraId="4B481BC5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60086D2" w14:textId="5C091CEE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F35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D40E2C2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D47F65B" w14:textId="10290B64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8" w:type="pct"/>
          </w:tcPr>
          <w:p w14:paraId="3CC2DEA5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1AE434C3" w14:textId="413F7583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F35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gridSpan w:val="2"/>
          </w:tcPr>
          <w:p w14:paraId="3FC8E7FE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85E396C" w14:textId="24353E1B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2583D" w:rsidRPr="00B267CE" w14:paraId="03AE76B4" w14:textId="77777777" w:rsidTr="00FA21CF">
        <w:tc>
          <w:tcPr>
            <w:tcW w:w="2160" w:type="pct"/>
          </w:tcPr>
          <w:p w14:paraId="17ED79EC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57B9B43" w14:textId="107419DA" w:rsidR="0042583D" w:rsidRPr="00B267CE" w:rsidRDefault="00674983" w:rsidP="0064409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</w:tcPr>
          <w:p w14:paraId="12002ADD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B792BBD" w14:textId="4BF0AFB8" w:rsidR="0042583D" w:rsidRPr="0042583D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628FC820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40FD64FE" w14:textId="7ED0A38D" w:rsidR="0042583D" w:rsidRPr="00B267CE" w:rsidRDefault="00674983" w:rsidP="00644097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5" w:type="pct"/>
            <w:gridSpan w:val="2"/>
          </w:tcPr>
          <w:p w14:paraId="5418374B" w14:textId="77777777" w:rsidR="0042583D" w:rsidRPr="00B267CE" w:rsidRDefault="0042583D" w:rsidP="0042583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C6B1918" w14:textId="5C9D1C24" w:rsidR="0042583D" w:rsidRPr="00070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E03EF" w:rsidRPr="00B267CE" w14:paraId="61D7A1D3" w14:textId="77777777" w:rsidTr="000E03EF">
        <w:tc>
          <w:tcPr>
            <w:tcW w:w="2160" w:type="pct"/>
          </w:tcPr>
          <w:p w14:paraId="4BFF6ABC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20AE82AB" w14:textId="36134CE3" w:rsidR="000E03EF" w:rsidRPr="00B267CE" w:rsidRDefault="00D6770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0E03EF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A21CF" w:rsidRPr="00B267CE" w14:paraId="28A35C52" w14:textId="77777777" w:rsidTr="000E03EF">
        <w:tc>
          <w:tcPr>
            <w:tcW w:w="2160" w:type="pct"/>
          </w:tcPr>
          <w:p w14:paraId="4D59362A" w14:textId="77B73F64" w:rsidR="00FA21CF" w:rsidRPr="00FA21CF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1C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840" w:type="pct"/>
            <w:gridSpan w:val="9"/>
          </w:tcPr>
          <w:p w14:paraId="727FB72E" w14:textId="77777777" w:rsidR="00FA21CF" w:rsidRPr="00FA21CF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FA21CF" w:rsidRPr="00B267CE" w14:paraId="24341180" w14:textId="77777777" w:rsidTr="00FA21CF">
        <w:tc>
          <w:tcPr>
            <w:tcW w:w="2160" w:type="pct"/>
          </w:tcPr>
          <w:p w14:paraId="571BC713" w14:textId="4C07DA5C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BDCDC1E" w14:textId="7D4DB1A7" w:rsidR="00FA21CF" w:rsidRPr="00DE1A06" w:rsidRDefault="00DE1A06" w:rsidP="0005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F51EE6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0AF39A5" w14:textId="43CD76C8" w:rsidR="00FA21CF" w:rsidRPr="00B267CE" w:rsidRDefault="007C4380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5D432B7B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4E804E5" w14:textId="5528B369" w:rsidR="00FA21CF" w:rsidRPr="00DD2742" w:rsidRDefault="00674983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CD04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  <w:gridSpan w:val="2"/>
          </w:tcPr>
          <w:p w14:paraId="0410AA20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FB0FF03" w14:textId="188C34C2" w:rsidR="00FA21CF" w:rsidRPr="0042583D" w:rsidRDefault="00674983" w:rsidP="00B03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FA21CF" w:rsidRPr="00B267CE" w14:paraId="1F37A931" w14:textId="77777777" w:rsidTr="000E03EF">
        <w:tc>
          <w:tcPr>
            <w:tcW w:w="2160" w:type="pct"/>
          </w:tcPr>
          <w:p w14:paraId="2F022178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7FCAB967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A21CF" w:rsidRPr="00B267CE" w14:paraId="3AB5A6B6" w14:textId="77777777" w:rsidTr="000E03EF">
        <w:tc>
          <w:tcPr>
            <w:tcW w:w="2160" w:type="pct"/>
          </w:tcPr>
          <w:p w14:paraId="06483C6A" w14:textId="7FA0630C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40" w:type="pct"/>
            <w:gridSpan w:val="9"/>
          </w:tcPr>
          <w:p w14:paraId="1C4268A8" w14:textId="3F8A9D9A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21CF" w:rsidRPr="007E72B9" w14:paraId="6959A0BE" w14:textId="77777777" w:rsidTr="00FA21CF">
        <w:tc>
          <w:tcPr>
            <w:tcW w:w="2160" w:type="pct"/>
          </w:tcPr>
          <w:p w14:paraId="65C95800" w14:textId="77777777" w:rsidR="00FA21CF" w:rsidRPr="00F03698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841E791" w14:textId="5FF3A20F" w:rsidR="00FA21CF" w:rsidRPr="007E72B9" w:rsidRDefault="00674983" w:rsidP="00204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</w:tcPr>
          <w:p w14:paraId="135D9147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79AFDFA" w14:textId="20732C79" w:rsidR="00FA21CF" w:rsidRPr="007E72B9" w:rsidRDefault="00674983" w:rsidP="00204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128" w:type="pct"/>
          </w:tcPr>
          <w:p w14:paraId="600E279A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</w:tcPr>
          <w:p w14:paraId="1A12193D" w14:textId="4EB9A954" w:rsidR="00FA21CF" w:rsidRPr="007E72B9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</w:tcPr>
          <w:p w14:paraId="435EE7EA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double" w:sz="4" w:space="0" w:color="auto"/>
            </w:tcBorders>
          </w:tcPr>
          <w:p w14:paraId="2AF3E309" w14:textId="231D44E3" w:rsidR="00FA21CF" w:rsidRPr="007E72B9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</w:p>
        </w:tc>
      </w:tr>
    </w:tbl>
    <w:p w14:paraId="6A5ACA0E" w14:textId="161105ED" w:rsidR="00251EB1" w:rsidRPr="00F653E4" w:rsidRDefault="00251EB1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085"/>
        <w:gridCol w:w="259"/>
        <w:gridCol w:w="1173"/>
        <w:gridCol w:w="270"/>
        <w:gridCol w:w="1087"/>
        <w:gridCol w:w="237"/>
        <w:gridCol w:w="1114"/>
      </w:tblGrid>
      <w:tr w:rsidR="00B267CE" w:rsidRPr="00B267CE" w14:paraId="3489B60F" w14:textId="77777777" w:rsidTr="006A556E">
        <w:tc>
          <w:tcPr>
            <w:tcW w:w="2154" w:type="pct"/>
            <w:tcBorders>
              <w:bottom w:val="nil"/>
            </w:tcBorders>
          </w:tcPr>
          <w:p w14:paraId="00ECF76C" w14:textId="02AC3750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6" w:type="pct"/>
            <w:gridSpan w:val="7"/>
            <w:tcBorders>
              <w:top w:val="nil"/>
              <w:bottom w:val="nil"/>
            </w:tcBorders>
          </w:tcPr>
          <w:p w14:paraId="1DDCA3EE" w14:textId="54DA8473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A556E" w:rsidRPr="007E72B9" w14:paraId="710D2060" w14:textId="77777777" w:rsidTr="000E03EF">
        <w:tc>
          <w:tcPr>
            <w:tcW w:w="2154" w:type="pct"/>
            <w:tcBorders>
              <w:bottom w:val="nil"/>
            </w:tcBorders>
          </w:tcPr>
          <w:p w14:paraId="221A1F33" w14:textId="77777777" w:rsidR="006A556E" w:rsidRPr="00F03698" w:rsidRDefault="006A556E" w:rsidP="006A55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top w:val="nil"/>
              <w:bottom w:val="double" w:sz="4" w:space="0" w:color="auto"/>
            </w:tcBorders>
          </w:tcPr>
          <w:p w14:paraId="5F2BBD22" w14:textId="35542A46" w:rsidR="006A556E" w:rsidRPr="007E72B9" w:rsidRDefault="00D51C4C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2C039C21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</w:tcPr>
          <w:p w14:paraId="218966D2" w14:textId="48D9A145" w:rsidR="006A556E" w:rsidRPr="007E72B9" w:rsidRDefault="007C4380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F3A4F0C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</w:tcPr>
          <w:p w14:paraId="6AF74125" w14:textId="5FFAB3EF" w:rsidR="006A556E" w:rsidRPr="007E72B9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D51C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746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2A8B14B7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</w:tcPr>
          <w:p w14:paraId="34A67617" w14:textId="0CBB1286" w:rsidR="006A556E" w:rsidRPr="007E72B9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529</w:t>
            </w:r>
          </w:p>
        </w:tc>
      </w:tr>
    </w:tbl>
    <w:p w14:paraId="65C3D0D6" w14:textId="49FD05E5" w:rsidR="006A556E" w:rsidRPr="0023525C" w:rsidRDefault="006A556E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1"/>
          <w:szCs w:val="21"/>
          <w:lang w:val="th-TH" w:eastAsia="x-none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06"/>
        <w:gridCol w:w="242"/>
        <w:gridCol w:w="1163"/>
        <w:gridCol w:w="240"/>
        <w:gridCol w:w="1114"/>
        <w:gridCol w:w="272"/>
        <w:gridCol w:w="1071"/>
      </w:tblGrid>
      <w:tr w:rsidR="00803D14" w:rsidRPr="00B267CE" w14:paraId="7FA06162" w14:textId="77777777" w:rsidTr="000E03EF">
        <w:tc>
          <w:tcPr>
            <w:tcW w:w="2161" w:type="pct"/>
          </w:tcPr>
          <w:p w14:paraId="2CF16393" w14:textId="7FD825D1" w:rsidR="00803D14" w:rsidRPr="00EA1649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839" w:type="pct"/>
            <w:gridSpan w:val="7"/>
          </w:tcPr>
          <w:p w14:paraId="4385D099" w14:textId="77777777" w:rsidR="00803D14" w:rsidRPr="00B267CE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2583D" w:rsidRPr="00B267CE" w14:paraId="08233423" w14:textId="77777777" w:rsidTr="0042583D">
        <w:tc>
          <w:tcPr>
            <w:tcW w:w="2161" w:type="pct"/>
          </w:tcPr>
          <w:p w14:paraId="46C4EAB5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0B6CF035" w14:textId="6275B2CE" w:rsidR="0042583D" w:rsidRPr="00BB146A" w:rsidRDefault="00D51C4C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D47DB8C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8BE6FD5" w14:textId="5BBAB972" w:rsidR="0042583D" w:rsidRPr="007B5B9D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CD546D3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0ADDA6" w14:textId="01C16554" w:rsidR="0042583D" w:rsidRPr="00BB146A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04E610B6" w14:textId="77777777" w:rsidR="0042583D" w:rsidRPr="00790711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1BBCB5" w14:textId="1E73BB4D" w:rsidR="0042583D" w:rsidRPr="007B5B9D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</w:tr>
      <w:tr w:rsidR="0042583D" w:rsidRPr="00B267CE" w14:paraId="7D24751F" w14:textId="77777777" w:rsidTr="0042583D">
        <w:tc>
          <w:tcPr>
            <w:tcW w:w="2161" w:type="pct"/>
          </w:tcPr>
          <w:p w14:paraId="4993E806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4A3908B1" w14:textId="36B03ED0" w:rsidR="0042583D" w:rsidRPr="00BB146A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273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132" w:type="pct"/>
          </w:tcPr>
          <w:p w14:paraId="090F5854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CBC42D1" w14:textId="5CF918A6" w:rsidR="0042583D" w:rsidRPr="007B5B9D" w:rsidRDefault="00674983" w:rsidP="006C39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131" w:type="pct"/>
          </w:tcPr>
          <w:p w14:paraId="4D5C1D86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1E57019" w14:textId="494B12C0" w:rsidR="0042583D" w:rsidRPr="00BB146A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273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3A0A67CB" w14:textId="77777777" w:rsidR="0042583D" w:rsidRPr="00790711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C3CA220" w14:textId="63B9988E" w:rsidR="0042583D" w:rsidRPr="007B5B9D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42583D" w:rsidRPr="00B267CE" w14:paraId="14995D05" w14:textId="77777777" w:rsidTr="0042583D">
        <w:tc>
          <w:tcPr>
            <w:tcW w:w="2161" w:type="pct"/>
          </w:tcPr>
          <w:p w14:paraId="5B92F6ED" w14:textId="4B1722BE" w:rsidR="0042583D" w:rsidRDefault="0042583D" w:rsidP="00425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017D62A" w14:textId="50C599B2" w:rsidR="0042583D" w:rsidRPr="0005097C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3273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132" w:type="pct"/>
          </w:tcPr>
          <w:p w14:paraId="1D7FCA99" w14:textId="77777777" w:rsidR="0042583D" w:rsidRPr="006A556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A8C120B" w14:textId="432B2752" w:rsidR="0042583D" w:rsidRPr="006A556E" w:rsidRDefault="00674983" w:rsidP="006C39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</w:t>
            </w:r>
          </w:p>
        </w:tc>
        <w:tc>
          <w:tcPr>
            <w:tcW w:w="131" w:type="pct"/>
          </w:tcPr>
          <w:p w14:paraId="7A9D0E41" w14:textId="77777777" w:rsidR="0042583D" w:rsidRPr="006A556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638C0C8" w14:textId="248643AE" w:rsidR="0042583D" w:rsidRPr="006A556E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273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E435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7A48AB85" w14:textId="77777777" w:rsidR="0042583D" w:rsidRPr="006A556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E8F8B0" w14:textId="3C7F3724" w:rsidR="0042583D" w:rsidRPr="006A556E" w:rsidRDefault="00674983" w:rsidP="00230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182</w:t>
            </w:r>
          </w:p>
        </w:tc>
      </w:tr>
    </w:tbl>
    <w:p w14:paraId="305ACD12" w14:textId="45F43607" w:rsidR="00ED7072" w:rsidRPr="00A23800" w:rsidRDefault="00ED7072" w:rsidP="00ED707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21FD9D7E" w14:textId="6DD8C718" w:rsidR="00B036A2" w:rsidRPr="00ED7072" w:rsidRDefault="00B036A2" w:rsidP="00ED7072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D70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5124B783" w14:textId="77777777" w:rsidR="001F7AA2" w:rsidRPr="008B22A9" w:rsidRDefault="001F7A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918"/>
        <w:gridCol w:w="1176"/>
        <w:gridCol w:w="268"/>
        <w:gridCol w:w="1073"/>
        <w:gridCol w:w="241"/>
        <w:gridCol w:w="1151"/>
        <w:gridCol w:w="236"/>
        <w:gridCol w:w="37"/>
        <w:gridCol w:w="1134"/>
      </w:tblGrid>
      <w:tr w:rsidR="001F7AA2" w:rsidRPr="00B267CE" w14:paraId="3EC616D1" w14:textId="77777777" w:rsidTr="00A35740">
        <w:trPr>
          <w:trHeight w:val="241"/>
        </w:trPr>
        <w:tc>
          <w:tcPr>
            <w:tcW w:w="3918" w:type="dxa"/>
            <w:hideMark/>
          </w:tcPr>
          <w:p w14:paraId="08A107BE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hideMark/>
          </w:tcPr>
          <w:p w14:paraId="24B2ADC3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5C0CBFB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4"/>
            <w:hideMark/>
          </w:tcPr>
          <w:p w14:paraId="005E5A98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83D" w:rsidRPr="00B267CE" w14:paraId="2AC8AA44" w14:textId="77777777" w:rsidTr="00A35740">
        <w:trPr>
          <w:trHeight w:val="241"/>
        </w:trPr>
        <w:tc>
          <w:tcPr>
            <w:tcW w:w="3918" w:type="dxa"/>
          </w:tcPr>
          <w:p w14:paraId="4BADB362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1C79CCD" w14:textId="31A54E16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F35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14:paraId="41D75B62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DD9A28D" w14:textId="085C406E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41" w:type="dxa"/>
          </w:tcPr>
          <w:p w14:paraId="213E0744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3A981E9" w14:textId="38372CA4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F35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8E9A90C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70736A8" w14:textId="379A2C17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42583D"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2583D" w:rsidRPr="00B267CE" w14:paraId="65E797C4" w14:textId="77777777" w:rsidTr="00A35740">
        <w:trPr>
          <w:trHeight w:val="241"/>
        </w:trPr>
        <w:tc>
          <w:tcPr>
            <w:tcW w:w="3918" w:type="dxa"/>
          </w:tcPr>
          <w:p w14:paraId="5066201A" w14:textId="77777777" w:rsidR="0042583D" w:rsidRPr="00B267CE" w:rsidRDefault="0042583D" w:rsidP="00425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8EA54F1" w14:textId="1A22E250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50C9970A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0B42D47" w14:textId="4BF56477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41" w:type="dxa"/>
          </w:tcPr>
          <w:p w14:paraId="7B39E40A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</w:tcPr>
          <w:p w14:paraId="76EE5F5F" w14:textId="048A7E60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31CDB693" w14:textId="77777777" w:rsidR="0042583D" w:rsidRPr="00B267CE" w:rsidRDefault="0042583D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BE1F101" w14:textId="6C94E7E2" w:rsidR="0042583D" w:rsidRPr="00B267CE" w:rsidRDefault="00674983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A93B9F" w:rsidRPr="00B267CE" w14:paraId="5CE7CA35" w14:textId="77777777" w:rsidTr="00A35740">
        <w:trPr>
          <w:trHeight w:val="232"/>
        </w:trPr>
        <w:tc>
          <w:tcPr>
            <w:tcW w:w="3918" w:type="dxa"/>
          </w:tcPr>
          <w:p w14:paraId="00B62355" w14:textId="77777777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hideMark/>
          </w:tcPr>
          <w:p w14:paraId="66762149" w14:textId="581C5698" w:rsidR="00A93B9F" w:rsidRPr="00B267CE" w:rsidRDefault="00D6770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93B9F"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42583D" w:rsidRPr="003A6773" w14:paraId="1DC5DD9B" w14:textId="77777777" w:rsidTr="00501090">
        <w:trPr>
          <w:trHeight w:val="164"/>
        </w:trPr>
        <w:tc>
          <w:tcPr>
            <w:tcW w:w="3918" w:type="dxa"/>
            <w:hideMark/>
          </w:tcPr>
          <w:p w14:paraId="43452CA5" w14:textId="53E39C50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  <w:r w:rsidR="00E319D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มีไว้เพื่อขาย</w:t>
            </w:r>
          </w:p>
        </w:tc>
        <w:tc>
          <w:tcPr>
            <w:tcW w:w="1176" w:type="dxa"/>
            <w:shd w:val="clear" w:color="auto" w:fill="FFFFFF" w:themeFill="background1"/>
          </w:tcPr>
          <w:p w14:paraId="4FCE842A" w14:textId="42ED21C2" w:rsidR="0042583D" w:rsidRPr="00A87B41" w:rsidRDefault="00674983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972</w:t>
            </w:r>
            <w:r w:rsidR="002B67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8" w:type="dxa"/>
            <w:shd w:val="clear" w:color="auto" w:fill="FFFFFF" w:themeFill="background1"/>
          </w:tcPr>
          <w:p w14:paraId="40B13160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14:paraId="68BFFBDA" w14:textId="57334656" w:rsidR="0042583D" w:rsidRPr="003A6773" w:rsidRDefault="00674983" w:rsidP="00B0346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968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41" w:type="dxa"/>
            <w:shd w:val="clear" w:color="auto" w:fill="FFFFFF" w:themeFill="background1"/>
          </w:tcPr>
          <w:p w14:paraId="282DBB14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 w:themeFill="background1"/>
          </w:tcPr>
          <w:p w14:paraId="7D6EC2C8" w14:textId="68098A79" w:rsidR="0042583D" w:rsidRPr="003A6773" w:rsidRDefault="00674983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37D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D336EAA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293AE9" w14:textId="443B1129" w:rsidR="0042583D" w:rsidRPr="003A6773" w:rsidRDefault="00674983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42583D" w:rsidRPr="003A6773" w14:paraId="2DF69063" w14:textId="77777777" w:rsidTr="00501090">
        <w:trPr>
          <w:trHeight w:val="320"/>
        </w:trPr>
        <w:tc>
          <w:tcPr>
            <w:tcW w:w="3918" w:type="dxa"/>
          </w:tcPr>
          <w:p w14:paraId="4AD3386F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28CBD9" w14:textId="08E8D1E2" w:rsidR="0042583D" w:rsidRPr="003A6773" w:rsidRDefault="00674983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2B67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8" w:type="dxa"/>
            <w:shd w:val="clear" w:color="auto" w:fill="FFFFFF" w:themeFill="background1"/>
            <w:vAlign w:val="bottom"/>
          </w:tcPr>
          <w:p w14:paraId="4C210F49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5439FD" w14:textId="335C7492" w:rsidR="0042583D" w:rsidRPr="003A6773" w:rsidRDefault="00674983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1" w:type="dxa"/>
            <w:shd w:val="clear" w:color="auto" w:fill="FFFFFF" w:themeFill="background1"/>
            <w:vAlign w:val="bottom"/>
          </w:tcPr>
          <w:p w14:paraId="594169EA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90907" w14:textId="59AC9F99" w:rsidR="0042583D" w:rsidRPr="003A6773" w:rsidRDefault="00674983" w:rsidP="00695EA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3" w:type="dxa"/>
            <w:gridSpan w:val="2"/>
            <w:shd w:val="clear" w:color="auto" w:fill="FFFFFF" w:themeFill="background1"/>
            <w:vAlign w:val="bottom"/>
          </w:tcPr>
          <w:p w14:paraId="4D2C3546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048F34" w14:textId="4CE00BF3" w:rsidR="0042583D" w:rsidRPr="003A6773" w:rsidRDefault="007C4380" w:rsidP="00425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2583D" w:rsidRPr="003A6773" w14:paraId="4A6303C3" w14:textId="77777777" w:rsidTr="00501090">
        <w:trPr>
          <w:trHeight w:val="320"/>
        </w:trPr>
        <w:tc>
          <w:tcPr>
            <w:tcW w:w="3918" w:type="dxa"/>
            <w:hideMark/>
          </w:tcPr>
          <w:p w14:paraId="670DFF47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07346A" w14:textId="225F9E10" w:rsidR="0042583D" w:rsidRPr="003A6773" w:rsidRDefault="00674983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  <w:r w:rsidR="002B67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8" w:type="dxa"/>
            <w:shd w:val="clear" w:color="auto" w:fill="FFFFFF" w:themeFill="background1"/>
          </w:tcPr>
          <w:p w14:paraId="72729661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F935" w14:textId="25D1D6BC" w:rsidR="0042583D" w:rsidRPr="003A6773" w:rsidRDefault="00674983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972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1" w:type="dxa"/>
            <w:shd w:val="clear" w:color="auto" w:fill="FFFFFF" w:themeFill="background1"/>
          </w:tcPr>
          <w:p w14:paraId="6708245E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681A3E" w14:textId="54D8F8B1" w:rsidR="0042583D" w:rsidRPr="003A6773" w:rsidRDefault="00674983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84E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3AC38C2C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AE5510B" w14:textId="253E1852" w:rsidR="0042583D" w:rsidRPr="003A6773" w:rsidRDefault="00674983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42583D" w:rsidRPr="003A6773" w14:paraId="6E3A9B58" w14:textId="77777777" w:rsidTr="00501090">
        <w:trPr>
          <w:trHeight w:val="320"/>
        </w:trPr>
        <w:tc>
          <w:tcPr>
            <w:tcW w:w="3918" w:type="dxa"/>
            <w:hideMark/>
          </w:tcPr>
          <w:p w14:paraId="539437EA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31F14F" w14:textId="2B95854D" w:rsidR="0042583D" w:rsidRPr="003A6773" w:rsidRDefault="002B672A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FFFFFF" w:themeFill="background1"/>
          </w:tcPr>
          <w:p w14:paraId="2F0353B8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F829A" w14:textId="0402280E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FFFFFF" w:themeFill="background1"/>
          </w:tcPr>
          <w:p w14:paraId="41320FBC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26535" w14:textId="34D64313" w:rsidR="0042583D" w:rsidRPr="003A6773" w:rsidRDefault="00484E5B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634167C9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377970" w14:textId="0FB58D0E" w:rsidR="0042583D" w:rsidRPr="003A6773" w:rsidRDefault="00D6770F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  <w:r w:rsidRPr="00D6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2583D" w:rsidRPr="003A6773" w14:paraId="7198E2C3" w14:textId="77777777" w:rsidTr="00CC4140">
        <w:trPr>
          <w:trHeight w:val="320"/>
        </w:trPr>
        <w:tc>
          <w:tcPr>
            <w:tcW w:w="3918" w:type="dxa"/>
            <w:hideMark/>
          </w:tcPr>
          <w:p w14:paraId="5966811E" w14:textId="77777777" w:rsidR="0042583D" w:rsidRPr="003A6773" w:rsidRDefault="0042583D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C74495E" w14:textId="6BFD9B13" w:rsidR="0042583D" w:rsidRPr="006F2D75" w:rsidRDefault="00674983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2B67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68" w:type="dxa"/>
            <w:shd w:val="clear" w:color="auto" w:fill="FFFFFF" w:themeFill="background1"/>
          </w:tcPr>
          <w:p w14:paraId="242F8373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D2A69F" w14:textId="71604A8A" w:rsidR="0042583D" w:rsidRPr="00EC1CBC" w:rsidRDefault="00674983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922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41" w:type="dxa"/>
            <w:shd w:val="clear" w:color="auto" w:fill="FFFFFF" w:themeFill="background1"/>
          </w:tcPr>
          <w:p w14:paraId="254F056B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8FA3AC" w14:textId="46CACBF9" w:rsidR="0042583D" w:rsidRPr="003A6773" w:rsidRDefault="00674983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796</w:t>
            </w:r>
            <w:r w:rsidR="00484E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886FA78" w14:textId="77777777" w:rsidR="0042583D" w:rsidRPr="003A6773" w:rsidRDefault="0042583D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43802C" w14:textId="1D4EFB52" w:rsidR="0042583D" w:rsidRPr="003A6773" w:rsidRDefault="00674983" w:rsidP="00EC1CB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862</w:t>
            </w:r>
            <w:r w:rsidR="007C4380" w:rsidRPr="007C43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</w:tr>
      <w:tr w:rsidR="00CC4140" w:rsidRPr="003A6773" w14:paraId="3AB21C40" w14:textId="77777777" w:rsidTr="00CC4140">
        <w:trPr>
          <w:trHeight w:val="320"/>
        </w:trPr>
        <w:tc>
          <w:tcPr>
            <w:tcW w:w="3918" w:type="dxa"/>
          </w:tcPr>
          <w:p w14:paraId="4F94CE87" w14:textId="77777777" w:rsidR="00CC4140" w:rsidRPr="003A6773" w:rsidRDefault="00CC4140" w:rsidP="0042583D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1AC3DEE5" w14:textId="77777777" w:rsidR="00CC4140" w:rsidRPr="00D6770F" w:rsidRDefault="00CC4140" w:rsidP="006F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14:paraId="674AC677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AACA3D0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FFFFFF" w:themeFill="background1"/>
          </w:tcPr>
          <w:p w14:paraId="0C154193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681642B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4CEC8F33" w14:textId="77777777" w:rsidR="00CC4140" w:rsidRPr="003A6773" w:rsidRDefault="00CC4140" w:rsidP="0042583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A3E7F9B" w14:textId="77777777" w:rsidR="00CC4140" w:rsidRPr="00D6770F" w:rsidRDefault="00CC4140" w:rsidP="004258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15AC401E" w14:textId="18AF8379" w:rsidR="00860BE0" w:rsidRDefault="0086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62"/>
        <w:gridCol w:w="11"/>
        <w:gridCol w:w="261"/>
        <w:gridCol w:w="11"/>
        <w:gridCol w:w="1085"/>
        <w:gridCol w:w="14"/>
        <w:gridCol w:w="227"/>
        <w:gridCol w:w="9"/>
        <w:gridCol w:w="1085"/>
        <w:gridCol w:w="9"/>
        <w:gridCol w:w="265"/>
        <w:gridCol w:w="9"/>
        <w:gridCol w:w="1161"/>
      </w:tblGrid>
      <w:tr w:rsidR="00B267CE" w:rsidRPr="003A6773" w14:paraId="1D0D3B67" w14:textId="77777777" w:rsidTr="00A44ED0">
        <w:trPr>
          <w:tblHeader/>
        </w:trPr>
        <w:tc>
          <w:tcPr>
            <w:tcW w:w="2191" w:type="pct"/>
          </w:tcPr>
          <w:p w14:paraId="026F4364" w14:textId="197F5AD7" w:rsidR="00B267CE" w:rsidRPr="003A6773" w:rsidRDefault="00F653E4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38" w:type="pct"/>
            <w:gridSpan w:val="5"/>
          </w:tcPr>
          <w:p w14:paraId="01790084" w14:textId="77777777" w:rsidR="00B267CE" w:rsidRPr="003A6773" w:rsidRDefault="00B267CE" w:rsidP="003A677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1A156960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6"/>
          </w:tcPr>
          <w:p w14:paraId="427852CC" w14:textId="77777777" w:rsidR="00B267CE" w:rsidRPr="003A6773" w:rsidRDefault="00B267CE" w:rsidP="003B56B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7CE" w:rsidRPr="003A6773" w14:paraId="2854B04C" w14:textId="77777777" w:rsidTr="00A11A84">
        <w:trPr>
          <w:tblHeader/>
        </w:trPr>
        <w:tc>
          <w:tcPr>
            <w:tcW w:w="2191" w:type="pct"/>
          </w:tcPr>
          <w:p w14:paraId="1FAC9B90" w14:textId="0C7129BA" w:rsidR="00B267CE" w:rsidRPr="003A6773" w:rsidRDefault="004F35A7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674983" w:rsidRPr="006749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72561A" w:rsidRPr="0072561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A93B9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A93B9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1" w:type="pct"/>
            <w:gridSpan w:val="2"/>
          </w:tcPr>
          <w:p w14:paraId="3BD89F2E" w14:textId="3F7864F9" w:rsidR="00B267CE" w:rsidRPr="003A6773" w:rsidRDefault="00674983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gridSpan w:val="2"/>
          </w:tcPr>
          <w:p w14:paraId="005F8693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BBA673A" w14:textId="4ABD9E53" w:rsidR="00B267CE" w:rsidRPr="003A6773" w:rsidRDefault="00674983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" w:type="pct"/>
            <w:gridSpan w:val="2"/>
          </w:tcPr>
          <w:p w14:paraId="69171441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3570F754" w14:textId="3EDA1E75" w:rsidR="00B267CE" w:rsidRPr="003A6773" w:rsidRDefault="00674983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  <w:gridSpan w:val="2"/>
          </w:tcPr>
          <w:p w14:paraId="49CD12B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4" w:type="pct"/>
          </w:tcPr>
          <w:p w14:paraId="5B535E47" w14:textId="44ED1BDB" w:rsidR="00B267CE" w:rsidRPr="003A6773" w:rsidRDefault="00674983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267CE" w:rsidRPr="003A6773" w14:paraId="6391F008" w14:textId="77777777" w:rsidTr="00A44ED0">
        <w:trPr>
          <w:tblHeader/>
        </w:trPr>
        <w:tc>
          <w:tcPr>
            <w:tcW w:w="2191" w:type="pct"/>
          </w:tcPr>
          <w:p w14:paraId="53FC19AB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9" w:type="pct"/>
            <w:gridSpan w:val="13"/>
          </w:tcPr>
          <w:p w14:paraId="09718898" w14:textId="0B651048" w:rsidR="00B267CE" w:rsidRPr="003A6773" w:rsidRDefault="00D6770F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B267CE"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677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A93B9F" w:rsidRPr="003A6773" w14:paraId="302359D3" w14:textId="77777777" w:rsidTr="00A11A84">
        <w:tc>
          <w:tcPr>
            <w:tcW w:w="2191" w:type="pct"/>
          </w:tcPr>
          <w:p w14:paraId="70B24150" w14:textId="74D4AD4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15" w:type="pct"/>
          </w:tcPr>
          <w:p w14:paraId="0180952C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</w:tcPr>
          <w:p w14:paraId="3CE77D3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7BC9F93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3A42867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252E838A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</w:tcPr>
          <w:p w14:paraId="047910F7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338C8050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3B9F" w:rsidRPr="003A6773" w14:paraId="79A21202" w14:textId="77777777" w:rsidTr="00A11A84">
        <w:tc>
          <w:tcPr>
            <w:tcW w:w="2191" w:type="pct"/>
          </w:tcPr>
          <w:p w14:paraId="5739C88C" w14:textId="45FDDC6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615" w:type="pct"/>
          </w:tcPr>
          <w:p w14:paraId="5ECF74FB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</w:tcPr>
          <w:p w14:paraId="57C79E05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00601AE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217B3E37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100E7AD5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</w:tcPr>
          <w:p w14:paraId="168AEF5C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B0D55D1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35A7" w:rsidRPr="003A6773" w14:paraId="3EC56C61" w14:textId="77777777" w:rsidTr="00A11A84">
        <w:tc>
          <w:tcPr>
            <w:tcW w:w="2191" w:type="pct"/>
          </w:tcPr>
          <w:p w14:paraId="5999C3E5" w14:textId="77777777" w:rsidR="004F35A7" w:rsidRPr="003A6773" w:rsidRDefault="004F35A7" w:rsidP="004F35A7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15" w:type="pct"/>
            <w:shd w:val="clear" w:color="auto" w:fill="FFFFFF" w:themeFill="background1"/>
          </w:tcPr>
          <w:p w14:paraId="7AFD1B0E" w14:textId="3C47DBEF" w:rsidR="004F35A7" w:rsidRPr="00F16F0C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11803" w:rsidRPr="00F16F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  <w:r w:rsidR="00F11803" w:rsidRPr="00F16F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44" w:type="pct"/>
            <w:gridSpan w:val="2"/>
            <w:shd w:val="clear" w:color="auto" w:fill="FFFFFF" w:themeFill="background1"/>
          </w:tcPr>
          <w:p w14:paraId="5B03D362" w14:textId="035CCF07" w:rsidR="004F35A7" w:rsidRPr="00F16F0C" w:rsidRDefault="004F35A7" w:rsidP="004F35A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FFFFFF" w:themeFill="background1"/>
          </w:tcPr>
          <w:p w14:paraId="3CD134A3" w14:textId="307ABC39" w:rsidR="004F35A7" w:rsidRPr="00F16F0C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F35A7" w:rsidRPr="00F16F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  <w:r w:rsidR="004F35A7" w:rsidRPr="00F16F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27" w:type="pct"/>
            <w:gridSpan w:val="2"/>
            <w:shd w:val="clear" w:color="auto" w:fill="FFFFFF" w:themeFill="background1"/>
          </w:tcPr>
          <w:p w14:paraId="40DD297B" w14:textId="77777777" w:rsidR="004F35A7" w:rsidRPr="00F16F0C" w:rsidRDefault="004F35A7" w:rsidP="004F35A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FFFFFF" w:themeFill="background1"/>
          </w:tcPr>
          <w:p w14:paraId="7F8D2C78" w14:textId="78DF9ACF" w:rsidR="004F35A7" w:rsidRPr="00F16F0C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03949" w:rsidRPr="00F16F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</w:t>
            </w:r>
            <w:r w:rsidR="00203949" w:rsidRPr="00F16F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45" w:type="pct"/>
            <w:gridSpan w:val="2"/>
            <w:shd w:val="clear" w:color="auto" w:fill="FFFFFF" w:themeFill="background1"/>
          </w:tcPr>
          <w:p w14:paraId="65F00129" w14:textId="77777777" w:rsidR="004F35A7" w:rsidRPr="00F16F0C" w:rsidRDefault="004F35A7" w:rsidP="004F35A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FFFFFF" w:themeFill="background1"/>
          </w:tcPr>
          <w:p w14:paraId="43696E9E" w14:textId="0D9E56EB" w:rsidR="004F35A7" w:rsidRPr="003A6773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</w:tr>
      <w:tr w:rsidR="004F35A7" w:rsidRPr="003A6773" w14:paraId="1DAC5C88" w14:textId="77777777" w:rsidTr="0056117C">
        <w:tc>
          <w:tcPr>
            <w:tcW w:w="2191" w:type="pct"/>
          </w:tcPr>
          <w:p w14:paraId="340C6930" w14:textId="772CC9A1" w:rsidR="004F35A7" w:rsidRPr="005427D3" w:rsidRDefault="004F35A7" w:rsidP="005427D3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ED0">
              <w:rPr>
                <w:rFonts w:asciiTheme="majorBidi" w:hAnsiTheme="majorBidi" w:hint="cs"/>
                <w:sz w:val="30"/>
                <w:szCs w:val="30"/>
                <w:cs/>
              </w:rPr>
              <w:t>การปรับลดมูลค่าสุทธิที่คาดว่าจะได้รับ</w:t>
            </w:r>
          </w:p>
        </w:tc>
        <w:tc>
          <w:tcPr>
            <w:tcW w:w="615" w:type="pct"/>
            <w:shd w:val="clear" w:color="auto" w:fill="FFFFFF" w:themeFill="background1"/>
            <w:vAlign w:val="bottom"/>
          </w:tcPr>
          <w:p w14:paraId="5B2C18AC" w14:textId="39FC883E" w:rsidR="004F35A7" w:rsidRPr="00F16F0C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11803" w:rsidRPr="00F16F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44" w:type="pct"/>
            <w:gridSpan w:val="2"/>
            <w:shd w:val="clear" w:color="auto" w:fill="FFFFFF" w:themeFill="background1"/>
          </w:tcPr>
          <w:p w14:paraId="45BB6E34" w14:textId="77777777" w:rsidR="004F35A7" w:rsidRPr="00F16F0C" w:rsidRDefault="004F35A7" w:rsidP="004F35A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0" w:type="pct"/>
            <w:gridSpan w:val="2"/>
            <w:shd w:val="clear" w:color="auto" w:fill="FFFFFF" w:themeFill="background1"/>
          </w:tcPr>
          <w:p w14:paraId="427F9410" w14:textId="74A66230" w:rsidR="004F35A7" w:rsidRPr="00F16F0C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F35A7" w:rsidRPr="00F16F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27" w:type="pct"/>
            <w:gridSpan w:val="2"/>
            <w:shd w:val="clear" w:color="auto" w:fill="FFFFFF" w:themeFill="background1"/>
          </w:tcPr>
          <w:p w14:paraId="335FF51E" w14:textId="77777777" w:rsidR="004F35A7" w:rsidRPr="00F16F0C" w:rsidRDefault="004F35A7" w:rsidP="004F35A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9" w:type="pct"/>
            <w:gridSpan w:val="2"/>
            <w:shd w:val="clear" w:color="auto" w:fill="FFFFFF" w:themeFill="background1"/>
            <w:vAlign w:val="bottom"/>
          </w:tcPr>
          <w:p w14:paraId="034B486F" w14:textId="648A42A1" w:rsidR="004F35A7" w:rsidRPr="00F16F0C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03949" w:rsidRPr="00F16F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  <w:gridSpan w:val="2"/>
            <w:shd w:val="clear" w:color="auto" w:fill="FFFFFF" w:themeFill="background1"/>
          </w:tcPr>
          <w:p w14:paraId="7A267734" w14:textId="77777777" w:rsidR="004F35A7" w:rsidRPr="00F16F0C" w:rsidRDefault="004F35A7" w:rsidP="0012536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gridSpan w:val="2"/>
            <w:shd w:val="clear" w:color="auto" w:fill="FFFFFF" w:themeFill="background1"/>
          </w:tcPr>
          <w:p w14:paraId="30B7FE87" w14:textId="5896E4B6" w:rsidR="004F35A7" w:rsidRPr="00D6770F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F35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</w:tr>
      <w:tr w:rsidR="004F35A7" w:rsidRPr="008330AA" w14:paraId="2263B8EB" w14:textId="77777777" w:rsidTr="00A11A84">
        <w:tc>
          <w:tcPr>
            <w:tcW w:w="2191" w:type="pct"/>
          </w:tcPr>
          <w:p w14:paraId="57BF64CB" w14:textId="77777777" w:rsidR="004F35A7" w:rsidRPr="003A6773" w:rsidRDefault="004F35A7" w:rsidP="004F35A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8A9C81" w14:textId="1F231F01" w:rsidR="004F35A7" w:rsidRPr="00F16F0C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F11803" w:rsidRPr="00F16F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="00F11803" w:rsidRPr="00F16F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144" w:type="pct"/>
            <w:gridSpan w:val="2"/>
            <w:shd w:val="clear" w:color="auto" w:fill="FFFFFF" w:themeFill="background1"/>
          </w:tcPr>
          <w:p w14:paraId="34A2FC1F" w14:textId="77777777" w:rsidR="004F35A7" w:rsidRPr="00F16F0C" w:rsidRDefault="004F35A7" w:rsidP="004F35A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AF0361" w14:textId="7F00861A" w:rsidR="004F35A7" w:rsidRPr="00F16F0C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4F35A7" w:rsidRPr="00F16F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496</w:t>
            </w:r>
            <w:r w:rsidR="004F35A7" w:rsidRPr="00F16F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27" w:type="pct"/>
            <w:gridSpan w:val="2"/>
            <w:shd w:val="clear" w:color="auto" w:fill="FFFFFF" w:themeFill="background1"/>
          </w:tcPr>
          <w:p w14:paraId="3421A370" w14:textId="77777777" w:rsidR="004F35A7" w:rsidRPr="00F16F0C" w:rsidRDefault="004F35A7" w:rsidP="004F35A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87DBA1" w14:textId="5C4A0A53" w:rsidR="004F35A7" w:rsidRPr="00F16F0C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203949" w:rsidRPr="00F16F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464</w:t>
            </w:r>
            <w:r w:rsidR="00203949" w:rsidRPr="00F16F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45" w:type="pct"/>
            <w:gridSpan w:val="2"/>
            <w:shd w:val="clear" w:color="auto" w:fill="FFFFFF" w:themeFill="background1"/>
          </w:tcPr>
          <w:p w14:paraId="3C015E18" w14:textId="77777777" w:rsidR="004F35A7" w:rsidRPr="00F16F0C" w:rsidRDefault="004F35A7" w:rsidP="004F35A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8397D0" w14:textId="3908485D" w:rsidR="004F35A7" w:rsidRPr="008330AA" w:rsidRDefault="00674983" w:rsidP="004F35A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6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4F3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F3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825</w:t>
            </w:r>
          </w:p>
        </w:tc>
      </w:tr>
    </w:tbl>
    <w:p w14:paraId="44FCC54B" w14:textId="77777777" w:rsidR="007C55CA" w:rsidRPr="000D38EA" w:rsidRDefault="007C55CA" w:rsidP="007C55CA">
      <w:pPr>
        <w:pStyle w:val="Heading1"/>
        <w:keepLines/>
        <w:shd w:val="clear" w:color="auto" w:fill="auto"/>
        <w:tabs>
          <w:tab w:val="clear" w:pos="414"/>
        </w:tabs>
        <w:ind w:left="518" w:right="-45" w:firstLine="0"/>
        <w:jc w:val="thaiDistribute"/>
        <w:rPr>
          <w:rFonts w:asciiTheme="majorBidi" w:hAnsiTheme="majorBidi" w:cstheme="majorBidi"/>
          <w:sz w:val="21"/>
          <w:szCs w:val="21"/>
          <w:u w:val="none"/>
          <w:lang w:val="th-TH"/>
        </w:rPr>
      </w:pPr>
    </w:p>
    <w:p w14:paraId="09BB4EA9" w14:textId="7384B410" w:rsidR="00D61673" w:rsidRPr="00147230" w:rsidRDefault="004B36E8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ส่วนปรับปรุงอาคารเช่าและอุปกรณ์ </w:t>
      </w:r>
      <w:r w:rsidR="00F96631"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0E569AAA" w14:textId="77777777" w:rsidR="00B12AB2" w:rsidRPr="00B267CE" w:rsidRDefault="00B12AB2" w:rsidP="004C2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jc w:val="right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810"/>
        <w:gridCol w:w="1620"/>
        <w:gridCol w:w="270"/>
        <w:gridCol w:w="1530"/>
      </w:tblGrid>
      <w:tr w:rsidR="001D0FB7" w14:paraId="37A0F756" w14:textId="77777777" w:rsidTr="0053016E">
        <w:trPr>
          <w:cantSplit/>
          <w:tblHeader/>
          <w:jc w:val="right"/>
        </w:trPr>
        <w:tc>
          <w:tcPr>
            <w:tcW w:w="4950" w:type="dxa"/>
            <w:vAlign w:val="bottom"/>
          </w:tcPr>
          <w:p w14:paraId="43AA8C24" w14:textId="0BB46969" w:rsidR="001D0FB7" w:rsidRPr="001D0FB7" w:rsidRDefault="00A475A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674983" w:rsidRPr="006749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="0072561A" w:rsidRPr="0072561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0</w:t>
            </w:r>
            <w:r w:rsidRPr="00A93B9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A93B9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A0433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674983" w:rsidRPr="00674983"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810" w:type="dxa"/>
            <w:vAlign w:val="bottom"/>
          </w:tcPr>
          <w:p w14:paraId="00CF1753" w14:textId="77777777" w:rsidR="001D0FB7" w:rsidRPr="001D0FB7" w:rsidRDefault="001D0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3BE8141" w14:textId="27BF6D72" w:rsidR="001D0FB7" w:rsidRPr="001D0FB7" w:rsidRDefault="001D0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E7153A2" w14:textId="77777777" w:rsidR="001D0FB7" w:rsidRPr="001D0FB7" w:rsidRDefault="001D0FB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A25BF6" w14:textId="77777777" w:rsidR="001D0FB7" w:rsidRPr="001D0FB7" w:rsidRDefault="001D0FB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D0F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BAEAFF4" w14:textId="6100413A" w:rsidR="001D0FB7" w:rsidRPr="001D0FB7" w:rsidRDefault="001D0FB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D0F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1D0FB7" w14:paraId="261AC0DC" w14:textId="77777777" w:rsidTr="0053016E">
        <w:trPr>
          <w:cantSplit/>
          <w:jc w:val="right"/>
        </w:trPr>
        <w:tc>
          <w:tcPr>
            <w:tcW w:w="4950" w:type="dxa"/>
          </w:tcPr>
          <w:p w14:paraId="353D73F6" w14:textId="77777777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96766B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20" w:type="dxa"/>
            <w:gridSpan w:val="3"/>
          </w:tcPr>
          <w:p w14:paraId="54499660" w14:textId="4732970B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D0F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46F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D0F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0FB7" w14:paraId="612E90CD" w14:textId="77777777" w:rsidTr="0053016E">
        <w:trPr>
          <w:cantSplit/>
          <w:jc w:val="right"/>
        </w:trPr>
        <w:tc>
          <w:tcPr>
            <w:tcW w:w="4950" w:type="dxa"/>
          </w:tcPr>
          <w:p w14:paraId="6B65858C" w14:textId="3F657AC0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30C12C98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center"/>
          </w:tcPr>
          <w:p w14:paraId="7DD889DF" w14:textId="492107EE" w:rsidR="001D0FB7" w:rsidRPr="00286B01" w:rsidRDefault="00674983" w:rsidP="0053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A56591" w:rsidRPr="00A565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4983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70" w:type="dxa"/>
            <w:vAlign w:val="center"/>
          </w:tcPr>
          <w:p w14:paraId="772E3B3A" w14:textId="77777777" w:rsidR="001D0FB7" w:rsidRPr="0053016E" w:rsidRDefault="001D0FB7" w:rsidP="005301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3A30CCB" w14:textId="594EA65C" w:rsidR="001D0FB7" w:rsidRPr="0053016E" w:rsidRDefault="00674983" w:rsidP="0053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A56591" w:rsidRPr="00A565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4983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1D0FB7" w14:paraId="55736D3D" w14:textId="77777777" w:rsidTr="0053016E">
        <w:trPr>
          <w:cantSplit/>
          <w:jc w:val="right"/>
        </w:trPr>
        <w:tc>
          <w:tcPr>
            <w:tcW w:w="4950" w:type="dxa"/>
          </w:tcPr>
          <w:p w14:paraId="5275E622" w14:textId="5EEB7BE8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100A8224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center"/>
          </w:tcPr>
          <w:p w14:paraId="7E2F661B" w14:textId="674C3BDA" w:rsidR="001D0FB7" w:rsidRPr="00286B01" w:rsidRDefault="00674983" w:rsidP="0053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A56591" w:rsidRPr="00A565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4983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72561A" w:rsidRPr="0072561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14:paraId="7B6D2180" w14:textId="77777777" w:rsidR="001D0FB7" w:rsidRPr="0053016E" w:rsidRDefault="001D0FB7" w:rsidP="005301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4AB29E8" w14:textId="714B33C8" w:rsidR="001D0FB7" w:rsidRPr="0053016E" w:rsidRDefault="00674983" w:rsidP="0053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DA5D49" w:rsidRPr="00DA5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4983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1D0FB7" w14:paraId="4E13D92C" w14:textId="77777777" w:rsidTr="0053016E">
        <w:trPr>
          <w:cantSplit/>
          <w:jc w:val="right"/>
        </w:trPr>
        <w:tc>
          <w:tcPr>
            <w:tcW w:w="4950" w:type="dxa"/>
          </w:tcPr>
          <w:p w14:paraId="4832B3B2" w14:textId="3267B13A" w:rsidR="001D0FB7" w:rsidRPr="001D0FB7" w:rsidRDefault="001D0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D0F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</w:tcPr>
          <w:p w14:paraId="5C249B23" w14:textId="77777777" w:rsidR="001D0FB7" w:rsidRPr="001D0FB7" w:rsidRDefault="001D0FB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vAlign w:val="center"/>
          </w:tcPr>
          <w:p w14:paraId="03608800" w14:textId="27D23FFF" w:rsidR="001D0FB7" w:rsidRPr="0053016E" w:rsidRDefault="00792F88" w:rsidP="0053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4983" w:rsidRPr="0067498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53016E" w:rsidRPr="0053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94E2C43" w14:textId="77777777" w:rsidR="001D0FB7" w:rsidRPr="0053016E" w:rsidRDefault="001D0FB7" w:rsidP="005301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704CC06" w14:textId="0E9CA141" w:rsidR="001D0FB7" w:rsidRPr="0053016E" w:rsidRDefault="00792F88" w:rsidP="0079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4983" w:rsidRPr="0067498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53016E" w:rsidRPr="005301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6AC03A15" w14:textId="77777777" w:rsidR="00937E5A" w:rsidRDefault="00937E5A" w:rsidP="00864A45">
      <w:pPr>
        <w:spacing w:line="240" w:lineRule="auto"/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4AB450C9" w14:textId="02FFAC95" w:rsidR="006E12C5" w:rsidRPr="006E12C5" w:rsidRDefault="00864A45" w:rsidP="006E12C5">
      <w:pPr>
        <w:ind w:left="540"/>
        <w:rPr>
          <w:rFonts w:ascii="Angsana New" w:hAnsi="Angsana New" w:cs="Angsana New"/>
          <w:b/>
          <w:sz w:val="30"/>
          <w:szCs w:val="30"/>
        </w:rPr>
      </w:pPr>
      <w:r w:rsidRPr="0063492D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74983" w:rsidRPr="00674983">
        <w:rPr>
          <w:rFonts w:ascii="Angsana New" w:hAnsi="Angsana New" w:cs="Angsana New"/>
          <w:bCs/>
          <w:sz w:val="30"/>
          <w:szCs w:val="30"/>
        </w:rPr>
        <w:t>2568</w:t>
      </w:r>
      <w:r w:rsidRPr="0063492D">
        <w:rPr>
          <w:rFonts w:ascii="Angsana New" w:hAnsi="Angsana New" w:cs="Angsana New"/>
          <w:b/>
          <w:sz w:val="30"/>
          <w:szCs w:val="30"/>
        </w:rPr>
        <w:t xml:space="preserve"> </w:t>
      </w:r>
      <w:r w:rsidRPr="0063492D">
        <w:rPr>
          <w:rFonts w:ascii="Angsana New" w:hAnsi="Angsana New" w:cs="Angsana New"/>
          <w:b/>
          <w:sz w:val="30"/>
          <w:szCs w:val="30"/>
          <w:cs/>
        </w:rPr>
        <w:t>บริษัทได้เข้าทำสัญญาเช่า</w:t>
      </w:r>
      <w:r w:rsidR="00917CFB">
        <w:rPr>
          <w:rFonts w:ascii="Angsana New" w:hAnsi="Angsana New" w:cs="Angsana New" w:hint="cs"/>
          <w:b/>
          <w:sz w:val="30"/>
          <w:szCs w:val="30"/>
          <w:cs/>
        </w:rPr>
        <w:t>พื้นที่</w:t>
      </w:r>
      <w:r w:rsidR="0006137B">
        <w:rPr>
          <w:rFonts w:ascii="Angsana New" w:hAnsi="Angsana New" w:cs="Angsana New" w:hint="cs"/>
          <w:b/>
          <w:sz w:val="30"/>
          <w:szCs w:val="30"/>
          <w:cs/>
        </w:rPr>
        <w:t>หลายฉบับ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เป็นระยะเวลา </w:t>
      </w:r>
      <w:r w:rsidR="00674983" w:rsidRPr="00674983">
        <w:rPr>
          <w:rFonts w:ascii="Angsana New" w:hAnsi="Angsana New" w:cs="Angsana New"/>
          <w:bCs/>
          <w:sz w:val="30"/>
          <w:szCs w:val="30"/>
        </w:rPr>
        <w:t>3</w:t>
      </w:r>
      <w:r w:rsidRPr="0063492D">
        <w:rPr>
          <w:rFonts w:ascii="Angsana New" w:hAnsi="Angsana New" w:cs="Angsana New"/>
          <w:b/>
          <w:sz w:val="30"/>
          <w:szCs w:val="30"/>
          <w:cs/>
        </w:rPr>
        <w:t xml:space="preserve"> ปี</w:t>
      </w:r>
    </w:p>
    <w:p w14:paraId="458978BE" w14:textId="028C160D" w:rsidR="006B0307" w:rsidRPr="000D38EA" w:rsidRDefault="006B0307" w:rsidP="006E12C5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1"/>
          <w:szCs w:val="21"/>
        </w:rPr>
      </w:pPr>
    </w:p>
    <w:p w14:paraId="79A59D8C" w14:textId="45F48827" w:rsidR="00792C02" w:rsidRPr="00C14CFF" w:rsidRDefault="0079023D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2" w:name="_Hlk23765408"/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2"/>
    </w:p>
    <w:p w14:paraId="180D78A4" w14:textId="77777777" w:rsidR="000105D6" w:rsidRPr="00050B88" w:rsidRDefault="000105D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6"/>
          <w:szCs w:val="26"/>
        </w:rPr>
      </w:pPr>
    </w:p>
    <w:p w14:paraId="6CA90AD6" w14:textId="206D316A" w:rsidR="004F39B6" w:rsidRPr="00C14CFF" w:rsidRDefault="004F39B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C14C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C14CFF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C14CFF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5EE127A" w14:textId="1C46912B" w:rsidR="00F00DE2" w:rsidRDefault="00F00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2F66A45" w14:textId="77777777" w:rsidR="00A11A84" w:rsidRDefault="00A1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821D912" w14:textId="77777777" w:rsidR="00135763" w:rsidRDefault="0013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828D731" w14:textId="77777777" w:rsidR="00135763" w:rsidRDefault="0013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06EFA36" w14:textId="77777777" w:rsidR="009E5AF2" w:rsidRDefault="009E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76CE2F3" w14:textId="77777777" w:rsidR="0077029F" w:rsidRPr="00050B88" w:rsidRDefault="0077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3B096114" w14:textId="2A69BFC1" w:rsidR="0079023D" w:rsidRPr="00C14CFF" w:rsidRDefault="00960F80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การจำแนก</w:t>
      </w:r>
      <w:r w:rsidR="00792C02"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050B88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  <w:lang w:eastAsia="x-none"/>
        </w:rPr>
      </w:pPr>
    </w:p>
    <w:p w14:paraId="6D599A21" w14:textId="49A55865" w:rsidR="00BF6C64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C14CFF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050B88" w:rsidRDefault="00684BD7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</w:rPr>
      </w:pPr>
    </w:p>
    <w:p w14:paraId="47FAB4B4" w14:textId="01094EF3" w:rsidR="00A1213F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C14CFF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C14CFF">
        <w:rPr>
          <w:rFonts w:asciiTheme="majorBidi" w:hAnsiTheme="majorBidi" w:cstheme="majorBidi"/>
          <w:sz w:val="30"/>
          <w:szCs w:val="30"/>
        </w:rPr>
        <w:t xml:space="preserve"> </w:t>
      </w:r>
      <w:r w:rsidRPr="00C14CFF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5B3E94F9" w:rsidR="00B775EE" w:rsidRPr="00050B88" w:rsidRDefault="00B775EE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B267CE" w:rsidRPr="00C14CFF" w14:paraId="42A1C8C3" w14:textId="77777777" w:rsidTr="00296634">
        <w:tc>
          <w:tcPr>
            <w:tcW w:w="3690" w:type="dxa"/>
            <w:vAlign w:val="bottom"/>
          </w:tcPr>
          <w:p w14:paraId="72B53FD6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E5EF8D8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C7D32F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A17EB1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475A3" w:rsidRPr="00C14CFF" w14:paraId="6A7F5B07" w14:textId="77777777" w:rsidTr="00296634">
        <w:tc>
          <w:tcPr>
            <w:tcW w:w="3690" w:type="dxa"/>
            <w:vAlign w:val="bottom"/>
          </w:tcPr>
          <w:p w14:paraId="539FB5A8" w14:textId="77777777" w:rsidR="00A475A3" w:rsidRPr="00C14CFF" w:rsidRDefault="00A475A3" w:rsidP="00A475A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08DF8D" w14:textId="0D3F14D1" w:rsidR="00A475A3" w:rsidRPr="00C14CFF" w:rsidRDefault="00A475A3" w:rsidP="00A475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เก้า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3C74DED1" w14:textId="77777777" w:rsidR="00A475A3" w:rsidRPr="00C14CFF" w:rsidRDefault="00A475A3" w:rsidP="00A475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A94D369" w14:textId="019A697F" w:rsidR="00A475A3" w:rsidRPr="00C14CFF" w:rsidRDefault="00A475A3" w:rsidP="00A475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เก้า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A475A3" w:rsidRPr="00C14CFF" w14:paraId="3D6747C9" w14:textId="77777777" w:rsidTr="00296634">
        <w:tc>
          <w:tcPr>
            <w:tcW w:w="3690" w:type="dxa"/>
            <w:vAlign w:val="bottom"/>
          </w:tcPr>
          <w:p w14:paraId="32D40D5C" w14:textId="77777777" w:rsidR="00A475A3" w:rsidRPr="00C14CFF" w:rsidRDefault="00A475A3" w:rsidP="00A475A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0C1158E5" w14:textId="51962299" w:rsidR="00A475A3" w:rsidRPr="002E2F09" w:rsidRDefault="00A475A3" w:rsidP="00A475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674983" w:rsidRPr="0067498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2561A" w:rsidRPr="0072561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108BEDD6" w14:textId="77777777" w:rsidR="00A475A3" w:rsidRPr="00C14CFF" w:rsidRDefault="00A475A3" w:rsidP="00A475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32FD766" w14:textId="0E35F4A8" w:rsidR="00A475A3" w:rsidRPr="00C14CFF" w:rsidRDefault="00A475A3" w:rsidP="00A475A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674983" w:rsidRPr="0067498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2561A" w:rsidRPr="0072561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A93B9F" w:rsidRPr="00C14CFF" w14:paraId="0533F440" w14:textId="77777777" w:rsidTr="00296634">
        <w:tc>
          <w:tcPr>
            <w:tcW w:w="3690" w:type="dxa"/>
            <w:vAlign w:val="bottom"/>
          </w:tcPr>
          <w:p w14:paraId="3E39BACB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7BFD03E" w14:textId="19936F24" w:rsidR="00A93B9F" w:rsidRPr="00C14CFF" w:rsidRDefault="00674983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70" w:type="dxa"/>
          </w:tcPr>
          <w:p w14:paraId="24A4B3D7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D94065C" w14:textId="34335C9D" w:rsidR="00A93B9F" w:rsidRPr="00C14CFF" w:rsidRDefault="00674983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36" w:type="dxa"/>
          </w:tcPr>
          <w:p w14:paraId="12C4EDA9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7DE3800" w14:textId="62EAEADD" w:rsidR="00A93B9F" w:rsidRPr="00C14CFF" w:rsidRDefault="00674983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40" w:type="dxa"/>
          </w:tcPr>
          <w:p w14:paraId="1317160B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77B566C1" w14:textId="6688DA34" w:rsidR="00A93B9F" w:rsidRPr="00C14CFF" w:rsidRDefault="00674983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GB"/>
              </w:rPr>
              <w:t>2567</w:t>
            </w:r>
          </w:p>
        </w:tc>
      </w:tr>
      <w:tr w:rsidR="00A93B9F" w:rsidRPr="00C14CFF" w14:paraId="79EADA89" w14:textId="77777777" w:rsidTr="00296634">
        <w:tc>
          <w:tcPr>
            <w:tcW w:w="3690" w:type="dxa"/>
            <w:vAlign w:val="bottom"/>
          </w:tcPr>
          <w:p w14:paraId="352DF1B9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3E9F2212" w14:textId="30BE6751" w:rsidR="00A93B9F" w:rsidRPr="00C14CFF" w:rsidRDefault="00D6770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6770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="00A93B9F" w:rsidRPr="00C14C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="00A93B9F" w:rsidRPr="00C14CF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D6770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A93B9F" w:rsidRPr="00C14CFF" w14:paraId="54E2F6AA" w14:textId="77777777" w:rsidTr="00296634">
        <w:tc>
          <w:tcPr>
            <w:tcW w:w="3690" w:type="dxa"/>
            <w:hideMark/>
          </w:tcPr>
          <w:p w14:paraId="41CEBD58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3342B14F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099037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9267E97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4D32D9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488BF50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3D204883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A8AAB8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A475A3" w:rsidRPr="00C14CFF" w14:paraId="0D9B499F" w14:textId="77777777" w:rsidTr="00074754">
        <w:tc>
          <w:tcPr>
            <w:tcW w:w="3690" w:type="dxa"/>
            <w:hideMark/>
          </w:tcPr>
          <w:p w14:paraId="221DC06F" w14:textId="77777777" w:rsidR="00A475A3" w:rsidRPr="00C14CFF" w:rsidRDefault="00A475A3" w:rsidP="00A475A3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6A6C32A5" w14:textId="68B20BBE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E12335" w:rsidRPr="00E123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651</w:t>
            </w:r>
            <w:r w:rsidR="00E12335" w:rsidRPr="00E123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  <w:r w:rsidR="00A12C4E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  <w:vAlign w:val="bottom"/>
          </w:tcPr>
          <w:p w14:paraId="53DFD95A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vAlign w:val="bottom"/>
          </w:tcPr>
          <w:p w14:paraId="4DA243BC" w14:textId="7E693C8B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257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36" w:type="dxa"/>
            <w:vAlign w:val="bottom"/>
          </w:tcPr>
          <w:p w14:paraId="650D6EAB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4F5B7B20" w14:textId="1A20E166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E12335" w:rsidRPr="00E123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249</w:t>
            </w:r>
            <w:r w:rsidR="00E12335" w:rsidRPr="00E123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83</w:t>
            </w:r>
            <w:r w:rsidR="00364F5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40" w:type="dxa"/>
            <w:vAlign w:val="bottom"/>
          </w:tcPr>
          <w:p w14:paraId="038F4EC6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vAlign w:val="bottom"/>
          </w:tcPr>
          <w:p w14:paraId="2BCDB4BC" w14:textId="09C1DB1A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sz w:val="30"/>
                <w:szCs w:val="30"/>
                <w:lang w:val="en-US" w:eastAsia="en-US"/>
              </w:rPr>
              <w:t>00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713</w:t>
            </w:r>
          </w:p>
        </w:tc>
      </w:tr>
      <w:tr w:rsidR="00A475A3" w:rsidRPr="00C14CFF" w14:paraId="44264970" w14:textId="77777777" w:rsidTr="00074754">
        <w:tc>
          <w:tcPr>
            <w:tcW w:w="3690" w:type="dxa"/>
            <w:hideMark/>
          </w:tcPr>
          <w:p w14:paraId="19640A84" w14:textId="77777777" w:rsidR="00A475A3" w:rsidRPr="00C14CFF" w:rsidRDefault="00A475A3" w:rsidP="00A475A3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434CF" w14:textId="77714F81" w:rsidR="00A475A3" w:rsidRPr="00043E1E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A5162A" w:rsidRPr="00A516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651</w:t>
            </w:r>
            <w:r w:rsidR="00A5162A" w:rsidRPr="00A516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</w:t>
            </w:r>
            <w:r w:rsidR="00A12C4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0C9AAE49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CEC21" w14:textId="066BBDD9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A475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257</w:t>
            </w:r>
            <w:r w:rsidR="00A475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36" w:type="dxa"/>
          </w:tcPr>
          <w:p w14:paraId="619B7E03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E12A2" w14:textId="4716EBC1" w:rsidR="00A475A3" w:rsidRPr="001E5150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B47F79" w:rsidRPr="00B47F7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249</w:t>
            </w:r>
            <w:r w:rsidR="00B47F79" w:rsidRPr="00B47F7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</w:t>
            </w:r>
            <w:r w:rsidR="00364F5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40" w:type="dxa"/>
          </w:tcPr>
          <w:p w14:paraId="595D86A6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3782D" w14:textId="23B9128D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A475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A475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713</w:t>
            </w:r>
          </w:p>
        </w:tc>
      </w:tr>
      <w:tr w:rsidR="00A475A3" w:rsidRPr="008405C6" w14:paraId="3F14D888" w14:textId="77777777" w:rsidTr="00296634">
        <w:tc>
          <w:tcPr>
            <w:tcW w:w="3690" w:type="dxa"/>
          </w:tcPr>
          <w:p w14:paraId="0BDC2788" w14:textId="77777777" w:rsidR="00A475A3" w:rsidRPr="008405C6" w:rsidRDefault="00A475A3" w:rsidP="00A475A3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</w:tcPr>
          <w:p w14:paraId="17E537B8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F9740DF" w14:textId="77777777" w:rsidR="00A475A3" w:rsidRPr="008405C6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05" w:type="dxa"/>
          </w:tcPr>
          <w:p w14:paraId="78A0793C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3F57E4EA" w14:textId="77777777" w:rsidR="00A475A3" w:rsidRPr="008405C6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65" w:type="dxa"/>
          </w:tcPr>
          <w:p w14:paraId="29F5B110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</w:tcPr>
          <w:p w14:paraId="5196744D" w14:textId="77777777" w:rsidR="00A475A3" w:rsidRPr="008405C6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49" w:type="dxa"/>
          </w:tcPr>
          <w:p w14:paraId="13F87E60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475A3" w:rsidRPr="00C14CFF" w14:paraId="471DE348" w14:textId="77777777" w:rsidTr="00296634">
        <w:tc>
          <w:tcPr>
            <w:tcW w:w="3690" w:type="dxa"/>
            <w:hideMark/>
          </w:tcPr>
          <w:p w14:paraId="1DC3A0F7" w14:textId="77777777" w:rsidR="00A475A3" w:rsidRPr="00C14CFF" w:rsidRDefault="00A475A3" w:rsidP="00A475A3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7502E91C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BB5DF05" w14:textId="77777777" w:rsidR="00A475A3" w:rsidRPr="00C14CFF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B39826E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84D97F8" w14:textId="77777777" w:rsidR="00A475A3" w:rsidRPr="00C14CFF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3CBCF0C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1CD2E3EA" w14:textId="77777777" w:rsidR="00A475A3" w:rsidRPr="00C14CFF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617E58B4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475A3" w:rsidRPr="00C14CFF" w14:paraId="3646D0E0" w14:textId="77777777" w:rsidTr="00324497">
        <w:tc>
          <w:tcPr>
            <w:tcW w:w="3690" w:type="dxa"/>
            <w:hideMark/>
          </w:tcPr>
          <w:p w14:paraId="60A51E97" w14:textId="77777777" w:rsidR="00A475A3" w:rsidRPr="00C14CFF" w:rsidRDefault="00A475A3" w:rsidP="00A475A3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3993741A" w14:textId="21A81215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A5162A" w:rsidRPr="00A5162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543</w:t>
            </w:r>
            <w:r w:rsidR="00A5162A" w:rsidRPr="00A5162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94</w:t>
            </w:r>
            <w:r w:rsidR="00A12C4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68D9DCD7" w14:textId="77777777" w:rsidR="00A475A3" w:rsidRPr="00C14CFF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08FA0451" w14:textId="1062F6E8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175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316</w:t>
            </w:r>
          </w:p>
        </w:tc>
        <w:tc>
          <w:tcPr>
            <w:tcW w:w="236" w:type="dxa"/>
          </w:tcPr>
          <w:p w14:paraId="7A845397" w14:textId="77777777" w:rsidR="00A475A3" w:rsidRPr="00C14CFF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187C297" w14:textId="7753266D" w:rsidR="00A475A3" w:rsidRPr="00707AED" w:rsidRDefault="00674983" w:rsidP="00E12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E12335" w:rsidRPr="00E123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142</w:t>
            </w:r>
            <w:r w:rsidR="00E12335" w:rsidRPr="00E123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83</w:t>
            </w:r>
            <w:r w:rsidR="00364F5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E12335" w:rsidRPr="00E1233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40" w:type="dxa"/>
          </w:tcPr>
          <w:p w14:paraId="1040E2B7" w14:textId="77777777" w:rsidR="00A475A3" w:rsidRPr="00C14CFF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24464160" w14:textId="0A4CDC0A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924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196</w:t>
            </w:r>
          </w:p>
        </w:tc>
      </w:tr>
      <w:tr w:rsidR="00A475A3" w:rsidRPr="00C14CFF" w14:paraId="2C9490BF" w14:textId="77777777" w:rsidTr="00072320">
        <w:tc>
          <w:tcPr>
            <w:tcW w:w="3690" w:type="dxa"/>
            <w:hideMark/>
          </w:tcPr>
          <w:p w14:paraId="55C7E269" w14:textId="22FC5029" w:rsidR="00A475A3" w:rsidRPr="00C14CFF" w:rsidRDefault="00A475A3" w:rsidP="00A475A3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</w:tcPr>
          <w:p w14:paraId="7045C975" w14:textId="23B80F2D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72561A" w:rsidRPr="0072561A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A5162A" w:rsidRPr="00A5162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632</w:t>
            </w:r>
          </w:p>
        </w:tc>
        <w:tc>
          <w:tcPr>
            <w:tcW w:w="270" w:type="dxa"/>
          </w:tcPr>
          <w:p w14:paraId="404E7C40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1E0168B6" w14:textId="7092C4C6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712</w:t>
            </w:r>
          </w:p>
        </w:tc>
        <w:tc>
          <w:tcPr>
            <w:tcW w:w="236" w:type="dxa"/>
          </w:tcPr>
          <w:p w14:paraId="371AD034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AB23CAD" w14:textId="13E27E3D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72561A" w:rsidRPr="0072561A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E12335" w:rsidRPr="00E123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sz w:val="30"/>
                <w:szCs w:val="30"/>
                <w:lang w:val="en-US" w:eastAsia="en-US"/>
              </w:rPr>
              <w:t>00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40" w:type="dxa"/>
          </w:tcPr>
          <w:p w14:paraId="42CE6DE6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045ADB1D" w14:textId="4A073EB8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517</w:t>
            </w:r>
          </w:p>
        </w:tc>
      </w:tr>
      <w:tr w:rsidR="00A475A3" w:rsidRPr="00C14CFF" w14:paraId="25065EF4" w14:textId="77777777" w:rsidTr="00072320">
        <w:tc>
          <w:tcPr>
            <w:tcW w:w="3690" w:type="dxa"/>
            <w:hideMark/>
          </w:tcPr>
          <w:p w14:paraId="5A81C57A" w14:textId="77777777" w:rsidR="00A475A3" w:rsidRPr="00C14CFF" w:rsidRDefault="00A475A3" w:rsidP="00A475A3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1CE35" w14:textId="3BD2A2C3" w:rsidR="00A475A3" w:rsidRPr="00043E1E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A5162A" w:rsidRPr="00A516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651</w:t>
            </w:r>
            <w:r w:rsidR="00A5162A" w:rsidRPr="00A516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</w:t>
            </w:r>
            <w:r w:rsidR="00A12C4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71D0AEE1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1CF98" w14:textId="31B32800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A475A3"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257</w:t>
            </w:r>
            <w:r w:rsidR="00A475A3"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36" w:type="dxa"/>
          </w:tcPr>
          <w:p w14:paraId="2515DCC0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28632" w14:textId="3CE7DFDF" w:rsidR="00A475A3" w:rsidRPr="00803D14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EA357D" w:rsidRPr="00EA357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249</w:t>
            </w:r>
            <w:r w:rsidR="00EA357D" w:rsidRPr="00EA357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</w:t>
            </w:r>
            <w:r w:rsidR="00364F5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40" w:type="dxa"/>
          </w:tcPr>
          <w:p w14:paraId="0BA2FAD8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DD94F" w14:textId="57D69F67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A475A3"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A475A3"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713</w:t>
            </w:r>
          </w:p>
        </w:tc>
      </w:tr>
      <w:tr w:rsidR="00A475A3" w:rsidRPr="008405C6" w14:paraId="062E8E3F" w14:textId="77777777" w:rsidTr="00296634">
        <w:tc>
          <w:tcPr>
            <w:tcW w:w="3690" w:type="dxa"/>
          </w:tcPr>
          <w:p w14:paraId="00757369" w14:textId="77777777" w:rsidR="00A475A3" w:rsidRPr="008405C6" w:rsidRDefault="00A475A3" w:rsidP="00A475A3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</w:tcPr>
          <w:p w14:paraId="34D94289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DDA4EE0" w14:textId="77777777" w:rsidR="00A475A3" w:rsidRPr="008405C6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05" w:type="dxa"/>
          </w:tcPr>
          <w:p w14:paraId="0B10A2D6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</w:tcPr>
          <w:p w14:paraId="18439119" w14:textId="77777777" w:rsidR="00A475A3" w:rsidRPr="008405C6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165" w:type="dxa"/>
          </w:tcPr>
          <w:p w14:paraId="73222164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7F67EF73" w14:textId="77777777" w:rsidR="00A475A3" w:rsidRPr="008405C6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515A0996" w14:textId="77777777" w:rsidR="00A475A3" w:rsidRPr="008405C6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475A3" w:rsidRPr="00C14CFF" w14:paraId="263E74D2" w14:textId="77777777" w:rsidTr="00296634">
        <w:tc>
          <w:tcPr>
            <w:tcW w:w="3690" w:type="dxa"/>
          </w:tcPr>
          <w:p w14:paraId="4313B6B1" w14:textId="77777777" w:rsidR="00A475A3" w:rsidRPr="00C14CFF" w:rsidRDefault="00A475A3" w:rsidP="00A475A3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665479CB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1D14440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64342D7B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40C1A68B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01EFAAF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1F8403C3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269110CE" w14:textId="77777777" w:rsidR="00A475A3" w:rsidRPr="00C14CFF" w:rsidRDefault="00A475A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475A3" w:rsidRPr="00C14CFF" w14:paraId="43761F2A" w14:textId="77777777" w:rsidTr="00074754">
        <w:tc>
          <w:tcPr>
            <w:tcW w:w="3690" w:type="dxa"/>
            <w:vAlign w:val="bottom"/>
            <w:hideMark/>
          </w:tcPr>
          <w:p w14:paraId="451468CA" w14:textId="77777777" w:rsidR="00A475A3" w:rsidRPr="00C14CFF" w:rsidRDefault="00A475A3" w:rsidP="00A475A3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3B04F8AE" w14:textId="11A62EE9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A5162A" w:rsidRPr="00A5162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651</w:t>
            </w:r>
            <w:r w:rsidR="00A5162A" w:rsidRPr="00A5162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  <w:r w:rsidR="00A12C4E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  <w:vAlign w:val="bottom"/>
          </w:tcPr>
          <w:p w14:paraId="48C5093F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vAlign w:val="bottom"/>
          </w:tcPr>
          <w:p w14:paraId="4A008E27" w14:textId="50B43FBB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257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36" w:type="dxa"/>
            <w:vAlign w:val="bottom"/>
          </w:tcPr>
          <w:p w14:paraId="125A46F6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2C610836" w14:textId="3CBF5C9E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E12335" w:rsidRPr="00E123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249</w:t>
            </w:r>
            <w:r w:rsidR="00E12335" w:rsidRPr="00E1233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83</w:t>
            </w:r>
            <w:r w:rsidR="00364F5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40" w:type="dxa"/>
            <w:vAlign w:val="bottom"/>
          </w:tcPr>
          <w:p w14:paraId="2184C5FA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vAlign w:val="bottom"/>
          </w:tcPr>
          <w:p w14:paraId="7DABD0CC" w14:textId="6005A7B1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sz w:val="30"/>
                <w:szCs w:val="30"/>
                <w:lang w:val="en-US" w:eastAsia="en-US"/>
              </w:rPr>
              <w:t>00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475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sz w:val="30"/>
                <w:szCs w:val="30"/>
                <w:lang w:val="en-US" w:eastAsia="en-US"/>
              </w:rPr>
              <w:t>713</w:t>
            </w:r>
          </w:p>
        </w:tc>
      </w:tr>
      <w:tr w:rsidR="00A475A3" w:rsidRPr="00C14CFF" w14:paraId="7EE9EFB7" w14:textId="77777777" w:rsidTr="00074754">
        <w:tc>
          <w:tcPr>
            <w:tcW w:w="3690" w:type="dxa"/>
            <w:hideMark/>
          </w:tcPr>
          <w:p w14:paraId="25966E3E" w14:textId="77777777" w:rsidR="00A475A3" w:rsidRPr="00C14CFF" w:rsidRDefault="00A475A3" w:rsidP="00A475A3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00E27" w14:textId="6A95572E" w:rsidR="00A475A3" w:rsidRPr="00043E1E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A5162A" w:rsidRPr="00A516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651</w:t>
            </w:r>
            <w:r w:rsidR="00A5162A" w:rsidRPr="00A516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</w:t>
            </w:r>
            <w:r w:rsidR="00A12C4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5DFBA889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D7CB8" w14:textId="61BD99ED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A475A3"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257</w:t>
            </w:r>
            <w:r w:rsidR="00A475A3"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36" w:type="dxa"/>
          </w:tcPr>
          <w:p w14:paraId="5B26565D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C1E7A" w14:textId="7E82347F" w:rsidR="00A475A3" w:rsidRPr="00475CC9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EA357D" w:rsidRPr="00EA357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249</w:t>
            </w:r>
            <w:r w:rsidR="00EA357D" w:rsidRPr="00EA357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</w:t>
            </w:r>
            <w:r w:rsidR="00364F5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40" w:type="dxa"/>
          </w:tcPr>
          <w:p w14:paraId="79BA0F59" w14:textId="77777777" w:rsidR="00A475A3" w:rsidRPr="00C14CFF" w:rsidRDefault="00A475A3" w:rsidP="00A475A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BD226" w14:textId="2175D9A4" w:rsidR="00A475A3" w:rsidRPr="00C14CFF" w:rsidRDefault="00674983" w:rsidP="00A4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A475A3"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2561A" w:rsidRPr="007256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A475A3"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749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713</w:t>
            </w:r>
          </w:p>
        </w:tc>
      </w:tr>
    </w:tbl>
    <w:p w14:paraId="6E72B7A5" w14:textId="77777777" w:rsidR="00A81FFD" w:rsidRDefault="00A81FFD" w:rsidP="00A81FFD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00930098" w14:textId="77777777" w:rsidR="00A81FFD" w:rsidRDefault="00A81FFD" w:rsidP="00A81FFD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34194148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7D1EE2A9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4E958E42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4A7C91A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4B9D4B33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F4DBA42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639E5F94" w14:textId="77777777" w:rsidR="00A81FFD" w:rsidRDefault="00A81FFD" w:rsidP="00A81FFD">
      <w:pPr>
        <w:rPr>
          <w:rFonts w:cstheme="minorBidi"/>
          <w:lang w:val="x-none" w:eastAsia="x-none"/>
        </w:rPr>
      </w:pPr>
    </w:p>
    <w:p w14:paraId="03CBC738" w14:textId="77777777" w:rsidR="00794A7A" w:rsidRDefault="00794A7A" w:rsidP="00A81FFD">
      <w:pPr>
        <w:rPr>
          <w:rFonts w:cstheme="minorBidi"/>
          <w:lang w:val="x-none" w:eastAsia="x-none"/>
        </w:rPr>
      </w:pPr>
    </w:p>
    <w:p w14:paraId="5B157283" w14:textId="14C95B4C" w:rsidR="00794A7A" w:rsidRPr="00B255C6" w:rsidRDefault="00794A7A" w:rsidP="00794A7A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B255C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566B8E33" w14:textId="77777777" w:rsidR="00794A7A" w:rsidRPr="00B255C6" w:rsidRDefault="00794A7A" w:rsidP="00794A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255C6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 มีดังนี้</w:t>
      </w:r>
    </w:p>
    <w:p w14:paraId="773B13FD" w14:textId="77777777" w:rsidR="00794A7A" w:rsidRPr="00B255C6" w:rsidRDefault="00794A7A" w:rsidP="00794A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4"/>
        <w:gridCol w:w="1796"/>
        <w:gridCol w:w="1801"/>
        <w:gridCol w:w="1441"/>
        <w:gridCol w:w="1438"/>
      </w:tblGrid>
      <w:tr w:rsidR="00794A7A" w:rsidRPr="00B255C6" w14:paraId="3EA636BA" w14:textId="77777777">
        <w:trPr>
          <w:trHeight w:val="418"/>
        </w:trPr>
        <w:tc>
          <w:tcPr>
            <w:tcW w:w="1473" w:type="pct"/>
          </w:tcPr>
          <w:p w14:paraId="307ACC78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8" w:type="pct"/>
          </w:tcPr>
          <w:p w14:paraId="7202DF4C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วันที่อนุมัติ</w:t>
            </w:r>
          </w:p>
        </w:tc>
        <w:tc>
          <w:tcPr>
            <w:tcW w:w="981" w:type="pct"/>
          </w:tcPr>
          <w:p w14:paraId="733D604A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กำหนดจ่าย</w:t>
            </w:r>
          </w:p>
        </w:tc>
        <w:tc>
          <w:tcPr>
            <w:tcW w:w="785" w:type="pct"/>
          </w:tcPr>
          <w:p w14:paraId="14A3F67D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อัตราต่อหุ้น</w:t>
            </w:r>
          </w:p>
          <w:p w14:paraId="7133D9C5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55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255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B255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783" w:type="pct"/>
          </w:tcPr>
          <w:p w14:paraId="6D365BE4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  <w:p w14:paraId="59702772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55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255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B255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94A7A" w:rsidRPr="00B255C6" w14:paraId="61F2A36F" w14:textId="77777777">
        <w:trPr>
          <w:trHeight w:val="418"/>
        </w:trPr>
        <w:tc>
          <w:tcPr>
            <w:tcW w:w="1473" w:type="pct"/>
          </w:tcPr>
          <w:p w14:paraId="098E5025" w14:textId="1ECB027A" w:rsidR="00794A7A" w:rsidRPr="00B255C6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978" w:type="pct"/>
          </w:tcPr>
          <w:p w14:paraId="33A5555D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81" w:type="pct"/>
          </w:tcPr>
          <w:p w14:paraId="68C893EB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5" w:type="pct"/>
          </w:tcPr>
          <w:p w14:paraId="71DF94FB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29634FA1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94A7A" w:rsidRPr="00B255C6" w14:paraId="7108AD03" w14:textId="77777777" w:rsidTr="00CF73BE">
        <w:trPr>
          <w:trHeight w:val="405"/>
        </w:trPr>
        <w:tc>
          <w:tcPr>
            <w:tcW w:w="1473" w:type="pct"/>
          </w:tcPr>
          <w:p w14:paraId="52F146DA" w14:textId="2FC8C0C6" w:rsidR="00794A7A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  <w:p w14:paraId="3474D242" w14:textId="1A4827E3" w:rsidR="00D90DDE" w:rsidRPr="00D90DDE" w:rsidRDefault="00D90DDE" w:rsidP="00D90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9C5EB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978" w:type="pct"/>
          </w:tcPr>
          <w:p w14:paraId="766FEF8E" w14:textId="6E0C6375" w:rsidR="00794A7A" w:rsidRDefault="00674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left="-129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94A7A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67498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  <w:p w14:paraId="00B30E43" w14:textId="0428A490" w:rsidR="00BC4576" w:rsidRPr="00B255C6" w:rsidRDefault="00674983" w:rsidP="0037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left="-129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C4576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C457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BC4576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498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81" w:type="pct"/>
          </w:tcPr>
          <w:p w14:paraId="009000BE" w14:textId="301F8F4B" w:rsidR="00794A7A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794A7A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4A7A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794A7A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  <w:p w14:paraId="7036E379" w14:textId="4D0D7A3B" w:rsidR="007D25EB" w:rsidRPr="00B255C6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D25EB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5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7D25EB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785" w:type="pct"/>
          </w:tcPr>
          <w:p w14:paraId="29E552A3" w14:textId="43057A0A" w:rsidR="00794A7A" w:rsidRDefault="0072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9" w:right="349"/>
              <w:rPr>
                <w:rFonts w:asciiTheme="majorBidi" w:hAnsiTheme="majorBidi" w:cstheme="majorBidi"/>
                <w:sz w:val="30"/>
                <w:szCs w:val="30"/>
              </w:rPr>
            </w:pPr>
            <w:r w:rsidRPr="0072561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7783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  <w:p w14:paraId="04C18F93" w14:textId="7137F7F8" w:rsidR="007D25EB" w:rsidRPr="00B255C6" w:rsidRDefault="0072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9" w:right="349"/>
              <w:rPr>
                <w:rFonts w:asciiTheme="majorBidi" w:hAnsiTheme="majorBidi" w:cstheme="majorBidi"/>
                <w:sz w:val="30"/>
                <w:szCs w:val="30"/>
              </w:rPr>
            </w:pPr>
            <w:r w:rsidRPr="0072561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D25E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2561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83" w:type="pct"/>
          </w:tcPr>
          <w:p w14:paraId="46947EAF" w14:textId="4226FA58" w:rsidR="00794A7A" w:rsidRDefault="00674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  <w:p w14:paraId="10ADA7BD" w14:textId="6BE81CCD" w:rsidR="00D90DDE" w:rsidRPr="00B255C6" w:rsidRDefault="00674983" w:rsidP="0037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71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94A7A" w:rsidRPr="00B255C6" w14:paraId="493FA3BD" w14:textId="77777777">
        <w:trPr>
          <w:trHeight w:val="405"/>
        </w:trPr>
        <w:tc>
          <w:tcPr>
            <w:tcW w:w="1473" w:type="pct"/>
          </w:tcPr>
          <w:p w14:paraId="74E2447F" w14:textId="77777777" w:rsidR="00794A7A" w:rsidRPr="00B255C6" w:rsidRDefault="00794A7A" w:rsidP="00BC4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pct"/>
          </w:tcPr>
          <w:p w14:paraId="276AB872" w14:textId="77777777" w:rsidR="00794A7A" w:rsidRPr="00B255C6" w:rsidRDefault="00794A7A" w:rsidP="00BC4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pct"/>
          </w:tcPr>
          <w:p w14:paraId="4432AE14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5" w:type="pct"/>
          </w:tcPr>
          <w:p w14:paraId="674D05BD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10E200A6" w14:textId="77777777" w:rsidR="00794A7A" w:rsidRPr="00B255C6" w:rsidRDefault="0079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255C6" w:rsidRPr="00B255C6" w14:paraId="0A46D7AE" w14:textId="77777777">
        <w:trPr>
          <w:trHeight w:val="405"/>
        </w:trPr>
        <w:tc>
          <w:tcPr>
            <w:tcW w:w="1473" w:type="pct"/>
          </w:tcPr>
          <w:p w14:paraId="297975C9" w14:textId="0E4BA410" w:rsidR="00B255C6" w:rsidRPr="00B255C6" w:rsidRDefault="00674983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749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78" w:type="pct"/>
          </w:tcPr>
          <w:p w14:paraId="33A8579E" w14:textId="77777777" w:rsidR="00B255C6" w:rsidRPr="00B255C6" w:rsidRDefault="00B255C6" w:rsidP="00B2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</w:tcPr>
          <w:p w14:paraId="5C3619B2" w14:textId="77777777" w:rsidR="00B255C6" w:rsidRPr="00B255C6" w:rsidRDefault="00B255C6" w:rsidP="00B2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22849E94" w14:textId="77777777" w:rsidR="00B255C6" w:rsidRPr="00B255C6" w:rsidRDefault="00B255C6" w:rsidP="00B2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54C4503B" w14:textId="77777777" w:rsidR="00B255C6" w:rsidRPr="00B255C6" w:rsidRDefault="00B255C6" w:rsidP="00B2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5C6" w:rsidRPr="00C14CFF" w14:paraId="1E17027B" w14:textId="77777777" w:rsidTr="00CF73BE">
        <w:trPr>
          <w:trHeight w:val="405"/>
        </w:trPr>
        <w:tc>
          <w:tcPr>
            <w:tcW w:w="1473" w:type="pct"/>
          </w:tcPr>
          <w:p w14:paraId="5DFC4905" w14:textId="12CE2AD2" w:rsidR="00B255C6" w:rsidRDefault="00B255C6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  <w:p w14:paraId="5ACCE56F" w14:textId="1D8AA17C" w:rsidR="00E36C45" w:rsidRPr="00B255C6" w:rsidRDefault="009C5EB7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978" w:type="pct"/>
          </w:tcPr>
          <w:p w14:paraId="5EE63679" w14:textId="25A2C68C" w:rsidR="00B255C6" w:rsidRDefault="00674983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B255C6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  <w:p w14:paraId="018AA826" w14:textId="2CE88B50" w:rsidR="00B43171" w:rsidRPr="00B255C6" w:rsidRDefault="00674983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B43171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4317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B43171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981" w:type="pct"/>
          </w:tcPr>
          <w:p w14:paraId="5A037CCA" w14:textId="6D9D6D71" w:rsidR="00B255C6" w:rsidRDefault="00674983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255C6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55C6" w:rsidRPr="00B255C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B255C6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  <w:p w14:paraId="3F615E98" w14:textId="29CFF7B6" w:rsidR="00391BA4" w:rsidRPr="00B255C6" w:rsidRDefault="00674983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391BA4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1B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91BA4" w:rsidRPr="00B2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785" w:type="pct"/>
          </w:tcPr>
          <w:p w14:paraId="5C6BF579" w14:textId="445F5838" w:rsidR="00B255C6" w:rsidRDefault="0072561A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B255C6" w:rsidRPr="00B255C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  <w:p w14:paraId="1576CE2E" w14:textId="541877A4" w:rsidR="00391BA4" w:rsidRPr="00B255C6" w:rsidRDefault="0072561A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91BA4" w:rsidRPr="00B255C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74983"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783" w:type="pct"/>
          </w:tcPr>
          <w:p w14:paraId="733DED75" w14:textId="7F1D2A0D" w:rsidR="00B255C6" w:rsidRDefault="00674983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7C4380" w:rsidRPr="007C4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  <w:p w14:paraId="09D07B4E" w14:textId="6308E845" w:rsidR="009265BB" w:rsidRPr="00B255C6" w:rsidRDefault="00674983" w:rsidP="00B2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92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7A88942E" w14:textId="77777777" w:rsidR="00794A7A" w:rsidRDefault="00794A7A" w:rsidP="00A81FFD">
      <w:pPr>
        <w:rPr>
          <w:rFonts w:cstheme="minorBidi"/>
          <w:lang w:val="x-none" w:eastAsia="x-none"/>
        </w:rPr>
      </w:pPr>
    </w:p>
    <w:p w14:paraId="305A23AE" w14:textId="77777777" w:rsidR="00A81FFD" w:rsidRPr="00A81FFD" w:rsidRDefault="00A81FFD" w:rsidP="00A81FFD">
      <w:pPr>
        <w:rPr>
          <w:rFonts w:cstheme="minorBidi"/>
          <w:lang w:val="x-none" w:eastAsia="x-none"/>
        </w:rPr>
      </w:pPr>
    </w:p>
    <w:p w14:paraId="10BB4E0A" w14:textId="41FC2137" w:rsidR="00744A55" w:rsidRPr="007E03A1" w:rsidRDefault="00E60F55" w:rsidP="00794A7A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E03A1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</w:t>
      </w:r>
      <w:r w:rsidRPr="007E03A1">
        <w:rPr>
          <w:rFonts w:asciiTheme="majorBidi" w:hAnsiTheme="majorBidi" w:cstheme="majorBidi" w:hint="cs"/>
          <w:sz w:val="30"/>
          <w:szCs w:val="30"/>
          <w:u w:val="none"/>
          <w:cs/>
        </w:rPr>
        <w:t>น</w:t>
      </w:r>
    </w:p>
    <w:p w14:paraId="5E1B079E" w14:textId="77777777" w:rsidR="00F60C66" w:rsidRPr="00050B88" w:rsidRDefault="00F60C66" w:rsidP="00F60C66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074"/>
        <w:gridCol w:w="270"/>
        <w:gridCol w:w="1175"/>
        <w:gridCol w:w="270"/>
        <w:gridCol w:w="1170"/>
        <w:gridCol w:w="270"/>
        <w:gridCol w:w="1163"/>
      </w:tblGrid>
      <w:tr w:rsidR="00E60F55" w:rsidRPr="00C14CFF" w14:paraId="36E1A9D1" w14:textId="77777777">
        <w:trPr>
          <w:trHeight w:val="418"/>
        </w:trPr>
        <w:tc>
          <w:tcPr>
            <w:tcW w:w="2060" w:type="pct"/>
          </w:tcPr>
          <w:p w14:paraId="534B40CD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74" w:type="pct"/>
            <w:gridSpan w:val="3"/>
          </w:tcPr>
          <w:p w14:paraId="0901D935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26F68CD7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9" w:type="pct"/>
            <w:gridSpan w:val="3"/>
          </w:tcPr>
          <w:p w14:paraId="5B85CBA0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0F55" w:rsidRPr="00022236" w14:paraId="2B415C48" w14:textId="77777777" w:rsidTr="00286B01">
        <w:trPr>
          <w:trHeight w:val="418"/>
        </w:trPr>
        <w:tc>
          <w:tcPr>
            <w:tcW w:w="2060" w:type="pct"/>
          </w:tcPr>
          <w:p w14:paraId="0A3C97F6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6" w:type="pct"/>
          </w:tcPr>
          <w:p w14:paraId="519E7475" w14:textId="3464F313" w:rsidR="00E60F55" w:rsidRPr="00022236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="00A475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A475A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7" w:type="pct"/>
          </w:tcPr>
          <w:p w14:paraId="46E6A045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1" w:type="pct"/>
          </w:tcPr>
          <w:p w14:paraId="189F42E6" w14:textId="3A23F484" w:rsidR="00E60F55" w:rsidRPr="00022236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E60F5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30D61E23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214F017A" w14:textId="0CEB1BAB" w:rsidR="00E60F55" w:rsidRPr="00022236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72561A" w:rsidRPr="0072561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="00A475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A475A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7" w:type="pct"/>
          </w:tcPr>
          <w:p w14:paraId="6EF87A36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4D75621A" w14:textId="07479DF8" w:rsidR="00E60F55" w:rsidRPr="00022236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E60F5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E60F55" w:rsidRPr="00022236" w14:paraId="308BA23B" w14:textId="77777777" w:rsidTr="00286B01">
        <w:trPr>
          <w:trHeight w:val="418"/>
        </w:trPr>
        <w:tc>
          <w:tcPr>
            <w:tcW w:w="2060" w:type="pct"/>
          </w:tcPr>
          <w:p w14:paraId="057E1206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6" w:type="pct"/>
          </w:tcPr>
          <w:p w14:paraId="508617D1" w14:textId="550D476D" w:rsidR="00E60F55" w:rsidRPr="00022236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434C8A23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1" w:type="pct"/>
          </w:tcPr>
          <w:p w14:paraId="6A5C390E" w14:textId="133F4379" w:rsidR="00E60F55" w:rsidRPr="00022236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6F05ADD7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47EB168D" w14:textId="577B0D01" w:rsidR="00E60F55" w:rsidRPr="00022236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20CD0C65" w14:textId="77777777" w:rsidR="00E60F55" w:rsidRPr="00022236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75614B1E" w14:textId="58C09C99" w:rsidR="00E60F55" w:rsidRPr="00022236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749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60F55" w:rsidRPr="00C14CFF" w14:paraId="003C20B9" w14:textId="77777777">
        <w:trPr>
          <w:trHeight w:val="434"/>
        </w:trPr>
        <w:tc>
          <w:tcPr>
            <w:tcW w:w="2060" w:type="pct"/>
          </w:tcPr>
          <w:p w14:paraId="77DB6D4C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40" w:type="pct"/>
            <w:gridSpan w:val="7"/>
          </w:tcPr>
          <w:p w14:paraId="37FD01D5" w14:textId="5565F6DD" w:rsidR="00E60F55" w:rsidRPr="00C14CFF" w:rsidRDefault="00D6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E60F55" w:rsidRPr="00C14C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D6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60F55" w:rsidRPr="00C14CFF" w14:paraId="450AF3BA" w14:textId="77777777">
        <w:trPr>
          <w:trHeight w:val="418"/>
        </w:trPr>
        <w:tc>
          <w:tcPr>
            <w:tcW w:w="2060" w:type="pct"/>
          </w:tcPr>
          <w:p w14:paraId="1DC0129B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74" w:type="pct"/>
            <w:gridSpan w:val="3"/>
          </w:tcPr>
          <w:p w14:paraId="6C967D07" w14:textId="337D1948" w:rsidR="00E60F55" w:rsidRPr="00C14CFF" w:rsidRDefault="00E60F55" w:rsidP="00E45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4477106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9" w:type="pct"/>
            <w:gridSpan w:val="3"/>
          </w:tcPr>
          <w:p w14:paraId="23C7DA35" w14:textId="613F9FAB" w:rsidR="00E60F55" w:rsidRPr="00C14CFF" w:rsidRDefault="00E60F55" w:rsidP="008B0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86B01" w:rsidRPr="00C14CFF" w14:paraId="5171B48F" w14:textId="77777777" w:rsidTr="00286B01">
        <w:trPr>
          <w:trHeight w:val="405"/>
        </w:trPr>
        <w:tc>
          <w:tcPr>
            <w:tcW w:w="2060" w:type="pct"/>
          </w:tcPr>
          <w:p w14:paraId="3A8A4A5A" w14:textId="22C4573B" w:rsidR="00286B01" w:rsidRDefault="00286B01" w:rsidP="0028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586" w:type="pct"/>
            <w:vAlign w:val="center"/>
          </w:tcPr>
          <w:p w14:paraId="66532713" w14:textId="00E5B4EF" w:rsidR="00286B01" w:rsidRPr="009265BB" w:rsidRDefault="00674983" w:rsidP="0092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91D04" w:rsidRPr="009265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  <w:tc>
          <w:tcPr>
            <w:tcW w:w="147" w:type="pct"/>
            <w:vAlign w:val="center"/>
          </w:tcPr>
          <w:p w14:paraId="1F0EEF94" w14:textId="77777777" w:rsidR="00286B01" w:rsidRPr="00A56591" w:rsidRDefault="00286B01" w:rsidP="0028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</w:tcPr>
          <w:p w14:paraId="1B09B4EB" w14:textId="1B0BEEA6" w:rsidR="00286B01" w:rsidRPr="00A56591" w:rsidRDefault="00674983" w:rsidP="0028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86B01" w:rsidRPr="00A565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  <w:tc>
          <w:tcPr>
            <w:tcW w:w="147" w:type="pct"/>
          </w:tcPr>
          <w:p w14:paraId="5E6E5F08" w14:textId="77777777" w:rsidR="00286B01" w:rsidRPr="00A56591" w:rsidRDefault="00286B01" w:rsidP="0028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B409092" w14:textId="391D7DB4" w:rsidR="00286B01" w:rsidRPr="009265BB" w:rsidRDefault="00674983" w:rsidP="0092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86B01" w:rsidRPr="009265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  <w:tc>
          <w:tcPr>
            <w:tcW w:w="147" w:type="pct"/>
          </w:tcPr>
          <w:p w14:paraId="06F702A4" w14:textId="77777777" w:rsidR="00286B01" w:rsidRPr="00A56591" w:rsidRDefault="00286B01" w:rsidP="0028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D2CF9A3" w14:textId="26BDF237" w:rsidR="00286B01" w:rsidRPr="00A56591" w:rsidRDefault="00674983" w:rsidP="0028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6B01" w:rsidRPr="00A565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4983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286B01" w:rsidRPr="00C14CFF" w14:paraId="727751F7" w14:textId="77777777" w:rsidTr="00286B01">
        <w:trPr>
          <w:trHeight w:val="405"/>
        </w:trPr>
        <w:tc>
          <w:tcPr>
            <w:tcW w:w="2060" w:type="pct"/>
          </w:tcPr>
          <w:p w14:paraId="5035038E" w14:textId="633CAC5D" w:rsidR="00286B01" w:rsidRPr="00BA4072" w:rsidRDefault="00286B01" w:rsidP="0028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ค่าลิขสิทธิ์ และโปรแกรมระหว่างพัฒนา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1CD64863" w14:textId="0880D4D6" w:rsidR="00286B01" w:rsidRPr="009265BB" w:rsidRDefault="00674983" w:rsidP="0092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91D04" w:rsidRPr="009265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7" w:type="pct"/>
          </w:tcPr>
          <w:p w14:paraId="63A3C3B9" w14:textId="77777777" w:rsidR="00286B01" w:rsidRPr="00A56591" w:rsidRDefault="00286B01" w:rsidP="0028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C986E2B" w14:textId="14DBF4DD" w:rsidR="00286B01" w:rsidRPr="00A56591" w:rsidRDefault="00674983" w:rsidP="0028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86B01" w:rsidRPr="00A565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147" w:type="pct"/>
          </w:tcPr>
          <w:p w14:paraId="1EC738EC" w14:textId="77777777" w:rsidR="00286B01" w:rsidRPr="00A56591" w:rsidRDefault="00286B01" w:rsidP="0028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BDF6C48" w14:textId="74F0C1BA" w:rsidR="00286B01" w:rsidRPr="009265BB" w:rsidRDefault="00674983" w:rsidP="0092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86B01" w:rsidRPr="009265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2561A" w:rsidRPr="007256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7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47" w:type="pct"/>
          </w:tcPr>
          <w:p w14:paraId="2549E8FD" w14:textId="77777777" w:rsidR="00286B01" w:rsidRPr="00A56591" w:rsidRDefault="00286B01" w:rsidP="0028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F7BFBCB" w14:textId="1A7FEAED" w:rsidR="00286B01" w:rsidRPr="00A56591" w:rsidRDefault="00674983" w:rsidP="0028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749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86B01" w:rsidRPr="00A565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4983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3B3DF8" w:rsidRPr="006D3C72" w14:paraId="475B915D" w14:textId="77777777" w:rsidTr="00286B01">
        <w:trPr>
          <w:trHeight w:val="405"/>
        </w:trPr>
        <w:tc>
          <w:tcPr>
            <w:tcW w:w="2060" w:type="pct"/>
          </w:tcPr>
          <w:p w14:paraId="21141880" w14:textId="1F930814" w:rsidR="003B3DF8" w:rsidRPr="00B74E9B" w:rsidRDefault="00165180" w:rsidP="00165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4E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AFCB45A" w14:textId="6E522AE2" w:rsidR="003B3DF8" w:rsidRPr="00A56591" w:rsidRDefault="00674983" w:rsidP="006F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B421A" w:rsidRPr="00FB42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858</w:t>
            </w:r>
          </w:p>
        </w:tc>
        <w:tc>
          <w:tcPr>
            <w:tcW w:w="147" w:type="pct"/>
          </w:tcPr>
          <w:p w14:paraId="6B9FAFF8" w14:textId="77777777" w:rsidR="003B3DF8" w:rsidRPr="00A56591" w:rsidRDefault="003B3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82E9DAD" w14:textId="09F4CBFD" w:rsidR="003B3DF8" w:rsidRPr="00A56591" w:rsidRDefault="0067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7C4380" w:rsidRPr="00A565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681</w:t>
            </w:r>
          </w:p>
        </w:tc>
        <w:tc>
          <w:tcPr>
            <w:tcW w:w="147" w:type="pct"/>
          </w:tcPr>
          <w:p w14:paraId="5F63D4EE" w14:textId="77777777" w:rsidR="003B3DF8" w:rsidRPr="00A56591" w:rsidRDefault="003B3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3EC9B8F" w14:textId="7FB9B550" w:rsidR="003B3DF8" w:rsidRPr="00A56591" w:rsidRDefault="00674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B4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147" w:type="pct"/>
          </w:tcPr>
          <w:p w14:paraId="77188268" w14:textId="77777777" w:rsidR="003B3DF8" w:rsidRPr="00A56591" w:rsidRDefault="003B3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24FB83C" w14:textId="69A06178" w:rsidR="003B3DF8" w:rsidRPr="00A56591" w:rsidRDefault="00674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4380" w:rsidRPr="00A565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E60F55" w:rsidRPr="00C14CFF" w14:paraId="3AF84D19" w14:textId="77777777">
        <w:trPr>
          <w:trHeight w:val="405"/>
        </w:trPr>
        <w:tc>
          <w:tcPr>
            <w:tcW w:w="2060" w:type="pct"/>
          </w:tcPr>
          <w:p w14:paraId="66906BE9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4D88BB29" w14:textId="77777777" w:rsidR="00E60F55" w:rsidRPr="00A56591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</w:tcPr>
          <w:p w14:paraId="1180F4DB" w14:textId="77777777" w:rsidR="00E60F55" w:rsidRPr="00A56591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19" w:type="pct"/>
            <w:gridSpan w:val="3"/>
          </w:tcPr>
          <w:p w14:paraId="1B3E2AAF" w14:textId="77777777" w:rsidR="00E60F55" w:rsidRPr="00A56591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60F55" w:rsidRPr="00C14CFF" w14:paraId="67B4BD77" w14:textId="77777777" w:rsidTr="00B74E9B">
        <w:trPr>
          <w:trHeight w:val="405"/>
        </w:trPr>
        <w:tc>
          <w:tcPr>
            <w:tcW w:w="2060" w:type="pct"/>
          </w:tcPr>
          <w:p w14:paraId="62B28388" w14:textId="77777777" w:rsidR="00E60F55" w:rsidRPr="00C14CFF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374" w:type="pct"/>
            <w:gridSpan w:val="3"/>
          </w:tcPr>
          <w:p w14:paraId="756CF53C" w14:textId="77777777" w:rsidR="00E60F55" w:rsidRPr="00A56591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008F029" w14:textId="77777777" w:rsidR="00E60F55" w:rsidRPr="00A56591" w:rsidRDefault="00E6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19" w:type="pct"/>
            <w:gridSpan w:val="3"/>
          </w:tcPr>
          <w:p w14:paraId="21F24E5B" w14:textId="77777777" w:rsidR="00E60F55" w:rsidRPr="00A56591" w:rsidRDefault="00E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ABC" w:rsidRPr="00C14CFF" w14:paraId="11756F04" w14:textId="77777777" w:rsidTr="00286B01">
        <w:trPr>
          <w:trHeight w:val="405"/>
        </w:trPr>
        <w:tc>
          <w:tcPr>
            <w:tcW w:w="2060" w:type="pct"/>
          </w:tcPr>
          <w:p w14:paraId="1BD57837" w14:textId="77777777" w:rsidR="006F3ABC" w:rsidRPr="00C14CFF" w:rsidRDefault="006F3ABC" w:rsidP="006F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6771A4BA" w14:textId="7788D381" w:rsidR="006F3ABC" w:rsidRPr="00A56591" w:rsidRDefault="00674983" w:rsidP="006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49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229</w:t>
            </w:r>
            <w:r w:rsidR="006F3ABC" w:rsidRPr="00A565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</w:t>
            </w:r>
            <w:r w:rsidR="0072561A" w:rsidRPr="007256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47" w:type="pct"/>
          </w:tcPr>
          <w:p w14:paraId="0DC9701B" w14:textId="77777777" w:rsidR="006F3ABC" w:rsidRPr="00A56591" w:rsidRDefault="006F3ABC" w:rsidP="006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3DE6AF1" w14:textId="0AC10B09" w:rsidR="006F3ABC" w:rsidRPr="00A56591" w:rsidRDefault="00674983" w:rsidP="006F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6F3ABC" w:rsidRPr="00A565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47" w:type="pct"/>
          </w:tcPr>
          <w:p w14:paraId="06B95CB2" w14:textId="77777777" w:rsidR="006F3ABC" w:rsidRPr="00A56591" w:rsidRDefault="006F3ABC" w:rsidP="006F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center"/>
          </w:tcPr>
          <w:p w14:paraId="1025D489" w14:textId="2ED6A5EA" w:rsidR="006F3ABC" w:rsidRPr="00A56591" w:rsidRDefault="00674983" w:rsidP="006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9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229</w:t>
            </w:r>
            <w:r w:rsidR="006F3ABC" w:rsidRPr="00A565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</w:t>
            </w:r>
            <w:r w:rsidR="0072561A" w:rsidRPr="007256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47" w:type="pct"/>
          </w:tcPr>
          <w:p w14:paraId="16574445" w14:textId="77777777" w:rsidR="006F3ABC" w:rsidRPr="00A56591" w:rsidRDefault="006F3ABC" w:rsidP="006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2CE2BCE5" w14:textId="727BBC0F" w:rsidR="006F3ABC" w:rsidRPr="00A56591" w:rsidRDefault="00674983" w:rsidP="006F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  <w:r w:rsidR="006F3ABC" w:rsidRPr="00A565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49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72561A" w:rsidRPr="007256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756B6D4C" w14:textId="77777777" w:rsidR="00744A55" w:rsidRPr="00FB56B7" w:rsidRDefault="00744A55" w:rsidP="00744A5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58EC14F" w14:textId="28B24701" w:rsidR="00EF5914" w:rsidRPr="00050B88" w:rsidRDefault="00EF5914" w:rsidP="00247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sectPr w:rsidR="00EF5914" w:rsidRPr="00050B88" w:rsidSect="004F2E7A">
      <w:headerReference w:type="default" r:id="rId11"/>
      <w:footerReference w:type="default" r:id="rId12"/>
      <w:headerReference w:type="first" r:id="rId13"/>
      <w:footerReference w:type="first" r:id="rId14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8B58" w14:textId="77777777" w:rsidR="00EA3B45" w:rsidRDefault="00EA3B45">
      <w:r>
        <w:separator/>
      </w:r>
    </w:p>
  </w:endnote>
  <w:endnote w:type="continuationSeparator" w:id="0">
    <w:p w14:paraId="16609A08" w14:textId="77777777" w:rsidR="00EA3B45" w:rsidRDefault="00EA3B45">
      <w:r>
        <w:continuationSeparator/>
      </w:r>
    </w:p>
  </w:endnote>
  <w:endnote w:type="continuationNotice" w:id="1">
    <w:p w14:paraId="4BFBD510" w14:textId="77777777" w:rsidR="00EA3B45" w:rsidRDefault="00EA3B4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355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F7512" w14:textId="4F7E7471" w:rsidR="00050B88" w:rsidRPr="00050B88" w:rsidRDefault="00050B8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0B8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0B8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0B8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C4380" w:rsidRPr="007C438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050B8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DD6345B" w14:textId="77777777" w:rsidR="00050B88" w:rsidRDefault="00050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358CC" w14:textId="695B9EF2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="007C4380" w:rsidRPr="007C4380">
      <w:rPr>
        <w:rFonts w:asciiTheme="majorBidi" w:hAnsiTheme="majorBidi" w:cstheme="majorBidi"/>
        <w:noProof/>
        <w:sz w:val="30"/>
        <w:szCs w:val="30"/>
        <w:lang w:val="en-US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32CAE" w14:textId="77777777" w:rsidR="00EA3B45" w:rsidRDefault="00EA3B45">
      <w:r>
        <w:separator/>
      </w:r>
    </w:p>
  </w:footnote>
  <w:footnote w:type="continuationSeparator" w:id="0">
    <w:p w14:paraId="51AAA575" w14:textId="77777777" w:rsidR="00EA3B45" w:rsidRDefault="00EA3B45">
      <w:r>
        <w:continuationSeparator/>
      </w:r>
    </w:p>
  </w:footnote>
  <w:footnote w:type="continuationNotice" w:id="1">
    <w:p w14:paraId="2F33F4DB" w14:textId="77777777" w:rsidR="00EA3B45" w:rsidRDefault="00EA3B4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97EEC" w14:textId="2AEA9F2E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Pr="00050B88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="00D6770F" w:rsidRPr="00D6770F">
      <w:rPr>
        <w:rFonts w:ascii="Angsana New" w:hAnsi="Angsana New" w:cs="Angsana New"/>
        <w:b/>
        <w:bCs/>
        <w:sz w:val="32"/>
        <w:szCs w:val="32"/>
      </w:rPr>
      <w:t>(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D6770F" w:rsidRPr="00D6770F">
      <w:rPr>
        <w:rFonts w:ascii="Angsana New" w:hAnsi="Angsana New" w:cs="Angsana New"/>
        <w:b/>
        <w:bCs/>
        <w:sz w:val="32"/>
        <w:szCs w:val="32"/>
      </w:rPr>
      <w:t>)</w:t>
    </w:r>
    <w:r w:rsidRPr="00050B88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26DE2E" w14:textId="77777777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1F8677D" w14:textId="638F6A08" w:rsidR="004F35A7" w:rsidRPr="00050B88" w:rsidRDefault="004F35A7" w:rsidP="004F35A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</w:t>
    </w:r>
    <w:r w:rsidR="0072561A" w:rsidRPr="0072561A">
      <w:rPr>
        <w:rFonts w:ascii="Angsana New" w:hAnsi="Angsana New" w:cs="Angsana New" w:hint="cs"/>
        <w:bCs/>
        <w:sz w:val="32"/>
        <w:szCs w:val="32"/>
        <w:lang w:val="en-US" w:bidi="th-TH"/>
      </w:rPr>
      <w:t>0</w:t>
    </w: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กันยายน </w:t>
    </w:r>
    <w:r w:rsidRPr="00050B88">
      <w:rPr>
        <w:rFonts w:ascii="Angsana New" w:hAnsi="Angsana New" w:cs="Angsana New"/>
        <w:bCs/>
        <w:sz w:val="32"/>
        <w:szCs w:val="32"/>
        <w:lang w:bidi="th-TH"/>
      </w:rPr>
      <w:t>256</w:t>
    </w:r>
    <w:r w:rsidR="00A0440B">
      <w:rPr>
        <w:rFonts w:ascii="Angsana New" w:hAnsi="Angsana New" w:cs="Angsana New"/>
        <w:bCs/>
        <w:sz w:val="32"/>
        <w:szCs w:val="32"/>
        <w:lang w:bidi="th-TH"/>
      </w:rPr>
      <w:t>8</w:t>
    </w: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(ไม่ได้ตรวจสอบ)</w:t>
    </w:r>
  </w:p>
  <w:p w14:paraId="68ED18E4" w14:textId="77777777" w:rsidR="00050B88" w:rsidRPr="00050B88" w:rsidRDefault="00050B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6C9AF" w14:textId="0FBB5971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D6770F" w:rsidRPr="00D6770F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D6770F" w:rsidRPr="00D6770F">
      <w:rPr>
        <w:rFonts w:ascii="Angsana New" w:hAnsi="Angsana New" w:cs="Angsana New"/>
        <w:b/>
        <w:bCs/>
        <w:sz w:val="32"/>
        <w:szCs w:val="32"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34D8F30" w14:textId="2BFE57FC" w:rsidR="004F35A7" w:rsidRDefault="004F35A7" w:rsidP="004F35A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</w:t>
    </w:r>
    <w:r w:rsidR="0072561A" w:rsidRPr="0072561A">
      <w:rPr>
        <w:rFonts w:ascii="Angsana New" w:hAnsi="Angsana New" w:cs="Angsana New" w:hint="cs"/>
        <w:bCs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 w:cs="Angsana New"/>
        <w:bCs/>
        <w:sz w:val="32"/>
        <w:szCs w:val="32"/>
        <w:lang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(ไม่ได้ตรวจสอบ)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3D2210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4436644"/>
    <w:multiLevelType w:val="hybridMultilevel"/>
    <w:tmpl w:val="453A23F2"/>
    <w:lvl w:ilvl="0" w:tplc="42B6D490">
      <w:numFmt w:val="bullet"/>
      <w:lvlText w:val=""/>
      <w:lvlJc w:val="left"/>
      <w:pPr>
        <w:ind w:left="34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8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1"/>
  </w:num>
  <w:num w:numId="2" w16cid:durableId="531117654">
    <w:abstractNumId w:val="22"/>
  </w:num>
  <w:num w:numId="3" w16cid:durableId="889533489">
    <w:abstractNumId w:val="0"/>
  </w:num>
  <w:num w:numId="4" w16cid:durableId="1047950257">
    <w:abstractNumId w:val="17"/>
  </w:num>
  <w:num w:numId="5" w16cid:durableId="798035997">
    <w:abstractNumId w:val="9"/>
  </w:num>
  <w:num w:numId="6" w16cid:durableId="1220826067">
    <w:abstractNumId w:val="1"/>
  </w:num>
  <w:num w:numId="7" w16cid:durableId="1597518016">
    <w:abstractNumId w:val="18"/>
  </w:num>
  <w:num w:numId="8" w16cid:durableId="348408432">
    <w:abstractNumId w:val="4"/>
  </w:num>
  <w:num w:numId="9" w16cid:durableId="853958911">
    <w:abstractNumId w:val="3"/>
  </w:num>
  <w:num w:numId="10" w16cid:durableId="1913008882">
    <w:abstractNumId w:val="23"/>
  </w:num>
  <w:num w:numId="11" w16cid:durableId="767459239">
    <w:abstractNumId w:val="21"/>
  </w:num>
  <w:num w:numId="12" w16cid:durableId="1665476739">
    <w:abstractNumId w:val="15"/>
  </w:num>
  <w:num w:numId="13" w16cid:durableId="1496922158">
    <w:abstractNumId w:val="5"/>
  </w:num>
  <w:num w:numId="14" w16cid:durableId="1647780597">
    <w:abstractNumId w:val="16"/>
  </w:num>
  <w:num w:numId="15" w16cid:durableId="907500588">
    <w:abstractNumId w:val="19"/>
  </w:num>
  <w:num w:numId="16" w16cid:durableId="1237010275">
    <w:abstractNumId w:val="14"/>
  </w:num>
  <w:num w:numId="17" w16cid:durableId="792402417">
    <w:abstractNumId w:val="12"/>
  </w:num>
  <w:num w:numId="18" w16cid:durableId="618026002">
    <w:abstractNumId w:val="6"/>
  </w:num>
  <w:num w:numId="19" w16cid:durableId="1619680823">
    <w:abstractNumId w:val="8"/>
  </w:num>
  <w:num w:numId="20" w16cid:durableId="1839415902">
    <w:abstractNumId w:val="7"/>
  </w:num>
  <w:num w:numId="21" w16cid:durableId="1613321632">
    <w:abstractNumId w:val="10"/>
  </w:num>
  <w:num w:numId="22" w16cid:durableId="1612861186">
    <w:abstractNumId w:val="6"/>
  </w:num>
  <w:num w:numId="23" w16cid:durableId="822502311">
    <w:abstractNumId w:val="20"/>
  </w:num>
  <w:num w:numId="24" w16cid:durableId="361631051">
    <w:abstractNumId w:val="13"/>
  </w:num>
  <w:num w:numId="25" w16cid:durableId="213204352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80"/>
    <w:rsid w:val="00000794"/>
    <w:rsid w:val="00001175"/>
    <w:rsid w:val="00001BEF"/>
    <w:rsid w:val="00001E92"/>
    <w:rsid w:val="00001FA0"/>
    <w:rsid w:val="0000238E"/>
    <w:rsid w:val="0000257E"/>
    <w:rsid w:val="00002D6B"/>
    <w:rsid w:val="0000362D"/>
    <w:rsid w:val="00003757"/>
    <w:rsid w:val="000039AE"/>
    <w:rsid w:val="0000435C"/>
    <w:rsid w:val="0000464A"/>
    <w:rsid w:val="0000499E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A5B"/>
    <w:rsid w:val="00011BD6"/>
    <w:rsid w:val="00011F8D"/>
    <w:rsid w:val="00012E83"/>
    <w:rsid w:val="000135F7"/>
    <w:rsid w:val="0001364C"/>
    <w:rsid w:val="00013DD6"/>
    <w:rsid w:val="00013EC4"/>
    <w:rsid w:val="00014453"/>
    <w:rsid w:val="00014580"/>
    <w:rsid w:val="00014EB6"/>
    <w:rsid w:val="000156D3"/>
    <w:rsid w:val="00015C52"/>
    <w:rsid w:val="0001654C"/>
    <w:rsid w:val="000167A3"/>
    <w:rsid w:val="00017047"/>
    <w:rsid w:val="000177D5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118"/>
    <w:rsid w:val="00022236"/>
    <w:rsid w:val="00022B88"/>
    <w:rsid w:val="00022E3C"/>
    <w:rsid w:val="00023CBC"/>
    <w:rsid w:val="00023CE6"/>
    <w:rsid w:val="000241C7"/>
    <w:rsid w:val="00024389"/>
    <w:rsid w:val="000243A7"/>
    <w:rsid w:val="0002440D"/>
    <w:rsid w:val="0002447E"/>
    <w:rsid w:val="00024953"/>
    <w:rsid w:val="000249CA"/>
    <w:rsid w:val="00024B97"/>
    <w:rsid w:val="00024E37"/>
    <w:rsid w:val="00024F30"/>
    <w:rsid w:val="00024FAF"/>
    <w:rsid w:val="000251F8"/>
    <w:rsid w:val="000255DB"/>
    <w:rsid w:val="00025769"/>
    <w:rsid w:val="00025C3D"/>
    <w:rsid w:val="00025FCC"/>
    <w:rsid w:val="00026132"/>
    <w:rsid w:val="0002666D"/>
    <w:rsid w:val="00027A4F"/>
    <w:rsid w:val="00027F3D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4F14"/>
    <w:rsid w:val="000350E4"/>
    <w:rsid w:val="000351D6"/>
    <w:rsid w:val="000351E8"/>
    <w:rsid w:val="00035A15"/>
    <w:rsid w:val="000364A0"/>
    <w:rsid w:val="00036553"/>
    <w:rsid w:val="000366ED"/>
    <w:rsid w:val="00036C0F"/>
    <w:rsid w:val="00036C24"/>
    <w:rsid w:val="00036D16"/>
    <w:rsid w:val="00036E95"/>
    <w:rsid w:val="00036EAF"/>
    <w:rsid w:val="00037302"/>
    <w:rsid w:val="000375FA"/>
    <w:rsid w:val="00037651"/>
    <w:rsid w:val="00037979"/>
    <w:rsid w:val="00037BA5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11B"/>
    <w:rsid w:val="00042213"/>
    <w:rsid w:val="00042F74"/>
    <w:rsid w:val="000432FE"/>
    <w:rsid w:val="00043355"/>
    <w:rsid w:val="000434F1"/>
    <w:rsid w:val="00043904"/>
    <w:rsid w:val="00043A01"/>
    <w:rsid w:val="00043C72"/>
    <w:rsid w:val="00043DDD"/>
    <w:rsid w:val="00043E1E"/>
    <w:rsid w:val="00043EF5"/>
    <w:rsid w:val="00044253"/>
    <w:rsid w:val="0004445C"/>
    <w:rsid w:val="000444A8"/>
    <w:rsid w:val="00044542"/>
    <w:rsid w:val="00044694"/>
    <w:rsid w:val="00044B94"/>
    <w:rsid w:val="000451CF"/>
    <w:rsid w:val="00045613"/>
    <w:rsid w:val="00045E6A"/>
    <w:rsid w:val="000463AC"/>
    <w:rsid w:val="00046620"/>
    <w:rsid w:val="00046723"/>
    <w:rsid w:val="00046A73"/>
    <w:rsid w:val="00046A90"/>
    <w:rsid w:val="00046B12"/>
    <w:rsid w:val="00046E17"/>
    <w:rsid w:val="00046EA2"/>
    <w:rsid w:val="00046FC1"/>
    <w:rsid w:val="00047022"/>
    <w:rsid w:val="000471C2"/>
    <w:rsid w:val="000504F2"/>
    <w:rsid w:val="000506CE"/>
    <w:rsid w:val="00050935"/>
    <w:rsid w:val="0005097C"/>
    <w:rsid w:val="00050B88"/>
    <w:rsid w:val="00050D39"/>
    <w:rsid w:val="00050DDE"/>
    <w:rsid w:val="00050F67"/>
    <w:rsid w:val="0005119B"/>
    <w:rsid w:val="0005123E"/>
    <w:rsid w:val="000512BB"/>
    <w:rsid w:val="00051417"/>
    <w:rsid w:val="00052028"/>
    <w:rsid w:val="00052251"/>
    <w:rsid w:val="000529F4"/>
    <w:rsid w:val="00052C19"/>
    <w:rsid w:val="0005331B"/>
    <w:rsid w:val="00053A3A"/>
    <w:rsid w:val="00053DDA"/>
    <w:rsid w:val="0005401D"/>
    <w:rsid w:val="00054433"/>
    <w:rsid w:val="000544EB"/>
    <w:rsid w:val="00054A54"/>
    <w:rsid w:val="00055047"/>
    <w:rsid w:val="000551F8"/>
    <w:rsid w:val="0005542F"/>
    <w:rsid w:val="000558C4"/>
    <w:rsid w:val="00055B09"/>
    <w:rsid w:val="00055B77"/>
    <w:rsid w:val="00056074"/>
    <w:rsid w:val="000561CE"/>
    <w:rsid w:val="0005637A"/>
    <w:rsid w:val="00057AFD"/>
    <w:rsid w:val="0006008E"/>
    <w:rsid w:val="0006054C"/>
    <w:rsid w:val="00060829"/>
    <w:rsid w:val="00060993"/>
    <w:rsid w:val="00060C7C"/>
    <w:rsid w:val="00060F47"/>
    <w:rsid w:val="00061250"/>
    <w:rsid w:val="0006137B"/>
    <w:rsid w:val="00061440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2B7"/>
    <w:rsid w:val="0006537A"/>
    <w:rsid w:val="0006543E"/>
    <w:rsid w:val="00065604"/>
    <w:rsid w:val="0006571F"/>
    <w:rsid w:val="00065AA6"/>
    <w:rsid w:val="00065C76"/>
    <w:rsid w:val="0006607C"/>
    <w:rsid w:val="00066597"/>
    <w:rsid w:val="00066CF3"/>
    <w:rsid w:val="000672F9"/>
    <w:rsid w:val="000675C1"/>
    <w:rsid w:val="000677BE"/>
    <w:rsid w:val="00067DEA"/>
    <w:rsid w:val="00070602"/>
    <w:rsid w:val="000707CE"/>
    <w:rsid w:val="00070CBA"/>
    <w:rsid w:val="00070D40"/>
    <w:rsid w:val="000710E3"/>
    <w:rsid w:val="000713A1"/>
    <w:rsid w:val="0007170E"/>
    <w:rsid w:val="00071E82"/>
    <w:rsid w:val="00072320"/>
    <w:rsid w:val="000724F0"/>
    <w:rsid w:val="00072552"/>
    <w:rsid w:val="00072C45"/>
    <w:rsid w:val="00072C5E"/>
    <w:rsid w:val="00072F3C"/>
    <w:rsid w:val="00073367"/>
    <w:rsid w:val="00073B75"/>
    <w:rsid w:val="00074754"/>
    <w:rsid w:val="00074891"/>
    <w:rsid w:val="00074C76"/>
    <w:rsid w:val="00074F14"/>
    <w:rsid w:val="000752E3"/>
    <w:rsid w:val="000754F4"/>
    <w:rsid w:val="00075907"/>
    <w:rsid w:val="00075927"/>
    <w:rsid w:val="000759DB"/>
    <w:rsid w:val="00075B9F"/>
    <w:rsid w:val="00075FFE"/>
    <w:rsid w:val="00076D09"/>
    <w:rsid w:val="000771ED"/>
    <w:rsid w:val="00077245"/>
    <w:rsid w:val="00077773"/>
    <w:rsid w:val="00077AEF"/>
    <w:rsid w:val="00077E11"/>
    <w:rsid w:val="0008036A"/>
    <w:rsid w:val="000803DF"/>
    <w:rsid w:val="00080867"/>
    <w:rsid w:val="00080BB0"/>
    <w:rsid w:val="00080E9F"/>
    <w:rsid w:val="0008193E"/>
    <w:rsid w:val="00081B90"/>
    <w:rsid w:val="000822F7"/>
    <w:rsid w:val="000823FA"/>
    <w:rsid w:val="00082881"/>
    <w:rsid w:val="00082DD0"/>
    <w:rsid w:val="0008353E"/>
    <w:rsid w:val="00083E92"/>
    <w:rsid w:val="00083EB2"/>
    <w:rsid w:val="00084552"/>
    <w:rsid w:val="00084630"/>
    <w:rsid w:val="00084E43"/>
    <w:rsid w:val="00084E93"/>
    <w:rsid w:val="0008535E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A6D"/>
    <w:rsid w:val="00087F02"/>
    <w:rsid w:val="000900D2"/>
    <w:rsid w:val="00090144"/>
    <w:rsid w:val="000901E2"/>
    <w:rsid w:val="0009021F"/>
    <w:rsid w:val="00090284"/>
    <w:rsid w:val="000904B7"/>
    <w:rsid w:val="00090B55"/>
    <w:rsid w:val="00090EBA"/>
    <w:rsid w:val="00090F48"/>
    <w:rsid w:val="00091235"/>
    <w:rsid w:val="000913A0"/>
    <w:rsid w:val="00091549"/>
    <w:rsid w:val="0009217B"/>
    <w:rsid w:val="00092224"/>
    <w:rsid w:val="0009228E"/>
    <w:rsid w:val="00092734"/>
    <w:rsid w:val="00092A0F"/>
    <w:rsid w:val="00092B09"/>
    <w:rsid w:val="00092B29"/>
    <w:rsid w:val="00092D90"/>
    <w:rsid w:val="0009353D"/>
    <w:rsid w:val="000936BB"/>
    <w:rsid w:val="00093931"/>
    <w:rsid w:val="00093B30"/>
    <w:rsid w:val="00093CF2"/>
    <w:rsid w:val="0009417F"/>
    <w:rsid w:val="0009470A"/>
    <w:rsid w:val="00094765"/>
    <w:rsid w:val="00094BAF"/>
    <w:rsid w:val="00094C9A"/>
    <w:rsid w:val="00094D1B"/>
    <w:rsid w:val="00094FB4"/>
    <w:rsid w:val="00095088"/>
    <w:rsid w:val="00095319"/>
    <w:rsid w:val="00095A5F"/>
    <w:rsid w:val="00095E09"/>
    <w:rsid w:val="0009622E"/>
    <w:rsid w:val="000962A9"/>
    <w:rsid w:val="000965E3"/>
    <w:rsid w:val="000967D6"/>
    <w:rsid w:val="00096972"/>
    <w:rsid w:val="00096F57"/>
    <w:rsid w:val="00097659"/>
    <w:rsid w:val="00097F61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86B"/>
    <w:rsid w:val="000A1E4E"/>
    <w:rsid w:val="000A1EB0"/>
    <w:rsid w:val="000A1F36"/>
    <w:rsid w:val="000A2D75"/>
    <w:rsid w:val="000A2ED9"/>
    <w:rsid w:val="000A2F44"/>
    <w:rsid w:val="000A312C"/>
    <w:rsid w:val="000A3416"/>
    <w:rsid w:val="000A4117"/>
    <w:rsid w:val="000A447D"/>
    <w:rsid w:val="000A48BA"/>
    <w:rsid w:val="000A49A3"/>
    <w:rsid w:val="000A4D19"/>
    <w:rsid w:val="000A4DFB"/>
    <w:rsid w:val="000A5169"/>
    <w:rsid w:val="000A518C"/>
    <w:rsid w:val="000A5B56"/>
    <w:rsid w:val="000A5C96"/>
    <w:rsid w:val="000A6B33"/>
    <w:rsid w:val="000A6D5A"/>
    <w:rsid w:val="000A74A7"/>
    <w:rsid w:val="000A74FD"/>
    <w:rsid w:val="000A7701"/>
    <w:rsid w:val="000A78E1"/>
    <w:rsid w:val="000A7BAD"/>
    <w:rsid w:val="000A7E2C"/>
    <w:rsid w:val="000B00A5"/>
    <w:rsid w:val="000B0A54"/>
    <w:rsid w:val="000B0D32"/>
    <w:rsid w:val="000B13F1"/>
    <w:rsid w:val="000B142E"/>
    <w:rsid w:val="000B14A1"/>
    <w:rsid w:val="000B171B"/>
    <w:rsid w:val="000B1A31"/>
    <w:rsid w:val="000B1ACA"/>
    <w:rsid w:val="000B1B9A"/>
    <w:rsid w:val="000B287F"/>
    <w:rsid w:val="000B33FE"/>
    <w:rsid w:val="000B34A1"/>
    <w:rsid w:val="000B3641"/>
    <w:rsid w:val="000B429F"/>
    <w:rsid w:val="000B444E"/>
    <w:rsid w:val="000B471A"/>
    <w:rsid w:val="000B4D59"/>
    <w:rsid w:val="000B5543"/>
    <w:rsid w:val="000B57F9"/>
    <w:rsid w:val="000B5A36"/>
    <w:rsid w:val="000B632C"/>
    <w:rsid w:val="000B6CDD"/>
    <w:rsid w:val="000B6D3D"/>
    <w:rsid w:val="000B70DF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2"/>
    <w:rsid w:val="000C37D4"/>
    <w:rsid w:val="000C3858"/>
    <w:rsid w:val="000C4292"/>
    <w:rsid w:val="000C4BEF"/>
    <w:rsid w:val="000C4DF0"/>
    <w:rsid w:val="000C4EBA"/>
    <w:rsid w:val="000C539F"/>
    <w:rsid w:val="000C582A"/>
    <w:rsid w:val="000C5849"/>
    <w:rsid w:val="000C58E3"/>
    <w:rsid w:val="000C5F10"/>
    <w:rsid w:val="000C5F69"/>
    <w:rsid w:val="000C6798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0F1"/>
    <w:rsid w:val="000D165D"/>
    <w:rsid w:val="000D16F5"/>
    <w:rsid w:val="000D1947"/>
    <w:rsid w:val="000D1F12"/>
    <w:rsid w:val="000D2518"/>
    <w:rsid w:val="000D29B4"/>
    <w:rsid w:val="000D3265"/>
    <w:rsid w:val="000D33AC"/>
    <w:rsid w:val="000D3629"/>
    <w:rsid w:val="000D38EA"/>
    <w:rsid w:val="000D3EDE"/>
    <w:rsid w:val="000D3F3E"/>
    <w:rsid w:val="000D406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176"/>
    <w:rsid w:val="000D52D5"/>
    <w:rsid w:val="000D59C5"/>
    <w:rsid w:val="000D5A9D"/>
    <w:rsid w:val="000D60C6"/>
    <w:rsid w:val="000D6696"/>
    <w:rsid w:val="000D6859"/>
    <w:rsid w:val="000D6971"/>
    <w:rsid w:val="000D72B5"/>
    <w:rsid w:val="000D7311"/>
    <w:rsid w:val="000E03EF"/>
    <w:rsid w:val="000E0429"/>
    <w:rsid w:val="000E069E"/>
    <w:rsid w:val="000E09BB"/>
    <w:rsid w:val="000E0AE5"/>
    <w:rsid w:val="000E14C0"/>
    <w:rsid w:val="000E16D7"/>
    <w:rsid w:val="000E192D"/>
    <w:rsid w:val="000E199A"/>
    <w:rsid w:val="000E19AA"/>
    <w:rsid w:val="000E20CD"/>
    <w:rsid w:val="000E21B3"/>
    <w:rsid w:val="000E27F1"/>
    <w:rsid w:val="000E2F85"/>
    <w:rsid w:val="000E31D8"/>
    <w:rsid w:val="000E3767"/>
    <w:rsid w:val="000E3890"/>
    <w:rsid w:val="000E392E"/>
    <w:rsid w:val="000E39E5"/>
    <w:rsid w:val="000E3A2C"/>
    <w:rsid w:val="000E3C11"/>
    <w:rsid w:val="000E42B7"/>
    <w:rsid w:val="000E4796"/>
    <w:rsid w:val="000E48C0"/>
    <w:rsid w:val="000E4BD7"/>
    <w:rsid w:val="000E52F6"/>
    <w:rsid w:val="000E56AF"/>
    <w:rsid w:val="000E5B65"/>
    <w:rsid w:val="000E5F52"/>
    <w:rsid w:val="000E621C"/>
    <w:rsid w:val="000E622B"/>
    <w:rsid w:val="000E6788"/>
    <w:rsid w:val="000E6C2F"/>
    <w:rsid w:val="000E6F74"/>
    <w:rsid w:val="000E7191"/>
    <w:rsid w:val="000E7873"/>
    <w:rsid w:val="000E7A6C"/>
    <w:rsid w:val="000E7BE0"/>
    <w:rsid w:val="000F072B"/>
    <w:rsid w:val="000F0740"/>
    <w:rsid w:val="000F0BC6"/>
    <w:rsid w:val="000F0E7C"/>
    <w:rsid w:val="000F19CC"/>
    <w:rsid w:val="000F1A6F"/>
    <w:rsid w:val="000F1B66"/>
    <w:rsid w:val="000F1F35"/>
    <w:rsid w:val="000F2285"/>
    <w:rsid w:val="000F23F3"/>
    <w:rsid w:val="000F24CC"/>
    <w:rsid w:val="000F2772"/>
    <w:rsid w:val="000F2AC5"/>
    <w:rsid w:val="000F2C64"/>
    <w:rsid w:val="000F2E40"/>
    <w:rsid w:val="000F3AF2"/>
    <w:rsid w:val="000F3B52"/>
    <w:rsid w:val="000F3B53"/>
    <w:rsid w:val="000F3E74"/>
    <w:rsid w:val="000F4B5E"/>
    <w:rsid w:val="000F4C1D"/>
    <w:rsid w:val="000F5F42"/>
    <w:rsid w:val="000F6808"/>
    <w:rsid w:val="000F6D31"/>
    <w:rsid w:val="000F6DE7"/>
    <w:rsid w:val="000F6F02"/>
    <w:rsid w:val="000F70F5"/>
    <w:rsid w:val="00100142"/>
    <w:rsid w:val="0010018E"/>
    <w:rsid w:val="00100649"/>
    <w:rsid w:val="00100743"/>
    <w:rsid w:val="00100A6A"/>
    <w:rsid w:val="0010182B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3AA"/>
    <w:rsid w:val="00104960"/>
    <w:rsid w:val="001052F4"/>
    <w:rsid w:val="0010547F"/>
    <w:rsid w:val="001054AC"/>
    <w:rsid w:val="001054ED"/>
    <w:rsid w:val="0010558B"/>
    <w:rsid w:val="00106193"/>
    <w:rsid w:val="00106290"/>
    <w:rsid w:val="00107596"/>
    <w:rsid w:val="00107BAC"/>
    <w:rsid w:val="00107E7D"/>
    <w:rsid w:val="0011021A"/>
    <w:rsid w:val="00110C30"/>
    <w:rsid w:val="00110F68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9A"/>
    <w:rsid w:val="001210C0"/>
    <w:rsid w:val="001215CC"/>
    <w:rsid w:val="00121944"/>
    <w:rsid w:val="0012194F"/>
    <w:rsid w:val="00121B94"/>
    <w:rsid w:val="00121C06"/>
    <w:rsid w:val="0012246B"/>
    <w:rsid w:val="00122503"/>
    <w:rsid w:val="00122D03"/>
    <w:rsid w:val="00122E8F"/>
    <w:rsid w:val="00123587"/>
    <w:rsid w:val="001238A0"/>
    <w:rsid w:val="001239BC"/>
    <w:rsid w:val="00123A32"/>
    <w:rsid w:val="001243EB"/>
    <w:rsid w:val="00124AB3"/>
    <w:rsid w:val="00124E23"/>
    <w:rsid w:val="001250E7"/>
    <w:rsid w:val="00125367"/>
    <w:rsid w:val="001253D7"/>
    <w:rsid w:val="0012558E"/>
    <w:rsid w:val="00125754"/>
    <w:rsid w:val="00125897"/>
    <w:rsid w:val="00126006"/>
    <w:rsid w:val="00126617"/>
    <w:rsid w:val="00126CAC"/>
    <w:rsid w:val="001271E0"/>
    <w:rsid w:val="00127668"/>
    <w:rsid w:val="001279E7"/>
    <w:rsid w:val="00127C4B"/>
    <w:rsid w:val="00130C96"/>
    <w:rsid w:val="00130D47"/>
    <w:rsid w:val="00130D89"/>
    <w:rsid w:val="001311D3"/>
    <w:rsid w:val="001313AD"/>
    <w:rsid w:val="00131892"/>
    <w:rsid w:val="00131B88"/>
    <w:rsid w:val="00131C54"/>
    <w:rsid w:val="00131D82"/>
    <w:rsid w:val="00131EB2"/>
    <w:rsid w:val="00132222"/>
    <w:rsid w:val="001323F6"/>
    <w:rsid w:val="001324DC"/>
    <w:rsid w:val="0013267D"/>
    <w:rsid w:val="00132715"/>
    <w:rsid w:val="0013272D"/>
    <w:rsid w:val="0013274C"/>
    <w:rsid w:val="00132980"/>
    <w:rsid w:val="00132A01"/>
    <w:rsid w:val="00132BA5"/>
    <w:rsid w:val="00132F57"/>
    <w:rsid w:val="0013370B"/>
    <w:rsid w:val="00134349"/>
    <w:rsid w:val="00134355"/>
    <w:rsid w:val="0013447B"/>
    <w:rsid w:val="0013450B"/>
    <w:rsid w:val="001346D4"/>
    <w:rsid w:val="001347EF"/>
    <w:rsid w:val="00134A64"/>
    <w:rsid w:val="00134A9F"/>
    <w:rsid w:val="00134D5F"/>
    <w:rsid w:val="0013510E"/>
    <w:rsid w:val="00135138"/>
    <w:rsid w:val="0013549D"/>
    <w:rsid w:val="00135763"/>
    <w:rsid w:val="001357F2"/>
    <w:rsid w:val="00135BA3"/>
    <w:rsid w:val="0013657B"/>
    <w:rsid w:val="00136659"/>
    <w:rsid w:val="0013678C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0DBF"/>
    <w:rsid w:val="001412D2"/>
    <w:rsid w:val="0014184E"/>
    <w:rsid w:val="0014187D"/>
    <w:rsid w:val="00141A20"/>
    <w:rsid w:val="00141D2E"/>
    <w:rsid w:val="00141D86"/>
    <w:rsid w:val="0014220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430B"/>
    <w:rsid w:val="00144B0F"/>
    <w:rsid w:val="00144C30"/>
    <w:rsid w:val="001450EE"/>
    <w:rsid w:val="0014517B"/>
    <w:rsid w:val="001451D1"/>
    <w:rsid w:val="0014520F"/>
    <w:rsid w:val="0014562F"/>
    <w:rsid w:val="00145F9B"/>
    <w:rsid w:val="00146706"/>
    <w:rsid w:val="00147230"/>
    <w:rsid w:val="0014738E"/>
    <w:rsid w:val="001476E8"/>
    <w:rsid w:val="001476EA"/>
    <w:rsid w:val="00147E9B"/>
    <w:rsid w:val="00147F14"/>
    <w:rsid w:val="00147FF3"/>
    <w:rsid w:val="00150190"/>
    <w:rsid w:val="00150273"/>
    <w:rsid w:val="001504E8"/>
    <w:rsid w:val="00150681"/>
    <w:rsid w:val="001506BB"/>
    <w:rsid w:val="00150A11"/>
    <w:rsid w:val="00150DDF"/>
    <w:rsid w:val="00151AC4"/>
    <w:rsid w:val="00151C7F"/>
    <w:rsid w:val="00151CA8"/>
    <w:rsid w:val="00151D2B"/>
    <w:rsid w:val="00152D0A"/>
    <w:rsid w:val="00152E00"/>
    <w:rsid w:val="00152FF7"/>
    <w:rsid w:val="00153848"/>
    <w:rsid w:val="00153E26"/>
    <w:rsid w:val="001544E3"/>
    <w:rsid w:val="0015451C"/>
    <w:rsid w:val="001546A1"/>
    <w:rsid w:val="00154776"/>
    <w:rsid w:val="00154BBB"/>
    <w:rsid w:val="001550B0"/>
    <w:rsid w:val="0015512B"/>
    <w:rsid w:val="00155479"/>
    <w:rsid w:val="0015657D"/>
    <w:rsid w:val="00156F42"/>
    <w:rsid w:val="001573FD"/>
    <w:rsid w:val="00157653"/>
    <w:rsid w:val="00157C97"/>
    <w:rsid w:val="00157CDB"/>
    <w:rsid w:val="00157D83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74"/>
    <w:rsid w:val="00164FA7"/>
    <w:rsid w:val="00165180"/>
    <w:rsid w:val="001655A3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67EE5"/>
    <w:rsid w:val="00167FC9"/>
    <w:rsid w:val="0017004C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352B"/>
    <w:rsid w:val="00174060"/>
    <w:rsid w:val="00174563"/>
    <w:rsid w:val="00174ACD"/>
    <w:rsid w:val="00174B2E"/>
    <w:rsid w:val="00174D47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7E"/>
    <w:rsid w:val="001765EE"/>
    <w:rsid w:val="001766ED"/>
    <w:rsid w:val="00176801"/>
    <w:rsid w:val="00176D33"/>
    <w:rsid w:val="0017704E"/>
    <w:rsid w:val="001771DA"/>
    <w:rsid w:val="00177335"/>
    <w:rsid w:val="0017765D"/>
    <w:rsid w:val="001776FB"/>
    <w:rsid w:val="00177841"/>
    <w:rsid w:val="00177CEF"/>
    <w:rsid w:val="0018021B"/>
    <w:rsid w:val="00180479"/>
    <w:rsid w:val="0018075B"/>
    <w:rsid w:val="00181C68"/>
    <w:rsid w:val="00181DD8"/>
    <w:rsid w:val="00181DE0"/>
    <w:rsid w:val="001821AA"/>
    <w:rsid w:val="00182829"/>
    <w:rsid w:val="00182AD8"/>
    <w:rsid w:val="00182D71"/>
    <w:rsid w:val="00183254"/>
    <w:rsid w:val="0018390E"/>
    <w:rsid w:val="00183A9B"/>
    <w:rsid w:val="00183CA4"/>
    <w:rsid w:val="00184715"/>
    <w:rsid w:val="001850A3"/>
    <w:rsid w:val="00185228"/>
    <w:rsid w:val="001855D1"/>
    <w:rsid w:val="0018561C"/>
    <w:rsid w:val="00185E45"/>
    <w:rsid w:val="00185EB4"/>
    <w:rsid w:val="00185FDB"/>
    <w:rsid w:val="0018617B"/>
    <w:rsid w:val="0018681D"/>
    <w:rsid w:val="001869EA"/>
    <w:rsid w:val="00186E89"/>
    <w:rsid w:val="00187423"/>
    <w:rsid w:val="00187628"/>
    <w:rsid w:val="00187992"/>
    <w:rsid w:val="0019003D"/>
    <w:rsid w:val="001909D1"/>
    <w:rsid w:val="001909F3"/>
    <w:rsid w:val="00190A62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AA6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339"/>
    <w:rsid w:val="0019669B"/>
    <w:rsid w:val="001966D9"/>
    <w:rsid w:val="0019713B"/>
    <w:rsid w:val="001972FF"/>
    <w:rsid w:val="0019739F"/>
    <w:rsid w:val="00197519"/>
    <w:rsid w:val="00197591"/>
    <w:rsid w:val="001978A8"/>
    <w:rsid w:val="00197EE5"/>
    <w:rsid w:val="001A00D6"/>
    <w:rsid w:val="001A09D5"/>
    <w:rsid w:val="001A11F9"/>
    <w:rsid w:val="001A1837"/>
    <w:rsid w:val="001A1BA6"/>
    <w:rsid w:val="001A2217"/>
    <w:rsid w:val="001A23EA"/>
    <w:rsid w:val="001A262D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5FD"/>
    <w:rsid w:val="001A5881"/>
    <w:rsid w:val="001A5AE5"/>
    <w:rsid w:val="001A5D60"/>
    <w:rsid w:val="001A5E35"/>
    <w:rsid w:val="001A626F"/>
    <w:rsid w:val="001A636B"/>
    <w:rsid w:val="001A6BB5"/>
    <w:rsid w:val="001A7198"/>
    <w:rsid w:val="001A754E"/>
    <w:rsid w:val="001A7857"/>
    <w:rsid w:val="001A7B99"/>
    <w:rsid w:val="001A7C47"/>
    <w:rsid w:val="001A7CB1"/>
    <w:rsid w:val="001B0023"/>
    <w:rsid w:val="001B087C"/>
    <w:rsid w:val="001B0E0A"/>
    <w:rsid w:val="001B0E5A"/>
    <w:rsid w:val="001B1480"/>
    <w:rsid w:val="001B15BE"/>
    <w:rsid w:val="001B1AF3"/>
    <w:rsid w:val="001B1BE6"/>
    <w:rsid w:val="001B1EFC"/>
    <w:rsid w:val="001B1F4C"/>
    <w:rsid w:val="001B245E"/>
    <w:rsid w:val="001B24DE"/>
    <w:rsid w:val="001B2627"/>
    <w:rsid w:val="001B2937"/>
    <w:rsid w:val="001B2CCE"/>
    <w:rsid w:val="001B38ED"/>
    <w:rsid w:val="001B3A57"/>
    <w:rsid w:val="001B4246"/>
    <w:rsid w:val="001B4367"/>
    <w:rsid w:val="001B49E6"/>
    <w:rsid w:val="001B4DCA"/>
    <w:rsid w:val="001B4EA1"/>
    <w:rsid w:val="001B4F5D"/>
    <w:rsid w:val="001B5033"/>
    <w:rsid w:val="001B5418"/>
    <w:rsid w:val="001B59C2"/>
    <w:rsid w:val="001B5D1B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759"/>
    <w:rsid w:val="001C0A85"/>
    <w:rsid w:val="001C0CE9"/>
    <w:rsid w:val="001C1415"/>
    <w:rsid w:val="001C1946"/>
    <w:rsid w:val="001C246C"/>
    <w:rsid w:val="001C2576"/>
    <w:rsid w:val="001C27D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4F7A"/>
    <w:rsid w:val="001C50F2"/>
    <w:rsid w:val="001C57F7"/>
    <w:rsid w:val="001C65E7"/>
    <w:rsid w:val="001C66A8"/>
    <w:rsid w:val="001C6B2D"/>
    <w:rsid w:val="001C6CAA"/>
    <w:rsid w:val="001C7109"/>
    <w:rsid w:val="001C711C"/>
    <w:rsid w:val="001C74C6"/>
    <w:rsid w:val="001C76F1"/>
    <w:rsid w:val="001C7BC3"/>
    <w:rsid w:val="001C7DB7"/>
    <w:rsid w:val="001C7DE7"/>
    <w:rsid w:val="001D0CC8"/>
    <w:rsid w:val="001D0EFA"/>
    <w:rsid w:val="001D0FB7"/>
    <w:rsid w:val="001D1011"/>
    <w:rsid w:val="001D13A9"/>
    <w:rsid w:val="001D16F9"/>
    <w:rsid w:val="001D1889"/>
    <w:rsid w:val="001D1B27"/>
    <w:rsid w:val="001D1FD7"/>
    <w:rsid w:val="001D25E0"/>
    <w:rsid w:val="001D2725"/>
    <w:rsid w:val="001D36DE"/>
    <w:rsid w:val="001D3CF1"/>
    <w:rsid w:val="001D4B96"/>
    <w:rsid w:val="001D522E"/>
    <w:rsid w:val="001D5890"/>
    <w:rsid w:val="001D5D99"/>
    <w:rsid w:val="001D6389"/>
    <w:rsid w:val="001D6ABB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15"/>
    <w:rsid w:val="001E152F"/>
    <w:rsid w:val="001E1705"/>
    <w:rsid w:val="001E1C32"/>
    <w:rsid w:val="001E2637"/>
    <w:rsid w:val="001E34C8"/>
    <w:rsid w:val="001E394B"/>
    <w:rsid w:val="001E40C1"/>
    <w:rsid w:val="001E4733"/>
    <w:rsid w:val="001E4828"/>
    <w:rsid w:val="001E4FB5"/>
    <w:rsid w:val="001E5150"/>
    <w:rsid w:val="001E5336"/>
    <w:rsid w:val="001E56F2"/>
    <w:rsid w:val="001E6BC8"/>
    <w:rsid w:val="001E6E8B"/>
    <w:rsid w:val="001E7112"/>
    <w:rsid w:val="001E7427"/>
    <w:rsid w:val="001E7747"/>
    <w:rsid w:val="001E78FD"/>
    <w:rsid w:val="001E7A88"/>
    <w:rsid w:val="001E7EF8"/>
    <w:rsid w:val="001F0671"/>
    <w:rsid w:val="001F07B7"/>
    <w:rsid w:val="001F0845"/>
    <w:rsid w:val="001F0856"/>
    <w:rsid w:val="001F09C3"/>
    <w:rsid w:val="001F0AB1"/>
    <w:rsid w:val="001F0B07"/>
    <w:rsid w:val="001F0EB6"/>
    <w:rsid w:val="001F0FCA"/>
    <w:rsid w:val="001F134A"/>
    <w:rsid w:val="001F1557"/>
    <w:rsid w:val="001F160F"/>
    <w:rsid w:val="001F182C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30F"/>
    <w:rsid w:val="001F568E"/>
    <w:rsid w:val="001F594D"/>
    <w:rsid w:val="001F5A86"/>
    <w:rsid w:val="001F5C19"/>
    <w:rsid w:val="001F5C3D"/>
    <w:rsid w:val="001F624B"/>
    <w:rsid w:val="001F6453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0CD1"/>
    <w:rsid w:val="002011EF"/>
    <w:rsid w:val="00201484"/>
    <w:rsid w:val="002014D4"/>
    <w:rsid w:val="00202E9D"/>
    <w:rsid w:val="00203872"/>
    <w:rsid w:val="00203949"/>
    <w:rsid w:val="00203B9F"/>
    <w:rsid w:val="002046EA"/>
    <w:rsid w:val="002047F4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4E4"/>
    <w:rsid w:val="002068FC"/>
    <w:rsid w:val="0020690E"/>
    <w:rsid w:val="002069CF"/>
    <w:rsid w:val="00206C97"/>
    <w:rsid w:val="00206DEC"/>
    <w:rsid w:val="00207168"/>
    <w:rsid w:val="00207231"/>
    <w:rsid w:val="00207444"/>
    <w:rsid w:val="00207B13"/>
    <w:rsid w:val="00207D06"/>
    <w:rsid w:val="00207DD8"/>
    <w:rsid w:val="0021019E"/>
    <w:rsid w:val="002107F4"/>
    <w:rsid w:val="00210EC5"/>
    <w:rsid w:val="00211CAB"/>
    <w:rsid w:val="00211DED"/>
    <w:rsid w:val="00212504"/>
    <w:rsid w:val="0021287D"/>
    <w:rsid w:val="00212EE1"/>
    <w:rsid w:val="0021327E"/>
    <w:rsid w:val="00213291"/>
    <w:rsid w:val="0021349C"/>
    <w:rsid w:val="002134EA"/>
    <w:rsid w:val="002138B9"/>
    <w:rsid w:val="002138D7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6A6"/>
    <w:rsid w:val="00216859"/>
    <w:rsid w:val="002169C2"/>
    <w:rsid w:val="00216B87"/>
    <w:rsid w:val="00216ED9"/>
    <w:rsid w:val="00217424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67E"/>
    <w:rsid w:val="002217C2"/>
    <w:rsid w:val="00221EB8"/>
    <w:rsid w:val="00221F0A"/>
    <w:rsid w:val="00222080"/>
    <w:rsid w:val="0022230B"/>
    <w:rsid w:val="00222360"/>
    <w:rsid w:val="00222558"/>
    <w:rsid w:val="00222634"/>
    <w:rsid w:val="00222920"/>
    <w:rsid w:val="0022333A"/>
    <w:rsid w:val="0022359D"/>
    <w:rsid w:val="00223650"/>
    <w:rsid w:val="00223AC9"/>
    <w:rsid w:val="00223AEC"/>
    <w:rsid w:val="00223D0C"/>
    <w:rsid w:val="00223F7C"/>
    <w:rsid w:val="00224BB2"/>
    <w:rsid w:val="00224D67"/>
    <w:rsid w:val="002254D7"/>
    <w:rsid w:val="00225800"/>
    <w:rsid w:val="00225CCF"/>
    <w:rsid w:val="00225D4D"/>
    <w:rsid w:val="002265D8"/>
    <w:rsid w:val="0022661A"/>
    <w:rsid w:val="00226884"/>
    <w:rsid w:val="00226899"/>
    <w:rsid w:val="00226C7D"/>
    <w:rsid w:val="0022736F"/>
    <w:rsid w:val="00227398"/>
    <w:rsid w:val="002275DF"/>
    <w:rsid w:val="00227969"/>
    <w:rsid w:val="00227E99"/>
    <w:rsid w:val="00230246"/>
    <w:rsid w:val="00230751"/>
    <w:rsid w:val="0023079E"/>
    <w:rsid w:val="00230A2A"/>
    <w:rsid w:val="00230B50"/>
    <w:rsid w:val="00230FE6"/>
    <w:rsid w:val="00231648"/>
    <w:rsid w:val="00231765"/>
    <w:rsid w:val="00231C4B"/>
    <w:rsid w:val="0023200A"/>
    <w:rsid w:val="00232028"/>
    <w:rsid w:val="00232417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25C"/>
    <w:rsid w:val="002354DA"/>
    <w:rsid w:val="00236096"/>
    <w:rsid w:val="00236EFF"/>
    <w:rsid w:val="00237C8B"/>
    <w:rsid w:val="00237D5A"/>
    <w:rsid w:val="00237DA6"/>
    <w:rsid w:val="00237EF0"/>
    <w:rsid w:val="00237F88"/>
    <w:rsid w:val="00240336"/>
    <w:rsid w:val="002403EE"/>
    <w:rsid w:val="00240583"/>
    <w:rsid w:val="002406B0"/>
    <w:rsid w:val="00240B99"/>
    <w:rsid w:val="00240D9B"/>
    <w:rsid w:val="00240F04"/>
    <w:rsid w:val="00241415"/>
    <w:rsid w:val="00241A1A"/>
    <w:rsid w:val="00241DE9"/>
    <w:rsid w:val="0024228A"/>
    <w:rsid w:val="00242AF0"/>
    <w:rsid w:val="00242F29"/>
    <w:rsid w:val="002430EB"/>
    <w:rsid w:val="002431DA"/>
    <w:rsid w:val="0024351C"/>
    <w:rsid w:val="00243581"/>
    <w:rsid w:val="00243648"/>
    <w:rsid w:val="00243C74"/>
    <w:rsid w:val="00243DB9"/>
    <w:rsid w:val="00244D95"/>
    <w:rsid w:val="002454A5"/>
    <w:rsid w:val="00245805"/>
    <w:rsid w:val="00246AA9"/>
    <w:rsid w:val="00247077"/>
    <w:rsid w:val="00250423"/>
    <w:rsid w:val="00250B66"/>
    <w:rsid w:val="0025105F"/>
    <w:rsid w:val="002514BD"/>
    <w:rsid w:val="0025164D"/>
    <w:rsid w:val="00251B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3F8D"/>
    <w:rsid w:val="00254129"/>
    <w:rsid w:val="00254201"/>
    <w:rsid w:val="002548AF"/>
    <w:rsid w:val="00254BE5"/>
    <w:rsid w:val="00254FD9"/>
    <w:rsid w:val="00255332"/>
    <w:rsid w:val="00255478"/>
    <w:rsid w:val="00255C1A"/>
    <w:rsid w:val="00255C3F"/>
    <w:rsid w:val="00255F48"/>
    <w:rsid w:val="0025606B"/>
    <w:rsid w:val="00256750"/>
    <w:rsid w:val="002571B5"/>
    <w:rsid w:val="002573B5"/>
    <w:rsid w:val="002574C0"/>
    <w:rsid w:val="00260241"/>
    <w:rsid w:val="002602AD"/>
    <w:rsid w:val="002603B1"/>
    <w:rsid w:val="0026092F"/>
    <w:rsid w:val="00260AB5"/>
    <w:rsid w:val="00260F18"/>
    <w:rsid w:val="002618F8"/>
    <w:rsid w:val="00262B89"/>
    <w:rsid w:val="00262BC6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187"/>
    <w:rsid w:val="00267877"/>
    <w:rsid w:val="0026796B"/>
    <w:rsid w:val="00267D5B"/>
    <w:rsid w:val="002702F0"/>
    <w:rsid w:val="00270CC8"/>
    <w:rsid w:val="00270F60"/>
    <w:rsid w:val="00271098"/>
    <w:rsid w:val="00271216"/>
    <w:rsid w:val="0027140C"/>
    <w:rsid w:val="00271969"/>
    <w:rsid w:val="00272D23"/>
    <w:rsid w:val="00272DAF"/>
    <w:rsid w:val="00272E4B"/>
    <w:rsid w:val="00273145"/>
    <w:rsid w:val="002734AC"/>
    <w:rsid w:val="00273588"/>
    <w:rsid w:val="0027358C"/>
    <w:rsid w:val="0027389A"/>
    <w:rsid w:val="002740F1"/>
    <w:rsid w:val="0027427D"/>
    <w:rsid w:val="0027494D"/>
    <w:rsid w:val="00274A3A"/>
    <w:rsid w:val="00274B49"/>
    <w:rsid w:val="00274F6F"/>
    <w:rsid w:val="002752E5"/>
    <w:rsid w:val="00275B5D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466"/>
    <w:rsid w:val="00283D0D"/>
    <w:rsid w:val="002848CD"/>
    <w:rsid w:val="00284F39"/>
    <w:rsid w:val="00284FE0"/>
    <w:rsid w:val="002850CF"/>
    <w:rsid w:val="00285301"/>
    <w:rsid w:val="00285E7C"/>
    <w:rsid w:val="002862EB"/>
    <w:rsid w:val="00286617"/>
    <w:rsid w:val="00286671"/>
    <w:rsid w:val="00286AD3"/>
    <w:rsid w:val="00286B01"/>
    <w:rsid w:val="002873E5"/>
    <w:rsid w:val="00287940"/>
    <w:rsid w:val="0028799B"/>
    <w:rsid w:val="00287BD2"/>
    <w:rsid w:val="00290015"/>
    <w:rsid w:val="002900A6"/>
    <w:rsid w:val="002900DF"/>
    <w:rsid w:val="002904B9"/>
    <w:rsid w:val="002906BE"/>
    <w:rsid w:val="00290830"/>
    <w:rsid w:val="00290BF1"/>
    <w:rsid w:val="00290E5A"/>
    <w:rsid w:val="002917DD"/>
    <w:rsid w:val="00291FC2"/>
    <w:rsid w:val="002925F7"/>
    <w:rsid w:val="002926FF"/>
    <w:rsid w:val="00292ADE"/>
    <w:rsid w:val="00293041"/>
    <w:rsid w:val="002931A3"/>
    <w:rsid w:val="002934DB"/>
    <w:rsid w:val="0029374E"/>
    <w:rsid w:val="00293B13"/>
    <w:rsid w:val="00293D74"/>
    <w:rsid w:val="0029489D"/>
    <w:rsid w:val="0029490E"/>
    <w:rsid w:val="00294959"/>
    <w:rsid w:val="002949AA"/>
    <w:rsid w:val="00294C8E"/>
    <w:rsid w:val="00294D7F"/>
    <w:rsid w:val="00294FCB"/>
    <w:rsid w:val="00295127"/>
    <w:rsid w:val="0029526C"/>
    <w:rsid w:val="002954CA"/>
    <w:rsid w:val="002965B8"/>
    <w:rsid w:val="00296634"/>
    <w:rsid w:val="0029672F"/>
    <w:rsid w:val="002968DE"/>
    <w:rsid w:val="00296A92"/>
    <w:rsid w:val="0029719B"/>
    <w:rsid w:val="002975B1"/>
    <w:rsid w:val="00297603"/>
    <w:rsid w:val="00297F7E"/>
    <w:rsid w:val="002A0390"/>
    <w:rsid w:val="002A03F0"/>
    <w:rsid w:val="002A04C8"/>
    <w:rsid w:val="002A0838"/>
    <w:rsid w:val="002A09C2"/>
    <w:rsid w:val="002A1013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39F3"/>
    <w:rsid w:val="002A407D"/>
    <w:rsid w:val="002A41AA"/>
    <w:rsid w:val="002A443C"/>
    <w:rsid w:val="002A447F"/>
    <w:rsid w:val="002A4578"/>
    <w:rsid w:val="002A4609"/>
    <w:rsid w:val="002A495F"/>
    <w:rsid w:val="002A4B3E"/>
    <w:rsid w:val="002A4C02"/>
    <w:rsid w:val="002A53DC"/>
    <w:rsid w:val="002A553C"/>
    <w:rsid w:val="002A5751"/>
    <w:rsid w:val="002A5A34"/>
    <w:rsid w:val="002A622D"/>
    <w:rsid w:val="002A6394"/>
    <w:rsid w:val="002A65B1"/>
    <w:rsid w:val="002A6930"/>
    <w:rsid w:val="002A6DE8"/>
    <w:rsid w:val="002A7720"/>
    <w:rsid w:val="002A777B"/>
    <w:rsid w:val="002A77A0"/>
    <w:rsid w:val="002A7BA5"/>
    <w:rsid w:val="002A7D0F"/>
    <w:rsid w:val="002B02ED"/>
    <w:rsid w:val="002B04C8"/>
    <w:rsid w:val="002B163E"/>
    <w:rsid w:val="002B1B2F"/>
    <w:rsid w:val="002B2032"/>
    <w:rsid w:val="002B21D2"/>
    <w:rsid w:val="002B2285"/>
    <w:rsid w:val="002B2C4D"/>
    <w:rsid w:val="002B2CA7"/>
    <w:rsid w:val="002B2DD6"/>
    <w:rsid w:val="002B3072"/>
    <w:rsid w:val="002B3523"/>
    <w:rsid w:val="002B35E0"/>
    <w:rsid w:val="002B3750"/>
    <w:rsid w:val="002B3CF6"/>
    <w:rsid w:val="002B3D80"/>
    <w:rsid w:val="002B3EC7"/>
    <w:rsid w:val="002B41AE"/>
    <w:rsid w:val="002B49D1"/>
    <w:rsid w:val="002B5679"/>
    <w:rsid w:val="002B5721"/>
    <w:rsid w:val="002B5B13"/>
    <w:rsid w:val="002B5DCF"/>
    <w:rsid w:val="002B5EC1"/>
    <w:rsid w:val="002B64A4"/>
    <w:rsid w:val="002B672A"/>
    <w:rsid w:val="002B68C0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1C1C"/>
    <w:rsid w:val="002C26CC"/>
    <w:rsid w:val="002C2AE3"/>
    <w:rsid w:val="002C2BCB"/>
    <w:rsid w:val="002C2E66"/>
    <w:rsid w:val="002C30FE"/>
    <w:rsid w:val="002C33D5"/>
    <w:rsid w:val="002C368E"/>
    <w:rsid w:val="002C39A9"/>
    <w:rsid w:val="002C3C13"/>
    <w:rsid w:val="002C3F5F"/>
    <w:rsid w:val="002C3FD2"/>
    <w:rsid w:val="002C3FE5"/>
    <w:rsid w:val="002C48B8"/>
    <w:rsid w:val="002C577C"/>
    <w:rsid w:val="002C5D65"/>
    <w:rsid w:val="002C6394"/>
    <w:rsid w:val="002C653B"/>
    <w:rsid w:val="002C737B"/>
    <w:rsid w:val="002C753D"/>
    <w:rsid w:val="002C755C"/>
    <w:rsid w:val="002C77B8"/>
    <w:rsid w:val="002D0057"/>
    <w:rsid w:val="002D0233"/>
    <w:rsid w:val="002D02C7"/>
    <w:rsid w:val="002D07E9"/>
    <w:rsid w:val="002D084E"/>
    <w:rsid w:val="002D0861"/>
    <w:rsid w:val="002D0E8D"/>
    <w:rsid w:val="002D11B6"/>
    <w:rsid w:val="002D14C5"/>
    <w:rsid w:val="002D2248"/>
    <w:rsid w:val="002D2793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26B"/>
    <w:rsid w:val="002D55E7"/>
    <w:rsid w:val="002D5B85"/>
    <w:rsid w:val="002D5BE0"/>
    <w:rsid w:val="002D5DB7"/>
    <w:rsid w:val="002D60EF"/>
    <w:rsid w:val="002D671F"/>
    <w:rsid w:val="002D68ED"/>
    <w:rsid w:val="002D6D42"/>
    <w:rsid w:val="002D7384"/>
    <w:rsid w:val="002D7A0A"/>
    <w:rsid w:val="002D7CD8"/>
    <w:rsid w:val="002D7FA1"/>
    <w:rsid w:val="002E00A6"/>
    <w:rsid w:val="002E05B7"/>
    <w:rsid w:val="002E071A"/>
    <w:rsid w:val="002E07B3"/>
    <w:rsid w:val="002E0BE4"/>
    <w:rsid w:val="002E10A1"/>
    <w:rsid w:val="002E1446"/>
    <w:rsid w:val="002E15C5"/>
    <w:rsid w:val="002E15D5"/>
    <w:rsid w:val="002E17FD"/>
    <w:rsid w:val="002E1A8E"/>
    <w:rsid w:val="002E1BBC"/>
    <w:rsid w:val="002E2783"/>
    <w:rsid w:val="002E2AD3"/>
    <w:rsid w:val="002E2F09"/>
    <w:rsid w:val="002E34D3"/>
    <w:rsid w:val="002E3751"/>
    <w:rsid w:val="002E3DC9"/>
    <w:rsid w:val="002E3FC1"/>
    <w:rsid w:val="002E4149"/>
    <w:rsid w:val="002E4347"/>
    <w:rsid w:val="002E4968"/>
    <w:rsid w:val="002E4C88"/>
    <w:rsid w:val="002E4D02"/>
    <w:rsid w:val="002E4EAE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E73C1"/>
    <w:rsid w:val="002E7C18"/>
    <w:rsid w:val="002F0BBB"/>
    <w:rsid w:val="002F0E1D"/>
    <w:rsid w:val="002F0F2C"/>
    <w:rsid w:val="002F12BA"/>
    <w:rsid w:val="002F182A"/>
    <w:rsid w:val="002F1864"/>
    <w:rsid w:val="002F1907"/>
    <w:rsid w:val="002F1A0B"/>
    <w:rsid w:val="002F1CCE"/>
    <w:rsid w:val="002F22BB"/>
    <w:rsid w:val="002F2734"/>
    <w:rsid w:val="002F2811"/>
    <w:rsid w:val="002F2F19"/>
    <w:rsid w:val="002F2F73"/>
    <w:rsid w:val="002F3269"/>
    <w:rsid w:val="002F3282"/>
    <w:rsid w:val="002F33BD"/>
    <w:rsid w:val="002F3848"/>
    <w:rsid w:val="002F3855"/>
    <w:rsid w:val="002F3893"/>
    <w:rsid w:val="002F4BAD"/>
    <w:rsid w:val="002F4F33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139"/>
    <w:rsid w:val="003034E8"/>
    <w:rsid w:val="0030378E"/>
    <w:rsid w:val="003038F3"/>
    <w:rsid w:val="00303BF7"/>
    <w:rsid w:val="00303C49"/>
    <w:rsid w:val="003043A5"/>
    <w:rsid w:val="0030490B"/>
    <w:rsid w:val="00304D20"/>
    <w:rsid w:val="00304D2A"/>
    <w:rsid w:val="00305A4F"/>
    <w:rsid w:val="00305B63"/>
    <w:rsid w:val="00305BD8"/>
    <w:rsid w:val="00306A89"/>
    <w:rsid w:val="00306D66"/>
    <w:rsid w:val="003100A2"/>
    <w:rsid w:val="003102D7"/>
    <w:rsid w:val="003102DA"/>
    <w:rsid w:val="00310BAA"/>
    <w:rsid w:val="00310DBE"/>
    <w:rsid w:val="0031133F"/>
    <w:rsid w:val="00311503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AD6"/>
    <w:rsid w:val="00314B8A"/>
    <w:rsid w:val="00315F55"/>
    <w:rsid w:val="003164E2"/>
    <w:rsid w:val="003167B1"/>
    <w:rsid w:val="003172E7"/>
    <w:rsid w:val="003177CF"/>
    <w:rsid w:val="00317DF0"/>
    <w:rsid w:val="00317E7E"/>
    <w:rsid w:val="0032019F"/>
    <w:rsid w:val="0032044C"/>
    <w:rsid w:val="00320691"/>
    <w:rsid w:val="00320893"/>
    <w:rsid w:val="00320AC9"/>
    <w:rsid w:val="00320FCA"/>
    <w:rsid w:val="0032185C"/>
    <w:rsid w:val="00321924"/>
    <w:rsid w:val="00322044"/>
    <w:rsid w:val="00322C32"/>
    <w:rsid w:val="00324055"/>
    <w:rsid w:val="00324497"/>
    <w:rsid w:val="003248A0"/>
    <w:rsid w:val="00324B27"/>
    <w:rsid w:val="00324F7F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3F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2E43"/>
    <w:rsid w:val="00332FAA"/>
    <w:rsid w:val="0033332E"/>
    <w:rsid w:val="00333CDA"/>
    <w:rsid w:val="00333CEF"/>
    <w:rsid w:val="00333E34"/>
    <w:rsid w:val="0033455F"/>
    <w:rsid w:val="00334BDB"/>
    <w:rsid w:val="00334FEB"/>
    <w:rsid w:val="0033508A"/>
    <w:rsid w:val="003352AA"/>
    <w:rsid w:val="00335477"/>
    <w:rsid w:val="003355A9"/>
    <w:rsid w:val="0033590D"/>
    <w:rsid w:val="00335B0F"/>
    <w:rsid w:val="00335B65"/>
    <w:rsid w:val="00335ED4"/>
    <w:rsid w:val="00336320"/>
    <w:rsid w:val="003365F3"/>
    <w:rsid w:val="00336681"/>
    <w:rsid w:val="0033674A"/>
    <w:rsid w:val="00336B92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900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90"/>
    <w:rsid w:val="00345FDC"/>
    <w:rsid w:val="00345FF8"/>
    <w:rsid w:val="003463C0"/>
    <w:rsid w:val="003470F8"/>
    <w:rsid w:val="00347447"/>
    <w:rsid w:val="003474E0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1441"/>
    <w:rsid w:val="0035173D"/>
    <w:rsid w:val="00351862"/>
    <w:rsid w:val="0035281F"/>
    <w:rsid w:val="00352B60"/>
    <w:rsid w:val="003540C5"/>
    <w:rsid w:val="00354205"/>
    <w:rsid w:val="00354368"/>
    <w:rsid w:val="0035461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5F3C"/>
    <w:rsid w:val="00356569"/>
    <w:rsid w:val="0035667D"/>
    <w:rsid w:val="00356AF6"/>
    <w:rsid w:val="00356F32"/>
    <w:rsid w:val="003576C7"/>
    <w:rsid w:val="00357D2A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1D6"/>
    <w:rsid w:val="003633FA"/>
    <w:rsid w:val="003635BE"/>
    <w:rsid w:val="00363C35"/>
    <w:rsid w:val="00363E3B"/>
    <w:rsid w:val="00363F3D"/>
    <w:rsid w:val="003642E0"/>
    <w:rsid w:val="0036437C"/>
    <w:rsid w:val="00364F5C"/>
    <w:rsid w:val="003650C6"/>
    <w:rsid w:val="003651FC"/>
    <w:rsid w:val="00365305"/>
    <w:rsid w:val="0036575D"/>
    <w:rsid w:val="003657EC"/>
    <w:rsid w:val="003658E3"/>
    <w:rsid w:val="00365C86"/>
    <w:rsid w:val="00365F41"/>
    <w:rsid w:val="003679C8"/>
    <w:rsid w:val="00367DDB"/>
    <w:rsid w:val="00367E22"/>
    <w:rsid w:val="00367E33"/>
    <w:rsid w:val="00367E9C"/>
    <w:rsid w:val="003702BE"/>
    <w:rsid w:val="003705CF"/>
    <w:rsid w:val="00370611"/>
    <w:rsid w:val="003708B1"/>
    <w:rsid w:val="00371122"/>
    <w:rsid w:val="0037131C"/>
    <w:rsid w:val="00371352"/>
    <w:rsid w:val="0037137D"/>
    <w:rsid w:val="00371BBF"/>
    <w:rsid w:val="0037248A"/>
    <w:rsid w:val="00372619"/>
    <w:rsid w:val="00372A4F"/>
    <w:rsid w:val="00372AAC"/>
    <w:rsid w:val="00372CE2"/>
    <w:rsid w:val="00372DDE"/>
    <w:rsid w:val="00372FB3"/>
    <w:rsid w:val="003730B0"/>
    <w:rsid w:val="0037352F"/>
    <w:rsid w:val="00373E5F"/>
    <w:rsid w:val="00374343"/>
    <w:rsid w:val="003743F7"/>
    <w:rsid w:val="003744FD"/>
    <w:rsid w:val="00374517"/>
    <w:rsid w:val="0037492A"/>
    <w:rsid w:val="00374998"/>
    <w:rsid w:val="00374A81"/>
    <w:rsid w:val="00374D8C"/>
    <w:rsid w:val="00375105"/>
    <w:rsid w:val="00375348"/>
    <w:rsid w:val="0037556C"/>
    <w:rsid w:val="0037559B"/>
    <w:rsid w:val="003757CE"/>
    <w:rsid w:val="003759BE"/>
    <w:rsid w:val="00375A3F"/>
    <w:rsid w:val="00375E2D"/>
    <w:rsid w:val="003760D4"/>
    <w:rsid w:val="003765F3"/>
    <w:rsid w:val="00376738"/>
    <w:rsid w:val="003767B7"/>
    <w:rsid w:val="00377413"/>
    <w:rsid w:val="0037773C"/>
    <w:rsid w:val="00377833"/>
    <w:rsid w:val="00377CE9"/>
    <w:rsid w:val="0038051B"/>
    <w:rsid w:val="003805FC"/>
    <w:rsid w:val="003807EB"/>
    <w:rsid w:val="00381A7E"/>
    <w:rsid w:val="00381B8F"/>
    <w:rsid w:val="00381CD2"/>
    <w:rsid w:val="00381E34"/>
    <w:rsid w:val="003820D0"/>
    <w:rsid w:val="00382439"/>
    <w:rsid w:val="00382906"/>
    <w:rsid w:val="003830F0"/>
    <w:rsid w:val="0038322A"/>
    <w:rsid w:val="00383858"/>
    <w:rsid w:val="00383A98"/>
    <w:rsid w:val="00384653"/>
    <w:rsid w:val="00384667"/>
    <w:rsid w:val="003847A9"/>
    <w:rsid w:val="00384A59"/>
    <w:rsid w:val="00384EA0"/>
    <w:rsid w:val="00385487"/>
    <w:rsid w:val="0038579F"/>
    <w:rsid w:val="00385CFC"/>
    <w:rsid w:val="00385E3F"/>
    <w:rsid w:val="00385E60"/>
    <w:rsid w:val="00385EC6"/>
    <w:rsid w:val="003877C8"/>
    <w:rsid w:val="0039024C"/>
    <w:rsid w:val="003902B9"/>
    <w:rsid w:val="00390628"/>
    <w:rsid w:val="003908B6"/>
    <w:rsid w:val="00390943"/>
    <w:rsid w:val="00391515"/>
    <w:rsid w:val="003916EC"/>
    <w:rsid w:val="00391BA4"/>
    <w:rsid w:val="00391FEB"/>
    <w:rsid w:val="003920EB"/>
    <w:rsid w:val="003924DC"/>
    <w:rsid w:val="00392525"/>
    <w:rsid w:val="00392A7D"/>
    <w:rsid w:val="0039388E"/>
    <w:rsid w:val="003938A6"/>
    <w:rsid w:val="00393A82"/>
    <w:rsid w:val="00393A9B"/>
    <w:rsid w:val="00393B38"/>
    <w:rsid w:val="00393D16"/>
    <w:rsid w:val="00393E88"/>
    <w:rsid w:val="00394017"/>
    <w:rsid w:val="00394415"/>
    <w:rsid w:val="00394980"/>
    <w:rsid w:val="0039519B"/>
    <w:rsid w:val="003955B1"/>
    <w:rsid w:val="0039592E"/>
    <w:rsid w:val="00395D09"/>
    <w:rsid w:val="00395FC9"/>
    <w:rsid w:val="0039688F"/>
    <w:rsid w:val="00396930"/>
    <w:rsid w:val="003969E7"/>
    <w:rsid w:val="00396AEA"/>
    <w:rsid w:val="00396DDB"/>
    <w:rsid w:val="00397F53"/>
    <w:rsid w:val="003A00DB"/>
    <w:rsid w:val="003A0174"/>
    <w:rsid w:val="003A02A1"/>
    <w:rsid w:val="003A05D5"/>
    <w:rsid w:val="003A0E2D"/>
    <w:rsid w:val="003A0EF4"/>
    <w:rsid w:val="003A1095"/>
    <w:rsid w:val="003A152A"/>
    <w:rsid w:val="003A1B86"/>
    <w:rsid w:val="003A1E89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5FF"/>
    <w:rsid w:val="003A3711"/>
    <w:rsid w:val="003A3924"/>
    <w:rsid w:val="003A3B2C"/>
    <w:rsid w:val="003A3FE3"/>
    <w:rsid w:val="003A412D"/>
    <w:rsid w:val="003A44EC"/>
    <w:rsid w:val="003A45A9"/>
    <w:rsid w:val="003A4876"/>
    <w:rsid w:val="003A52E8"/>
    <w:rsid w:val="003A5BD1"/>
    <w:rsid w:val="003A6143"/>
    <w:rsid w:val="003A627A"/>
    <w:rsid w:val="003A6475"/>
    <w:rsid w:val="003A6773"/>
    <w:rsid w:val="003A699A"/>
    <w:rsid w:val="003A6C6E"/>
    <w:rsid w:val="003A6F0C"/>
    <w:rsid w:val="003A7166"/>
    <w:rsid w:val="003A778E"/>
    <w:rsid w:val="003A7923"/>
    <w:rsid w:val="003B05D8"/>
    <w:rsid w:val="003B0A78"/>
    <w:rsid w:val="003B0BA9"/>
    <w:rsid w:val="003B0BAC"/>
    <w:rsid w:val="003B0BE2"/>
    <w:rsid w:val="003B0CA7"/>
    <w:rsid w:val="003B0E45"/>
    <w:rsid w:val="003B1665"/>
    <w:rsid w:val="003B1682"/>
    <w:rsid w:val="003B1F86"/>
    <w:rsid w:val="003B2962"/>
    <w:rsid w:val="003B3390"/>
    <w:rsid w:val="003B34D0"/>
    <w:rsid w:val="003B3518"/>
    <w:rsid w:val="003B392D"/>
    <w:rsid w:val="003B39AC"/>
    <w:rsid w:val="003B3DF8"/>
    <w:rsid w:val="003B43B5"/>
    <w:rsid w:val="003B4550"/>
    <w:rsid w:val="003B4752"/>
    <w:rsid w:val="003B4A3B"/>
    <w:rsid w:val="003B50D2"/>
    <w:rsid w:val="003B53F2"/>
    <w:rsid w:val="003B56BE"/>
    <w:rsid w:val="003B57AC"/>
    <w:rsid w:val="003B595F"/>
    <w:rsid w:val="003B5BC3"/>
    <w:rsid w:val="003B68CF"/>
    <w:rsid w:val="003B6E9B"/>
    <w:rsid w:val="003B749E"/>
    <w:rsid w:val="003B77D4"/>
    <w:rsid w:val="003B78FE"/>
    <w:rsid w:val="003B7D16"/>
    <w:rsid w:val="003B7E09"/>
    <w:rsid w:val="003C005A"/>
    <w:rsid w:val="003C05E9"/>
    <w:rsid w:val="003C094B"/>
    <w:rsid w:val="003C0AF6"/>
    <w:rsid w:val="003C0D7F"/>
    <w:rsid w:val="003C0DF1"/>
    <w:rsid w:val="003C15AA"/>
    <w:rsid w:val="003C16EB"/>
    <w:rsid w:val="003C2133"/>
    <w:rsid w:val="003C2274"/>
    <w:rsid w:val="003C284E"/>
    <w:rsid w:val="003C30A8"/>
    <w:rsid w:val="003C30FC"/>
    <w:rsid w:val="003C3236"/>
    <w:rsid w:val="003C37B1"/>
    <w:rsid w:val="003C40AB"/>
    <w:rsid w:val="003C4350"/>
    <w:rsid w:val="003C5796"/>
    <w:rsid w:val="003C606E"/>
    <w:rsid w:val="003C6FC4"/>
    <w:rsid w:val="003C71E0"/>
    <w:rsid w:val="003C763B"/>
    <w:rsid w:val="003C78F0"/>
    <w:rsid w:val="003C7900"/>
    <w:rsid w:val="003C796F"/>
    <w:rsid w:val="003C7A56"/>
    <w:rsid w:val="003C7ED8"/>
    <w:rsid w:val="003C7FBB"/>
    <w:rsid w:val="003D0087"/>
    <w:rsid w:val="003D0808"/>
    <w:rsid w:val="003D08E1"/>
    <w:rsid w:val="003D08E7"/>
    <w:rsid w:val="003D0AC3"/>
    <w:rsid w:val="003D0CFC"/>
    <w:rsid w:val="003D0DD8"/>
    <w:rsid w:val="003D0F42"/>
    <w:rsid w:val="003D16BC"/>
    <w:rsid w:val="003D1AF0"/>
    <w:rsid w:val="003D1C00"/>
    <w:rsid w:val="003D1DCB"/>
    <w:rsid w:val="003D1E25"/>
    <w:rsid w:val="003D1F93"/>
    <w:rsid w:val="003D25D6"/>
    <w:rsid w:val="003D2616"/>
    <w:rsid w:val="003D274C"/>
    <w:rsid w:val="003D2EE4"/>
    <w:rsid w:val="003D3339"/>
    <w:rsid w:val="003D36A5"/>
    <w:rsid w:val="003D36E9"/>
    <w:rsid w:val="003D3873"/>
    <w:rsid w:val="003D38EF"/>
    <w:rsid w:val="003D3B95"/>
    <w:rsid w:val="003D3BFF"/>
    <w:rsid w:val="003D3C01"/>
    <w:rsid w:val="003D3C3C"/>
    <w:rsid w:val="003D3D3C"/>
    <w:rsid w:val="003D3FB7"/>
    <w:rsid w:val="003D4AFF"/>
    <w:rsid w:val="003D4BB4"/>
    <w:rsid w:val="003D5AFD"/>
    <w:rsid w:val="003D66B1"/>
    <w:rsid w:val="003D6A85"/>
    <w:rsid w:val="003D6BA4"/>
    <w:rsid w:val="003D70DD"/>
    <w:rsid w:val="003D79F8"/>
    <w:rsid w:val="003D7B34"/>
    <w:rsid w:val="003D7B43"/>
    <w:rsid w:val="003E0154"/>
    <w:rsid w:val="003E0FB3"/>
    <w:rsid w:val="003E1346"/>
    <w:rsid w:val="003E1C03"/>
    <w:rsid w:val="003E202C"/>
    <w:rsid w:val="003E2159"/>
    <w:rsid w:val="003E22AD"/>
    <w:rsid w:val="003E24C3"/>
    <w:rsid w:val="003E265E"/>
    <w:rsid w:val="003E2695"/>
    <w:rsid w:val="003E2E45"/>
    <w:rsid w:val="003E2EDC"/>
    <w:rsid w:val="003E2F27"/>
    <w:rsid w:val="003E3824"/>
    <w:rsid w:val="003E3873"/>
    <w:rsid w:val="003E396A"/>
    <w:rsid w:val="003E4111"/>
    <w:rsid w:val="003E4DFE"/>
    <w:rsid w:val="003E4FB7"/>
    <w:rsid w:val="003E5029"/>
    <w:rsid w:val="003E516A"/>
    <w:rsid w:val="003E580F"/>
    <w:rsid w:val="003E58B6"/>
    <w:rsid w:val="003E5DB7"/>
    <w:rsid w:val="003E63A3"/>
    <w:rsid w:val="003E6A5C"/>
    <w:rsid w:val="003E6D58"/>
    <w:rsid w:val="003E7613"/>
    <w:rsid w:val="003E761E"/>
    <w:rsid w:val="003E7ACA"/>
    <w:rsid w:val="003E7D62"/>
    <w:rsid w:val="003F06E0"/>
    <w:rsid w:val="003F0899"/>
    <w:rsid w:val="003F13B0"/>
    <w:rsid w:val="003F148A"/>
    <w:rsid w:val="003F1672"/>
    <w:rsid w:val="003F1C9A"/>
    <w:rsid w:val="003F1E10"/>
    <w:rsid w:val="003F1F0F"/>
    <w:rsid w:val="003F226E"/>
    <w:rsid w:val="003F2371"/>
    <w:rsid w:val="003F2D39"/>
    <w:rsid w:val="003F2DC4"/>
    <w:rsid w:val="003F2E6D"/>
    <w:rsid w:val="003F2E99"/>
    <w:rsid w:val="003F31F5"/>
    <w:rsid w:val="003F337F"/>
    <w:rsid w:val="003F357A"/>
    <w:rsid w:val="003F36EB"/>
    <w:rsid w:val="003F3D32"/>
    <w:rsid w:val="003F3E80"/>
    <w:rsid w:val="003F491D"/>
    <w:rsid w:val="003F4CA6"/>
    <w:rsid w:val="003F5100"/>
    <w:rsid w:val="003F51A4"/>
    <w:rsid w:val="003F549D"/>
    <w:rsid w:val="003F5568"/>
    <w:rsid w:val="003F6E8E"/>
    <w:rsid w:val="003F728F"/>
    <w:rsid w:val="003F759B"/>
    <w:rsid w:val="003F7674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222"/>
    <w:rsid w:val="00401310"/>
    <w:rsid w:val="00401335"/>
    <w:rsid w:val="004016A4"/>
    <w:rsid w:val="00401973"/>
    <w:rsid w:val="0040209C"/>
    <w:rsid w:val="004023EF"/>
    <w:rsid w:val="0040266A"/>
    <w:rsid w:val="0040297E"/>
    <w:rsid w:val="00402B06"/>
    <w:rsid w:val="0040306B"/>
    <w:rsid w:val="00403344"/>
    <w:rsid w:val="004036D0"/>
    <w:rsid w:val="004039A5"/>
    <w:rsid w:val="00403A67"/>
    <w:rsid w:val="0040429E"/>
    <w:rsid w:val="0040443D"/>
    <w:rsid w:val="0040468B"/>
    <w:rsid w:val="004046A6"/>
    <w:rsid w:val="00404B48"/>
    <w:rsid w:val="00405062"/>
    <w:rsid w:val="00405677"/>
    <w:rsid w:val="0040570A"/>
    <w:rsid w:val="0040574F"/>
    <w:rsid w:val="00405E43"/>
    <w:rsid w:val="004060EC"/>
    <w:rsid w:val="00406518"/>
    <w:rsid w:val="004065C3"/>
    <w:rsid w:val="00406E82"/>
    <w:rsid w:val="0040745C"/>
    <w:rsid w:val="00407769"/>
    <w:rsid w:val="00407D55"/>
    <w:rsid w:val="00407EED"/>
    <w:rsid w:val="00410032"/>
    <w:rsid w:val="004104F9"/>
    <w:rsid w:val="00410770"/>
    <w:rsid w:val="00410D5D"/>
    <w:rsid w:val="00410DE7"/>
    <w:rsid w:val="00410E02"/>
    <w:rsid w:val="00410E5B"/>
    <w:rsid w:val="0041106F"/>
    <w:rsid w:val="00411246"/>
    <w:rsid w:val="004119BC"/>
    <w:rsid w:val="00411DD6"/>
    <w:rsid w:val="00411FFE"/>
    <w:rsid w:val="00412237"/>
    <w:rsid w:val="004123F4"/>
    <w:rsid w:val="00412508"/>
    <w:rsid w:val="00412C32"/>
    <w:rsid w:val="00412D33"/>
    <w:rsid w:val="00412F79"/>
    <w:rsid w:val="00413666"/>
    <w:rsid w:val="00413B38"/>
    <w:rsid w:val="00413D5B"/>
    <w:rsid w:val="004143EF"/>
    <w:rsid w:val="00414666"/>
    <w:rsid w:val="004146E0"/>
    <w:rsid w:val="00414843"/>
    <w:rsid w:val="0041487D"/>
    <w:rsid w:val="00414A88"/>
    <w:rsid w:val="00414DCE"/>
    <w:rsid w:val="00415345"/>
    <w:rsid w:val="0041541C"/>
    <w:rsid w:val="00415652"/>
    <w:rsid w:val="00415A0F"/>
    <w:rsid w:val="00415BA7"/>
    <w:rsid w:val="00415CA1"/>
    <w:rsid w:val="00415E3E"/>
    <w:rsid w:val="004168A3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2F7D"/>
    <w:rsid w:val="00423501"/>
    <w:rsid w:val="004239BE"/>
    <w:rsid w:val="00423CDA"/>
    <w:rsid w:val="00424279"/>
    <w:rsid w:val="0042468B"/>
    <w:rsid w:val="004247D7"/>
    <w:rsid w:val="004248EA"/>
    <w:rsid w:val="0042491D"/>
    <w:rsid w:val="00424F0A"/>
    <w:rsid w:val="0042534C"/>
    <w:rsid w:val="0042583D"/>
    <w:rsid w:val="00425AFF"/>
    <w:rsid w:val="00425BC5"/>
    <w:rsid w:val="00425F4A"/>
    <w:rsid w:val="0042644B"/>
    <w:rsid w:val="00426564"/>
    <w:rsid w:val="0042693F"/>
    <w:rsid w:val="00426D37"/>
    <w:rsid w:val="0042765C"/>
    <w:rsid w:val="00427724"/>
    <w:rsid w:val="0042772D"/>
    <w:rsid w:val="00427D4A"/>
    <w:rsid w:val="00427E5B"/>
    <w:rsid w:val="00427EB9"/>
    <w:rsid w:val="00430490"/>
    <w:rsid w:val="004312F5"/>
    <w:rsid w:val="004313F8"/>
    <w:rsid w:val="00431917"/>
    <w:rsid w:val="004319EC"/>
    <w:rsid w:val="00431E65"/>
    <w:rsid w:val="00431E86"/>
    <w:rsid w:val="00432B27"/>
    <w:rsid w:val="0043315F"/>
    <w:rsid w:val="004331EC"/>
    <w:rsid w:val="004332E8"/>
    <w:rsid w:val="004336F9"/>
    <w:rsid w:val="00433C08"/>
    <w:rsid w:val="0043421F"/>
    <w:rsid w:val="004342D5"/>
    <w:rsid w:val="00434652"/>
    <w:rsid w:val="00434A99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805"/>
    <w:rsid w:val="00440CC5"/>
    <w:rsid w:val="00440CCC"/>
    <w:rsid w:val="00441371"/>
    <w:rsid w:val="004414A1"/>
    <w:rsid w:val="004416F2"/>
    <w:rsid w:val="00441AF9"/>
    <w:rsid w:val="00441B6A"/>
    <w:rsid w:val="00441E8F"/>
    <w:rsid w:val="0044245F"/>
    <w:rsid w:val="00442484"/>
    <w:rsid w:val="004424A7"/>
    <w:rsid w:val="00442E6C"/>
    <w:rsid w:val="0044312A"/>
    <w:rsid w:val="00443210"/>
    <w:rsid w:val="0044342F"/>
    <w:rsid w:val="004434FD"/>
    <w:rsid w:val="00443593"/>
    <w:rsid w:val="00443CF7"/>
    <w:rsid w:val="004444F7"/>
    <w:rsid w:val="00445196"/>
    <w:rsid w:val="004456EC"/>
    <w:rsid w:val="00446209"/>
    <w:rsid w:val="004464BA"/>
    <w:rsid w:val="00446657"/>
    <w:rsid w:val="004466C1"/>
    <w:rsid w:val="00446880"/>
    <w:rsid w:val="00446B86"/>
    <w:rsid w:val="00446C96"/>
    <w:rsid w:val="00446CE8"/>
    <w:rsid w:val="00446EC4"/>
    <w:rsid w:val="00447101"/>
    <w:rsid w:val="00447BB8"/>
    <w:rsid w:val="00447DD2"/>
    <w:rsid w:val="00450081"/>
    <w:rsid w:val="0045017E"/>
    <w:rsid w:val="004505A3"/>
    <w:rsid w:val="004509EE"/>
    <w:rsid w:val="00450A25"/>
    <w:rsid w:val="00450BAC"/>
    <w:rsid w:val="00450C5D"/>
    <w:rsid w:val="00451064"/>
    <w:rsid w:val="004511FA"/>
    <w:rsid w:val="0045127E"/>
    <w:rsid w:val="0045141E"/>
    <w:rsid w:val="0045193E"/>
    <w:rsid w:val="00452029"/>
    <w:rsid w:val="00452351"/>
    <w:rsid w:val="00453514"/>
    <w:rsid w:val="00453F18"/>
    <w:rsid w:val="00454289"/>
    <w:rsid w:val="00454DCF"/>
    <w:rsid w:val="004550BD"/>
    <w:rsid w:val="00455248"/>
    <w:rsid w:val="0045600B"/>
    <w:rsid w:val="004561B5"/>
    <w:rsid w:val="00456251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7A"/>
    <w:rsid w:val="00462A98"/>
    <w:rsid w:val="004633C1"/>
    <w:rsid w:val="00464433"/>
    <w:rsid w:val="004648B8"/>
    <w:rsid w:val="00464B00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5F93"/>
    <w:rsid w:val="004661CA"/>
    <w:rsid w:val="00466223"/>
    <w:rsid w:val="0046642E"/>
    <w:rsid w:val="004664D3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087"/>
    <w:rsid w:val="004712A2"/>
    <w:rsid w:val="0047156B"/>
    <w:rsid w:val="00471A00"/>
    <w:rsid w:val="00471C79"/>
    <w:rsid w:val="00471DC9"/>
    <w:rsid w:val="00471EA6"/>
    <w:rsid w:val="00471F5D"/>
    <w:rsid w:val="00472011"/>
    <w:rsid w:val="0047202B"/>
    <w:rsid w:val="004725CF"/>
    <w:rsid w:val="00472BB2"/>
    <w:rsid w:val="00472CC1"/>
    <w:rsid w:val="00472CE7"/>
    <w:rsid w:val="004735EE"/>
    <w:rsid w:val="00473842"/>
    <w:rsid w:val="0047391B"/>
    <w:rsid w:val="0047402E"/>
    <w:rsid w:val="004745E7"/>
    <w:rsid w:val="00474AB7"/>
    <w:rsid w:val="00474B64"/>
    <w:rsid w:val="004759A1"/>
    <w:rsid w:val="00475CC9"/>
    <w:rsid w:val="00475DCD"/>
    <w:rsid w:val="00475DED"/>
    <w:rsid w:val="004760B1"/>
    <w:rsid w:val="00476D97"/>
    <w:rsid w:val="00477138"/>
    <w:rsid w:val="0047798B"/>
    <w:rsid w:val="00477A1A"/>
    <w:rsid w:val="00477C7D"/>
    <w:rsid w:val="00480284"/>
    <w:rsid w:val="0048031E"/>
    <w:rsid w:val="00480494"/>
    <w:rsid w:val="004806FA"/>
    <w:rsid w:val="00480709"/>
    <w:rsid w:val="00480DE6"/>
    <w:rsid w:val="00480EFB"/>
    <w:rsid w:val="00480F13"/>
    <w:rsid w:val="00481502"/>
    <w:rsid w:val="00481826"/>
    <w:rsid w:val="0048188C"/>
    <w:rsid w:val="00481ADA"/>
    <w:rsid w:val="00481B6B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47F"/>
    <w:rsid w:val="00483F2A"/>
    <w:rsid w:val="00484690"/>
    <w:rsid w:val="004846F9"/>
    <w:rsid w:val="00484BF8"/>
    <w:rsid w:val="00484D0B"/>
    <w:rsid w:val="00484E5B"/>
    <w:rsid w:val="004850EE"/>
    <w:rsid w:val="004855EA"/>
    <w:rsid w:val="00485AA2"/>
    <w:rsid w:val="00485AD6"/>
    <w:rsid w:val="00485CF1"/>
    <w:rsid w:val="00485ED4"/>
    <w:rsid w:val="00485F7F"/>
    <w:rsid w:val="0048612A"/>
    <w:rsid w:val="0048666C"/>
    <w:rsid w:val="00486725"/>
    <w:rsid w:val="00486E3E"/>
    <w:rsid w:val="00487521"/>
    <w:rsid w:val="00487951"/>
    <w:rsid w:val="00487F3F"/>
    <w:rsid w:val="00490351"/>
    <w:rsid w:val="00490624"/>
    <w:rsid w:val="004906E4"/>
    <w:rsid w:val="00490820"/>
    <w:rsid w:val="00490BF1"/>
    <w:rsid w:val="004910CA"/>
    <w:rsid w:val="00491409"/>
    <w:rsid w:val="00491E6B"/>
    <w:rsid w:val="00492496"/>
    <w:rsid w:val="00493061"/>
    <w:rsid w:val="00493BA8"/>
    <w:rsid w:val="00493EEC"/>
    <w:rsid w:val="00493FE9"/>
    <w:rsid w:val="00494348"/>
    <w:rsid w:val="00495BAF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29E"/>
    <w:rsid w:val="004A2683"/>
    <w:rsid w:val="004A276A"/>
    <w:rsid w:val="004A2982"/>
    <w:rsid w:val="004A2A45"/>
    <w:rsid w:val="004A2B1A"/>
    <w:rsid w:val="004A2E96"/>
    <w:rsid w:val="004A2EAA"/>
    <w:rsid w:val="004A339F"/>
    <w:rsid w:val="004A36A7"/>
    <w:rsid w:val="004A36E5"/>
    <w:rsid w:val="004A38AE"/>
    <w:rsid w:val="004A3FBE"/>
    <w:rsid w:val="004A4A7A"/>
    <w:rsid w:val="004A5300"/>
    <w:rsid w:val="004A5676"/>
    <w:rsid w:val="004A57EE"/>
    <w:rsid w:val="004A5F17"/>
    <w:rsid w:val="004A5F59"/>
    <w:rsid w:val="004A64E4"/>
    <w:rsid w:val="004A6A6B"/>
    <w:rsid w:val="004A6A7D"/>
    <w:rsid w:val="004A72BB"/>
    <w:rsid w:val="004A75DE"/>
    <w:rsid w:val="004A79A3"/>
    <w:rsid w:val="004A79AC"/>
    <w:rsid w:val="004A7B47"/>
    <w:rsid w:val="004A7B84"/>
    <w:rsid w:val="004B0297"/>
    <w:rsid w:val="004B0810"/>
    <w:rsid w:val="004B0C03"/>
    <w:rsid w:val="004B1E0F"/>
    <w:rsid w:val="004B2086"/>
    <w:rsid w:val="004B226C"/>
    <w:rsid w:val="004B2BE8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B6F54"/>
    <w:rsid w:val="004B70B4"/>
    <w:rsid w:val="004B7ACF"/>
    <w:rsid w:val="004C02ED"/>
    <w:rsid w:val="004C067E"/>
    <w:rsid w:val="004C0883"/>
    <w:rsid w:val="004C08CA"/>
    <w:rsid w:val="004C0937"/>
    <w:rsid w:val="004C10B7"/>
    <w:rsid w:val="004C11EE"/>
    <w:rsid w:val="004C19CD"/>
    <w:rsid w:val="004C218D"/>
    <w:rsid w:val="004C2855"/>
    <w:rsid w:val="004C2963"/>
    <w:rsid w:val="004C29E3"/>
    <w:rsid w:val="004C2BB0"/>
    <w:rsid w:val="004C2C3B"/>
    <w:rsid w:val="004C2F7F"/>
    <w:rsid w:val="004C2FAC"/>
    <w:rsid w:val="004C30EA"/>
    <w:rsid w:val="004C331E"/>
    <w:rsid w:val="004C343F"/>
    <w:rsid w:val="004C3E0C"/>
    <w:rsid w:val="004C3F86"/>
    <w:rsid w:val="004C4356"/>
    <w:rsid w:val="004C44DC"/>
    <w:rsid w:val="004C455E"/>
    <w:rsid w:val="004C45B6"/>
    <w:rsid w:val="004C466D"/>
    <w:rsid w:val="004C4931"/>
    <w:rsid w:val="004C5026"/>
    <w:rsid w:val="004C521B"/>
    <w:rsid w:val="004C56AA"/>
    <w:rsid w:val="004C6184"/>
    <w:rsid w:val="004C61E4"/>
    <w:rsid w:val="004C6642"/>
    <w:rsid w:val="004C6871"/>
    <w:rsid w:val="004C73CA"/>
    <w:rsid w:val="004C7873"/>
    <w:rsid w:val="004C7B68"/>
    <w:rsid w:val="004C7B6E"/>
    <w:rsid w:val="004D01C2"/>
    <w:rsid w:val="004D051D"/>
    <w:rsid w:val="004D05C9"/>
    <w:rsid w:val="004D05E1"/>
    <w:rsid w:val="004D0991"/>
    <w:rsid w:val="004D0A3F"/>
    <w:rsid w:val="004D0D96"/>
    <w:rsid w:val="004D116E"/>
    <w:rsid w:val="004D12D9"/>
    <w:rsid w:val="004D142F"/>
    <w:rsid w:val="004D158E"/>
    <w:rsid w:val="004D18FB"/>
    <w:rsid w:val="004D196D"/>
    <w:rsid w:val="004D19CC"/>
    <w:rsid w:val="004D1A83"/>
    <w:rsid w:val="004D1B22"/>
    <w:rsid w:val="004D1C53"/>
    <w:rsid w:val="004D1E33"/>
    <w:rsid w:val="004D1F6E"/>
    <w:rsid w:val="004D2474"/>
    <w:rsid w:val="004D2638"/>
    <w:rsid w:val="004D28AB"/>
    <w:rsid w:val="004D2F54"/>
    <w:rsid w:val="004D3702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A0"/>
    <w:rsid w:val="004D74E8"/>
    <w:rsid w:val="004D765F"/>
    <w:rsid w:val="004D7A58"/>
    <w:rsid w:val="004D7F6C"/>
    <w:rsid w:val="004E0114"/>
    <w:rsid w:val="004E0299"/>
    <w:rsid w:val="004E030B"/>
    <w:rsid w:val="004E043D"/>
    <w:rsid w:val="004E0503"/>
    <w:rsid w:val="004E0536"/>
    <w:rsid w:val="004E0B96"/>
    <w:rsid w:val="004E0CBC"/>
    <w:rsid w:val="004E2444"/>
    <w:rsid w:val="004E25EA"/>
    <w:rsid w:val="004E2859"/>
    <w:rsid w:val="004E2B41"/>
    <w:rsid w:val="004E2FA7"/>
    <w:rsid w:val="004E30CC"/>
    <w:rsid w:val="004E31B3"/>
    <w:rsid w:val="004E33C8"/>
    <w:rsid w:val="004E390B"/>
    <w:rsid w:val="004E3A1B"/>
    <w:rsid w:val="004E3D5B"/>
    <w:rsid w:val="004E424E"/>
    <w:rsid w:val="004E45DE"/>
    <w:rsid w:val="004E49B3"/>
    <w:rsid w:val="004E4A39"/>
    <w:rsid w:val="004E5A32"/>
    <w:rsid w:val="004E5D5D"/>
    <w:rsid w:val="004E662D"/>
    <w:rsid w:val="004E69A0"/>
    <w:rsid w:val="004E69B8"/>
    <w:rsid w:val="004E6C10"/>
    <w:rsid w:val="004E6CBE"/>
    <w:rsid w:val="004E70DA"/>
    <w:rsid w:val="004E7651"/>
    <w:rsid w:val="004E7C71"/>
    <w:rsid w:val="004F04EA"/>
    <w:rsid w:val="004F04F0"/>
    <w:rsid w:val="004F0B86"/>
    <w:rsid w:val="004F0BD5"/>
    <w:rsid w:val="004F1173"/>
    <w:rsid w:val="004F11F7"/>
    <w:rsid w:val="004F1AFE"/>
    <w:rsid w:val="004F1CFC"/>
    <w:rsid w:val="004F2C13"/>
    <w:rsid w:val="004F2E7A"/>
    <w:rsid w:val="004F2F31"/>
    <w:rsid w:val="004F2F6B"/>
    <w:rsid w:val="004F2FA3"/>
    <w:rsid w:val="004F35A7"/>
    <w:rsid w:val="004F3823"/>
    <w:rsid w:val="004F39B6"/>
    <w:rsid w:val="004F3CEB"/>
    <w:rsid w:val="004F3DDA"/>
    <w:rsid w:val="004F3FA9"/>
    <w:rsid w:val="004F473B"/>
    <w:rsid w:val="004F48FA"/>
    <w:rsid w:val="004F49C7"/>
    <w:rsid w:val="004F4D9A"/>
    <w:rsid w:val="004F4F58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B5B"/>
    <w:rsid w:val="00500C77"/>
    <w:rsid w:val="00500D5C"/>
    <w:rsid w:val="00501090"/>
    <w:rsid w:val="00501373"/>
    <w:rsid w:val="00501565"/>
    <w:rsid w:val="005015EB"/>
    <w:rsid w:val="00502565"/>
    <w:rsid w:val="00502CEB"/>
    <w:rsid w:val="00502E9A"/>
    <w:rsid w:val="005033C8"/>
    <w:rsid w:val="005034CC"/>
    <w:rsid w:val="005035B5"/>
    <w:rsid w:val="00503A39"/>
    <w:rsid w:val="00503C23"/>
    <w:rsid w:val="00503F43"/>
    <w:rsid w:val="005049A9"/>
    <w:rsid w:val="005049D1"/>
    <w:rsid w:val="00504DC5"/>
    <w:rsid w:val="00505025"/>
    <w:rsid w:val="0050526C"/>
    <w:rsid w:val="005053F1"/>
    <w:rsid w:val="0050617B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968"/>
    <w:rsid w:val="00510CCA"/>
    <w:rsid w:val="00510E01"/>
    <w:rsid w:val="005112D8"/>
    <w:rsid w:val="005118D4"/>
    <w:rsid w:val="00511A04"/>
    <w:rsid w:val="00511BC5"/>
    <w:rsid w:val="00512282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5E5C"/>
    <w:rsid w:val="00516DAB"/>
    <w:rsid w:val="00516E47"/>
    <w:rsid w:val="005170FF"/>
    <w:rsid w:val="005171A5"/>
    <w:rsid w:val="00517632"/>
    <w:rsid w:val="00517792"/>
    <w:rsid w:val="00517A12"/>
    <w:rsid w:val="00517D59"/>
    <w:rsid w:val="00517E4E"/>
    <w:rsid w:val="00517FB2"/>
    <w:rsid w:val="005200AE"/>
    <w:rsid w:val="00520135"/>
    <w:rsid w:val="0052030B"/>
    <w:rsid w:val="00520AAB"/>
    <w:rsid w:val="00520C2E"/>
    <w:rsid w:val="00520D60"/>
    <w:rsid w:val="00520DFC"/>
    <w:rsid w:val="00520E3D"/>
    <w:rsid w:val="00520ED1"/>
    <w:rsid w:val="0052138F"/>
    <w:rsid w:val="005215C3"/>
    <w:rsid w:val="0052176E"/>
    <w:rsid w:val="00521827"/>
    <w:rsid w:val="00521905"/>
    <w:rsid w:val="00521933"/>
    <w:rsid w:val="00521E1E"/>
    <w:rsid w:val="005227A5"/>
    <w:rsid w:val="00522BB3"/>
    <w:rsid w:val="00522C43"/>
    <w:rsid w:val="00522D22"/>
    <w:rsid w:val="00522D68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5AF"/>
    <w:rsid w:val="00527A8F"/>
    <w:rsid w:val="00527EC0"/>
    <w:rsid w:val="0053016E"/>
    <w:rsid w:val="005303EA"/>
    <w:rsid w:val="0053084D"/>
    <w:rsid w:val="00530B9F"/>
    <w:rsid w:val="00530CE8"/>
    <w:rsid w:val="00530E18"/>
    <w:rsid w:val="00531196"/>
    <w:rsid w:val="00531793"/>
    <w:rsid w:val="005319C4"/>
    <w:rsid w:val="00531F33"/>
    <w:rsid w:val="00532007"/>
    <w:rsid w:val="00532032"/>
    <w:rsid w:val="005321B6"/>
    <w:rsid w:val="005323BC"/>
    <w:rsid w:val="00532C28"/>
    <w:rsid w:val="00532F8A"/>
    <w:rsid w:val="00533049"/>
    <w:rsid w:val="0053391A"/>
    <w:rsid w:val="00533A4C"/>
    <w:rsid w:val="00533D9A"/>
    <w:rsid w:val="00534921"/>
    <w:rsid w:val="0053496D"/>
    <w:rsid w:val="00534C7D"/>
    <w:rsid w:val="00535BAF"/>
    <w:rsid w:val="00535BD7"/>
    <w:rsid w:val="005365BA"/>
    <w:rsid w:val="00536919"/>
    <w:rsid w:val="0053712C"/>
    <w:rsid w:val="00537AF8"/>
    <w:rsid w:val="00537EB7"/>
    <w:rsid w:val="00540438"/>
    <w:rsid w:val="0054080D"/>
    <w:rsid w:val="00540AF3"/>
    <w:rsid w:val="00540B0B"/>
    <w:rsid w:val="00541A47"/>
    <w:rsid w:val="00541A72"/>
    <w:rsid w:val="0054218D"/>
    <w:rsid w:val="005427A5"/>
    <w:rsid w:val="005427D3"/>
    <w:rsid w:val="005432DF"/>
    <w:rsid w:val="005432F0"/>
    <w:rsid w:val="005432F4"/>
    <w:rsid w:val="005434C7"/>
    <w:rsid w:val="00544316"/>
    <w:rsid w:val="00544B13"/>
    <w:rsid w:val="00544E77"/>
    <w:rsid w:val="005457AC"/>
    <w:rsid w:val="00545951"/>
    <w:rsid w:val="00545D68"/>
    <w:rsid w:val="00545EE9"/>
    <w:rsid w:val="0054651A"/>
    <w:rsid w:val="0054667F"/>
    <w:rsid w:val="00546F3E"/>
    <w:rsid w:val="00546FB9"/>
    <w:rsid w:val="0054706F"/>
    <w:rsid w:val="00547258"/>
    <w:rsid w:val="005472AF"/>
    <w:rsid w:val="005473D4"/>
    <w:rsid w:val="005474CF"/>
    <w:rsid w:val="0054788C"/>
    <w:rsid w:val="00547CB2"/>
    <w:rsid w:val="00547FB6"/>
    <w:rsid w:val="00550108"/>
    <w:rsid w:val="005507C0"/>
    <w:rsid w:val="0055090F"/>
    <w:rsid w:val="00550F34"/>
    <w:rsid w:val="00551171"/>
    <w:rsid w:val="00551B37"/>
    <w:rsid w:val="0055212D"/>
    <w:rsid w:val="005528DF"/>
    <w:rsid w:val="00552C6E"/>
    <w:rsid w:val="00552E94"/>
    <w:rsid w:val="0055332F"/>
    <w:rsid w:val="0055376B"/>
    <w:rsid w:val="00553CBB"/>
    <w:rsid w:val="00553D3B"/>
    <w:rsid w:val="00554469"/>
    <w:rsid w:val="0055449D"/>
    <w:rsid w:val="00554A2A"/>
    <w:rsid w:val="00555108"/>
    <w:rsid w:val="00555EDF"/>
    <w:rsid w:val="00555F77"/>
    <w:rsid w:val="00556047"/>
    <w:rsid w:val="005563F9"/>
    <w:rsid w:val="005565D3"/>
    <w:rsid w:val="005569A0"/>
    <w:rsid w:val="00556F39"/>
    <w:rsid w:val="00557086"/>
    <w:rsid w:val="0055721C"/>
    <w:rsid w:val="005573A1"/>
    <w:rsid w:val="0055781A"/>
    <w:rsid w:val="00557977"/>
    <w:rsid w:val="00557B07"/>
    <w:rsid w:val="00557C8B"/>
    <w:rsid w:val="00557D59"/>
    <w:rsid w:val="00557EB3"/>
    <w:rsid w:val="00560059"/>
    <w:rsid w:val="005600C3"/>
    <w:rsid w:val="005604E2"/>
    <w:rsid w:val="005606A7"/>
    <w:rsid w:val="00560E52"/>
    <w:rsid w:val="00561060"/>
    <w:rsid w:val="0056117C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0DE"/>
    <w:rsid w:val="005654C0"/>
    <w:rsid w:val="00565C0A"/>
    <w:rsid w:val="0056643C"/>
    <w:rsid w:val="005664D4"/>
    <w:rsid w:val="00566838"/>
    <w:rsid w:val="00566D21"/>
    <w:rsid w:val="00567E72"/>
    <w:rsid w:val="00570159"/>
    <w:rsid w:val="005707AF"/>
    <w:rsid w:val="00570ECB"/>
    <w:rsid w:val="00571200"/>
    <w:rsid w:val="0057161B"/>
    <w:rsid w:val="005717B1"/>
    <w:rsid w:val="00571AAF"/>
    <w:rsid w:val="00571F66"/>
    <w:rsid w:val="0057213F"/>
    <w:rsid w:val="00572958"/>
    <w:rsid w:val="0057299C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237"/>
    <w:rsid w:val="00576E93"/>
    <w:rsid w:val="00577291"/>
    <w:rsid w:val="00577525"/>
    <w:rsid w:val="00577753"/>
    <w:rsid w:val="00577ACA"/>
    <w:rsid w:val="00577B93"/>
    <w:rsid w:val="00577E41"/>
    <w:rsid w:val="0058029F"/>
    <w:rsid w:val="0058078C"/>
    <w:rsid w:val="00580DF7"/>
    <w:rsid w:val="0058116B"/>
    <w:rsid w:val="00581969"/>
    <w:rsid w:val="00581A14"/>
    <w:rsid w:val="00581AAF"/>
    <w:rsid w:val="00581D27"/>
    <w:rsid w:val="00581FE4"/>
    <w:rsid w:val="00582328"/>
    <w:rsid w:val="005829D1"/>
    <w:rsid w:val="00582CB6"/>
    <w:rsid w:val="00582DEB"/>
    <w:rsid w:val="00583736"/>
    <w:rsid w:val="005837FA"/>
    <w:rsid w:val="00583C00"/>
    <w:rsid w:val="00583CF9"/>
    <w:rsid w:val="00584F57"/>
    <w:rsid w:val="00585198"/>
    <w:rsid w:val="00585792"/>
    <w:rsid w:val="00585884"/>
    <w:rsid w:val="005861B9"/>
    <w:rsid w:val="005864B3"/>
    <w:rsid w:val="005867B8"/>
    <w:rsid w:val="00586ABA"/>
    <w:rsid w:val="00586E5B"/>
    <w:rsid w:val="0058724E"/>
    <w:rsid w:val="00587319"/>
    <w:rsid w:val="0058753F"/>
    <w:rsid w:val="00587B8D"/>
    <w:rsid w:val="00587C97"/>
    <w:rsid w:val="00587D5A"/>
    <w:rsid w:val="00587DA3"/>
    <w:rsid w:val="0059012C"/>
    <w:rsid w:val="0059016C"/>
    <w:rsid w:val="00590188"/>
    <w:rsid w:val="0059063A"/>
    <w:rsid w:val="0059084B"/>
    <w:rsid w:val="00590891"/>
    <w:rsid w:val="00590C55"/>
    <w:rsid w:val="005910AB"/>
    <w:rsid w:val="0059192C"/>
    <w:rsid w:val="00591A8D"/>
    <w:rsid w:val="005921B5"/>
    <w:rsid w:val="005929F0"/>
    <w:rsid w:val="00592D70"/>
    <w:rsid w:val="005930FF"/>
    <w:rsid w:val="005932D8"/>
    <w:rsid w:val="0059334C"/>
    <w:rsid w:val="005935CE"/>
    <w:rsid w:val="005937ED"/>
    <w:rsid w:val="00593B7B"/>
    <w:rsid w:val="00594360"/>
    <w:rsid w:val="0059444F"/>
    <w:rsid w:val="00595340"/>
    <w:rsid w:val="00595AC6"/>
    <w:rsid w:val="005963F9"/>
    <w:rsid w:val="00596437"/>
    <w:rsid w:val="00596686"/>
    <w:rsid w:val="005967C0"/>
    <w:rsid w:val="005968FE"/>
    <w:rsid w:val="00596934"/>
    <w:rsid w:val="0059695A"/>
    <w:rsid w:val="00596E7D"/>
    <w:rsid w:val="00596E86"/>
    <w:rsid w:val="00596FD1"/>
    <w:rsid w:val="00597128"/>
    <w:rsid w:val="00597442"/>
    <w:rsid w:val="005977E5"/>
    <w:rsid w:val="00597C0E"/>
    <w:rsid w:val="00597F53"/>
    <w:rsid w:val="00597F95"/>
    <w:rsid w:val="005A0389"/>
    <w:rsid w:val="005A0990"/>
    <w:rsid w:val="005A1437"/>
    <w:rsid w:val="005A1511"/>
    <w:rsid w:val="005A162D"/>
    <w:rsid w:val="005A2674"/>
    <w:rsid w:val="005A27A4"/>
    <w:rsid w:val="005A31A0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4CAF"/>
    <w:rsid w:val="005A513B"/>
    <w:rsid w:val="005A5222"/>
    <w:rsid w:val="005A58B4"/>
    <w:rsid w:val="005A5AFC"/>
    <w:rsid w:val="005A6C13"/>
    <w:rsid w:val="005A6CAA"/>
    <w:rsid w:val="005A7402"/>
    <w:rsid w:val="005A777D"/>
    <w:rsid w:val="005B0722"/>
    <w:rsid w:val="005B0784"/>
    <w:rsid w:val="005B0D2C"/>
    <w:rsid w:val="005B0F57"/>
    <w:rsid w:val="005B10E7"/>
    <w:rsid w:val="005B125A"/>
    <w:rsid w:val="005B1578"/>
    <w:rsid w:val="005B16DD"/>
    <w:rsid w:val="005B17A9"/>
    <w:rsid w:val="005B194B"/>
    <w:rsid w:val="005B1B1E"/>
    <w:rsid w:val="005B2504"/>
    <w:rsid w:val="005B294D"/>
    <w:rsid w:val="005B3130"/>
    <w:rsid w:val="005B33F5"/>
    <w:rsid w:val="005B35AB"/>
    <w:rsid w:val="005B360D"/>
    <w:rsid w:val="005B38B1"/>
    <w:rsid w:val="005B3988"/>
    <w:rsid w:val="005B3C1A"/>
    <w:rsid w:val="005B3ED8"/>
    <w:rsid w:val="005B40EA"/>
    <w:rsid w:val="005B4286"/>
    <w:rsid w:val="005B459C"/>
    <w:rsid w:val="005B45C5"/>
    <w:rsid w:val="005B4701"/>
    <w:rsid w:val="005B4A00"/>
    <w:rsid w:val="005B5122"/>
    <w:rsid w:val="005B537B"/>
    <w:rsid w:val="005B55A7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8A4"/>
    <w:rsid w:val="005B7989"/>
    <w:rsid w:val="005B7A4A"/>
    <w:rsid w:val="005B7D30"/>
    <w:rsid w:val="005B7D56"/>
    <w:rsid w:val="005C0481"/>
    <w:rsid w:val="005C0601"/>
    <w:rsid w:val="005C0AA0"/>
    <w:rsid w:val="005C0AF7"/>
    <w:rsid w:val="005C0E8F"/>
    <w:rsid w:val="005C0F4F"/>
    <w:rsid w:val="005C1723"/>
    <w:rsid w:val="005C174C"/>
    <w:rsid w:val="005C1997"/>
    <w:rsid w:val="005C19B9"/>
    <w:rsid w:val="005C201C"/>
    <w:rsid w:val="005C2545"/>
    <w:rsid w:val="005C2688"/>
    <w:rsid w:val="005C2AAD"/>
    <w:rsid w:val="005C2B83"/>
    <w:rsid w:val="005C2BB6"/>
    <w:rsid w:val="005C2CD3"/>
    <w:rsid w:val="005C2D1A"/>
    <w:rsid w:val="005C322B"/>
    <w:rsid w:val="005C3298"/>
    <w:rsid w:val="005C4256"/>
    <w:rsid w:val="005C478E"/>
    <w:rsid w:val="005C4C72"/>
    <w:rsid w:val="005C4DA6"/>
    <w:rsid w:val="005C5019"/>
    <w:rsid w:val="005C52A1"/>
    <w:rsid w:val="005C55F6"/>
    <w:rsid w:val="005C56C2"/>
    <w:rsid w:val="005C57B1"/>
    <w:rsid w:val="005C5A58"/>
    <w:rsid w:val="005C5D0D"/>
    <w:rsid w:val="005C5DCD"/>
    <w:rsid w:val="005C5EF2"/>
    <w:rsid w:val="005C6272"/>
    <w:rsid w:val="005C6356"/>
    <w:rsid w:val="005C6524"/>
    <w:rsid w:val="005C6B86"/>
    <w:rsid w:val="005C6EBA"/>
    <w:rsid w:val="005C76C7"/>
    <w:rsid w:val="005C76E0"/>
    <w:rsid w:val="005D0CE0"/>
    <w:rsid w:val="005D0F71"/>
    <w:rsid w:val="005D1409"/>
    <w:rsid w:val="005D1A55"/>
    <w:rsid w:val="005D2750"/>
    <w:rsid w:val="005D28A4"/>
    <w:rsid w:val="005D2931"/>
    <w:rsid w:val="005D29A2"/>
    <w:rsid w:val="005D2AA2"/>
    <w:rsid w:val="005D2C18"/>
    <w:rsid w:val="005D2E2B"/>
    <w:rsid w:val="005D34D6"/>
    <w:rsid w:val="005D3953"/>
    <w:rsid w:val="005D3D8E"/>
    <w:rsid w:val="005D438D"/>
    <w:rsid w:val="005D4486"/>
    <w:rsid w:val="005D4595"/>
    <w:rsid w:val="005D4981"/>
    <w:rsid w:val="005D4ED9"/>
    <w:rsid w:val="005D557E"/>
    <w:rsid w:val="005D5C8B"/>
    <w:rsid w:val="005D5FD6"/>
    <w:rsid w:val="005D6CDE"/>
    <w:rsid w:val="005D706E"/>
    <w:rsid w:val="005D70B9"/>
    <w:rsid w:val="005D72AC"/>
    <w:rsid w:val="005D7DE5"/>
    <w:rsid w:val="005E00C2"/>
    <w:rsid w:val="005E03A0"/>
    <w:rsid w:val="005E0727"/>
    <w:rsid w:val="005E0793"/>
    <w:rsid w:val="005E0A1E"/>
    <w:rsid w:val="005E16AA"/>
    <w:rsid w:val="005E1B45"/>
    <w:rsid w:val="005E1DE1"/>
    <w:rsid w:val="005E23D9"/>
    <w:rsid w:val="005E23EA"/>
    <w:rsid w:val="005E250F"/>
    <w:rsid w:val="005E2BC0"/>
    <w:rsid w:val="005E43BC"/>
    <w:rsid w:val="005E4547"/>
    <w:rsid w:val="005E4642"/>
    <w:rsid w:val="005E4647"/>
    <w:rsid w:val="005E464B"/>
    <w:rsid w:val="005E4C17"/>
    <w:rsid w:val="005E4C2A"/>
    <w:rsid w:val="005E510E"/>
    <w:rsid w:val="005E54E3"/>
    <w:rsid w:val="005E5773"/>
    <w:rsid w:val="005E5862"/>
    <w:rsid w:val="005E58A7"/>
    <w:rsid w:val="005E61D7"/>
    <w:rsid w:val="005E64EF"/>
    <w:rsid w:val="005E693D"/>
    <w:rsid w:val="005E6B2A"/>
    <w:rsid w:val="005E703A"/>
    <w:rsid w:val="005E7266"/>
    <w:rsid w:val="005E7274"/>
    <w:rsid w:val="005E729E"/>
    <w:rsid w:val="005E7466"/>
    <w:rsid w:val="005E7519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7FC"/>
    <w:rsid w:val="005F285E"/>
    <w:rsid w:val="005F2DED"/>
    <w:rsid w:val="005F2E48"/>
    <w:rsid w:val="005F3158"/>
    <w:rsid w:val="005F3717"/>
    <w:rsid w:val="005F382B"/>
    <w:rsid w:val="005F3E86"/>
    <w:rsid w:val="005F4259"/>
    <w:rsid w:val="005F4330"/>
    <w:rsid w:val="005F4495"/>
    <w:rsid w:val="005F45C9"/>
    <w:rsid w:val="005F4892"/>
    <w:rsid w:val="005F4C7E"/>
    <w:rsid w:val="005F4D0A"/>
    <w:rsid w:val="005F53C4"/>
    <w:rsid w:val="005F5DDB"/>
    <w:rsid w:val="005F5E00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0E3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902"/>
    <w:rsid w:val="00603A3E"/>
    <w:rsid w:val="00603A65"/>
    <w:rsid w:val="00603F19"/>
    <w:rsid w:val="006040AC"/>
    <w:rsid w:val="00604146"/>
    <w:rsid w:val="006048DC"/>
    <w:rsid w:val="00604A5E"/>
    <w:rsid w:val="00605452"/>
    <w:rsid w:val="00605A61"/>
    <w:rsid w:val="00606275"/>
    <w:rsid w:val="00606428"/>
    <w:rsid w:val="00606493"/>
    <w:rsid w:val="00606AD0"/>
    <w:rsid w:val="00606BA7"/>
    <w:rsid w:val="006072AA"/>
    <w:rsid w:val="00607560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C9B"/>
    <w:rsid w:val="00612DF9"/>
    <w:rsid w:val="006136CE"/>
    <w:rsid w:val="006141B5"/>
    <w:rsid w:val="006141D6"/>
    <w:rsid w:val="006152F1"/>
    <w:rsid w:val="006155DD"/>
    <w:rsid w:val="006155F6"/>
    <w:rsid w:val="006156CC"/>
    <w:rsid w:val="00615C6B"/>
    <w:rsid w:val="00615D73"/>
    <w:rsid w:val="00615F52"/>
    <w:rsid w:val="00615F86"/>
    <w:rsid w:val="00617417"/>
    <w:rsid w:val="0061758C"/>
    <w:rsid w:val="00617985"/>
    <w:rsid w:val="006179C5"/>
    <w:rsid w:val="00617A33"/>
    <w:rsid w:val="00617D94"/>
    <w:rsid w:val="00617F1B"/>
    <w:rsid w:val="00620341"/>
    <w:rsid w:val="0062085C"/>
    <w:rsid w:val="00620955"/>
    <w:rsid w:val="00620E8D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A42"/>
    <w:rsid w:val="00626BA6"/>
    <w:rsid w:val="0062761F"/>
    <w:rsid w:val="00627910"/>
    <w:rsid w:val="00627913"/>
    <w:rsid w:val="00627C7B"/>
    <w:rsid w:val="00627D37"/>
    <w:rsid w:val="00627D83"/>
    <w:rsid w:val="00627DA9"/>
    <w:rsid w:val="00627E26"/>
    <w:rsid w:val="00627F1B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1FEF"/>
    <w:rsid w:val="00632261"/>
    <w:rsid w:val="0063301F"/>
    <w:rsid w:val="006331C7"/>
    <w:rsid w:val="00633939"/>
    <w:rsid w:val="00633DDC"/>
    <w:rsid w:val="00634010"/>
    <w:rsid w:val="0063492D"/>
    <w:rsid w:val="00634B90"/>
    <w:rsid w:val="00634C60"/>
    <w:rsid w:val="00634F15"/>
    <w:rsid w:val="00635965"/>
    <w:rsid w:val="00635BD3"/>
    <w:rsid w:val="00635D6F"/>
    <w:rsid w:val="006361F4"/>
    <w:rsid w:val="006366C3"/>
    <w:rsid w:val="00636869"/>
    <w:rsid w:val="00636DD8"/>
    <w:rsid w:val="00636E66"/>
    <w:rsid w:val="00637173"/>
    <w:rsid w:val="00637207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E7C"/>
    <w:rsid w:val="00643F0D"/>
    <w:rsid w:val="00644097"/>
    <w:rsid w:val="006440B2"/>
    <w:rsid w:val="00644380"/>
    <w:rsid w:val="00645069"/>
    <w:rsid w:val="00645189"/>
    <w:rsid w:val="0064598E"/>
    <w:rsid w:val="00645B13"/>
    <w:rsid w:val="00645DCC"/>
    <w:rsid w:val="00646066"/>
    <w:rsid w:val="006474F4"/>
    <w:rsid w:val="006476CA"/>
    <w:rsid w:val="006506EA"/>
    <w:rsid w:val="00650BD7"/>
    <w:rsid w:val="00650BF6"/>
    <w:rsid w:val="006510B8"/>
    <w:rsid w:val="00651289"/>
    <w:rsid w:val="00651313"/>
    <w:rsid w:val="00651367"/>
    <w:rsid w:val="0065137C"/>
    <w:rsid w:val="006513C5"/>
    <w:rsid w:val="0065165E"/>
    <w:rsid w:val="00651DDC"/>
    <w:rsid w:val="00651E4F"/>
    <w:rsid w:val="006521CF"/>
    <w:rsid w:val="0065301E"/>
    <w:rsid w:val="00653284"/>
    <w:rsid w:val="006532BF"/>
    <w:rsid w:val="006536D3"/>
    <w:rsid w:val="00653744"/>
    <w:rsid w:val="00653873"/>
    <w:rsid w:val="00653A2C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017"/>
    <w:rsid w:val="0065619B"/>
    <w:rsid w:val="006564E9"/>
    <w:rsid w:val="0065728B"/>
    <w:rsid w:val="00657294"/>
    <w:rsid w:val="006573FD"/>
    <w:rsid w:val="00657400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5C7"/>
    <w:rsid w:val="00661609"/>
    <w:rsid w:val="00661CFD"/>
    <w:rsid w:val="00661F0C"/>
    <w:rsid w:val="006626AF"/>
    <w:rsid w:val="00662A02"/>
    <w:rsid w:val="00662BB5"/>
    <w:rsid w:val="00662F2D"/>
    <w:rsid w:val="0066372A"/>
    <w:rsid w:val="00663C4E"/>
    <w:rsid w:val="00663FB5"/>
    <w:rsid w:val="0066410D"/>
    <w:rsid w:val="006642C8"/>
    <w:rsid w:val="00664481"/>
    <w:rsid w:val="00665BD5"/>
    <w:rsid w:val="00665E7C"/>
    <w:rsid w:val="00666276"/>
    <w:rsid w:val="00666935"/>
    <w:rsid w:val="006669C5"/>
    <w:rsid w:val="00666AD6"/>
    <w:rsid w:val="00666C58"/>
    <w:rsid w:val="0066727C"/>
    <w:rsid w:val="0066747C"/>
    <w:rsid w:val="00667662"/>
    <w:rsid w:val="00670072"/>
    <w:rsid w:val="00670169"/>
    <w:rsid w:val="0067024C"/>
    <w:rsid w:val="0067030A"/>
    <w:rsid w:val="00670438"/>
    <w:rsid w:val="00670838"/>
    <w:rsid w:val="0067139B"/>
    <w:rsid w:val="006715D8"/>
    <w:rsid w:val="0067170B"/>
    <w:rsid w:val="006718EF"/>
    <w:rsid w:val="00671F09"/>
    <w:rsid w:val="00672330"/>
    <w:rsid w:val="00672643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983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0EE0"/>
    <w:rsid w:val="006815CF"/>
    <w:rsid w:val="00682544"/>
    <w:rsid w:val="0068294E"/>
    <w:rsid w:val="00682A24"/>
    <w:rsid w:val="00682A48"/>
    <w:rsid w:val="00682B0F"/>
    <w:rsid w:val="00682EE0"/>
    <w:rsid w:val="006836CC"/>
    <w:rsid w:val="006836E2"/>
    <w:rsid w:val="00683869"/>
    <w:rsid w:val="00683CDE"/>
    <w:rsid w:val="00683FEA"/>
    <w:rsid w:val="0068426B"/>
    <w:rsid w:val="00684291"/>
    <w:rsid w:val="00684642"/>
    <w:rsid w:val="00684BD7"/>
    <w:rsid w:val="00685002"/>
    <w:rsid w:val="006852FE"/>
    <w:rsid w:val="00685444"/>
    <w:rsid w:val="00685725"/>
    <w:rsid w:val="00685B00"/>
    <w:rsid w:val="00685B8F"/>
    <w:rsid w:val="00685C82"/>
    <w:rsid w:val="00685EB5"/>
    <w:rsid w:val="0068628F"/>
    <w:rsid w:val="0068633C"/>
    <w:rsid w:val="006865F0"/>
    <w:rsid w:val="0068669B"/>
    <w:rsid w:val="0068793D"/>
    <w:rsid w:val="00687A27"/>
    <w:rsid w:val="00687AB4"/>
    <w:rsid w:val="00687E1C"/>
    <w:rsid w:val="00687F1A"/>
    <w:rsid w:val="00690435"/>
    <w:rsid w:val="006905A4"/>
    <w:rsid w:val="00691761"/>
    <w:rsid w:val="006921D8"/>
    <w:rsid w:val="006928F4"/>
    <w:rsid w:val="00693E35"/>
    <w:rsid w:val="00693E9F"/>
    <w:rsid w:val="006941D4"/>
    <w:rsid w:val="006943E6"/>
    <w:rsid w:val="006947AF"/>
    <w:rsid w:val="00694B77"/>
    <w:rsid w:val="0069555C"/>
    <w:rsid w:val="0069563B"/>
    <w:rsid w:val="0069563C"/>
    <w:rsid w:val="00695900"/>
    <w:rsid w:val="00695D08"/>
    <w:rsid w:val="00695EAA"/>
    <w:rsid w:val="00695F87"/>
    <w:rsid w:val="006960F2"/>
    <w:rsid w:val="00696195"/>
    <w:rsid w:val="00696A00"/>
    <w:rsid w:val="00696F0F"/>
    <w:rsid w:val="0069751C"/>
    <w:rsid w:val="00697A5E"/>
    <w:rsid w:val="00697FE3"/>
    <w:rsid w:val="006A0094"/>
    <w:rsid w:val="006A06CA"/>
    <w:rsid w:val="006A0942"/>
    <w:rsid w:val="006A0AB9"/>
    <w:rsid w:val="006A14CC"/>
    <w:rsid w:val="006A1804"/>
    <w:rsid w:val="006A183F"/>
    <w:rsid w:val="006A1945"/>
    <w:rsid w:val="006A1B0E"/>
    <w:rsid w:val="006A1B37"/>
    <w:rsid w:val="006A1B7A"/>
    <w:rsid w:val="006A2695"/>
    <w:rsid w:val="006A270E"/>
    <w:rsid w:val="006A2A2F"/>
    <w:rsid w:val="006A2C0B"/>
    <w:rsid w:val="006A2F21"/>
    <w:rsid w:val="006A2F74"/>
    <w:rsid w:val="006A3427"/>
    <w:rsid w:val="006A3AD9"/>
    <w:rsid w:val="006A3ED8"/>
    <w:rsid w:val="006A4AD9"/>
    <w:rsid w:val="006A5253"/>
    <w:rsid w:val="006A556E"/>
    <w:rsid w:val="006A61DB"/>
    <w:rsid w:val="006A68A1"/>
    <w:rsid w:val="006A708F"/>
    <w:rsid w:val="006A7A7C"/>
    <w:rsid w:val="006B0307"/>
    <w:rsid w:val="006B0EEF"/>
    <w:rsid w:val="006B105C"/>
    <w:rsid w:val="006B170D"/>
    <w:rsid w:val="006B1C94"/>
    <w:rsid w:val="006B1F70"/>
    <w:rsid w:val="006B2232"/>
    <w:rsid w:val="006B2356"/>
    <w:rsid w:val="006B240B"/>
    <w:rsid w:val="006B27DE"/>
    <w:rsid w:val="006B29EC"/>
    <w:rsid w:val="006B2F26"/>
    <w:rsid w:val="006B31FD"/>
    <w:rsid w:val="006B34D7"/>
    <w:rsid w:val="006B3754"/>
    <w:rsid w:val="006B377C"/>
    <w:rsid w:val="006B3AE2"/>
    <w:rsid w:val="006B3B4D"/>
    <w:rsid w:val="006B3B4E"/>
    <w:rsid w:val="006B3E7C"/>
    <w:rsid w:val="006B3E81"/>
    <w:rsid w:val="006B3F72"/>
    <w:rsid w:val="006B496E"/>
    <w:rsid w:val="006B4A55"/>
    <w:rsid w:val="006B4B5F"/>
    <w:rsid w:val="006B4C71"/>
    <w:rsid w:val="006B4F57"/>
    <w:rsid w:val="006B5383"/>
    <w:rsid w:val="006B6306"/>
    <w:rsid w:val="006B640E"/>
    <w:rsid w:val="006B6ACF"/>
    <w:rsid w:val="006B6C26"/>
    <w:rsid w:val="006B6F47"/>
    <w:rsid w:val="006B70AE"/>
    <w:rsid w:val="006B7166"/>
    <w:rsid w:val="006B7560"/>
    <w:rsid w:val="006B7898"/>
    <w:rsid w:val="006B7967"/>
    <w:rsid w:val="006C0113"/>
    <w:rsid w:val="006C01F9"/>
    <w:rsid w:val="006C0369"/>
    <w:rsid w:val="006C05E7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945"/>
    <w:rsid w:val="006C3C42"/>
    <w:rsid w:val="006C3F17"/>
    <w:rsid w:val="006C3F9D"/>
    <w:rsid w:val="006C4F56"/>
    <w:rsid w:val="006C5741"/>
    <w:rsid w:val="006C5958"/>
    <w:rsid w:val="006C5AB6"/>
    <w:rsid w:val="006C5CB9"/>
    <w:rsid w:val="006C76C0"/>
    <w:rsid w:val="006C772C"/>
    <w:rsid w:val="006C7827"/>
    <w:rsid w:val="006C7877"/>
    <w:rsid w:val="006D01AF"/>
    <w:rsid w:val="006D030B"/>
    <w:rsid w:val="006D03D2"/>
    <w:rsid w:val="006D0518"/>
    <w:rsid w:val="006D061B"/>
    <w:rsid w:val="006D0C4B"/>
    <w:rsid w:val="006D1067"/>
    <w:rsid w:val="006D1512"/>
    <w:rsid w:val="006D17AE"/>
    <w:rsid w:val="006D1FA4"/>
    <w:rsid w:val="006D22A0"/>
    <w:rsid w:val="006D23EA"/>
    <w:rsid w:val="006D25B9"/>
    <w:rsid w:val="006D25CE"/>
    <w:rsid w:val="006D2775"/>
    <w:rsid w:val="006D2F99"/>
    <w:rsid w:val="006D3089"/>
    <w:rsid w:val="006D32CA"/>
    <w:rsid w:val="006D32E8"/>
    <w:rsid w:val="006D376F"/>
    <w:rsid w:val="006D3AA0"/>
    <w:rsid w:val="006D3C2D"/>
    <w:rsid w:val="006D3C72"/>
    <w:rsid w:val="006D3DF5"/>
    <w:rsid w:val="006D3ED1"/>
    <w:rsid w:val="006D4582"/>
    <w:rsid w:val="006D48FB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612"/>
    <w:rsid w:val="006D67E7"/>
    <w:rsid w:val="006D6AB4"/>
    <w:rsid w:val="006D6D32"/>
    <w:rsid w:val="006D6F1A"/>
    <w:rsid w:val="006D7274"/>
    <w:rsid w:val="006D7332"/>
    <w:rsid w:val="006D7415"/>
    <w:rsid w:val="006D745C"/>
    <w:rsid w:val="006D7910"/>
    <w:rsid w:val="006D7E58"/>
    <w:rsid w:val="006E023B"/>
    <w:rsid w:val="006E0758"/>
    <w:rsid w:val="006E089F"/>
    <w:rsid w:val="006E1138"/>
    <w:rsid w:val="006E12C5"/>
    <w:rsid w:val="006E1C60"/>
    <w:rsid w:val="006E2023"/>
    <w:rsid w:val="006E21E7"/>
    <w:rsid w:val="006E2478"/>
    <w:rsid w:val="006E264A"/>
    <w:rsid w:val="006E288C"/>
    <w:rsid w:val="006E2A0D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95B"/>
    <w:rsid w:val="006E6B04"/>
    <w:rsid w:val="006E7356"/>
    <w:rsid w:val="006E754B"/>
    <w:rsid w:val="006E7928"/>
    <w:rsid w:val="006F03F0"/>
    <w:rsid w:val="006F070A"/>
    <w:rsid w:val="006F07AB"/>
    <w:rsid w:val="006F1391"/>
    <w:rsid w:val="006F151F"/>
    <w:rsid w:val="006F1B26"/>
    <w:rsid w:val="006F1BB5"/>
    <w:rsid w:val="006F2113"/>
    <w:rsid w:val="006F2D75"/>
    <w:rsid w:val="006F30BF"/>
    <w:rsid w:val="006F3158"/>
    <w:rsid w:val="006F3442"/>
    <w:rsid w:val="006F347C"/>
    <w:rsid w:val="006F36AC"/>
    <w:rsid w:val="006F3878"/>
    <w:rsid w:val="006F3ABC"/>
    <w:rsid w:val="006F3E3E"/>
    <w:rsid w:val="006F3F05"/>
    <w:rsid w:val="006F43DA"/>
    <w:rsid w:val="006F46DF"/>
    <w:rsid w:val="006F4846"/>
    <w:rsid w:val="006F4973"/>
    <w:rsid w:val="006F4C57"/>
    <w:rsid w:val="006F53D2"/>
    <w:rsid w:val="006F5506"/>
    <w:rsid w:val="006F5CAB"/>
    <w:rsid w:val="006F5D5C"/>
    <w:rsid w:val="006F5D80"/>
    <w:rsid w:val="006F5E33"/>
    <w:rsid w:val="006F6445"/>
    <w:rsid w:val="006F6529"/>
    <w:rsid w:val="006F66B2"/>
    <w:rsid w:val="006F6773"/>
    <w:rsid w:val="006F6959"/>
    <w:rsid w:val="006F6D0F"/>
    <w:rsid w:val="006F6EEE"/>
    <w:rsid w:val="006F7074"/>
    <w:rsid w:val="006F707F"/>
    <w:rsid w:val="006F7397"/>
    <w:rsid w:val="006F7456"/>
    <w:rsid w:val="006F74C7"/>
    <w:rsid w:val="006F7A9C"/>
    <w:rsid w:val="007007B6"/>
    <w:rsid w:val="00700829"/>
    <w:rsid w:val="00701C8E"/>
    <w:rsid w:val="00701D6F"/>
    <w:rsid w:val="00701F4D"/>
    <w:rsid w:val="007029D8"/>
    <w:rsid w:val="00702A9F"/>
    <w:rsid w:val="00702BDE"/>
    <w:rsid w:val="00702EE4"/>
    <w:rsid w:val="00703280"/>
    <w:rsid w:val="00703582"/>
    <w:rsid w:val="0070380A"/>
    <w:rsid w:val="00703952"/>
    <w:rsid w:val="00703B96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62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AED"/>
    <w:rsid w:val="00710772"/>
    <w:rsid w:val="007108B1"/>
    <w:rsid w:val="00710AA6"/>
    <w:rsid w:val="00710CE7"/>
    <w:rsid w:val="0071101F"/>
    <w:rsid w:val="0071119A"/>
    <w:rsid w:val="00711215"/>
    <w:rsid w:val="00711316"/>
    <w:rsid w:val="007118A4"/>
    <w:rsid w:val="00712066"/>
    <w:rsid w:val="0071211A"/>
    <w:rsid w:val="00712160"/>
    <w:rsid w:val="007122B4"/>
    <w:rsid w:val="00712F07"/>
    <w:rsid w:val="007132DF"/>
    <w:rsid w:val="007134E1"/>
    <w:rsid w:val="007136E4"/>
    <w:rsid w:val="007139BC"/>
    <w:rsid w:val="00713AF9"/>
    <w:rsid w:val="00713BFC"/>
    <w:rsid w:val="00713C50"/>
    <w:rsid w:val="00713D63"/>
    <w:rsid w:val="0071407D"/>
    <w:rsid w:val="00714304"/>
    <w:rsid w:val="00714CB7"/>
    <w:rsid w:val="0071520C"/>
    <w:rsid w:val="00715475"/>
    <w:rsid w:val="00715D75"/>
    <w:rsid w:val="00715D8E"/>
    <w:rsid w:val="00715F3D"/>
    <w:rsid w:val="00715FBB"/>
    <w:rsid w:val="007164D9"/>
    <w:rsid w:val="007169A9"/>
    <w:rsid w:val="00716A80"/>
    <w:rsid w:val="00716C88"/>
    <w:rsid w:val="00716CD8"/>
    <w:rsid w:val="0071734D"/>
    <w:rsid w:val="00717E4A"/>
    <w:rsid w:val="00717E8E"/>
    <w:rsid w:val="007201C9"/>
    <w:rsid w:val="00720422"/>
    <w:rsid w:val="00720458"/>
    <w:rsid w:val="007206D2"/>
    <w:rsid w:val="00720913"/>
    <w:rsid w:val="007209C6"/>
    <w:rsid w:val="00721037"/>
    <w:rsid w:val="00721067"/>
    <w:rsid w:val="00721152"/>
    <w:rsid w:val="007214FE"/>
    <w:rsid w:val="00721723"/>
    <w:rsid w:val="0072199C"/>
    <w:rsid w:val="00721E6C"/>
    <w:rsid w:val="00721E8C"/>
    <w:rsid w:val="00722057"/>
    <w:rsid w:val="007220EE"/>
    <w:rsid w:val="0072260F"/>
    <w:rsid w:val="007226F2"/>
    <w:rsid w:val="00722FA0"/>
    <w:rsid w:val="007232B2"/>
    <w:rsid w:val="00723619"/>
    <w:rsid w:val="00723937"/>
    <w:rsid w:val="0072440E"/>
    <w:rsid w:val="00724952"/>
    <w:rsid w:val="00724ADC"/>
    <w:rsid w:val="00724BCB"/>
    <w:rsid w:val="00724D28"/>
    <w:rsid w:val="00725188"/>
    <w:rsid w:val="007251AE"/>
    <w:rsid w:val="0072560E"/>
    <w:rsid w:val="0072561A"/>
    <w:rsid w:val="00725720"/>
    <w:rsid w:val="00725B26"/>
    <w:rsid w:val="00726220"/>
    <w:rsid w:val="007266DA"/>
    <w:rsid w:val="00726D3A"/>
    <w:rsid w:val="007272AD"/>
    <w:rsid w:val="007276ED"/>
    <w:rsid w:val="007278F3"/>
    <w:rsid w:val="00727C3E"/>
    <w:rsid w:val="00727E1A"/>
    <w:rsid w:val="00727E20"/>
    <w:rsid w:val="00730323"/>
    <w:rsid w:val="0073048F"/>
    <w:rsid w:val="007307C2"/>
    <w:rsid w:val="00730B4D"/>
    <w:rsid w:val="00730C99"/>
    <w:rsid w:val="00731227"/>
    <w:rsid w:val="00731A3B"/>
    <w:rsid w:val="00731DBF"/>
    <w:rsid w:val="00732124"/>
    <w:rsid w:val="007321CF"/>
    <w:rsid w:val="00732222"/>
    <w:rsid w:val="00732243"/>
    <w:rsid w:val="00732268"/>
    <w:rsid w:val="007324D4"/>
    <w:rsid w:val="0073260A"/>
    <w:rsid w:val="0073350B"/>
    <w:rsid w:val="00733BE9"/>
    <w:rsid w:val="00733C2E"/>
    <w:rsid w:val="0073453D"/>
    <w:rsid w:val="007345DF"/>
    <w:rsid w:val="00734803"/>
    <w:rsid w:val="007349A7"/>
    <w:rsid w:val="00734A8D"/>
    <w:rsid w:val="00734B3C"/>
    <w:rsid w:val="00734DB0"/>
    <w:rsid w:val="0073540A"/>
    <w:rsid w:val="0073586A"/>
    <w:rsid w:val="00735AD5"/>
    <w:rsid w:val="00735FA2"/>
    <w:rsid w:val="00736188"/>
    <w:rsid w:val="00736215"/>
    <w:rsid w:val="007362B4"/>
    <w:rsid w:val="00736F65"/>
    <w:rsid w:val="007371C5"/>
    <w:rsid w:val="007371F5"/>
    <w:rsid w:val="00737B51"/>
    <w:rsid w:val="00737BAD"/>
    <w:rsid w:val="00737CD1"/>
    <w:rsid w:val="0074001C"/>
    <w:rsid w:val="0074035E"/>
    <w:rsid w:val="007408BD"/>
    <w:rsid w:val="0074091C"/>
    <w:rsid w:val="00740BB7"/>
    <w:rsid w:val="00741318"/>
    <w:rsid w:val="0074136C"/>
    <w:rsid w:val="00741486"/>
    <w:rsid w:val="0074161F"/>
    <w:rsid w:val="0074262E"/>
    <w:rsid w:val="00742C89"/>
    <w:rsid w:val="00743106"/>
    <w:rsid w:val="007432D3"/>
    <w:rsid w:val="007432E4"/>
    <w:rsid w:val="007436C9"/>
    <w:rsid w:val="00743970"/>
    <w:rsid w:val="00743992"/>
    <w:rsid w:val="00743F35"/>
    <w:rsid w:val="0074414F"/>
    <w:rsid w:val="007444F0"/>
    <w:rsid w:val="00744503"/>
    <w:rsid w:val="00744A55"/>
    <w:rsid w:val="00744F2E"/>
    <w:rsid w:val="00745AD0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D1F"/>
    <w:rsid w:val="00747EB5"/>
    <w:rsid w:val="007501BE"/>
    <w:rsid w:val="00750496"/>
    <w:rsid w:val="0075069D"/>
    <w:rsid w:val="007508BE"/>
    <w:rsid w:val="00750CE4"/>
    <w:rsid w:val="00750EC8"/>
    <w:rsid w:val="007512BD"/>
    <w:rsid w:val="00751825"/>
    <w:rsid w:val="007518C2"/>
    <w:rsid w:val="00751A6B"/>
    <w:rsid w:val="007524D6"/>
    <w:rsid w:val="00752892"/>
    <w:rsid w:val="00752A14"/>
    <w:rsid w:val="00752DCA"/>
    <w:rsid w:val="00752E29"/>
    <w:rsid w:val="00753237"/>
    <w:rsid w:val="00753594"/>
    <w:rsid w:val="00753A10"/>
    <w:rsid w:val="00753E69"/>
    <w:rsid w:val="00753FE1"/>
    <w:rsid w:val="00754709"/>
    <w:rsid w:val="0075492F"/>
    <w:rsid w:val="00754E32"/>
    <w:rsid w:val="00755055"/>
    <w:rsid w:val="00755579"/>
    <w:rsid w:val="00755A6A"/>
    <w:rsid w:val="00755DB4"/>
    <w:rsid w:val="007564C5"/>
    <w:rsid w:val="0075652F"/>
    <w:rsid w:val="007565F7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0952"/>
    <w:rsid w:val="0076118A"/>
    <w:rsid w:val="00761512"/>
    <w:rsid w:val="007618AD"/>
    <w:rsid w:val="0076226D"/>
    <w:rsid w:val="007625C9"/>
    <w:rsid w:val="00762817"/>
    <w:rsid w:val="00762D0F"/>
    <w:rsid w:val="00762E13"/>
    <w:rsid w:val="00762E1F"/>
    <w:rsid w:val="007633FF"/>
    <w:rsid w:val="00764FAD"/>
    <w:rsid w:val="00765145"/>
    <w:rsid w:val="00765B63"/>
    <w:rsid w:val="00765F11"/>
    <w:rsid w:val="00765FD6"/>
    <w:rsid w:val="007660E5"/>
    <w:rsid w:val="00766351"/>
    <w:rsid w:val="00766F59"/>
    <w:rsid w:val="00767AED"/>
    <w:rsid w:val="0077029F"/>
    <w:rsid w:val="007704E8"/>
    <w:rsid w:val="00770DEC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5F06"/>
    <w:rsid w:val="0077647D"/>
    <w:rsid w:val="00776941"/>
    <w:rsid w:val="00776DA2"/>
    <w:rsid w:val="00776DA7"/>
    <w:rsid w:val="00776F56"/>
    <w:rsid w:val="007770FA"/>
    <w:rsid w:val="007773CD"/>
    <w:rsid w:val="007778C7"/>
    <w:rsid w:val="00777BE9"/>
    <w:rsid w:val="00777EA0"/>
    <w:rsid w:val="00777EA8"/>
    <w:rsid w:val="00780105"/>
    <w:rsid w:val="00780156"/>
    <w:rsid w:val="00780304"/>
    <w:rsid w:val="007803F2"/>
    <w:rsid w:val="00781069"/>
    <w:rsid w:val="0078114B"/>
    <w:rsid w:val="007814B0"/>
    <w:rsid w:val="0078164B"/>
    <w:rsid w:val="00782510"/>
    <w:rsid w:val="00782B7B"/>
    <w:rsid w:val="00782D66"/>
    <w:rsid w:val="00782D91"/>
    <w:rsid w:val="00782E46"/>
    <w:rsid w:val="00782EDE"/>
    <w:rsid w:val="00782F39"/>
    <w:rsid w:val="00782FAC"/>
    <w:rsid w:val="007831B1"/>
    <w:rsid w:val="00783DEE"/>
    <w:rsid w:val="00783EF1"/>
    <w:rsid w:val="00784321"/>
    <w:rsid w:val="0078589E"/>
    <w:rsid w:val="007859F5"/>
    <w:rsid w:val="00785E02"/>
    <w:rsid w:val="0078614E"/>
    <w:rsid w:val="007863D2"/>
    <w:rsid w:val="0078648C"/>
    <w:rsid w:val="00786729"/>
    <w:rsid w:val="007867ED"/>
    <w:rsid w:val="00786B40"/>
    <w:rsid w:val="00787819"/>
    <w:rsid w:val="00787A5F"/>
    <w:rsid w:val="00787C6A"/>
    <w:rsid w:val="0079023D"/>
    <w:rsid w:val="00790711"/>
    <w:rsid w:val="00790740"/>
    <w:rsid w:val="0079086F"/>
    <w:rsid w:val="00790B12"/>
    <w:rsid w:val="0079139E"/>
    <w:rsid w:val="007916B1"/>
    <w:rsid w:val="007921B2"/>
    <w:rsid w:val="00792B42"/>
    <w:rsid w:val="00792C02"/>
    <w:rsid w:val="00792F88"/>
    <w:rsid w:val="00793293"/>
    <w:rsid w:val="0079348E"/>
    <w:rsid w:val="007934C4"/>
    <w:rsid w:val="007935D8"/>
    <w:rsid w:val="00793B72"/>
    <w:rsid w:val="00793CF7"/>
    <w:rsid w:val="00793ED5"/>
    <w:rsid w:val="0079406C"/>
    <w:rsid w:val="007945C6"/>
    <w:rsid w:val="00794A7A"/>
    <w:rsid w:val="00794AE5"/>
    <w:rsid w:val="0079509F"/>
    <w:rsid w:val="007952A2"/>
    <w:rsid w:val="00795843"/>
    <w:rsid w:val="007960EB"/>
    <w:rsid w:val="007967A0"/>
    <w:rsid w:val="00796B1D"/>
    <w:rsid w:val="00797353"/>
    <w:rsid w:val="00797463"/>
    <w:rsid w:val="00797588"/>
    <w:rsid w:val="0079769B"/>
    <w:rsid w:val="00797766"/>
    <w:rsid w:val="007977FF"/>
    <w:rsid w:val="00797EFD"/>
    <w:rsid w:val="00797F99"/>
    <w:rsid w:val="00797FA0"/>
    <w:rsid w:val="007A0174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5E3"/>
    <w:rsid w:val="007A275A"/>
    <w:rsid w:val="007A2BED"/>
    <w:rsid w:val="007A327F"/>
    <w:rsid w:val="007A3B02"/>
    <w:rsid w:val="007A3BA2"/>
    <w:rsid w:val="007A3CD6"/>
    <w:rsid w:val="007A3DD1"/>
    <w:rsid w:val="007A4273"/>
    <w:rsid w:val="007A4366"/>
    <w:rsid w:val="007A4670"/>
    <w:rsid w:val="007A4883"/>
    <w:rsid w:val="007A4AA0"/>
    <w:rsid w:val="007A4C22"/>
    <w:rsid w:val="007A53E3"/>
    <w:rsid w:val="007A592A"/>
    <w:rsid w:val="007A60F5"/>
    <w:rsid w:val="007A6A6E"/>
    <w:rsid w:val="007A6A9E"/>
    <w:rsid w:val="007A6AC7"/>
    <w:rsid w:val="007A6DB2"/>
    <w:rsid w:val="007A770C"/>
    <w:rsid w:val="007A7A90"/>
    <w:rsid w:val="007A7E12"/>
    <w:rsid w:val="007A7EFD"/>
    <w:rsid w:val="007B080F"/>
    <w:rsid w:val="007B0993"/>
    <w:rsid w:val="007B0ACA"/>
    <w:rsid w:val="007B0B43"/>
    <w:rsid w:val="007B0D41"/>
    <w:rsid w:val="007B0DFC"/>
    <w:rsid w:val="007B1177"/>
    <w:rsid w:val="007B1627"/>
    <w:rsid w:val="007B1801"/>
    <w:rsid w:val="007B189E"/>
    <w:rsid w:val="007B1A3D"/>
    <w:rsid w:val="007B2147"/>
    <w:rsid w:val="007B2165"/>
    <w:rsid w:val="007B2246"/>
    <w:rsid w:val="007B2342"/>
    <w:rsid w:val="007B2884"/>
    <w:rsid w:val="007B2BF0"/>
    <w:rsid w:val="007B301B"/>
    <w:rsid w:val="007B3E95"/>
    <w:rsid w:val="007B3EDE"/>
    <w:rsid w:val="007B4809"/>
    <w:rsid w:val="007B52BE"/>
    <w:rsid w:val="007B5544"/>
    <w:rsid w:val="007B5B9D"/>
    <w:rsid w:val="007B5F61"/>
    <w:rsid w:val="007B609E"/>
    <w:rsid w:val="007B6323"/>
    <w:rsid w:val="007B64D4"/>
    <w:rsid w:val="007B68A4"/>
    <w:rsid w:val="007B691A"/>
    <w:rsid w:val="007B6BFD"/>
    <w:rsid w:val="007B6DDF"/>
    <w:rsid w:val="007B6E99"/>
    <w:rsid w:val="007B6FFE"/>
    <w:rsid w:val="007B7B2B"/>
    <w:rsid w:val="007C0141"/>
    <w:rsid w:val="007C022C"/>
    <w:rsid w:val="007C023C"/>
    <w:rsid w:val="007C0276"/>
    <w:rsid w:val="007C031C"/>
    <w:rsid w:val="007C053B"/>
    <w:rsid w:val="007C0671"/>
    <w:rsid w:val="007C0E22"/>
    <w:rsid w:val="007C2014"/>
    <w:rsid w:val="007C25C5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380"/>
    <w:rsid w:val="007C444B"/>
    <w:rsid w:val="007C4777"/>
    <w:rsid w:val="007C4E85"/>
    <w:rsid w:val="007C4F29"/>
    <w:rsid w:val="007C55CA"/>
    <w:rsid w:val="007C5CE5"/>
    <w:rsid w:val="007C5CED"/>
    <w:rsid w:val="007C681E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25EB"/>
    <w:rsid w:val="007D28A7"/>
    <w:rsid w:val="007D33B0"/>
    <w:rsid w:val="007D3C2B"/>
    <w:rsid w:val="007D3D1F"/>
    <w:rsid w:val="007D3FC2"/>
    <w:rsid w:val="007D40B6"/>
    <w:rsid w:val="007D4155"/>
    <w:rsid w:val="007D44C3"/>
    <w:rsid w:val="007D5091"/>
    <w:rsid w:val="007D517A"/>
    <w:rsid w:val="007D55B3"/>
    <w:rsid w:val="007D56C6"/>
    <w:rsid w:val="007D5BAA"/>
    <w:rsid w:val="007D601F"/>
    <w:rsid w:val="007D6519"/>
    <w:rsid w:val="007D67E5"/>
    <w:rsid w:val="007D6B05"/>
    <w:rsid w:val="007D6E2C"/>
    <w:rsid w:val="007D7242"/>
    <w:rsid w:val="007D758E"/>
    <w:rsid w:val="007D781E"/>
    <w:rsid w:val="007D7B5D"/>
    <w:rsid w:val="007E0298"/>
    <w:rsid w:val="007E03A1"/>
    <w:rsid w:val="007E0455"/>
    <w:rsid w:val="007E0C28"/>
    <w:rsid w:val="007E0F8E"/>
    <w:rsid w:val="007E1172"/>
    <w:rsid w:val="007E122A"/>
    <w:rsid w:val="007E1331"/>
    <w:rsid w:val="007E1B50"/>
    <w:rsid w:val="007E1CA3"/>
    <w:rsid w:val="007E1F44"/>
    <w:rsid w:val="007E1FE9"/>
    <w:rsid w:val="007E21C9"/>
    <w:rsid w:val="007E2AFF"/>
    <w:rsid w:val="007E32E8"/>
    <w:rsid w:val="007E3A3B"/>
    <w:rsid w:val="007E40C0"/>
    <w:rsid w:val="007E411D"/>
    <w:rsid w:val="007E44E0"/>
    <w:rsid w:val="007E4D27"/>
    <w:rsid w:val="007E4F02"/>
    <w:rsid w:val="007E5029"/>
    <w:rsid w:val="007E58F3"/>
    <w:rsid w:val="007E5962"/>
    <w:rsid w:val="007E5CFD"/>
    <w:rsid w:val="007E63AD"/>
    <w:rsid w:val="007E6F26"/>
    <w:rsid w:val="007E6FA2"/>
    <w:rsid w:val="007E72B9"/>
    <w:rsid w:val="007E7559"/>
    <w:rsid w:val="007E7E60"/>
    <w:rsid w:val="007F0282"/>
    <w:rsid w:val="007F068D"/>
    <w:rsid w:val="007F173C"/>
    <w:rsid w:val="007F17A5"/>
    <w:rsid w:val="007F1855"/>
    <w:rsid w:val="007F1A7F"/>
    <w:rsid w:val="007F1D87"/>
    <w:rsid w:val="007F228D"/>
    <w:rsid w:val="007F2778"/>
    <w:rsid w:val="007F2939"/>
    <w:rsid w:val="007F2C08"/>
    <w:rsid w:val="007F2F5B"/>
    <w:rsid w:val="007F33C8"/>
    <w:rsid w:val="007F3454"/>
    <w:rsid w:val="007F374D"/>
    <w:rsid w:val="007F3B40"/>
    <w:rsid w:val="007F3CA1"/>
    <w:rsid w:val="007F400E"/>
    <w:rsid w:val="007F4ACF"/>
    <w:rsid w:val="007F5204"/>
    <w:rsid w:val="007F5AB8"/>
    <w:rsid w:val="007F5C56"/>
    <w:rsid w:val="007F60DF"/>
    <w:rsid w:val="007F6171"/>
    <w:rsid w:val="007F71DC"/>
    <w:rsid w:val="007F741B"/>
    <w:rsid w:val="007F74F0"/>
    <w:rsid w:val="007F786A"/>
    <w:rsid w:val="007F79DC"/>
    <w:rsid w:val="007F7B9D"/>
    <w:rsid w:val="00800048"/>
    <w:rsid w:val="008012C0"/>
    <w:rsid w:val="008013FC"/>
    <w:rsid w:val="00801583"/>
    <w:rsid w:val="00801663"/>
    <w:rsid w:val="008019DD"/>
    <w:rsid w:val="00801DC1"/>
    <w:rsid w:val="0080231E"/>
    <w:rsid w:val="00802466"/>
    <w:rsid w:val="008024CF"/>
    <w:rsid w:val="00802732"/>
    <w:rsid w:val="00802C27"/>
    <w:rsid w:val="008034BB"/>
    <w:rsid w:val="00803800"/>
    <w:rsid w:val="00803A47"/>
    <w:rsid w:val="00803B0B"/>
    <w:rsid w:val="00803D14"/>
    <w:rsid w:val="00804175"/>
    <w:rsid w:val="00804216"/>
    <w:rsid w:val="00804561"/>
    <w:rsid w:val="00804C7F"/>
    <w:rsid w:val="00805110"/>
    <w:rsid w:val="008058F7"/>
    <w:rsid w:val="00805930"/>
    <w:rsid w:val="00805B4A"/>
    <w:rsid w:val="00805D1D"/>
    <w:rsid w:val="00806129"/>
    <w:rsid w:val="008064AF"/>
    <w:rsid w:val="00806D6D"/>
    <w:rsid w:val="008070E3"/>
    <w:rsid w:val="008071AD"/>
    <w:rsid w:val="008078BD"/>
    <w:rsid w:val="00807B5A"/>
    <w:rsid w:val="00810A27"/>
    <w:rsid w:val="00810C02"/>
    <w:rsid w:val="00810F7C"/>
    <w:rsid w:val="00811823"/>
    <w:rsid w:val="00811848"/>
    <w:rsid w:val="00811A7B"/>
    <w:rsid w:val="008121E7"/>
    <w:rsid w:val="00812218"/>
    <w:rsid w:val="00813ED1"/>
    <w:rsid w:val="00813FA6"/>
    <w:rsid w:val="00814209"/>
    <w:rsid w:val="00814756"/>
    <w:rsid w:val="00814806"/>
    <w:rsid w:val="00814934"/>
    <w:rsid w:val="00814F19"/>
    <w:rsid w:val="00815005"/>
    <w:rsid w:val="00815B9E"/>
    <w:rsid w:val="00815BCB"/>
    <w:rsid w:val="00815BE1"/>
    <w:rsid w:val="008163D9"/>
    <w:rsid w:val="00816428"/>
    <w:rsid w:val="00816692"/>
    <w:rsid w:val="00817028"/>
    <w:rsid w:val="00817049"/>
    <w:rsid w:val="008172A1"/>
    <w:rsid w:val="008173D6"/>
    <w:rsid w:val="008174D9"/>
    <w:rsid w:val="008176AF"/>
    <w:rsid w:val="00817BD8"/>
    <w:rsid w:val="00817C10"/>
    <w:rsid w:val="00817EAA"/>
    <w:rsid w:val="00820435"/>
    <w:rsid w:val="00820553"/>
    <w:rsid w:val="0082097C"/>
    <w:rsid w:val="0082143C"/>
    <w:rsid w:val="0082169C"/>
    <w:rsid w:val="00821981"/>
    <w:rsid w:val="00821A79"/>
    <w:rsid w:val="008222F5"/>
    <w:rsid w:val="00822988"/>
    <w:rsid w:val="00823687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445"/>
    <w:rsid w:val="0082699B"/>
    <w:rsid w:val="00826AA9"/>
    <w:rsid w:val="00826D28"/>
    <w:rsid w:val="00827023"/>
    <w:rsid w:val="008273A6"/>
    <w:rsid w:val="00827F45"/>
    <w:rsid w:val="0083041D"/>
    <w:rsid w:val="00830657"/>
    <w:rsid w:val="00830EE8"/>
    <w:rsid w:val="0083113D"/>
    <w:rsid w:val="008316E8"/>
    <w:rsid w:val="008316FF"/>
    <w:rsid w:val="00831915"/>
    <w:rsid w:val="00831B32"/>
    <w:rsid w:val="00831F23"/>
    <w:rsid w:val="0083218C"/>
    <w:rsid w:val="0083243E"/>
    <w:rsid w:val="00832969"/>
    <w:rsid w:val="00833797"/>
    <w:rsid w:val="00833B3A"/>
    <w:rsid w:val="00833DB5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5E3"/>
    <w:rsid w:val="00835E66"/>
    <w:rsid w:val="00835FD9"/>
    <w:rsid w:val="00836AF3"/>
    <w:rsid w:val="00836C77"/>
    <w:rsid w:val="00836D75"/>
    <w:rsid w:val="00837731"/>
    <w:rsid w:val="008377FC"/>
    <w:rsid w:val="00837CE9"/>
    <w:rsid w:val="00840270"/>
    <w:rsid w:val="00840361"/>
    <w:rsid w:val="00840532"/>
    <w:rsid w:val="008405C6"/>
    <w:rsid w:val="008407D1"/>
    <w:rsid w:val="008409E1"/>
    <w:rsid w:val="00840C8B"/>
    <w:rsid w:val="008410C6"/>
    <w:rsid w:val="00841264"/>
    <w:rsid w:val="0084130B"/>
    <w:rsid w:val="008415F4"/>
    <w:rsid w:val="00841636"/>
    <w:rsid w:val="00841D46"/>
    <w:rsid w:val="00842AA8"/>
    <w:rsid w:val="00843043"/>
    <w:rsid w:val="008431DB"/>
    <w:rsid w:val="008433BF"/>
    <w:rsid w:val="00843BC6"/>
    <w:rsid w:val="0084407E"/>
    <w:rsid w:val="00844579"/>
    <w:rsid w:val="008445D5"/>
    <w:rsid w:val="00844B83"/>
    <w:rsid w:val="00844BB4"/>
    <w:rsid w:val="00844E0B"/>
    <w:rsid w:val="00844F03"/>
    <w:rsid w:val="008456F6"/>
    <w:rsid w:val="00845998"/>
    <w:rsid w:val="008459D5"/>
    <w:rsid w:val="00846021"/>
    <w:rsid w:val="00846506"/>
    <w:rsid w:val="00846D2D"/>
    <w:rsid w:val="00847186"/>
    <w:rsid w:val="00847265"/>
    <w:rsid w:val="008474DF"/>
    <w:rsid w:val="008477F7"/>
    <w:rsid w:val="00847836"/>
    <w:rsid w:val="00847A39"/>
    <w:rsid w:val="00847CAE"/>
    <w:rsid w:val="00847EA7"/>
    <w:rsid w:val="00850164"/>
    <w:rsid w:val="008501C9"/>
    <w:rsid w:val="00850932"/>
    <w:rsid w:val="00850CA6"/>
    <w:rsid w:val="00850D3B"/>
    <w:rsid w:val="00851069"/>
    <w:rsid w:val="008510B2"/>
    <w:rsid w:val="008519D4"/>
    <w:rsid w:val="00851AAD"/>
    <w:rsid w:val="00851F27"/>
    <w:rsid w:val="008520C6"/>
    <w:rsid w:val="00852174"/>
    <w:rsid w:val="008524F0"/>
    <w:rsid w:val="00852B06"/>
    <w:rsid w:val="008533AF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93"/>
    <w:rsid w:val="008559AE"/>
    <w:rsid w:val="008562B4"/>
    <w:rsid w:val="0085643B"/>
    <w:rsid w:val="0085663D"/>
    <w:rsid w:val="00856CF6"/>
    <w:rsid w:val="00856D89"/>
    <w:rsid w:val="00857080"/>
    <w:rsid w:val="00857228"/>
    <w:rsid w:val="0085730E"/>
    <w:rsid w:val="00857318"/>
    <w:rsid w:val="0085758E"/>
    <w:rsid w:val="008579C6"/>
    <w:rsid w:val="0086050C"/>
    <w:rsid w:val="00860B0A"/>
    <w:rsid w:val="00860BE0"/>
    <w:rsid w:val="00860C12"/>
    <w:rsid w:val="00860C89"/>
    <w:rsid w:val="00860DF7"/>
    <w:rsid w:val="008617B7"/>
    <w:rsid w:val="00861A00"/>
    <w:rsid w:val="00861A6E"/>
    <w:rsid w:val="00861F1F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666"/>
    <w:rsid w:val="00863C19"/>
    <w:rsid w:val="0086418B"/>
    <w:rsid w:val="0086445E"/>
    <w:rsid w:val="00864501"/>
    <w:rsid w:val="0086481B"/>
    <w:rsid w:val="00864827"/>
    <w:rsid w:val="00864A45"/>
    <w:rsid w:val="00864E4E"/>
    <w:rsid w:val="008659BC"/>
    <w:rsid w:val="00865A32"/>
    <w:rsid w:val="00865BB3"/>
    <w:rsid w:val="00865DA5"/>
    <w:rsid w:val="008660AA"/>
    <w:rsid w:val="008660B0"/>
    <w:rsid w:val="00866415"/>
    <w:rsid w:val="00866D07"/>
    <w:rsid w:val="00866DAA"/>
    <w:rsid w:val="00866DB8"/>
    <w:rsid w:val="00867953"/>
    <w:rsid w:val="008708F6"/>
    <w:rsid w:val="0087099E"/>
    <w:rsid w:val="00870DA6"/>
    <w:rsid w:val="008710A1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39EE"/>
    <w:rsid w:val="00873AC4"/>
    <w:rsid w:val="008742CE"/>
    <w:rsid w:val="00874729"/>
    <w:rsid w:val="00874CB4"/>
    <w:rsid w:val="008752E4"/>
    <w:rsid w:val="0087534A"/>
    <w:rsid w:val="008753BF"/>
    <w:rsid w:val="00875DDC"/>
    <w:rsid w:val="0087656C"/>
    <w:rsid w:val="0087682A"/>
    <w:rsid w:val="00877B7B"/>
    <w:rsid w:val="008809BC"/>
    <w:rsid w:val="00880B5C"/>
    <w:rsid w:val="00881AAB"/>
    <w:rsid w:val="00881DE5"/>
    <w:rsid w:val="00881FEB"/>
    <w:rsid w:val="008822F9"/>
    <w:rsid w:val="0088230B"/>
    <w:rsid w:val="00882488"/>
    <w:rsid w:val="008829CD"/>
    <w:rsid w:val="00882CD9"/>
    <w:rsid w:val="00882D48"/>
    <w:rsid w:val="00882FF8"/>
    <w:rsid w:val="008830C9"/>
    <w:rsid w:val="00883191"/>
    <w:rsid w:val="008832E2"/>
    <w:rsid w:val="0088366C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5C"/>
    <w:rsid w:val="00886B7F"/>
    <w:rsid w:val="00887052"/>
    <w:rsid w:val="008879A5"/>
    <w:rsid w:val="00887A9B"/>
    <w:rsid w:val="00890104"/>
    <w:rsid w:val="008902C8"/>
    <w:rsid w:val="0089060E"/>
    <w:rsid w:val="008907E2"/>
    <w:rsid w:val="00890861"/>
    <w:rsid w:val="00890D38"/>
    <w:rsid w:val="00890E50"/>
    <w:rsid w:val="00890F40"/>
    <w:rsid w:val="00891242"/>
    <w:rsid w:val="008913DC"/>
    <w:rsid w:val="0089156F"/>
    <w:rsid w:val="0089164E"/>
    <w:rsid w:val="00891D04"/>
    <w:rsid w:val="00891FC4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4F4"/>
    <w:rsid w:val="008948C4"/>
    <w:rsid w:val="00894951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6AE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2FF0"/>
    <w:rsid w:val="008A352D"/>
    <w:rsid w:val="008A3BFB"/>
    <w:rsid w:val="008A3C03"/>
    <w:rsid w:val="008A3F84"/>
    <w:rsid w:val="008A3F96"/>
    <w:rsid w:val="008A410E"/>
    <w:rsid w:val="008A4604"/>
    <w:rsid w:val="008A4A90"/>
    <w:rsid w:val="008A4AFB"/>
    <w:rsid w:val="008A4EA8"/>
    <w:rsid w:val="008A4FAD"/>
    <w:rsid w:val="008A515B"/>
    <w:rsid w:val="008A5256"/>
    <w:rsid w:val="008A5398"/>
    <w:rsid w:val="008A5941"/>
    <w:rsid w:val="008A5A0A"/>
    <w:rsid w:val="008A663B"/>
    <w:rsid w:val="008A66B6"/>
    <w:rsid w:val="008A6FFE"/>
    <w:rsid w:val="008A7AFD"/>
    <w:rsid w:val="008A7D7A"/>
    <w:rsid w:val="008B00F7"/>
    <w:rsid w:val="008B0430"/>
    <w:rsid w:val="008B04FB"/>
    <w:rsid w:val="008B06EC"/>
    <w:rsid w:val="008B07F3"/>
    <w:rsid w:val="008B09A3"/>
    <w:rsid w:val="008B0D8C"/>
    <w:rsid w:val="008B10F1"/>
    <w:rsid w:val="008B15A8"/>
    <w:rsid w:val="008B17EE"/>
    <w:rsid w:val="008B1DF8"/>
    <w:rsid w:val="008B1E9B"/>
    <w:rsid w:val="008B22A9"/>
    <w:rsid w:val="008B2471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4C4D"/>
    <w:rsid w:val="008B534A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10"/>
    <w:rsid w:val="008C0F81"/>
    <w:rsid w:val="008C1A65"/>
    <w:rsid w:val="008C1AE2"/>
    <w:rsid w:val="008C1B36"/>
    <w:rsid w:val="008C1C25"/>
    <w:rsid w:val="008C1C49"/>
    <w:rsid w:val="008C1D14"/>
    <w:rsid w:val="008C21AF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5FA8"/>
    <w:rsid w:val="008C60D3"/>
    <w:rsid w:val="008C613D"/>
    <w:rsid w:val="008C63B6"/>
    <w:rsid w:val="008C66C0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2F69"/>
    <w:rsid w:val="008D31DB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47E"/>
    <w:rsid w:val="008D653E"/>
    <w:rsid w:val="008D75A9"/>
    <w:rsid w:val="008D7989"/>
    <w:rsid w:val="008D7BB1"/>
    <w:rsid w:val="008D7FD8"/>
    <w:rsid w:val="008E00CF"/>
    <w:rsid w:val="008E01CD"/>
    <w:rsid w:val="008E027F"/>
    <w:rsid w:val="008E03DC"/>
    <w:rsid w:val="008E0433"/>
    <w:rsid w:val="008E0440"/>
    <w:rsid w:val="008E0CFB"/>
    <w:rsid w:val="008E0D4B"/>
    <w:rsid w:val="008E0ED3"/>
    <w:rsid w:val="008E17BA"/>
    <w:rsid w:val="008E1A9E"/>
    <w:rsid w:val="008E1E2D"/>
    <w:rsid w:val="008E252C"/>
    <w:rsid w:val="008E2689"/>
    <w:rsid w:val="008E2DDC"/>
    <w:rsid w:val="008E3003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21A"/>
    <w:rsid w:val="008E7813"/>
    <w:rsid w:val="008E795E"/>
    <w:rsid w:val="008F0968"/>
    <w:rsid w:val="008F0B59"/>
    <w:rsid w:val="008F0DC5"/>
    <w:rsid w:val="008F0ED8"/>
    <w:rsid w:val="008F1006"/>
    <w:rsid w:val="008F1011"/>
    <w:rsid w:val="008F106C"/>
    <w:rsid w:val="008F119E"/>
    <w:rsid w:val="008F1A22"/>
    <w:rsid w:val="008F1B3E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9DE"/>
    <w:rsid w:val="008F3D94"/>
    <w:rsid w:val="008F3F48"/>
    <w:rsid w:val="008F4222"/>
    <w:rsid w:val="008F436C"/>
    <w:rsid w:val="008F49A1"/>
    <w:rsid w:val="008F4ECF"/>
    <w:rsid w:val="008F550E"/>
    <w:rsid w:val="008F5884"/>
    <w:rsid w:val="008F58E6"/>
    <w:rsid w:val="008F5A0C"/>
    <w:rsid w:val="008F5A23"/>
    <w:rsid w:val="008F5D71"/>
    <w:rsid w:val="008F5D75"/>
    <w:rsid w:val="008F5F2E"/>
    <w:rsid w:val="008F6123"/>
    <w:rsid w:val="008F656C"/>
    <w:rsid w:val="008F6F36"/>
    <w:rsid w:val="008F7144"/>
    <w:rsid w:val="008F751B"/>
    <w:rsid w:val="008F7651"/>
    <w:rsid w:val="008F7B76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195A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B74"/>
    <w:rsid w:val="00904E4C"/>
    <w:rsid w:val="009053AE"/>
    <w:rsid w:val="0090541A"/>
    <w:rsid w:val="00905954"/>
    <w:rsid w:val="00905F9B"/>
    <w:rsid w:val="00906245"/>
    <w:rsid w:val="00906466"/>
    <w:rsid w:val="0090685E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ED3"/>
    <w:rsid w:val="00912FFE"/>
    <w:rsid w:val="009130EB"/>
    <w:rsid w:val="00913498"/>
    <w:rsid w:val="009139DD"/>
    <w:rsid w:val="00914177"/>
    <w:rsid w:val="009147A6"/>
    <w:rsid w:val="00914F63"/>
    <w:rsid w:val="00915626"/>
    <w:rsid w:val="00915ACC"/>
    <w:rsid w:val="009162ED"/>
    <w:rsid w:val="009163C4"/>
    <w:rsid w:val="009166CE"/>
    <w:rsid w:val="00916B48"/>
    <w:rsid w:val="00916EB1"/>
    <w:rsid w:val="009173CE"/>
    <w:rsid w:val="00917866"/>
    <w:rsid w:val="00917B33"/>
    <w:rsid w:val="00917C5F"/>
    <w:rsid w:val="00917CFB"/>
    <w:rsid w:val="00917FDA"/>
    <w:rsid w:val="00920521"/>
    <w:rsid w:val="00920B27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265"/>
    <w:rsid w:val="00924365"/>
    <w:rsid w:val="00924499"/>
    <w:rsid w:val="00924536"/>
    <w:rsid w:val="009249AA"/>
    <w:rsid w:val="0092526C"/>
    <w:rsid w:val="00925299"/>
    <w:rsid w:val="00925694"/>
    <w:rsid w:val="009256B4"/>
    <w:rsid w:val="00925AFE"/>
    <w:rsid w:val="00925B8C"/>
    <w:rsid w:val="00925EFC"/>
    <w:rsid w:val="009261A6"/>
    <w:rsid w:val="00926266"/>
    <w:rsid w:val="009262C6"/>
    <w:rsid w:val="009265BB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053"/>
    <w:rsid w:val="00932438"/>
    <w:rsid w:val="009326D7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8A3"/>
    <w:rsid w:val="00936992"/>
    <w:rsid w:val="00937252"/>
    <w:rsid w:val="009376B3"/>
    <w:rsid w:val="0093798B"/>
    <w:rsid w:val="00937C2B"/>
    <w:rsid w:val="00937C5D"/>
    <w:rsid w:val="00937C89"/>
    <w:rsid w:val="00937CCD"/>
    <w:rsid w:val="00937DBF"/>
    <w:rsid w:val="00937E5A"/>
    <w:rsid w:val="00937F4C"/>
    <w:rsid w:val="00937F80"/>
    <w:rsid w:val="009400DF"/>
    <w:rsid w:val="009404E1"/>
    <w:rsid w:val="009405B9"/>
    <w:rsid w:val="00940666"/>
    <w:rsid w:val="00940877"/>
    <w:rsid w:val="009415A2"/>
    <w:rsid w:val="0094165C"/>
    <w:rsid w:val="00941A6B"/>
    <w:rsid w:val="00942168"/>
    <w:rsid w:val="00942531"/>
    <w:rsid w:val="00942716"/>
    <w:rsid w:val="00942B3B"/>
    <w:rsid w:val="00943921"/>
    <w:rsid w:val="00943CCF"/>
    <w:rsid w:val="009442A5"/>
    <w:rsid w:val="009442EC"/>
    <w:rsid w:val="00944477"/>
    <w:rsid w:val="00944483"/>
    <w:rsid w:val="009444BA"/>
    <w:rsid w:val="00944A9F"/>
    <w:rsid w:val="00944E1C"/>
    <w:rsid w:val="00945103"/>
    <w:rsid w:val="0094511A"/>
    <w:rsid w:val="00945272"/>
    <w:rsid w:val="0094534A"/>
    <w:rsid w:val="00945441"/>
    <w:rsid w:val="0094552A"/>
    <w:rsid w:val="009455CB"/>
    <w:rsid w:val="009460CD"/>
    <w:rsid w:val="009460F4"/>
    <w:rsid w:val="009462E5"/>
    <w:rsid w:val="00946544"/>
    <w:rsid w:val="0094713F"/>
    <w:rsid w:val="00947437"/>
    <w:rsid w:val="009479CA"/>
    <w:rsid w:val="009501F4"/>
    <w:rsid w:val="00950262"/>
    <w:rsid w:val="00951236"/>
    <w:rsid w:val="009512BD"/>
    <w:rsid w:val="009517BC"/>
    <w:rsid w:val="00951D51"/>
    <w:rsid w:val="0095302A"/>
    <w:rsid w:val="00953F4F"/>
    <w:rsid w:val="00954446"/>
    <w:rsid w:val="00954970"/>
    <w:rsid w:val="009553B2"/>
    <w:rsid w:val="009554A3"/>
    <w:rsid w:val="00955617"/>
    <w:rsid w:val="00956105"/>
    <w:rsid w:val="00956382"/>
    <w:rsid w:val="009567C6"/>
    <w:rsid w:val="00956C32"/>
    <w:rsid w:val="00956FEE"/>
    <w:rsid w:val="00957553"/>
    <w:rsid w:val="00957775"/>
    <w:rsid w:val="009577E8"/>
    <w:rsid w:val="00957D00"/>
    <w:rsid w:val="00957F81"/>
    <w:rsid w:val="009602FA"/>
    <w:rsid w:val="0096060C"/>
    <w:rsid w:val="00960645"/>
    <w:rsid w:val="0096081B"/>
    <w:rsid w:val="00960AE1"/>
    <w:rsid w:val="00960F80"/>
    <w:rsid w:val="009617BF"/>
    <w:rsid w:val="0096189C"/>
    <w:rsid w:val="00961B5B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3AFA"/>
    <w:rsid w:val="00963EA1"/>
    <w:rsid w:val="00964418"/>
    <w:rsid w:val="00965008"/>
    <w:rsid w:val="009654B8"/>
    <w:rsid w:val="009655DE"/>
    <w:rsid w:val="00965EE7"/>
    <w:rsid w:val="0096606A"/>
    <w:rsid w:val="0096652B"/>
    <w:rsid w:val="00966678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0E3A"/>
    <w:rsid w:val="009717B0"/>
    <w:rsid w:val="00971A94"/>
    <w:rsid w:val="0097253B"/>
    <w:rsid w:val="0097260E"/>
    <w:rsid w:val="0097287F"/>
    <w:rsid w:val="00972B5A"/>
    <w:rsid w:val="00972EF5"/>
    <w:rsid w:val="009731D6"/>
    <w:rsid w:val="0097329E"/>
    <w:rsid w:val="00973A74"/>
    <w:rsid w:val="00974514"/>
    <w:rsid w:val="00974550"/>
    <w:rsid w:val="00974872"/>
    <w:rsid w:val="00974B5C"/>
    <w:rsid w:val="00974E2B"/>
    <w:rsid w:val="00975694"/>
    <w:rsid w:val="00975CA3"/>
    <w:rsid w:val="00975CE6"/>
    <w:rsid w:val="009762D7"/>
    <w:rsid w:val="00976316"/>
    <w:rsid w:val="00976523"/>
    <w:rsid w:val="0097682B"/>
    <w:rsid w:val="0097689D"/>
    <w:rsid w:val="00977F07"/>
    <w:rsid w:val="009801AA"/>
    <w:rsid w:val="00980246"/>
    <w:rsid w:val="009807B5"/>
    <w:rsid w:val="00980875"/>
    <w:rsid w:val="00980C46"/>
    <w:rsid w:val="00980C70"/>
    <w:rsid w:val="0098137F"/>
    <w:rsid w:val="00981477"/>
    <w:rsid w:val="009815B1"/>
    <w:rsid w:val="0098192E"/>
    <w:rsid w:val="00981B1A"/>
    <w:rsid w:val="00981B36"/>
    <w:rsid w:val="00981B9E"/>
    <w:rsid w:val="00981EA3"/>
    <w:rsid w:val="00982385"/>
    <w:rsid w:val="009825A1"/>
    <w:rsid w:val="00982693"/>
    <w:rsid w:val="00982713"/>
    <w:rsid w:val="00982985"/>
    <w:rsid w:val="00982CCC"/>
    <w:rsid w:val="0098396E"/>
    <w:rsid w:val="00983C51"/>
    <w:rsid w:val="00983F64"/>
    <w:rsid w:val="00984619"/>
    <w:rsid w:val="00984BFA"/>
    <w:rsid w:val="009854BA"/>
    <w:rsid w:val="00985B47"/>
    <w:rsid w:val="00985DFF"/>
    <w:rsid w:val="00985FAB"/>
    <w:rsid w:val="00986140"/>
    <w:rsid w:val="00986418"/>
    <w:rsid w:val="00986747"/>
    <w:rsid w:val="009869D7"/>
    <w:rsid w:val="00986F20"/>
    <w:rsid w:val="009870DC"/>
    <w:rsid w:val="00987143"/>
    <w:rsid w:val="00987756"/>
    <w:rsid w:val="00987DE5"/>
    <w:rsid w:val="00987F28"/>
    <w:rsid w:val="00987F2F"/>
    <w:rsid w:val="009902D9"/>
    <w:rsid w:val="009906AE"/>
    <w:rsid w:val="00990DC0"/>
    <w:rsid w:val="00990F85"/>
    <w:rsid w:val="0099121F"/>
    <w:rsid w:val="009914AF"/>
    <w:rsid w:val="0099166A"/>
    <w:rsid w:val="009918B9"/>
    <w:rsid w:val="00991995"/>
    <w:rsid w:val="00991E7B"/>
    <w:rsid w:val="00992246"/>
    <w:rsid w:val="00992F46"/>
    <w:rsid w:val="0099306C"/>
    <w:rsid w:val="009934CB"/>
    <w:rsid w:val="0099360C"/>
    <w:rsid w:val="009936F4"/>
    <w:rsid w:val="009937D0"/>
    <w:rsid w:val="00993A1B"/>
    <w:rsid w:val="0099511E"/>
    <w:rsid w:val="009951D2"/>
    <w:rsid w:val="00995510"/>
    <w:rsid w:val="009956B4"/>
    <w:rsid w:val="009959DE"/>
    <w:rsid w:val="00995C97"/>
    <w:rsid w:val="00995CEA"/>
    <w:rsid w:val="00995DE1"/>
    <w:rsid w:val="00996307"/>
    <w:rsid w:val="0099702D"/>
    <w:rsid w:val="009A011B"/>
    <w:rsid w:val="009A015B"/>
    <w:rsid w:val="009A0945"/>
    <w:rsid w:val="009A0E1E"/>
    <w:rsid w:val="009A0F49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BD3"/>
    <w:rsid w:val="009A305F"/>
    <w:rsid w:val="009A332D"/>
    <w:rsid w:val="009A3330"/>
    <w:rsid w:val="009A33A9"/>
    <w:rsid w:val="009A3A6A"/>
    <w:rsid w:val="009A3B8B"/>
    <w:rsid w:val="009A3FF6"/>
    <w:rsid w:val="009A4328"/>
    <w:rsid w:val="009A436D"/>
    <w:rsid w:val="009A4BCC"/>
    <w:rsid w:val="009A4CD3"/>
    <w:rsid w:val="009A4D61"/>
    <w:rsid w:val="009A4D9F"/>
    <w:rsid w:val="009A55CA"/>
    <w:rsid w:val="009A5661"/>
    <w:rsid w:val="009A56EC"/>
    <w:rsid w:val="009A6189"/>
    <w:rsid w:val="009A625B"/>
    <w:rsid w:val="009A661F"/>
    <w:rsid w:val="009A6A72"/>
    <w:rsid w:val="009A6CA4"/>
    <w:rsid w:val="009A6F76"/>
    <w:rsid w:val="009A70DB"/>
    <w:rsid w:val="009A7691"/>
    <w:rsid w:val="009A78C9"/>
    <w:rsid w:val="009A7938"/>
    <w:rsid w:val="009A7A53"/>
    <w:rsid w:val="009A7C8C"/>
    <w:rsid w:val="009A7EF8"/>
    <w:rsid w:val="009A7EF9"/>
    <w:rsid w:val="009B0026"/>
    <w:rsid w:val="009B0351"/>
    <w:rsid w:val="009B1623"/>
    <w:rsid w:val="009B196F"/>
    <w:rsid w:val="009B1D8C"/>
    <w:rsid w:val="009B1FCD"/>
    <w:rsid w:val="009B242E"/>
    <w:rsid w:val="009B2566"/>
    <w:rsid w:val="009B2673"/>
    <w:rsid w:val="009B2ABC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42C"/>
    <w:rsid w:val="009B6837"/>
    <w:rsid w:val="009B68E0"/>
    <w:rsid w:val="009B69E4"/>
    <w:rsid w:val="009B69EA"/>
    <w:rsid w:val="009B6DB6"/>
    <w:rsid w:val="009B70B2"/>
    <w:rsid w:val="009B7489"/>
    <w:rsid w:val="009B7681"/>
    <w:rsid w:val="009B7C22"/>
    <w:rsid w:val="009C03BA"/>
    <w:rsid w:val="009C0CB0"/>
    <w:rsid w:val="009C0E8F"/>
    <w:rsid w:val="009C0FB2"/>
    <w:rsid w:val="009C1764"/>
    <w:rsid w:val="009C1BB5"/>
    <w:rsid w:val="009C1C22"/>
    <w:rsid w:val="009C2350"/>
    <w:rsid w:val="009C2C50"/>
    <w:rsid w:val="009C2D5B"/>
    <w:rsid w:val="009C33D5"/>
    <w:rsid w:val="009C3479"/>
    <w:rsid w:val="009C384C"/>
    <w:rsid w:val="009C3859"/>
    <w:rsid w:val="009C3F06"/>
    <w:rsid w:val="009C4514"/>
    <w:rsid w:val="009C4539"/>
    <w:rsid w:val="009C49AB"/>
    <w:rsid w:val="009C5EB7"/>
    <w:rsid w:val="009C67B5"/>
    <w:rsid w:val="009C69EB"/>
    <w:rsid w:val="009C6A49"/>
    <w:rsid w:val="009C6B13"/>
    <w:rsid w:val="009C6DF7"/>
    <w:rsid w:val="009C7504"/>
    <w:rsid w:val="009C7580"/>
    <w:rsid w:val="009C781A"/>
    <w:rsid w:val="009C7B6B"/>
    <w:rsid w:val="009C7F72"/>
    <w:rsid w:val="009D01B6"/>
    <w:rsid w:val="009D06C2"/>
    <w:rsid w:val="009D06E0"/>
    <w:rsid w:val="009D07F9"/>
    <w:rsid w:val="009D08A8"/>
    <w:rsid w:val="009D0B59"/>
    <w:rsid w:val="009D0C23"/>
    <w:rsid w:val="009D0F8D"/>
    <w:rsid w:val="009D0FB6"/>
    <w:rsid w:val="009D109F"/>
    <w:rsid w:val="009D16A3"/>
    <w:rsid w:val="009D170B"/>
    <w:rsid w:val="009D1760"/>
    <w:rsid w:val="009D182E"/>
    <w:rsid w:val="009D1902"/>
    <w:rsid w:val="009D1C63"/>
    <w:rsid w:val="009D1D35"/>
    <w:rsid w:val="009D2335"/>
    <w:rsid w:val="009D242C"/>
    <w:rsid w:val="009D2912"/>
    <w:rsid w:val="009D2A49"/>
    <w:rsid w:val="009D2F94"/>
    <w:rsid w:val="009D32E8"/>
    <w:rsid w:val="009D3602"/>
    <w:rsid w:val="009D3949"/>
    <w:rsid w:val="009D4880"/>
    <w:rsid w:val="009D5377"/>
    <w:rsid w:val="009D53B2"/>
    <w:rsid w:val="009D5979"/>
    <w:rsid w:val="009D5D26"/>
    <w:rsid w:val="009D5DD0"/>
    <w:rsid w:val="009D60E5"/>
    <w:rsid w:val="009D6853"/>
    <w:rsid w:val="009D68C8"/>
    <w:rsid w:val="009D6F27"/>
    <w:rsid w:val="009D7190"/>
    <w:rsid w:val="009D72D0"/>
    <w:rsid w:val="009D7ABA"/>
    <w:rsid w:val="009E07C8"/>
    <w:rsid w:val="009E0CB6"/>
    <w:rsid w:val="009E0D5A"/>
    <w:rsid w:val="009E1553"/>
    <w:rsid w:val="009E1593"/>
    <w:rsid w:val="009E17EB"/>
    <w:rsid w:val="009E1880"/>
    <w:rsid w:val="009E1ABA"/>
    <w:rsid w:val="009E1BFF"/>
    <w:rsid w:val="009E1E50"/>
    <w:rsid w:val="009E2B14"/>
    <w:rsid w:val="009E2CC1"/>
    <w:rsid w:val="009E2DEC"/>
    <w:rsid w:val="009E2FB1"/>
    <w:rsid w:val="009E3146"/>
    <w:rsid w:val="009E3702"/>
    <w:rsid w:val="009E3910"/>
    <w:rsid w:val="009E3C7D"/>
    <w:rsid w:val="009E404B"/>
    <w:rsid w:val="009E42CC"/>
    <w:rsid w:val="009E4442"/>
    <w:rsid w:val="009E4C3C"/>
    <w:rsid w:val="009E4F0F"/>
    <w:rsid w:val="009E5AF2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6EC"/>
    <w:rsid w:val="009E7988"/>
    <w:rsid w:val="009E7B18"/>
    <w:rsid w:val="009E7CA3"/>
    <w:rsid w:val="009E7D1A"/>
    <w:rsid w:val="009F0516"/>
    <w:rsid w:val="009F05DC"/>
    <w:rsid w:val="009F080F"/>
    <w:rsid w:val="009F0958"/>
    <w:rsid w:val="009F0A2A"/>
    <w:rsid w:val="009F0B14"/>
    <w:rsid w:val="009F184D"/>
    <w:rsid w:val="009F1971"/>
    <w:rsid w:val="009F1DB5"/>
    <w:rsid w:val="009F1DFC"/>
    <w:rsid w:val="009F2932"/>
    <w:rsid w:val="009F2978"/>
    <w:rsid w:val="009F2D8D"/>
    <w:rsid w:val="009F3727"/>
    <w:rsid w:val="009F39A8"/>
    <w:rsid w:val="009F3A05"/>
    <w:rsid w:val="009F3B0B"/>
    <w:rsid w:val="009F3E48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980"/>
    <w:rsid w:val="009F6A28"/>
    <w:rsid w:val="009F6AC3"/>
    <w:rsid w:val="009F6FF6"/>
    <w:rsid w:val="009F7B63"/>
    <w:rsid w:val="009F7BDC"/>
    <w:rsid w:val="009F7FC6"/>
    <w:rsid w:val="00A002BD"/>
    <w:rsid w:val="00A00720"/>
    <w:rsid w:val="00A00922"/>
    <w:rsid w:val="00A00ACF"/>
    <w:rsid w:val="00A00BF2"/>
    <w:rsid w:val="00A01082"/>
    <w:rsid w:val="00A0121C"/>
    <w:rsid w:val="00A012CB"/>
    <w:rsid w:val="00A0141D"/>
    <w:rsid w:val="00A014D0"/>
    <w:rsid w:val="00A01A84"/>
    <w:rsid w:val="00A022E6"/>
    <w:rsid w:val="00A023E6"/>
    <w:rsid w:val="00A02707"/>
    <w:rsid w:val="00A02B75"/>
    <w:rsid w:val="00A02D74"/>
    <w:rsid w:val="00A031CD"/>
    <w:rsid w:val="00A031E2"/>
    <w:rsid w:val="00A0344F"/>
    <w:rsid w:val="00A036AA"/>
    <w:rsid w:val="00A03939"/>
    <w:rsid w:val="00A03F00"/>
    <w:rsid w:val="00A03F72"/>
    <w:rsid w:val="00A04302"/>
    <w:rsid w:val="00A0433F"/>
    <w:rsid w:val="00A0440B"/>
    <w:rsid w:val="00A04498"/>
    <w:rsid w:val="00A04531"/>
    <w:rsid w:val="00A04793"/>
    <w:rsid w:val="00A04954"/>
    <w:rsid w:val="00A04BAD"/>
    <w:rsid w:val="00A05131"/>
    <w:rsid w:val="00A0548B"/>
    <w:rsid w:val="00A054B4"/>
    <w:rsid w:val="00A05905"/>
    <w:rsid w:val="00A059B7"/>
    <w:rsid w:val="00A061B3"/>
    <w:rsid w:val="00A06399"/>
    <w:rsid w:val="00A065C1"/>
    <w:rsid w:val="00A068E5"/>
    <w:rsid w:val="00A06BE3"/>
    <w:rsid w:val="00A06DC7"/>
    <w:rsid w:val="00A06F67"/>
    <w:rsid w:val="00A0707C"/>
    <w:rsid w:val="00A07099"/>
    <w:rsid w:val="00A0753D"/>
    <w:rsid w:val="00A0783C"/>
    <w:rsid w:val="00A07AC3"/>
    <w:rsid w:val="00A07AE2"/>
    <w:rsid w:val="00A07CAB"/>
    <w:rsid w:val="00A07EFB"/>
    <w:rsid w:val="00A07F7E"/>
    <w:rsid w:val="00A100FA"/>
    <w:rsid w:val="00A10193"/>
    <w:rsid w:val="00A10231"/>
    <w:rsid w:val="00A10701"/>
    <w:rsid w:val="00A10C88"/>
    <w:rsid w:val="00A10EDE"/>
    <w:rsid w:val="00A116DA"/>
    <w:rsid w:val="00A11712"/>
    <w:rsid w:val="00A1187B"/>
    <w:rsid w:val="00A11A51"/>
    <w:rsid w:val="00A11A84"/>
    <w:rsid w:val="00A11F54"/>
    <w:rsid w:val="00A1213F"/>
    <w:rsid w:val="00A121B9"/>
    <w:rsid w:val="00A1249D"/>
    <w:rsid w:val="00A12B5B"/>
    <w:rsid w:val="00A12B60"/>
    <w:rsid w:val="00A12C4E"/>
    <w:rsid w:val="00A132B5"/>
    <w:rsid w:val="00A135C1"/>
    <w:rsid w:val="00A1378D"/>
    <w:rsid w:val="00A1391A"/>
    <w:rsid w:val="00A13BCA"/>
    <w:rsid w:val="00A141CE"/>
    <w:rsid w:val="00A14231"/>
    <w:rsid w:val="00A144AF"/>
    <w:rsid w:val="00A14996"/>
    <w:rsid w:val="00A152FB"/>
    <w:rsid w:val="00A153CF"/>
    <w:rsid w:val="00A1544E"/>
    <w:rsid w:val="00A15691"/>
    <w:rsid w:val="00A15A80"/>
    <w:rsid w:val="00A15CAB"/>
    <w:rsid w:val="00A15D78"/>
    <w:rsid w:val="00A15DDC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0AB4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800"/>
    <w:rsid w:val="00A23E26"/>
    <w:rsid w:val="00A24602"/>
    <w:rsid w:val="00A24C4E"/>
    <w:rsid w:val="00A256BB"/>
    <w:rsid w:val="00A25F88"/>
    <w:rsid w:val="00A26764"/>
    <w:rsid w:val="00A2728B"/>
    <w:rsid w:val="00A276AC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34A"/>
    <w:rsid w:val="00A31591"/>
    <w:rsid w:val="00A31842"/>
    <w:rsid w:val="00A318AB"/>
    <w:rsid w:val="00A31F27"/>
    <w:rsid w:val="00A322D4"/>
    <w:rsid w:val="00A326B0"/>
    <w:rsid w:val="00A32A92"/>
    <w:rsid w:val="00A32AFD"/>
    <w:rsid w:val="00A32DE0"/>
    <w:rsid w:val="00A32E7B"/>
    <w:rsid w:val="00A33271"/>
    <w:rsid w:val="00A332BC"/>
    <w:rsid w:val="00A3358C"/>
    <w:rsid w:val="00A337DA"/>
    <w:rsid w:val="00A337F1"/>
    <w:rsid w:val="00A33E4D"/>
    <w:rsid w:val="00A33EF7"/>
    <w:rsid w:val="00A345FB"/>
    <w:rsid w:val="00A34775"/>
    <w:rsid w:val="00A34815"/>
    <w:rsid w:val="00A34E33"/>
    <w:rsid w:val="00A34ED6"/>
    <w:rsid w:val="00A3520A"/>
    <w:rsid w:val="00A35740"/>
    <w:rsid w:val="00A36A4E"/>
    <w:rsid w:val="00A36FF7"/>
    <w:rsid w:val="00A37361"/>
    <w:rsid w:val="00A3742D"/>
    <w:rsid w:val="00A37552"/>
    <w:rsid w:val="00A3764D"/>
    <w:rsid w:val="00A376F3"/>
    <w:rsid w:val="00A37BC5"/>
    <w:rsid w:val="00A37FB5"/>
    <w:rsid w:val="00A401CC"/>
    <w:rsid w:val="00A406DB"/>
    <w:rsid w:val="00A408D6"/>
    <w:rsid w:val="00A408F9"/>
    <w:rsid w:val="00A40ED4"/>
    <w:rsid w:val="00A41074"/>
    <w:rsid w:val="00A41BFD"/>
    <w:rsid w:val="00A41D8A"/>
    <w:rsid w:val="00A41DB9"/>
    <w:rsid w:val="00A41E84"/>
    <w:rsid w:val="00A4230F"/>
    <w:rsid w:val="00A426D1"/>
    <w:rsid w:val="00A42EBE"/>
    <w:rsid w:val="00A4318A"/>
    <w:rsid w:val="00A438F2"/>
    <w:rsid w:val="00A43ADA"/>
    <w:rsid w:val="00A43F7E"/>
    <w:rsid w:val="00A43FA0"/>
    <w:rsid w:val="00A4429C"/>
    <w:rsid w:val="00A44536"/>
    <w:rsid w:val="00A44AA2"/>
    <w:rsid w:val="00A44CD8"/>
    <w:rsid w:val="00A44ED0"/>
    <w:rsid w:val="00A45039"/>
    <w:rsid w:val="00A4559F"/>
    <w:rsid w:val="00A45D73"/>
    <w:rsid w:val="00A4649A"/>
    <w:rsid w:val="00A464ED"/>
    <w:rsid w:val="00A46657"/>
    <w:rsid w:val="00A46820"/>
    <w:rsid w:val="00A46D5F"/>
    <w:rsid w:val="00A46F91"/>
    <w:rsid w:val="00A471F1"/>
    <w:rsid w:val="00A474D9"/>
    <w:rsid w:val="00A475A3"/>
    <w:rsid w:val="00A47C49"/>
    <w:rsid w:val="00A47D8E"/>
    <w:rsid w:val="00A47EF1"/>
    <w:rsid w:val="00A47EF8"/>
    <w:rsid w:val="00A50040"/>
    <w:rsid w:val="00A50766"/>
    <w:rsid w:val="00A507A2"/>
    <w:rsid w:val="00A5138B"/>
    <w:rsid w:val="00A5155C"/>
    <w:rsid w:val="00A5162A"/>
    <w:rsid w:val="00A52172"/>
    <w:rsid w:val="00A52238"/>
    <w:rsid w:val="00A5267C"/>
    <w:rsid w:val="00A5267E"/>
    <w:rsid w:val="00A52863"/>
    <w:rsid w:val="00A528C8"/>
    <w:rsid w:val="00A52AB3"/>
    <w:rsid w:val="00A53176"/>
    <w:rsid w:val="00A5411E"/>
    <w:rsid w:val="00A545FC"/>
    <w:rsid w:val="00A547CE"/>
    <w:rsid w:val="00A54C56"/>
    <w:rsid w:val="00A55121"/>
    <w:rsid w:val="00A5536E"/>
    <w:rsid w:val="00A55A05"/>
    <w:rsid w:val="00A55CEA"/>
    <w:rsid w:val="00A55FA3"/>
    <w:rsid w:val="00A5650E"/>
    <w:rsid w:val="00A56591"/>
    <w:rsid w:val="00A56931"/>
    <w:rsid w:val="00A575B9"/>
    <w:rsid w:val="00A57764"/>
    <w:rsid w:val="00A57ACF"/>
    <w:rsid w:val="00A606DE"/>
    <w:rsid w:val="00A60880"/>
    <w:rsid w:val="00A60D06"/>
    <w:rsid w:val="00A61497"/>
    <w:rsid w:val="00A619CC"/>
    <w:rsid w:val="00A61DEF"/>
    <w:rsid w:val="00A61E2B"/>
    <w:rsid w:val="00A62153"/>
    <w:rsid w:val="00A62649"/>
    <w:rsid w:val="00A629EA"/>
    <w:rsid w:val="00A62A6B"/>
    <w:rsid w:val="00A62BAC"/>
    <w:rsid w:val="00A631AE"/>
    <w:rsid w:val="00A63504"/>
    <w:rsid w:val="00A638A3"/>
    <w:rsid w:val="00A638B9"/>
    <w:rsid w:val="00A638FA"/>
    <w:rsid w:val="00A63E4E"/>
    <w:rsid w:val="00A64516"/>
    <w:rsid w:val="00A647A0"/>
    <w:rsid w:val="00A64D20"/>
    <w:rsid w:val="00A65058"/>
    <w:rsid w:val="00A650DF"/>
    <w:rsid w:val="00A6567A"/>
    <w:rsid w:val="00A65732"/>
    <w:rsid w:val="00A659BD"/>
    <w:rsid w:val="00A65A25"/>
    <w:rsid w:val="00A65ADB"/>
    <w:rsid w:val="00A65C5C"/>
    <w:rsid w:val="00A65D2C"/>
    <w:rsid w:val="00A6677E"/>
    <w:rsid w:val="00A67180"/>
    <w:rsid w:val="00A67833"/>
    <w:rsid w:val="00A67A0F"/>
    <w:rsid w:val="00A67DC9"/>
    <w:rsid w:val="00A67E3F"/>
    <w:rsid w:val="00A7013A"/>
    <w:rsid w:val="00A70295"/>
    <w:rsid w:val="00A703E3"/>
    <w:rsid w:val="00A70581"/>
    <w:rsid w:val="00A705CB"/>
    <w:rsid w:val="00A70A73"/>
    <w:rsid w:val="00A70A7D"/>
    <w:rsid w:val="00A7138C"/>
    <w:rsid w:val="00A71478"/>
    <w:rsid w:val="00A719F3"/>
    <w:rsid w:val="00A71B5D"/>
    <w:rsid w:val="00A71BBB"/>
    <w:rsid w:val="00A71C40"/>
    <w:rsid w:val="00A720C2"/>
    <w:rsid w:val="00A722BE"/>
    <w:rsid w:val="00A7252A"/>
    <w:rsid w:val="00A72706"/>
    <w:rsid w:val="00A72795"/>
    <w:rsid w:val="00A72C93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88F"/>
    <w:rsid w:val="00A81926"/>
    <w:rsid w:val="00A81952"/>
    <w:rsid w:val="00A81995"/>
    <w:rsid w:val="00A81C89"/>
    <w:rsid w:val="00A81EA2"/>
    <w:rsid w:val="00A81FFD"/>
    <w:rsid w:val="00A82D17"/>
    <w:rsid w:val="00A82D2C"/>
    <w:rsid w:val="00A82DAC"/>
    <w:rsid w:val="00A83320"/>
    <w:rsid w:val="00A834E3"/>
    <w:rsid w:val="00A836C8"/>
    <w:rsid w:val="00A8451C"/>
    <w:rsid w:val="00A8494E"/>
    <w:rsid w:val="00A84D16"/>
    <w:rsid w:val="00A84FC4"/>
    <w:rsid w:val="00A858D9"/>
    <w:rsid w:val="00A863B7"/>
    <w:rsid w:val="00A86AB1"/>
    <w:rsid w:val="00A86C1B"/>
    <w:rsid w:val="00A86D37"/>
    <w:rsid w:val="00A86E27"/>
    <w:rsid w:val="00A86FBA"/>
    <w:rsid w:val="00A87B41"/>
    <w:rsid w:val="00A87D50"/>
    <w:rsid w:val="00A9031D"/>
    <w:rsid w:val="00A90438"/>
    <w:rsid w:val="00A90552"/>
    <w:rsid w:val="00A9055D"/>
    <w:rsid w:val="00A905BB"/>
    <w:rsid w:val="00A9082F"/>
    <w:rsid w:val="00A90BB1"/>
    <w:rsid w:val="00A90FA3"/>
    <w:rsid w:val="00A9157F"/>
    <w:rsid w:val="00A9159A"/>
    <w:rsid w:val="00A916D5"/>
    <w:rsid w:val="00A91C84"/>
    <w:rsid w:val="00A91F41"/>
    <w:rsid w:val="00A92AB6"/>
    <w:rsid w:val="00A92B2C"/>
    <w:rsid w:val="00A92BCA"/>
    <w:rsid w:val="00A92EA7"/>
    <w:rsid w:val="00A933BC"/>
    <w:rsid w:val="00A93858"/>
    <w:rsid w:val="00A93B63"/>
    <w:rsid w:val="00A93B9F"/>
    <w:rsid w:val="00A94210"/>
    <w:rsid w:val="00A9493D"/>
    <w:rsid w:val="00A9509F"/>
    <w:rsid w:val="00A954BA"/>
    <w:rsid w:val="00A95CE3"/>
    <w:rsid w:val="00A95D24"/>
    <w:rsid w:val="00A95DF0"/>
    <w:rsid w:val="00A960AE"/>
    <w:rsid w:val="00A9647D"/>
    <w:rsid w:val="00A96859"/>
    <w:rsid w:val="00A96E1D"/>
    <w:rsid w:val="00A97979"/>
    <w:rsid w:val="00A979FE"/>
    <w:rsid w:val="00A97CAC"/>
    <w:rsid w:val="00A97F16"/>
    <w:rsid w:val="00AA04F8"/>
    <w:rsid w:val="00AA0DF7"/>
    <w:rsid w:val="00AA1249"/>
    <w:rsid w:val="00AA1284"/>
    <w:rsid w:val="00AA1A60"/>
    <w:rsid w:val="00AA1C99"/>
    <w:rsid w:val="00AA1CCA"/>
    <w:rsid w:val="00AA1D8A"/>
    <w:rsid w:val="00AA1FE6"/>
    <w:rsid w:val="00AA284E"/>
    <w:rsid w:val="00AA2ABA"/>
    <w:rsid w:val="00AA2B8E"/>
    <w:rsid w:val="00AA303C"/>
    <w:rsid w:val="00AA3062"/>
    <w:rsid w:val="00AA3087"/>
    <w:rsid w:val="00AA38FD"/>
    <w:rsid w:val="00AA3B40"/>
    <w:rsid w:val="00AA3F82"/>
    <w:rsid w:val="00AA43CF"/>
    <w:rsid w:val="00AA43EE"/>
    <w:rsid w:val="00AA4FDA"/>
    <w:rsid w:val="00AA54D1"/>
    <w:rsid w:val="00AA5852"/>
    <w:rsid w:val="00AA5F9D"/>
    <w:rsid w:val="00AA681D"/>
    <w:rsid w:val="00AA6B6C"/>
    <w:rsid w:val="00AA702E"/>
    <w:rsid w:val="00AA706A"/>
    <w:rsid w:val="00AA71D0"/>
    <w:rsid w:val="00AA7325"/>
    <w:rsid w:val="00AA743A"/>
    <w:rsid w:val="00AA79DC"/>
    <w:rsid w:val="00AB024C"/>
    <w:rsid w:val="00AB0319"/>
    <w:rsid w:val="00AB08D7"/>
    <w:rsid w:val="00AB0D99"/>
    <w:rsid w:val="00AB0E78"/>
    <w:rsid w:val="00AB0F6C"/>
    <w:rsid w:val="00AB1EFF"/>
    <w:rsid w:val="00AB2147"/>
    <w:rsid w:val="00AB27C2"/>
    <w:rsid w:val="00AB348F"/>
    <w:rsid w:val="00AB3722"/>
    <w:rsid w:val="00AB39FB"/>
    <w:rsid w:val="00AB3C9D"/>
    <w:rsid w:val="00AB3D17"/>
    <w:rsid w:val="00AB3FD1"/>
    <w:rsid w:val="00AB40DD"/>
    <w:rsid w:val="00AB4279"/>
    <w:rsid w:val="00AB436B"/>
    <w:rsid w:val="00AB4561"/>
    <w:rsid w:val="00AB48CA"/>
    <w:rsid w:val="00AB5300"/>
    <w:rsid w:val="00AB53DA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17A9"/>
    <w:rsid w:val="00AC2050"/>
    <w:rsid w:val="00AC2688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C6C"/>
    <w:rsid w:val="00AC4DF0"/>
    <w:rsid w:val="00AC5038"/>
    <w:rsid w:val="00AC504F"/>
    <w:rsid w:val="00AC54F3"/>
    <w:rsid w:val="00AC5539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4F0"/>
    <w:rsid w:val="00AD1546"/>
    <w:rsid w:val="00AD1A1A"/>
    <w:rsid w:val="00AD1B00"/>
    <w:rsid w:val="00AD1B19"/>
    <w:rsid w:val="00AD1CAC"/>
    <w:rsid w:val="00AD1D17"/>
    <w:rsid w:val="00AD1D39"/>
    <w:rsid w:val="00AD1E32"/>
    <w:rsid w:val="00AD2289"/>
    <w:rsid w:val="00AD23B9"/>
    <w:rsid w:val="00AD29B3"/>
    <w:rsid w:val="00AD2CF6"/>
    <w:rsid w:val="00AD3000"/>
    <w:rsid w:val="00AD3001"/>
    <w:rsid w:val="00AD307C"/>
    <w:rsid w:val="00AD31F9"/>
    <w:rsid w:val="00AD3283"/>
    <w:rsid w:val="00AD32A7"/>
    <w:rsid w:val="00AD339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767"/>
    <w:rsid w:val="00AD79A8"/>
    <w:rsid w:val="00AD7AA5"/>
    <w:rsid w:val="00AD7CB2"/>
    <w:rsid w:val="00AD7F93"/>
    <w:rsid w:val="00AE009D"/>
    <w:rsid w:val="00AE0428"/>
    <w:rsid w:val="00AE0974"/>
    <w:rsid w:val="00AE09A5"/>
    <w:rsid w:val="00AE1620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5DF7"/>
    <w:rsid w:val="00AE5E1D"/>
    <w:rsid w:val="00AE64BF"/>
    <w:rsid w:val="00AE64E0"/>
    <w:rsid w:val="00AE6608"/>
    <w:rsid w:val="00AE6850"/>
    <w:rsid w:val="00AE6ECD"/>
    <w:rsid w:val="00AE6FFF"/>
    <w:rsid w:val="00AE73C1"/>
    <w:rsid w:val="00AE7900"/>
    <w:rsid w:val="00AE7A80"/>
    <w:rsid w:val="00AE7DA4"/>
    <w:rsid w:val="00AF002D"/>
    <w:rsid w:val="00AF0260"/>
    <w:rsid w:val="00AF02C8"/>
    <w:rsid w:val="00AF0647"/>
    <w:rsid w:val="00AF0DAF"/>
    <w:rsid w:val="00AF0DE4"/>
    <w:rsid w:val="00AF0F79"/>
    <w:rsid w:val="00AF0FAA"/>
    <w:rsid w:val="00AF1429"/>
    <w:rsid w:val="00AF188E"/>
    <w:rsid w:val="00AF1D57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1C5"/>
    <w:rsid w:val="00AF424D"/>
    <w:rsid w:val="00AF4489"/>
    <w:rsid w:val="00AF4E28"/>
    <w:rsid w:val="00AF4FDE"/>
    <w:rsid w:val="00AF51DC"/>
    <w:rsid w:val="00AF5233"/>
    <w:rsid w:val="00AF5298"/>
    <w:rsid w:val="00AF5916"/>
    <w:rsid w:val="00AF5AFB"/>
    <w:rsid w:val="00AF5ED3"/>
    <w:rsid w:val="00AF5FDE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5CE"/>
    <w:rsid w:val="00B016FF"/>
    <w:rsid w:val="00B01949"/>
    <w:rsid w:val="00B01C7C"/>
    <w:rsid w:val="00B022D1"/>
    <w:rsid w:val="00B02437"/>
    <w:rsid w:val="00B0243C"/>
    <w:rsid w:val="00B02A39"/>
    <w:rsid w:val="00B03466"/>
    <w:rsid w:val="00B036A2"/>
    <w:rsid w:val="00B0373A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747"/>
    <w:rsid w:val="00B0698A"/>
    <w:rsid w:val="00B06C0D"/>
    <w:rsid w:val="00B06C23"/>
    <w:rsid w:val="00B06DE6"/>
    <w:rsid w:val="00B06ECC"/>
    <w:rsid w:val="00B06FAA"/>
    <w:rsid w:val="00B07B90"/>
    <w:rsid w:val="00B07D8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AB2"/>
    <w:rsid w:val="00B12C6E"/>
    <w:rsid w:val="00B1398A"/>
    <w:rsid w:val="00B13A8C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D72"/>
    <w:rsid w:val="00B14FD9"/>
    <w:rsid w:val="00B15231"/>
    <w:rsid w:val="00B1562E"/>
    <w:rsid w:val="00B1576D"/>
    <w:rsid w:val="00B1591A"/>
    <w:rsid w:val="00B15DA0"/>
    <w:rsid w:val="00B15F66"/>
    <w:rsid w:val="00B1656E"/>
    <w:rsid w:val="00B166E7"/>
    <w:rsid w:val="00B167AA"/>
    <w:rsid w:val="00B16898"/>
    <w:rsid w:val="00B16970"/>
    <w:rsid w:val="00B16CCA"/>
    <w:rsid w:val="00B16D1C"/>
    <w:rsid w:val="00B16E03"/>
    <w:rsid w:val="00B17252"/>
    <w:rsid w:val="00B172E7"/>
    <w:rsid w:val="00B178A4"/>
    <w:rsid w:val="00B179F9"/>
    <w:rsid w:val="00B17D53"/>
    <w:rsid w:val="00B17D54"/>
    <w:rsid w:val="00B20D3B"/>
    <w:rsid w:val="00B20D54"/>
    <w:rsid w:val="00B20DA9"/>
    <w:rsid w:val="00B213E6"/>
    <w:rsid w:val="00B21FD4"/>
    <w:rsid w:val="00B22555"/>
    <w:rsid w:val="00B22833"/>
    <w:rsid w:val="00B229B5"/>
    <w:rsid w:val="00B22C53"/>
    <w:rsid w:val="00B22C81"/>
    <w:rsid w:val="00B22E96"/>
    <w:rsid w:val="00B230D3"/>
    <w:rsid w:val="00B2323E"/>
    <w:rsid w:val="00B234ED"/>
    <w:rsid w:val="00B23661"/>
    <w:rsid w:val="00B243CF"/>
    <w:rsid w:val="00B246DE"/>
    <w:rsid w:val="00B24A55"/>
    <w:rsid w:val="00B24BEC"/>
    <w:rsid w:val="00B24D16"/>
    <w:rsid w:val="00B2557D"/>
    <w:rsid w:val="00B255C6"/>
    <w:rsid w:val="00B259A4"/>
    <w:rsid w:val="00B2607A"/>
    <w:rsid w:val="00B267CE"/>
    <w:rsid w:val="00B26A21"/>
    <w:rsid w:val="00B26AE8"/>
    <w:rsid w:val="00B27934"/>
    <w:rsid w:val="00B27978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567"/>
    <w:rsid w:val="00B325D7"/>
    <w:rsid w:val="00B32E74"/>
    <w:rsid w:val="00B336A9"/>
    <w:rsid w:val="00B33AFF"/>
    <w:rsid w:val="00B34654"/>
    <w:rsid w:val="00B348C3"/>
    <w:rsid w:val="00B34DA3"/>
    <w:rsid w:val="00B34E0C"/>
    <w:rsid w:val="00B351EE"/>
    <w:rsid w:val="00B3531C"/>
    <w:rsid w:val="00B35D32"/>
    <w:rsid w:val="00B35DA9"/>
    <w:rsid w:val="00B35DFC"/>
    <w:rsid w:val="00B36387"/>
    <w:rsid w:val="00B36414"/>
    <w:rsid w:val="00B3687F"/>
    <w:rsid w:val="00B36AD2"/>
    <w:rsid w:val="00B400EA"/>
    <w:rsid w:val="00B40ACF"/>
    <w:rsid w:val="00B40C2F"/>
    <w:rsid w:val="00B40D99"/>
    <w:rsid w:val="00B4125D"/>
    <w:rsid w:val="00B414B4"/>
    <w:rsid w:val="00B41BBF"/>
    <w:rsid w:val="00B422F9"/>
    <w:rsid w:val="00B42755"/>
    <w:rsid w:val="00B428C2"/>
    <w:rsid w:val="00B43171"/>
    <w:rsid w:val="00B431B6"/>
    <w:rsid w:val="00B435EA"/>
    <w:rsid w:val="00B43688"/>
    <w:rsid w:val="00B4399A"/>
    <w:rsid w:val="00B43A07"/>
    <w:rsid w:val="00B43B69"/>
    <w:rsid w:val="00B43DAA"/>
    <w:rsid w:val="00B43E90"/>
    <w:rsid w:val="00B43FB9"/>
    <w:rsid w:val="00B440EB"/>
    <w:rsid w:val="00B448B1"/>
    <w:rsid w:val="00B44BE3"/>
    <w:rsid w:val="00B44FBF"/>
    <w:rsid w:val="00B45295"/>
    <w:rsid w:val="00B45421"/>
    <w:rsid w:val="00B45D84"/>
    <w:rsid w:val="00B464BC"/>
    <w:rsid w:val="00B46BA5"/>
    <w:rsid w:val="00B478E1"/>
    <w:rsid w:val="00B47F79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AF2"/>
    <w:rsid w:val="00B51E77"/>
    <w:rsid w:val="00B52003"/>
    <w:rsid w:val="00B5223B"/>
    <w:rsid w:val="00B52371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489B"/>
    <w:rsid w:val="00B55038"/>
    <w:rsid w:val="00B5505A"/>
    <w:rsid w:val="00B55152"/>
    <w:rsid w:val="00B55280"/>
    <w:rsid w:val="00B5556B"/>
    <w:rsid w:val="00B55936"/>
    <w:rsid w:val="00B55A7A"/>
    <w:rsid w:val="00B55D74"/>
    <w:rsid w:val="00B56712"/>
    <w:rsid w:val="00B56745"/>
    <w:rsid w:val="00B56D68"/>
    <w:rsid w:val="00B56DD4"/>
    <w:rsid w:val="00B56DFF"/>
    <w:rsid w:val="00B57477"/>
    <w:rsid w:val="00B574CE"/>
    <w:rsid w:val="00B57991"/>
    <w:rsid w:val="00B601CD"/>
    <w:rsid w:val="00B6022E"/>
    <w:rsid w:val="00B60BBC"/>
    <w:rsid w:val="00B60BC1"/>
    <w:rsid w:val="00B611D8"/>
    <w:rsid w:val="00B6126D"/>
    <w:rsid w:val="00B612DB"/>
    <w:rsid w:val="00B61559"/>
    <w:rsid w:val="00B61D84"/>
    <w:rsid w:val="00B62770"/>
    <w:rsid w:val="00B634AD"/>
    <w:rsid w:val="00B63675"/>
    <w:rsid w:val="00B63D0A"/>
    <w:rsid w:val="00B64902"/>
    <w:rsid w:val="00B651F5"/>
    <w:rsid w:val="00B6664B"/>
    <w:rsid w:val="00B6667E"/>
    <w:rsid w:val="00B67BC4"/>
    <w:rsid w:val="00B67CD2"/>
    <w:rsid w:val="00B70329"/>
    <w:rsid w:val="00B7049E"/>
    <w:rsid w:val="00B70816"/>
    <w:rsid w:val="00B70A5E"/>
    <w:rsid w:val="00B71283"/>
    <w:rsid w:val="00B712D6"/>
    <w:rsid w:val="00B71411"/>
    <w:rsid w:val="00B71AD7"/>
    <w:rsid w:val="00B72695"/>
    <w:rsid w:val="00B728C3"/>
    <w:rsid w:val="00B72C17"/>
    <w:rsid w:val="00B731CF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E9B"/>
    <w:rsid w:val="00B74F70"/>
    <w:rsid w:val="00B75148"/>
    <w:rsid w:val="00B759C8"/>
    <w:rsid w:val="00B75DC1"/>
    <w:rsid w:val="00B75DF7"/>
    <w:rsid w:val="00B76662"/>
    <w:rsid w:val="00B767DF"/>
    <w:rsid w:val="00B76BD8"/>
    <w:rsid w:val="00B76BDF"/>
    <w:rsid w:val="00B76C91"/>
    <w:rsid w:val="00B76CD9"/>
    <w:rsid w:val="00B76E76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38D2"/>
    <w:rsid w:val="00B83C92"/>
    <w:rsid w:val="00B83EE9"/>
    <w:rsid w:val="00B840CC"/>
    <w:rsid w:val="00B841C8"/>
    <w:rsid w:val="00B8457E"/>
    <w:rsid w:val="00B845E6"/>
    <w:rsid w:val="00B8463E"/>
    <w:rsid w:val="00B847CD"/>
    <w:rsid w:val="00B84898"/>
    <w:rsid w:val="00B85792"/>
    <w:rsid w:val="00B85892"/>
    <w:rsid w:val="00B8597E"/>
    <w:rsid w:val="00B85C9C"/>
    <w:rsid w:val="00B85F17"/>
    <w:rsid w:val="00B861A7"/>
    <w:rsid w:val="00B86323"/>
    <w:rsid w:val="00B86366"/>
    <w:rsid w:val="00B8655C"/>
    <w:rsid w:val="00B86D3D"/>
    <w:rsid w:val="00B872C3"/>
    <w:rsid w:val="00B87792"/>
    <w:rsid w:val="00B87973"/>
    <w:rsid w:val="00B87DC3"/>
    <w:rsid w:val="00B87E2B"/>
    <w:rsid w:val="00B9001A"/>
    <w:rsid w:val="00B901C0"/>
    <w:rsid w:val="00B90348"/>
    <w:rsid w:val="00B9035C"/>
    <w:rsid w:val="00B903CF"/>
    <w:rsid w:val="00B90EB5"/>
    <w:rsid w:val="00B91136"/>
    <w:rsid w:val="00B91353"/>
    <w:rsid w:val="00B9173F"/>
    <w:rsid w:val="00B91BDC"/>
    <w:rsid w:val="00B91DF4"/>
    <w:rsid w:val="00B91E08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0C"/>
    <w:rsid w:val="00B9417F"/>
    <w:rsid w:val="00B945E2"/>
    <w:rsid w:val="00B94D9C"/>
    <w:rsid w:val="00B94EC2"/>
    <w:rsid w:val="00B94F57"/>
    <w:rsid w:val="00B95020"/>
    <w:rsid w:val="00B95295"/>
    <w:rsid w:val="00B9578D"/>
    <w:rsid w:val="00B957D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740"/>
    <w:rsid w:val="00BA0DFB"/>
    <w:rsid w:val="00BA1341"/>
    <w:rsid w:val="00BA1C6E"/>
    <w:rsid w:val="00BA2298"/>
    <w:rsid w:val="00BA22D3"/>
    <w:rsid w:val="00BA26CF"/>
    <w:rsid w:val="00BA2768"/>
    <w:rsid w:val="00BA28C6"/>
    <w:rsid w:val="00BA378A"/>
    <w:rsid w:val="00BA38A7"/>
    <w:rsid w:val="00BA4072"/>
    <w:rsid w:val="00BA418B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664"/>
    <w:rsid w:val="00BA67D6"/>
    <w:rsid w:val="00BA699B"/>
    <w:rsid w:val="00BA6D33"/>
    <w:rsid w:val="00BA720D"/>
    <w:rsid w:val="00BA7536"/>
    <w:rsid w:val="00BA7663"/>
    <w:rsid w:val="00BA7942"/>
    <w:rsid w:val="00BA7FDF"/>
    <w:rsid w:val="00BB0576"/>
    <w:rsid w:val="00BB0AEE"/>
    <w:rsid w:val="00BB11C5"/>
    <w:rsid w:val="00BB146A"/>
    <w:rsid w:val="00BB168E"/>
    <w:rsid w:val="00BB16DC"/>
    <w:rsid w:val="00BB1D68"/>
    <w:rsid w:val="00BB1E99"/>
    <w:rsid w:val="00BB2186"/>
    <w:rsid w:val="00BB21B2"/>
    <w:rsid w:val="00BB25DB"/>
    <w:rsid w:val="00BB293C"/>
    <w:rsid w:val="00BB29D0"/>
    <w:rsid w:val="00BB2BB3"/>
    <w:rsid w:val="00BB2BDD"/>
    <w:rsid w:val="00BB2DA5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02D"/>
    <w:rsid w:val="00BB5751"/>
    <w:rsid w:val="00BB5B86"/>
    <w:rsid w:val="00BB61EB"/>
    <w:rsid w:val="00BB6286"/>
    <w:rsid w:val="00BB662D"/>
    <w:rsid w:val="00BB66B1"/>
    <w:rsid w:val="00BB694F"/>
    <w:rsid w:val="00BB6AB2"/>
    <w:rsid w:val="00BB6B58"/>
    <w:rsid w:val="00BB70F1"/>
    <w:rsid w:val="00BB734A"/>
    <w:rsid w:val="00BB7BF9"/>
    <w:rsid w:val="00BB7F0C"/>
    <w:rsid w:val="00BC00D3"/>
    <w:rsid w:val="00BC019B"/>
    <w:rsid w:val="00BC076D"/>
    <w:rsid w:val="00BC0A41"/>
    <w:rsid w:val="00BC0AD9"/>
    <w:rsid w:val="00BC0D6E"/>
    <w:rsid w:val="00BC11AF"/>
    <w:rsid w:val="00BC1241"/>
    <w:rsid w:val="00BC1453"/>
    <w:rsid w:val="00BC1C43"/>
    <w:rsid w:val="00BC1D67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576"/>
    <w:rsid w:val="00BC4CEB"/>
    <w:rsid w:val="00BC4DC9"/>
    <w:rsid w:val="00BC4E4A"/>
    <w:rsid w:val="00BC4EA8"/>
    <w:rsid w:val="00BC591F"/>
    <w:rsid w:val="00BC5DB7"/>
    <w:rsid w:val="00BC5F0F"/>
    <w:rsid w:val="00BC6066"/>
    <w:rsid w:val="00BC60C8"/>
    <w:rsid w:val="00BC63DD"/>
    <w:rsid w:val="00BC694C"/>
    <w:rsid w:val="00BC6991"/>
    <w:rsid w:val="00BC69A6"/>
    <w:rsid w:val="00BC6ADB"/>
    <w:rsid w:val="00BC6E64"/>
    <w:rsid w:val="00BC6F42"/>
    <w:rsid w:val="00BC7A3F"/>
    <w:rsid w:val="00BC7B8B"/>
    <w:rsid w:val="00BC7C1D"/>
    <w:rsid w:val="00BD0766"/>
    <w:rsid w:val="00BD0ACA"/>
    <w:rsid w:val="00BD1405"/>
    <w:rsid w:val="00BD15E9"/>
    <w:rsid w:val="00BD16C9"/>
    <w:rsid w:val="00BD19AA"/>
    <w:rsid w:val="00BD19AD"/>
    <w:rsid w:val="00BD2180"/>
    <w:rsid w:val="00BD2622"/>
    <w:rsid w:val="00BD2985"/>
    <w:rsid w:val="00BD3166"/>
    <w:rsid w:val="00BD31A4"/>
    <w:rsid w:val="00BD3376"/>
    <w:rsid w:val="00BD3456"/>
    <w:rsid w:val="00BD3741"/>
    <w:rsid w:val="00BD3E78"/>
    <w:rsid w:val="00BD4467"/>
    <w:rsid w:val="00BD4A82"/>
    <w:rsid w:val="00BD5A89"/>
    <w:rsid w:val="00BD5B37"/>
    <w:rsid w:val="00BD5B4D"/>
    <w:rsid w:val="00BD5D64"/>
    <w:rsid w:val="00BD63A7"/>
    <w:rsid w:val="00BD6518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65E"/>
    <w:rsid w:val="00BD7D1A"/>
    <w:rsid w:val="00BE00C5"/>
    <w:rsid w:val="00BE08DD"/>
    <w:rsid w:val="00BE0A4E"/>
    <w:rsid w:val="00BE0C07"/>
    <w:rsid w:val="00BE1075"/>
    <w:rsid w:val="00BE108B"/>
    <w:rsid w:val="00BE133A"/>
    <w:rsid w:val="00BE1484"/>
    <w:rsid w:val="00BE1FC9"/>
    <w:rsid w:val="00BE22E4"/>
    <w:rsid w:val="00BE24D6"/>
    <w:rsid w:val="00BE2A42"/>
    <w:rsid w:val="00BE2AC1"/>
    <w:rsid w:val="00BE2C6C"/>
    <w:rsid w:val="00BE302B"/>
    <w:rsid w:val="00BE32C6"/>
    <w:rsid w:val="00BE333D"/>
    <w:rsid w:val="00BE3714"/>
    <w:rsid w:val="00BE44EF"/>
    <w:rsid w:val="00BE48F9"/>
    <w:rsid w:val="00BE499A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0B71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A06"/>
    <w:rsid w:val="00BF2E5D"/>
    <w:rsid w:val="00BF300E"/>
    <w:rsid w:val="00BF35BC"/>
    <w:rsid w:val="00BF36C3"/>
    <w:rsid w:val="00BF36EC"/>
    <w:rsid w:val="00BF3E16"/>
    <w:rsid w:val="00BF402A"/>
    <w:rsid w:val="00BF41DE"/>
    <w:rsid w:val="00BF431C"/>
    <w:rsid w:val="00BF44F3"/>
    <w:rsid w:val="00BF47CC"/>
    <w:rsid w:val="00BF48C3"/>
    <w:rsid w:val="00BF4D1A"/>
    <w:rsid w:val="00BF4FA8"/>
    <w:rsid w:val="00BF505F"/>
    <w:rsid w:val="00BF5111"/>
    <w:rsid w:val="00BF5734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2C73"/>
    <w:rsid w:val="00C034BE"/>
    <w:rsid w:val="00C0402B"/>
    <w:rsid w:val="00C04223"/>
    <w:rsid w:val="00C043AD"/>
    <w:rsid w:val="00C04DE0"/>
    <w:rsid w:val="00C04F7F"/>
    <w:rsid w:val="00C05553"/>
    <w:rsid w:val="00C0602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1AC7"/>
    <w:rsid w:val="00C1219E"/>
    <w:rsid w:val="00C126F8"/>
    <w:rsid w:val="00C12810"/>
    <w:rsid w:val="00C12821"/>
    <w:rsid w:val="00C12BC7"/>
    <w:rsid w:val="00C12DFF"/>
    <w:rsid w:val="00C12FA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08"/>
    <w:rsid w:val="00C14C2B"/>
    <w:rsid w:val="00C14CFF"/>
    <w:rsid w:val="00C1570A"/>
    <w:rsid w:val="00C1625E"/>
    <w:rsid w:val="00C16B4D"/>
    <w:rsid w:val="00C16FF5"/>
    <w:rsid w:val="00C170A5"/>
    <w:rsid w:val="00C17189"/>
    <w:rsid w:val="00C1751B"/>
    <w:rsid w:val="00C1794A"/>
    <w:rsid w:val="00C17E16"/>
    <w:rsid w:val="00C203CE"/>
    <w:rsid w:val="00C20CED"/>
    <w:rsid w:val="00C210C6"/>
    <w:rsid w:val="00C21314"/>
    <w:rsid w:val="00C21752"/>
    <w:rsid w:val="00C218DC"/>
    <w:rsid w:val="00C21E7C"/>
    <w:rsid w:val="00C221FF"/>
    <w:rsid w:val="00C222A5"/>
    <w:rsid w:val="00C23145"/>
    <w:rsid w:val="00C231AA"/>
    <w:rsid w:val="00C235C8"/>
    <w:rsid w:val="00C237B9"/>
    <w:rsid w:val="00C23869"/>
    <w:rsid w:val="00C23C09"/>
    <w:rsid w:val="00C23CFA"/>
    <w:rsid w:val="00C23EEB"/>
    <w:rsid w:val="00C24143"/>
    <w:rsid w:val="00C242A1"/>
    <w:rsid w:val="00C24ED8"/>
    <w:rsid w:val="00C250BB"/>
    <w:rsid w:val="00C255E2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273A2"/>
    <w:rsid w:val="00C30E14"/>
    <w:rsid w:val="00C31326"/>
    <w:rsid w:val="00C31641"/>
    <w:rsid w:val="00C31828"/>
    <w:rsid w:val="00C3189B"/>
    <w:rsid w:val="00C31BAD"/>
    <w:rsid w:val="00C325D2"/>
    <w:rsid w:val="00C3260E"/>
    <w:rsid w:val="00C326AA"/>
    <w:rsid w:val="00C330A9"/>
    <w:rsid w:val="00C331FD"/>
    <w:rsid w:val="00C33227"/>
    <w:rsid w:val="00C332E1"/>
    <w:rsid w:val="00C333C9"/>
    <w:rsid w:val="00C33799"/>
    <w:rsid w:val="00C3402B"/>
    <w:rsid w:val="00C34496"/>
    <w:rsid w:val="00C344C0"/>
    <w:rsid w:val="00C34525"/>
    <w:rsid w:val="00C34844"/>
    <w:rsid w:val="00C34AB5"/>
    <w:rsid w:val="00C350C8"/>
    <w:rsid w:val="00C35193"/>
    <w:rsid w:val="00C35688"/>
    <w:rsid w:val="00C35F09"/>
    <w:rsid w:val="00C36595"/>
    <w:rsid w:val="00C3663C"/>
    <w:rsid w:val="00C36768"/>
    <w:rsid w:val="00C369AF"/>
    <w:rsid w:val="00C36FEB"/>
    <w:rsid w:val="00C37236"/>
    <w:rsid w:val="00C37475"/>
    <w:rsid w:val="00C37A93"/>
    <w:rsid w:val="00C37B8F"/>
    <w:rsid w:val="00C37F8D"/>
    <w:rsid w:val="00C40165"/>
    <w:rsid w:val="00C40440"/>
    <w:rsid w:val="00C40F39"/>
    <w:rsid w:val="00C41057"/>
    <w:rsid w:val="00C41427"/>
    <w:rsid w:val="00C41920"/>
    <w:rsid w:val="00C42649"/>
    <w:rsid w:val="00C42777"/>
    <w:rsid w:val="00C42A03"/>
    <w:rsid w:val="00C43018"/>
    <w:rsid w:val="00C432E7"/>
    <w:rsid w:val="00C437CC"/>
    <w:rsid w:val="00C4391F"/>
    <w:rsid w:val="00C44140"/>
    <w:rsid w:val="00C443CB"/>
    <w:rsid w:val="00C44542"/>
    <w:rsid w:val="00C44622"/>
    <w:rsid w:val="00C44B70"/>
    <w:rsid w:val="00C44FF7"/>
    <w:rsid w:val="00C45D3A"/>
    <w:rsid w:val="00C46064"/>
    <w:rsid w:val="00C461FF"/>
    <w:rsid w:val="00C46409"/>
    <w:rsid w:val="00C4672C"/>
    <w:rsid w:val="00C46787"/>
    <w:rsid w:val="00C471BF"/>
    <w:rsid w:val="00C4795B"/>
    <w:rsid w:val="00C47C65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2A56"/>
    <w:rsid w:val="00C52A87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99"/>
    <w:rsid w:val="00C551C8"/>
    <w:rsid w:val="00C55328"/>
    <w:rsid w:val="00C55504"/>
    <w:rsid w:val="00C55E43"/>
    <w:rsid w:val="00C563F8"/>
    <w:rsid w:val="00C564FE"/>
    <w:rsid w:val="00C565FB"/>
    <w:rsid w:val="00C570F6"/>
    <w:rsid w:val="00C5765D"/>
    <w:rsid w:val="00C576CF"/>
    <w:rsid w:val="00C6034F"/>
    <w:rsid w:val="00C60544"/>
    <w:rsid w:val="00C60AD9"/>
    <w:rsid w:val="00C60B19"/>
    <w:rsid w:val="00C60ECD"/>
    <w:rsid w:val="00C60F73"/>
    <w:rsid w:val="00C610D6"/>
    <w:rsid w:val="00C614C0"/>
    <w:rsid w:val="00C615A4"/>
    <w:rsid w:val="00C61646"/>
    <w:rsid w:val="00C61BE2"/>
    <w:rsid w:val="00C61D1D"/>
    <w:rsid w:val="00C61DFE"/>
    <w:rsid w:val="00C61F91"/>
    <w:rsid w:val="00C621E7"/>
    <w:rsid w:val="00C6232A"/>
    <w:rsid w:val="00C625A4"/>
    <w:rsid w:val="00C6278E"/>
    <w:rsid w:val="00C64487"/>
    <w:rsid w:val="00C644E7"/>
    <w:rsid w:val="00C64B07"/>
    <w:rsid w:val="00C64F45"/>
    <w:rsid w:val="00C65111"/>
    <w:rsid w:val="00C65115"/>
    <w:rsid w:val="00C65AF7"/>
    <w:rsid w:val="00C65CA4"/>
    <w:rsid w:val="00C65F90"/>
    <w:rsid w:val="00C6601C"/>
    <w:rsid w:val="00C661CC"/>
    <w:rsid w:val="00C661E1"/>
    <w:rsid w:val="00C665C5"/>
    <w:rsid w:val="00C66922"/>
    <w:rsid w:val="00C66C1A"/>
    <w:rsid w:val="00C67773"/>
    <w:rsid w:val="00C67D57"/>
    <w:rsid w:val="00C67D79"/>
    <w:rsid w:val="00C67FE9"/>
    <w:rsid w:val="00C70036"/>
    <w:rsid w:val="00C703BE"/>
    <w:rsid w:val="00C709CE"/>
    <w:rsid w:val="00C711CA"/>
    <w:rsid w:val="00C7144A"/>
    <w:rsid w:val="00C716A9"/>
    <w:rsid w:val="00C71950"/>
    <w:rsid w:val="00C71E6A"/>
    <w:rsid w:val="00C71EEF"/>
    <w:rsid w:val="00C71FAF"/>
    <w:rsid w:val="00C72135"/>
    <w:rsid w:val="00C72827"/>
    <w:rsid w:val="00C734BD"/>
    <w:rsid w:val="00C73E54"/>
    <w:rsid w:val="00C7498A"/>
    <w:rsid w:val="00C753E8"/>
    <w:rsid w:val="00C765FC"/>
    <w:rsid w:val="00C76CDE"/>
    <w:rsid w:val="00C76E5A"/>
    <w:rsid w:val="00C77218"/>
    <w:rsid w:val="00C774EB"/>
    <w:rsid w:val="00C778F9"/>
    <w:rsid w:val="00C77D6C"/>
    <w:rsid w:val="00C77E42"/>
    <w:rsid w:val="00C77F74"/>
    <w:rsid w:val="00C801BF"/>
    <w:rsid w:val="00C802D3"/>
    <w:rsid w:val="00C80570"/>
    <w:rsid w:val="00C805D4"/>
    <w:rsid w:val="00C80601"/>
    <w:rsid w:val="00C80FAC"/>
    <w:rsid w:val="00C81200"/>
    <w:rsid w:val="00C814F9"/>
    <w:rsid w:val="00C815AB"/>
    <w:rsid w:val="00C81828"/>
    <w:rsid w:val="00C81E76"/>
    <w:rsid w:val="00C82018"/>
    <w:rsid w:val="00C82093"/>
    <w:rsid w:val="00C82226"/>
    <w:rsid w:val="00C824F7"/>
    <w:rsid w:val="00C827F6"/>
    <w:rsid w:val="00C8304B"/>
    <w:rsid w:val="00C83F65"/>
    <w:rsid w:val="00C83F81"/>
    <w:rsid w:val="00C83FF7"/>
    <w:rsid w:val="00C84642"/>
    <w:rsid w:val="00C84767"/>
    <w:rsid w:val="00C85186"/>
    <w:rsid w:val="00C85339"/>
    <w:rsid w:val="00C85403"/>
    <w:rsid w:val="00C858FB"/>
    <w:rsid w:val="00C85A09"/>
    <w:rsid w:val="00C85A84"/>
    <w:rsid w:val="00C85BA0"/>
    <w:rsid w:val="00C860FC"/>
    <w:rsid w:val="00C86145"/>
    <w:rsid w:val="00C869DD"/>
    <w:rsid w:val="00C86A3E"/>
    <w:rsid w:val="00C87305"/>
    <w:rsid w:val="00C877F6"/>
    <w:rsid w:val="00C87861"/>
    <w:rsid w:val="00C878B2"/>
    <w:rsid w:val="00C879AA"/>
    <w:rsid w:val="00C87A40"/>
    <w:rsid w:val="00C87A58"/>
    <w:rsid w:val="00C87F86"/>
    <w:rsid w:val="00C90957"/>
    <w:rsid w:val="00C90D36"/>
    <w:rsid w:val="00C90E6D"/>
    <w:rsid w:val="00C911E4"/>
    <w:rsid w:val="00C9130D"/>
    <w:rsid w:val="00C9183D"/>
    <w:rsid w:val="00C91A08"/>
    <w:rsid w:val="00C91E5E"/>
    <w:rsid w:val="00C9238F"/>
    <w:rsid w:val="00C92D9C"/>
    <w:rsid w:val="00C932AB"/>
    <w:rsid w:val="00C934D5"/>
    <w:rsid w:val="00C9390B"/>
    <w:rsid w:val="00C93BB1"/>
    <w:rsid w:val="00C93CC2"/>
    <w:rsid w:val="00C93D52"/>
    <w:rsid w:val="00C93ECE"/>
    <w:rsid w:val="00C9474C"/>
    <w:rsid w:val="00C954C7"/>
    <w:rsid w:val="00C958A0"/>
    <w:rsid w:val="00C95AD9"/>
    <w:rsid w:val="00C95BF7"/>
    <w:rsid w:val="00C95C12"/>
    <w:rsid w:val="00C961BC"/>
    <w:rsid w:val="00C964B3"/>
    <w:rsid w:val="00C96613"/>
    <w:rsid w:val="00C966E8"/>
    <w:rsid w:val="00C96E28"/>
    <w:rsid w:val="00C9781C"/>
    <w:rsid w:val="00C97F8B"/>
    <w:rsid w:val="00CA00C9"/>
    <w:rsid w:val="00CA02AB"/>
    <w:rsid w:val="00CA042A"/>
    <w:rsid w:val="00CA0956"/>
    <w:rsid w:val="00CA0C52"/>
    <w:rsid w:val="00CA11AA"/>
    <w:rsid w:val="00CA11D5"/>
    <w:rsid w:val="00CA13FC"/>
    <w:rsid w:val="00CA1404"/>
    <w:rsid w:val="00CA162F"/>
    <w:rsid w:val="00CA17BC"/>
    <w:rsid w:val="00CA19C8"/>
    <w:rsid w:val="00CA19D6"/>
    <w:rsid w:val="00CA1A62"/>
    <w:rsid w:val="00CA1A7A"/>
    <w:rsid w:val="00CA1CC3"/>
    <w:rsid w:val="00CA1E5B"/>
    <w:rsid w:val="00CA1E6E"/>
    <w:rsid w:val="00CA2370"/>
    <w:rsid w:val="00CA2DB8"/>
    <w:rsid w:val="00CA2F9C"/>
    <w:rsid w:val="00CA333D"/>
    <w:rsid w:val="00CA344D"/>
    <w:rsid w:val="00CA3708"/>
    <w:rsid w:val="00CA402C"/>
    <w:rsid w:val="00CA46CA"/>
    <w:rsid w:val="00CA4721"/>
    <w:rsid w:val="00CA4974"/>
    <w:rsid w:val="00CA4F56"/>
    <w:rsid w:val="00CA4F7F"/>
    <w:rsid w:val="00CA55BC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D0F"/>
    <w:rsid w:val="00CB0E64"/>
    <w:rsid w:val="00CB0F41"/>
    <w:rsid w:val="00CB113B"/>
    <w:rsid w:val="00CB15C7"/>
    <w:rsid w:val="00CB167A"/>
    <w:rsid w:val="00CB17C6"/>
    <w:rsid w:val="00CB1910"/>
    <w:rsid w:val="00CB1ACC"/>
    <w:rsid w:val="00CB2420"/>
    <w:rsid w:val="00CB246B"/>
    <w:rsid w:val="00CB35A6"/>
    <w:rsid w:val="00CB47DF"/>
    <w:rsid w:val="00CB47E4"/>
    <w:rsid w:val="00CB4C89"/>
    <w:rsid w:val="00CB504E"/>
    <w:rsid w:val="00CB5536"/>
    <w:rsid w:val="00CB55EC"/>
    <w:rsid w:val="00CB5943"/>
    <w:rsid w:val="00CB5A24"/>
    <w:rsid w:val="00CB5BB6"/>
    <w:rsid w:val="00CB5C9E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69A"/>
    <w:rsid w:val="00CC07B8"/>
    <w:rsid w:val="00CC0DD7"/>
    <w:rsid w:val="00CC1020"/>
    <w:rsid w:val="00CC1621"/>
    <w:rsid w:val="00CC177A"/>
    <w:rsid w:val="00CC197A"/>
    <w:rsid w:val="00CC1CC1"/>
    <w:rsid w:val="00CC1E88"/>
    <w:rsid w:val="00CC23EB"/>
    <w:rsid w:val="00CC26D4"/>
    <w:rsid w:val="00CC277C"/>
    <w:rsid w:val="00CC2AA4"/>
    <w:rsid w:val="00CC2DBA"/>
    <w:rsid w:val="00CC3312"/>
    <w:rsid w:val="00CC4140"/>
    <w:rsid w:val="00CC464E"/>
    <w:rsid w:val="00CC5921"/>
    <w:rsid w:val="00CC5D98"/>
    <w:rsid w:val="00CC5E8A"/>
    <w:rsid w:val="00CC6029"/>
    <w:rsid w:val="00CC6092"/>
    <w:rsid w:val="00CC6109"/>
    <w:rsid w:val="00CC651A"/>
    <w:rsid w:val="00CC6888"/>
    <w:rsid w:val="00CC6A59"/>
    <w:rsid w:val="00CC6D0B"/>
    <w:rsid w:val="00CC6D1F"/>
    <w:rsid w:val="00CC6EDA"/>
    <w:rsid w:val="00CC722B"/>
    <w:rsid w:val="00CC72AD"/>
    <w:rsid w:val="00CC72EE"/>
    <w:rsid w:val="00CC7C03"/>
    <w:rsid w:val="00CD0423"/>
    <w:rsid w:val="00CD04E4"/>
    <w:rsid w:val="00CD0B9D"/>
    <w:rsid w:val="00CD0D95"/>
    <w:rsid w:val="00CD0EA8"/>
    <w:rsid w:val="00CD11F8"/>
    <w:rsid w:val="00CD129C"/>
    <w:rsid w:val="00CD1E43"/>
    <w:rsid w:val="00CD1FE8"/>
    <w:rsid w:val="00CD2310"/>
    <w:rsid w:val="00CD2ABD"/>
    <w:rsid w:val="00CD2FA6"/>
    <w:rsid w:val="00CD36F3"/>
    <w:rsid w:val="00CD3E20"/>
    <w:rsid w:val="00CD3E55"/>
    <w:rsid w:val="00CD3F51"/>
    <w:rsid w:val="00CD4270"/>
    <w:rsid w:val="00CD46DB"/>
    <w:rsid w:val="00CD4928"/>
    <w:rsid w:val="00CD4CC0"/>
    <w:rsid w:val="00CD4D01"/>
    <w:rsid w:val="00CD4FFC"/>
    <w:rsid w:val="00CD54F6"/>
    <w:rsid w:val="00CD6E59"/>
    <w:rsid w:val="00CD6FEE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62F"/>
    <w:rsid w:val="00CE3B7D"/>
    <w:rsid w:val="00CE3D73"/>
    <w:rsid w:val="00CE4108"/>
    <w:rsid w:val="00CE4414"/>
    <w:rsid w:val="00CE4C1D"/>
    <w:rsid w:val="00CE4CD3"/>
    <w:rsid w:val="00CE51BC"/>
    <w:rsid w:val="00CE52E2"/>
    <w:rsid w:val="00CE551F"/>
    <w:rsid w:val="00CE57E8"/>
    <w:rsid w:val="00CE60ED"/>
    <w:rsid w:val="00CE650E"/>
    <w:rsid w:val="00CE67BC"/>
    <w:rsid w:val="00CE6D43"/>
    <w:rsid w:val="00CE70D6"/>
    <w:rsid w:val="00CE7136"/>
    <w:rsid w:val="00CE72F1"/>
    <w:rsid w:val="00CE7340"/>
    <w:rsid w:val="00CE753A"/>
    <w:rsid w:val="00CE7877"/>
    <w:rsid w:val="00CE7BEC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342"/>
    <w:rsid w:val="00CF4406"/>
    <w:rsid w:val="00CF451F"/>
    <w:rsid w:val="00CF4B5D"/>
    <w:rsid w:val="00CF4EE1"/>
    <w:rsid w:val="00CF4FF5"/>
    <w:rsid w:val="00CF55A1"/>
    <w:rsid w:val="00CF5835"/>
    <w:rsid w:val="00CF5B41"/>
    <w:rsid w:val="00CF5DD4"/>
    <w:rsid w:val="00CF6370"/>
    <w:rsid w:val="00CF6CBF"/>
    <w:rsid w:val="00CF7019"/>
    <w:rsid w:val="00CF7221"/>
    <w:rsid w:val="00CF72C5"/>
    <w:rsid w:val="00CF73BE"/>
    <w:rsid w:val="00CF765C"/>
    <w:rsid w:val="00CF77EC"/>
    <w:rsid w:val="00CF798E"/>
    <w:rsid w:val="00CF7BEF"/>
    <w:rsid w:val="00CF7EBB"/>
    <w:rsid w:val="00CF7EDF"/>
    <w:rsid w:val="00D00026"/>
    <w:rsid w:val="00D00040"/>
    <w:rsid w:val="00D0023D"/>
    <w:rsid w:val="00D00B0B"/>
    <w:rsid w:val="00D00BE5"/>
    <w:rsid w:val="00D00EB6"/>
    <w:rsid w:val="00D01225"/>
    <w:rsid w:val="00D01312"/>
    <w:rsid w:val="00D01367"/>
    <w:rsid w:val="00D014CB"/>
    <w:rsid w:val="00D01665"/>
    <w:rsid w:val="00D01C9C"/>
    <w:rsid w:val="00D020E3"/>
    <w:rsid w:val="00D026E6"/>
    <w:rsid w:val="00D026EE"/>
    <w:rsid w:val="00D03126"/>
    <w:rsid w:val="00D0354C"/>
    <w:rsid w:val="00D0391F"/>
    <w:rsid w:val="00D03AA9"/>
    <w:rsid w:val="00D0406D"/>
    <w:rsid w:val="00D0438F"/>
    <w:rsid w:val="00D04593"/>
    <w:rsid w:val="00D04699"/>
    <w:rsid w:val="00D04A01"/>
    <w:rsid w:val="00D04F83"/>
    <w:rsid w:val="00D05163"/>
    <w:rsid w:val="00D0568E"/>
    <w:rsid w:val="00D05A71"/>
    <w:rsid w:val="00D05AAC"/>
    <w:rsid w:val="00D05C49"/>
    <w:rsid w:val="00D066E4"/>
    <w:rsid w:val="00D06AF5"/>
    <w:rsid w:val="00D06E02"/>
    <w:rsid w:val="00D07205"/>
    <w:rsid w:val="00D07639"/>
    <w:rsid w:val="00D0775A"/>
    <w:rsid w:val="00D07A98"/>
    <w:rsid w:val="00D07D5D"/>
    <w:rsid w:val="00D07E34"/>
    <w:rsid w:val="00D10437"/>
    <w:rsid w:val="00D10495"/>
    <w:rsid w:val="00D104D0"/>
    <w:rsid w:val="00D10725"/>
    <w:rsid w:val="00D107AF"/>
    <w:rsid w:val="00D1125B"/>
    <w:rsid w:val="00D11329"/>
    <w:rsid w:val="00D11FCB"/>
    <w:rsid w:val="00D124E7"/>
    <w:rsid w:val="00D129EB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5FAE"/>
    <w:rsid w:val="00D165D9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6AE"/>
    <w:rsid w:val="00D20EE7"/>
    <w:rsid w:val="00D213AC"/>
    <w:rsid w:val="00D215B8"/>
    <w:rsid w:val="00D2163D"/>
    <w:rsid w:val="00D218A4"/>
    <w:rsid w:val="00D21F83"/>
    <w:rsid w:val="00D2213E"/>
    <w:rsid w:val="00D22C5C"/>
    <w:rsid w:val="00D22D59"/>
    <w:rsid w:val="00D23D14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89F"/>
    <w:rsid w:val="00D269F9"/>
    <w:rsid w:val="00D26AE9"/>
    <w:rsid w:val="00D26FC3"/>
    <w:rsid w:val="00D272E6"/>
    <w:rsid w:val="00D27710"/>
    <w:rsid w:val="00D27799"/>
    <w:rsid w:val="00D30050"/>
    <w:rsid w:val="00D3053D"/>
    <w:rsid w:val="00D30AA1"/>
    <w:rsid w:val="00D30EAB"/>
    <w:rsid w:val="00D31286"/>
    <w:rsid w:val="00D31317"/>
    <w:rsid w:val="00D313C7"/>
    <w:rsid w:val="00D3175A"/>
    <w:rsid w:val="00D31877"/>
    <w:rsid w:val="00D31B52"/>
    <w:rsid w:val="00D323C3"/>
    <w:rsid w:val="00D32885"/>
    <w:rsid w:val="00D32E5E"/>
    <w:rsid w:val="00D33068"/>
    <w:rsid w:val="00D331CA"/>
    <w:rsid w:val="00D33741"/>
    <w:rsid w:val="00D33805"/>
    <w:rsid w:val="00D33A13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B7C"/>
    <w:rsid w:val="00D34EF7"/>
    <w:rsid w:val="00D35774"/>
    <w:rsid w:val="00D36396"/>
    <w:rsid w:val="00D3639B"/>
    <w:rsid w:val="00D36805"/>
    <w:rsid w:val="00D36C23"/>
    <w:rsid w:val="00D371E6"/>
    <w:rsid w:val="00D37520"/>
    <w:rsid w:val="00D3786F"/>
    <w:rsid w:val="00D37961"/>
    <w:rsid w:val="00D4005C"/>
    <w:rsid w:val="00D40228"/>
    <w:rsid w:val="00D40381"/>
    <w:rsid w:val="00D403AD"/>
    <w:rsid w:val="00D405FB"/>
    <w:rsid w:val="00D40CF3"/>
    <w:rsid w:val="00D4138E"/>
    <w:rsid w:val="00D41DE3"/>
    <w:rsid w:val="00D41E75"/>
    <w:rsid w:val="00D42057"/>
    <w:rsid w:val="00D427A2"/>
    <w:rsid w:val="00D42874"/>
    <w:rsid w:val="00D4318E"/>
    <w:rsid w:val="00D43410"/>
    <w:rsid w:val="00D43608"/>
    <w:rsid w:val="00D43654"/>
    <w:rsid w:val="00D438FD"/>
    <w:rsid w:val="00D43CC9"/>
    <w:rsid w:val="00D43D12"/>
    <w:rsid w:val="00D43DE3"/>
    <w:rsid w:val="00D441AF"/>
    <w:rsid w:val="00D445A4"/>
    <w:rsid w:val="00D4465F"/>
    <w:rsid w:val="00D44B17"/>
    <w:rsid w:val="00D44F6B"/>
    <w:rsid w:val="00D45286"/>
    <w:rsid w:val="00D45577"/>
    <w:rsid w:val="00D45635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008"/>
    <w:rsid w:val="00D47191"/>
    <w:rsid w:val="00D471F9"/>
    <w:rsid w:val="00D4781F"/>
    <w:rsid w:val="00D501AF"/>
    <w:rsid w:val="00D50321"/>
    <w:rsid w:val="00D50971"/>
    <w:rsid w:val="00D50A39"/>
    <w:rsid w:val="00D50BFC"/>
    <w:rsid w:val="00D50C86"/>
    <w:rsid w:val="00D50CAE"/>
    <w:rsid w:val="00D50D84"/>
    <w:rsid w:val="00D51252"/>
    <w:rsid w:val="00D51699"/>
    <w:rsid w:val="00D516E2"/>
    <w:rsid w:val="00D519C2"/>
    <w:rsid w:val="00D51C4C"/>
    <w:rsid w:val="00D51E4F"/>
    <w:rsid w:val="00D51FFA"/>
    <w:rsid w:val="00D52020"/>
    <w:rsid w:val="00D520EE"/>
    <w:rsid w:val="00D5265F"/>
    <w:rsid w:val="00D5289A"/>
    <w:rsid w:val="00D53756"/>
    <w:rsid w:val="00D539CA"/>
    <w:rsid w:val="00D53E09"/>
    <w:rsid w:val="00D53FD0"/>
    <w:rsid w:val="00D54006"/>
    <w:rsid w:val="00D5408E"/>
    <w:rsid w:val="00D541BD"/>
    <w:rsid w:val="00D54938"/>
    <w:rsid w:val="00D54B18"/>
    <w:rsid w:val="00D54BB6"/>
    <w:rsid w:val="00D54F32"/>
    <w:rsid w:val="00D558A2"/>
    <w:rsid w:val="00D55910"/>
    <w:rsid w:val="00D560C8"/>
    <w:rsid w:val="00D56252"/>
    <w:rsid w:val="00D564CA"/>
    <w:rsid w:val="00D567AF"/>
    <w:rsid w:val="00D57987"/>
    <w:rsid w:val="00D604D3"/>
    <w:rsid w:val="00D60D5D"/>
    <w:rsid w:val="00D61046"/>
    <w:rsid w:val="00D615B8"/>
    <w:rsid w:val="00D615E5"/>
    <w:rsid w:val="00D61673"/>
    <w:rsid w:val="00D61C09"/>
    <w:rsid w:val="00D61CC2"/>
    <w:rsid w:val="00D621AB"/>
    <w:rsid w:val="00D62DD4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474C"/>
    <w:rsid w:val="00D64A76"/>
    <w:rsid w:val="00D65397"/>
    <w:rsid w:val="00D65C2B"/>
    <w:rsid w:val="00D65F3A"/>
    <w:rsid w:val="00D6616F"/>
    <w:rsid w:val="00D664E3"/>
    <w:rsid w:val="00D66CEC"/>
    <w:rsid w:val="00D6714D"/>
    <w:rsid w:val="00D6742A"/>
    <w:rsid w:val="00D6770F"/>
    <w:rsid w:val="00D70494"/>
    <w:rsid w:val="00D705D0"/>
    <w:rsid w:val="00D70A3C"/>
    <w:rsid w:val="00D70DD3"/>
    <w:rsid w:val="00D70FF4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262"/>
    <w:rsid w:val="00D74488"/>
    <w:rsid w:val="00D744A5"/>
    <w:rsid w:val="00D7478A"/>
    <w:rsid w:val="00D754C9"/>
    <w:rsid w:val="00D758FE"/>
    <w:rsid w:val="00D75910"/>
    <w:rsid w:val="00D75D2C"/>
    <w:rsid w:val="00D75D6E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B7B"/>
    <w:rsid w:val="00D77D8D"/>
    <w:rsid w:val="00D77F12"/>
    <w:rsid w:val="00D8099E"/>
    <w:rsid w:val="00D80AD4"/>
    <w:rsid w:val="00D80C31"/>
    <w:rsid w:val="00D8199C"/>
    <w:rsid w:val="00D81D72"/>
    <w:rsid w:val="00D827F2"/>
    <w:rsid w:val="00D82C85"/>
    <w:rsid w:val="00D83398"/>
    <w:rsid w:val="00D835B0"/>
    <w:rsid w:val="00D8394C"/>
    <w:rsid w:val="00D84287"/>
    <w:rsid w:val="00D84419"/>
    <w:rsid w:val="00D84465"/>
    <w:rsid w:val="00D84D13"/>
    <w:rsid w:val="00D85060"/>
    <w:rsid w:val="00D8588D"/>
    <w:rsid w:val="00D85C7F"/>
    <w:rsid w:val="00D85E52"/>
    <w:rsid w:val="00D86177"/>
    <w:rsid w:val="00D86624"/>
    <w:rsid w:val="00D8679C"/>
    <w:rsid w:val="00D86CAB"/>
    <w:rsid w:val="00D86CE0"/>
    <w:rsid w:val="00D871C9"/>
    <w:rsid w:val="00D879E6"/>
    <w:rsid w:val="00D87A85"/>
    <w:rsid w:val="00D87B06"/>
    <w:rsid w:val="00D87B64"/>
    <w:rsid w:val="00D90060"/>
    <w:rsid w:val="00D902D1"/>
    <w:rsid w:val="00D903D3"/>
    <w:rsid w:val="00D90A48"/>
    <w:rsid w:val="00D90ABD"/>
    <w:rsid w:val="00D90DDE"/>
    <w:rsid w:val="00D9189A"/>
    <w:rsid w:val="00D91B77"/>
    <w:rsid w:val="00D91BF6"/>
    <w:rsid w:val="00D91E32"/>
    <w:rsid w:val="00D9238C"/>
    <w:rsid w:val="00D924F6"/>
    <w:rsid w:val="00D92EF3"/>
    <w:rsid w:val="00D92F01"/>
    <w:rsid w:val="00D933C4"/>
    <w:rsid w:val="00D944FC"/>
    <w:rsid w:val="00D945DA"/>
    <w:rsid w:val="00D946AF"/>
    <w:rsid w:val="00D946E0"/>
    <w:rsid w:val="00D94FED"/>
    <w:rsid w:val="00D95440"/>
    <w:rsid w:val="00D95654"/>
    <w:rsid w:val="00D96302"/>
    <w:rsid w:val="00D97014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2EB5"/>
    <w:rsid w:val="00DA3204"/>
    <w:rsid w:val="00DA34C2"/>
    <w:rsid w:val="00DA39A3"/>
    <w:rsid w:val="00DA3FD1"/>
    <w:rsid w:val="00DA430B"/>
    <w:rsid w:val="00DA4A2B"/>
    <w:rsid w:val="00DA4CC0"/>
    <w:rsid w:val="00DA4FDF"/>
    <w:rsid w:val="00DA5120"/>
    <w:rsid w:val="00DA53DD"/>
    <w:rsid w:val="00DA59C7"/>
    <w:rsid w:val="00DA5D49"/>
    <w:rsid w:val="00DA6157"/>
    <w:rsid w:val="00DA6228"/>
    <w:rsid w:val="00DA6554"/>
    <w:rsid w:val="00DA6603"/>
    <w:rsid w:val="00DA7CF9"/>
    <w:rsid w:val="00DA7E75"/>
    <w:rsid w:val="00DA7EDD"/>
    <w:rsid w:val="00DB008F"/>
    <w:rsid w:val="00DB0120"/>
    <w:rsid w:val="00DB02D5"/>
    <w:rsid w:val="00DB1063"/>
    <w:rsid w:val="00DB1072"/>
    <w:rsid w:val="00DB1D87"/>
    <w:rsid w:val="00DB2227"/>
    <w:rsid w:val="00DB24ED"/>
    <w:rsid w:val="00DB2BA9"/>
    <w:rsid w:val="00DB2BFB"/>
    <w:rsid w:val="00DB34A2"/>
    <w:rsid w:val="00DB3574"/>
    <w:rsid w:val="00DB3D77"/>
    <w:rsid w:val="00DB41F3"/>
    <w:rsid w:val="00DB4213"/>
    <w:rsid w:val="00DB474C"/>
    <w:rsid w:val="00DB4A89"/>
    <w:rsid w:val="00DB4F1C"/>
    <w:rsid w:val="00DB591A"/>
    <w:rsid w:val="00DB59F6"/>
    <w:rsid w:val="00DB5EDC"/>
    <w:rsid w:val="00DB5EF2"/>
    <w:rsid w:val="00DB6234"/>
    <w:rsid w:val="00DB624B"/>
    <w:rsid w:val="00DB66CE"/>
    <w:rsid w:val="00DB678D"/>
    <w:rsid w:val="00DB6B97"/>
    <w:rsid w:val="00DB6D8A"/>
    <w:rsid w:val="00DB7004"/>
    <w:rsid w:val="00DB74F7"/>
    <w:rsid w:val="00DB7DD3"/>
    <w:rsid w:val="00DC04CC"/>
    <w:rsid w:val="00DC0724"/>
    <w:rsid w:val="00DC09FD"/>
    <w:rsid w:val="00DC0AB4"/>
    <w:rsid w:val="00DC11FD"/>
    <w:rsid w:val="00DC1297"/>
    <w:rsid w:val="00DC13A9"/>
    <w:rsid w:val="00DC18FE"/>
    <w:rsid w:val="00DC23B3"/>
    <w:rsid w:val="00DC24EF"/>
    <w:rsid w:val="00DC2893"/>
    <w:rsid w:val="00DC2A2D"/>
    <w:rsid w:val="00DC2DF0"/>
    <w:rsid w:val="00DC303D"/>
    <w:rsid w:val="00DC306E"/>
    <w:rsid w:val="00DC4089"/>
    <w:rsid w:val="00DC439A"/>
    <w:rsid w:val="00DC46FF"/>
    <w:rsid w:val="00DC4866"/>
    <w:rsid w:val="00DC4A02"/>
    <w:rsid w:val="00DC5639"/>
    <w:rsid w:val="00DC5651"/>
    <w:rsid w:val="00DC57E0"/>
    <w:rsid w:val="00DC5F43"/>
    <w:rsid w:val="00DC62A8"/>
    <w:rsid w:val="00DC682B"/>
    <w:rsid w:val="00DC6927"/>
    <w:rsid w:val="00DC6BFC"/>
    <w:rsid w:val="00DC6C8C"/>
    <w:rsid w:val="00DC6E02"/>
    <w:rsid w:val="00DC70E8"/>
    <w:rsid w:val="00DC7154"/>
    <w:rsid w:val="00DC7539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742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91"/>
    <w:rsid w:val="00DD3FD0"/>
    <w:rsid w:val="00DD4B89"/>
    <w:rsid w:val="00DD50E2"/>
    <w:rsid w:val="00DD5272"/>
    <w:rsid w:val="00DD52A2"/>
    <w:rsid w:val="00DD5455"/>
    <w:rsid w:val="00DD54F8"/>
    <w:rsid w:val="00DD5564"/>
    <w:rsid w:val="00DD5F3B"/>
    <w:rsid w:val="00DD638F"/>
    <w:rsid w:val="00DD664E"/>
    <w:rsid w:val="00DD6E94"/>
    <w:rsid w:val="00DD6E96"/>
    <w:rsid w:val="00DD7023"/>
    <w:rsid w:val="00DD7353"/>
    <w:rsid w:val="00DD73C0"/>
    <w:rsid w:val="00DD7670"/>
    <w:rsid w:val="00DD7AA9"/>
    <w:rsid w:val="00DD7D1F"/>
    <w:rsid w:val="00DE0299"/>
    <w:rsid w:val="00DE0324"/>
    <w:rsid w:val="00DE0C67"/>
    <w:rsid w:val="00DE1192"/>
    <w:rsid w:val="00DE1614"/>
    <w:rsid w:val="00DE1975"/>
    <w:rsid w:val="00DE1A06"/>
    <w:rsid w:val="00DE1C4D"/>
    <w:rsid w:val="00DE28A6"/>
    <w:rsid w:val="00DE2C37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E0C"/>
    <w:rsid w:val="00DE490B"/>
    <w:rsid w:val="00DE4D22"/>
    <w:rsid w:val="00DE54CC"/>
    <w:rsid w:val="00DE58CB"/>
    <w:rsid w:val="00DE592D"/>
    <w:rsid w:val="00DE5971"/>
    <w:rsid w:val="00DE5D25"/>
    <w:rsid w:val="00DE65D6"/>
    <w:rsid w:val="00DE668E"/>
    <w:rsid w:val="00DE6D69"/>
    <w:rsid w:val="00DE6D8B"/>
    <w:rsid w:val="00DE74BA"/>
    <w:rsid w:val="00DE7CC9"/>
    <w:rsid w:val="00DF04BF"/>
    <w:rsid w:val="00DF106A"/>
    <w:rsid w:val="00DF1350"/>
    <w:rsid w:val="00DF137F"/>
    <w:rsid w:val="00DF16A3"/>
    <w:rsid w:val="00DF2153"/>
    <w:rsid w:val="00DF21BC"/>
    <w:rsid w:val="00DF21E2"/>
    <w:rsid w:val="00DF244C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8AA"/>
    <w:rsid w:val="00DF69A0"/>
    <w:rsid w:val="00DF6B33"/>
    <w:rsid w:val="00DF710F"/>
    <w:rsid w:val="00DF7233"/>
    <w:rsid w:val="00DF74ED"/>
    <w:rsid w:val="00DF750E"/>
    <w:rsid w:val="00DF751F"/>
    <w:rsid w:val="00DF7973"/>
    <w:rsid w:val="00DF7B0A"/>
    <w:rsid w:val="00DF7B4E"/>
    <w:rsid w:val="00DF7B72"/>
    <w:rsid w:val="00DF7CB1"/>
    <w:rsid w:val="00DF7E06"/>
    <w:rsid w:val="00E0035D"/>
    <w:rsid w:val="00E00440"/>
    <w:rsid w:val="00E004B3"/>
    <w:rsid w:val="00E00806"/>
    <w:rsid w:val="00E00979"/>
    <w:rsid w:val="00E00A89"/>
    <w:rsid w:val="00E00BA5"/>
    <w:rsid w:val="00E00F89"/>
    <w:rsid w:val="00E01015"/>
    <w:rsid w:val="00E01267"/>
    <w:rsid w:val="00E01414"/>
    <w:rsid w:val="00E015D3"/>
    <w:rsid w:val="00E01AF5"/>
    <w:rsid w:val="00E01E6D"/>
    <w:rsid w:val="00E02084"/>
    <w:rsid w:val="00E0240D"/>
    <w:rsid w:val="00E02432"/>
    <w:rsid w:val="00E02748"/>
    <w:rsid w:val="00E02E52"/>
    <w:rsid w:val="00E02FC5"/>
    <w:rsid w:val="00E0315A"/>
    <w:rsid w:val="00E032C6"/>
    <w:rsid w:val="00E033A4"/>
    <w:rsid w:val="00E03578"/>
    <w:rsid w:val="00E040DA"/>
    <w:rsid w:val="00E0429F"/>
    <w:rsid w:val="00E042D0"/>
    <w:rsid w:val="00E042D3"/>
    <w:rsid w:val="00E045EF"/>
    <w:rsid w:val="00E0486D"/>
    <w:rsid w:val="00E048C2"/>
    <w:rsid w:val="00E049A1"/>
    <w:rsid w:val="00E04B21"/>
    <w:rsid w:val="00E04BC4"/>
    <w:rsid w:val="00E0521A"/>
    <w:rsid w:val="00E052B3"/>
    <w:rsid w:val="00E0548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6BA3"/>
    <w:rsid w:val="00E06C88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64"/>
    <w:rsid w:val="00E10ECA"/>
    <w:rsid w:val="00E10F42"/>
    <w:rsid w:val="00E112F3"/>
    <w:rsid w:val="00E118F2"/>
    <w:rsid w:val="00E11F2E"/>
    <w:rsid w:val="00E12335"/>
    <w:rsid w:val="00E127CE"/>
    <w:rsid w:val="00E128D7"/>
    <w:rsid w:val="00E13644"/>
    <w:rsid w:val="00E1368C"/>
    <w:rsid w:val="00E13722"/>
    <w:rsid w:val="00E150B6"/>
    <w:rsid w:val="00E1563C"/>
    <w:rsid w:val="00E15647"/>
    <w:rsid w:val="00E15D18"/>
    <w:rsid w:val="00E1612D"/>
    <w:rsid w:val="00E1614C"/>
    <w:rsid w:val="00E163C5"/>
    <w:rsid w:val="00E16686"/>
    <w:rsid w:val="00E167AF"/>
    <w:rsid w:val="00E16966"/>
    <w:rsid w:val="00E1697B"/>
    <w:rsid w:val="00E16D12"/>
    <w:rsid w:val="00E1774A"/>
    <w:rsid w:val="00E17A74"/>
    <w:rsid w:val="00E207DE"/>
    <w:rsid w:val="00E2093A"/>
    <w:rsid w:val="00E20F4E"/>
    <w:rsid w:val="00E21308"/>
    <w:rsid w:val="00E214D9"/>
    <w:rsid w:val="00E21EA6"/>
    <w:rsid w:val="00E22007"/>
    <w:rsid w:val="00E2253F"/>
    <w:rsid w:val="00E22878"/>
    <w:rsid w:val="00E2321D"/>
    <w:rsid w:val="00E237BD"/>
    <w:rsid w:val="00E23850"/>
    <w:rsid w:val="00E23958"/>
    <w:rsid w:val="00E23970"/>
    <w:rsid w:val="00E23A60"/>
    <w:rsid w:val="00E23D73"/>
    <w:rsid w:val="00E23DE1"/>
    <w:rsid w:val="00E24254"/>
    <w:rsid w:val="00E243F9"/>
    <w:rsid w:val="00E2461B"/>
    <w:rsid w:val="00E258C6"/>
    <w:rsid w:val="00E25A5D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304B2"/>
    <w:rsid w:val="00E3055E"/>
    <w:rsid w:val="00E30DF2"/>
    <w:rsid w:val="00E310C2"/>
    <w:rsid w:val="00E31436"/>
    <w:rsid w:val="00E31957"/>
    <w:rsid w:val="00E319D9"/>
    <w:rsid w:val="00E31A1E"/>
    <w:rsid w:val="00E320DF"/>
    <w:rsid w:val="00E33153"/>
    <w:rsid w:val="00E33634"/>
    <w:rsid w:val="00E33ABD"/>
    <w:rsid w:val="00E33C12"/>
    <w:rsid w:val="00E343FA"/>
    <w:rsid w:val="00E34800"/>
    <w:rsid w:val="00E3499E"/>
    <w:rsid w:val="00E34E01"/>
    <w:rsid w:val="00E34EC5"/>
    <w:rsid w:val="00E34EEA"/>
    <w:rsid w:val="00E35648"/>
    <w:rsid w:val="00E3574A"/>
    <w:rsid w:val="00E3581E"/>
    <w:rsid w:val="00E35F98"/>
    <w:rsid w:val="00E36005"/>
    <w:rsid w:val="00E36BD1"/>
    <w:rsid w:val="00E36C45"/>
    <w:rsid w:val="00E37373"/>
    <w:rsid w:val="00E3746E"/>
    <w:rsid w:val="00E3756E"/>
    <w:rsid w:val="00E37769"/>
    <w:rsid w:val="00E37DA9"/>
    <w:rsid w:val="00E37E08"/>
    <w:rsid w:val="00E401CC"/>
    <w:rsid w:val="00E40653"/>
    <w:rsid w:val="00E409C0"/>
    <w:rsid w:val="00E40CEE"/>
    <w:rsid w:val="00E41305"/>
    <w:rsid w:val="00E418AE"/>
    <w:rsid w:val="00E41C2A"/>
    <w:rsid w:val="00E41E92"/>
    <w:rsid w:val="00E41EE9"/>
    <w:rsid w:val="00E41F34"/>
    <w:rsid w:val="00E42114"/>
    <w:rsid w:val="00E4236B"/>
    <w:rsid w:val="00E426E8"/>
    <w:rsid w:val="00E4303E"/>
    <w:rsid w:val="00E43465"/>
    <w:rsid w:val="00E4355F"/>
    <w:rsid w:val="00E43588"/>
    <w:rsid w:val="00E437D6"/>
    <w:rsid w:val="00E43AD7"/>
    <w:rsid w:val="00E43B9E"/>
    <w:rsid w:val="00E43EC7"/>
    <w:rsid w:val="00E44106"/>
    <w:rsid w:val="00E4412E"/>
    <w:rsid w:val="00E4437A"/>
    <w:rsid w:val="00E4446F"/>
    <w:rsid w:val="00E4459F"/>
    <w:rsid w:val="00E4476E"/>
    <w:rsid w:val="00E44EA6"/>
    <w:rsid w:val="00E44F72"/>
    <w:rsid w:val="00E4515F"/>
    <w:rsid w:val="00E45165"/>
    <w:rsid w:val="00E453E8"/>
    <w:rsid w:val="00E4553F"/>
    <w:rsid w:val="00E45725"/>
    <w:rsid w:val="00E45796"/>
    <w:rsid w:val="00E45BD5"/>
    <w:rsid w:val="00E45FAE"/>
    <w:rsid w:val="00E46A17"/>
    <w:rsid w:val="00E46F53"/>
    <w:rsid w:val="00E471EC"/>
    <w:rsid w:val="00E47B93"/>
    <w:rsid w:val="00E5124C"/>
    <w:rsid w:val="00E51372"/>
    <w:rsid w:val="00E513CD"/>
    <w:rsid w:val="00E5184E"/>
    <w:rsid w:val="00E519FF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B1E"/>
    <w:rsid w:val="00E54CCD"/>
    <w:rsid w:val="00E54DA9"/>
    <w:rsid w:val="00E54FDC"/>
    <w:rsid w:val="00E552BB"/>
    <w:rsid w:val="00E55508"/>
    <w:rsid w:val="00E55AC4"/>
    <w:rsid w:val="00E55AD8"/>
    <w:rsid w:val="00E561C4"/>
    <w:rsid w:val="00E56321"/>
    <w:rsid w:val="00E56CD0"/>
    <w:rsid w:val="00E57402"/>
    <w:rsid w:val="00E57423"/>
    <w:rsid w:val="00E575B6"/>
    <w:rsid w:val="00E5760B"/>
    <w:rsid w:val="00E60065"/>
    <w:rsid w:val="00E601B2"/>
    <w:rsid w:val="00E60248"/>
    <w:rsid w:val="00E60A70"/>
    <w:rsid w:val="00E60D30"/>
    <w:rsid w:val="00E60E19"/>
    <w:rsid w:val="00E60F55"/>
    <w:rsid w:val="00E614B9"/>
    <w:rsid w:val="00E615D6"/>
    <w:rsid w:val="00E61754"/>
    <w:rsid w:val="00E617A6"/>
    <w:rsid w:val="00E61FE5"/>
    <w:rsid w:val="00E62163"/>
    <w:rsid w:val="00E6236C"/>
    <w:rsid w:val="00E626A1"/>
    <w:rsid w:val="00E62DAA"/>
    <w:rsid w:val="00E638A5"/>
    <w:rsid w:val="00E63EEC"/>
    <w:rsid w:val="00E63F4A"/>
    <w:rsid w:val="00E6407D"/>
    <w:rsid w:val="00E641FE"/>
    <w:rsid w:val="00E647CB"/>
    <w:rsid w:val="00E64B8C"/>
    <w:rsid w:val="00E64BA3"/>
    <w:rsid w:val="00E64CB8"/>
    <w:rsid w:val="00E6508F"/>
    <w:rsid w:val="00E6541B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5D3"/>
    <w:rsid w:val="00E67A98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2978"/>
    <w:rsid w:val="00E736D8"/>
    <w:rsid w:val="00E737A7"/>
    <w:rsid w:val="00E739DD"/>
    <w:rsid w:val="00E74163"/>
    <w:rsid w:val="00E74CE7"/>
    <w:rsid w:val="00E7569F"/>
    <w:rsid w:val="00E758DE"/>
    <w:rsid w:val="00E75B9F"/>
    <w:rsid w:val="00E76296"/>
    <w:rsid w:val="00E76304"/>
    <w:rsid w:val="00E76769"/>
    <w:rsid w:val="00E76B72"/>
    <w:rsid w:val="00E77372"/>
    <w:rsid w:val="00E778DC"/>
    <w:rsid w:val="00E77B69"/>
    <w:rsid w:val="00E77C07"/>
    <w:rsid w:val="00E77C21"/>
    <w:rsid w:val="00E77C5B"/>
    <w:rsid w:val="00E8039D"/>
    <w:rsid w:val="00E804D5"/>
    <w:rsid w:val="00E8099D"/>
    <w:rsid w:val="00E80AEF"/>
    <w:rsid w:val="00E80C3B"/>
    <w:rsid w:val="00E80D37"/>
    <w:rsid w:val="00E8112E"/>
    <w:rsid w:val="00E81317"/>
    <w:rsid w:val="00E81353"/>
    <w:rsid w:val="00E819CC"/>
    <w:rsid w:val="00E819D0"/>
    <w:rsid w:val="00E81C0C"/>
    <w:rsid w:val="00E81C58"/>
    <w:rsid w:val="00E81ED0"/>
    <w:rsid w:val="00E8208A"/>
    <w:rsid w:val="00E8254D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87FDC"/>
    <w:rsid w:val="00E909EB"/>
    <w:rsid w:val="00E91DB6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82F"/>
    <w:rsid w:val="00E94934"/>
    <w:rsid w:val="00E949BE"/>
    <w:rsid w:val="00E94DEB"/>
    <w:rsid w:val="00E952EC"/>
    <w:rsid w:val="00E95E6D"/>
    <w:rsid w:val="00E9602C"/>
    <w:rsid w:val="00E9619B"/>
    <w:rsid w:val="00E9669E"/>
    <w:rsid w:val="00E969F7"/>
    <w:rsid w:val="00E96BA0"/>
    <w:rsid w:val="00E96CB5"/>
    <w:rsid w:val="00E9717B"/>
    <w:rsid w:val="00E97CDB"/>
    <w:rsid w:val="00EA0412"/>
    <w:rsid w:val="00EA0A6B"/>
    <w:rsid w:val="00EA0C4C"/>
    <w:rsid w:val="00EA0D86"/>
    <w:rsid w:val="00EA1649"/>
    <w:rsid w:val="00EA1D1F"/>
    <w:rsid w:val="00EA1DFB"/>
    <w:rsid w:val="00EA2550"/>
    <w:rsid w:val="00EA297B"/>
    <w:rsid w:val="00EA2EB5"/>
    <w:rsid w:val="00EA32BD"/>
    <w:rsid w:val="00EA357D"/>
    <w:rsid w:val="00EA3676"/>
    <w:rsid w:val="00EA3B45"/>
    <w:rsid w:val="00EA3E8C"/>
    <w:rsid w:val="00EA409D"/>
    <w:rsid w:val="00EA42F2"/>
    <w:rsid w:val="00EA4303"/>
    <w:rsid w:val="00EA4668"/>
    <w:rsid w:val="00EA4A90"/>
    <w:rsid w:val="00EA4BB7"/>
    <w:rsid w:val="00EA4C58"/>
    <w:rsid w:val="00EA53D3"/>
    <w:rsid w:val="00EA5A24"/>
    <w:rsid w:val="00EA677D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69A"/>
    <w:rsid w:val="00EB1BDA"/>
    <w:rsid w:val="00EB1C45"/>
    <w:rsid w:val="00EB2AB1"/>
    <w:rsid w:val="00EB2D2A"/>
    <w:rsid w:val="00EB30F6"/>
    <w:rsid w:val="00EB372E"/>
    <w:rsid w:val="00EB3C1D"/>
    <w:rsid w:val="00EB4473"/>
    <w:rsid w:val="00EB49AD"/>
    <w:rsid w:val="00EB49E6"/>
    <w:rsid w:val="00EB4E31"/>
    <w:rsid w:val="00EB4FD8"/>
    <w:rsid w:val="00EB54F0"/>
    <w:rsid w:val="00EB5D0D"/>
    <w:rsid w:val="00EB63D2"/>
    <w:rsid w:val="00EB6D0C"/>
    <w:rsid w:val="00EB7701"/>
    <w:rsid w:val="00EB7861"/>
    <w:rsid w:val="00EC0071"/>
    <w:rsid w:val="00EC038B"/>
    <w:rsid w:val="00EC03C2"/>
    <w:rsid w:val="00EC06C6"/>
    <w:rsid w:val="00EC0AA8"/>
    <w:rsid w:val="00EC0AEF"/>
    <w:rsid w:val="00EC0F4F"/>
    <w:rsid w:val="00EC12FB"/>
    <w:rsid w:val="00EC1482"/>
    <w:rsid w:val="00EC14AD"/>
    <w:rsid w:val="00EC1C78"/>
    <w:rsid w:val="00EC1CBC"/>
    <w:rsid w:val="00EC1E27"/>
    <w:rsid w:val="00EC1E80"/>
    <w:rsid w:val="00EC232A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04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0FFE"/>
    <w:rsid w:val="00ED1776"/>
    <w:rsid w:val="00ED2034"/>
    <w:rsid w:val="00ED20B8"/>
    <w:rsid w:val="00ED24D1"/>
    <w:rsid w:val="00ED346D"/>
    <w:rsid w:val="00ED38FA"/>
    <w:rsid w:val="00ED39C8"/>
    <w:rsid w:val="00ED3DF4"/>
    <w:rsid w:val="00ED42B5"/>
    <w:rsid w:val="00ED43B1"/>
    <w:rsid w:val="00ED4F07"/>
    <w:rsid w:val="00ED53C8"/>
    <w:rsid w:val="00ED564F"/>
    <w:rsid w:val="00ED5664"/>
    <w:rsid w:val="00ED5695"/>
    <w:rsid w:val="00ED596D"/>
    <w:rsid w:val="00ED5A28"/>
    <w:rsid w:val="00ED5E65"/>
    <w:rsid w:val="00ED6495"/>
    <w:rsid w:val="00ED6AFE"/>
    <w:rsid w:val="00ED6C70"/>
    <w:rsid w:val="00ED6EB2"/>
    <w:rsid w:val="00ED6ED6"/>
    <w:rsid w:val="00ED7072"/>
    <w:rsid w:val="00ED7479"/>
    <w:rsid w:val="00ED7493"/>
    <w:rsid w:val="00ED757A"/>
    <w:rsid w:val="00ED7947"/>
    <w:rsid w:val="00ED797A"/>
    <w:rsid w:val="00EE03E7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28D2"/>
    <w:rsid w:val="00EE31D7"/>
    <w:rsid w:val="00EE37D8"/>
    <w:rsid w:val="00EE3C43"/>
    <w:rsid w:val="00EE41E4"/>
    <w:rsid w:val="00EE47CE"/>
    <w:rsid w:val="00EE4A3C"/>
    <w:rsid w:val="00EE4C11"/>
    <w:rsid w:val="00EE4C20"/>
    <w:rsid w:val="00EE4DA6"/>
    <w:rsid w:val="00EE51A8"/>
    <w:rsid w:val="00EE549A"/>
    <w:rsid w:val="00EE5930"/>
    <w:rsid w:val="00EE5A75"/>
    <w:rsid w:val="00EE652E"/>
    <w:rsid w:val="00EE6DBE"/>
    <w:rsid w:val="00EE71EB"/>
    <w:rsid w:val="00EE73CB"/>
    <w:rsid w:val="00EE742B"/>
    <w:rsid w:val="00EE7510"/>
    <w:rsid w:val="00EE7600"/>
    <w:rsid w:val="00EE77C2"/>
    <w:rsid w:val="00EE7A69"/>
    <w:rsid w:val="00EE7C0C"/>
    <w:rsid w:val="00EF01A2"/>
    <w:rsid w:val="00EF038D"/>
    <w:rsid w:val="00EF039F"/>
    <w:rsid w:val="00EF0B84"/>
    <w:rsid w:val="00EF0B94"/>
    <w:rsid w:val="00EF0C6D"/>
    <w:rsid w:val="00EF1439"/>
    <w:rsid w:val="00EF1A23"/>
    <w:rsid w:val="00EF245F"/>
    <w:rsid w:val="00EF2A39"/>
    <w:rsid w:val="00EF3109"/>
    <w:rsid w:val="00EF322D"/>
    <w:rsid w:val="00EF3741"/>
    <w:rsid w:val="00EF397C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455"/>
    <w:rsid w:val="00F0073C"/>
    <w:rsid w:val="00F00BC0"/>
    <w:rsid w:val="00F00DE2"/>
    <w:rsid w:val="00F01E44"/>
    <w:rsid w:val="00F01E45"/>
    <w:rsid w:val="00F0233B"/>
    <w:rsid w:val="00F0245D"/>
    <w:rsid w:val="00F0253C"/>
    <w:rsid w:val="00F0284D"/>
    <w:rsid w:val="00F03162"/>
    <w:rsid w:val="00F03698"/>
    <w:rsid w:val="00F03DF9"/>
    <w:rsid w:val="00F04117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CCF"/>
    <w:rsid w:val="00F10E89"/>
    <w:rsid w:val="00F10EC2"/>
    <w:rsid w:val="00F10EE8"/>
    <w:rsid w:val="00F10FC0"/>
    <w:rsid w:val="00F11803"/>
    <w:rsid w:val="00F11927"/>
    <w:rsid w:val="00F11E70"/>
    <w:rsid w:val="00F1201E"/>
    <w:rsid w:val="00F12314"/>
    <w:rsid w:val="00F124D0"/>
    <w:rsid w:val="00F1273D"/>
    <w:rsid w:val="00F127EA"/>
    <w:rsid w:val="00F12B38"/>
    <w:rsid w:val="00F12C64"/>
    <w:rsid w:val="00F12E4E"/>
    <w:rsid w:val="00F12E94"/>
    <w:rsid w:val="00F13171"/>
    <w:rsid w:val="00F131AD"/>
    <w:rsid w:val="00F13E03"/>
    <w:rsid w:val="00F13E85"/>
    <w:rsid w:val="00F14093"/>
    <w:rsid w:val="00F141E6"/>
    <w:rsid w:val="00F14682"/>
    <w:rsid w:val="00F15451"/>
    <w:rsid w:val="00F15970"/>
    <w:rsid w:val="00F15D49"/>
    <w:rsid w:val="00F15D69"/>
    <w:rsid w:val="00F15DFF"/>
    <w:rsid w:val="00F16021"/>
    <w:rsid w:val="00F164B2"/>
    <w:rsid w:val="00F16969"/>
    <w:rsid w:val="00F16F0C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49C"/>
    <w:rsid w:val="00F22727"/>
    <w:rsid w:val="00F227F0"/>
    <w:rsid w:val="00F22BEB"/>
    <w:rsid w:val="00F22E0F"/>
    <w:rsid w:val="00F2327A"/>
    <w:rsid w:val="00F232E4"/>
    <w:rsid w:val="00F237EC"/>
    <w:rsid w:val="00F239CD"/>
    <w:rsid w:val="00F23B36"/>
    <w:rsid w:val="00F24239"/>
    <w:rsid w:val="00F24532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A6"/>
    <w:rsid w:val="00F26BE1"/>
    <w:rsid w:val="00F271A8"/>
    <w:rsid w:val="00F2769A"/>
    <w:rsid w:val="00F2798C"/>
    <w:rsid w:val="00F27C0D"/>
    <w:rsid w:val="00F27C95"/>
    <w:rsid w:val="00F27EB1"/>
    <w:rsid w:val="00F301D4"/>
    <w:rsid w:val="00F31B12"/>
    <w:rsid w:val="00F3202B"/>
    <w:rsid w:val="00F32038"/>
    <w:rsid w:val="00F32106"/>
    <w:rsid w:val="00F32632"/>
    <w:rsid w:val="00F32866"/>
    <w:rsid w:val="00F3320E"/>
    <w:rsid w:val="00F33371"/>
    <w:rsid w:val="00F34438"/>
    <w:rsid w:val="00F34D18"/>
    <w:rsid w:val="00F356E7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14"/>
    <w:rsid w:val="00F40BF4"/>
    <w:rsid w:val="00F40CCE"/>
    <w:rsid w:val="00F40EF0"/>
    <w:rsid w:val="00F413F7"/>
    <w:rsid w:val="00F41962"/>
    <w:rsid w:val="00F41B50"/>
    <w:rsid w:val="00F41C4D"/>
    <w:rsid w:val="00F424B8"/>
    <w:rsid w:val="00F427CB"/>
    <w:rsid w:val="00F428CC"/>
    <w:rsid w:val="00F42978"/>
    <w:rsid w:val="00F429F6"/>
    <w:rsid w:val="00F43043"/>
    <w:rsid w:val="00F430EB"/>
    <w:rsid w:val="00F4323B"/>
    <w:rsid w:val="00F4325F"/>
    <w:rsid w:val="00F43669"/>
    <w:rsid w:val="00F43D28"/>
    <w:rsid w:val="00F43EB3"/>
    <w:rsid w:val="00F43EF6"/>
    <w:rsid w:val="00F44081"/>
    <w:rsid w:val="00F4413E"/>
    <w:rsid w:val="00F44639"/>
    <w:rsid w:val="00F44BE1"/>
    <w:rsid w:val="00F44DF0"/>
    <w:rsid w:val="00F4515C"/>
    <w:rsid w:val="00F4558E"/>
    <w:rsid w:val="00F45B53"/>
    <w:rsid w:val="00F45E3D"/>
    <w:rsid w:val="00F46297"/>
    <w:rsid w:val="00F462F7"/>
    <w:rsid w:val="00F467F7"/>
    <w:rsid w:val="00F46896"/>
    <w:rsid w:val="00F47AA4"/>
    <w:rsid w:val="00F47B0A"/>
    <w:rsid w:val="00F508F1"/>
    <w:rsid w:val="00F511DE"/>
    <w:rsid w:val="00F512FD"/>
    <w:rsid w:val="00F5178C"/>
    <w:rsid w:val="00F518A5"/>
    <w:rsid w:val="00F51AC3"/>
    <w:rsid w:val="00F51AD7"/>
    <w:rsid w:val="00F5220D"/>
    <w:rsid w:val="00F52D5B"/>
    <w:rsid w:val="00F52FAB"/>
    <w:rsid w:val="00F5316C"/>
    <w:rsid w:val="00F53623"/>
    <w:rsid w:val="00F53C02"/>
    <w:rsid w:val="00F53D6A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57D6F"/>
    <w:rsid w:val="00F60316"/>
    <w:rsid w:val="00F60634"/>
    <w:rsid w:val="00F6077A"/>
    <w:rsid w:val="00F60929"/>
    <w:rsid w:val="00F609DA"/>
    <w:rsid w:val="00F60A95"/>
    <w:rsid w:val="00F60C66"/>
    <w:rsid w:val="00F611FA"/>
    <w:rsid w:val="00F61542"/>
    <w:rsid w:val="00F61A5C"/>
    <w:rsid w:val="00F61C32"/>
    <w:rsid w:val="00F61F4B"/>
    <w:rsid w:val="00F6217E"/>
    <w:rsid w:val="00F6230D"/>
    <w:rsid w:val="00F623BE"/>
    <w:rsid w:val="00F6242C"/>
    <w:rsid w:val="00F625FD"/>
    <w:rsid w:val="00F62B0B"/>
    <w:rsid w:val="00F63E2A"/>
    <w:rsid w:val="00F6416A"/>
    <w:rsid w:val="00F6475A"/>
    <w:rsid w:val="00F648C5"/>
    <w:rsid w:val="00F64DCC"/>
    <w:rsid w:val="00F650E6"/>
    <w:rsid w:val="00F652FE"/>
    <w:rsid w:val="00F6538E"/>
    <w:rsid w:val="00F653E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6C2"/>
    <w:rsid w:val="00F67E38"/>
    <w:rsid w:val="00F67E48"/>
    <w:rsid w:val="00F702DB"/>
    <w:rsid w:val="00F708C2"/>
    <w:rsid w:val="00F70AC2"/>
    <w:rsid w:val="00F70D9F"/>
    <w:rsid w:val="00F713A1"/>
    <w:rsid w:val="00F7155C"/>
    <w:rsid w:val="00F719C7"/>
    <w:rsid w:val="00F722F6"/>
    <w:rsid w:val="00F72803"/>
    <w:rsid w:val="00F72B65"/>
    <w:rsid w:val="00F72C96"/>
    <w:rsid w:val="00F73154"/>
    <w:rsid w:val="00F73184"/>
    <w:rsid w:val="00F73509"/>
    <w:rsid w:val="00F7350F"/>
    <w:rsid w:val="00F736FE"/>
    <w:rsid w:val="00F739DB"/>
    <w:rsid w:val="00F73B99"/>
    <w:rsid w:val="00F74276"/>
    <w:rsid w:val="00F742EF"/>
    <w:rsid w:val="00F745CA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788"/>
    <w:rsid w:val="00F768CD"/>
    <w:rsid w:val="00F807AD"/>
    <w:rsid w:val="00F80D8F"/>
    <w:rsid w:val="00F81185"/>
    <w:rsid w:val="00F81225"/>
    <w:rsid w:val="00F8132E"/>
    <w:rsid w:val="00F8145B"/>
    <w:rsid w:val="00F81954"/>
    <w:rsid w:val="00F8225D"/>
    <w:rsid w:val="00F82327"/>
    <w:rsid w:val="00F825CD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4FB8"/>
    <w:rsid w:val="00F853AE"/>
    <w:rsid w:val="00F858A9"/>
    <w:rsid w:val="00F85AA2"/>
    <w:rsid w:val="00F85E16"/>
    <w:rsid w:val="00F85E65"/>
    <w:rsid w:val="00F86556"/>
    <w:rsid w:val="00F8669C"/>
    <w:rsid w:val="00F866DB"/>
    <w:rsid w:val="00F86A76"/>
    <w:rsid w:val="00F86C65"/>
    <w:rsid w:val="00F87005"/>
    <w:rsid w:val="00F872C2"/>
    <w:rsid w:val="00F874A8"/>
    <w:rsid w:val="00F87580"/>
    <w:rsid w:val="00F8760E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A73"/>
    <w:rsid w:val="00F92D76"/>
    <w:rsid w:val="00F9322E"/>
    <w:rsid w:val="00F93383"/>
    <w:rsid w:val="00F934F7"/>
    <w:rsid w:val="00F9363B"/>
    <w:rsid w:val="00F9379F"/>
    <w:rsid w:val="00F93BF8"/>
    <w:rsid w:val="00F93EA0"/>
    <w:rsid w:val="00F94605"/>
    <w:rsid w:val="00F946E7"/>
    <w:rsid w:val="00F94D09"/>
    <w:rsid w:val="00F95223"/>
    <w:rsid w:val="00F95237"/>
    <w:rsid w:val="00F95343"/>
    <w:rsid w:val="00F957E8"/>
    <w:rsid w:val="00F95A9C"/>
    <w:rsid w:val="00F95AAB"/>
    <w:rsid w:val="00F96631"/>
    <w:rsid w:val="00F968CD"/>
    <w:rsid w:val="00F968FB"/>
    <w:rsid w:val="00F96ADC"/>
    <w:rsid w:val="00F96BC0"/>
    <w:rsid w:val="00F96C75"/>
    <w:rsid w:val="00F96E32"/>
    <w:rsid w:val="00F97031"/>
    <w:rsid w:val="00F9704A"/>
    <w:rsid w:val="00F97DD8"/>
    <w:rsid w:val="00FA069E"/>
    <w:rsid w:val="00FA06F8"/>
    <w:rsid w:val="00FA11C1"/>
    <w:rsid w:val="00FA16CB"/>
    <w:rsid w:val="00FA1EBD"/>
    <w:rsid w:val="00FA21CF"/>
    <w:rsid w:val="00FA2377"/>
    <w:rsid w:val="00FA25DB"/>
    <w:rsid w:val="00FA2616"/>
    <w:rsid w:val="00FA2E7D"/>
    <w:rsid w:val="00FA35C3"/>
    <w:rsid w:val="00FA3B23"/>
    <w:rsid w:val="00FA415A"/>
    <w:rsid w:val="00FA416A"/>
    <w:rsid w:val="00FA41F0"/>
    <w:rsid w:val="00FA4439"/>
    <w:rsid w:val="00FA45B1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25B"/>
    <w:rsid w:val="00FA73F8"/>
    <w:rsid w:val="00FA7747"/>
    <w:rsid w:val="00FA793B"/>
    <w:rsid w:val="00FB029E"/>
    <w:rsid w:val="00FB0322"/>
    <w:rsid w:val="00FB11A9"/>
    <w:rsid w:val="00FB16F6"/>
    <w:rsid w:val="00FB1864"/>
    <w:rsid w:val="00FB1928"/>
    <w:rsid w:val="00FB26DC"/>
    <w:rsid w:val="00FB29D4"/>
    <w:rsid w:val="00FB2D40"/>
    <w:rsid w:val="00FB33FC"/>
    <w:rsid w:val="00FB3496"/>
    <w:rsid w:val="00FB3A67"/>
    <w:rsid w:val="00FB3A80"/>
    <w:rsid w:val="00FB416A"/>
    <w:rsid w:val="00FB421A"/>
    <w:rsid w:val="00FB49B3"/>
    <w:rsid w:val="00FB541A"/>
    <w:rsid w:val="00FB5649"/>
    <w:rsid w:val="00FB56B7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316"/>
    <w:rsid w:val="00FC0604"/>
    <w:rsid w:val="00FC0AA5"/>
    <w:rsid w:val="00FC111A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59FA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C7F82"/>
    <w:rsid w:val="00FD0109"/>
    <w:rsid w:val="00FD0300"/>
    <w:rsid w:val="00FD0363"/>
    <w:rsid w:val="00FD0573"/>
    <w:rsid w:val="00FD128F"/>
    <w:rsid w:val="00FD2344"/>
    <w:rsid w:val="00FD269F"/>
    <w:rsid w:val="00FD26B8"/>
    <w:rsid w:val="00FD28F7"/>
    <w:rsid w:val="00FD2D02"/>
    <w:rsid w:val="00FD3453"/>
    <w:rsid w:val="00FD4A56"/>
    <w:rsid w:val="00FD51E4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2A41"/>
    <w:rsid w:val="00FE332B"/>
    <w:rsid w:val="00FE33BC"/>
    <w:rsid w:val="00FE3512"/>
    <w:rsid w:val="00FE3958"/>
    <w:rsid w:val="00FE3AAC"/>
    <w:rsid w:val="00FE3CFA"/>
    <w:rsid w:val="00FE4293"/>
    <w:rsid w:val="00FE4641"/>
    <w:rsid w:val="00FE46F7"/>
    <w:rsid w:val="00FE4A22"/>
    <w:rsid w:val="00FE4EE2"/>
    <w:rsid w:val="00FE4F16"/>
    <w:rsid w:val="00FE4F74"/>
    <w:rsid w:val="00FE51AE"/>
    <w:rsid w:val="00FE52EA"/>
    <w:rsid w:val="00FE5EC1"/>
    <w:rsid w:val="00FE600C"/>
    <w:rsid w:val="00FE6819"/>
    <w:rsid w:val="00FE68A9"/>
    <w:rsid w:val="00FE696F"/>
    <w:rsid w:val="00FE6AF3"/>
    <w:rsid w:val="00FE6D3E"/>
    <w:rsid w:val="00FE7009"/>
    <w:rsid w:val="00FE7047"/>
    <w:rsid w:val="00FE715A"/>
    <w:rsid w:val="00FE7875"/>
    <w:rsid w:val="00FF09E9"/>
    <w:rsid w:val="00FF0DDB"/>
    <w:rsid w:val="00FF0EEC"/>
    <w:rsid w:val="00FF0F7D"/>
    <w:rsid w:val="00FF0F9A"/>
    <w:rsid w:val="00FF117F"/>
    <w:rsid w:val="00FF1838"/>
    <w:rsid w:val="00FF1A6E"/>
    <w:rsid w:val="00FF1CBF"/>
    <w:rsid w:val="00FF21CB"/>
    <w:rsid w:val="00FF284C"/>
    <w:rsid w:val="00FF2F9F"/>
    <w:rsid w:val="00FF37E0"/>
    <w:rsid w:val="00FF3897"/>
    <w:rsid w:val="00FF3AE1"/>
    <w:rsid w:val="00FF3F4A"/>
    <w:rsid w:val="00FF4636"/>
    <w:rsid w:val="00FF482C"/>
    <w:rsid w:val="00FF531F"/>
    <w:rsid w:val="00FF54CC"/>
    <w:rsid w:val="00FF5573"/>
    <w:rsid w:val="00FF6279"/>
    <w:rsid w:val="00FF6411"/>
    <w:rsid w:val="00FF6560"/>
    <w:rsid w:val="00FF6AB2"/>
    <w:rsid w:val="00FF6BD9"/>
    <w:rsid w:val="00FF757A"/>
    <w:rsid w:val="00FF7999"/>
    <w:rsid w:val="3EFB9200"/>
    <w:rsid w:val="7A0EC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1B6AF53D-E827-44F9-9F57-6DCEAA97F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F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character" w:customStyle="1" w:styleId="normaltextrun">
    <w:name w:val="normaltextrun"/>
    <w:basedOn w:val="DefaultParagraphFont"/>
    <w:rsid w:val="00682544"/>
  </w:style>
  <w:style w:type="character" w:customStyle="1" w:styleId="eop">
    <w:name w:val="eop"/>
    <w:basedOn w:val="DefaultParagraphFont"/>
    <w:rsid w:val="00682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BCDA4DA-FFA5-462F-BD62-36CD59D8B0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4583C-609C-4BE2-8A3E-9372DA254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B3BCE1-C671-4BCA-BA39-54B33EF15C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45</TotalTime>
  <Pages>8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Jarukan, Thipmart</cp:lastModifiedBy>
  <cp:revision>31</cp:revision>
  <cp:lastPrinted>2025-07-30T04:32:00Z</cp:lastPrinted>
  <dcterms:created xsi:type="dcterms:W3CDTF">2025-11-03T14:02:00Z</dcterms:created>
  <dcterms:modified xsi:type="dcterms:W3CDTF">2025-11-06T12:37:00Z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