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FE23C5" w:rsidRPr="00FE23C5" w14:paraId="3426CB2B" w14:textId="77777777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F32312" w14:textId="77777777" w:rsidR="00A552BC" w:rsidRPr="00FE23C5" w:rsidRDefault="00A552BC" w:rsidP="00D766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5525D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2485980C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E23C5" w:rsidRPr="00FE23C5" w14:paraId="6BC08B9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F4CFD0C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499B0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D8D71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23C5" w:rsidRPr="00FE23C5" w14:paraId="381943F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B8BC0F" w14:textId="77777777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1363F0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8EDDBE2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E23C5" w:rsidRPr="00FE23C5" w14:paraId="7E0089B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506265" w14:textId="77777777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DBA178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CE5E32" w14:textId="59B48486" w:rsidR="00A552BC" w:rsidRPr="00FE23C5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</w:t>
            </w:r>
            <w:r w:rsidR="00E94BA0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รวมและข้อมูลทางการเงินเฉพาะกิจการ</w:t>
            </w:r>
            <w:r w:rsidR="009215D1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FE23C5" w:rsidRPr="00FE23C5" w14:paraId="05A66C0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AF29EF" w14:textId="77777777" w:rsidR="00A552BC" w:rsidRPr="00FE23C5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E89F8C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63DA31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FE23C5" w:rsidRPr="00FE23C5" w14:paraId="6B2A939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BAECC" w14:textId="77777777" w:rsidR="00A552BC" w:rsidRPr="00FE23C5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BDA8EA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8060CED" w14:textId="77777777" w:rsidR="00A552BC" w:rsidRPr="00FE23C5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FE23C5" w:rsidRPr="00FE23C5" w14:paraId="1FE3C27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6C4013" w14:textId="0DE97621" w:rsidR="00A552BC" w:rsidRPr="00FE23C5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62E2F271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77BB53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23C5" w:rsidRPr="00FE23C5" w14:paraId="519CFC0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A9287F" w14:textId="61212E78" w:rsidR="00A552BC" w:rsidRPr="00FE23C5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17839058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452B5B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23C5" w:rsidRPr="00FE23C5" w14:paraId="6101CA2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DA9DD8" w14:textId="02D051CC" w:rsidR="00A552BC" w:rsidRPr="00FE23C5" w:rsidRDefault="00504F3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3BE65FE1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FF910AF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FE23C5" w:rsidRPr="00FE23C5" w14:paraId="6DE31AF5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B576C4" w14:textId="76A94EE5" w:rsidR="00C14112" w:rsidRPr="00FE23C5" w:rsidRDefault="00504F3F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7899F7F2" w14:textId="77777777" w:rsidR="00C14112" w:rsidRPr="00FE23C5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C9E857" w14:textId="77777777" w:rsidR="00C14112" w:rsidRPr="00FE23C5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E23C5" w:rsidRPr="00FE23C5" w14:paraId="3ED9635F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8E228A" w14:textId="6A8D7108" w:rsidR="00A51632" w:rsidRPr="00FE23C5" w:rsidRDefault="00504F3F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33CFD396" w14:textId="77777777" w:rsidR="00A51632" w:rsidRPr="00FE23C5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6F4F7F6" w14:textId="77777777" w:rsidR="00A51632" w:rsidRPr="00FE23C5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E23C5" w:rsidRPr="00FE23C5" w14:paraId="25874BE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C60689" w14:textId="563FE468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2BF57323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4ED67E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E23C5" w:rsidRPr="00FE23C5" w14:paraId="732C903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77DC99" w14:textId="28D0106A" w:rsidR="00AC77D8" w:rsidRPr="00FE23C5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5B56B7D7" w14:textId="77777777" w:rsidR="00AC77D8" w:rsidRPr="00FE23C5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8D7A047" w14:textId="77777777" w:rsidR="00AC77D8" w:rsidRPr="00FE23C5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FE23C5" w:rsidRPr="00FE23C5" w14:paraId="5F8F898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5463EE" w14:textId="6E7C6E19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F8A88CA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0AE7371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E23C5" w:rsidRPr="00FE23C5" w14:paraId="0286017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9B9A7F" w14:textId="18C641FF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82B230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FA89D2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E23C5" w:rsidRPr="00FE23C5" w14:paraId="379ACE4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F36408" w14:textId="5ADB61C0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9518863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7EA03A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23C5" w:rsidRPr="00FE23C5" w14:paraId="031EF8E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E90F07" w14:textId="5511237F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FF25C15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FC3519D" w14:textId="77777777" w:rsidR="00A552BC" w:rsidRPr="00FE23C5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E23C5" w:rsidRPr="00FE23C5" w14:paraId="20B130E1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3ED1E3" w14:textId="428EFCED" w:rsidR="00AD1FC0" w:rsidRPr="00FE23C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06DEDD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A09641" w14:textId="0B1614F7" w:rsidR="00AD1FC0" w:rsidRPr="00FE23C5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E23C5" w:rsidRPr="00FE23C5" w14:paraId="08B7594F" w14:textId="77777777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BA8086" w14:textId="0272B03F" w:rsidR="00AD1FC0" w:rsidRPr="00FE23C5" w:rsidRDefault="00504F3F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13E15C04" w14:textId="77777777" w:rsidR="00AD1FC0" w:rsidRPr="00FE23C5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793B5EE" w14:textId="200474FD" w:rsidR="00AD1FC0" w:rsidRPr="00FE23C5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E23C5" w:rsidRPr="00FE23C5" w14:paraId="6CB67D1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E9EA1C" w14:textId="7AD7E55A" w:rsidR="00AD1FC0" w:rsidRPr="00FE23C5" w:rsidRDefault="00CF1294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F129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C74024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AF4643E" w14:textId="18393083" w:rsidR="00AD1FC0" w:rsidRPr="00FE23C5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E23C5" w:rsidRPr="00FE23C5" w14:paraId="4DB567C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E97150" w14:textId="74D24D23" w:rsidR="00AD1FC0" w:rsidRPr="00FE23C5" w:rsidRDefault="00EC7B35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9ACC615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37DA0F" w14:textId="2A136298" w:rsidR="00AD1FC0" w:rsidRPr="00FE23C5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B44FCB" w:rsidRPr="00F40C65" w14:paraId="533F0860" w14:textId="77777777" w:rsidTr="00B559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51AA67" w14:textId="10CBD46F" w:rsidR="00B44FCB" w:rsidRPr="00F40C65" w:rsidRDefault="00B44FCB" w:rsidP="00B55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9032E3F" w14:textId="77777777" w:rsidR="00B44FCB" w:rsidRPr="00F40C65" w:rsidRDefault="00B44FCB" w:rsidP="00B55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121867" w14:textId="77777777" w:rsidR="00B44FCB" w:rsidRPr="00F40C65" w:rsidRDefault="00B44FCB" w:rsidP="00B55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23C5" w:rsidRPr="00FE23C5" w14:paraId="57A13C55" w14:textId="77777777" w:rsidTr="00A53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5A7669" w14:textId="2968E357" w:rsidR="00AD1FC0" w:rsidRPr="00A530B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530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7D7A6E" w14:textId="77777777" w:rsidR="00AD1FC0" w:rsidRPr="00A530B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CE9118" w14:textId="7F3859B0" w:rsidR="00AD1FC0" w:rsidRPr="00A530B5" w:rsidRDefault="00B4277D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530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สิทธิและหน้าที่ในการได้รับการส่งเสริมการลงทุน</w:t>
            </w:r>
          </w:p>
        </w:tc>
      </w:tr>
      <w:tr w:rsidR="00FE23C5" w:rsidRPr="00FE23C5" w14:paraId="09D0982A" w14:textId="77777777" w:rsidTr="00A53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945C6C" w14:textId="1A8D6012" w:rsidR="00BB3083" w:rsidRPr="00A530B5" w:rsidRDefault="00BB3083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530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C7B3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AA8961" w14:textId="77777777" w:rsidR="00BB3083" w:rsidRPr="00A530B5" w:rsidRDefault="00BB3083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E652886" w14:textId="7E382209" w:rsidR="00BB3083" w:rsidRPr="00A530B5" w:rsidRDefault="00B4277D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530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E23C5" w:rsidRPr="00FE23C5" w14:paraId="2E6E50F6" w14:textId="77777777" w:rsidTr="00A53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6A43EC" w14:textId="4686DF67" w:rsidR="00AD1FC0" w:rsidRPr="00A530B5" w:rsidRDefault="00AD1FC0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C8535" w14:textId="77777777" w:rsidR="00AD1FC0" w:rsidRPr="00A530B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4F1F3E" w14:textId="3F354E81" w:rsidR="00AD1FC0" w:rsidRPr="00A530B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23C5" w:rsidRPr="00FE23C5" w14:paraId="536A5527" w14:textId="77777777" w:rsidTr="00A53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F5FA6B" w14:textId="52071B4B" w:rsidR="007548BD" w:rsidRPr="00FE23C5" w:rsidRDefault="007548BD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4C57E" w14:textId="77777777" w:rsidR="007548BD" w:rsidRPr="00FE23C5" w:rsidRDefault="007548BD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6695EE5" w14:textId="12D49452" w:rsidR="007548BD" w:rsidRPr="009C0DBD" w:rsidRDefault="007548BD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theme="min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23C5" w:rsidRPr="00FE23C5" w14:paraId="0851915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24B320" w14:textId="6DCE8B2D" w:rsidR="00CB1ABC" w:rsidRPr="00FE23C5" w:rsidRDefault="00CB1ABC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8B095" w14:textId="77777777" w:rsidR="00CB1ABC" w:rsidRPr="00FE23C5" w:rsidRDefault="00CB1A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10F2DB3" w14:textId="77777777" w:rsidR="00CB1ABC" w:rsidRDefault="00CB1ABC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4C0E7B9C" w14:textId="77777777" w:rsidR="00FE36B7" w:rsidRDefault="00FE36B7" w:rsidP="00FE36B7"/>
          <w:p w14:paraId="033BAD7A" w14:textId="77777777" w:rsidR="00FE36B7" w:rsidRDefault="00FE36B7" w:rsidP="00FE36B7"/>
          <w:p w14:paraId="37FDC1E8" w14:textId="77777777" w:rsidR="00FE36B7" w:rsidRDefault="00FE36B7" w:rsidP="00FE36B7"/>
          <w:p w14:paraId="329B3BCA" w14:textId="3615A1D2" w:rsidR="00FE36B7" w:rsidRPr="00FE36B7" w:rsidRDefault="00FE36B7" w:rsidP="00FE36B7">
            <w:pPr>
              <w:rPr>
                <w:cs/>
              </w:rPr>
            </w:pPr>
          </w:p>
        </w:tc>
      </w:tr>
      <w:tr w:rsidR="00FE23C5" w:rsidRPr="00FE23C5" w14:paraId="7F9CA66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6A9CC2" w14:textId="77777777" w:rsidR="00AD1FC0" w:rsidRPr="00FE23C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72EB945D" w14:textId="77777777" w:rsidR="005B504E" w:rsidRPr="00FE23C5" w:rsidRDefault="005B504E" w:rsidP="005B504E"/>
        </w:tc>
        <w:tc>
          <w:tcPr>
            <w:tcW w:w="270" w:type="dxa"/>
          </w:tcPr>
          <w:p w14:paraId="52A7A5AD" w14:textId="77777777" w:rsidR="00AD1FC0" w:rsidRPr="00FE23C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48BBB4A" w14:textId="77777777" w:rsidR="00AD1FC0" w:rsidRPr="00FE23C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8C85BD8" w14:textId="61A08B30" w:rsidR="00A552BC" w:rsidRPr="00FE23C5" w:rsidRDefault="00A552BC" w:rsidP="00BB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 w:firstLine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lastRenderedPageBreak/>
        <w:t>หมายเหตุประกอบ</w:t>
      </w:r>
      <w:r w:rsidR="00BB3EB8">
        <w:rPr>
          <w:rFonts w:ascii="Angsana New" w:hAnsi="Angsana New" w:hint="cs"/>
          <w:sz w:val="30"/>
          <w:szCs w:val="30"/>
          <w:cs/>
        </w:rPr>
        <w:t>ข้อมูลทาง</w:t>
      </w:r>
      <w:r w:rsidRPr="00FE23C5">
        <w:rPr>
          <w:rFonts w:ascii="Angsana New" w:hAnsi="Angsana New"/>
          <w:sz w:val="30"/>
          <w:szCs w:val="30"/>
          <w:cs/>
        </w:rPr>
        <w:t>การเงินเป็นส่วนหนึ่งของ</w:t>
      </w:r>
      <w:r w:rsidR="00BB3EB8">
        <w:rPr>
          <w:rFonts w:ascii="Angsana New" w:hAnsi="Angsana New" w:hint="cs"/>
          <w:sz w:val="30"/>
          <w:szCs w:val="30"/>
          <w:cs/>
        </w:rPr>
        <w:t>ข้อมูลทาง</w:t>
      </w:r>
      <w:r w:rsidRPr="00FE23C5">
        <w:rPr>
          <w:rFonts w:ascii="Angsana New" w:hAnsi="Angsana New"/>
          <w:sz w:val="30"/>
          <w:szCs w:val="30"/>
          <w:cs/>
        </w:rPr>
        <w:t>การเงิน</w:t>
      </w:r>
      <w:r w:rsidR="00AD62DF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z w:val="30"/>
          <w:szCs w:val="30"/>
          <w:cs/>
        </w:rPr>
        <w:t>นี้</w:t>
      </w:r>
    </w:p>
    <w:p w14:paraId="51B868E8" w14:textId="77777777" w:rsidR="00BB3EB8" w:rsidRDefault="00BB3EB8" w:rsidP="00BB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4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38AD3858" w14:textId="62F65023" w:rsidR="00D64A23" w:rsidRPr="00FE23C5" w:rsidRDefault="00E94BA0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>ข้อมูลทาง</w:t>
      </w:r>
      <w:r w:rsidR="00A552BC" w:rsidRPr="00FE23C5">
        <w:rPr>
          <w:rFonts w:ascii="Angsana New" w:hAnsi="Angsana New"/>
          <w:sz w:val="30"/>
          <w:szCs w:val="30"/>
          <w:cs/>
        </w:rPr>
        <w:t>การเงิน</w:t>
      </w:r>
      <w:r w:rsidR="00AD62DF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="00A552BC" w:rsidRPr="00FE23C5">
        <w:rPr>
          <w:rFonts w:ascii="Angsana New" w:hAnsi="Angsana New"/>
          <w:sz w:val="30"/>
          <w:szCs w:val="30"/>
          <w:cs/>
        </w:rPr>
        <w:t>นี้ได้รับอนุมัติจาก</w:t>
      </w:r>
      <w:r w:rsidR="00A552BC" w:rsidRPr="00FE23C5">
        <w:rPr>
          <w:rFonts w:ascii="Angsana New" w:hAnsi="Angsana New" w:hint="cs"/>
          <w:sz w:val="30"/>
          <w:szCs w:val="30"/>
          <w:cs/>
        </w:rPr>
        <w:t>คณะ</w:t>
      </w:r>
      <w:r w:rsidR="00A552BC" w:rsidRPr="00FE23C5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1A7E1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04F3F" w:rsidRPr="001A7E14">
        <w:rPr>
          <w:rFonts w:ascii="Angsana New" w:hAnsi="Angsana New" w:hint="cs"/>
          <w:sz w:val="30"/>
          <w:szCs w:val="30"/>
          <w:lang w:val="en-GB"/>
        </w:rPr>
        <w:t>1</w:t>
      </w:r>
      <w:r w:rsidR="00905212" w:rsidRPr="001A7E14">
        <w:rPr>
          <w:rFonts w:ascii="Angsana New" w:hAnsi="Angsana New"/>
          <w:sz w:val="30"/>
          <w:szCs w:val="30"/>
          <w:lang w:val="en-GB"/>
        </w:rPr>
        <w:t>4</w:t>
      </w:r>
      <w:r w:rsidR="00B4277D" w:rsidRPr="001A7E14">
        <w:rPr>
          <w:rFonts w:ascii="Angsana New" w:hAnsi="Angsana New" w:hint="cs"/>
          <w:sz w:val="30"/>
          <w:szCs w:val="30"/>
          <w:cs/>
        </w:rPr>
        <w:t xml:space="preserve"> </w:t>
      </w:r>
      <w:r w:rsidR="00EF4724" w:rsidRPr="001A7E14">
        <w:rPr>
          <w:rFonts w:ascii="Angsana New" w:hAnsi="Angsana New" w:hint="cs"/>
          <w:sz w:val="30"/>
          <w:szCs w:val="30"/>
          <w:cs/>
        </w:rPr>
        <w:t>พฤศจิกายน</w:t>
      </w:r>
      <w:r w:rsidR="00B4277D" w:rsidRPr="001A7E14">
        <w:rPr>
          <w:rFonts w:ascii="Angsana New" w:hAnsi="Angsana New" w:hint="cs"/>
          <w:sz w:val="30"/>
          <w:szCs w:val="30"/>
          <w:cs/>
        </w:rPr>
        <w:t xml:space="preserve"> </w:t>
      </w:r>
      <w:r w:rsidR="00504F3F" w:rsidRPr="001A7E14">
        <w:rPr>
          <w:rFonts w:ascii="Angsana New" w:hAnsi="Angsana New" w:hint="cs"/>
          <w:sz w:val="30"/>
          <w:szCs w:val="30"/>
          <w:lang w:val="en-GB"/>
        </w:rPr>
        <w:t>2568</w:t>
      </w:r>
      <w:r w:rsidR="00B4277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57500C" w14:textId="77777777" w:rsidR="007D451A" w:rsidRPr="00A90D6F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78A6D285" w14:textId="77777777" w:rsidR="00A552BC" w:rsidRPr="00FE23C5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E23C5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32E72351" w14:textId="77777777" w:rsidR="00A552BC" w:rsidRPr="00A90D6F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68429C96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45067F" w:rsidRPr="00FE23C5">
        <w:rPr>
          <w:rFonts w:ascii="Angsana New" w:hAnsi="Angsana New" w:hint="cs"/>
          <w:sz w:val="30"/>
          <w:szCs w:val="30"/>
          <w:cs/>
        </w:rPr>
        <w:t>(มหาชน)</w:t>
      </w:r>
      <w:r w:rsidR="0045067F"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14:paraId="5E7E0F3E" w14:textId="77777777" w:rsidR="00A552BC" w:rsidRPr="00FE23C5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14:paraId="251B94D1" w14:textId="0C73D18B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</w:rPr>
        <w:tab/>
        <w:t>50</w:t>
      </w:r>
      <w:r w:rsidRPr="00FE23C5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FE23C5">
        <w:rPr>
          <w:rFonts w:ascii="Angsana New" w:hAnsi="Angsana New"/>
          <w:sz w:val="30"/>
          <w:szCs w:val="30"/>
        </w:rPr>
        <w:t>47</w:t>
      </w:r>
      <w:r w:rsidRPr="00FE23C5">
        <w:rPr>
          <w:rFonts w:ascii="Angsana New" w:hAnsi="Angsana New"/>
          <w:sz w:val="30"/>
          <w:szCs w:val="30"/>
          <w:cs/>
        </w:rPr>
        <w:t xml:space="preserve"> แยก </w:t>
      </w:r>
      <w:r w:rsidRPr="00FE23C5">
        <w:rPr>
          <w:rFonts w:ascii="Angsana New" w:hAnsi="Angsana New"/>
          <w:sz w:val="30"/>
          <w:szCs w:val="30"/>
        </w:rPr>
        <w:t>20</w:t>
      </w:r>
      <w:r w:rsidRPr="00FE23C5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FE23C5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14:paraId="2E28E0DB" w14:textId="77777777" w:rsidR="00A552BC" w:rsidRPr="00FE23C5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FE23C5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FE23C5">
        <w:rPr>
          <w:rFonts w:ascii="Angsana New" w:hAnsi="Angsana New"/>
          <w:sz w:val="30"/>
          <w:szCs w:val="30"/>
          <w:cs/>
        </w:rPr>
        <w:tab/>
      </w:r>
      <w:r w:rsidR="00A552BC" w:rsidRPr="00FE23C5">
        <w:rPr>
          <w:rFonts w:ascii="Angsana New" w:hAnsi="Angsana New"/>
          <w:sz w:val="30"/>
          <w:szCs w:val="30"/>
          <w:cs/>
        </w:rPr>
        <w:tab/>
        <w:t>:</w:t>
      </w:r>
      <w:r w:rsidR="00A552BC" w:rsidRPr="00FE23C5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FE23C5">
        <w:rPr>
          <w:rFonts w:ascii="Angsana New" w:hAnsi="Angsana New"/>
          <w:sz w:val="30"/>
          <w:szCs w:val="30"/>
        </w:rPr>
        <w:t xml:space="preserve">2 </w:t>
      </w:r>
      <w:r w:rsidR="00A552BC" w:rsidRPr="00FE23C5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14:paraId="7146FD9C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สุโขทัย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</w:rPr>
        <w:tab/>
        <w:t xml:space="preserve">221 </w:t>
      </w:r>
      <w:r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23C5">
        <w:rPr>
          <w:rFonts w:ascii="Angsana New" w:hAnsi="Angsana New"/>
          <w:sz w:val="30"/>
          <w:szCs w:val="30"/>
        </w:rPr>
        <w:t>4</w:t>
      </w:r>
      <w:r w:rsidRPr="00FE23C5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FE23C5">
        <w:rPr>
          <w:rFonts w:ascii="Angsana New" w:hAnsi="Angsana New" w:hint="cs"/>
          <w:sz w:val="30"/>
          <w:szCs w:val="30"/>
          <w:cs/>
        </w:rPr>
        <w:t>สุโขทัย</w:t>
      </w:r>
      <w:r w:rsidRPr="00FE23C5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14:paraId="4B7C3186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บุรีรัมย์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</w:rPr>
        <w:tab/>
        <w:t xml:space="preserve">333 </w:t>
      </w:r>
      <w:r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23C5">
        <w:rPr>
          <w:rFonts w:ascii="Angsana New" w:hAnsi="Angsana New"/>
          <w:sz w:val="30"/>
          <w:szCs w:val="30"/>
        </w:rPr>
        <w:t>16</w:t>
      </w:r>
      <w:r w:rsidRPr="00FE23C5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14:paraId="7684B239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34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 xml:space="preserve">4 </w:t>
      </w:r>
      <w:r w:rsidRPr="00FE23C5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14:paraId="5BB63F06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ขอนแก่น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113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 xml:space="preserve">4 </w:t>
      </w:r>
      <w:r w:rsidRPr="00FE23C5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14:paraId="799CAF01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ลำพูน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 xml:space="preserve">131 </w:t>
      </w:r>
      <w:r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23C5">
        <w:rPr>
          <w:rFonts w:ascii="Angsana New" w:hAnsi="Angsana New"/>
          <w:sz w:val="30"/>
          <w:szCs w:val="30"/>
        </w:rPr>
        <w:t>15</w:t>
      </w:r>
      <w:r w:rsidRPr="00FE23C5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14:paraId="0AF2B3CD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ชลบุรี</w:t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999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>5</w:t>
      </w:r>
      <w:r w:rsidRPr="00FE23C5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14:paraId="1BE86B75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41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>7</w:t>
      </w:r>
      <w:r w:rsidRPr="00FE23C5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14:paraId="3E6F32E2" w14:textId="1F7B71DE" w:rsidR="00C937F8" w:rsidRPr="00FE23C5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 xml:space="preserve">: </w:t>
      </w:r>
      <w:r w:rsidRPr="00FE23C5">
        <w:rPr>
          <w:rFonts w:ascii="Angsana New" w:hAnsi="Angsana New"/>
          <w:sz w:val="30"/>
          <w:szCs w:val="30"/>
        </w:rPr>
        <w:t>160</w:t>
      </w:r>
      <w:r w:rsidRPr="00FE23C5">
        <w:rPr>
          <w:rFonts w:ascii="Angsana New" w:hAnsi="Angsana New"/>
          <w:sz w:val="30"/>
          <w:szCs w:val="30"/>
          <w:cs/>
        </w:rPr>
        <w:t>-</w:t>
      </w:r>
      <w:r w:rsidRPr="00FE23C5">
        <w:rPr>
          <w:rFonts w:ascii="Angsana New" w:hAnsi="Angsana New"/>
          <w:sz w:val="30"/>
          <w:szCs w:val="30"/>
        </w:rPr>
        <w:t xml:space="preserve">161 </w:t>
      </w:r>
      <w:r w:rsidRPr="00FE23C5">
        <w:rPr>
          <w:rFonts w:ascii="Angsana New" w:hAnsi="Angsana New" w:hint="cs"/>
          <w:sz w:val="30"/>
          <w:szCs w:val="30"/>
          <w:cs/>
        </w:rPr>
        <w:t xml:space="preserve">หมู่ที่ </w:t>
      </w:r>
      <w:r w:rsidR="00EE3FF9" w:rsidRPr="00FE23C5">
        <w:rPr>
          <w:rFonts w:ascii="Angsana New" w:hAnsi="Angsana New" w:hint="cs"/>
          <w:sz w:val="30"/>
          <w:szCs w:val="30"/>
          <w:lang w:val="en-GB"/>
        </w:rPr>
        <w:t>3</w:t>
      </w:r>
      <w:r w:rsidRPr="00FE23C5">
        <w:rPr>
          <w:rFonts w:ascii="Angsana New" w:hAnsi="Angsana New" w:hint="cs"/>
          <w:sz w:val="30"/>
          <w:szCs w:val="30"/>
          <w:cs/>
        </w:rPr>
        <w:t xml:space="preserve"> ถนนมิตรภาพ ตำบลโคกกรวด อำเภอเมืองนครราชสีมา </w:t>
      </w:r>
    </w:p>
    <w:p w14:paraId="4AFFD79A" w14:textId="77777777" w:rsidR="008B6998" w:rsidRPr="00FE23C5" w:rsidRDefault="00C937F8" w:rsidP="008B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14:paraId="53FEFE12" w14:textId="77777777" w:rsidR="0038178F" w:rsidRPr="00FE23C5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FE23C5">
        <w:rPr>
          <w:rFonts w:ascii="Angsana New" w:hAnsi="Angsana New"/>
          <w:sz w:val="30"/>
          <w:szCs w:val="30"/>
        </w:rPr>
        <w:t>2</w:t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311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>2</w:t>
      </w:r>
      <w:r w:rsidRPr="00FE23C5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FE23C5">
        <w:rPr>
          <w:rFonts w:ascii="Angsana New" w:hAnsi="Angsana New" w:hint="cs"/>
          <w:sz w:val="30"/>
          <w:szCs w:val="30"/>
          <w:cs/>
        </w:rPr>
        <w:t>อิรุณ</w:t>
      </w:r>
      <w:r w:rsidRPr="00FE23C5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14:paraId="7865CB2F" w14:textId="6F0F1E5E" w:rsidR="0038178F" w:rsidRDefault="004B1861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A530B5">
        <w:rPr>
          <w:rFonts w:ascii="Angsana New" w:hAnsi="Angsana New"/>
          <w:sz w:val="30"/>
          <w:szCs w:val="30"/>
          <w:cs/>
        </w:rPr>
        <w:t>สาขาสุราษฎร์ธานี</w:t>
      </w:r>
      <w:r w:rsidRPr="00A530B5">
        <w:rPr>
          <w:rFonts w:ascii="Angsana New" w:hAnsi="Angsana New"/>
          <w:sz w:val="30"/>
          <w:szCs w:val="30"/>
        </w:rPr>
        <w:tab/>
      </w:r>
      <w:r w:rsidRPr="00A530B5">
        <w:rPr>
          <w:rFonts w:ascii="Angsana New" w:hAnsi="Angsana New"/>
          <w:sz w:val="30"/>
          <w:szCs w:val="30"/>
        </w:rPr>
        <w:tab/>
      </w:r>
      <w:r w:rsidRPr="00A530B5">
        <w:rPr>
          <w:rFonts w:ascii="Angsana New" w:hAnsi="Angsana New"/>
          <w:sz w:val="30"/>
          <w:szCs w:val="30"/>
          <w:cs/>
        </w:rPr>
        <w:t>:</w:t>
      </w:r>
      <w:r w:rsidRPr="00A530B5">
        <w:rPr>
          <w:rFonts w:ascii="Angsana New" w:hAnsi="Angsana New"/>
          <w:sz w:val="30"/>
          <w:szCs w:val="30"/>
          <w:cs/>
        </w:rPr>
        <w:tab/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133</w:t>
      </w:r>
      <w:r w:rsidRPr="00A530B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A530B5">
        <w:rPr>
          <w:rFonts w:ascii="Angsana New" w:hAnsi="Angsana New"/>
          <w:sz w:val="30"/>
          <w:szCs w:val="30"/>
        </w:rPr>
        <w:t>2</w:t>
      </w:r>
      <w:r w:rsidRPr="00A530B5">
        <w:rPr>
          <w:rFonts w:ascii="Angsana New" w:hAnsi="Angsana New"/>
          <w:sz w:val="30"/>
          <w:szCs w:val="30"/>
          <w:cs/>
        </w:rPr>
        <w:t xml:space="preserve"> ตำบล</w:t>
      </w:r>
      <w:r w:rsidRPr="00A530B5">
        <w:rPr>
          <w:rFonts w:ascii="Angsana New" w:hAnsi="Angsana New" w:hint="cs"/>
          <w:sz w:val="30"/>
          <w:szCs w:val="30"/>
          <w:cs/>
        </w:rPr>
        <w:t xml:space="preserve">ทุ่งกง </w:t>
      </w:r>
      <w:r w:rsidRPr="00A530B5">
        <w:rPr>
          <w:rFonts w:ascii="Angsana New" w:hAnsi="Angsana New"/>
          <w:sz w:val="30"/>
          <w:szCs w:val="30"/>
          <w:cs/>
        </w:rPr>
        <w:t xml:space="preserve"> อำเภอ</w:t>
      </w:r>
      <w:r w:rsidRPr="00A530B5">
        <w:rPr>
          <w:rFonts w:ascii="Angsana New" w:hAnsi="Angsana New" w:hint="cs"/>
          <w:sz w:val="30"/>
          <w:szCs w:val="30"/>
          <w:cs/>
        </w:rPr>
        <w:t>กาญจนดิษฐ์</w:t>
      </w:r>
      <w:r w:rsidRPr="00A530B5">
        <w:rPr>
          <w:rFonts w:ascii="Angsana New" w:hAnsi="Angsana New"/>
          <w:sz w:val="30"/>
          <w:szCs w:val="30"/>
          <w:cs/>
        </w:rPr>
        <w:t xml:space="preserve"> จังหวัด</w:t>
      </w:r>
      <w:r w:rsidRPr="00A530B5">
        <w:rPr>
          <w:rFonts w:ascii="Angsana New" w:hAnsi="Angsana New" w:hint="cs"/>
          <w:sz w:val="30"/>
          <w:szCs w:val="30"/>
          <w:cs/>
        </w:rPr>
        <w:t>สุราษฎร์ธานี</w:t>
      </w:r>
    </w:p>
    <w:p w14:paraId="5943A44D" w14:textId="77777777" w:rsidR="004B1861" w:rsidRPr="00FE23C5" w:rsidRDefault="004B1861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430B153" w14:textId="4461357F" w:rsidR="00A552BC" w:rsidRPr="00FE23C5" w:rsidRDefault="00A552BC" w:rsidP="00260DC7">
      <w:pPr>
        <w:pStyle w:val="block"/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บริษัทใหญ่</w:t>
      </w:r>
      <w:r w:rsidRPr="00FE23C5">
        <w:rPr>
          <w:rFonts w:ascii="Angsana New" w:hAnsi="Angsana New" w:cs="Angsana New" w:hint="cs"/>
          <w:sz w:val="30"/>
          <w:szCs w:val="30"/>
          <w:cs/>
          <w:lang w:bidi="th-TH"/>
        </w:rPr>
        <w:t>ไ</w:t>
      </w: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FE23C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FE23C5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FE23C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FE23C5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14:paraId="0B0FA2AF" w14:textId="77777777" w:rsidR="00DE2526" w:rsidRPr="00FE23C5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>ประกอบธุรกิจ</w:t>
      </w:r>
    </w:p>
    <w:p w14:paraId="0B749ADD" w14:textId="77777777" w:rsidR="00775056" w:rsidRDefault="00775056" w:rsidP="007750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after="240" w:line="100" w:lineRule="exact"/>
        <w:ind w:left="533"/>
        <w:mirrorIndents/>
        <w:jc w:val="thaiDistribute"/>
        <w:rPr>
          <w:rFonts w:ascii="Angsana New" w:hAnsi="Angsana New"/>
          <w:sz w:val="30"/>
          <w:szCs w:val="30"/>
        </w:rPr>
      </w:pPr>
    </w:p>
    <w:p w14:paraId="71E0CBD8" w14:textId="163F0A23" w:rsidR="00DE2526" w:rsidRPr="00FE23C5" w:rsidRDefault="00A552BC" w:rsidP="006C51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0"/>
        </w:tabs>
        <w:spacing w:after="240"/>
        <w:ind w:left="0" w:firstLine="540"/>
        <w:mirrorIndents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บริษัท</w:t>
      </w:r>
      <w:r w:rsidR="00DE2526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14:paraId="0792E83D" w14:textId="6D74EAB0" w:rsidR="007107D8" w:rsidRDefault="006C51F5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บริษัท</w:t>
      </w:r>
      <w:r w:rsidRPr="00FE23C5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FE23C5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FE23C5">
        <w:rPr>
          <w:rFonts w:ascii="Angsana New" w:hAnsi="Angsana New" w:hint="cs"/>
          <w:sz w:val="30"/>
          <w:szCs w:val="30"/>
          <w:cs/>
        </w:rPr>
        <w:t>จำหน่าย</w:t>
      </w:r>
      <w:r w:rsidRPr="00FE23C5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FE23C5">
        <w:rPr>
          <w:rFonts w:ascii="Angsana New" w:hAnsi="Angsana New" w:hint="cs"/>
          <w:sz w:val="30"/>
          <w:szCs w:val="30"/>
          <w:cs/>
        </w:rPr>
        <w:t xml:space="preserve">รับเหมาก่อสร้างในงานติดตั้งระบบสายส่งไฟฟ้าแรงสูง </w:t>
      </w:r>
      <w:r w:rsidRPr="00FE23C5">
        <w:rPr>
          <w:rFonts w:ascii="Angsana New" w:hAnsi="Angsana New" w:hint="cs"/>
          <w:sz w:val="30"/>
          <w:szCs w:val="30"/>
          <w:lang w:val="en-GB"/>
        </w:rPr>
        <w:t>115</w:t>
      </w:r>
      <w:r w:rsidRPr="00FE23C5">
        <w:rPr>
          <w:rFonts w:ascii="Angsana New" w:hAnsi="Angsana New"/>
          <w:sz w:val="30"/>
          <w:szCs w:val="30"/>
        </w:rPr>
        <w:t>KV</w:t>
      </w:r>
      <w:r w:rsidRPr="00FE23C5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และงานโครงการนำสายไฟฟ้าลงใต้ดินและดำเนินธุรกิจผลิตและ</w:t>
      </w:r>
      <w:r w:rsidRPr="00FE23C5">
        <w:rPr>
          <w:rFonts w:ascii="Angsana New" w:hAnsi="Angsana New"/>
          <w:sz w:val="30"/>
          <w:szCs w:val="30"/>
          <w:cs/>
        </w:rPr>
        <w:t>จำหน่าย</w:t>
      </w:r>
      <w:r w:rsidRPr="00FE23C5">
        <w:rPr>
          <w:rFonts w:ascii="Angsana New" w:hAnsi="Angsana New" w:hint="cs"/>
          <w:sz w:val="30"/>
          <w:szCs w:val="30"/>
          <w:cs/>
        </w:rPr>
        <w:t>ลวดเหล็ก</w:t>
      </w:r>
    </w:p>
    <w:p w14:paraId="0E3E2736" w14:textId="77777777" w:rsidR="004B4140" w:rsidRPr="00FE23C5" w:rsidRDefault="004B4140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9E41393" w14:textId="20E9FF9C" w:rsidR="00D47883" w:rsidRPr="00FE23C5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" w:name="_Hlk182381590"/>
      <w:r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</w:t>
      </w:r>
      <w:r w:rsidR="00A41D83"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ข้อมูลทางการเงิน</w:t>
      </w:r>
      <w:r w:rsidR="00CD49A2" w:rsidRPr="00FE23C5">
        <w:rPr>
          <w:rFonts w:ascii="Angsana New" w:hAnsi="Angsana New" w:hint="cs"/>
          <w:b/>
          <w:bCs/>
          <w:sz w:val="30"/>
          <w:szCs w:val="30"/>
          <w:cs/>
        </w:rPr>
        <w:t>รวมและข้อมูลทางการเงินเฉพาะ</w:t>
      </w:r>
      <w:r w:rsidR="00E94BA0" w:rsidRPr="00FE23C5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A41D83"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                                   </w:t>
      </w:r>
    </w:p>
    <w:bookmarkEnd w:id="1"/>
    <w:p w14:paraId="2DCFB6B6" w14:textId="052F63D4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pacing w:val="4"/>
          <w:sz w:val="30"/>
          <w:szCs w:val="30"/>
        </w:rPr>
        <w:t>2</w:t>
      </w:r>
      <w:r w:rsidRPr="00FE23C5">
        <w:rPr>
          <w:rFonts w:ascii="Angsana New" w:hAnsi="Angsana New"/>
          <w:spacing w:val="4"/>
          <w:sz w:val="30"/>
          <w:szCs w:val="30"/>
          <w:cs/>
        </w:rPr>
        <w:t>.</w:t>
      </w:r>
      <w:r w:rsidRPr="00FE23C5">
        <w:rPr>
          <w:rFonts w:ascii="Angsana New" w:hAnsi="Angsana New"/>
          <w:spacing w:val="4"/>
          <w:sz w:val="30"/>
          <w:szCs w:val="30"/>
        </w:rPr>
        <w:t>1</w:t>
      </w:r>
      <w:r w:rsidRPr="00FE23C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pacing w:val="4"/>
          <w:sz w:val="30"/>
          <w:szCs w:val="30"/>
          <w:cs/>
        </w:rPr>
        <w:tab/>
      </w:r>
      <w:r w:rsidR="00A41D83" w:rsidRPr="00FE23C5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CD49A2" w:rsidRPr="00FE23C5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</w:t>
      </w:r>
      <w:r w:rsidR="00E94BA0" w:rsidRPr="00FE23C5">
        <w:rPr>
          <w:rFonts w:ascii="Angsana New" w:hAnsi="Angsana New" w:hint="cs"/>
          <w:sz w:val="30"/>
          <w:szCs w:val="30"/>
          <w:cs/>
        </w:rPr>
        <w:t>กิจการ</w:t>
      </w:r>
      <w:r w:rsidR="00A41D83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Pr="00FE23C5">
        <w:rPr>
          <w:rFonts w:ascii="Angsana New" w:hAnsi="Angsana New"/>
          <w:spacing w:val="4"/>
          <w:sz w:val="30"/>
          <w:szCs w:val="30"/>
        </w:rPr>
        <w:t>34</w:t>
      </w:r>
      <w:r w:rsidRPr="00FE23C5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FE23C5">
        <w:rPr>
          <w:rFonts w:ascii="Angsana New" w:hAnsi="Angsana New"/>
          <w:sz w:val="30"/>
          <w:szCs w:val="30"/>
          <w:cs/>
        </w:rPr>
        <w:t xml:space="preserve"> </w:t>
      </w:r>
      <w:r w:rsidR="00775056">
        <w:rPr>
          <w:rFonts w:ascii="Angsana New" w:hAnsi="Angsana New" w:hint="cs"/>
          <w:sz w:val="30"/>
          <w:szCs w:val="30"/>
          <w:cs/>
        </w:rPr>
        <w:t>การรายงาน</w:t>
      </w:r>
      <w:r w:rsidR="00A41D83" w:rsidRPr="00FE23C5">
        <w:rPr>
          <w:rFonts w:ascii="Angsana New" w:hAnsi="Angsana New" w:hint="cs"/>
          <w:sz w:val="30"/>
          <w:szCs w:val="30"/>
          <w:cs/>
        </w:rPr>
        <w:t xml:space="preserve">ทางการเงินระหว่างกาล </w:t>
      </w:r>
      <w:proofErr w:type="gramStart"/>
      <w:r w:rsidRPr="00FE23C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</w:t>
      </w:r>
      <w:r w:rsidR="00C821AB">
        <w:rPr>
          <w:rFonts w:ascii="Angsana New" w:hAnsi="Angsana New" w:hint="cs"/>
          <w:sz w:val="30"/>
          <w:szCs w:val="30"/>
          <w:cs/>
        </w:rPr>
        <w:t xml:space="preserve">  </w:t>
      </w:r>
      <w:r w:rsidRPr="00FE23C5">
        <w:rPr>
          <w:rFonts w:ascii="Angsana New" w:hAnsi="Angsana New"/>
          <w:sz w:val="30"/>
          <w:szCs w:val="30"/>
          <w:cs/>
        </w:rPr>
        <w:t>โดยสภาวิชาชีพบัญชีฯ</w:t>
      </w:r>
      <w:proofErr w:type="gramEnd"/>
      <w:r w:rsidRPr="00FE23C5">
        <w:rPr>
          <w:rFonts w:ascii="Angsana New" w:hAnsi="Angsana New"/>
          <w:sz w:val="30"/>
          <w:szCs w:val="30"/>
          <w:cs/>
        </w:rPr>
        <w:t xml:space="preserve">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14A12276" w14:textId="77777777" w:rsidR="000F2847" w:rsidRPr="00FE23C5" w:rsidRDefault="000F2847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7" w:right="-43" w:hanging="547"/>
        <w:jc w:val="thaiDistribute"/>
        <w:rPr>
          <w:rFonts w:ascii="Angsana New" w:hAnsi="Angsana New"/>
          <w:sz w:val="16"/>
          <w:szCs w:val="16"/>
        </w:rPr>
      </w:pPr>
    </w:p>
    <w:p w14:paraId="04B3C124" w14:textId="4318ECB9" w:rsidR="00D47883" w:rsidRPr="00FE23C5" w:rsidRDefault="00CD49A2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530B5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A41D83" w:rsidRPr="00A530B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A530B5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A530B5">
        <w:rPr>
          <w:rFonts w:ascii="Angsana New" w:hAnsi="Angsana New"/>
          <w:sz w:val="30"/>
          <w:szCs w:val="30"/>
        </w:rPr>
        <w:t>31</w:t>
      </w:r>
      <w:r w:rsidR="00D47883" w:rsidRPr="00A530B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A530B5">
        <w:rPr>
          <w:rFonts w:ascii="Angsana New" w:hAnsi="Angsana New"/>
          <w:sz w:val="30"/>
          <w:szCs w:val="30"/>
        </w:rPr>
        <w:t>25</w:t>
      </w:r>
      <w:r w:rsidR="009B19F1" w:rsidRPr="00A530B5">
        <w:rPr>
          <w:rFonts w:ascii="Angsana New" w:hAnsi="Angsana New"/>
          <w:sz w:val="30"/>
          <w:szCs w:val="30"/>
        </w:rPr>
        <w:t>6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7</w:t>
      </w:r>
      <w:r w:rsidR="00D47883" w:rsidRPr="00A530B5">
        <w:rPr>
          <w:rFonts w:ascii="Angsana New" w:hAnsi="Angsana New"/>
          <w:sz w:val="30"/>
          <w:szCs w:val="30"/>
          <w:cs/>
        </w:rPr>
        <w:br/>
      </w:r>
      <w:r w:rsidR="00E94BA0" w:rsidRPr="00A530B5">
        <w:rPr>
          <w:rFonts w:ascii="Angsana New" w:hAnsi="Angsana New" w:hint="cs"/>
          <w:sz w:val="30"/>
          <w:szCs w:val="30"/>
          <w:cs/>
        </w:rPr>
        <w:t>ข้อมูลทาง</w:t>
      </w:r>
      <w:r w:rsidR="00D47883" w:rsidRPr="00A530B5">
        <w:rPr>
          <w:rFonts w:ascii="Angsana New" w:hAnsi="Angsana New"/>
          <w:sz w:val="30"/>
          <w:szCs w:val="30"/>
          <w:cs/>
        </w:rPr>
        <w:t>การเงิน</w:t>
      </w:r>
      <w:r w:rsidR="00E94BA0" w:rsidRPr="00A530B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A530B5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775056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A530B5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อย่างไรก็ตาม ง</w:t>
      </w:r>
      <w:r w:rsidR="00E94BA0" w:rsidRPr="00A530B5">
        <w:rPr>
          <w:rFonts w:ascii="Angsana New" w:hAnsi="Angsana New" w:hint="cs"/>
          <w:sz w:val="30"/>
          <w:szCs w:val="30"/>
          <w:cs/>
        </w:rPr>
        <w:t>บ</w:t>
      </w:r>
      <w:r w:rsidR="00D47883" w:rsidRPr="00A530B5">
        <w:rPr>
          <w:rFonts w:ascii="Angsana New" w:hAnsi="Angsana New"/>
          <w:sz w:val="30"/>
          <w:szCs w:val="30"/>
          <w:cs/>
        </w:rPr>
        <w:t>ฐานะการเงิน งบกำไรขาดทุนเบ็ดเสร็จ งบการเปลี่ยนแปลงส่วนของผู้ถือหุ้นและงบกระแสเงินสด</w:t>
      </w:r>
      <w:r w:rsidR="00775056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A530B5">
        <w:rPr>
          <w:rFonts w:ascii="Angsana New" w:hAnsi="Angsana New"/>
          <w:sz w:val="30"/>
          <w:szCs w:val="30"/>
          <w:cs/>
        </w:rPr>
        <w:t>ได้แสดงรายการเช่นเดียวกับงบการเงินประจำปี ดังนั้นการอ่าน</w:t>
      </w:r>
      <w:r w:rsidR="00A41D83" w:rsidRPr="00A530B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A530B5">
        <w:rPr>
          <w:rFonts w:ascii="Angsana New" w:hAnsi="Angsana New"/>
          <w:sz w:val="30"/>
          <w:szCs w:val="30"/>
          <w:cs/>
        </w:rPr>
        <w:t>นี้</w:t>
      </w:r>
      <w:r w:rsidR="00BB3EB8" w:rsidRPr="00A530B5">
        <w:rPr>
          <w:rFonts w:ascii="Angsana New" w:hAnsi="Angsana New" w:hint="cs"/>
          <w:sz w:val="30"/>
          <w:szCs w:val="30"/>
          <w:cs/>
        </w:rPr>
        <w:t xml:space="preserve">    </w:t>
      </w:r>
      <w:r w:rsidR="00D47883" w:rsidRPr="00A530B5">
        <w:rPr>
          <w:rFonts w:ascii="Angsana New" w:hAnsi="Angsana New"/>
          <w:sz w:val="30"/>
          <w:szCs w:val="30"/>
          <w:cs/>
        </w:rPr>
        <w:t>จึงควรอ่านควบคู่กับงบการเงินของ</w:t>
      </w:r>
      <w:r w:rsidR="007A3AC4" w:rsidRPr="00A530B5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A530B5">
        <w:rPr>
          <w:rFonts w:ascii="Angsana New" w:hAnsi="Angsana New"/>
          <w:sz w:val="30"/>
          <w:szCs w:val="30"/>
          <w:cs/>
        </w:rPr>
        <w:t>บริษัท</w:t>
      </w:r>
      <w:r w:rsidR="00D47883" w:rsidRPr="00A530B5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A530B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A530B5">
        <w:rPr>
          <w:rFonts w:ascii="Angsana New" w:hAnsi="Angsana New"/>
          <w:sz w:val="30"/>
          <w:szCs w:val="30"/>
        </w:rPr>
        <w:t>31</w:t>
      </w:r>
      <w:r w:rsidR="00D47883" w:rsidRPr="00A530B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A530B5">
        <w:rPr>
          <w:rFonts w:ascii="Angsana New" w:hAnsi="Angsana New"/>
          <w:sz w:val="30"/>
          <w:szCs w:val="30"/>
        </w:rPr>
        <w:t>256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7</w:t>
      </w:r>
    </w:p>
    <w:p w14:paraId="7F05455C" w14:textId="77777777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6"/>
          <w:szCs w:val="16"/>
        </w:rPr>
      </w:pPr>
    </w:p>
    <w:p w14:paraId="0842DEF9" w14:textId="59123199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E94BA0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z w:val="30"/>
          <w:szCs w:val="30"/>
          <w:cs/>
        </w:rPr>
        <w:t>ทั้งหมดมีการปัดเศษในหมายเหตุประกอบ</w:t>
      </w:r>
      <w:r w:rsidR="00775056">
        <w:rPr>
          <w:rFonts w:ascii="Angsana New" w:hAnsi="Angsana New" w:hint="cs"/>
          <w:sz w:val="30"/>
          <w:szCs w:val="30"/>
          <w:cs/>
        </w:rPr>
        <w:t>ข้อมูลทาง</w:t>
      </w:r>
      <w:r w:rsidRPr="00FE23C5">
        <w:rPr>
          <w:rFonts w:ascii="Angsana New" w:hAnsi="Angsana New"/>
          <w:sz w:val="30"/>
          <w:szCs w:val="30"/>
          <w:cs/>
        </w:rPr>
        <w:t>การเงิน</w:t>
      </w:r>
      <w:r w:rsidR="00E14E2A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z w:val="30"/>
          <w:szCs w:val="30"/>
          <w:cs/>
        </w:rPr>
        <w:t>เพื่อให้แสดงเป็นหลักพันบาท ยกเว้นที่ระบุไว้เป็นอย่างอื่น</w:t>
      </w:r>
    </w:p>
    <w:p w14:paraId="0870B660" w14:textId="77777777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4"/>
          <w:szCs w:val="14"/>
        </w:rPr>
      </w:pPr>
    </w:p>
    <w:p w14:paraId="67113207" w14:textId="3D4DA277" w:rsidR="001F5A7E" w:rsidRPr="00FE23C5" w:rsidRDefault="00A41D83" w:rsidP="00877F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CD49A2" w:rsidRPr="00FE23C5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</w:t>
      </w:r>
      <w:r w:rsidR="00E94BA0" w:rsidRPr="00FE23C5">
        <w:rPr>
          <w:rFonts w:ascii="Angsana New" w:hAnsi="Angsana New" w:hint="cs"/>
          <w:sz w:val="30"/>
          <w:szCs w:val="30"/>
          <w:cs/>
        </w:rPr>
        <w:t>กิจการ</w:t>
      </w:r>
      <w:r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FE23C5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FE23C5">
        <w:rPr>
          <w:rFonts w:ascii="Angsana New" w:hAnsi="Angsana New"/>
          <w:sz w:val="30"/>
          <w:szCs w:val="30"/>
          <w:cs/>
        </w:rPr>
        <w:t>บริษัท</w:t>
      </w:r>
      <w:r w:rsidR="00D47883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FE23C5">
        <w:rPr>
          <w:rFonts w:ascii="Angsana New" w:hAnsi="Angsana New"/>
          <w:sz w:val="30"/>
          <w:szCs w:val="30"/>
          <w:cs/>
        </w:rPr>
        <w:t xml:space="preserve">ใช้เป็นทางการตามกฎหมาย </w:t>
      </w:r>
      <w:r w:rsidR="00CD49A2" w:rsidRPr="00FE23C5">
        <w:rPr>
          <w:rFonts w:ascii="Angsana New" w:hAnsi="Angsana New" w:hint="cs"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E94BA0" w:rsidRPr="00FE23C5">
        <w:rPr>
          <w:rFonts w:ascii="Angsana New" w:hAnsi="Angsana New" w:hint="cs"/>
          <w:sz w:val="30"/>
          <w:szCs w:val="30"/>
          <w:cs/>
        </w:rPr>
        <w:t>กิจการ</w:t>
      </w:r>
      <w:r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FE23C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>ฉบับภาษาไทยนี้</w:t>
      </w:r>
    </w:p>
    <w:p w14:paraId="3DA5B3E6" w14:textId="77777777" w:rsidR="000848CB" w:rsidRPr="001C10BC" w:rsidRDefault="000848CB" w:rsidP="000848CB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trike/>
          <w:color w:val="FF0000"/>
          <w:sz w:val="30"/>
          <w:szCs w:val="30"/>
        </w:rPr>
      </w:pPr>
    </w:p>
    <w:p w14:paraId="452196E5" w14:textId="77777777" w:rsidR="00A552BC" w:rsidRPr="00FE23C5" w:rsidRDefault="00A552BC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FE23C5">
        <w:rPr>
          <w:b/>
          <w:bCs/>
          <w:szCs w:val="30"/>
          <w:cs/>
        </w:rPr>
        <w:t>นโยบายการบัญชีที่สำคัญ</w:t>
      </w:r>
      <w:r w:rsidRPr="00FE23C5">
        <w:rPr>
          <w:b/>
          <w:bCs/>
          <w:cs/>
        </w:rPr>
        <w:t xml:space="preserve">    </w:t>
      </w:r>
    </w:p>
    <w:p w14:paraId="34A6BB04" w14:textId="772B0F01" w:rsidR="00FA1650" w:rsidRPr="00FE23C5" w:rsidRDefault="0003768A" w:rsidP="00474420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</w:t>
      </w:r>
      <w:r w:rsidRPr="00A530B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26A2D" w:rsidRPr="00A530B5">
        <w:rPr>
          <w:rFonts w:ascii="Angsana New" w:hAnsi="Angsana New"/>
          <w:sz w:val="30"/>
          <w:szCs w:val="30"/>
        </w:rPr>
        <w:t>31</w:t>
      </w:r>
      <w:r w:rsidRPr="00A530B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19F1" w:rsidRPr="00A530B5">
        <w:rPr>
          <w:rFonts w:ascii="Angsana New" w:hAnsi="Angsana New"/>
          <w:sz w:val="30"/>
          <w:szCs w:val="30"/>
        </w:rPr>
        <w:t>256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7</w:t>
      </w:r>
    </w:p>
    <w:p w14:paraId="7B614A89" w14:textId="77777777" w:rsidR="00576908" w:rsidRPr="00FE23C5" w:rsidRDefault="00576908" w:rsidP="00576908">
      <w:pPr>
        <w:tabs>
          <w:tab w:val="left" w:pos="1080"/>
          <w:tab w:val="left" w:pos="1800"/>
          <w:tab w:val="left" w:pos="2400"/>
          <w:tab w:val="left" w:pos="3000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7571EA" w14:textId="77777777" w:rsidR="00456F4F" w:rsidRPr="00FE23C5" w:rsidRDefault="00456F4F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50"/>
        <w:jc w:val="both"/>
        <w:rPr>
          <w:rFonts w:ascii="Angsana New" w:hAnsi="Angsana New"/>
          <w:bCs/>
          <w:sz w:val="30"/>
          <w:szCs w:val="30"/>
        </w:rPr>
      </w:pPr>
      <w:r w:rsidRPr="00FE23C5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5A9FF97E" w14:textId="5FAD9814" w:rsidR="00FF43AB" w:rsidRDefault="00FF43AB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</w:t>
      </w:r>
      <w:r w:rsidR="00775056">
        <w:rPr>
          <w:rFonts w:ascii="Angsana New" w:hAnsi="Angsana New" w:hint="cs"/>
          <w:sz w:val="30"/>
          <w:szCs w:val="30"/>
          <w:cs/>
        </w:rPr>
        <w:t>ข้อมูลทาง</w:t>
      </w:r>
      <w:r w:rsidR="00775056" w:rsidRPr="00FE23C5">
        <w:rPr>
          <w:rFonts w:ascii="Angsana New" w:hAnsi="Angsana New"/>
          <w:sz w:val="30"/>
          <w:szCs w:val="30"/>
          <w:cs/>
        </w:rPr>
        <w:t>การเงิน</w:t>
      </w:r>
      <w:r w:rsidR="0077505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b/>
          <w:sz w:val="30"/>
          <w:szCs w:val="30"/>
          <w:cs/>
        </w:rPr>
        <w:t xml:space="preserve"> บุคคลหรือกิจการเป็นบุคคลหรือกิจการที่เกี่ยวข้องกันกับ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23C5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FE23C5">
        <w:rPr>
          <w:rFonts w:ascii="Angsana New" w:hAnsi="Angsana New"/>
          <w:b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23C5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23C5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3B01089B" w14:textId="77777777" w:rsidR="005B008D" w:rsidRDefault="005B008D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DA134B9" w14:textId="77777777" w:rsidR="005B008D" w:rsidRDefault="005B008D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1269DF2" w14:textId="77777777" w:rsidR="005B008D" w:rsidRPr="00FE23C5" w:rsidRDefault="005B008D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FAB1F76" w14:textId="77777777" w:rsidR="00E51A6F" w:rsidRPr="00D7777E" w:rsidRDefault="00E51A6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trike/>
          <w:color w:val="FF0000"/>
          <w:sz w:val="30"/>
          <w:szCs w:val="30"/>
        </w:rPr>
      </w:pPr>
    </w:p>
    <w:p w14:paraId="210EB0BE" w14:textId="751CD52D" w:rsidR="00A4309B" w:rsidRPr="002D6C2F" w:rsidRDefault="00A4309B" w:rsidP="00A4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C51F5">
        <w:rPr>
          <w:rFonts w:ascii="Angsana New" w:hAnsi="Angsana New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Pr="006C51F5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7A77AC" w:rsidRPr="006C51F5">
        <w:rPr>
          <w:rFonts w:ascii="Angsana New" w:hAnsi="Angsana New" w:hint="cs"/>
          <w:b/>
          <w:sz w:val="30"/>
          <w:szCs w:val="30"/>
          <w:cs/>
        </w:rPr>
        <w:t>และ</w:t>
      </w:r>
      <w:r w:rsidR="00EF4724">
        <w:rPr>
          <w:rFonts w:ascii="Angsana New" w:hAnsi="Angsana New" w:hint="cs"/>
          <w:b/>
          <w:sz w:val="30"/>
          <w:szCs w:val="30"/>
          <w:cs/>
        </w:rPr>
        <w:t>เก้าเดือน</w:t>
      </w:r>
      <w:r w:rsidR="00F6136B" w:rsidRPr="006C51F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C51F5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EF4724">
        <w:rPr>
          <w:rFonts w:ascii="Angsana New" w:hAnsi="Angsana New"/>
          <w:bCs/>
          <w:sz w:val="30"/>
          <w:szCs w:val="30"/>
        </w:rPr>
        <w:t xml:space="preserve">30 </w:t>
      </w:r>
      <w:r w:rsidR="00EF4724" w:rsidRPr="00EF4724">
        <w:rPr>
          <w:rFonts w:ascii="Angsana New" w:hAnsi="Angsana New"/>
          <w:b/>
          <w:sz w:val="30"/>
          <w:szCs w:val="30"/>
          <w:cs/>
        </w:rPr>
        <w:t xml:space="preserve">กันยายน </w:t>
      </w:r>
      <w:r w:rsidR="00E06BE5" w:rsidRPr="006C51F5">
        <w:rPr>
          <w:rFonts w:ascii="Angsana New" w:hAnsi="Angsana New"/>
          <w:bCs/>
          <w:sz w:val="30"/>
          <w:szCs w:val="30"/>
        </w:rPr>
        <w:t>25</w:t>
      </w:r>
      <w:r w:rsidR="00E06BE5" w:rsidRPr="00CB2A9A">
        <w:rPr>
          <w:rFonts w:ascii="Angsana New" w:hAnsi="Angsana New"/>
          <w:bCs/>
          <w:sz w:val="30"/>
          <w:szCs w:val="30"/>
        </w:rPr>
        <w:t>68</w:t>
      </w:r>
      <w:r w:rsidR="00E06BE5" w:rsidRPr="006C51F5">
        <w:rPr>
          <w:rFonts w:ascii="Angsana New" w:hAnsi="Angsana New"/>
          <w:bCs/>
          <w:sz w:val="30"/>
          <w:szCs w:val="30"/>
        </w:rPr>
        <w:t xml:space="preserve"> </w:t>
      </w:r>
      <w:r w:rsidRPr="006C51F5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E06BE5" w:rsidRPr="001A7E14" w14:paraId="1B14ED92" w14:textId="77777777" w:rsidTr="00611F70">
        <w:trPr>
          <w:tblHeader/>
        </w:trPr>
        <w:tc>
          <w:tcPr>
            <w:tcW w:w="3780" w:type="dxa"/>
          </w:tcPr>
          <w:p w14:paraId="2CBFF7AF" w14:textId="77777777" w:rsidR="00E06BE5" w:rsidRPr="00FE23C5" w:rsidRDefault="00E06BE5" w:rsidP="000E48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08AACA06" w14:textId="5090AC18" w:rsidR="00E06BE5" w:rsidRPr="001A7E14" w:rsidRDefault="00E06BE5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</w:tr>
      <w:tr w:rsidR="00FE23C5" w:rsidRPr="001A7E14" w14:paraId="0DF08C2E" w14:textId="77777777" w:rsidTr="000E48B1">
        <w:trPr>
          <w:tblHeader/>
        </w:trPr>
        <w:tc>
          <w:tcPr>
            <w:tcW w:w="3780" w:type="dxa"/>
          </w:tcPr>
          <w:p w14:paraId="228BB7A0" w14:textId="77777777" w:rsidR="00BD6F53" w:rsidRPr="001A7E14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5104838" w14:textId="77777777" w:rsidR="00BD6F53" w:rsidRPr="001A7E14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3CAF770B" w14:textId="77777777" w:rsidR="00BD6F53" w:rsidRPr="001A7E14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276ADA6" w14:textId="248A97F4" w:rsidR="00BD6F53" w:rsidRPr="001A7E14" w:rsidRDefault="000E0AAC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EF4724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เก้าเดือน</w:t>
            </w: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สิ้นสุด</w:t>
            </w:r>
          </w:p>
        </w:tc>
      </w:tr>
      <w:tr w:rsidR="00FE23C5" w:rsidRPr="001A7E14" w14:paraId="0C230BF7" w14:textId="77777777" w:rsidTr="000E48B1">
        <w:trPr>
          <w:tblHeader/>
        </w:trPr>
        <w:tc>
          <w:tcPr>
            <w:tcW w:w="3780" w:type="dxa"/>
          </w:tcPr>
          <w:p w14:paraId="603E7024" w14:textId="77777777" w:rsidR="00BD6F53" w:rsidRPr="001A7E14" w:rsidRDefault="00BD6F53" w:rsidP="000E48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660EE18" w14:textId="59DBC2AB" w:rsidR="00BD6F53" w:rsidRPr="001A7E14" w:rsidRDefault="005E6908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F4724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="00EF4724" w:rsidRPr="001A7E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5F9AE077" w14:textId="77777777" w:rsidR="00BD6F53" w:rsidRPr="001A7E14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3A21596" w14:textId="3B289089" w:rsidR="00BD6F53" w:rsidRPr="001A7E14" w:rsidRDefault="000E0AAC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F4724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EF4724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EF4724" w:rsidRPr="001A7E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FE23C5" w:rsidRPr="001A7E14" w14:paraId="3C6C764D" w14:textId="77777777" w:rsidTr="000E48B1">
        <w:trPr>
          <w:tblHeader/>
        </w:trPr>
        <w:tc>
          <w:tcPr>
            <w:tcW w:w="3780" w:type="dxa"/>
          </w:tcPr>
          <w:p w14:paraId="378EA87F" w14:textId="77777777" w:rsidR="00BD6F53" w:rsidRPr="001A7E14" w:rsidRDefault="00BD6F53" w:rsidP="000E48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76E2D897" w14:textId="135FE91D" w:rsidR="00BD6F53" w:rsidRPr="001A7E14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4309B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</w:tcPr>
          <w:p w14:paraId="779C0B7E" w14:textId="77777777" w:rsidR="00BD6F53" w:rsidRPr="001A7E14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3871DDAE" w14:textId="4C7C8B5A" w:rsidR="00BD6F53" w:rsidRPr="001A7E14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4309B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3522E43" w14:textId="77777777" w:rsidR="00BD6F53" w:rsidRPr="001A7E14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2C56FD9" w14:textId="6F38F3BE" w:rsidR="00BD6F53" w:rsidRPr="001A7E14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4309B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6B609174" w14:textId="77777777" w:rsidR="00BD6F53" w:rsidRPr="001A7E14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B8F3C3" w14:textId="558C6182" w:rsidR="00BD6F53" w:rsidRPr="001A7E14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4309B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FE23C5" w:rsidRPr="001A7E14" w14:paraId="16EB0359" w14:textId="77777777" w:rsidTr="000E48B1">
        <w:trPr>
          <w:tblHeader/>
        </w:trPr>
        <w:tc>
          <w:tcPr>
            <w:tcW w:w="3780" w:type="dxa"/>
          </w:tcPr>
          <w:p w14:paraId="2803488F" w14:textId="77777777" w:rsidR="00BD6F53" w:rsidRPr="001A7E14" w:rsidRDefault="00BD6F53" w:rsidP="000E48B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1034E99" w14:textId="77777777" w:rsidR="00BD6F53" w:rsidRPr="001A7E14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1A7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23C5" w:rsidRPr="001A7E14" w14:paraId="20DC3D1E" w14:textId="77777777" w:rsidTr="000E48B1">
        <w:trPr>
          <w:cantSplit/>
        </w:trPr>
        <w:tc>
          <w:tcPr>
            <w:tcW w:w="3780" w:type="dxa"/>
          </w:tcPr>
          <w:p w14:paraId="50EC36E9" w14:textId="7C13F8E4" w:rsidR="00BD6F53" w:rsidRPr="001A7E14" w:rsidRDefault="00BD6F53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</w:tcPr>
          <w:p w14:paraId="110370B9" w14:textId="77777777" w:rsidR="00BD6F53" w:rsidRPr="001A7E14" w:rsidRDefault="00BD6F53" w:rsidP="000E48B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4C082825" w14:textId="77777777" w:rsidR="00BD6F53" w:rsidRPr="001A7E14" w:rsidRDefault="00BD6F53" w:rsidP="000E48B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FF90375" w14:textId="77777777" w:rsidR="00BD6F53" w:rsidRPr="001A7E14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F068E8C" w14:textId="77777777" w:rsidR="00BD6F53" w:rsidRPr="001A7E14" w:rsidRDefault="00BD6F53" w:rsidP="000E48B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77230" w14:textId="77777777" w:rsidR="00BD6F53" w:rsidRPr="001A7E14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20499C4" w14:textId="77777777" w:rsidR="00BD6F53" w:rsidRPr="001A7E14" w:rsidRDefault="00BD6F53" w:rsidP="000E48B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8BD7A2" w14:textId="77777777" w:rsidR="00BD6F53" w:rsidRPr="001A7E14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875A0" w:rsidRPr="001A7E14" w14:paraId="68102657" w14:textId="77777777" w:rsidTr="000E48B1">
        <w:trPr>
          <w:cantSplit/>
        </w:trPr>
        <w:tc>
          <w:tcPr>
            <w:tcW w:w="3780" w:type="dxa"/>
          </w:tcPr>
          <w:p w14:paraId="3C216484" w14:textId="77777777" w:rsidR="005875A0" w:rsidRPr="001A7E14" w:rsidRDefault="005875A0" w:rsidP="0058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6819F3C4" w14:textId="28C929A3" w:rsidR="005875A0" w:rsidRPr="001A7E14" w:rsidRDefault="0058774C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774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33</w:t>
            </w:r>
            <w:r w:rsidR="00E13A85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,291</w:t>
            </w:r>
          </w:p>
        </w:tc>
        <w:tc>
          <w:tcPr>
            <w:tcW w:w="183" w:type="dxa"/>
          </w:tcPr>
          <w:p w14:paraId="46A9A1E9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4B53D36" w14:textId="3296A60C" w:rsidR="005875A0" w:rsidRPr="001A7E14" w:rsidRDefault="005875A0" w:rsidP="005875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25,718</w:t>
            </w:r>
          </w:p>
        </w:tc>
        <w:tc>
          <w:tcPr>
            <w:tcW w:w="180" w:type="dxa"/>
          </w:tcPr>
          <w:p w14:paraId="67FA2B17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3EF8B" w14:textId="406BB3A4" w:rsidR="005875A0" w:rsidRPr="001A7E14" w:rsidRDefault="00E13A85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105,676</w:t>
            </w:r>
          </w:p>
        </w:tc>
        <w:tc>
          <w:tcPr>
            <w:tcW w:w="180" w:type="dxa"/>
          </w:tcPr>
          <w:p w14:paraId="46196756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9E1ECB" w14:textId="5096B972" w:rsidR="005875A0" w:rsidRPr="001A7E14" w:rsidRDefault="005875A0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51,411</w:t>
            </w:r>
          </w:p>
        </w:tc>
      </w:tr>
      <w:tr w:rsidR="005875A0" w:rsidRPr="001A7E14" w14:paraId="2E060D67" w14:textId="77777777" w:rsidTr="000E48B1">
        <w:trPr>
          <w:cantSplit/>
        </w:trPr>
        <w:tc>
          <w:tcPr>
            <w:tcW w:w="3780" w:type="dxa"/>
          </w:tcPr>
          <w:p w14:paraId="4E9BB437" w14:textId="351B85EF" w:rsidR="005875A0" w:rsidRPr="001A7E14" w:rsidRDefault="005875A0" w:rsidP="0058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465D8F4D" w14:textId="6013EDAC" w:rsidR="005875A0" w:rsidRPr="001A7E14" w:rsidRDefault="008C536C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83" w:type="dxa"/>
          </w:tcPr>
          <w:p w14:paraId="0E4F5757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4D65A55" w14:textId="62ED47B8" w:rsidR="005875A0" w:rsidRPr="001A7E14" w:rsidRDefault="005875A0" w:rsidP="005875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7E542B6B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29F14" w14:textId="343C3240" w:rsidR="005875A0" w:rsidRPr="001A7E14" w:rsidRDefault="008C536C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180" w:type="dxa"/>
          </w:tcPr>
          <w:p w14:paraId="2B6DC22B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BEC7DC" w14:textId="7BEC314E" w:rsidR="005875A0" w:rsidRPr="001A7E14" w:rsidRDefault="005875A0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675</w:t>
            </w:r>
          </w:p>
        </w:tc>
      </w:tr>
      <w:tr w:rsidR="00AE7634" w:rsidRPr="001A7E14" w14:paraId="3C13BE18" w14:textId="77777777" w:rsidTr="000E48B1">
        <w:trPr>
          <w:cantSplit/>
        </w:trPr>
        <w:tc>
          <w:tcPr>
            <w:tcW w:w="3780" w:type="dxa"/>
          </w:tcPr>
          <w:p w14:paraId="7C093B01" w14:textId="625D9127" w:rsidR="00AE7634" w:rsidRPr="001A7E14" w:rsidRDefault="00AE7634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92995A5" w14:textId="203D280E" w:rsidR="00AE7634" w:rsidRPr="001A7E14" w:rsidRDefault="0058774C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774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31</w:t>
            </w:r>
            <w:r w:rsidR="00C22DE1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1B5E8D39" w14:textId="77777777" w:rsidR="00AE7634" w:rsidRPr="001A7E14" w:rsidRDefault="00AE7634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55C729D" w14:textId="1E773A08" w:rsidR="00AE7634" w:rsidRPr="001A7E14" w:rsidRDefault="00AE7634" w:rsidP="00A430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A5BFA3" w14:textId="77777777" w:rsidR="00AE7634" w:rsidRPr="001A7E14" w:rsidRDefault="00AE7634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B59871" w14:textId="70B2E5D8" w:rsidR="00AE7634" w:rsidRPr="001A7E14" w:rsidRDefault="0058774C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774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31</w:t>
            </w:r>
            <w:r w:rsidR="00A8282B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4A62B27" w14:textId="77777777" w:rsidR="00AE7634" w:rsidRPr="001A7E14" w:rsidRDefault="00AE7634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5D233A3" w14:textId="36963029" w:rsidR="00AE7634" w:rsidRPr="001A7E14" w:rsidRDefault="00AE7634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875A0" w:rsidRPr="001A7E14" w14:paraId="1332AD57" w14:textId="77777777" w:rsidTr="000E48B1">
        <w:trPr>
          <w:cantSplit/>
        </w:trPr>
        <w:tc>
          <w:tcPr>
            <w:tcW w:w="3780" w:type="dxa"/>
          </w:tcPr>
          <w:p w14:paraId="393CF106" w14:textId="77777777" w:rsidR="005875A0" w:rsidRPr="001A7E14" w:rsidRDefault="005875A0" w:rsidP="0058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71F74D64" w14:textId="568B52AE" w:rsidR="005875A0" w:rsidRPr="001A7E14" w:rsidRDefault="008C536C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29,557</w:t>
            </w:r>
          </w:p>
        </w:tc>
        <w:tc>
          <w:tcPr>
            <w:tcW w:w="183" w:type="dxa"/>
          </w:tcPr>
          <w:p w14:paraId="3760E9D8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BF7C855" w14:textId="27EA7FAF" w:rsidR="005875A0" w:rsidRPr="001A7E14" w:rsidRDefault="005875A0" w:rsidP="005875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31,394</w:t>
            </w:r>
          </w:p>
        </w:tc>
        <w:tc>
          <w:tcPr>
            <w:tcW w:w="180" w:type="dxa"/>
          </w:tcPr>
          <w:p w14:paraId="0BCD1596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C1D184" w14:textId="159621A3" w:rsidR="005875A0" w:rsidRPr="001A7E14" w:rsidRDefault="008C536C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98,686</w:t>
            </w:r>
          </w:p>
        </w:tc>
        <w:tc>
          <w:tcPr>
            <w:tcW w:w="180" w:type="dxa"/>
          </w:tcPr>
          <w:p w14:paraId="078F8D5F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2F35E0" w14:textId="6BAC5244" w:rsidR="005875A0" w:rsidRPr="001A7E14" w:rsidRDefault="005875A0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79,525</w:t>
            </w:r>
          </w:p>
        </w:tc>
      </w:tr>
      <w:tr w:rsidR="005875A0" w:rsidRPr="001A7E14" w14:paraId="0C9B0EAA" w14:textId="77777777" w:rsidTr="000E48B1">
        <w:trPr>
          <w:cantSplit/>
        </w:trPr>
        <w:tc>
          <w:tcPr>
            <w:tcW w:w="3780" w:type="dxa"/>
          </w:tcPr>
          <w:p w14:paraId="1A30A9B7" w14:textId="77777777" w:rsidR="005875A0" w:rsidRPr="001A7E14" w:rsidRDefault="005875A0" w:rsidP="0058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14:paraId="57EB936B" w14:textId="639535FA" w:rsidR="005875A0" w:rsidRPr="001A7E14" w:rsidRDefault="008C536C" w:rsidP="005875A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38343B8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DC9A722" w14:textId="798ED9E1" w:rsidR="005875A0" w:rsidRPr="001A7E14" w:rsidRDefault="005875A0" w:rsidP="005875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121</w:t>
            </w:r>
          </w:p>
        </w:tc>
        <w:tc>
          <w:tcPr>
            <w:tcW w:w="180" w:type="dxa"/>
          </w:tcPr>
          <w:p w14:paraId="1C1DB386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7CCBEF" w14:textId="56B112C1" w:rsidR="005875A0" w:rsidRPr="001A7E14" w:rsidRDefault="005875A0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80" w:type="dxa"/>
          </w:tcPr>
          <w:p w14:paraId="60A868C3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C7F1FB" w14:textId="510EB095" w:rsidR="005875A0" w:rsidRPr="001A7E14" w:rsidRDefault="005875A0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2,261</w:t>
            </w:r>
          </w:p>
        </w:tc>
      </w:tr>
      <w:tr w:rsidR="0084683E" w:rsidRPr="001A7E14" w14:paraId="5805C349" w14:textId="77777777" w:rsidTr="000E48B1">
        <w:trPr>
          <w:cantSplit/>
        </w:trPr>
        <w:tc>
          <w:tcPr>
            <w:tcW w:w="3780" w:type="dxa"/>
          </w:tcPr>
          <w:p w14:paraId="483A6414" w14:textId="5626AD5C" w:rsidR="0084683E" w:rsidRPr="001A7E14" w:rsidRDefault="0084683E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031E29D0" w14:textId="4E3B0E3A" w:rsidR="0084683E" w:rsidRPr="001A7E14" w:rsidRDefault="002C3878" w:rsidP="00A430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736BC2C" w14:textId="77777777" w:rsidR="0084683E" w:rsidRPr="001A7E14" w:rsidRDefault="0084683E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9DDB2E3" w14:textId="1A112D09" w:rsidR="0084683E" w:rsidRPr="001A7E14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248335" w14:textId="77777777" w:rsidR="0084683E" w:rsidRPr="001A7E14" w:rsidRDefault="0084683E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CA72CD" w14:textId="407FD173" w:rsidR="0084683E" w:rsidRPr="001A7E14" w:rsidRDefault="00AC0F9D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A3078D" w14:textId="77777777" w:rsidR="0084683E" w:rsidRPr="001A7E14" w:rsidRDefault="0084683E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658756" w14:textId="1D607FBD" w:rsidR="0084683E" w:rsidRPr="001A7E14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4309B" w:rsidRPr="001A7E14" w14:paraId="5BACCCED" w14:textId="77777777" w:rsidTr="000E48B1">
        <w:trPr>
          <w:cantSplit/>
        </w:trPr>
        <w:tc>
          <w:tcPr>
            <w:tcW w:w="3780" w:type="dxa"/>
          </w:tcPr>
          <w:p w14:paraId="338E597D" w14:textId="77777777" w:rsidR="00A4309B" w:rsidRPr="001A7E14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770BE00E" w14:textId="1F99D522" w:rsidR="00A4309B" w:rsidRPr="001A7E14" w:rsidRDefault="002C3878" w:rsidP="00A430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3" w:type="dxa"/>
          </w:tcPr>
          <w:p w14:paraId="1D9F7C83" w14:textId="77777777" w:rsidR="00A4309B" w:rsidRPr="001A7E14" w:rsidRDefault="00A4309B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A787826" w14:textId="6831E16A" w:rsidR="00A4309B" w:rsidRPr="001A7E14" w:rsidRDefault="00A4309B" w:rsidP="00A430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4AA5F304" w14:textId="77777777" w:rsidR="00A4309B" w:rsidRPr="001A7E14" w:rsidRDefault="00A4309B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68B68B" w14:textId="7BCB6AD0" w:rsidR="00A4309B" w:rsidRPr="001A7E14" w:rsidRDefault="00332713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180" w:type="dxa"/>
          </w:tcPr>
          <w:p w14:paraId="5B2FE762" w14:textId="77777777" w:rsidR="00A4309B" w:rsidRPr="001A7E14" w:rsidRDefault="00A4309B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CC823A" w14:textId="481C7ECF" w:rsidR="00A4309B" w:rsidRPr="001A7E14" w:rsidRDefault="005875A0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</w:t>
            </w:r>
          </w:p>
        </w:tc>
      </w:tr>
      <w:tr w:rsidR="00FE23C5" w:rsidRPr="001A7E14" w14:paraId="1784C481" w14:textId="77777777" w:rsidTr="000E48B1">
        <w:trPr>
          <w:cantSplit/>
        </w:trPr>
        <w:tc>
          <w:tcPr>
            <w:tcW w:w="3780" w:type="dxa"/>
          </w:tcPr>
          <w:p w14:paraId="4C4C2D37" w14:textId="77777777" w:rsidR="00BD6F53" w:rsidRPr="001A7E14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216F6DE6" w14:textId="77777777" w:rsidR="00BD6F53" w:rsidRPr="001A7E14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AD7DF01" w14:textId="77777777" w:rsidR="00BD6F53" w:rsidRPr="001A7E14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930A05" w14:textId="77777777" w:rsidR="00BD6F53" w:rsidRPr="001A7E14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1F447CB" w14:textId="77777777" w:rsidR="00BD6F53" w:rsidRPr="001A7E14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7318C0" w14:textId="77777777" w:rsidR="00BD6F53" w:rsidRPr="001A7E14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1896E12" w14:textId="77777777" w:rsidR="00BD6F53" w:rsidRPr="001A7E14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5066CE" w14:textId="77777777" w:rsidR="00BD6F53" w:rsidRPr="001A7E14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E23C5" w:rsidRPr="001A7E14" w14:paraId="48992845" w14:textId="77777777" w:rsidTr="000E48B1">
        <w:trPr>
          <w:cantSplit/>
        </w:trPr>
        <w:tc>
          <w:tcPr>
            <w:tcW w:w="3780" w:type="dxa"/>
          </w:tcPr>
          <w:p w14:paraId="5B735045" w14:textId="77777777" w:rsidR="00BD6F53" w:rsidRPr="001A7E14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1DB44E0" w14:textId="77777777" w:rsidR="00BD6F53" w:rsidRPr="001A7E14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3EE2F1A" w14:textId="77777777" w:rsidR="00BD6F53" w:rsidRPr="001A7E14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391B74F" w14:textId="77777777" w:rsidR="00BD6F53" w:rsidRPr="001A7E14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323ABF" w14:textId="77777777" w:rsidR="00BD6F53" w:rsidRPr="001A7E14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04A48D" w14:textId="77777777" w:rsidR="00BD6F53" w:rsidRPr="001A7E14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F299608" w14:textId="77777777" w:rsidR="00BD6F53" w:rsidRPr="001A7E14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6D7E76" w14:textId="77777777" w:rsidR="00BD6F53" w:rsidRPr="001A7E14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75A0" w:rsidRPr="001A7E14" w14:paraId="0613CB60" w14:textId="77777777" w:rsidTr="000E48B1">
        <w:trPr>
          <w:cantSplit/>
        </w:trPr>
        <w:tc>
          <w:tcPr>
            <w:tcW w:w="3780" w:type="dxa"/>
          </w:tcPr>
          <w:p w14:paraId="36AAA9C5" w14:textId="53F5A092" w:rsidR="005875A0" w:rsidRPr="001A7E14" w:rsidRDefault="005875A0" w:rsidP="005875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4C3FC814" w14:textId="7F817F15" w:rsidR="005875A0" w:rsidRPr="001A7E14" w:rsidRDefault="005875A0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6,37</w:t>
            </w:r>
            <w:r w:rsidR="00332713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3" w:type="dxa"/>
          </w:tcPr>
          <w:p w14:paraId="45EB751E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4F8CF2B" w14:textId="43851530" w:rsidR="005875A0" w:rsidRPr="001A7E14" w:rsidRDefault="005875A0" w:rsidP="005875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6,805</w:t>
            </w:r>
          </w:p>
        </w:tc>
        <w:tc>
          <w:tcPr>
            <w:tcW w:w="180" w:type="dxa"/>
          </w:tcPr>
          <w:p w14:paraId="0830AB92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32B8C2" w14:textId="5E7E0671" w:rsidR="005875A0" w:rsidRPr="001A7E14" w:rsidRDefault="00332713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19,120</w:t>
            </w:r>
          </w:p>
        </w:tc>
        <w:tc>
          <w:tcPr>
            <w:tcW w:w="180" w:type="dxa"/>
          </w:tcPr>
          <w:p w14:paraId="0AE6D793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8E7DC" w14:textId="1A9BF37A" w:rsidR="005875A0" w:rsidRPr="001A7E14" w:rsidRDefault="005875A0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22,807</w:t>
            </w:r>
          </w:p>
        </w:tc>
      </w:tr>
      <w:tr w:rsidR="005875A0" w:rsidRPr="001A7E14" w14:paraId="47E31F99" w14:textId="77777777" w:rsidTr="000E48B1">
        <w:trPr>
          <w:cantSplit/>
        </w:trPr>
        <w:tc>
          <w:tcPr>
            <w:tcW w:w="3780" w:type="dxa"/>
          </w:tcPr>
          <w:p w14:paraId="406DDD4B" w14:textId="5BC0E18B" w:rsidR="005875A0" w:rsidRPr="001A7E14" w:rsidRDefault="005875A0" w:rsidP="005875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CF61A8" w14:textId="68049D13" w:rsidR="005875A0" w:rsidRPr="001A7E14" w:rsidRDefault="005875A0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332713" w:rsidRPr="001A7E1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3" w:type="dxa"/>
          </w:tcPr>
          <w:p w14:paraId="1BE25AF3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5C7EBDA" w14:textId="5C27D8A2" w:rsidR="005875A0" w:rsidRPr="001A7E14" w:rsidRDefault="005875A0" w:rsidP="005875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  <w:tc>
          <w:tcPr>
            <w:tcW w:w="180" w:type="dxa"/>
          </w:tcPr>
          <w:p w14:paraId="71AFE049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C4569" w14:textId="30EF2B16" w:rsidR="005875A0" w:rsidRPr="001A7E14" w:rsidRDefault="00332713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1,064</w:t>
            </w:r>
          </w:p>
        </w:tc>
        <w:tc>
          <w:tcPr>
            <w:tcW w:w="180" w:type="dxa"/>
          </w:tcPr>
          <w:p w14:paraId="3A3F8E68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70DA4" w14:textId="664492B7" w:rsidR="005875A0" w:rsidRPr="001A7E14" w:rsidRDefault="005875A0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1,264</w:t>
            </w:r>
          </w:p>
        </w:tc>
      </w:tr>
      <w:tr w:rsidR="005875A0" w:rsidRPr="003A6ED2" w14:paraId="27B86FF8" w14:textId="77777777" w:rsidTr="000E48B1">
        <w:trPr>
          <w:cantSplit/>
        </w:trPr>
        <w:tc>
          <w:tcPr>
            <w:tcW w:w="3780" w:type="dxa"/>
          </w:tcPr>
          <w:p w14:paraId="6F40144F" w14:textId="77777777" w:rsidR="005875A0" w:rsidRPr="001A7E14" w:rsidRDefault="005875A0" w:rsidP="005875A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811D7" w14:textId="218BFDEC" w:rsidR="005875A0" w:rsidRPr="001A7E14" w:rsidRDefault="005875A0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6,728</w:t>
            </w:r>
          </w:p>
        </w:tc>
        <w:tc>
          <w:tcPr>
            <w:tcW w:w="183" w:type="dxa"/>
          </w:tcPr>
          <w:p w14:paraId="35B11164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4F4EA37" w14:textId="6A3B37EA" w:rsidR="005875A0" w:rsidRPr="001A7E14" w:rsidRDefault="005875A0" w:rsidP="005875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7,226</w:t>
            </w:r>
          </w:p>
        </w:tc>
        <w:tc>
          <w:tcPr>
            <w:tcW w:w="180" w:type="dxa"/>
          </w:tcPr>
          <w:p w14:paraId="22CA255C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080B0C" w14:textId="49F2D99D" w:rsidR="005875A0" w:rsidRPr="001A7E14" w:rsidRDefault="00332713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20,184</w:t>
            </w:r>
          </w:p>
        </w:tc>
        <w:tc>
          <w:tcPr>
            <w:tcW w:w="180" w:type="dxa"/>
          </w:tcPr>
          <w:p w14:paraId="0F9C8FEC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A0BEF" w14:textId="4E011CFA" w:rsidR="005875A0" w:rsidRPr="001A7E14" w:rsidRDefault="005875A0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24,071</w:t>
            </w:r>
          </w:p>
        </w:tc>
      </w:tr>
    </w:tbl>
    <w:p w14:paraId="69AC5402" w14:textId="77777777" w:rsidR="00BD6F53" w:rsidRPr="00FE23C5" w:rsidRDefault="00BD6F53" w:rsidP="00BD6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15480936" w14:textId="77777777" w:rsidR="00576908" w:rsidRDefault="00576908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0C59E5C" w14:textId="77777777" w:rsidR="006C51F5" w:rsidRDefault="006C51F5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BB0D669" w14:textId="77777777" w:rsidR="006C51F5" w:rsidRDefault="006C51F5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3D17289" w14:textId="77777777" w:rsidR="006C51F5" w:rsidRDefault="006C51F5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9E22A5C" w14:textId="77777777" w:rsidR="006C51F5" w:rsidRDefault="006C51F5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AE7634" w:rsidRPr="001A7E14" w14:paraId="6EB8AEB9" w14:textId="77777777" w:rsidTr="005E52DC">
        <w:trPr>
          <w:tblHeader/>
        </w:trPr>
        <w:tc>
          <w:tcPr>
            <w:tcW w:w="3780" w:type="dxa"/>
          </w:tcPr>
          <w:p w14:paraId="31AC5AA5" w14:textId="77777777" w:rsidR="00AE7634" w:rsidRPr="00FE23C5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3C1E3A8B" w14:textId="5B60EF42" w:rsidR="00AE7634" w:rsidRPr="001A7E14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AE7634" w:rsidRPr="001A7E14" w14:paraId="298611D0" w14:textId="77777777" w:rsidTr="005E52DC">
        <w:trPr>
          <w:tblHeader/>
        </w:trPr>
        <w:tc>
          <w:tcPr>
            <w:tcW w:w="3780" w:type="dxa"/>
          </w:tcPr>
          <w:p w14:paraId="3E13F34E" w14:textId="77777777" w:rsidR="00AE7634" w:rsidRPr="001A7E14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E69DA2B" w14:textId="77777777" w:rsidR="00AE7634" w:rsidRPr="001A7E14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5DE36D80" w14:textId="77777777" w:rsidR="00AE7634" w:rsidRPr="001A7E14" w:rsidRDefault="00AE7634" w:rsidP="00AE763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8ECA515" w14:textId="7A3A7276" w:rsidR="00AE7634" w:rsidRPr="001A7E14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EF4724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เก้าเดือน</w:t>
            </w: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สิ้นสุด</w:t>
            </w:r>
          </w:p>
        </w:tc>
      </w:tr>
      <w:tr w:rsidR="00AE7634" w:rsidRPr="001A7E14" w14:paraId="6E460176" w14:textId="77777777" w:rsidTr="005E52DC">
        <w:trPr>
          <w:tblHeader/>
        </w:trPr>
        <w:tc>
          <w:tcPr>
            <w:tcW w:w="3780" w:type="dxa"/>
          </w:tcPr>
          <w:p w14:paraId="176623B8" w14:textId="77777777" w:rsidR="00AE7634" w:rsidRPr="001A7E14" w:rsidRDefault="00AE7634" w:rsidP="00AE763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4750470" w14:textId="3EE20A35" w:rsidR="00AE7634" w:rsidRPr="001A7E14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F4724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="00EF4724" w:rsidRPr="001A7E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5838182C" w14:textId="77777777" w:rsidR="00AE7634" w:rsidRPr="001A7E14" w:rsidRDefault="00AE7634" w:rsidP="00AE763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B0447DE" w14:textId="3EAD429D" w:rsidR="00AE7634" w:rsidRPr="001A7E14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F4724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="00EF4724" w:rsidRPr="001A7E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AE7634" w:rsidRPr="001A7E14" w14:paraId="40CF90EF" w14:textId="77777777" w:rsidTr="005E52DC">
        <w:trPr>
          <w:tblHeader/>
        </w:trPr>
        <w:tc>
          <w:tcPr>
            <w:tcW w:w="3780" w:type="dxa"/>
          </w:tcPr>
          <w:p w14:paraId="0EB308C7" w14:textId="77777777" w:rsidR="00AE7634" w:rsidRPr="001A7E14" w:rsidRDefault="00AE7634" w:rsidP="00AE763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056465FB" w14:textId="77777777" w:rsidR="00AE7634" w:rsidRPr="001A7E14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77A8FDAF" w14:textId="77777777" w:rsidR="00AE7634" w:rsidRPr="001A7E14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291928EC" w14:textId="77777777" w:rsidR="00AE7634" w:rsidRPr="001A7E14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543B36F" w14:textId="77777777" w:rsidR="00AE7634" w:rsidRPr="001A7E14" w:rsidRDefault="00AE7634" w:rsidP="00AE763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1479106" w14:textId="77777777" w:rsidR="00AE7634" w:rsidRPr="001A7E14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41937C01" w14:textId="77777777" w:rsidR="00AE7634" w:rsidRPr="001A7E14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209109F" w14:textId="77777777" w:rsidR="00AE7634" w:rsidRPr="001A7E14" w:rsidRDefault="00AE7634" w:rsidP="00AE763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AE7634" w:rsidRPr="001A7E14" w14:paraId="4531D3FF" w14:textId="77777777" w:rsidTr="005E52DC">
        <w:trPr>
          <w:tblHeader/>
        </w:trPr>
        <w:tc>
          <w:tcPr>
            <w:tcW w:w="3780" w:type="dxa"/>
          </w:tcPr>
          <w:p w14:paraId="75F7ED40" w14:textId="77777777" w:rsidR="00AE7634" w:rsidRPr="001A7E14" w:rsidRDefault="00AE7634" w:rsidP="00AE763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3559494" w14:textId="77777777" w:rsidR="00AE7634" w:rsidRPr="001A7E14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1A7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E7634" w:rsidRPr="001A7E14" w14:paraId="2F653C9B" w14:textId="77777777" w:rsidTr="005E52DC">
        <w:trPr>
          <w:cantSplit/>
        </w:trPr>
        <w:tc>
          <w:tcPr>
            <w:tcW w:w="3780" w:type="dxa"/>
          </w:tcPr>
          <w:p w14:paraId="239EBC7F" w14:textId="77777777" w:rsidR="00AE7634" w:rsidRPr="001A7E14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</w:tcPr>
          <w:p w14:paraId="1BB22C54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1D5B6457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6251E91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9128D05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8EBAF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C365D82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AE2243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875A0" w:rsidRPr="001A7E14" w14:paraId="182FC9C4" w14:textId="77777777" w:rsidTr="005E52DC">
        <w:trPr>
          <w:cantSplit/>
        </w:trPr>
        <w:tc>
          <w:tcPr>
            <w:tcW w:w="3780" w:type="dxa"/>
          </w:tcPr>
          <w:p w14:paraId="59D2DF19" w14:textId="77777777" w:rsidR="005875A0" w:rsidRPr="001A7E14" w:rsidRDefault="005875A0" w:rsidP="0058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09C5A54A" w14:textId="44EAE69D" w:rsidR="005875A0" w:rsidRPr="001A7E14" w:rsidRDefault="00A656A2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34,977</w:t>
            </w:r>
          </w:p>
        </w:tc>
        <w:tc>
          <w:tcPr>
            <w:tcW w:w="183" w:type="dxa"/>
          </w:tcPr>
          <w:p w14:paraId="7E62CE3D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F8EE981" w14:textId="730E64D2" w:rsidR="005875A0" w:rsidRPr="001A7E14" w:rsidRDefault="005875A0" w:rsidP="005875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62,298</w:t>
            </w:r>
          </w:p>
        </w:tc>
        <w:tc>
          <w:tcPr>
            <w:tcW w:w="180" w:type="dxa"/>
          </w:tcPr>
          <w:p w14:paraId="18A0D0B5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73773C" w14:textId="248CBDE5" w:rsidR="005875A0" w:rsidRPr="001A7E14" w:rsidRDefault="00A656A2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122,785</w:t>
            </w:r>
          </w:p>
        </w:tc>
        <w:tc>
          <w:tcPr>
            <w:tcW w:w="180" w:type="dxa"/>
          </w:tcPr>
          <w:p w14:paraId="24B21D94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0257614" w14:textId="11323C9E" w:rsidR="005875A0" w:rsidRPr="001A7E14" w:rsidRDefault="005875A0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113,701</w:t>
            </w:r>
          </w:p>
        </w:tc>
      </w:tr>
      <w:tr w:rsidR="005875A0" w:rsidRPr="001A7E14" w14:paraId="30D2921A" w14:textId="77777777" w:rsidTr="005E52DC">
        <w:trPr>
          <w:cantSplit/>
        </w:trPr>
        <w:tc>
          <w:tcPr>
            <w:tcW w:w="3780" w:type="dxa"/>
          </w:tcPr>
          <w:p w14:paraId="7C5C1846" w14:textId="77777777" w:rsidR="005875A0" w:rsidRPr="001A7E14" w:rsidRDefault="005875A0" w:rsidP="0058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741C3ED8" w14:textId="5AC6ADD2" w:rsidR="005875A0" w:rsidRPr="001A7E14" w:rsidRDefault="00327975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="0058774C" w:rsidRPr="0058774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</w:t>
            </w:r>
          </w:p>
        </w:tc>
        <w:tc>
          <w:tcPr>
            <w:tcW w:w="183" w:type="dxa"/>
          </w:tcPr>
          <w:p w14:paraId="7AA3E9C3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D4BE36F" w14:textId="2520FC24" w:rsidR="005875A0" w:rsidRPr="001A7E14" w:rsidRDefault="005875A0" w:rsidP="005875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80" w:type="dxa"/>
          </w:tcPr>
          <w:p w14:paraId="6361146E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59AA96" w14:textId="7F0ACA65" w:rsidR="005875A0" w:rsidRPr="001A7E14" w:rsidRDefault="005875A0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1,</w:t>
            </w:r>
            <w:r w:rsidR="00754074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75</w:t>
            </w:r>
            <w:r w:rsidR="0058774C" w:rsidRPr="0058774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70F2022C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F4A4F58" w14:textId="3A22CADF" w:rsidR="005875A0" w:rsidRPr="001A7E14" w:rsidRDefault="005875A0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1,716</w:t>
            </w:r>
          </w:p>
        </w:tc>
      </w:tr>
      <w:tr w:rsidR="005875A0" w:rsidRPr="001A7E14" w14:paraId="20519F11" w14:textId="77777777" w:rsidTr="005E52DC">
        <w:trPr>
          <w:cantSplit/>
        </w:trPr>
        <w:tc>
          <w:tcPr>
            <w:tcW w:w="3780" w:type="dxa"/>
          </w:tcPr>
          <w:p w14:paraId="193BAC97" w14:textId="77777777" w:rsidR="005875A0" w:rsidRPr="001A7E14" w:rsidRDefault="005875A0" w:rsidP="0058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158D8BA" w14:textId="0F026BE0" w:rsidR="005875A0" w:rsidRPr="001A7E14" w:rsidRDefault="008C536C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58774C" w:rsidRPr="0058774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="00D54FA7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687F1010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D98345D" w14:textId="29A61A2D" w:rsidR="005875A0" w:rsidRPr="001A7E14" w:rsidRDefault="005875A0" w:rsidP="005875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,104</w:t>
            </w:r>
          </w:p>
        </w:tc>
        <w:tc>
          <w:tcPr>
            <w:tcW w:w="180" w:type="dxa"/>
          </w:tcPr>
          <w:p w14:paraId="031DCBF9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6D06C" w14:textId="1E8768FA" w:rsidR="005875A0" w:rsidRPr="001A7E14" w:rsidRDefault="008C536C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58774C" w:rsidRPr="0058774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  <w:r w:rsidR="00D54FA7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1168538" w14:textId="77777777" w:rsidR="005875A0" w:rsidRPr="001A7E14" w:rsidRDefault="005875A0" w:rsidP="005875A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80198D9" w14:textId="64D9FB9B" w:rsidR="005875A0" w:rsidRPr="001A7E14" w:rsidRDefault="005875A0" w:rsidP="005875A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2,902</w:t>
            </w:r>
          </w:p>
        </w:tc>
      </w:tr>
      <w:tr w:rsidR="00AE7634" w:rsidRPr="001A7E14" w14:paraId="21737F0B" w14:textId="77777777" w:rsidTr="005E52DC">
        <w:trPr>
          <w:cantSplit/>
        </w:trPr>
        <w:tc>
          <w:tcPr>
            <w:tcW w:w="3780" w:type="dxa"/>
          </w:tcPr>
          <w:p w14:paraId="765007AB" w14:textId="77777777" w:rsidR="00AE7634" w:rsidRPr="001A7E14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774329AC" w14:textId="4F548CA2" w:rsidR="00AE7634" w:rsidRPr="001A7E14" w:rsidRDefault="008C536C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81,592</w:t>
            </w:r>
          </w:p>
        </w:tc>
        <w:tc>
          <w:tcPr>
            <w:tcW w:w="183" w:type="dxa"/>
          </w:tcPr>
          <w:p w14:paraId="66A2A3BE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8709E66" w14:textId="11A86407" w:rsidR="00AE7634" w:rsidRPr="001A7E14" w:rsidRDefault="005875A0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37,111</w:t>
            </w:r>
          </w:p>
        </w:tc>
        <w:tc>
          <w:tcPr>
            <w:tcW w:w="180" w:type="dxa"/>
          </w:tcPr>
          <w:p w14:paraId="63795185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394A6F" w14:textId="27C1E586" w:rsidR="00AE7634" w:rsidRPr="001A7E14" w:rsidRDefault="008C536C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279,740</w:t>
            </w:r>
          </w:p>
        </w:tc>
        <w:tc>
          <w:tcPr>
            <w:tcW w:w="180" w:type="dxa"/>
          </w:tcPr>
          <w:p w14:paraId="70E96C79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F34A3A" w14:textId="1FBE8238" w:rsidR="00AE7634" w:rsidRPr="001A7E14" w:rsidRDefault="005875A0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66,690</w:t>
            </w:r>
          </w:p>
        </w:tc>
      </w:tr>
      <w:tr w:rsidR="00AE7634" w:rsidRPr="001A7E14" w14:paraId="364FFCDD" w14:textId="77777777" w:rsidTr="005E52DC">
        <w:trPr>
          <w:cantSplit/>
        </w:trPr>
        <w:tc>
          <w:tcPr>
            <w:tcW w:w="3780" w:type="dxa"/>
          </w:tcPr>
          <w:p w14:paraId="66DD9904" w14:textId="77777777" w:rsidR="00AE7634" w:rsidRPr="001A7E14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14:paraId="5E442E5B" w14:textId="288FC7A3" w:rsidR="00AE7634" w:rsidRPr="001A7E14" w:rsidRDefault="00D06D0A" w:rsidP="00AE76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8B33538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E0D8F39" w14:textId="239E1F04" w:rsidR="00AE7634" w:rsidRPr="001A7E14" w:rsidRDefault="00AE7634" w:rsidP="00AE76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3C2425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43803F" w14:textId="273010E6" w:rsidR="00AE7634" w:rsidRPr="001A7E14" w:rsidRDefault="00842C5A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9BE4CD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AA5663C" w14:textId="2DB51DD0" w:rsidR="00AE7634" w:rsidRPr="001A7E14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E7634" w:rsidRPr="001A7E14" w14:paraId="7CD47888" w14:textId="77777777" w:rsidTr="005E52DC">
        <w:trPr>
          <w:cantSplit/>
        </w:trPr>
        <w:tc>
          <w:tcPr>
            <w:tcW w:w="3780" w:type="dxa"/>
          </w:tcPr>
          <w:p w14:paraId="35A487DF" w14:textId="77777777" w:rsidR="00AE7634" w:rsidRPr="001A7E14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03FD4AD6" w14:textId="046304AE" w:rsidR="00AE7634" w:rsidRPr="001A7E14" w:rsidRDefault="008C536C" w:rsidP="00AE76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72C9889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4E47A5C" w14:textId="77777777" w:rsidR="00AE7634" w:rsidRPr="001A7E14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371D45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6AD806" w14:textId="5DDBA177" w:rsidR="00AE7634" w:rsidRPr="001A7E14" w:rsidRDefault="00842C5A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80" w:type="dxa"/>
          </w:tcPr>
          <w:p w14:paraId="42EE570A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8DF3F2" w14:textId="77777777" w:rsidR="00AE7634" w:rsidRPr="001A7E14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E7634" w:rsidRPr="001A7E14" w14:paraId="2B028ECC" w14:textId="77777777" w:rsidTr="005E52DC">
        <w:trPr>
          <w:cantSplit/>
        </w:trPr>
        <w:tc>
          <w:tcPr>
            <w:tcW w:w="3780" w:type="dxa"/>
          </w:tcPr>
          <w:p w14:paraId="7E20EFA4" w14:textId="77777777" w:rsidR="00AE7634" w:rsidRPr="001A7E14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509658B1" w14:textId="40A94B45" w:rsidR="00AE7634" w:rsidRPr="001A7E14" w:rsidRDefault="00D06D0A" w:rsidP="00AE76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3" w:type="dxa"/>
          </w:tcPr>
          <w:p w14:paraId="32D570B8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1520455" w14:textId="77777777" w:rsidR="00AE7634" w:rsidRPr="001A7E14" w:rsidRDefault="00AE7634" w:rsidP="00AE76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027D0148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A6D6D0" w14:textId="7A2747DF" w:rsidR="00AE7634" w:rsidRPr="001A7E14" w:rsidRDefault="008C536C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180" w:type="dxa"/>
          </w:tcPr>
          <w:p w14:paraId="6B8BB11E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916CEA5" w14:textId="28E5FE93" w:rsidR="00AE7634" w:rsidRPr="001A7E14" w:rsidRDefault="005875A0" w:rsidP="00AE763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</w:t>
            </w:r>
          </w:p>
        </w:tc>
      </w:tr>
      <w:tr w:rsidR="00AE7634" w:rsidRPr="001A7E14" w14:paraId="2BB99478" w14:textId="77777777" w:rsidTr="005E52DC">
        <w:trPr>
          <w:cantSplit/>
        </w:trPr>
        <w:tc>
          <w:tcPr>
            <w:tcW w:w="3780" w:type="dxa"/>
          </w:tcPr>
          <w:p w14:paraId="1C2CEF72" w14:textId="77777777" w:rsidR="00AE7634" w:rsidRPr="001A7E14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02EA98E6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7CF850AB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D3BBB44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78BF5F2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72160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2783F43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1FA994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E7634" w:rsidRPr="001A7E14" w14:paraId="5F2F3713" w14:textId="77777777" w:rsidTr="005E52DC">
        <w:trPr>
          <w:cantSplit/>
        </w:trPr>
        <w:tc>
          <w:tcPr>
            <w:tcW w:w="3780" w:type="dxa"/>
          </w:tcPr>
          <w:p w14:paraId="09818342" w14:textId="77777777" w:rsidR="00AE7634" w:rsidRPr="001A7E14" w:rsidRDefault="00AE7634" w:rsidP="00AE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8952F47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E438864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1FD436C0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453619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392876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0D2065E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4B1346" w14:textId="77777777" w:rsidR="00AE7634" w:rsidRPr="001A7E14" w:rsidRDefault="00AE7634" w:rsidP="00AE763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661D" w:rsidRPr="001A7E14" w14:paraId="0713DE1A" w14:textId="77777777" w:rsidTr="005E52DC">
        <w:trPr>
          <w:cantSplit/>
        </w:trPr>
        <w:tc>
          <w:tcPr>
            <w:tcW w:w="3780" w:type="dxa"/>
          </w:tcPr>
          <w:p w14:paraId="3160BB28" w14:textId="77777777" w:rsidR="0013661D" w:rsidRPr="001A7E14" w:rsidRDefault="0013661D" w:rsidP="0013661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66F8AC8B" w14:textId="52E5779B" w:rsidR="0013661D" w:rsidRPr="001A7E14" w:rsidRDefault="0013661D" w:rsidP="001366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6,373</w:t>
            </w:r>
          </w:p>
        </w:tc>
        <w:tc>
          <w:tcPr>
            <w:tcW w:w="183" w:type="dxa"/>
          </w:tcPr>
          <w:p w14:paraId="6D00477B" w14:textId="77777777" w:rsidR="0013661D" w:rsidRPr="001A7E14" w:rsidRDefault="0013661D" w:rsidP="0013661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EC3249B" w14:textId="71F9CDA8" w:rsidR="0013661D" w:rsidRPr="001A7E14" w:rsidRDefault="0013661D" w:rsidP="001366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6,805</w:t>
            </w:r>
          </w:p>
        </w:tc>
        <w:tc>
          <w:tcPr>
            <w:tcW w:w="180" w:type="dxa"/>
          </w:tcPr>
          <w:p w14:paraId="5F602FF0" w14:textId="77777777" w:rsidR="0013661D" w:rsidRPr="001A7E14" w:rsidRDefault="0013661D" w:rsidP="001366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1BFE08" w14:textId="63D6979D" w:rsidR="0013661D" w:rsidRPr="001A7E14" w:rsidRDefault="0013661D" w:rsidP="0013661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19,120</w:t>
            </w:r>
          </w:p>
        </w:tc>
        <w:tc>
          <w:tcPr>
            <w:tcW w:w="180" w:type="dxa"/>
          </w:tcPr>
          <w:p w14:paraId="34ED2557" w14:textId="77777777" w:rsidR="0013661D" w:rsidRPr="001A7E14" w:rsidRDefault="0013661D" w:rsidP="0013661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BE496F" w14:textId="0378E81B" w:rsidR="0013661D" w:rsidRPr="001A7E14" w:rsidRDefault="0013661D" w:rsidP="0013661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22,807</w:t>
            </w:r>
          </w:p>
        </w:tc>
      </w:tr>
      <w:tr w:rsidR="0013661D" w:rsidRPr="001A7E14" w14:paraId="4D780F2C" w14:textId="77777777" w:rsidTr="005E52DC">
        <w:trPr>
          <w:cantSplit/>
        </w:trPr>
        <w:tc>
          <w:tcPr>
            <w:tcW w:w="3780" w:type="dxa"/>
          </w:tcPr>
          <w:p w14:paraId="203C3675" w14:textId="77777777" w:rsidR="0013661D" w:rsidRPr="001A7E14" w:rsidRDefault="0013661D" w:rsidP="0013661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01E405" w14:textId="1B1F8B7D" w:rsidR="0013661D" w:rsidRPr="001A7E14" w:rsidRDefault="0013661D" w:rsidP="001366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</w:rPr>
              <w:t>355</w:t>
            </w:r>
          </w:p>
        </w:tc>
        <w:tc>
          <w:tcPr>
            <w:tcW w:w="183" w:type="dxa"/>
          </w:tcPr>
          <w:p w14:paraId="00957288" w14:textId="77777777" w:rsidR="0013661D" w:rsidRPr="001A7E14" w:rsidRDefault="0013661D" w:rsidP="0013661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0576F4D" w14:textId="7ADBAE7B" w:rsidR="0013661D" w:rsidRPr="001A7E14" w:rsidRDefault="0013661D" w:rsidP="001366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  <w:tc>
          <w:tcPr>
            <w:tcW w:w="180" w:type="dxa"/>
          </w:tcPr>
          <w:p w14:paraId="355590AD" w14:textId="77777777" w:rsidR="0013661D" w:rsidRPr="001A7E14" w:rsidRDefault="0013661D" w:rsidP="001366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9C0890" w14:textId="59D038B3" w:rsidR="0013661D" w:rsidRPr="001A7E14" w:rsidRDefault="0013661D" w:rsidP="0013661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1,064</w:t>
            </w:r>
          </w:p>
        </w:tc>
        <w:tc>
          <w:tcPr>
            <w:tcW w:w="180" w:type="dxa"/>
          </w:tcPr>
          <w:p w14:paraId="330143DF" w14:textId="77777777" w:rsidR="0013661D" w:rsidRPr="001A7E14" w:rsidRDefault="0013661D" w:rsidP="0013661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958765" w14:textId="7F648838" w:rsidR="0013661D" w:rsidRPr="001A7E14" w:rsidRDefault="0013661D" w:rsidP="0013661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1,264</w:t>
            </w:r>
          </w:p>
        </w:tc>
      </w:tr>
      <w:tr w:rsidR="0013661D" w:rsidRPr="003A6ED2" w14:paraId="616AC063" w14:textId="77777777" w:rsidTr="005E52DC">
        <w:trPr>
          <w:cantSplit/>
        </w:trPr>
        <w:tc>
          <w:tcPr>
            <w:tcW w:w="3780" w:type="dxa"/>
          </w:tcPr>
          <w:p w14:paraId="11EAF0E4" w14:textId="77777777" w:rsidR="0013661D" w:rsidRPr="001A7E14" w:rsidRDefault="0013661D" w:rsidP="0013661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280F80" w14:textId="697F1893" w:rsidR="0013661D" w:rsidRPr="001A7E14" w:rsidRDefault="0013661D" w:rsidP="001366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6,728</w:t>
            </w:r>
          </w:p>
        </w:tc>
        <w:tc>
          <w:tcPr>
            <w:tcW w:w="183" w:type="dxa"/>
          </w:tcPr>
          <w:p w14:paraId="04E795F1" w14:textId="77777777" w:rsidR="0013661D" w:rsidRPr="001A7E14" w:rsidRDefault="0013661D" w:rsidP="0013661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36FFC84" w14:textId="16279E14" w:rsidR="0013661D" w:rsidRPr="001A7E14" w:rsidRDefault="0013661D" w:rsidP="001366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7,226</w:t>
            </w:r>
          </w:p>
        </w:tc>
        <w:tc>
          <w:tcPr>
            <w:tcW w:w="180" w:type="dxa"/>
          </w:tcPr>
          <w:p w14:paraId="3A37361C" w14:textId="77777777" w:rsidR="0013661D" w:rsidRPr="001A7E14" w:rsidRDefault="0013661D" w:rsidP="001366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23A80F" w14:textId="6191CEB7" w:rsidR="0013661D" w:rsidRPr="001A7E14" w:rsidRDefault="0013661D" w:rsidP="0013661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20,184</w:t>
            </w:r>
          </w:p>
        </w:tc>
        <w:tc>
          <w:tcPr>
            <w:tcW w:w="180" w:type="dxa"/>
          </w:tcPr>
          <w:p w14:paraId="39F34A20" w14:textId="77777777" w:rsidR="0013661D" w:rsidRPr="001A7E14" w:rsidRDefault="0013661D" w:rsidP="0013661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6F7F12" w14:textId="51DCEDA6" w:rsidR="0013661D" w:rsidRPr="001A7E14" w:rsidRDefault="0013661D" w:rsidP="0013661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24,071</w:t>
            </w:r>
          </w:p>
        </w:tc>
      </w:tr>
    </w:tbl>
    <w:p w14:paraId="66033BF9" w14:textId="77777777" w:rsidR="003645F3" w:rsidRDefault="003645F3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</w:t>
      </w:r>
    </w:p>
    <w:p w14:paraId="362E84E0" w14:textId="6EC76D2C" w:rsidR="00AE7634" w:rsidRDefault="003645F3" w:rsidP="0036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bookmarkStart w:id="2" w:name="_Hlk205970327"/>
      <w:r w:rsidRPr="001A7E14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CF1294" w:rsidRPr="001A7E14">
        <w:rPr>
          <w:rFonts w:ascii="Angsana New" w:hAnsi="Angsana New"/>
          <w:sz w:val="30"/>
          <w:szCs w:val="30"/>
          <w:lang w:val="en-GB"/>
        </w:rPr>
        <w:t>2568</w:t>
      </w:r>
      <w:r w:rsidRPr="001A7E14">
        <w:rPr>
          <w:rFonts w:ascii="Angsana New" w:hAnsi="Angsana New"/>
          <w:sz w:val="30"/>
          <w:szCs w:val="30"/>
          <w:cs/>
        </w:rPr>
        <w:t xml:space="preserve"> บริษัทได้ดำเนินธุรกรรมในการจัดซื้อสินค้า</w:t>
      </w:r>
      <w:r w:rsidR="002160D1" w:rsidRPr="001A7E14">
        <w:rPr>
          <w:rFonts w:ascii="Angsana New" w:hAnsi="Angsana New" w:hint="cs"/>
          <w:sz w:val="30"/>
          <w:szCs w:val="30"/>
          <w:cs/>
        </w:rPr>
        <w:t>เฉพาะรายการ</w:t>
      </w:r>
      <w:r w:rsidRPr="001A7E14">
        <w:rPr>
          <w:rFonts w:ascii="Angsana New" w:hAnsi="Angsana New"/>
          <w:sz w:val="30"/>
          <w:szCs w:val="30"/>
          <w:cs/>
        </w:rPr>
        <w:t>จากต่างประเทศให้บริษัทย่อย</w:t>
      </w:r>
      <w:r w:rsidR="00CB2A9A" w:rsidRPr="001A7E1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A7E14">
        <w:rPr>
          <w:rFonts w:ascii="Angsana New" w:hAnsi="Angsana New"/>
          <w:sz w:val="30"/>
          <w:szCs w:val="30"/>
          <w:cs/>
        </w:rPr>
        <w:t>แห่งหนึ่ง บริษัทได้ดำเนินการต่าง</w:t>
      </w:r>
      <w:r w:rsidR="00CB2A9A" w:rsidRPr="001A7E14">
        <w:rPr>
          <w:rFonts w:ascii="Angsana New" w:hAnsi="Angsana New" w:hint="cs"/>
          <w:sz w:val="30"/>
          <w:szCs w:val="30"/>
          <w:cs/>
        </w:rPr>
        <w:t xml:space="preserve"> </w:t>
      </w:r>
      <w:r w:rsidRPr="001A7E14">
        <w:rPr>
          <w:rFonts w:ascii="Angsana New" w:hAnsi="Angsana New"/>
          <w:sz w:val="30"/>
          <w:szCs w:val="30"/>
          <w:cs/>
        </w:rPr>
        <w:t>ๆ รวมทั้งการชำระค่าสินค้าและค่าใช้จ่ายที่เกี่ยวข้อง รวมถึงการออกใบกำกับภาษีในการเรียกเก็บเงินจากบริษัทย่อย โดยบริษัทไม่มีการควบคุมสินค้าดังกล่าวก่อนส่งมอบ และไม่มีการกำหนดราคาขาย</w:t>
      </w:r>
      <w:r w:rsidR="00DF0948" w:rsidRPr="001A7E14">
        <w:rPr>
          <w:rFonts w:ascii="Angsana New" w:hAnsi="Angsana New" w:hint="cs"/>
          <w:sz w:val="30"/>
          <w:szCs w:val="30"/>
          <w:cs/>
        </w:rPr>
        <w:t>ซึ่งแตกต่างจากต้นทุนจริง  ดังนั้น</w:t>
      </w:r>
      <w:r w:rsidR="00CB2A9A" w:rsidRPr="001A7E14">
        <w:rPr>
          <w:rFonts w:ascii="Angsana New" w:hAnsi="Angsana New" w:hint="cs"/>
          <w:sz w:val="30"/>
          <w:szCs w:val="30"/>
          <w:cs/>
        </w:rPr>
        <w:t xml:space="preserve"> </w:t>
      </w:r>
      <w:r w:rsidR="00DF0948" w:rsidRPr="001A7E14">
        <w:rPr>
          <w:rFonts w:ascii="Angsana New" w:hAnsi="Angsana New" w:hint="cs"/>
          <w:sz w:val="30"/>
          <w:szCs w:val="30"/>
          <w:cs/>
        </w:rPr>
        <w:t>รายได้จากธุรกรรมลักษณะนี้ จึงไม่ถูกนำไปรวมเป็นรายได้จากการขายของบริษัทและไม่มีการรับรู้ต้นทุนขายที่เกี่ยวข้องใน</w:t>
      </w:r>
      <w:r w:rsidR="00CB2A9A" w:rsidRPr="001A7E14">
        <w:rPr>
          <w:rFonts w:ascii="Angsana New" w:hAnsi="Angsana New" w:hint="cs"/>
          <w:sz w:val="30"/>
          <w:szCs w:val="30"/>
          <w:cs/>
        </w:rPr>
        <w:t>ข้อมูลทาง</w:t>
      </w:r>
      <w:r w:rsidR="00DF0948" w:rsidRPr="001A7E14"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="00DF0948">
        <w:rPr>
          <w:rFonts w:ascii="Angsana New" w:hAnsi="Angsana New" w:hint="cs"/>
          <w:sz w:val="30"/>
          <w:szCs w:val="30"/>
          <w:cs/>
        </w:rPr>
        <w:t xml:space="preserve"> </w:t>
      </w:r>
    </w:p>
    <w:bookmarkEnd w:id="2"/>
    <w:p w14:paraId="6A15E3FB" w14:textId="77777777" w:rsidR="003645F3" w:rsidRDefault="003645F3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1038A8D" w14:textId="77777777" w:rsidR="006C51F5" w:rsidRDefault="006C51F5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C58FCD" w14:textId="77777777" w:rsidR="006C51F5" w:rsidRDefault="006C51F5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09B712" w14:textId="77777777" w:rsidR="006C51F5" w:rsidRDefault="006C51F5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1153C0" w14:textId="77777777" w:rsidR="006C51F5" w:rsidRDefault="006C51F5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C3A2CD" w14:textId="77777777" w:rsidR="006C51F5" w:rsidRDefault="006C51F5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796259A" w14:textId="4B1ED42F" w:rsidR="00B239EA" w:rsidRPr="00FE23C5" w:rsidRDefault="0025460F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EF4724">
        <w:rPr>
          <w:rFonts w:ascii="Angsana New" w:hAnsi="Angsana New"/>
          <w:sz w:val="30"/>
          <w:szCs w:val="30"/>
        </w:rPr>
        <w:t xml:space="preserve">30 </w:t>
      </w:r>
      <w:r w:rsidR="00EF4724">
        <w:rPr>
          <w:rFonts w:ascii="Angsana New" w:hAnsi="Angsana New"/>
          <w:sz w:val="30"/>
          <w:szCs w:val="30"/>
          <w:cs/>
        </w:rPr>
        <w:t xml:space="preserve">กันยายน </w:t>
      </w:r>
      <w:r w:rsidR="00E06BE5">
        <w:rPr>
          <w:rFonts w:ascii="Angsana New" w:hAnsi="Angsana New"/>
          <w:sz w:val="30"/>
          <w:szCs w:val="30"/>
        </w:rPr>
        <w:t xml:space="preserve">2568 </w:t>
      </w:r>
      <w:r w:rsidR="000E0AAC">
        <w:rPr>
          <w:rFonts w:ascii="Angsana New" w:hAnsi="Angsana New"/>
          <w:sz w:val="30"/>
          <w:szCs w:val="30"/>
          <w:cs/>
        </w:rPr>
        <w:t xml:space="preserve">และ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ธันวาคม </w:t>
      </w:r>
      <w:r w:rsidR="000E0AAC">
        <w:rPr>
          <w:rFonts w:ascii="Angsana New" w:hAnsi="Angsana New"/>
          <w:sz w:val="30"/>
          <w:szCs w:val="30"/>
        </w:rPr>
        <w:t xml:space="preserve">2567 </w:t>
      </w:r>
      <w:r w:rsidRPr="00FE23C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FE23C5" w:rsidRPr="001A7E14" w14:paraId="4A0F7D5F" w14:textId="77777777" w:rsidTr="00F76FA5">
        <w:trPr>
          <w:tblHeader/>
        </w:trPr>
        <w:tc>
          <w:tcPr>
            <w:tcW w:w="3780" w:type="dxa"/>
          </w:tcPr>
          <w:p w14:paraId="262D3547" w14:textId="77777777" w:rsidR="00AB6137" w:rsidRPr="00FE23C5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F619E57" w14:textId="6485431B" w:rsidR="00AB6137" w:rsidRPr="001A7E14" w:rsidRDefault="00CD49A2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AB6137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4F043643" w14:textId="77777777" w:rsidR="00AB6137" w:rsidRPr="001A7E14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FA28D31" w14:textId="66D3372A" w:rsidR="00AB6137" w:rsidRPr="001A7E14" w:rsidRDefault="00CD49A2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AB6137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</w:t>
            </w:r>
            <w:r w:rsidR="005E6908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กิจการ</w:t>
            </w:r>
          </w:p>
        </w:tc>
      </w:tr>
      <w:tr w:rsidR="00FE23C5" w:rsidRPr="001A7E14" w14:paraId="30083B47" w14:textId="77777777" w:rsidTr="00F76FA5">
        <w:trPr>
          <w:tblHeader/>
        </w:trPr>
        <w:tc>
          <w:tcPr>
            <w:tcW w:w="3780" w:type="dxa"/>
          </w:tcPr>
          <w:p w14:paraId="4F4986FE" w14:textId="77777777" w:rsidR="00AB6137" w:rsidRPr="001A7E14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52CCA42D" w14:textId="7237B284" w:rsidR="00AB6137" w:rsidRPr="001A7E14" w:rsidRDefault="00EF4724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  <w:r w:rsidR="00EC0041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="00EE3FF9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</w:t>
            </w:r>
            <w:r w:rsidR="00754E30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</w:t>
            </w:r>
            <w:r w:rsidR="00504F3F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</w:tcPr>
          <w:p w14:paraId="0FC32D64" w14:textId="77777777" w:rsidR="00AB6137" w:rsidRPr="001A7E14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4DB0FD0A" w14:textId="6F4F5755" w:rsidR="00AB6137" w:rsidRPr="001A7E14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04F3F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19E84CD1" w14:textId="77777777" w:rsidR="00AB6137" w:rsidRPr="001A7E14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FD79BC7" w14:textId="6A60A1D9" w:rsidR="00AB6137" w:rsidRPr="001A7E14" w:rsidRDefault="00EF4724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  <w:r w:rsidR="00EC0041" w:rsidRPr="001A7E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E3FF9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256</w:t>
            </w:r>
            <w:r w:rsidR="00504F3F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0D8027CB" w14:textId="77777777" w:rsidR="00AB6137" w:rsidRPr="001A7E14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834C06" w14:textId="25CA5D24" w:rsidR="00AB6137" w:rsidRPr="001A7E14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0E0AAC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04F3F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FE23C5" w:rsidRPr="001A7E14" w14:paraId="41150717" w14:textId="77777777" w:rsidTr="00B82C31">
        <w:trPr>
          <w:tblHeader/>
        </w:trPr>
        <w:tc>
          <w:tcPr>
            <w:tcW w:w="3780" w:type="dxa"/>
          </w:tcPr>
          <w:p w14:paraId="46D6D601" w14:textId="77777777" w:rsidR="00A6590E" w:rsidRPr="001A7E14" w:rsidRDefault="00A6590E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3ADCBB95" w14:textId="77777777" w:rsidR="00A6590E" w:rsidRPr="001A7E14" w:rsidRDefault="00A6590E" w:rsidP="00A6590E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1A7E14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23C5" w:rsidRPr="001A7E14" w14:paraId="48937EF3" w14:textId="77777777" w:rsidTr="00C95435">
        <w:trPr>
          <w:cantSplit/>
        </w:trPr>
        <w:tc>
          <w:tcPr>
            <w:tcW w:w="3780" w:type="dxa"/>
          </w:tcPr>
          <w:p w14:paraId="5EBDCD87" w14:textId="77777777" w:rsidR="00ED78C4" w:rsidRPr="001A7E14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2829B85" w14:textId="77777777" w:rsidR="00ED78C4" w:rsidRPr="001A7E14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795113C" w14:textId="77777777" w:rsidR="00ED78C4" w:rsidRPr="001A7E14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CC3156C" w14:textId="77777777" w:rsidR="00ED78C4" w:rsidRPr="001A7E14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1995EB" w14:textId="77777777" w:rsidR="00ED78C4" w:rsidRPr="001A7E14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992F5C" w14:textId="77777777" w:rsidR="00ED78C4" w:rsidRPr="001A7E14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ABAD834" w14:textId="77777777" w:rsidR="00ED78C4" w:rsidRPr="001A7E14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051F6C" w14:textId="77777777" w:rsidR="00ED78C4" w:rsidRPr="001A7E14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0AAC" w:rsidRPr="001A7E14" w14:paraId="6DFBE45A" w14:textId="77777777" w:rsidTr="00C95435">
        <w:trPr>
          <w:cantSplit/>
        </w:trPr>
        <w:tc>
          <w:tcPr>
            <w:tcW w:w="3780" w:type="dxa"/>
          </w:tcPr>
          <w:p w14:paraId="7480FD31" w14:textId="618A92FC" w:rsidR="000E0AAC" w:rsidRPr="001A7E14" w:rsidRDefault="00C95435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  <w:p w14:paraId="5D7A0EE9" w14:textId="5667DC61" w:rsidR="00C95435" w:rsidRPr="001A7E14" w:rsidRDefault="000D2E3E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C95435" w:rsidRPr="001A7E1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C95435" w:rsidRPr="001A7E14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5CE0E5" w14:textId="4EE7F0F3" w:rsidR="000E0AAC" w:rsidRPr="001A7E14" w:rsidRDefault="00E72C48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2E9AEA4B" w14:textId="3F275D4F" w:rsidR="00C95435" w:rsidRPr="001A7E14" w:rsidRDefault="000F6FB1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</w:t>
            </w:r>
            <w:r w:rsidR="00FE107C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  <w:r w:rsidR="0058774C" w:rsidRPr="0058774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3" w:type="dxa"/>
          </w:tcPr>
          <w:p w14:paraId="081B1D6F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E9E3ABE" w14:textId="2E3F1278" w:rsidR="00C95435" w:rsidRPr="001A7E14" w:rsidRDefault="00E72C48" w:rsidP="00C9543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1344EB2B" w14:textId="44B45D43" w:rsidR="000E0AAC" w:rsidRPr="001A7E14" w:rsidRDefault="00504F3F" w:rsidP="00C9543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="00E72C48"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0E0AAC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A7E1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772</w:t>
            </w:r>
          </w:p>
        </w:tc>
        <w:tc>
          <w:tcPr>
            <w:tcW w:w="180" w:type="dxa"/>
          </w:tcPr>
          <w:p w14:paraId="55FE7ACE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37B6DB" w14:textId="7F3C7C68" w:rsidR="00C95435" w:rsidRPr="001A7E14" w:rsidRDefault="007951EA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="000F6FB1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588</w:t>
            </w:r>
          </w:p>
          <w:p w14:paraId="1EBA14CB" w14:textId="406962B3" w:rsidR="000E0AAC" w:rsidRPr="001A7E14" w:rsidRDefault="007951EA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20,841</w:t>
            </w:r>
          </w:p>
        </w:tc>
        <w:tc>
          <w:tcPr>
            <w:tcW w:w="180" w:type="dxa"/>
          </w:tcPr>
          <w:p w14:paraId="63BC6F0F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4E09F1" w14:textId="719D032B" w:rsidR="00C95435" w:rsidRPr="001A7E14" w:rsidRDefault="00E72C48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35,967</w:t>
            </w:r>
          </w:p>
          <w:p w14:paraId="4EFD7EF2" w14:textId="24A28EAD" w:rsidR="000E0AAC" w:rsidRPr="001A7E14" w:rsidRDefault="00E72C48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43,009</w:t>
            </w:r>
          </w:p>
        </w:tc>
      </w:tr>
      <w:tr w:rsidR="00C95435" w:rsidRPr="001A7E14" w14:paraId="16B352FB" w14:textId="77777777" w:rsidTr="00C95435">
        <w:trPr>
          <w:cantSplit/>
        </w:trPr>
        <w:tc>
          <w:tcPr>
            <w:tcW w:w="3780" w:type="dxa"/>
          </w:tcPr>
          <w:p w14:paraId="4D441295" w14:textId="77777777" w:rsidR="00C95435" w:rsidRPr="001A7E14" w:rsidRDefault="00C95435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89B3EC" w14:textId="24D33FEE" w:rsidR="00C95435" w:rsidRPr="001A7E14" w:rsidRDefault="000F6FB1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31,</w:t>
            </w:r>
            <w:r w:rsidR="00FE107C" w:rsidRPr="001A7E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  <w:r w:rsidR="0058774C" w:rsidRPr="0058774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3" w:type="dxa"/>
          </w:tcPr>
          <w:p w14:paraId="08C83DC1" w14:textId="77777777" w:rsidR="00C95435" w:rsidRPr="001A7E14" w:rsidRDefault="00C95435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04F5C080" w14:textId="5C6C0695" w:rsidR="00C95435" w:rsidRPr="001A7E14" w:rsidRDefault="00C95435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44,772</w:t>
            </w:r>
          </w:p>
        </w:tc>
        <w:tc>
          <w:tcPr>
            <w:tcW w:w="180" w:type="dxa"/>
          </w:tcPr>
          <w:p w14:paraId="62E6A87E" w14:textId="77777777" w:rsidR="00C95435" w:rsidRPr="001A7E14" w:rsidRDefault="00C95435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DADA3E" w14:textId="04B470F3" w:rsidR="00C95435" w:rsidRPr="001A7E14" w:rsidRDefault="000F6FB1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30,429</w:t>
            </w:r>
          </w:p>
        </w:tc>
        <w:tc>
          <w:tcPr>
            <w:tcW w:w="180" w:type="dxa"/>
          </w:tcPr>
          <w:p w14:paraId="77F348A6" w14:textId="77777777" w:rsidR="00C95435" w:rsidRPr="001A7E14" w:rsidRDefault="00C95435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36F720" w14:textId="449796E7" w:rsidR="00C95435" w:rsidRPr="001A7E14" w:rsidRDefault="00C95435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78,976</w:t>
            </w:r>
          </w:p>
        </w:tc>
      </w:tr>
      <w:tr w:rsidR="000E0AAC" w:rsidRPr="001A7E14" w14:paraId="78F6E2D7" w14:textId="77777777" w:rsidTr="00C95435">
        <w:trPr>
          <w:cantSplit/>
        </w:trPr>
        <w:tc>
          <w:tcPr>
            <w:tcW w:w="3780" w:type="dxa"/>
          </w:tcPr>
          <w:p w14:paraId="79202890" w14:textId="58BD641B" w:rsidR="000E0AAC" w:rsidRPr="001A7E14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61C10A88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5BDE4BD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0FCFEA1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C12368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81A1C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8E6908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602EFA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D2E3E" w:rsidRPr="001A7E14" w14:paraId="7C45F14C" w14:textId="77777777" w:rsidTr="00C95435">
        <w:trPr>
          <w:cantSplit/>
        </w:trPr>
        <w:tc>
          <w:tcPr>
            <w:tcW w:w="3780" w:type="dxa"/>
          </w:tcPr>
          <w:p w14:paraId="73E12B98" w14:textId="25EF9F8D" w:rsidR="000D2E3E" w:rsidRPr="001A7E14" w:rsidRDefault="000D2E3E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0526A65" w14:textId="77777777" w:rsidR="000D2E3E" w:rsidRPr="001A7E14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4C8680E" w14:textId="77777777" w:rsidR="000D2E3E" w:rsidRPr="001A7E14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74C9FE0" w14:textId="77777777" w:rsidR="000D2E3E" w:rsidRPr="001A7E14" w:rsidRDefault="000D2E3E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19E3676" w14:textId="77777777" w:rsidR="000D2E3E" w:rsidRPr="001A7E14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BF76E" w14:textId="77777777" w:rsidR="000D2E3E" w:rsidRPr="001A7E14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6FF108" w14:textId="77777777" w:rsidR="000D2E3E" w:rsidRPr="001A7E14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7E9C7C" w14:textId="77777777" w:rsidR="000D2E3E" w:rsidRPr="001A7E14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95435" w:rsidRPr="001A7E14" w14:paraId="019FF54C" w14:textId="77777777" w:rsidTr="00C95435">
        <w:trPr>
          <w:cantSplit/>
        </w:trPr>
        <w:tc>
          <w:tcPr>
            <w:tcW w:w="3780" w:type="dxa"/>
          </w:tcPr>
          <w:p w14:paraId="7098C0EA" w14:textId="73B41A55" w:rsidR="00C95435" w:rsidRPr="001A7E14" w:rsidRDefault="000D2E3E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C95435"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ลูกหนี้อื่น</w:t>
            </w:r>
            <w:r w:rsidR="00CB2A9A"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95435" w:rsidRPr="001A7E14">
              <w:rPr>
                <w:rFonts w:ascii="Angsana New" w:hAnsi="Angsana New" w:hint="cs"/>
                <w:sz w:val="30"/>
                <w:szCs w:val="30"/>
                <w:cs/>
              </w:rPr>
              <w:t>ๆ - ค่าเช่าค้างรับ</w:t>
            </w:r>
          </w:p>
        </w:tc>
        <w:tc>
          <w:tcPr>
            <w:tcW w:w="1170" w:type="dxa"/>
          </w:tcPr>
          <w:p w14:paraId="2F2DCDFD" w14:textId="5C12A115" w:rsidR="00C95435" w:rsidRPr="001A7E14" w:rsidRDefault="00847595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B443BDB" w14:textId="77777777" w:rsidR="00C95435" w:rsidRPr="001A7E14" w:rsidRDefault="00C95435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3B8E4F9" w14:textId="3EBAFDEE" w:rsidR="00C95435" w:rsidRPr="001A7E14" w:rsidRDefault="009941B3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3508EF" w14:textId="77777777" w:rsidR="00C95435" w:rsidRPr="001A7E14" w:rsidRDefault="00C95435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4A8EB" w14:textId="0C5D9F49" w:rsidR="00C95435" w:rsidRPr="001A7E14" w:rsidRDefault="00CF1294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11</w:t>
            </w:r>
            <w:r w:rsidR="009941B3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FF10F04" w14:textId="77777777" w:rsidR="00C95435" w:rsidRPr="001A7E14" w:rsidRDefault="00C95435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DDA0FE1" w14:textId="4135642B" w:rsidR="00C95435" w:rsidRPr="001A7E14" w:rsidRDefault="009941B3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</w:t>
            </w:r>
          </w:p>
        </w:tc>
      </w:tr>
      <w:tr w:rsidR="00C95435" w:rsidRPr="001A7E14" w14:paraId="0DE58100" w14:textId="77777777" w:rsidTr="00C95435">
        <w:trPr>
          <w:cantSplit/>
        </w:trPr>
        <w:tc>
          <w:tcPr>
            <w:tcW w:w="3780" w:type="dxa"/>
          </w:tcPr>
          <w:p w14:paraId="1AB81B7F" w14:textId="5F6317B4" w:rsidR="00C95435" w:rsidRPr="001A7E14" w:rsidRDefault="009941B3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2E3E"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C95435" w:rsidRPr="001A7E14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="00CB2A9A"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95435"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170" w:type="dxa"/>
          </w:tcPr>
          <w:p w14:paraId="24038F43" w14:textId="1EF41BD4" w:rsidR="00C95435" w:rsidRPr="001A7E14" w:rsidRDefault="009941B3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79BB2B1" w14:textId="77777777" w:rsidR="00C95435" w:rsidRPr="001A7E14" w:rsidRDefault="00C95435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B22F05D" w14:textId="26AC5C5E" w:rsidR="00C95435" w:rsidRPr="001A7E14" w:rsidRDefault="009941B3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6C053D" w14:textId="77777777" w:rsidR="00C95435" w:rsidRPr="001A7E14" w:rsidRDefault="00C95435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11CCE6" w14:textId="0B011C2A" w:rsidR="00C95435" w:rsidRPr="001A7E14" w:rsidRDefault="00DD2F94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EE884A" w14:textId="77777777" w:rsidR="00C95435" w:rsidRPr="001A7E14" w:rsidRDefault="00C95435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BEF7EEF" w14:textId="1A39E7E9" w:rsidR="00C95435" w:rsidRPr="001A7E14" w:rsidRDefault="009941B3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3,233</w:t>
            </w:r>
          </w:p>
        </w:tc>
      </w:tr>
      <w:tr w:rsidR="009941B3" w:rsidRPr="001A7E14" w14:paraId="2E195139" w14:textId="77777777" w:rsidTr="00C95435">
        <w:trPr>
          <w:cantSplit/>
        </w:trPr>
        <w:tc>
          <w:tcPr>
            <w:tcW w:w="3780" w:type="dxa"/>
          </w:tcPr>
          <w:p w14:paraId="0FD852D8" w14:textId="1974C533" w:rsidR="009941B3" w:rsidRPr="001A7E14" w:rsidRDefault="009941B3" w:rsidP="00C9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7E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2E3E" w:rsidRPr="001A7E14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1A7E14">
              <w:rPr>
                <w:rFonts w:ascii="Angsana New" w:hAnsi="Angsana New"/>
                <w:sz w:val="28"/>
                <w:szCs w:val="28"/>
                <w:cs/>
              </w:rPr>
              <w:t>ลูกหนี้อื่น - เงินมัดจำจ่ายค่าสินค้า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EED08D" w14:textId="15DC47CB" w:rsidR="009941B3" w:rsidRPr="001A7E14" w:rsidRDefault="009941B3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CC3B83D" w14:textId="77777777" w:rsidR="009941B3" w:rsidRPr="001A7E14" w:rsidRDefault="009941B3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B8008A6" w14:textId="3D6051DF" w:rsidR="009941B3" w:rsidRPr="001A7E14" w:rsidRDefault="009941B3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D8B852" w14:textId="77777777" w:rsidR="009941B3" w:rsidRPr="001A7E14" w:rsidRDefault="009941B3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2410E9" w14:textId="35ADC58D" w:rsidR="009941B3" w:rsidRPr="001A7E14" w:rsidRDefault="0058774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774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13</w:t>
            </w:r>
            <w:r w:rsidR="00DD2F94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</w:t>
            </w:r>
            <w:r w:rsidR="00DD2F94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,72</w:t>
            </w:r>
            <w:r w:rsidR="00E71D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4A97C82" w14:textId="77777777" w:rsidR="009941B3" w:rsidRPr="001A7E14" w:rsidRDefault="009941B3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1A541B" w14:textId="3A8282E7" w:rsidR="009941B3" w:rsidRPr="001A7E14" w:rsidRDefault="009941B3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0AAC" w:rsidRPr="001A7E14" w14:paraId="65ED1052" w14:textId="77777777" w:rsidTr="00C95435">
        <w:trPr>
          <w:cantSplit/>
        </w:trPr>
        <w:tc>
          <w:tcPr>
            <w:tcW w:w="3780" w:type="dxa"/>
          </w:tcPr>
          <w:p w14:paraId="326950E3" w14:textId="7DE04E98" w:rsidR="000E0AAC" w:rsidRPr="001A7E14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50D4D5" w14:textId="02B84239" w:rsidR="000E0AAC" w:rsidRPr="001A7E14" w:rsidRDefault="00492795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101A3FA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6FC9B4A" w14:textId="2EB3DF54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E4E43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6D14CB" w14:textId="7D38FBAB" w:rsidR="000E0AAC" w:rsidRPr="001A7E14" w:rsidRDefault="00847595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139,842</w:t>
            </w:r>
          </w:p>
        </w:tc>
        <w:tc>
          <w:tcPr>
            <w:tcW w:w="180" w:type="dxa"/>
          </w:tcPr>
          <w:p w14:paraId="2DC368EB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9CC98E" w14:textId="50732C83" w:rsidR="000E0AAC" w:rsidRPr="001A7E14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3,349</w:t>
            </w:r>
          </w:p>
        </w:tc>
      </w:tr>
      <w:tr w:rsidR="000E0AAC" w:rsidRPr="001A7E14" w14:paraId="2CE12FA7" w14:textId="77777777" w:rsidTr="00576908">
        <w:trPr>
          <w:cantSplit/>
          <w:trHeight w:hRule="exact" w:val="144"/>
        </w:trPr>
        <w:tc>
          <w:tcPr>
            <w:tcW w:w="3780" w:type="dxa"/>
          </w:tcPr>
          <w:p w14:paraId="5297FB6B" w14:textId="77777777" w:rsidR="000E0AAC" w:rsidRPr="001A7E14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952BB6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4BAB7EA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A2E5AD5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5F7A84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BEB53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AFB309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74189E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1A7E14" w14:paraId="16245E7C" w14:textId="77777777" w:rsidTr="00642589">
        <w:trPr>
          <w:cantSplit/>
        </w:trPr>
        <w:tc>
          <w:tcPr>
            <w:tcW w:w="3780" w:type="dxa"/>
          </w:tcPr>
          <w:p w14:paraId="1CEC30F4" w14:textId="5251D2BE" w:rsidR="000E0AAC" w:rsidRPr="001A7E14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2C1EB577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24723E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E3F9075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95D3D6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EC91D5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A37118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3681F5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1A7E14" w14:paraId="696A1CBD" w14:textId="77777777" w:rsidTr="00642589">
        <w:trPr>
          <w:cantSplit/>
        </w:trPr>
        <w:tc>
          <w:tcPr>
            <w:tcW w:w="3780" w:type="dxa"/>
          </w:tcPr>
          <w:p w14:paraId="0C4983A8" w14:textId="6B7FACB2" w:rsidR="000E0AAC" w:rsidRPr="001A7E14" w:rsidRDefault="000D2E3E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4C77E1" w14:textId="00BFFCF4" w:rsidR="000E0AAC" w:rsidRPr="001A7E14" w:rsidRDefault="00AE397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F9FE741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4776D78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AF9207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81CCB6" w14:textId="5E4DCD11" w:rsidR="000E0AAC" w:rsidRPr="001A7E14" w:rsidRDefault="00492795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976ED5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83C003" w14:textId="23BC9973" w:rsidR="000E0AAC" w:rsidRPr="001A7E14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62,600</w:t>
            </w:r>
          </w:p>
        </w:tc>
      </w:tr>
      <w:tr w:rsidR="000E0AAC" w:rsidRPr="001A7E14" w14:paraId="308BB3E4" w14:textId="77777777" w:rsidTr="00F76FA5">
        <w:trPr>
          <w:cantSplit/>
        </w:trPr>
        <w:tc>
          <w:tcPr>
            <w:tcW w:w="3780" w:type="dxa"/>
          </w:tcPr>
          <w:p w14:paraId="2E5C105B" w14:textId="77777777" w:rsidR="000E0AAC" w:rsidRPr="001A7E14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  <w:p w14:paraId="24AC3383" w14:textId="68EEECF0" w:rsidR="000E0AAC" w:rsidRPr="001A7E14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7D40F59D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01B7DBF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9B3F002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0B84F3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81A71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1B5BC8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9CF5BA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1A7E14" w14:paraId="51C0B4E5" w14:textId="77777777" w:rsidTr="00F76FA5">
        <w:trPr>
          <w:cantSplit/>
        </w:trPr>
        <w:tc>
          <w:tcPr>
            <w:tcW w:w="3780" w:type="dxa"/>
          </w:tcPr>
          <w:p w14:paraId="7A810B11" w14:textId="08BD493B" w:rsidR="000E0AAC" w:rsidRPr="001A7E14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0D2E3E" w:rsidRPr="001A7E1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439271D4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425A629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3644C10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9C6BB23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5DF78" w14:textId="77777777" w:rsidR="000E0AAC" w:rsidRPr="001A7E14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5AC973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EF05DD" w14:textId="77777777" w:rsidR="000E0AAC" w:rsidRPr="001A7E14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1A7E14" w14:paraId="5B3FA0AE" w14:textId="77777777" w:rsidTr="004D2642">
        <w:trPr>
          <w:cantSplit/>
        </w:trPr>
        <w:tc>
          <w:tcPr>
            <w:tcW w:w="3780" w:type="dxa"/>
          </w:tcPr>
          <w:p w14:paraId="68E88536" w14:textId="77777777" w:rsidR="000E0AAC" w:rsidRPr="001A7E14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B6885" w14:textId="389B017F" w:rsidR="000E0AAC" w:rsidRPr="001A7E14" w:rsidRDefault="00AE397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14:paraId="56F5927A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26013C32" w14:textId="118D5EF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86F16E5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CE02AA" w14:textId="7F94A5CE" w:rsidR="000E0AAC" w:rsidRPr="001A7E14" w:rsidRDefault="00AE397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2492BCC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21E44A" w14:textId="16F50BC5" w:rsidR="000E0AAC" w:rsidRPr="001A7E14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0E0AAC" w:rsidRPr="001A7E14" w14:paraId="68C70A7C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33041D16" w14:textId="77777777" w:rsidR="000E0AAC" w:rsidRPr="001A7E14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DCA1B8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E34E9B0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1EF5B040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773A46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038405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EC7F91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E6D005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1A7E14" w14:paraId="316B8FD4" w14:textId="77777777" w:rsidTr="000D2E3E">
        <w:trPr>
          <w:cantSplit/>
        </w:trPr>
        <w:tc>
          <w:tcPr>
            <w:tcW w:w="3780" w:type="dxa"/>
          </w:tcPr>
          <w:p w14:paraId="36EA1981" w14:textId="688BB5C6" w:rsidR="000E0AAC" w:rsidRPr="001A7E14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4DE13744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411F788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051EF5A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582C74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E5966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A87041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E72B0F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D2E3E" w:rsidRPr="001A7E14" w14:paraId="6A6A11B5" w14:textId="77777777" w:rsidTr="000D2E3E">
        <w:trPr>
          <w:cantSplit/>
        </w:trPr>
        <w:tc>
          <w:tcPr>
            <w:tcW w:w="3780" w:type="dxa"/>
          </w:tcPr>
          <w:p w14:paraId="0747A732" w14:textId="6961FB57" w:rsidR="000D2E3E" w:rsidRPr="001A7E14" w:rsidRDefault="000D2E3E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2E5E987" w14:textId="6EF43120" w:rsidR="000D2E3E" w:rsidRPr="001A7E14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93CBB02" w14:textId="77777777" w:rsidR="000D2E3E" w:rsidRPr="001A7E14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19DF02D6" w14:textId="290D8C2B" w:rsidR="000D2E3E" w:rsidRPr="001A7E14" w:rsidRDefault="000D2E3E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7C8DAF" w14:textId="77777777" w:rsidR="000D2E3E" w:rsidRPr="001A7E14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4200F" w14:textId="410F1B41" w:rsidR="000D2E3E" w:rsidRPr="001A7E14" w:rsidRDefault="007951EA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20,484</w:t>
            </w:r>
          </w:p>
        </w:tc>
        <w:tc>
          <w:tcPr>
            <w:tcW w:w="180" w:type="dxa"/>
          </w:tcPr>
          <w:p w14:paraId="7A5E9CBD" w14:textId="77777777" w:rsidR="000D2E3E" w:rsidRPr="001A7E14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AFEED5" w14:textId="686DF15E" w:rsidR="000D2E3E" w:rsidRPr="001A7E14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40,410</w:t>
            </w:r>
          </w:p>
        </w:tc>
      </w:tr>
      <w:tr w:rsidR="000E0AAC" w:rsidRPr="001A7E14" w14:paraId="44C6907E" w14:textId="77777777" w:rsidTr="001A7E14">
        <w:trPr>
          <w:cantSplit/>
        </w:trPr>
        <w:tc>
          <w:tcPr>
            <w:tcW w:w="3780" w:type="dxa"/>
          </w:tcPr>
          <w:p w14:paraId="06798665" w14:textId="3202FA46" w:rsidR="000E0AAC" w:rsidRPr="001A7E14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0D2E3E" w:rsidRPr="001A7E1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258404" w14:textId="1DE6773B" w:rsidR="000E0AAC" w:rsidRPr="001A7E14" w:rsidRDefault="00CA77EA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</w:t>
            </w:r>
            <w:r w:rsidR="00347648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993E40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5D46778D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3653DDA" w14:textId="6BB33A6B" w:rsidR="000E0AAC" w:rsidRPr="001A7E14" w:rsidRDefault="00F071EA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9,962</w:t>
            </w:r>
          </w:p>
        </w:tc>
        <w:tc>
          <w:tcPr>
            <w:tcW w:w="180" w:type="dxa"/>
          </w:tcPr>
          <w:p w14:paraId="0E02C80A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C0D438" w14:textId="788FABFD" w:rsidR="000E0AAC" w:rsidRPr="001A7E14" w:rsidRDefault="007951EA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6,8</w:t>
            </w:r>
            <w:r w:rsidR="00BE469D" w:rsidRPr="001A7E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  <w:r w:rsidR="0058774C" w:rsidRPr="0058774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4F9A1EBE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9A33EA" w14:textId="45C077A2" w:rsidR="000E0AAC" w:rsidRPr="001A7E14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8,027</w:t>
            </w:r>
          </w:p>
        </w:tc>
      </w:tr>
      <w:tr w:rsidR="000D2E3E" w:rsidRPr="001A7E14" w14:paraId="43A408A2" w14:textId="77777777" w:rsidTr="001A7E14">
        <w:trPr>
          <w:cantSplit/>
        </w:trPr>
        <w:tc>
          <w:tcPr>
            <w:tcW w:w="3780" w:type="dxa"/>
          </w:tcPr>
          <w:p w14:paraId="06A01E32" w14:textId="77777777" w:rsidR="000D2E3E" w:rsidRPr="001A7E14" w:rsidRDefault="000D2E3E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B3286C" w14:textId="10DC8453" w:rsidR="000D2E3E" w:rsidRPr="001A7E14" w:rsidRDefault="00CA77EA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</w:t>
            </w:r>
            <w:r w:rsidR="00347648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993E40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3F22A348" w14:textId="77777777" w:rsidR="000D2E3E" w:rsidRPr="001A7E14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EDED826" w14:textId="71230CEA" w:rsidR="000D2E3E" w:rsidRPr="001A7E14" w:rsidRDefault="000D2E3E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9,962</w:t>
            </w:r>
          </w:p>
        </w:tc>
        <w:tc>
          <w:tcPr>
            <w:tcW w:w="180" w:type="dxa"/>
          </w:tcPr>
          <w:p w14:paraId="3616FF39" w14:textId="77777777" w:rsidR="000D2E3E" w:rsidRPr="001A7E14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4A0A3F" w14:textId="565B01AA" w:rsidR="000D2E3E" w:rsidRPr="001A7E14" w:rsidRDefault="007951EA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27,3</w:t>
            </w:r>
            <w:r w:rsidR="00BE469D" w:rsidRPr="001A7E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65</w:t>
            </w:r>
          </w:p>
        </w:tc>
        <w:tc>
          <w:tcPr>
            <w:tcW w:w="180" w:type="dxa"/>
          </w:tcPr>
          <w:p w14:paraId="5277D2E0" w14:textId="77777777" w:rsidR="000D2E3E" w:rsidRPr="001A7E14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E1B9DC" w14:textId="67A7EE8D" w:rsidR="000D2E3E" w:rsidRPr="001A7E14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48,437</w:t>
            </w:r>
          </w:p>
        </w:tc>
      </w:tr>
      <w:tr w:rsidR="000E0AAC" w:rsidRPr="001A7E14" w14:paraId="78D97213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10A20E9D" w14:textId="77777777" w:rsidR="000E0AAC" w:rsidRPr="001A7E14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175289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DC61FC4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34BDA5C7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8D9BA2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598759C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E4C0C1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C39935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1A7E14" w14:paraId="072863B6" w14:textId="77777777" w:rsidTr="00F76FA5">
        <w:trPr>
          <w:cantSplit/>
        </w:trPr>
        <w:tc>
          <w:tcPr>
            <w:tcW w:w="3780" w:type="dxa"/>
          </w:tcPr>
          <w:p w14:paraId="48FA2B5A" w14:textId="734C6922" w:rsidR="000E0AAC" w:rsidRPr="001A7E14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405DFDA0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0D7CC79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1CC26A2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F2E540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19E45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3184A0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B9B381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1A7E14" w14:paraId="6076BE35" w14:textId="77777777" w:rsidTr="00F071EA">
        <w:trPr>
          <w:cantSplit/>
        </w:trPr>
        <w:tc>
          <w:tcPr>
            <w:tcW w:w="3780" w:type="dxa"/>
          </w:tcPr>
          <w:p w14:paraId="3385FCBB" w14:textId="234B19E1" w:rsidR="000E0AAC" w:rsidRPr="001A7E14" w:rsidRDefault="0038209F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3D73F1" w14:textId="5099102F" w:rsidR="000E0AAC" w:rsidRPr="001A7E14" w:rsidRDefault="00AE397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E95AE81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F546F6A" w14:textId="69E16C11" w:rsidR="000E0AAC" w:rsidRPr="001A7E14" w:rsidRDefault="00F071EA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432CB7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176862" w14:textId="7371A967" w:rsidR="000E0AAC" w:rsidRPr="001A7E14" w:rsidRDefault="00492795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0C53C3" w14:textId="77777777" w:rsidR="000E0AAC" w:rsidRPr="001A7E14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1F649B8" w14:textId="308CC943" w:rsidR="000E0AAC" w:rsidRPr="001A7E14" w:rsidRDefault="00F071EA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</w:p>
        </w:tc>
      </w:tr>
      <w:tr w:rsidR="00F071EA" w:rsidRPr="001A7E14" w14:paraId="20514112" w14:textId="77777777" w:rsidTr="00F071EA">
        <w:trPr>
          <w:cantSplit/>
        </w:trPr>
        <w:tc>
          <w:tcPr>
            <w:tcW w:w="3780" w:type="dxa"/>
          </w:tcPr>
          <w:p w14:paraId="1AE3F08C" w14:textId="77777777" w:rsidR="00F071EA" w:rsidRPr="001A7E14" w:rsidRDefault="00F071EA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358FE65B" w14:textId="047A7180" w:rsidR="00F071EA" w:rsidRPr="001A7E14" w:rsidRDefault="00F071EA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850414" w14:textId="77777777" w:rsidR="00F071EA" w:rsidRPr="001A7E14" w:rsidRDefault="00F071EA" w:rsidP="00780C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5FA56FF" w14:textId="77777777" w:rsidR="00F071EA" w:rsidRPr="001A7E14" w:rsidRDefault="00F071EA" w:rsidP="00780C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2FE8457C" w14:textId="77777777" w:rsidR="00F071EA" w:rsidRPr="001A7E14" w:rsidRDefault="00F071EA" w:rsidP="00780C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CBE7F82" w14:textId="77777777" w:rsidR="00F071EA" w:rsidRPr="001A7E14" w:rsidRDefault="00F071EA" w:rsidP="00780C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32E99C9" w14:textId="77777777" w:rsidR="00F071EA" w:rsidRPr="001A7E14" w:rsidRDefault="00F071EA" w:rsidP="00F071EA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CE7BBA" w14:textId="77777777" w:rsidR="00F071EA" w:rsidRPr="001A7E14" w:rsidRDefault="00F071EA" w:rsidP="00780C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56D61E5" w14:textId="77777777" w:rsidR="00F071EA" w:rsidRPr="001A7E14" w:rsidRDefault="00F071EA" w:rsidP="00F071EA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71EA" w:rsidRPr="00FE23C5" w14:paraId="422460BD" w14:textId="77777777" w:rsidTr="00F071EA">
        <w:trPr>
          <w:cantSplit/>
        </w:trPr>
        <w:tc>
          <w:tcPr>
            <w:tcW w:w="3780" w:type="dxa"/>
          </w:tcPr>
          <w:p w14:paraId="683A0FD3" w14:textId="33E30FF4" w:rsidR="00F071EA" w:rsidRPr="001A7E14" w:rsidRDefault="0038209F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7E0C03" w14:textId="11E6E466" w:rsidR="00F071EA" w:rsidRPr="001A7E14" w:rsidRDefault="00AE397C" w:rsidP="00780C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C9F9A51" w14:textId="77777777" w:rsidR="00F071EA" w:rsidRPr="001A7E14" w:rsidRDefault="00F071EA" w:rsidP="00780C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11EFFD5B" w14:textId="5D85CDF9" w:rsidR="00F071EA" w:rsidRPr="001A7E14" w:rsidRDefault="00F071EA" w:rsidP="00780C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D73D23" w14:textId="77777777" w:rsidR="00F071EA" w:rsidRPr="001A7E14" w:rsidRDefault="00F071EA" w:rsidP="00780C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2514094" w14:textId="520F8845" w:rsidR="00F071EA" w:rsidRPr="001A7E14" w:rsidRDefault="00492795" w:rsidP="00780C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2757F0" w14:textId="77777777" w:rsidR="00F071EA" w:rsidRPr="001A7E14" w:rsidRDefault="00F071EA" w:rsidP="00780C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657ACA" w14:textId="7458908F" w:rsidR="00F071EA" w:rsidRPr="001A7E14" w:rsidRDefault="00F071EA" w:rsidP="00780C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11,200</w:t>
            </w:r>
          </w:p>
        </w:tc>
      </w:tr>
    </w:tbl>
    <w:p w14:paraId="64312BCB" w14:textId="34178306" w:rsidR="00420C1A" w:rsidRDefault="00B55AC4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spacing w:val="5"/>
          <w:sz w:val="30"/>
          <w:szCs w:val="30"/>
        </w:rPr>
      </w:pPr>
      <w:bookmarkStart w:id="3" w:name="_Hlk103085298"/>
      <w:r w:rsidRPr="00FE23C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</w:p>
    <w:p w14:paraId="5BF20A56" w14:textId="77777777" w:rsidR="00590D1A" w:rsidRPr="00590D1A" w:rsidRDefault="00590D1A" w:rsidP="006C51F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exact"/>
        <w:ind w:firstLine="547"/>
        <w:rPr>
          <w:rFonts w:ascii="Angsana New" w:hAnsi="Angsana New"/>
          <w:spacing w:val="5"/>
          <w:sz w:val="30"/>
          <w:szCs w:val="30"/>
          <w:cs/>
        </w:rPr>
      </w:pPr>
    </w:p>
    <w:p w14:paraId="4D69E3E9" w14:textId="77777777" w:rsidR="00CD1310" w:rsidRPr="00FE23C5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="00CD1310" w:rsidRPr="00FE23C5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="00CD1310"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24C2F072" w14:textId="3B8D9A1F" w:rsidR="004F368A" w:rsidRPr="00F40C65" w:rsidRDefault="004F368A" w:rsidP="00775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2568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บริษัทได้ทำสัญญาเช่าที่ดินกับบริษัท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31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2568 </w:t>
      </w:r>
    </w:p>
    <w:p w14:paraId="652C0BA1" w14:textId="77777777" w:rsidR="001D5794" w:rsidRPr="00FE23C5" w:rsidRDefault="001D5794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65C710B4" w14:textId="77777777" w:rsidR="001D5794" w:rsidRPr="00FE23C5" w:rsidRDefault="001D5794" w:rsidP="001D5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สัญญาให้เช่า </w:t>
      </w:r>
      <w:r w:rsidRPr="00FE23C5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396C8979" w14:textId="4B0B722D" w:rsidR="00B55AC4" w:rsidRPr="00FE23C5" w:rsidRDefault="001D5794" w:rsidP="00EB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E23C5">
        <w:rPr>
          <w:rFonts w:ascii="Angsana New" w:hAnsi="Angsana New" w:hint="cs"/>
          <w:spacing w:val="5"/>
          <w:sz w:val="30"/>
          <w:szCs w:val="30"/>
          <w:cs/>
        </w:rPr>
        <w:t>เมื่อวันที่</w:t>
      </w:r>
      <w:r w:rsidR="00B04920" w:rsidRPr="00FE23C5">
        <w:rPr>
          <w:rFonts w:ascii="Angsana New" w:hAnsi="Angsana New"/>
          <w:spacing w:val="5"/>
          <w:sz w:val="30"/>
          <w:szCs w:val="30"/>
        </w:rPr>
        <w:t xml:space="preserve"> 1 </w:t>
      </w:r>
      <w:r w:rsidR="00B04920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กันยายน </w:t>
      </w:r>
      <w:r w:rsidR="00B04920" w:rsidRPr="00FE23C5">
        <w:rPr>
          <w:rFonts w:ascii="Angsana New" w:hAnsi="Angsana New"/>
          <w:spacing w:val="5"/>
          <w:sz w:val="30"/>
          <w:szCs w:val="30"/>
        </w:rPr>
        <w:t>2566</w:t>
      </w:r>
      <w:r w:rsidR="005B60CB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บริษัทได้ทำสัญญาให้เช่าที่ดินกับ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>สยามสตีลไวร์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 จำกัด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FE23C5">
        <w:rPr>
          <w:rFonts w:ascii="Angsana New" w:hAnsi="Angsana New"/>
          <w:spacing w:val="5"/>
          <w:sz w:val="30"/>
          <w:szCs w:val="30"/>
        </w:rPr>
        <w:t xml:space="preserve">3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1C4B60" w:rsidRPr="00FE23C5">
        <w:rPr>
          <w:rFonts w:ascii="Angsana New" w:hAnsi="Angsana New"/>
          <w:spacing w:val="5"/>
          <w:sz w:val="30"/>
          <w:szCs w:val="30"/>
        </w:rPr>
        <w:t xml:space="preserve">31 </w:t>
      </w:r>
      <w:r w:rsidR="001C4B60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สิงหาคม </w:t>
      </w:r>
      <w:bookmarkStart w:id="4" w:name="_Hlk166501515"/>
      <w:r w:rsidR="00504F3F" w:rsidRPr="00504F3F">
        <w:rPr>
          <w:rFonts w:ascii="Angsana New" w:hAnsi="Angsana New" w:hint="cs"/>
          <w:spacing w:val="5"/>
          <w:sz w:val="30"/>
          <w:szCs w:val="30"/>
          <w:lang w:val="en-GB"/>
        </w:rPr>
        <w:t>2569</w:t>
      </w:r>
    </w:p>
    <w:bookmarkEnd w:id="4"/>
    <w:p w14:paraId="32099D8B" w14:textId="77777777" w:rsidR="00CF6965" w:rsidRPr="00FE23C5" w:rsidRDefault="00CF6965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</w:p>
    <w:p w14:paraId="3B177981" w14:textId="07E20C5B" w:rsidR="00CD1310" w:rsidRPr="00FE23C5" w:rsidRDefault="00CD1310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</w:t>
      </w:r>
      <w:r w:rsidR="004F5E74"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ให้</w:t>
      </w: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เช่า </w:t>
      </w:r>
      <w:r w:rsidRPr="00FE23C5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สิ่งปลูกสร้าง</w:t>
      </w:r>
    </w:p>
    <w:bookmarkEnd w:id="3"/>
    <w:p w14:paraId="19C103FB" w14:textId="278FA4F5" w:rsidR="004F368A" w:rsidRDefault="004F368A" w:rsidP="00775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1A7E14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1A7E14">
        <w:rPr>
          <w:rFonts w:ascii="Angsana New" w:hAnsi="Angsana New"/>
          <w:spacing w:val="5"/>
          <w:sz w:val="30"/>
          <w:szCs w:val="30"/>
        </w:rPr>
        <w:t xml:space="preserve">2 </w:t>
      </w:r>
      <w:r w:rsidRPr="001A7E14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1A7E14">
        <w:rPr>
          <w:rFonts w:ascii="Angsana New" w:hAnsi="Angsana New"/>
          <w:spacing w:val="5"/>
          <w:sz w:val="30"/>
          <w:szCs w:val="30"/>
        </w:rPr>
        <w:t xml:space="preserve">2568 </w:t>
      </w:r>
      <w:r w:rsidRPr="001A7E14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1A7E14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1A7E14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1A7E14">
        <w:rPr>
          <w:rFonts w:ascii="Angsana New" w:hAnsi="Angsana New"/>
          <w:spacing w:val="5"/>
          <w:sz w:val="30"/>
          <w:szCs w:val="30"/>
        </w:rPr>
        <w:t xml:space="preserve">1 </w:t>
      </w:r>
      <w:r w:rsidRPr="001A7E14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58774C">
        <w:rPr>
          <w:rFonts w:ascii="Angsana New" w:hAnsi="Angsana New"/>
          <w:spacing w:val="5"/>
          <w:sz w:val="30"/>
          <w:szCs w:val="30"/>
        </w:rPr>
        <w:t>31</w:t>
      </w:r>
      <w:r w:rsidRPr="001A7E14">
        <w:rPr>
          <w:rFonts w:ascii="Angsana New" w:hAnsi="Angsana New"/>
          <w:spacing w:val="5"/>
          <w:sz w:val="30"/>
          <w:szCs w:val="30"/>
        </w:rPr>
        <w:t xml:space="preserve"> </w:t>
      </w:r>
      <w:r w:rsidRPr="001A7E14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1A7E14">
        <w:rPr>
          <w:rFonts w:ascii="Angsana New" w:hAnsi="Angsana New"/>
          <w:spacing w:val="5"/>
          <w:sz w:val="30"/>
          <w:szCs w:val="30"/>
        </w:rPr>
        <w:t xml:space="preserve">2568 </w:t>
      </w:r>
      <w:r w:rsidR="00F06289" w:rsidRPr="001A7E14">
        <w:rPr>
          <w:rFonts w:ascii="Angsana New" w:hAnsi="Angsana New" w:hint="cs"/>
          <w:spacing w:val="5"/>
          <w:sz w:val="30"/>
          <w:szCs w:val="30"/>
          <w:cs/>
        </w:rPr>
        <w:t xml:space="preserve">และเมื่อวันที่ </w:t>
      </w:r>
      <w:r w:rsidR="0058774C" w:rsidRPr="0058774C">
        <w:rPr>
          <w:rFonts w:ascii="Angsana New" w:hAnsi="Angsana New" w:hint="cs"/>
          <w:spacing w:val="5"/>
          <w:sz w:val="30"/>
          <w:szCs w:val="30"/>
          <w:lang w:val="en-GB"/>
        </w:rPr>
        <w:t>1</w:t>
      </w:r>
      <w:r w:rsidR="00F06289" w:rsidRPr="001A7E14">
        <w:rPr>
          <w:rFonts w:ascii="Angsana New" w:hAnsi="Angsana New" w:hint="cs"/>
          <w:spacing w:val="5"/>
          <w:sz w:val="30"/>
          <w:szCs w:val="30"/>
          <w:cs/>
        </w:rPr>
        <w:t xml:space="preserve"> กรกฎาคม </w:t>
      </w:r>
      <w:r w:rsidR="0058774C">
        <w:rPr>
          <w:rFonts w:ascii="Angsana New" w:hAnsi="Angsana New"/>
          <w:spacing w:val="5"/>
          <w:sz w:val="30"/>
          <w:szCs w:val="30"/>
          <w:lang w:val="en-GB"/>
        </w:rPr>
        <w:t>2568</w:t>
      </w:r>
      <w:r w:rsidR="00F06289" w:rsidRPr="001A7E14">
        <w:rPr>
          <w:rFonts w:ascii="Angsana New" w:hAnsi="Angsana New" w:hint="cs"/>
          <w:spacing w:val="5"/>
          <w:sz w:val="30"/>
          <w:szCs w:val="30"/>
          <w:cs/>
        </w:rPr>
        <w:t xml:space="preserve"> ได้ทำสัญญาเช่าพื้นที่เพิ่มเติม </w:t>
      </w:r>
      <w:r w:rsidR="0084482E" w:rsidRPr="001A7E14">
        <w:rPr>
          <w:rFonts w:ascii="Angsana New" w:hAnsi="Angsana New" w:hint="cs"/>
          <w:spacing w:val="5"/>
          <w:sz w:val="30"/>
          <w:szCs w:val="30"/>
          <w:cs/>
        </w:rPr>
        <w:t xml:space="preserve">สัญญาเช่ามีกำหนดระยะเวลา </w:t>
      </w:r>
      <w:r w:rsidR="0058774C">
        <w:rPr>
          <w:rFonts w:ascii="Angsana New" w:hAnsi="Angsana New"/>
          <w:spacing w:val="5"/>
          <w:sz w:val="30"/>
          <w:szCs w:val="30"/>
        </w:rPr>
        <w:t>6</w:t>
      </w:r>
      <w:r w:rsidR="0084482E" w:rsidRPr="001A7E14">
        <w:rPr>
          <w:rFonts w:ascii="Angsana New" w:hAnsi="Angsana New" w:hint="cs"/>
          <w:spacing w:val="5"/>
          <w:sz w:val="30"/>
          <w:szCs w:val="30"/>
          <w:cs/>
        </w:rPr>
        <w:t xml:space="preserve"> เดือนสิ้นสุดวันเดียวกัน</w:t>
      </w:r>
      <w:r w:rsidR="0084482E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</w:p>
    <w:p w14:paraId="5B425E0B" w14:textId="2A173343" w:rsidR="004F368A" w:rsidRPr="006035EC" w:rsidRDefault="00CD1310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thaiDistribute"/>
        <w:rPr>
          <w:rFonts w:ascii="Angsana New" w:hAnsi="Angsana New"/>
          <w:spacing w:val="5"/>
          <w:sz w:val="30"/>
          <w:szCs w:val="30"/>
        </w:rPr>
      </w:pPr>
      <w:r w:rsidRPr="00FE23C5">
        <w:rPr>
          <w:rFonts w:ascii="Angsana New" w:hAnsi="Angsana New"/>
          <w:spacing w:val="5"/>
          <w:sz w:val="30"/>
          <w:szCs w:val="30"/>
        </w:rPr>
        <w:t xml:space="preserve"> </w:t>
      </w:r>
    </w:p>
    <w:p w14:paraId="40C3D1A4" w14:textId="77777777" w:rsidR="00F97112" w:rsidRPr="006C51F5" w:rsidRDefault="00F97112" w:rsidP="00F97112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51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บันทึกข้อตกลงในการเข้าค้ำประกัน</w:t>
      </w:r>
    </w:p>
    <w:p w14:paraId="69D07039" w14:textId="77777777" w:rsidR="001A7E14" w:rsidRDefault="001A7E14" w:rsidP="001A7E14">
      <w:pPr>
        <w:spacing w:line="1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D81D719" w14:textId="5A029D72" w:rsidR="004F368A" w:rsidRPr="006C51F5" w:rsidRDefault="004F368A" w:rsidP="004F368A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51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F4724">
        <w:rPr>
          <w:rFonts w:ascii="Angsana New" w:hAnsi="Angsana New"/>
          <w:sz w:val="30"/>
          <w:szCs w:val="30"/>
        </w:rPr>
        <w:t xml:space="preserve">30 </w:t>
      </w:r>
      <w:r w:rsidR="00EF4724">
        <w:rPr>
          <w:rFonts w:ascii="Angsana New" w:hAnsi="Angsana New"/>
          <w:sz w:val="30"/>
          <w:szCs w:val="30"/>
          <w:cs/>
        </w:rPr>
        <w:t xml:space="preserve">กันยายน </w:t>
      </w:r>
      <w:r w:rsidR="00E06BE5" w:rsidRPr="006C51F5">
        <w:rPr>
          <w:rFonts w:ascii="Angsana New" w:hAnsi="Angsana New"/>
          <w:sz w:val="30"/>
          <w:szCs w:val="30"/>
        </w:rPr>
        <w:t xml:space="preserve">2568 </w:t>
      </w:r>
      <w:r w:rsidRPr="006C51F5">
        <w:rPr>
          <w:rFonts w:ascii="Angsana New" w:hAnsi="Angsana New"/>
          <w:sz w:val="30"/>
          <w:szCs w:val="30"/>
        </w:rPr>
        <w:t xml:space="preserve"> </w:t>
      </w:r>
      <w:r w:rsidRPr="006C51F5">
        <w:rPr>
          <w:rFonts w:ascii="Angsana New" w:hAnsi="Angsana New" w:hint="cs"/>
          <w:sz w:val="30"/>
          <w:szCs w:val="30"/>
          <w:cs/>
        </w:rPr>
        <w:t>และ</w:t>
      </w:r>
      <w:r w:rsidRPr="006C51F5">
        <w:rPr>
          <w:rFonts w:ascii="Angsana New" w:hAnsi="Angsana New"/>
          <w:sz w:val="30"/>
          <w:szCs w:val="30"/>
          <w:cs/>
        </w:rPr>
        <w:t xml:space="preserve"> </w:t>
      </w:r>
      <w:r w:rsidRPr="006C51F5">
        <w:rPr>
          <w:rFonts w:ascii="Angsana New" w:hAnsi="Angsana New"/>
          <w:sz w:val="30"/>
          <w:szCs w:val="30"/>
        </w:rPr>
        <w:t xml:space="preserve">31 </w:t>
      </w:r>
      <w:r w:rsidRPr="006C51F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C51F5">
        <w:rPr>
          <w:rFonts w:ascii="Angsana New" w:hAnsi="Angsana New"/>
          <w:sz w:val="30"/>
          <w:szCs w:val="30"/>
        </w:rPr>
        <w:t xml:space="preserve">2567 </w:t>
      </w:r>
      <w:r w:rsidRPr="006C51F5">
        <w:rPr>
          <w:rFonts w:ascii="Angsana New" w:hAnsi="Angsana New" w:hint="cs"/>
          <w:sz w:val="30"/>
          <w:szCs w:val="30"/>
          <w:cs/>
        </w:rPr>
        <w:t>บริษัทได้ลงนามในการเข้าค้ำประกันให้แก่ บริษัท สยามสตีลไวร์ จำกัด</w:t>
      </w:r>
      <w:r w:rsidR="00CB2A9A">
        <w:rPr>
          <w:rFonts w:ascii="Angsana New" w:hAnsi="Angsana New" w:hint="cs"/>
          <w:sz w:val="30"/>
          <w:szCs w:val="30"/>
          <w:cs/>
        </w:rPr>
        <w:t xml:space="preserve"> </w:t>
      </w:r>
      <w:r w:rsidR="00783530" w:rsidRPr="006C51F5">
        <w:rPr>
          <w:rFonts w:ascii="Angsana New" w:hAnsi="Angsana New" w:hint="cs"/>
          <w:sz w:val="30"/>
          <w:szCs w:val="30"/>
          <w:cs/>
        </w:rPr>
        <w:t>และบริษัท</w:t>
      </w:r>
      <w:r w:rsidR="00D15A4B">
        <w:rPr>
          <w:rFonts w:ascii="Angsana New" w:hAnsi="Angsana New"/>
          <w:sz w:val="30"/>
          <w:szCs w:val="30"/>
        </w:rPr>
        <w:t xml:space="preserve"> </w:t>
      </w:r>
      <w:r w:rsidR="00783530" w:rsidRPr="006C51F5">
        <w:rPr>
          <w:rFonts w:ascii="Angsana New" w:hAnsi="Angsana New" w:hint="cs"/>
          <w:sz w:val="30"/>
          <w:szCs w:val="30"/>
          <w:cs/>
        </w:rPr>
        <w:t>วังคอนกรีต จำกัด</w:t>
      </w:r>
      <w:r w:rsidRPr="006C51F5">
        <w:rPr>
          <w:rFonts w:ascii="Angsana New" w:hAnsi="Angsana New" w:hint="cs"/>
          <w:sz w:val="30"/>
          <w:szCs w:val="30"/>
          <w:cs/>
        </w:rPr>
        <w:t xml:space="preserve"> ในการเข้ารับวงเงินสินเชื่อกับสถาบันการเงิน จำนวน</w:t>
      </w:r>
      <w:r w:rsidR="00783530" w:rsidRPr="006C51F5">
        <w:rPr>
          <w:rFonts w:ascii="Angsana New" w:hAnsi="Angsana New" w:hint="cs"/>
          <w:sz w:val="30"/>
          <w:szCs w:val="30"/>
          <w:cs/>
        </w:rPr>
        <w:t>รวม</w:t>
      </w:r>
      <w:r w:rsidRPr="006C51F5">
        <w:rPr>
          <w:rFonts w:ascii="Angsana New" w:hAnsi="Angsana New" w:hint="cs"/>
          <w:sz w:val="30"/>
          <w:szCs w:val="30"/>
          <w:cs/>
        </w:rPr>
        <w:t xml:space="preserve"> </w:t>
      </w:r>
      <w:r w:rsidRPr="006C51F5">
        <w:rPr>
          <w:rFonts w:ascii="Angsana New" w:hAnsi="Angsana New"/>
          <w:sz w:val="30"/>
          <w:szCs w:val="30"/>
        </w:rPr>
        <w:t>1,10</w:t>
      </w:r>
      <w:r w:rsidR="00CF1294" w:rsidRPr="006C51F5">
        <w:rPr>
          <w:rFonts w:ascii="Angsana New" w:hAnsi="Angsana New" w:hint="cs"/>
          <w:sz w:val="30"/>
          <w:szCs w:val="30"/>
          <w:lang w:val="en-GB"/>
        </w:rPr>
        <w:t>1</w:t>
      </w:r>
      <w:r w:rsidRPr="006C51F5">
        <w:rPr>
          <w:rFonts w:ascii="Angsana New" w:hAnsi="Angsana New"/>
          <w:sz w:val="30"/>
          <w:szCs w:val="30"/>
        </w:rPr>
        <w:t xml:space="preserve">.40 </w:t>
      </w:r>
      <w:r w:rsidRPr="006C51F5">
        <w:rPr>
          <w:rFonts w:ascii="Angsana New" w:hAnsi="Angsana New" w:hint="cs"/>
          <w:sz w:val="30"/>
          <w:szCs w:val="30"/>
          <w:cs/>
        </w:rPr>
        <w:t xml:space="preserve"> ล้านบาท และจำนวน </w:t>
      </w:r>
      <w:r w:rsidRPr="006C51F5">
        <w:rPr>
          <w:rFonts w:ascii="Angsana New" w:hAnsi="Angsana New"/>
          <w:sz w:val="30"/>
          <w:szCs w:val="30"/>
        </w:rPr>
        <w:t xml:space="preserve">823.40 </w:t>
      </w:r>
      <w:r w:rsidRPr="006C51F5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6925A59C" w14:textId="0A5E2D75" w:rsidR="004F368A" w:rsidRPr="00F40C65" w:rsidRDefault="004F368A" w:rsidP="004F368A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51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F4724">
        <w:rPr>
          <w:rFonts w:ascii="Angsana New" w:hAnsi="Angsana New"/>
          <w:sz w:val="30"/>
          <w:szCs w:val="30"/>
        </w:rPr>
        <w:t xml:space="preserve">30 </w:t>
      </w:r>
      <w:r w:rsidR="00EF4724">
        <w:rPr>
          <w:rFonts w:ascii="Angsana New" w:hAnsi="Angsana New"/>
          <w:sz w:val="30"/>
          <w:szCs w:val="30"/>
          <w:cs/>
        </w:rPr>
        <w:t xml:space="preserve">กันยายน </w:t>
      </w:r>
      <w:r w:rsidR="00E06BE5" w:rsidRPr="006C51F5">
        <w:rPr>
          <w:rFonts w:ascii="Angsana New" w:hAnsi="Angsana New"/>
          <w:sz w:val="30"/>
          <w:szCs w:val="30"/>
        </w:rPr>
        <w:t xml:space="preserve">2568 </w:t>
      </w:r>
      <w:r w:rsidRPr="006C51F5">
        <w:rPr>
          <w:rFonts w:ascii="Angsana New" w:hAnsi="Angsana New"/>
          <w:sz w:val="30"/>
          <w:szCs w:val="30"/>
        </w:rPr>
        <w:t xml:space="preserve"> </w:t>
      </w:r>
      <w:r w:rsidRPr="006C51F5">
        <w:rPr>
          <w:rFonts w:ascii="Angsana New" w:hAnsi="Angsana New" w:hint="cs"/>
          <w:sz w:val="30"/>
          <w:szCs w:val="30"/>
          <w:cs/>
        </w:rPr>
        <w:t xml:space="preserve">บริษัท สยามสตีลไวร์ จำกัด </w:t>
      </w:r>
      <w:r w:rsidR="00783530" w:rsidRPr="006C51F5">
        <w:rPr>
          <w:rFonts w:ascii="Angsana New" w:hAnsi="Angsana New" w:hint="cs"/>
          <w:sz w:val="30"/>
          <w:szCs w:val="30"/>
          <w:cs/>
        </w:rPr>
        <w:t xml:space="preserve">และบริษัท วังคอนกรีต จำกัด </w:t>
      </w:r>
      <w:r w:rsidRPr="006C51F5">
        <w:rPr>
          <w:rFonts w:ascii="Angsana New" w:hAnsi="Angsana New" w:hint="cs"/>
          <w:sz w:val="30"/>
          <w:szCs w:val="30"/>
          <w:cs/>
        </w:rPr>
        <w:t xml:space="preserve">มีวงเงินสินเชื่อที่ใช้ร่วมกับบริษัทได้จำนวน </w:t>
      </w:r>
      <w:r w:rsidR="00504F3F" w:rsidRPr="006C51F5">
        <w:rPr>
          <w:rFonts w:ascii="Angsana New" w:hAnsi="Angsana New" w:hint="cs"/>
          <w:sz w:val="30"/>
          <w:szCs w:val="30"/>
          <w:lang w:val="en-GB"/>
        </w:rPr>
        <w:t>1</w:t>
      </w:r>
      <w:r w:rsidR="00CF1294" w:rsidRPr="006C51F5">
        <w:rPr>
          <w:rFonts w:ascii="Angsana New" w:hAnsi="Angsana New" w:hint="cs"/>
          <w:sz w:val="30"/>
          <w:szCs w:val="30"/>
          <w:lang w:val="en-GB"/>
        </w:rPr>
        <w:t>6</w:t>
      </w:r>
      <w:r w:rsidR="00504F3F" w:rsidRPr="006C51F5">
        <w:rPr>
          <w:rFonts w:ascii="Angsana New" w:hAnsi="Angsana New" w:hint="cs"/>
          <w:sz w:val="30"/>
          <w:szCs w:val="30"/>
          <w:lang w:val="en-GB"/>
        </w:rPr>
        <w:t>0</w:t>
      </w:r>
      <w:r w:rsidRPr="006C51F5">
        <w:rPr>
          <w:rFonts w:ascii="Angsana New" w:hAnsi="Angsana New"/>
          <w:sz w:val="30"/>
          <w:szCs w:val="30"/>
          <w:cs/>
        </w:rPr>
        <w:t xml:space="preserve"> </w:t>
      </w:r>
      <w:r w:rsidRPr="006C51F5">
        <w:rPr>
          <w:rFonts w:ascii="Angsana New" w:hAnsi="Angsana New" w:hint="cs"/>
          <w:sz w:val="30"/>
          <w:szCs w:val="30"/>
          <w:cs/>
        </w:rPr>
        <w:t>ล้านบาท</w:t>
      </w:r>
      <w:r w:rsidR="00D15A4B">
        <w:rPr>
          <w:rFonts w:ascii="Angsana New" w:hAnsi="Angsana New" w:hint="cs"/>
          <w:sz w:val="30"/>
          <w:szCs w:val="30"/>
          <w:cs/>
        </w:rPr>
        <w:t xml:space="preserve"> มีหลักทรัพย์ค้ำประกันตามหมายเหตุข้อ </w:t>
      </w:r>
      <w:r w:rsidR="00D15A4B">
        <w:rPr>
          <w:rFonts w:ascii="Angsana New" w:hAnsi="Angsana New"/>
          <w:sz w:val="30"/>
          <w:szCs w:val="30"/>
        </w:rPr>
        <w:t>12</w:t>
      </w:r>
    </w:p>
    <w:p w14:paraId="5F22E426" w14:textId="77777777" w:rsidR="00F62546" w:rsidRDefault="00F62546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36C4A2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E67BB7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B2E7A5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2286D9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C75DDB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885BC1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174621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5AF27D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3BFFE8" w14:textId="77777777" w:rsidR="006C51F5" w:rsidRDefault="006C51F5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5EC434" w14:textId="54F6468C" w:rsidR="00954A7A" w:rsidRDefault="00334C11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</w:rPr>
        <w:lastRenderedPageBreak/>
        <w:t>5</w:t>
      </w:r>
      <w:r w:rsidR="005D1BEB" w:rsidRPr="00FE23C5">
        <w:rPr>
          <w:rFonts w:ascii="Angsana New" w:hAnsi="Angsana New"/>
          <w:b/>
          <w:sz w:val="30"/>
          <w:szCs w:val="30"/>
        </w:rPr>
        <w:tab/>
      </w:r>
      <w:r w:rsidR="002E2517" w:rsidRPr="00FE23C5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  <w:r w:rsidR="00D7777E">
        <w:rPr>
          <w:rFonts w:ascii="Angsana New" w:hAnsi="Angsana New"/>
          <w:bCs/>
          <w:sz w:val="30"/>
          <w:szCs w:val="30"/>
        </w:rPr>
        <w:t xml:space="preserve"> </w:t>
      </w:r>
      <w:r w:rsidR="00D7777E" w:rsidRPr="00D7777E">
        <w:rPr>
          <w:rFonts w:ascii="Angsana New" w:hAnsi="Angsana New"/>
          <w:bCs/>
          <w:color w:val="FF0000"/>
          <w:sz w:val="30"/>
          <w:szCs w:val="30"/>
        </w:rPr>
        <w:t xml:space="preserve"> 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2A772E" w:rsidRPr="001A7E14" w14:paraId="27B8B57C" w14:textId="77777777" w:rsidTr="007575F2">
        <w:trPr>
          <w:tblHeader/>
        </w:trPr>
        <w:tc>
          <w:tcPr>
            <w:tcW w:w="3780" w:type="dxa"/>
          </w:tcPr>
          <w:p w14:paraId="2655EC33" w14:textId="77777777" w:rsidR="002A772E" w:rsidRPr="00FE23C5" w:rsidRDefault="002A772E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95330C6" w14:textId="77777777" w:rsidR="002A772E" w:rsidRPr="001A7E14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17830A60" w14:textId="77777777" w:rsidR="002A772E" w:rsidRPr="001A7E14" w:rsidRDefault="002A772E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931D4AD" w14:textId="77777777" w:rsidR="002A772E" w:rsidRPr="001A7E14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2A772E" w:rsidRPr="001A7E14" w14:paraId="7299F096" w14:textId="77777777" w:rsidTr="007575F2">
        <w:trPr>
          <w:tblHeader/>
        </w:trPr>
        <w:tc>
          <w:tcPr>
            <w:tcW w:w="3780" w:type="dxa"/>
          </w:tcPr>
          <w:p w14:paraId="7DBA5598" w14:textId="0937B965" w:rsidR="002A772E" w:rsidRPr="001A7E14" w:rsidRDefault="006E21E5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072A0ED" w14:textId="384D423A" w:rsidR="002A772E" w:rsidRPr="001A7E14" w:rsidRDefault="00EF472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2A772E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789495E9" w14:textId="77777777" w:rsidR="002A772E" w:rsidRPr="001A7E14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7748088C" w14:textId="36036869" w:rsidR="002A772E" w:rsidRPr="001A7E14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A772E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A772E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A772E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217CDB45" w14:textId="77777777" w:rsidR="002A772E" w:rsidRPr="001A7E14" w:rsidRDefault="002A772E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DF4BC02" w14:textId="1851E3CD" w:rsidR="002A772E" w:rsidRPr="001A7E14" w:rsidRDefault="00EF472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กันยายน </w:t>
            </w:r>
            <w:r w:rsidR="002A772E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40DD7FAE" w14:textId="77777777" w:rsidR="002A772E" w:rsidRPr="001A7E14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C77FFB8" w14:textId="35D70D5A" w:rsidR="002A772E" w:rsidRPr="001A7E14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A772E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A772E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A772E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2A772E" w:rsidRPr="001A7E14" w14:paraId="37FA1DBE" w14:textId="77777777" w:rsidTr="007575F2">
        <w:trPr>
          <w:tblHeader/>
        </w:trPr>
        <w:tc>
          <w:tcPr>
            <w:tcW w:w="3780" w:type="dxa"/>
          </w:tcPr>
          <w:p w14:paraId="16AF93EB" w14:textId="77777777" w:rsidR="002A772E" w:rsidRPr="001A7E14" w:rsidRDefault="002A772E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8CA67B9" w14:textId="77777777" w:rsidR="002A772E" w:rsidRPr="001A7E14" w:rsidRDefault="002A772E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1A7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A772E" w:rsidRPr="001A7E14" w14:paraId="51B95DA2" w14:textId="77777777" w:rsidTr="007575F2">
        <w:trPr>
          <w:cantSplit/>
        </w:trPr>
        <w:tc>
          <w:tcPr>
            <w:tcW w:w="3780" w:type="dxa"/>
          </w:tcPr>
          <w:p w14:paraId="1153CD54" w14:textId="72FDECF4" w:rsidR="002A772E" w:rsidRPr="001A7E14" w:rsidRDefault="002A772E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F8D80C" w14:textId="77777777" w:rsidR="002A772E" w:rsidRPr="001A7E14" w:rsidRDefault="002A772E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2385179B" w14:textId="77777777" w:rsidR="002A772E" w:rsidRPr="001A7E14" w:rsidRDefault="002A772E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3E76794" w14:textId="77777777" w:rsidR="002A772E" w:rsidRPr="001A7E14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7D838A" w14:textId="77777777" w:rsidR="002A772E" w:rsidRPr="001A7E14" w:rsidRDefault="002A772E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C18C1" w14:textId="77777777" w:rsidR="002A772E" w:rsidRPr="001A7E14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BE72DE" w14:textId="77777777" w:rsidR="002A772E" w:rsidRPr="001A7E14" w:rsidRDefault="002A772E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8495E75" w14:textId="77777777" w:rsidR="002A772E" w:rsidRPr="001A7E14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B1E23" w:rsidRPr="001A7E14" w14:paraId="1D0CE0BD" w14:textId="77777777" w:rsidTr="007575F2">
        <w:trPr>
          <w:cantSplit/>
        </w:trPr>
        <w:tc>
          <w:tcPr>
            <w:tcW w:w="3780" w:type="dxa"/>
          </w:tcPr>
          <w:p w14:paraId="4F49F35B" w14:textId="77DD7252" w:rsidR="00CB1E23" w:rsidRPr="001A7E14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1A7E14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6309CC4A" w14:textId="6741125D" w:rsidR="00CB1E23" w:rsidRPr="001A7E14" w:rsidRDefault="001E628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31,840</w:t>
            </w:r>
          </w:p>
        </w:tc>
        <w:tc>
          <w:tcPr>
            <w:tcW w:w="183" w:type="dxa"/>
          </w:tcPr>
          <w:p w14:paraId="09EF11BF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3887E37" w14:textId="0B4675F6" w:rsidR="00CB1E23" w:rsidRPr="001A7E14" w:rsidRDefault="00504F3F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44</w:t>
            </w:r>
            <w:r w:rsidR="00CB1E23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,772</w:t>
            </w:r>
          </w:p>
        </w:tc>
        <w:tc>
          <w:tcPr>
            <w:tcW w:w="180" w:type="dxa"/>
          </w:tcPr>
          <w:p w14:paraId="165ED5CE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3D00CC" w14:textId="473E7890" w:rsidR="00CB1E23" w:rsidRPr="001A7E14" w:rsidRDefault="001E628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30,429</w:t>
            </w:r>
          </w:p>
        </w:tc>
        <w:tc>
          <w:tcPr>
            <w:tcW w:w="180" w:type="dxa"/>
          </w:tcPr>
          <w:p w14:paraId="72547E74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841B02" w14:textId="62324958" w:rsidR="00CB1E23" w:rsidRPr="001A7E14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78,976</w:t>
            </w:r>
          </w:p>
        </w:tc>
      </w:tr>
      <w:tr w:rsidR="004F53F5" w:rsidRPr="001A7E14" w14:paraId="142CE45E" w14:textId="77777777" w:rsidTr="007575F2">
        <w:trPr>
          <w:cantSplit/>
        </w:trPr>
        <w:tc>
          <w:tcPr>
            <w:tcW w:w="3780" w:type="dxa"/>
          </w:tcPr>
          <w:p w14:paraId="22BCA24D" w14:textId="1853D759" w:rsidR="004F53F5" w:rsidRPr="001A7E14" w:rsidRDefault="004F53F5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="00CB2A9A"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39AB210A" w14:textId="77777777" w:rsidR="004F53F5" w:rsidRPr="001A7E14" w:rsidRDefault="004F53F5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751F57E4" w14:textId="77777777" w:rsidR="004F53F5" w:rsidRPr="001A7E14" w:rsidRDefault="004F53F5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E7BCF2C" w14:textId="77777777" w:rsidR="004F53F5" w:rsidRPr="001A7E14" w:rsidRDefault="004F53F5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C7A2DF" w14:textId="77777777" w:rsidR="004F53F5" w:rsidRPr="001A7E14" w:rsidRDefault="004F53F5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047B0" w14:textId="77777777" w:rsidR="004F53F5" w:rsidRPr="001A7E14" w:rsidRDefault="004F53F5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8AFC63" w14:textId="77777777" w:rsidR="004F53F5" w:rsidRPr="001A7E14" w:rsidRDefault="004F53F5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1012673" w14:textId="77777777" w:rsidR="004F53F5" w:rsidRPr="001A7E14" w:rsidRDefault="004F53F5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F53F5" w:rsidRPr="001A7E14" w14:paraId="211F5B2E" w14:textId="77777777" w:rsidTr="007575F2">
        <w:trPr>
          <w:cantSplit/>
        </w:trPr>
        <w:tc>
          <w:tcPr>
            <w:tcW w:w="3780" w:type="dxa"/>
          </w:tcPr>
          <w:p w14:paraId="4BFC6D26" w14:textId="2A760E4D" w:rsidR="004F53F5" w:rsidRPr="001A7E14" w:rsidRDefault="004F53F5" w:rsidP="004F5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DF434FB" w14:textId="057CE45D" w:rsidR="004F53F5" w:rsidRPr="001A7E14" w:rsidRDefault="006E252D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389,004</w:t>
            </w:r>
          </w:p>
        </w:tc>
        <w:tc>
          <w:tcPr>
            <w:tcW w:w="183" w:type="dxa"/>
          </w:tcPr>
          <w:p w14:paraId="0CA1436C" w14:textId="77777777" w:rsidR="004F53F5" w:rsidRPr="001A7E14" w:rsidRDefault="004F53F5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1A44F97" w14:textId="72980B66" w:rsidR="004F53F5" w:rsidRPr="001A7E14" w:rsidRDefault="005149F4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438,513</w:t>
            </w:r>
          </w:p>
        </w:tc>
        <w:tc>
          <w:tcPr>
            <w:tcW w:w="180" w:type="dxa"/>
          </w:tcPr>
          <w:p w14:paraId="378E2707" w14:textId="77777777" w:rsidR="004F53F5" w:rsidRPr="001A7E14" w:rsidRDefault="004F53F5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7C02D8" w14:textId="55F53BEB" w:rsidR="004F53F5" w:rsidRPr="001A7E14" w:rsidRDefault="006023D4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309,812</w:t>
            </w:r>
          </w:p>
        </w:tc>
        <w:tc>
          <w:tcPr>
            <w:tcW w:w="180" w:type="dxa"/>
          </w:tcPr>
          <w:p w14:paraId="2786075D" w14:textId="77777777" w:rsidR="004F53F5" w:rsidRPr="001A7E14" w:rsidRDefault="004F53F5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BD54E07" w14:textId="5B172403" w:rsidR="004F53F5" w:rsidRPr="001A7E14" w:rsidRDefault="005149F4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348,828</w:t>
            </w:r>
          </w:p>
        </w:tc>
      </w:tr>
      <w:tr w:rsidR="00CB1E23" w:rsidRPr="001A7E14" w14:paraId="17B9DEE0" w14:textId="77777777" w:rsidTr="002A772E">
        <w:trPr>
          <w:cantSplit/>
        </w:trPr>
        <w:tc>
          <w:tcPr>
            <w:tcW w:w="3780" w:type="dxa"/>
          </w:tcPr>
          <w:p w14:paraId="1216714E" w14:textId="5A5DD6B9" w:rsidR="00CB1E23" w:rsidRPr="001A7E14" w:rsidRDefault="004F53F5" w:rsidP="004F5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D409B2" w:rsidRPr="001A7E14">
              <w:rPr>
                <w:rFonts w:ascii="Angsana New" w:hAnsi="Angsana New" w:hint="cs"/>
                <w:sz w:val="30"/>
                <w:szCs w:val="30"/>
                <w:cs/>
              </w:rPr>
              <w:t>การค้า-ตั๋วสัญญาใช้เงิน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056B1F" w14:textId="19D5C168" w:rsidR="00CB1E23" w:rsidRPr="001A7E14" w:rsidRDefault="006E252D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5,060</w:t>
            </w:r>
          </w:p>
        </w:tc>
        <w:tc>
          <w:tcPr>
            <w:tcW w:w="183" w:type="dxa"/>
          </w:tcPr>
          <w:p w14:paraId="24EB3711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EAC407F" w14:textId="1431AF0E" w:rsidR="00CB1E23" w:rsidRPr="001A7E14" w:rsidRDefault="005149F4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333741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DBA0D8" w14:textId="4CD9477F" w:rsidR="00CB1E23" w:rsidRPr="001A7E14" w:rsidRDefault="0089370B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5,060</w:t>
            </w:r>
          </w:p>
        </w:tc>
        <w:tc>
          <w:tcPr>
            <w:tcW w:w="180" w:type="dxa"/>
          </w:tcPr>
          <w:p w14:paraId="78B624FB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B598F5" w14:textId="5FA4B547" w:rsidR="00CB1E23" w:rsidRPr="001A7E14" w:rsidRDefault="005149F4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A772E" w:rsidRPr="001A7E14" w14:paraId="35275FB7" w14:textId="77777777" w:rsidTr="002A772E">
        <w:trPr>
          <w:cantSplit/>
        </w:trPr>
        <w:tc>
          <w:tcPr>
            <w:tcW w:w="3780" w:type="dxa"/>
          </w:tcPr>
          <w:p w14:paraId="50A7F231" w14:textId="7DA70155" w:rsidR="002A772E" w:rsidRPr="001A7E14" w:rsidRDefault="002A772E" w:rsidP="002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 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033231" w14:textId="69C96209" w:rsidR="002A772E" w:rsidRPr="001A7E14" w:rsidRDefault="001E6283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425,90</w:t>
            </w:r>
            <w:r w:rsidR="0042722C"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3" w:type="dxa"/>
          </w:tcPr>
          <w:p w14:paraId="53A96D52" w14:textId="77777777" w:rsidR="002A772E" w:rsidRPr="001A7E14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5D3D5BB" w14:textId="13068C27" w:rsidR="002A772E" w:rsidRPr="001A7E14" w:rsidRDefault="002A772E" w:rsidP="002A77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483,285</w:t>
            </w:r>
          </w:p>
        </w:tc>
        <w:tc>
          <w:tcPr>
            <w:tcW w:w="180" w:type="dxa"/>
          </w:tcPr>
          <w:p w14:paraId="4ABB32D6" w14:textId="77777777" w:rsidR="002A772E" w:rsidRPr="001A7E14" w:rsidRDefault="002A772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9A15A9" w14:textId="4C7DD4B2" w:rsidR="002A772E" w:rsidRPr="001A7E14" w:rsidRDefault="001E6283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345,301</w:t>
            </w:r>
          </w:p>
        </w:tc>
        <w:tc>
          <w:tcPr>
            <w:tcW w:w="180" w:type="dxa"/>
          </w:tcPr>
          <w:p w14:paraId="543DA6AC" w14:textId="77777777" w:rsidR="002A772E" w:rsidRPr="001A7E14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2FE9C0" w14:textId="7AA9E077" w:rsidR="002A772E" w:rsidRPr="001A7E14" w:rsidRDefault="00CB1E23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427,804</w:t>
            </w:r>
          </w:p>
        </w:tc>
      </w:tr>
      <w:tr w:rsidR="002A772E" w:rsidRPr="001A7E14" w14:paraId="0B5193D6" w14:textId="77777777" w:rsidTr="007575F2">
        <w:trPr>
          <w:cantSplit/>
        </w:trPr>
        <w:tc>
          <w:tcPr>
            <w:tcW w:w="3780" w:type="dxa"/>
          </w:tcPr>
          <w:p w14:paraId="61E53001" w14:textId="41E93610" w:rsidR="002A772E" w:rsidRPr="001A7E14" w:rsidRDefault="002A772E" w:rsidP="002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170" w:type="dxa"/>
          </w:tcPr>
          <w:p w14:paraId="306F7FA4" w14:textId="77777777" w:rsidR="002A772E" w:rsidRPr="001A7E14" w:rsidRDefault="002A772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08071EC" w14:textId="77777777" w:rsidR="002A772E" w:rsidRPr="001A7E14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A9F3F2E" w14:textId="77777777" w:rsidR="002A772E" w:rsidRPr="001A7E14" w:rsidRDefault="002A772E" w:rsidP="002A77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479662" w14:textId="77777777" w:rsidR="002A772E" w:rsidRPr="001A7E14" w:rsidRDefault="002A772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61232A" w14:textId="77777777" w:rsidR="002A772E" w:rsidRPr="001A7E14" w:rsidRDefault="002A772E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8EDBDF" w14:textId="77777777" w:rsidR="002A772E" w:rsidRPr="001A7E14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95DD25" w14:textId="77777777" w:rsidR="002A772E" w:rsidRPr="001A7E14" w:rsidRDefault="002A772E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1E23" w:rsidRPr="001A7E14" w14:paraId="37217CAC" w14:textId="77777777" w:rsidTr="002A772E">
        <w:trPr>
          <w:cantSplit/>
        </w:trPr>
        <w:tc>
          <w:tcPr>
            <w:tcW w:w="3780" w:type="dxa"/>
          </w:tcPr>
          <w:p w14:paraId="67DE7AC2" w14:textId="05ACA1E6" w:rsidR="00CB1E23" w:rsidRPr="001A7E14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85F95" w14:textId="6B50D722" w:rsidR="00CB1E23" w:rsidRPr="001A7E14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1E6283"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114,10</w:t>
            </w:r>
            <w:r w:rsidR="0042722C"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</w:tcPr>
          <w:p w14:paraId="0B17C1AE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96DEEED" w14:textId="48D726DD" w:rsidR="00CB1E23" w:rsidRPr="001A7E14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04F3F" w:rsidRPr="001A7E1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91</w:t>
            </w: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A7E1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="00504F3F" w:rsidRPr="001A7E1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74</w:t>
            </w: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973D535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74DA9" w14:textId="12629617" w:rsidR="00CB1E23" w:rsidRPr="001A7E14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1E6283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113,344</w:t>
            </w: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FB2C87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E812AE" w14:textId="3280A96A" w:rsidR="00CB1E23" w:rsidRPr="001A7E14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04F3F" w:rsidRPr="001A7E1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90</w:t>
            </w:r>
            <w:r w:rsidR="00454199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,715</w:t>
            </w: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B1E23" w:rsidRPr="00F62546" w14:paraId="2E643144" w14:textId="77777777" w:rsidTr="002A772E">
        <w:trPr>
          <w:cantSplit/>
        </w:trPr>
        <w:tc>
          <w:tcPr>
            <w:tcW w:w="3780" w:type="dxa"/>
          </w:tcPr>
          <w:p w14:paraId="7EEBD4E8" w14:textId="77777777" w:rsidR="00CB1E23" w:rsidRPr="001A7E14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53B959" w14:textId="66A70B2E" w:rsidR="00CB1E23" w:rsidRPr="001A7E14" w:rsidRDefault="001E628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311,802</w:t>
            </w:r>
          </w:p>
        </w:tc>
        <w:tc>
          <w:tcPr>
            <w:tcW w:w="183" w:type="dxa"/>
          </w:tcPr>
          <w:p w14:paraId="7EFA68EA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797D430" w14:textId="34D350D3" w:rsidR="00CB1E23" w:rsidRPr="001A7E14" w:rsidRDefault="00CB1E23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391,811</w:t>
            </w:r>
          </w:p>
        </w:tc>
        <w:tc>
          <w:tcPr>
            <w:tcW w:w="180" w:type="dxa"/>
          </w:tcPr>
          <w:p w14:paraId="46B426F4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473F9A" w14:textId="4FF02761" w:rsidR="00CB1E23" w:rsidRPr="001A7E14" w:rsidRDefault="001E628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231,957</w:t>
            </w:r>
          </w:p>
        </w:tc>
        <w:tc>
          <w:tcPr>
            <w:tcW w:w="180" w:type="dxa"/>
          </w:tcPr>
          <w:p w14:paraId="305FAC12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59000F" w14:textId="55E0D924" w:rsidR="00CB1E23" w:rsidRPr="001A7E14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337,089</w:t>
            </w:r>
          </w:p>
        </w:tc>
      </w:tr>
    </w:tbl>
    <w:p w14:paraId="329701D0" w14:textId="77777777" w:rsidR="002A772E" w:rsidRPr="00F62546" w:rsidRDefault="002A772E" w:rsidP="005E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2"/>
        <w:gridCol w:w="1258"/>
        <w:gridCol w:w="180"/>
        <w:gridCol w:w="1260"/>
        <w:gridCol w:w="180"/>
        <w:gridCol w:w="1260"/>
      </w:tblGrid>
      <w:tr w:rsidR="006E21E5" w:rsidRPr="001A7E14" w14:paraId="26C21004" w14:textId="77777777" w:rsidTr="00CB1E23">
        <w:trPr>
          <w:cantSplit/>
        </w:trPr>
        <w:tc>
          <w:tcPr>
            <w:tcW w:w="3780" w:type="dxa"/>
          </w:tcPr>
          <w:p w14:paraId="792A4608" w14:textId="3EC4446B" w:rsidR="006E21E5" w:rsidRPr="001A7E14" w:rsidRDefault="006E21E5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70" w:type="dxa"/>
          </w:tcPr>
          <w:p w14:paraId="65CDA75D" w14:textId="10B8D3EA" w:rsidR="006E21E5" w:rsidRPr="001A7E14" w:rsidRDefault="006E21E5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D9A8629" w14:textId="77777777" w:rsidR="006E21E5" w:rsidRPr="001A7E14" w:rsidRDefault="006E21E5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C199189" w14:textId="1DC7B008" w:rsidR="006E21E5" w:rsidRPr="001A7E14" w:rsidRDefault="006E21E5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0BF108EB" w14:textId="77777777" w:rsidR="006E21E5" w:rsidRPr="001A7E14" w:rsidRDefault="006E21E5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FD22C" w14:textId="2859F2E3" w:rsidR="006E21E5" w:rsidRPr="001A7E14" w:rsidRDefault="006E21E5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5EC1AA" w14:textId="77777777" w:rsidR="006E21E5" w:rsidRPr="001A7E14" w:rsidRDefault="006E21E5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38953D" w14:textId="28BAFBC8" w:rsidR="006E21E5" w:rsidRPr="001A7E14" w:rsidRDefault="006E21E5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1E23" w:rsidRPr="001A7E14" w14:paraId="6046ED7F" w14:textId="77777777" w:rsidTr="00CB1E23">
        <w:trPr>
          <w:cantSplit/>
        </w:trPr>
        <w:tc>
          <w:tcPr>
            <w:tcW w:w="3780" w:type="dxa"/>
          </w:tcPr>
          <w:p w14:paraId="540B57F4" w14:textId="0378CAAC" w:rsidR="00CB1E23" w:rsidRPr="001A7E14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จะเกิดขึ้นต้น</w:t>
            </w:r>
            <w:r w:rsidR="00E14E2A" w:rsidRPr="001A7E1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E14E2A" w:rsidRPr="001A7E14">
              <w:rPr>
                <w:rFonts w:ascii="Angsana New" w:hAnsi="Angsana New"/>
                <w:sz w:val="30"/>
                <w:szCs w:val="30"/>
              </w:rPr>
              <w:t>/</w:t>
            </w:r>
            <w:r w:rsidR="00E14E2A" w:rsidRPr="001A7E1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523A0867" w14:textId="2C3CF6E3" w:rsidR="00CB1E23" w:rsidRPr="001A7E14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91,47</w:t>
            </w:r>
            <w:r w:rsidR="00D81DA5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17612C51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EDCB30" w14:textId="4C985E6E" w:rsidR="00CB1E23" w:rsidRPr="001A7E14" w:rsidRDefault="00CB1E23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68,444</w:t>
            </w:r>
          </w:p>
        </w:tc>
        <w:tc>
          <w:tcPr>
            <w:tcW w:w="180" w:type="dxa"/>
          </w:tcPr>
          <w:p w14:paraId="0E98A6EA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481483" w14:textId="4F446522" w:rsidR="00CB1E23" w:rsidRPr="001A7E14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90,715</w:t>
            </w:r>
          </w:p>
        </w:tc>
        <w:tc>
          <w:tcPr>
            <w:tcW w:w="180" w:type="dxa"/>
          </w:tcPr>
          <w:p w14:paraId="15478D3B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01C747" w14:textId="083C6450" w:rsidR="00CB1E23" w:rsidRPr="001A7E14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68,444</w:t>
            </w:r>
          </w:p>
        </w:tc>
      </w:tr>
      <w:tr w:rsidR="00CB1E23" w:rsidRPr="001A7E14" w14:paraId="77A2955F" w14:textId="77777777" w:rsidTr="00CB1E23">
        <w:trPr>
          <w:cantSplit/>
        </w:trPr>
        <w:tc>
          <w:tcPr>
            <w:tcW w:w="3780" w:type="dxa"/>
          </w:tcPr>
          <w:p w14:paraId="73122CD9" w14:textId="6F12A551" w:rsidR="00CB1E23" w:rsidRPr="001A7E14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170" w:type="dxa"/>
          </w:tcPr>
          <w:p w14:paraId="1B4F7832" w14:textId="796F1D5D" w:rsidR="00CB1E23" w:rsidRPr="001A7E14" w:rsidRDefault="008E0A18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25,710</w:t>
            </w:r>
          </w:p>
        </w:tc>
        <w:tc>
          <w:tcPr>
            <w:tcW w:w="182" w:type="dxa"/>
          </w:tcPr>
          <w:p w14:paraId="52C2D747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7C992B7" w14:textId="312363FA" w:rsidR="00CB1E23" w:rsidRPr="001A7E14" w:rsidRDefault="00CF1294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25</w:t>
            </w:r>
            <w:r w:rsidR="007A77AC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,946</w:t>
            </w:r>
          </w:p>
        </w:tc>
        <w:tc>
          <w:tcPr>
            <w:tcW w:w="180" w:type="dxa"/>
          </w:tcPr>
          <w:p w14:paraId="2B0E3ABE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F050B5" w14:textId="0FCEA559" w:rsidR="00CB1E23" w:rsidRPr="001A7E14" w:rsidRDefault="008E0A18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25,710</w:t>
            </w:r>
          </w:p>
        </w:tc>
        <w:tc>
          <w:tcPr>
            <w:tcW w:w="180" w:type="dxa"/>
          </w:tcPr>
          <w:p w14:paraId="2D5506BF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1F0A2CE" w14:textId="4D03EA7C" w:rsidR="00CB1E23" w:rsidRPr="001A7E14" w:rsidRDefault="007A77AC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620ACE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</w:tr>
      <w:tr w:rsidR="00CB1E23" w:rsidRPr="001A7E14" w14:paraId="69AC78BF" w14:textId="77777777" w:rsidTr="00CB1E23">
        <w:trPr>
          <w:cantSplit/>
        </w:trPr>
        <w:tc>
          <w:tcPr>
            <w:tcW w:w="3780" w:type="dxa"/>
          </w:tcPr>
          <w:p w14:paraId="7DED2E89" w14:textId="4323D3DA" w:rsidR="00CB1E23" w:rsidRPr="001A7E14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1A7E14">
              <w:rPr>
                <w:rFonts w:ascii="Angsana New" w:hAnsi="Angsana New"/>
                <w:sz w:val="30"/>
                <w:szCs w:val="30"/>
              </w:rPr>
              <w:t>/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F29BF" w14:textId="0DBB443C" w:rsidR="00CB1E23" w:rsidRPr="001A7E14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E0A18"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3,081</w:t>
            </w: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2" w:type="dxa"/>
          </w:tcPr>
          <w:p w14:paraId="39912E1F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1A33BC6" w14:textId="7AFE1E48" w:rsidR="00CB1E23" w:rsidRPr="001A7E14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A77AC"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2160D1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A77AC"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91</w:t>
            </w:r>
            <w:r w:rsidR="00620ACE"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3E38CC9C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0E408F" w14:textId="7F1F1B72" w:rsidR="00CB1E23" w:rsidRPr="001A7E14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E0A18"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3,081</w:t>
            </w: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1CF7727" w14:textId="77777777" w:rsidR="00CB1E23" w:rsidRPr="001A7E14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1AFEC4" w14:textId="07A26A20" w:rsidR="00CB1E23" w:rsidRPr="001A7E14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A77AC"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2,91</w:t>
            </w: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6)</w:t>
            </w:r>
          </w:p>
        </w:tc>
      </w:tr>
      <w:tr w:rsidR="006E21E5" w:rsidRPr="001A7E14" w14:paraId="790A68D5" w14:textId="77777777" w:rsidTr="00CB1E23">
        <w:trPr>
          <w:cantSplit/>
        </w:trPr>
        <w:tc>
          <w:tcPr>
            <w:tcW w:w="3780" w:type="dxa"/>
          </w:tcPr>
          <w:p w14:paraId="4E54D3A9" w14:textId="396993EC" w:rsidR="006E21E5" w:rsidRPr="00B07729" w:rsidRDefault="006E21E5" w:rsidP="006E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77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70" w:type="dxa"/>
          </w:tcPr>
          <w:p w14:paraId="2748CDA4" w14:textId="26DF8F8B" w:rsidR="006E21E5" w:rsidRPr="001A7E14" w:rsidRDefault="006E21E5" w:rsidP="006E21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F05DEDA" w14:textId="77777777" w:rsidR="006E21E5" w:rsidRPr="001A7E14" w:rsidRDefault="006E21E5" w:rsidP="006E21E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F43159C" w14:textId="3FAB3A12" w:rsidR="006E21E5" w:rsidRPr="001A7E14" w:rsidRDefault="006E21E5" w:rsidP="006E21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BA0AEEE" w14:textId="77777777" w:rsidR="006E21E5" w:rsidRPr="001A7E14" w:rsidRDefault="006E21E5" w:rsidP="006E21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63AF35" w14:textId="77777777" w:rsidR="006E21E5" w:rsidRPr="001A7E14" w:rsidRDefault="006E21E5" w:rsidP="006E21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4580C9" w14:textId="77777777" w:rsidR="006E21E5" w:rsidRPr="001A7E14" w:rsidRDefault="006E21E5" w:rsidP="006E21E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26A74A9" w14:textId="77777777" w:rsidR="006E21E5" w:rsidRPr="001A7E14" w:rsidRDefault="006E21E5" w:rsidP="006E21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E21E5" w:rsidRPr="00FE23C5" w14:paraId="103132F0" w14:textId="77777777" w:rsidTr="00CB1E23">
        <w:trPr>
          <w:cantSplit/>
        </w:trPr>
        <w:tc>
          <w:tcPr>
            <w:tcW w:w="3780" w:type="dxa"/>
          </w:tcPr>
          <w:p w14:paraId="149F7FD3" w14:textId="12AD985E" w:rsidR="006E21E5" w:rsidRPr="00B07729" w:rsidRDefault="006E21E5" w:rsidP="006E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B077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จะเกิดขึ้</w:t>
            </w:r>
            <w:r w:rsidRPr="00B077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นปลายงวด</w:t>
            </w:r>
            <w:r w:rsidRPr="00B0772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77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F781B7" w14:textId="0ED04625" w:rsidR="006E21E5" w:rsidRPr="001A7E14" w:rsidRDefault="008E0A18" w:rsidP="006E21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114,102</w:t>
            </w:r>
          </w:p>
        </w:tc>
        <w:tc>
          <w:tcPr>
            <w:tcW w:w="182" w:type="dxa"/>
          </w:tcPr>
          <w:p w14:paraId="43382EEF" w14:textId="77777777" w:rsidR="006E21E5" w:rsidRPr="001A7E14" w:rsidRDefault="006E21E5" w:rsidP="006E21E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5D6D5E6A" w14:textId="49ED6007" w:rsidR="006E21E5" w:rsidRPr="001A7E14" w:rsidRDefault="007A77AC" w:rsidP="006E21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620ACE"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80" w:type="dxa"/>
          </w:tcPr>
          <w:p w14:paraId="47CBEF4F" w14:textId="77777777" w:rsidR="006E21E5" w:rsidRPr="001A7E14" w:rsidRDefault="006E21E5" w:rsidP="006E21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A88BA1" w14:textId="73423FC1" w:rsidR="006E21E5" w:rsidRPr="001A7E14" w:rsidRDefault="008E0A18" w:rsidP="006E21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113,344</w:t>
            </w:r>
          </w:p>
        </w:tc>
        <w:tc>
          <w:tcPr>
            <w:tcW w:w="180" w:type="dxa"/>
          </w:tcPr>
          <w:p w14:paraId="5E0188D6" w14:textId="77777777" w:rsidR="006E21E5" w:rsidRPr="001A7E14" w:rsidRDefault="006E21E5" w:rsidP="006E21E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EB6290" w14:textId="0558430B" w:rsidR="006E21E5" w:rsidRPr="001A7E14" w:rsidRDefault="007A77AC" w:rsidP="006E21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</w:t>
            </w:r>
            <w:r w:rsidR="00A87EC3"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715</w:t>
            </w:r>
          </w:p>
        </w:tc>
      </w:tr>
    </w:tbl>
    <w:p w14:paraId="37191690" w14:textId="77777777" w:rsidR="001E3D4F" w:rsidRDefault="001E3D4F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3DA8EBC8" w14:textId="03BC6D32" w:rsidR="00AE7634" w:rsidRDefault="001E3D4F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bookmarkStart w:id="5" w:name="_Hlk205972145"/>
      <w:r w:rsidRPr="001A7E14">
        <w:rPr>
          <w:rFonts w:ascii="Angsana New" w:hAnsi="Angsana New" w:hint="cs"/>
          <w:sz w:val="30"/>
          <w:szCs w:val="30"/>
          <w:cs/>
        </w:rPr>
        <w:t xml:space="preserve">ลูกหนี้การค้า </w:t>
      </w:r>
      <w:r w:rsidRPr="001A7E14">
        <w:rPr>
          <w:rFonts w:ascii="Angsana New" w:hAnsi="Angsana New"/>
          <w:sz w:val="30"/>
          <w:szCs w:val="30"/>
          <w:cs/>
        </w:rPr>
        <w:t>–</w:t>
      </w:r>
      <w:r w:rsidRPr="001A7E14">
        <w:rPr>
          <w:rFonts w:ascii="Angsana New" w:hAnsi="Angsana New" w:hint="cs"/>
          <w:sz w:val="30"/>
          <w:szCs w:val="30"/>
          <w:cs/>
        </w:rPr>
        <w:t xml:space="preserve"> ตั๋วสัญญาใช้เงิน เกิดจากบริษัทได้รับชำระ</w:t>
      </w:r>
      <w:r w:rsidR="005E40B4" w:rsidRPr="001A7E14">
        <w:rPr>
          <w:rFonts w:ascii="Angsana New" w:hAnsi="Angsana New" w:hint="cs"/>
          <w:sz w:val="30"/>
          <w:szCs w:val="30"/>
          <w:cs/>
        </w:rPr>
        <w:t xml:space="preserve">จากลูกหนี้การค้าเป็นตั๋วสัญญาใช้เงิน โดยมีการอาวัลจากธนาคารพาณิชย์แห่งหนึ่ง มีอายุ </w:t>
      </w:r>
      <w:r w:rsidR="0089370B" w:rsidRPr="001A7E14">
        <w:rPr>
          <w:rFonts w:ascii="Angsana New" w:hAnsi="Angsana New"/>
          <w:sz w:val="30"/>
          <w:szCs w:val="30"/>
          <w:lang w:val="en-GB"/>
        </w:rPr>
        <w:t>1</w:t>
      </w:r>
      <w:r w:rsidR="005E40B4" w:rsidRPr="001A7E14">
        <w:rPr>
          <w:rFonts w:ascii="Angsana New" w:hAnsi="Angsana New" w:hint="cs"/>
          <w:sz w:val="30"/>
          <w:szCs w:val="30"/>
          <w:cs/>
        </w:rPr>
        <w:t xml:space="preserve"> เดือน ครบกำหนดชำระใน</w:t>
      </w:r>
      <w:r w:rsidR="00E22F30" w:rsidRPr="001A7E14">
        <w:rPr>
          <w:rFonts w:ascii="Angsana New" w:hAnsi="Angsana New" w:hint="cs"/>
          <w:sz w:val="30"/>
          <w:szCs w:val="30"/>
          <w:cs/>
        </w:rPr>
        <w:t>เดือนตุลาคม</w:t>
      </w:r>
      <w:r w:rsidR="005E40B4" w:rsidRPr="001A7E14">
        <w:rPr>
          <w:rFonts w:ascii="Angsana New" w:hAnsi="Angsana New" w:hint="cs"/>
          <w:sz w:val="30"/>
          <w:szCs w:val="30"/>
          <w:cs/>
        </w:rPr>
        <w:t xml:space="preserve"> </w:t>
      </w:r>
      <w:r w:rsidR="00CF1294" w:rsidRPr="001A7E14">
        <w:rPr>
          <w:rFonts w:ascii="Angsana New" w:hAnsi="Angsana New" w:hint="cs"/>
          <w:sz w:val="30"/>
          <w:szCs w:val="30"/>
          <w:lang w:val="en-GB"/>
        </w:rPr>
        <w:t>2568</w:t>
      </w:r>
      <w:r w:rsidR="005E40B4">
        <w:rPr>
          <w:rFonts w:ascii="Angsana New" w:hAnsi="Angsana New" w:hint="cs"/>
          <w:sz w:val="30"/>
          <w:szCs w:val="30"/>
          <w:cs/>
        </w:rPr>
        <w:t xml:space="preserve"> </w:t>
      </w:r>
    </w:p>
    <w:bookmarkEnd w:id="5"/>
    <w:p w14:paraId="41410F39" w14:textId="77777777" w:rsidR="001E3D4F" w:rsidRDefault="001E3D4F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72E3194F" w14:textId="77777777" w:rsidR="006C51F5" w:rsidRDefault="006C51F5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26F397B8" w14:textId="77777777" w:rsidR="006C51F5" w:rsidRPr="00E22F30" w:rsidRDefault="006C51F5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0BD1CAD0" w14:textId="77777777" w:rsidR="006C51F5" w:rsidRDefault="006C51F5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5D5689C7" w14:textId="77777777" w:rsidR="006C51F5" w:rsidRDefault="006C51F5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338147E5" w14:textId="77777777" w:rsidR="006C51F5" w:rsidRDefault="006C51F5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467FAC64" w14:textId="544EB364" w:rsidR="00D31F88" w:rsidRDefault="00D31F88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CB1E23" w:rsidRPr="001A7E14" w14:paraId="08550F9B" w14:textId="77777777" w:rsidTr="00C50C3C">
        <w:trPr>
          <w:tblHeader/>
        </w:trPr>
        <w:tc>
          <w:tcPr>
            <w:tcW w:w="3779" w:type="dxa"/>
          </w:tcPr>
          <w:p w14:paraId="4FEA695E" w14:textId="77777777" w:rsidR="00CB1E23" w:rsidRPr="00FE23C5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6ED92DDC" w14:textId="77777777" w:rsidR="00CB1E23" w:rsidRPr="001A7E14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1CC154A6" w14:textId="77777777" w:rsidR="00CB1E23" w:rsidRPr="001A7E14" w:rsidRDefault="00CB1E23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FD9245E" w14:textId="77777777" w:rsidR="00CB1E23" w:rsidRPr="001A7E14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CB1E23" w:rsidRPr="001A7E14" w14:paraId="6EB34CE6" w14:textId="77777777" w:rsidTr="00C50C3C">
        <w:trPr>
          <w:tblHeader/>
        </w:trPr>
        <w:tc>
          <w:tcPr>
            <w:tcW w:w="3779" w:type="dxa"/>
          </w:tcPr>
          <w:p w14:paraId="42445E89" w14:textId="77777777" w:rsidR="00CB1E23" w:rsidRPr="001A7E14" w:rsidRDefault="00CB1E23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53EB9492" w14:textId="1F57E209" w:rsidR="00CB1E23" w:rsidRPr="001A7E14" w:rsidRDefault="00EF472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CB1E23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0FAF86F9" w14:textId="77777777" w:rsidR="00CB1E23" w:rsidRPr="001A7E14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5BD9C171" w14:textId="175C49CD" w:rsidR="00CB1E23" w:rsidRPr="001A7E14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CB1E23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CB1E23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B1E23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BDEF4BA" w14:textId="77777777" w:rsidR="00CB1E23" w:rsidRPr="001A7E14" w:rsidRDefault="00CB1E23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35F53E5" w14:textId="1308FC75" w:rsidR="00CB1E23" w:rsidRPr="001A7E14" w:rsidRDefault="00EF472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CB1E23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3B22473E" w14:textId="77777777" w:rsidR="00CB1E23" w:rsidRPr="001A7E14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D13E134" w14:textId="5E58733F" w:rsidR="00CB1E23" w:rsidRPr="001A7E14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CB1E23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CB1E23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B1E23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CB1E23" w:rsidRPr="001A7E14" w14:paraId="604A23F5" w14:textId="77777777" w:rsidTr="00C50C3C">
        <w:trPr>
          <w:tblHeader/>
        </w:trPr>
        <w:tc>
          <w:tcPr>
            <w:tcW w:w="3779" w:type="dxa"/>
          </w:tcPr>
          <w:p w14:paraId="6F99F88E" w14:textId="77777777" w:rsidR="00CB1E23" w:rsidRPr="001A7E14" w:rsidRDefault="00CB1E23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00E15A19" w14:textId="77777777" w:rsidR="00CB1E23" w:rsidRPr="001A7E14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1A7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B1E23" w:rsidRPr="001A7E14" w14:paraId="5C0030E0" w14:textId="77777777" w:rsidTr="00C50C3C">
        <w:trPr>
          <w:cantSplit/>
        </w:trPr>
        <w:tc>
          <w:tcPr>
            <w:tcW w:w="3779" w:type="dxa"/>
          </w:tcPr>
          <w:p w14:paraId="7F929581" w14:textId="7B132027" w:rsidR="00CB1E23" w:rsidRPr="001A7E14" w:rsidRDefault="00CB1E23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</w:t>
            </w:r>
            <w:r w:rsidRPr="00B077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</w:t>
            </w:r>
            <w:r w:rsidRPr="00B077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="00504F3F" w:rsidRPr="00B077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357E7338" w14:textId="01F1ADA3" w:rsidR="00CB1E23" w:rsidRPr="001A7E14" w:rsidRDefault="00CB1E23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F1700D6" w14:textId="77777777" w:rsidR="00CB1E23" w:rsidRPr="001A7E14" w:rsidRDefault="00CB1E23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087F53F" w14:textId="0DC60D1C" w:rsidR="00CB1E23" w:rsidRPr="001A7E14" w:rsidRDefault="00CB1E23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AD8541E" w14:textId="77777777" w:rsidR="00CB1E23" w:rsidRPr="001A7E14" w:rsidRDefault="00CB1E23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1FE1C3" w14:textId="728FB2AA" w:rsidR="00CB1E23" w:rsidRPr="001A7E14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24A7AB" w14:textId="77777777" w:rsidR="00CB1E23" w:rsidRPr="001A7E14" w:rsidRDefault="00CB1E23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411CF2" w14:textId="17A00FED" w:rsidR="00CB1E23" w:rsidRPr="001A7E14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2EFE" w:rsidRPr="001A7E14" w14:paraId="323E538B" w14:textId="77777777" w:rsidTr="00C50C3C">
        <w:trPr>
          <w:cantSplit/>
        </w:trPr>
        <w:tc>
          <w:tcPr>
            <w:tcW w:w="3779" w:type="dxa"/>
          </w:tcPr>
          <w:p w14:paraId="0E5FEDBA" w14:textId="0F039FB7" w:rsidR="00A72EFE" w:rsidRPr="001A7E14" w:rsidRDefault="00A72EFE" w:rsidP="00A7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A7E1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112F9EB6" w14:textId="570171B5" w:rsidR="00A72EFE" w:rsidRPr="001A7E14" w:rsidRDefault="0042722C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24,132</w:t>
            </w:r>
          </w:p>
        </w:tc>
        <w:tc>
          <w:tcPr>
            <w:tcW w:w="183" w:type="dxa"/>
          </w:tcPr>
          <w:p w14:paraId="6AE8710D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245DDC1" w14:textId="5226C88B" w:rsidR="00A72EFE" w:rsidRPr="001A7E14" w:rsidRDefault="00A72EFE" w:rsidP="00A72E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28,179</w:t>
            </w:r>
          </w:p>
        </w:tc>
        <w:tc>
          <w:tcPr>
            <w:tcW w:w="180" w:type="dxa"/>
          </w:tcPr>
          <w:p w14:paraId="7D5933D0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25B8C2" w14:textId="3F8B5FD4" w:rsidR="00A72EFE" w:rsidRPr="001A7E14" w:rsidRDefault="00EA339A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22,636</w:t>
            </w:r>
          </w:p>
        </w:tc>
        <w:tc>
          <w:tcPr>
            <w:tcW w:w="180" w:type="dxa"/>
          </w:tcPr>
          <w:p w14:paraId="5C2DD09A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A893E3" w14:textId="2A827910" w:rsidR="00A72EFE" w:rsidRPr="001A7E14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36,681</w:t>
            </w:r>
          </w:p>
        </w:tc>
      </w:tr>
      <w:tr w:rsidR="00A72EFE" w:rsidRPr="001A7E14" w14:paraId="1FA83E18" w14:textId="77777777" w:rsidTr="00C50C3C">
        <w:trPr>
          <w:cantSplit/>
        </w:trPr>
        <w:tc>
          <w:tcPr>
            <w:tcW w:w="3779" w:type="dxa"/>
          </w:tcPr>
          <w:p w14:paraId="1C17BA70" w14:textId="0340B233" w:rsidR="00A72EFE" w:rsidRPr="001A7E14" w:rsidRDefault="00A72EFE" w:rsidP="00A7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</w:tcPr>
          <w:p w14:paraId="55582457" w14:textId="7E9C17B6" w:rsidR="00A72EFE" w:rsidRPr="001A7E14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770CA7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F2D1D7D" w14:textId="34E8689E" w:rsidR="00A72EFE" w:rsidRPr="001A7E14" w:rsidRDefault="00A72EFE" w:rsidP="00A72E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0D10E71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23CA36" w14:textId="075956CC" w:rsidR="00A72EFE" w:rsidRPr="001A7E14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114633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BEB811" w14:textId="73D68280" w:rsidR="00A72EFE" w:rsidRPr="001A7E14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2EFE" w:rsidRPr="001A7E14" w14:paraId="3D1EC91B" w14:textId="77777777" w:rsidTr="00C50C3C">
        <w:trPr>
          <w:cantSplit/>
        </w:trPr>
        <w:tc>
          <w:tcPr>
            <w:tcW w:w="3779" w:type="dxa"/>
          </w:tcPr>
          <w:p w14:paraId="1462D100" w14:textId="3D262358" w:rsidR="00A72EFE" w:rsidRPr="001A7E14" w:rsidRDefault="00A72EFE" w:rsidP="00A7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A7E14">
              <w:rPr>
                <w:rFonts w:ascii="Angsana New" w:hAnsi="Angsana New"/>
                <w:sz w:val="30"/>
                <w:szCs w:val="30"/>
              </w:rPr>
              <w:t>3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DF89BE8" w14:textId="6750A8DC" w:rsidR="00A72EFE" w:rsidRPr="001A7E14" w:rsidRDefault="0042722C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7,708</w:t>
            </w:r>
          </w:p>
        </w:tc>
        <w:tc>
          <w:tcPr>
            <w:tcW w:w="183" w:type="dxa"/>
          </w:tcPr>
          <w:p w14:paraId="3581E1E2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2C36355" w14:textId="783B9A90" w:rsidR="00A72EFE" w:rsidRPr="001A7E14" w:rsidRDefault="00A72EFE" w:rsidP="00A72E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16,593</w:t>
            </w:r>
          </w:p>
        </w:tc>
        <w:tc>
          <w:tcPr>
            <w:tcW w:w="180" w:type="dxa"/>
          </w:tcPr>
          <w:p w14:paraId="2CC6919E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CD16CA" w14:textId="19B97AAE" w:rsidR="00A72EFE" w:rsidRPr="001A7E14" w:rsidRDefault="00EA339A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7,793</w:t>
            </w:r>
          </w:p>
        </w:tc>
        <w:tc>
          <w:tcPr>
            <w:tcW w:w="180" w:type="dxa"/>
          </w:tcPr>
          <w:p w14:paraId="4EF02CA8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EEE0ABC" w14:textId="44F5E87C" w:rsidR="00A72EFE" w:rsidRPr="001A7E14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31,088</w:t>
            </w:r>
          </w:p>
        </w:tc>
      </w:tr>
      <w:tr w:rsidR="00A72EFE" w:rsidRPr="001A7E14" w14:paraId="12D08CBF" w14:textId="77777777" w:rsidTr="00C50C3C">
        <w:trPr>
          <w:cantSplit/>
        </w:trPr>
        <w:tc>
          <w:tcPr>
            <w:tcW w:w="3779" w:type="dxa"/>
          </w:tcPr>
          <w:p w14:paraId="6115DF8E" w14:textId="38EDBC0C" w:rsidR="00A72EFE" w:rsidRPr="001A7E14" w:rsidRDefault="00A72EFE" w:rsidP="00A7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lang w:val="en-GB"/>
              </w:rPr>
              <w:t xml:space="preserve">     3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A7E1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F2E471E" w14:textId="4C9DC394" w:rsidR="00A72EFE" w:rsidRPr="001A7E14" w:rsidRDefault="0042722C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4D6B1F64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1A022D6" w14:textId="6700BDDE" w:rsidR="00A72EFE" w:rsidRPr="001A7E14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765279D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D6A89" w14:textId="6295DB20" w:rsidR="00A72EFE" w:rsidRPr="001A7E14" w:rsidRDefault="00EA339A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DDCBB98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815AE68" w14:textId="6B1D7F0E" w:rsidR="00A72EFE" w:rsidRPr="001A7E14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8,727</w:t>
            </w:r>
          </w:p>
        </w:tc>
      </w:tr>
      <w:tr w:rsidR="00A72EFE" w:rsidRPr="001A7E14" w14:paraId="7B5D6D79" w14:textId="77777777" w:rsidTr="00E14E2A">
        <w:trPr>
          <w:cantSplit/>
        </w:trPr>
        <w:tc>
          <w:tcPr>
            <w:tcW w:w="3779" w:type="dxa"/>
          </w:tcPr>
          <w:p w14:paraId="65B4415E" w14:textId="3C1CFD69" w:rsidR="00A72EFE" w:rsidRPr="001A7E14" w:rsidRDefault="00A72EFE" w:rsidP="00A7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lang w:val="en-GB"/>
              </w:rPr>
              <w:t xml:space="preserve">     6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A7E1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3CA603" w14:textId="10DB81D8" w:rsidR="00A72EFE" w:rsidRPr="001A7E14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64B9AC63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2173000" w14:textId="473A357B" w:rsidR="00A72EFE" w:rsidRPr="001A7E14" w:rsidRDefault="00A72EFE" w:rsidP="00A72E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E994845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76317F" w14:textId="7E240D7C" w:rsidR="00A72EFE" w:rsidRPr="001A7E14" w:rsidRDefault="00EA339A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65591FB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CE108B" w14:textId="4C363716" w:rsidR="00A72EFE" w:rsidRPr="001A7E14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2,480</w:t>
            </w:r>
          </w:p>
        </w:tc>
      </w:tr>
      <w:tr w:rsidR="00A72EFE" w:rsidRPr="00F62546" w14:paraId="3111BDE7" w14:textId="77777777" w:rsidTr="00E14E2A">
        <w:trPr>
          <w:cantSplit/>
        </w:trPr>
        <w:tc>
          <w:tcPr>
            <w:tcW w:w="3779" w:type="dxa"/>
          </w:tcPr>
          <w:p w14:paraId="2ECADA8F" w14:textId="77777777" w:rsidR="00A72EFE" w:rsidRPr="001A7E14" w:rsidRDefault="00A72EFE" w:rsidP="00A7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2F7BD0" w14:textId="55272464" w:rsidR="00A72EFE" w:rsidRPr="001A7E14" w:rsidRDefault="0042722C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31,840</w:t>
            </w:r>
          </w:p>
        </w:tc>
        <w:tc>
          <w:tcPr>
            <w:tcW w:w="183" w:type="dxa"/>
          </w:tcPr>
          <w:p w14:paraId="33ADA890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8287986" w14:textId="00E04400" w:rsidR="00A72EFE" w:rsidRPr="001A7E14" w:rsidRDefault="00A72EFE" w:rsidP="00A72E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44,772</w:t>
            </w:r>
          </w:p>
        </w:tc>
        <w:tc>
          <w:tcPr>
            <w:tcW w:w="180" w:type="dxa"/>
          </w:tcPr>
          <w:p w14:paraId="33CAE205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4DB994" w14:textId="0DB1685F" w:rsidR="00A72EFE" w:rsidRPr="001A7E14" w:rsidRDefault="00EA339A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30,429</w:t>
            </w:r>
          </w:p>
        </w:tc>
        <w:tc>
          <w:tcPr>
            <w:tcW w:w="180" w:type="dxa"/>
          </w:tcPr>
          <w:p w14:paraId="05D51B7D" w14:textId="77777777" w:rsidR="00A72EFE" w:rsidRPr="001A7E14" w:rsidRDefault="00A72EFE" w:rsidP="00A72EF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8C5124" w14:textId="56EC142B" w:rsidR="00A72EFE" w:rsidRPr="001A7E14" w:rsidRDefault="00A72EFE" w:rsidP="00A72EF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78,976</w:t>
            </w:r>
          </w:p>
        </w:tc>
      </w:tr>
    </w:tbl>
    <w:p w14:paraId="643DD269" w14:textId="77777777" w:rsidR="00CB1E23" w:rsidRPr="00F62546" w:rsidRDefault="00CB1E23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C50C3C" w:rsidRPr="001A7E14" w14:paraId="4880BB8B" w14:textId="77777777" w:rsidTr="00C50C3C">
        <w:trPr>
          <w:cantSplit/>
        </w:trPr>
        <w:tc>
          <w:tcPr>
            <w:tcW w:w="3779" w:type="dxa"/>
          </w:tcPr>
          <w:p w14:paraId="31929152" w14:textId="339C55B6" w:rsidR="00C50C3C" w:rsidRPr="001A7E14" w:rsidRDefault="00C50C3C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="00775056"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5EDDC1DE" w14:textId="77777777" w:rsidR="00C50C3C" w:rsidRPr="001A7E14" w:rsidRDefault="00C50C3C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C633BA2" w14:textId="77777777" w:rsidR="00C50C3C" w:rsidRPr="001A7E14" w:rsidRDefault="00C50C3C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F3BBD4" w14:textId="77777777" w:rsidR="00C50C3C" w:rsidRPr="001A7E14" w:rsidRDefault="00C50C3C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72795ECC" w14:textId="77777777" w:rsidR="00C50C3C" w:rsidRPr="001A7E14" w:rsidRDefault="00C50C3C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6AD73" w14:textId="77777777" w:rsidR="00C50C3C" w:rsidRPr="001A7E14" w:rsidRDefault="00C50C3C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A8D9A4" w14:textId="77777777" w:rsidR="00C50C3C" w:rsidRPr="001A7E14" w:rsidRDefault="00C50C3C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B21949" w14:textId="77777777" w:rsidR="00C50C3C" w:rsidRPr="001A7E14" w:rsidRDefault="00C50C3C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50C3C" w:rsidRPr="001A7E14" w14:paraId="5002BF2A" w14:textId="77777777" w:rsidTr="007575F2">
        <w:trPr>
          <w:cantSplit/>
        </w:trPr>
        <w:tc>
          <w:tcPr>
            <w:tcW w:w="3779" w:type="dxa"/>
          </w:tcPr>
          <w:p w14:paraId="0DA79BEA" w14:textId="2A147373" w:rsidR="00C50C3C" w:rsidRPr="001A7E14" w:rsidRDefault="00C50C3C" w:rsidP="00C5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A7E1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7215205E" w14:textId="36C3912B" w:rsidR="00C50C3C" w:rsidRPr="001A7E14" w:rsidRDefault="0042722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183,482</w:t>
            </w:r>
          </w:p>
        </w:tc>
        <w:tc>
          <w:tcPr>
            <w:tcW w:w="183" w:type="dxa"/>
          </w:tcPr>
          <w:p w14:paraId="2F87B77A" w14:textId="77777777" w:rsidR="00C50C3C" w:rsidRPr="001A7E14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4968A95" w14:textId="0FB6D358" w:rsidR="00C50C3C" w:rsidRPr="001A7E14" w:rsidRDefault="00BF3929" w:rsidP="00C50C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193,687</w:t>
            </w:r>
          </w:p>
        </w:tc>
        <w:tc>
          <w:tcPr>
            <w:tcW w:w="180" w:type="dxa"/>
          </w:tcPr>
          <w:p w14:paraId="1E4F1FA4" w14:textId="77777777" w:rsidR="00C50C3C" w:rsidRPr="001A7E14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7DA22E" w14:textId="766F8F1A" w:rsidR="00C50C3C" w:rsidRPr="001A7E14" w:rsidRDefault="00AA547B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118,691</w:t>
            </w:r>
          </w:p>
        </w:tc>
        <w:tc>
          <w:tcPr>
            <w:tcW w:w="180" w:type="dxa"/>
          </w:tcPr>
          <w:p w14:paraId="5AC3A31D" w14:textId="77777777" w:rsidR="00C50C3C" w:rsidRPr="001A7E14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E5578A9" w14:textId="6C973069" w:rsidR="00C50C3C" w:rsidRPr="001A7E14" w:rsidRDefault="00BF3929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133,323</w:t>
            </w:r>
          </w:p>
        </w:tc>
      </w:tr>
      <w:tr w:rsidR="00C50C3C" w:rsidRPr="001A7E14" w14:paraId="4E9C9077" w14:textId="77777777" w:rsidTr="007575F2">
        <w:trPr>
          <w:cantSplit/>
        </w:trPr>
        <w:tc>
          <w:tcPr>
            <w:tcW w:w="3779" w:type="dxa"/>
          </w:tcPr>
          <w:p w14:paraId="146C8AF2" w14:textId="5800BACA" w:rsidR="00C50C3C" w:rsidRPr="001A7E14" w:rsidRDefault="00C50C3C" w:rsidP="00C5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</w:tcPr>
          <w:p w14:paraId="231B33D7" w14:textId="230744F3" w:rsidR="00C50C3C" w:rsidRPr="001A7E14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65A09559" w14:textId="77777777" w:rsidR="00C50C3C" w:rsidRPr="001A7E14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C8E53CB" w14:textId="20C790B5" w:rsidR="00C50C3C" w:rsidRPr="001A7E14" w:rsidRDefault="00C50C3C" w:rsidP="00C50C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B317221" w14:textId="77777777" w:rsidR="00C50C3C" w:rsidRPr="001A7E14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F43E99" w14:textId="535FE456" w:rsidR="00C50C3C" w:rsidRPr="001A7E14" w:rsidRDefault="00C50C3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12288F" w14:textId="77777777" w:rsidR="00C50C3C" w:rsidRPr="001A7E14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AAB989" w14:textId="47318FA1" w:rsidR="00C50C3C" w:rsidRPr="001A7E14" w:rsidRDefault="00C50C3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F3929" w:rsidRPr="001A7E14" w14:paraId="259369C2" w14:textId="77777777" w:rsidTr="00C50C3C">
        <w:trPr>
          <w:cantSplit/>
        </w:trPr>
        <w:tc>
          <w:tcPr>
            <w:tcW w:w="3779" w:type="dxa"/>
          </w:tcPr>
          <w:p w14:paraId="675EFAF2" w14:textId="26067FED" w:rsidR="00BF3929" w:rsidRPr="001A7E14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A7E14">
              <w:rPr>
                <w:rFonts w:ascii="Angsana New" w:hAnsi="Angsana New"/>
                <w:sz w:val="30"/>
                <w:szCs w:val="30"/>
              </w:rPr>
              <w:t>3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1CE0E53" w14:textId="55EFF21F" w:rsidR="00BF3929" w:rsidRPr="001A7E14" w:rsidRDefault="0042722C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68,811</w:t>
            </w:r>
          </w:p>
        </w:tc>
        <w:tc>
          <w:tcPr>
            <w:tcW w:w="183" w:type="dxa"/>
          </w:tcPr>
          <w:p w14:paraId="19085C06" w14:textId="77777777" w:rsidR="00BF3929" w:rsidRPr="001A7E14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0BF0BCC" w14:textId="6096F69F" w:rsidR="00BF3929" w:rsidRPr="001A7E14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</w:rPr>
              <w:t>112,534</w:t>
            </w:r>
          </w:p>
        </w:tc>
        <w:tc>
          <w:tcPr>
            <w:tcW w:w="180" w:type="dxa"/>
          </w:tcPr>
          <w:p w14:paraId="6C348519" w14:textId="77777777" w:rsidR="00BF3929" w:rsidRPr="001A7E14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E2F0D1" w14:textId="48437104" w:rsidR="00BF3929" w:rsidRPr="001A7E14" w:rsidRDefault="00AA547B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58,204</w:t>
            </w:r>
          </w:p>
        </w:tc>
        <w:tc>
          <w:tcPr>
            <w:tcW w:w="180" w:type="dxa"/>
          </w:tcPr>
          <w:p w14:paraId="5E3D4895" w14:textId="77777777" w:rsidR="00BF3929" w:rsidRPr="001A7E14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01660FB" w14:textId="131991AF" w:rsidR="00BF3929" w:rsidRPr="001A7E14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93,464</w:t>
            </w:r>
          </w:p>
        </w:tc>
      </w:tr>
      <w:tr w:rsidR="00BF3929" w:rsidRPr="001A7E14" w14:paraId="777FF741" w14:textId="77777777" w:rsidTr="007575F2">
        <w:trPr>
          <w:cantSplit/>
        </w:trPr>
        <w:tc>
          <w:tcPr>
            <w:tcW w:w="3779" w:type="dxa"/>
          </w:tcPr>
          <w:p w14:paraId="234CF299" w14:textId="10EECE8E" w:rsidR="00BF3929" w:rsidRPr="001A7E14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lang w:val="en-GB"/>
              </w:rPr>
              <w:t xml:space="preserve">     3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A7E1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A03971F" w14:textId="45158C44" w:rsidR="00BF3929" w:rsidRPr="001A7E14" w:rsidRDefault="0042722C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18,191</w:t>
            </w:r>
          </w:p>
        </w:tc>
        <w:tc>
          <w:tcPr>
            <w:tcW w:w="183" w:type="dxa"/>
          </w:tcPr>
          <w:p w14:paraId="56C95B4C" w14:textId="77777777" w:rsidR="00BF3929" w:rsidRPr="001A7E14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C0670D" w14:textId="1A8014F8" w:rsidR="00BF3929" w:rsidRPr="001A7E14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</w:rPr>
              <w:t>39,141</w:t>
            </w:r>
          </w:p>
        </w:tc>
        <w:tc>
          <w:tcPr>
            <w:tcW w:w="180" w:type="dxa"/>
          </w:tcPr>
          <w:p w14:paraId="413E1B8A" w14:textId="77777777" w:rsidR="00BF3929" w:rsidRPr="001A7E14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B3515B" w14:textId="1D3D6BC7" w:rsidR="00BF3929" w:rsidRPr="001A7E14" w:rsidRDefault="001539E6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17,</w:t>
            </w:r>
            <w:r w:rsidR="00AA547B"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481</w:t>
            </w:r>
          </w:p>
        </w:tc>
        <w:tc>
          <w:tcPr>
            <w:tcW w:w="180" w:type="dxa"/>
          </w:tcPr>
          <w:p w14:paraId="2844C9D5" w14:textId="77777777" w:rsidR="00BF3929" w:rsidRPr="001A7E14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FFA593" w14:textId="56F6A2E4" w:rsidR="00BF3929" w:rsidRPr="001A7E14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29,705</w:t>
            </w:r>
          </w:p>
        </w:tc>
      </w:tr>
      <w:tr w:rsidR="00BF3929" w:rsidRPr="001A7E14" w14:paraId="59BA2ECD" w14:textId="77777777" w:rsidTr="00C50C3C">
        <w:trPr>
          <w:cantSplit/>
        </w:trPr>
        <w:tc>
          <w:tcPr>
            <w:tcW w:w="3779" w:type="dxa"/>
          </w:tcPr>
          <w:p w14:paraId="033D6663" w14:textId="4B9B775E" w:rsidR="00BF3929" w:rsidRPr="001A7E14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lang w:val="en-GB"/>
              </w:rPr>
              <w:t xml:space="preserve">     6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A7E1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58D9B7C" w14:textId="388DEF89" w:rsidR="00BF3929" w:rsidRPr="001A7E14" w:rsidRDefault="0042722C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34,277</w:t>
            </w:r>
          </w:p>
        </w:tc>
        <w:tc>
          <w:tcPr>
            <w:tcW w:w="183" w:type="dxa"/>
          </w:tcPr>
          <w:p w14:paraId="0492D4BF" w14:textId="77777777" w:rsidR="00BF3929" w:rsidRPr="001A7E14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FF84EB3" w14:textId="2F360F1F" w:rsidR="00BF3929" w:rsidRPr="001A7E14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8,134</w:t>
            </w:r>
          </w:p>
        </w:tc>
        <w:tc>
          <w:tcPr>
            <w:tcW w:w="180" w:type="dxa"/>
          </w:tcPr>
          <w:p w14:paraId="43EFDC0E" w14:textId="77777777" w:rsidR="00BF3929" w:rsidRPr="001A7E14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9D34F" w14:textId="313BC561" w:rsidR="00BF3929" w:rsidRPr="001A7E14" w:rsidRDefault="00AA547B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33,750</w:t>
            </w:r>
          </w:p>
        </w:tc>
        <w:tc>
          <w:tcPr>
            <w:tcW w:w="180" w:type="dxa"/>
          </w:tcPr>
          <w:p w14:paraId="368C6FD1" w14:textId="77777777" w:rsidR="00BF3929" w:rsidRPr="001A7E14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AA70E7" w14:textId="3256E92E" w:rsidR="00BF3929" w:rsidRPr="001A7E14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8,077</w:t>
            </w:r>
          </w:p>
        </w:tc>
      </w:tr>
      <w:tr w:rsidR="00BF3929" w:rsidRPr="001A7E14" w14:paraId="765AB028" w14:textId="77777777" w:rsidTr="00FE36B7">
        <w:trPr>
          <w:cantSplit/>
        </w:trPr>
        <w:tc>
          <w:tcPr>
            <w:tcW w:w="3779" w:type="dxa"/>
          </w:tcPr>
          <w:p w14:paraId="10753788" w14:textId="3D7F51A2" w:rsidR="00BF3929" w:rsidRPr="001A7E14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Pr="001A7E1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A7E14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E01473" w14:textId="3EFAB47E" w:rsidR="00BF3929" w:rsidRPr="001A7E14" w:rsidRDefault="0042722C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89,303</w:t>
            </w:r>
          </w:p>
        </w:tc>
        <w:tc>
          <w:tcPr>
            <w:tcW w:w="183" w:type="dxa"/>
          </w:tcPr>
          <w:p w14:paraId="5E7D7AE2" w14:textId="77777777" w:rsidR="00BF3929" w:rsidRPr="001A7E14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EE01ABA" w14:textId="47EEEEF4" w:rsidR="00BF3929" w:rsidRPr="001A7E14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</w:rPr>
              <w:t>85,017</w:t>
            </w:r>
          </w:p>
        </w:tc>
        <w:tc>
          <w:tcPr>
            <w:tcW w:w="180" w:type="dxa"/>
          </w:tcPr>
          <w:p w14:paraId="466E1741" w14:textId="77777777" w:rsidR="00BF3929" w:rsidRPr="001A7E14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7EEF9C" w14:textId="6C271087" w:rsidR="00BF3929" w:rsidRPr="001A7E14" w:rsidRDefault="00AA547B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86,746</w:t>
            </w:r>
          </w:p>
        </w:tc>
        <w:tc>
          <w:tcPr>
            <w:tcW w:w="180" w:type="dxa"/>
          </w:tcPr>
          <w:p w14:paraId="08BAE2BB" w14:textId="77777777" w:rsidR="00BF3929" w:rsidRPr="001A7E14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98D61C" w14:textId="4B3C5DC8" w:rsidR="00BF3929" w:rsidRPr="001A7E14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84,259</w:t>
            </w:r>
          </w:p>
        </w:tc>
      </w:tr>
      <w:tr w:rsidR="00FE36B7" w:rsidRPr="001A7E14" w14:paraId="300DFE50" w14:textId="77777777" w:rsidTr="0042722C">
        <w:trPr>
          <w:cantSplit/>
        </w:trPr>
        <w:tc>
          <w:tcPr>
            <w:tcW w:w="3779" w:type="dxa"/>
          </w:tcPr>
          <w:p w14:paraId="5C7323D1" w14:textId="4EF15062" w:rsidR="00FE36B7" w:rsidRPr="001A7E14" w:rsidRDefault="00FE36B7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</w:tc>
        <w:tc>
          <w:tcPr>
            <w:tcW w:w="1170" w:type="dxa"/>
          </w:tcPr>
          <w:p w14:paraId="4831FEF0" w14:textId="7D243D4E" w:rsidR="00FE36B7" w:rsidRPr="001A7E14" w:rsidRDefault="0042722C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394,064</w:t>
            </w:r>
          </w:p>
        </w:tc>
        <w:tc>
          <w:tcPr>
            <w:tcW w:w="183" w:type="dxa"/>
          </w:tcPr>
          <w:p w14:paraId="410E1A40" w14:textId="77777777" w:rsidR="00FE36B7" w:rsidRPr="001A7E14" w:rsidRDefault="00FE36B7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511D3A7" w14:textId="6D85CAA9" w:rsidR="00FE36B7" w:rsidRPr="001A7E14" w:rsidRDefault="007C67F6" w:rsidP="00613F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</w:rPr>
              <w:t>438,513</w:t>
            </w:r>
          </w:p>
        </w:tc>
        <w:tc>
          <w:tcPr>
            <w:tcW w:w="180" w:type="dxa"/>
          </w:tcPr>
          <w:p w14:paraId="27F195AC" w14:textId="77777777" w:rsidR="00FE36B7" w:rsidRPr="001A7E14" w:rsidRDefault="00FE36B7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079F74" w14:textId="085300D5" w:rsidR="00FE36B7" w:rsidRPr="001A7E14" w:rsidRDefault="00AA547B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314,872</w:t>
            </w:r>
          </w:p>
        </w:tc>
        <w:tc>
          <w:tcPr>
            <w:tcW w:w="180" w:type="dxa"/>
          </w:tcPr>
          <w:p w14:paraId="117D1948" w14:textId="77777777" w:rsidR="00FE36B7" w:rsidRPr="001A7E14" w:rsidRDefault="00FE36B7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73FA79E" w14:textId="4F6C7F06" w:rsidR="00FE36B7" w:rsidRPr="001A7E14" w:rsidRDefault="007C67F6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348,828</w:t>
            </w:r>
          </w:p>
        </w:tc>
      </w:tr>
      <w:tr w:rsidR="00EA339A" w:rsidRPr="001A7E14" w14:paraId="69C06D1C" w14:textId="77777777" w:rsidTr="0042722C">
        <w:trPr>
          <w:cantSplit/>
        </w:trPr>
        <w:tc>
          <w:tcPr>
            <w:tcW w:w="3779" w:type="dxa"/>
          </w:tcPr>
          <w:p w14:paraId="1FE3166C" w14:textId="02A4BA1A" w:rsidR="00EA339A" w:rsidRPr="001A7E14" w:rsidRDefault="00EA339A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170" w:type="dxa"/>
          </w:tcPr>
          <w:p w14:paraId="65DFF46A" w14:textId="77777777" w:rsidR="00EA339A" w:rsidRPr="001A7E14" w:rsidRDefault="00EA339A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5BB075C6" w14:textId="77777777" w:rsidR="00EA339A" w:rsidRPr="001A7E14" w:rsidRDefault="00EA339A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BA32305" w14:textId="77777777" w:rsidR="00EA339A" w:rsidRPr="001A7E14" w:rsidRDefault="00EA339A" w:rsidP="00613F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83347B" w14:textId="77777777" w:rsidR="00EA339A" w:rsidRPr="001A7E14" w:rsidRDefault="00EA339A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813F55" w14:textId="77777777" w:rsidR="00EA339A" w:rsidRPr="001A7E14" w:rsidRDefault="00EA339A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96761E3" w14:textId="77777777" w:rsidR="00EA339A" w:rsidRPr="001A7E14" w:rsidRDefault="00EA339A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2342A4" w14:textId="77777777" w:rsidR="00EA339A" w:rsidRPr="001A7E14" w:rsidRDefault="00EA339A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22C" w:rsidRPr="001A7E14" w14:paraId="50ACC20A" w14:textId="77777777" w:rsidTr="0042722C">
        <w:trPr>
          <w:cantSplit/>
        </w:trPr>
        <w:tc>
          <w:tcPr>
            <w:tcW w:w="3779" w:type="dxa"/>
          </w:tcPr>
          <w:p w14:paraId="507701F6" w14:textId="2FDCC221" w:rsidR="0042722C" w:rsidRPr="001A7E14" w:rsidRDefault="00EA339A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931D80" w14:textId="70EE9ADD" w:rsidR="0042722C" w:rsidRPr="001A7E14" w:rsidRDefault="0042722C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(114,102)</w:t>
            </w:r>
          </w:p>
        </w:tc>
        <w:tc>
          <w:tcPr>
            <w:tcW w:w="183" w:type="dxa"/>
          </w:tcPr>
          <w:p w14:paraId="26DF76E4" w14:textId="77777777" w:rsidR="0042722C" w:rsidRPr="001A7E14" w:rsidRDefault="0042722C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5E0D5EE" w14:textId="1A7DD872" w:rsidR="0042722C" w:rsidRPr="001A7E14" w:rsidRDefault="007C67F6" w:rsidP="00613F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(91,474)</w:t>
            </w:r>
          </w:p>
        </w:tc>
        <w:tc>
          <w:tcPr>
            <w:tcW w:w="180" w:type="dxa"/>
          </w:tcPr>
          <w:p w14:paraId="7D7BED47" w14:textId="77777777" w:rsidR="0042722C" w:rsidRPr="001A7E14" w:rsidRDefault="0042722C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4AAED6" w14:textId="0B7D4E8F" w:rsidR="0042722C" w:rsidRPr="001A7E14" w:rsidRDefault="00AA547B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(113,344)</w:t>
            </w:r>
          </w:p>
        </w:tc>
        <w:tc>
          <w:tcPr>
            <w:tcW w:w="180" w:type="dxa"/>
          </w:tcPr>
          <w:p w14:paraId="4A220CE7" w14:textId="77777777" w:rsidR="0042722C" w:rsidRPr="001A7E14" w:rsidRDefault="0042722C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55C67F" w14:textId="7EE2C5F7" w:rsidR="0042722C" w:rsidRPr="001A7E14" w:rsidRDefault="007C67F6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(90,715)</w:t>
            </w:r>
          </w:p>
        </w:tc>
      </w:tr>
      <w:tr w:rsidR="0042722C" w:rsidRPr="001A7E14" w14:paraId="26EF5E85" w14:textId="77777777" w:rsidTr="0042722C">
        <w:trPr>
          <w:cantSplit/>
        </w:trPr>
        <w:tc>
          <w:tcPr>
            <w:tcW w:w="3779" w:type="dxa"/>
          </w:tcPr>
          <w:p w14:paraId="3587C152" w14:textId="77777777" w:rsidR="0042722C" w:rsidRPr="001A7E14" w:rsidRDefault="0042722C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103B3C" w14:textId="45935816" w:rsidR="0042722C" w:rsidRPr="001A7E14" w:rsidRDefault="0042722C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279,962</w:t>
            </w:r>
          </w:p>
        </w:tc>
        <w:tc>
          <w:tcPr>
            <w:tcW w:w="183" w:type="dxa"/>
          </w:tcPr>
          <w:p w14:paraId="6DBD3B78" w14:textId="77777777" w:rsidR="0042722C" w:rsidRPr="001A7E14" w:rsidRDefault="0042722C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F9F6029" w14:textId="338CDB32" w:rsidR="0042722C" w:rsidRPr="001A7E14" w:rsidRDefault="007C67F6" w:rsidP="00613F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347,039</w:t>
            </w:r>
          </w:p>
        </w:tc>
        <w:tc>
          <w:tcPr>
            <w:tcW w:w="180" w:type="dxa"/>
          </w:tcPr>
          <w:p w14:paraId="7038B838" w14:textId="77777777" w:rsidR="0042722C" w:rsidRPr="001A7E14" w:rsidRDefault="0042722C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B002671" w14:textId="45C7C2D1" w:rsidR="0042722C" w:rsidRPr="001A7E14" w:rsidRDefault="00AA547B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201,528</w:t>
            </w:r>
          </w:p>
        </w:tc>
        <w:tc>
          <w:tcPr>
            <w:tcW w:w="180" w:type="dxa"/>
          </w:tcPr>
          <w:p w14:paraId="5FCF9EAE" w14:textId="77777777" w:rsidR="0042722C" w:rsidRPr="001A7E14" w:rsidRDefault="0042722C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076D0D" w14:textId="005F5C75" w:rsidR="0042722C" w:rsidRPr="001A7E14" w:rsidRDefault="007C67F6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258,113</w:t>
            </w:r>
          </w:p>
        </w:tc>
      </w:tr>
      <w:tr w:rsidR="00FE36B7" w:rsidRPr="00F62546" w14:paraId="4BA4457D" w14:textId="77777777" w:rsidTr="0042722C">
        <w:trPr>
          <w:cantSplit/>
        </w:trPr>
        <w:tc>
          <w:tcPr>
            <w:tcW w:w="3779" w:type="dxa"/>
          </w:tcPr>
          <w:p w14:paraId="33F7618A" w14:textId="3C5CDBBE" w:rsidR="00FE36B7" w:rsidRPr="001A7E14" w:rsidRDefault="00FE36B7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 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65C247" w14:textId="05F79A46" w:rsidR="00FE36B7" w:rsidRPr="001A7E14" w:rsidRDefault="0042722C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311,802</w:t>
            </w:r>
          </w:p>
        </w:tc>
        <w:tc>
          <w:tcPr>
            <w:tcW w:w="183" w:type="dxa"/>
          </w:tcPr>
          <w:p w14:paraId="3EDADAC9" w14:textId="77777777" w:rsidR="00FE36B7" w:rsidRPr="001A7E14" w:rsidRDefault="00FE36B7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D082550" w14:textId="39CFC5A2" w:rsidR="00FE36B7" w:rsidRPr="001A7E14" w:rsidRDefault="007C67F6" w:rsidP="00613F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391,811</w:t>
            </w:r>
          </w:p>
        </w:tc>
        <w:tc>
          <w:tcPr>
            <w:tcW w:w="180" w:type="dxa"/>
          </w:tcPr>
          <w:p w14:paraId="6C8C5529" w14:textId="77777777" w:rsidR="00FE36B7" w:rsidRPr="001A7E14" w:rsidRDefault="00FE36B7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AC03B3" w14:textId="594D3D2F" w:rsidR="00FE36B7" w:rsidRPr="001A7E14" w:rsidRDefault="00AA547B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231,957</w:t>
            </w:r>
          </w:p>
        </w:tc>
        <w:tc>
          <w:tcPr>
            <w:tcW w:w="180" w:type="dxa"/>
          </w:tcPr>
          <w:p w14:paraId="0816C2F9" w14:textId="77777777" w:rsidR="00FE36B7" w:rsidRPr="001A7E14" w:rsidRDefault="00FE36B7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426EDF" w14:textId="42F5A03E" w:rsidR="00FE36B7" w:rsidRPr="001A7E14" w:rsidRDefault="007C67F6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val="en-US" w:bidi="th-TH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337,089</w:t>
            </w:r>
          </w:p>
        </w:tc>
      </w:tr>
    </w:tbl>
    <w:p w14:paraId="780ABC93" w14:textId="77777777" w:rsidR="00FE36B7" w:rsidRDefault="00FE36B7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23E21975" w14:textId="77777777" w:rsidR="00FE36B7" w:rsidRDefault="00FE36B7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5DA33BF6" w14:textId="77777777" w:rsidR="00FE36B7" w:rsidRDefault="00FE36B7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1E72CFC5" w14:textId="77777777" w:rsidR="008D73E5" w:rsidRDefault="008D73E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5B14A52F" w14:textId="77777777" w:rsidR="008D73E5" w:rsidRDefault="008D73E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41090686" w14:textId="77777777" w:rsidR="008D73E5" w:rsidRDefault="008D73E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0EF454B7" w14:textId="77777777" w:rsidR="008D73E5" w:rsidRDefault="008D73E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373916B2" w14:textId="77777777" w:rsidR="008D73E5" w:rsidRDefault="008D73E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5328A8FD" w14:textId="77777777" w:rsidR="006C51F5" w:rsidRDefault="006C51F5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2B7A6D6D" w14:textId="7CB44D36" w:rsidR="00000CAA" w:rsidRPr="005D305F" w:rsidRDefault="00504F3F" w:rsidP="005D3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  <w:r w:rsidRPr="00DF3682">
        <w:rPr>
          <w:rFonts w:ascii="Angsana New" w:hAnsi="Angsana New" w:hint="cs"/>
          <w:b/>
          <w:sz w:val="30"/>
          <w:szCs w:val="30"/>
          <w:lang w:val="en-GB"/>
        </w:rPr>
        <w:lastRenderedPageBreak/>
        <w:t>6</w:t>
      </w:r>
      <w:r w:rsidR="005D305F" w:rsidRPr="00FE23C5">
        <w:rPr>
          <w:rFonts w:ascii="Angsana New" w:hAnsi="Angsana New"/>
          <w:b/>
          <w:sz w:val="30"/>
          <w:szCs w:val="30"/>
        </w:rPr>
        <w:tab/>
      </w:r>
      <w:r w:rsidR="005D305F" w:rsidRPr="005D305F">
        <w:rPr>
          <w:rFonts w:ascii="Angsana New" w:hAnsi="Angsana New"/>
          <w:bCs/>
          <w:sz w:val="30"/>
          <w:szCs w:val="30"/>
          <w:cs/>
        </w:rPr>
        <w:t>ลูกหนี้</w:t>
      </w:r>
      <w:r w:rsidR="005D305F" w:rsidRPr="005D305F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5D305F" w:rsidRPr="005D305F">
        <w:rPr>
          <w:rFonts w:ascii="Angsana New" w:hAnsi="Angsana New"/>
          <w:bCs/>
          <w:sz w:val="30"/>
          <w:szCs w:val="30"/>
          <w:cs/>
        </w:rPr>
        <w:t>อื่น</w:t>
      </w:r>
      <w:r w:rsidR="005D305F" w:rsidRPr="005D305F">
        <w:rPr>
          <w:rFonts w:ascii="Angsana New" w:hAnsi="Angsana New"/>
          <w:bCs/>
          <w:sz w:val="30"/>
          <w:szCs w:val="30"/>
        </w:rPr>
        <w:t xml:space="preserve">  </w:t>
      </w:r>
      <w:bookmarkStart w:id="6" w:name="_Hlk31729391"/>
    </w:p>
    <w:p w14:paraId="2847B55E" w14:textId="77777777" w:rsidR="008E7BE4" w:rsidRDefault="008E7BE4" w:rsidP="008E7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8E7BE4" w:rsidRPr="001A7E14" w14:paraId="22453AB3" w14:textId="77777777" w:rsidTr="007575F2">
        <w:trPr>
          <w:tblHeader/>
        </w:trPr>
        <w:tc>
          <w:tcPr>
            <w:tcW w:w="3779" w:type="dxa"/>
          </w:tcPr>
          <w:p w14:paraId="0ABE0784" w14:textId="77777777" w:rsidR="008E7BE4" w:rsidRPr="00FE23C5" w:rsidRDefault="008E7BE4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3732FA37" w14:textId="77777777" w:rsidR="008E7BE4" w:rsidRPr="001A7E14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9B5F0B7" w14:textId="77777777" w:rsidR="008E7BE4" w:rsidRPr="001A7E14" w:rsidRDefault="008E7BE4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3E06311" w14:textId="77777777" w:rsidR="008E7BE4" w:rsidRPr="001A7E14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8E7BE4" w:rsidRPr="001A7E14" w14:paraId="18274DF8" w14:textId="77777777" w:rsidTr="007575F2">
        <w:trPr>
          <w:tblHeader/>
        </w:trPr>
        <w:tc>
          <w:tcPr>
            <w:tcW w:w="3779" w:type="dxa"/>
          </w:tcPr>
          <w:p w14:paraId="54E9AF5B" w14:textId="77777777" w:rsidR="008E7BE4" w:rsidRPr="001A7E14" w:rsidRDefault="008E7BE4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23F91718" w14:textId="24F3F060" w:rsidR="008E7BE4" w:rsidRPr="001A7E14" w:rsidRDefault="00EF472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8E7BE4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25F7AFD0" w14:textId="77777777" w:rsidR="008E7BE4" w:rsidRPr="001A7E14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2A208BF7" w14:textId="714B9F12" w:rsidR="008E7BE4" w:rsidRPr="001A7E14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8E7BE4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8E7BE4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8E7BE4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3DA64E8F" w14:textId="77777777" w:rsidR="008E7BE4" w:rsidRPr="001A7E14" w:rsidRDefault="008E7BE4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02096E5" w14:textId="27BD56A9" w:rsidR="008E7BE4" w:rsidRPr="001A7E14" w:rsidRDefault="00EF472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30</w:t>
            </w: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1A7E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8E7BE4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6D49ABF3" w14:textId="77777777" w:rsidR="008E7BE4" w:rsidRPr="001A7E14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568489" w14:textId="2E9E7C2E" w:rsidR="008E7BE4" w:rsidRPr="001A7E14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8E7BE4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8E7BE4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8E7BE4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8E7BE4" w:rsidRPr="001A7E14" w14:paraId="18FFD2F8" w14:textId="77777777" w:rsidTr="007575F2">
        <w:trPr>
          <w:tblHeader/>
        </w:trPr>
        <w:tc>
          <w:tcPr>
            <w:tcW w:w="3779" w:type="dxa"/>
          </w:tcPr>
          <w:p w14:paraId="36E6E089" w14:textId="77777777" w:rsidR="008E7BE4" w:rsidRPr="001A7E14" w:rsidRDefault="008E7BE4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240BF83" w14:textId="77777777" w:rsidR="008E7BE4" w:rsidRPr="001A7E14" w:rsidRDefault="008E7BE4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1A7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E7BE4" w:rsidRPr="001A7E14" w14:paraId="3FFC0BA6" w14:textId="77777777" w:rsidTr="008E7BE4">
        <w:trPr>
          <w:cantSplit/>
        </w:trPr>
        <w:tc>
          <w:tcPr>
            <w:tcW w:w="3779" w:type="dxa"/>
          </w:tcPr>
          <w:p w14:paraId="294D276C" w14:textId="5DE6E369" w:rsidR="008E7BE4" w:rsidRPr="001A7E14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B077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EE1DF9" w14:textId="6F1B9626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D0094BA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A56710B" w14:textId="4C522A1A" w:rsidR="008E7BE4" w:rsidRPr="001A7E14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3BAC28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48495C" w14:textId="79007321" w:rsidR="008E7BE4" w:rsidRPr="001A7E14" w:rsidRDefault="00DD3173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139,842</w:t>
            </w:r>
          </w:p>
        </w:tc>
        <w:tc>
          <w:tcPr>
            <w:tcW w:w="180" w:type="dxa"/>
          </w:tcPr>
          <w:p w14:paraId="55330532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5B208A" w14:textId="0D98673D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3,349</w:t>
            </w:r>
          </w:p>
        </w:tc>
      </w:tr>
      <w:tr w:rsidR="008E7BE4" w:rsidRPr="001A7E14" w14:paraId="54E0C5A0" w14:textId="77777777" w:rsidTr="008E7BE4">
        <w:trPr>
          <w:cantSplit/>
        </w:trPr>
        <w:tc>
          <w:tcPr>
            <w:tcW w:w="3779" w:type="dxa"/>
          </w:tcPr>
          <w:p w14:paraId="4357BE04" w14:textId="611F0EE5" w:rsidR="008E7BE4" w:rsidRPr="001A7E14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2169B6" w14:textId="615D2DA8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4E11ED1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B681E80" w14:textId="06CC2968" w:rsidR="008E7BE4" w:rsidRPr="001A7E14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6707E4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A6852D" w14:textId="7C8EA13A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4FF6E5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BFB072" w14:textId="106E8FC8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E7BE4" w:rsidRPr="001A7E14" w14:paraId="1AC2FDEF" w14:textId="77777777" w:rsidTr="008A6E8E">
        <w:trPr>
          <w:cantSplit/>
        </w:trPr>
        <w:tc>
          <w:tcPr>
            <w:tcW w:w="3779" w:type="dxa"/>
            <w:vAlign w:val="bottom"/>
          </w:tcPr>
          <w:p w14:paraId="4E0A7E84" w14:textId="1D83F37C" w:rsidR="008E7BE4" w:rsidRPr="001A7E14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170" w:type="dxa"/>
            <w:vAlign w:val="bottom"/>
          </w:tcPr>
          <w:p w14:paraId="03A468C5" w14:textId="2CEE9504" w:rsidR="008E7BE4" w:rsidRPr="001A7E14" w:rsidRDefault="00CC1862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3,955</w:t>
            </w:r>
          </w:p>
        </w:tc>
        <w:tc>
          <w:tcPr>
            <w:tcW w:w="183" w:type="dxa"/>
          </w:tcPr>
          <w:p w14:paraId="555406BC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3934AD8" w14:textId="07260615" w:rsidR="008E7BE4" w:rsidRPr="001A7E14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3,648</w:t>
            </w:r>
          </w:p>
        </w:tc>
        <w:tc>
          <w:tcPr>
            <w:tcW w:w="180" w:type="dxa"/>
          </w:tcPr>
          <w:p w14:paraId="14AAED34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5AA839" w14:textId="75797800" w:rsidR="008E7BE4" w:rsidRPr="001A7E14" w:rsidRDefault="00DD3173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3,232</w:t>
            </w:r>
          </w:p>
        </w:tc>
        <w:tc>
          <w:tcPr>
            <w:tcW w:w="180" w:type="dxa"/>
          </w:tcPr>
          <w:p w14:paraId="3CF485B9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BBADD28" w14:textId="2ABD5944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1,992</w:t>
            </w:r>
          </w:p>
        </w:tc>
      </w:tr>
      <w:tr w:rsidR="008E7BE4" w:rsidRPr="001A7E14" w14:paraId="2C408626" w14:textId="77777777" w:rsidTr="008A6E8E">
        <w:trPr>
          <w:cantSplit/>
        </w:trPr>
        <w:tc>
          <w:tcPr>
            <w:tcW w:w="3779" w:type="dxa"/>
            <w:vAlign w:val="bottom"/>
          </w:tcPr>
          <w:p w14:paraId="4594685B" w14:textId="7FCCC6BA" w:rsidR="008E7BE4" w:rsidRPr="001A7E14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vAlign w:val="bottom"/>
          </w:tcPr>
          <w:p w14:paraId="69743D2E" w14:textId="70C4828F" w:rsidR="008E7BE4" w:rsidRPr="001A7E14" w:rsidRDefault="00CC1862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6,426</w:t>
            </w:r>
          </w:p>
        </w:tc>
        <w:tc>
          <w:tcPr>
            <w:tcW w:w="183" w:type="dxa"/>
          </w:tcPr>
          <w:p w14:paraId="2B5BEA8C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0041D8BA" w14:textId="58C416EA" w:rsidR="008E7BE4" w:rsidRPr="001A7E14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3,093</w:t>
            </w:r>
          </w:p>
        </w:tc>
        <w:tc>
          <w:tcPr>
            <w:tcW w:w="180" w:type="dxa"/>
          </w:tcPr>
          <w:p w14:paraId="7923FF34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027177" w14:textId="3313415D" w:rsidR="008E7BE4" w:rsidRPr="001A7E14" w:rsidRDefault="00DD3173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5,905</w:t>
            </w:r>
          </w:p>
        </w:tc>
        <w:tc>
          <w:tcPr>
            <w:tcW w:w="180" w:type="dxa"/>
          </w:tcPr>
          <w:p w14:paraId="79C7C8F4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753A0C" w14:textId="3D1651D5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2,879</w:t>
            </w:r>
          </w:p>
        </w:tc>
      </w:tr>
      <w:tr w:rsidR="008E7BE4" w:rsidRPr="001A7E14" w14:paraId="2CECB9D7" w14:textId="77777777" w:rsidTr="008A6E8E">
        <w:trPr>
          <w:cantSplit/>
        </w:trPr>
        <w:tc>
          <w:tcPr>
            <w:tcW w:w="3779" w:type="dxa"/>
            <w:vAlign w:val="bottom"/>
          </w:tcPr>
          <w:p w14:paraId="427DC658" w14:textId="6DF0BB56" w:rsidR="008E7BE4" w:rsidRPr="001A7E14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1170" w:type="dxa"/>
            <w:vAlign w:val="bottom"/>
          </w:tcPr>
          <w:p w14:paraId="6E2EE6DF" w14:textId="383B29AF" w:rsidR="008E7BE4" w:rsidRPr="001A7E14" w:rsidRDefault="00CC1862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183" w:type="dxa"/>
          </w:tcPr>
          <w:p w14:paraId="185BEF1A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9F0761D" w14:textId="75AFED31" w:rsidR="008E7BE4" w:rsidRPr="001A7E14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797</w:t>
            </w:r>
          </w:p>
        </w:tc>
        <w:tc>
          <w:tcPr>
            <w:tcW w:w="180" w:type="dxa"/>
          </w:tcPr>
          <w:p w14:paraId="38EFFCD2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C2C64C" w14:textId="55E8A5DD" w:rsidR="008E7BE4" w:rsidRPr="001A7E14" w:rsidRDefault="00DD3173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696</w:t>
            </w:r>
          </w:p>
        </w:tc>
        <w:tc>
          <w:tcPr>
            <w:tcW w:w="180" w:type="dxa"/>
          </w:tcPr>
          <w:p w14:paraId="703E52C8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1FAC88E" w14:textId="1C4E20D6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797</w:t>
            </w:r>
          </w:p>
        </w:tc>
      </w:tr>
      <w:tr w:rsidR="008E7BE4" w:rsidRPr="001A7E14" w14:paraId="6E23EF3D" w14:textId="77777777" w:rsidTr="008A6E8E">
        <w:trPr>
          <w:cantSplit/>
        </w:trPr>
        <w:tc>
          <w:tcPr>
            <w:tcW w:w="3779" w:type="dxa"/>
            <w:vAlign w:val="bottom"/>
          </w:tcPr>
          <w:p w14:paraId="112E4404" w14:textId="474FD67E" w:rsidR="008E7BE4" w:rsidRPr="001A7E14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1170" w:type="dxa"/>
          </w:tcPr>
          <w:p w14:paraId="36F40E44" w14:textId="21B572AE" w:rsidR="008E7BE4" w:rsidRPr="001A7E14" w:rsidRDefault="00CC1862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2,832</w:t>
            </w:r>
          </w:p>
        </w:tc>
        <w:tc>
          <w:tcPr>
            <w:tcW w:w="183" w:type="dxa"/>
          </w:tcPr>
          <w:p w14:paraId="4BD4251D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4A09E48" w14:textId="792B5700" w:rsidR="008E7BE4" w:rsidRPr="001A7E14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180" w:type="dxa"/>
          </w:tcPr>
          <w:p w14:paraId="40E4F457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7E92AF" w14:textId="5B63077B" w:rsidR="008E7BE4" w:rsidRPr="001A7E14" w:rsidRDefault="00DD3173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2,832</w:t>
            </w:r>
          </w:p>
        </w:tc>
        <w:tc>
          <w:tcPr>
            <w:tcW w:w="180" w:type="dxa"/>
          </w:tcPr>
          <w:p w14:paraId="54CE1EB0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27C1AFC" w14:textId="7C4E7E04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</w:p>
        </w:tc>
      </w:tr>
      <w:tr w:rsidR="008E7BE4" w:rsidRPr="001A7E14" w14:paraId="0ECC4719" w14:textId="77777777" w:rsidTr="008A6E8E">
        <w:trPr>
          <w:cantSplit/>
        </w:trPr>
        <w:tc>
          <w:tcPr>
            <w:tcW w:w="3779" w:type="dxa"/>
            <w:vAlign w:val="bottom"/>
          </w:tcPr>
          <w:p w14:paraId="6EB79A47" w14:textId="5CE46A2D" w:rsidR="008E7BE4" w:rsidRPr="001A7E14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1170" w:type="dxa"/>
          </w:tcPr>
          <w:p w14:paraId="14A692A0" w14:textId="3D23F969" w:rsidR="008E7BE4" w:rsidRPr="001A7E14" w:rsidRDefault="00CC1862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2,294</w:t>
            </w:r>
          </w:p>
        </w:tc>
        <w:tc>
          <w:tcPr>
            <w:tcW w:w="183" w:type="dxa"/>
          </w:tcPr>
          <w:p w14:paraId="5553CF47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B43B7C1" w14:textId="0EB591EA" w:rsidR="008E7BE4" w:rsidRPr="001A7E14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ED1C3D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6121B0" w14:textId="2C29382E" w:rsidR="008E7BE4" w:rsidRPr="001A7E14" w:rsidRDefault="00DD3173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1,919</w:t>
            </w:r>
          </w:p>
        </w:tc>
        <w:tc>
          <w:tcPr>
            <w:tcW w:w="180" w:type="dxa"/>
          </w:tcPr>
          <w:p w14:paraId="57560207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989D03" w14:textId="6A455C35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E7BE4" w:rsidRPr="001A7E14" w14:paraId="35BFA7E1" w14:textId="77777777" w:rsidTr="008E7BE4">
        <w:trPr>
          <w:cantSplit/>
        </w:trPr>
        <w:tc>
          <w:tcPr>
            <w:tcW w:w="3779" w:type="dxa"/>
            <w:vAlign w:val="bottom"/>
          </w:tcPr>
          <w:p w14:paraId="0EE9DDA6" w14:textId="41CA2859" w:rsidR="008E7BE4" w:rsidRPr="001A7E14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E8EC84" w14:textId="5B13D835" w:rsidR="008E7BE4" w:rsidRPr="001A7E14" w:rsidRDefault="00CC1862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2,160</w:t>
            </w:r>
          </w:p>
        </w:tc>
        <w:tc>
          <w:tcPr>
            <w:tcW w:w="183" w:type="dxa"/>
          </w:tcPr>
          <w:p w14:paraId="4EC65B2B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AA46AF2" w14:textId="196E8A48" w:rsidR="008E7BE4" w:rsidRPr="001A7E14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1,739</w:t>
            </w:r>
          </w:p>
        </w:tc>
        <w:tc>
          <w:tcPr>
            <w:tcW w:w="180" w:type="dxa"/>
          </w:tcPr>
          <w:p w14:paraId="00A79617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35B178" w14:textId="67D9B677" w:rsidR="008E7BE4" w:rsidRPr="001A7E14" w:rsidRDefault="00DD3173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875</w:t>
            </w:r>
          </w:p>
        </w:tc>
        <w:tc>
          <w:tcPr>
            <w:tcW w:w="180" w:type="dxa"/>
          </w:tcPr>
          <w:p w14:paraId="7EE61C83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E0C3AD" w14:textId="01EF47BB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1,550</w:t>
            </w:r>
          </w:p>
        </w:tc>
      </w:tr>
      <w:tr w:rsidR="008E7BE4" w:rsidRPr="001A7E14" w14:paraId="50805C97" w14:textId="77777777" w:rsidTr="008E7BE4">
        <w:trPr>
          <w:cantSplit/>
        </w:trPr>
        <w:tc>
          <w:tcPr>
            <w:tcW w:w="3779" w:type="dxa"/>
          </w:tcPr>
          <w:p w14:paraId="79A37444" w14:textId="487C74DC" w:rsidR="008E7BE4" w:rsidRPr="001A7E14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B05103" w14:textId="5834683E" w:rsidR="008E7BE4" w:rsidRPr="001A7E14" w:rsidRDefault="00CC1862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18,363</w:t>
            </w:r>
          </w:p>
        </w:tc>
        <w:tc>
          <w:tcPr>
            <w:tcW w:w="183" w:type="dxa"/>
          </w:tcPr>
          <w:p w14:paraId="1D20A0C1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7C3DC97" w14:textId="77D06379" w:rsidR="008E7BE4" w:rsidRPr="001A7E14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9,632</w:t>
            </w:r>
          </w:p>
        </w:tc>
        <w:tc>
          <w:tcPr>
            <w:tcW w:w="180" w:type="dxa"/>
          </w:tcPr>
          <w:p w14:paraId="7FF2437A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13891F" w14:textId="0BF1ACF2" w:rsidR="008E7BE4" w:rsidRPr="001A7E14" w:rsidRDefault="00DD3173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15,459</w:t>
            </w:r>
          </w:p>
        </w:tc>
        <w:tc>
          <w:tcPr>
            <w:tcW w:w="180" w:type="dxa"/>
          </w:tcPr>
          <w:p w14:paraId="64803005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BF0DC7" w14:textId="6B788F69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bidi="th-TH"/>
              </w:rPr>
              <w:t>7,57</w:t>
            </w:r>
            <w:r w:rsidR="00B07729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8E7BE4" w:rsidRPr="001A7E14" w14:paraId="13091941" w14:textId="77777777" w:rsidTr="008E7BE4">
        <w:trPr>
          <w:cantSplit/>
        </w:trPr>
        <w:tc>
          <w:tcPr>
            <w:tcW w:w="3779" w:type="dxa"/>
          </w:tcPr>
          <w:p w14:paraId="4AE604D2" w14:textId="6CB8A51E" w:rsidR="008E7BE4" w:rsidRPr="001A7E14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 </w:t>
            </w:r>
          </w:p>
        </w:tc>
        <w:tc>
          <w:tcPr>
            <w:tcW w:w="1170" w:type="dxa"/>
          </w:tcPr>
          <w:p w14:paraId="7553CDB1" w14:textId="236C0015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B07049A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74840D1" w14:textId="523D0389" w:rsidR="008E7BE4" w:rsidRPr="001A7E14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EB6698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BB8CD" w14:textId="18974AF7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07D5350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F1D871" w14:textId="0E7F7C5E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E7BE4" w:rsidRPr="001A7E14" w14:paraId="33FD3021" w14:textId="77777777" w:rsidTr="008E7BE4">
        <w:trPr>
          <w:cantSplit/>
        </w:trPr>
        <w:tc>
          <w:tcPr>
            <w:tcW w:w="3779" w:type="dxa"/>
          </w:tcPr>
          <w:p w14:paraId="4DB9C504" w14:textId="2907AFF1" w:rsidR="008E7BE4" w:rsidRPr="001A7E14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  <w:r w:rsidR="00E6230D" w:rsidRPr="001A7E1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350423" w:rsidRPr="001A7E14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E6230D" w:rsidRPr="001A7E1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C80E41" w14:textId="650CB1C2" w:rsidR="008E7BE4" w:rsidRPr="001A7E14" w:rsidRDefault="008E7BE4" w:rsidP="0065628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</w:t>
            </w:r>
            <w:r w:rsidR="00BA4B8F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17D7D1B8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D954E4B" w14:textId="09BD8BF2" w:rsidR="008E7BE4" w:rsidRPr="001A7E14" w:rsidRDefault="008E7BE4" w:rsidP="0065628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(619)</w:t>
            </w:r>
          </w:p>
        </w:tc>
        <w:tc>
          <w:tcPr>
            <w:tcW w:w="180" w:type="dxa"/>
          </w:tcPr>
          <w:p w14:paraId="73E973E7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104AE5" w14:textId="09D15481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</w:t>
            </w:r>
            <w:r w:rsidR="00BA4B8F"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2161546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3AEF5B" w14:textId="4BD2D660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(619)</w:t>
            </w:r>
          </w:p>
        </w:tc>
      </w:tr>
      <w:tr w:rsidR="008E7BE4" w:rsidRPr="001A7E14" w14:paraId="6EA8B547" w14:textId="77777777" w:rsidTr="008E7BE4">
        <w:trPr>
          <w:cantSplit/>
        </w:trPr>
        <w:tc>
          <w:tcPr>
            <w:tcW w:w="3779" w:type="dxa"/>
          </w:tcPr>
          <w:p w14:paraId="1B913BFB" w14:textId="77777777" w:rsidR="008E7BE4" w:rsidRPr="001A7E14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B6DBE9" w14:textId="6C2ED294" w:rsidR="008E7BE4" w:rsidRPr="001A7E14" w:rsidRDefault="00CC1862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17,772</w:t>
            </w:r>
          </w:p>
        </w:tc>
        <w:tc>
          <w:tcPr>
            <w:tcW w:w="183" w:type="dxa"/>
          </w:tcPr>
          <w:p w14:paraId="5B1F374F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5799BE58" w14:textId="4D06D519" w:rsidR="008E7BE4" w:rsidRPr="001A7E14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9,013</w:t>
            </w:r>
          </w:p>
        </w:tc>
        <w:tc>
          <w:tcPr>
            <w:tcW w:w="180" w:type="dxa"/>
          </w:tcPr>
          <w:p w14:paraId="40281E58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20F0C8" w14:textId="2115B19B" w:rsidR="008E7BE4" w:rsidRPr="001A7E14" w:rsidRDefault="00DD3173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14,868</w:t>
            </w:r>
          </w:p>
        </w:tc>
        <w:tc>
          <w:tcPr>
            <w:tcW w:w="180" w:type="dxa"/>
          </w:tcPr>
          <w:p w14:paraId="30C20831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C109FB" w14:textId="4CA23B98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6,95</w:t>
            </w:r>
            <w:r w:rsidR="00B0772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8E7BE4" w:rsidRPr="001B1F69" w14:paraId="177EC950" w14:textId="77777777" w:rsidTr="008E7BE4">
        <w:trPr>
          <w:cantSplit/>
        </w:trPr>
        <w:tc>
          <w:tcPr>
            <w:tcW w:w="3779" w:type="dxa"/>
            <w:vAlign w:val="bottom"/>
          </w:tcPr>
          <w:p w14:paraId="04F0D816" w14:textId="16E9BBE5" w:rsidR="008E7BE4" w:rsidRPr="001A7E14" w:rsidRDefault="00577925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9E6915" w14:textId="5C806B82" w:rsidR="008E7BE4" w:rsidRPr="001A7E14" w:rsidRDefault="00CC1862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17,772</w:t>
            </w:r>
          </w:p>
        </w:tc>
        <w:tc>
          <w:tcPr>
            <w:tcW w:w="183" w:type="dxa"/>
          </w:tcPr>
          <w:p w14:paraId="26322119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C2C8715" w14:textId="1A2A0E9B" w:rsidR="008E7BE4" w:rsidRPr="001A7E14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9,013</w:t>
            </w:r>
          </w:p>
        </w:tc>
        <w:tc>
          <w:tcPr>
            <w:tcW w:w="180" w:type="dxa"/>
          </w:tcPr>
          <w:p w14:paraId="03472A04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398D1" w14:textId="37BABC6F" w:rsidR="008E7BE4" w:rsidRPr="001A7E14" w:rsidRDefault="00DD3173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154,710</w:t>
            </w:r>
          </w:p>
        </w:tc>
        <w:tc>
          <w:tcPr>
            <w:tcW w:w="180" w:type="dxa"/>
          </w:tcPr>
          <w:p w14:paraId="5CAA8110" w14:textId="77777777" w:rsidR="008E7BE4" w:rsidRPr="001A7E14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262C51" w14:textId="65B82D81" w:rsidR="008E7BE4" w:rsidRPr="001A7E14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10,302</w:t>
            </w:r>
          </w:p>
        </w:tc>
      </w:tr>
      <w:bookmarkEnd w:id="6"/>
    </w:tbl>
    <w:p w14:paraId="7EAFC909" w14:textId="77777777" w:rsidR="001B1F69" w:rsidRDefault="001B1F69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7954362" w14:textId="27FBB732" w:rsidR="00BB6B30" w:rsidRDefault="00BB6B30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        </w:t>
      </w:r>
      <w:bookmarkStart w:id="7" w:name="OLE_LINK1"/>
      <w:bookmarkStart w:id="8" w:name="OLE_LINK2"/>
    </w:p>
    <w:p w14:paraId="5B586CE1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01EF738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F6BD6A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F7E68C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2D4EE6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829613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131127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C2C5F7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FA187E" w14:textId="77777777" w:rsidR="006C51F5" w:rsidRDefault="006C51F5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bookmarkEnd w:id="7"/>
    <w:bookmarkEnd w:id="8"/>
    <w:p w14:paraId="498D9DCE" w14:textId="3D36B978" w:rsidR="00604B28" w:rsidRPr="00FE23C5" w:rsidRDefault="00504F3F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504F3F">
        <w:rPr>
          <w:rFonts w:ascii="Angsana New" w:hAnsi="Angsana New" w:hint="cs"/>
          <w:b/>
          <w:sz w:val="30"/>
          <w:szCs w:val="30"/>
          <w:lang w:val="en-GB"/>
        </w:rPr>
        <w:lastRenderedPageBreak/>
        <w:t>7</w:t>
      </w:r>
      <w:r w:rsidR="00D65531" w:rsidRPr="00FE23C5">
        <w:rPr>
          <w:rFonts w:ascii="Angsana New" w:hAnsi="Angsana New"/>
          <w:b/>
          <w:sz w:val="30"/>
          <w:szCs w:val="30"/>
        </w:rPr>
        <w:tab/>
      </w:r>
      <w:r w:rsidR="00604B28" w:rsidRPr="00FE23C5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FE23C5" w:rsidRPr="001A7E14" w14:paraId="1CE32AFE" w14:textId="77777777" w:rsidTr="006C51F5">
        <w:tc>
          <w:tcPr>
            <w:tcW w:w="3378" w:type="dxa"/>
          </w:tcPr>
          <w:p w14:paraId="1848CBFA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bookmarkStart w:id="9" w:name="_Hlk166342913"/>
          </w:p>
        </w:tc>
        <w:tc>
          <w:tcPr>
            <w:tcW w:w="3012" w:type="dxa"/>
            <w:gridSpan w:val="3"/>
            <w:vAlign w:val="center"/>
          </w:tcPr>
          <w:p w14:paraId="3BC60731" w14:textId="62DF3952" w:rsidR="000F7FF5" w:rsidRPr="001A7E14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D49A2" w:rsidRPr="001A7E14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58" w:type="dxa"/>
            <w:vAlign w:val="center"/>
          </w:tcPr>
          <w:p w14:paraId="370EC6AE" w14:textId="77777777" w:rsidR="000F7FF5" w:rsidRPr="001A7E14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4CE8DFEB" w14:textId="51A695E8" w:rsidR="000F7FF5" w:rsidRPr="001A7E14" w:rsidRDefault="00CD49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2E718C" w:rsidRPr="001A7E14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1A7E14" w14:paraId="3ED41391" w14:textId="77777777" w:rsidTr="006C51F5">
        <w:tc>
          <w:tcPr>
            <w:tcW w:w="3378" w:type="dxa"/>
          </w:tcPr>
          <w:p w14:paraId="51F505F9" w14:textId="77777777" w:rsidR="000F7FF5" w:rsidRPr="001A7E14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center"/>
          </w:tcPr>
          <w:p w14:paraId="3FF30809" w14:textId="1B12ED54" w:rsidR="000F7FF5" w:rsidRPr="001A7E14" w:rsidRDefault="00EF4724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431E41" w:rsidRPr="001A7E14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1A7E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69880E4B" w14:textId="77777777" w:rsidR="000F7FF5" w:rsidRPr="001A7E14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39948F6" w14:textId="0A2B1BDC" w:rsidR="000F7FF5" w:rsidRPr="001A7E14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A7E14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1A7E1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8" w:type="dxa"/>
          </w:tcPr>
          <w:p w14:paraId="4A90C68E" w14:textId="77777777" w:rsidR="000F7FF5" w:rsidRPr="001A7E14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2F1E107A" w14:textId="46298C9D" w:rsidR="000F7FF5" w:rsidRPr="001A7E14" w:rsidRDefault="00EF4724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431E41" w:rsidRPr="001A7E14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1A7E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vAlign w:val="center"/>
          </w:tcPr>
          <w:p w14:paraId="2F6AD876" w14:textId="77777777" w:rsidR="000F7FF5" w:rsidRPr="001A7E14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30FEECED" w14:textId="468E4A62" w:rsidR="000F7FF5" w:rsidRPr="001A7E14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A7E14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1A7E1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23C5" w:rsidRPr="001A7E14" w14:paraId="4D0E9C0D" w14:textId="77777777" w:rsidTr="006C51F5">
        <w:tc>
          <w:tcPr>
            <w:tcW w:w="3378" w:type="dxa"/>
          </w:tcPr>
          <w:p w14:paraId="68FF88DA" w14:textId="77777777" w:rsidR="000F7FF5" w:rsidRPr="001A7E14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14:paraId="2E31F19B" w14:textId="77777777" w:rsidR="000F7FF5" w:rsidRPr="001A7E14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1A7E1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1A7E1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1683" w:rsidRPr="001A7E14" w14:paraId="409E6B7A" w14:textId="77777777" w:rsidTr="006C51F5">
        <w:tc>
          <w:tcPr>
            <w:tcW w:w="3378" w:type="dxa"/>
          </w:tcPr>
          <w:p w14:paraId="44858945" w14:textId="77777777" w:rsidR="00D91683" w:rsidRPr="001A7E14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2" w:type="dxa"/>
          </w:tcPr>
          <w:p w14:paraId="51F00125" w14:textId="1B865B0C" w:rsidR="00D91683" w:rsidRPr="001A7E14" w:rsidRDefault="00D258FC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291,822</w:t>
            </w:r>
          </w:p>
        </w:tc>
        <w:tc>
          <w:tcPr>
            <w:tcW w:w="270" w:type="dxa"/>
          </w:tcPr>
          <w:p w14:paraId="7F68C38D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2F3A0" w14:textId="56484780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285,189</w:t>
            </w:r>
          </w:p>
        </w:tc>
        <w:tc>
          <w:tcPr>
            <w:tcW w:w="258" w:type="dxa"/>
          </w:tcPr>
          <w:p w14:paraId="64E9479F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46D7A66" w14:textId="70F4452D" w:rsidR="00D91683" w:rsidRPr="001A7E14" w:rsidRDefault="00CC1862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220,687</w:t>
            </w:r>
          </w:p>
        </w:tc>
        <w:tc>
          <w:tcPr>
            <w:tcW w:w="264" w:type="dxa"/>
          </w:tcPr>
          <w:p w14:paraId="56FD7A83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551DD2A" w14:textId="04C2981A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222,825</w:t>
            </w:r>
          </w:p>
        </w:tc>
      </w:tr>
      <w:tr w:rsidR="00D91683" w:rsidRPr="001A7E14" w14:paraId="44A1DA1D" w14:textId="77777777" w:rsidTr="006C51F5">
        <w:tc>
          <w:tcPr>
            <w:tcW w:w="3378" w:type="dxa"/>
          </w:tcPr>
          <w:p w14:paraId="188DEB48" w14:textId="77777777" w:rsidR="00D91683" w:rsidRPr="001A7E14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2" w:type="dxa"/>
          </w:tcPr>
          <w:p w14:paraId="1787F955" w14:textId="42E6428A" w:rsidR="00D91683" w:rsidRPr="001A7E14" w:rsidRDefault="00D258FC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207,250</w:t>
            </w:r>
          </w:p>
        </w:tc>
        <w:tc>
          <w:tcPr>
            <w:tcW w:w="270" w:type="dxa"/>
          </w:tcPr>
          <w:p w14:paraId="5674F2FE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9ACE31" w14:textId="4F13F45E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174,982</w:t>
            </w:r>
          </w:p>
        </w:tc>
        <w:tc>
          <w:tcPr>
            <w:tcW w:w="258" w:type="dxa"/>
          </w:tcPr>
          <w:p w14:paraId="50E5186C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7FE6D347" w14:textId="405D982C" w:rsidR="00D91683" w:rsidRPr="001A7E14" w:rsidRDefault="00CC1862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97,458</w:t>
            </w:r>
          </w:p>
        </w:tc>
        <w:tc>
          <w:tcPr>
            <w:tcW w:w="264" w:type="dxa"/>
          </w:tcPr>
          <w:p w14:paraId="55444826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3790AF4C" w14:textId="34085395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98,240</w:t>
            </w:r>
          </w:p>
        </w:tc>
      </w:tr>
      <w:tr w:rsidR="00D91683" w:rsidRPr="001A7E14" w14:paraId="0221FA78" w14:textId="77777777" w:rsidTr="006C51F5">
        <w:tc>
          <w:tcPr>
            <w:tcW w:w="3378" w:type="dxa"/>
          </w:tcPr>
          <w:p w14:paraId="6562C630" w14:textId="77777777" w:rsidR="00D91683" w:rsidRPr="001A7E14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92" w:type="dxa"/>
          </w:tcPr>
          <w:p w14:paraId="1959FFDF" w14:textId="40C2C80F" w:rsidR="00D91683" w:rsidRPr="001A7E14" w:rsidRDefault="00D258FC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27,252</w:t>
            </w:r>
          </w:p>
        </w:tc>
        <w:tc>
          <w:tcPr>
            <w:tcW w:w="270" w:type="dxa"/>
          </w:tcPr>
          <w:p w14:paraId="2CB9DF16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016FF" w14:textId="506C8C48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22,788</w:t>
            </w:r>
          </w:p>
        </w:tc>
        <w:tc>
          <w:tcPr>
            <w:tcW w:w="258" w:type="dxa"/>
          </w:tcPr>
          <w:p w14:paraId="0B6F23D5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1BE6B22" w14:textId="55232C36" w:rsidR="00D91683" w:rsidRPr="001A7E14" w:rsidRDefault="00CC1862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18,500</w:t>
            </w:r>
          </w:p>
        </w:tc>
        <w:tc>
          <w:tcPr>
            <w:tcW w:w="264" w:type="dxa"/>
          </w:tcPr>
          <w:p w14:paraId="4120DF81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52B1DC6" w14:textId="1B01D095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18,464</w:t>
            </w:r>
          </w:p>
        </w:tc>
      </w:tr>
      <w:tr w:rsidR="00D91683" w:rsidRPr="001A7E14" w14:paraId="64113A75" w14:textId="77777777" w:rsidTr="006C51F5">
        <w:tc>
          <w:tcPr>
            <w:tcW w:w="3378" w:type="dxa"/>
          </w:tcPr>
          <w:p w14:paraId="71195881" w14:textId="4EDA9F16" w:rsidR="00D91683" w:rsidRPr="001A7E14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746549EA" w14:textId="5173AEAD" w:rsidR="00D91683" w:rsidRPr="001A7E14" w:rsidRDefault="00D258FC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36,004</w:t>
            </w:r>
          </w:p>
        </w:tc>
        <w:tc>
          <w:tcPr>
            <w:tcW w:w="270" w:type="dxa"/>
          </w:tcPr>
          <w:p w14:paraId="6CD19C5A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681CC2" w14:textId="31D34856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258" w:type="dxa"/>
          </w:tcPr>
          <w:p w14:paraId="75242640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6DC550C" w14:textId="084757AA" w:rsidR="00D91683" w:rsidRPr="001A7E14" w:rsidRDefault="006F57E9" w:rsidP="009F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DB76122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F1642E6" w14:textId="649EEA15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1683" w:rsidRPr="001A7E14" w14:paraId="6D66594A" w14:textId="77777777" w:rsidTr="006C51F5">
        <w:tc>
          <w:tcPr>
            <w:tcW w:w="3378" w:type="dxa"/>
          </w:tcPr>
          <w:p w14:paraId="03FC9098" w14:textId="77777777" w:rsidR="00D91683" w:rsidRPr="001A7E14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0B43D4E3" w14:textId="3577CD6A" w:rsidR="00D91683" w:rsidRPr="001A7E14" w:rsidRDefault="00D258FC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562,328</w:t>
            </w:r>
          </w:p>
        </w:tc>
        <w:tc>
          <w:tcPr>
            <w:tcW w:w="270" w:type="dxa"/>
          </w:tcPr>
          <w:p w14:paraId="444ACEBF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EA5DC4" w14:textId="15C0081E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484,578</w:t>
            </w:r>
          </w:p>
        </w:tc>
        <w:tc>
          <w:tcPr>
            <w:tcW w:w="258" w:type="dxa"/>
          </w:tcPr>
          <w:p w14:paraId="2E1BDCA8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DECD233" w14:textId="0F13FD79" w:rsidR="00D91683" w:rsidRPr="001A7E14" w:rsidRDefault="00CC1862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336,645</w:t>
            </w:r>
          </w:p>
        </w:tc>
        <w:tc>
          <w:tcPr>
            <w:tcW w:w="264" w:type="dxa"/>
          </w:tcPr>
          <w:p w14:paraId="0148DF13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3A288C8" w14:textId="3C91C4C3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339,529</w:t>
            </w:r>
          </w:p>
        </w:tc>
      </w:tr>
      <w:tr w:rsidR="00D91683" w:rsidRPr="001A7E14" w14:paraId="6B73214C" w14:textId="77777777" w:rsidTr="006C51F5">
        <w:tc>
          <w:tcPr>
            <w:tcW w:w="3378" w:type="dxa"/>
          </w:tcPr>
          <w:p w14:paraId="0A7C6220" w14:textId="77777777" w:rsidR="00D91683" w:rsidRPr="001A7E14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60CD0B03" w14:textId="51F316A2" w:rsidR="00D91683" w:rsidRPr="001A7E14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986CFF" w:rsidRPr="001A7E14">
              <w:rPr>
                <w:rFonts w:ascii="Angsana New" w:hAnsi="Angsana New"/>
                <w:sz w:val="30"/>
                <w:szCs w:val="30"/>
              </w:rPr>
              <w:t>17,</w:t>
            </w:r>
            <w:r w:rsidR="00D258FC" w:rsidRPr="001A7E14">
              <w:rPr>
                <w:rFonts w:ascii="Angsana New" w:hAnsi="Angsana New"/>
                <w:sz w:val="30"/>
                <w:szCs w:val="30"/>
              </w:rPr>
              <w:t>51</w:t>
            </w:r>
            <w:r w:rsidR="00C04CC5" w:rsidRPr="001A7E14">
              <w:rPr>
                <w:rFonts w:ascii="Angsana New" w:hAnsi="Angsana New"/>
                <w:sz w:val="30"/>
                <w:szCs w:val="30"/>
              </w:rPr>
              <w:t>7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2C646E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15B0D9" w14:textId="51D60B21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(14,355)</w:t>
            </w:r>
          </w:p>
        </w:tc>
        <w:tc>
          <w:tcPr>
            <w:tcW w:w="258" w:type="dxa"/>
          </w:tcPr>
          <w:p w14:paraId="722E22FC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F01198E" w14:textId="159D7F26" w:rsidR="00D91683" w:rsidRPr="001A7E14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986CFF" w:rsidRPr="001A7E14">
              <w:rPr>
                <w:rFonts w:ascii="Angsana New" w:hAnsi="Angsana New"/>
                <w:sz w:val="30"/>
                <w:szCs w:val="30"/>
              </w:rPr>
              <w:t>17,0</w:t>
            </w:r>
            <w:r w:rsidR="00CC1862" w:rsidRPr="001A7E14">
              <w:rPr>
                <w:rFonts w:ascii="Angsana New" w:hAnsi="Angsana New"/>
                <w:sz w:val="30"/>
                <w:szCs w:val="30"/>
              </w:rPr>
              <w:t>53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83E3EAB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6F6F71F" w14:textId="1F50DDC0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(14,003)</w:t>
            </w:r>
          </w:p>
        </w:tc>
      </w:tr>
      <w:tr w:rsidR="00D91683" w:rsidRPr="00FE23C5" w14:paraId="48A3D8D3" w14:textId="77777777" w:rsidTr="006C51F5">
        <w:tc>
          <w:tcPr>
            <w:tcW w:w="3378" w:type="dxa"/>
          </w:tcPr>
          <w:p w14:paraId="3AD153ED" w14:textId="77777777" w:rsidR="00D91683" w:rsidRPr="001A7E14" w:rsidRDefault="00D91683" w:rsidP="00D9168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1A7E14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D738F" w14:textId="1BBA0D9D" w:rsidR="00D91683" w:rsidRPr="001A7E14" w:rsidRDefault="00D258FC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544,811</w:t>
            </w:r>
          </w:p>
        </w:tc>
        <w:tc>
          <w:tcPr>
            <w:tcW w:w="270" w:type="dxa"/>
            <w:vAlign w:val="bottom"/>
          </w:tcPr>
          <w:p w14:paraId="4C96DADD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726AD" w14:textId="122F4178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470,223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7473A53E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73908" w14:textId="225CDC38" w:rsidR="00D91683" w:rsidRPr="001A7E14" w:rsidRDefault="00CC1862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319,592</w:t>
            </w:r>
          </w:p>
        </w:tc>
        <w:tc>
          <w:tcPr>
            <w:tcW w:w="264" w:type="dxa"/>
            <w:vAlign w:val="bottom"/>
          </w:tcPr>
          <w:p w14:paraId="2B73A4F9" w14:textId="7777777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CBFB9" w14:textId="4DD43BF7" w:rsidR="00D91683" w:rsidRPr="001A7E14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325,526</w:t>
            </w:r>
          </w:p>
        </w:tc>
      </w:tr>
      <w:bookmarkEnd w:id="9"/>
    </w:tbl>
    <w:p w14:paraId="7471F74D" w14:textId="77777777" w:rsidR="000F7FF5" w:rsidRPr="00FE23C5" w:rsidRDefault="000F7FF5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36C1909E" w14:textId="0517FE92" w:rsidR="00ED2412" w:rsidRPr="00FE23C5" w:rsidRDefault="00ED2412" w:rsidP="006C51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76" w:lineRule="auto"/>
        <w:ind w:firstLine="630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14:paraId="28ED09CB" w14:textId="77777777" w:rsidR="004D0CEA" w:rsidRPr="00FE23C5" w:rsidRDefault="004D0CEA" w:rsidP="00ED24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2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57"/>
        <w:gridCol w:w="1529"/>
        <w:gridCol w:w="30"/>
        <w:gridCol w:w="236"/>
        <w:gridCol w:w="1443"/>
        <w:gridCol w:w="236"/>
        <w:gridCol w:w="1439"/>
        <w:gridCol w:w="236"/>
        <w:gridCol w:w="1306"/>
        <w:gridCol w:w="12"/>
      </w:tblGrid>
      <w:tr w:rsidR="00FE23C5" w:rsidRPr="001A7E14" w14:paraId="59ED576F" w14:textId="77777777" w:rsidTr="00D91683">
        <w:tc>
          <w:tcPr>
            <w:tcW w:w="2857" w:type="dxa"/>
          </w:tcPr>
          <w:p w14:paraId="699968E0" w14:textId="77777777" w:rsidR="002E718C" w:rsidRPr="00FE23C5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8" w:type="dxa"/>
            <w:gridSpan w:val="4"/>
            <w:vAlign w:val="center"/>
          </w:tcPr>
          <w:p w14:paraId="3D595814" w14:textId="77777777" w:rsidR="002E718C" w:rsidRPr="001A7E14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7E14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36" w:type="dxa"/>
            <w:vAlign w:val="center"/>
          </w:tcPr>
          <w:p w14:paraId="2794D707" w14:textId="77777777" w:rsidR="002E718C" w:rsidRPr="001A7E14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93" w:type="dxa"/>
            <w:gridSpan w:val="4"/>
            <w:vAlign w:val="center"/>
          </w:tcPr>
          <w:p w14:paraId="1409E044" w14:textId="77777777" w:rsidR="002E718C" w:rsidRPr="001A7E14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FE23C5" w:rsidRPr="001A7E14" w14:paraId="3E2CABB1" w14:textId="77777777" w:rsidTr="00D91683">
        <w:trPr>
          <w:trHeight w:val="802"/>
        </w:trPr>
        <w:tc>
          <w:tcPr>
            <w:tcW w:w="2857" w:type="dxa"/>
          </w:tcPr>
          <w:p w14:paraId="297F2797" w14:textId="77777777" w:rsidR="00ED2412" w:rsidRPr="001A7E14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bookmarkStart w:id="10" w:name="_Hlk166343273"/>
          </w:p>
        </w:tc>
        <w:tc>
          <w:tcPr>
            <w:tcW w:w="1559" w:type="dxa"/>
            <w:gridSpan w:val="2"/>
          </w:tcPr>
          <w:p w14:paraId="0E1E919E" w14:textId="7439CD21" w:rsidR="00ED2412" w:rsidRPr="001A7E14" w:rsidRDefault="00EF4724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ED2412" w:rsidRPr="001A7E14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1A7E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5C511FF" w14:textId="77777777" w:rsidR="00ED2412" w:rsidRPr="001A7E14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345034EF" w14:textId="6585FF8F" w:rsidR="00ED2412" w:rsidRPr="001A7E14" w:rsidRDefault="00EF4724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D2412" w:rsidRPr="001A7E14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1A7E1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40B91BD" w14:textId="77777777" w:rsidR="00ED2412" w:rsidRPr="001A7E14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4AE2BC20" w14:textId="74B7957D" w:rsidR="00ED2412" w:rsidRPr="001A7E14" w:rsidRDefault="00EF4724" w:rsidP="00C45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C45686" w:rsidRPr="001A7E14">
              <w:rPr>
                <w:rFonts w:ascii="Angsana New" w:hAnsi="Angsana New"/>
                <w:sz w:val="30"/>
                <w:szCs w:val="30"/>
              </w:rPr>
              <w:t>256</w:t>
            </w:r>
            <w:r w:rsidR="003F3491" w:rsidRPr="001A7E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75807DD" w14:textId="77777777" w:rsidR="00ED2412" w:rsidRPr="001A7E14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0732AD3D" w14:textId="0064C94F" w:rsidR="00ED2412" w:rsidRPr="001A7E14" w:rsidRDefault="00EF4724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D2412" w:rsidRPr="001A7E14">
              <w:rPr>
                <w:rFonts w:ascii="Angsana New" w:hAnsi="Angsana New"/>
                <w:sz w:val="30"/>
                <w:szCs w:val="30"/>
              </w:rPr>
              <w:t>256</w:t>
            </w:r>
            <w:r w:rsidR="003F3491" w:rsidRPr="001A7E1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23C5" w:rsidRPr="001A7E14" w14:paraId="57B85966" w14:textId="77777777" w:rsidTr="00D91683">
        <w:trPr>
          <w:gridAfter w:val="1"/>
          <w:wAfter w:w="12" w:type="dxa"/>
          <w:trHeight w:val="422"/>
        </w:trPr>
        <w:tc>
          <w:tcPr>
            <w:tcW w:w="2857" w:type="dxa"/>
          </w:tcPr>
          <w:p w14:paraId="52C3776C" w14:textId="77777777" w:rsidR="00ED2412" w:rsidRPr="001A7E14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5" w:type="dxa"/>
            <w:gridSpan w:val="8"/>
          </w:tcPr>
          <w:p w14:paraId="2FC94712" w14:textId="77777777" w:rsidR="00ED2412" w:rsidRPr="001A7E14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1A7E1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1A7E1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975D9" w:rsidRPr="001A7E14" w14:paraId="2F5DD69D" w14:textId="77777777" w:rsidTr="00D91683">
        <w:trPr>
          <w:trHeight w:val="422"/>
        </w:trPr>
        <w:tc>
          <w:tcPr>
            <w:tcW w:w="2857" w:type="dxa"/>
          </w:tcPr>
          <w:p w14:paraId="564A926B" w14:textId="77777777" w:rsidR="001975D9" w:rsidRPr="001A7E14" w:rsidRDefault="001975D9" w:rsidP="001975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29" w:type="dxa"/>
          </w:tcPr>
          <w:p w14:paraId="05DFF016" w14:textId="272500DA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1,326,840</w:t>
            </w:r>
          </w:p>
        </w:tc>
        <w:tc>
          <w:tcPr>
            <w:tcW w:w="266" w:type="dxa"/>
            <w:gridSpan w:val="2"/>
          </w:tcPr>
          <w:p w14:paraId="7B0A2DF7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509262DA" w14:textId="65768A6B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lang w:val="en-GB"/>
              </w:rPr>
              <w:t>1,223,837</w:t>
            </w:r>
          </w:p>
        </w:tc>
        <w:tc>
          <w:tcPr>
            <w:tcW w:w="236" w:type="dxa"/>
          </w:tcPr>
          <w:p w14:paraId="1AE7246F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306D64A2" w14:textId="7568F47C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1,142,838</w:t>
            </w:r>
          </w:p>
        </w:tc>
        <w:tc>
          <w:tcPr>
            <w:tcW w:w="236" w:type="dxa"/>
          </w:tcPr>
          <w:p w14:paraId="6FBA5811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5AD16D60" w14:textId="1DC283D3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1,144,935</w:t>
            </w:r>
          </w:p>
        </w:tc>
      </w:tr>
      <w:tr w:rsidR="001975D9" w:rsidRPr="001A7E14" w14:paraId="71DFC41A" w14:textId="77777777" w:rsidTr="00D91683">
        <w:trPr>
          <w:trHeight w:val="422"/>
        </w:trPr>
        <w:tc>
          <w:tcPr>
            <w:tcW w:w="2857" w:type="dxa"/>
          </w:tcPr>
          <w:p w14:paraId="3DFF1D9A" w14:textId="77777777" w:rsidR="001975D9" w:rsidRPr="001A7E14" w:rsidRDefault="001975D9" w:rsidP="001975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529" w:type="dxa"/>
          </w:tcPr>
          <w:p w14:paraId="7F1F6B3E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7362229B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16D68288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A5660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2AB078D8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18B363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01A6AA4C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5D9" w:rsidRPr="001A7E14" w14:paraId="2AC8C576" w14:textId="77777777" w:rsidTr="00D91683">
        <w:trPr>
          <w:trHeight w:val="410"/>
        </w:trPr>
        <w:tc>
          <w:tcPr>
            <w:tcW w:w="2857" w:type="dxa"/>
          </w:tcPr>
          <w:p w14:paraId="307316E1" w14:textId="77777777" w:rsidR="001975D9" w:rsidRPr="001A7E14" w:rsidRDefault="001975D9" w:rsidP="001975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4A41774D" w14:textId="0C1BA87A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3,163</w:t>
            </w:r>
          </w:p>
        </w:tc>
        <w:tc>
          <w:tcPr>
            <w:tcW w:w="266" w:type="dxa"/>
            <w:gridSpan w:val="2"/>
          </w:tcPr>
          <w:p w14:paraId="4C8A9C57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C9C8780" w14:textId="66AFD78A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(1,907)</w:t>
            </w:r>
          </w:p>
        </w:tc>
        <w:tc>
          <w:tcPr>
            <w:tcW w:w="236" w:type="dxa"/>
          </w:tcPr>
          <w:p w14:paraId="1C0727CC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98E7EF8" w14:textId="46F597C6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3,049</w:t>
            </w:r>
          </w:p>
        </w:tc>
        <w:tc>
          <w:tcPr>
            <w:tcW w:w="236" w:type="dxa"/>
          </w:tcPr>
          <w:p w14:paraId="4AA9E355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</w:tcPr>
          <w:p w14:paraId="72831BA7" w14:textId="43FE0634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(1,505)</w:t>
            </w:r>
          </w:p>
        </w:tc>
      </w:tr>
      <w:tr w:rsidR="001975D9" w:rsidRPr="00FE23C5" w14:paraId="66636D7E" w14:textId="77777777" w:rsidTr="00467527">
        <w:trPr>
          <w:trHeight w:val="487"/>
        </w:trPr>
        <w:tc>
          <w:tcPr>
            <w:tcW w:w="2857" w:type="dxa"/>
          </w:tcPr>
          <w:p w14:paraId="734C1A01" w14:textId="77777777" w:rsidR="001975D9" w:rsidRPr="001A7E14" w:rsidRDefault="001975D9" w:rsidP="001975D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E85E8" w14:textId="5FDD5766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1,330,003</w:t>
            </w:r>
          </w:p>
        </w:tc>
        <w:tc>
          <w:tcPr>
            <w:tcW w:w="266" w:type="dxa"/>
            <w:gridSpan w:val="2"/>
            <w:vAlign w:val="bottom"/>
          </w:tcPr>
          <w:p w14:paraId="7BB404B2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524B0" w14:textId="4E991512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1,221,930</w:t>
            </w:r>
          </w:p>
        </w:tc>
        <w:tc>
          <w:tcPr>
            <w:tcW w:w="236" w:type="dxa"/>
            <w:vAlign w:val="bottom"/>
          </w:tcPr>
          <w:p w14:paraId="5FFD4FDF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E1959" w14:textId="7C7D176F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1,145,887</w:t>
            </w:r>
          </w:p>
        </w:tc>
        <w:tc>
          <w:tcPr>
            <w:tcW w:w="236" w:type="dxa"/>
            <w:vAlign w:val="bottom"/>
          </w:tcPr>
          <w:p w14:paraId="304F1E0F" w14:textId="77777777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FE2A" w14:textId="68938518" w:rsidR="001975D9" w:rsidRPr="001A7E14" w:rsidRDefault="001975D9" w:rsidP="0019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1,143,430</w:t>
            </w:r>
          </w:p>
        </w:tc>
      </w:tr>
      <w:bookmarkEnd w:id="10"/>
    </w:tbl>
    <w:p w14:paraId="09542EA6" w14:textId="77777777" w:rsidR="00155772" w:rsidRPr="00FE23C5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FE23C5" w:rsidSect="00CF1294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1"/>
          <w:cols w:space="720"/>
          <w:docGrid w:linePitch="245"/>
        </w:sectPr>
      </w:pPr>
    </w:p>
    <w:p w14:paraId="300ADACB" w14:textId="77CBE565" w:rsidR="004C1A6B" w:rsidRPr="00FE23C5" w:rsidRDefault="00504F3F" w:rsidP="006C312A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1" w:name="_Hlk182381511"/>
      <w:r w:rsidRPr="00504F3F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8</w:t>
      </w:r>
      <w:r w:rsidR="00BF73E2" w:rsidRPr="00FE23C5">
        <w:rPr>
          <w:rFonts w:ascii="Angsana New" w:hAnsi="Angsana New"/>
          <w:b/>
          <w:bCs/>
          <w:sz w:val="30"/>
          <w:szCs w:val="30"/>
        </w:rPr>
        <w:t xml:space="preserve">        </w:t>
      </w:r>
      <w:r w:rsidR="00BF73E2" w:rsidRPr="00FE23C5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</w:p>
    <w:bookmarkEnd w:id="11"/>
    <w:p w14:paraId="0ADF8AF9" w14:textId="5BCB1479" w:rsidR="004C1A6B" w:rsidRPr="001B1F69" w:rsidRDefault="004C1A6B" w:rsidP="00E365C3">
      <w:pPr>
        <w:tabs>
          <w:tab w:val="clear" w:pos="227"/>
          <w:tab w:val="clear" w:pos="454"/>
          <w:tab w:val="clear" w:pos="680"/>
          <w:tab w:val="clear" w:pos="907"/>
        </w:tabs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b/>
          <w:bCs/>
          <w:sz w:val="30"/>
          <w:szCs w:val="30"/>
        </w:rPr>
        <w:t xml:space="preserve">          </w:t>
      </w:r>
      <w:r w:rsidRPr="001B1F69">
        <w:rPr>
          <w:rFonts w:ascii="Angsana New" w:hAnsi="Angsana New"/>
          <w:sz w:val="30"/>
          <w:szCs w:val="30"/>
          <w:cs/>
        </w:rPr>
        <w:t>เงินลงทุนในบริษัทย่อยตามที่แสดงใน</w:t>
      </w:r>
      <w:r w:rsidR="00775056">
        <w:rPr>
          <w:rFonts w:ascii="Angsana New" w:hAnsi="Angsana New" w:hint="cs"/>
          <w:sz w:val="30"/>
          <w:szCs w:val="30"/>
          <w:cs/>
        </w:rPr>
        <w:t>ข้อมูลทาง</w:t>
      </w:r>
      <w:r w:rsidR="00775056" w:rsidRPr="00FE23C5">
        <w:rPr>
          <w:rFonts w:ascii="Angsana New" w:hAnsi="Angsana New"/>
          <w:sz w:val="30"/>
          <w:szCs w:val="30"/>
          <w:cs/>
        </w:rPr>
        <w:t>การเงิน</w:t>
      </w:r>
      <w:r w:rsidRPr="001B1F69">
        <w:rPr>
          <w:rFonts w:ascii="Angsana New" w:hAnsi="Angsana New"/>
          <w:sz w:val="30"/>
          <w:szCs w:val="30"/>
          <w:cs/>
        </w:rPr>
        <w:t>เฉพาะกิจการ มีรายละเอียดดังต่อไปนี้</w:t>
      </w:r>
    </w:p>
    <w:p w14:paraId="7D8E5E3B" w14:textId="46FB0DE4" w:rsidR="00BF73E2" w:rsidRPr="001B1F69" w:rsidRDefault="00CD49A2" w:rsidP="001B1F69">
      <w:pPr>
        <w:tabs>
          <w:tab w:val="clear" w:pos="227"/>
          <w:tab w:val="clear" w:pos="454"/>
          <w:tab w:val="clear" w:pos="680"/>
          <w:tab w:val="left" w:pos="567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1B1F69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2E718C" w:rsidRPr="001B1F69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tbl>
      <w:tblPr>
        <w:tblpPr w:leftFromText="180" w:rightFromText="180" w:vertAnchor="text" w:horzAnchor="margin" w:tblpX="-90" w:tblpY="10"/>
        <w:tblW w:w="16020" w:type="dxa"/>
        <w:tblLayout w:type="fixed"/>
        <w:tblLook w:val="04A0" w:firstRow="1" w:lastRow="0" w:firstColumn="1" w:lastColumn="0" w:noHBand="0" w:noVBand="1"/>
      </w:tblPr>
      <w:tblGrid>
        <w:gridCol w:w="3542"/>
        <w:gridCol w:w="3118"/>
        <w:gridCol w:w="1134"/>
        <w:gridCol w:w="36"/>
        <w:gridCol w:w="1080"/>
        <w:gridCol w:w="1170"/>
        <w:gridCol w:w="1080"/>
        <w:gridCol w:w="1089"/>
        <w:gridCol w:w="81"/>
        <w:gridCol w:w="270"/>
        <w:gridCol w:w="906"/>
        <w:gridCol w:w="354"/>
        <w:gridCol w:w="1080"/>
        <w:gridCol w:w="1080"/>
      </w:tblGrid>
      <w:tr w:rsidR="00FE23C5" w:rsidRPr="001A7E14" w14:paraId="4F7E9DBA" w14:textId="77777777" w:rsidTr="00B07729">
        <w:trPr>
          <w:trHeight w:val="359"/>
        </w:trPr>
        <w:tc>
          <w:tcPr>
            <w:tcW w:w="3542" w:type="dxa"/>
            <w:shd w:val="clear" w:color="000000" w:fill="FFFFFF"/>
            <w:noWrap/>
            <w:vAlign w:val="bottom"/>
            <w:hideMark/>
          </w:tcPr>
          <w:p w14:paraId="59C20C05" w14:textId="3F82C6AD" w:rsidR="002A0B60" w:rsidRPr="001B1F69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18" w:type="dxa"/>
            <w:shd w:val="clear" w:color="000000" w:fill="FFFFFF"/>
          </w:tcPr>
          <w:p w14:paraId="04540F23" w14:textId="7815E9B9" w:rsidR="002A0B60" w:rsidRPr="001A7E14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2250" w:type="dxa"/>
            <w:gridSpan w:val="3"/>
            <w:shd w:val="clear" w:color="000000" w:fill="FFFFFF"/>
          </w:tcPr>
          <w:p w14:paraId="27D553BC" w14:textId="10740432" w:rsidR="002A0B60" w:rsidRPr="001A7E14" w:rsidRDefault="004A4D4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สัดส่วน</w:t>
            </w:r>
            <w:r w:rsidR="002E718C" w:rsidRPr="001A7E14">
              <w:rPr>
                <w:rFonts w:ascii="Angsana New" w:hAnsi="Angsana New" w:hint="cs"/>
                <w:sz w:val="25"/>
                <w:szCs w:val="25"/>
                <w:cs/>
              </w:rPr>
              <w:t>การถือหุ้น</w:t>
            </w:r>
          </w:p>
        </w:tc>
        <w:tc>
          <w:tcPr>
            <w:tcW w:w="2250" w:type="dxa"/>
            <w:gridSpan w:val="2"/>
            <w:shd w:val="clear" w:color="000000" w:fill="FFFFFF"/>
          </w:tcPr>
          <w:p w14:paraId="3DFA189B" w14:textId="666DA256" w:rsidR="002A0B60" w:rsidRPr="001A7E14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  <w:cs/>
              </w:rPr>
              <w:t>ทุน</w:t>
            </w:r>
            <w:r w:rsidR="009958AF" w:rsidRPr="001A7E14">
              <w:rPr>
                <w:rFonts w:ascii="Angsana New" w:hAnsi="Angsana New" w:hint="cs"/>
                <w:sz w:val="25"/>
                <w:szCs w:val="25"/>
                <w:cs/>
              </w:rPr>
              <w:t>ที่</w:t>
            </w:r>
            <w:r w:rsidRPr="001A7E14">
              <w:rPr>
                <w:rFonts w:ascii="Angsana New" w:hAnsi="Angsana New"/>
                <w:sz w:val="25"/>
                <w:szCs w:val="25"/>
                <w:cs/>
              </w:rPr>
              <w:t>ชำระแล้ว</w:t>
            </w:r>
          </w:p>
        </w:tc>
        <w:tc>
          <w:tcPr>
            <w:tcW w:w="2700" w:type="dxa"/>
            <w:gridSpan w:val="5"/>
            <w:shd w:val="clear" w:color="000000" w:fill="FFFFFF"/>
          </w:tcPr>
          <w:p w14:paraId="3E8ECCD3" w14:textId="77777777" w:rsidR="002A0B60" w:rsidRPr="001A7E14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2160" w:type="dxa"/>
            <w:gridSpan w:val="2"/>
            <w:shd w:val="clear" w:color="000000" w:fill="FFFFFF"/>
          </w:tcPr>
          <w:p w14:paraId="07547E51" w14:textId="77777777" w:rsidR="002A0B60" w:rsidRPr="001A7E14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FE23C5" w:rsidRPr="001A7E14" w14:paraId="654F92D0" w14:textId="77777777" w:rsidTr="00B07729">
        <w:trPr>
          <w:trHeight w:val="435"/>
        </w:trPr>
        <w:tc>
          <w:tcPr>
            <w:tcW w:w="3542" w:type="dxa"/>
            <w:shd w:val="clear" w:color="000000" w:fill="FFFFFF"/>
            <w:noWrap/>
            <w:vAlign w:val="bottom"/>
          </w:tcPr>
          <w:p w14:paraId="0781EA4F" w14:textId="77777777" w:rsidR="002E718C" w:rsidRPr="001A7E14" w:rsidRDefault="002E718C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18" w:type="dxa"/>
            <w:shd w:val="clear" w:color="000000" w:fill="FFFFFF"/>
          </w:tcPr>
          <w:p w14:paraId="1E069FA9" w14:textId="77777777" w:rsidR="002E718C" w:rsidRPr="001A7E14" w:rsidRDefault="002E718C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000000" w:fill="FFFFFF"/>
          </w:tcPr>
          <w:p w14:paraId="7F27CA64" w14:textId="6992997D" w:rsidR="002E718C" w:rsidRPr="001A7E14" w:rsidRDefault="00EF4724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30 </w:t>
            </w:r>
            <w:r w:rsidRPr="001A7E1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กันยายน</w:t>
            </w:r>
          </w:p>
        </w:tc>
        <w:tc>
          <w:tcPr>
            <w:tcW w:w="1116" w:type="dxa"/>
            <w:gridSpan w:val="2"/>
            <w:shd w:val="clear" w:color="000000" w:fill="FFFFFF"/>
          </w:tcPr>
          <w:p w14:paraId="348C60C8" w14:textId="01CDDAF2" w:rsidR="002E718C" w:rsidRPr="001A7E14" w:rsidRDefault="00BB3EB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1A7E1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1170" w:type="dxa"/>
            <w:shd w:val="clear" w:color="000000" w:fill="FFFFFF"/>
          </w:tcPr>
          <w:p w14:paraId="08699547" w14:textId="6FB35D44" w:rsidR="002E718C" w:rsidRPr="001A7E14" w:rsidRDefault="00EF4724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30 </w:t>
            </w:r>
            <w:r w:rsidRPr="001A7E1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shd w:val="clear" w:color="000000" w:fill="FFFFFF"/>
          </w:tcPr>
          <w:p w14:paraId="5590763F" w14:textId="56B46C87" w:rsidR="002E718C" w:rsidRPr="001A7E14" w:rsidRDefault="00BB3EB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1A7E1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1089" w:type="dxa"/>
            <w:shd w:val="clear" w:color="000000" w:fill="FFFFFF"/>
          </w:tcPr>
          <w:p w14:paraId="2215243B" w14:textId="669DA693" w:rsidR="002E718C" w:rsidRPr="001A7E14" w:rsidRDefault="00EF4724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30 </w:t>
            </w:r>
            <w:r w:rsidRPr="001A7E1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กันยายน</w:t>
            </w:r>
          </w:p>
        </w:tc>
        <w:tc>
          <w:tcPr>
            <w:tcW w:w="1257" w:type="dxa"/>
            <w:gridSpan w:val="3"/>
            <w:shd w:val="clear" w:color="000000" w:fill="FFFFFF"/>
          </w:tcPr>
          <w:p w14:paraId="201BC101" w14:textId="725AA0D3" w:rsidR="002E718C" w:rsidRPr="001A7E14" w:rsidRDefault="00BB3EB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1A7E1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354" w:type="dxa"/>
            <w:shd w:val="clear" w:color="000000" w:fill="FFFFFF"/>
          </w:tcPr>
          <w:p w14:paraId="63C80779" w14:textId="77777777" w:rsidR="002E718C" w:rsidRPr="001A7E14" w:rsidRDefault="002E718C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0BD38B12" w14:textId="76E42802" w:rsidR="002E718C" w:rsidRPr="001A7E14" w:rsidRDefault="00EF4724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30 </w:t>
            </w:r>
            <w:r w:rsidRPr="001A7E1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shd w:val="clear" w:color="000000" w:fill="FFFFFF"/>
          </w:tcPr>
          <w:p w14:paraId="4D8AEA69" w14:textId="07BF8541" w:rsidR="002E718C" w:rsidRPr="001A7E14" w:rsidRDefault="00EF4724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30 </w:t>
            </w:r>
            <w:r w:rsidRPr="001A7E1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กันยายน</w:t>
            </w:r>
          </w:p>
        </w:tc>
      </w:tr>
      <w:tr w:rsidR="00FE23C5" w:rsidRPr="001A7E14" w14:paraId="4BA976C8" w14:textId="77777777" w:rsidTr="00B07729">
        <w:trPr>
          <w:trHeight w:val="435"/>
        </w:trPr>
        <w:tc>
          <w:tcPr>
            <w:tcW w:w="3542" w:type="dxa"/>
            <w:shd w:val="clear" w:color="000000" w:fill="FFFFFF"/>
            <w:noWrap/>
            <w:vAlign w:val="bottom"/>
            <w:hideMark/>
          </w:tcPr>
          <w:p w14:paraId="4775BA2B" w14:textId="77777777" w:rsidR="002A0B60" w:rsidRPr="001A7E14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3118" w:type="dxa"/>
            <w:shd w:val="clear" w:color="000000" w:fill="FFFFFF"/>
          </w:tcPr>
          <w:p w14:paraId="0A73D60C" w14:textId="77777777" w:rsidR="002A0B60" w:rsidRPr="001A7E14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000000" w:fill="FFFFFF"/>
          </w:tcPr>
          <w:p w14:paraId="18E73658" w14:textId="52723308" w:rsidR="002A0B60" w:rsidRPr="001A7E14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1A7E14">
              <w:rPr>
                <w:rFonts w:ascii="Angsana New" w:hAnsi="Angsana New"/>
                <w:sz w:val="25"/>
                <w:szCs w:val="25"/>
              </w:rPr>
              <w:t>6</w:t>
            </w:r>
            <w:r w:rsidR="003F3491" w:rsidRPr="001A7E14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116" w:type="dxa"/>
            <w:gridSpan w:val="2"/>
            <w:shd w:val="clear" w:color="000000" w:fill="FFFFFF"/>
          </w:tcPr>
          <w:p w14:paraId="791C9958" w14:textId="2FF632D8" w:rsidR="002A0B60" w:rsidRPr="001A7E14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lang w:val="en-GB"/>
              </w:rPr>
              <w:t>256</w:t>
            </w:r>
            <w:r w:rsidR="003F3491" w:rsidRPr="001A7E14">
              <w:rPr>
                <w:rFonts w:ascii="Angsana New" w:hAnsi="Angsana New"/>
                <w:sz w:val="25"/>
                <w:szCs w:val="25"/>
                <w:lang w:val="en-GB"/>
              </w:rPr>
              <w:t>7</w:t>
            </w:r>
          </w:p>
        </w:tc>
        <w:tc>
          <w:tcPr>
            <w:tcW w:w="1170" w:type="dxa"/>
            <w:shd w:val="clear" w:color="000000" w:fill="FFFFFF"/>
          </w:tcPr>
          <w:p w14:paraId="5933BAD4" w14:textId="1BECE89D" w:rsidR="002A0B60" w:rsidRPr="001A7E14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lang w:val="en-GB"/>
              </w:rPr>
              <w:t>256</w:t>
            </w:r>
            <w:r w:rsidR="003F3491" w:rsidRPr="001A7E14">
              <w:rPr>
                <w:rFonts w:ascii="Angsana New" w:hAnsi="Angsana New"/>
                <w:sz w:val="25"/>
                <w:szCs w:val="25"/>
                <w:lang w:val="en-GB"/>
              </w:rPr>
              <w:t>8</w:t>
            </w:r>
          </w:p>
        </w:tc>
        <w:tc>
          <w:tcPr>
            <w:tcW w:w="1080" w:type="dxa"/>
            <w:shd w:val="clear" w:color="000000" w:fill="FFFFFF"/>
          </w:tcPr>
          <w:p w14:paraId="30934C94" w14:textId="486E5361" w:rsidR="002A0B60" w:rsidRPr="001A7E14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1A7E14">
              <w:rPr>
                <w:rFonts w:ascii="Angsana New" w:hAnsi="Angsana New"/>
                <w:sz w:val="25"/>
                <w:szCs w:val="25"/>
              </w:rPr>
              <w:t>6</w:t>
            </w:r>
            <w:r w:rsidR="003F3491" w:rsidRPr="001A7E14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089" w:type="dxa"/>
            <w:shd w:val="clear" w:color="000000" w:fill="FFFFFF"/>
          </w:tcPr>
          <w:p w14:paraId="1DEDA362" w14:textId="4472893D" w:rsidR="002A0B60" w:rsidRPr="001A7E14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 xml:space="preserve">      </w:t>
            </w:r>
            <w:r w:rsidR="00EE3FF9" w:rsidRPr="001A7E14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1A7E14">
              <w:rPr>
                <w:rFonts w:ascii="Angsana New" w:hAnsi="Angsana New"/>
                <w:sz w:val="25"/>
                <w:szCs w:val="25"/>
              </w:rPr>
              <w:t>6</w:t>
            </w:r>
            <w:r w:rsidR="003F3491" w:rsidRPr="001A7E14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257" w:type="dxa"/>
            <w:gridSpan w:val="3"/>
            <w:shd w:val="clear" w:color="000000" w:fill="FFFFFF"/>
          </w:tcPr>
          <w:p w14:paraId="40A1A35E" w14:textId="396C0D33" w:rsidR="002A0B60" w:rsidRPr="001A7E14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2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 xml:space="preserve">          </w:t>
            </w:r>
            <w:r w:rsidR="00EE3FF9" w:rsidRPr="001A7E14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1A7E14">
              <w:rPr>
                <w:rFonts w:ascii="Angsana New" w:hAnsi="Angsana New"/>
                <w:sz w:val="25"/>
                <w:szCs w:val="25"/>
              </w:rPr>
              <w:t>6</w:t>
            </w:r>
            <w:r w:rsidR="003F3491" w:rsidRPr="001A7E14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354" w:type="dxa"/>
            <w:shd w:val="clear" w:color="000000" w:fill="FFFFFF"/>
          </w:tcPr>
          <w:p w14:paraId="140532E7" w14:textId="77777777" w:rsidR="002A0B60" w:rsidRPr="001A7E14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267E9505" w14:textId="6224E635" w:rsidR="002A0B60" w:rsidRPr="001A7E14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1A7E14">
              <w:rPr>
                <w:rFonts w:ascii="Angsana New" w:hAnsi="Angsana New"/>
                <w:sz w:val="25"/>
                <w:szCs w:val="25"/>
              </w:rPr>
              <w:t>6</w:t>
            </w:r>
            <w:r w:rsidR="00716FCD" w:rsidRPr="001A7E14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080" w:type="dxa"/>
            <w:shd w:val="clear" w:color="000000" w:fill="FFFFFF"/>
          </w:tcPr>
          <w:p w14:paraId="6127B722" w14:textId="03A3D6B8" w:rsidR="002A0B60" w:rsidRPr="001A7E14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1A7E14">
              <w:rPr>
                <w:rFonts w:ascii="Angsana New" w:hAnsi="Angsana New"/>
                <w:sz w:val="25"/>
                <w:szCs w:val="25"/>
              </w:rPr>
              <w:t>6</w:t>
            </w:r>
            <w:r w:rsidR="00504F3F" w:rsidRPr="001A7E14">
              <w:rPr>
                <w:rFonts w:ascii="Angsana New" w:hAnsi="Angsana New" w:hint="cs"/>
                <w:sz w:val="25"/>
                <w:szCs w:val="25"/>
                <w:lang w:val="en-GB"/>
              </w:rPr>
              <w:t>7</w:t>
            </w:r>
          </w:p>
        </w:tc>
      </w:tr>
      <w:tr w:rsidR="00FE23C5" w:rsidRPr="001A7E14" w14:paraId="30D57B65" w14:textId="77777777" w:rsidTr="00B07729">
        <w:trPr>
          <w:trHeight w:val="393"/>
        </w:trPr>
        <w:tc>
          <w:tcPr>
            <w:tcW w:w="3542" w:type="dxa"/>
            <w:shd w:val="clear" w:color="000000" w:fill="FFFFFF"/>
            <w:hideMark/>
          </w:tcPr>
          <w:p w14:paraId="3F3EB1EB" w14:textId="77777777" w:rsidR="002A0B60" w:rsidRPr="001A7E14" w:rsidRDefault="004A4D4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บริษัทย่อยที่ถือหุ้นโดยบริษัท</w:t>
            </w:r>
          </w:p>
        </w:tc>
        <w:tc>
          <w:tcPr>
            <w:tcW w:w="3118" w:type="dxa"/>
            <w:shd w:val="clear" w:color="000000" w:fill="FFFFFF"/>
          </w:tcPr>
          <w:p w14:paraId="633C6759" w14:textId="77777777" w:rsidR="002A0B60" w:rsidRPr="001A7E14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250" w:type="dxa"/>
            <w:gridSpan w:val="3"/>
            <w:shd w:val="clear" w:color="000000" w:fill="FFFFFF"/>
          </w:tcPr>
          <w:p w14:paraId="1F55BF83" w14:textId="77777777" w:rsidR="002A0B60" w:rsidRPr="001A7E14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1A7E14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7110" w:type="dxa"/>
            <w:gridSpan w:val="9"/>
            <w:shd w:val="clear" w:color="000000" w:fill="FFFFFF"/>
          </w:tcPr>
          <w:p w14:paraId="37A0D9EF" w14:textId="77777777" w:rsidR="002A0B60" w:rsidRPr="001A7E14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1A7E14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(หน่วย</w:t>
            </w:r>
            <w:r w:rsidRPr="001A7E14">
              <w:rPr>
                <w:rFonts w:ascii="Angsana New" w:hAnsi="Angsana New"/>
                <w:i/>
                <w:iCs/>
                <w:sz w:val="25"/>
                <w:szCs w:val="25"/>
              </w:rPr>
              <w:t>:</w:t>
            </w:r>
            <w:r w:rsidRPr="001A7E14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3F3491" w:rsidRPr="001A7E14" w14:paraId="4E1E9800" w14:textId="77777777" w:rsidTr="00B07729">
        <w:trPr>
          <w:trHeight w:val="360"/>
        </w:trPr>
        <w:tc>
          <w:tcPr>
            <w:tcW w:w="3542" w:type="dxa"/>
            <w:shd w:val="clear" w:color="000000" w:fill="FFFFFF"/>
            <w:hideMark/>
          </w:tcPr>
          <w:p w14:paraId="08EB95CE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สยามเทคนิคเพาเวอร์ จำกัด</w:t>
            </w:r>
          </w:p>
        </w:tc>
        <w:tc>
          <w:tcPr>
            <w:tcW w:w="3118" w:type="dxa"/>
            <w:shd w:val="clear" w:color="000000" w:fill="FFFFFF"/>
          </w:tcPr>
          <w:p w14:paraId="50DEB795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1A7E14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0B35AE5E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16" w:type="dxa"/>
            <w:gridSpan w:val="2"/>
            <w:shd w:val="clear" w:color="000000" w:fill="FFFFFF"/>
            <w:vAlign w:val="bottom"/>
          </w:tcPr>
          <w:p w14:paraId="256EFA75" w14:textId="06733FB0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14:paraId="2D8B17B9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4C19D70B" w14:textId="22FA0796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165B9BBD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537253DC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64081395" w14:textId="1B75F29D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24E43437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61B3E9D6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1A7E14" w14:paraId="626AC00A" w14:textId="77777777" w:rsidTr="00B07729">
        <w:trPr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01B9C95C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14:paraId="4F6E7A08" w14:textId="02CBDAE7" w:rsidR="003F3491" w:rsidRPr="001A7E14" w:rsidRDefault="003F3491" w:rsidP="00B07729">
            <w:pPr>
              <w:spacing w:line="240" w:lineRule="auto"/>
              <w:rPr>
                <w:sz w:val="25"/>
                <w:szCs w:val="25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1A7E14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5C4C53CF" w14:textId="77777777" w:rsidR="003F3491" w:rsidRPr="001A7E14" w:rsidRDefault="003F3491" w:rsidP="00B07729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16" w:type="dxa"/>
            <w:gridSpan w:val="2"/>
            <w:shd w:val="clear" w:color="000000" w:fill="FFFFFF"/>
            <w:vAlign w:val="bottom"/>
          </w:tcPr>
          <w:p w14:paraId="773800F1" w14:textId="0E8A3DC2" w:rsidR="003F3491" w:rsidRPr="001A7E14" w:rsidRDefault="003F3491" w:rsidP="00B07729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14:paraId="3A890819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36088C50" w14:textId="6EF1677C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00FB9BC1" w14:textId="77777777" w:rsidR="003F3491" w:rsidRPr="001A7E14" w:rsidRDefault="003F3491" w:rsidP="00B07729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4F92E18D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50E3BF08" w14:textId="52837BA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4C246EEC" w14:textId="325CA4C2" w:rsidR="003F3491" w:rsidRPr="001A7E14" w:rsidRDefault="007C17E5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2,800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2CC0257C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1A7E14" w14:paraId="2BC8DC13" w14:textId="77777777" w:rsidTr="00B07729">
        <w:trPr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3456301A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14:paraId="69802192" w14:textId="77777777" w:rsidR="003F3491" w:rsidRPr="001A7E14" w:rsidRDefault="003F3491" w:rsidP="00B07729">
            <w:pPr>
              <w:spacing w:line="240" w:lineRule="auto"/>
              <w:rPr>
                <w:sz w:val="25"/>
                <w:szCs w:val="25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1A7E14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7394CCDB" w14:textId="77777777" w:rsidR="003F3491" w:rsidRPr="001A7E14" w:rsidRDefault="003F3491" w:rsidP="00B07729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16" w:type="dxa"/>
            <w:gridSpan w:val="2"/>
            <w:shd w:val="clear" w:color="000000" w:fill="FFFFFF"/>
            <w:vAlign w:val="bottom"/>
          </w:tcPr>
          <w:p w14:paraId="2E83E033" w14:textId="28F27B08" w:rsidR="003F3491" w:rsidRPr="001A7E14" w:rsidRDefault="003F3491" w:rsidP="00B07729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14:paraId="143CDB13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7DAD1382" w14:textId="51459FF6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73D2577D" w14:textId="77777777" w:rsidR="003F3491" w:rsidRPr="001A7E14" w:rsidRDefault="003F3491" w:rsidP="00B07729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67733A96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4A9B8726" w14:textId="37136110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4B9CA3E8" w14:textId="5B6449ED" w:rsidR="003F3491" w:rsidRPr="001A7E14" w:rsidRDefault="007C17E5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3,000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5348D2B9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1A7E14" w14:paraId="17D573B5" w14:textId="77777777" w:rsidTr="00B07729">
        <w:trPr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53AF88B6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14:paraId="101C96B8" w14:textId="77777777" w:rsidR="003F3491" w:rsidRPr="001A7E14" w:rsidRDefault="003F3491" w:rsidP="00B07729">
            <w:pPr>
              <w:spacing w:line="240" w:lineRule="auto"/>
              <w:rPr>
                <w:sz w:val="25"/>
                <w:szCs w:val="25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1A7E14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33CEDA33" w14:textId="77777777" w:rsidR="003F3491" w:rsidRPr="001A7E14" w:rsidRDefault="003F3491" w:rsidP="00B07729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16" w:type="dxa"/>
            <w:gridSpan w:val="2"/>
            <w:shd w:val="clear" w:color="000000" w:fill="FFFFFF"/>
            <w:vAlign w:val="bottom"/>
          </w:tcPr>
          <w:p w14:paraId="2195A9B3" w14:textId="70E4F21B" w:rsidR="003F3491" w:rsidRPr="001A7E14" w:rsidRDefault="003F3491" w:rsidP="00B07729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14:paraId="059C0356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4D389C69" w14:textId="36749CBE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0FD53B65" w14:textId="77777777" w:rsidR="003F3491" w:rsidRPr="001A7E14" w:rsidRDefault="003F3491" w:rsidP="00B07729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02543D9A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74CC015A" w14:textId="1E9BC751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515CD3AE" w14:textId="0F9311F4" w:rsidR="003F3491" w:rsidRPr="001A7E14" w:rsidRDefault="007C17E5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7131A009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1A7E14" w14:paraId="3C4469D9" w14:textId="77777777" w:rsidTr="00B07729">
        <w:trPr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72C492BC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14:paraId="7A3E2809" w14:textId="77777777" w:rsidR="003F3491" w:rsidRPr="001A7E14" w:rsidRDefault="003F3491" w:rsidP="00B07729">
            <w:pPr>
              <w:spacing w:line="240" w:lineRule="auto"/>
              <w:rPr>
                <w:sz w:val="25"/>
                <w:szCs w:val="25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1A7E14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3D92D748" w14:textId="77777777" w:rsidR="003F3491" w:rsidRPr="001A7E14" w:rsidRDefault="003F3491" w:rsidP="00B07729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16" w:type="dxa"/>
            <w:gridSpan w:val="2"/>
            <w:shd w:val="clear" w:color="000000" w:fill="FFFFFF"/>
            <w:vAlign w:val="bottom"/>
          </w:tcPr>
          <w:p w14:paraId="4559C24B" w14:textId="2DEEBFCF" w:rsidR="003F3491" w:rsidRPr="001A7E14" w:rsidRDefault="003F3491" w:rsidP="00B07729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14:paraId="1F7F889F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7AA8F946" w14:textId="57877C6C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3F6FF781" w14:textId="77777777" w:rsidR="003F3491" w:rsidRPr="001A7E14" w:rsidRDefault="003F3491" w:rsidP="00B07729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4576DA1E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7B9A8AF5" w14:textId="28D9CE12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72D1E5F1" w14:textId="745F9DC2" w:rsidR="003F3491" w:rsidRPr="001A7E14" w:rsidRDefault="007C17E5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430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796F4203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1A7E14" w14:paraId="5FB994A7" w14:textId="77777777" w:rsidTr="00B07729">
        <w:trPr>
          <w:trHeight w:val="420"/>
        </w:trPr>
        <w:tc>
          <w:tcPr>
            <w:tcW w:w="3542" w:type="dxa"/>
            <w:shd w:val="clear" w:color="000000" w:fill="FFFFFF"/>
            <w:vAlign w:val="bottom"/>
          </w:tcPr>
          <w:p w14:paraId="440C6DC3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บริษัท สยามสตีลไวร์ จำกัด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14:paraId="2BDBB0B3" w14:textId="00BD2990" w:rsidR="003F3491" w:rsidRPr="001A7E14" w:rsidRDefault="003F3491" w:rsidP="00B07729">
            <w:pPr>
              <w:tabs>
                <w:tab w:val="clear" w:pos="2580"/>
                <w:tab w:val="left" w:pos="2484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/>
                <w:sz w:val="25"/>
                <w:szCs w:val="25"/>
                <w:cs/>
              </w:rPr>
              <w:t>ผลิตและจำหน่ายลวดเหล็ก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26169B38" w14:textId="77777777" w:rsidR="003F3491" w:rsidRPr="001A7E14" w:rsidRDefault="003F3491" w:rsidP="00B07729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99.9998</w:t>
            </w:r>
          </w:p>
        </w:tc>
        <w:tc>
          <w:tcPr>
            <w:tcW w:w="1116" w:type="dxa"/>
            <w:gridSpan w:val="2"/>
            <w:shd w:val="clear" w:color="000000" w:fill="FFFFFF"/>
            <w:vAlign w:val="bottom"/>
          </w:tcPr>
          <w:p w14:paraId="4C4D852A" w14:textId="3D9B3772" w:rsidR="003F3491" w:rsidRPr="001A7E14" w:rsidRDefault="003F3491" w:rsidP="00B07729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99.9998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14:paraId="54FA8395" w14:textId="1BC01948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350,000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2996D77A" w14:textId="09BDCE8F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350,000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1AD52FD3" w14:textId="22DF72BA" w:rsidR="003F3491" w:rsidRPr="001A7E14" w:rsidRDefault="003F3491" w:rsidP="00B07729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349,999.700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7F987695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170A3688" w14:textId="236F8AAB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349,999.700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7DDAB161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49D3DC5C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1A7E14" w14:paraId="7B31C581" w14:textId="77777777" w:rsidTr="00B07729">
        <w:trPr>
          <w:trHeight w:val="420"/>
        </w:trPr>
        <w:tc>
          <w:tcPr>
            <w:tcW w:w="3542" w:type="dxa"/>
            <w:shd w:val="clear" w:color="000000" w:fill="FFFFFF"/>
            <w:vAlign w:val="bottom"/>
          </w:tcPr>
          <w:p w14:paraId="09D3C2A3" w14:textId="2D1864D6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บริษัท วังคอนกรีต จำกัด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14:paraId="1BDEA961" w14:textId="056D5C4A" w:rsidR="003F3491" w:rsidRPr="001A7E14" w:rsidRDefault="003F3491" w:rsidP="00B07729">
            <w:pPr>
              <w:tabs>
                <w:tab w:val="clear" w:pos="2580"/>
                <w:tab w:val="left" w:pos="2484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ผลิตและจำหน่ายผลิตภัณ</w:t>
            </w:r>
            <w:bookmarkStart w:id="12" w:name="_Hlk182334448"/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ฑ์</w:t>
            </w:r>
            <w:bookmarkEnd w:id="12"/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คอนกรีตอัดแรง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4814B0A0" w14:textId="13574613" w:rsidR="003F3491" w:rsidRPr="001A7E14" w:rsidRDefault="003F3491" w:rsidP="00B07729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99.9999</w:t>
            </w:r>
          </w:p>
        </w:tc>
        <w:tc>
          <w:tcPr>
            <w:tcW w:w="1116" w:type="dxa"/>
            <w:gridSpan w:val="2"/>
            <w:shd w:val="clear" w:color="000000" w:fill="FFFFFF"/>
            <w:vAlign w:val="bottom"/>
          </w:tcPr>
          <w:p w14:paraId="5CC8C16A" w14:textId="67B29CB8" w:rsidR="003F3491" w:rsidRPr="001A7E14" w:rsidRDefault="003F3491" w:rsidP="00B07729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99.9999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14:paraId="1CB0F0CD" w14:textId="4D264223" w:rsidR="003F3491" w:rsidRPr="001A7E14" w:rsidRDefault="0058774C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8774C">
              <w:rPr>
                <w:rFonts w:ascii="Angsana New" w:hAnsi="Angsana New" w:hint="cs"/>
                <w:sz w:val="25"/>
                <w:szCs w:val="25"/>
                <w:lang w:val="en-GB"/>
              </w:rPr>
              <w:t>3</w:t>
            </w:r>
            <w:r w:rsidR="003F3491" w:rsidRPr="001A7E14">
              <w:rPr>
                <w:rFonts w:ascii="Angsana New" w:hAnsi="Angsana New"/>
                <w:sz w:val="25"/>
                <w:szCs w:val="25"/>
              </w:rPr>
              <w:t>0,000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4B12B486" w14:textId="03997ED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20,000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27A46088" w14:textId="3405F777" w:rsidR="003F3491" w:rsidRPr="001A7E14" w:rsidRDefault="0058774C" w:rsidP="00B07729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8774C">
              <w:rPr>
                <w:rFonts w:ascii="Angsana New" w:hAnsi="Angsana New" w:hint="cs"/>
                <w:sz w:val="25"/>
                <w:szCs w:val="25"/>
                <w:lang w:val="en-GB"/>
              </w:rPr>
              <w:t>11</w:t>
            </w:r>
            <w:r w:rsidR="00EE7711" w:rsidRPr="001A7E14">
              <w:rPr>
                <w:rFonts w:ascii="Angsana New" w:hAnsi="Angsana New" w:hint="cs"/>
                <w:sz w:val="25"/>
                <w:szCs w:val="25"/>
                <w:cs/>
              </w:rPr>
              <w:t>9</w:t>
            </w:r>
            <w:r w:rsidR="003F3491" w:rsidRPr="001A7E14">
              <w:rPr>
                <w:rFonts w:ascii="Angsana New" w:hAnsi="Angsana New"/>
                <w:sz w:val="25"/>
                <w:szCs w:val="25"/>
              </w:rPr>
              <w:t>,000</w:t>
            </w:r>
            <w:r w:rsidR="00DF3682">
              <w:rPr>
                <w:rFonts w:ascii="Angsana New" w:hAnsi="Angsana New"/>
                <w:sz w:val="25"/>
                <w:szCs w:val="25"/>
              </w:rPr>
              <w:t>.</w:t>
            </w:r>
            <w:r w:rsidR="00B07729" w:rsidRPr="001A7E14">
              <w:rPr>
                <w:rFonts w:ascii="Angsana New" w:hAnsi="Angsana New"/>
                <w:sz w:val="25"/>
                <w:szCs w:val="25"/>
              </w:rPr>
              <w:t>000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681811CD" w14:textId="77777777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7E6FE1DA" w14:textId="0AF714B3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109,000</w:t>
            </w:r>
            <w:r w:rsidR="00DF3682">
              <w:rPr>
                <w:rFonts w:ascii="Angsana New" w:hAnsi="Angsana New"/>
                <w:sz w:val="25"/>
                <w:szCs w:val="25"/>
              </w:rPr>
              <w:t>.</w:t>
            </w:r>
            <w:r w:rsidR="00B07729" w:rsidRPr="001A7E14">
              <w:rPr>
                <w:rFonts w:ascii="Angsana New" w:hAnsi="Angsana New"/>
                <w:sz w:val="25"/>
                <w:szCs w:val="25"/>
              </w:rPr>
              <w:t>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2538561E" w14:textId="355963E0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7D4C825B" w14:textId="41594E5C" w:rsidR="003F3491" w:rsidRPr="001A7E14" w:rsidRDefault="003F3491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07729" w:rsidRPr="001A7E14" w14:paraId="7D9C49F3" w14:textId="77777777" w:rsidTr="00B07729">
        <w:trPr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317D3824" w14:textId="4518973F" w:rsidR="00A224AE" w:rsidRPr="001A7E14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/>
                <w:sz w:val="25"/>
                <w:szCs w:val="25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3118" w:type="dxa"/>
            <w:shd w:val="clear" w:color="000000" w:fill="FFFFFF"/>
          </w:tcPr>
          <w:p w14:paraId="2BDF8769" w14:textId="61F862C2" w:rsidR="00A224AE" w:rsidRPr="001A7E14" w:rsidRDefault="00A224AE" w:rsidP="00B07729">
            <w:pPr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170" w:type="dxa"/>
            <w:gridSpan w:val="2"/>
            <w:shd w:val="clear" w:color="000000" w:fill="FFFFFF"/>
          </w:tcPr>
          <w:p w14:paraId="395A81D0" w14:textId="6066C74B" w:rsidR="00A224AE" w:rsidRPr="001A7E14" w:rsidRDefault="00A224AE" w:rsidP="00B07729">
            <w:pPr>
              <w:spacing w:line="240" w:lineRule="auto"/>
              <w:rPr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6032EB04" w14:textId="0556722C" w:rsidR="00A224AE" w:rsidRPr="001A7E14" w:rsidRDefault="00A224AE" w:rsidP="00B0772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000000" w:fill="FFFFFF"/>
          </w:tcPr>
          <w:p w14:paraId="1C6EEC38" w14:textId="089CE052" w:rsidR="00A224AE" w:rsidRPr="001A7E14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6668EC2B" w14:textId="3B676510" w:rsidR="00A224AE" w:rsidRPr="001A7E14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23926EE" w14:textId="1492F622" w:rsidR="00A224AE" w:rsidRPr="001A7E14" w:rsidRDefault="00A224AE" w:rsidP="00B07729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45975539" w14:textId="77777777" w:rsidR="00A224AE" w:rsidRPr="001A7E14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9AD4099" w14:textId="445C4BFC" w:rsidR="00A224AE" w:rsidRPr="001A7E14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66942611" w14:textId="64EB3D77" w:rsidR="00A224AE" w:rsidRPr="001A7E14" w:rsidRDefault="008F733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 xml:space="preserve">   -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5C853703" w14:textId="51B900FD" w:rsidR="00A224AE" w:rsidRPr="001A7E14" w:rsidRDefault="008F733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B07729" w:rsidRPr="00FE23C5" w14:paraId="1A38C560" w14:textId="77777777" w:rsidTr="00B07729">
        <w:trPr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6FCDE3A3" w14:textId="09ACB553" w:rsidR="00A224AE" w:rsidRPr="001A7E14" w:rsidRDefault="008F733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3118" w:type="dxa"/>
            <w:shd w:val="clear" w:color="000000" w:fill="FFFFFF"/>
          </w:tcPr>
          <w:p w14:paraId="48A2E7DD" w14:textId="1EC04917" w:rsidR="00A224AE" w:rsidRPr="001A7E14" w:rsidRDefault="00A224AE" w:rsidP="00B07729">
            <w:pPr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170" w:type="dxa"/>
            <w:gridSpan w:val="2"/>
            <w:shd w:val="clear" w:color="000000" w:fill="FFFFFF"/>
          </w:tcPr>
          <w:p w14:paraId="2CA5E8AC" w14:textId="6A65FC85" w:rsidR="00A224AE" w:rsidRPr="001A7E14" w:rsidRDefault="00A224AE" w:rsidP="00B07729">
            <w:pPr>
              <w:spacing w:line="240" w:lineRule="auto"/>
              <w:rPr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73DBCAB9" w14:textId="51C0BED6" w:rsidR="00A224AE" w:rsidRPr="001A7E14" w:rsidRDefault="00A224AE" w:rsidP="00B0772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000000" w:fill="FFFFFF"/>
          </w:tcPr>
          <w:p w14:paraId="51FD1CE8" w14:textId="5112B3F1" w:rsidR="00A224AE" w:rsidRPr="001A7E14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764ADA4D" w14:textId="108F7B0E" w:rsidR="00A224AE" w:rsidRPr="001A7E14" w:rsidRDefault="001B1F6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7E14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</w:tcPr>
          <w:p w14:paraId="30A5BD00" w14:textId="69274D45" w:rsidR="00A224AE" w:rsidRPr="001A7E14" w:rsidRDefault="00504F3F" w:rsidP="00B07729">
            <w:pPr>
              <w:spacing w:line="240" w:lineRule="auto"/>
              <w:jc w:val="right"/>
              <w:rPr>
                <w:b/>
                <w:bCs/>
                <w:sz w:val="25"/>
                <w:szCs w:val="25"/>
              </w:rPr>
            </w:pPr>
            <w:r w:rsidRPr="001A7E14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4</w:t>
            </w:r>
            <w:r w:rsidR="00EE7711" w:rsidRPr="001A7E14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GB"/>
              </w:rPr>
              <w:t>7</w:t>
            </w:r>
            <w:r w:rsidRPr="001A7E14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3</w:t>
            </w:r>
            <w:r w:rsidR="00E661E7" w:rsidRPr="001A7E14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,</w:t>
            </w:r>
            <w:r w:rsidRPr="001A7E14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998</w:t>
            </w:r>
          </w:p>
        </w:tc>
        <w:tc>
          <w:tcPr>
            <w:tcW w:w="270" w:type="dxa"/>
            <w:shd w:val="clear" w:color="000000" w:fill="FFFFFF"/>
          </w:tcPr>
          <w:p w14:paraId="61507ABF" w14:textId="77777777" w:rsidR="00A224AE" w:rsidRPr="001A7E14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</w:tcPr>
          <w:p w14:paraId="6781D1BE" w14:textId="65A7C066" w:rsidR="00A224AE" w:rsidRPr="001A7E14" w:rsidRDefault="00E661E7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A7E14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463,998</w:t>
            </w:r>
          </w:p>
        </w:tc>
        <w:tc>
          <w:tcPr>
            <w:tcW w:w="1080" w:type="dxa"/>
            <w:shd w:val="clear" w:color="000000" w:fill="FFFFFF"/>
          </w:tcPr>
          <w:p w14:paraId="7A58567D" w14:textId="468790DB" w:rsidR="00A224AE" w:rsidRPr="001A7E14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29FAEBE7" w14:textId="59CCF986" w:rsidR="00A224AE" w:rsidRPr="001A7E14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</w:tbl>
    <w:p w14:paraId="45045215" w14:textId="65075664" w:rsidR="00565DE9" w:rsidRPr="00FE23C5" w:rsidRDefault="00565DE9" w:rsidP="001B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68"/>
        </w:tabs>
        <w:rPr>
          <w:rFonts w:ascii="Angsana New" w:hAnsi="Angsana New"/>
          <w:sz w:val="30"/>
          <w:szCs w:val="30"/>
        </w:rPr>
        <w:sectPr w:rsidR="00565DE9" w:rsidRPr="00FE23C5" w:rsidSect="00CF1294">
          <w:footerReference w:type="default" r:id="rId10"/>
          <w:pgSz w:w="16834" w:h="11909" w:orient="landscape" w:code="9"/>
          <w:pgMar w:top="1152" w:right="691" w:bottom="1136" w:left="576" w:header="720" w:footer="720" w:gutter="0"/>
          <w:pgNumType w:start="22"/>
          <w:cols w:space="720"/>
          <w:docGrid w:linePitch="245"/>
        </w:sectPr>
      </w:pPr>
      <w:r w:rsidRPr="00FE23C5">
        <w:rPr>
          <w:rFonts w:ascii="Angsana New" w:hAnsi="Angsana New"/>
          <w:sz w:val="30"/>
          <w:szCs w:val="30"/>
        </w:rPr>
        <w:tab/>
      </w:r>
    </w:p>
    <w:p w14:paraId="35C2AE9C" w14:textId="460C58F1" w:rsidR="007C17E5" w:rsidRPr="00802795" w:rsidRDefault="007C17E5" w:rsidP="001A7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trike/>
          <w:color w:val="000000" w:themeColor="text1"/>
          <w:sz w:val="30"/>
          <w:szCs w:val="30"/>
          <w:cs/>
        </w:rPr>
      </w:pPr>
      <w:r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lastRenderedPageBreak/>
        <w:t>ตามมติที่ประชุม</w:t>
      </w:r>
      <w:r w:rsidR="007D4826"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t>วิสามัญผู้ถือหุ้น</w:t>
      </w:r>
      <w:r w:rsidR="00D93B4E"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ของบริษัท วังคอนกรีต จำกัด </w:t>
      </w:r>
      <w:r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ครั้งที่ </w:t>
      </w:r>
      <w:r w:rsidR="001A7E14">
        <w:rPr>
          <w:rFonts w:ascii="Angsana New" w:hAnsi="Angsana New"/>
          <w:color w:val="000000" w:themeColor="text1"/>
          <w:sz w:val="30"/>
          <w:szCs w:val="30"/>
        </w:rPr>
        <w:t>1</w:t>
      </w:r>
      <w:r w:rsidRPr="001A7E14">
        <w:rPr>
          <w:rFonts w:ascii="Angsana New" w:hAnsi="Angsana New"/>
          <w:color w:val="000000" w:themeColor="text1"/>
          <w:sz w:val="30"/>
          <w:szCs w:val="30"/>
        </w:rPr>
        <w:t xml:space="preserve">/2568 </w:t>
      </w:r>
      <w:r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เมื่อวันที่ </w:t>
      </w:r>
      <w:r w:rsidR="001A7E14">
        <w:rPr>
          <w:rFonts w:ascii="Angsana New" w:hAnsi="Angsana New"/>
          <w:color w:val="000000" w:themeColor="text1"/>
          <w:sz w:val="30"/>
          <w:szCs w:val="30"/>
        </w:rPr>
        <w:t>14</w:t>
      </w:r>
      <w:r w:rsidRPr="001A7E1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สิงหาคม </w:t>
      </w:r>
      <w:r w:rsidRPr="001A7E14">
        <w:rPr>
          <w:rFonts w:ascii="Angsana New" w:hAnsi="Angsana New"/>
          <w:color w:val="000000" w:themeColor="text1"/>
          <w:sz w:val="30"/>
          <w:szCs w:val="30"/>
        </w:rPr>
        <w:t>2568</w:t>
      </w:r>
      <w:r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อนุมัติให้เพิ่มทุน</w:t>
      </w:r>
      <w:r w:rsidR="000E4658">
        <w:rPr>
          <w:rFonts w:ascii="Angsana New" w:hAnsi="Angsana New" w:hint="cs"/>
          <w:color w:val="000000" w:themeColor="text1"/>
          <w:sz w:val="30"/>
          <w:szCs w:val="30"/>
          <w:cs/>
        </w:rPr>
        <w:t>จดทะเบียน</w:t>
      </w:r>
      <w:r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จำนวน </w:t>
      </w:r>
      <w:r w:rsidRPr="001A7E14">
        <w:rPr>
          <w:rFonts w:ascii="Angsana New" w:hAnsi="Angsana New"/>
          <w:color w:val="000000" w:themeColor="text1"/>
          <w:sz w:val="30"/>
          <w:szCs w:val="30"/>
        </w:rPr>
        <w:t xml:space="preserve">10.00 </w:t>
      </w:r>
      <w:r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ล้านบาท </w:t>
      </w:r>
      <w:r w:rsidR="003836C5"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t>โดย</w:t>
      </w:r>
      <w:r w:rsidR="00C25EA5"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t>บริษัทเข้าถือหุ้นที่เพิ่ม</w:t>
      </w:r>
      <w:r w:rsidR="001153DD"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t>ทุนทั้งจำนวน และได้มีการจดทะเบียนเพิ่มทุน</w:t>
      </w:r>
      <w:r w:rsidR="00E476B4"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กับกรมพัฒนาธุรกิจการค้าแล้วเมื่อวันที่ </w:t>
      </w:r>
      <w:r w:rsidR="0058774C" w:rsidRPr="0058774C">
        <w:rPr>
          <w:rFonts w:ascii="Angsana New" w:hAnsi="Angsana New" w:hint="cs"/>
          <w:color w:val="000000" w:themeColor="text1"/>
          <w:sz w:val="30"/>
          <w:szCs w:val="30"/>
          <w:lang w:val="en-GB"/>
        </w:rPr>
        <w:t>22</w:t>
      </w:r>
      <w:r w:rsidR="00E476B4"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สิงหาคม </w:t>
      </w:r>
      <w:r w:rsidR="0058774C" w:rsidRPr="0058774C">
        <w:rPr>
          <w:rFonts w:ascii="Angsana New" w:hAnsi="Angsana New" w:hint="cs"/>
          <w:color w:val="000000" w:themeColor="text1"/>
          <w:sz w:val="30"/>
          <w:szCs w:val="30"/>
          <w:lang w:val="en-GB"/>
        </w:rPr>
        <w:t>2</w:t>
      </w:r>
      <w:r w:rsidR="00E476B4" w:rsidRPr="001A7E14">
        <w:rPr>
          <w:rFonts w:ascii="Angsana New" w:hAnsi="Angsana New" w:hint="cs"/>
          <w:color w:val="000000" w:themeColor="text1"/>
          <w:sz w:val="30"/>
          <w:szCs w:val="30"/>
          <w:cs/>
        </w:rPr>
        <w:t>568</w:t>
      </w:r>
    </w:p>
    <w:p w14:paraId="65F2FC37" w14:textId="77777777" w:rsidR="007C17E5" w:rsidRDefault="007C17E5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286CBC00" w14:textId="70BEE20D" w:rsidR="007924E7" w:rsidRPr="00FE23C5" w:rsidRDefault="00504F3F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504F3F">
        <w:rPr>
          <w:rFonts w:ascii="Angsana New" w:hAnsi="Angsana New" w:hint="cs"/>
          <w:b/>
          <w:bCs/>
          <w:sz w:val="32"/>
          <w:szCs w:val="32"/>
          <w:lang w:val="en-GB"/>
        </w:rPr>
        <w:t>9</w:t>
      </w:r>
      <w:r w:rsidR="00A51632" w:rsidRPr="00FE23C5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FE23C5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FE23C5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E7507CA" w14:textId="377F1AE2" w:rsidR="007924E7" w:rsidRPr="00FE23C5" w:rsidRDefault="00CD49A2" w:rsidP="00CD4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912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     ข้อมูลทางการเงินรวม</w:t>
      </w:r>
      <w:r w:rsidR="007924E7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และ</w:t>
      </w:r>
    </w:p>
    <w:p w14:paraId="1AB8CEA4" w14:textId="0D5BDEAC" w:rsidR="007924E7" w:rsidRPr="00FE23C5" w:rsidRDefault="00CD49A2" w:rsidP="00CD4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0" w:firstLine="576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666A62" w:rsidRPr="00FE23C5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tbl>
      <w:tblPr>
        <w:tblW w:w="92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64"/>
        <w:gridCol w:w="1946"/>
        <w:gridCol w:w="558"/>
        <w:gridCol w:w="1426"/>
        <w:gridCol w:w="132"/>
      </w:tblGrid>
      <w:tr w:rsidR="00FE23C5" w:rsidRPr="001A7E14" w14:paraId="4AE6C326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3EDC1F9A" w14:textId="77777777" w:rsidR="009E4B1F" w:rsidRPr="00FE23C5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DB52F5D" w14:textId="77777777" w:rsidR="009E4B1F" w:rsidRPr="001A7E14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FE23C5" w:rsidRPr="001A7E14" w14:paraId="1F9205C9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11D963C5" w14:textId="77777777" w:rsidR="009E4B1F" w:rsidRPr="001A7E14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BD543AC" w14:textId="77777777" w:rsidR="009E4B1F" w:rsidRPr="001A7E14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FE23C5" w:rsidRPr="001A7E14" w14:paraId="37315F5B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76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F4C3DD" w14:textId="714D3C0A" w:rsidR="00342CE4" w:rsidRPr="001A7E14" w:rsidRDefault="00342CE4" w:rsidP="00B0425A">
            <w:pPr>
              <w:ind w:left="-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B1880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F03FC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AD8F1" w14:textId="187C370A" w:rsidR="00342CE4" w:rsidRPr="001A7E14" w:rsidRDefault="005C5347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FE23C5" w:rsidRPr="001A7E14" w14:paraId="0790523F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3FCAC" w14:textId="77777777" w:rsidR="00342CE4" w:rsidRPr="001A7E14" w:rsidRDefault="00342CE4" w:rsidP="00B042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5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151CB" w14:textId="77777777" w:rsidR="00342CE4" w:rsidRPr="001A7E14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B7D3C" w14:textId="77777777" w:rsidR="00342CE4" w:rsidRPr="001A7E14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23C5" w:rsidRPr="00FE23C5" w14:paraId="2CDB9C1E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1C805" w14:textId="4A493717" w:rsidR="00342CE4" w:rsidRPr="001A7E14" w:rsidRDefault="00342CE4" w:rsidP="00B0425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F4724" w:rsidRPr="001A7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F4724"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431E41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F03FC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312D3" w14:textId="77777777" w:rsidR="00342CE4" w:rsidRPr="001A7E14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60C88" w14:textId="4FB6A5C2" w:rsidR="00342CE4" w:rsidRPr="001A7E14" w:rsidRDefault="005C5347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FE23C5" w:rsidRPr="00FE23C5" w14:paraId="37EDC503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0000F528" w14:textId="77777777" w:rsidR="00342CE4" w:rsidRPr="00FE23C5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FC9B33B" w14:textId="77777777" w:rsidR="00342CE4" w:rsidRPr="00FE23C5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14DA2FCD" w14:textId="2D587401" w:rsidR="00544F48" w:rsidRPr="00FE23C5" w:rsidRDefault="00334C11" w:rsidP="006A2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contextualSpacing/>
        <w:mirrorIndents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504F3F" w:rsidRPr="00504F3F">
        <w:rPr>
          <w:rFonts w:ascii="Angsana New" w:hAnsi="Angsana New" w:hint="cs"/>
          <w:b/>
          <w:bCs/>
          <w:sz w:val="30"/>
          <w:szCs w:val="30"/>
          <w:lang w:val="en-GB"/>
        </w:rPr>
        <w:t>0</w:t>
      </w:r>
      <w:r w:rsidR="00544F48" w:rsidRPr="00FE23C5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FE23C5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14:paraId="04E15EDD" w14:textId="77777777" w:rsidR="00675471" w:rsidRPr="00FE23C5" w:rsidRDefault="00675471" w:rsidP="006A2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contextualSpacing/>
        <w:mirrorIndents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270"/>
        <w:gridCol w:w="1620"/>
      </w:tblGrid>
      <w:tr w:rsidR="00FE23C5" w:rsidRPr="001A7E14" w14:paraId="5F64CA90" w14:textId="77777777" w:rsidTr="00E365C3">
        <w:tc>
          <w:tcPr>
            <w:tcW w:w="5760" w:type="dxa"/>
          </w:tcPr>
          <w:p w14:paraId="0D35153E" w14:textId="77777777" w:rsidR="00675471" w:rsidRPr="00FE23C5" w:rsidRDefault="00675471" w:rsidP="006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3" w:name="_Hlk166343920"/>
          </w:p>
        </w:tc>
        <w:tc>
          <w:tcPr>
            <w:tcW w:w="1620" w:type="dxa"/>
          </w:tcPr>
          <w:p w14:paraId="0B59AD96" w14:textId="77777777" w:rsidR="009958AF" w:rsidRPr="001A7E14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</w:t>
            </w:r>
          </w:p>
          <w:p w14:paraId="487C9495" w14:textId="0CB15D6C" w:rsidR="00675471" w:rsidRPr="001A7E14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E5D06A5" w14:textId="77777777" w:rsidR="00675471" w:rsidRPr="001A7E14" w:rsidRDefault="00675471" w:rsidP="006A261E">
            <w:pPr>
              <w:tabs>
                <w:tab w:val="decimal" w:pos="1152"/>
              </w:tabs>
              <w:spacing w:line="256" w:lineRule="auto"/>
              <w:contextualSpacing/>
              <w:mirrorIndents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D4E513" w14:textId="65F84C0F" w:rsidR="00675471" w:rsidRPr="001A7E14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666A62"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1A7E14" w14:paraId="51F5527A" w14:textId="77777777" w:rsidTr="00E365C3">
        <w:tc>
          <w:tcPr>
            <w:tcW w:w="5760" w:type="dxa"/>
          </w:tcPr>
          <w:p w14:paraId="38BBED27" w14:textId="77777777" w:rsidR="00675471" w:rsidRPr="001A7E14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1C85BECC" w14:textId="77777777" w:rsidR="00675471" w:rsidRPr="001A7E14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23C5" w:rsidRPr="001A7E14" w14:paraId="5BA92243" w14:textId="77777777" w:rsidTr="00E365C3">
        <w:tc>
          <w:tcPr>
            <w:tcW w:w="5760" w:type="dxa"/>
          </w:tcPr>
          <w:p w14:paraId="4B69FF44" w14:textId="2510004D" w:rsidR="00675471" w:rsidRPr="001A7E14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504F3F" w:rsidRPr="001A7E14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620" w:type="dxa"/>
          </w:tcPr>
          <w:p w14:paraId="3C72B197" w14:textId="505FDA81" w:rsidR="00675471" w:rsidRPr="001A7E14" w:rsidRDefault="00504F3F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1B1F69" w:rsidRPr="001A7E14">
              <w:rPr>
                <w:rFonts w:ascii="Angsana New" w:hAnsi="Angsana New"/>
                <w:sz w:val="30"/>
                <w:szCs w:val="30"/>
              </w:rPr>
              <w:t>,989,262</w:t>
            </w:r>
          </w:p>
        </w:tc>
        <w:tc>
          <w:tcPr>
            <w:tcW w:w="270" w:type="dxa"/>
          </w:tcPr>
          <w:p w14:paraId="1713B830" w14:textId="77777777" w:rsidR="00675471" w:rsidRPr="001A7E14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8DC41B" w14:textId="7DBBA0CE" w:rsidR="00675471" w:rsidRPr="001A7E14" w:rsidRDefault="00B7118E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1,285,762</w:t>
            </w:r>
          </w:p>
        </w:tc>
      </w:tr>
      <w:tr w:rsidR="00FE23C5" w:rsidRPr="001A7E14" w14:paraId="05F5223A" w14:textId="77777777" w:rsidTr="00E365C3">
        <w:tc>
          <w:tcPr>
            <w:tcW w:w="5760" w:type="dxa"/>
          </w:tcPr>
          <w:p w14:paraId="0294581C" w14:textId="77777777" w:rsidR="00675471" w:rsidRPr="001A7E14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</w:tcPr>
          <w:p w14:paraId="1004CFA4" w14:textId="73F9498B" w:rsidR="00675471" w:rsidRPr="001A7E14" w:rsidRDefault="002C226B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7</w:t>
            </w:r>
            <w:r w:rsidR="00D63A98" w:rsidRPr="001A7E14">
              <w:rPr>
                <w:rFonts w:ascii="Angsana New" w:hAnsi="Angsana New"/>
                <w:sz w:val="30"/>
                <w:szCs w:val="30"/>
              </w:rPr>
              <w:t>4</w:t>
            </w:r>
            <w:r w:rsidRPr="001A7E14">
              <w:rPr>
                <w:rFonts w:ascii="Angsana New" w:hAnsi="Angsana New"/>
                <w:sz w:val="30"/>
                <w:szCs w:val="30"/>
              </w:rPr>
              <w:t>,</w:t>
            </w:r>
            <w:r w:rsidR="00C64B3E" w:rsidRPr="001A7E14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270" w:type="dxa"/>
          </w:tcPr>
          <w:p w14:paraId="239E732A" w14:textId="77777777" w:rsidR="00675471" w:rsidRPr="001A7E14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0B4DFA9" w14:textId="13F5BD59" w:rsidR="00675471" w:rsidRPr="001A7E14" w:rsidRDefault="002C226B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</w:t>
            </w:r>
            <w:r w:rsidR="00207B7B" w:rsidRPr="001A7E14">
              <w:rPr>
                <w:rFonts w:ascii="Angsana New" w:hAnsi="Angsana New"/>
                <w:sz w:val="30"/>
                <w:szCs w:val="30"/>
              </w:rPr>
              <w:t>2</w:t>
            </w:r>
            <w:r w:rsidRPr="001A7E14">
              <w:rPr>
                <w:rFonts w:ascii="Angsana New" w:hAnsi="Angsana New"/>
                <w:sz w:val="30"/>
                <w:szCs w:val="30"/>
              </w:rPr>
              <w:t>,</w:t>
            </w:r>
            <w:r w:rsidR="00207B7B" w:rsidRPr="001A7E14">
              <w:rPr>
                <w:rFonts w:ascii="Angsana New" w:hAnsi="Angsana New"/>
                <w:sz w:val="30"/>
                <w:szCs w:val="30"/>
              </w:rPr>
              <w:t>17</w:t>
            </w:r>
            <w:r w:rsidR="00F10738" w:rsidRPr="001A7E1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E23C5" w:rsidRPr="001A7E14" w14:paraId="12DACD0D" w14:textId="77777777" w:rsidTr="00E365C3">
        <w:tc>
          <w:tcPr>
            <w:tcW w:w="5760" w:type="dxa"/>
          </w:tcPr>
          <w:p w14:paraId="282EB7A8" w14:textId="41D50B22" w:rsidR="00675471" w:rsidRPr="001A7E14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1620" w:type="dxa"/>
          </w:tcPr>
          <w:p w14:paraId="23485E6E" w14:textId="31387998" w:rsidR="00675471" w:rsidRPr="001A7E14" w:rsidRDefault="00C64B3E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</w:t>
            </w:r>
            <w:r w:rsidR="002C226B" w:rsidRPr="001A7E14">
              <w:rPr>
                <w:rFonts w:ascii="Angsana New" w:hAnsi="Angsana New"/>
                <w:sz w:val="30"/>
                <w:szCs w:val="30"/>
              </w:rPr>
              <w:t>8</w:t>
            </w:r>
            <w:r w:rsidRPr="001A7E1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5B76DB" w14:textId="77777777" w:rsidR="00675471" w:rsidRPr="001A7E14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1EB81AF" w14:textId="0AA7AAC6" w:rsidR="00675471" w:rsidRPr="001A7E14" w:rsidRDefault="009E3048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</w:t>
            </w:r>
            <w:r w:rsidR="002C226B" w:rsidRPr="001A7E14">
              <w:rPr>
                <w:rFonts w:ascii="Angsana New" w:hAnsi="Angsana New"/>
                <w:sz w:val="30"/>
                <w:szCs w:val="30"/>
              </w:rPr>
              <w:t>8</w:t>
            </w:r>
            <w:r w:rsidRPr="001A7E1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E23C5" w:rsidRPr="001A7E14" w14:paraId="5E616D30" w14:textId="77777777" w:rsidTr="00E365C3">
        <w:tc>
          <w:tcPr>
            <w:tcW w:w="5760" w:type="dxa"/>
          </w:tcPr>
          <w:p w14:paraId="6EF92138" w14:textId="77777777" w:rsidR="00675471" w:rsidRPr="001A7E14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620" w:type="dxa"/>
          </w:tcPr>
          <w:p w14:paraId="667C55B5" w14:textId="1F9A5CC5" w:rsidR="00675471" w:rsidRPr="001A7E14" w:rsidRDefault="001B1F69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C226B" w:rsidRPr="001A7E14">
              <w:rPr>
                <w:rFonts w:ascii="Angsana New" w:hAnsi="Angsana New"/>
                <w:sz w:val="30"/>
                <w:szCs w:val="30"/>
                <w:lang w:val="en-GB"/>
              </w:rPr>
              <w:t>97,</w:t>
            </w:r>
            <w:r w:rsidR="00C64B3E" w:rsidRPr="001A7E14">
              <w:rPr>
                <w:rFonts w:ascii="Angsana New" w:hAnsi="Angsana New"/>
                <w:sz w:val="30"/>
                <w:szCs w:val="30"/>
                <w:lang w:val="en-GB"/>
              </w:rPr>
              <w:t>664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AF0DE0A" w14:textId="77777777" w:rsidR="00675471" w:rsidRPr="001A7E14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58304F2" w14:textId="48787852" w:rsidR="00675471" w:rsidRPr="001A7E14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2C226B" w:rsidRPr="001A7E14">
              <w:rPr>
                <w:rFonts w:ascii="Angsana New" w:hAnsi="Angsana New"/>
                <w:sz w:val="30"/>
                <w:szCs w:val="30"/>
              </w:rPr>
              <w:t>76,</w:t>
            </w:r>
            <w:r w:rsidR="009E3048" w:rsidRPr="001A7E14">
              <w:rPr>
                <w:rFonts w:ascii="Angsana New" w:hAnsi="Angsana New"/>
                <w:sz w:val="30"/>
                <w:szCs w:val="30"/>
              </w:rPr>
              <w:t>602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23C5" w:rsidRPr="001A7E14" w14:paraId="73F81656" w14:textId="77777777" w:rsidTr="00E365C3">
        <w:tc>
          <w:tcPr>
            <w:tcW w:w="5760" w:type="dxa"/>
          </w:tcPr>
          <w:p w14:paraId="5AA6A9E5" w14:textId="77777777" w:rsidR="00675471" w:rsidRPr="001A7E14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D09FC4" w14:textId="0B988022" w:rsidR="00675471" w:rsidRPr="001A7E14" w:rsidRDefault="001B1F69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22847" w:rsidRPr="001A7E14">
              <w:rPr>
                <w:rFonts w:ascii="Angsana New" w:hAnsi="Angsana New"/>
                <w:sz w:val="30"/>
                <w:szCs w:val="30"/>
              </w:rPr>
              <w:t>154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C8DF96B" w14:textId="77777777" w:rsidR="00675471" w:rsidRPr="001A7E14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DA66831" w14:textId="0499F318" w:rsidR="00675471" w:rsidRPr="001A7E14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B7118E" w:rsidRPr="001A7E14">
              <w:rPr>
                <w:rFonts w:ascii="Angsana New" w:hAnsi="Angsana New"/>
                <w:sz w:val="30"/>
                <w:szCs w:val="30"/>
              </w:rPr>
              <w:t>1</w:t>
            </w:r>
            <w:r w:rsidR="00222847" w:rsidRPr="001A7E14">
              <w:rPr>
                <w:rFonts w:ascii="Angsana New" w:hAnsi="Angsana New"/>
                <w:sz w:val="30"/>
                <w:szCs w:val="30"/>
              </w:rPr>
              <w:t>54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471" w:rsidRPr="00FE23C5" w14:paraId="084699F2" w14:textId="77777777" w:rsidTr="00E365C3">
        <w:tc>
          <w:tcPr>
            <w:tcW w:w="5760" w:type="dxa"/>
          </w:tcPr>
          <w:p w14:paraId="0F7DC8DF" w14:textId="4356D23E" w:rsidR="00675471" w:rsidRPr="001A7E14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F4724" w:rsidRPr="001A7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F4724"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431E41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04F3F" w:rsidRPr="001A7E14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8FCE94" w14:textId="1A56B06D" w:rsidR="00675471" w:rsidRPr="001A7E14" w:rsidRDefault="002C226B" w:rsidP="00D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1,965,762</w:t>
            </w:r>
          </w:p>
        </w:tc>
        <w:tc>
          <w:tcPr>
            <w:tcW w:w="270" w:type="dxa"/>
          </w:tcPr>
          <w:p w14:paraId="12F4ED1E" w14:textId="77777777" w:rsidR="00675471" w:rsidRPr="001A7E14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9395A35" w14:textId="11D8F8CF" w:rsidR="00675471" w:rsidRPr="001A7E14" w:rsidRDefault="002C226B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1,251,466</w:t>
            </w:r>
          </w:p>
        </w:tc>
      </w:tr>
      <w:bookmarkEnd w:id="13"/>
    </w:tbl>
    <w:p w14:paraId="2383AA9D" w14:textId="77777777" w:rsidR="00675471" w:rsidRPr="00FE23C5" w:rsidRDefault="0067547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121800" w14:textId="202EA36B" w:rsidR="00575385" w:rsidRPr="00FE23C5" w:rsidRDefault="00544F48" w:rsidP="006A261E">
      <w:pPr>
        <w:tabs>
          <w:tab w:val="clear" w:pos="454"/>
          <w:tab w:val="clear" w:pos="680"/>
        </w:tabs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1A7E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F4724" w:rsidRPr="001A7E14">
        <w:rPr>
          <w:rFonts w:ascii="Angsana New" w:hAnsi="Angsana New"/>
          <w:sz w:val="30"/>
          <w:szCs w:val="30"/>
        </w:rPr>
        <w:t xml:space="preserve">30 </w:t>
      </w:r>
      <w:r w:rsidR="00EF4724" w:rsidRPr="001A7E14">
        <w:rPr>
          <w:rFonts w:ascii="Angsana New" w:hAnsi="Angsana New"/>
          <w:sz w:val="30"/>
          <w:szCs w:val="30"/>
          <w:cs/>
        </w:rPr>
        <w:t xml:space="preserve">กันยายน </w:t>
      </w:r>
      <w:r w:rsidR="00E06BE5" w:rsidRPr="001A7E14">
        <w:rPr>
          <w:rFonts w:ascii="Angsana New" w:hAnsi="Angsana New"/>
          <w:sz w:val="30"/>
          <w:szCs w:val="30"/>
        </w:rPr>
        <w:t xml:space="preserve">2568 </w:t>
      </w:r>
      <w:r w:rsidRPr="001A7E14">
        <w:rPr>
          <w:rFonts w:ascii="Angsana New" w:hAnsi="Angsana New"/>
          <w:sz w:val="30"/>
          <w:szCs w:val="30"/>
          <w:cs/>
        </w:rPr>
        <w:t>ที่ดิน อาคารและอุปกรณ์ของ</w:t>
      </w:r>
      <w:r w:rsidR="00043664" w:rsidRPr="001A7E14">
        <w:rPr>
          <w:rFonts w:ascii="Angsana New" w:hAnsi="Angsana New" w:hint="cs"/>
          <w:sz w:val="30"/>
          <w:szCs w:val="30"/>
          <w:cs/>
        </w:rPr>
        <w:t>กลุ่ม</w:t>
      </w:r>
      <w:r w:rsidRPr="001A7E14">
        <w:rPr>
          <w:rFonts w:ascii="Angsana New" w:hAnsi="Angsana New"/>
          <w:sz w:val="30"/>
          <w:szCs w:val="30"/>
          <w:cs/>
        </w:rPr>
        <w:t>บริษัท</w:t>
      </w:r>
      <w:r w:rsidRPr="001A7E14">
        <w:rPr>
          <w:rFonts w:ascii="Angsana New" w:hAnsi="Angsana New" w:hint="cs"/>
          <w:sz w:val="30"/>
          <w:szCs w:val="30"/>
          <w:cs/>
        </w:rPr>
        <w:t xml:space="preserve"> </w:t>
      </w:r>
      <w:r w:rsidRPr="001A7E14">
        <w:rPr>
          <w:rFonts w:ascii="Angsana New" w:hAnsi="Angsana New"/>
          <w:sz w:val="30"/>
          <w:szCs w:val="30"/>
          <w:cs/>
        </w:rPr>
        <w:t>มูลค่าสุทธิทางบัญชี</w:t>
      </w:r>
      <w:r w:rsidR="00C1172D" w:rsidRPr="001A7E14">
        <w:rPr>
          <w:rFonts w:ascii="Angsana New" w:hAnsi="Angsana New" w:hint="cs"/>
          <w:sz w:val="30"/>
          <w:szCs w:val="30"/>
          <w:cs/>
        </w:rPr>
        <w:t xml:space="preserve"> </w:t>
      </w:r>
      <w:r w:rsidRPr="001A7E14">
        <w:rPr>
          <w:rFonts w:ascii="Angsana New" w:hAnsi="Angsana New"/>
          <w:sz w:val="30"/>
          <w:szCs w:val="30"/>
          <w:cs/>
        </w:rPr>
        <w:t>จำนวน</w:t>
      </w:r>
      <w:r w:rsidRPr="001A7E14">
        <w:rPr>
          <w:rFonts w:ascii="Angsana New" w:hAnsi="Angsana New"/>
          <w:sz w:val="30"/>
          <w:szCs w:val="30"/>
        </w:rPr>
        <w:t xml:space="preserve"> </w:t>
      </w:r>
      <w:bookmarkStart w:id="14" w:name="_Hlk71032733"/>
      <w:r w:rsidR="0058774C">
        <w:rPr>
          <w:rFonts w:ascii="Angsana New" w:hAnsi="Angsana New"/>
          <w:sz w:val="30"/>
          <w:szCs w:val="30"/>
        </w:rPr>
        <w:t>783</w:t>
      </w:r>
      <w:r w:rsidR="00085285" w:rsidRPr="001A7E14">
        <w:rPr>
          <w:rFonts w:ascii="Angsana New" w:hAnsi="Angsana New" w:hint="cs"/>
          <w:sz w:val="30"/>
          <w:szCs w:val="30"/>
          <w:cs/>
        </w:rPr>
        <w:t>.</w:t>
      </w:r>
      <w:r w:rsidR="00D15A4B">
        <w:rPr>
          <w:rFonts w:ascii="Angsana New" w:hAnsi="Angsana New"/>
          <w:sz w:val="30"/>
          <w:szCs w:val="30"/>
        </w:rPr>
        <w:t>39</w:t>
      </w:r>
      <w:r w:rsidRPr="001A7E14">
        <w:rPr>
          <w:rFonts w:ascii="Angsana New" w:hAnsi="Angsana New"/>
          <w:sz w:val="30"/>
          <w:szCs w:val="30"/>
          <w:cs/>
        </w:rPr>
        <w:t xml:space="preserve"> </w:t>
      </w:r>
      <w:bookmarkEnd w:id="14"/>
      <w:r w:rsidRPr="001A7E1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1A7E14">
        <w:rPr>
          <w:rFonts w:ascii="Angsana New" w:hAnsi="Angsana New"/>
          <w:i/>
          <w:iCs/>
          <w:sz w:val="30"/>
          <w:szCs w:val="30"/>
          <w:cs/>
        </w:rPr>
        <w:t>(</w:t>
      </w:r>
      <w:r w:rsidR="00043664" w:rsidRPr="001A7E14">
        <w:rPr>
          <w:rFonts w:ascii="Angsana New" w:hAnsi="Angsana New" w:hint="cs"/>
          <w:i/>
          <w:iCs/>
          <w:sz w:val="30"/>
          <w:szCs w:val="30"/>
          <w:cs/>
        </w:rPr>
        <w:t>เฉพาะบริษัท</w:t>
      </w:r>
      <w:r w:rsidRPr="001A7E1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bookmarkStart w:id="15" w:name="_Hlk102734020"/>
      <w:r w:rsidR="00AC53BA" w:rsidRPr="001A7E14">
        <w:rPr>
          <w:rFonts w:ascii="Angsana New" w:hAnsi="Angsana New" w:hint="cs"/>
          <w:i/>
          <w:iCs/>
          <w:sz w:val="30"/>
          <w:szCs w:val="30"/>
          <w:cs/>
          <w:lang w:val="en-GB"/>
        </w:rPr>
        <w:t>6</w:t>
      </w:r>
      <w:r w:rsidR="0058774C" w:rsidRPr="0058774C">
        <w:rPr>
          <w:rFonts w:ascii="Angsana New" w:hAnsi="Angsana New" w:hint="cs"/>
          <w:i/>
          <w:iCs/>
          <w:sz w:val="30"/>
          <w:szCs w:val="30"/>
          <w:lang w:val="en-GB"/>
        </w:rPr>
        <w:t>3</w:t>
      </w:r>
      <w:r w:rsidR="00AC53BA" w:rsidRPr="001A7E14">
        <w:rPr>
          <w:rFonts w:ascii="Angsana New" w:hAnsi="Angsana New" w:hint="cs"/>
          <w:i/>
          <w:iCs/>
          <w:sz w:val="30"/>
          <w:szCs w:val="30"/>
          <w:cs/>
          <w:lang w:val="en-GB"/>
        </w:rPr>
        <w:t>6.</w:t>
      </w:r>
      <w:r w:rsidR="0058774C" w:rsidRPr="0058774C">
        <w:rPr>
          <w:rFonts w:ascii="Angsana New" w:hAnsi="Angsana New" w:hint="cs"/>
          <w:i/>
          <w:iCs/>
          <w:sz w:val="30"/>
          <w:szCs w:val="30"/>
          <w:lang w:val="en-GB"/>
        </w:rPr>
        <w:t>3</w:t>
      </w:r>
      <w:r w:rsidR="00AC53BA" w:rsidRPr="001A7E14">
        <w:rPr>
          <w:rFonts w:ascii="Angsana New" w:hAnsi="Angsana New" w:hint="cs"/>
          <w:i/>
          <w:iCs/>
          <w:sz w:val="30"/>
          <w:szCs w:val="30"/>
          <w:cs/>
          <w:lang w:val="en-GB"/>
        </w:rPr>
        <w:t>6</w:t>
      </w:r>
      <w:r w:rsidR="00FB517F" w:rsidRPr="001A7E14">
        <w:rPr>
          <w:rFonts w:ascii="Angsana New" w:hAnsi="Angsana New"/>
          <w:i/>
          <w:iCs/>
          <w:sz w:val="30"/>
          <w:szCs w:val="30"/>
        </w:rPr>
        <w:t xml:space="preserve"> </w:t>
      </w:r>
      <w:bookmarkEnd w:id="15"/>
      <w:r w:rsidRPr="001A7E14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1A7E14">
        <w:rPr>
          <w:rFonts w:ascii="Angsana New" w:hAnsi="Angsana New"/>
          <w:sz w:val="30"/>
          <w:szCs w:val="30"/>
          <w:cs/>
        </w:rPr>
        <w:t xml:space="preserve">ใช้เป็นหลักประกันเงินกู้ยืมจากสถาบันการเงิน  (หมายเหตุข้อ </w:t>
      </w:r>
      <w:r w:rsidR="00C77038" w:rsidRPr="001A7E14">
        <w:rPr>
          <w:rFonts w:ascii="Angsana New" w:hAnsi="Angsana New"/>
          <w:sz w:val="30"/>
          <w:szCs w:val="30"/>
        </w:rPr>
        <w:t>1</w:t>
      </w:r>
      <w:r w:rsidR="00043664" w:rsidRPr="001A7E14">
        <w:rPr>
          <w:rFonts w:ascii="Angsana New" w:hAnsi="Angsana New"/>
          <w:sz w:val="30"/>
          <w:szCs w:val="30"/>
        </w:rPr>
        <w:t>2</w:t>
      </w:r>
      <w:r w:rsidRPr="001A7E14">
        <w:rPr>
          <w:rFonts w:ascii="Angsana New" w:hAnsi="Angsana New"/>
          <w:sz w:val="30"/>
          <w:szCs w:val="30"/>
          <w:cs/>
        </w:rPr>
        <w:t>)</w:t>
      </w:r>
    </w:p>
    <w:p w14:paraId="02A8B567" w14:textId="77777777" w:rsidR="00FB517F" w:rsidRDefault="00FB517F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F1BF12" w14:textId="77777777" w:rsidR="001A7E14" w:rsidRDefault="001A7E14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E4ED30" w14:textId="6147E71F" w:rsidR="00CC489C" w:rsidRPr="00FE23C5" w:rsidRDefault="00AD32C1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B1F69">
        <w:rPr>
          <w:rFonts w:ascii="Angsana New" w:hAnsi="Angsana New"/>
          <w:b/>
          <w:bCs/>
          <w:sz w:val="30"/>
          <w:szCs w:val="30"/>
        </w:rPr>
        <w:t>1</w:t>
      </w:r>
      <w:r w:rsidR="00155C2C" w:rsidRPr="00FE23C5">
        <w:rPr>
          <w:rFonts w:ascii="Angsana New" w:hAnsi="Angsana New"/>
          <w:b/>
          <w:bCs/>
          <w:sz w:val="30"/>
          <w:szCs w:val="30"/>
        </w:rPr>
        <w:tab/>
      </w:r>
      <w:r w:rsidR="00CC489C" w:rsidRPr="00FE23C5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726C1CA2" w14:textId="48ACE906" w:rsidR="00CC489C" w:rsidRPr="00FE23C5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FD44DA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FD44DA">
        <w:rPr>
          <w:rFonts w:ascii="Angsana New" w:hAnsi="Angsana New"/>
          <w:sz w:val="30"/>
          <w:szCs w:val="30"/>
          <w:cs/>
        </w:rPr>
        <w:t>ธิการใช้/สิทธิการเช่า</w:t>
      </w:r>
      <w:r w:rsidR="00C23942" w:rsidRPr="00FD44DA">
        <w:rPr>
          <w:rFonts w:ascii="Angsana New" w:hAnsi="Angsana New"/>
          <w:sz w:val="30"/>
          <w:szCs w:val="30"/>
          <w:cs/>
        </w:rPr>
        <w:t>สำหรับงวด</w:t>
      </w:r>
      <w:r w:rsidR="00EF4724">
        <w:rPr>
          <w:rFonts w:ascii="Angsana New" w:hAnsi="Angsana New" w:hint="cs"/>
          <w:sz w:val="30"/>
          <w:szCs w:val="30"/>
          <w:cs/>
        </w:rPr>
        <w:t>เก้าเดือน</w:t>
      </w:r>
      <w:r w:rsidR="00C23942" w:rsidRPr="00FD44D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F4724">
        <w:rPr>
          <w:rFonts w:ascii="Angsana New" w:hAnsi="Angsana New"/>
          <w:sz w:val="30"/>
          <w:szCs w:val="30"/>
        </w:rPr>
        <w:t xml:space="preserve">30 </w:t>
      </w:r>
      <w:r w:rsidR="00EF4724">
        <w:rPr>
          <w:rFonts w:ascii="Angsana New" w:hAnsi="Angsana New"/>
          <w:sz w:val="30"/>
          <w:szCs w:val="30"/>
          <w:cs/>
        </w:rPr>
        <w:t xml:space="preserve">กันยายน </w:t>
      </w:r>
      <w:r w:rsidR="00431E41" w:rsidRPr="00FD44DA">
        <w:rPr>
          <w:rFonts w:ascii="Angsana New" w:hAnsi="Angsana New"/>
          <w:sz w:val="30"/>
          <w:szCs w:val="30"/>
        </w:rPr>
        <w:t>256</w:t>
      </w:r>
      <w:r w:rsidR="00504F3F" w:rsidRPr="00FD44DA">
        <w:rPr>
          <w:rFonts w:ascii="Angsana New" w:hAnsi="Angsana New" w:hint="cs"/>
          <w:sz w:val="30"/>
          <w:szCs w:val="30"/>
          <w:lang w:val="en-GB"/>
        </w:rPr>
        <w:t>8</w:t>
      </w:r>
      <w:r w:rsidRPr="00FD44DA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54BB5773" w14:textId="77777777" w:rsidR="00CD07CB" w:rsidRPr="00FE23C5" w:rsidRDefault="00CD07CB" w:rsidP="001A7E14">
      <w:pPr>
        <w:tabs>
          <w:tab w:val="clear" w:pos="454"/>
        </w:tabs>
        <w:spacing w:before="120" w:line="240" w:lineRule="exact"/>
        <w:ind w:left="446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270"/>
        <w:gridCol w:w="1620"/>
      </w:tblGrid>
      <w:tr w:rsidR="00FE23C5" w:rsidRPr="001A7E14" w14:paraId="621AF68F" w14:textId="77777777" w:rsidTr="001A7E14">
        <w:tc>
          <w:tcPr>
            <w:tcW w:w="5850" w:type="dxa"/>
          </w:tcPr>
          <w:p w14:paraId="27AB73DC" w14:textId="77777777" w:rsidR="00CD07CB" w:rsidRPr="009F4BD7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6" w:name="_Hlk166344171"/>
          </w:p>
        </w:tc>
        <w:tc>
          <w:tcPr>
            <w:tcW w:w="1620" w:type="dxa"/>
          </w:tcPr>
          <w:p w14:paraId="77889589" w14:textId="2E9FF8DF" w:rsidR="00CD07CB" w:rsidRPr="001A7E14" w:rsidRDefault="00CD49A2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4DDDA812" w14:textId="77777777" w:rsidR="00CD07CB" w:rsidRPr="001A7E14" w:rsidRDefault="00CD07CB" w:rsidP="003D28E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B85ABC1" w14:textId="5BE778BC" w:rsidR="00CD07CB" w:rsidRPr="001A7E14" w:rsidRDefault="00CD49A2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 เฉพาะ</w:t>
            </w:r>
            <w:r w:rsidR="00666A62"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1A7E14" w14:paraId="6FBBF403" w14:textId="77777777" w:rsidTr="001A7E14">
        <w:tc>
          <w:tcPr>
            <w:tcW w:w="5850" w:type="dxa"/>
          </w:tcPr>
          <w:p w14:paraId="3F71B7EC" w14:textId="77777777" w:rsidR="00CD07CB" w:rsidRPr="001A7E14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08A9A8C3" w14:textId="77777777" w:rsidR="00CD07CB" w:rsidRPr="001A7E14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661E7" w:rsidRPr="001A7E14" w14:paraId="63378DD8" w14:textId="77777777" w:rsidTr="001A7E14">
        <w:tc>
          <w:tcPr>
            <w:tcW w:w="5850" w:type="dxa"/>
          </w:tcPr>
          <w:p w14:paraId="434315EE" w14:textId="0769449D" w:rsidR="00E661E7" w:rsidRPr="001A7E14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0634C3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7FAD1377" w14:textId="27FBAC03" w:rsidR="00E661E7" w:rsidRPr="001A7E14" w:rsidRDefault="000634C3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34,95</w:t>
            </w:r>
            <w:r w:rsidR="004C75B1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DD0AB6D" w14:textId="77777777" w:rsidR="00E661E7" w:rsidRPr="001A7E14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94D3D5B" w14:textId="437B9FF3" w:rsidR="00E661E7" w:rsidRPr="001A7E14" w:rsidRDefault="00016FD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33,849</w:t>
            </w:r>
          </w:p>
        </w:tc>
      </w:tr>
      <w:tr w:rsidR="00E661E7" w:rsidRPr="001A7E14" w14:paraId="75CF8DF7" w14:textId="77777777" w:rsidTr="001A7E14">
        <w:tc>
          <w:tcPr>
            <w:tcW w:w="5850" w:type="dxa"/>
          </w:tcPr>
          <w:p w14:paraId="654983BD" w14:textId="2E49005A" w:rsidR="00E661E7" w:rsidRPr="001A7E14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</w:tcPr>
          <w:p w14:paraId="504FD58E" w14:textId="50BC25F2" w:rsidR="00E661E7" w:rsidRPr="001A7E14" w:rsidRDefault="008665D8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</w:t>
            </w:r>
            <w:r w:rsidR="00AC0896" w:rsidRPr="001A7E14">
              <w:rPr>
                <w:rFonts w:ascii="Angsana New" w:hAnsi="Angsana New"/>
                <w:sz w:val="30"/>
                <w:szCs w:val="30"/>
              </w:rPr>
              <w:t>,</w:t>
            </w:r>
            <w:r w:rsidR="00D915BA" w:rsidRPr="001A7E14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21C09802" w14:textId="77777777" w:rsidR="00E661E7" w:rsidRPr="001A7E14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4943C05" w14:textId="3754CEF1" w:rsidR="00E661E7" w:rsidRPr="001A7E14" w:rsidRDefault="00B97FF8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</w:t>
            </w:r>
            <w:r w:rsidR="00AC0896" w:rsidRPr="001A7E14">
              <w:rPr>
                <w:rFonts w:ascii="Angsana New" w:hAnsi="Angsana New"/>
                <w:sz w:val="30"/>
                <w:szCs w:val="30"/>
              </w:rPr>
              <w:t>,</w:t>
            </w:r>
            <w:r w:rsidRPr="001A7E14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E661E7" w:rsidRPr="001A7E14" w14:paraId="02B496D6" w14:textId="77777777" w:rsidTr="001A7E14">
        <w:tc>
          <w:tcPr>
            <w:tcW w:w="5850" w:type="dxa"/>
          </w:tcPr>
          <w:p w14:paraId="3D759EE4" w14:textId="0A65138F" w:rsidR="00E661E7" w:rsidRPr="001A7E14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อาคารและอุปกรณ์สุทธิ</w:t>
            </w:r>
          </w:p>
        </w:tc>
        <w:tc>
          <w:tcPr>
            <w:tcW w:w="1620" w:type="dxa"/>
          </w:tcPr>
          <w:p w14:paraId="645D5F5A" w14:textId="34D2DF25" w:rsidR="00E661E7" w:rsidRPr="001A7E14" w:rsidRDefault="000634C3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D915BA" w:rsidRPr="001A7E14">
              <w:rPr>
                <w:rFonts w:ascii="Angsana New" w:hAnsi="Angsana New"/>
                <w:sz w:val="30"/>
                <w:szCs w:val="30"/>
              </w:rPr>
              <w:t>2</w:t>
            </w:r>
            <w:r w:rsidR="002C226B" w:rsidRPr="001A7E14">
              <w:rPr>
                <w:rFonts w:ascii="Angsana New" w:hAnsi="Angsana New"/>
                <w:sz w:val="30"/>
                <w:szCs w:val="30"/>
              </w:rPr>
              <w:t>8</w:t>
            </w:r>
            <w:r w:rsidR="00D915BA" w:rsidRPr="001A7E14">
              <w:rPr>
                <w:rFonts w:ascii="Angsana New" w:hAnsi="Angsana New"/>
                <w:sz w:val="30"/>
                <w:szCs w:val="30"/>
              </w:rPr>
              <w:t>9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1FFE52" w14:textId="77777777" w:rsidR="00E661E7" w:rsidRPr="001A7E14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F6C8EF0" w14:textId="4ED437FB" w:rsidR="00E661E7" w:rsidRPr="001A7E14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B97FF8" w:rsidRPr="001A7E14">
              <w:rPr>
                <w:rFonts w:ascii="Angsana New" w:hAnsi="Angsana New"/>
                <w:sz w:val="30"/>
                <w:szCs w:val="30"/>
              </w:rPr>
              <w:t>2</w:t>
            </w:r>
            <w:r w:rsidR="002C226B" w:rsidRPr="001A7E14">
              <w:rPr>
                <w:rFonts w:ascii="Angsana New" w:hAnsi="Angsana New"/>
                <w:sz w:val="30"/>
                <w:szCs w:val="30"/>
              </w:rPr>
              <w:t>8</w:t>
            </w:r>
            <w:r w:rsidR="00B97FF8" w:rsidRPr="001A7E14">
              <w:rPr>
                <w:rFonts w:ascii="Angsana New" w:hAnsi="Angsana New"/>
                <w:sz w:val="30"/>
                <w:szCs w:val="30"/>
              </w:rPr>
              <w:t>9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61E7" w:rsidRPr="001A7E14" w14:paraId="3E3519BD" w14:textId="77777777" w:rsidTr="001A7E14">
        <w:tc>
          <w:tcPr>
            <w:tcW w:w="5850" w:type="dxa"/>
          </w:tcPr>
          <w:p w14:paraId="5BBCCC56" w14:textId="1474B43C" w:rsidR="00E661E7" w:rsidRPr="001A7E14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620" w:type="dxa"/>
          </w:tcPr>
          <w:p w14:paraId="74F7EF69" w14:textId="4F8FC8C2" w:rsidR="00E661E7" w:rsidRPr="001A7E14" w:rsidRDefault="003D4693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2C226B" w:rsidRPr="001A7E14">
              <w:rPr>
                <w:rFonts w:ascii="Angsana New" w:hAnsi="Angsana New"/>
                <w:sz w:val="30"/>
                <w:szCs w:val="30"/>
              </w:rPr>
              <w:t>7,</w:t>
            </w:r>
            <w:r w:rsidR="00D915BA" w:rsidRPr="001A7E14">
              <w:rPr>
                <w:rFonts w:ascii="Angsana New" w:hAnsi="Angsana New"/>
                <w:sz w:val="30"/>
                <w:szCs w:val="30"/>
              </w:rPr>
              <w:t>361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A87CC3" w14:textId="77777777" w:rsidR="00E661E7" w:rsidRPr="001A7E14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8C73B26" w14:textId="672EAE60" w:rsidR="00E661E7" w:rsidRPr="001A7E14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2C226B" w:rsidRPr="001A7E14">
              <w:rPr>
                <w:rFonts w:ascii="Angsana New" w:hAnsi="Angsana New"/>
                <w:sz w:val="30"/>
                <w:szCs w:val="30"/>
              </w:rPr>
              <w:t>7,</w:t>
            </w:r>
            <w:r w:rsidR="008665D8" w:rsidRPr="001A7E14">
              <w:rPr>
                <w:rFonts w:ascii="Angsana New" w:hAnsi="Angsana New"/>
                <w:sz w:val="30"/>
                <w:szCs w:val="30"/>
              </w:rPr>
              <w:t>270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07CB" w:rsidRPr="009F4BD7" w14:paraId="38BC53BD" w14:textId="77777777" w:rsidTr="001A7E14">
        <w:tc>
          <w:tcPr>
            <w:tcW w:w="5850" w:type="dxa"/>
          </w:tcPr>
          <w:p w14:paraId="739DB4AA" w14:textId="6BC21E80" w:rsidR="00CD07CB" w:rsidRPr="001A7E14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F4724" w:rsidRPr="001A7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F4724"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34C3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28C96F" w14:textId="0D4F15FD" w:rsidR="00CD07CB" w:rsidRPr="001A7E14" w:rsidRDefault="00C91809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36,850</w:t>
            </w:r>
          </w:p>
        </w:tc>
        <w:tc>
          <w:tcPr>
            <w:tcW w:w="270" w:type="dxa"/>
          </w:tcPr>
          <w:p w14:paraId="2BC45B8D" w14:textId="77777777" w:rsidR="00CD07CB" w:rsidRPr="001A7E14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6F8FADA" w14:textId="2153F08C" w:rsidR="00CD07CB" w:rsidRPr="001A7E14" w:rsidRDefault="002C226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35,840</w:t>
            </w:r>
          </w:p>
        </w:tc>
      </w:tr>
      <w:bookmarkEnd w:id="16"/>
    </w:tbl>
    <w:p w14:paraId="2D7D99B0" w14:textId="77777777" w:rsidR="00A14EC8" w:rsidRPr="00FE23C5" w:rsidRDefault="00A14EC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7BE25" w14:textId="6F08E8F4" w:rsidR="00597BA5" w:rsidRPr="00FE23C5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EC7B35">
        <w:rPr>
          <w:rFonts w:ascii="Angsana New" w:hAnsi="Angsana New"/>
          <w:b/>
          <w:bCs/>
          <w:sz w:val="30"/>
          <w:szCs w:val="30"/>
        </w:rPr>
        <w:t>2</w:t>
      </w:r>
      <w:r w:rsidRPr="00FE23C5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="00597BA5" w:rsidRPr="00FE23C5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1F232E" w14:textId="77777777" w:rsidR="0058346B" w:rsidRPr="006D5266" w:rsidRDefault="0058346B" w:rsidP="00FD44DA">
      <w:pPr>
        <w:pStyle w:val="block"/>
        <w:spacing w:after="0" w:line="240" w:lineRule="exact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61157AA" w14:textId="7A2268FD" w:rsidR="00EC7B35" w:rsidRPr="00FD44DA" w:rsidRDefault="0058346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EC7B3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="00CF1294" w:rsidRPr="00FD44DA">
        <w:rPr>
          <w:rFonts w:ascii="Angsana New" w:hAnsi="Angsana New" w:cs="Angsana New" w:hint="cs"/>
          <w:b/>
          <w:bCs/>
          <w:i/>
          <w:iCs/>
          <w:sz w:val="30"/>
          <w:szCs w:val="30"/>
          <w:lang w:bidi="th-TH"/>
        </w:rPr>
        <w:t>1</w:t>
      </w:r>
      <w:r w:rsidR="00EC7B35" w:rsidRPr="00FD44DA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>2</w:t>
      </w:r>
      <w:r w:rsidRPr="00FD44D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.</w:t>
      </w:r>
      <w:r w:rsidR="00CF1294" w:rsidRPr="00FD44DA">
        <w:rPr>
          <w:rFonts w:ascii="Angsana New" w:hAnsi="Angsana New" w:cs="Angsana New" w:hint="cs"/>
          <w:b/>
          <w:bCs/>
          <w:i/>
          <w:iCs/>
          <w:sz w:val="30"/>
          <w:szCs w:val="30"/>
          <w:lang w:bidi="th-TH"/>
        </w:rPr>
        <w:t>1</w:t>
      </w:r>
      <w:r w:rsidRPr="00FD44D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597BA5" w:rsidRPr="00FD44DA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</w:t>
      </w:r>
      <w:r w:rsidR="008D14E8" w:rsidRPr="00FD44DA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71590B5C" w14:textId="1BDA56A2" w:rsidR="00177315" w:rsidRPr="00FD44DA" w:rsidRDefault="00597BA5" w:rsidP="00FD44DA">
      <w:pPr>
        <w:pStyle w:val="block"/>
        <w:spacing w:after="0" w:line="240" w:lineRule="atLeast"/>
        <w:ind w:left="450" w:firstLine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D44DA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FD44D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FD44DA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EF4724">
        <w:rPr>
          <w:rFonts w:ascii="Angsana New" w:hAnsi="Angsana New"/>
          <w:sz w:val="30"/>
          <w:szCs w:val="30"/>
        </w:rPr>
        <w:t xml:space="preserve">30 </w:t>
      </w:r>
      <w:r w:rsidR="00EF4724">
        <w:rPr>
          <w:rFonts w:ascii="Angsana New" w:hAnsi="Angsana New" w:cs="Angsana New"/>
          <w:sz w:val="30"/>
          <w:szCs w:val="30"/>
          <w:cs/>
          <w:lang w:bidi="th-TH"/>
        </w:rPr>
        <w:t xml:space="preserve">กันยายน </w:t>
      </w:r>
      <w:r w:rsidR="00E06BE5" w:rsidRPr="00FD44DA">
        <w:rPr>
          <w:rFonts w:ascii="Angsana New" w:hAnsi="Angsana New"/>
          <w:sz w:val="30"/>
          <w:szCs w:val="30"/>
        </w:rPr>
        <w:t xml:space="preserve">2568 </w:t>
      </w:r>
      <w:r w:rsidR="000E0AAC" w:rsidRPr="00FD44DA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0E0AAC" w:rsidRPr="00FD44DA">
        <w:rPr>
          <w:rFonts w:ascii="Angsana New" w:hAnsi="Angsana New"/>
          <w:sz w:val="30"/>
          <w:szCs w:val="30"/>
        </w:rPr>
        <w:t xml:space="preserve">31 </w:t>
      </w:r>
      <w:r w:rsidR="000E0AAC" w:rsidRPr="00FD44DA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0E0AAC" w:rsidRPr="00FD44DA">
        <w:rPr>
          <w:rFonts w:ascii="Angsana New" w:hAnsi="Angsana New"/>
          <w:sz w:val="30"/>
          <w:szCs w:val="30"/>
        </w:rPr>
        <w:t xml:space="preserve">2567 </w:t>
      </w:r>
      <w:r w:rsidR="00EF003F" w:rsidRPr="00FD44DA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FD44DA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11"/>
        <w:gridCol w:w="1260"/>
        <w:gridCol w:w="236"/>
        <w:gridCol w:w="1654"/>
        <w:gridCol w:w="283"/>
        <w:gridCol w:w="1608"/>
      </w:tblGrid>
      <w:tr w:rsidR="00FE23C5" w:rsidRPr="001A7E14" w14:paraId="6F7FB60B" w14:textId="77777777" w:rsidTr="00382A90">
        <w:trPr>
          <w:cantSplit/>
          <w:tblHeader/>
        </w:trPr>
        <w:tc>
          <w:tcPr>
            <w:tcW w:w="4211" w:type="dxa"/>
          </w:tcPr>
          <w:p w14:paraId="55284A99" w14:textId="77777777" w:rsidR="00952DA0" w:rsidRPr="00FD44DA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C2A7B4" w14:textId="77777777" w:rsidR="00952DA0" w:rsidRPr="00FD44DA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7A848E2" w14:textId="77777777" w:rsidR="00952DA0" w:rsidRPr="00FD44DA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545" w:type="dxa"/>
            <w:gridSpan w:val="3"/>
          </w:tcPr>
          <w:p w14:paraId="2E00CB30" w14:textId="3B049885" w:rsidR="00952DA0" w:rsidRPr="001A7E14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ข้อมูลทางการเงินรวม</w:t>
            </w:r>
          </w:p>
        </w:tc>
      </w:tr>
      <w:tr w:rsidR="00FE23C5" w:rsidRPr="001A7E14" w14:paraId="3515B6E2" w14:textId="77777777" w:rsidTr="00382A90">
        <w:trPr>
          <w:cantSplit/>
          <w:tblHeader/>
        </w:trPr>
        <w:tc>
          <w:tcPr>
            <w:tcW w:w="4211" w:type="dxa"/>
          </w:tcPr>
          <w:p w14:paraId="1177BA63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61B24" w14:textId="77777777" w:rsidR="00952DA0" w:rsidRPr="001A7E14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BBC103D" w14:textId="77777777" w:rsidR="00952DA0" w:rsidRPr="001A7E14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8C7DE09" w14:textId="7F11DB30" w:rsidR="00952DA0" w:rsidRPr="001A7E14" w:rsidRDefault="00EF4724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="00952DA0" w:rsidRPr="001A7E14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1A7E14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795420" w:rsidRPr="001A7E1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</w:tcPr>
          <w:p w14:paraId="169DCC13" w14:textId="77777777" w:rsidR="00952DA0" w:rsidRPr="001A7E14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08" w:type="dxa"/>
          </w:tcPr>
          <w:p w14:paraId="3EAAAF59" w14:textId="721178D7" w:rsidR="00952DA0" w:rsidRPr="001A7E14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1A7E1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1A7E1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1A7E1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1A7E14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1A7E14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795420" w:rsidRPr="001A7E1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FE23C5" w:rsidRPr="001A7E14" w14:paraId="30750A35" w14:textId="77777777" w:rsidTr="00382A90">
        <w:trPr>
          <w:cantSplit/>
          <w:tblHeader/>
        </w:trPr>
        <w:tc>
          <w:tcPr>
            <w:tcW w:w="4211" w:type="dxa"/>
          </w:tcPr>
          <w:p w14:paraId="1D15D5DE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1" w:type="dxa"/>
            <w:gridSpan w:val="5"/>
          </w:tcPr>
          <w:p w14:paraId="69BA705A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1A7E14" w14:paraId="41C23D8C" w14:textId="77777777" w:rsidTr="00382A90">
        <w:tc>
          <w:tcPr>
            <w:tcW w:w="5471" w:type="dxa"/>
            <w:gridSpan w:val="2"/>
          </w:tcPr>
          <w:p w14:paraId="2CC17229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  <w:p w14:paraId="7E2BE19E" w14:textId="77777777" w:rsidR="0058346B" w:rsidRPr="001A7E14" w:rsidRDefault="0058346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   เงินเบิกเกินบัญชีและเงินกู้ยืมระยะสั้นจากสถาบันการเงิน</w:t>
            </w:r>
          </w:p>
          <w:p w14:paraId="6CA3B231" w14:textId="65583F13" w:rsidR="00C842B3" w:rsidRPr="001A7E14" w:rsidRDefault="0058346B" w:rsidP="00C8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C842B3"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เงินกู้</w:t>
            </w:r>
            <w:r w:rsidR="00CB2A9A" w:rsidRPr="001A7E14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="00C842B3" w:rsidRPr="001A7E14">
              <w:rPr>
                <w:rFonts w:ascii="Angsana New" w:hAnsi="Angsana New" w:hint="cs"/>
                <w:sz w:val="30"/>
                <w:szCs w:val="30"/>
                <w:cs/>
              </w:rPr>
              <w:t>ระยะยาวจากสถาบันการเงินที่ครบกำหนดใน</w:t>
            </w:r>
            <w:r w:rsidR="005703E8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="00C842B3" w:rsidRPr="001A7E1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5EF7E4EE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35CC54E8" w14:textId="77777777" w:rsidR="00952DA0" w:rsidRPr="001A7E14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515DAA" w14:textId="0A4031F2" w:rsidR="00C842B3" w:rsidRPr="001A7E14" w:rsidRDefault="0099452B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537,378</w:t>
            </w:r>
          </w:p>
          <w:p w14:paraId="67166449" w14:textId="0E2D126A" w:rsidR="00C842B3" w:rsidRPr="001A7E14" w:rsidRDefault="0099452B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124,384</w:t>
            </w:r>
          </w:p>
        </w:tc>
        <w:tc>
          <w:tcPr>
            <w:tcW w:w="283" w:type="dxa"/>
          </w:tcPr>
          <w:p w14:paraId="61123EF3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6EF960BB" w14:textId="77777777" w:rsidR="00952DA0" w:rsidRPr="001A7E14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0F47B2" w14:textId="77777777" w:rsidR="00C842B3" w:rsidRPr="001A7E14" w:rsidRDefault="00C842B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586,078</w:t>
            </w:r>
          </w:p>
          <w:p w14:paraId="1405E8D7" w14:textId="41353F07" w:rsidR="00C842B3" w:rsidRPr="001A7E14" w:rsidRDefault="00C842B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145,203</w:t>
            </w:r>
          </w:p>
        </w:tc>
      </w:tr>
      <w:tr w:rsidR="00C842B3" w:rsidRPr="001A7E14" w14:paraId="39C2DC86" w14:textId="77777777" w:rsidTr="00382A90">
        <w:tc>
          <w:tcPr>
            <w:tcW w:w="5471" w:type="dxa"/>
            <w:gridSpan w:val="2"/>
          </w:tcPr>
          <w:p w14:paraId="65453065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5E744A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049FF1BC" w14:textId="6A124C0F" w:rsidR="00C842B3" w:rsidRPr="001A7E14" w:rsidRDefault="0099452B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661,762</w:t>
            </w:r>
          </w:p>
        </w:tc>
        <w:tc>
          <w:tcPr>
            <w:tcW w:w="283" w:type="dxa"/>
          </w:tcPr>
          <w:p w14:paraId="07096B47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0F653C31" w14:textId="469BF231" w:rsidR="00C842B3" w:rsidRPr="001A7E14" w:rsidRDefault="00C842B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731,281</w:t>
            </w:r>
          </w:p>
        </w:tc>
      </w:tr>
      <w:tr w:rsidR="00FE23C5" w:rsidRPr="001A7E14" w14:paraId="536E3A66" w14:textId="77777777" w:rsidTr="00382A90">
        <w:tc>
          <w:tcPr>
            <w:tcW w:w="4211" w:type="dxa"/>
          </w:tcPr>
          <w:p w14:paraId="53BFFB99" w14:textId="1455DF26" w:rsidR="00952DA0" w:rsidRPr="001A7E14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60" w:type="dxa"/>
          </w:tcPr>
          <w:p w14:paraId="07241153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B9507B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1951426C" w14:textId="2C9CDB6B" w:rsidR="00952DA0" w:rsidRPr="001A7E14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6DE480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5BE3F656" w14:textId="4CE948DB" w:rsidR="00952DA0" w:rsidRPr="001A7E14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2B3" w:rsidRPr="001A7E14" w14:paraId="37D2D015" w14:textId="77777777" w:rsidTr="00382A90">
        <w:tc>
          <w:tcPr>
            <w:tcW w:w="4211" w:type="dxa"/>
          </w:tcPr>
          <w:p w14:paraId="375A221B" w14:textId="36DBEA01" w:rsidR="00C842B3" w:rsidRPr="001A7E14" w:rsidRDefault="00C842B3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เงินกู้</w:t>
            </w:r>
            <w:r w:rsidR="00CB2A9A" w:rsidRPr="001A7E14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17DB2F51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B2F12B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41DAE80C" w14:textId="58FEDAB0" w:rsidR="00C842B3" w:rsidRPr="001A7E14" w:rsidRDefault="0099452B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433,593</w:t>
            </w:r>
          </w:p>
        </w:tc>
        <w:tc>
          <w:tcPr>
            <w:tcW w:w="283" w:type="dxa"/>
          </w:tcPr>
          <w:p w14:paraId="0604DDA5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03B7A8C9" w14:textId="35320BD2" w:rsidR="00C842B3" w:rsidRPr="001A7E14" w:rsidRDefault="00C842B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529,379</w:t>
            </w:r>
          </w:p>
        </w:tc>
      </w:tr>
      <w:tr w:rsidR="00952DA0" w:rsidRPr="00FE23C5" w14:paraId="236C3AFD" w14:textId="77777777" w:rsidTr="00382A90">
        <w:tc>
          <w:tcPr>
            <w:tcW w:w="4211" w:type="dxa"/>
          </w:tcPr>
          <w:p w14:paraId="46C3503E" w14:textId="3C6732C5" w:rsidR="00952DA0" w:rsidRPr="001A7E14" w:rsidRDefault="00952DA0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DEA37A9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661FC5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D8615" w14:textId="1DBF09C6" w:rsidR="00952DA0" w:rsidRPr="001A7E14" w:rsidRDefault="0099452B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1,095,355</w:t>
            </w:r>
          </w:p>
        </w:tc>
        <w:tc>
          <w:tcPr>
            <w:tcW w:w="283" w:type="dxa"/>
          </w:tcPr>
          <w:p w14:paraId="6A6DB256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double" w:sz="4" w:space="0" w:color="auto"/>
            </w:tcBorders>
            <w:vAlign w:val="bottom"/>
          </w:tcPr>
          <w:p w14:paraId="0D5F7DDD" w14:textId="2C6ACE01" w:rsidR="00952DA0" w:rsidRPr="001A7E14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95420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260,660</w:t>
            </w:r>
          </w:p>
        </w:tc>
      </w:tr>
    </w:tbl>
    <w:p w14:paraId="246909A5" w14:textId="77777777" w:rsidR="00952DA0" w:rsidRPr="00FE23C5" w:rsidRDefault="00952DA0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22"/>
        <w:gridCol w:w="630"/>
        <w:gridCol w:w="236"/>
        <w:gridCol w:w="1465"/>
        <w:gridCol w:w="283"/>
        <w:gridCol w:w="1526"/>
      </w:tblGrid>
      <w:tr w:rsidR="00FE23C5" w:rsidRPr="001A7E14" w14:paraId="7E30A871" w14:textId="77777777" w:rsidTr="005703E8">
        <w:trPr>
          <w:cantSplit/>
          <w:tblHeader/>
        </w:trPr>
        <w:tc>
          <w:tcPr>
            <w:tcW w:w="5022" w:type="dxa"/>
          </w:tcPr>
          <w:p w14:paraId="0191E883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5919FC3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EAAE231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274" w:type="dxa"/>
            <w:gridSpan w:val="3"/>
          </w:tcPr>
          <w:p w14:paraId="0CB45BC1" w14:textId="42A21816" w:rsidR="00952DA0" w:rsidRPr="001A7E14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ข้อมูลทางการเงินเฉพาะ</w:t>
            </w:r>
            <w:r w:rsidR="00666A62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FE23C5" w:rsidRPr="001A7E14" w14:paraId="2949B51A" w14:textId="77777777" w:rsidTr="005703E8">
        <w:trPr>
          <w:cantSplit/>
          <w:tblHeader/>
        </w:trPr>
        <w:tc>
          <w:tcPr>
            <w:tcW w:w="5022" w:type="dxa"/>
          </w:tcPr>
          <w:p w14:paraId="2BBAF322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E0E3166" w14:textId="77777777" w:rsidR="00952DA0" w:rsidRPr="001A7E14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189EBEC" w14:textId="77777777" w:rsidR="00952DA0" w:rsidRPr="001A7E14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32C9CB7" w14:textId="4A6F3A26" w:rsidR="00952DA0" w:rsidRPr="001A7E14" w:rsidRDefault="00EF4724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1A7E1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="00952DA0" w:rsidRPr="001A7E14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1A7E14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795420" w:rsidRPr="001A7E1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</w:tcPr>
          <w:p w14:paraId="41850C78" w14:textId="77777777" w:rsidR="00952DA0" w:rsidRPr="001A7E14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26" w:type="dxa"/>
          </w:tcPr>
          <w:p w14:paraId="283C3854" w14:textId="569B3E29" w:rsidR="00952DA0" w:rsidRPr="001A7E14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1A7E1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1A7E1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1A7E1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1A7E14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1A7E14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795420" w:rsidRPr="001A7E1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FE23C5" w:rsidRPr="001A7E14" w14:paraId="6089B944" w14:textId="77777777" w:rsidTr="005703E8">
        <w:trPr>
          <w:cantSplit/>
          <w:tblHeader/>
        </w:trPr>
        <w:tc>
          <w:tcPr>
            <w:tcW w:w="5022" w:type="dxa"/>
          </w:tcPr>
          <w:p w14:paraId="0BB55DF8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38" w:type="dxa"/>
            <w:gridSpan w:val="5"/>
          </w:tcPr>
          <w:p w14:paraId="47E2BD6C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1A7E14" w14:paraId="499BEAEE" w14:textId="77777777" w:rsidTr="005703E8">
        <w:tc>
          <w:tcPr>
            <w:tcW w:w="5652" w:type="dxa"/>
            <w:gridSpan w:val="2"/>
          </w:tcPr>
          <w:p w14:paraId="1E954829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</w:tcPr>
          <w:p w14:paraId="5FFE1A4B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243A170" w14:textId="20DA9683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9518A2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5DDEDB9C" w14:textId="7CCCF2FB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2B3" w:rsidRPr="001A7E14" w14:paraId="119203AE" w14:textId="77777777" w:rsidTr="005703E8">
        <w:tc>
          <w:tcPr>
            <w:tcW w:w="5022" w:type="dxa"/>
          </w:tcPr>
          <w:p w14:paraId="690BD220" w14:textId="24AA0D13" w:rsidR="00C842B3" w:rsidRPr="001A7E14" w:rsidRDefault="00C842B3" w:rsidP="00C842B3">
            <w:pPr>
              <w:spacing w:line="240" w:lineRule="auto"/>
              <w:ind w:right="-279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630" w:type="dxa"/>
          </w:tcPr>
          <w:p w14:paraId="0588FEFA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AA7F21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EDC0BAC" w14:textId="7FA52642" w:rsidR="00C842B3" w:rsidRPr="001A7E14" w:rsidRDefault="0099452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412,138</w:t>
            </w:r>
          </w:p>
        </w:tc>
        <w:tc>
          <w:tcPr>
            <w:tcW w:w="283" w:type="dxa"/>
          </w:tcPr>
          <w:p w14:paraId="0AB8BAE7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BE6D54E" w14:textId="3BDA1614" w:rsidR="00C842B3" w:rsidRPr="001A7E14" w:rsidRDefault="00D66A2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500,691</w:t>
            </w:r>
          </w:p>
        </w:tc>
      </w:tr>
      <w:tr w:rsidR="00C842B3" w:rsidRPr="001A7E14" w14:paraId="4BA5CFCE" w14:textId="77777777" w:rsidTr="005703E8">
        <w:tc>
          <w:tcPr>
            <w:tcW w:w="5022" w:type="dxa"/>
          </w:tcPr>
          <w:p w14:paraId="36DDA420" w14:textId="0ED27805" w:rsidR="00C842B3" w:rsidRPr="001A7E14" w:rsidRDefault="00C842B3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เงินกู้</w:t>
            </w:r>
            <w:r w:rsidR="00CB2A9A" w:rsidRPr="001A7E14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ระยะยาวจากสถาบันการเงินที่ครบกำหนดใน</w:t>
            </w:r>
            <w:r w:rsidR="005703E8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30" w:type="dxa"/>
          </w:tcPr>
          <w:p w14:paraId="6FEE3078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66B6C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A13E395" w14:textId="2A9E83DD" w:rsidR="00C842B3" w:rsidRPr="001A7E14" w:rsidRDefault="0099452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56,507</w:t>
            </w:r>
          </w:p>
        </w:tc>
        <w:tc>
          <w:tcPr>
            <w:tcW w:w="283" w:type="dxa"/>
          </w:tcPr>
          <w:p w14:paraId="080E7A56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E77F95A" w14:textId="4CBA5302" w:rsidR="00C842B3" w:rsidRPr="001A7E14" w:rsidRDefault="00D66A2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87,504</w:t>
            </w:r>
          </w:p>
        </w:tc>
      </w:tr>
      <w:tr w:rsidR="00C842B3" w:rsidRPr="001A7E14" w14:paraId="3BC100DA" w14:textId="77777777" w:rsidTr="005703E8">
        <w:tc>
          <w:tcPr>
            <w:tcW w:w="5022" w:type="dxa"/>
          </w:tcPr>
          <w:p w14:paraId="1719172C" w14:textId="77777777" w:rsidR="00C842B3" w:rsidRPr="001A7E14" w:rsidRDefault="00C842B3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89AA9FC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7E877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31DCE62" w14:textId="36745E30" w:rsidR="00C842B3" w:rsidRPr="001A7E14" w:rsidRDefault="0099452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468,645</w:t>
            </w:r>
          </w:p>
        </w:tc>
        <w:tc>
          <w:tcPr>
            <w:tcW w:w="283" w:type="dxa"/>
          </w:tcPr>
          <w:p w14:paraId="19836570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0D73960" w14:textId="13CB280B" w:rsidR="00C842B3" w:rsidRPr="001A7E14" w:rsidRDefault="00D66A2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588,195</w:t>
            </w:r>
          </w:p>
        </w:tc>
      </w:tr>
      <w:tr w:rsidR="00C842B3" w:rsidRPr="001A7E14" w14:paraId="3C234A43" w14:textId="77777777" w:rsidTr="005703E8">
        <w:trPr>
          <w:trHeight w:hRule="exact" w:val="288"/>
        </w:trPr>
        <w:tc>
          <w:tcPr>
            <w:tcW w:w="5022" w:type="dxa"/>
          </w:tcPr>
          <w:p w14:paraId="2456A743" w14:textId="77777777" w:rsidR="00C842B3" w:rsidRPr="001A7E14" w:rsidRDefault="00C842B3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B5B8810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7F95AB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69DA261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6B3463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33C588F1" w14:textId="77777777" w:rsidR="00C842B3" w:rsidRPr="001A7E14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1A7E14" w14:paraId="5BE41101" w14:textId="77777777" w:rsidTr="005703E8">
        <w:tc>
          <w:tcPr>
            <w:tcW w:w="5022" w:type="dxa"/>
          </w:tcPr>
          <w:p w14:paraId="7D907E94" w14:textId="77777777" w:rsidR="00952DA0" w:rsidRPr="001A7E14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30" w:type="dxa"/>
          </w:tcPr>
          <w:p w14:paraId="2B54F6F7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33DAA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CB19E17" w14:textId="0799BEF4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0AB199" w14:textId="77777777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764BFADE" w14:textId="7BD72455" w:rsidR="00952DA0" w:rsidRPr="001A7E14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A2F" w:rsidRPr="001A7E14" w14:paraId="47817170" w14:textId="77777777" w:rsidTr="005703E8">
        <w:tc>
          <w:tcPr>
            <w:tcW w:w="5022" w:type="dxa"/>
          </w:tcPr>
          <w:p w14:paraId="4DCE2EC9" w14:textId="17EC68D7" w:rsidR="00D66A2F" w:rsidRPr="001A7E14" w:rsidRDefault="00D66A2F" w:rsidP="00D66A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เงินกู้</w:t>
            </w:r>
            <w:r w:rsidR="00CB2A9A" w:rsidRPr="001A7E14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630" w:type="dxa"/>
          </w:tcPr>
          <w:p w14:paraId="79E5A1AB" w14:textId="77777777" w:rsidR="00D66A2F" w:rsidRPr="001A7E14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78165A" w14:textId="77777777" w:rsidR="00D66A2F" w:rsidRPr="001A7E14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EFE7701" w14:textId="33F56BE9" w:rsidR="00D66A2F" w:rsidRPr="001A7E14" w:rsidRDefault="0099452B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156,375</w:t>
            </w:r>
          </w:p>
        </w:tc>
        <w:tc>
          <w:tcPr>
            <w:tcW w:w="283" w:type="dxa"/>
          </w:tcPr>
          <w:p w14:paraId="53282207" w14:textId="77777777" w:rsidR="00D66A2F" w:rsidRPr="001A7E14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5AE3704" w14:textId="7E82D29F" w:rsidR="00D66A2F" w:rsidRPr="001A7E14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191,714</w:t>
            </w:r>
          </w:p>
        </w:tc>
      </w:tr>
      <w:tr w:rsidR="00D66A2F" w:rsidRPr="00FE23C5" w14:paraId="3A016371" w14:textId="77777777" w:rsidTr="005703E8">
        <w:tc>
          <w:tcPr>
            <w:tcW w:w="5022" w:type="dxa"/>
          </w:tcPr>
          <w:p w14:paraId="576D4507" w14:textId="77777777" w:rsidR="00D66A2F" w:rsidRPr="001A7E14" w:rsidRDefault="00D66A2F" w:rsidP="00D66A2F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vAlign w:val="bottom"/>
          </w:tcPr>
          <w:p w14:paraId="15FE0C71" w14:textId="77777777" w:rsidR="00D66A2F" w:rsidRPr="001A7E14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2FF7EF" w14:textId="77777777" w:rsidR="00D66A2F" w:rsidRPr="001A7E14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1475E19" w14:textId="21388E4E" w:rsidR="00D66A2F" w:rsidRPr="001A7E14" w:rsidRDefault="0099452B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625,020</w:t>
            </w:r>
          </w:p>
        </w:tc>
        <w:tc>
          <w:tcPr>
            <w:tcW w:w="283" w:type="dxa"/>
          </w:tcPr>
          <w:p w14:paraId="49F1A97E" w14:textId="77777777" w:rsidR="00D66A2F" w:rsidRPr="001A7E14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7001A64" w14:textId="2D7B2871" w:rsidR="00D66A2F" w:rsidRPr="001A7E14" w:rsidRDefault="00D66A2F" w:rsidP="00D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779,909</w:t>
            </w:r>
          </w:p>
        </w:tc>
      </w:tr>
    </w:tbl>
    <w:p w14:paraId="249490F1" w14:textId="77777777" w:rsidR="00A14EC8" w:rsidRPr="00FE23C5" w:rsidRDefault="00A14EC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7E0B3038" w14:textId="1BEC808C" w:rsidR="00F17208" w:rsidRPr="00FE23C5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FE23C5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FE23C5">
        <w:rPr>
          <w:rFonts w:ascii="Angsana New" w:hAnsi="Angsana New"/>
          <w:sz w:val="30"/>
          <w:szCs w:val="30"/>
          <w:cs/>
        </w:rPr>
        <w:t>ของบริษัท ไปจดจำนองไว้กับ</w:t>
      </w:r>
      <w:r w:rsidR="003C557D" w:rsidRPr="00FE23C5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FE23C5">
        <w:rPr>
          <w:rFonts w:ascii="Angsana New" w:hAnsi="Angsana New"/>
          <w:sz w:val="30"/>
          <w:szCs w:val="30"/>
          <w:cs/>
        </w:rPr>
        <w:t>เพื่อใช้เป็นหลักประกัน</w:t>
      </w:r>
      <w:r w:rsidRPr="00FE23C5">
        <w:rPr>
          <w:rFonts w:ascii="Angsana New" w:hAnsi="Angsana New" w:hint="cs"/>
          <w:sz w:val="30"/>
          <w:szCs w:val="30"/>
          <w:cs/>
        </w:rPr>
        <w:t>วง</w:t>
      </w:r>
      <w:r w:rsidRPr="00FE23C5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FE23C5">
        <w:rPr>
          <w:rFonts w:ascii="Angsana New" w:hAnsi="Angsana New" w:hint="cs"/>
          <w:sz w:val="30"/>
          <w:szCs w:val="30"/>
          <w:cs/>
        </w:rPr>
        <w:t>ของบริษัท</w:t>
      </w:r>
      <w:r w:rsidRPr="00FE23C5">
        <w:rPr>
          <w:rFonts w:ascii="Angsana New" w:hAnsi="Angsana New"/>
          <w:sz w:val="30"/>
          <w:szCs w:val="30"/>
          <w:cs/>
        </w:rPr>
        <w:t xml:space="preserve"> </w:t>
      </w:r>
    </w:p>
    <w:p w14:paraId="0E45CBC8" w14:textId="77777777" w:rsidR="007E7593" w:rsidRPr="00FE23C5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p w14:paraId="26A77FD0" w14:textId="77777777" w:rsidR="00E3011B" w:rsidRPr="00FE23C5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FE23C5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FE23C5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FE23C5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="00EB334E" w:rsidRPr="00FE23C5">
        <w:rPr>
          <w:rFonts w:ascii="Angsana New" w:hAnsi="Angsana New"/>
          <w:sz w:val="30"/>
          <w:szCs w:val="30"/>
        </w:rPr>
        <w:t xml:space="preserve">1.5 </w:t>
      </w:r>
      <w:r w:rsidR="00EB334E" w:rsidRPr="00FE23C5">
        <w:rPr>
          <w:rFonts w:ascii="Angsana New" w:hAnsi="Angsana New" w:hint="cs"/>
          <w:sz w:val="30"/>
          <w:szCs w:val="30"/>
          <w:cs/>
        </w:rPr>
        <w:t>เท่า</w:t>
      </w:r>
      <w:r w:rsidR="00EB334E" w:rsidRPr="00FE23C5">
        <w:rPr>
          <w:rFonts w:ascii="Angsana New" w:hAnsi="Angsana New"/>
          <w:sz w:val="30"/>
          <w:szCs w:val="30"/>
        </w:rPr>
        <w:t xml:space="preserve">, </w:t>
      </w:r>
      <w:r w:rsidR="00624E6A" w:rsidRPr="00FE23C5">
        <w:rPr>
          <w:rFonts w:ascii="Angsana New" w:hAnsi="Angsana New"/>
          <w:sz w:val="30"/>
          <w:szCs w:val="30"/>
        </w:rPr>
        <w:t>2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FE23C5">
        <w:rPr>
          <w:rFonts w:ascii="Angsana New" w:hAnsi="Angsana New"/>
          <w:sz w:val="30"/>
          <w:szCs w:val="30"/>
        </w:rPr>
        <w:t>2.25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FE23C5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FE23C5">
        <w:rPr>
          <w:rFonts w:ascii="Angsana New" w:hAnsi="Angsana New"/>
          <w:sz w:val="30"/>
          <w:szCs w:val="30"/>
        </w:rPr>
        <w:t xml:space="preserve">DSCR) </w:t>
      </w:r>
      <w:r w:rsidRPr="00FE23C5">
        <w:rPr>
          <w:rFonts w:ascii="Angsana New" w:hAnsi="Angsana New"/>
          <w:sz w:val="30"/>
          <w:szCs w:val="30"/>
          <w:cs/>
        </w:rPr>
        <w:t>ต้องไม่</w:t>
      </w:r>
      <w:r w:rsidRPr="00FE23C5">
        <w:rPr>
          <w:rFonts w:ascii="Angsana New" w:hAnsi="Angsana New" w:hint="cs"/>
          <w:sz w:val="30"/>
          <w:szCs w:val="30"/>
          <w:cs/>
        </w:rPr>
        <w:t>น้อย</w:t>
      </w:r>
      <w:r w:rsidRPr="00FE23C5">
        <w:rPr>
          <w:rFonts w:ascii="Angsana New" w:hAnsi="Angsana New"/>
          <w:sz w:val="30"/>
          <w:szCs w:val="30"/>
          <w:cs/>
        </w:rPr>
        <w:t xml:space="preserve">กว่า </w:t>
      </w:r>
      <w:r w:rsidRPr="00FE23C5">
        <w:rPr>
          <w:rFonts w:ascii="Angsana New" w:hAnsi="Angsana New"/>
          <w:sz w:val="30"/>
          <w:szCs w:val="30"/>
        </w:rPr>
        <w:t>1.5</w:t>
      </w:r>
      <w:r w:rsidRPr="00FE23C5">
        <w:rPr>
          <w:rFonts w:ascii="Angsana New" w:hAnsi="Angsana New"/>
          <w:sz w:val="30"/>
          <w:szCs w:val="30"/>
          <w:cs/>
        </w:rPr>
        <w:t xml:space="preserve"> เท่า </w:t>
      </w:r>
      <w:r w:rsidRPr="00FE23C5">
        <w:rPr>
          <w:rFonts w:ascii="Angsana New" w:hAnsi="Angsana New" w:hint="cs"/>
          <w:sz w:val="30"/>
          <w:szCs w:val="30"/>
          <w:cs/>
        </w:rPr>
        <w:t xml:space="preserve">และ </w:t>
      </w:r>
      <w:r w:rsidR="00647FD7" w:rsidRPr="00FE23C5">
        <w:rPr>
          <w:rFonts w:ascii="Angsana New" w:hAnsi="Angsana New"/>
          <w:sz w:val="30"/>
          <w:szCs w:val="30"/>
        </w:rPr>
        <w:t>1.3</w:t>
      </w:r>
      <w:r w:rsidRPr="00FE23C5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14:paraId="51D51E75" w14:textId="77777777" w:rsidR="00A4288C" w:rsidRPr="00FE23C5" w:rsidRDefault="00A4288C" w:rsidP="00FD44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0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0EA25BD" w14:textId="1C66A457" w:rsidR="008075CF" w:rsidRPr="006D5266" w:rsidRDefault="00332B5B" w:rsidP="00F376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A7E14">
        <w:rPr>
          <w:rFonts w:ascii="Angsana New" w:hAnsi="Angsana New" w:hint="cs"/>
          <w:sz w:val="30"/>
          <w:szCs w:val="30"/>
          <w:cs/>
        </w:rPr>
        <w:t>ณ</w:t>
      </w:r>
      <w:r w:rsidR="00C77038" w:rsidRPr="001A7E14">
        <w:rPr>
          <w:rFonts w:ascii="Angsana New" w:hAnsi="Angsana New"/>
          <w:sz w:val="30"/>
          <w:szCs w:val="30"/>
        </w:rPr>
        <w:t xml:space="preserve"> </w:t>
      </w:r>
      <w:r w:rsidR="00C77038" w:rsidRPr="001A7E14">
        <w:rPr>
          <w:rFonts w:ascii="Angsana New" w:hAnsi="Angsana New" w:hint="cs"/>
          <w:sz w:val="30"/>
          <w:szCs w:val="30"/>
          <w:cs/>
        </w:rPr>
        <w:t>วันที่</w:t>
      </w:r>
      <w:r w:rsidRPr="001A7E14">
        <w:rPr>
          <w:rFonts w:ascii="Angsana New" w:hAnsi="Angsana New" w:hint="cs"/>
          <w:sz w:val="30"/>
          <w:szCs w:val="30"/>
          <w:cs/>
        </w:rPr>
        <w:t xml:space="preserve"> </w:t>
      </w:r>
      <w:r w:rsidR="00EF4724" w:rsidRPr="001A7E14">
        <w:rPr>
          <w:rFonts w:ascii="Angsana New" w:hAnsi="Angsana New"/>
          <w:sz w:val="30"/>
          <w:szCs w:val="30"/>
        </w:rPr>
        <w:t xml:space="preserve">30 </w:t>
      </w:r>
      <w:r w:rsidR="00EF4724" w:rsidRPr="001A7E14">
        <w:rPr>
          <w:rFonts w:ascii="Angsana New" w:hAnsi="Angsana New"/>
          <w:sz w:val="30"/>
          <w:szCs w:val="30"/>
          <w:cs/>
        </w:rPr>
        <w:t xml:space="preserve">กันยายน </w:t>
      </w:r>
      <w:r w:rsidR="00E06BE5" w:rsidRPr="001A7E14">
        <w:rPr>
          <w:rFonts w:ascii="Angsana New" w:hAnsi="Angsana New"/>
          <w:sz w:val="30"/>
          <w:szCs w:val="30"/>
        </w:rPr>
        <w:t xml:space="preserve">2568 </w:t>
      </w:r>
      <w:r w:rsidR="008C5EB0" w:rsidRPr="001A7E14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17" w:name="_Hlk118470382"/>
      <w:r w:rsidR="002F37A1" w:rsidRPr="001A7E14">
        <w:rPr>
          <w:rFonts w:ascii="Angsana New" w:hAnsi="Angsana New"/>
          <w:sz w:val="30"/>
          <w:szCs w:val="30"/>
        </w:rPr>
        <w:t>0.</w:t>
      </w:r>
      <w:r w:rsidR="00AC53BA" w:rsidRPr="001A7E14">
        <w:rPr>
          <w:rFonts w:ascii="Angsana New" w:hAnsi="Angsana New" w:hint="cs"/>
          <w:sz w:val="30"/>
          <w:szCs w:val="30"/>
          <w:cs/>
        </w:rPr>
        <w:t>65</w:t>
      </w:r>
      <w:r w:rsidR="006112F6" w:rsidRPr="001A7E14">
        <w:rPr>
          <w:rFonts w:ascii="Angsana New" w:hAnsi="Angsana New"/>
          <w:sz w:val="30"/>
          <w:szCs w:val="30"/>
        </w:rPr>
        <w:t xml:space="preserve"> </w:t>
      </w:r>
      <w:bookmarkEnd w:id="17"/>
      <w:r w:rsidR="00FB2F4A" w:rsidRPr="001A7E14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1A7E14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1A7E14">
        <w:rPr>
          <w:rFonts w:ascii="Angsana New" w:hAnsi="Angsana New"/>
          <w:sz w:val="30"/>
          <w:szCs w:val="30"/>
        </w:rPr>
        <w:t xml:space="preserve">DSCR) </w:t>
      </w:r>
      <w:bookmarkStart w:id="18" w:name="_Hlk55304941"/>
      <w:r w:rsidR="0058774C" w:rsidRPr="0058774C">
        <w:rPr>
          <w:rFonts w:ascii="Angsana New" w:hAnsi="Angsana New" w:hint="cs"/>
          <w:sz w:val="30"/>
          <w:szCs w:val="30"/>
          <w:lang w:val="en-GB"/>
        </w:rPr>
        <w:t>3</w:t>
      </w:r>
      <w:r w:rsidR="00AC53BA" w:rsidRPr="001A7E14">
        <w:rPr>
          <w:rFonts w:ascii="Angsana New" w:hAnsi="Angsana New" w:hint="cs"/>
          <w:sz w:val="30"/>
          <w:szCs w:val="30"/>
          <w:cs/>
        </w:rPr>
        <w:t>.</w:t>
      </w:r>
      <w:r w:rsidR="0058774C" w:rsidRPr="0058774C">
        <w:rPr>
          <w:rFonts w:ascii="Angsana New" w:hAnsi="Angsana New" w:hint="cs"/>
          <w:sz w:val="30"/>
          <w:szCs w:val="30"/>
          <w:lang w:val="en-GB"/>
        </w:rPr>
        <w:t>4</w:t>
      </w:r>
      <w:r w:rsidR="00AC53BA" w:rsidRPr="001A7E14">
        <w:rPr>
          <w:rFonts w:ascii="Angsana New" w:hAnsi="Angsana New" w:hint="cs"/>
          <w:sz w:val="30"/>
          <w:szCs w:val="30"/>
          <w:cs/>
        </w:rPr>
        <w:t>7</w:t>
      </w:r>
      <w:r w:rsidR="00FB2F4A" w:rsidRPr="001A7E14">
        <w:rPr>
          <w:rFonts w:ascii="Angsana New" w:hAnsi="Angsana New"/>
          <w:sz w:val="30"/>
          <w:szCs w:val="30"/>
        </w:rPr>
        <w:t xml:space="preserve"> </w:t>
      </w:r>
      <w:bookmarkEnd w:id="18"/>
      <w:r w:rsidR="00FB2F4A" w:rsidRPr="001A7E14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6D5266">
        <w:rPr>
          <w:rFonts w:ascii="Angsana New" w:hAnsi="Angsana New"/>
          <w:sz w:val="30"/>
          <w:szCs w:val="30"/>
        </w:rPr>
        <w:t xml:space="preserve"> </w:t>
      </w:r>
    </w:p>
    <w:p w14:paraId="56715B3B" w14:textId="1BB5F120" w:rsidR="006C454C" w:rsidRPr="006D5266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D526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EF4724">
        <w:rPr>
          <w:rFonts w:ascii="Angsana New" w:hAnsi="Angsana New"/>
          <w:sz w:val="30"/>
          <w:szCs w:val="30"/>
        </w:rPr>
        <w:t xml:space="preserve">30 </w:t>
      </w:r>
      <w:r w:rsidR="00EF4724">
        <w:rPr>
          <w:rFonts w:ascii="Angsana New" w:hAnsi="Angsana New"/>
          <w:sz w:val="30"/>
          <w:szCs w:val="30"/>
          <w:cs/>
        </w:rPr>
        <w:t xml:space="preserve">กันยายน </w:t>
      </w:r>
      <w:r w:rsidR="00E06BE5">
        <w:rPr>
          <w:rFonts w:ascii="Angsana New" w:hAnsi="Angsana New"/>
          <w:sz w:val="30"/>
          <w:szCs w:val="30"/>
        </w:rPr>
        <w:t xml:space="preserve">2568 </w:t>
      </w:r>
      <w:r w:rsidR="000E0AAC" w:rsidRPr="006D5266">
        <w:rPr>
          <w:rFonts w:ascii="Angsana New" w:hAnsi="Angsana New"/>
          <w:sz w:val="30"/>
          <w:szCs w:val="30"/>
          <w:cs/>
        </w:rPr>
        <w:t xml:space="preserve">และ </w:t>
      </w:r>
      <w:r w:rsidR="000E0AAC" w:rsidRPr="006D5266">
        <w:rPr>
          <w:rFonts w:ascii="Angsana New" w:hAnsi="Angsana New"/>
          <w:sz w:val="30"/>
          <w:szCs w:val="30"/>
        </w:rPr>
        <w:t xml:space="preserve">31 </w:t>
      </w:r>
      <w:r w:rsidR="000E0AAC" w:rsidRPr="006D5266">
        <w:rPr>
          <w:rFonts w:ascii="Angsana New" w:hAnsi="Angsana New"/>
          <w:sz w:val="30"/>
          <w:szCs w:val="30"/>
          <w:cs/>
        </w:rPr>
        <w:t xml:space="preserve">ธันวาคม </w:t>
      </w:r>
      <w:r w:rsidR="000E0AAC" w:rsidRPr="006D5266">
        <w:rPr>
          <w:rFonts w:ascii="Angsana New" w:hAnsi="Angsana New"/>
          <w:sz w:val="30"/>
          <w:szCs w:val="30"/>
        </w:rPr>
        <w:t xml:space="preserve">2567 </w:t>
      </w:r>
      <w:r w:rsidR="00E62F99" w:rsidRPr="006D5266">
        <w:rPr>
          <w:rFonts w:ascii="Angsana New" w:hAnsi="Angsana New" w:hint="cs"/>
          <w:sz w:val="30"/>
          <w:szCs w:val="30"/>
          <w:cs/>
        </w:rPr>
        <w:t>กลุ่ม</w:t>
      </w:r>
      <w:r w:rsidRPr="006D5266">
        <w:rPr>
          <w:rFonts w:ascii="Angsana New" w:hAnsi="Angsana New" w:hint="cs"/>
          <w:spacing w:val="2"/>
          <w:sz w:val="30"/>
          <w:szCs w:val="30"/>
          <w:cs/>
        </w:rPr>
        <w:t>บริษัท</w:t>
      </w:r>
      <w:r w:rsidRPr="006D5266">
        <w:rPr>
          <w:rFonts w:ascii="Angsana New" w:hAnsi="Angsana New"/>
          <w:spacing w:val="-2"/>
          <w:sz w:val="30"/>
          <w:szCs w:val="30"/>
          <w:cs/>
        </w:rPr>
        <w:t>มีวงเงินที่ยังไม่ได้เบิกใช้</w:t>
      </w:r>
      <w:r w:rsidR="00F44F29" w:rsidRPr="00F44F29">
        <w:rPr>
          <w:rFonts w:ascii="Angsana New" w:hAnsi="Angsana New"/>
          <w:spacing w:val="-2"/>
          <w:sz w:val="30"/>
          <w:szCs w:val="30"/>
          <w:cs/>
        </w:rPr>
        <w:t xml:space="preserve">เกี่ยวกับเงินเบิกเกินบัญชี </w:t>
      </w:r>
      <w:r w:rsidR="00544689">
        <w:rPr>
          <w:rFonts w:ascii="Angsana New" w:hAnsi="Angsana New" w:hint="cs"/>
          <w:spacing w:val="-2"/>
          <w:sz w:val="30"/>
          <w:szCs w:val="30"/>
          <w:cs/>
        </w:rPr>
        <w:t xml:space="preserve">      </w:t>
      </w:r>
      <w:r w:rsidR="00F44F29" w:rsidRPr="00F44F29">
        <w:rPr>
          <w:rFonts w:ascii="Angsana New" w:hAnsi="Angsana New"/>
          <w:spacing w:val="-2"/>
          <w:sz w:val="30"/>
          <w:szCs w:val="30"/>
          <w:cs/>
        </w:rPr>
        <w:t xml:space="preserve">เงินกู้ยืมระยะสั้น เงินกู้ยืมระยะยาว และวงเงินค้ำประกัน </w:t>
      </w:r>
      <w:r w:rsidRPr="006D5266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270"/>
        <w:gridCol w:w="1260"/>
        <w:gridCol w:w="270"/>
        <w:gridCol w:w="1260"/>
        <w:gridCol w:w="270"/>
        <w:gridCol w:w="1350"/>
      </w:tblGrid>
      <w:tr w:rsidR="00FE23C5" w:rsidRPr="001A7E14" w14:paraId="1395DB4B" w14:textId="77777777" w:rsidTr="008C4386">
        <w:tc>
          <w:tcPr>
            <w:tcW w:w="3222" w:type="dxa"/>
          </w:tcPr>
          <w:p w14:paraId="55C5BC4D" w14:textId="77777777" w:rsidR="00805E6E" w:rsidRPr="006D526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DD5B5F5" w14:textId="545DE3C0" w:rsidR="00805E6E" w:rsidRPr="001A7E14" w:rsidRDefault="00CD49A2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2AB245A2" w14:textId="77777777" w:rsidR="00805E6E" w:rsidRPr="001A7E14" w:rsidRDefault="00805E6E" w:rsidP="00805E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4261239" w14:textId="6171601C" w:rsidR="00805E6E" w:rsidRPr="001A7E14" w:rsidRDefault="00CD49A2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1A7E14" w14:paraId="388C9702" w14:textId="77777777" w:rsidTr="008C4386">
        <w:tc>
          <w:tcPr>
            <w:tcW w:w="3222" w:type="dxa"/>
          </w:tcPr>
          <w:p w14:paraId="770A83C4" w14:textId="77777777" w:rsidR="00805E6E" w:rsidRPr="001A7E14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96DE6E5" w14:textId="3F424793" w:rsidR="00805E6E" w:rsidRPr="001A7E14" w:rsidRDefault="00EF4724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431E41" w:rsidRPr="001A7E14">
              <w:rPr>
                <w:rFonts w:ascii="Angsana New" w:hAnsi="Angsana New"/>
                <w:sz w:val="30"/>
                <w:szCs w:val="30"/>
              </w:rPr>
              <w:t>256</w:t>
            </w:r>
            <w:r w:rsidR="002603C6" w:rsidRPr="001A7E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83FC039" w14:textId="77777777" w:rsidR="00805E6E" w:rsidRPr="001A7E14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E2D2B" w14:textId="6509935F" w:rsidR="00805E6E" w:rsidRPr="001A7E14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A7E14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2603C6" w:rsidRPr="001A7E14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1AD771A9" w14:textId="77777777" w:rsidR="00805E6E" w:rsidRPr="001A7E14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02C39" w14:textId="33C558EA" w:rsidR="00805E6E" w:rsidRPr="001A7E14" w:rsidRDefault="00EF4724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431E41" w:rsidRPr="001A7E14">
              <w:rPr>
                <w:rFonts w:ascii="Angsana New" w:hAnsi="Angsana New"/>
                <w:sz w:val="30"/>
                <w:szCs w:val="30"/>
              </w:rPr>
              <w:t>256</w:t>
            </w:r>
            <w:r w:rsidR="002603C6" w:rsidRPr="001A7E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1D6528" w14:textId="77777777" w:rsidR="00805E6E" w:rsidRPr="001A7E14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BE749E" w14:textId="3AD752C1" w:rsidR="00805E6E" w:rsidRPr="001A7E14" w:rsidRDefault="00805E6E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A7E14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2603C6" w:rsidRPr="001A7E14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FE23C5" w:rsidRPr="001A7E14" w14:paraId="5B7EA50B" w14:textId="77777777" w:rsidTr="008C4386">
        <w:tc>
          <w:tcPr>
            <w:tcW w:w="3222" w:type="dxa"/>
          </w:tcPr>
          <w:p w14:paraId="0489F7C1" w14:textId="77777777" w:rsidR="00805E6E" w:rsidRPr="001A7E14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3BF25A4A" w14:textId="77777777" w:rsidR="00805E6E" w:rsidRPr="001A7E14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5E6E" w:rsidRPr="00FE23C5" w14:paraId="1CE263BF" w14:textId="77777777" w:rsidTr="008C4386">
        <w:tc>
          <w:tcPr>
            <w:tcW w:w="3222" w:type="dxa"/>
          </w:tcPr>
          <w:p w14:paraId="248E80DF" w14:textId="77777777" w:rsidR="00805E6E" w:rsidRPr="001A7E14" w:rsidRDefault="00805E6E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1A7E14">
              <w:rPr>
                <w:rFonts w:ascii="Angsana New" w:hAnsi="Angsana New"/>
                <w:sz w:val="30"/>
                <w:szCs w:val="30"/>
              </w:rPr>
              <w:t>/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9F2B7BE" w14:textId="646B53D4" w:rsidR="00805E6E" w:rsidRPr="001A7E14" w:rsidRDefault="00403FC6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</w:t>
            </w:r>
            <w:r w:rsidR="0058774C" w:rsidRPr="0058774C">
              <w:rPr>
                <w:rFonts w:ascii="Angsana New" w:hAnsi="Angsana New" w:hint="cs"/>
                <w:sz w:val="30"/>
                <w:szCs w:val="30"/>
                <w:lang w:val="en-GB"/>
              </w:rPr>
              <w:t>241</w:t>
            </w:r>
            <w:r w:rsidR="00E879AF" w:rsidRPr="001A7E14">
              <w:rPr>
                <w:rFonts w:ascii="Angsana New" w:hAnsi="Angsana New"/>
                <w:sz w:val="30"/>
                <w:szCs w:val="30"/>
              </w:rPr>
              <w:t>,</w:t>
            </w:r>
            <w:r w:rsidR="0058774C" w:rsidRPr="0058774C">
              <w:rPr>
                <w:rFonts w:ascii="Angsana New" w:hAnsi="Angsana New" w:hint="cs"/>
                <w:sz w:val="30"/>
                <w:szCs w:val="30"/>
                <w:lang w:val="en-GB"/>
              </w:rPr>
              <w:t>344</w:t>
            </w:r>
          </w:p>
        </w:tc>
        <w:tc>
          <w:tcPr>
            <w:tcW w:w="270" w:type="dxa"/>
          </w:tcPr>
          <w:p w14:paraId="3F7FA780" w14:textId="77777777" w:rsidR="00805E6E" w:rsidRPr="001A7E14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9AB2D" w14:textId="781AF477" w:rsidR="00805E6E" w:rsidRPr="001A7E14" w:rsidRDefault="00403FC6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1,268,021</w:t>
            </w:r>
          </w:p>
        </w:tc>
        <w:tc>
          <w:tcPr>
            <w:tcW w:w="270" w:type="dxa"/>
          </w:tcPr>
          <w:p w14:paraId="6838905F" w14:textId="77777777" w:rsidR="00805E6E" w:rsidRPr="001A7E14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78119" w14:textId="0AA99672" w:rsidR="00805E6E" w:rsidRPr="001A7E14" w:rsidRDefault="00E879AF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1,112,138</w:t>
            </w:r>
          </w:p>
        </w:tc>
        <w:tc>
          <w:tcPr>
            <w:tcW w:w="270" w:type="dxa"/>
            <w:vAlign w:val="bottom"/>
          </w:tcPr>
          <w:p w14:paraId="03F08E34" w14:textId="77777777" w:rsidR="00805E6E" w:rsidRPr="001A7E14" w:rsidRDefault="00805E6E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C0681" w14:textId="171D44D0" w:rsidR="00805E6E" w:rsidRPr="001A7E14" w:rsidRDefault="00403FC6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1,068,228</w:t>
            </w:r>
          </w:p>
        </w:tc>
      </w:tr>
    </w:tbl>
    <w:p w14:paraId="34196AE8" w14:textId="77777777" w:rsidR="009E4B1F" w:rsidRPr="00FE23C5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0CC266F0" w14:textId="77777777" w:rsidR="00A4464B" w:rsidRPr="00FE23C5" w:rsidRDefault="00A4464B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D671E2D" w14:textId="6BA12D3B" w:rsidR="001064B9" w:rsidRPr="00FE23C5" w:rsidRDefault="00EC7B35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 xml:space="preserve">12.2 </w:t>
      </w:r>
      <w:r w:rsidR="001064B9"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07FD7E57" w14:textId="1932A562" w:rsidR="001064B9" w:rsidRPr="00FE23C5" w:rsidRDefault="001064B9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45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EF4724">
        <w:rPr>
          <w:rFonts w:ascii="Angsana New" w:hAnsi="Angsana New"/>
          <w:sz w:val="30"/>
          <w:szCs w:val="30"/>
        </w:rPr>
        <w:t xml:space="preserve">30 </w:t>
      </w:r>
      <w:r w:rsidR="00EF4724">
        <w:rPr>
          <w:rFonts w:ascii="Angsana New" w:hAnsi="Angsana New"/>
          <w:sz w:val="30"/>
          <w:szCs w:val="30"/>
          <w:cs/>
        </w:rPr>
        <w:t xml:space="preserve">กันยายน </w:t>
      </w:r>
      <w:r w:rsidR="00E06BE5">
        <w:rPr>
          <w:rFonts w:ascii="Angsana New" w:hAnsi="Angsana New"/>
          <w:sz w:val="30"/>
          <w:szCs w:val="30"/>
        </w:rPr>
        <w:t xml:space="preserve">2568 </w:t>
      </w:r>
      <w:r w:rsidR="000E0AAC">
        <w:rPr>
          <w:rFonts w:ascii="Angsana New" w:hAnsi="Angsana New"/>
          <w:sz w:val="30"/>
          <w:szCs w:val="30"/>
          <w:cs/>
        </w:rPr>
        <w:t xml:space="preserve">และ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ธันวาคม </w:t>
      </w:r>
      <w:r w:rsidR="000E0AAC">
        <w:rPr>
          <w:rFonts w:ascii="Angsana New" w:hAnsi="Angsana New"/>
          <w:sz w:val="30"/>
          <w:szCs w:val="30"/>
        </w:rPr>
        <w:t xml:space="preserve">2567 </w:t>
      </w:r>
      <w:r w:rsidR="001F1F88" w:rsidRPr="00FE23C5">
        <w:rPr>
          <w:rFonts w:ascii="Angsana New" w:hAnsi="Angsana New"/>
          <w:sz w:val="30"/>
          <w:szCs w:val="30"/>
          <w:cs/>
        </w:rPr>
        <w:t>มีรายล</w:t>
      </w:r>
      <w:r w:rsidRPr="00FE23C5">
        <w:rPr>
          <w:rFonts w:ascii="Angsana New" w:hAnsi="Angsana New"/>
          <w:sz w:val="30"/>
          <w:szCs w:val="30"/>
          <w:cs/>
        </w:rPr>
        <w:t>ะเอียดดังนี้</w:t>
      </w:r>
    </w:p>
    <w:p w14:paraId="7209802E" w14:textId="77777777" w:rsidR="005703FD" w:rsidRPr="00FE23C5" w:rsidRDefault="005703FD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955"/>
        <w:gridCol w:w="1440"/>
        <w:gridCol w:w="236"/>
        <w:gridCol w:w="1260"/>
        <w:gridCol w:w="240"/>
        <w:gridCol w:w="1260"/>
        <w:gridCol w:w="259"/>
        <w:gridCol w:w="1260"/>
      </w:tblGrid>
      <w:tr w:rsidR="00FE23C5" w:rsidRPr="001A7E14" w14:paraId="05CFBA48" w14:textId="77777777" w:rsidTr="001A7E14">
        <w:tc>
          <w:tcPr>
            <w:tcW w:w="2955" w:type="dxa"/>
          </w:tcPr>
          <w:p w14:paraId="6A28EB89" w14:textId="77777777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9" w:name="_Hlk166346530"/>
          </w:p>
        </w:tc>
        <w:tc>
          <w:tcPr>
            <w:tcW w:w="2936" w:type="dxa"/>
            <w:gridSpan w:val="3"/>
          </w:tcPr>
          <w:p w14:paraId="3EE0DC8F" w14:textId="14FBF012" w:rsidR="005703FD" w:rsidRPr="001A7E14" w:rsidRDefault="00CD49A2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40" w:type="dxa"/>
          </w:tcPr>
          <w:p w14:paraId="537A221B" w14:textId="77777777" w:rsidR="005703FD" w:rsidRPr="001A7E14" w:rsidRDefault="005703FD" w:rsidP="009C5D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5" w:type="dxa"/>
            <w:gridSpan w:val="3"/>
          </w:tcPr>
          <w:p w14:paraId="0F7B3C94" w14:textId="64C61A9B" w:rsidR="005703FD" w:rsidRPr="001A7E14" w:rsidRDefault="00CD49A2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1A7E14" w14:paraId="4F3820B6" w14:textId="77777777" w:rsidTr="001A7E14">
        <w:tc>
          <w:tcPr>
            <w:tcW w:w="2955" w:type="dxa"/>
          </w:tcPr>
          <w:p w14:paraId="0D2A1EB2" w14:textId="77777777" w:rsidR="005703FD" w:rsidRPr="001A7E14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E85188" w14:textId="50992347" w:rsidR="005703FD" w:rsidRPr="001A7E14" w:rsidRDefault="00EF4724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431E41" w:rsidRPr="001A7E14">
              <w:rPr>
                <w:rFonts w:ascii="Angsana New" w:hAnsi="Angsana New"/>
                <w:sz w:val="30"/>
                <w:szCs w:val="30"/>
              </w:rPr>
              <w:t>256</w:t>
            </w:r>
            <w:r w:rsidR="004F368A" w:rsidRPr="001A7E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28C9118" w14:textId="77777777" w:rsidR="005703FD" w:rsidRPr="001A7E14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71286" w14:textId="34422773" w:rsidR="005703FD" w:rsidRPr="001A7E14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A7E14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4F368A" w:rsidRPr="001A7E1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757E591F" w14:textId="77777777" w:rsidR="005703FD" w:rsidRPr="001A7E14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DEE2E" w14:textId="61CDCDDA" w:rsidR="005703FD" w:rsidRPr="001A7E14" w:rsidRDefault="00EF4724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431E41" w:rsidRPr="001A7E14">
              <w:rPr>
                <w:rFonts w:ascii="Angsana New" w:hAnsi="Angsana New"/>
                <w:sz w:val="30"/>
                <w:szCs w:val="30"/>
              </w:rPr>
              <w:t>256</w:t>
            </w:r>
            <w:r w:rsidR="004F368A" w:rsidRPr="001A7E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9" w:type="dxa"/>
          </w:tcPr>
          <w:p w14:paraId="7C170E2F" w14:textId="77777777" w:rsidR="005703FD" w:rsidRPr="001A7E14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88191D" w14:textId="24BC6DD2" w:rsidR="005703FD" w:rsidRPr="001A7E14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A7E14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4F368A" w:rsidRPr="001A7E1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23C5" w:rsidRPr="001A7E14" w14:paraId="0857F7DA" w14:textId="77777777" w:rsidTr="001A7E14">
        <w:tc>
          <w:tcPr>
            <w:tcW w:w="2955" w:type="dxa"/>
          </w:tcPr>
          <w:p w14:paraId="374BC248" w14:textId="77777777" w:rsidR="005703FD" w:rsidRPr="001A7E14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7" w:type="dxa"/>
            <w:gridSpan w:val="7"/>
          </w:tcPr>
          <w:p w14:paraId="706907AA" w14:textId="77777777" w:rsidR="005703FD" w:rsidRPr="001A7E14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3FC6" w:rsidRPr="001A7E14" w14:paraId="7E424C80" w14:textId="77777777" w:rsidTr="001A7E14">
        <w:tc>
          <w:tcPr>
            <w:tcW w:w="2955" w:type="dxa"/>
          </w:tcPr>
          <w:p w14:paraId="31CC19AC" w14:textId="77777777" w:rsidR="00403FC6" w:rsidRPr="001A7E14" w:rsidRDefault="00403FC6" w:rsidP="00403FC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0" w:type="dxa"/>
          </w:tcPr>
          <w:p w14:paraId="7E01AD27" w14:textId="50508C6D" w:rsidR="00403FC6" w:rsidRPr="001A7E14" w:rsidRDefault="00E879AF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21,150</w:t>
            </w:r>
          </w:p>
        </w:tc>
        <w:tc>
          <w:tcPr>
            <w:tcW w:w="236" w:type="dxa"/>
          </w:tcPr>
          <w:p w14:paraId="215CB0EC" w14:textId="77777777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C1C08" w14:textId="06B411EC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24,848</w:t>
            </w:r>
          </w:p>
        </w:tc>
        <w:tc>
          <w:tcPr>
            <w:tcW w:w="240" w:type="dxa"/>
          </w:tcPr>
          <w:p w14:paraId="11CC57FE" w14:textId="77777777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587321" w14:textId="38E90953" w:rsidR="00403FC6" w:rsidRPr="001A7E14" w:rsidRDefault="00E879AF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20,264</w:t>
            </w:r>
          </w:p>
        </w:tc>
        <w:tc>
          <w:tcPr>
            <w:tcW w:w="259" w:type="dxa"/>
            <w:vAlign w:val="bottom"/>
          </w:tcPr>
          <w:p w14:paraId="47459A3F" w14:textId="77777777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3B33E2" w14:textId="2ACC1D4F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23,775</w:t>
            </w:r>
          </w:p>
        </w:tc>
      </w:tr>
      <w:tr w:rsidR="00403FC6" w:rsidRPr="001A7E14" w14:paraId="544AAD9B" w14:textId="77777777" w:rsidTr="001A7E14">
        <w:tc>
          <w:tcPr>
            <w:tcW w:w="2955" w:type="dxa"/>
          </w:tcPr>
          <w:p w14:paraId="507DBDD0" w14:textId="77777777" w:rsidR="00403FC6" w:rsidRPr="001A7E14" w:rsidRDefault="00403FC6" w:rsidP="001A7E14">
            <w:pPr>
              <w:tabs>
                <w:tab w:val="clear" w:pos="227"/>
              </w:tabs>
              <w:ind w:left="420" w:hanging="420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791292" w14:textId="77777777" w:rsidR="001A7E14" w:rsidRDefault="001A7E14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2E7C363" w14:textId="3A8F533D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E879AF" w:rsidRPr="001A7E14">
              <w:rPr>
                <w:rFonts w:ascii="Angsana New" w:hAnsi="Angsana New"/>
                <w:sz w:val="30"/>
                <w:szCs w:val="30"/>
              </w:rPr>
              <w:t>12,173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03F52E2" w14:textId="77777777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99D8C5" w14:textId="77777777" w:rsidR="001A7E14" w:rsidRDefault="001A7E14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85B5821" w14:textId="6ACA227C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(13,852)</w:t>
            </w:r>
          </w:p>
        </w:tc>
        <w:tc>
          <w:tcPr>
            <w:tcW w:w="240" w:type="dxa"/>
          </w:tcPr>
          <w:p w14:paraId="1350EB64" w14:textId="77777777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926ECB" w14:textId="77777777" w:rsidR="001A7E14" w:rsidRDefault="001A7E14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2632968" w14:textId="141DE2CC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14654F" w:rsidRPr="001A7E14">
              <w:rPr>
                <w:rFonts w:ascii="Angsana New" w:hAnsi="Angsana New"/>
                <w:sz w:val="30"/>
                <w:szCs w:val="30"/>
              </w:rPr>
              <w:t>11,914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51383899" w14:textId="77777777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134F73" w14:textId="77777777" w:rsidR="001A7E14" w:rsidRDefault="001A7E14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</w:p>
          <w:p w14:paraId="74E019CC" w14:textId="61B154E9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(13,602)</w:t>
            </w:r>
          </w:p>
        </w:tc>
      </w:tr>
      <w:tr w:rsidR="00403FC6" w:rsidRPr="00EF3CEE" w14:paraId="02D5847A" w14:textId="77777777" w:rsidTr="001A7E14">
        <w:tc>
          <w:tcPr>
            <w:tcW w:w="2955" w:type="dxa"/>
          </w:tcPr>
          <w:p w14:paraId="4FF2EEF2" w14:textId="61FCDC79" w:rsidR="00403FC6" w:rsidRPr="005703E8" w:rsidRDefault="00403FC6" w:rsidP="00403FC6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03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เจ้าหนี้ตามสัญญาเช่า</w:t>
            </w:r>
            <w:r w:rsidR="005703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703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C59960" w14:textId="401F25C6" w:rsidR="00403FC6" w:rsidRPr="001A7E14" w:rsidRDefault="00E879AF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8,977</w:t>
            </w:r>
          </w:p>
        </w:tc>
        <w:tc>
          <w:tcPr>
            <w:tcW w:w="236" w:type="dxa"/>
          </w:tcPr>
          <w:p w14:paraId="7899BB15" w14:textId="77777777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AB1236" w14:textId="4C99747B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10,996</w:t>
            </w:r>
          </w:p>
        </w:tc>
        <w:tc>
          <w:tcPr>
            <w:tcW w:w="240" w:type="dxa"/>
          </w:tcPr>
          <w:p w14:paraId="09E66595" w14:textId="77777777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D3AEF0" w14:textId="2D3C6BF9" w:rsidR="00403FC6" w:rsidRPr="001A7E14" w:rsidRDefault="0014654F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8,350</w:t>
            </w:r>
          </w:p>
        </w:tc>
        <w:tc>
          <w:tcPr>
            <w:tcW w:w="259" w:type="dxa"/>
            <w:vAlign w:val="bottom"/>
          </w:tcPr>
          <w:p w14:paraId="61EB14A9" w14:textId="77777777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8491AE" w14:textId="15FCA0F0" w:rsidR="00403FC6" w:rsidRPr="001A7E14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10,173</w:t>
            </w:r>
          </w:p>
        </w:tc>
      </w:tr>
      <w:bookmarkEnd w:id="19"/>
    </w:tbl>
    <w:p w14:paraId="2177AF8A" w14:textId="77777777" w:rsidR="00575385" w:rsidRPr="00FE23C5" w:rsidRDefault="00575385" w:rsidP="00CA25F6">
      <w:pPr>
        <w:spacing w:line="240" w:lineRule="exact"/>
        <w:ind w:left="461"/>
        <w:rPr>
          <w:rFonts w:ascii="Angsana New" w:hAnsi="Angsana New"/>
          <w:sz w:val="30"/>
          <w:szCs w:val="30"/>
        </w:rPr>
      </w:pPr>
    </w:p>
    <w:p w14:paraId="68D50E30" w14:textId="10DA82A0" w:rsidR="009E1648" w:rsidRPr="00FE23C5" w:rsidRDefault="00CC382B" w:rsidP="002D3690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D3690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CF1294" w:rsidRPr="002D3690">
        <w:rPr>
          <w:rFonts w:ascii="Angsana New" w:hAnsi="Angsana New" w:hint="cs"/>
          <w:sz w:val="30"/>
          <w:szCs w:val="30"/>
          <w:lang w:val="en-GB"/>
        </w:rPr>
        <w:t>3</w:t>
      </w:r>
      <w:r w:rsidR="009E1648" w:rsidRPr="002D3690">
        <w:rPr>
          <w:rFonts w:ascii="Angsana New" w:hAnsi="Angsana New"/>
          <w:sz w:val="30"/>
          <w:szCs w:val="30"/>
          <w:cs/>
        </w:rPr>
        <w:t>-</w:t>
      </w:r>
      <w:r w:rsidRPr="002D3690">
        <w:rPr>
          <w:rFonts w:ascii="Angsana New" w:hAnsi="Angsana New"/>
          <w:sz w:val="30"/>
          <w:szCs w:val="30"/>
        </w:rPr>
        <w:t xml:space="preserve">5 </w:t>
      </w:r>
      <w:r w:rsidRPr="002D3690">
        <w:rPr>
          <w:rFonts w:ascii="Angsana New" w:hAnsi="Angsana New"/>
          <w:sz w:val="30"/>
          <w:szCs w:val="30"/>
          <w:cs/>
        </w:rPr>
        <w:t>ปี แล</w:t>
      </w:r>
      <w:r w:rsidR="00BE05AE" w:rsidRPr="002D3690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2D3690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2D3690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FE23C5">
        <w:rPr>
          <w:rFonts w:ascii="Angsana New" w:hAnsi="Angsana New"/>
          <w:sz w:val="30"/>
          <w:szCs w:val="30"/>
          <w:cs/>
        </w:rPr>
        <w:t xml:space="preserve"> </w:t>
      </w:r>
      <w:r w:rsidR="00641905" w:rsidRPr="00FE23C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DF4F9E" w14:textId="03C7AD08" w:rsidR="00B601EE" w:rsidRDefault="00B427A0" w:rsidP="00EC7B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</w:rPr>
        <w:tab/>
      </w:r>
    </w:p>
    <w:p w14:paraId="20580785" w14:textId="50686A34" w:rsidR="009C0413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EC7B35">
        <w:rPr>
          <w:rFonts w:ascii="Angsana New" w:hAnsi="Angsana New"/>
          <w:b/>
          <w:bCs/>
          <w:sz w:val="30"/>
          <w:szCs w:val="30"/>
        </w:rPr>
        <w:t>3</w:t>
      </w:r>
      <w:r w:rsidR="00AA1708" w:rsidRPr="00FE23C5">
        <w:rPr>
          <w:rFonts w:ascii="Angsana New" w:hAnsi="Angsana New"/>
          <w:b/>
          <w:bCs/>
          <w:sz w:val="30"/>
          <w:szCs w:val="30"/>
        </w:rPr>
        <w:tab/>
      </w:r>
      <w:r w:rsidR="0041312D" w:rsidRPr="00FE23C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FE23C5">
        <w:rPr>
          <w:rFonts w:ascii="Angsana New" w:hAnsi="Angsana New"/>
          <w:sz w:val="30"/>
          <w:szCs w:val="30"/>
          <w:cs/>
        </w:rPr>
        <w:t xml:space="preserve">   </w:t>
      </w:r>
    </w:p>
    <w:p w14:paraId="1EED7877" w14:textId="77777777" w:rsidR="00294181" w:rsidRDefault="00294181" w:rsidP="001A7E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6"/>
        <w:gridCol w:w="1170"/>
        <w:gridCol w:w="183"/>
        <w:gridCol w:w="1258"/>
        <w:gridCol w:w="180"/>
        <w:gridCol w:w="1260"/>
        <w:gridCol w:w="180"/>
        <w:gridCol w:w="1260"/>
      </w:tblGrid>
      <w:tr w:rsidR="00294181" w:rsidRPr="001A7E14" w14:paraId="0AD8DD60" w14:textId="77777777" w:rsidTr="001A7E14">
        <w:trPr>
          <w:tblHeader/>
        </w:trPr>
        <w:tc>
          <w:tcPr>
            <w:tcW w:w="3776" w:type="dxa"/>
          </w:tcPr>
          <w:p w14:paraId="58605D2C" w14:textId="77777777" w:rsidR="00294181" w:rsidRPr="00FE23C5" w:rsidRDefault="00294181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03E33C2D" w14:textId="77777777" w:rsidR="00294181" w:rsidRPr="001A7E14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F883FFF" w14:textId="77777777" w:rsidR="00294181" w:rsidRPr="001A7E14" w:rsidRDefault="00294181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90BF592" w14:textId="77777777" w:rsidR="00294181" w:rsidRPr="001A7E14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294181" w:rsidRPr="001A7E14" w14:paraId="231AF4F5" w14:textId="77777777" w:rsidTr="001A7E14">
        <w:trPr>
          <w:tblHeader/>
        </w:trPr>
        <w:tc>
          <w:tcPr>
            <w:tcW w:w="3776" w:type="dxa"/>
          </w:tcPr>
          <w:p w14:paraId="3CB15E9A" w14:textId="77777777" w:rsidR="00294181" w:rsidRPr="001A7E14" w:rsidRDefault="00294181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B8712A8" w14:textId="06B6141A" w:rsidR="00294181" w:rsidRPr="001A7E14" w:rsidRDefault="00EF472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294181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07E3B9A3" w14:textId="77777777" w:rsidR="00294181" w:rsidRPr="001A7E14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46554668" w14:textId="4CDCC771" w:rsidR="00294181" w:rsidRPr="001A7E14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94181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94181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94181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507AD35B" w14:textId="77777777" w:rsidR="00294181" w:rsidRPr="001A7E14" w:rsidRDefault="00294181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30B2027" w14:textId="01410772" w:rsidR="00294181" w:rsidRPr="001A7E14" w:rsidRDefault="00EF472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กันยายน </w:t>
            </w:r>
            <w:r w:rsidR="00294181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2CDD46B2" w14:textId="77777777" w:rsidR="00294181" w:rsidRPr="001A7E14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FEDDBED" w14:textId="2FC35CB8" w:rsidR="00294181" w:rsidRPr="001A7E14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94181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94181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94181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294181" w:rsidRPr="001A7E14" w14:paraId="7984E1FB" w14:textId="77777777" w:rsidTr="001A7E14">
        <w:trPr>
          <w:tblHeader/>
        </w:trPr>
        <w:tc>
          <w:tcPr>
            <w:tcW w:w="3776" w:type="dxa"/>
          </w:tcPr>
          <w:p w14:paraId="5C341705" w14:textId="77777777" w:rsidR="00294181" w:rsidRPr="001A7E14" w:rsidRDefault="00294181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564079C" w14:textId="77777777" w:rsidR="00294181" w:rsidRPr="001A7E14" w:rsidRDefault="00294181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1A7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71FA9" w:rsidRPr="001A7E14" w14:paraId="6E912C4B" w14:textId="77777777" w:rsidTr="001A7E14">
        <w:trPr>
          <w:cantSplit/>
        </w:trPr>
        <w:tc>
          <w:tcPr>
            <w:tcW w:w="3776" w:type="dxa"/>
          </w:tcPr>
          <w:p w14:paraId="79DE531D" w14:textId="68FE3E39" w:rsidR="00071FA9" w:rsidRPr="001A7E14" w:rsidRDefault="00071FA9" w:rsidP="0007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1A7E14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61278654" w14:textId="6E089BD6" w:rsidR="00071FA9" w:rsidRPr="001A7E14" w:rsidRDefault="00AE05C8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8,447</w:t>
            </w:r>
          </w:p>
        </w:tc>
        <w:tc>
          <w:tcPr>
            <w:tcW w:w="183" w:type="dxa"/>
          </w:tcPr>
          <w:p w14:paraId="44593C07" w14:textId="77777777" w:rsidR="00071FA9" w:rsidRPr="001A7E14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E60A785" w14:textId="3E1A62D0" w:rsidR="00071FA9" w:rsidRPr="001A7E14" w:rsidRDefault="00071FA9" w:rsidP="00071F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9,962</w:t>
            </w:r>
          </w:p>
        </w:tc>
        <w:tc>
          <w:tcPr>
            <w:tcW w:w="180" w:type="dxa"/>
          </w:tcPr>
          <w:p w14:paraId="4D075E06" w14:textId="77777777" w:rsidR="00071FA9" w:rsidRPr="001A7E14" w:rsidRDefault="00071FA9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AEFBAD" w14:textId="2F206128" w:rsidR="00071FA9" w:rsidRPr="001A7E14" w:rsidRDefault="00AE05C8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27,365</w:t>
            </w:r>
          </w:p>
        </w:tc>
        <w:tc>
          <w:tcPr>
            <w:tcW w:w="180" w:type="dxa"/>
          </w:tcPr>
          <w:p w14:paraId="09F9DA1E" w14:textId="77777777" w:rsidR="00071FA9" w:rsidRPr="001A7E14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316233" w14:textId="3550CCDB" w:rsidR="00071FA9" w:rsidRPr="001A7E14" w:rsidRDefault="00071FA9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48,437</w:t>
            </w:r>
          </w:p>
        </w:tc>
      </w:tr>
      <w:tr w:rsidR="00071FA9" w:rsidRPr="001A7E14" w14:paraId="42A1EB13" w14:textId="77777777" w:rsidTr="001A7E14">
        <w:trPr>
          <w:cantSplit/>
        </w:trPr>
        <w:tc>
          <w:tcPr>
            <w:tcW w:w="3776" w:type="dxa"/>
          </w:tcPr>
          <w:p w14:paraId="525D3D6B" w14:textId="1248F434" w:rsidR="00071FA9" w:rsidRPr="001A7E14" w:rsidRDefault="00071FA9" w:rsidP="0007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0A1B98" w14:textId="28117B20" w:rsidR="00071FA9" w:rsidRPr="001A7E14" w:rsidRDefault="00AE05C8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163,869</w:t>
            </w:r>
          </w:p>
        </w:tc>
        <w:tc>
          <w:tcPr>
            <w:tcW w:w="183" w:type="dxa"/>
          </w:tcPr>
          <w:p w14:paraId="44D17B5F" w14:textId="77777777" w:rsidR="00071FA9" w:rsidRPr="001A7E14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376CD98" w14:textId="154D96DD" w:rsidR="00071FA9" w:rsidRPr="001A7E14" w:rsidRDefault="00071FA9" w:rsidP="00071F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155,978</w:t>
            </w:r>
          </w:p>
        </w:tc>
        <w:tc>
          <w:tcPr>
            <w:tcW w:w="180" w:type="dxa"/>
          </w:tcPr>
          <w:p w14:paraId="6FBA1124" w14:textId="77777777" w:rsidR="00071FA9" w:rsidRPr="001A7E14" w:rsidRDefault="00071FA9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307283" w14:textId="0E8EE6AD" w:rsidR="00071FA9" w:rsidRPr="001A7E14" w:rsidRDefault="00AE05C8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123,573</w:t>
            </w:r>
          </w:p>
        </w:tc>
        <w:tc>
          <w:tcPr>
            <w:tcW w:w="180" w:type="dxa"/>
          </w:tcPr>
          <w:p w14:paraId="6DA5DCBC" w14:textId="77777777" w:rsidR="00071FA9" w:rsidRPr="001A7E14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120DA3" w14:textId="77CFC7FE" w:rsidR="00071FA9" w:rsidRPr="001A7E14" w:rsidRDefault="00071FA9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143,284</w:t>
            </w:r>
          </w:p>
        </w:tc>
      </w:tr>
      <w:tr w:rsidR="00071FA9" w:rsidRPr="00C50C3C" w14:paraId="4639704A" w14:textId="77777777" w:rsidTr="001A7E14">
        <w:trPr>
          <w:cantSplit/>
        </w:trPr>
        <w:tc>
          <w:tcPr>
            <w:tcW w:w="3776" w:type="dxa"/>
          </w:tcPr>
          <w:p w14:paraId="58C40EF8" w14:textId="41F0E7B2" w:rsidR="00071FA9" w:rsidRPr="001A7E14" w:rsidRDefault="00071FA9" w:rsidP="0007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7F1C7A" w14:textId="29104511" w:rsidR="00071FA9" w:rsidRPr="001A7E14" w:rsidRDefault="00AE05C8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172,316</w:t>
            </w:r>
          </w:p>
        </w:tc>
        <w:tc>
          <w:tcPr>
            <w:tcW w:w="183" w:type="dxa"/>
          </w:tcPr>
          <w:p w14:paraId="4B747319" w14:textId="77777777" w:rsidR="00071FA9" w:rsidRPr="001A7E14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D706CCF" w14:textId="33F39836" w:rsidR="00071FA9" w:rsidRPr="001A7E14" w:rsidRDefault="00071FA9" w:rsidP="00071F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165,940</w:t>
            </w:r>
          </w:p>
        </w:tc>
        <w:tc>
          <w:tcPr>
            <w:tcW w:w="180" w:type="dxa"/>
          </w:tcPr>
          <w:p w14:paraId="6D0B1C29" w14:textId="77777777" w:rsidR="00071FA9" w:rsidRPr="001A7E14" w:rsidRDefault="00071FA9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443E5D" w14:textId="1747E125" w:rsidR="00071FA9" w:rsidRPr="001A7E14" w:rsidRDefault="00AE05C8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150,938</w:t>
            </w:r>
          </w:p>
        </w:tc>
        <w:tc>
          <w:tcPr>
            <w:tcW w:w="180" w:type="dxa"/>
          </w:tcPr>
          <w:p w14:paraId="7B195E28" w14:textId="77777777" w:rsidR="00071FA9" w:rsidRPr="001A7E14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3E25B6" w14:textId="037BB93D" w:rsidR="00071FA9" w:rsidRPr="001A7E14" w:rsidRDefault="00071FA9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191,721</w:t>
            </w:r>
          </w:p>
        </w:tc>
      </w:tr>
    </w:tbl>
    <w:p w14:paraId="37D097E7" w14:textId="77777777" w:rsidR="00294181" w:rsidRPr="00FE23C5" w:rsidRDefault="0029418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BA4100" w14:textId="50BF3C02" w:rsidR="00563561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  <w:cs/>
        </w:rPr>
        <w:tab/>
      </w:r>
    </w:p>
    <w:p w14:paraId="3E247DA6" w14:textId="77777777" w:rsidR="00EC7B35" w:rsidRDefault="00EC7B3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77BE4EBB" w14:textId="77777777" w:rsidR="00EC7B35" w:rsidRDefault="00EC7B3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46687641" w14:textId="77777777" w:rsidR="00EC7B35" w:rsidRDefault="00EC7B3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7FE60756" w14:textId="77777777" w:rsidR="001A7E14" w:rsidRDefault="001A7E14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327848B8" w14:textId="77777777" w:rsidR="002D3690" w:rsidRDefault="002D3690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4B448574" w14:textId="2265584A" w:rsidR="000102FF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C7B35">
        <w:rPr>
          <w:rFonts w:ascii="Angsana New" w:hAnsi="Angsana New"/>
          <w:b/>
          <w:bCs/>
          <w:sz w:val="30"/>
          <w:szCs w:val="30"/>
        </w:rPr>
        <w:t>4</w:t>
      </w:r>
      <w:r w:rsidR="000102FF" w:rsidRPr="00FE23C5">
        <w:rPr>
          <w:rFonts w:ascii="Angsana New" w:hAnsi="Angsana New"/>
          <w:b/>
          <w:bCs/>
          <w:sz w:val="30"/>
          <w:szCs w:val="30"/>
        </w:rPr>
        <w:tab/>
      </w:r>
      <w:r w:rsidR="000102FF" w:rsidRPr="00FE23C5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FE23C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FE23C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14203C23" w14:textId="77777777" w:rsidR="00071FA9" w:rsidRDefault="00071FA9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071FA9" w:rsidRPr="001A7E14" w14:paraId="1FBBD560" w14:textId="77777777" w:rsidTr="007575F2">
        <w:trPr>
          <w:tblHeader/>
        </w:trPr>
        <w:tc>
          <w:tcPr>
            <w:tcW w:w="3779" w:type="dxa"/>
          </w:tcPr>
          <w:p w14:paraId="4D2ED8CB" w14:textId="77777777" w:rsidR="00071FA9" w:rsidRPr="00FE23C5" w:rsidRDefault="00071FA9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193FC23C" w14:textId="77777777" w:rsidR="00071FA9" w:rsidRPr="001A7E14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E0B389C" w14:textId="77777777" w:rsidR="00071FA9" w:rsidRPr="001A7E14" w:rsidRDefault="00071FA9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F879715" w14:textId="77777777" w:rsidR="00071FA9" w:rsidRPr="001A7E14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071FA9" w:rsidRPr="001A7E14" w14:paraId="139B5AD6" w14:textId="77777777" w:rsidTr="007575F2">
        <w:trPr>
          <w:tblHeader/>
        </w:trPr>
        <w:tc>
          <w:tcPr>
            <w:tcW w:w="3779" w:type="dxa"/>
          </w:tcPr>
          <w:p w14:paraId="03F58810" w14:textId="77777777" w:rsidR="00071FA9" w:rsidRPr="001A7E14" w:rsidRDefault="00071FA9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D718C86" w14:textId="01F778A3" w:rsidR="00071FA9" w:rsidRPr="001A7E14" w:rsidRDefault="00EF472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071FA9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0828F229" w14:textId="77777777" w:rsidR="00071FA9" w:rsidRPr="001A7E14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25DEBD94" w14:textId="57CEA783" w:rsidR="00071FA9" w:rsidRPr="001A7E14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071FA9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071FA9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071FA9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6D1B9075" w14:textId="77777777" w:rsidR="00071FA9" w:rsidRPr="001A7E14" w:rsidRDefault="00071FA9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581D376" w14:textId="17D60469" w:rsidR="00071FA9" w:rsidRPr="001A7E14" w:rsidRDefault="00EF472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071FA9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709A328D" w14:textId="77777777" w:rsidR="00071FA9" w:rsidRPr="001A7E14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6923F82" w14:textId="66CBB832" w:rsidR="00071FA9" w:rsidRPr="001A7E14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071FA9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071FA9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071FA9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071FA9" w:rsidRPr="001A7E14" w14:paraId="7856FA03" w14:textId="77777777" w:rsidTr="007575F2">
        <w:trPr>
          <w:tblHeader/>
        </w:trPr>
        <w:tc>
          <w:tcPr>
            <w:tcW w:w="3779" w:type="dxa"/>
          </w:tcPr>
          <w:p w14:paraId="49F879D7" w14:textId="77777777" w:rsidR="00071FA9" w:rsidRPr="001A7E14" w:rsidRDefault="00071FA9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C670C7D" w14:textId="77777777" w:rsidR="00071FA9" w:rsidRPr="001A7E14" w:rsidRDefault="00071FA9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1A7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41079" w:rsidRPr="001A7E14" w14:paraId="52B518FD" w14:textId="77777777" w:rsidTr="00151CD8">
        <w:trPr>
          <w:cantSplit/>
        </w:trPr>
        <w:tc>
          <w:tcPr>
            <w:tcW w:w="3779" w:type="dxa"/>
          </w:tcPr>
          <w:p w14:paraId="3BC246CB" w14:textId="08C9D8FE" w:rsidR="00F41079" w:rsidRPr="005703E8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03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5703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="00504F3F" w:rsidRPr="005703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229D68" w14:textId="70C7C0BB" w:rsidR="00F41079" w:rsidRPr="005703E8" w:rsidRDefault="00C77F15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03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5FD7971" w14:textId="77777777" w:rsidR="00F41079" w:rsidRPr="005703E8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828DC04" w14:textId="541CEDC7" w:rsidR="00F41079" w:rsidRPr="005703E8" w:rsidRDefault="00C77F15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703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8D3195" w14:textId="77777777" w:rsidR="00F41079" w:rsidRPr="005703E8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B420CF" w14:textId="3EDD79DE" w:rsidR="00F41079" w:rsidRPr="005703E8" w:rsidRDefault="00FC3512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5703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25B6C74" w14:textId="77777777" w:rsidR="00F41079" w:rsidRPr="005703E8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5C9461" w14:textId="719020D3" w:rsidR="00F41079" w:rsidRPr="005703E8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03E8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</w:tr>
      <w:tr w:rsidR="00F41079" w:rsidRPr="001A7E14" w14:paraId="029EAD6D" w14:textId="77777777" w:rsidTr="00151CD8">
        <w:trPr>
          <w:cantSplit/>
        </w:trPr>
        <w:tc>
          <w:tcPr>
            <w:tcW w:w="3779" w:type="dxa"/>
          </w:tcPr>
          <w:p w14:paraId="1BBD5AC7" w14:textId="6BE9693D" w:rsidR="00F41079" w:rsidRPr="001A7E14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505810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74F3A81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5840E6E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2A41D7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2CB192" w14:textId="77777777" w:rsidR="00F41079" w:rsidRPr="001A7E14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4E70F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410D0E" w14:textId="77777777" w:rsidR="00F41079" w:rsidRPr="001A7E14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079" w:rsidRPr="001A7E14" w14:paraId="249B240F" w14:textId="77777777" w:rsidTr="00151CD8">
        <w:trPr>
          <w:cantSplit/>
        </w:trPr>
        <w:tc>
          <w:tcPr>
            <w:tcW w:w="3779" w:type="dxa"/>
          </w:tcPr>
          <w:p w14:paraId="7810A006" w14:textId="74773E7F" w:rsidR="00F41079" w:rsidRPr="001A7E14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30D7F659" w14:textId="4B02D138" w:rsidR="00F41079" w:rsidRPr="001A7E14" w:rsidRDefault="000E4AD2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1A7E14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25,524</w:t>
            </w:r>
          </w:p>
        </w:tc>
        <w:tc>
          <w:tcPr>
            <w:tcW w:w="183" w:type="dxa"/>
          </w:tcPr>
          <w:p w14:paraId="68128B06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2A6C4517" w14:textId="6B534C1B" w:rsidR="00F41079" w:rsidRPr="001A7E14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22,817</w:t>
            </w:r>
          </w:p>
        </w:tc>
        <w:tc>
          <w:tcPr>
            <w:tcW w:w="180" w:type="dxa"/>
          </w:tcPr>
          <w:p w14:paraId="16A34A04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5B39F2" w14:textId="4AB92A1C" w:rsidR="00F41079" w:rsidRPr="001A7E14" w:rsidRDefault="000E4AD2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1A7E14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22,127</w:t>
            </w:r>
          </w:p>
        </w:tc>
        <w:tc>
          <w:tcPr>
            <w:tcW w:w="180" w:type="dxa"/>
          </w:tcPr>
          <w:p w14:paraId="73CABF1E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12E9AB" w14:textId="03AABCAD" w:rsidR="00F41079" w:rsidRPr="001A7E14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</w:t>
            </w:r>
            <w:r w:rsidR="00DC7B34" w:rsidRPr="001A7E14">
              <w:rPr>
                <w:rFonts w:ascii="Angsana New" w:hAnsi="Angsana New"/>
                <w:sz w:val="30"/>
                <w:szCs w:val="30"/>
              </w:rPr>
              <w:t>2</w:t>
            </w:r>
            <w:r w:rsidRPr="001A7E14">
              <w:rPr>
                <w:rFonts w:ascii="Angsana New" w:hAnsi="Angsana New"/>
                <w:sz w:val="30"/>
                <w:szCs w:val="30"/>
              </w:rPr>
              <w:t>,</w:t>
            </w:r>
            <w:r w:rsidR="00DC7B34" w:rsidRPr="001A7E14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F41079" w:rsidRPr="001A7E14" w14:paraId="00A87048" w14:textId="77777777" w:rsidTr="00151CD8">
        <w:trPr>
          <w:cantSplit/>
        </w:trPr>
        <w:tc>
          <w:tcPr>
            <w:tcW w:w="3779" w:type="dxa"/>
          </w:tcPr>
          <w:p w14:paraId="7CC79346" w14:textId="1DA5795D" w:rsidR="00F41079" w:rsidRPr="001A7E14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170" w:type="dxa"/>
            <w:vAlign w:val="bottom"/>
          </w:tcPr>
          <w:p w14:paraId="0F69D114" w14:textId="3DCEA935" w:rsidR="00F41079" w:rsidRPr="001A7E14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7,018</w:t>
            </w:r>
          </w:p>
        </w:tc>
        <w:tc>
          <w:tcPr>
            <w:tcW w:w="183" w:type="dxa"/>
          </w:tcPr>
          <w:p w14:paraId="6986AE6D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6EDE7458" w14:textId="06792A29" w:rsidR="00F41079" w:rsidRPr="001A7E14" w:rsidRDefault="00C77F15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22519F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A23221" w14:textId="2B9DA17B" w:rsidR="00F41079" w:rsidRPr="001A7E14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7,01</w:t>
            </w:r>
            <w:r w:rsidR="00DC7B34" w:rsidRPr="001A7E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B69EF03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030375" w14:textId="2F921671" w:rsidR="00F41079" w:rsidRPr="001A7E14" w:rsidRDefault="00DC7B34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6,683</w:t>
            </w:r>
          </w:p>
        </w:tc>
      </w:tr>
      <w:tr w:rsidR="00F41079" w:rsidRPr="001A7E14" w14:paraId="331D92BC" w14:textId="77777777" w:rsidTr="00151CD8">
        <w:trPr>
          <w:cantSplit/>
        </w:trPr>
        <w:tc>
          <w:tcPr>
            <w:tcW w:w="3779" w:type="dxa"/>
          </w:tcPr>
          <w:p w14:paraId="6ECC1D97" w14:textId="702D9590" w:rsidR="00F41079" w:rsidRPr="001A7E14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98203E" w14:textId="22077846" w:rsidR="00F41079" w:rsidRPr="001A7E14" w:rsidRDefault="000E4AD2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27,431</w:t>
            </w:r>
          </w:p>
        </w:tc>
        <w:tc>
          <w:tcPr>
            <w:tcW w:w="183" w:type="dxa"/>
          </w:tcPr>
          <w:p w14:paraId="1219C411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18375FA" w14:textId="5834298E" w:rsidR="00F41079" w:rsidRPr="001A7E14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26,997</w:t>
            </w:r>
          </w:p>
        </w:tc>
        <w:tc>
          <w:tcPr>
            <w:tcW w:w="180" w:type="dxa"/>
          </w:tcPr>
          <w:p w14:paraId="2B51BB55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8C789A" w14:textId="22A05979" w:rsidR="00F41079" w:rsidRPr="001A7E14" w:rsidRDefault="000E4AD2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60,324</w:t>
            </w:r>
          </w:p>
        </w:tc>
        <w:tc>
          <w:tcPr>
            <w:tcW w:w="180" w:type="dxa"/>
          </w:tcPr>
          <w:p w14:paraId="1CFBB7A7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C13BBC" w14:textId="59EFCF7E" w:rsidR="00F41079" w:rsidRPr="001A7E14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25,919</w:t>
            </w:r>
          </w:p>
        </w:tc>
      </w:tr>
      <w:tr w:rsidR="00F41079" w:rsidRPr="001A7E14" w14:paraId="260004A1" w14:textId="77777777" w:rsidTr="00151CD8">
        <w:trPr>
          <w:cantSplit/>
        </w:trPr>
        <w:tc>
          <w:tcPr>
            <w:tcW w:w="3779" w:type="dxa"/>
          </w:tcPr>
          <w:p w14:paraId="1092FE75" w14:textId="77777777" w:rsidR="00F41079" w:rsidRPr="001A7E14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87EE8" w14:textId="080E10B0" w:rsidR="00F41079" w:rsidRPr="001A7E14" w:rsidRDefault="004406E3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59,</w:t>
            </w:r>
            <w:r w:rsidR="000E4AD2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183" w:type="dxa"/>
          </w:tcPr>
          <w:p w14:paraId="7C697128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6F481" w14:textId="642B22AC" w:rsidR="00F41079" w:rsidRPr="001A7E14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49,814</w:t>
            </w:r>
          </w:p>
        </w:tc>
        <w:tc>
          <w:tcPr>
            <w:tcW w:w="180" w:type="dxa"/>
          </w:tcPr>
          <w:p w14:paraId="157EE523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93553" w14:textId="5F9E444E" w:rsidR="00F41079" w:rsidRPr="001A7E14" w:rsidRDefault="000E4AD2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89,469</w:t>
            </w:r>
          </w:p>
        </w:tc>
        <w:tc>
          <w:tcPr>
            <w:tcW w:w="180" w:type="dxa"/>
          </w:tcPr>
          <w:p w14:paraId="07EF812E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3B74E4" w14:textId="69797908" w:rsidR="00F41079" w:rsidRPr="001A7E14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45,072</w:t>
            </w:r>
          </w:p>
        </w:tc>
      </w:tr>
      <w:tr w:rsidR="00F41079" w:rsidRPr="00C50C3C" w14:paraId="672E27A5" w14:textId="77777777" w:rsidTr="00151CD8">
        <w:trPr>
          <w:cantSplit/>
        </w:trPr>
        <w:tc>
          <w:tcPr>
            <w:tcW w:w="3779" w:type="dxa"/>
            <w:vAlign w:val="bottom"/>
          </w:tcPr>
          <w:p w14:paraId="75B906C0" w14:textId="1FCF98AB" w:rsidR="00F41079" w:rsidRPr="001A7E14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4DF6C" w14:textId="5F0845C4" w:rsidR="00F41079" w:rsidRPr="001A7E14" w:rsidRDefault="004406E3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59,</w:t>
            </w:r>
            <w:r w:rsidR="000E4AD2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183" w:type="dxa"/>
          </w:tcPr>
          <w:p w14:paraId="2B3C0CD3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4C548" w14:textId="65DE0483" w:rsidR="00F41079" w:rsidRPr="001A7E14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49,814</w:t>
            </w:r>
          </w:p>
        </w:tc>
        <w:tc>
          <w:tcPr>
            <w:tcW w:w="180" w:type="dxa"/>
          </w:tcPr>
          <w:p w14:paraId="4CD131B3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C7201" w14:textId="1C8C86ED" w:rsidR="00F41079" w:rsidRPr="001A7E14" w:rsidRDefault="000E4AD2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1A7E14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89,469</w:t>
            </w:r>
          </w:p>
        </w:tc>
        <w:tc>
          <w:tcPr>
            <w:tcW w:w="180" w:type="dxa"/>
          </w:tcPr>
          <w:p w14:paraId="2B5E38E7" w14:textId="77777777" w:rsidR="00F41079" w:rsidRPr="001A7E14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B9B3A8" w14:textId="29FFE7B0" w:rsidR="00F41079" w:rsidRPr="001A7E14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45,240</w:t>
            </w:r>
          </w:p>
        </w:tc>
      </w:tr>
    </w:tbl>
    <w:p w14:paraId="08A18156" w14:textId="77777777" w:rsidR="00071FA9" w:rsidRDefault="00071FA9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DFAF96" w14:textId="7636B5BD" w:rsidR="00551FB2" w:rsidRPr="002D3690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EC7B35">
        <w:rPr>
          <w:rFonts w:ascii="Angsana New" w:hAnsi="Angsana New"/>
          <w:b/>
          <w:bCs/>
          <w:sz w:val="30"/>
          <w:szCs w:val="30"/>
        </w:rPr>
        <w:t>5</w:t>
      </w:r>
      <w:r w:rsidR="009D732A" w:rsidRPr="00FE23C5">
        <w:rPr>
          <w:rFonts w:ascii="Angsana New" w:hAnsi="Angsana New"/>
          <w:b/>
          <w:bCs/>
          <w:sz w:val="30"/>
          <w:szCs w:val="30"/>
        </w:rPr>
        <w:tab/>
      </w:r>
      <w:r w:rsidR="00DA7ED8" w:rsidRPr="002D3690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774E4E7" w14:textId="77777777" w:rsidR="00FE1410" w:rsidRPr="002D3690" w:rsidRDefault="00FE1410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710"/>
      </w:tblGrid>
      <w:tr w:rsidR="00FE1410" w:rsidRPr="00292F0B" w14:paraId="73A03E22" w14:textId="77777777" w:rsidTr="00296039">
        <w:tc>
          <w:tcPr>
            <w:tcW w:w="5580" w:type="dxa"/>
          </w:tcPr>
          <w:p w14:paraId="33E12952" w14:textId="77777777" w:rsidR="00FE1410" w:rsidRPr="002D3690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FFB0867" w14:textId="77777777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F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3C7E3A8C" w14:textId="77777777" w:rsidR="00FE1410" w:rsidRPr="00292F0B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198F29C" w14:textId="4717D7EC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F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ข้อมูลทางการเงิน เฉพาะกิจการ</w:t>
            </w:r>
          </w:p>
        </w:tc>
      </w:tr>
      <w:tr w:rsidR="00FE1410" w:rsidRPr="00292F0B" w14:paraId="58C06F81" w14:textId="77777777" w:rsidTr="00296039">
        <w:tc>
          <w:tcPr>
            <w:tcW w:w="5580" w:type="dxa"/>
          </w:tcPr>
          <w:p w14:paraId="657C9B08" w14:textId="77777777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8546555" w14:textId="77777777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F0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292F0B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292F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92F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1410" w:rsidRPr="00292F0B" w14:paraId="6C77F067" w14:textId="77777777" w:rsidTr="00296039">
        <w:tc>
          <w:tcPr>
            <w:tcW w:w="5580" w:type="dxa"/>
          </w:tcPr>
          <w:p w14:paraId="69828AFE" w14:textId="429A54DC" w:rsidR="00FE1410" w:rsidRPr="00292F0B" w:rsidRDefault="00FE1410" w:rsidP="00FE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F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  ณ วันที่ </w:t>
            </w:r>
            <w:r w:rsidRPr="00292F0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92F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92F0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292F0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710" w:type="dxa"/>
          </w:tcPr>
          <w:p w14:paraId="501B1807" w14:textId="621B4440" w:rsidR="00FE1410" w:rsidRPr="00292F0B" w:rsidRDefault="00CF1294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F0B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55</w:t>
            </w:r>
            <w:r w:rsidR="00FE1410" w:rsidRPr="00292F0B">
              <w:rPr>
                <w:rFonts w:ascii="Angsana New" w:hAnsi="Angsana New"/>
                <w:b/>
                <w:bCs/>
                <w:sz w:val="30"/>
                <w:szCs w:val="30"/>
              </w:rPr>
              <w:t>,62</w:t>
            </w:r>
            <w:r w:rsidR="002035C5" w:rsidRPr="00292F0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7591A5" w14:textId="77777777" w:rsidR="00FE1410" w:rsidRPr="00292F0B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613D42" w14:textId="00ED2188" w:rsidR="00FE1410" w:rsidRPr="00292F0B" w:rsidRDefault="00CF1294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F0B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53</w:t>
            </w:r>
            <w:r w:rsidR="00FE1410" w:rsidRPr="00292F0B">
              <w:rPr>
                <w:rFonts w:ascii="Angsana New" w:hAnsi="Angsana New"/>
                <w:b/>
                <w:bCs/>
                <w:sz w:val="30"/>
                <w:szCs w:val="30"/>
              </w:rPr>
              <w:t>,394</w:t>
            </w:r>
          </w:p>
        </w:tc>
      </w:tr>
      <w:tr w:rsidR="00FE1410" w:rsidRPr="00292F0B" w14:paraId="02ABF4AB" w14:textId="77777777" w:rsidTr="00296039">
        <w:tc>
          <w:tcPr>
            <w:tcW w:w="5580" w:type="dxa"/>
          </w:tcPr>
          <w:p w14:paraId="504EA10B" w14:textId="25DCE91F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1710" w:type="dxa"/>
          </w:tcPr>
          <w:p w14:paraId="73850620" w14:textId="1EDAED82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294" w:rsidRPr="00292F0B">
              <w:rPr>
                <w:rFonts w:ascii="Angsana New" w:hAnsi="Angsana New" w:hint="cs"/>
                <w:sz w:val="30"/>
                <w:szCs w:val="30"/>
                <w:lang w:val="en-GB"/>
              </w:rPr>
              <w:t>517</w:t>
            </w: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148DF60" w14:textId="77777777" w:rsidR="00FE1410" w:rsidRPr="00292F0B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AE597D" w14:textId="36350D41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294" w:rsidRPr="00292F0B">
              <w:rPr>
                <w:rFonts w:ascii="Angsana New" w:hAnsi="Angsana New" w:hint="cs"/>
                <w:sz w:val="30"/>
                <w:szCs w:val="30"/>
                <w:lang w:val="en-GB"/>
              </w:rPr>
              <w:t>243</w:t>
            </w: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E1410" w:rsidRPr="00292F0B" w14:paraId="2943D180" w14:textId="77777777" w:rsidTr="00296039">
        <w:tc>
          <w:tcPr>
            <w:tcW w:w="5580" w:type="dxa"/>
          </w:tcPr>
          <w:p w14:paraId="19D5F919" w14:textId="1E908356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10" w:type="dxa"/>
          </w:tcPr>
          <w:p w14:paraId="40C1F7AC" w14:textId="42805326" w:rsidR="00FE1410" w:rsidRPr="00292F0B" w:rsidRDefault="004D5346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2F0B">
              <w:rPr>
                <w:rFonts w:ascii="Angsana New" w:hAnsi="Angsana New"/>
                <w:sz w:val="30"/>
                <w:szCs w:val="30"/>
                <w:lang w:val="en-GB"/>
              </w:rPr>
              <w:t>6,351</w:t>
            </w:r>
          </w:p>
        </w:tc>
        <w:tc>
          <w:tcPr>
            <w:tcW w:w="270" w:type="dxa"/>
          </w:tcPr>
          <w:p w14:paraId="6C4745D1" w14:textId="77777777" w:rsidR="00FE1410" w:rsidRPr="00292F0B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54E55F2" w14:textId="46286508" w:rsidR="00FE1410" w:rsidRPr="00292F0B" w:rsidRDefault="00355FCC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2F0B">
              <w:rPr>
                <w:rFonts w:ascii="Angsana New" w:hAnsi="Angsana New"/>
                <w:sz w:val="30"/>
                <w:szCs w:val="30"/>
                <w:lang w:val="en-GB"/>
              </w:rPr>
              <w:t>4,732</w:t>
            </w:r>
          </w:p>
        </w:tc>
      </w:tr>
      <w:tr w:rsidR="00FE1410" w:rsidRPr="00292F0B" w14:paraId="574CAE31" w14:textId="77777777" w:rsidTr="00296039">
        <w:tc>
          <w:tcPr>
            <w:tcW w:w="5580" w:type="dxa"/>
          </w:tcPr>
          <w:p w14:paraId="29C8D1E6" w14:textId="6C439B61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8293974" w14:textId="6F53F7C8" w:rsidR="00FE1410" w:rsidRPr="00292F0B" w:rsidRDefault="004D5346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2F0B">
              <w:rPr>
                <w:rFonts w:ascii="Angsana New" w:hAnsi="Angsana New"/>
                <w:sz w:val="30"/>
                <w:szCs w:val="30"/>
              </w:rPr>
              <w:t>1,083</w:t>
            </w:r>
          </w:p>
        </w:tc>
        <w:tc>
          <w:tcPr>
            <w:tcW w:w="270" w:type="dxa"/>
          </w:tcPr>
          <w:p w14:paraId="008DC2E7" w14:textId="77777777" w:rsidR="00FE1410" w:rsidRPr="00292F0B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7ACE64" w14:textId="72B0BDA4" w:rsidR="00FE1410" w:rsidRPr="00292F0B" w:rsidRDefault="00355FCC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2F0B">
              <w:rPr>
                <w:rFonts w:ascii="Angsana New" w:hAnsi="Angsana New"/>
                <w:sz w:val="30"/>
                <w:szCs w:val="30"/>
              </w:rPr>
              <w:t>1,034</w:t>
            </w:r>
          </w:p>
        </w:tc>
      </w:tr>
      <w:tr w:rsidR="00FE1410" w:rsidRPr="00292F0B" w14:paraId="7CE9198E" w14:textId="77777777" w:rsidTr="00296039">
        <w:tc>
          <w:tcPr>
            <w:tcW w:w="5580" w:type="dxa"/>
          </w:tcPr>
          <w:p w14:paraId="0D2F61FA" w14:textId="77777777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DCE590F" w14:textId="3ED815B0" w:rsidR="00FE1410" w:rsidRPr="00292F0B" w:rsidRDefault="004D5346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2F0B">
              <w:rPr>
                <w:rFonts w:ascii="Angsana New" w:hAnsi="Angsana New"/>
                <w:sz w:val="30"/>
                <w:szCs w:val="30"/>
              </w:rPr>
              <w:t>62,54</w:t>
            </w:r>
            <w:r w:rsidR="00541EA2" w:rsidRPr="00292F0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3B78DB" w14:textId="77777777" w:rsidR="00FE1410" w:rsidRPr="00292F0B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4982C52" w14:textId="15A0459D" w:rsidR="00FE1410" w:rsidRPr="00292F0B" w:rsidRDefault="00355FCC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2F0B">
              <w:rPr>
                <w:rFonts w:ascii="Angsana New" w:hAnsi="Angsana New"/>
                <w:sz w:val="30"/>
                <w:szCs w:val="30"/>
              </w:rPr>
              <w:t>58,917</w:t>
            </w:r>
          </w:p>
        </w:tc>
      </w:tr>
      <w:tr w:rsidR="00FE1410" w:rsidRPr="00292F0B" w14:paraId="7D8A3012" w14:textId="77777777" w:rsidTr="00296039">
        <w:tc>
          <w:tcPr>
            <w:tcW w:w="5580" w:type="dxa"/>
          </w:tcPr>
          <w:p w14:paraId="2FC79DEA" w14:textId="58E07C4B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292F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710" w:type="dxa"/>
          </w:tcPr>
          <w:p w14:paraId="1801D9B3" w14:textId="722FAA88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294" w:rsidRPr="00292F0B">
              <w:rPr>
                <w:rFonts w:ascii="Angsana New" w:hAnsi="Angsana New" w:hint="cs"/>
                <w:sz w:val="30"/>
                <w:szCs w:val="30"/>
                <w:lang w:val="en-GB"/>
              </w:rPr>
              <w:t>33</w:t>
            </w:r>
            <w:r w:rsidR="00E929CB" w:rsidRPr="00292F0B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A096AA4" w14:textId="77777777" w:rsidR="00FE1410" w:rsidRPr="00292F0B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64CDB69" w14:textId="422F46B4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294" w:rsidRPr="00292F0B">
              <w:rPr>
                <w:rFonts w:ascii="Angsana New" w:hAnsi="Angsana New" w:hint="cs"/>
                <w:sz w:val="30"/>
                <w:szCs w:val="30"/>
                <w:lang w:val="en-GB"/>
              </w:rPr>
              <w:t>334</w:t>
            </w: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E1410" w:rsidRPr="00292F0B" w14:paraId="061F0EAC" w14:textId="77777777" w:rsidTr="00296039">
        <w:tc>
          <w:tcPr>
            <w:tcW w:w="5580" w:type="dxa"/>
          </w:tcPr>
          <w:p w14:paraId="7B5D076A" w14:textId="77777777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F0B">
              <w:rPr>
                <w:rFonts w:ascii="Angsana New" w:hAnsi="Angsana New"/>
                <w:sz w:val="30"/>
                <w:szCs w:val="30"/>
                <w:cs/>
              </w:rPr>
              <w:t>หั</w:t>
            </w: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 xml:space="preserve">ก </w:t>
            </w:r>
            <w:r w:rsidRPr="00292F0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292F0B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  <w:p w14:paraId="2C95EE11" w14:textId="1917263A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292F0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B53F694" w14:textId="77777777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DACCCF" w14:textId="6DAE71D9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294" w:rsidRPr="00292F0B">
              <w:rPr>
                <w:rFonts w:ascii="Angsana New" w:hAnsi="Angsana New" w:hint="cs"/>
                <w:sz w:val="30"/>
                <w:szCs w:val="30"/>
                <w:lang w:val="en-GB"/>
              </w:rPr>
              <w:t>17</w:t>
            </w:r>
            <w:r w:rsidRPr="00292F0B">
              <w:rPr>
                <w:rFonts w:ascii="Angsana New" w:hAnsi="Angsana New"/>
                <w:sz w:val="30"/>
                <w:szCs w:val="30"/>
              </w:rPr>
              <w:t>,784</w:t>
            </w: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AEFD160" w14:textId="77777777" w:rsidR="00FE1410" w:rsidRPr="00292F0B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D53C622" w14:textId="77777777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D404835" w14:textId="7234FAF6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F1294" w:rsidRPr="00292F0B">
              <w:rPr>
                <w:rFonts w:ascii="Angsana New" w:hAnsi="Angsana New" w:hint="cs"/>
                <w:sz w:val="30"/>
                <w:szCs w:val="30"/>
                <w:lang w:val="en-GB"/>
              </w:rPr>
              <w:t>17</w:t>
            </w:r>
            <w:r w:rsidRPr="00292F0B">
              <w:rPr>
                <w:rFonts w:ascii="Angsana New" w:hAnsi="Angsana New"/>
                <w:sz w:val="30"/>
                <w:szCs w:val="30"/>
              </w:rPr>
              <w:t>,750</w:t>
            </w:r>
            <w:r w:rsidRPr="00292F0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E1410" w:rsidRPr="009F4BD7" w14:paraId="79D25160" w14:textId="77777777" w:rsidTr="00296039">
        <w:tc>
          <w:tcPr>
            <w:tcW w:w="5580" w:type="dxa"/>
          </w:tcPr>
          <w:p w14:paraId="74D8094C" w14:textId="0AB86AFE" w:rsidR="00FE1410" w:rsidRPr="00292F0B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F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 ณ วันที่ </w:t>
            </w:r>
            <w:r w:rsidR="00EF4724" w:rsidRPr="00292F0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F4724" w:rsidRPr="00292F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292F0B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EE9A67E" w14:textId="7AFF5A15" w:rsidR="00FE1410" w:rsidRPr="00292F0B" w:rsidRDefault="004D5346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F0B">
              <w:rPr>
                <w:rFonts w:ascii="Angsana New" w:hAnsi="Angsana New"/>
                <w:b/>
                <w:bCs/>
                <w:sz w:val="30"/>
                <w:szCs w:val="30"/>
              </w:rPr>
              <w:t>44,425</w:t>
            </w:r>
          </w:p>
        </w:tc>
        <w:tc>
          <w:tcPr>
            <w:tcW w:w="270" w:type="dxa"/>
          </w:tcPr>
          <w:p w14:paraId="04A4E93F" w14:textId="77777777" w:rsidR="00FE1410" w:rsidRPr="00292F0B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594D593" w14:textId="56D1A8A9" w:rsidR="00FE1410" w:rsidRPr="00292F0B" w:rsidRDefault="00355FCC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2F0B">
              <w:rPr>
                <w:rFonts w:ascii="Angsana New" w:hAnsi="Angsana New"/>
                <w:b/>
                <w:bCs/>
                <w:sz w:val="30"/>
                <w:szCs w:val="30"/>
              </w:rPr>
              <w:t>40,833</w:t>
            </w:r>
          </w:p>
        </w:tc>
      </w:tr>
    </w:tbl>
    <w:p w14:paraId="1488BC13" w14:textId="77777777" w:rsidR="00FE1410" w:rsidRPr="00FE23C5" w:rsidRDefault="00FE1410" w:rsidP="00FE14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A0E61A" w14:textId="58375662" w:rsidR="00CA25F6" w:rsidRDefault="00CA25F6" w:rsidP="00CA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C7B35">
        <w:rPr>
          <w:rFonts w:ascii="Angsana New" w:hAnsi="Angsana New"/>
          <w:b/>
          <w:bCs/>
          <w:sz w:val="30"/>
          <w:szCs w:val="30"/>
        </w:rPr>
        <w:t>6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3F235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6518F9E1" w14:textId="77777777" w:rsidR="00736113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8" w:right="274" w:hanging="274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</w:p>
    <w:p w14:paraId="75A86555" w14:textId="63483B54" w:rsidR="00CA25F6" w:rsidRPr="001E5C60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7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FA11567" w14:textId="77777777" w:rsidR="00736113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8" w:right="274" w:hanging="274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 xml:space="preserve">     </w:t>
      </w:r>
    </w:p>
    <w:p w14:paraId="584471AD" w14:textId="32B4F5D8" w:rsidR="00CA25F6" w:rsidRPr="001E5C60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7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1</w:t>
      </w:r>
      <w:r w:rsidRPr="001E5C60">
        <w:rPr>
          <w:rFonts w:ascii="Angsana New" w:hAnsi="Angsana New" w:hint="cs"/>
          <w:sz w:val="30"/>
          <w:szCs w:val="30"/>
          <w:cs/>
        </w:rPr>
        <w:t xml:space="preserve"> การขายสินค้าและให้บริการ</w:t>
      </w:r>
    </w:p>
    <w:p w14:paraId="04670281" w14:textId="77777777" w:rsidR="00736113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8" w:right="274" w:hanging="274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 xml:space="preserve">      </w:t>
      </w:r>
    </w:p>
    <w:p w14:paraId="54C9E72B" w14:textId="03FC62CD" w:rsidR="00CA25F6" w:rsidRPr="001E5C60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7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2</w:t>
      </w:r>
      <w:r w:rsidRPr="001E5C60">
        <w:rPr>
          <w:rFonts w:ascii="Angsana New" w:hAnsi="Angsana New" w:hint="cs"/>
          <w:sz w:val="30"/>
          <w:szCs w:val="30"/>
          <w:cs/>
        </w:rPr>
        <w:t xml:space="preserve"> งานก่อสร้าง </w:t>
      </w:r>
    </w:p>
    <w:p w14:paraId="3036F913" w14:textId="709336B4" w:rsidR="007C5668" w:rsidRPr="00620CF6" w:rsidRDefault="007C5668" w:rsidP="00A42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rFonts w:ascii="AngsanaUPC" w:hAnsi="AngsanaUPC" w:cs="AngsanaUPC"/>
          <w:strike/>
          <w:color w:val="FF0000"/>
          <w:sz w:val="30"/>
          <w:szCs w:val="30"/>
          <w:cs/>
        </w:rPr>
        <w:sectPr w:rsidR="007C5668" w:rsidRPr="00620CF6" w:rsidSect="00CF1294">
          <w:footerReference w:type="default" r:id="rId11"/>
          <w:pgSz w:w="11909" w:h="16834" w:code="9"/>
          <w:pgMar w:top="691" w:right="1136" w:bottom="576" w:left="1152" w:header="720" w:footer="720" w:gutter="0"/>
          <w:pgNumType w:start="23"/>
          <w:cols w:space="720"/>
          <w:docGrid w:linePitch="245"/>
        </w:sectPr>
      </w:pPr>
    </w:p>
    <w:p w14:paraId="641DEC4A" w14:textId="77777777" w:rsidR="00AA3351" w:rsidRPr="00FE23C5" w:rsidRDefault="00AA3351" w:rsidP="00AA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bookmarkStart w:id="20" w:name="_Hlk142714599"/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7AB227ED" w14:textId="5C4829C2" w:rsidR="00A210A0" w:rsidRPr="00FE23C5" w:rsidRDefault="00A4309B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D6C2F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="00EF4724"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 w:rsidR="00EF4724">
        <w:rPr>
          <w:rFonts w:ascii="AngsanaUPC" w:hAnsi="AngsanaUPC" w:cs="AngsanaUPC" w:hint="cs"/>
          <w:sz w:val="30"/>
          <w:szCs w:val="30"/>
          <w:cs/>
          <w:lang w:val="en-GB"/>
        </w:rPr>
        <w:t xml:space="preserve">กันยายน </w:t>
      </w:r>
      <w:r w:rsidR="00E06BE5">
        <w:rPr>
          <w:rFonts w:ascii="AngsanaUPC" w:hAnsi="AngsanaUPC" w:cs="AngsanaUPC" w:hint="cs"/>
          <w:sz w:val="30"/>
          <w:szCs w:val="30"/>
          <w:lang w:val="en-GB"/>
        </w:rPr>
        <w:t xml:space="preserve">2568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2D6C2F">
        <w:rPr>
          <w:rFonts w:ascii="AngsanaUPC" w:hAnsi="AngsanaUPC" w:cs="AngsanaUPC"/>
          <w:sz w:val="30"/>
          <w:szCs w:val="30"/>
        </w:rPr>
        <w:t>256</w:t>
      </w:r>
      <w:r>
        <w:rPr>
          <w:rFonts w:ascii="AngsanaUPC" w:hAnsi="AngsanaUPC" w:cs="AngsanaUPC"/>
          <w:sz w:val="30"/>
          <w:szCs w:val="30"/>
        </w:rPr>
        <w:t>7</w:t>
      </w:r>
      <w:r w:rsidRPr="002D6C2F">
        <w:rPr>
          <w:rFonts w:ascii="AngsanaUPC" w:hAnsi="AngsanaUPC" w:cs="AngsanaUPC"/>
          <w:sz w:val="30"/>
          <w:szCs w:val="30"/>
        </w:rPr>
        <w:t xml:space="preserve">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14866" w:type="dxa"/>
        <w:tblLook w:val="04A0" w:firstRow="1" w:lastRow="0" w:firstColumn="1" w:lastColumn="0" w:noHBand="0" w:noVBand="1"/>
      </w:tblPr>
      <w:tblGrid>
        <w:gridCol w:w="6390"/>
        <w:gridCol w:w="1044"/>
        <w:gridCol w:w="489"/>
        <w:gridCol w:w="1084"/>
        <w:gridCol w:w="261"/>
        <w:gridCol w:w="1126"/>
        <w:gridCol w:w="262"/>
        <w:gridCol w:w="1259"/>
        <w:gridCol w:w="261"/>
        <w:gridCol w:w="1167"/>
        <w:gridCol w:w="261"/>
        <w:gridCol w:w="1262"/>
      </w:tblGrid>
      <w:tr w:rsidR="00FE23C5" w:rsidRPr="001A7E14" w14:paraId="28F993CA" w14:textId="77777777" w:rsidTr="005703E8">
        <w:trPr>
          <w:tblHeader/>
        </w:trPr>
        <w:tc>
          <w:tcPr>
            <w:tcW w:w="6390" w:type="dxa"/>
          </w:tcPr>
          <w:p w14:paraId="1FB2B479" w14:textId="77777777" w:rsidR="007579FC" w:rsidRPr="00FE23C5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6" w:type="dxa"/>
            <w:gridSpan w:val="11"/>
          </w:tcPr>
          <w:p w14:paraId="25C245B9" w14:textId="2AB4FFE9" w:rsidR="007579FC" w:rsidRPr="001A7E14" w:rsidRDefault="00CD49A2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1A7E14" w14:paraId="150D1248" w14:textId="77777777" w:rsidTr="005703E8">
        <w:trPr>
          <w:tblHeader/>
        </w:trPr>
        <w:tc>
          <w:tcPr>
            <w:tcW w:w="6390" w:type="dxa"/>
          </w:tcPr>
          <w:p w14:paraId="09A76E19" w14:textId="77777777" w:rsidR="00A210A0" w:rsidRPr="001A7E14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77377405" w14:textId="77777777" w:rsidR="00A210A0" w:rsidRPr="001A7E14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1A7E14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256AD3D6" w14:textId="77777777" w:rsidR="00A210A0" w:rsidRPr="001A7E14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14:paraId="0E4D8180" w14:textId="77777777" w:rsidR="00A210A0" w:rsidRPr="001A7E14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1A7E14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4E6DCD49" w14:textId="77777777" w:rsidR="00A210A0" w:rsidRPr="001A7E14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0" w:type="dxa"/>
            <w:gridSpan w:val="3"/>
          </w:tcPr>
          <w:p w14:paraId="656955CA" w14:textId="77777777" w:rsidR="00A210A0" w:rsidRPr="001A7E14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23C5" w:rsidRPr="001A7E14" w14:paraId="570DD871" w14:textId="77777777" w:rsidTr="005703E8">
        <w:trPr>
          <w:tblHeader/>
        </w:trPr>
        <w:tc>
          <w:tcPr>
            <w:tcW w:w="6390" w:type="dxa"/>
          </w:tcPr>
          <w:p w14:paraId="31831D36" w14:textId="77777777" w:rsidR="00C17A10" w:rsidRPr="001A7E14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E047E48" w14:textId="4DD8431B" w:rsidR="00C17A10" w:rsidRPr="001A7E14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1A7E1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489" w:type="dxa"/>
          </w:tcPr>
          <w:p w14:paraId="5D6D4594" w14:textId="77777777" w:rsidR="00C17A10" w:rsidRPr="001A7E14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132C29" w14:textId="4EBD33C4" w:rsidR="00C17A10" w:rsidRPr="001A7E14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1A7E1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2E92023A" w14:textId="77777777" w:rsidR="00C17A10" w:rsidRPr="001A7E14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26C430A" w14:textId="10315EC8" w:rsidR="00C17A10" w:rsidRPr="001A7E14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1A7E1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7E54938C" w14:textId="77777777" w:rsidR="00C17A10" w:rsidRPr="001A7E14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DAD558D" w14:textId="19C4B9B7" w:rsidR="00C17A10" w:rsidRPr="001A7E14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1A7E1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4DB7C715" w14:textId="77777777" w:rsidR="00C17A10" w:rsidRPr="001A7E14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E5D47B3" w14:textId="70851D57" w:rsidR="00C17A10" w:rsidRPr="001A7E14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1A7E1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7B94540C" w14:textId="77777777" w:rsidR="00C17A10" w:rsidRPr="001A7E14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694F24" w14:textId="1100F6AD" w:rsidR="00C17A10" w:rsidRPr="001A7E14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1A7E1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FE23C5" w:rsidRPr="001A7E14" w14:paraId="75C9083F" w14:textId="77777777" w:rsidTr="005703E8">
        <w:trPr>
          <w:tblHeader/>
        </w:trPr>
        <w:tc>
          <w:tcPr>
            <w:tcW w:w="6390" w:type="dxa"/>
          </w:tcPr>
          <w:p w14:paraId="49354203" w14:textId="77777777" w:rsidR="00A210A0" w:rsidRPr="001A7E14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6" w:type="dxa"/>
            <w:gridSpan w:val="11"/>
          </w:tcPr>
          <w:p w14:paraId="1B325A90" w14:textId="77777777" w:rsidR="00A210A0" w:rsidRPr="001A7E14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D219B4" w:rsidRPr="001A7E14" w14:paraId="6B5585B2" w14:textId="77777777" w:rsidTr="005703E8">
        <w:tc>
          <w:tcPr>
            <w:tcW w:w="6390" w:type="dxa"/>
          </w:tcPr>
          <w:p w14:paraId="3C4E531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3D6A373" w14:textId="7EC10266" w:rsidR="00D219B4" w:rsidRPr="001A7E14" w:rsidRDefault="00535C2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462,</w:t>
            </w:r>
            <w:r w:rsidR="00F96C3A" w:rsidRPr="001A7E14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489" w:type="dxa"/>
          </w:tcPr>
          <w:p w14:paraId="7C49438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1B14AB9" w14:textId="1625DAE6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546,402</w:t>
            </w:r>
          </w:p>
        </w:tc>
        <w:tc>
          <w:tcPr>
            <w:tcW w:w="261" w:type="dxa"/>
          </w:tcPr>
          <w:p w14:paraId="298C4E3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6A22207" w14:textId="5DF3C3E6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5000BE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DD69BCD" w14:textId="326FEEF4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1,471</w:t>
            </w:r>
          </w:p>
        </w:tc>
        <w:tc>
          <w:tcPr>
            <w:tcW w:w="261" w:type="dxa"/>
          </w:tcPr>
          <w:p w14:paraId="6D23E85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595BF95" w14:textId="7F0952DD" w:rsidR="00D219B4" w:rsidRPr="001A7E14" w:rsidRDefault="00535C2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462,</w:t>
            </w:r>
            <w:r w:rsidR="00F96C3A" w:rsidRPr="001A7E14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61" w:type="dxa"/>
          </w:tcPr>
          <w:p w14:paraId="2CE3666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ADC9539" w14:textId="0302DB7B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547,873</w:t>
            </w:r>
          </w:p>
        </w:tc>
      </w:tr>
      <w:tr w:rsidR="00D219B4" w:rsidRPr="001A7E14" w14:paraId="33124CA0" w14:textId="77777777" w:rsidTr="005703E8">
        <w:tc>
          <w:tcPr>
            <w:tcW w:w="6390" w:type="dxa"/>
          </w:tcPr>
          <w:p w14:paraId="4AF6DD4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B939793" w14:textId="2ACB6BD2" w:rsidR="00D219B4" w:rsidRPr="001A7E14" w:rsidRDefault="00535C2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462,</w:t>
            </w:r>
            <w:r w:rsidR="00F96C3A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489" w:type="dxa"/>
          </w:tcPr>
          <w:p w14:paraId="682AD7B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EA358E2" w14:textId="77598C48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546,402</w:t>
            </w:r>
          </w:p>
        </w:tc>
        <w:tc>
          <w:tcPr>
            <w:tcW w:w="261" w:type="dxa"/>
          </w:tcPr>
          <w:p w14:paraId="6B95AD2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68212701" w14:textId="6BAF2AF0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AE2503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72C3BAD" w14:textId="1BD794DD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1,471</w:t>
            </w:r>
          </w:p>
        </w:tc>
        <w:tc>
          <w:tcPr>
            <w:tcW w:w="261" w:type="dxa"/>
          </w:tcPr>
          <w:p w14:paraId="36FA32B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77777C9" w14:textId="6A904734" w:rsidR="00D219B4" w:rsidRPr="001A7E14" w:rsidRDefault="00535C2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462,</w:t>
            </w:r>
            <w:r w:rsidR="00F96C3A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61" w:type="dxa"/>
          </w:tcPr>
          <w:p w14:paraId="7D3B186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253FED" w14:textId="73247A83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547,873</w:t>
            </w:r>
          </w:p>
        </w:tc>
      </w:tr>
      <w:tr w:rsidR="00D219B4" w:rsidRPr="001A7E14" w14:paraId="6F55AF96" w14:textId="77777777" w:rsidTr="005703E8">
        <w:tc>
          <w:tcPr>
            <w:tcW w:w="6390" w:type="dxa"/>
          </w:tcPr>
          <w:p w14:paraId="601274A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F13404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6094DFE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A5F203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E63189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7AB377C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206F11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F5C23D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CD7240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48DFA62" w14:textId="2B7C5DDF" w:rsidR="00D219B4" w:rsidRPr="001A7E14" w:rsidRDefault="00535C2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4,042</w:t>
            </w:r>
          </w:p>
        </w:tc>
        <w:tc>
          <w:tcPr>
            <w:tcW w:w="261" w:type="dxa"/>
          </w:tcPr>
          <w:p w14:paraId="75CB534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4467DD2" w14:textId="2A06200B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1,576</w:t>
            </w:r>
          </w:p>
        </w:tc>
      </w:tr>
      <w:tr w:rsidR="00D219B4" w:rsidRPr="001A7E14" w14:paraId="3493C08F" w14:textId="77777777" w:rsidTr="005703E8">
        <w:tc>
          <w:tcPr>
            <w:tcW w:w="6390" w:type="dxa"/>
          </w:tcPr>
          <w:p w14:paraId="453E069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4" w:type="dxa"/>
          </w:tcPr>
          <w:p w14:paraId="778F239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49566C0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37ACCF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915EEB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9735A7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962505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B1BE0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CD4D06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7B4B53BB" w14:textId="754343E6" w:rsidR="00D219B4" w:rsidRPr="001A7E14" w:rsidRDefault="00535C2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466,</w:t>
            </w:r>
            <w:r w:rsidR="00F96C3A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261" w:type="dxa"/>
          </w:tcPr>
          <w:p w14:paraId="13D8311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7E0C288" w14:textId="78616171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549,448</w:t>
            </w:r>
          </w:p>
        </w:tc>
      </w:tr>
      <w:tr w:rsidR="00D219B4" w:rsidRPr="001A7E14" w14:paraId="1C7E6B34" w14:textId="77777777" w:rsidTr="005703E8">
        <w:trPr>
          <w:trHeight w:hRule="exact" w:val="227"/>
        </w:trPr>
        <w:tc>
          <w:tcPr>
            <w:tcW w:w="6390" w:type="dxa"/>
          </w:tcPr>
          <w:p w14:paraId="234F100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B26D3D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0B994C7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316A8D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7587B3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87B42B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BBB7BF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28F748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475D83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67F4EE9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A72795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4A6C27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9B4" w:rsidRPr="001A7E14" w14:paraId="6281D8AE" w14:textId="77777777" w:rsidTr="005703E8">
        <w:tc>
          <w:tcPr>
            <w:tcW w:w="6390" w:type="dxa"/>
          </w:tcPr>
          <w:p w14:paraId="38E370EC" w14:textId="4C3C6B8C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5703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จากส่วนงานที่รายงานก่อนต้นทุนทางการเงินและภาษีเงินได้</w:t>
            </w:r>
          </w:p>
        </w:tc>
        <w:tc>
          <w:tcPr>
            <w:tcW w:w="1044" w:type="dxa"/>
            <w:vAlign w:val="center"/>
          </w:tcPr>
          <w:p w14:paraId="086FEF12" w14:textId="0ECB3192" w:rsidR="00D219B4" w:rsidRPr="001A7E14" w:rsidRDefault="00535C26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77,148</w:t>
            </w:r>
          </w:p>
        </w:tc>
        <w:tc>
          <w:tcPr>
            <w:tcW w:w="489" w:type="dxa"/>
            <w:vAlign w:val="center"/>
          </w:tcPr>
          <w:p w14:paraId="4933372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CD7435C" w14:textId="3FE76EDC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111,791</w:t>
            </w:r>
          </w:p>
        </w:tc>
        <w:tc>
          <w:tcPr>
            <w:tcW w:w="261" w:type="dxa"/>
          </w:tcPr>
          <w:p w14:paraId="793FEDB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490A39C" w14:textId="3A0F37F8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BE16ED0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726504EA" w14:textId="3BD183AE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(675)</w:t>
            </w:r>
          </w:p>
        </w:tc>
        <w:tc>
          <w:tcPr>
            <w:tcW w:w="261" w:type="dxa"/>
          </w:tcPr>
          <w:p w14:paraId="287A7FAB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vAlign w:val="center"/>
          </w:tcPr>
          <w:p w14:paraId="7E8083EE" w14:textId="3A3048D1" w:rsidR="00D219B4" w:rsidRPr="001A7E14" w:rsidRDefault="00535C26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34,636</w:t>
            </w:r>
          </w:p>
        </w:tc>
        <w:tc>
          <w:tcPr>
            <w:tcW w:w="261" w:type="dxa"/>
            <w:vAlign w:val="center"/>
          </w:tcPr>
          <w:p w14:paraId="2352463C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265D408B" w14:textId="2B49906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58,094</w:t>
            </w:r>
          </w:p>
        </w:tc>
      </w:tr>
      <w:tr w:rsidR="00D219B4" w:rsidRPr="001A7E14" w14:paraId="536EDF7B" w14:textId="77777777" w:rsidTr="005703E8">
        <w:tc>
          <w:tcPr>
            <w:tcW w:w="6390" w:type="dxa"/>
          </w:tcPr>
          <w:p w14:paraId="2A62704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4" w:type="dxa"/>
            <w:vAlign w:val="center"/>
          </w:tcPr>
          <w:p w14:paraId="1D7AA200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9" w:type="dxa"/>
            <w:vAlign w:val="center"/>
          </w:tcPr>
          <w:p w14:paraId="04A588A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5D795B44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13AF3AA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46A4202" w14:textId="77777777" w:rsidR="00D219B4" w:rsidRPr="001A7E14" w:rsidRDefault="00D219B4" w:rsidP="00D219B4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" w:type="dxa"/>
          </w:tcPr>
          <w:p w14:paraId="3B730DA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7E0CCF0" w14:textId="77777777" w:rsidR="00D219B4" w:rsidRPr="001A7E14" w:rsidRDefault="00D219B4" w:rsidP="00D219B4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1" w:type="dxa"/>
          </w:tcPr>
          <w:p w14:paraId="1622EF4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55423356" w14:textId="3989316F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(10,</w:t>
            </w:r>
            <w:r w:rsidR="00535C26" w:rsidRPr="001A7E14">
              <w:rPr>
                <w:rFonts w:ascii="Angsana New" w:hAnsi="Angsana New"/>
                <w:sz w:val="30"/>
                <w:szCs w:val="30"/>
              </w:rPr>
              <w:t>394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center"/>
          </w:tcPr>
          <w:p w14:paraId="67B83B1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21BFBAD2" w14:textId="6239F6AD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(15,384)</w:t>
            </w:r>
          </w:p>
        </w:tc>
      </w:tr>
      <w:tr w:rsidR="00D219B4" w:rsidRPr="001A7E14" w14:paraId="5B65022E" w14:textId="77777777" w:rsidTr="005703E8">
        <w:tc>
          <w:tcPr>
            <w:tcW w:w="6390" w:type="dxa"/>
          </w:tcPr>
          <w:p w14:paraId="5F805FA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4" w:type="dxa"/>
          </w:tcPr>
          <w:p w14:paraId="5AE3629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60490BA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D51ABC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1372F5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6D2095E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62331F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F404DA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0F0151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5655B15" w14:textId="2BCFFA5A" w:rsidR="00D219B4" w:rsidRPr="001A7E14" w:rsidRDefault="00535C2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24,242</w:t>
            </w:r>
          </w:p>
        </w:tc>
        <w:tc>
          <w:tcPr>
            <w:tcW w:w="261" w:type="dxa"/>
          </w:tcPr>
          <w:p w14:paraId="2C64250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8ED1C57" w14:textId="2DA1A709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42,710</w:t>
            </w:r>
          </w:p>
        </w:tc>
      </w:tr>
      <w:tr w:rsidR="00D219B4" w:rsidRPr="001A7E14" w14:paraId="15C9D770" w14:textId="77777777" w:rsidTr="005703E8">
        <w:trPr>
          <w:trHeight w:hRule="exact" w:val="227"/>
        </w:trPr>
        <w:tc>
          <w:tcPr>
            <w:tcW w:w="6390" w:type="dxa"/>
          </w:tcPr>
          <w:p w14:paraId="4D1190F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35F3A0B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5E6A24E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917E07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40AB71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A1F4F0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E28105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208C8F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6130F11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435B66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BA352E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3AF43D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9B4" w:rsidRPr="001A7E14" w14:paraId="45CB8069" w14:textId="77777777" w:rsidTr="005703E8">
        <w:tc>
          <w:tcPr>
            <w:tcW w:w="6390" w:type="dxa"/>
          </w:tcPr>
          <w:p w14:paraId="7B5A98BC" w14:textId="02ECAE54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4" w:type="dxa"/>
          </w:tcPr>
          <w:p w14:paraId="5DA2553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37ABEEA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9EE738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BD3B2A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3788C1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72A485F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B3FC3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FDFBFB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5C9D0D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A5E161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820A2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655" w:rsidRPr="001A7E14" w14:paraId="603234AD" w14:textId="77777777" w:rsidTr="005703E8">
        <w:tc>
          <w:tcPr>
            <w:tcW w:w="6390" w:type="dxa"/>
          </w:tcPr>
          <w:p w14:paraId="2B0A0F9E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4" w:type="dxa"/>
          </w:tcPr>
          <w:p w14:paraId="3C05E136" w14:textId="7C9EB861" w:rsidR="006C3655" w:rsidRPr="001A7E14" w:rsidRDefault="00A6614B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35,700</w:t>
            </w:r>
          </w:p>
        </w:tc>
        <w:tc>
          <w:tcPr>
            <w:tcW w:w="489" w:type="dxa"/>
          </w:tcPr>
          <w:p w14:paraId="489DB307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E9E849" w14:textId="6227FC5D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34</w:t>
            </w:r>
            <w:r w:rsidRPr="001A7E14">
              <w:rPr>
                <w:rFonts w:ascii="Angsana New" w:hAnsi="Angsana New"/>
                <w:sz w:val="30"/>
                <w:szCs w:val="30"/>
              </w:rPr>
              <w:t>,871</w:t>
            </w:r>
          </w:p>
        </w:tc>
        <w:tc>
          <w:tcPr>
            <w:tcW w:w="261" w:type="dxa"/>
          </w:tcPr>
          <w:p w14:paraId="7C812310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12B2842" w14:textId="3D6C3D37" w:rsidR="006C3655" w:rsidRPr="001A7E14" w:rsidRDefault="006C3655" w:rsidP="0057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6FB420CC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C5B347C" w14:textId="060DCBC2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01F96087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6F8C8AC" w14:textId="54BF1D3E" w:rsidR="006C3655" w:rsidRPr="001A7E14" w:rsidRDefault="00A93413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35,700</w:t>
            </w:r>
          </w:p>
        </w:tc>
        <w:tc>
          <w:tcPr>
            <w:tcW w:w="261" w:type="dxa"/>
          </w:tcPr>
          <w:p w14:paraId="21376015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46DB7D4" w14:textId="4B3D00CF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33,933</w:t>
            </w:r>
          </w:p>
        </w:tc>
      </w:tr>
      <w:tr w:rsidR="006C3655" w:rsidRPr="001A7E14" w14:paraId="2BE4EA17" w14:textId="77777777" w:rsidTr="005703E8">
        <w:tc>
          <w:tcPr>
            <w:tcW w:w="6390" w:type="dxa"/>
          </w:tcPr>
          <w:p w14:paraId="011BC9F0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4" w:type="dxa"/>
          </w:tcPr>
          <w:p w14:paraId="221E9DAF" w14:textId="06A973A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(24</w:t>
            </w:r>
            <w:r w:rsidR="00067208" w:rsidRPr="001A7E14">
              <w:rPr>
                <w:rFonts w:ascii="Angsana New" w:hAnsi="Angsana New"/>
                <w:sz w:val="30"/>
                <w:szCs w:val="30"/>
              </w:rPr>
              <w:t>2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89" w:type="dxa"/>
          </w:tcPr>
          <w:p w14:paraId="0B93FD79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6FC118" w14:textId="0C11DFAA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1,460</w:t>
            </w:r>
          </w:p>
        </w:tc>
        <w:tc>
          <w:tcPr>
            <w:tcW w:w="261" w:type="dxa"/>
          </w:tcPr>
          <w:p w14:paraId="254F8568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6BDB41B" w14:textId="7C752AA3" w:rsidR="006C3655" w:rsidRPr="001A7E14" w:rsidRDefault="006C3655" w:rsidP="0057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66B35B07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B8190D" w14:textId="1004C530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76A5C4B6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07874C6" w14:textId="013C773A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(24</w:t>
            </w:r>
            <w:r w:rsidR="00A93413" w:rsidRPr="001A7E14">
              <w:rPr>
                <w:rFonts w:ascii="Angsana New" w:hAnsi="Angsana New"/>
                <w:sz w:val="30"/>
                <w:szCs w:val="30"/>
              </w:rPr>
              <w:t>2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3824B71B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3916537" w14:textId="16EF4BF9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1,460</w:t>
            </w:r>
          </w:p>
        </w:tc>
      </w:tr>
      <w:tr w:rsidR="006C3655" w:rsidRPr="00FE23C5" w14:paraId="31C79C22" w14:textId="77777777" w:rsidTr="005703E8">
        <w:tc>
          <w:tcPr>
            <w:tcW w:w="6390" w:type="dxa"/>
          </w:tcPr>
          <w:p w14:paraId="07F5389E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</w:tcPr>
          <w:p w14:paraId="6589CB14" w14:textId="4F70DC8B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(1,40</w:t>
            </w:r>
            <w:r w:rsidR="00A93413" w:rsidRPr="001A7E14">
              <w:rPr>
                <w:rFonts w:ascii="Angsana New" w:hAnsi="Angsana New"/>
                <w:sz w:val="30"/>
                <w:szCs w:val="30"/>
              </w:rPr>
              <w:t>7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89" w:type="dxa"/>
          </w:tcPr>
          <w:p w14:paraId="7240BB9E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6A982E" w14:textId="322A3E7E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 w:rsidRPr="001A7E14">
              <w:rPr>
                <w:rFonts w:ascii="Angsana New" w:hAnsi="Angsana New"/>
                <w:sz w:val="30"/>
                <w:szCs w:val="30"/>
              </w:rPr>
              <w:t>,190</w:t>
            </w:r>
          </w:p>
        </w:tc>
        <w:tc>
          <w:tcPr>
            <w:tcW w:w="261" w:type="dxa"/>
          </w:tcPr>
          <w:p w14:paraId="6C5CF93F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5D2CC3D" w14:textId="35F1B03E" w:rsidR="006C3655" w:rsidRPr="001A7E14" w:rsidRDefault="006C3655" w:rsidP="0057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42F21ECB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D943B65" w14:textId="7B686D0B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1AB76FE1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A4BCA95" w14:textId="05D11B7E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(1,40</w:t>
            </w:r>
            <w:r w:rsidR="00A93413" w:rsidRPr="001A7E14">
              <w:rPr>
                <w:rFonts w:ascii="Angsana New" w:hAnsi="Angsana New"/>
                <w:sz w:val="30"/>
                <w:szCs w:val="30"/>
              </w:rPr>
              <w:t>7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18A76051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6826C104" w14:textId="0DC8F190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4,190</w:t>
            </w:r>
          </w:p>
        </w:tc>
      </w:tr>
    </w:tbl>
    <w:bookmarkEnd w:id="20"/>
    <w:p w14:paraId="7B897615" w14:textId="77777777" w:rsidR="00372EE3" w:rsidRPr="00FE23C5" w:rsidRDefault="00372EE3" w:rsidP="0037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638401A8" w14:textId="4790FF80" w:rsidR="00372EE3" w:rsidRPr="00FE23C5" w:rsidRDefault="00372EE3" w:rsidP="0037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D6C2F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ข้อมูลเกี่ยวกับส่วนงานที่รายงานสำหรับงวด</w:t>
      </w:r>
      <w:r w:rsidR="00EF4724">
        <w:rPr>
          <w:rFonts w:ascii="AngsanaUPC" w:hAnsi="AngsanaUPC" w:cs="AngsanaUPC" w:hint="cs"/>
          <w:sz w:val="30"/>
          <w:szCs w:val="30"/>
          <w:cs/>
        </w:rPr>
        <w:t>เก้าเดือน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สิ้นสุดวันที่ </w:t>
      </w:r>
      <w:r w:rsidR="00EF4724"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 w:rsidR="00EF4724">
        <w:rPr>
          <w:rFonts w:ascii="AngsanaUPC" w:hAnsi="AngsanaUPC" w:cs="AngsanaUPC" w:hint="cs"/>
          <w:sz w:val="30"/>
          <w:szCs w:val="30"/>
          <w:cs/>
          <w:lang w:val="en-GB"/>
        </w:rPr>
        <w:t xml:space="preserve">กันยายน </w:t>
      </w:r>
      <w:r>
        <w:rPr>
          <w:rFonts w:ascii="AngsanaUPC" w:hAnsi="AngsanaUPC" w:cs="AngsanaUPC" w:hint="cs"/>
          <w:sz w:val="30"/>
          <w:szCs w:val="30"/>
          <w:lang w:val="en-GB"/>
        </w:rPr>
        <w:t xml:space="preserve">2568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2D6C2F">
        <w:rPr>
          <w:rFonts w:ascii="AngsanaUPC" w:hAnsi="AngsanaUPC" w:cs="AngsanaUPC"/>
          <w:sz w:val="30"/>
          <w:szCs w:val="30"/>
        </w:rPr>
        <w:t>256</w:t>
      </w:r>
      <w:r>
        <w:rPr>
          <w:rFonts w:ascii="AngsanaUPC" w:hAnsi="AngsanaUPC" w:cs="AngsanaUPC"/>
          <w:sz w:val="30"/>
          <w:szCs w:val="30"/>
        </w:rPr>
        <w:t>7</w:t>
      </w:r>
      <w:r w:rsidRPr="002D6C2F">
        <w:rPr>
          <w:rFonts w:ascii="AngsanaUPC" w:hAnsi="AngsanaUPC" w:cs="AngsanaUPC"/>
          <w:sz w:val="30"/>
          <w:szCs w:val="30"/>
        </w:rPr>
        <w:t xml:space="preserve">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6120"/>
        <w:gridCol w:w="1047"/>
        <w:gridCol w:w="489"/>
        <w:gridCol w:w="1084"/>
        <w:gridCol w:w="261"/>
        <w:gridCol w:w="1126"/>
        <w:gridCol w:w="262"/>
        <w:gridCol w:w="1259"/>
        <w:gridCol w:w="261"/>
        <w:gridCol w:w="1167"/>
        <w:gridCol w:w="261"/>
        <w:gridCol w:w="1262"/>
      </w:tblGrid>
      <w:tr w:rsidR="00372EE3" w:rsidRPr="001A7E14" w14:paraId="0C3674AA" w14:textId="77777777" w:rsidTr="00D63EAC">
        <w:trPr>
          <w:tblHeader/>
        </w:trPr>
        <w:tc>
          <w:tcPr>
            <w:tcW w:w="6120" w:type="dxa"/>
          </w:tcPr>
          <w:p w14:paraId="5A4077F3" w14:textId="77777777" w:rsidR="00372EE3" w:rsidRPr="00FE23C5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9" w:type="dxa"/>
            <w:gridSpan w:val="11"/>
          </w:tcPr>
          <w:p w14:paraId="76469105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372EE3" w:rsidRPr="001A7E14" w14:paraId="4A720A38" w14:textId="77777777" w:rsidTr="00D63EAC">
        <w:trPr>
          <w:tblHeader/>
        </w:trPr>
        <w:tc>
          <w:tcPr>
            <w:tcW w:w="6120" w:type="dxa"/>
          </w:tcPr>
          <w:p w14:paraId="20265D60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0" w:type="dxa"/>
            <w:gridSpan w:val="3"/>
          </w:tcPr>
          <w:p w14:paraId="7AD8E784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1A7E14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6E36A345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14:paraId="412272B2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1A7E14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6196EE67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0" w:type="dxa"/>
            <w:gridSpan w:val="3"/>
          </w:tcPr>
          <w:p w14:paraId="7644DA27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72EE3" w:rsidRPr="001A7E14" w14:paraId="25A977D8" w14:textId="77777777" w:rsidTr="00D63EAC">
        <w:trPr>
          <w:tblHeader/>
        </w:trPr>
        <w:tc>
          <w:tcPr>
            <w:tcW w:w="6120" w:type="dxa"/>
          </w:tcPr>
          <w:p w14:paraId="13FEF085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65DE08E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489" w:type="dxa"/>
          </w:tcPr>
          <w:p w14:paraId="4A7C70F1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05A0B9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29F3A483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2FAFE20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2" w:type="dxa"/>
          </w:tcPr>
          <w:p w14:paraId="71F3BE81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EE05380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6EF030FC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F942B6F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42530CC7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71E04C4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372EE3" w:rsidRPr="001A7E14" w14:paraId="2018C4EE" w14:textId="77777777" w:rsidTr="00D63EAC">
        <w:trPr>
          <w:tblHeader/>
        </w:trPr>
        <w:tc>
          <w:tcPr>
            <w:tcW w:w="6120" w:type="dxa"/>
          </w:tcPr>
          <w:p w14:paraId="71676C7D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9" w:type="dxa"/>
            <w:gridSpan w:val="11"/>
          </w:tcPr>
          <w:p w14:paraId="27B9DB24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D219B4" w:rsidRPr="001A7E14" w14:paraId="74D0093E" w14:textId="77777777" w:rsidTr="00D63EAC">
        <w:tc>
          <w:tcPr>
            <w:tcW w:w="6120" w:type="dxa"/>
          </w:tcPr>
          <w:p w14:paraId="7147918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1A81681" w14:textId="78FA7940" w:rsidR="00D219B4" w:rsidRPr="001A7E14" w:rsidRDefault="00535C2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1,663,</w:t>
            </w:r>
            <w:r w:rsidR="006A0305" w:rsidRPr="001A7E14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489" w:type="dxa"/>
          </w:tcPr>
          <w:p w14:paraId="087440F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EBE424" w14:textId="790ECBF1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1,547,878</w:t>
            </w:r>
          </w:p>
        </w:tc>
        <w:tc>
          <w:tcPr>
            <w:tcW w:w="261" w:type="dxa"/>
          </w:tcPr>
          <w:p w14:paraId="6A9C38A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63751F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34F3F2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2368246" w14:textId="5B48D5E9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42,450</w:t>
            </w:r>
          </w:p>
        </w:tc>
        <w:tc>
          <w:tcPr>
            <w:tcW w:w="261" w:type="dxa"/>
          </w:tcPr>
          <w:p w14:paraId="60309FB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46C9CC7" w14:textId="3971739C" w:rsidR="00D219B4" w:rsidRPr="001A7E14" w:rsidRDefault="00535C2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</w:t>
            </w:r>
            <w:r w:rsidR="00653276" w:rsidRPr="001A7E14">
              <w:rPr>
                <w:rFonts w:ascii="Angsana New" w:hAnsi="Angsana New"/>
                <w:sz w:val="30"/>
                <w:szCs w:val="30"/>
              </w:rPr>
              <w:t>,663,</w:t>
            </w:r>
            <w:r w:rsidR="006A0305" w:rsidRPr="001A7E14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61" w:type="dxa"/>
          </w:tcPr>
          <w:p w14:paraId="15C761F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D057116" w14:textId="4CF753DF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1,590,328</w:t>
            </w:r>
          </w:p>
        </w:tc>
      </w:tr>
      <w:tr w:rsidR="00D219B4" w:rsidRPr="001A7E14" w14:paraId="41699D91" w14:textId="77777777" w:rsidTr="00D63EAC">
        <w:tc>
          <w:tcPr>
            <w:tcW w:w="6120" w:type="dxa"/>
          </w:tcPr>
          <w:p w14:paraId="6BFF8ED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461725DE" w14:textId="1863CC64" w:rsidR="00D219B4" w:rsidRPr="001A7E14" w:rsidRDefault="00535C2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1,663,</w:t>
            </w:r>
            <w:r w:rsidR="006A0305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489" w:type="dxa"/>
          </w:tcPr>
          <w:p w14:paraId="0114A12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F77E190" w14:textId="34F0DCAB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1,547,878</w:t>
            </w:r>
          </w:p>
        </w:tc>
        <w:tc>
          <w:tcPr>
            <w:tcW w:w="261" w:type="dxa"/>
          </w:tcPr>
          <w:p w14:paraId="05151D3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160EAC6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BF885F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1838C3DE" w14:textId="71159FCA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42,450</w:t>
            </w:r>
          </w:p>
        </w:tc>
        <w:tc>
          <w:tcPr>
            <w:tcW w:w="261" w:type="dxa"/>
          </w:tcPr>
          <w:p w14:paraId="54BED6F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84AA2B8" w14:textId="0182FE43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53276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,663,</w:t>
            </w:r>
            <w:r w:rsidR="006A0305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61" w:type="dxa"/>
          </w:tcPr>
          <w:p w14:paraId="22513B8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21652C85" w14:textId="4EAD834B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1,590,328</w:t>
            </w:r>
          </w:p>
        </w:tc>
      </w:tr>
      <w:tr w:rsidR="00D219B4" w:rsidRPr="001A7E14" w14:paraId="714A931B" w14:textId="77777777" w:rsidTr="00D63EAC">
        <w:tc>
          <w:tcPr>
            <w:tcW w:w="6120" w:type="dxa"/>
          </w:tcPr>
          <w:p w14:paraId="0BCEA6C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11E2129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28EFF7F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908485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DCB553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2C91209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69CBD7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61C577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853572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043497C" w14:textId="0142382C" w:rsidR="00D219B4" w:rsidRPr="001A7E14" w:rsidRDefault="0065327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11,349</w:t>
            </w:r>
          </w:p>
        </w:tc>
        <w:tc>
          <w:tcPr>
            <w:tcW w:w="261" w:type="dxa"/>
          </w:tcPr>
          <w:p w14:paraId="4066FD7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A170C95" w14:textId="26802D63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8,727</w:t>
            </w:r>
          </w:p>
        </w:tc>
      </w:tr>
      <w:tr w:rsidR="00D219B4" w:rsidRPr="001A7E14" w14:paraId="296308D4" w14:textId="77777777" w:rsidTr="00D63EAC">
        <w:tc>
          <w:tcPr>
            <w:tcW w:w="6120" w:type="dxa"/>
          </w:tcPr>
          <w:p w14:paraId="54FA70F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</w:tcPr>
          <w:p w14:paraId="26CD6F4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3231E62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F585D2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BFBB22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1EF944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F196F5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DD24CB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7D664C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76E4B44D" w14:textId="554B9977" w:rsidR="00D219B4" w:rsidRPr="001A7E14" w:rsidRDefault="0065327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1,675,</w:t>
            </w:r>
            <w:r w:rsidR="006A0305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261" w:type="dxa"/>
          </w:tcPr>
          <w:p w14:paraId="3EE5ECF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5C1082B" w14:textId="7A704DC9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1,599,055</w:t>
            </w:r>
          </w:p>
        </w:tc>
      </w:tr>
      <w:tr w:rsidR="00D219B4" w:rsidRPr="001A7E14" w14:paraId="04B55EA3" w14:textId="77777777" w:rsidTr="00D63EAC">
        <w:trPr>
          <w:trHeight w:hRule="exact" w:val="227"/>
        </w:trPr>
        <w:tc>
          <w:tcPr>
            <w:tcW w:w="6120" w:type="dxa"/>
          </w:tcPr>
          <w:p w14:paraId="5756712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A3EB6B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42F5298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2471B1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CE68B7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381D6E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71D76D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064EEA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B250AC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71B93B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7FFA7E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5D843F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9B4" w:rsidRPr="001A7E14" w14:paraId="2FE85D71" w14:textId="77777777" w:rsidTr="00D63EAC">
        <w:tc>
          <w:tcPr>
            <w:tcW w:w="6120" w:type="dxa"/>
          </w:tcPr>
          <w:p w14:paraId="3CFC5454" w14:textId="5BF2C832" w:rsidR="00D219B4" w:rsidRPr="001A7E14" w:rsidRDefault="00D63EAC" w:rsidP="00D63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="00D219B4"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vAlign w:val="center"/>
          </w:tcPr>
          <w:p w14:paraId="373BEE70" w14:textId="52ECC7CB" w:rsidR="00D219B4" w:rsidRPr="001A7E14" w:rsidRDefault="00535C26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333,715</w:t>
            </w:r>
          </w:p>
        </w:tc>
        <w:tc>
          <w:tcPr>
            <w:tcW w:w="489" w:type="dxa"/>
            <w:vAlign w:val="center"/>
          </w:tcPr>
          <w:p w14:paraId="113702F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0678E9F7" w14:textId="36E3B1F2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315,947</w:t>
            </w:r>
          </w:p>
        </w:tc>
        <w:tc>
          <w:tcPr>
            <w:tcW w:w="261" w:type="dxa"/>
          </w:tcPr>
          <w:p w14:paraId="67B4595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CD4F3D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09B5BA4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431788EE" w14:textId="481FCCAF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(1,513)</w:t>
            </w:r>
          </w:p>
        </w:tc>
        <w:tc>
          <w:tcPr>
            <w:tcW w:w="261" w:type="dxa"/>
          </w:tcPr>
          <w:p w14:paraId="78ECF0F1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vAlign w:val="center"/>
          </w:tcPr>
          <w:p w14:paraId="34E44FA1" w14:textId="6EF80A31" w:rsidR="00D219B4" w:rsidRPr="001A7E14" w:rsidRDefault="00653276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183,837</w:t>
            </w:r>
          </w:p>
        </w:tc>
        <w:tc>
          <w:tcPr>
            <w:tcW w:w="261" w:type="dxa"/>
            <w:vAlign w:val="center"/>
          </w:tcPr>
          <w:p w14:paraId="35CF938E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775C6DAC" w14:textId="5FC94428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168,667</w:t>
            </w:r>
          </w:p>
        </w:tc>
      </w:tr>
      <w:tr w:rsidR="00D219B4" w:rsidRPr="001A7E14" w14:paraId="1F116BA3" w14:textId="77777777" w:rsidTr="00D63EAC">
        <w:tc>
          <w:tcPr>
            <w:tcW w:w="6120" w:type="dxa"/>
          </w:tcPr>
          <w:p w14:paraId="0055789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vAlign w:val="center"/>
          </w:tcPr>
          <w:p w14:paraId="69FF1536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9" w:type="dxa"/>
            <w:vAlign w:val="center"/>
          </w:tcPr>
          <w:p w14:paraId="79DD9DD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5FD5EE8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242EB27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E804975" w14:textId="77777777" w:rsidR="00D219B4" w:rsidRPr="001A7E14" w:rsidRDefault="00D219B4" w:rsidP="00D219B4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" w:type="dxa"/>
          </w:tcPr>
          <w:p w14:paraId="0A8ECE0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382585B" w14:textId="77777777" w:rsidR="00D219B4" w:rsidRPr="001A7E14" w:rsidRDefault="00D219B4" w:rsidP="00D219B4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1" w:type="dxa"/>
          </w:tcPr>
          <w:p w14:paraId="5A8459E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227A9BC9" w14:textId="7AE35F8F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653276" w:rsidRPr="001A7E14">
              <w:rPr>
                <w:rFonts w:ascii="Angsana New" w:hAnsi="Angsana New"/>
                <w:sz w:val="30"/>
                <w:szCs w:val="30"/>
              </w:rPr>
              <w:t>33,345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center"/>
          </w:tcPr>
          <w:p w14:paraId="54B73AD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4586B19" w14:textId="48E4202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(39,188)</w:t>
            </w:r>
          </w:p>
        </w:tc>
      </w:tr>
      <w:tr w:rsidR="00D219B4" w:rsidRPr="001A7E14" w14:paraId="4AD9EEAB" w14:textId="77777777" w:rsidTr="00D63EAC">
        <w:tc>
          <w:tcPr>
            <w:tcW w:w="6120" w:type="dxa"/>
          </w:tcPr>
          <w:p w14:paraId="7A5AFF9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</w:tcPr>
          <w:p w14:paraId="100D1B1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61D5920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95011B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FC4D7B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6D94B52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7CF6E7E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72B1BB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BD378D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3ACF10B7" w14:textId="48D33B83" w:rsidR="00D219B4" w:rsidRPr="001A7E14" w:rsidRDefault="0065327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150,492</w:t>
            </w:r>
          </w:p>
        </w:tc>
        <w:tc>
          <w:tcPr>
            <w:tcW w:w="261" w:type="dxa"/>
          </w:tcPr>
          <w:p w14:paraId="34C1230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06AC379" w14:textId="3E71035B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129,479</w:t>
            </w:r>
          </w:p>
        </w:tc>
      </w:tr>
      <w:tr w:rsidR="00D219B4" w:rsidRPr="001A7E14" w14:paraId="626D9664" w14:textId="77777777" w:rsidTr="00D63EAC">
        <w:trPr>
          <w:trHeight w:hRule="exact" w:val="227"/>
        </w:trPr>
        <w:tc>
          <w:tcPr>
            <w:tcW w:w="6120" w:type="dxa"/>
          </w:tcPr>
          <w:p w14:paraId="25A5FDC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6C046A3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006CAEE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47EC0C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DB6DC4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B2E4FE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ABB901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894311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82B9ADE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BE0FEE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19EDB7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65693B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9B4" w:rsidRPr="001A7E14" w14:paraId="7C685E8E" w14:textId="77777777" w:rsidTr="00D63EAC">
        <w:tc>
          <w:tcPr>
            <w:tcW w:w="6120" w:type="dxa"/>
          </w:tcPr>
          <w:p w14:paraId="212F5C0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</w:tcPr>
          <w:p w14:paraId="30EA99B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3317D02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995DB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DADA88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A27E5F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57AF00A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6FB946D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1E03C3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273D39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089231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1518E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655" w:rsidRPr="001A7E14" w14:paraId="506CEDDD" w14:textId="77777777" w:rsidTr="00D63EAC">
        <w:tc>
          <w:tcPr>
            <w:tcW w:w="6120" w:type="dxa"/>
          </w:tcPr>
          <w:p w14:paraId="4B00603A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</w:tcPr>
          <w:p w14:paraId="6878679C" w14:textId="1D4435FD" w:rsidR="006C3655" w:rsidRPr="001A7E14" w:rsidRDefault="00952D24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102,790</w:t>
            </w:r>
          </w:p>
        </w:tc>
        <w:tc>
          <w:tcPr>
            <w:tcW w:w="489" w:type="dxa"/>
          </w:tcPr>
          <w:p w14:paraId="6E2BC401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00B4FA1" w14:textId="039D8F83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</w:t>
            </w: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  <w:r w:rsidRPr="001A7E14">
              <w:rPr>
                <w:rFonts w:ascii="Angsana New" w:hAnsi="Angsana New"/>
                <w:sz w:val="30"/>
                <w:szCs w:val="30"/>
              </w:rPr>
              <w:t>,</w:t>
            </w: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154</w:t>
            </w:r>
          </w:p>
        </w:tc>
        <w:tc>
          <w:tcPr>
            <w:tcW w:w="261" w:type="dxa"/>
          </w:tcPr>
          <w:p w14:paraId="6CFA914D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3A5318E" w14:textId="77777777" w:rsidR="006C3655" w:rsidRPr="001A7E14" w:rsidRDefault="006C3655" w:rsidP="00FB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536AF4B8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93B1268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7A3DF845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66A5CC3" w14:textId="331FC0F6" w:rsidR="006C3655" w:rsidRPr="001A7E14" w:rsidRDefault="00952D24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102,790</w:t>
            </w:r>
          </w:p>
        </w:tc>
        <w:tc>
          <w:tcPr>
            <w:tcW w:w="261" w:type="dxa"/>
          </w:tcPr>
          <w:p w14:paraId="29757BAF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16B00F" w14:textId="14037D6C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98,154</w:t>
            </w:r>
          </w:p>
        </w:tc>
      </w:tr>
      <w:tr w:rsidR="006C3655" w:rsidRPr="001A7E14" w14:paraId="16B9376A" w14:textId="77777777" w:rsidTr="00D63EAC">
        <w:tc>
          <w:tcPr>
            <w:tcW w:w="6120" w:type="dxa"/>
          </w:tcPr>
          <w:p w14:paraId="7DEE1CE2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</w:tcPr>
          <w:p w14:paraId="32D715FE" w14:textId="04D21D36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3,163</w:t>
            </w:r>
          </w:p>
        </w:tc>
        <w:tc>
          <w:tcPr>
            <w:tcW w:w="489" w:type="dxa"/>
          </w:tcPr>
          <w:p w14:paraId="00738FE9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C64A0EE" w14:textId="1A8F7E8D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1,671</w:t>
            </w:r>
          </w:p>
        </w:tc>
        <w:tc>
          <w:tcPr>
            <w:tcW w:w="261" w:type="dxa"/>
          </w:tcPr>
          <w:p w14:paraId="6B7EA8A5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18B3C1" w14:textId="77777777" w:rsidR="006C3655" w:rsidRPr="001A7E14" w:rsidRDefault="006C3655" w:rsidP="00FB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4FB4F005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B68C1DC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2CE21128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7B8E54C" w14:textId="3421F660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3,163</w:t>
            </w:r>
          </w:p>
        </w:tc>
        <w:tc>
          <w:tcPr>
            <w:tcW w:w="261" w:type="dxa"/>
          </w:tcPr>
          <w:p w14:paraId="0B41968A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E38DE68" w14:textId="4AE7DA69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1,671</w:t>
            </w:r>
          </w:p>
        </w:tc>
      </w:tr>
      <w:tr w:rsidR="006C3655" w:rsidRPr="00FE23C5" w14:paraId="5B535152" w14:textId="77777777" w:rsidTr="00D63EAC">
        <w:tc>
          <w:tcPr>
            <w:tcW w:w="6120" w:type="dxa"/>
          </w:tcPr>
          <w:p w14:paraId="5A8FAC42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</w:tcPr>
          <w:p w14:paraId="54D03625" w14:textId="6D2C9ABE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22,601</w:t>
            </w:r>
          </w:p>
        </w:tc>
        <w:tc>
          <w:tcPr>
            <w:tcW w:w="489" w:type="dxa"/>
          </w:tcPr>
          <w:p w14:paraId="52B9FEEF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75FA54" w14:textId="4B821534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12</w:t>
            </w:r>
            <w:r w:rsidRPr="001A7E14">
              <w:rPr>
                <w:rFonts w:ascii="Angsana New" w:hAnsi="Angsana New"/>
                <w:sz w:val="30"/>
                <w:szCs w:val="30"/>
              </w:rPr>
              <w:t>,</w:t>
            </w: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848</w:t>
            </w:r>
          </w:p>
        </w:tc>
        <w:tc>
          <w:tcPr>
            <w:tcW w:w="261" w:type="dxa"/>
          </w:tcPr>
          <w:p w14:paraId="7D114ABE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B6D6040" w14:textId="77777777" w:rsidR="006C3655" w:rsidRPr="001A7E14" w:rsidRDefault="006C3655" w:rsidP="00FB7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4E12293A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9C475D5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70E92519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B411D2E" w14:textId="0699DA0F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22,601</w:t>
            </w:r>
          </w:p>
        </w:tc>
        <w:tc>
          <w:tcPr>
            <w:tcW w:w="261" w:type="dxa"/>
          </w:tcPr>
          <w:p w14:paraId="4C09332B" w14:textId="77777777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17FCE113" w14:textId="54A9207A" w:rsidR="006C3655" w:rsidRPr="001A7E14" w:rsidRDefault="006C3655" w:rsidP="006C3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12,848</w:t>
            </w:r>
          </w:p>
        </w:tc>
      </w:tr>
    </w:tbl>
    <w:p w14:paraId="14ADA7FE" w14:textId="77777777" w:rsidR="00372EE3" w:rsidRPr="00FE23C5" w:rsidRDefault="00372EE3" w:rsidP="0037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65126B00" w14:textId="20945A91" w:rsidR="00372EE3" w:rsidRPr="00FE23C5" w:rsidRDefault="00372EE3" w:rsidP="0037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D6C2F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="00EF4724"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 w:rsidR="00EF4724">
        <w:rPr>
          <w:rFonts w:ascii="AngsanaUPC" w:hAnsi="AngsanaUPC" w:cs="AngsanaUPC" w:hint="cs"/>
          <w:sz w:val="30"/>
          <w:szCs w:val="30"/>
          <w:cs/>
          <w:lang w:val="en-GB"/>
        </w:rPr>
        <w:t xml:space="preserve">กันยายน </w:t>
      </w:r>
      <w:r>
        <w:rPr>
          <w:rFonts w:ascii="AngsanaUPC" w:hAnsi="AngsanaUPC" w:cs="AngsanaUPC" w:hint="cs"/>
          <w:sz w:val="30"/>
          <w:szCs w:val="30"/>
          <w:lang w:val="en-GB"/>
        </w:rPr>
        <w:t xml:space="preserve">2568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2D6C2F">
        <w:rPr>
          <w:rFonts w:ascii="AngsanaUPC" w:hAnsi="AngsanaUPC" w:cs="AngsanaUPC"/>
          <w:sz w:val="30"/>
          <w:szCs w:val="30"/>
        </w:rPr>
        <w:t>256</w:t>
      </w:r>
      <w:r>
        <w:rPr>
          <w:rFonts w:ascii="AngsanaUPC" w:hAnsi="AngsanaUPC" w:cs="AngsanaUPC"/>
          <w:sz w:val="30"/>
          <w:szCs w:val="30"/>
        </w:rPr>
        <w:t>7</w:t>
      </w:r>
      <w:r w:rsidRPr="002D6C2F">
        <w:rPr>
          <w:rFonts w:ascii="AngsanaUPC" w:hAnsi="AngsanaUPC" w:cs="AngsanaUPC"/>
          <w:sz w:val="30"/>
          <w:szCs w:val="30"/>
        </w:rPr>
        <w:t xml:space="preserve">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5753"/>
        <w:gridCol w:w="1044"/>
        <w:gridCol w:w="489"/>
        <w:gridCol w:w="1084"/>
        <w:gridCol w:w="261"/>
        <w:gridCol w:w="1126"/>
        <w:gridCol w:w="262"/>
        <w:gridCol w:w="1259"/>
        <w:gridCol w:w="261"/>
        <w:gridCol w:w="1167"/>
        <w:gridCol w:w="261"/>
        <w:gridCol w:w="1262"/>
      </w:tblGrid>
      <w:tr w:rsidR="00372EE3" w:rsidRPr="001A7E14" w14:paraId="5967BB36" w14:textId="77777777" w:rsidTr="001A7E14">
        <w:trPr>
          <w:tblHeader/>
        </w:trPr>
        <w:tc>
          <w:tcPr>
            <w:tcW w:w="5753" w:type="dxa"/>
          </w:tcPr>
          <w:p w14:paraId="0E9FD3E4" w14:textId="77777777" w:rsidR="00372EE3" w:rsidRPr="00FE23C5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6" w:type="dxa"/>
            <w:gridSpan w:val="11"/>
          </w:tcPr>
          <w:p w14:paraId="24909318" w14:textId="4801A550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372EE3" w:rsidRPr="001A7E14" w14:paraId="2A4B9548" w14:textId="77777777" w:rsidTr="001A7E14">
        <w:trPr>
          <w:tblHeader/>
        </w:trPr>
        <w:tc>
          <w:tcPr>
            <w:tcW w:w="5753" w:type="dxa"/>
          </w:tcPr>
          <w:p w14:paraId="7B85E8FF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5B486B6E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1A7E14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044E5147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14:paraId="4B90BD00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1A7E14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0AAF8949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0" w:type="dxa"/>
            <w:gridSpan w:val="3"/>
          </w:tcPr>
          <w:p w14:paraId="0B3278A9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72EE3" w:rsidRPr="001A7E14" w14:paraId="192F119F" w14:textId="77777777" w:rsidTr="001A7E14">
        <w:trPr>
          <w:tblHeader/>
        </w:trPr>
        <w:tc>
          <w:tcPr>
            <w:tcW w:w="5753" w:type="dxa"/>
          </w:tcPr>
          <w:p w14:paraId="30AAB33D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FAAFAF6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489" w:type="dxa"/>
          </w:tcPr>
          <w:p w14:paraId="7D6A7400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7F10C86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757A5980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1C88832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2" w:type="dxa"/>
          </w:tcPr>
          <w:p w14:paraId="351DDA61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54F8A96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6784840A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1CA74E2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2EF2E89B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7D2485E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372EE3" w:rsidRPr="001A7E14" w14:paraId="2806BA4F" w14:textId="77777777" w:rsidTr="001A7E14">
        <w:trPr>
          <w:tblHeader/>
        </w:trPr>
        <w:tc>
          <w:tcPr>
            <w:tcW w:w="5753" w:type="dxa"/>
          </w:tcPr>
          <w:p w14:paraId="3DC3C193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6" w:type="dxa"/>
            <w:gridSpan w:val="11"/>
          </w:tcPr>
          <w:p w14:paraId="19E602D1" w14:textId="77777777" w:rsidR="00372EE3" w:rsidRPr="001A7E14" w:rsidRDefault="00372EE3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D219B4" w:rsidRPr="001A7E14" w14:paraId="3B1AA525" w14:textId="77777777" w:rsidTr="001A7E14">
        <w:tc>
          <w:tcPr>
            <w:tcW w:w="5753" w:type="dxa"/>
          </w:tcPr>
          <w:p w14:paraId="25262CE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494BF2E" w14:textId="1A0BB4B3" w:rsidR="00D219B4" w:rsidRPr="001A7E14" w:rsidRDefault="001376A5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366,950</w:t>
            </w:r>
          </w:p>
        </w:tc>
        <w:tc>
          <w:tcPr>
            <w:tcW w:w="489" w:type="dxa"/>
          </w:tcPr>
          <w:p w14:paraId="197722D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A7FCDB3" w14:textId="4D2D862B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476,746</w:t>
            </w:r>
          </w:p>
        </w:tc>
        <w:tc>
          <w:tcPr>
            <w:tcW w:w="261" w:type="dxa"/>
          </w:tcPr>
          <w:p w14:paraId="640305B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2FF5EC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9E4BB1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6EA01F3" w14:textId="0B8C96FA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261" w:type="dxa"/>
          </w:tcPr>
          <w:p w14:paraId="6A59A1B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B9DCC8A" w14:textId="2996BF27" w:rsidR="00D219B4" w:rsidRPr="001A7E14" w:rsidRDefault="001376A5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366,950</w:t>
            </w:r>
          </w:p>
        </w:tc>
        <w:tc>
          <w:tcPr>
            <w:tcW w:w="261" w:type="dxa"/>
          </w:tcPr>
          <w:p w14:paraId="3FBC828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DE952CF" w14:textId="2083B579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477,658</w:t>
            </w:r>
          </w:p>
        </w:tc>
      </w:tr>
      <w:tr w:rsidR="00D219B4" w:rsidRPr="001A7E14" w14:paraId="2D38FB97" w14:textId="77777777" w:rsidTr="001A7E14">
        <w:tc>
          <w:tcPr>
            <w:tcW w:w="5753" w:type="dxa"/>
          </w:tcPr>
          <w:p w14:paraId="083E3D0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56B82569" w14:textId="35F20361" w:rsidR="00D219B4" w:rsidRPr="001A7E14" w:rsidRDefault="001376A5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366,950</w:t>
            </w:r>
          </w:p>
        </w:tc>
        <w:tc>
          <w:tcPr>
            <w:tcW w:w="489" w:type="dxa"/>
          </w:tcPr>
          <w:p w14:paraId="71800E4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8AF96AC" w14:textId="7DC3C2F8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476,746</w:t>
            </w:r>
          </w:p>
        </w:tc>
        <w:tc>
          <w:tcPr>
            <w:tcW w:w="261" w:type="dxa"/>
          </w:tcPr>
          <w:p w14:paraId="6334343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64C3820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B616B1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357266E" w14:textId="34EF5A4F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261" w:type="dxa"/>
          </w:tcPr>
          <w:p w14:paraId="616A1D3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EEF4C87" w14:textId="2F91767C" w:rsidR="00D219B4" w:rsidRPr="001A7E14" w:rsidRDefault="001376A5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366,950</w:t>
            </w:r>
          </w:p>
        </w:tc>
        <w:tc>
          <w:tcPr>
            <w:tcW w:w="261" w:type="dxa"/>
          </w:tcPr>
          <w:p w14:paraId="7D579B7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24F384C3" w14:textId="578BB6E9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477,658</w:t>
            </w:r>
          </w:p>
        </w:tc>
      </w:tr>
      <w:tr w:rsidR="00D219B4" w:rsidRPr="001A7E14" w14:paraId="7E1F55AD" w14:textId="77777777" w:rsidTr="001A7E14">
        <w:tc>
          <w:tcPr>
            <w:tcW w:w="5753" w:type="dxa"/>
          </w:tcPr>
          <w:p w14:paraId="7E18A60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12A609A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06CDEF1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559220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77AA7D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785489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F3E4A6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3BA30A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8EA716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50E6A39" w14:textId="50809425" w:rsidR="00D219B4" w:rsidRPr="001A7E14" w:rsidRDefault="001376A5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14,436</w:t>
            </w:r>
          </w:p>
        </w:tc>
        <w:tc>
          <w:tcPr>
            <w:tcW w:w="261" w:type="dxa"/>
          </w:tcPr>
          <w:p w14:paraId="150DB75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A3F6C02" w14:textId="3F08FC10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2,560</w:t>
            </w:r>
          </w:p>
        </w:tc>
      </w:tr>
      <w:tr w:rsidR="00D219B4" w:rsidRPr="001A7E14" w14:paraId="1098DD3A" w14:textId="77777777" w:rsidTr="001A7E14">
        <w:tc>
          <w:tcPr>
            <w:tcW w:w="5753" w:type="dxa"/>
          </w:tcPr>
          <w:p w14:paraId="1326BC9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4" w:type="dxa"/>
          </w:tcPr>
          <w:p w14:paraId="501DD8A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240E4D4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B83E6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E3E5DB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99F0C9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5B2595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1A34B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664858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96459D9" w14:textId="13AD9BC1" w:rsidR="00D219B4" w:rsidRPr="001A7E14" w:rsidRDefault="001376A5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381,386</w:t>
            </w:r>
          </w:p>
        </w:tc>
        <w:tc>
          <w:tcPr>
            <w:tcW w:w="261" w:type="dxa"/>
          </w:tcPr>
          <w:p w14:paraId="49D7BBB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4483151" w14:textId="57D5CF52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480,218</w:t>
            </w:r>
          </w:p>
        </w:tc>
      </w:tr>
      <w:tr w:rsidR="00D219B4" w:rsidRPr="001A7E14" w14:paraId="1E2768C6" w14:textId="77777777" w:rsidTr="001A7E14">
        <w:trPr>
          <w:trHeight w:hRule="exact" w:val="227"/>
        </w:trPr>
        <w:tc>
          <w:tcPr>
            <w:tcW w:w="5753" w:type="dxa"/>
          </w:tcPr>
          <w:p w14:paraId="536BA3A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372369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2FA5923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E7A49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AA1454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7EBF00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164866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884DDE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C42DC5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C0C9AA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A95BB6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D443EB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9B4" w:rsidRPr="001A7E14" w14:paraId="5557CA02" w14:textId="77777777" w:rsidTr="001A7E14">
        <w:tc>
          <w:tcPr>
            <w:tcW w:w="5753" w:type="dxa"/>
          </w:tcPr>
          <w:p w14:paraId="68EB296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4" w:type="dxa"/>
            <w:vAlign w:val="center"/>
          </w:tcPr>
          <w:p w14:paraId="20A12EF7" w14:textId="4CC2F1F1" w:rsidR="00D219B4" w:rsidRPr="001A7E14" w:rsidRDefault="001376A5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58,666</w:t>
            </w:r>
          </w:p>
        </w:tc>
        <w:tc>
          <w:tcPr>
            <w:tcW w:w="489" w:type="dxa"/>
            <w:vAlign w:val="center"/>
          </w:tcPr>
          <w:p w14:paraId="6293709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D52B61B" w14:textId="7058767E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101,754</w:t>
            </w:r>
          </w:p>
        </w:tc>
        <w:tc>
          <w:tcPr>
            <w:tcW w:w="261" w:type="dxa"/>
          </w:tcPr>
          <w:p w14:paraId="7921099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378DEC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F06A5A6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4D0D9DBB" w14:textId="05D319C1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261" w:type="dxa"/>
          </w:tcPr>
          <w:p w14:paraId="1E68F344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vAlign w:val="center"/>
          </w:tcPr>
          <w:p w14:paraId="3B49337F" w14:textId="6A5C9974" w:rsidR="00D219B4" w:rsidRPr="001A7E14" w:rsidRDefault="00653276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32,245</w:t>
            </w:r>
          </w:p>
        </w:tc>
        <w:tc>
          <w:tcPr>
            <w:tcW w:w="261" w:type="dxa"/>
            <w:vAlign w:val="center"/>
          </w:tcPr>
          <w:p w14:paraId="02496708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550253DB" w14:textId="720E1A6E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55,763</w:t>
            </w:r>
          </w:p>
        </w:tc>
      </w:tr>
      <w:tr w:rsidR="00D219B4" w:rsidRPr="001A7E14" w14:paraId="45CA6F09" w14:textId="77777777" w:rsidTr="001A7E14">
        <w:tc>
          <w:tcPr>
            <w:tcW w:w="5753" w:type="dxa"/>
          </w:tcPr>
          <w:p w14:paraId="23ED8A3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4" w:type="dxa"/>
            <w:vAlign w:val="center"/>
          </w:tcPr>
          <w:p w14:paraId="6ADC3180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9" w:type="dxa"/>
            <w:vAlign w:val="center"/>
          </w:tcPr>
          <w:p w14:paraId="1C63ED5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09412F8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0BA8861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B2C0913" w14:textId="77777777" w:rsidR="00D219B4" w:rsidRPr="001A7E14" w:rsidRDefault="00D219B4" w:rsidP="00D219B4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" w:type="dxa"/>
          </w:tcPr>
          <w:p w14:paraId="4365020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50AD3FB" w14:textId="77777777" w:rsidR="00D219B4" w:rsidRPr="001A7E14" w:rsidRDefault="00D219B4" w:rsidP="00D219B4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1" w:type="dxa"/>
          </w:tcPr>
          <w:p w14:paraId="5B73021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66236E17" w14:textId="41CDF513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(6,</w:t>
            </w:r>
            <w:r w:rsidR="00653276" w:rsidRPr="001A7E14">
              <w:rPr>
                <w:rFonts w:ascii="Angsana New" w:hAnsi="Angsana New"/>
                <w:sz w:val="30"/>
                <w:szCs w:val="30"/>
              </w:rPr>
              <w:t>056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center"/>
          </w:tcPr>
          <w:p w14:paraId="7843445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47A2A616" w14:textId="311F56E3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(9,925)</w:t>
            </w:r>
          </w:p>
        </w:tc>
      </w:tr>
      <w:tr w:rsidR="00D219B4" w:rsidRPr="001A7E14" w14:paraId="234132D8" w14:textId="77777777" w:rsidTr="001A7E14">
        <w:tc>
          <w:tcPr>
            <w:tcW w:w="5753" w:type="dxa"/>
          </w:tcPr>
          <w:p w14:paraId="02128C5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4" w:type="dxa"/>
          </w:tcPr>
          <w:p w14:paraId="1C9E471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7F1AD9C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21D1F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0815BA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DA51A5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21F02FD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1667C90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697284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FF0B10B" w14:textId="37A88A80" w:rsidR="00D219B4" w:rsidRPr="001A7E14" w:rsidRDefault="0065327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26,189</w:t>
            </w:r>
          </w:p>
        </w:tc>
        <w:tc>
          <w:tcPr>
            <w:tcW w:w="261" w:type="dxa"/>
          </w:tcPr>
          <w:p w14:paraId="1FC49B8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548F9482" w14:textId="4AADB63A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45,838</w:t>
            </w:r>
          </w:p>
        </w:tc>
      </w:tr>
      <w:tr w:rsidR="00D219B4" w:rsidRPr="001A7E14" w14:paraId="11B72D2E" w14:textId="77777777" w:rsidTr="001A7E14">
        <w:trPr>
          <w:trHeight w:hRule="exact" w:val="227"/>
        </w:trPr>
        <w:tc>
          <w:tcPr>
            <w:tcW w:w="5753" w:type="dxa"/>
          </w:tcPr>
          <w:p w14:paraId="1748465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AC0129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4596C6A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451038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3008D8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743800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393D86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E28A8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2E8B75A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4CEE9E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0EF7C6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0E84A4E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9B4" w:rsidRPr="001A7E14" w14:paraId="5B745381" w14:textId="77777777" w:rsidTr="001A7E14">
        <w:tc>
          <w:tcPr>
            <w:tcW w:w="5753" w:type="dxa"/>
          </w:tcPr>
          <w:p w14:paraId="3B4CE97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4" w:type="dxa"/>
          </w:tcPr>
          <w:p w14:paraId="10A57D6F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37C9C0D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1F72CA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278DFE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231931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02E4460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A5F334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13E7E7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5856B2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A6C143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F50024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5EFB" w:rsidRPr="001A7E14" w14:paraId="751CBCA7" w14:textId="77777777" w:rsidTr="001A7E14">
        <w:tc>
          <w:tcPr>
            <w:tcW w:w="5753" w:type="dxa"/>
          </w:tcPr>
          <w:p w14:paraId="18B4636B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4" w:type="dxa"/>
          </w:tcPr>
          <w:p w14:paraId="5B56B465" w14:textId="17EE61FE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29,394</w:t>
            </w:r>
          </w:p>
        </w:tc>
        <w:tc>
          <w:tcPr>
            <w:tcW w:w="489" w:type="dxa"/>
          </w:tcPr>
          <w:p w14:paraId="28536D32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90DD39" w14:textId="3B280089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34,871</w:t>
            </w:r>
          </w:p>
        </w:tc>
        <w:tc>
          <w:tcPr>
            <w:tcW w:w="261" w:type="dxa"/>
          </w:tcPr>
          <w:p w14:paraId="0783A72E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0B15086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0D6B0318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D625E19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21C0CFA2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CEA3890" w14:textId="33B68C65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29,394</w:t>
            </w:r>
          </w:p>
        </w:tc>
        <w:tc>
          <w:tcPr>
            <w:tcW w:w="261" w:type="dxa"/>
          </w:tcPr>
          <w:p w14:paraId="4088EDCA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017336D" w14:textId="52884A10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34,871</w:t>
            </w:r>
          </w:p>
        </w:tc>
      </w:tr>
      <w:tr w:rsidR="00D25EFB" w:rsidRPr="001A7E14" w14:paraId="05AB5400" w14:textId="77777777" w:rsidTr="001A7E14">
        <w:tc>
          <w:tcPr>
            <w:tcW w:w="5753" w:type="dxa"/>
          </w:tcPr>
          <w:p w14:paraId="6A7E4D9F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4" w:type="dxa"/>
          </w:tcPr>
          <w:p w14:paraId="0A74CFD1" w14:textId="6395724A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489" w:type="dxa"/>
          </w:tcPr>
          <w:p w14:paraId="3E552C7D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988DA7" w14:textId="66B8FC55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1,484</w:t>
            </w:r>
          </w:p>
        </w:tc>
        <w:tc>
          <w:tcPr>
            <w:tcW w:w="261" w:type="dxa"/>
          </w:tcPr>
          <w:p w14:paraId="4B7F1C21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666FD5F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1813081F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D2B423D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6F98E1BE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7193015" w14:textId="6D97BFC5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261" w:type="dxa"/>
          </w:tcPr>
          <w:p w14:paraId="7C566B6B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A63E740" w14:textId="55B92950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1,484</w:t>
            </w:r>
          </w:p>
        </w:tc>
      </w:tr>
      <w:tr w:rsidR="00D25EFB" w:rsidRPr="00FE23C5" w14:paraId="5C775B5B" w14:textId="77777777" w:rsidTr="001A7E14">
        <w:tc>
          <w:tcPr>
            <w:tcW w:w="5753" w:type="dxa"/>
          </w:tcPr>
          <w:p w14:paraId="18C23DFF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</w:tcPr>
          <w:p w14:paraId="6ED129BD" w14:textId="1FF04633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(1,406)</w:t>
            </w:r>
          </w:p>
        </w:tc>
        <w:tc>
          <w:tcPr>
            <w:tcW w:w="489" w:type="dxa"/>
          </w:tcPr>
          <w:p w14:paraId="693B2A26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CCE2A0" w14:textId="7E241173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4,169</w:t>
            </w:r>
          </w:p>
        </w:tc>
        <w:tc>
          <w:tcPr>
            <w:tcW w:w="261" w:type="dxa"/>
          </w:tcPr>
          <w:p w14:paraId="581EE067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393A5D0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424CE099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5124BA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35FAB090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D54589B" w14:textId="59CB55A1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(1,406)</w:t>
            </w:r>
          </w:p>
        </w:tc>
        <w:tc>
          <w:tcPr>
            <w:tcW w:w="261" w:type="dxa"/>
          </w:tcPr>
          <w:p w14:paraId="57D81969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1853A897" w14:textId="3B9C7EB8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 w:rsidRPr="001A7E14">
              <w:rPr>
                <w:rFonts w:ascii="Angsana New" w:hAnsi="Angsana New"/>
                <w:sz w:val="30"/>
                <w:szCs w:val="30"/>
              </w:rPr>
              <w:t>,169</w:t>
            </w:r>
          </w:p>
        </w:tc>
      </w:tr>
    </w:tbl>
    <w:p w14:paraId="5C88651D" w14:textId="43FBA2B8" w:rsidR="00C00BBE" w:rsidRPr="00FE23C5" w:rsidRDefault="00C00BBE" w:rsidP="00C0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779BF02F" w14:textId="342D841B" w:rsidR="00C00BBE" w:rsidRPr="00FE23C5" w:rsidRDefault="00A4309B" w:rsidP="00C0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D6C2F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ข้อมูลเกี่ยวกับส่วนงานที่รายงานสำหรับงวด</w:t>
      </w:r>
      <w:r w:rsidR="00EF4724">
        <w:rPr>
          <w:rFonts w:ascii="AngsanaUPC" w:hAnsi="AngsanaUPC" w:cs="AngsanaUPC" w:hint="cs"/>
          <w:sz w:val="30"/>
          <w:szCs w:val="30"/>
          <w:cs/>
        </w:rPr>
        <w:t>เก้าเดือน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สิ้นสุดวันที่ </w:t>
      </w:r>
      <w:r w:rsidR="00EF4724"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 w:rsidR="00EF4724">
        <w:rPr>
          <w:rFonts w:ascii="AngsanaUPC" w:hAnsi="AngsanaUPC" w:cs="AngsanaUPC" w:hint="cs"/>
          <w:sz w:val="30"/>
          <w:szCs w:val="30"/>
          <w:cs/>
          <w:lang w:val="en-GB"/>
        </w:rPr>
        <w:t xml:space="preserve">กันยายน </w:t>
      </w:r>
      <w:r w:rsidR="00E06BE5">
        <w:rPr>
          <w:rFonts w:ascii="AngsanaUPC" w:hAnsi="AngsanaUPC" w:cs="AngsanaUPC" w:hint="cs"/>
          <w:sz w:val="30"/>
          <w:szCs w:val="30"/>
          <w:lang w:val="en-GB"/>
        </w:rPr>
        <w:t xml:space="preserve">2568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2D6C2F">
        <w:rPr>
          <w:rFonts w:ascii="AngsanaUPC" w:hAnsi="AngsanaUPC" w:cs="AngsanaUPC"/>
          <w:sz w:val="30"/>
          <w:szCs w:val="30"/>
        </w:rPr>
        <w:t>256</w:t>
      </w:r>
      <w:r>
        <w:rPr>
          <w:rFonts w:ascii="AngsanaUPC" w:hAnsi="AngsanaUPC" w:cs="AngsanaUPC"/>
          <w:sz w:val="30"/>
          <w:szCs w:val="30"/>
        </w:rPr>
        <w:t>7</w:t>
      </w:r>
      <w:r w:rsidRPr="002D6C2F">
        <w:rPr>
          <w:rFonts w:ascii="AngsanaUPC" w:hAnsi="AngsanaUPC" w:cs="AngsanaUPC"/>
          <w:sz w:val="30"/>
          <w:szCs w:val="30"/>
        </w:rPr>
        <w:t xml:space="preserve">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120"/>
        <w:gridCol w:w="1047"/>
        <w:gridCol w:w="468"/>
        <w:gridCol w:w="1069"/>
        <w:gridCol w:w="258"/>
        <w:gridCol w:w="1085"/>
        <w:gridCol w:w="239"/>
        <w:gridCol w:w="847"/>
        <w:gridCol w:w="258"/>
        <w:gridCol w:w="1148"/>
        <w:gridCol w:w="258"/>
        <w:gridCol w:w="1235"/>
      </w:tblGrid>
      <w:tr w:rsidR="00FE23C5" w:rsidRPr="001A7E14" w14:paraId="11F81F06" w14:textId="77777777" w:rsidTr="001A7E14">
        <w:trPr>
          <w:tblHeader/>
        </w:trPr>
        <w:tc>
          <w:tcPr>
            <w:tcW w:w="6120" w:type="dxa"/>
          </w:tcPr>
          <w:p w14:paraId="345A356F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2" w:type="dxa"/>
            <w:gridSpan w:val="11"/>
          </w:tcPr>
          <w:p w14:paraId="03C0AEA2" w14:textId="6ED275D7" w:rsidR="00C00BBE" w:rsidRPr="001A7E14" w:rsidRDefault="00CD49A2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4B3E09" w:rsidRPr="001A7E14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1A7E14" w14:paraId="5A52B5CC" w14:textId="77777777" w:rsidTr="001A7E14">
        <w:trPr>
          <w:tblHeader/>
        </w:trPr>
        <w:tc>
          <w:tcPr>
            <w:tcW w:w="6120" w:type="dxa"/>
          </w:tcPr>
          <w:p w14:paraId="76CAD60F" w14:textId="7777777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14:paraId="5E82F615" w14:textId="7777777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1A7E14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58" w:type="dxa"/>
          </w:tcPr>
          <w:p w14:paraId="61276E8D" w14:textId="7777777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1" w:type="dxa"/>
            <w:gridSpan w:val="3"/>
          </w:tcPr>
          <w:p w14:paraId="40C8F8C8" w14:textId="7777777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1A7E14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58" w:type="dxa"/>
          </w:tcPr>
          <w:p w14:paraId="78FCD729" w14:textId="7777777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16D73D2D" w14:textId="7777777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23C5" w:rsidRPr="001A7E14" w14:paraId="14AD83A4" w14:textId="77777777" w:rsidTr="001A7E14">
        <w:trPr>
          <w:tblHeader/>
        </w:trPr>
        <w:tc>
          <w:tcPr>
            <w:tcW w:w="6120" w:type="dxa"/>
          </w:tcPr>
          <w:p w14:paraId="321533C5" w14:textId="7777777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26FCC2E" w14:textId="06C06F26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1A7E1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468" w:type="dxa"/>
          </w:tcPr>
          <w:p w14:paraId="45F8E2B8" w14:textId="7777777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781E76CB" w14:textId="07B3E5C8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1A7E1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58" w:type="dxa"/>
          </w:tcPr>
          <w:p w14:paraId="43C054AA" w14:textId="7777777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47CCE9B" w14:textId="11205F81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1A7E1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030EE9C7" w14:textId="7777777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6E2B261F" w14:textId="729C81B4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1A7E1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58" w:type="dxa"/>
          </w:tcPr>
          <w:p w14:paraId="08626143" w14:textId="7777777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13A0468" w14:textId="5C8D49E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1A7E14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58" w:type="dxa"/>
          </w:tcPr>
          <w:p w14:paraId="69C7E50B" w14:textId="7777777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34AAB9FA" w14:textId="78C885EE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1A7E1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FE23C5" w:rsidRPr="001A7E14" w14:paraId="0B3B6A6E" w14:textId="77777777" w:rsidTr="001A7E14">
        <w:trPr>
          <w:tblHeader/>
        </w:trPr>
        <w:tc>
          <w:tcPr>
            <w:tcW w:w="6120" w:type="dxa"/>
          </w:tcPr>
          <w:p w14:paraId="5F9FD98E" w14:textId="7777777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12" w:type="dxa"/>
            <w:gridSpan w:val="11"/>
          </w:tcPr>
          <w:p w14:paraId="126A1885" w14:textId="77777777" w:rsidR="00C00BBE" w:rsidRPr="001A7E14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D219B4" w:rsidRPr="001A7E14" w14:paraId="2511000A" w14:textId="77777777" w:rsidTr="001A7E14">
        <w:tc>
          <w:tcPr>
            <w:tcW w:w="6120" w:type="dxa"/>
          </w:tcPr>
          <w:p w14:paraId="016EB5B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0F3DBFFE" w14:textId="31218BB0" w:rsidR="00D219B4" w:rsidRPr="001A7E14" w:rsidRDefault="00653276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</w:t>
            </w:r>
            <w:r w:rsidR="007E08A3" w:rsidRPr="001A7E14">
              <w:rPr>
                <w:rFonts w:ascii="Angsana New" w:hAnsi="Angsana New"/>
                <w:sz w:val="30"/>
                <w:szCs w:val="30"/>
              </w:rPr>
              <w:t>427,400</w:t>
            </w:r>
          </w:p>
        </w:tc>
        <w:tc>
          <w:tcPr>
            <w:tcW w:w="468" w:type="dxa"/>
          </w:tcPr>
          <w:p w14:paraId="4EFB219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34419DA" w14:textId="15D998CB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1,452,019</w:t>
            </w:r>
          </w:p>
        </w:tc>
        <w:tc>
          <w:tcPr>
            <w:tcW w:w="258" w:type="dxa"/>
          </w:tcPr>
          <w:p w14:paraId="36A06B5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3434D83" w14:textId="4D2ABC9F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801711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A5B1774" w14:textId="492C6A5D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27,118</w:t>
            </w:r>
          </w:p>
        </w:tc>
        <w:tc>
          <w:tcPr>
            <w:tcW w:w="258" w:type="dxa"/>
          </w:tcPr>
          <w:p w14:paraId="539F902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B6A58A0" w14:textId="64A5C035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</w:t>
            </w:r>
            <w:r w:rsidR="007E08A3" w:rsidRPr="001A7E14">
              <w:rPr>
                <w:rFonts w:ascii="Angsana New" w:hAnsi="Angsana New"/>
                <w:sz w:val="30"/>
                <w:szCs w:val="30"/>
              </w:rPr>
              <w:t>427,400</w:t>
            </w:r>
          </w:p>
        </w:tc>
        <w:tc>
          <w:tcPr>
            <w:tcW w:w="258" w:type="dxa"/>
          </w:tcPr>
          <w:p w14:paraId="29D6C2E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EFFC40D" w14:textId="05F9230D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1,479,137</w:t>
            </w:r>
          </w:p>
        </w:tc>
      </w:tr>
      <w:tr w:rsidR="00D219B4" w:rsidRPr="001A7E14" w14:paraId="1C93E7DF" w14:textId="77777777" w:rsidTr="001A7E14">
        <w:tc>
          <w:tcPr>
            <w:tcW w:w="6120" w:type="dxa"/>
          </w:tcPr>
          <w:p w14:paraId="183B46E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351B68B4" w14:textId="7D32EFC8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E08A3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427,400</w:t>
            </w:r>
          </w:p>
        </w:tc>
        <w:tc>
          <w:tcPr>
            <w:tcW w:w="468" w:type="dxa"/>
          </w:tcPr>
          <w:p w14:paraId="778C8CF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609D0AD" w14:textId="16E28671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1,452,019</w:t>
            </w:r>
          </w:p>
        </w:tc>
        <w:tc>
          <w:tcPr>
            <w:tcW w:w="258" w:type="dxa"/>
          </w:tcPr>
          <w:p w14:paraId="219765F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482FD53A" w14:textId="7B9304E9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E13EEC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0DBB5668" w14:textId="42C5A010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27,118</w:t>
            </w:r>
          </w:p>
        </w:tc>
        <w:tc>
          <w:tcPr>
            <w:tcW w:w="258" w:type="dxa"/>
          </w:tcPr>
          <w:p w14:paraId="66EE83A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14:paraId="673DC6DB" w14:textId="31467243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E08A3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427,400</w:t>
            </w:r>
          </w:p>
        </w:tc>
        <w:tc>
          <w:tcPr>
            <w:tcW w:w="258" w:type="dxa"/>
          </w:tcPr>
          <w:p w14:paraId="48029EF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27986629" w14:textId="55C97E5E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1,479,137</w:t>
            </w:r>
          </w:p>
        </w:tc>
      </w:tr>
      <w:tr w:rsidR="00D219B4" w:rsidRPr="001A7E14" w14:paraId="12FC1028" w14:textId="77777777" w:rsidTr="001A7E14">
        <w:tc>
          <w:tcPr>
            <w:tcW w:w="6120" w:type="dxa"/>
          </w:tcPr>
          <w:p w14:paraId="7133199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069D64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074E379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EB74E8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94BA2F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5B80AD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083BE0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791E050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FB3F2B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57395ED" w14:textId="4EEBBB1A" w:rsidR="00D219B4" w:rsidRPr="001A7E14" w:rsidRDefault="007E08A3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22,180</w:t>
            </w:r>
          </w:p>
        </w:tc>
        <w:tc>
          <w:tcPr>
            <w:tcW w:w="258" w:type="dxa"/>
          </w:tcPr>
          <w:p w14:paraId="3E4B5C1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6C18EAFE" w14:textId="11FA64BC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11,149</w:t>
            </w:r>
          </w:p>
        </w:tc>
      </w:tr>
      <w:tr w:rsidR="00D219B4" w:rsidRPr="001A7E14" w14:paraId="5830A3D6" w14:textId="77777777" w:rsidTr="001A7E14">
        <w:tc>
          <w:tcPr>
            <w:tcW w:w="6120" w:type="dxa"/>
          </w:tcPr>
          <w:p w14:paraId="6B04880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</w:tcPr>
          <w:p w14:paraId="27E24E0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2FD931D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5A259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F6161A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EB51C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FAD158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5E20053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D7587F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0EDFF45" w14:textId="2B7FAFFB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E08A3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449,580</w:t>
            </w:r>
          </w:p>
        </w:tc>
        <w:tc>
          <w:tcPr>
            <w:tcW w:w="258" w:type="dxa"/>
          </w:tcPr>
          <w:p w14:paraId="7566F38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09994675" w14:textId="1E22B4C5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1,490,286</w:t>
            </w:r>
          </w:p>
        </w:tc>
      </w:tr>
      <w:tr w:rsidR="00D219B4" w:rsidRPr="001A7E14" w14:paraId="2CC8E984" w14:textId="77777777" w:rsidTr="001A7E14">
        <w:trPr>
          <w:trHeight w:hRule="exact" w:val="227"/>
        </w:trPr>
        <w:tc>
          <w:tcPr>
            <w:tcW w:w="6120" w:type="dxa"/>
          </w:tcPr>
          <w:p w14:paraId="5D0A1E7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83F66E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635BF4E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9CE155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216380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971051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DD304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2392D7D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36FDD4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587C14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40EC99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659597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9B4" w:rsidRPr="001A7E14" w14:paraId="243DB853" w14:textId="77777777" w:rsidTr="001A7E14">
        <w:tc>
          <w:tcPr>
            <w:tcW w:w="6120" w:type="dxa"/>
          </w:tcPr>
          <w:p w14:paraId="32B33FE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vAlign w:val="center"/>
          </w:tcPr>
          <w:p w14:paraId="21A73751" w14:textId="1DCBB6CA" w:rsidR="00D219B4" w:rsidRPr="001A7E14" w:rsidRDefault="007E08A3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281,513</w:t>
            </w:r>
          </w:p>
        </w:tc>
        <w:tc>
          <w:tcPr>
            <w:tcW w:w="468" w:type="dxa"/>
            <w:vAlign w:val="center"/>
          </w:tcPr>
          <w:p w14:paraId="2701F35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10E062EA" w14:textId="093E8248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308,589</w:t>
            </w:r>
          </w:p>
        </w:tc>
        <w:tc>
          <w:tcPr>
            <w:tcW w:w="258" w:type="dxa"/>
          </w:tcPr>
          <w:p w14:paraId="0B3F617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98B878C" w14:textId="6010B3FF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8DBD3DD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7" w:type="dxa"/>
          </w:tcPr>
          <w:p w14:paraId="445B7C22" w14:textId="67BEB68D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1,733</w:t>
            </w:r>
          </w:p>
        </w:tc>
        <w:tc>
          <w:tcPr>
            <w:tcW w:w="258" w:type="dxa"/>
          </w:tcPr>
          <w:p w14:paraId="04B5FCB2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vAlign w:val="center"/>
          </w:tcPr>
          <w:p w14:paraId="54ABF20F" w14:textId="0EE77F01" w:rsidR="00D219B4" w:rsidRPr="001A7E14" w:rsidRDefault="00AB2A98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159,018</w:t>
            </w:r>
          </w:p>
        </w:tc>
        <w:tc>
          <w:tcPr>
            <w:tcW w:w="258" w:type="dxa"/>
            <w:vAlign w:val="center"/>
          </w:tcPr>
          <w:p w14:paraId="63720888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5" w:type="dxa"/>
            <w:vAlign w:val="center"/>
          </w:tcPr>
          <w:p w14:paraId="28BE3681" w14:textId="5462C51F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178,932</w:t>
            </w:r>
          </w:p>
        </w:tc>
      </w:tr>
      <w:tr w:rsidR="00D219B4" w:rsidRPr="001A7E14" w14:paraId="2F2A4144" w14:textId="77777777" w:rsidTr="001A7E14">
        <w:tc>
          <w:tcPr>
            <w:tcW w:w="6120" w:type="dxa"/>
          </w:tcPr>
          <w:p w14:paraId="6ED50A3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vAlign w:val="center"/>
          </w:tcPr>
          <w:p w14:paraId="7DF6A7F0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dxa"/>
            <w:vAlign w:val="center"/>
          </w:tcPr>
          <w:p w14:paraId="7A95A40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59C2E53A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</w:tcPr>
          <w:p w14:paraId="24E0DAE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13BB5C6" w14:textId="77777777" w:rsidR="00D219B4" w:rsidRPr="001A7E14" w:rsidRDefault="00D219B4" w:rsidP="00D219B4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</w:tcPr>
          <w:p w14:paraId="4AB95A8D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3D3A319" w14:textId="77777777" w:rsidR="00D219B4" w:rsidRPr="001A7E14" w:rsidRDefault="00D219B4" w:rsidP="00D219B4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58" w:type="dxa"/>
          </w:tcPr>
          <w:p w14:paraId="2924C1B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02273AFB" w14:textId="1A665E70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7E08A3" w:rsidRPr="001A7E14">
              <w:rPr>
                <w:rFonts w:ascii="Angsana New" w:hAnsi="Angsana New"/>
                <w:sz w:val="30"/>
                <w:szCs w:val="30"/>
              </w:rPr>
              <w:t>18,904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  <w:vAlign w:val="center"/>
          </w:tcPr>
          <w:p w14:paraId="360E71F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633624AF" w14:textId="31E1A001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(26,657)</w:t>
            </w:r>
          </w:p>
        </w:tc>
      </w:tr>
      <w:tr w:rsidR="00D219B4" w:rsidRPr="001A7E14" w14:paraId="18607B9C" w14:textId="77777777" w:rsidTr="001A7E14">
        <w:tc>
          <w:tcPr>
            <w:tcW w:w="6120" w:type="dxa"/>
          </w:tcPr>
          <w:p w14:paraId="0316929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</w:tcPr>
          <w:p w14:paraId="1401756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</w:tcPr>
          <w:p w14:paraId="1700E6A1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189C778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45A2ED2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70F35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63357D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7ABCF49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3E014FBA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535C7600" w14:textId="364DDD29" w:rsidR="00D219B4" w:rsidRPr="001A7E14" w:rsidRDefault="007E08A3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140,114</w:t>
            </w:r>
          </w:p>
        </w:tc>
        <w:tc>
          <w:tcPr>
            <w:tcW w:w="258" w:type="dxa"/>
          </w:tcPr>
          <w:p w14:paraId="1D27B94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17FB2253" w14:textId="7A8CF721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152,275</w:t>
            </w:r>
          </w:p>
        </w:tc>
      </w:tr>
      <w:tr w:rsidR="00D219B4" w:rsidRPr="001A7E14" w14:paraId="6E25443C" w14:textId="77777777" w:rsidTr="001A7E14">
        <w:trPr>
          <w:trHeight w:hRule="exact" w:val="227"/>
        </w:trPr>
        <w:tc>
          <w:tcPr>
            <w:tcW w:w="6120" w:type="dxa"/>
          </w:tcPr>
          <w:p w14:paraId="4872BEA7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7508E23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70DC024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34FEF4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C9A508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710228E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10AA7C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50D389C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E59AD99" w14:textId="77777777" w:rsidR="00D219B4" w:rsidRPr="001A7E14" w:rsidRDefault="00D219B4" w:rsidP="00D219B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165AEA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4EA485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4AE5D4E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9B4" w:rsidRPr="001A7E14" w14:paraId="29A22DF6" w14:textId="77777777" w:rsidTr="001A7E14">
        <w:tc>
          <w:tcPr>
            <w:tcW w:w="6120" w:type="dxa"/>
          </w:tcPr>
          <w:p w14:paraId="26B792F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</w:tcPr>
          <w:p w14:paraId="6B8E7149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</w:tcPr>
          <w:p w14:paraId="529CF002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69B06B8B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301AA623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964631C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B3AED34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4EAAE16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0C95C320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86B5786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790992A8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F4C3535" w14:textId="77777777" w:rsidR="00D219B4" w:rsidRPr="001A7E14" w:rsidRDefault="00D219B4" w:rsidP="00D2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5EFB" w:rsidRPr="001A7E14" w14:paraId="3513141F" w14:textId="77777777" w:rsidTr="001A7E14">
        <w:tc>
          <w:tcPr>
            <w:tcW w:w="6120" w:type="dxa"/>
          </w:tcPr>
          <w:p w14:paraId="4DCA0C02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</w:tcPr>
          <w:p w14:paraId="5B3B9A2B" w14:textId="3F070E90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84,370</w:t>
            </w:r>
          </w:p>
        </w:tc>
        <w:tc>
          <w:tcPr>
            <w:tcW w:w="468" w:type="dxa"/>
          </w:tcPr>
          <w:p w14:paraId="18963D9D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6C66948" w14:textId="5307CD84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84,363</w:t>
            </w:r>
          </w:p>
        </w:tc>
        <w:tc>
          <w:tcPr>
            <w:tcW w:w="258" w:type="dxa"/>
          </w:tcPr>
          <w:p w14:paraId="14C1C04E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FB3F4F" w14:textId="4B51F23F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2CB8A4C6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296090F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10E66915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259FBEE" w14:textId="325CEDC1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84,370</w:t>
            </w:r>
          </w:p>
        </w:tc>
        <w:tc>
          <w:tcPr>
            <w:tcW w:w="258" w:type="dxa"/>
          </w:tcPr>
          <w:p w14:paraId="0122C73C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E420052" w14:textId="2B8BA535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84,363</w:t>
            </w:r>
          </w:p>
        </w:tc>
      </w:tr>
      <w:tr w:rsidR="00D25EFB" w:rsidRPr="001A7E14" w14:paraId="05BF5E62" w14:textId="77777777" w:rsidTr="001A7E14">
        <w:tc>
          <w:tcPr>
            <w:tcW w:w="6120" w:type="dxa"/>
          </w:tcPr>
          <w:p w14:paraId="37F7AF6F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</w:tcPr>
          <w:p w14:paraId="34120011" w14:textId="5DA05A64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3,049</w:t>
            </w:r>
          </w:p>
        </w:tc>
        <w:tc>
          <w:tcPr>
            <w:tcW w:w="468" w:type="dxa"/>
          </w:tcPr>
          <w:p w14:paraId="319959F4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31CADF2" w14:textId="37BA6902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  <w:tc>
          <w:tcPr>
            <w:tcW w:w="258" w:type="dxa"/>
          </w:tcPr>
          <w:p w14:paraId="5E4A019E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82CE908" w14:textId="21C741D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4DF4C18E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1B242C5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6EB865C4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325071E" w14:textId="2537AC11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3,049</w:t>
            </w:r>
          </w:p>
        </w:tc>
        <w:tc>
          <w:tcPr>
            <w:tcW w:w="258" w:type="dxa"/>
          </w:tcPr>
          <w:p w14:paraId="2E8EC791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68ACBF6" w14:textId="6BF9591B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</w:tr>
      <w:tr w:rsidR="00D25EFB" w:rsidRPr="00FE23C5" w14:paraId="3EA71513" w14:textId="77777777" w:rsidTr="001A7E14">
        <w:tc>
          <w:tcPr>
            <w:tcW w:w="6120" w:type="dxa"/>
          </w:tcPr>
          <w:p w14:paraId="19948A0E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</w:tcPr>
          <w:p w14:paraId="7280F441" w14:textId="5FFB3FFD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22,601</w:t>
            </w:r>
          </w:p>
        </w:tc>
        <w:tc>
          <w:tcPr>
            <w:tcW w:w="468" w:type="dxa"/>
          </w:tcPr>
          <w:p w14:paraId="58275228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7879BC6" w14:textId="1AED45A9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12</w:t>
            </w:r>
            <w:r w:rsidRPr="001A7E14">
              <w:rPr>
                <w:rFonts w:ascii="Angsana New" w:hAnsi="Angsana New"/>
                <w:sz w:val="30"/>
                <w:szCs w:val="30"/>
              </w:rPr>
              <w:t>,827</w:t>
            </w:r>
          </w:p>
        </w:tc>
        <w:tc>
          <w:tcPr>
            <w:tcW w:w="258" w:type="dxa"/>
          </w:tcPr>
          <w:p w14:paraId="286FF391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9DFC63C" w14:textId="74359E9B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48C4CD5A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106E291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402EAB98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979B4AB" w14:textId="5A54207C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22,601</w:t>
            </w:r>
          </w:p>
        </w:tc>
        <w:tc>
          <w:tcPr>
            <w:tcW w:w="258" w:type="dxa"/>
          </w:tcPr>
          <w:p w14:paraId="2D14E4C8" w14:textId="77777777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5998C46" w14:textId="382A13D0" w:rsidR="00D25EFB" w:rsidRPr="001A7E14" w:rsidRDefault="00D25EFB" w:rsidP="00D2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12,827</w:t>
            </w:r>
          </w:p>
        </w:tc>
      </w:tr>
    </w:tbl>
    <w:p w14:paraId="54E4D376" w14:textId="77777777" w:rsidR="00D16575" w:rsidRPr="00FE23C5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FE23C5" w:rsidSect="00CA25F6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699131A7" w14:textId="77777777" w:rsidR="007C5668" w:rsidRPr="00FE23C5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FE23C5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FE23C5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14:paraId="022AC111" w14:textId="77777777" w:rsidR="00D77877" w:rsidRDefault="007A3AC4" w:rsidP="0050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FE23C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43D717EF" w14:textId="77777777" w:rsidR="00504F3F" w:rsidRPr="00FE23C5" w:rsidRDefault="00504F3F" w:rsidP="0050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 w:right="-4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D3D6425" w14:textId="77777777" w:rsidR="00091326" w:rsidRPr="001A7E14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A7E1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A7C9498" w14:textId="0025A3CC" w:rsidR="005663A2" w:rsidRDefault="005663A2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5"/>
        <w:jc w:val="thaiDistribute"/>
        <w:rPr>
          <w:rFonts w:ascii="Angsana New" w:hAnsi="Angsana New"/>
          <w:sz w:val="30"/>
          <w:szCs w:val="30"/>
        </w:rPr>
      </w:pPr>
      <w:r w:rsidRPr="001A7E1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F4724" w:rsidRPr="001A7E14">
        <w:rPr>
          <w:rFonts w:ascii="Angsana New" w:hAnsi="Angsana New" w:hint="cs"/>
          <w:sz w:val="30"/>
          <w:szCs w:val="30"/>
          <w:lang w:val="en-GB"/>
        </w:rPr>
        <w:t xml:space="preserve">30 </w:t>
      </w:r>
      <w:r w:rsidR="00EF4724" w:rsidRPr="001A7E14">
        <w:rPr>
          <w:rFonts w:ascii="Angsana New" w:hAnsi="Angsana New" w:hint="cs"/>
          <w:sz w:val="30"/>
          <w:szCs w:val="30"/>
          <w:cs/>
          <w:lang w:val="en-GB"/>
        </w:rPr>
        <w:t xml:space="preserve">กันยายน </w:t>
      </w:r>
      <w:r w:rsidR="00E06BE5" w:rsidRPr="001A7E14">
        <w:rPr>
          <w:rFonts w:ascii="Angsana New" w:hAnsi="Angsana New" w:hint="cs"/>
          <w:sz w:val="30"/>
          <w:szCs w:val="30"/>
          <w:lang w:val="en-GB"/>
        </w:rPr>
        <w:t xml:space="preserve">2568 </w:t>
      </w:r>
      <w:r w:rsidRPr="001A7E14">
        <w:rPr>
          <w:rFonts w:ascii="Angsana New" w:hAnsi="Angsana New" w:hint="cs"/>
          <w:sz w:val="30"/>
          <w:szCs w:val="30"/>
          <w:cs/>
        </w:rPr>
        <w:t>ใน</w:t>
      </w:r>
      <w:r w:rsidR="00E802B1" w:rsidRPr="001A7E14">
        <w:rPr>
          <w:rFonts w:ascii="Angsana New" w:hAnsi="Angsana New"/>
          <w:sz w:val="30"/>
          <w:szCs w:val="30"/>
          <w:cs/>
        </w:rPr>
        <w:t>ข้อมูลทางการเงินเฉพาะกิจการ</w:t>
      </w:r>
      <w:r w:rsidRPr="001A7E14">
        <w:rPr>
          <w:rFonts w:ascii="Angsana New" w:hAnsi="Angsana New" w:hint="cs"/>
          <w:sz w:val="30"/>
          <w:szCs w:val="30"/>
          <w:cs/>
        </w:rPr>
        <w:t xml:space="preserve"> บริษัทมีรายได้จากลูกค้ารายใหญ่หนึ่งรายจำนวน </w:t>
      </w:r>
      <w:r w:rsidR="00762E6E" w:rsidRPr="001A7E14">
        <w:rPr>
          <w:rFonts w:ascii="Angsana New" w:hAnsi="Angsana New"/>
          <w:sz w:val="30"/>
          <w:szCs w:val="30"/>
          <w:lang w:val="en-GB"/>
        </w:rPr>
        <w:t>158.40</w:t>
      </w:r>
      <w:r w:rsidRPr="001A7E14">
        <w:rPr>
          <w:rFonts w:ascii="Angsana New" w:hAnsi="Angsana New" w:hint="cs"/>
          <w:sz w:val="30"/>
          <w:szCs w:val="30"/>
          <w:cs/>
        </w:rPr>
        <w:t xml:space="preserve"> </w:t>
      </w:r>
      <w:r w:rsidR="002D3690" w:rsidRPr="001A7E14">
        <w:rPr>
          <w:rFonts w:ascii="Angsana New" w:hAnsi="Angsana New" w:hint="cs"/>
          <w:sz w:val="30"/>
          <w:szCs w:val="30"/>
          <w:cs/>
        </w:rPr>
        <w:t xml:space="preserve">   </w:t>
      </w:r>
      <w:r w:rsidRPr="001A7E14">
        <w:rPr>
          <w:rFonts w:ascii="Angsana New" w:hAnsi="Angsana New" w:hint="cs"/>
          <w:sz w:val="30"/>
          <w:szCs w:val="30"/>
          <w:cs/>
        </w:rPr>
        <w:t>ล้านบาท</w:t>
      </w:r>
      <w:r w:rsidRPr="002D369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CD709B" w14:textId="77777777" w:rsidR="00125395" w:rsidRPr="005663A2" w:rsidRDefault="00125395" w:rsidP="00125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274"/>
        <w:jc w:val="thaiDistribute"/>
        <w:rPr>
          <w:rFonts w:ascii="Angsana New" w:hAnsi="Angsana New"/>
          <w:sz w:val="30"/>
          <w:szCs w:val="30"/>
          <w:cs/>
        </w:rPr>
      </w:pPr>
    </w:p>
    <w:p w14:paraId="3FDEDA06" w14:textId="52EC25A5" w:rsidR="00D51EDC" w:rsidRPr="00FE23C5" w:rsidRDefault="00504F3F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04F3F">
        <w:rPr>
          <w:rFonts w:ascii="Angsana New" w:hAnsi="Angsana New" w:hint="cs"/>
          <w:b/>
          <w:bCs/>
          <w:sz w:val="30"/>
          <w:szCs w:val="30"/>
          <w:lang w:val="en-GB"/>
        </w:rPr>
        <w:t>1</w:t>
      </w:r>
      <w:r w:rsidR="00EC7B35">
        <w:rPr>
          <w:rFonts w:ascii="Angsana New" w:hAnsi="Angsana New"/>
          <w:b/>
          <w:bCs/>
          <w:sz w:val="30"/>
          <w:szCs w:val="30"/>
          <w:lang w:val="en-GB"/>
        </w:rPr>
        <w:t>7</w:t>
      </w:r>
      <w:r w:rsidR="00D51EDC" w:rsidRPr="00FE23C5">
        <w:rPr>
          <w:rFonts w:ascii="Angsana New" w:hAnsi="Angsana New"/>
          <w:b/>
          <w:bCs/>
          <w:sz w:val="30"/>
          <w:szCs w:val="30"/>
        </w:rPr>
        <w:tab/>
      </w:r>
      <w:r w:rsidR="00D51EDC" w:rsidRPr="00FE23C5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14:paraId="3E9E8687" w14:textId="0157BCE5" w:rsidR="0061474E" w:rsidRPr="002D6C2F" w:rsidRDefault="00D51EDC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ab/>
      </w:r>
      <w:r w:rsidR="0061474E" w:rsidRPr="002D3690">
        <w:rPr>
          <w:rFonts w:ascii="Angsana New" w:hAnsi="Angsana New" w:hint="cs"/>
          <w:sz w:val="30"/>
          <w:szCs w:val="30"/>
          <w:cs/>
        </w:rPr>
        <w:t>ต้นทุนทางการเงินสำหรับงวดสามเดือน</w:t>
      </w:r>
      <w:r w:rsidR="00802795" w:rsidRPr="002D3690">
        <w:rPr>
          <w:rFonts w:ascii="Angsana New" w:hAnsi="Angsana New" w:hint="cs"/>
          <w:sz w:val="30"/>
          <w:szCs w:val="30"/>
          <w:cs/>
        </w:rPr>
        <w:t>และ</w:t>
      </w:r>
      <w:r w:rsidR="00EF4724">
        <w:rPr>
          <w:rFonts w:ascii="Angsana New" w:hAnsi="Angsana New" w:hint="cs"/>
          <w:sz w:val="30"/>
          <w:szCs w:val="30"/>
          <w:cs/>
        </w:rPr>
        <w:t>เก้าเดือน</w:t>
      </w:r>
      <w:r w:rsidR="0061474E" w:rsidRPr="002D369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F4724">
        <w:rPr>
          <w:rFonts w:ascii="Angsana New" w:hAnsi="Angsana New"/>
          <w:sz w:val="30"/>
          <w:szCs w:val="30"/>
        </w:rPr>
        <w:t xml:space="preserve">30 </w:t>
      </w:r>
      <w:r w:rsidR="00EF4724">
        <w:rPr>
          <w:rFonts w:ascii="Angsana New" w:hAnsi="Angsana New"/>
          <w:sz w:val="30"/>
          <w:szCs w:val="30"/>
          <w:cs/>
        </w:rPr>
        <w:t xml:space="preserve">กันยายน </w:t>
      </w:r>
      <w:r w:rsidR="00E06BE5" w:rsidRPr="002D3690">
        <w:rPr>
          <w:rFonts w:ascii="Angsana New" w:hAnsi="Angsana New"/>
          <w:sz w:val="30"/>
          <w:szCs w:val="30"/>
        </w:rPr>
        <w:t xml:space="preserve">2568 </w:t>
      </w:r>
      <w:r w:rsidR="0061474E" w:rsidRPr="002D3690">
        <w:rPr>
          <w:rFonts w:ascii="Angsana New" w:hAnsi="Angsana New" w:hint="cs"/>
          <w:sz w:val="30"/>
          <w:szCs w:val="30"/>
          <w:cs/>
        </w:rPr>
        <w:t>และ</w:t>
      </w:r>
      <w:r w:rsidR="0061474E" w:rsidRPr="002D3690">
        <w:rPr>
          <w:rFonts w:ascii="Angsana New" w:hAnsi="Angsana New"/>
          <w:sz w:val="30"/>
          <w:szCs w:val="30"/>
        </w:rPr>
        <w:t xml:space="preserve"> 2567 </w:t>
      </w:r>
      <w:r w:rsidR="0061474E" w:rsidRPr="002D3690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1474E" w:rsidRPr="002D3690" w14:paraId="67E7AE3C" w14:textId="77777777" w:rsidTr="00780C41">
        <w:trPr>
          <w:cantSplit/>
        </w:trPr>
        <w:tc>
          <w:tcPr>
            <w:tcW w:w="3060" w:type="dxa"/>
          </w:tcPr>
          <w:p w14:paraId="629BB89D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065B7F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DF0BF4D" w14:textId="19928AF0" w:rsidR="0061474E" w:rsidRPr="002D3690" w:rsidRDefault="0061474E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61474E" w:rsidRPr="002D3690" w14:paraId="7A78400B" w14:textId="77777777" w:rsidTr="00780C41">
        <w:trPr>
          <w:cantSplit/>
        </w:trPr>
        <w:tc>
          <w:tcPr>
            <w:tcW w:w="3060" w:type="dxa"/>
          </w:tcPr>
          <w:p w14:paraId="3E1415A7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8F8A0D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4AFDB28" w14:textId="0DA232EF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F47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F47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9775D7A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34A0A40" w14:textId="718DA664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DD4530" w:rsidRPr="002D369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EF4724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2D3690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EF47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F47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1474E" w:rsidRPr="002D6C2F" w14:paraId="332D356F" w14:textId="77777777" w:rsidTr="00780C41">
        <w:trPr>
          <w:cantSplit/>
        </w:trPr>
        <w:tc>
          <w:tcPr>
            <w:tcW w:w="3060" w:type="dxa"/>
          </w:tcPr>
          <w:p w14:paraId="723DDD81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679347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289D68D" w14:textId="7224102D" w:rsidR="0061474E" w:rsidRPr="002D3690" w:rsidRDefault="0061474E" w:rsidP="00CB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780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CF884D5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0CE6A0" w14:textId="09D6F4AF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AF873A6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973E1" w14:textId="3A0D9195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2D3690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165F7102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F0D46" w14:textId="74D74ABB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690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Pr="002D3690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</w:tbl>
    <w:p w14:paraId="6867B897" w14:textId="77777777" w:rsidR="0061474E" w:rsidRPr="00C23DBC" w:rsidRDefault="0061474E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C23DBC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C23DBC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1474E" w:rsidRPr="001A7E14" w14:paraId="300E527B" w14:textId="77777777" w:rsidTr="00780C41">
        <w:trPr>
          <w:cantSplit/>
        </w:trPr>
        <w:tc>
          <w:tcPr>
            <w:tcW w:w="3060" w:type="dxa"/>
          </w:tcPr>
          <w:p w14:paraId="6E216DD1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137ED986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46BA10E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F3E73" w:rsidRPr="001A7E14" w14:paraId="540333DC" w14:textId="77777777" w:rsidTr="00780C41">
        <w:trPr>
          <w:cantSplit/>
        </w:trPr>
        <w:tc>
          <w:tcPr>
            <w:tcW w:w="3060" w:type="dxa"/>
          </w:tcPr>
          <w:p w14:paraId="49F8ED0C" w14:textId="7EF430F4" w:rsidR="006F3E73" w:rsidRPr="001A7E14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บุคลหรือกิจการที่เกี่ยวข้อง</w:t>
            </w:r>
            <w:r w:rsidR="00CB2A9A" w:rsidRPr="001A7E14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990" w:type="dxa"/>
          </w:tcPr>
          <w:p w14:paraId="6DAAC08B" w14:textId="77777777" w:rsidR="006F3E73" w:rsidRPr="001A7E14" w:rsidRDefault="006F3E73" w:rsidP="0061474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996DF" w14:textId="3A517681" w:rsidR="006F3E73" w:rsidRPr="001A7E14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0DC4F2" w14:textId="77777777" w:rsidR="006F3E73" w:rsidRPr="001A7E14" w:rsidRDefault="006F3E73" w:rsidP="0061474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497340" w14:textId="0F5E939C" w:rsidR="006F3E73" w:rsidRPr="001A7E14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D710FB" w14:textId="77777777" w:rsidR="006F3E73" w:rsidRPr="001A7E14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31F89" w14:textId="6354A92D" w:rsidR="006F3E73" w:rsidRPr="001A7E14" w:rsidRDefault="00CE3E96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DA702" w14:textId="77777777" w:rsidR="006F3E73" w:rsidRPr="001A7E14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8CC235" w14:textId="258C3874" w:rsidR="006F3E73" w:rsidRPr="001A7E14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A9A" w:rsidRPr="001A7E14" w14:paraId="5FC72EE6" w14:textId="77777777" w:rsidTr="00346294">
        <w:trPr>
          <w:cantSplit/>
        </w:trPr>
        <w:tc>
          <w:tcPr>
            <w:tcW w:w="4050" w:type="dxa"/>
            <w:gridSpan w:val="2"/>
          </w:tcPr>
          <w:p w14:paraId="1286D7EE" w14:textId="50DE6248" w:rsidR="00CB2A9A" w:rsidRPr="001A7E14" w:rsidRDefault="00CB2A9A" w:rsidP="00CB2A9A">
            <w:pPr>
              <w:tabs>
                <w:tab w:val="decimal" w:pos="522"/>
              </w:tabs>
              <w:ind w:left="420" w:right="-137" w:hanging="42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และเงินกู้ยืมระยะสั้น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สถาบันการเง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1170" w:type="dxa"/>
          </w:tcPr>
          <w:p w14:paraId="38F83262" w14:textId="77777777" w:rsidR="00CB2A9A" w:rsidRPr="001A7E14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A5B6A2C" w14:textId="07A9A091" w:rsidR="00CE3E96" w:rsidRPr="001A7E14" w:rsidRDefault="00CE3E96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9,60</w:t>
            </w:r>
            <w:r w:rsidR="003A57AD" w:rsidRPr="001A7E1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04E930" w14:textId="77777777" w:rsidR="00CB2A9A" w:rsidRPr="001A7E14" w:rsidRDefault="00CB2A9A" w:rsidP="00393D4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2F34DD" w14:textId="77777777" w:rsidR="00CB2A9A" w:rsidRPr="001A7E14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190811" w14:textId="4C014070" w:rsidR="00CB2A9A" w:rsidRPr="001A7E14" w:rsidRDefault="00561F65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14,349</w:t>
            </w:r>
          </w:p>
        </w:tc>
        <w:tc>
          <w:tcPr>
            <w:tcW w:w="270" w:type="dxa"/>
          </w:tcPr>
          <w:p w14:paraId="0B5759EF" w14:textId="77777777" w:rsidR="00CB2A9A" w:rsidRPr="001A7E14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B5B09" w14:textId="77777777" w:rsidR="00CB2A9A" w:rsidRPr="001A7E14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8B7465E" w14:textId="6703A60D" w:rsidR="00CE3E96" w:rsidRPr="001A7E14" w:rsidRDefault="00CE3E96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30,90</w:t>
            </w:r>
            <w:r w:rsidR="00E61589" w:rsidRPr="001A7E1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1385B3" w14:textId="77777777" w:rsidR="00CB2A9A" w:rsidRPr="001A7E14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2A027" w14:textId="77777777" w:rsidR="00CB2A9A" w:rsidRPr="001A7E14" w:rsidRDefault="00CB2A9A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FA3B72" w14:textId="310B3816" w:rsidR="00CB2A9A" w:rsidRPr="001A7E14" w:rsidRDefault="00561F65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35,902</w:t>
            </w:r>
          </w:p>
        </w:tc>
      </w:tr>
      <w:tr w:rsidR="00393D48" w:rsidRPr="001A7E14" w14:paraId="440DE14D" w14:textId="77777777" w:rsidTr="00780C41">
        <w:trPr>
          <w:cantSplit/>
        </w:trPr>
        <w:tc>
          <w:tcPr>
            <w:tcW w:w="3060" w:type="dxa"/>
          </w:tcPr>
          <w:p w14:paraId="775F0704" w14:textId="77777777" w:rsidR="00393D48" w:rsidRPr="001A7E14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39D2003" w14:textId="77777777" w:rsidR="00393D48" w:rsidRPr="001A7E14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E1DACD" w14:textId="7E68F18A" w:rsidR="00393D48" w:rsidRPr="001A7E14" w:rsidRDefault="004C56E5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2C93976E" w14:textId="77777777" w:rsidR="00393D48" w:rsidRPr="001A7E14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253034" w14:textId="3E164E6A" w:rsidR="00393D48" w:rsidRPr="001A7E14" w:rsidRDefault="00561F65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6EB6FB2D" w14:textId="77777777" w:rsidR="00393D48" w:rsidRPr="001A7E14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CEE7B4" w14:textId="20FBE5AA" w:rsidR="00393D48" w:rsidRPr="001A7E14" w:rsidRDefault="00CE3E96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270" w:type="dxa"/>
          </w:tcPr>
          <w:p w14:paraId="289BD60F" w14:textId="77777777" w:rsidR="00393D48" w:rsidRPr="001A7E14" w:rsidRDefault="00393D48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6FC60D" w14:textId="3DFC79F1" w:rsidR="00393D48" w:rsidRPr="001A7E14" w:rsidRDefault="00561F65" w:rsidP="00393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561F65" w:rsidRPr="001A7E14" w14:paraId="2E8E4013" w14:textId="77777777" w:rsidTr="00780C41">
        <w:trPr>
          <w:cantSplit/>
        </w:trPr>
        <w:tc>
          <w:tcPr>
            <w:tcW w:w="3060" w:type="dxa"/>
          </w:tcPr>
          <w:p w14:paraId="6389151F" w14:textId="77777777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1CFC3169" w14:textId="77777777" w:rsidR="00561F65" w:rsidRPr="001A7E14" w:rsidRDefault="00561F65" w:rsidP="00561F65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00593F" w14:textId="302097E5" w:rsidR="00561F65" w:rsidRPr="001A7E14" w:rsidRDefault="004C56E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9,84</w:t>
            </w:r>
            <w:r w:rsidR="003A57AD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6C8008" w14:textId="77777777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788AF3" w14:textId="433A2CCD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14,545</w:t>
            </w:r>
          </w:p>
        </w:tc>
        <w:tc>
          <w:tcPr>
            <w:tcW w:w="270" w:type="dxa"/>
          </w:tcPr>
          <w:p w14:paraId="3677502A" w14:textId="77777777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4B2477" w14:textId="38AF95D2" w:rsidR="00561F65" w:rsidRPr="001A7E14" w:rsidRDefault="00CE3E96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31,50</w:t>
            </w:r>
            <w:r w:rsidR="00C87CE7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C2AE77" w14:textId="77777777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ABDEC6" w14:textId="60B5779C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36,583</w:t>
            </w:r>
          </w:p>
        </w:tc>
      </w:tr>
      <w:tr w:rsidR="00561F65" w:rsidRPr="001A7E14" w14:paraId="7F8A0F40" w14:textId="77777777" w:rsidTr="00780C41">
        <w:trPr>
          <w:cantSplit/>
        </w:trPr>
        <w:tc>
          <w:tcPr>
            <w:tcW w:w="3060" w:type="dxa"/>
          </w:tcPr>
          <w:p w14:paraId="223CF358" w14:textId="77777777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175033AA" w14:textId="77777777" w:rsidR="00561F65" w:rsidRPr="001A7E14" w:rsidRDefault="00561F65" w:rsidP="00561F65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DAB92D" w14:textId="6CCC1EFC" w:rsidR="00561F65" w:rsidRPr="001A7E14" w:rsidRDefault="004C56E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55</w:t>
            </w:r>
            <w:r w:rsidR="006A27EF" w:rsidRPr="001A7E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FEEAEF" w14:textId="77777777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87A8C4" w14:textId="7F8532F5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50624E27" w14:textId="77777777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5D1E09" w14:textId="5C57091B" w:rsidR="00561F65" w:rsidRPr="001A7E14" w:rsidRDefault="00CE3E96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1,84</w:t>
            </w:r>
            <w:r w:rsidR="00C87CE7" w:rsidRPr="001A7E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D562061" w14:textId="77777777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24EC4D" w14:textId="0AC4970A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2,605</w:t>
            </w:r>
          </w:p>
        </w:tc>
      </w:tr>
      <w:tr w:rsidR="00561F65" w:rsidRPr="001A7E14" w14:paraId="68158383" w14:textId="77777777" w:rsidTr="00780C41">
        <w:trPr>
          <w:cantSplit/>
        </w:trPr>
        <w:tc>
          <w:tcPr>
            <w:tcW w:w="3060" w:type="dxa"/>
          </w:tcPr>
          <w:p w14:paraId="6E77FCD0" w14:textId="77777777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C2AAD6E" w14:textId="77777777" w:rsidR="00561F65" w:rsidRPr="001A7E14" w:rsidRDefault="00561F65" w:rsidP="00561F65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4BFDCC" w14:textId="7F1F0EEB" w:rsidR="00561F65" w:rsidRPr="001A7E14" w:rsidRDefault="006A27EF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4C56E5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6A5454B9" w14:textId="77777777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432056" w14:textId="1FAD0CF0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15,384</w:t>
            </w:r>
          </w:p>
        </w:tc>
        <w:tc>
          <w:tcPr>
            <w:tcW w:w="270" w:type="dxa"/>
          </w:tcPr>
          <w:p w14:paraId="6A3C68FE" w14:textId="77777777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94CBBD" w14:textId="465AE3BA" w:rsidR="00561F65" w:rsidRPr="001A7E14" w:rsidRDefault="00CE3E96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33,345</w:t>
            </w:r>
          </w:p>
        </w:tc>
        <w:tc>
          <w:tcPr>
            <w:tcW w:w="270" w:type="dxa"/>
          </w:tcPr>
          <w:p w14:paraId="2958E7FB" w14:textId="77777777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C84540" w14:textId="49F7ACFC" w:rsidR="00561F65" w:rsidRPr="001A7E14" w:rsidRDefault="00561F65" w:rsidP="00561F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39,188</w:t>
            </w:r>
          </w:p>
        </w:tc>
      </w:tr>
      <w:tr w:rsidR="002D3690" w:rsidRPr="001A7E14" w14:paraId="061F6DE2" w14:textId="77777777" w:rsidTr="005E52DC">
        <w:trPr>
          <w:cantSplit/>
        </w:trPr>
        <w:tc>
          <w:tcPr>
            <w:tcW w:w="3060" w:type="dxa"/>
          </w:tcPr>
          <w:p w14:paraId="65FAFF04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16249A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11871438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3690" w:rsidRPr="001A7E14" w14:paraId="49DBFCD7" w14:textId="77777777" w:rsidTr="005E52DC">
        <w:trPr>
          <w:cantSplit/>
        </w:trPr>
        <w:tc>
          <w:tcPr>
            <w:tcW w:w="3060" w:type="dxa"/>
          </w:tcPr>
          <w:p w14:paraId="0E9042D1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5FFEA7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30B92562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3690" w:rsidRPr="001A7E14" w14:paraId="2D122C7E" w14:textId="77777777" w:rsidTr="005E52DC">
        <w:trPr>
          <w:cantSplit/>
        </w:trPr>
        <w:tc>
          <w:tcPr>
            <w:tcW w:w="3060" w:type="dxa"/>
          </w:tcPr>
          <w:p w14:paraId="372968D3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A74164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D8471E6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3690" w:rsidRPr="001A7E14" w14:paraId="20EE5967" w14:textId="77777777" w:rsidTr="005E52DC">
        <w:trPr>
          <w:cantSplit/>
        </w:trPr>
        <w:tc>
          <w:tcPr>
            <w:tcW w:w="3060" w:type="dxa"/>
          </w:tcPr>
          <w:p w14:paraId="3C6B1EA0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82C1D4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752DCD2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3690" w:rsidRPr="001A7E14" w14:paraId="482FFC01" w14:textId="77777777" w:rsidTr="005E52DC">
        <w:trPr>
          <w:cantSplit/>
        </w:trPr>
        <w:tc>
          <w:tcPr>
            <w:tcW w:w="3060" w:type="dxa"/>
          </w:tcPr>
          <w:p w14:paraId="26FEB8F8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0ABED3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84773BD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3690" w:rsidRPr="001A7E14" w14:paraId="4E74CEA2" w14:textId="77777777" w:rsidTr="005E52DC">
        <w:trPr>
          <w:cantSplit/>
        </w:trPr>
        <w:tc>
          <w:tcPr>
            <w:tcW w:w="3060" w:type="dxa"/>
          </w:tcPr>
          <w:p w14:paraId="47E96F7D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166F908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66C93F4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3690" w:rsidRPr="001A7E14" w14:paraId="616A27C2" w14:textId="77777777" w:rsidTr="005E52DC">
        <w:trPr>
          <w:cantSplit/>
        </w:trPr>
        <w:tc>
          <w:tcPr>
            <w:tcW w:w="3060" w:type="dxa"/>
          </w:tcPr>
          <w:p w14:paraId="177F8E96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8DD91A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3CE6E4C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3690" w:rsidRPr="001A7E14" w14:paraId="48985705" w14:textId="77777777" w:rsidTr="005E52DC">
        <w:trPr>
          <w:cantSplit/>
        </w:trPr>
        <w:tc>
          <w:tcPr>
            <w:tcW w:w="3060" w:type="dxa"/>
          </w:tcPr>
          <w:p w14:paraId="408428A0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17523A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7EBA3536" w14:textId="77777777" w:rsidR="002D3690" w:rsidRPr="001A7E14" w:rsidRDefault="002D3690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12D04" w:rsidRPr="001A7E14" w14:paraId="504CEC7D" w14:textId="77777777" w:rsidTr="005E52DC">
        <w:trPr>
          <w:cantSplit/>
        </w:trPr>
        <w:tc>
          <w:tcPr>
            <w:tcW w:w="3060" w:type="dxa"/>
          </w:tcPr>
          <w:p w14:paraId="1156EA74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6D131F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98361D4" w14:textId="757066FC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912D04" w:rsidRPr="001A7E14" w14:paraId="6EBC12EB" w14:textId="77777777" w:rsidTr="005E52DC">
        <w:trPr>
          <w:cantSplit/>
        </w:trPr>
        <w:tc>
          <w:tcPr>
            <w:tcW w:w="3060" w:type="dxa"/>
          </w:tcPr>
          <w:p w14:paraId="32195585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0F2AE8E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91F2BE4" w14:textId="2F6B0CBF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F4724"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F4724" w:rsidRPr="001A7E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BE3AD68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88057FA" w14:textId="55FC9B26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F4724" w:rsidRPr="001A7E14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EF4724"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F4724" w:rsidRPr="001A7E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12D04" w:rsidRPr="002D6C2F" w14:paraId="5D133FA5" w14:textId="77777777" w:rsidTr="005E52DC">
        <w:trPr>
          <w:cantSplit/>
        </w:trPr>
        <w:tc>
          <w:tcPr>
            <w:tcW w:w="3060" w:type="dxa"/>
          </w:tcPr>
          <w:p w14:paraId="402EC060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96F838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6BD51EA" w14:textId="77777777" w:rsidR="00912D04" w:rsidRPr="001A7E14" w:rsidRDefault="00912D04" w:rsidP="00CB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7FC421E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815702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3F3C6F7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4A009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1A7E14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2A1C5CDA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2DA09" w14:textId="77777777" w:rsidR="00912D04" w:rsidRPr="002D6C2F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Pr="001A7E14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</w:tbl>
    <w:p w14:paraId="467D7582" w14:textId="77777777" w:rsidR="00912D04" w:rsidRPr="00C23DBC" w:rsidRDefault="00912D04" w:rsidP="00912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C23DBC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C23DBC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912D04" w:rsidRPr="001A7E14" w14:paraId="33DE72B5" w14:textId="77777777" w:rsidTr="005E52DC">
        <w:trPr>
          <w:cantSplit/>
        </w:trPr>
        <w:tc>
          <w:tcPr>
            <w:tcW w:w="3060" w:type="dxa"/>
          </w:tcPr>
          <w:p w14:paraId="5611CA87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03936FC5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A337A0F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12D04" w:rsidRPr="001A7E14" w14:paraId="057FF5CD" w14:textId="77777777" w:rsidTr="005E52DC">
        <w:trPr>
          <w:cantSplit/>
        </w:trPr>
        <w:tc>
          <w:tcPr>
            <w:tcW w:w="3060" w:type="dxa"/>
          </w:tcPr>
          <w:p w14:paraId="77E35AC0" w14:textId="244C66C4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บุคลหรือกิจการที่เกี่ยวข้อง</w:t>
            </w:r>
            <w:r w:rsidR="00CB2A9A" w:rsidRPr="001A7E14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990" w:type="dxa"/>
          </w:tcPr>
          <w:p w14:paraId="681D5F26" w14:textId="77777777" w:rsidR="00912D04" w:rsidRPr="001A7E14" w:rsidRDefault="00912D04" w:rsidP="005E52D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D8281E" w14:textId="25034DB2" w:rsidR="00912D04" w:rsidRPr="001A7E14" w:rsidRDefault="004C56E5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87F5A5" w14:textId="77777777" w:rsidR="00912D04" w:rsidRPr="001A7E14" w:rsidRDefault="00912D04" w:rsidP="005E52D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7803F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2FF1C3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AAFDD" w14:textId="638ACC3E" w:rsidR="00912D04" w:rsidRPr="001A7E14" w:rsidRDefault="009802D8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66198BF2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ABADF" w14:textId="77777777" w:rsidR="00912D04" w:rsidRPr="001A7E14" w:rsidRDefault="00912D04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A9A" w:rsidRPr="001A7E14" w14:paraId="5874FA9F" w14:textId="77777777" w:rsidTr="00CE1174">
        <w:trPr>
          <w:cantSplit/>
        </w:trPr>
        <w:tc>
          <w:tcPr>
            <w:tcW w:w="4050" w:type="dxa"/>
            <w:gridSpan w:val="2"/>
          </w:tcPr>
          <w:p w14:paraId="7F1204E1" w14:textId="7C25B5E8" w:rsidR="00CB2A9A" w:rsidRPr="001A7E14" w:rsidRDefault="00CB2A9A" w:rsidP="00CB2A9A">
            <w:pPr>
              <w:tabs>
                <w:tab w:val="decimal" w:pos="522"/>
              </w:tabs>
              <w:ind w:left="330" w:right="-137" w:hanging="3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และเงินกู้ยืมระยะสั้น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>สถาบันการเง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1170" w:type="dxa"/>
          </w:tcPr>
          <w:p w14:paraId="40DB0BCB" w14:textId="77777777" w:rsidR="00CB2A9A" w:rsidRPr="001A7E14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1522199" w14:textId="6FEEB0F8" w:rsidR="00CB2A9A" w:rsidRPr="001A7E14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5,</w:t>
            </w:r>
            <w:r w:rsidR="004C56E5" w:rsidRPr="001A7E14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14:paraId="76DFE024" w14:textId="77777777" w:rsidR="00CB2A9A" w:rsidRPr="001A7E14" w:rsidRDefault="00CB2A9A" w:rsidP="00912D0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5D040" w14:textId="77777777" w:rsidR="00CB2A9A" w:rsidRPr="001A7E14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E56D29" w14:textId="42F87F84" w:rsidR="00CB2A9A" w:rsidRPr="001A7E14" w:rsidRDefault="00561F65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9,085</w:t>
            </w:r>
          </w:p>
        </w:tc>
        <w:tc>
          <w:tcPr>
            <w:tcW w:w="270" w:type="dxa"/>
          </w:tcPr>
          <w:p w14:paraId="2199A67F" w14:textId="77777777" w:rsidR="00CB2A9A" w:rsidRPr="001A7E14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E465C" w14:textId="77777777" w:rsidR="00CB2A9A" w:rsidRPr="001A7E14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E951F7E" w14:textId="7666C63D" w:rsidR="00CB2A9A" w:rsidRPr="001A7E14" w:rsidRDefault="004C56E5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16,628</w:t>
            </w:r>
          </w:p>
        </w:tc>
        <w:tc>
          <w:tcPr>
            <w:tcW w:w="270" w:type="dxa"/>
          </w:tcPr>
          <w:p w14:paraId="59E5F7F1" w14:textId="77777777" w:rsidR="00CB2A9A" w:rsidRPr="001A7E14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35314" w14:textId="77777777" w:rsidR="00CB2A9A" w:rsidRPr="001A7E14" w:rsidRDefault="00CB2A9A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A0B8EDF" w14:textId="44FFAF0E" w:rsidR="00CB2A9A" w:rsidRPr="001A7E14" w:rsidRDefault="00FA743B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23,973</w:t>
            </w:r>
          </w:p>
        </w:tc>
      </w:tr>
      <w:tr w:rsidR="00912D04" w:rsidRPr="001A7E14" w14:paraId="0D2FA9C4" w14:textId="77777777" w:rsidTr="005E52DC">
        <w:trPr>
          <w:cantSplit/>
        </w:trPr>
        <w:tc>
          <w:tcPr>
            <w:tcW w:w="3060" w:type="dxa"/>
          </w:tcPr>
          <w:p w14:paraId="1ABF7809" w14:textId="77777777" w:rsidR="00912D04" w:rsidRPr="001A7E14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E6CB5AE" w14:textId="77777777" w:rsidR="00912D04" w:rsidRPr="001A7E14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82A7D4" w14:textId="0F13F57A" w:rsidR="00912D04" w:rsidRPr="001A7E14" w:rsidRDefault="004C56E5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0E6D6522" w14:textId="77777777" w:rsidR="00912D04" w:rsidRPr="001A7E14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CD793C" w14:textId="327819CC" w:rsidR="00912D04" w:rsidRPr="001A7E14" w:rsidRDefault="00561F65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06B0A8E6" w14:textId="77777777" w:rsidR="00912D04" w:rsidRPr="001A7E14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4C3893" w14:textId="409E3848" w:rsidR="00912D04" w:rsidRPr="001A7E14" w:rsidRDefault="004C56E5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270" w:type="dxa"/>
          </w:tcPr>
          <w:p w14:paraId="01234203" w14:textId="77777777" w:rsidR="00912D04" w:rsidRPr="001A7E14" w:rsidRDefault="00912D04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A82210" w14:textId="6E2660D2" w:rsidR="00912D04" w:rsidRPr="001A7E14" w:rsidRDefault="00FA743B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639</w:t>
            </w:r>
          </w:p>
        </w:tc>
      </w:tr>
      <w:tr w:rsidR="00FA743B" w:rsidRPr="001A7E14" w14:paraId="35B77751" w14:textId="77777777" w:rsidTr="005E52DC">
        <w:trPr>
          <w:cantSplit/>
        </w:trPr>
        <w:tc>
          <w:tcPr>
            <w:tcW w:w="3060" w:type="dxa"/>
          </w:tcPr>
          <w:p w14:paraId="78907CFF" w14:textId="77777777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5A1836B3" w14:textId="77777777" w:rsidR="00FA743B" w:rsidRPr="001A7E14" w:rsidRDefault="00FA743B" w:rsidP="00FA743B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F758CD" w14:textId="333C50D4" w:rsidR="00FA743B" w:rsidRPr="001A7E14" w:rsidRDefault="004C56E5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5,546</w:t>
            </w:r>
          </w:p>
        </w:tc>
        <w:tc>
          <w:tcPr>
            <w:tcW w:w="270" w:type="dxa"/>
          </w:tcPr>
          <w:p w14:paraId="4516A044" w14:textId="77777777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0F2AD8" w14:textId="270C303E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9,268</w:t>
            </w:r>
          </w:p>
        </w:tc>
        <w:tc>
          <w:tcPr>
            <w:tcW w:w="270" w:type="dxa"/>
          </w:tcPr>
          <w:p w14:paraId="30EB67A7" w14:textId="77777777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F43A93" w14:textId="352EF56D" w:rsidR="00FA743B" w:rsidRPr="001A7E14" w:rsidRDefault="004C56E5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17,270</w:t>
            </w:r>
          </w:p>
        </w:tc>
        <w:tc>
          <w:tcPr>
            <w:tcW w:w="270" w:type="dxa"/>
          </w:tcPr>
          <w:p w14:paraId="2177E921" w14:textId="77777777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3754A8" w14:textId="2A1DB474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24,612</w:t>
            </w:r>
          </w:p>
        </w:tc>
      </w:tr>
      <w:tr w:rsidR="00FA743B" w:rsidRPr="001A7E14" w14:paraId="03CB2EB4" w14:textId="77777777" w:rsidTr="005703E8">
        <w:trPr>
          <w:cantSplit/>
        </w:trPr>
        <w:tc>
          <w:tcPr>
            <w:tcW w:w="3060" w:type="dxa"/>
          </w:tcPr>
          <w:p w14:paraId="5A692070" w14:textId="77777777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0E0E4381" w14:textId="77777777" w:rsidR="00FA743B" w:rsidRPr="001A7E14" w:rsidRDefault="00FA743B" w:rsidP="00FA743B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406508" w14:textId="586CD52C" w:rsidR="00FA743B" w:rsidRPr="001A7E14" w:rsidRDefault="004C56E5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4570D473" w14:textId="77777777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9312E0" w14:textId="2F2437A3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70" w:type="dxa"/>
          </w:tcPr>
          <w:p w14:paraId="6947DFB5" w14:textId="77777777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5E15C6" w14:textId="5B9B960D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</w:t>
            </w:r>
            <w:r w:rsidR="004C56E5" w:rsidRPr="001A7E14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14:paraId="0575F971" w14:textId="77777777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EF137C" w14:textId="39E1CE7E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2,046</w:t>
            </w:r>
          </w:p>
        </w:tc>
      </w:tr>
      <w:tr w:rsidR="00FA743B" w:rsidRPr="002D6C2F" w14:paraId="1A1B2E35" w14:textId="77777777" w:rsidTr="005703E8">
        <w:trPr>
          <w:cantSplit/>
        </w:trPr>
        <w:tc>
          <w:tcPr>
            <w:tcW w:w="3060" w:type="dxa"/>
          </w:tcPr>
          <w:p w14:paraId="243DE70E" w14:textId="77777777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5D5CA11" w14:textId="77777777" w:rsidR="00FA743B" w:rsidRPr="001A7E14" w:rsidRDefault="00FA743B" w:rsidP="00FA743B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B5E10B" w14:textId="736AA4B3" w:rsidR="00FA743B" w:rsidRPr="001A7E14" w:rsidRDefault="004C56E5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6,056</w:t>
            </w:r>
          </w:p>
        </w:tc>
        <w:tc>
          <w:tcPr>
            <w:tcW w:w="270" w:type="dxa"/>
          </w:tcPr>
          <w:p w14:paraId="4D872801" w14:textId="77777777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16935E" w14:textId="47453ABE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9,925</w:t>
            </w:r>
          </w:p>
        </w:tc>
        <w:tc>
          <w:tcPr>
            <w:tcW w:w="270" w:type="dxa"/>
          </w:tcPr>
          <w:p w14:paraId="5E20514B" w14:textId="77777777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B836A" w14:textId="73149973" w:rsidR="00FA743B" w:rsidRPr="001A7E14" w:rsidRDefault="004C56E5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18,904</w:t>
            </w:r>
          </w:p>
        </w:tc>
        <w:tc>
          <w:tcPr>
            <w:tcW w:w="270" w:type="dxa"/>
          </w:tcPr>
          <w:p w14:paraId="384D32D4" w14:textId="77777777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A3C723" w14:textId="04DF44EF" w:rsidR="00FA743B" w:rsidRPr="001A7E14" w:rsidRDefault="00FA743B" w:rsidP="00FA74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26,658</w:t>
            </w:r>
          </w:p>
        </w:tc>
      </w:tr>
    </w:tbl>
    <w:p w14:paraId="0D5BAF0B" w14:textId="77777777" w:rsidR="00912D04" w:rsidRDefault="00912D04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E6F907B" w14:textId="2DFF901D" w:rsidR="00A555C2" w:rsidRPr="002D3690" w:rsidRDefault="00CF1294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F1294">
        <w:rPr>
          <w:rFonts w:ascii="Angsana New" w:hAnsi="Angsana New" w:hint="cs"/>
          <w:b/>
          <w:bCs/>
          <w:sz w:val="30"/>
          <w:szCs w:val="30"/>
          <w:lang w:val="en-GB"/>
        </w:rPr>
        <w:t>1</w:t>
      </w:r>
      <w:r w:rsidR="00EC7B35">
        <w:rPr>
          <w:rFonts w:ascii="Angsana New" w:hAnsi="Angsana New"/>
          <w:b/>
          <w:bCs/>
          <w:sz w:val="30"/>
          <w:szCs w:val="30"/>
        </w:rPr>
        <w:t>8</w:t>
      </w:r>
      <w:r w:rsidR="00507A0C" w:rsidRPr="00FE23C5">
        <w:rPr>
          <w:rFonts w:ascii="Angsana New" w:hAnsi="Angsana New"/>
          <w:b/>
          <w:bCs/>
          <w:sz w:val="30"/>
          <w:szCs w:val="30"/>
        </w:rPr>
        <w:tab/>
      </w:r>
      <w:r w:rsidR="00507A0C" w:rsidRPr="002D3690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67E2087" w14:textId="673A092F" w:rsidR="0061474E" w:rsidRPr="002D3690" w:rsidRDefault="0061474E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D3690">
        <w:rPr>
          <w:rFonts w:ascii="Angsana New" w:hAnsi="Angsana New"/>
          <w:b/>
          <w:bCs/>
          <w:sz w:val="30"/>
          <w:szCs w:val="30"/>
        </w:rPr>
        <w:tab/>
      </w:r>
      <w:r w:rsidRPr="002D3690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2D3690">
        <w:rPr>
          <w:rFonts w:ascii="Angsana New" w:hAnsi="Angsana New" w:hint="cs"/>
          <w:b/>
          <w:sz w:val="30"/>
          <w:szCs w:val="30"/>
          <w:cs/>
        </w:rPr>
        <w:t>ที่</w:t>
      </w:r>
      <w:r w:rsidRPr="002D3690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2D3690">
        <w:rPr>
          <w:rFonts w:ascii="Angsana New" w:hAnsi="Angsana New"/>
          <w:b/>
          <w:sz w:val="30"/>
          <w:szCs w:val="30"/>
        </w:rPr>
        <w:t xml:space="preserve"> </w:t>
      </w:r>
      <w:r w:rsidRPr="002D3690">
        <w:rPr>
          <w:rFonts w:ascii="Angsana New" w:hAnsi="Angsana New" w:hint="cs"/>
          <w:b/>
          <w:sz w:val="30"/>
          <w:szCs w:val="30"/>
          <w:cs/>
        </w:rPr>
        <w:t>สำหรับงวด</w:t>
      </w:r>
      <w:r w:rsidR="00802795" w:rsidRPr="002D3690">
        <w:rPr>
          <w:rFonts w:ascii="Angsana New" w:hAnsi="Angsana New" w:hint="cs"/>
          <w:b/>
          <w:sz w:val="30"/>
          <w:szCs w:val="30"/>
          <w:cs/>
        </w:rPr>
        <w:t>สามเดือนและ</w:t>
      </w:r>
      <w:r w:rsidR="00EF4724">
        <w:rPr>
          <w:rFonts w:ascii="Angsana New" w:hAnsi="Angsana New" w:hint="cs"/>
          <w:b/>
          <w:sz w:val="30"/>
          <w:szCs w:val="30"/>
          <w:cs/>
        </w:rPr>
        <w:t>เก้าเดือน</w:t>
      </w:r>
      <w:r w:rsidRPr="002D3690"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EF4724">
        <w:rPr>
          <w:rFonts w:ascii="Angsana New" w:hAnsi="Angsana New"/>
          <w:sz w:val="30"/>
          <w:szCs w:val="30"/>
        </w:rPr>
        <w:t xml:space="preserve">30 </w:t>
      </w:r>
      <w:r w:rsidR="00EF4724">
        <w:rPr>
          <w:rFonts w:ascii="Angsana New" w:hAnsi="Angsana New"/>
          <w:sz w:val="30"/>
          <w:szCs w:val="30"/>
          <w:cs/>
        </w:rPr>
        <w:t xml:space="preserve">กันยายน </w:t>
      </w:r>
      <w:r w:rsidR="00E06BE5" w:rsidRPr="002D3690">
        <w:rPr>
          <w:rFonts w:ascii="Angsana New" w:hAnsi="Angsana New"/>
          <w:sz w:val="30"/>
          <w:szCs w:val="30"/>
        </w:rPr>
        <w:t xml:space="preserve">2568 </w:t>
      </w:r>
      <w:r w:rsidRPr="002D3690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2D3690">
        <w:rPr>
          <w:rFonts w:ascii="Angsana New" w:hAnsi="Angsana New"/>
          <w:bCs/>
          <w:sz w:val="30"/>
          <w:szCs w:val="30"/>
        </w:rPr>
        <w:t>2567</w:t>
      </w:r>
      <w:r w:rsidRPr="002D3690">
        <w:rPr>
          <w:rFonts w:ascii="Angsana New" w:hAnsi="Angsana New" w:hint="cs"/>
          <w:b/>
          <w:sz w:val="30"/>
          <w:szCs w:val="30"/>
          <w:cs/>
        </w:rPr>
        <w:t xml:space="preserve"> แสดงดังนี้</w:t>
      </w:r>
    </w:p>
    <w:p w14:paraId="1AC0B511" w14:textId="77777777" w:rsidR="002B3D6A" w:rsidRPr="002D3690" w:rsidRDefault="002B3D6A" w:rsidP="001A7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562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1474E" w:rsidRPr="001A7E14" w14:paraId="7737BE68" w14:textId="77777777" w:rsidTr="00780C41">
        <w:trPr>
          <w:cantSplit/>
        </w:trPr>
        <w:tc>
          <w:tcPr>
            <w:tcW w:w="3060" w:type="dxa"/>
          </w:tcPr>
          <w:p w14:paraId="6FB2B2DB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847744" w14:textId="77777777" w:rsidR="0061474E" w:rsidRPr="002D3690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5E04159" w14:textId="1A06F491" w:rsidR="0061474E" w:rsidRPr="001A7E14" w:rsidRDefault="0061474E" w:rsidP="0091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61474E" w:rsidRPr="001A7E14" w14:paraId="012AC713" w14:textId="77777777" w:rsidTr="00780C41">
        <w:trPr>
          <w:cantSplit/>
        </w:trPr>
        <w:tc>
          <w:tcPr>
            <w:tcW w:w="3060" w:type="dxa"/>
          </w:tcPr>
          <w:p w14:paraId="30909C22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C2A409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41BC562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187031D2" w14:textId="5AC40108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EF4724"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F4724" w:rsidRPr="001A7E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3340A60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E7ECA7C" w14:textId="3E1AA5A2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F4724" w:rsidRPr="001A7E14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EF4724"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F4724" w:rsidRPr="001A7E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1474E" w:rsidRPr="001A7E14" w14:paraId="4B09CB0A" w14:textId="77777777" w:rsidTr="00780C41">
        <w:trPr>
          <w:cantSplit/>
        </w:trPr>
        <w:tc>
          <w:tcPr>
            <w:tcW w:w="3060" w:type="dxa"/>
          </w:tcPr>
          <w:p w14:paraId="6123D714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FEF66E" w14:textId="2489E2C9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40A8EF" w14:textId="33745A05" w:rsidR="0061474E" w:rsidRPr="001A7E14" w:rsidRDefault="0061474E" w:rsidP="008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1A7E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9DC3E6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117C2" w14:textId="1F209E9B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1A7E1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A95912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B0172" w14:textId="35768D30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1A7E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70360A2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F0830" w14:textId="08ECF733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1A7E14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61474E" w:rsidRPr="001A7E14" w14:paraId="3151B783" w14:textId="77777777" w:rsidTr="00780C41">
        <w:trPr>
          <w:cantSplit/>
        </w:trPr>
        <w:tc>
          <w:tcPr>
            <w:tcW w:w="3060" w:type="dxa"/>
          </w:tcPr>
          <w:p w14:paraId="51BF21E9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84DB56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7FDF3719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61474E" w:rsidRPr="001A7E14" w14:paraId="1CFA430D" w14:textId="77777777" w:rsidTr="00780C41">
        <w:trPr>
          <w:cantSplit/>
        </w:trPr>
        <w:tc>
          <w:tcPr>
            <w:tcW w:w="3060" w:type="dxa"/>
          </w:tcPr>
          <w:p w14:paraId="26F9F921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5ED726FA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EFF234D" w14:textId="77777777" w:rsidR="0061474E" w:rsidRPr="001A7E14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B3D6A" w:rsidRPr="001A7E14" w14:paraId="7CE16E72" w14:textId="77777777" w:rsidTr="00780C41">
        <w:trPr>
          <w:cantSplit/>
        </w:trPr>
        <w:tc>
          <w:tcPr>
            <w:tcW w:w="3060" w:type="dxa"/>
          </w:tcPr>
          <w:p w14:paraId="47EB09C9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1EE3497A" w14:textId="77777777" w:rsidR="002B3D6A" w:rsidRPr="001A7E14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867E8D" w14:textId="25C5D6BC" w:rsidR="002B3D6A" w:rsidRPr="001A7E14" w:rsidRDefault="00BA1B69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4,190</w:t>
            </w:r>
          </w:p>
        </w:tc>
        <w:tc>
          <w:tcPr>
            <w:tcW w:w="270" w:type="dxa"/>
          </w:tcPr>
          <w:p w14:paraId="12B1A7AA" w14:textId="77777777" w:rsidR="002B3D6A" w:rsidRPr="001A7E14" w:rsidRDefault="002B3D6A" w:rsidP="002B3D6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9E053" w14:textId="1F209FD4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10,</w:t>
            </w:r>
            <w:r w:rsidR="00FA743B" w:rsidRPr="001A7E14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129FB981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C4C2E" w14:textId="5E84F72D" w:rsidR="002B3D6A" w:rsidRPr="001A7E14" w:rsidRDefault="00BA1B69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34,083</w:t>
            </w:r>
          </w:p>
        </w:tc>
        <w:tc>
          <w:tcPr>
            <w:tcW w:w="270" w:type="dxa"/>
          </w:tcPr>
          <w:p w14:paraId="4B232AAC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8D789" w14:textId="276BC972" w:rsidR="002B3D6A" w:rsidRPr="001A7E14" w:rsidRDefault="00FA743B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33,169</w:t>
            </w:r>
          </w:p>
        </w:tc>
      </w:tr>
      <w:tr w:rsidR="002B3D6A" w:rsidRPr="001A7E14" w14:paraId="0CA0178A" w14:textId="77777777" w:rsidTr="00780C41">
        <w:trPr>
          <w:cantSplit/>
          <w:trHeight w:hRule="exact" w:val="227"/>
        </w:trPr>
        <w:tc>
          <w:tcPr>
            <w:tcW w:w="3060" w:type="dxa"/>
          </w:tcPr>
          <w:p w14:paraId="6F56F6C9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6466218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2E3446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81727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D1612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4A7C0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44A36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FF52D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D86FB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3D6A" w:rsidRPr="001A7E14" w14:paraId="116E6067" w14:textId="77777777" w:rsidTr="00780C41">
        <w:trPr>
          <w:cantSplit/>
        </w:trPr>
        <w:tc>
          <w:tcPr>
            <w:tcW w:w="3060" w:type="dxa"/>
          </w:tcPr>
          <w:p w14:paraId="74B3C021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2EDE9844" w14:textId="77777777" w:rsidR="002B3D6A" w:rsidRPr="001A7E14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84404C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3640C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42024A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EBA3C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1B521D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9CC7F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970A2E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3D6A" w:rsidRPr="001A7E14" w14:paraId="009C4410" w14:textId="77777777" w:rsidTr="00780C41">
        <w:trPr>
          <w:cantSplit/>
        </w:trPr>
        <w:tc>
          <w:tcPr>
            <w:tcW w:w="3060" w:type="dxa"/>
          </w:tcPr>
          <w:p w14:paraId="52751327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706CA0CC" w14:textId="596A2650" w:rsidR="002B3D6A" w:rsidRPr="001A7E14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61A5F4" w14:textId="65E97AFE" w:rsidR="002B3D6A" w:rsidRPr="001A7E14" w:rsidRDefault="00BA1B69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70" w:type="dxa"/>
          </w:tcPr>
          <w:p w14:paraId="47282E39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821D77" w14:textId="7478165D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FA743B" w:rsidRPr="001A7E14">
              <w:rPr>
                <w:rFonts w:ascii="Angsana New" w:hAnsi="Angsana New"/>
                <w:sz w:val="30"/>
                <w:szCs w:val="30"/>
              </w:rPr>
              <w:t>524</w:t>
            </w:r>
            <w:r w:rsidR="003A44DA"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B1597C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C2E29C" w14:textId="77DA722D" w:rsidR="002B3D6A" w:rsidRPr="001A7E14" w:rsidRDefault="00C8452D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BA1B69" w:rsidRPr="001A7E14">
              <w:rPr>
                <w:rFonts w:ascii="Angsana New" w:hAnsi="Angsana New"/>
                <w:sz w:val="30"/>
                <w:szCs w:val="30"/>
              </w:rPr>
              <w:t>3,905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7C3831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846825" w14:textId="4C923053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(2,</w:t>
            </w:r>
            <w:r w:rsidR="00FA743B" w:rsidRPr="001A7E14">
              <w:rPr>
                <w:rFonts w:ascii="Angsana New" w:hAnsi="Angsana New"/>
                <w:sz w:val="30"/>
                <w:szCs w:val="30"/>
              </w:rPr>
              <w:t>897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3D6A" w:rsidRPr="002D6C2F" w14:paraId="5778DB14" w14:textId="77777777" w:rsidTr="00780C41">
        <w:trPr>
          <w:cantSplit/>
        </w:trPr>
        <w:tc>
          <w:tcPr>
            <w:tcW w:w="3060" w:type="dxa"/>
          </w:tcPr>
          <w:p w14:paraId="05EBCD84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4238012B" w14:textId="77777777" w:rsidR="002B3D6A" w:rsidRPr="001A7E14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91A724" w14:textId="70CA197B" w:rsidR="002B3D6A" w:rsidRPr="001A7E14" w:rsidRDefault="00BA1B69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4,572</w:t>
            </w:r>
          </w:p>
        </w:tc>
        <w:tc>
          <w:tcPr>
            <w:tcW w:w="270" w:type="dxa"/>
          </w:tcPr>
          <w:p w14:paraId="63C60CD5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E731DA" w14:textId="65B21A7A" w:rsidR="002B3D6A" w:rsidRPr="001A7E14" w:rsidRDefault="00FA743B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9,752</w:t>
            </w:r>
          </w:p>
        </w:tc>
        <w:tc>
          <w:tcPr>
            <w:tcW w:w="270" w:type="dxa"/>
          </w:tcPr>
          <w:p w14:paraId="2370564F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ABCD92" w14:textId="280D4EBC" w:rsidR="002B3D6A" w:rsidRPr="001A7E14" w:rsidRDefault="00BA1B69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30,178</w:t>
            </w:r>
          </w:p>
        </w:tc>
        <w:tc>
          <w:tcPr>
            <w:tcW w:w="270" w:type="dxa"/>
          </w:tcPr>
          <w:p w14:paraId="04FA2EB6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DEB956" w14:textId="698F0387" w:rsidR="002B3D6A" w:rsidRPr="001A7E14" w:rsidRDefault="00FA743B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30,272</w:t>
            </w:r>
          </w:p>
        </w:tc>
      </w:tr>
    </w:tbl>
    <w:p w14:paraId="17E0CF91" w14:textId="77777777" w:rsidR="00EE02AA" w:rsidRDefault="00EE02AA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1914A571" w14:textId="77777777" w:rsidR="001A7E14" w:rsidRPr="00FE23C5" w:rsidRDefault="001A7E14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57"/>
        <w:gridCol w:w="795"/>
        <w:gridCol w:w="1170"/>
        <w:gridCol w:w="270"/>
        <w:gridCol w:w="1170"/>
        <w:gridCol w:w="270"/>
        <w:gridCol w:w="1170"/>
        <w:gridCol w:w="270"/>
        <w:gridCol w:w="1080"/>
      </w:tblGrid>
      <w:tr w:rsidR="002B3D6A" w:rsidRPr="001A7E14" w14:paraId="6E926673" w14:textId="77777777" w:rsidTr="001A7E14">
        <w:trPr>
          <w:cantSplit/>
        </w:trPr>
        <w:tc>
          <w:tcPr>
            <w:tcW w:w="3057" w:type="dxa"/>
          </w:tcPr>
          <w:p w14:paraId="32659EA8" w14:textId="77777777" w:rsidR="002B3D6A" w:rsidRPr="002D6C2F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5" w:type="dxa"/>
          </w:tcPr>
          <w:p w14:paraId="7F8458B6" w14:textId="77777777" w:rsidR="002B3D6A" w:rsidRPr="002D6C2F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34C3B7A" w14:textId="74CC657F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B3D6A" w:rsidRPr="001A7E14" w14:paraId="2742F5D4" w14:textId="77777777" w:rsidTr="001A7E14">
        <w:trPr>
          <w:cantSplit/>
        </w:trPr>
        <w:tc>
          <w:tcPr>
            <w:tcW w:w="3057" w:type="dxa"/>
          </w:tcPr>
          <w:p w14:paraId="01712D49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5" w:type="dxa"/>
          </w:tcPr>
          <w:p w14:paraId="6DE30562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95285D3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2DE4D362" w14:textId="061D4E16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EF4724"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F4724" w:rsidRPr="001A7E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E8E2760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E89605E" w14:textId="713B4FF2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F4724" w:rsidRPr="001A7E14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EF4724"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F4724" w:rsidRPr="001A7E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B3D6A" w:rsidRPr="001A7E14" w14:paraId="0FFA54C9" w14:textId="77777777" w:rsidTr="001A7E14">
        <w:trPr>
          <w:cantSplit/>
        </w:trPr>
        <w:tc>
          <w:tcPr>
            <w:tcW w:w="3057" w:type="dxa"/>
          </w:tcPr>
          <w:p w14:paraId="4EDD8D46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5" w:type="dxa"/>
          </w:tcPr>
          <w:p w14:paraId="2481864E" w14:textId="58CDF21D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80A29F1" w14:textId="77777777" w:rsidR="002B3D6A" w:rsidRPr="001A7E14" w:rsidRDefault="002B3D6A" w:rsidP="008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1A7E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8F7C097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A449FB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1A7E1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B6F5F4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66E54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1A7E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C35A70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71774C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1A7E14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2B3D6A" w:rsidRPr="001A7E14" w14:paraId="2F1675F2" w14:textId="77777777" w:rsidTr="001A7E14">
        <w:trPr>
          <w:cantSplit/>
        </w:trPr>
        <w:tc>
          <w:tcPr>
            <w:tcW w:w="3057" w:type="dxa"/>
          </w:tcPr>
          <w:p w14:paraId="11936303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5" w:type="dxa"/>
          </w:tcPr>
          <w:p w14:paraId="5E4A2236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D0F4D54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2B3D6A" w:rsidRPr="001A7E14" w14:paraId="507144FB" w14:textId="77777777" w:rsidTr="001A7E14">
        <w:trPr>
          <w:cantSplit/>
        </w:trPr>
        <w:tc>
          <w:tcPr>
            <w:tcW w:w="3057" w:type="dxa"/>
          </w:tcPr>
          <w:p w14:paraId="0BB78402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95" w:type="dxa"/>
          </w:tcPr>
          <w:p w14:paraId="1A4FF1F5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8020472" w14:textId="77777777" w:rsidR="002B3D6A" w:rsidRPr="001A7E14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B3D6A" w:rsidRPr="001A7E14" w14:paraId="2FE28342" w14:textId="77777777" w:rsidTr="001A7E14">
        <w:trPr>
          <w:cantSplit/>
        </w:trPr>
        <w:tc>
          <w:tcPr>
            <w:tcW w:w="3057" w:type="dxa"/>
          </w:tcPr>
          <w:p w14:paraId="24703A89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795" w:type="dxa"/>
          </w:tcPr>
          <w:p w14:paraId="00825C16" w14:textId="77777777" w:rsidR="002B3D6A" w:rsidRPr="001A7E14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361F4" w14:textId="5BB4C55B" w:rsidR="002B3D6A" w:rsidRPr="001A7E14" w:rsidRDefault="00BA1B69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3,276</w:t>
            </w:r>
          </w:p>
        </w:tc>
        <w:tc>
          <w:tcPr>
            <w:tcW w:w="270" w:type="dxa"/>
          </w:tcPr>
          <w:p w14:paraId="16A19CB2" w14:textId="77777777" w:rsidR="002B3D6A" w:rsidRPr="001A7E14" w:rsidRDefault="002B3D6A" w:rsidP="002B3D6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05097B" w14:textId="051D4438" w:rsidR="002B3D6A" w:rsidRPr="001A7E14" w:rsidRDefault="00FA743B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9,984</w:t>
            </w:r>
          </w:p>
        </w:tc>
        <w:tc>
          <w:tcPr>
            <w:tcW w:w="270" w:type="dxa"/>
          </w:tcPr>
          <w:p w14:paraId="49498757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9FA0F" w14:textId="584AC0CB" w:rsidR="002B3D6A" w:rsidRPr="001A7E14" w:rsidRDefault="00BA1B69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32,260</w:t>
            </w:r>
          </w:p>
        </w:tc>
        <w:tc>
          <w:tcPr>
            <w:tcW w:w="270" w:type="dxa"/>
          </w:tcPr>
          <w:p w14:paraId="595AE90A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AB0B70" w14:textId="17BBC8CC" w:rsidR="002B3D6A" w:rsidRPr="001A7E14" w:rsidRDefault="00FA743B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32,834</w:t>
            </w:r>
          </w:p>
        </w:tc>
      </w:tr>
      <w:tr w:rsidR="002B3D6A" w:rsidRPr="001A7E14" w14:paraId="2F5689EE" w14:textId="77777777" w:rsidTr="001A7E14">
        <w:trPr>
          <w:cantSplit/>
          <w:trHeight w:hRule="exact" w:val="227"/>
        </w:trPr>
        <w:tc>
          <w:tcPr>
            <w:tcW w:w="3057" w:type="dxa"/>
          </w:tcPr>
          <w:p w14:paraId="1FD23DF7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5" w:type="dxa"/>
          </w:tcPr>
          <w:p w14:paraId="5F9FEF0A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A24952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39DD7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B0CC8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64007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331A0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37BE0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4156C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3D6A" w:rsidRPr="001A7E14" w14:paraId="57D1F46E" w14:textId="77777777" w:rsidTr="001A7E14">
        <w:trPr>
          <w:cantSplit/>
        </w:trPr>
        <w:tc>
          <w:tcPr>
            <w:tcW w:w="3057" w:type="dxa"/>
          </w:tcPr>
          <w:p w14:paraId="25F6440F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95" w:type="dxa"/>
          </w:tcPr>
          <w:p w14:paraId="739DA9B2" w14:textId="77777777" w:rsidR="002B3D6A" w:rsidRPr="001A7E14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83FEFD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9E3FD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C1D9A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892BB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81FE74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B7EE9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107128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3D6A" w:rsidRPr="001A7E14" w14:paraId="7F2C6E08" w14:textId="77777777" w:rsidTr="001A7E14">
        <w:trPr>
          <w:cantSplit/>
        </w:trPr>
        <w:tc>
          <w:tcPr>
            <w:tcW w:w="3057" w:type="dxa"/>
          </w:tcPr>
          <w:p w14:paraId="2C9B0531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795" w:type="dxa"/>
          </w:tcPr>
          <w:p w14:paraId="5222EB7C" w14:textId="77A5580E" w:rsidR="002B3D6A" w:rsidRPr="001A7E14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B0E737" w14:textId="7F3A3414" w:rsidR="002B3D6A" w:rsidRPr="001A7E14" w:rsidRDefault="00BA1B69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3DA2E36D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FB9A26" w14:textId="77CD6A63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</w:t>
            </w:r>
            <w:r w:rsidR="00FA743B" w:rsidRPr="001A7E14">
              <w:rPr>
                <w:rFonts w:ascii="Angsana New" w:hAnsi="Angsana New"/>
                <w:sz w:val="30"/>
                <w:szCs w:val="30"/>
              </w:rPr>
              <w:t>313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557D92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BF14BF" w14:textId="49A8B74A" w:rsidR="002B3D6A" w:rsidRPr="001A7E14" w:rsidRDefault="00496FDC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(3,</w:t>
            </w:r>
            <w:r w:rsidR="00BA1B69" w:rsidRPr="001A7E14">
              <w:rPr>
                <w:rFonts w:ascii="Angsana New" w:hAnsi="Angsana New"/>
                <w:sz w:val="30"/>
                <w:szCs w:val="30"/>
              </w:rPr>
              <w:t>016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8B9A89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B4479E" w14:textId="7BFF9EF5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(2,</w:t>
            </w:r>
            <w:r w:rsidR="00FA743B" w:rsidRPr="001A7E14">
              <w:rPr>
                <w:rFonts w:ascii="Angsana New" w:hAnsi="Angsana New"/>
                <w:sz w:val="30"/>
                <w:szCs w:val="30"/>
              </w:rPr>
              <w:t>659</w:t>
            </w:r>
            <w:r w:rsidRPr="001A7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3D6A" w:rsidRPr="002D6C2F" w14:paraId="7F6DCEF2" w14:textId="77777777" w:rsidTr="001A7E14">
        <w:trPr>
          <w:cantSplit/>
        </w:trPr>
        <w:tc>
          <w:tcPr>
            <w:tcW w:w="3057" w:type="dxa"/>
          </w:tcPr>
          <w:p w14:paraId="66862FDA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795" w:type="dxa"/>
          </w:tcPr>
          <w:p w14:paraId="44E69D48" w14:textId="77777777" w:rsidR="002B3D6A" w:rsidRPr="001A7E14" w:rsidRDefault="002B3D6A" w:rsidP="002B3D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2C99E3" w14:textId="6C83B783" w:rsidR="002B3D6A" w:rsidRPr="001A7E14" w:rsidRDefault="00BA1B69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3,957</w:t>
            </w:r>
          </w:p>
        </w:tc>
        <w:tc>
          <w:tcPr>
            <w:tcW w:w="270" w:type="dxa"/>
          </w:tcPr>
          <w:p w14:paraId="70188549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BE29F7" w14:textId="328377D0" w:rsidR="002B3D6A" w:rsidRPr="001A7E14" w:rsidRDefault="00FA743B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9,671</w:t>
            </w:r>
          </w:p>
        </w:tc>
        <w:tc>
          <w:tcPr>
            <w:tcW w:w="270" w:type="dxa"/>
          </w:tcPr>
          <w:p w14:paraId="555CF106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975C9A" w14:textId="613FC3C7" w:rsidR="002B3D6A" w:rsidRPr="001A7E14" w:rsidRDefault="00BA1B69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29,244</w:t>
            </w:r>
          </w:p>
        </w:tc>
        <w:tc>
          <w:tcPr>
            <w:tcW w:w="270" w:type="dxa"/>
          </w:tcPr>
          <w:p w14:paraId="6EC86F96" w14:textId="77777777" w:rsidR="002B3D6A" w:rsidRPr="001A7E14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6DC00F" w14:textId="1DDF8921" w:rsidR="002B3D6A" w:rsidRPr="001A7E14" w:rsidRDefault="00FA743B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30,175</w:t>
            </w:r>
          </w:p>
        </w:tc>
      </w:tr>
    </w:tbl>
    <w:p w14:paraId="262D7E41" w14:textId="77777777" w:rsidR="002B3D6A" w:rsidRDefault="002B3D6A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65A443" w14:textId="3D5A2810" w:rsidR="001E4C4D" w:rsidRPr="00FE23C5" w:rsidRDefault="00EC7B35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5028DE" w:rsidRPr="00FE23C5">
        <w:rPr>
          <w:rFonts w:ascii="Angsana New" w:hAnsi="Angsana New"/>
          <w:b/>
          <w:bCs/>
          <w:sz w:val="30"/>
          <w:szCs w:val="30"/>
        </w:rPr>
        <w:tab/>
      </w:r>
      <w:r w:rsidR="001E4C4D" w:rsidRPr="00FE23C5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475B5DF4" w14:textId="77777777" w:rsidR="001E4C4D" w:rsidRPr="00FE23C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14:paraId="17303BA6" w14:textId="77777777" w:rsidR="001E4C4D" w:rsidRPr="00FE23C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FE23C5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306D1943" w14:textId="77777777" w:rsidR="001E4C4D" w:rsidRPr="00FE23C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14:paraId="18D148B2" w14:textId="428E9265" w:rsidR="000A2AD1" w:rsidRPr="00FE23C5" w:rsidRDefault="001E4C4D" w:rsidP="006F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D10DE6">
        <w:rPr>
          <w:rFonts w:ascii="Angsana New" w:hAnsi="Angsana New"/>
          <w:sz w:val="30"/>
          <w:szCs w:val="30"/>
        </w:rPr>
        <w:t xml:space="preserve"> </w:t>
      </w:r>
      <w:r w:rsidR="00C23942" w:rsidRPr="00FE23C5">
        <w:rPr>
          <w:rFonts w:ascii="Angsana New" w:hAnsi="Angsana New" w:hint="cs"/>
          <w:sz w:val="30"/>
          <w:szCs w:val="30"/>
          <w:cs/>
        </w:rPr>
        <w:t xml:space="preserve">สำหรับงวดสิ้นสุดวันที่ </w:t>
      </w:r>
      <w:r w:rsidR="00EF4724">
        <w:rPr>
          <w:rFonts w:ascii="Angsana New" w:hAnsi="Angsana New"/>
          <w:sz w:val="30"/>
          <w:szCs w:val="30"/>
          <w:lang w:val="en-GB"/>
        </w:rPr>
        <w:t xml:space="preserve">30 </w:t>
      </w:r>
      <w:r w:rsidR="00EF4724">
        <w:rPr>
          <w:rFonts w:ascii="Angsana New" w:hAnsi="Angsana New"/>
          <w:sz w:val="30"/>
          <w:szCs w:val="30"/>
          <w:cs/>
          <w:lang w:val="en-GB"/>
        </w:rPr>
        <w:t xml:space="preserve">กันยายน </w:t>
      </w:r>
      <w:r w:rsidR="00E06BE5">
        <w:rPr>
          <w:rFonts w:ascii="Angsana New" w:hAnsi="Angsana New"/>
          <w:sz w:val="30"/>
          <w:szCs w:val="30"/>
          <w:lang w:val="en-GB"/>
        </w:rPr>
        <w:t xml:space="preserve">2568 </w:t>
      </w:r>
      <w:r w:rsidR="00F44A04" w:rsidRPr="00FE23C5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FE23C5">
        <w:rPr>
          <w:rFonts w:ascii="Angsana New" w:hAnsi="Angsana New"/>
          <w:bCs/>
          <w:sz w:val="30"/>
          <w:szCs w:val="30"/>
        </w:rPr>
        <w:t>256</w:t>
      </w:r>
      <w:r w:rsidR="00504F3F" w:rsidRPr="00504F3F">
        <w:rPr>
          <w:rFonts w:ascii="Angsana New" w:hAnsi="Angsana New" w:hint="cs"/>
          <w:bCs/>
          <w:sz w:val="30"/>
          <w:szCs w:val="30"/>
          <w:lang w:val="en-GB"/>
        </w:rPr>
        <w:t>7</w:t>
      </w:r>
      <w:r w:rsidR="00F44A04" w:rsidRPr="00FE23C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FE23C5">
        <w:rPr>
          <w:rFonts w:ascii="Angsana New" w:hAnsi="Angsana New" w:hint="cs"/>
          <w:sz w:val="30"/>
          <w:szCs w:val="30"/>
          <w:cs/>
        </w:rPr>
        <w:t>สำหรับงวด</w:t>
      </w:r>
      <w:r w:rsidRPr="00FE23C5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FE23C5">
        <w:rPr>
          <w:rFonts w:ascii="Angsana New" w:hAnsi="Angsana New"/>
          <w:sz w:val="30"/>
          <w:szCs w:val="30"/>
          <w:cs/>
        </w:rPr>
        <w:t>ของผู้ถือหุ้น</w:t>
      </w:r>
      <w:r w:rsidRPr="00FE23C5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FE23C5">
        <w:rPr>
          <w:rFonts w:ascii="Angsana New" w:hAnsi="Angsana New"/>
          <w:sz w:val="30"/>
          <w:szCs w:val="30"/>
          <w:cs/>
        </w:rPr>
        <w:t>และ</w:t>
      </w:r>
      <w:r w:rsidRPr="00FE23C5">
        <w:rPr>
          <w:rFonts w:ascii="Angsana New" w:hAnsi="Angsana New" w:hint="cs"/>
          <w:sz w:val="30"/>
          <w:szCs w:val="30"/>
          <w:cs/>
        </w:rPr>
        <w:t>จำนวน</w:t>
      </w:r>
      <w:r w:rsidRPr="00FE23C5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FE23C5">
        <w:rPr>
          <w:rFonts w:ascii="Angsana New" w:hAnsi="Angsana New" w:hint="cs"/>
          <w:sz w:val="30"/>
          <w:szCs w:val="30"/>
          <w:cs/>
        </w:rPr>
        <w:t>ระหว่าง</w:t>
      </w:r>
      <w:r w:rsidR="000C206B" w:rsidRPr="00FE23C5">
        <w:rPr>
          <w:rFonts w:ascii="Angsana New" w:hAnsi="Angsana New" w:hint="cs"/>
          <w:sz w:val="30"/>
          <w:szCs w:val="30"/>
          <w:cs/>
        </w:rPr>
        <w:t>งวด</w:t>
      </w:r>
      <w:r w:rsidRPr="00FE23C5">
        <w:rPr>
          <w:rFonts w:ascii="Angsana New" w:hAnsi="Angsana New" w:hint="cs"/>
          <w:sz w:val="30"/>
          <w:szCs w:val="30"/>
          <w:cs/>
        </w:rPr>
        <w:t>โดยแสดงการคำนวณดังนี้</w:t>
      </w:r>
    </w:p>
    <w:p w14:paraId="1E8C0EEC" w14:textId="77777777" w:rsidR="006F10C2" w:rsidRPr="00FE23C5" w:rsidRDefault="006F10C2" w:rsidP="006F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1474E" w:rsidRPr="002D6C2F" w14:paraId="197B56C5" w14:textId="77777777" w:rsidTr="00780C41">
        <w:trPr>
          <w:cantSplit/>
        </w:trPr>
        <w:tc>
          <w:tcPr>
            <w:tcW w:w="3060" w:type="dxa"/>
          </w:tcPr>
          <w:p w14:paraId="3BDEB918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A6F975F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60F068E" w14:textId="716219A9" w:rsidR="0061474E" w:rsidRPr="002D6C2F" w:rsidRDefault="0061474E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3F618669" w14:textId="77777777" w:rsidTr="004C20A9">
        <w:trPr>
          <w:cantSplit/>
        </w:trPr>
        <w:tc>
          <w:tcPr>
            <w:tcW w:w="3060" w:type="dxa"/>
          </w:tcPr>
          <w:p w14:paraId="11BAE534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F7C133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0BB9C0A" w14:textId="6A69944E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F47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F47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85E15A7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71A8B2" w14:textId="0762CF52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F4724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="0061474E"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EF47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F47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816A4" w:rsidRPr="00FE23C5" w14:paraId="4D1B52D2" w14:textId="77777777" w:rsidTr="002C6D9F">
        <w:trPr>
          <w:cantSplit/>
        </w:trPr>
        <w:tc>
          <w:tcPr>
            <w:tcW w:w="3060" w:type="dxa"/>
          </w:tcPr>
          <w:p w14:paraId="1B6E4A81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2D00F7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68AF638" w14:textId="50B58C42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6147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14B129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DD6489" w14:textId="2D86370C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61474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66B251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37908" w14:textId="784C471D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6147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9D71D2B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6DEBA" w14:textId="3E22FA72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61474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2C45268B" w14:textId="77777777" w:rsidR="00EE02AA" w:rsidRPr="00FE23C5" w:rsidRDefault="00EE02AA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FA743B" w:rsidRPr="001A7E14" w14:paraId="7B1D82DE" w14:textId="77777777" w:rsidTr="0061474E">
        <w:trPr>
          <w:cantSplit/>
        </w:trPr>
        <w:tc>
          <w:tcPr>
            <w:tcW w:w="3690" w:type="dxa"/>
          </w:tcPr>
          <w:p w14:paraId="59067CEE" w14:textId="77777777" w:rsidR="00FA743B" w:rsidRPr="001A7E14" w:rsidRDefault="00FA743B" w:rsidP="00FA743B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68F38F8C" w14:textId="2658AE59" w:rsidR="00FA743B" w:rsidRPr="001A7E14" w:rsidRDefault="00FA743B" w:rsidP="00FA743B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(พันบาท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2D6ECF0" w14:textId="407EBA23" w:rsidR="00FA743B" w:rsidRPr="001A7E14" w:rsidRDefault="00F36E80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19,671</w:t>
            </w:r>
          </w:p>
        </w:tc>
        <w:tc>
          <w:tcPr>
            <w:tcW w:w="270" w:type="dxa"/>
          </w:tcPr>
          <w:p w14:paraId="6A4C8F6C" w14:textId="77777777" w:rsidR="00FA743B" w:rsidRPr="001A7E14" w:rsidRDefault="00FA743B" w:rsidP="00FA743B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6271314" w14:textId="0D181035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703E8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7413AEDE" w14:textId="77777777" w:rsidR="00FA743B" w:rsidRPr="001A7E14" w:rsidRDefault="00FA743B" w:rsidP="00FA743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287B3A" w14:textId="3B0BEF15" w:rsidR="00FA743B" w:rsidRPr="001A7E14" w:rsidRDefault="00F36E80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120,314</w:t>
            </w:r>
          </w:p>
        </w:tc>
        <w:tc>
          <w:tcPr>
            <w:tcW w:w="270" w:type="dxa"/>
          </w:tcPr>
          <w:p w14:paraId="560C2E38" w14:textId="77777777" w:rsidR="00FA743B" w:rsidRPr="001A7E14" w:rsidRDefault="00FA743B" w:rsidP="00FA743B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C56057E" w14:textId="7CAF675F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5703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</w:p>
        </w:tc>
      </w:tr>
      <w:tr w:rsidR="00FA743B" w:rsidRPr="001A7E14" w14:paraId="16EA5F89" w14:textId="77777777" w:rsidTr="0061474E">
        <w:trPr>
          <w:cantSplit/>
          <w:trHeight w:val="287"/>
        </w:trPr>
        <w:tc>
          <w:tcPr>
            <w:tcW w:w="3690" w:type="dxa"/>
            <w:vAlign w:val="bottom"/>
          </w:tcPr>
          <w:p w14:paraId="36328585" w14:textId="221E03CE" w:rsidR="00FA743B" w:rsidRPr="001A7E14" w:rsidRDefault="00FA743B" w:rsidP="00FA743B">
            <w:pPr>
              <w:spacing w:line="460" w:lineRule="exact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ที่จ่ายชำระแล้วและถือโดยผู้ถือหุ้น (พันหุ้น)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39175B" w14:textId="6F02A7B7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6841E84E" w14:textId="77777777" w:rsidR="00FA743B" w:rsidRPr="001A7E14" w:rsidRDefault="00FA743B" w:rsidP="00FA743B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79E7E7" w14:textId="57D62DDF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36C27484" w14:textId="77777777" w:rsidR="00FA743B" w:rsidRPr="001A7E14" w:rsidRDefault="00FA743B" w:rsidP="00FA743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FCBF7F" w14:textId="48029806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674B5947" w14:textId="77777777" w:rsidR="00FA743B" w:rsidRPr="001A7E14" w:rsidRDefault="00FA743B" w:rsidP="00FA743B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ACF972" w14:textId="15C4B9C1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FA743B" w:rsidRPr="009F3CE5" w14:paraId="2F8E6E56" w14:textId="77777777" w:rsidTr="0061474E">
        <w:trPr>
          <w:cantSplit/>
        </w:trPr>
        <w:tc>
          <w:tcPr>
            <w:tcW w:w="3690" w:type="dxa"/>
            <w:vAlign w:val="bottom"/>
          </w:tcPr>
          <w:p w14:paraId="385FCB6F" w14:textId="77777777" w:rsidR="00FA743B" w:rsidRPr="001A7E14" w:rsidRDefault="00FA743B" w:rsidP="00FA743B">
            <w:pPr>
              <w:spacing w:line="460" w:lineRule="exact"/>
              <w:ind w:left="33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E0C31CC" w14:textId="15C9D849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F36E80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4DF3C18" w14:textId="77777777" w:rsidR="00FA743B" w:rsidRPr="001A7E14" w:rsidRDefault="00FA743B" w:rsidP="00FA743B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3114E85" w14:textId="01A1CF71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14:paraId="09FE0A14" w14:textId="77777777" w:rsidR="00FA743B" w:rsidRPr="001A7E14" w:rsidRDefault="00FA743B" w:rsidP="00FA743B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1D558DC" w14:textId="4AF0AA68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F36E80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0BEE796" w14:textId="77777777" w:rsidR="00FA743B" w:rsidRPr="001A7E14" w:rsidRDefault="00FA743B" w:rsidP="00FA743B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6C71C1D" w14:textId="03E8FF62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</w:tr>
    </w:tbl>
    <w:p w14:paraId="4C5B2D9D" w14:textId="77777777" w:rsidR="002B3D6A" w:rsidRDefault="002B3D6A" w:rsidP="005D3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C1CBFFE" w14:textId="77777777" w:rsidR="002D3690" w:rsidRDefault="002D3690" w:rsidP="005D3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2B3D6A" w:rsidRPr="002D6C2F" w14:paraId="45BCA2C8" w14:textId="77777777" w:rsidTr="005E52DC">
        <w:trPr>
          <w:cantSplit/>
        </w:trPr>
        <w:tc>
          <w:tcPr>
            <w:tcW w:w="3060" w:type="dxa"/>
          </w:tcPr>
          <w:p w14:paraId="0B1DE37F" w14:textId="77777777" w:rsidR="002B3D6A" w:rsidRPr="002D6C2F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AD48CB" w14:textId="77777777" w:rsidR="002B3D6A" w:rsidRPr="002D6C2F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6CE5C6D" w14:textId="1F552A3C" w:rsidR="002B3D6A" w:rsidRPr="002B3D6A" w:rsidRDefault="002B3D6A" w:rsidP="002B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0C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B3D6A" w:rsidRPr="00FE23C5" w14:paraId="5BF71585" w14:textId="77777777" w:rsidTr="005E52DC">
        <w:trPr>
          <w:cantSplit/>
        </w:trPr>
        <w:tc>
          <w:tcPr>
            <w:tcW w:w="3060" w:type="dxa"/>
          </w:tcPr>
          <w:p w14:paraId="70BD9CAF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30D119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CD278BC" w14:textId="568B501E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F47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F47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16E972B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AAA226A" w14:textId="04F73E4C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F4724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EF47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F47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B3D6A" w:rsidRPr="00FE23C5" w14:paraId="53D51D46" w14:textId="77777777" w:rsidTr="005E52DC">
        <w:trPr>
          <w:cantSplit/>
        </w:trPr>
        <w:tc>
          <w:tcPr>
            <w:tcW w:w="3060" w:type="dxa"/>
          </w:tcPr>
          <w:p w14:paraId="3101876D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B540F5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E89C11C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C21B4D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9E216E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75453D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E0B8D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3E0A9F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A4CE7" w14:textId="77777777" w:rsidR="002B3D6A" w:rsidRPr="00FE23C5" w:rsidRDefault="002B3D6A" w:rsidP="005E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31D0DABA" w14:textId="77777777" w:rsidR="002B3D6A" w:rsidRPr="00FE23C5" w:rsidRDefault="002B3D6A" w:rsidP="002B3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FA743B" w:rsidRPr="001A7E14" w14:paraId="2D7A8BFE" w14:textId="77777777" w:rsidTr="005E52DC">
        <w:trPr>
          <w:cantSplit/>
        </w:trPr>
        <w:tc>
          <w:tcPr>
            <w:tcW w:w="3690" w:type="dxa"/>
          </w:tcPr>
          <w:p w14:paraId="3463D24F" w14:textId="77777777" w:rsidR="00FA743B" w:rsidRPr="001A7E14" w:rsidRDefault="00FA743B" w:rsidP="00FA743B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7487F823" w14:textId="77777777" w:rsidR="00FA743B" w:rsidRPr="001A7E14" w:rsidRDefault="00FA743B" w:rsidP="00FA743B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(พันบาท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F4755F2" w14:textId="256687D1" w:rsidR="00FA743B" w:rsidRPr="001A7E14" w:rsidRDefault="00F36E80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22,232</w:t>
            </w:r>
          </w:p>
        </w:tc>
        <w:tc>
          <w:tcPr>
            <w:tcW w:w="270" w:type="dxa"/>
          </w:tcPr>
          <w:p w14:paraId="0EB8E8E1" w14:textId="77777777" w:rsidR="00FA743B" w:rsidRPr="001A7E14" w:rsidRDefault="00FA743B" w:rsidP="00FA743B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6CAA98C" w14:textId="5AFFDF67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36,166</w:t>
            </w:r>
          </w:p>
        </w:tc>
        <w:tc>
          <w:tcPr>
            <w:tcW w:w="270" w:type="dxa"/>
          </w:tcPr>
          <w:p w14:paraId="07D74757" w14:textId="77777777" w:rsidR="00FA743B" w:rsidRPr="001A7E14" w:rsidRDefault="00FA743B" w:rsidP="00FA743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D88229" w14:textId="37C6A844" w:rsidR="00FA743B" w:rsidRPr="001A7E14" w:rsidRDefault="00F36E80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110,870</w:t>
            </w:r>
          </w:p>
        </w:tc>
        <w:tc>
          <w:tcPr>
            <w:tcW w:w="270" w:type="dxa"/>
          </w:tcPr>
          <w:p w14:paraId="55064984" w14:textId="77777777" w:rsidR="00FA743B" w:rsidRPr="001A7E14" w:rsidRDefault="00FA743B" w:rsidP="00FA743B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3F38FF" w14:textId="07A53B46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122,100</w:t>
            </w:r>
          </w:p>
        </w:tc>
      </w:tr>
      <w:tr w:rsidR="00FA743B" w:rsidRPr="001A7E14" w14:paraId="47ABF42F" w14:textId="77777777" w:rsidTr="005E52DC">
        <w:trPr>
          <w:cantSplit/>
          <w:trHeight w:val="287"/>
        </w:trPr>
        <w:tc>
          <w:tcPr>
            <w:tcW w:w="3690" w:type="dxa"/>
            <w:vAlign w:val="bottom"/>
          </w:tcPr>
          <w:p w14:paraId="515964C4" w14:textId="77777777" w:rsidR="00FA743B" w:rsidRPr="001A7E14" w:rsidRDefault="00FA743B" w:rsidP="00FA743B">
            <w:pPr>
              <w:spacing w:line="460" w:lineRule="exact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ที่จ่ายชำระแล้วและถือโดยผู้ถือหุ้น (พันหุ้น)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7B96B5" w14:textId="77777777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39517FFC" w14:textId="77777777" w:rsidR="00FA743B" w:rsidRPr="001A7E14" w:rsidRDefault="00FA743B" w:rsidP="00FA743B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A7C57C" w14:textId="64126242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6D4FDED7" w14:textId="77777777" w:rsidR="00FA743B" w:rsidRPr="001A7E14" w:rsidRDefault="00FA743B" w:rsidP="00FA743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24D22C" w14:textId="77777777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1B9FA366" w14:textId="77777777" w:rsidR="00FA743B" w:rsidRPr="001A7E14" w:rsidRDefault="00FA743B" w:rsidP="00FA743B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4C497C" w14:textId="64378DC6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FA743B" w:rsidRPr="009F3CE5" w14:paraId="4553646B" w14:textId="77777777" w:rsidTr="005E52DC">
        <w:trPr>
          <w:cantSplit/>
        </w:trPr>
        <w:tc>
          <w:tcPr>
            <w:tcW w:w="3690" w:type="dxa"/>
            <w:vAlign w:val="bottom"/>
          </w:tcPr>
          <w:p w14:paraId="2AC39C9F" w14:textId="77777777" w:rsidR="00FA743B" w:rsidRPr="001A7E14" w:rsidRDefault="00FA743B" w:rsidP="00FA743B">
            <w:pPr>
              <w:spacing w:line="460" w:lineRule="exact"/>
              <w:ind w:left="33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D5C48AB" w14:textId="4DC91125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F36E80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85C97D8" w14:textId="77777777" w:rsidR="00FA743B" w:rsidRPr="001A7E14" w:rsidRDefault="00FA743B" w:rsidP="00FA743B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33A1D80" w14:textId="16739105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14:paraId="078A7DC9" w14:textId="77777777" w:rsidR="00FA743B" w:rsidRPr="001A7E14" w:rsidRDefault="00FA743B" w:rsidP="00FA743B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7084A08" w14:textId="27B17C2B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F36E80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40CEFB8" w14:textId="77777777" w:rsidR="00FA743B" w:rsidRPr="001A7E14" w:rsidRDefault="00FA743B" w:rsidP="00FA743B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F554561" w14:textId="30B22A7D" w:rsidR="00FA743B" w:rsidRPr="001A7E14" w:rsidRDefault="00FA743B" w:rsidP="001A7E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</w:tr>
    </w:tbl>
    <w:p w14:paraId="37C491E6" w14:textId="77777777" w:rsidR="002B3D6A" w:rsidRDefault="002B3D6A" w:rsidP="00A75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6AF4D14" w14:textId="44755932" w:rsidR="00B44FCB" w:rsidRPr="00F40C65" w:rsidRDefault="00B44FCB" w:rsidP="00B4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EC7B35">
        <w:rPr>
          <w:rFonts w:ascii="Angsana New" w:hAnsi="Angsana New"/>
          <w:b/>
          <w:bCs/>
          <w:sz w:val="30"/>
          <w:szCs w:val="30"/>
        </w:rPr>
        <w:t>0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Pr="00F40C6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46F7B25" w14:textId="4CBA94B2" w:rsidR="00B44FCB" w:rsidRDefault="00B44FCB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CD1C1E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Pr="00CD1C1E">
        <w:rPr>
          <w:rFonts w:ascii="Angsana New" w:hAnsi="Angsana New"/>
          <w:sz w:val="30"/>
          <w:szCs w:val="30"/>
        </w:rPr>
        <w:t>2568</w:t>
      </w:r>
      <w:r w:rsidR="005B2654">
        <w:rPr>
          <w:rFonts w:ascii="Angsana New" w:hAnsi="Angsana New" w:hint="cs"/>
          <w:sz w:val="30"/>
          <w:szCs w:val="30"/>
          <w:cs/>
        </w:rPr>
        <w:t xml:space="preserve"> ของบริษัท</w:t>
      </w:r>
      <w:r w:rsidRPr="00CD1C1E">
        <w:rPr>
          <w:rFonts w:ascii="Angsana New" w:hAnsi="Angsana New"/>
          <w:sz w:val="30"/>
          <w:szCs w:val="30"/>
          <w:cs/>
        </w:rPr>
        <w:t xml:space="preserve"> ประชุมเมื่อวันที่ </w:t>
      </w:r>
      <w:r w:rsidRPr="00CD1C1E">
        <w:rPr>
          <w:rFonts w:ascii="Angsana New" w:hAnsi="Angsana New"/>
          <w:sz w:val="30"/>
          <w:szCs w:val="30"/>
        </w:rPr>
        <w:t xml:space="preserve"> 25</w:t>
      </w:r>
      <w:r w:rsidRPr="00CD1C1E">
        <w:rPr>
          <w:rFonts w:ascii="Angsana New" w:hAnsi="Angsana New"/>
          <w:sz w:val="30"/>
          <w:szCs w:val="30"/>
          <w:cs/>
        </w:rPr>
        <w:t xml:space="preserve"> เมษายน </w:t>
      </w:r>
      <w:r w:rsidRPr="00CD1C1E">
        <w:rPr>
          <w:rFonts w:ascii="Angsana New" w:hAnsi="Angsana New"/>
          <w:sz w:val="30"/>
          <w:szCs w:val="30"/>
        </w:rPr>
        <w:t>2568</w:t>
      </w:r>
      <w:r w:rsidRPr="00CD1C1E">
        <w:rPr>
          <w:rFonts w:ascii="Angsana New" w:hAnsi="Angsana New" w:hint="cs"/>
          <w:sz w:val="30"/>
          <w:szCs w:val="30"/>
          <w:cs/>
        </w:rPr>
        <w:t xml:space="preserve"> </w:t>
      </w:r>
      <w:r w:rsidRPr="00CD1C1E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</w:t>
      </w:r>
      <w:r w:rsidRPr="00CD1C1E">
        <w:rPr>
          <w:rFonts w:ascii="Angsana New" w:hAnsi="Angsana New"/>
          <w:sz w:val="30"/>
          <w:szCs w:val="30"/>
        </w:rPr>
        <w:t>2567</w:t>
      </w:r>
      <w:r w:rsidRPr="00CD1C1E">
        <w:rPr>
          <w:rFonts w:ascii="Angsana New" w:hAnsi="Angsana New"/>
          <w:sz w:val="30"/>
          <w:szCs w:val="30"/>
          <w:cs/>
        </w:rPr>
        <w:t xml:space="preserve"> </w:t>
      </w:r>
      <w:r w:rsidR="001A7E14">
        <w:rPr>
          <w:rFonts w:ascii="Angsana New" w:hAnsi="Angsana New"/>
          <w:sz w:val="30"/>
          <w:szCs w:val="30"/>
        </w:rPr>
        <w:t xml:space="preserve"> </w:t>
      </w:r>
      <w:r w:rsidRPr="00CD1C1E">
        <w:rPr>
          <w:rFonts w:ascii="Angsana New" w:hAnsi="Angsana New"/>
          <w:sz w:val="30"/>
          <w:szCs w:val="30"/>
          <w:cs/>
        </w:rPr>
        <w:t xml:space="preserve">ให้แก่ผู้ถือหุ้นในอัตราหุ้นละ </w:t>
      </w:r>
      <w:r w:rsidRPr="00CD1C1E">
        <w:rPr>
          <w:rFonts w:ascii="Angsana New" w:hAnsi="Angsana New"/>
          <w:sz w:val="30"/>
          <w:szCs w:val="30"/>
        </w:rPr>
        <w:t>0.034</w:t>
      </w:r>
      <w:r w:rsidRPr="00CD1C1E">
        <w:rPr>
          <w:rFonts w:ascii="Angsana New" w:hAnsi="Angsana New"/>
          <w:sz w:val="30"/>
          <w:szCs w:val="30"/>
          <w:cs/>
        </w:rPr>
        <w:t xml:space="preserve"> บาท  รวมเป็นเงินทั้งสิ้น  </w:t>
      </w:r>
      <w:r w:rsidRPr="00CD1C1E">
        <w:rPr>
          <w:rFonts w:asciiTheme="majorBidi" w:hAnsiTheme="majorBidi" w:cstheme="majorBidi"/>
          <w:sz w:val="30"/>
          <w:szCs w:val="30"/>
        </w:rPr>
        <w:t>24.</w:t>
      </w:r>
      <w:r w:rsidR="001A7E14">
        <w:rPr>
          <w:rFonts w:asciiTheme="majorBidi" w:hAnsiTheme="majorBidi" w:cstheme="majorBidi"/>
          <w:sz w:val="30"/>
          <w:szCs w:val="30"/>
        </w:rPr>
        <w:t>64</w:t>
      </w:r>
      <w:r w:rsidRPr="00CD1C1E">
        <w:rPr>
          <w:rFonts w:ascii="Angsana New" w:hAnsi="Angsana New"/>
          <w:sz w:val="30"/>
          <w:szCs w:val="30"/>
          <w:cs/>
        </w:rPr>
        <w:t xml:space="preserve"> </w:t>
      </w:r>
      <w:r w:rsidRPr="00CD1C1E">
        <w:rPr>
          <w:rFonts w:ascii="Angsana New" w:hAnsi="Angsana New" w:hint="cs"/>
          <w:sz w:val="30"/>
          <w:szCs w:val="30"/>
          <w:cs/>
        </w:rPr>
        <w:t>ล้าน</w:t>
      </w:r>
      <w:r w:rsidRPr="00CD1C1E">
        <w:rPr>
          <w:rFonts w:ascii="Angsana New" w:hAnsi="Angsana New"/>
          <w:sz w:val="30"/>
          <w:szCs w:val="30"/>
          <w:cs/>
        </w:rPr>
        <w:t xml:space="preserve">บาท </w:t>
      </w:r>
      <w:r w:rsidR="001A7E14">
        <w:rPr>
          <w:rFonts w:ascii="Angsana New" w:hAnsi="Angsana New"/>
          <w:sz w:val="30"/>
          <w:szCs w:val="30"/>
        </w:rPr>
        <w:t xml:space="preserve"> </w:t>
      </w:r>
      <w:r w:rsidRPr="00CD1C1E">
        <w:rPr>
          <w:rFonts w:ascii="Angsana New" w:hAnsi="Angsana New"/>
          <w:sz w:val="30"/>
          <w:szCs w:val="30"/>
          <w:cs/>
        </w:rPr>
        <w:t xml:space="preserve">หรือคิดเป็นร้อยละ </w:t>
      </w:r>
      <w:r w:rsidRPr="00CD1C1E">
        <w:rPr>
          <w:rFonts w:ascii="Angsana New" w:hAnsi="Angsana New"/>
          <w:sz w:val="30"/>
          <w:szCs w:val="30"/>
        </w:rPr>
        <w:t>18.05</w:t>
      </w:r>
      <w:r w:rsidRPr="00CD1C1E">
        <w:rPr>
          <w:rFonts w:ascii="Angsana New" w:hAnsi="Angsana New"/>
          <w:sz w:val="30"/>
          <w:szCs w:val="30"/>
          <w:cs/>
        </w:rPr>
        <w:t xml:space="preserve"> ของ</w:t>
      </w:r>
      <w:r w:rsidR="001A7E14">
        <w:rPr>
          <w:rFonts w:ascii="Angsana New" w:hAnsi="Angsana New"/>
          <w:sz w:val="30"/>
          <w:szCs w:val="30"/>
        </w:rPr>
        <w:t xml:space="preserve">  </w:t>
      </w:r>
      <w:r w:rsidRPr="00CD1C1E">
        <w:rPr>
          <w:rFonts w:ascii="Angsana New" w:hAnsi="Angsana New"/>
          <w:sz w:val="30"/>
          <w:szCs w:val="30"/>
          <w:cs/>
        </w:rPr>
        <w:t>กำไรสุทธิ โดย</w:t>
      </w:r>
      <w:r w:rsidRPr="00A75D4E">
        <w:rPr>
          <w:rFonts w:ascii="Angsana New" w:hAnsi="Angsana New"/>
          <w:sz w:val="30"/>
          <w:szCs w:val="30"/>
          <w:cs/>
        </w:rPr>
        <w:t>จ่ายเงินปันผล</w:t>
      </w:r>
      <w:r w:rsidR="00DF0948" w:rsidRPr="00A75D4E">
        <w:rPr>
          <w:rFonts w:ascii="Angsana New" w:hAnsi="Angsana New" w:hint="cs"/>
          <w:sz w:val="30"/>
          <w:szCs w:val="30"/>
          <w:cs/>
        </w:rPr>
        <w:t>แล้ว</w:t>
      </w:r>
      <w:r w:rsidRPr="00A75D4E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A75D4E">
        <w:rPr>
          <w:rFonts w:ascii="Angsana New" w:hAnsi="Angsana New"/>
          <w:sz w:val="30"/>
          <w:szCs w:val="30"/>
        </w:rPr>
        <w:t>23</w:t>
      </w:r>
      <w:r w:rsidRPr="00A75D4E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A75D4E">
        <w:rPr>
          <w:rFonts w:ascii="Angsana New" w:hAnsi="Angsana New"/>
          <w:sz w:val="30"/>
          <w:szCs w:val="30"/>
        </w:rPr>
        <w:t>2568</w:t>
      </w:r>
      <w:r w:rsidRPr="00CD1C1E">
        <w:rPr>
          <w:rFonts w:ascii="Angsana New" w:hAnsi="Angsana New"/>
          <w:sz w:val="30"/>
          <w:szCs w:val="30"/>
          <w:cs/>
        </w:rPr>
        <w:t xml:space="preserve"> </w:t>
      </w:r>
    </w:p>
    <w:p w14:paraId="3AEFB2FD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D78EE0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524557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E97752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C208CD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360A1C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1792B9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8F5A8B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798EEA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A68CE1" w14:textId="77777777" w:rsidR="00A75D4E" w:rsidRDefault="00A75D4E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570E53" w14:textId="01AB7756" w:rsidR="005D305F" w:rsidRPr="005D305F" w:rsidRDefault="00504F3F" w:rsidP="00A75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04F3F">
        <w:rPr>
          <w:rFonts w:ascii="Angsana New" w:hAnsi="Angsana New" w:hint="cs"/>
          <w:b/>
          <w:bCs/>
          <w:sz w:val="30"/>
          <w:szCs w:val="30"/>
          <w:lang w:val="en-GB"/>
        </w:rPr>
        <w:lastRenderedPageBreak/>
        <w:t>2</w:t>
      </w:r>
      <w:r w:rsidR="00EC7B35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A75D4E">
        <w:rPr>
          <w:rFonts w:ascii="Angsana New" w:hAnsi="Angsana New"/>
          <w:b/>
          <w:bCs/>
          <w:sz w:val="30"/>
          <w:szCs w:val="30"/>
          <w:cs/>
        </w:rPr>
        <w:tab/>
      </w:r>
      <w:r w:rsidR="005D305F" w:rsidRPr="005D305F">
        <w:rPr>
          <w:rFonts w:ascii="Angsana New" w:hAnsi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230EAEF9" w14:textId="71302373" w:rsidR="000C4CDA" w:rsidRDefault="000C4CDA" w:rsidP="00A75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รายได้ของกลุ่มบริษัท สำหรับงวด</w:t>
      </w:r>
      <w:r w:rsidR="00EF4724">
        <w:rPr>
          <w:rFonts w:ascii="Angsana New" w:hAnsi="Angsana New" w:hint="cs"/>
          <w:sz w:val="30"/>
          <w:szCs w:val="30"/>
          <w:cs/>
        </w:rPr>
        <w:t>เก้าเดือน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F4724">
        <w:rPr>
          <w:rFonts w:ascii="Angsana New" w:hAnsi="Angsana New" w:hint="cs"/>
          <w:sz w:val="30"/>
          <w:szCs w:val="30"/>
          <w:lang w:val="en-GB"/>
        </w:rPr>
        <w:t xml:space="preserve">30 </w:t>
      </w:r>
      <w:r w:rsidR="00EF4724">
        <w:rPr>
          <w:rFonts w:ascii="Angsana New" w:hAnsi="Angsana New" w:hint="cs"/>
          <w:sz w:val="30"/>
          <w:szCs w:val="30"/>
          <w:cs/>
          <w:lang w:val="en-GB"/>
        </w:rPr>
        <w:t xml:space="preserve">กันยายน </w:t>
      </w:r>
      <w:r w:rsidR="00E06BE5">
        <w:rPr>
          <w:rFonts w:ascii="Angsana New" w:hAnsi="Angsana New" w:hint="cs"/>
          <w:sz w:val="30"/>
          <w:szCs w:val="30"/>
          <w:lang w:val="en-GB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2567</w:t>
      </w:r>
      <w:r>
        <w:rPr>
          <w:rFonts w:ascii="Angsana New" w:hAnsi="Angsana New" w:hint="cs"/>
          <w:sz w:val="30"/>
          <w:szCs w:val="30"/>
          <w:cs/>
        </w:rPr>
        <w:t xml:space="preserve"> จำแนกตามส่วนที่ได้รับการส่งเสริมการลงทุนและส่วนที่ไม่ได้รับการส่งเสริมการลงทุนมีดังนี้</w:t>
      </w:r>
    </w:p>
    <w:p w14:paraId="6E7B34AD" w14:textId="73C9C82A" w:rsidR="00DC6D24" w:rsidRPr="009F3CE5" w:rsidRDefault="003C79B0" w:rsidP="0070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1170"/>
        <w:gridCol w:w="1169"/>
        <w:gridCol w:w="1169"/>
        <w:gridCol w:w="1169"/>
        <w:gridCol w:w="1169"/>
        <w:gridCol w:w="1170"/>
      </w:tblGrid>
      <w:tr w:rsidR="00A75D4E" w:rsidRPr="001A7E14" w14:paraId="4A244E51" w14:textId="77777777" w:rsidTr="00A75D4E">
        <w:tc>
          <w:tcPr>
            <w:tcW w:w="2339" w:type="dxa"/>
          </w:tcPr>
          <w:p w14:paraId="4C1AC247" w14:textId="77777777" w:rsidR="00A75D4E" w:rsidRPr="009F3CE5" w:rsidRDefault="00A75D4E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6" w:type="dxa"/>
            <w:gridSpan w:val="6"/>
            <w:tcBorders>
              <w:bottom w:val="single" w:sz="4" w:space="0" w:color="auto"/>
            </w:tcBorders>
          </w:tcPr>
          <w:p w14:paraId="504D8CED" w14:textId="1F10F230" w:rsidR="00A75D4E" w:rsidRPr="001A7E14" w:rsidRDefault="00A75D4E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542CBD" w:rsidRPr="001A7E14" w14:paraId="02FD6BB4" w14:textId="77777777" w:rsidTr="00482F52">
        <w:tc>
          <w:tcPr>
            <w:tcW w:w="2339" w:type="dxa"/>
          </w:tcPr>
          <w:p w14:paraId="5B90E54B" w14:textId="77777777" w:rsidR="00542CBD" w:rsidRPr="001A7E14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9B5AF" w14:textId="5C83ED60" w:rsidR="00542CBD" w:rsidRPr="001A7E14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ส่วนที่ได้รับการส่งเสริมการลงทุน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70F42" w14:textId="0B72B1A8" w:rsidR="00542CBD" w:rsidRPr="001A7E14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="00634FDA"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ได้รับการส่งเสริมการลงทุน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FACFA8" w14:textId="18DEECAB" w:rsidR="00542CBD" w:rsidRPr="001A7E14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6D24" w:rsidRPr="001A7E14" w14:paraId="3AA381CF" w14:textId="77777777" w:rsidTr="00482F52">
        <w:tc>
          <w:tcPr>
            <w:tcW w:w="2339" w:type="dxa"/>
          </w:tcPr>
          <w:p w14:paraId="413BE098" w14:textId="77777777" w:rsidR="00DC6D24" w:rsidRPr="001A7E14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240CBF" w14:textId="32136398" w:rsidR="00DC6D24" w:rsidRPr="001A7E14" w:rsidRDefault="00EF47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04F3F"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F09D9F2" w14:textId="3E395481" w:rsidR="00DC6D24" w:rsidRPr="001A7E14" w:rsidRDefault="00EF47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04F3F"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7FAFB98" w14:textId="137D5A0D" w:rsidR="00DC6D24" w:rsidRPr="001A7E14" w:rsidRDefault="00EF47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04F3F"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292D887" w14:textId="1EFEBF20" w:rsidR="00DC6D24" w:rsidRPr="001A7E14" w:rsidRDefault="00EF47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04F3F"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6897282" w14:textId="7865D666" w:rsidR="00DC6D24" w:rsidRPr="001A7E14" w:rsidRDefault="00EF47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04F3F"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FAB94C" w14:textId="0968323E" w:rsidR="00DC6D24" w:rsidRPr="001A7E14" w:rsidRDefault="00EF47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04F3F"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</w:tr>
      <w:tr w:rsidR="00F43243" w:rsidRPr="001A7E14" w14:paraId="35EC8EC3" w14:textId="77777777" w:rsidTr="0068413A">
        <w:tc>
          <w:tcPr>
            <w:tcW w:w="2339" w:type="dxa"/>
          </w:tcPr>
          <w:p w14:paraId="00FCEBDC" w14:textId="77777777" w:rsidR="00F43243" w:rsidRPr="001A7E14" w:rsidRDefault="00F43243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6"/>
            <w:tcBorders>
              <w:top w:val="single" w:sz="4" w:space="0" w:color="auto"/>
            </w:tcBorders>
          </w:tcPr>
          <w:p w14:paraId="46A7FEF3" w14:textId="10081005" w:rsidR="00F43243" w:rsidRPr="001A7E14" w:rsidRDefault="00F43243" w:rsidP="00F4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DC6D24" w:rsidRPr="001A7E14" w14:paraId="222CAE97" w14:textId="77777777" w:rsidTr="00F43243">
        <w:tc>
          <w:tcPr>
            <w:tcW w:w="2339" w:type="dxa"/>
          </w:tcPr>
          <w:p w14:paraId="36E6CDB5" w14:textId="0CFBE5B6" w:rsidR="00DC6D24" w:rsidRPr="001A7E14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รายได้ขายและให้บริการ</w:t>
            </w:r>
          </w:p>
        </w:tc>
        <w:tc>
          <w:tcPr>
            <w:tcW w:w="1170" w:type="dxa"/>
          </w:tcPr>
          <w:p w14:paraId="4F6E6D7F" w14:textId="19F272EF" w:rsidR="00DC6D24" w:rsidRPr="001A7E14" w:rsidRDefault="00187712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166,809</w:t>
            </w:r>
          </w:p>
        </w:tc>
        <w:tc>
          <w:tcPr>
            <w:tcW w:w="1169" w:type="dxa"/>
          </w:tcPr>
          <w:p w14:paraId="5A6B8BAF" w14:textId="165C5600" w:rsidR="00DC6D24" w:rsidRPr="001A7E14" w:rsidRDefault="00187712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95,636</w:t>
            </w:r>
          </w:p>
        </w:tc>
        <w:tc>
          <w:tcPr>
            <w:tcW w:w="1169" w:type="dxa"/>
          </w:tcPr>
          <w:p w14:paraId="6ADA9DA6" w14:textId="6236BF5A" w:rsidR="00DC6D24" w:rsidRPr="001A7E14" w:rsidRDefault="006D16EB" w:rsidP="0070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</w:t>
            </w:r>
            <w:r w:rsidR="00187712" w:rsidRPr="001A7E14">
              <w:rPr>
                <w:rFonts w:ascii="Angsana New" w:hAnsi="Angsana New"/>
                <w:sz w:val="30"/>
                <w:szCs w:val="30"/>
              </w:rPr>
              <w:t>496,908</w:t>
            </w:r>
          </w:p>
        </w:tc>
        <w:tc>
          <w:tcPr>
            <w:tcW w:w="1169" w:type="dxa"/>
          </w:tcPr>
          <w:p w14:paraId="5FDEEAC7" w14:textId="3EBB38BC" w:rsidR="00DC6D24" w:rsidRPr="001A7E14" w:rsidRDefault="00187712" w:rsidP="0070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1,452,241</w:t>
            </w:r>
          </w:p>
        </w:tc>
        <w:tc>
          <w:tcPr>
            <w:tcW w:w="1169" w:type="dxa"/>
          </w:tcPr>
          <w:p w14:paraId="05E1CFB4" w14:textId="29F188DF" w:rsidR="00DC6D24" w:rsidRPr="001A7E14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  <w:lang w:val="en-GB"/>
              </w:rPr>
              <w:t>1,</w:t>
            </w:r>
            <w:r w:rsidR="00187712" w:rsidRPr="001A7E14">
              <w:rPr>
                <w:rFonts w:ascii="Angsana New" w:hAnsi="Angsana New"/>
                <w:sz w:val="30"/>
                <w:szCs w:val="30"/>
                <w:lang w:val="en-GB"/>
              </w:rPr>
              <w:t>663,717</w:t>
            </w:r>
          </w:p>
        </w:tc>
        <w:tc>
          <w:tcPr>
            <w:tcW w:w="1170" w:type="dxa"/>
          </w:tcPr>
          <w:p w14:paraId="42E9E616" w14:textId="3B5EF8BF" w:rsidR="00DC6D24" w:rsidRPr="001A7E14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</w:t>
            </w:r>
            <w:r w:rsidR="00187712" w:rsidRPr="001A7E14">
              <w:rPr>
                <w:rFonts w:ascii="Angsana New" w:hAnsi="Angsana New"/>
                <w:sz w:val="30"/>
                <w:szCs w:val="30"/>
              </w:rPr>
              <w:t>547,87</w:t>
            </w:r>
            <w:r w:rsidR="005703E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C6D24" w:rsidRPr="001A7E14" w14:paraId="3D10561A" w14:textId="77777777" w:rsidTr="007072B1">
        <w:tc>
          <w:tcPr>
            <w:tcW w:w="2339" w:type="dxa"/>
          </w:tcPr>
          <w:p w14:paraId="4A89BF88" w14:textId="39281E26" w:rsidR="00DC6D24" w:rsidRPr="001A7E14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รายได้ตามสัญญาก่อสร้าง</w:t>
            </w:r>
          </w:p>
        </w:tc>
        <w:tc>
          <w:tcPr>
            <w:tcW w:w="1170" w:type="dxa"/>
          </w:tcPr>
          <w:p w14:paraId="2185B27A" w14:textId="78239740" w:rsidR="00DC6D24" w:rsidRPr="001A7E14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211CC5A5" w14:textId="64DFC8B4" w:rsidR="00DC6D24" w:rsidRPr="001A7E14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67D6FDD1" w14:textId="2E71F564" w:rsidR="00DC6D24" w:rsidRPr="001A7E14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3DD42194" w14:textId="6B8C633A" w:rsidR="00DC6D24" w:rsidRPr="001A7E14" w:rsidRDefault="00187712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42,450</w:t>
            </w:r>
          </w:p>
        </w:tc>
        <w:tc>
          <w:tcPr>
            <w:tcW w:w="1169" w:type="dxa"/>
          </w:tcPr>
          <w:p w14:paraId="0E18FEC3" w14:textId="196116D7" w:rsidR="00DC6D24" w:rsidRPr="001A7E14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FF24A11" w14:textId="11344BAB" w:rsidR="00DC6D24" w:rsidRPr="001A7E14" w:rsidRDefault="00187712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42,450</w:t>
            </w:r>
          </w:p>
        </w:tc>
      </w:tr>
      <w:tr w:rsidR="00DC6D24" w:rsidRPr="001A7E14" w14:paraId="6FC281E5" w14:textId="77777777" w:rsidTr="007072B1">
        <w:tc>
          <w:tcPr>
            <w:tcW w:w="2339" w:type="dxa"/>
          </w:tcPr>
          <w:p w14:paraId="46B7F4DC" w14:textId="1FB77097" w:rsidR="00DC6D24" w:rsidRPr="001A7E14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9661B" w14:textId="7F7D69C0" w:rsidR="00DC6D24" w:rsidRPr="001A7E14" w:rsidRDefault="00187712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70EC68B" w14:textId="19502D8E" w:rsidR="00DC6D24" w:rsidRPr="001A7E14" w:rsidRDefault="00187712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CE386D4" w14:textId="249C9433" w:rsidR="00DC6D24" w:rsidRPr="001A7E14" w:rsidRDefault="00187712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9,843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FB86608" w14:textId="2381EF13" w:rsidR="00DC6D24" w:rsidRPr="001A7E14" w:rsidRDefault="00187712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7,368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02F13DB" w14:textId="3A8AFAB5" w:rsidR="00DC6D24" w:rsidRPr="001A7E14" w:rsidRDefault="00187712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11,349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196EF5" w14:textId="64212B9A" w:rsidR="00DC6D24" w:rsidRPr="001A7E14" w:rsidRDefault="00187712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8,72</w:t>
            </w:r>
            <w:r w:rsidR="005703E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C6D24" w14:paraId="41EED71C" w14:textId="77777777" w:rsidTr="007072B1">
        <w:tc>
          <w:tcPr>
            <w:tcW w:w="2339" w:type="dxa"/>
          </w:tcPr>
          <w:p w14:paraId="0D3A8DEC" w14:textId="3CCD001B" w:rsidR="00DC6D24" w:rsidRPr="001A7E14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63451E" w14:textId="02E89665" w:rsidR="00DC6D24" w:rsidRPr="001A7E14" w:rsidRDefault="00187712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168,</w:t>
            </w:r>
            <w:r w:rsidR="0058774C" w:rsidRPr="0058774C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31</w:t>
            </w:r>
            <w:r w:rsidR="00AA1EF1"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D5F5415" w14:textId="4C9502E8" w:rsidR="00DC6D24" w:rsidRPr="001A7E14" w:rsidRDefault="00187712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96,996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D298EB4" w14:textId="08663993" w:rsidR="00DC6D24" w:rsidRPr="001A7E14" w:rsidRDefault="00187712" w:rsidP="0070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1,506,751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E5490F1" w14:textId="274EB320" w:rsidR="00DC6D24" w:rsidRPr="001A7E14" w:rsidRDefault="00187712" w:rsidP="0070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1,502,059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D4949A3" w14:textId="2FFAAEB3" w:rsidR="00DC6D24" w:rsidRPr="001A7E14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87712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675,066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9AD520" w14:textId="2C78D069" w:rsidR="00DC6D24" w:rsidRPr="001A7E14" w:rsidRDefault="006D16E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87712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599,055</w:t>
            </w:r>
          </w:p>
        </w:tc>
      </w:tr>
    </w:tbl>
    <w:p w14:paraId="6BEAECE6" w14:textId="03AEDA37" w:rsidR="003C79B0" w:rsidRPr="00A75D4E" w:rsidRDefault="003C79B0" w:rsidP="00A75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1170"/>
        <w:gridCol w:w="1169"/>
        <w:gridCol w:w="1169"/>
        <w:gridCol w:w="1169"/>
        <w:gridCol w:w="1169"/>
        <w:gridCol w:w="1170"/>
      </w:tblGrid>
      <w:tr w:rsidR="00A75D4E" w:rsidRPr="001A7E14" w14:paraId="2C2091FC" w14:textId="77777777" w:rsidTr="00A75D4E">
        <w:tc>
          <w:tcPr>
            <w:tcW w:w="2339" w:type="dxa"/>
          </w:tcPr>
          <w:p w14:paraId="75554643" w14:textId="77777777" w:rsidR="00A75D4E" w:rsidRPr="001A0C3C" w:rsidRDefault="00A75D4E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6" w:type="dxa"/>
            <w:gridSpan w:val="6"/>
            <w:tcBorders>
              <w:bottom w:val="single" w:sz="4" w:space="0" w:color="auto"/>
            </w:tcBorders>
          </w:tcPr>
          <w:p w14:paraId="1671F068" w14:textId="3C9494B4" w:rsidR="00A75D4E" w:rsidRPr="001A7E14" w:rsidRDefault="00A75D4E" w:rsidP="00A7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3C79B0" w:rsidRPr="001A7E14" w14:paraId="501825DA" w14:textId="77777777" w:rsidTr="00482F52">
        <w:tc>
          <w:tcPr>
            <w:tcW w:w="2339" w:type="dxa"/>
          </w:tcPr>
          <w:p w14:paraId="2E8F284C" w14:textId="77777777" w:rsidR="003C79B0" w:rsidRPr="001A7E14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9AA79" w14:textId="77777777" w:rsidR="003C79B0" w:rsidRPr="001A7E14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ส่วนที่ได้รับการส่งเสริมการลงทุน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DCD02" w14:textId="2A3B9CA6" w:rsidR="003C79B0" w:rsidRPr="001A7E14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="003C4D0E"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ได้รับการส่งเสริมการลงทุน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E9287" w14:textId="77777777" w:rsidR="003C79B0" w:rsidRPr="001A7E14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C79B0" w:rsidRPr="001A7E14" w14:paraId="1B965BD5" w14:textId="77777777" w:rsidTr="00482F52">
        <w:tc>
          <w:tcPr>
            <w:tcW w:w="2339" w:type="dxa"/>
          </w:tcPr>
          <w:p w14:paraId="4970E9BF" w14:textId="77777777" w:rsidR="003C79B0" w:rsidRPr="001A7E14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C41E28" w14:textId="5446505C" w:rsidR="003C79B0" w:rsidRPr="001A7E14" w:rsidRDefault="00EF4724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04F3F"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DC588DE" w14:textId="2DB651F1" w:rsidR="003C79B0" w:rsidRPr="001A7E14" w:rsidRDefault="00EF4724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04F3F"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E20B086" w14:textId="2C686EAD" w:rsidR="003C79B0" w:rsidRPr="001A7E14" w:rsidRDefault="00EF4724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04F3F"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720D287" w14:textId="400C9DAF" w:rsidR="003C79B0" w:rsidRPr="001A7E14" w:rsidRDefault="00EF4724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04F3F"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1397AAD" w14:textId="7FCEB8BF" w:rsidR="003C79B0" w:rsidRPr="001A7E14" w:rsidRDefault="00EF4724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04F3F"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2445CB" w14:textId="684D1338" w:rsidR="003C79B0" w:rsidRPr="001A7E14" w:rsidRDefault="00EF4724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04F3F" w:rsidRPr="001A7E14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</w:tr>
      <w:tr w:rsidR="00F43243" w:rsidRPr="001A7E14" w14:paraId="697E8F60" w14:textId="77777777" w:rsidTr="00BF7DB1">
        <w:tc>
          <w:tcPr>
            <w:tcW w:w="2339" w:type="dxa"/>
          </w:tcPr>
          <w:p w14:paraId="59C9F041" w14:textId="77777777" w:rsidR="00F43243" w:rsidRPr="001A7E14" w:rsidRDefault="00F43243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6"/>
            <w:tcBorders>
              <w:top w:val="single" w:sz="4" w:space="0" w:color="auto"/>
            </w:tcBorders>
          </w:tcPr>
          <w:p w14:paraId="2A8C7559" w14:textId="7C886E51" w:rsidR="00F43243" w:rsidRPr="001A7E14" w:rsidRDefault="00F43243" w:rsidP="00F4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1A7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574A3E" w:rsidRPr="001A7E14" w14:paraId="5698E183" w14:textId="77777777" w:rsidTr="00F43243">
        <w:trPr>
          <w:trHeight w:val="70"/>
        </w:trPr>
        <w:tc>
          <w:tcPr>
            <w:tcW w:w="2339" w:type="dxa"/>
          </w:tcPr>
          <w:p w14:paraId="724DC11C" w14:textId="77777777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รายได้ขายและให้บริการ</w:t>
            </w:r>
          </w:p>
        </w:tc>
        <w:tc>
          <w:tcPr>
            <w:tcW w:w="1170" w:type="dxa"/>
          </w:tcPr>
          <w:p w14:paraId="2BF63AFF" w14:textId="6A0E6302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20420ACD" w14:textId="1F6F694C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20A51CDD" w14:textId="55568D4B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1,427,400</w:t>
            </w:r>
          </w:p>
        </w:tc>
        <w:tc>
          <w:tcPr>
            <w:tcW w:w="1169" w:type="dxa"/>
          </w:tcPr>
          <w:p w14:paraId="7950FB36" w14:textId="26D62C96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1,452,019</w:t>
            </w:r>
          </w:p>
        </w:tc>
        <w:tc>
          <w:tcPr>
            <w:tcW w:w="1169" w:type="dxa"/>
          </w:tcPr>
          <w:p w14:paraId="32C237E9" w14:textId="6C38169C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1,427,400</w:t>
            </w:r>
          </w:p>
        </w:tc>
        <w:tc>
          <w:tcPr>
            <w:tcW w:w="1170" w:type="dxa"/>
          </w:tcPr>
          <w:p w14:paraId="5FE7B1B2" w14:textId="78FD13BF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1,452,019</w:t>
            </w:r>
          </w:p>
        </w:tc>
      </w:tr>
      <w:tr w:rsidR="00574A3E" w:rsidRPr="001A7E14" w14:paraId="3797E6A3" w14:textId="77777777" w:rsidTr="00F63097">
        <w:tc>
          <w:tcPr>
            <w:tcW w:w="2339" w:type="dxa"/>
          </w:tcPr>
          <w:p w14:paraId="4210555A" w14:textId="77777777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รายได้ตามสัญญาก่อสร้าง</w:t>
            </w:r>
          </w:p>
        </w:tc>
        <w:tc>
          <w:tcPr>
            <w:tcW w:w="1170" w:type="dxa"/>
          </w:tcPr>
          <w:p w14:paraId="07A733B7" w14:textId="77777777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3477BB0A" w14:textId="77777777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704F3404" w14:textId="6C46C687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298B5EF0" w14:textId="2BBB87F7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27,118</w:t>
            </w:r>
          </w:p>
        </w:tc>
        <w:tc>
          <w:tcPr>
            <w:tcW w:w="1169" w:type="dxa"/>
          </w:tcPr>
          <w:p w14:paraId="62C5DCCD" w14:textId="28038817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BB4867A" w14:textId="26C2C132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27,118</w:t>
            </w:r>
          </w:p>
        </w:tc>
      </w:tr>
      <w:tr w:rsidR="00574A3E" w:rsidRPr="001A7E14" w14:paraId="5E45918F" w14:textId="77777777" w:rsidTr="00F63097">
        <w:tc>
          <w:tcPr>
            <w:tcW w:w="2339" w:type="dxa"/>
          </w:tcPr>
          <w:p w14:paraId="5977DFC4" w14:textId="77777777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D05943" w14:textId="77777777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1FD513B" w14:textId="77777777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E2221DE" w14:textId="3ABFD9EA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22,180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E7A2EE6" w14:textId="19B9CBAA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11,149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065DA97" w14:textId="557F017D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22,180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7F8CB3" w14:textId="28894B58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11,149</w:t>
            </w:r>
          </w:p>
        </w:tc>
      </w:tr>
      <w:tr w:rsidR="00574A3E" w14:paraId="33954A1B" w14:textId="77777777" w:rsidTr="00F63097">
        <w:tc>
          <w:tcPr>
            <w:tcW w:w="2339" w:type="dxa"/>
          </w:tcPr>
          <w:p w14:paraId="2DEDFDB5" w14:textId="77777777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2ACBAB" w14:textId="25D01FC1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AD41A76" w14:textId="4DF6759E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6081BAC" w14:textId="2AB42732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1,449,580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01A8A98" w14:textId="0F3C96BA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1,490,286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543E5BF" w14:textId="489B3900" w:rsidR="00574A3E" w:rsidRPr="001A7E14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1,449,580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D1CC3E" w14:textId="74D76DBE" w:rsidR="00574A3E" w:rsidRPr="00A75D4E" w:rsidRDefault="00574A3E" w:rsidP="0057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1,490,286</w:t>
            </w:r>
          </w:p>
        </w:tc>
      </w:tr>
    </w:tbl>
    <w:p w14:paraId="04C53A37" w14:textId="77777777" w:rsidR="005D305F" w:rsidRDefault="005D305F" w:rsidP="000C2942">
      <w:pPr>
        <w:rPr>
          <w:rFonts w:ascii="Angsana New" w:hAnsi="Angsana New"/>
          <w:b/>
          <w:bCs/>
          <w:sz w:val="30"/>
          <w:szCs w:val="30"/>
        </w:rPr>
      </w:pPr>
    </w:p>
    <w:p w14:paraId="0E3E14C3" w14:textId="77777777" w:rsidR="00A75D4E" w:rsidRDefault="00A75D4E" w:rsidP="000C2942">
      <w:pPr>
        <w:rPr>
          <w:rFonts w:ascii="Angsana New" w:hAnsi="Angsana New"/>
          <w:b/>
          <w:bCs/>
          <w:sz w:val="30"/>
          <w:szCs w:val="30"/>
        </w:rPr>
      </w:pPr>
    </w:p>
    <w:p w14:paraId="1E452946" w14:textId="77777777" w:rsidR="00B35577" w:rsidRDefault="00B35577" w:rsidP="000C2942">
      <w:pPr>
        <w:rPr>
          <w:rFonts w:ascii="Angsana New" w:hAnsi="Angsana New"/>
          <w:b/>
          <w:bCs/>
          <w:sz w:val="30"/>
          <w:szCs w:val="30"/>
        </w:rPr>
      </w:pPr>
    </w:p>
    <w:p w14:paraId="4FBE2666" w14:textId="77777777" w:rsidR="00B35577" w:rsidRDefault="00B35577" w:rsidP="000C2942">
      <w:pPr>
        <w:rPr>
          <w:rFonts w:ascii="Angsana New" w:hAnsi="Angsana New"/>
          <w:b/>
          <w:bCs/>
          <w:sz w:val="30"/>
          <w:szCs w:val="30"/>
        </w:rPr>
      </w:pPr>
    </w:p>
    <w:p w14:paraId="19D5C7E3" w14:textId="0286436D" w:rsidR="00507A0C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C7B35">
        <w:rPr>
          <w:rFonts w:ascii="Angsana New" w:hAnsi="Angsana New"/>
          <w:b/>
          <w:bCs/>
          <w:sz w:val="30"/>
          <w:szCs w:val="30"/>
        </w:rPr>
        <w:t>2</w:t>
      </w:r>
      <w:r w:rsidR="00CF4C39" w:rsidRPr="00FE23C5">
        <w:rPr>
          <w:rFonts w:ascii="Angsana New" w:hAnsi="Angsana New"/>
          <w:b/>
          <w:bCs/>
          <w:sz w:val="30"/>
          <w:szCs w:val="30"/>
        </w:rPr>
        <w:tab/>
      </w:r>
      <w:r w:rsidR="000C2942"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FE23C5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E89BA8D" w14:textId="77777777" w:rsidR="00EA013C" w:rsidRDefault="00EA013C" w:rsidP="00EA01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EA013C" w:rsidRPr="001A7E14" w14:paraId="2E3029DA" w14:textId="77777777" w:rsidTr="00F63097">
        <w:trPr>
          <w:tblHeader/>
        </w:trPr>
        <w:tc>
          <w:tcPr>
            <w:tcW w:w="3779" w:type="dxa"/>
          </w:tcPr>
          <w:p w14:paraId="24C68738" w14:textId="77777777" w:rsidR="00EA013C" w:rsidRPr="00FE23C5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6F3E3A92" w14:textId="77777777" w:rsidR="00EA013C" w:rsidRPr="001A7E14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4159DAF7" w14:textId="77777777" w:rsidR="00EA013C" w:rsidRPr="001A7E14" w:rsidRDefault="00EA013C" w:rsidP="00F630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F320D2C" w14:textId="77777777" w:rsidR="00EA013C" w:rsidRPr="001A7E14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EA013C" w:rsidRPr="001A7E14" w14:paraId="783F1FCE" w14:textId="77777777" w:rsidTr="00F63097">
        <w:trPr>
          <w:tblHeader/>
        </w:trPr>
        <w:tc>
          <w:tcPr>
            <w:tcW w:w="3779" w:type="dxa"/>
          </w:tcPr>
          <w:p w14:paraId="08C25402" w14:textId="6FCE2C1B" w:rsidR="00EA013C" w:rsidRPr="001A7E14" w:rsidRDefault="00EA013C" w:rsidP="00F63097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</w:t>
            </w:r>
          </w:p>
        </w:tc>
        <w:tc>
          <w:tcPr>
            <w:tcW w:w="1170" w:type="dxa"/>
            <w:vAlign w:val="center"/>
          </w:tcPr>
          <w:p w14:paraId="221D92F7" w14:textId="35AA777A" w:rsidR="00EA013C" w:rsidRPr="001A7E14" w:rsidRDefault="00EF4724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EA013C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639BD715" w14:textId="77777777" w:rsidR="00EA013C" w:rsidRPr="001A7E14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6C973A29" w14:textId="32AE0751" w:rsidR="00EA013C" w:rsidRPr="001A7E14" w:rsidRDefault="00504F3F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EA013C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EA013C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A013C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09F2891" w14:textId="77777777" w:rsidR="00EA013C" w:rsidRPr="001A7E14" w:rsidRDefault="00EA013C" w:rsidP="00F630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4E3E4EA" w14:textId="1302DCCF" w:rsidR="00EA013C" w:rsidRPr="001A7E14" w:rsidRDefault="00EF4724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1A7E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กันยายน </w:t>
            </w:r>
            <w:r w:rsidR="00EA013C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65D1E595" w14:textId="77777777" w:rsidR="00EA013C" w:rsidRPr="001A7E14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61852F" w14:textId="2417D1F3" w:rsidR="00EA013C" w:rsidRPr="001A7E14" w:rsidRDefault="00504F3F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EA013C" w:rsidRPr="001A7E1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EA013C" w:rsidRPr="001A7E1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A013C" w:rsidRPr="001A7E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EA013C" w:rsidRPr="001A7E14" w14:paraId="2C788D3A" w14:textId="77777777" w:rsidTr="00EA013C">
        <w:trPr>
          <w:tblHeader/>
        </w:trPr>
        <w:tc>
          <w:tcPr>
            <w:tcW w:w="3779" w:type="dxa"/>
          </w:tcPr>
          <w:p w14:paraId="28B429D5" w14:textId="77777777" w:rsidR="00EA013C" w:rsidRPr="001A7E14" w:rsidRDefault="00EA013C" w:rsidP="00F630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22B59DEF" w14:textId="77777777" w:rsidR="00EA013C" w:rsidRPr="001A7E14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7E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1A7E1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1A7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A013C" w:rsidRPr="001A7E14" w14:paraId="16A23DBE" w14:textId="77777777" w:rsidTr="00EA013C">
        <w:trPr>
          <w:cantSplit/>
        </w:trPr>
        <w:tc>
          <w:tcPr>
            <w:tcW w:w="3779" w:type="dxa"/>
          </w:tcPr>
          <w:p w14:paraId="27CEB4C7" w14:textId="1D8A03F3" w:rsidR="00EA013C" w:rsidRPr="001A7E14" w:rsidRDefault="00EA013C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1A7E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70" w:type="dxa"/>
            <w:vAlign w:val="bottom"/>
          </w:tcPr>
          <w:p w14:paraId="3FF9ED71" w14:textId="265FEA7B" w:rsidR="00EA013C" w:rsidRPr="001A7E14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216D5E6" w14:textId="77777777" w:rsidR="00EA013C" w:rsidRPr="001A7E14" w:rsidRDefault="00EA013C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118CE30" w14:textId="02663730" w:rsidR="00EA013C" w:rsidRPr="001A7E14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5FAB0E88" w14:textId="77777777" w:rsidR="00EA013C" w:rsidRPr="001A7E14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59646D" w14:textId="4C1CA802" w:rsidR="00EA013C" w:rsidRPr="001A7E14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06E8E74" w14:textId="77777777" w:rsidR="00EA013C" w:rsidRPr="001A7E14" w:rsidRDefault="00EA013C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5BBE59" w14:textId="02993F43" w:rsidR="00EA013C" w:rsidRPr="001A7E14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A013C" w:rsidRPr="001A7E14" w14:paraId="63AE2E24" w14:textId="77777777" w:rsidTr="00EA013C">
        <w:trPr>
          <w:cantSplit/>
        </w:trPr>
        <w:tc>
          <w:tcPr>
            <w:tcW w:w="3779" w:type="dxa"/>
          </w:tcPr>
          <w:p w14:paraId="69275A98" w14:textId="6355C670" w:rsidR="00EA013C" w:rsidRPr="001A7E14" w:rsidRDefault="00EA013C" w:rsidP="00EA0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  <w:vAlign w:val="bottom"/>
          </w:tcPr>
          <w:p w14:paraId="25CB5861" w14:textId="77777777" w:rsidR="00EA013C" w:rsidRPr="001A7E14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50A4EF1" w14:textId="77777777" w:rsidR="00EA013C" w:rsidRPr="001A7E14" w:rsidRDefault="00EA013C" w:rsidP="00EA01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78334E3" w14:textId="77777777" w:rsidR="00EA013C" w:rsidRPr="001A7E14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90D149" w14:textId="77777777" w:rsidR="00EA013C" w:rsidRPr="001A7E14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B9E237" w14:textId="77777777" w:rsidR="00EA013C" w:rsidRPr="001A7E14" w:rsidRDefault="00EA013C" w:rsidP="00EA01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284C33" w14:textId="77777777" w:rsidR="00EA013C" w:rsidRPr="001A7E14" w:rsidRDefault="00EA013C" w:rsidP="00EA01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FFE984" w14:textId="77777777" w:rsidR="00EA013C" w:rsidRPr="001A7E14" w:rsidRDefault="00EA013C" w:rsidP="00EA01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D45" w:rsidRPr="001A7E14" w14:paraId="4C263952" w14:textId="77777777" w:rsidTr="00727E03">
        <w:trPr>
          <w:cantSplit/>
        </w:trPr>
        <w:tc>
          <w:tcPr>
            <w:tcW w:w="3779" w:type="dxa"/>
          </w:tcPr>
          <w:p w14:paraId="2C2D0CF8" w14:textId="6896A445" w:rsidR="00F94D45" w:rsidRPr="001A7E14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57576387" w14:textId="00697E55" w:rsidR="00F94D45" w:rsidRPr="001A7E14" w:rsidRDefault="00B35577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1A7E14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140</w:t>
            </w:r>
          </w:p>
        </w:tc>
        <w:tc>
          <w:tcPr>
            <w:tcW w:w="183" w:type="dxa"/>
          </w:tcPr>
          <w:p w14:paraId="4E921F4A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6C72D47" w14:textId="2B9C2C2F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11,391</w:t>
            </w:r>
          </w:p>
        </w:tc>
        <w:tc>
          <w:tcPr>
            <w:tcW w:w="180" w:type="dxa"/>
          </w:tcPr>
          <w:p w14:paraId="3220DD01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CB2B88" w14:textId="4B506D4C" w:rsidR="00F94D45" w:rsidRPr="001A7E14" w:rsidRDefault="00B35577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51D4C6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5C9E01" w14:textId="5DC41137" w:rsidR="00F94D45" w:rsidRPr="001A7E14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D45" w:rsidRPr="001A7E14" w14:paraId="5AF37BCE" w14:textId="77777777" w:rsidTr="00727E03">
        <w:trPr>
          <w:cantSplit/>
        </w:trPr>
        <w:tc>
          <w:tcPr>
            <w:tcW w:w="3779" w:type="dxa"/>
          </w:tcPr>
          <w:p w14:paraId="7171D807" w14:textId="190A9C6F" w:rsidR="00F94D45" w:rsidRPr="001A7E14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37796B32" w14:textId="1D775F4A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812314F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CFA7CDC" w14:textId="40D57FC7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9509F8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AC4748" w14:textId="5813C8DB" w:rsidR="00F94D45" w:rsidRPr="001A7E14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378D57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A3629EF" w14:textId="265B68CF" w:rsidR="00F94D45" w:rsidRPr="001A7E14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D45" w:rsidRPr="001A7E14" w14:paraId="4D0EC4A1" w14:textId="77777777" w:rsidTr="00727E03">
        <w:trPr>
          <w:cantSplit/>
        </w:trPr>
        <w:tc>
          <w:tcPr>
            <w:tcW w:w="3779" w:type="dxa"/>
          </w:tcPr>
          <w:p w14:paraId="13C5AE76" w14:textId="472008B1" w:rsidR="00F94D45" w:rsidRPr="001A7E14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170" w:type="dxa"/>
            <w:vAlign w:val="bottom"/>
          </w:tcPr>
          <w:p w14:paraId="21C2A5FB" w14:textId="17C7188F" w:rsidR="00F94D45" w:rsidRPr="001A7E14" w:rsidRDefault="009309F6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366621A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9CE6A11" w14:textId="5993D533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C7FA3A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D733B3" w14:textId="1ACBACBC" w:rsidR="00F94D45" w:rsidRPr="001A7E14" w:rsidRDefault="009309F6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E72F72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1404F3" w14:textId="0D564B7F" w:rsidR="00F94D45" w:rsidRPr="001A7E14" w:rsidRDefault="006C38E7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D45" w:rsidRPr="001A7E14" w14:paraId="2406039C" w14:textId="77777777" w:rsidTr="00EA013C">
        <w:trPr>
          <w:cantSplit/>
        </w:trPr>
        <w:tc>
          <w:tcPr>
            <w:tcW w:w="3779" w:type="dxa"/>
          </w:tcPr>
          <w:p w14:paraId="49E180B3" w14:textId="498B5DC6" w:rsidR="00F94D45" w:rsidRPr="001A7E14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133E53" w14:textId="3B039C56" w:rsidR="00F94D45" w:rsidRPr="001A7E14" w:rsidRDefault="009309F6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2,</w:t>
            </w:r>
            <w:r w:rsidR="00B35577" w:rsidRPr="001A7E14"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183" w:type="dxa"/>
          </w:tcPr>
          <w:p w14:paraId="5C4AD430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DBB0DC7" w14:textId="6373C9B6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12,444</w:t>
            </w:r>
          </w:p>
        </w:tc>
        <w:tc>
          <w:tcPr>
            <w:tcW w:w="180" w:type="dxa"/>
          </w:tcPr>
          <w:p w14:paraId="4C0C6B0D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73B0CF" w14:textId="1C70B06C" w:rsidR="00F94D45" w:rsidRPr="001A7E14" w:rsidRDefault="009309F6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2,</w:t>
            </w:r>
            <w:r w:rsidR="00B35577" w:rsidRPr="001A7E14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180" w:type="dxa"/>
          </w:tcPr>
          <w:p w14:paraId="5852BBEE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008548" w14:textId="499BC0CD" w:rsidR="00F94D45" w:rsidRPr="001A7E14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1,053</w:t>
            </w:r>
          </w:p>
        </w:tc>
      </w:tr>
      <w:tr w:rsidR="00F94D45" w:rsidRPr="00C50C3C" w14:paraId="13873922" w14:textId="77777777" w:rsidTr="00EA013C">
        <w:trPr>
          <w:cantSplit/>
        </w:trPr>
        <w:tc>
          <w:tcPr>
            <w:tcW w:w="3779" w:type="dxa"/>
          </w:tcPr>
          <w:p w14:paraId="696A66DE" w14:textId="77777777" w:rsidR="00F94D45" w:rsidRPr="001A7E14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94750" w14:textId="4BF6F6F7" w:rsidR="00F94D45" w:rsidRPr="001A7E14" w:rsidRDefault="009309F6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2,5</w:t>
            </w:r>
            <w:r w:rsidR="00B35577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83" w:type="dxa"/>
          </w:tcPr>
          <w:p w14:paraId="43319AC9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10BD8E0" w14:textId="05B0100A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23,835</w:t>
            </w:r>
          </w:p>
        </w:tc>
        <w:tc>
          <w:tcPr>
            <w:tcW w:w="180" w:type="dxa"/>
          </w:tcPr>
          <w:p w14:paraId="1E8BEAA2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519D9" w14:textId="0554C37B" w:rsidR="00F94D45" w:rsidRPr="001A7E14" w:rsidRDefault="009309F6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B35577" w:rsidRPr="001A7E14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180" w:type="dxa"/>
          </w:tcPr>
          <w:p w14:paraId="56AD813B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43A7BF" w14:textId="482C203E" w:rsidR="00F94D45" w:rsidRPr="001A7E14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,053</w:t>
            </w:r>
          </w:p>
        </w:tc>
      </w:tr>
    </w:tbl>
    <w:p w14:paraId="688A591E" w14:textId="77777777" w:rsidR="00EA013C" w:rsidRPr="00FE23C5" w:rsidRDefault="00EA013C" w:rsidP="000C2942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F94D45" w:rsidRPr="001A7E14" w14:paraId="59A09434" w14:textId="77777777" w:rsidTr="00F94D45">
        <w:trPr>
          <w:cantSplit/>
        </w:trPr>
        <w:tc>
          <w:tcPr>
            <w:tcW w:w="3779" w:type="dxa"/>
          </w:tcPr>
          <w:p w14:paraId="6CE82877" w14:textId="03AC46E9" w:rsidR="00F94D45" w:rsidRPr="001A7E14" w:rsidRDefault="00F94D45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1A7E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1A7E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A7E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21655EB5" w14:textId="77777777" w:rsidR="00F94D45" w:rsidRPr="001A7E14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8EF1ACC" w14:textId="77777777" w:rsidR="00F94D45" w:rsidRPr="001A7E14" w:rsidRDefault="00F94D45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7E3E42C" w14:textId="77777777" w:rsidR="00F94D45" w:rsidRPr="001A7E14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B51A38" w14:textId="77777777" w:rsidR="00F94D45" w:rsidRPr="001A7E14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BB8C97" w14:textId="77777777" w:rsidR="00F94D45" w:rsidRPr="001A7E14" w:rsidRDefault="00F94D45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0D6A2D" w14:textId="77777777" w:rsidR="00F94D45" w:rsidRPr="001A7E14" w:rsidRDefault="00F94D45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AF1AB5" w14:textId="77777777" w:rsidR="00F94D45" w:rsidRPr="001A7E14" w:rsidRDefault="00F94D45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D45" w:rsidRPr="001A7E14" w14:paraId="2B471B67" w14:textId="77777777" w:rsidTr="00F94D45">
        <w:trPr>
          <w:cantSplit/>
        </w:trPr>
        <w:tc>
          <w:tcPr>
            <w:tcW w:w="3779" w:type="dxa"/>
          </w:tcPr>
          <w:p w14:paraId="006271E0" w14:textId="462183FA" w:rsidR="00F94D45" w:rsidRPr="001A7E14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</w:t>
            </w:r>
          </w:p>
        </w:tc>
        <w:tc>
          <w:tcPr>
            <w:tcW w:w="1170" w:type="dxa"/>
            <w:vAlign w:val="bottom"/>
          </w:tcPr>
          <w:p w14:paraId="5BB74FD4" w14:textId="728ABA4A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27E4D5D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26AA660" w14:textId="268FB7CB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7D968E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058BB8" w14:textId="793CA4EB" w:rsidR="00F94D45" w:rsidRPr="001A7E14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CDEC48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EE6936" w14:textId="681E9B67" w:rsidR="00F94D45" w:rsidRPr="001A7E14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D45" w:rsidRPr="001A7E14" w14:paraId="13DEF24C" w14:textId="77777777" w:rsidTr="00F94D45">
        <w:trPr>
          <w:cantSplit/>
        </w:trPr>
        <w:tc>
          <w:tcPr>
            <w:tcW w:w="3779" w:type="dxa"/>
          </w:tcPr>
          <w:p w14:paraId="05761195" w14:textId="15333255" w:rsidR="00F94D45" w:rsidRPr="001A7E14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1A7E14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1A7E14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1170" w:type="dxa"/>
            <w:vAlign w:val="bottom"/>
          </w:tcPr>
          <w:p w14:paraId="1D8D2C11" w14:textId="217D9D30" w:rsidR="00F94D45" w:rsidRPr="001A7E14" w:rsidRDefault="00B35577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20,527</w:t>
            </w:r>
          </w:p>
        </w:tc>
        <w:tc>
          <w:tcPr>
            <w:tcW w:w="183" w:type="dxa"/>
          </w:tcPr>
          <w:p w14:paraId="4BE03EB9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4D32209" w14:textId="2DDD74A9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57,978</w:t>
            </w:r>
          </w:p>
        </w:tc>
        <w:tc>
          <w:tcPr>
            <w:tcW w:w="180" w:type="dxa"/>
          </w:tcPr>
          <w:p w14:paraId="62CDA383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06B654" w14:textId="2499DEE3" w:rsidR="00F94D45" w:rsidRPr="001A7E14" w:rsidRDefault="00B35577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1A7E14">
              <w:rPr>
                <w:rFonts w:ascii="Angsana New" w:hAnsi="Angsana New" w:cstheme="minorBidi"/>
                <w:sz w:val="30"/>
                <w:szCs w:val="38"/>
                <w:lang w:bidi="th-TH"/>
              </w:rPr>
              <w:t>20,527</w:t>
            </w:r>
          </w:p>
        </w:tc>
        <w:tc>
          <w:tcPr>
            <w:tcW w:w="180" w:type="dxa"/>
          </w:tcPr>
          <w:p w14:paraId="4A8D70E8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F315D8F" w14:textId="7484D2ED" w:rsidR="00F94D45" w:rsidRPr="001A7E14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50,726</w:t>
            </w:r>
          </w:p>
        </w:tc>
      </w:tr>
      <w:tr w:rsidR="00F94D45" w:rsidRPr="001A7E14" w14:paraId="1F9B7B2F" w14:textId="77777777" w:rsidTr="00F94D45">
        <w:trPr>
          <w:cantSplit/>
        </w:trPr>
        <w:tc>
          <w:tcPr>
            <w:tcW w:w="3779" w:type="dxa"/>
          </w:tcPr>
          <w:p w14:paraId="61F30FA3" w14:textId="0BA7D8CF" w:rsidR="00F94D45" w:rsidRPr="001A7E14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1170" w:type="dxa"/>
            <w:vAlign w:val="bottom"/>
          </w:tcPr>
          <w:p w14:paraId="44ABDC85" w14:textId="31E4E5A5" w:rsidR="00F94D45" w:rsidRPr="001A7E14" w:rsidRDefault="00B35577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40,918</w:t>
            </w:r>
          </w:p>
        </w:tc>
        <w:tc>
          <w:tcPr>
            <w:tcW w:w="183" w:type="dxa"/>
          </w:tcPr>
          <w:p w14:paraId="1037C145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5FE3D92" w14:textId="2EEA0AB2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28,736</w:t>
            </w:r>
          </w:p>
        </w:tc>
        <w:tc>
          <w:tcPr>
            <w:tcW w:w="180" w:type="dxa"/>
          </w:tcPr>
          <w:p w14:paraId="458CEB25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25D3DD" w14:textId="7ECC0804" w:rsidR="00F94D45" w:rsidRPr="001A7E14" w:rsidRDefault="00B35577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30,203</w:t>
            </w:r>
          </w:p>
        </w:tc>
        <w:tc>
          <w:tcPr>
            <w:tcW w:w="180" w:type="dxa"/>
          </w:tcPr>
          <w:p w14:paraId="283DB4EE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252DAA9" w14:textId="6758A084" w:rsidR="00F94D45" w:rsidRPr="001A7E14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22,149</w:t>
            </w:r>
          </w:p>
        </w:tc>
      </w:tr>
      <w:tr w:rsidR="00F94D45" w:rsidRPr="001A7E14" w14:paraId="7D5C624C" w14:textId="77777777" w:rsidTr="00F94D45">
        <w:trPr>
          <w:cantSplit/>
        </w:trPr>
        <w:tc>
          <w:tcPr>
            <w:tcW w:w="3779" w:type="dxa"/>
          </w:tcPr>
          <w:p w14:paraId="2AD1823B" w14:textId="2F2C1EF2" w:rsidR="00F94D45" w:rsidRPr="001A7E14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1170" w:type="dxa"/>
            <w:vAlign w:val="bottom"/>
          </w:tcPr>
          <w:p w14:paraId="427DE833" w14:textId="54F5300E" w:rsidR="00F94D45" w:rsidRPr="001A7E14" w:rsidRDefault="00B35577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77,903</w:t>
            </w:r>
          </w:p>
        </w:tc>
        <w:tc>
          <w:tcPr>
            <w:tcW w:w="183" w:type="dxa"/>
          </w:tcPr>
          <w:p w14:paraId="7341D367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F57FF51" w14:textId="6A643B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117,305</w:t>
            </w:r>
          </w:p>
        </w:tc>
        <w:tc>
          <w:tcPr>
            <w:tcW w:w="180" w:type="dxa"/>
          </w:tcPr>
          <w:p w14:paraId="2DEAABA8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C80EB8" w14:textId="7153A62A" w:rsidR="00F94D45" w:rsidRPr="001A7E14" w:rsidRDefault="00B35577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65,344</w:t>
            </w:r>
          </w:p>
        </w:tc>
        <w:tc>
          <w:tcPr>
            <w:tcW w:w="180" w:type="dxa"/>
          </w:tcPr>
          <w:p w14:paraId="7BE975A4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6531BC0" w14:textId="429863C9" w:rsidR="00F94D45" w:rsidRPr="001A7E14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98,154</w:t>
            </w:r>
          </w:p>
        </w:tc>
      </w:tr>
      <w:tr w:rsidR="00F94D45" w:rsidRPr="001A7E14" w14:paraId="223DD090" w14:textId="77777777" w:rsidTr="00F94D45">
        <w:trPr>
          <w:cantSplit/>
        </w:trPr>
        <w:tc>
          <w:tcPr>
            <w:tcW w:w="3779" w:type="dxa"/>
          </w:tcPr>
          <w:p w14:paraId="5C33FDBC" w14:textId="41F98D3A" w:rsidR="00F94D45" w:rsidRPr="001A7E14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E1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9A0683" w14:textId="5D1BE9BB" w:rsidR="00F94D45" w:rsidRPr="001A7E14" w:rsidRDefault="00D904DE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4,</w:t>
            </w:r>
            <w:r w:rsidR="00B35577" w:rsidRPr="001A7E14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83" w:type="dxa"/>
          </w:tcPr>
          <w:p w14:paraId="1CF8BB0A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D2C343F" w14:textId="14A379D9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4,606</w:t>
            </w:r>
          </w:p>
        </w:tc>
        <w:tc>
          <w:tcPr>
            <w:tcW w:w="180" w:type="dxa"/>
          </w:tcPr>
          <w:p w14:paraId="73DCFE8B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1E1A67" w14:textId="5541EEF1" w:rsidR="00F94D45" w:rsidRPr="001A7E14" w:rsidRDefault="00D904DE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</w:t>
            </w:r>
            <w:r w:rsidR="00B35577" w:rsidRPr="001A7E14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80" w:type="dxa"/>
          </w:tcPr>
          <w:p w14:paraId="1DE7974B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A3E2BA" w14:textId="036D700E" w:rsidR="00F94D45" w:rsidRPr="001A7E14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</w:tr>
      <w:tr w:rsidR="00F94D45" w:rsidRPr="00C50C3C" w14:paraId="5864B473" w14:textId="77777777" w:rsidTr="00F94D45">
        <w:trPr>
          <w:cantSplit/>
        </w:trPr>
        <w:tc>
          <w:tcPr>
            <w:tcW w:w="3779" w:type="dxa"/>
          </w:tcPr>
          <w:p w14:paraId="3876F9BB" w14:textId="77777777" w:rsidR="00F94D45" w:rsidRPr="001A7E14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75778" w14:textId="067E5908" w:rsidR="00F94D45" w:rsidRPr="001A7E14" w:rsidRDefault="00B35577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143,726</w:t>
            </w:r>
          </w:p>
        </w:tc>
        <w:tc>
          <w:tcPr>
            <w:tcW w:w="183" w:type="dxa"/>
          </w:tcPr>
          <w:p w14:paraId="7CC37CF1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29D2E65" w14:textId="5B710DC9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208,625</w:t>
            </w:r>
          </w:p>
        </w:tc>
        <w:tc>
          <w:tcPr>
            <w:tcW w:w="180" w:type="dxa"/>
          </w:tcPr>
          <w:p w14:paraId="1309DAD8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D5793" w14:textId="37EF4E85" w:rsidR="00F94D45" w:rsidRPr="001A7E14" w:rsidRDefault="00B35577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117,352</w:t>
            </w:r>
          </w:p>
        </w:tc>
        <w:tc>
          <w:tcPr>
            <w:tcW w:w="180" w:type="dxa"/>
          </w:tcPr>
          <w:p w14:paraId="0CB58AB5" w14:textId="77777777" w:rsidR="00F94D45" w:rsidRPr="001A7E14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96EF3D" w14:textId="2BEF0E70" w:rsidR="00F94D45" w:rsidRPr="001A7E14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 w:rsidRPr="001A7E14">
              <w:rPr>
                <w:rFonts w:ascii="Angsana New" w:hAnsi="Angsana New"/>
                <w:b/>
                <w:bCs/>
                <w:sz w:val="30"/>
                <w:szCs w:val="30"/>
              </w:rPr>
              <w:t>172,535</w:t>
            </w:r>
          </w:p>
        </w:tc>
      </w:tr>
    </w:tbl>
    <w:p w14:paraId="21F98611" w14:textId="77777777" w:rsidR="00E16216" w:rsidRDefault="00E16216" w:rsidP="002A6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4"/>
          <w:sz w:val="30"/>
          <w:szCs w:val="30"/>
        </w:rPr>
      </w:pPr>
    </w:p>
    <w:p w14:paraId="1917E4E6" w14:textId="51DCA9E3" w:rsidR="005051FD" w:rsidRPr="003F1CC1" w:rsidRDefault="005051FD" w:rsidP="00802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both"/>
        <w:rPr>
          <w:rFonts w:ascii="Angsana New" w:hAnsi="Angsana New"/>
          <w:color w:val="EE0000"/>
          <w:sz w:val="30"/>
          <w:szCs w:val="30"/>
        </w:rPr>
      </w:pPr>
    </w:p>
    <w:p w14:paraId="0CB56463" w14:textId="1FDF9457" w:rsidR="00DE5E81" w:rsidRPr="00FE23C5" w:rsidRDefault="00DE5E81" w:rsidP="0050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sectPr w:rsidR="00DE5E81" w:rsidRPr="00FE23C5" w:rsidSect="00154F1B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57E02" w14:textId="77777777" w:rsidR="00CC2C42" w:rsidRDefault="00CC2C42">
      <w:r>
        <w:separator/>
      </w:r>
    </w:p>
  </w:endnote>
  <w:endnote w:type="continuationSeparator" w:id="0">
    <w:p w14:paraId="6D9B8689" w14:textId="77777777" w:rsidR="00CC2C42" w:rsidRDefault="00CC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59696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28FB4C" w14:textId="5C5CFC5A" w:rsidR="005110E8" w:rsidRDefault="005110E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5A6FA7" w14:textId="4710F237" w:rsidR="00B2705E" w:rsidRPr="006F2C06" w:rsidRDefault="00B2705E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6671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B053A3" w14:textId="6DEF5356" w:rsidR="005110E8" w:rsidRDefault="005110E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8565AA" w14:textId="77777777" w:rsidR="005110E8" w:rsidRPr="006F2C06" w:rsidRDefault="005110E8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211062"/>
      <w:docPartObj>
        <w:docPartGallery w:val="Page Numbers (Bottom of Page)"/>
        <w:docPartUnique/>
      </w:docPartObj>
    </w:sdtPr>
    <w:sdtContent>
      <w:p w14:paraId="0CE85945" w14:textId="57BB63BF" w:rsidR="00AA7652" w:rsidRDefault="00AA7652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54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48B556A0" w14:textId="77777777" w:rsidR="00AA7652" w:rsidRPr="006F2C06" w:rsidRDefault="00AA7652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CBC41" w14:textId="77777777" w:rsidR="00CC2C42" w:rsidRDefault="00CC2C42">
      <w:r>
        <w:separator/>
      </w:r>
    </w:p>
  </w:footnote>
  <w:footnote w:type="continuationSeparator" w:id="0">
    <w:p w14:paraId="5629B41F" w14:textId="77777777" w:rsidR="00CC2C42" w:rsidRDefault="00CC2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5994" w14:textId="47A0BBBE" w:rsidR="00B2705E" w:rsidRPr="00965277" w:rsidRDefault="00B2705E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59432F46" w14:textId="191E11E0" w:rsidR="00B2705E" w:rsidRDefault="00B2705E" w:rsidP="00C821AB">
    <w:pPr>
      <w:pStyle w:val="ReportHeading1"/>
      <w:framePr w:w="0" w:hRule="auto" w:hSpace="0" w:wrap="auto" w:vAnchor="margin" w:hAnchor="text" w:xAlign="left" w:yAlign="inline"/>
      <w:tabs>
        <w:tab w:val="left" w:pos="8490"/>
      </w:tabs>
      <w:spacing w:line="240" w:lineRule="auto"/>
      <w:ind w:left="540" w:hanging="540"/>
      <w:rPr>
        <w:rFonts w:ascii="Angsana New" w:hAnsi="Angsana New" w:cs="Angsana New"/>
        <w:sz w:val="32"/>
        <w:szCs w:val="32"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</w:t>
    </w:r>
    <w:r w:rsidR="00CD49A2">
      <w:rPr>
        <w:rFonts w:ascii="Angsana New" w:hAnsi="Angsana New" w:cs="Angsana New"/>
        <w:sz w:val="32"/>
        <w:szCs w:val="32"/>
        <w:cs/>
      </w:rPr>
      <w:t>ข้อมูลทางการเงิน</w:t>
    </w:r>
    <w:r>
      <w:rPr>
        <w:rFonts w:ascii="Angsana New" w:hAnsi="Angsana New" w:cs="Angsana New" w:hint="cs"/>
        <w:sz w:val="32"/>
        <w:szCs w:val="32"/>
        <w:cs/>
      </w:rPr>
      <w:t>ระหว่างกาล</w:t>
    </w:r>
    <w:r w:rsidR="00CF1294">
      <w:rPr>
        <w:rFonts w:ascii="Angsana New" w:hAnsi="Angsana New" w:cs="Angsana New" w:hint="cs"/>
        <w:sz w:val="32"/>
        <w:szCs w:val="32"/>
        <w:cs/>
      </w:rPr>
      <w:t>แบบย่อ</w:t>
    </w:r>
    <w:r w:rsidR="00C821AB">
      <w:rPr>
        <w:rFonts w:ascii="Angsana New" w:hAnsi="Angsana New" w:cs="Angsana New"/>
        <w:sz w:val="32"/>
        <w:szCs w:val="32"/>
        <w:cs/>
      </w:rPr>
      <w:tab/>
    </w:r>
  </w:p>
  <w:p w14:paraId="0179663A" w14:textId="759E0677" w:rsidR="00B2705E" w:rsidRPr="000B6EC9" w:rsidRDefault="00B2705E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="00EF4724">
      <w:rPr>
        <w:rFonts w:ascii="Angsana New" w:hAnsi="Angsana New" w:hint="cs"/>
        <w:b/>
        <w:bCs/>
        <w:sz w:val="32"/>
        <w:szCs w:val="32"/>
        <w:cs/>
      </w:rPr>
      <w:t>เก้า</w:t>
    </w:r>
    <w:r w:rsidR="009D4736">
      <w:rPr>
        <w:rFonts w:ascii="Angsana New" w:hAnsi="Angsana New" w:hint="cs"/>
        <w:b/>
        <w:bCs/>
        <w:sz w:val="32"/>
        <w:szCs w:val="32"/>
        <w:cs/>
      </w:rPr>
      <w:t>เดือน</w:t>
    </w:r>
    <w:r w:rsidRPr="002F39AE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E06BE5">
      <w:rPr>
        <w:rFonts w:ascii="Angsana New" w:hAnsi="Angsana New"/>
        <w:b/>
        <w:bCs/>
        <w:sz w:val="32"/>
        <w:szCs w:val="32"/>
      </w:rPr>
      <w:t>30</w:t>
    </w:r>
    <w:r w:rsidR="002A58B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F4724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E06BE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90E4A">
      <w:rPr>
        <w:rFonts w:ascii="Angsana New" w:hAnsi="Angsana New"/>
        <w:b/>
        <w:bCs/>
        <w:sz w:val="32"/>
        <w:szCs w:val="32"/>
      </w:rPr>
      <w:t>256</w:t>
    </w:r>
    <w:r w:rsidR="002A58B9">
      <w:rPr>
        <w:rFonts w:ascii="Angsana New" w:hAnsi="Angsana New"/>
        <w:b/>
        <w:bCs/>
        <w:sz w:val="32"/>
        <w:szCs w:val="32"/>
      </w:rPr>
      <w:t>8</w:t>
    </w:r>
  </w:p>
  <w:p w14:paraId="295371B9" w14:textId="77777777" w:rsidR="00B2705E" w:rsidRPr="00E44A1D" w:rsidRDefault="00B2705E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013E97F6" w14:textId="77777777" w:rsidR="00B2705E" w:rsidRDefault="00B27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29C2762"/>
    <w:multiLevelType w:val="hybridMultilevel"/>
    <w:tmpl w:val="42C03972"/>
    <w:lvl w:ilvl="0" w:tplc="DDF803B2">
      <w:numFmt w:val="bullet"/>
      <w:lvlText w:val="﷐"/>
      <w:lvlJc w:val="left"/>
      <w:pPr>
        <w:ind w:left="792" w:hanging="432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0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8" w15:restartNumberingAfterBreak="0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2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2569397">
    <w:abstractNumId w:val="6"/>
  </w:num>
  <w:num w:numId="2" w16cid:durableId="1827817221">
    <w:abstractNumId w:val="5"/>
  </w:num>
  <w:num w:numId="3" w16cid:durableId="1205824904">
    <w:abstractNumId w:val="9"/>
  </w:num>
  <w:num w:numId="4" w16cid:durableId="833108880">
    <w:abstractNumId w:val="7"/>
  </w:num>
  <w:num w:numId="5" w16cid:durableId="1204748910">
    <w:abstractNumId w:val="8"/>
  </w:num>
  <w:num w:numId="6" w16cid:durableId="542327081">
    <w:abstractNumId w:val="3"/>
  </w:num>
  <w:num w:numId="7" w16cid:durableId="795831792">
    <w:abstractNumId w:val="2"/>
  </w:num>
  <w:num w:numId="8" w16cid:durableId="756486055">
    <w:abstractNumId w:val="0"/>
  </w:num>
  <w:num w:numId="9" w16cid:durableId="1211989375">
    <w:abstractNumId w:val="1"/>
  </w:num>
  <w:num w:numId="10" w16cid:durableId="1951427602">
    <w:abstractNumId w:val="4"/>
  </w:num>
  <w:num w:numId="11" w16cid:durableId="1910378482">
    <w:abstractNumId w:val="22"/>
  </w:num>
  <w:num w:numId="12" w16cid:durableId="1760129484">
    <w:abstractNumId w:val="17"/>
  </w:num>
  <w:num w:numId="13" w16cid:durableId="1432093317">
    <w:abstractNumId w:val="29"/>
  </w:num>
  <w:num w:numId="14" w16cid:durableId="1751194330">
    <w:abstractNumId w:val="20"/>
  </w:num>
  <w:num w:numId="15" w16cid:durableId="1351495289">
    <w:abstractNumId w:val="24"/>
  </w:num>
  <w:num w:numId="16" w16cid:durableId="2004894955">
    <w:abstractNumId w:val="10"/>
  </w:num>
  <w:num w:numId="17" w16cid:durableId="1267153696">
    <w:abstractNumId w:val="21"/>
  </w:num>
  <w:num w:numId="18" w16cid:durableId="1702899407">
    <w:abstractNumId w:val="27"/>
  </w:num>
  <w:num w:numId="19" w16cid:durableId="53506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6042097">
    <w:abstractNumId w:val="15"/>
  </w:num>
  <w:num w:numId="21" w16cid:durableId="1243375748">
    <w:abstractNumId w:val="23"/>
  </w:num>
  <w:num w:numId="22" w16cid:durableId="1914201146">
    <w:abstractNumId w:val="33"/>
  </w:num>
  <w:num w:numId="23" w16cid:durableId="1259555235">
    <w:abstractNumId w:val="19"/>
  </w:num>
  <w:num w:numId="24" w16cid:durableId="875116333">
    <w:abstractNumId w:val="30"/>
  </w:num>
  <w:num w:numId="25" w16cid:durableId="99105380">
    <w:abstractNumId w:val="32"/>
  </w:num>
  <w:num w:numId="26" w16cid:durableId="221908413">
    <w:abstractNumId w:val="18"/>
  </w:num>
  <w:num w:numId="27" w16cid:durableId="2023242495">
    <w:abstractNumId w:val="14"/>
  </w:num>
  <w:num w:numId="28" w16cid:durableId="835656630">
    <w:abstractNumId w:val="31"/>
  </w:num>
  <w:num w:numId="29" w16cid:durableId="117279558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2833852">
    <w:abstractNumId w:val="11"/>
  </w:num>
  <w:num w:numId="31" w16cid:durableId="1935935075">
    <w:abstractNumId w:val="16"/>
  </w:num>
  <w:num w:numId="32" w16cid:durableId="693502447">
    <w:abstractNumId w:val="25"/>
  </w:num>
  <w:num w:numId="33" w16cid:durableId="126924308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21208267">
    <w:abstractNumId w:val="12"/>
  </w:num>
  <w:num w:numId="35" w16cid:durableId="12254104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3FB"/>
    <w:rsid w:val="00001437"/>
    <w:rsid w:val="0000143A"/>
    <w:rsid w:val="00001890"/>
    <w:rsid w:val="00001A16"/>
    <w:rsid w:val="0000243C"/>
    <w:rsid w:val="00002638"/>
    <w:rsid w:val="00002689"/>
    <w:rsid w:val="00002740"/>
    <w:rsid w:val="00002DD1"/>
    <w:rsid w:val="00002F55"/>
    <w:rsid w:val="00002F8E"/>
    <w:rsid w:val="00003192"/>
    <w:rsid w:val="00003241"/>
    <w:rsid w:val="000036D4"/>
    <w:rsid w:val="00003714"/>
    <w:rsid w:val="0000379F"/>
    <w:rsid w:val="00003C4D"/>
    <w:rsid w:val="00003D72"/>
    <w:rsid w:val="00003FDD"/>
    <w:rsid w:val="0000421C"/>
    <w:rsid w:val="00004372"/>
    <w:rsid w:val="000044BF"/>
    <w:rsid w:val="0000460A"/>
    <w:rsid w:val="0000460D"/>
    <w:rsid w:val="000049F1"/>
    <w:rsid w:val="00004F85"/>
    <w:rsid w:val="0000507E"/>
    <w:rsid w:val="00005143"/>
    <w:rsid w:val="00005395"/>
    <w:rsid w:val="000053F8"/>
    <w:rsid w:val="0000555A"/>
    <w:rsid w:val="000059B8"/>
    <w:rsid w:val="00005A78"/>
    <w:rsid w:val="00005DF6"/>
    <w:rsid w:val="0000629D"/>
    <w:rsid w:val="00006B41"/>
    <w:rsid w:val="00006C5C"/>
    <w:rsid w:val="00006E02"/>
    <w:rsid w:val="00006ED9"/>
    <w:rsid w:val="00007105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5D2"/>
    <w:rsid w:val="000126E0"/>
    <w:rsid w:val="000128F8"/>
    <w:rsid w:val="00012D51"/>
    <w:rsid w:val="00012D9A"/>
    <w:rsid w:val="00012FD8"/>
    <w:rsid w:val="00013D8C"/>
    <w:rsid w:val="0001474D"/>
    <w:rsid w:val="00014CF3"/>
    <w:rsid w:val="00014DE7"/>
    <w:rsid w:val="00015243"/>
    <w:rsid w:val="00015280"/>
    <w:rsid w:val="000158D3"/>
    <w:rsid w:val="00015BDB"/>
    <w:rsid w:val="00016257"/>
    <w:rsid w:val="00016397"/>
    <w:rsid w:val="00016532"/>
    <w:rsid w:val="0001659B"/>
    <w:rsid w:val="000166B1"/>
    <w:rsid w:val="00016759"/>
    <w:rsid w:val="000167C3"/>
    <w:rsid w:val="00016DB4"/>
    <w:rsid w:val="00016E1A"/>
    <w:rsid w:val="00016FD7"/>
    <w:rsid w:val="00017132"/>
    <w:rsid w:val="00017383"/>
    <w:rsid w:val="00017842"/>
    <w:rsid w:val="000178C7"/>
    <w:rsid w:val="000179A8"/>
    <w:rsid w:val="00017DE0"/>
    <w:rsid w:val="00017F1E"/>
    <w:rsid w:val="000200BC"/>
    <w:rsid w:val="000200D1"/>
    <w:rsid w:val="00020175"/>
    <w:rsid w:val="00020261"/>
    <w:rsid w:val="000206B1"/>
    <w:rsid w:val="00020A06"/>
    <w:rsid w:val="00020A8D"/>
    <w:rsid w:val="00020D06"/>
    <w:rsid w:val="00020DA6"/>
    <w:rsid w:val="00021166"/>
    <w:rsid w:val="0002145F"/>
    <w:rsid w:val="00021804"/>
    <w:rsid w:val="00022070"/>
    <w:rsid w:val="000222F7"/>
    <w:rsid w:val="00022395"/>
    <w:rsid w:val="000228BC"/>
    <w:rsid w:val="000229B4"/>
    <w:rsid w:val="00022B65"/>
    <w:rsid w:val="00022C4D"/>
    <w:rsid w:val="00022CDC"/>
    <w:rsid w:val="00022D03"/>
    <w:rsid w:val="00022D15"/>
    <w:rsid w:val="00022D53"/>
    <w:rsid w:val="00023377"/>
    <w:rsid w:val="0002349F"/>
    <w:rsid w:val="000239AC"/>
    <w:rsid w:val="000242C7"/>
    <w:rsid w:val="00024C1F"/>
    <w:rsid w:val="00024EB3"/>
    <w:rsid w:val="00024EB7"/>
    <w:rsid w:val="000251A8"/>
    <w:rsid w:val="000254AC"/>
    <w:rsid w:val="000254DC"/>
    <w:rsid w:val="00025B8F"/>
    <w:rsid w:val="00025C88"/>
    <w:rsid w:val="00025CFF"/>
    <w:rsid w:val="00026105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02F"/>
    <w:rsid w:val="00032416"/>
    <w:rsid w:val="00032573"/>
    <w:rsid w:val="00032AC8"/>
    <w:rsid w:val="00032E27"/>
    <w:rsid w:val="000338A6"/>
    <w:rsid w:val="00033F41"/>
    <w:rsid w:val="000341BD"/>
    <w:rsid w:val="000342C6"/>
    <w:rsid w:val="000344B6"/>
    <w:rsid w:val="000349A9"/>
    <w:rsid w:val="00035331"/>
    <w:rsid w:val="0003590E"/>
    <w:rsid w:val="00035EBE"/>
    <w:rsid w:val="000363FB"/>
    <w:rsid w:val="000364D9"/>
    <w:rsid w:val="0003650E"/>
    <w:rsid w:val="000365AD"/>
    <w:rsid w:val="0003706C"/>
    <w:rsid w:val="00037267"/>
    <w:rsid w:val="0003752C"/>
    <w:rsid w:val="0003768A"/>
    <w:rsid w:val="000379D8"/>
    <w:rsid w:val="000379E3"/>
    <w:rsid w:val="00037B91"/>
    <w:rsid w:val="00037D83"/>
    <w:rsid w:val="000404A4"/>
    <w:rsid w:val="00040813"/>
    <w:rsid w:val="00040944"/>
    <w:rsid w:val="00041012"/>
    <w:rsid w:val="0004145C"/>
    <w:rsid w:val="00041598"/>
    <w:rsid w:val="00041850"/>
    <w:rsid w:val="00041869"/>
    <w:rsid w:val="000419C2"/>
    <w:rsid w:val="00041F00"/>
    <w:rsid w:val="00041F41"/>
    <w:rsid w:val="000421E4"/>
    <w:rsid w:val="0004250E"/>
    <w:rsid w:val="00042748"/>
    <w:rsid w:val="0004293E"/>
    <w:rsid w:val="00042AB2"/>
    <w:rsid w:val="00042BB0"/>
    <w:rsid w:val="00042DA0"/>
    <w:rsid w:val="00042FBA"/>
    <w:rsid w:val="0004309F"/>
    <w:rsid w:val="000431FA"/>
    <w:rsid w:val="000432C1"/>
    <w:rsid w:val="0004344D"/>
    <w:rsid w:val="00043474"/>
    <w:rsid w:val="00043664"/>
    <w:rsid w:val="00043932"/>
    <w:rsid w:val="00043A83"/>
    <w:rsid w:val="00043ED9"/>
    <w:rsid w:val="000440E6"/>
    <w:rsid w:val="0004412A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9D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6AC"/>
    <w:rsid w:val="0005291C"/>
    <w:rsid w:val="00052C7E"/>
    <w:rsid w:val="00052CD6"/>
    <w:rsid w:val="00052D6A"/>
    <w:rsid w:val="0005324C"/>
    <w:rsid w:val="00053734"/>
    <w:rsid w:val="00053A41"/>
    <w:rsid w:val="00053AA9"/>
    <w:rsid w:val="00053AE6"/>
    <w:rsid w:val="00053D60"/>
    <w:rsid w:val="00054214"/>
    <w:rsid w:val="00054452"/>
    <w:rsid w:val="00054639"/>
    <w:rsid w:val="0005471E"/>
    <w:rsid w:val="000555D5"/>
    <w:rsid w:val="000556FA"/>
    <w:rsid w:val="00055DC3"/>
    <w:rsid w:val="000561DD"/>
    <w:rsid w:val="000567E3"/>
    <w:rsid w:val="00056B10"/>
    <w:rsid w:val="00056C16"/>
    <w:rsid w:val="00056C35"/>
    <w:rsid w:val="00056DFC"/>
    <w:rsid w:val="00056E98"/>
    <w:rsid w:val="000570E8"/>
    <w:rsid w:val="000572A9"/>
    <w:rsid w:val="00057467"/>
    <w:rsid w:val="000575D3"/>
    <w:rsid w:val="000575DA"/>
    <w:rsid w:val="000575DE"/>
    <w:rsid w:val="00057699"/>
    <w:rsid w:val="00057D44"/>
    <w:rsid w:val="00057D71"/>
    <w:rsid w:val="00057E73"/>
    <w:rsid w:val="000603F7"/>
    <w:rsid w:val="000612C7"/>
    <w:rsid w:val="00061668"/>
    <w:rsid w:val="000616D2"/>
    <w:rsid w:val="00061EC9"/>
    <w:rsid w:val="00061F35"/>
    <w:rsid w:val="00063009"/>
    <w:rsid w:val="000630CC"/>
    <w:rsid w:val="000634C3"/>
    <w:rsid w:val="00063DB8"/>
    <w:rsid w:val="00063F64"/>
    <w:rsid w:val="00064043"/>
    <w:rsid w:val="00064100"/>
    <w:rsid w:val="00064167"/>
    <w:rsid w:val="00064366"/>
    <w:rsid w:val="000646F4"/>
    <w:rsid w:val="00064817"/>
    <w:rsid w:val="00064952"/>
    <w:rsid w:val="0006496F"/>
    <w:rsid w:val="00064A4F"/>
    <w:rsid w:val="00064D40"/>
    <w:rsid w:val="0006563C"/>
    <w:rsid w:val="000656FA"/>
    <w:rsid w:val="0006572C"/>
    <w:rsid w:val="00065D82"/>
    <w:rsid w:val="00065DA9"/>
    <w:rsid w:val="0006604E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208"/>
    <w:rsid w:val="00067570"/>
    <w:rsid w:val="000677CC"/>
    <w:rsid w:val="00067EF6"/>
    <w:rsid w:val="0007033C"/>
    <w:rsid w:val="000703C2"/>
    <w:rsid w:val="00070488"/>
    <w:rsid w:val="000706CC"/>
    <w:rsid w:val="00070F9B"/>
    <w:rsid w:val="000712C1"/>
    <w:rsid w:val="00071CCC"/>
    <w:rsid w:val="00071D39"/>
    <w:rsid w:val="00071F6D"/>
    <w:rsid w:val="00071FA9"/>
    <w:rsid w:val="0007247C"/>
    <w:rsid w:val="000724A9"/>
    <w:rsid w:val="00073784"/>
    <w:rsid w:val="000738A4"/>
    <w:rsid w:val="00073DBF"/>
    <w:rsid w:val="00073E3C"/>
    <w:rsid w:val="00073F1D"/>
    <w:rsid w:val="00073F5A"/>
    <w:rsid w:val="000740DE"/>
    <w:rsid w:val="000742CA"/>
    <w:rsid w:val="00074587"/>
    <w:rsid w:val="00074D12"/>
    <w:rsid w:val="00074F1D"/>
    <w:rsid w:val="00074F74"/>
    <w:rsid w:val="0007572D"/>
    <w:rsid w:val="00075CBF"/>
    <w:rsid w:val="000764FC"/>
    <w:rsid w:val="000765E8"/>
    <w:rsid w:val="0007680B"/>
    <w:rsid w:val="00077804"/>
    <w:rsid w:val="00077840"/>
    <w:rsid w:val="00080264"/>
    <w:rsid w:val="00080331"/>
    <w:rsid w:val="0008033E"/>
    <w:rsid w:val="00080884"/>
    <w:rsid w:val="000812C5"/>
    <w:rsid w:val="000814D1"/>
    <w:rsid w:val="000816D9"/>
    <w:rsid w:val="000819B7"/>
    <w:rsid w:val="00081A73"/>
    <w:rsid w:val="00081A94"/>
    <w:rsid w:val="00081D74"/>
    <w:rsid w:val="00081F3D"/>
    <w:rsid w:val="000821BC"/>
    <w:rsid w:val="00082290"/>
    <w:rsid w:val="000822AE"/>
    <w:rsid w:val="00082348"/>
    <w:rsid w:val="000826B2"/>
    <w:rsid w:val="00083061"/>
    <w:rsid w:val="000832AC"/>
    <w:rsid w:val="00083942"/>
    <w:rsid w:val="00083EA1"/>
    <w:rsid w:val="000841E7"/>
    <w:rsid w:val="0008423E"/>
    <w:rsid w:val="0008437A"/>
    <w:rsid w:val="000848CB"/>
    <w:rsid w:val="00084A27"/>
    <w:rsid w:val="00084A42"/>
    <w:rsid w:val="00085285"/>
    <w:rsid w:val="000856BF"/>
    <w:rsid w:val="00085B97"/>
    <w:rsid w:val="00085D29"/>
    <w:rsid w:val="0008624E"/>
    <w:rsid w:val="000863C8"/>
    <w:rsid w:val="000864BB"/>
    <w:rsid w:val="00086BA3"/>
    <w:rsid w:val="00086CC2"/>
    <w:rsid w:val="000870B0"/>
    <w:rsid w:val="00087A75"/>
    <w:rsid w:val="00087D77"/>
    <w:rsid w:val="00087EC3"/>
    <w:rsid w:val="00087EF0"/>
    <w:rsid w:val="000901FA"/>
    <w:rsid w:val="000902E5"/>
    <w:rsid w:val="000904A5"/>
    <w:rsid w:val="0009070D"/>
    <w:rsid w:val="000907B9"/>
    <w:rsid w:val="000908B7"/>
    <w:rsid w:val="000909D1"/>
    <w:rsid w:val="00090C41"/>
    <w:rsid w:val="00090D60"/>
    <w:rsid w:val="00091158"/>
    <w:rsid w:val="00091326"/>
    <w:rsid w:val="00091431"/>
    <w:rsid w:val="000914C9"/>
    <w:rsid w:val="0009168F"/>
    <w:rsid w:val="0009197D"/>
    <w:rsid w:val="00091A7F"/>
    <w:rsid w:val="0009201B"/>
    <w:rsid w:val="00092154"/>
    <w:rsid w:val="00092250"/>
    <w:rsid w:val="000923A4"/>
    <w:rsid w:val="00092885"/>
    <w:rsid w:val="00092920"/>
    <w:rsid w:val="00092CB4"/>
    <w:rsid w:val="00093062"/>
    <w:rsid w:val="000932BE"/>
    <w:rsid w:val="0009336F"/>
    <w:rsid w:val="000934B6"/>
    <w:rsid w:val="00093950"/>
    <w:rsid w:val="00094152"/>
    <w:rsid w:val="0009415E"/>
    <w:rsid w:val="000943BC"/>
    <w:rsid w:val="0009485D"/>
    <w:rsid w:val="000948C5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5D7"/>
    <w:rsid w:val="00096B68"/>
    <w:rsid w:val="00096F4B"/>
    <w:rsid w:val="00097084"/>
    <w:rsid w:val="00097766"/>
    <w:rsid w:val="00097873"/>
    <w:rsid w:val="000978CF"/>
    <w:rsid w:val="000A0093"/>
    <w:rsid w:val="000A021E"/>
    <w:rsid w:val="000A025D"/>
    <w:rsid w:val="000A0412"/>
    <w:rsid w:val="000A043A"/>
    <w:rsid w:val="000A046C"/>
    <w:rsid w:val="000A06A3"/>
    <w:rsid w:val="000A077B"/>
    <w:rsid w:val="000A0A3C"/>
    <w:rsid w:val="000A0AC9"/>
    <w:rsid w:val="000A0B6F"/>
    <w:rsid w:val="000A0D59"/>
    <w:rsid w:val="000A12D1"/>
    <w:rsid w:val="000A14C9"/>
    <w:rsid w:val="000A1C7F"/>
    <w:rsid w:val="000A25F5"/>
    <w:rsid w:val="000A28E5"/>
    <w:rsid w:val="000A2AD1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2B0"/>
    <w:rsid w:val="000A53DA"/>
    <w:rsid w:val="000A547F"/>
    <w:rsid w:val="000A5790"/>
    <w:rsid w:val="000A5A12"/>
    <w:rsid w:val="000A5B27"/>
    <w:rsid w:val="000A5D41"/>
    <w:rsid w:val="000A5E87"/>
    <w:rsid w:val="000A6CB5"/>
    <w:rsid w:val="000A6D3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60"/>
    <w:rsid w:val="000B1ADC"/>
    <w:rsid w:val="000B23B4"/>
    <w:rsid w:val="000B2D72"/>
    <w:rsid w:val="000B2DCF"/>
    <w:rsid w:val="000B337C"/>
    <w:rsid w:val="000B3495"/>
    <w:rsid w:val="000B35D5"/>
    <w:rsid w:val="000B37CD"/>
    <w:rsid w:val="000B3B45"/>
    <w:rsid w:val="000B3D12"/>
    <w:rsid w:val="000B3EA0"/>
    <w:rsid w:val="000B3ECD"/>
    <w:rsid w:val="000B443A"/>
    <w:rsid w:val="000B45AF"/>
    <w:rsid w:val="000B46A4"/>
    <w:rsid w:val="000B4BCE"/>
    <w:rsid w:val="000B537B"/>
    <w:rsid w:val="000B55C7"/>
    <w:rsid w:val="000B564D"/>
    <w:rsid w:val="000B5D75"/>
    <w:rsid w:val="000B5ED1"/>
    <w:rsid w:val="000B5FA7"/>
    <w:rsid w:val="000B60D2"/>
    <w:rsid w:val="000B630A"/>
    <w:rsid w:val="000B6642"/>
    <w:rsid w:val="000B6652"/>
    <w:rsid w:val="000B69E6"/>
    <w:rsid w:val="000B6CA2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8EB"/>
    <w:rsid w:val="000C0939"/>
    <w:rsid w:val="000C1301"/>
    <w:rsid w:val="000C1AE4"/>
    <w:rsid w:val="000C1D27"/>
    <w:rsid w:val="000C1E28"/>
    <w:rsid w:val="000C1E30"/>
    <w:rsid w:val="000C206B"/>
    <w:rsid w:val="000C25E0"/>
    <w:rsid w:val="000C2942"/>
    <w:rsid w:val="000C2B03"/>
    <w:rsid w:val="000C2BDC"/>
    <w:rsid w:val="000C3793"/>
    <w:rsid w:val="000C40F7"/>
    <w:rsid w:val="000C4807"/>
    <w:rsid w:val="000C4CDA"/>
    <w:rsid w:val="000C4CE9"/>
    <w:rsid w:val="000C4F38"/>
    <w:rsid w:val="000C5274"/>
    <w:rsid w:val="000C59B8"/>
    <w:rsid w:val="000C5DEB"/>
    <w:rsid w:val="000C5EEA"/>
    <w:rsid w:val="000C60DE"/>
    <w:rsid w:val="000C64CD"/>
    <w:rsid w:val="000C66B4"/>
    <w:rsid w:val="000C672E"/>
    <w:rsid w:val="000C6A02"/>
    <w:rsid w:val="000C6A1C"/>
    <w:rsid w:val="000C6B09"/>
    <w:rsid w:val="000C6D25"/>
    <w:rsid w:val="000C6EDF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667"/>
    <w:rsid w:val="000D1AC6"/>
    <w:rsid w:val="000D1D29"/>
    <w:rsid w:val="000D1F18"/>
    <w:rsid w:val="000D1F86"/>
    <w:rsid w:val="000D21B8"/>
    <w:rsid w:val="000D220D"/>
    <w:rsid w:val="000D26D5"/>
    <w:rsid w:val="000D2795"/>
    <w:rsid w:val="000D27BF"/>
    <w:rsid w:val="000D2E3E"/>
    <w:rsid w:val="000D2FEF"/>
    <w:rsid w:val="000D339B"/>
    <w:rsid w:val="000D3403"/>
    <w:rsid w:val="000D3C78"/>
    <w:rsid w:val="000D43EC"/>
    <w:rsid w:val="000D45F7"/>
    <w:rsid w:val="000D46E8"/>
    <w:rsid w:val="000D470E"/>
    <w:rsid w:val="000D48EE"/>
    <w:rsid w:val="000D5370"/>
    <w:rsid w:val="000D5708"/>
    <w:rsid w:val="000D5758"/>
    <w:rsid w:val="000D5E6D"/>
    <w:rsid w:val="000D65FC"/>
    <w:rsid w:val="000D66F4"/>
    <w:rsid w:val="000D6CAC"/>
    <w:rsid w:val="000D6D74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34F"/>
    <w:rsid w:val="000E064F"/>
    <w:rsid w:val="000E0842"/>
    <w:rsid w:val="000E0AAC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4E1"/>
    <w:rsid w:val="000E3504"/>
    <w:rsid w:val="000E35E6"/>
    <w:rsid w:val="000E36BD"/>
    <w:rsid w:val="000E3B0F"/>
    <w:rsid w:val="000E3F2E"/>
    <w:rsid w:val="000E3FDD"/>
    <w:rsid w:val="000E4024"/>
    <w:rsid w:val="000E4242"/>
    <w:rsid w:val="000E4255"/>
    <w:rsid w:val="000E4658"/>
    <w:rsid w:val="000E4AD2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E6FDB"/>
    <w:rsid w:val="000E7D87"/>
    <w:rsid w:val="000F002D"/>
    <w:rsid w:val="000F0457"/>
    <w:rsid w:val="000F069B"/>
    <w:rsid w:val="000F070F"/>
    <w:rsid w:val="000F0898"/>
    <w:rsid w:val="000F09EE"/>
    <w:rsid w:val="000F0D52"/>
    <w:rsid w:val="000F107E"/>
    <w:rsid w:val="000F12D2"/>
    <w:rsid w:val="000F14DE"/>
    <w:rsid w:val="000F1681"/>
    <w:rsid w:val="000F1B73"/>
    <w:rsid w:val="000F1FE7"/>
    <w:rsid w:val="000F2248"/>
    <w:rsid w:val="000F265D"/>
    <w:rsid w:val="000F27B6"/>
    <w:rsid w:val="000F2847"/>
    <w:rsid w:val="000F2A81"/>
    <w:rsid w:val="000F2E3B"/>
    <w:rsid w:val="000F2EAB"/>
    <w:rsid w:val="000F3237"/>
    <w:rsid w:val="000F328F"/>
    <w:rsid w:val="000F32F0"/>
    <w:rsid w:val="000F3349"/>
    <w:rsid w:val="000F38B4"/>
    <w:rsid w:val="000F3D4E"/>
    <w:rsid w:val="000F3F8A"/>
    <w:rsid w:val="000F443D"/>
    <w:rsid w:val="000F4E72"/>
    <w:rsid w:val="000F5515"/>
    <w:rsid w:val="000F577B"/>
    <w:rsid w:val="000F5A6F"/>
    <w:rsid w:val="000F5BC6"/>
    <w:rsid w:val="000F5DC4"/>
    <w:rsid w:val="000F6521"/>
    <w:rsid w:val="000F68B1"/>
    <w:rsid w:val="000F6A2F"/>
    <w:rsid w:val="000F6A61"/>
    <w:rsid w:val="000F6FB1"/>
    <w:rsid w:val="000F75C2"/>
    <w:rsid w:val="000F77D2"/>
    <w:rsid w:val="000F7837"/>
    <w:rsid w:val="000F7DAA"/>
    <w:rsid w:val="000F7FE0"/>
    <w:rsid w:val="000F7FF5"/>
    <w:rsid w:val="001000D1"/>
    <w:rsid w:val="00100588"/>
    <w:rsid w:val="00100703"/>
    <w:rsid w:val="00100945"/>
    <w:rsid w:val="00100C2F"/>
    <w:rsid w:val="00100D3B"/>
    <w:rsid w:val="00100FFC"/>
    <w:rsid w:val="001010F8"/>
    <w:rsid w:val="0010115F"/>
    <w:rsid w:val="00101260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6B"/>
    <w:rsid w:val="001027E3"/>
    <w:rsid w:val="00102949"/>
    <w:rsid w:val="001029A0"/>
    <w:rsid w:val="00103049"/>
    <w:rsid w:val="001034C2"/>
    <w:rsid w:val="00103D54"/>
    <w:rsid w:val="00103F47"/>
    <w:rsid w:val="00104129"/>
    <w:rsid w:val="00104538"/>
    <w:rsid w:val="00104632"/>
    <w:rsid w:val="00104874"/>
    <w:rsid w:val="00104AB2"/>
    <w:rsid w:val="00104DAC"/>
    <w:rsid w:val="00105050"/>
    <w:rsid w:val="0010529B"/>
    <w:rsid w:val="001054A2"/>
    <w:rsid w:val="001058DC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013"/>
    <w:rsid w:val="00107251"/>
    <w:rsid w:val="0010767A"/>
    <w:rsid w:val="0010769F"/>
    <w:rsid w:val="00107E6C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0D3"/>
    <w:rsid w:val="0011222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37"/>
    <w:rsid w:val="00114872"/>
    <w:rsid w:val="00114B64"/>
    <w:rsid w:val="00115072"/>
    <w:rsid w:val="001150A8"/>
    <w:rsid w:val="001153DD"/>
    <w:rsid w:val="00115702"/>
    <w:rsid w:val="0011576F"/>
    <w:rsid w:val="001160D1"/>
    <w:rsid w:val="001164FF"/>
    <w:rsid w:val="001166D4"/>
    <w:rsid w:val="00117174"/>
    <w:rsid w:val="00117303"/>
    <w:rsid w:val="0011734C"/>
    <w:rsid w:val="00120213"/>
    <w:rsid w:val="00120456"/>
    <w:rsid w:val="00120B31"/>
    <w:rsid w:val="00120BAB"/>
    <w:rsid w:val="00120CF0"/>
    <w:rsid w:val="00120E1A"/>
    <w:rsid w:val="00120F38"/>
    <w:rsid w:val="001213F8"/>
    <w:rsid w:val="0012162C"/>
    <w:rsid w:val="00121D99"/>
    <w:rsid w:val="001229AE"/>
    <w:rsid w:val="00122C4F"/>
    <w:rsid w:val="00123078"/>
    <w:rsid w:val="00123199"/>
    <w:rsid w:val="00123228"/>
    <w:rsid w:val="001234BB"/>
    <w:rsid w:val="00123999"/>
    <w:rsid w:val="00124AA2"/>
    <w:rsid w:val="00124D0E"/>
    <w:rsid w:val="00125395"/>
    <w:rsid w:val="0012570D"/>
    <w:rsid w:val="0012588D"/>
    <w:rsid w:val="00125961"/>
    <w:rsid w:val="00125A8F"/>
    <w:rsid w:val="00125C08"/>
    <w:rsid w:val="00125DD2"/>
    <w:rsid w:val="00125F6F"/>
    <w:rsid w:val="0012675F"/>
    <w:rsid w:val="001267EB"/>
    <w:rsid w:val="0012695E"/>
    <w:rsid w:val="00127057"/>
    <w:rsid w:val="0012713C"/>
    <w:rsid w:val="001273B5"/>
    <w:rsid w:val="00127477"/>
    <w:rsid w:val="00127507"/>
    <w:rsid w:val="001275C8"/>
    <w:rsid w:val="001276E5"/>
    <w:rsid w:val="0012775B"/>
    <w:rsid w:val="0012797E"/>
    <w:rsid w:val="00127E59"/>
    <w:rsid w:val="00127E5E"/>
    <w:rsid w:val="001301F4"/>
    <w:rsid w:val="00130485"/>
    <w:rsid w:val="0013050E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913"/>
    <w:rsid w:val="00132DDC"/>
    <w:rsid w:val="001336EC"/>
    <w:rsid w:val="0013382D"/>
    <w:rsid w:val="00133997"/>
    <w:rsid w:val="00133BFC"/>
    <w:rsid w:val="00133CE4"/>
    <w:rsid w:val="00133DC8"/>
    <w:rsid w:val="00134525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1D"/>
    <w:rsid w:val="0013667D"/>
    <w:rsid w:val="00136793"/>
    <w:rsid w:val="00136C00"/>
    <w:rsid w:val="00136FC8"/>
    <w:rsid w:val="0013742F"/>
    <w:rsid w:val="001374C6"/>
    <w:rsid w:val="001376A5"/>
    <w:rsid w:val="00137D23"/>
    <w:rsid w:val="00137DFD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3A"/>
    <w:rsid w:val="00140D82"/>
    <w:rsid w:val="00141801"/>
    <w:rsid w:val="00141D70"/>
    <w:rsid w:val="00141E1F"/>
    <w:rsid w:val="00141E22"/>
    <w:rsid w:val="00141F05"/>
    <w:rsid w:val="001421FB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770"/>
    <w:rsid w:val="001438E5"/>
    <w:rsid w:val="00143A72"/>
    <w:rsid w:val="00144319"/>
    <w:rsid w:val="00144569"/>
    <w:rsid w:val="00144577"/>
    <w:rsid w:val="00144887"/>
    <w:rsid w:val="00144C6F"/>
    <w:rsid w:val="0014549E"/>
    <w:rsid w:val="00145637"/>
    <w:rsid w:val="0014569E"/>
    <w:rsid w:val="001457F3"/>
    <w:rsid w:val="00145C3B"/>
    <w:rsid w:val="00145EC3"/>
    <w:rsid w:val="0014654F"/>
    <w:rsid w:val="00146725"/>
    <w:rsid w:val="00146AD3"/>
    <w:rsid w:val="00146B38"/>
    <w:rsid w:val="00146CF0"/>
    <w:rsid w:val="00147048"/>
    <w:rsid w:val="00147934"/>
    <w:rsid w:val="00147E40"/>
    <w:rsid w:val="00147E54"/>
    <w:rsid w:val="00147F07"/>
    <w:rsid w:val="00150267"/>
    <w:rsid w:val="001502A2"/>
    <w:rsid w:val="0015065C"/>
    <w:rsid w:val="00150AFA"/>
    <w:rsid w:val="00150FBA"/>
    <w:rsid w:val="0015141C"/>
    <w:rsid w:val="00151E83"/>
    <w:rsid w:val="001525B9"/>
    <w:rsid w:val="00152603"/>
    <w:rsid w:val="00152FB5"/>
    <w:rsid w:val="00153472"/>
    <w:rsid w:val="001534D7"/>
    <w:rsid w:val="00153968"/>
    <w:rsid w:val="001539E6"/>
    <w:rsid w:val="00153B7F"/>
    <w:rsid w:val="00153C02"/>
    <w:rsid w:val="001545C0"/>
    <w:rsid w:val="00154F1B"/>
    <w:rsid w:val="001550AC"/>
    <w:rsid w:val="00155473"/>
    <w:rsid w:val="00155570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620"/>
    <w:rsid w:val="0015770A"/>
    <w:rsid w:val="001577B5"/>
    <w:rsid w:val="00157936"/>
    <w:rsid w:val="00157F07"/>
    <w:rsid w:val="001600F5"/>
    <w:rsid w:val="0016051F"/>
    <w:rsid w:val="001608A3"/>
    <w:rsid w:val="00160E84"/>
    <w:rsid w:val="001613AE"/>
    <w:rsid w:val="00161A41"/>
    <w:rsid w:val="00161BA6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552"/>
    <w:rsid w:val="00166D18"/>
    <w:rsid w:val="00166EB2"/>
    <w:rsid w:val="00167112"/>
    <w:rsid w:val="0016783B"/>
    <w:rsid w:val="00167B23"/>
    <w:rsid w:val="00167CCF"/>
    <w:rsid w:val="00167EA2"/>
    <w:rsid w:val="00167F14"/>
    <w:rsid w:val="00170053"/>
    <w:rsid w:val="00170264"/>
    <w:rsid w:val="001703B8"/>
    <w:rsid w:val="001703C4"/>
    <w:rsid w:val="001708A9"/>
    <w:rsid w:val="00170EEF"/>
    <w:rsid w:val="0017102D"/>
    <w:rsid w:val="001711FA"/>
    <w:rsid w:val="00171360"/>
    <w:rsid w:val="00171515"/>
    <w:rsid w:val="0017159D"/>
    <w:rsid w:val="00171658"/>
    <w:rsid w:val="00171898"/>
    <w:rsid w:val="00172174"/>
    <w:rsid w:val="0017219B"/>
    <w:rsid w:val="001722BB"/>
    <w:rsid w:val="00172458"/>
    <w:rsid w:val="0017337B"/>
    <w:rsid w:val="001734BB"/>
    <w:rsid w:val="00173DB7"/>
    <w:rsid w:val="001741DE"/>
    <w:rsid w:val="001745FD"/>
    <w:rsid w:val="001746E6"/>
    <w:rsid w:val="001746F4"/>
    <w:rsid w:val="0017492C"/>
    <w:rsid w:val="00174CD2"/>
    <w:rsid w:val="00174D4E"/>
    <w:rsid w:val="00174DED"/>
    <w:rsid w:val="00174E59"/>
    <w:rsid w:val="00174EA6"/>
    <w:rsid w:val="00174EB6"/>
    <w:rsid w:val="0017572C"/>
    <w:rsid w:val="00175876"/>
    <w:rsid w:val="00175A9C"/>
    <w:rsid w:val="00175FA6"/>
    <w:rsid w:val="00176828"/>
    <w:rsid w:val="00176A43"/>
    <w:rsid w:val="00176E07"/>
    <w:rsid w:val="00177315"/>
    <w:rsid w:val="00177AE5"/>
    <w:rsid w:val="00177E57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3405"/>
    <w:rsid w:val="00183760"/>
    <w:rsid w:val="00184117"/>
    <w:rsid w:val="001844CA"/>
    <w:rsid w:val="00184581"/>
    <w:rsid w:val="00184599"/>
    <w:rsid w:val="001846C2"/>
    <w:rsid w:val="001848EE"/>
    <w:rsid w:val="00184C36"/>
    <w:rsid w:val="00184D3A"/>
    <w:rsid w:val="0018501E"/>
    <w:rsid w:val="001856E5"/>
    <w:rsid w:val="0018583F"/>
    <w:rsid w:val="00185A60"/>
    <w:rsid w:val="00185CDB"/>
    <w:rsid w:val="00186107"/>
    <w:rsid w:val="00186135"/>
    <w:rsid w:val="001863E2"/>
    <w:rsid w:val="00186717"/>
    <w:rsid w:val="00186830"/>
    <w:rsid w:val="001870CD"/>
    <w:rsid w:val="00187279"/>
    <w:rsid w:val="001872DC"/>
    <w:rsid w:val="00187699"/>
    <w:rsid w:val="00187712"/>
    <w:rsid w:val="00187755"/>
    <w:rsid w:val="00187B70"/>
    <w:rsid w:val="00187E05"/>
    <w:rsid w:val="00187F01"/>
    <w:rsid w:val="00187F38"/>
    <w:rsid w:val="00190522"/>
    <w:rsid w:val="00190B74"/>
    <w:rsid w:val="00190DFB"/>
    <w:rsid w:val="00190EBA"/>
    <w:rsid w:val="001910B9"/>
    <w:rsid w:val="00191AA0"/>
    <w:rsid w:val="00191AFF"/>
    <w:rsid w:val="00191F8D"/>
    <w:rsid w:val="00191FB9"/>
    <w:rsid w:val="0019210B"/>
    <w:rsid w:val="0019255C"/>
    <w:rsid w:val="001925CD"/>
    <w:rsid w:val="00192784"/>
    <w:rsid w:val="001928BB"/>
    <w:rsid w:val="00192CD7"/>
    <w:rsid w:val="00192D9E"/>
    <w:rsid w:val="00193221"/>
    <w:rsid w:val="00193337"/>
    <w:rsid w:val="0019374A"/>
    <w:rsid w:val="00193968"/>
    <w:rsid w:val="00193DF3"/>
    <w:rsid w:val="00193F7A"/>
    <w:rsid w:val="00194004"/>
    <w:rsid w:val="00194812"/>
    <w:rsid w:val="00194C62"/>
    <w:rsid w:val="00194E5A"/>
    <w:rsid w:val="00194FF6"/>
    <w:rsid w:val="00195038"/>
    <w:rsid w:val="00195275"/>
    <w:rsid w:val="001952ED"/>
    <w:rsid w:val="00195438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6E3E"/>
    <w:rsid w:val="00197227"/>
    <w:rsid w:val="001975D9"/>
    <w:rsid w:val="001A015B"/>
    <w:rsid w:val="001A02A9"/>
    <w:rsid w:val="001A0591"/>
    <w:rsid w:val="001A0733"/>
    <w:rsid w:val="001A0956"/>
    <w:rsid w:val="001A0A36"/>
    <w:rsid w:val="001A0C38"/>
    <w:rsid w:val="001A0C3C"/>
    <w:rsid w:val="001A0CC0"/>
    <w:rsid w:val="001A162D"/>
    <w:rsid w:val="001A18B6"/>
    <w:rsid w:val="001A1C0D"/>
    <w:rsid w:val="001A1EDD"/>
    <w:rsid w:val="001A1FEC"/>
    <w:rsid w:val="001A23E0"/>
    <w:rsid w:val="001A253F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4FA2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14B"/>
    <w:rsid w:val="001A692C"/>
    <w:rsid w:val="001A6B75"/>
    <w:rsid w:val="001A7165"/>
    <w:rsid w:val="001A73A4"/>
    <w:rsid w:val="001A74B0"/>
    <w:rsid w:val="001A769C"/>
    <w:rsid w:val="001A785C"/>
    <w:rsid w:val="001A7B43"/>
    <w:rsid w:val="001A7C48"/>
    <w:rsid w:val="001A7E14"/>
    <w:rsid w:val="001A7E85"/>
    <w:rsid w:val="001B0234"/>
    <w:rsid w:val="001B049A"/>
    <w:rsid w:val="001B059B"/>
    <w:rsid w:val="001B0661"/>
    <w:rsid w:val="001B0C01"/>
    <w:rsid w:val="001B0CAE"/>
    <w:rsid w:val="001B0FED"/>
    <w:rsid w:val="001B1177"/>
    <w:rsid w:val="001B11FB"/>
    <w:rsid w:val="001B1313"/>
    <w:rsid w:val="001B140A"/>
    <w:rsid w:val="001B1741"/>
    <w:rsid w:val="001B18FB"/>
    <w:rsid w:val="001B1A84"/>
    <w:rsid w:val="001B1F0A"/>
    <w:rsid w:val="001B1F46"/>
    <w:rsid w:val="001B1F69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4E54"/>
    <w:rsid w:val="001B50A0"/>
    <w:rsid w:val="001B5182"/>
    <w:rsid w:val="001B55D8"/>
    <w:rsid w:val="001B55F4"/>
    <w:rsid w:val="001B58C8"/>
    <w:rsid w:val="001B5BF0"/>
    <w:rsid w:val="001B5ED0"/>
    <w:rsid w:val="001B62AE"/>
    <w:rsid w:val="001B64FB"/>
    <w:rsid w:val="001B6534"/>
    <w:rsid w:val="001B6DF5"/>
    <w:rsid w:val="001B7047"/>
    <w:rsid w:val="001B74CB"/>
    <w:rsid w:val="001B7653"/>
    <w:rsid w:val="001B7806"/>
    <w:rsid w:val="001C04B9"/>
    <w:rsid w:val="001C0953"/>
    <w:rsid w:val="001C0BAF"/>
    <w:rsid w:val="001C1031"/>
    <w:rsid w:val="001C10BC"/>
    <w:rsid w:val="001C10C4"/>
    <w:rsid w:val="001C1589"/>
    <w:rsid w:val="001C15C7"/>
    <w:rsid w:val="001C179B"/>
    <w:rsid w:val="001C1D42"/>
    <w:rsid w:val="001C21DF"/>
    <w:rsid w:val="001C2339"/>
    <w:rsid w:val="001C26C8"/>
    <w:rsid w:val="001C2E43"/>
    <w:rsid w:val="001C3865"/>
    <w:rsid w:val="001C3D6E"/>
    <w:rsid w:val="001C3E30"/>
    <w:rsid w:val="001C4084"/>
    <w:rsid w:val="001C40BF"/>
    <w:rsid w:val="001C46F0"/>
    <w:rsid w:val="001C4987"/>
    <w:rsid w:val="001C4B60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C7690"/>
    <w:rsid w:val="001C7911"/>
    <w:rsid w:val="001D027E"/>
    <w:rsid w:val="001D079A"/>
    <w:rsid w:val="001D0EBC"/>
    <w:rsid w:val="001D0FA5"/>
    <w:rsid w:val="001D1005"/>
    <w:rsid w:val="001D101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16"/>
    <w:rsid w:val="001D3141"/>
    <w:rsid w:val="001D32EE"/>
    <w:rsid w:val="001D3773"/>
    <w:rsid w:val="001D3ED3"/>
    <w:rsid w:val="001D3F1A"/>
    <w:rsid w:val="001D4144"/>
    <w:rsid w:val="001D43C5"/>
    <w:rsid w:val="001D465B"/>
    <w:rsid w:val="001D46EE"/>
    <w:rsid w:val="001D4B35"/>
    <w:rsid w:val="001D4B3C"/>
    <w:rsid w:val="001D4C60"/>
    <w:rsid w:val="001D4D30"/>
    <w:rsid w:val="001D4DBF"/>
    <w:rsid w:val="001D4E8F"/>
    <w:rsid w:val="001D4F5A"/>
    <w:rsid w:val="001D52F5"/>
    <w:rsid w:val="001D5747"/>
    <w:rsid w:val="001D5794"/>
    <w:rsid w:val="001D5798"/>
    <w:rsid w:val="001D5A6A"/>
    <w:rsid w:val="001D5BA0"/>
    <w:rsid w:val="001D5C59"/>
    <w:rsid w:val="001D5C90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6F4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963"/>
    <w:rsid w:val="001E1D37"/>
    <w:rsid w:val="001E1EC6"/>
    <w:rsid w:val="001E1EF0"/>
    <w:rsid w:val="001E20E3"/>
    <w:rsid w:val="001E27CF"/>
    <w:rsid w:val="001E27FE"/>
    <w:rsid w:val="001E2A36"/>
    <w:rsid w:val="001E2AD8"/>
    <w:rsid w:val="001E2F6A"/>
    <w:rsid w:val="001E388C"/>
    <w:rsid w:val="001E3A7E"/>
    <w:rsid w:val="001E3D4F"/>
    <w:rsid w:val="001E402D"/>
    <w:rsid w:val="001E435E"/>
    <w:rsid w:val="001E445B"/>
    <w:rsid w:val="001E4AAA"/>
    <w:rsid w:val="001E4B10"/>
    <w:rsid w:val="001E4BAF"/>
    <w:rsid w:val="001E4C4D"/>
    <w:rsid w:val="001E5120"/>
    <w:rsid w:val="001E51C2"/>
    <w:rsid w:val="001E5452"/>
    <w:rsid w:val="001E564E"/>
    <w:rsid w:val="001E56AA"/>
    <w:rsid w:val="001E58E2"/>
    <w:rsid w:val="001E594F"/>
    <w:rsid w:val="001E5C60"/>
    <w:rsid w:val="001E5D0F"/>
    <w:rsid w:val="001E6064"/>
    <w:rsid w:val="001E606F"/>
    <w:rsid w:val="001E6192"/>
    <w:rsid w:val="001E623A"/>
    <w:rsid w:val="001E6283"/>
    <w:rsid w:val="001E692D"/>
    <w:rsid w:val="001E698A"/>
    <w:rsid w:val="001E6D18"/>
    <w:rsid w:val="001E72EC"/>
    <w:rsid w:val="001E73F4"/>
    <w:rsid w:val="001E74FF"/>
    <w:rsid w:val="001E7619"/>
    <w:rsid w:val="001E7720"/>
    <w:rsid w:val="001E77FF"/>
    <w:rsid w:val="001F0051"/>
    <w:rsid w:val="001F0601"/>
    <w:rsid w:val="001F06FB"/>
    <w:rsid w:val="001F0A87"/>
    <w:rsid w:val="001F119D"/>
    <w:rsid w:val="001F11B3"/>
    <w:rsid w:val="001F11F4"/>
    <w:rsid w:val="001F17F9"/>
    <w:rsid w:val="001F1BD9"/>
    <w:rsid w:val="001F1DD9"/>
    <w:rsid w:val="001F1F88"/>
    <w:rsid w:val="001F20D4"/>
    <w:rsid w:val="001F2A43"/>
    <w:rsid w:val="001F2C80"/>
    <w:rsid w:val="001F2EB0"/>
    <w:rsid w:val="001F35BE"/>
    <w:rsid w:val="001F35D1"/>
    <w:rsid w:val="001F389C"/>
    <w:rsid w:val="001F43E5"/>
    <w:rsid w:val="001F46E9"/>
    <w:rsid w:val="001F4831"/>
    <w:rsid w:val="001F4956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073"/>
    <w:rsid w:val="002011E3"/>
    <w:rsid w:val="00201202"/>
    <w:rsid w:val="00201320"/>
    <w:rsid w:val="002013F2"/>
    <w:rsid w:val="00201663"/>
    <w:rsid w:val="00201BAD"/>
    <w:rsid w:val="00201DED"/>
    <w:rsid w:val="002020FB"/>
    <w:rsid w:val="0020233E"/>
    <w:rsid w:val="00202ADB"/>
    <w:rsid w:val="00202B29"/>
    <w:rsid w:val="002032EC"/>
    <w:rsid w:val="002034A3"/>
    <w:rsid w:val="002035C5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521"/>
    <w:rsid w:val="002056B0"/>
    <w:rsid w:val="002058FC"/>
    <w:rsid w:val="00205DB5"/>
    <w:rsid w:val="00205F06"/>
    <w:rsid w:val="0020634D"/>
    <w:rsid w:val="00206426"/>
    <w:rsid w:val="0020676E"/>
    <w:rsid w:val="00206A0E"/>
    <w:rsid w:val="00206D1F"/>
    <w:rsid w:val="00206D5C"/>
    <w:rsid w:val="0020719E"/>
    <w:rsid w:val="00207279"/>
    <w:rsid w:val="0020732B"/>
    <w:rsid w:val="00207B7B"/>
    <w:rsid w:val="00207B91"/>
    <w:rsid w:val="00207C1B"/>
    <w:rsid w:val="00207F55"/>
    <w:rsid w:val="0021005B"/>
    <w:rsid w:val="00210116"/>
    <w:rsid w:val="002101EB"/>
    <w:rsid w:val="00210573"/>
    <w:rsid w:val="00210792"/>
    <w:rsid w:val="00210BB4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AE7"/>
    <w:rsid w:val="00212B6F"/>
    <w:rsid w:val="00212C0E"/>
    <w:rsid w:val="00212DDA"/>
    <w:rsid w:val="00212F5B"/>
    <w:rsid w:val="002132AD"/>
    <w:rsid w:val="00213CBB"/>
    <w:rsid w:val="00213E64"/>
    <w:rsid w:val="00214449"/>
    <w:rsid w:val="002149BE"/>
    <w:rsid w:val="00215044"/>
    <w:rsid w:val="0021526A"/>
    <w:rsid w:val="00215322"/>
    <w:rsid w:val="00215447"/>
    <w:rsid w:val="00215517"/>
    <w:rsid w:val="00215E5E"/>
    <w:rsid w:val="002160D1"/>
    <w:rsid w:val="0021624D"/>
    <w:rsid w:val="002163AF"/>
    <w:rsid w:val="002164CD"/>
    <w:rsid w:val="00216574"/>
    <w:rsid w:val="00216B85"/>
    <w:rsid w:val="00216BF0"/>
    <w:rsid w:val="00216C0E"/>
    <w:rsid w:val="00216C2F"/>
    <w:rsid w:val="00216C44"/>
    <w:rsid w:val="00216C48"/>
    <w:rsid w:val="00216C7E"/>
    <w:rsid w:val="00216F83"/>
    <w:rsid w:val="00216FC0"/>
    <w:rsid w:val="00216FF9"/>
    <w:rsid w:val="00217B61"/>
    <w:rsid w:val="00217DA3"/>
    <w:rsid w:val="002201D6"/>
    <w:rsid w:val="0022092E"/>
    <w:rsid w:val="002209B8"/>
    <w:rsid w:val="00220ABA"/>
    <w:rsid w:val="00220BE1"/>
    <w:rsid w:val="0022276F"/>
    <w:rsid w:val="00222847"/>
    <w:rsid w:val="00222C2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480"/>
    <w:rsid w:val="002255E5"/>
    <w:rsid w:val="002257B6"/>
    <w:rsid w:val="00225CE6"/>
    <w:rsid w:val="002260B7"/>
    <w:rsid w:val="0022620B"/>
    <w:rsid w:val="002262F3"/>
    <w:rsid w:val="0022638D"/>
    <w:rsid w:val="002266CF"/>
    <w:rsid w:val="0022694F"/>
    <w:rsid w:val="00226B8E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5A2"/>
    <w:rsid w:val="0023060B"/>
    <w:rsid w:val="00230647"/>
    <w:rsid w:val="00230AF4"/>
    <w:rsid w:val="00230C91"/>
    <w:rsid w:val="00230E54"/>
    <w:rsid w:val="00231487"/>
    <w:rsid w:val="0023217B"/>
    <w:rsid w:val="002326C4"/>
    <w:rsid w:val="002329C0"/>
    <w:rsid w:val="00232E23"/>
    <w:rsid w:val="00232EBE"/>
    <w:rsid w:val="00233008"/>
    <w:rsid w:val="002330C3"/>
    <w:rsid w:val="002334E5"/>
    <w:rsid w:val="00233536"/>
    <w:rsid w:val="002338A8"/>
    <w:rsid w:val="00233921"/>
    <w:rsid w:val="002339E5"/>
    <w:rsid w:val="00233FEA"/>
    <w:rsid w:val="00234256"/>
    <w:rsid w:val="00234810"/>
    <w:rsid w:val="00234895"/>
    <w:rsid w:val="00234A81"/>
    <w:rsid w:val="00234E42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5DB7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99F"/>
    <w:rsid w:val="00241EE7"/>
    <w:rsid w:val="002420C4"/>
    <w:rsid w:val="0024215E"/>
    <w:rsid w:val="00242267"/>
    <w:rsid w:val="002427D1"/>
    <w:rsid w:val="00242AFA"/>
    <w:rsid w:val="00243F35"/>
    <w:rsid w:val="00244113"/>
    <w:rsid w:val="00244168"/>
    <w:rsid w:val="002448D0"/>
    <w:rsid w:val="00245119"/>
    <w:rsid w:val="00245920"/>
    <w:rsid w:val="00245A3B"/>
    <w:rsid w:val="0024604D"/>
    <w:rsid w:val="0024614D"/>
    <w:rsid w:val="002461FC"/>
    <w:rsid w:val="002463A3"/>
    <w:rsid w:val="002466E0"/>
    <w:rsid w:val="00246A26"/>
    <w:rsid w:val="00246A66"/>
    <w:rsid w:val="00246B4A"/>
    <w:rsid w:val="00246CF2"/>
    <w:rsid w:val="00246FF1"/>
    <w:rsid w:val="002474CC"/>
    <w:rsid w:val="00247825"/>
    <w:rsid w:val="002478E3"/>
    <w:rsid w:val="0024794F"/>
    <w:rsid w:val="00247E8E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5F1"/>
    <w:rsid w:val="0025460F"/>
    <w:rsid w:val="0025480F"/>
    <w:rsid w:val="00254974"/>
    <w:rsid w:val="00254A20"/>
    <w:rsid w:val="00254C14"/>
    <w:rsid w:val="00254CB8"/>
    <w:rsid w:val="00254D6A"/>
    <w:rsid w:val="00254DAB"/>
    <w:rsid w:val="00254E5C"/>
    <w:rsid w:val="00255F45"/>
    <w:rsid w:val="00255F4A"/>
    <w:rsid w:val="00256308"/>
    <w:rsid w:val="00256C82"/>
    <w:rsid w:val="00256F7D"/>
    <w:rsid w:val="00256FFC"/>
    <w:rsid w:val="002571A0"/>
    <w:rsid w:val="00257725"/>
    <w:rsid w:val="002579F5"/>
    <w:rsid w:val="00257AC1"/>
    <w:rsid w:val="00257C68"/>
    <w:rsid w:val="002602E4"/>
    <w:rsid w:val="002603C6"/>
    <w:rsid w:val="00260BAC"/>
    <w:rsid w:val="00260DC7"/>
    <w:rsid w:val="00261C67"/>
    <w:rsid w:val="002628F4"/>
    <w:rsid w:val="00263B40"/>
    <w:rsid w:val="00263D92"/>
    <w:rsid w:val="00263F3E"/>
    <w:rsid w:val="00263FD7"/>
    <w:rsid w:val="00264C14"/>
    <w:rsid w:val="00264E61"/>
    <w:rsid w:val="0026523C"/>
    <w:rsid w:val="002653A2"/>
    <w:rsid w:val="00265C44"/>
    <w:rsid w:val="00265DEF"/>
    <w:rsid w:val="00265F24"/>
    <w:rsid w:val="00266439"/>
    <w:rsid w:val="00266521"/>
    <w:rsid w:val="0026686F"/>
    <w:rsid w:val="002668E0"/>
    <w:rsid w:val="00266980"/>
    <w:rsid w:val="0026726E"/>
    <w:rsid w:val="00267348"/>
    <w:rsid w:val="00267875"/>
    <w:rsid w:val="002679F5"/>
    <w:rsid w:val="00267A92"/>
    <w:rsid w:val="00267DB7"/>
    <w:rsid w:val="00267E04"/>
    <w:rsid w:val="0027038C"/>
    <w:rsid w:val="002704C9"/>
    <w:rsid w:val="002705A2"/>
    <w:rsid w:val="00270B6B"/>
    <w:rsid w:val="00270C36"/>
    <w:rsid w:val="00270DBD"/>
    <w:rsid w:val="002717D1"/>
    <w:rsid w:val="002719C1"/>
    <w:rsid w:val="00271A45"/>
    <w:rsid w:val="002720F0"/>
    <w:rsid w:val="002723B5"/>
    <w:rsid w:val="002726AD"/>
    <w:rsid w:val="002726C6"/>
    <w:rsid w:val="002730CC"/>
    <w:rsid w:val="00273157"/>
    <w:rsid w:val="00273406"/>
    <w:rsid w:val="002734C9"/>
    <w:rsid w:val="00273730"/>
    <w:rsid w:val="0027380B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A4E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93D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90A"/>
    <w:rsid w:val="00287EC4"/>
    <w:rsid w:val="00287EC6"/>
    <w:rsid w:val="00287EC9"/>
    <w:rsid w:val="0029070C"/>
    <w:rsid w:val="0029073A"/>
    <w:rsid w:val="0029116E"/>
    <w:rsid w:val="002911AE"/>
    <w:rsid w:val="002912B7"/>
    <w:rsid w:val="00291DD8"/>
    <w:rsid w:val="0029251B"/>
    <w:rsid w:val="0029255D"/>
    <w:rsid w:val="0029279C"/>
    <w:rsid w:val="00292839"/>
    <w:rsid w:val="0029290A"/>
    <w:rsid w:val="0029292A"/>
    <w:rsid w:val="0029293D"/>
    <w:rsid w:val="00292A63"/>
    <w:rsid w:val="00292B32"/>
    <w:rsid w:val="00292C0A"/>
    <w:rsid w:val="00292D79"/>
    <w:rsid w:val="00292DD6"/>
    <w:rsid w:val="00292EE7"/>
    <w:rsid w:val="00292F0B"/>
    <w:rsid w:val="0029305C"/>
    <w:rsid w:val="00293861"/>
    <w:rsid w:val="002939E3"/>
    <w:rsid w:val="00293BE7"/>
    <w:rsid w:val="00293D21"/>
    <w:rsid w:val="0029416A"/>
    <w:rsid w:val="00294181"/>
    <w:rsid w:val="002943D5"/>
    <w:rsid w:val="002944F9"/>
    <w:rsid w:val="0029476B"/>
    <w:rsid w:val="00294917"/>
    <w:rsid w:val="00294C48"/>
    <w:rsid w:val="00294CB4"/>
    <w:rsid w:val="002950AB"/>
    <w:rsid w:val="002954C9"/>
    <w:rsid w:val="00295596"/>
    <w:rsid w:val="0029567F"/>
    <w:rsid w:val="00295700"/>
    <w:rsid w:val="002958D0"/>
    <w:rsid w:val="00296039"/>
    <w:rsid w:val="00296500"/>
    <w:rsid w:val="00296A84"/>
    <w:rsid w:val="00296D1F"/>
    <w:rsid w:val="00296D34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60"/>
    <w:rsid w:val="002A0BC2"/>
    <w:rsid w:val="002A0C0D"/>
    <w:rsid w:val="002A0C82"/>
    <w:rsid w:val="002A10B8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B9"/>
    <w:rsid w:val="002A58F7"/>
    <w:rsid w:val="002A5E98"/>
    <w:rsid w:val="002A62E7"/>
    <w:rsid w:val="002A6C3D"/>
    <w:rsid w:val="002A6D6D"/>
    <w:rsid w:val="002A6E23"/>
    <w:rsid w:val="002A6FA4"/>
    <w:rsid w:val="002A7001"/>
    <w:rsid w:val="002A7025"/>
    <w:rsid w:val="002A7065"/>
    <w:rsid w:val="002A719D"/>
    <w:rsid w:val="002A7206"/>
    <w:rsid w:val="002A728A"/>
    <w:rsid w:val="002A7313"/>
    <w:rsid w:val="002A772E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B2D"/>
    <w:rsid w:val="002B0D87"/>
    <w:rsid w:val="002B1651"/>
    <w:rsid w:val="002B19D6"/>
    <w:rsid w:val="002B1F91"/>
    <w:rsid w:val="002B219E"/>
    <w:rsid w:val="002B2561"/>
    <w:rsid w:val="002B2960"/>
    <w:rsid w:val="002B2964"/>
    <w:rsid w:val="002B29D0"/>
    <w:rsid w:val="002B3D6A"/>
    <w:rsid w:val="002B3FAB"/>
    <w:rsid w:val="002B44A9"/>
    <w:rsid w:val="002B4546"/>
    <w:rsid w:val="002B45E8"/>
    <w:rsid w:val="002B45F0"/>
    <w:rsid w:val="002B4626"/>
    <w:rsid w:val="002B4861"/>
    <w:rsid w:val="002B4903"/>
    <w:rsid w:val="002B49C4"/>
    <w:rsid w:val="002B4A42"/>
    <w:rsid w:val="002B4CDF"/>
    <w:rsid w:val="002B51D8"/>
    <w:rsid w:val="002B5602"/>
    <w:rsid w:val="002B5856"/>
    <w:rsid w:val="002B5E96"/>
    <w:rsid w:val="002B62E5"/>
    <w:rsid w:val="002B66BC"/>
    <w:rsid w:val="002B683A"/>
    <w:rsid w:val="002B68DB"/>
    <w:rsid w:val="002B6926"/>
    <w:rsid w:val="002B6AF8"/>
    <w:rsid w:val="002B6FE0"/>
    <w:rsid w:val="002B70A1"/>
    <w:rsid w:val="002B71B8"/>
    <w:rsid w:val="002B7650"/>
    <w:rsid w:val="002B799E"/>
    <w:rsid w:val="002B7C13"/>
    <w:rsid w:val="002B7C28"/>
    <w:rsid w:val="002B7C57"/>
    <w:rsid w:val="002B7FD7"/>
    <w:rsid w:val="002C075F"/>
    <w:rsid w:val="002C0AC6"/>
    <w:rsid w:val="002C0AF6"/>
    <w:rsid w:val="002C0C9B"/>
    <w:rsid w:val="002C0F5B"/>
    <w:rsid w:val="002C10BC"/>
    <w:rsid w:val="002C11AD"/>
    <w:rsid w:val="002C1350"/>
    <w:rsid w:val="002C135C"/>
    <w:rsid w:val="002C1AC0"/>
    <w:rsid w:val="002C1AC8"/>
    <w:rsid w:val="002C226B"/>
    <w:rsid w:val="002C258A"/>
    <w:rsid w:val="002C267B"/>
    <w:rsid w:val="002C28F9"/>
    <w:rsid w:val="002C2EB6"/>
    <w:rsid w:val="002C3878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5F35"/>
    <w:rsid w:val="002C61A9"/>
    <w:rsid w:val="002C61B4"/>
    <w:rsid w:val="002C6267"/>
    <w:rsid w:val="002C6B2A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191F"/>
    <w:rsid w:val="002D1F16"/>
    <w:rsid w:val="002D23F5"/>
    <w:rsid w:val="002D2797"/>
    <w:rsid w:val="002D2799"/>
    <w:rsid w:val="002D28E4"/>
    <w:rsid w:val="002D2BB7"/>
    <w:rsid w:val="002D348A"/>
    <w:rsid w:val="002D3690"/>
    <w:rsid w:val="002D3716"/>
    <w:rsid w:val="002D376A"/>
    <w:rsid w:val="002D3C09"/>
    <w:rsid w:val="002D3E3A"/>
    <w:rsid w:val="002D3EAE"/>
    <w:rsid w:val="002D3F50"/>
    <w:rsid w:val="002D413B"/>
    <w:rsid w:val="002D478A"/>
    <w:rsid w:val="002D4D12"/>
    <w:rsid w:val="002D4F25"/>
    <w:rsid w:val="002D4FB9"/>
    <w:rsid w:val="002D5067"/>
    <w:rsid w:val="002D52B7"/>
    <w:rsid w:val="002D53E6"/>
    <w:rsid w:val="002D6098"/>
    <w:rsid w:val="002D62ED"/>
    <w:rsid w:val="002D642B"/>
    <w:rsid w:val="002D6B24"/>
    <w:rsid w:val="002D6C2F"/>
    <w:rsid w:val="002D746E"/>
    <w:rsid w:val="002D76B3"/>
    <w:rsid w:val="002D77B9"/>
    <w:rsid w:val="002D783E"/>
    <w:rsid w:val="002D7E42"/>
    <w:rsid w:val="002E00B2"/>
    <w:rsid w:val="002E08F7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0F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8C"/>
    <w:rsid w:val="002E71CB"/>
    <w:rsid w:val="002E7215"/>
    <w:rsid w:val="002E7783"/>
    <w:rsid w:val="002E784E"/>
    <w:rsid w:val="002E7A2A"/>
    <w:rsid w:val="002E7EBA"/>
    <w:rsid w:val="002F00D9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8B9"/>
    <w:rsid w:val="002F1CCF"/>
    <w:rsid w:val="002F1E97"/>
    <w:rsid w:val="002F22C0"/>
    <w:rsid w:val="002F28A0"/>
    <w:rsid w:val="002F2D30"/>
    <w:rsid w:val="002F31F3"/>
    <w:rsid w:val="002F322A"/>
    <w:rsid w:val="002F3464"/>
    <w:rsid w:val="002F348E"/>
    <w:rsid w:val="002F3664"/>
    <w:rsid w:val="002F37A1"/>
    <w:rsid w:val="002F39AE"/>
    <w:rsid w:val="002F3A07"/>
    <w:rsid w:val="002F3A4C"/>
    <w:rsid w:val="002F4093"/>
    <w:rsid w:val="002F42F6"/>
    <w:rsid w:val="002F4436"/>
    <w:rsid w:val="002F4CE3"/>
    <w:rsid w:val="002F5527"/>
    <w:rsid w:val="002F5DB8"/>
    <w:rsid w:val="002F658A"/>
    <w:rsid w:val="002F67A1"/>
    <w:rsid w:val="002F6CA0"/>
    <w:rsid w:val="002F6DC5"/>
    <w:rsid w:val="002F6EB0"/>
    <w:rsid w:val="002F72CB"/>
    <w:rsid w:val="002F72D8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765"/>
    <w:rsid w:val="00301D21"/>
    <w:rsid w:val="00302AA5"/>
    <w:rsid w:val="00302ACF"/>
    <w:rsid w:val="00302BD2"/>
    <w:rsid w:val="00302CB8"/>
    <w:rsid w:val="00303983"/>
    <w:rsid w:val="00303AE9"/>
    <w:rsid w:val="00303D42"/>
    <w:rsid w:val="00303FC0"/>
    <w:rsid w:val="00304739"/>
    <w:rsid w:val="00304B1D"/>
    <w:rsid w:val="00304FB3"/>
    <w:rsid w:val="0030501D"/>
    <w:rsid w:val="0030510A"/>
    <w:rsid w:val="00305687"/>
    <w:rsid w:val="00305B6F"/>
    <w:rsid w:val="00305E3A"/>
    <w:rsid w:val="00305F21"/>
    <w:rsid w:val="00306715"/>
    <w:rsid w:val="00306975"/>
    <w:rsid w:val="00306A40"/>
    <w:rsid w:val="00306ABA"/>
    <w:rsid w:val="00306BD1"/>
    <w:rsid w:val="0030734A"/>
    <w:rsid w:val="0030737C"/>
    <w:rsid w:val="003073E2"/>
    <w:rsid w:val="00307792"/>
    <w:rsid w:val="00307C0F"/>
    <w:rsid w:val="0031012D"/>
    <w:rsid w:val="003104EE"/>
    <w:rsid w:val="00310758"/>
    <w:rsid w:val="0031137A"/>
    <w:rsid w:val="003117E6"/>
    <w:rsid w:val="003120EB"/>
    <w:rsid w:val="003121B6"/>
    <w:rsid w:val="0031221C"/>
    <w:rsid w:val="003124F3"/>
    <w:rsid w:val="0031294F"/>
    <w:rsid w:val="00312B02"/>
    <w:rsid w:val="00312B77"/>
    <w:rsid w:val="003132AA"/>
    <w:rsid w:val="003132BD"/>
    <w:rsid w:val="003132C8"/>
    <w:rsid w:val="00313811"/>
    <w:rsid w:val="003139B4"/>
    <w:rsid w:val="00313A19"/>
    <w:rsid w:val="00313C9F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3F1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336"/>
    <w:rsid w:val="003214C5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7E9"/>
    <w:rsid w:val="00323810"/>
    <w:rsid w:val="00323E3E"/>
    <w:rsid w:val="00324112"/>
    <w:rsid w:val="00324760"/>
    <w:rsid w:val="0032478C"/>
    <w:rsid w:val="00324A5B"/>
    <w:rsid w:val="00324CDD"/>
    <w:rsid w:val="00325551"/>
    <w:rsid w:val="00325866"/>
    <w:rsid w:val="00325BB2"/>
    <w:rsid w:val="00325D58"/>
    <w:rsid w:val="00325EA8"/>
    <w:rsid w:val="00325FC9"/>
    <w:rsid w:val="00325FED"/>
    <w:rsid w:val="00326175"/>
    <w:rsid w:val="0032687F"/>
    <w:rsid w:val="00326992"/>
    <w:rsid w:val="003269C1"/>
    <w:rsid w:val="003269D1"/>
    <w:rsid w:val="0032730B"/>
    <w:rsid w:val="003274D7"/>
    <w:rsid w:val="00327975"/>
    <w:rsid w:val="00327A00"/>
    <w:rsid w:val="00327C51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9C1"/>
    <w:rsid w:val="00330BAD"/>
    <w:rsid w:val="0033102B"/>
    <w:rsid w:val="00331094"/>
    <w:rsid w:val="00331DBA"/>
    <w:rsid w:val="00331DFA"/>
    <w:rsid w:val="00331F14"/>
    <w:rsid w:val="003324B4"/>
    <w:rsid w:val="00332508"/>
    <w:rsid w:val="003325EE"/>
    <w:rsid w:val="00332605"/>
    <w:rsid w:val="00332675"/>
    <w:rsid w:val="00332713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ACB"/>
    <w:rsid w:val="00333AFE"/>
    <w:rsid w:val="00333D54"/>
    <w:rsid w:val="00333DA2"/>
    <w:rsid w:val="00334593"/>
    <w:rsid w:val="00334A28"/>
    <w:rsid w:val="00334C11"/>
    <w:rsid w:val="00334DFA"/>
    <w:rsid w:val="00335482"/>
    <w:rsid w:val="003355BE"/>
    <w:rsid w:val="00335A11"/>
    <w:rsid w:val="00335FFC"/>
    <w:rsid w:val="0033604A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049"/>
    <w:rsid w:val="003371A6"/>
    <w:rsid w:val="00337287"/>
    <w:rsid w:val="003372BE"/>
    <w:rsid w:val="003372E3"/>
    <w:rsid w:val="00337582"/>
    <w:rsid w:val="00337A4E"/>
    <w:rsid w:val="00340658"/>
    <w:rsid w:val="00340C12"/>
    <w:rsid w:val="00340CC1"/>
    <w:rsid w:val="00340F09"/>
    <w:rsid w:val="00341380"/>
    <w:rsid w:val="003415A2"/>
    <w:rsid w:val="00341EAE"/>
    <w:rsid w:val="00342213"/>
    <w:rsid w:val="00342A76"/>
    <w:rsid w:val="00342CE4"/>
    <w:rsid w:val="00342D57"/>
    <w:rsid w:val="0034318B"/>
    <w:rsid w:val="00343333"/>
    <w:rsid w:val="00344183"/>
    <w:rsid w:val="003441CA"/>
    <w:rsid w:val="00344504"/>
    <w:rsid w:val="00344610"/>
    <w:rsid w:val="00344629"/>
    <w:rsid w:val="003447B3"/>
    <w:rsid w:val="00344A27"/>
    <w:rsid w:val="00344C7F"/>
    <w:rsid w:val="00344EC0"/>
    <w:rsid w:val="0034528B"/>
    <w:rsid w:val="003456F6"/>
    <w:rsid w:val="003458A0"/>
    <w:rsid w:val="003459CB"/>
    <w:rsid w:val="00345AA7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48"/>
    <w:rsid w:val="00347694"/>
    <w:rsid w:val="003476FF"/>
    <w:rsid w:val="003478E3"/>
    <w:rsid w:val="00347928"/>
    <w:rsid w:val="00347AED"/>
    <w:rsid w:val="00347E22"/>
    <w:rsid w:val="00350138"/>
    <w:rsid w:val="00350423"/>
    <w:rsid w:val="0035061B"/>
    <w:rsid w:val="003507D5"/>
    <w:rsid w:val="003507D7"/>
    <w:rsid w:val="00350C51"/>
    <w:rsid w:val="003511A8"/>
    <w:rsid w:val="00351384"/>
    <w:rsid w:val="003514CC"/>
    <w:rsid w:val="0035169A"/>
    <w:rsid w:val="003516A5"/>
    <w:rsid w:val="0035174E"/>
    <w:rsid w:val="00351824"/>
    <w:rsid w:val="00351B1A"/>
    <w:rsid w:val="00351C89"/>
    <w:rsid w:val="00351CEA"/>
    <w:rsid w:val="00351D05"/>
    <w:rsid w:val="00351EA9"/>
    <w:rsid w:val="00351F85"/>
    <w:rsid w:val="00352117"/>
    <w:rsid w:val="003521FF"/>
    <w:rsid w:val="00353217"/>
    <w:rsid w:val="003533DB"/>
    <w:rsid w:val="00353B06"/>
    <w:rsid w:val="00353DAC"/>
    <w:rsid w:val="00353EA4"/>
    <w:rsid w:val="0035436D"/>
    <w:rsid w:val="00354380"/>
    <w:rsid w:val="00354AEB"/>
    <w:rsid w:val="00354FEE"/>
    <w:rsid w:val="0035500B"/>
    <w:rsid w:val="00355353"/>
    <w:rsid w:val="00355374"/>
    <w:rsid w:val="0035549F"/>
    <w:rsid w:val="00355501"/>
    <w:rsid w:val="003556AF"/>
    <w:rsid w:val="003556B9"/>
    <w:rsid w:val="0035599E"/>
    <w:rsid w:val="00355C01"/>
    <w:rsid w:val="00355D43"/>
    <w:rsid w:val="00355D87"/>
    <w:rsid w:val="00355FCC"/>
    <w:rsid w:val="00356033"/>
    <w:rsid w:val="003564C0"/>
    <w:rsid w:val="00356A75"/>
    <w:rsid w:val="00356AA0"/>
    <w:rsid w:val="00356CF3"/>
    <w:rsid w:val="00356E45"/>
    <w:rsid w:val="00356E5D"/>
    <w:rsid w:val="00357164"/>
    <w:rsid w:val="003572C0"/>
    <w:rsid w:val="003573D2"/>
    <w:rsid w:val="00357CDF"/>
    <w:rsid w:val="0036057A"/>
    <w:rsid w:val="003605CA"/>
    <w:rsid w:val="0036111F"/>
    <w:rsid w:val="00361421"/>
    <w:rsid w:val="00361453"/>
    <w:rsid w:val="0036166D"/>
    <w:rsid w:val="00361A59"/>
    <w:rsid w:val="00361ACE"/>
    <w:rsid w:val="00361C7E"/>
    <w:rsid w:val="00362006"/>
    <w:rsid w:val="0036246F"/>
    <w:rsid w:val="0036266B"/>
    <w:rsid w:val="00362C97"/>
    <w:rsid w:val="00362E7C"/>
    <w:rsid w:val="00363255"/>
    <w:rsid w:val="0036369F"/>
    <w:rsid w:val="00363E9D"/>
    <w:rsid w:val="00363FBA"/>
    <w:rsid w:val="003644A7"/>
    <w:rsid w:val="003645F3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0ED"/>
    <w:rsid w:val="003722F5"/>
    <w:rsid w:val="003726C2"/>
    <w:rsid w:val="00372AC0"/>
    <w:rsid w:val="00372BAF"/>
    <w:rsid w:val="00372E9D"/>
    <w:rsid w:val="00372EE3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4FFB"/>
    <w:rsid w:val="00375172"/>
    <w:rsid w:val="003751DF"/>
    <w:rsid w:val="003755A2"/>
    <w:rsid w:val="00375617"/>
    <w:rsid w:val="0037577C"/>
    <w:rsid w:val="00375801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329"/>
    <w:rsid w:val="00380CB2"/>
    <w:rsid w:val="00380D81"/>
    <w:rsid w:val="00380DAE"/>
    <w:rsid w:val="00381486"/>
    <w:rsid w:val="0038165A"/>
    <w:rsid w:val="0038178F"/>
    <w:rsid w:val="00381881"/>
    <w:rsid w:val="00382019"/>
    <w:rsid w:val="0038209F"/>
    <w:rsid w:val="003822A5"/>
    <w:rsid w:val="00382786"/>
    <w:rsid w:val="0038280A"/>
    <w:rsid w:val="00382A90"/>
    <w:rsid w:val="00382F63"/>
    <w:rsid w:val="00383001"/>
    <w:rsid w:val="003831B3"/>
    <w:rsid w:val="003832C5"/>
    <w:rsid w:val="003836C5"/>
    <w:rsid w:val="003837C5"/>
    <w:rsid w:val="00383AE3"/>
    <w:rsid w:val="00383AF4"/>
    <w:rsid w:val="00383CE0"/>
    <w:rsid w:val="00384138"/>
    <w:rsid w:val="00384389"/>
    <w:rsid w:val="003844A8"/>
    <w:rsid w:val="003846D0"/>
    <w:rsid w:val="003847DF"/>
    <w:rsid w:val="00384975"/>
    <w:rsid w:val="003849A2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397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E9D"/>
    <w:rsid w:val="00390F75"/>
    <w:rsid w:val="0039122D"/>
    <w:rsid w:val="00391517"/>
    <w:rsid w:val="003919D0"/>
    <w:rsid w:val="00391E7F"/>
    <w:rsid w:val="003923AA"/>
    <w:rsid w:val="003924EF"/>
    <w:rsid w:val="003925B8"/>
    <w:rsid w:val="0039287F"/>
    <w:rsid w:val="0039298D"/>
    <w:rsid w:val="00392A32"/>
    <w:rsid w:val="00392B83"/>
    <w:rsid w:val="00393496"/>
    <w:rsid w:val="003935DA"/>
    <w:rsid w:val="0039375C"/>
    <w:rsid w:val="003938BC"/>
    <w:rsid w:val="00393D16"/>
    <w:rsid w:val="00393D48"/>
    <w:rsid w:val="00393DC7"/>
    <w:rsid w:val="00393EE6"/>
    <w:rsid w:val="00394097"/>
    <w:rsid w:val="003940C8"/>
    <w:rsid w:val="003942FF"/>
    <w:rsid w:val="00394452"/>
    <w:rsid w:val="003944F6"/>
    <w:rsid w:val="003946F6"/>
    <w:rsid w:val="00394A2D"/>
    <w:rsid w:val="00394DC5"/>
    <w:rsid w:val="00394F73"/>
    <w:rsid w:val="0039522F"/>
    <w:rsid w:val="003957DE"/>
    <w:rsid w:val="003959EB"/>
    <w:rsid w:val="00395D5D"/>
    <w:rsid w:val="00396239"/>
    <w:rsid w:val="0039645C"/>
    <w:rsid w:val="00396B02"/>
    <w:rsid w:val="00396C63"/>
    <w:rsid w:val="0039725D"/>
    <w:rsid w:val="003972B5"/>
    <w:rsid w:val="003974EF"/>
    <w:rsid w:val="003975FA"/>
    <w:rsid w:val="00397724"/>
    <w:rsid w:val="003977F7"/>
    <w:rsid w:val="00397938"/>
    <w:rsid w:val="003A012C"/>
    <w:rsid w:val="003A03E3"/>
    <w:rsid w:val="003A0458"/>
    <w:rsid w:val="003A084C"/>
    <w:rsid w:val="003A098B"/>
    <w:rsid w:val="003A0D3E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2CA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4"/>
    <w:rsid w:val="003A3ABB"/>
    <w:rsid w:val="003A3B08"/>
    <w:rsid w:val="003A3F5A"/>
    <w:rsid w:val="003A44A6"/>
    <w:rsid w:val="003A44DA"/>
    <w:rsid w:val="003A4558"/>
    <w:rsid w:val="003A4748"/>
    <w:rsid w:val="003A4758"/>
    <w:rsid w:val="003A478F"/>
    <w:rsid w:val="003A4AD9"/>
    <w:rsid w:val="003A4F22"/>
    <w:rsid w:val="003A4F9A"/>
    <w:rsid w:val="003A51E7"/>
    <w:rsid w:val="003A530A"/>
    <w:rsid w:val="003A5499"/>
    <w:rsid w:val="003A57AD"/>
    <w:rsid w:val="003A58EC"/>
    <w:rsid w:val="003A5F88"/>
    <w:rsid w:val="003A5F93"/>
    <w:rsid w:val="003A60D7"/>
    <w:rsid w:val="003A6911"/>
    <w:rsid w:val="003A6995"/>
    <w:rsid w:val="003A69DF"/>
    <w:rsid w:val="003A6ED2"/>
    <w:rsid w:val="003A6EDD"/>
    <w:rsid w:val="003A6F72"/>
    <w:rsid w:val="003A701A"/>
    <w:rsid w:val="003A7046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3A2"/>
    <w:rsid w:val="003B1672"/>
    <w:rsid w:val="003B1727"/>
    <w:rsid w:val="003B18F7"/>
    <w:rsid w:val="003B19A0"/>
    <w:rsid w:val="003B1B42"/>
    <w:rsid w:val="003B1E4B"/>
    <w:rsid w:val="003B238E"/>
    <w:rsid w:val="003B23FE"/>
    <w:rsid w:val="003B2529"/>
    <w:rsid w:val="003B29FA"/>
    <w:rsid w:val="003B2C06"/>
    <w:rsid w:val="003B2C1F"/>
    <w:rsid w:val="003B2EE4"/>
    <w:rsid w:val="003B3D3C"/>
    <w:rsid w:val="003B4515"/>
    <w:rsid w:val="003B46E0"/>
    <w:rsid w:val="003B49DE"/>
    <w:rsid w:val="003B49E7"/>
    <w:rsid w:val="003B4B9F"/>
    <w:rsid w:val="003B4C10"/>
    <w:rsid w:val="003B5616"/>
    <w:rsid w:val="003B5815"/>
    <w:rsid w:val="003B58F6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08"/>
    <w:rsid w:val="003B7E39"/>
    <w:rsid w:val="003B7FEF"/>
    <w:rsid w:val="003C02F8"/>
    <w:rsid w:val="003C0693"/>
    <w:rsid w:val="003C072F"/>
    <w:rsid w:val="003C087C"/>
    <w:rsid w:val="003C1330"/>
    <w:rsid w:val="003C1868"/>
    <w:rsid w:val="003C1BD4"/>
    <w:rsid w:val="003C1DD5"/>
    <w:rsid w:val="003C2027"/>
    <w:rsid w:val="003C2DA8"/>
    <w:rsid w:val="003C2DD9"/>
    <w:rsid w:val="003C3000"/>
    <w:rsid w:val="003C3147"/>
    <w:rsid w:val="003C316E"/>
    <w:rsid w:val="003C379B"/>
    <w:rsid w:val="003C37BE"/>
    <w:rsid w:val="003C403F"/>
    <w:rsid w:val="003C4078"/>
    <w:rsid w:val="003C4134"/>
    <w:rsid w:val="003C41BE"/>
    <w:rsid w:val="003C42CC"/>
    <w:rsid w:val="003C446B"/>
    <w:rsid w:val="003C453F"/>
    <w:rsid w:val="003C4747"/>
    <w:rsid w:val="003C48F6"/>
    <w:rsid w:val="003C4D0E"/>
    <w:rsid w:val="003C4D98"/>
    <w:rsid w:val="003C50D3"/>
    <w:rsid w:val="003C528F"/>
    <w:rsid w:val="003C5420"/>
    <w:rsid w:val="003C557D"/>
    <w:rsid w:val="003C56CC"/>
    <w:rsid w:val="003C58B4"/>
    <w:rsid w:val="003C5A03"/>
    <w:rsid w:val="003C5AEE"/>
    <w:rsid w:val="003C5B4B"/>
    <w:rsid w:val="003C5F2A"/>
    <w:rsid w:val="003C6390"/>
    <w:rsid w:val="003C693E"/>
    <w:rsid w:val="003C6985"/>
    <w:rsid w:val="003C6EFA"/>
    <w:rsid w:val="003C7315"/>
    <w:rsid w:val="003C79B0"/>
    <w:rsid w:val="003D046F"/>
    <w:rsid w:val="003D04D6"/>
    <w:rsid w:val="003D04FA"/>
    <w:rsid w:val="003D055B"/>
    <w:rsid w:val="003D061D"/>
    <w:rsid w:val="003D08EA"/>
    <w:rsid w:val="003D0C7E"/>
    <w:rsid w:val="003D0CE7"/>
    <w:rsid w:val="003D0E04"/>
    <w:rsid w:val="003D1086"/>
    <w:rsid w:val="003D12F7"/>
    <w:rsid w:val="003D178B"/>
    <w:rsid w:val="003D1882"/>
    <w:rsid w:val="003D18F0"/>
    <w:rsid w:val="003D1A3A"/>
    <w:rsid w:val="003D1D2C"/>
    <w:rsid w:val="003D1F5B"/>
    <w:rsid w:val="003D2683"/>
    <w:rsid w:val="003D26AD"/>
    <w:rsid w:val="003D27DC"/>
    <w:rsid w:val="003D2C80"/>
    <w:rsid w:val="003D2CE5"/>
    <w:rsid w:val="003D2F1A"/>
    <w:rsid w:val="003D2F76"/>
    <w:rsid w:val="003D3134"/>
    <w:rsid w:val="003D31F1"/>
    <w:rsid w:val="003D3294"/>
    <w:rsid w:val="003D4006"/>
    <w:rsid w:val="003D4162"/>
    <w:rsid w:val="003D43AB"/>
    <w:rsid w:val="003D44C2"/>
    <w:rsid w:val="003D45B6"/>
    <w:rsid w:val="003D45E8"/>
    <w:rsid w:val="003D4693"/>
    <w:rsid w:val="003D4A04"/>
    <w:rsid w:val="003D4C52"/>
    <w:rsid w:val="003D4D0F"/>
    <w:rsid w:val="003D5184"/>
    <w:rsid w:val="003D5707"/>
    <w:rsid w:val="003D5969"/>
    <w:rsid w:val="003D59AF"/>
    <w:rsid w:val="003D5AB2"/>
    <w:rsid w:val="003D5B65"/>
    <w:rsid w:val="003D5BBC"/>
    <w:rsid w:val="003D5C0E"/>
    <w:rsid w:val="003D6097"/>
    <w:rsid w:val="003D6333"/>
    <w:rsid w:val="003D6E91"/>
    <w:rsid w:val="003D6F60"/>
    <w:rsid w:val="003D704B"/>
    <w:rsid w:val="003D709A"/>
    <w:rsid w:val="003D76FF"/>
    <w:rsid w:val="003D77ED"/>
    <w:rsid w:val="003D7D0A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1B5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3F62"/>
    <w:rsid w:val="003E409B"/>
    <w:rsid w:val="003E4464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161"/>
    <w:rsid w:val="003E6206"/>
    <w:rsid w:val="003E641B"/>
    <w:rsid w:val="003E661D"/>
    <w:rsid w:val="003E66E9"/>
    <w:rsid w:val="003E6848"/>
    <w:rsid w:val="003E6B3C"/>
    <w:rsid w:val="003E7365"/>
    <w:rsid w:val="003E75AC"/>
    <w:rsid w:val="003E7966"/>
    <w:rsid w:val="003E7A77"/>
    <w:rsid w:val="003E7F69"/>
    <w:rsid w:val="003E7F88"/>
    <w:rsid w:val="003F008E"/>
    <w:rsid w:val="003F0291"/>
    <w:rsid w:val="003F04F3"/>
    <w:rsid w:val="003F06D6"/>
    <w:rsid w:val="003F0863"/>
    <w:rsid w:val="003F0CFC"/>
    <w:rsid w:val="003F0D6B"/>
    <w:rsid w:val="003F0F91"/>
    <w:rsid w:val="003F114D"/>
    <w:rsid w:val="003F1765"/>
    <w:rsid w:val="003F1CC1"/>
    <w:rsid w:val="003F2356"/>
    <w:rsid w:val="003F2567"/>
    <w:rsid w:val="003F2806"/>
    <w:rsid w:val="003F2B87"/>
    <w:rsid w:val="003F2C0A"/>
    <w:rsid w:val="003F2C86"/>
    <w:rsid w:val="003F3341"/>
    <w:rsid w:val="003F3491"/>
    <w:rsid w:val="003F34AD"/>
    <w:rsid w:val="003F371B"/>
    <w:rsid w:val="003F388D"/>
    <w:rsid w:val="003F3DD4"/>
    <w:rsid w:val="003F3DDF"/>
    <w:rsid w:val="003F4787"/>
    <w:rsid w:val="003F4E00"/>
    <w:rsid w:val="003F528C"/>
    <w:rsid w:val="003F54BD"/>
    <w:rsid w:val="003F55AD"/>
    <w:rsid w:val="003F5799"/>
    <w:rsid w:val="003F5F31"/>
    <w:rsid w:val="003F604E"/>
    <w:rsid w:val="003F6110"/>
    <w:rsid w:val="003F6550"/>
    <w:rsid w:val="003F6821"/>
    <w:rsid w:val="003F7143"/>
    <w:rsid w:val="003F76C9"/>
    <w:rsid w:val="003F7DEF"/>
    <w:rsid w:val="0040057F"/>
    <w:rsid w:val="00400CF2"/>
    <w:rsid w:val="00400ECF"/>
    <w:rsid w:val="00400F0B"/>
    <w:rsid w:val="0040111E"/>
    <w:rsid w:val="00401657"/>
    <w:rsid w:val="00402577"/>
    <w:rsid w:val="004026ED"/>
    <w:rsid w:val="00402B96"/>
    <w:rsid w:val="00402BE5"/>
    <w:rsid w:val="00402C80"/>
    <w:rsid w:val="00402CF6"/>
    <w:rsid w:val="00402D02"/>
    <w:rsid w:val="00402DC2"/>
    <w:rsid w:val="004030C9"/>
    <w:rsid w:val="004032E0"/>
    <w:rsid w:val="00403636"/>
    <w:rsid w:val="00403BC3"/>
    <w:rsid w:val="00403E89"/>
    <w:rsid w:val="00403EFF"/>
    <w:rsid w:val="00403F6E"/>
    <w:rsid w:val="00403FC6"/>
    <w:rsid w:val="00403FFE"/>
    <w:rsid w:val="004043A0"/>
    <w:rsid w:val="00404522"/>
    <w:rsid w:val="0040461F"/>
    <w:rsid w:val="0040468F"/>
    <w:rsid w:val="004048C0"/>
    <w:rsid w:val="00404AB4"/>
    <w:rsid w:val="00404C70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07FB3"/>
    <w:rsid w:val="0041014F"/>
    <w:rsid w:val="004105A5"/>
    <w:rsid w:val="0041106B"/>
    <w:rsid w:val="00411654"/>
    <w:rsid w:val="004120F0"/>
    <w:rsid w:val="00412116"/>
    <w:rsid w:val="00412371"/>
    <w:rsid w:val="004123F7"/>
    <w:rsid w:val="00412656"/>
    <w:rsid w:val="004126CB"/>
    <w:rsid w:val="00412776"/>
    <w:rsid w:val="00412829"/>
    <w:rsid w:val="00412E5B"/>
    <w:rsid w:val="0041312D"/>
    <w:rsid w:val="00413578"/>
    <w:rsid w:val="00413705"/>
    <w:rsid w:val="00413A48"/>
    <w:rsid w:val="00413A61"/>
    <w:rsid w:val="00414423"/>
    <w:rsid w:val="00414495"/>
    <w:rsid w:val="004149E2"/>
    <w:rsid w:val="00414FC3"/>
    <w:rsid w:val="004151C4"/>
    <w:rsid w:val="004154BD"/>
    <w:rsid w:val="00415580"/>
    <w:rsid w:val="00415A26"/>
    <w:rsid w:val="00415B21"/>
    <w:rsid w:val="00416036"/>
    <w:rsid w:val="0041622F"/>
    <w:rsid w:val="0041673A"/>
    <w:rsid w:val="00416961"/>
    <w:rsid w:val="00416C19"/>
    <w:rsid w:val="00417519"/>
    <w:rsid w:val="004178ED"/>
    <w:rsid w:val="00417921"/>
    <w:rsid w:val="00417A86"/>
    <w:rsid w:val="004209F9"/>
    <w:rsid w:val="00420A25"/>
    <w:rsid w:val="00420AB5"/>
    <w:rsid w:val="00420B62"/>
    <w:rsid w:val="00420C1A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6B5"/>
    <w:rsid w:val="004227E2"/>
    <w:rsid w:val="00422DF5"/>
    <w:rsid w:val="004231F8"/>
    <w:rsid w:val="00423447"/>
    <w:rsid w:val="004237CC"/>
    <w:rsid w:val="00423A73"/>
    <w:rsid w:val="00423AD5"/>
    <w:rsid w:val="004240DB"/>
    <w:rsid w:val="00424704"/>
    <w:rsid w:val="00424727"/>
    <w:rsid w:val="004247B7"/>
    <w:rsid w:val="00424B26"/>
    <w:rsid w:val="00424B2B"/>
    <w:rsid w:val="00424BB8"/>
    <w:rsid w:val="00424EBD"/>
    <w:rsid w:val="00424F9E"/>
    <w:rsid w:val="00424FB1"/>
    <w:rsid w:val="00424FB5"/>
    <w:rsid w:val="00424FCE"/>
    <w:rsid w:val="004254E7"/>
    <w:rsid w:val="00425945"/>
    <w:rsid w:val="00426680"/>
    <w:rsid w:val="00426AD5"/>
    <w:rsid w:val="00426CC3"/>
    <w:rsid w:val="00426D3A"/>
    <w:rsid w:val="0042722C"/>
    <w:rsid w:val="0042738C"/>
    <w:rsid w:val="004275D8"/>
    <w:rsid w:val="00427B97"/>
    <w:rsid w:val="00427D2E"/>
    <w:rsid w:val="00427D4C"/>
    <w:rsid w:val="00427FD8"/>
    <w:rsid w:val="00427FF1"/>
    <w:rsid w:val="00430742"/>
    <w:rsid w:val="004307EF"/>
    <w:rsid w:val="00430862"/>
    <w:rsid w:val="00430E5C"/>
    <w:rsid w:val="00431196"/>
    <w:rsid w:val="00431D75"/>
    <w:rsid w:val="00431E41"/>
    <w:rsid w:val="0043242F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3E6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37CE4"/>
    <w:rsid w:val="004402E1"/>
    <w:rsid w:val="004406E3"/>
    <w:rsid w:val="00440CCF"/>
    <w:rsid w:val="00440F57"/>
    <w:rsid w:val="00440F86"/>
    <w:rsid w:val="00441094"/>
    <w:rsid w:val="0044118B"/>
    <w:rsid w:val="00441264"/>
    <w:rsid w:val="00441A28"/>
    <w:rsid w:val="004427FD"/>
    <w:rsid w:val="00442B7D"/>
    <w:rsid w:val="00442FCE"/>
    <w:rsid w:val="00443E0D"/>
    <w:rsid w:val="0044444F"/>
    <w:rsid w:val="004447B7"/>
    <w:rsid w:val="00444810"/>
    <w:rsid w:val="00444D15"/>
    <w:rsid w:val="0044523C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98"/>
    <w:rsid w:val="004477FB"/>
    <w:rsid w:val="00447ABA"/>
    <w:rsid w:val="00447B5D"/>
    <w:rsid w:val="00447BAF"/>
    <w:rsid w:val="00447C82"/>
    <w:rsid w:val="00447D20"/>
    <w:rsid w:val="00450672"/>
    <w:rsid w:val="0045067F"/>
    <w:rsid w:val="00450696"/>
    <w:rsid w:val="004507A0"/>
    <w:rsid w:val="004508CF"/>
    <w:rsid w:val="00450A5D"/>
    <w:rsid w:val="00450B39"/>
    <w:rsid w:val="00450D2D"/>
    <w:rsid w:val="00450EAA"/>
    <w:rsid w:val="00450F29"/>
    <w:rsid w:val="004511FF"/>
    <w:rsid w:val="0045125A"/>
    <w:rsid w:val="004512B1"/>
    <w:rsid w:val="00451AFD"/>
    <w:rsid w:val="00451BB4"/>
    <w:rsid w:val="00451CE8"/>
    <w:rsid w:val="00452074"/>
    <w:rsid w:val="004521EF"/>
    <w:rsid w:val="004522F3"/>
    <w:rsid w:val="0045292B"/>
    <w:rsid w:val="00452FDE"/>
    <w:rsid w:val="0045317E"/>
    <w:rsid w:val="00453308"/>
    <w:rsid w:val="00453700"/>
    <w:rsid w:val="00453CD2"/>
    <w:rsid w:val="00454199"/>
    <w:rsid w:val="00454943"/>
    <w:rsid w:val="00454C64"/>
    <w:rsid w:val="00454D49"/>
    <w:rsid w:val="00454EF6"/>
    <w:rsid w:val="004550C4"/>
    <w:rsid w:val="004551A1"/>
    <w:rsid w:val="00455751"/>
    <w:rsid w:val="004558E0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75D"/>
    <w:rsid w:val="004638A0"/>
    <w:rsid w:val="00463CA4"/>
    <w:rsid w:val="00463FA8"/>
    <w:rsid w:val="004641EA"/>
    <w:rsid w:val="004642DB"/>
    <w:rsid w:val="00464CCE"/>
    <w:rsid w:val="00464D68"/>
    <w:rsid w:val="00465070"/>
    <w:rsid w:val="004651B0"/>
    <w:rsid w:val="004651BA"/>
    <w:rsid w:val="004658AC"/>
    <w:rsid w:val="004658D3"/>
    <w:rsid w:val="0046604C"/>
    <w:rsid w:val="004660F6"/>
    <w:rsid w:val="004662DE"/>
    <w:rsid w:val="004664F9"/>
    <w:rsid w:val="00466816"/>
    <w:rsid w:val="00466EC7"/>
    <w:rsid w:val="00466F39"/>
    <w:rsid w:val="004679F3"/>
    <w:rsid w:val="00467AB4"/>
    <w:rsid w:val="00467DA0"/>
    <w:rsid w:val="00470091"/>
    <w:rsid w:val="004707A7"/>
    <w:rsid w:val="00470D8C"/>
    <w:rsid w:val="004710D1"/>
    <w:rsid w:val="0047177C"/>
    <w:rsid w:val="00471A93"/>
    <w:rsid w:val="00471DB2"/>
    <w:rsid w:val="0047204F"/>
    <w:rsid w:val="0047220E"/>
    <w:rsid w:val="00472662"/>
    <w:rsid w:val="00472AB5"/>
    <w:rsid w:val="00472E36"/>
    <w:rsid w:val="00472FE8"/>
    <w:rsid w:val="00473214"/>
    <w:rsid w:val="00473273"/>
    <w:rsid w:val="004732CB"/>
    <w:rsid w:val="00473703"/>
    <w:rsid w:val="00473ABB"/>
    <w:rsid w:val="00473C6D"/>
    <w:rsid w:val="00473C72"/>
    <w:rsid w:val="00473E52"/>
    <w:rsid w:val="00474420"/>
    <w:rsid w:val="00474514"/>
    <w:rsid w:val="00474977"/>
    <w:rsid w:val="0047500B"/>
    <w:rsid w:val="00475124"/>
    <w:rsid w:val="00475143"/>
    <w:rsid w:val="00475D86"/>
    <w:rsid w:val="00475E69"/>
    <w:rsid w:val="00476035"/>
    <w:rsid w:val="004762BA"/>
    <w:rsid w:val="004763C2"/>
    <w:rsid w:val="004764A4"/>
    <w:rsid w:val="0047656A"/>
    <w:rsid w:val="00476622"/>
    <w:rsid w:val="00476B91"/>
    <w:rsid w:val="00476D84"/>
    <w:rsid w:val="00476DB2"/>
    <w:rsid w:val="00476E13"/>
    <w:rsid w:val="00476E50"/>
    <w:rsid w:val="00477B97"/>
    <w:rsid w:val="00477BC7"/>
    <w:rsid w:val="00480672"/>
    <w:rsid w:val="00480674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2CAF"/>
    <w:rsid w:val="00482F52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0BC"/>
    <w:rsid w:val="0048526D"/>
    <w:rsid w:val="004859FA"/>
    <w:rsid w:val="00485BDD"/>
    <w:rsid w:val="00485C24"/>
    <w:rsid w:val="00485EEA"/>
    <w:rsid w:val="00485F4E"/>
    <w:rsid w:val="0048669C"/>
    <w:rsid w:val="00486F45"/>
    <w:rsid w:val="00486F6E"/>
    <w:rsid w:val="004875BA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795"/>
    <w:rsid w:val="00492F8F"/>
    <w:rsid w:val="00492FED"/>
    <w:rsid w:val="00493690"/>
    <w:rsid w:val="0049372F"/>
    <w:rsid w:val="00493A24"/>
    <w:rsid w:val="00493AAE"/>
    <w:rsid w:val="00493D51"/>
    <w:rsid w:val="00493DE9"/>
    <w:rsid w:val="004945A3"/>
    <w:rsid w:val="004945C7"/>
    <w:rsid w:val="00494620"/>
    <w:rsid w:val="00494961"/>
    <w:rsid w:val="00494C09"/>
    <w:rsid w:val="00494D56"/>
    <w:rsid w:val="00494F75"/>
    <w:rsid w:val="00495000"/>
    <w:rsid w:val="00495495"/>
    <w:rsid w:val="00495C33"/>
    <w:rsid w:val="00495D3A"/>
    <w:rsid w:val="00495DFF"/>
    <w:rsid w:val="00495E71"/>
    <w:rsid w:val="004960C4"/>
    <w:rsid w:val="00496366"/>
    <w:rsid w:val="00496535"/>
    <w:rsid w:val="00496AD4"/>
    <w:rsid w:val="00496F4F"/>
    <w:rsid w:val="00496FDC"/>
    <w:rsid w:val="004974D8"/>
    <w:rsid w:val="004976A4"/>
    <w:rsid w:val="004979C3"/>
    <w:rsid w:val="00497A40"/>
    <w:rsid w:val="00497C04"/>
    <w:rsid w:val="00497DB2"/>
    <w:rsid w:val="004A0EE1"/>
    <w:rsid w:val="004A1004"/>
    <w:rsid w:val="004A10AD"/>
    <w:rsid w:val="004A19F1"/>
    <w:rsid w:val="004A1ACA"/>
    <w:rsid w:val="004A2478"/>
    <w:rsid w:val="004A2730"/>
    <w:rsid w:val="004A2EC1"/>
    <w:rsid w:val="004A3087"/>
    <w:rsid w:val="004A322A"/>
    <w:rsid w:val="004A34A6"/>
    <w:rsid w:val="004A3534"/>
    <w:rsid w:val="004A3773"/>
    <w:rsid w:val="004A3E5D"/>
    <w:rsid w:val="004A3F55"/>
    <w:rsid w:val="004A42C7"/>
    <w:rsid w:val="004A468C"/>
    <w:rsid w:val="004A4913"/>
    <w:rsid w:val="004A4AB9"/>
    <w:rsid w:val="004A4C3B"/>
    <w:rsid w:val="004A4D48"/>
    <w:rsid w:val="004A5655"/>
    <w:rsid w:val="004A569E"/>
    <w:rsid w:val="004A5E71"/>
    <w:rsid w:val="004A5FF4"/>
    <w:rsid w:val="004A62A5"/>
    <w:rsid w:val="004A680E"/>
    <w:rsid w:val="004A69DD"/>
    <w:rsid w:val="004A7118"/>
    <w:rsid w:val="004A71DE"/>
    <w:rsid w:val="004A7229"/>
    <w:rsid w:val="004A76D5"/>
    <w:rsid w:val="004A76ED"/>
    <w:rsid w:val="004A7865"/>
    <w:rsid w:val="004A7984"/>
    <w:rsid w:val="004B0478"/>
    <w:rsid w:val="004B0791"/>
    <w:rsid w:val="004B1056"/>
    <w:rsid w:val="004B12E0"/>
    <w:rsid w:val="004B16FA"/>
    <w:rsid w:val="004B1861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3E09"/>
    <w:rsid w:val="004B4078"/>
    <w:rsid w:val="004B4140"/>
    <w:rsid w:val="004B4B4D"/>
    <w:rsid w:val="004B4D3B"/>
    <w:rsid w:val="004B4F06"/>
    <w:rsid w:val="004B58C8"/>
    <w:rsid w:val="004B5CB8"/>
    <w:rsid w:val="004B5FA3"/>
    <w:rsid w:val="004B6010"/>
    <w:rsid w:val="004B6382"/>
    <w:rsid w:val="004B64BA"/>
    <w:rsid w:val="004B673E"/>
    <w:rsid w:val="004B6FC8"/>
    <w:rsid w:val="004B7075"/>
    <w:rsid w:val="004B719D"/>
    <w:rsid w:val="004B7441"/>
    <w:rsid w:val="004B75C0"/>
    <w:rsid w:val="004B7653"/>
    <w:rsid w:val="004B77AE"/>
    <w:rsid w:val="004B7ADD"/>
    <w:rsid w:val="004B7C5F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A6B"/>
    <w:rsid w:val="004C1C30"/>
    <w:rsid w:val="004C1C51"/>
    <w:rsid w:val="004C1CD6"/>
    <w:rsid w:val="004C2198"/>
    <w:rsid w:val="004C2517"/>
    <w:rsid w:val="004C26FD"/>
    <w:rsid w:val="004C2B76"/>
    <w:rsid w:val="004C2C63"/>
    <w:rsid w:val="004C2C73"/>
    <w:rsid w:val="004C2DE3"/>
    <w:rsid w:val="004C2E50"/>
    <w:rsid w:val="004C2E55"/>
    <w:rsid w:val="004C2EFD"/>
    <w:rsid w:val="004C3373"/>
    <w:rsid w:val="004C370D"/>
    <w:rsid w:val="004C37CE"/>
    <w:rsid w:val="004C383C"/>
    <w:rsid w:val="004C3FD9"/>
    <w:rsid w:val="004C403D"/>
    <w:rsid w:val="004C4086"/>
    <w:rsid w:val="004C4466"/>
    <w:rsid w:val="004C47FF"/>
    <w:rsid w:val="004C4829"/>
    <w:rsid w:val="004C53E3"/>
    <w:rsid w:val="004C5585"/>
    <w:rsid w:val="004C56E5"/>
    <w:rsid w:val="004C604D"/>
    <w:rsid w:val="004C64F2"/>
    <w:rsid w:val="004C6713"/>
    <w:rsid w:val="004C6A57"/>
    <w:rsid w:val="004C6DC6"/>
    <w:rsid w:val="004C706C"/>
    <w:rsid w:val="004C75B1"/>
    <w:rsid w:val="004C76C7"/>
    <w:rsid w:val="004C7E7B"/>
    <w:rsid w:val="004C7F15"/>
    <w:rsid w:val="004D00D5"/>
    <w:rsid w:val="004D062F"/>
    <w:rsid w:val="004D08CC"/>
    <w:rsid w:val="004D09B0"/>
    <w:rsid w:val="004D0AA7"/>
    <w:rsid w:val="004D0B37"/>
    <w:rsid w:val="004D0CEA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411"/>
    <w:rsid w:val="004D3EC7"/>
    <w:rsid w:val="004D4150"/>
    <w:rsid w:val="004D437F"/>
    <w:rsid w:val="004D44AA"/>
    <w:rsid w:val="004D4813"/>
    <w:rsid w:val="004D4FEE"/>
    <w:rsid w:val="004D5346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44"/>
    <w:rsid w:val="004D66D2"/>
    <w:rsid w:val="004D66E9"/>
    <w:rsid w:val="004D6E62"/>
    <w:rsid w:val="004D6F83"/>
    <w:rsid w:val="004D70A9"/>
    <w:rsid w:val="004D744D"/>
    <w:rsid w:val="004D7A3D"/>
    <w:rsid w:val="004D7E04"/>
    <w:rsid w:val="004E0704"/>
    <w:rsid w:val="004E0C11"/>
    <w:rsid w:val="004E0C9A"/>
    <w:rsid w:val="004E0D2F"/>
    <w:rsid w:val="004E0DB8"/>
    <w:rsid w:val="004E10DC"/>
    <w:rsid w:val="004E11CC"/>
    <w:rsid w:val="004E132B"/>
    <w:rsid w:val="004E14D9"/>
    <w:rsid w:val="004E1562"/>
    <w:rsid w:val="004E16EA"/>
    <w:rsid w:val="004E1C03"/>
    <w:rsid w:val="004E20C5"/>
    <w:rsid w:val="004E2665"/>
    <w:rsid w:val="004E3214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4FB6"/>
    <w:rsid w:val="004E534B"/>
    <w:rsid w:val="004E5814"/>
    <w:rsid w:val="004E5877"/>
    <w:rsid w:val="004E5B02"/>
    <w:rsid w:val="004E5BFB"/>
    <w:rsid w:val="004E5C23"/>
    <w:rsid w:val="004E6292"/>
    <w:rsid w:val="004E64D8"/>
    <w:rsid w:val="004E64F5"/>
    <w:rsid w:val="004E7027"/>
    <w:rsid w:val="004E7117"/>
    <w:rsid w:val="004E79BD"/>
    <w:rsid w:val="004E7F69"/>
    <w:rsid w:val="004F025D"/>
    <w:rsid w:val="004F04CB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68A"/>
    <w:rsid w:val="004F36AA"/>
    <w:rsid w:val="004F3B21"/>
    <w:rsid w:val="004F3C91"/>
    <w:rsid w:val="004F3CD6"/>
    <w:rsid w:val="004F3E57"/>
    <w:rsid w:val="004F3EB9"/>
    <w:rsid w:val="004F4361"/>
    <w:rsid w:val="004F45B2"/>
    <w:rsid w:val="004F47ED"/>
    <w:rsid w:val="004F4976"/>
    <w:rsid w:val="004F4C64"/>
    <w:rsid w:val="004F4C6E"/>
    <w:rsid w:val="004F4F20"/>
    <w:rsid w:val="004F53F5"/>
    <w:rsid w:val="004F5E74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E9F"/>
    <w:rsid w:val="004F7F8B"/>
    <w:rsid w:val="00500109"/>
    <w:rsid w:val="0050058E"/>
    <w:rsid w:val="00500807"/>
    <w:rsid w:val="0050091B"/>
    <w:rsid w:val="00500BBE"/>
    <w:rsid w:val="005011AC"/>
    <w:rsid w:val="005012E2"/>
    <w:rsid w:val="0050131A"/>
    <w:rsid w:val="00501422"/>
    <w:rsid w:val="00501D6A"/>
    <w:rsid w:val="00501FB0"/>
    <w:rsid w:val="00502092"/>
    <w:rsid w:val="005023C5"/>
    <w:rsid w:val="005024A2"/>
    <w:rsid w:val="0050251F"/>
    <w:rsid w:val="00502635"/>
    <w:rsid w:val="005028DE"/>
    <w:rsid w:val="005029BD"/>
    <w:rsid w:val="00502E75"/>
    <w:rsid w:val="00502E97"/>
    <w:rsid w:val="00502FC2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4F3F"/>
    <w:rsid w:val="0050516E"/>
    <w:rsid w:val="005051FD"/>
    <w:rsid w:val="005053C4"/>
    <w:rsid w:val="00505763"/>
    <w:rsid w:val="0050588D"/>
    <w:rsid w:val="005058AE"/>
    <w:rsid w:val="00505A03"/>
    <w:rsid w:val="00505DBF"/>
    <w:rsid w:val="00505FC2"/>
    <w:rsid w:val="005063DD"/>
    <w:rsid w:val="0050664F"/>
    <w:rsid w:val="005068CB"/>
    <w:rsid w:val="0050692E"/>
    <w:rsid w:val="005069A2"/>
    <w:rsid w:val="00506A3D"/>
    <w:rsid w:val="00506F17"/>
    <w:rsid w:val="005070B1"/>
    <w:rsid w:val="0050735C"/>
    <w:rsid w:val="005073FC"/>
    <w:rsid w:val="00507867"/>
    <w:rsid w:val="00507A0C"/>
    <w:rsid w:val="00507BF6"/>
    <w:rsid w:val="00507C6B"/>
    <w:rsid w:val="00510601"/>
    <w:rsid w:val="00510710"/>
    <w:rsid w:val="0051083B"/>
    <w:rsid w:val="00510E59"/>
    <w:rsid w:val="00510F50"/>
    <w:rsid w:val="0051105F"/>
    <w:rsid w:val="005110E8"/>
    <w:rsid w:val="00512142"/>
    <w:rsid w:val="005121BD"/>
    <w:rsid w:val="005122FB"/>
    <w:rsid w:val="005123C6"/>
    <w:rsid w:val="00512531"/>
    <w:rsid w:val="00512794"/>
    <w:rsid w:val="00512C99"/>
    <w:rsid w:val="00512F37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432"/>
    <w:rsid w:val="00514488"/>
    <w:rsid w:val="005149F4"/>
    <w:rsid w:val="00514C2F"/>
    <w:rsid w:val="00514E95"/>
    <w:rsid w:val="00514FB3"/>
    <w:rsid w:val="00515700"/>
    <w:rsid w:val="00515B79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C08"/>
    <w:rsid w:val="00520D00"/>
    <w:rsid w:val="00520F37"/>
    <w:rsid w:val="005213FC"/>
    <w:rsid w:val="005214E9"/>
    <w:rsid w:val="005215EB"/>
    <w:rsid w:val="00521668"/>
    <w:rsid w:val="005216E0"/>
    <w:rsid w:val="00521CB1"/>
    <w:rsid w:val="00521D46"/>
    <w:rsid w:val="005225AD"/>
    <w:rsid w:val="00522661"/>
    <w:rsid w:val="005226A6"/>
    <w:rsid w:val="00522856"/>
    <w:rsid w:val="00522F37"/>
    <w:rsid w:val="00523144"/>
    <w:rsid w:val="00523475"/>
    <w:rsid w:val="00523C74"/>
    <w:rsid w:val="00523CE8"/>
    <w:rsid w:val="00523CFB"/>
    <w:rsid w:val="00524410"/>
    <w:rsid w:val="0052454F"/>
    <w:rsid w:val="005249F7"/>
    <w:rsid w:val="00524BCB"/>
    <w:rsid w:val="0052517B"/>
    <w:rsid w:val="00525557"/>
    <w:rsid w:val="0052582C"/>
    <w:rsid w:val="00525854"/>
    <w:rsid w:val="00525C4E"/>
    <w:rsid w:val="00525F42"/>
    <w:rsid w:val="0052696B"/>
    <w:rsid w:val="00526EF8"/>
    <w:rsid w:val="00527133"/>
    <w:rsid w:val="0052737F"/>
    <w:rsid w:val="00527381"/>
    <w:rsid w:val="00527876"/>
    <w:rsid w:val="005278E4"/>
    <w:rsid w:val="00527C67"/>
    <w:rsid w:val="00527F1E"/>
    <w:rsid w:val="00530164"/>
    <w:rsid w:val="005301FC"/>
    <w:rsid w:val="00530BF2"/>
    <w:rsid w:val="00530D0E"/>
    <w:rsid w:val="00530F1C"/>
    <w:rsid w:val="00531106"/>
    <w:rsid w:val="00531784"/>
    <w:rsid w:val="005318F9"/>
    <w:rsid w:val="00531C10"/>
    <w:rsid w:val="005321B2"/>
    <w:rsid w:val="00532368"/>
    <w:rsid w:val="005325AC"/>
    <w:rsid w:val="005326E5"/>
    <w:rsid w:val="0053271C"/>
    <w:rsid w:val="00532C96"/>
    <w:rsid w:val="00533325"/>
    <w:rsid w:val="00533367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26"/>
    <w:rsid w:val="00535CE0"/>
    <w:rsid w:val="00536317"/>
    <w:rsid w:val="0053675B"/>
    <w:rsid w:val="00536F07"/>
    <w:rsid w:val="005371D5"/>
    <w:rsid w:val="00537255"/>
    <w:rsid w:val="0053770B"/>
    <w:rsid w:val="005377ED"/>
    <w:rsid w:val="00537A30"/>
    <w:rsid w:val="00537DC1"/>
    <w:rsid w:val="00540102"/>
    <w:rsid w:val="005405B6"/>
    <w:rsid w:val="005405CA"/>
    <w:rsid w:val="00540630"/>
    <w:rsid w:val="0054065C"/>
    <w:rsid w:val="00540B26"/>
    <w:rsid w:val="00540DBC"/>
    <w:rsid w:val="00540FA1"/>
    <w:rsid w:val="005412A3"/>
    <w:rsid w:val="005412AB"/>
    <w:rsid w:val="0054130E"/>
    <w:rsid w:val="00541744"/>
    <w:rsid w:val="0054178F"/>
    <w:rsid w:val="00541826"/>
    <w:rsid w:val="00541EA2"/>
    <w:rsid w:val="005423E6"/>
    <w:rsid w:val="0054248F"/>
    <w:rsid w:val="005424D5"/>
    <w:rsid w:val="00542CBD"/>
    <w:rsid w:val="00542CF5"/>
    <w:rsid w:val="0054307F"/>
    <w:rsid w:val="005431C4"/>
    <w:rsid w:val="005432CE"/>
    <w:rsid w:val="005432E1"/>
    <w:rsid w:val="005435E0"/>
    <w:rsid w:val="005439E0"/>
    <w:rsid w:val="00543C6E"/>
    <w:rsid w:val="00543E81"/>
    <w:rsid w:val="00543EDF"/>
    <w:rsid w:val="00543F7B"/>
    <w:rsid w:val="00543FDD"/>
    <w:rsid w:val="00544166"/>
    <w:rsid w:val="0054455B"/>
    <w:rsid w:val="0054465B"/>
    <w:rsid w:val="00544689"/>
    <w:rsid w:val="00544A0E"/>
    <w:rsid w:val="00544AA5"/>
    <w:rsid w:val="00544D12"/>
    <w:rsid w:val="00544D29"/>
    <w:rsid w:val="00544F48"/>
    <w:rsid w:val="00545048"/>
    <w:rsid w:val="00545160"/>
    <w:rsid w:val="00545A41"/>
    <w:rsid w:val="00545DFB"/>
    <w:rsid w:val="00546388"/>
    <w:rsid w:val="005464BD"/>
    <w:rsid w:val="0054657E"/>
    <w:rsid w:val="0054697B"/>
    <w:rsid w:val="00546C6F"/>
    <w:rsid w:val="0054725B"/>
    <w:rsid w:val="0054729A"/>
    <w:rsid w:val="005474AF"/>
    <w:rsid w:val="005476C0"/>
    <w:rsid w:val="0054776B"/>
    <w:rsid w:val="0054782C"/>
    <w:rsid w:val="005479C0"/>
    <w:rsid w:val="00547BC2"/>
    <w:rsid w:val="00547CDA"/>
    <w:rsid w:val="00547CDE"/>
    <w:rsid w:val="00550004"/>
    <w:rsid w:val="0055073D"/>
    <w:rsid w:val="005509BB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29E2"/>
    <w:rsid w:val="0055335A"/>
    <w:rsid w:val="00553505"/>
    <w:rsid w:val="0055392E"/>
    <w:rsid w:val="00553A1A"/>
    <w:rsid w:val="0055421A"/>
    <w:rsid w:val="005544F3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7AC"/>
    <w:rsid w:val="00556D08"/>
    <w:rsid w:val="00556DE6"/>
    <w:rsid w:val="00556F94"/>
    <w:rsid w:val="00557AEE"/>
    <w:rsid w:val="00557B6E"/>
    <w:rsid w:val="00560033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8B2"/>
    <w:rsid w:val="00561BBF"/>
    <w:rsid w:val="00561CCE"/>
    <w:rsid w:val="00561D13"/>
    <w:rsid w:val="00561F65"/>
    <w:rsid w:val="005620EC"/>
    <w:rsid w:val="0056214B"/>
    <w:rsid w:val="00562238"/>
    <w:rsid w:val="0056277E"/>
    <w:rsid w:val="00562877"/>
    <w:rsid w:val="005629C8"/>
    <w:rsid w:val="00562A34"/>
    <w:rsid w:val="00562AA0"/>
    <w:rsid w:val="00562B65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811"/>
    <w:rsid w:val="00565C1A"/>
    <w:rsid w:val="00565DE9"/>
    <w:rsid w:val="00565EEB"/>
    <w:rsid w:val="00565F97"/>
    <w:rsid w:val="005661CA"/>
    <w:rsid w:val="0056631E"/>
    <w:rsid w:val="00566384"/>
    <w:rsid w:val="005663A2"/>
    <w:rsid w:val="00566C63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67F55"/>
    <w:rsid w:val="00570087"/>
    <w:rsid w:val="005702A9"/>
    <w:rsid w:val="005703E8"/>
    <w:rsid w:val="005703FD"/>
    <w:rsid w:val="00570404"/>
    <w:rsid w:val="00570498"/>
    <w:rsid w:val="00570753"/>
    <w:rsid w:val="00570DE3"/>
    <w:rsid w:val="00571043"/>
    <w:rsid w:val="0057129F"/>
    <w:rsid w:val="0057150E"/>
    <w:rsid w:val="00571570"/>
    <w:rsid w:val="00571E72"/>
    <w:rsid w:val="00571EFB"/>
    <w:rsid w:val="00572C28"/>
    <w:rsid w:val="005730FF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8CC"/>
    <w:rsid w:val="00574A3E"/>
    <w:rsid w:val="00574C1F"/>
    <w:rsid w:val="00574D30"/>
    <w:rsid w:val="005752BB"/>
    <w:rsid w:val="00575385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908"/>
    <w:rsid w:val="00576BD8"/>
    <w:rsid w:val="00576E22"/>
    <w:rsid w:val="005774DE"/>
    <w:rsid w:val="0057750D"/>
    <w:rsid w:val="00577925"/>
    <w:rsid w:val="00577D12"/>
    <w:rsid w:val="00577F24"/>
    <w:rsid w:val="00577F82"/>
    <w:rsid w:val="0058005F"/>
    <w:rsid w:val="00580154"/>
    <w:rsid w:val="00580240"/>
    <w:rsid w:val="0058041F"/>
    <w:rsid w:val="00580501"/>
    <w:rsid w:val="0058067D"/>
    <w:rsid w:val="00580837"/>
    <w:rsid w:val="0058086F"/>
    <w:rsid w:val="00580AD8"/>
    <w:rsid w:val="00580B48"/>
    <w:rsid w:val="00580CD6"/>
    <w:rsid w:val="00580D02"/>
    <w:rsid w:val="00581236"/>
    <w:rsid w:val="005812DA"/>
    <w:rsid w:val="00581CF2"/>
    <w:rsid w:val="00581E0E"/>
    <w:rsid w:val="00582202"/>
    <w:rsid w:val="005825BD"/>
    <w:rsid w:val="005826F5"/>
    <w:rsid w:val="00582916"/>
    <w:rsid w:val="00582B38"/>
    <w:rsid w:val="00582CDB"/>
    <w:rsid w:val="00582D43"/>
    <w:rsid w:val="0058346B"/>
    <w:rsid w:val="00583875"/>
    <w:rsid w:val="00583B3E"/>
    <w:rsid w:val="0058400C"/>
    <w:rsid w:val="005844F2"/>
    <w:rsid w:val="00584724"/>
    <w:rsid w:val="00584A8C"/>
    <w:rsid w:val="00584EA2"/>
    <w:rsid w:val="0058509D"/>
    <w:rsid w:val="00585261"/>
    <w:rsid w:val="005853A7"/>
    <w:rsid w:val="00585A1B"/>
    <w:rsid w:val="0058636F"/>
    <w:rsid w:val="005865E2"/>
    <w:rsid w:val="005869ED"/>
    <w:rsid w:val="00587494"/>
    <w:rsid w:val="005875A0"/>
    <w:rsid w:val="00587664"/>
    <w:rsid w:val="0058774C"/>
    <w:rsid w:val="00587E76"/>
    <w:rsid w:val="00587F37"/>
    <w:rsid w:val="005902CF"/>
    <w:rsid w:val="00590630"/>
    <w:rsid w:val="00590C25"/>
    <w:rsid w:val="00590D1A"/>
    <w:rsid w:val="00590EA8"/>
    <w:rsid w:val="0059110C"/>
    <w:rsid w:val="005916A0"/>
    <w:rsid w:val="00591ABF"/>
    <w:rsid w:val="00591B48"/>
    <w:rsid w:val="00591BBC"/>
    <w:rsid w:val="00591C1B"/>
    <w:rsid w:val="005922AC"/>
    <w:rsid w:val="0059243A"/>
    <w:rsid w:val="0059260C"/>
    <w:rsid w:val="0059270B"/>
    <w:rsid w:val="00592AD6"/>
    <w:rsid w:val="00592BAD"/>
    <w:rsid w:val="00592BF2"/>
    <w:rsid w:val="00593084"/>
    <w:rsid w:val="005931CE"/>
    <w:rsid w:val="00593347"/>
    <w:rsid w:val="00593458"/>
    <w:rsid w:val="0059376A"/>
    <w:rsid w:val="00593A94"/>
    <w:rsid w:val="00593CEF"/>
    <w:rsid w:val="005940A9"/>
    <w:rsid w:val="00594A03"/>
    <w:rsid w:val="00594BEB"/>
    <w:rsid w:val="0059501B"/>
    <w:rsid w:val="005954B1"/>
    <w:rsid w:val="005959E5"/>
    <w:rsid w:val="005960D5"/>
    <w:rsid w:val="005961B2"/>
    <w:rsid w:val="005961ED"/>
    <w:rsid w:val="0059637F"/>
    <w:rsid w:val="005964C1"/>
    <w:rsid w:val="00596C59"/>
    <w:rsid w:val="005973E8"/>
    <w:rsid w:val="00597734"/>
    <w:rsid w:val="00597794"/>
    <w:rsid w:val="005978DC"/>
    <w:rsid w:val="005979B4"/>
    <w:rsid w:val="005979B6"/>
    <w:rsid w:val="00597BA5"/>
    <w:rsid w:val="00597F18"/>
    <w:rsid w:val="005A0503"/>
    <w:rsid w:val="005A085A"/>
    <w:rsid w:val="005A08F4"/>
    <w:rsid w:val="005A10BF"/>
    <w:rsid w:val="005A113E"/>
    <w:rsid w:val="005A120F"/>
    <w:rsid w:val="005A14D0"/>
    <w:rsid w:val="005A1822"/>
    <w:rsid w:val="005A1972"/>
    <w:rsid w:val="005A1A08"/>
    <w:rsid w:val="005A1EA7"/>
    <w:rsid w:val="005A2A67"/>
    <w:rsid w:val="005A2ACC"/>
    <w:rsid w:val="005A2B74"/>
    <w:rsid w:val="005A2C12"/>
    <w:rsid w:val="005A3144"/>
    <w:rsid w:val="005A33AE"/>
    <w:rsid w:val="005A35AA"/>
    <w:rsid w:val="005A36BB"/>
    <w:rsid w:val="005A36D9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5C10"/>
    <w:rsid w:val="005A6410"/>
    <w:rsid w:val="005A64CB"/>
    <w:rsid w:val="005A6E43"/>
    <w:rsid w:val="005A6E83"/>
    <w:rsid w:val="005A728F"/>
    <w:rsid w:val="005A7652"/>
    <w:rsid w:val="005A7715"/>
    <w:rsid w:val="005A7AE5"/>
    <w:rsid w:val="005A7C83"/>
    <w:rsid w:val="005A7CD1"/>
    <w:rsid w:val="005B008D"/>
    <w:rsid w:val="005B0563"/>
    <w:rsid w:val="005B0BB0"/>
    <w:rsid w:val="005B0D72"/>
    <w:rsid w:val="005B1042"/>
    <w:rsid w:val="005B1147"/>
    <w:rsid w:val="005B122A"/>
    <w:rsid w:val="005B1271"/>
    <w:rsid w:val="005B1306"/>
    <w:rsid w:val="005B1339"/>
    <w:rsid w:val="005B1880"/>
    <w:rsid w:val="005B1A67"/>
    <w:rsid w:val="005B217E"/>
    <w:rsid w:val="005B2374"/>
    <w:rsid w:val="005B2498"/>
    <w:rsid w:val="005B2654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04E"/>
    <w:rsid w:val="005B5240"/>
    <w:rsid w:val="005B58F7"/>
    <w:rsid w:val="005B591E"/>
    <w:rsid w:val="005B5EDC"/>
    <w:rsid w:val="005B60CB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70A"/>
    <w:rsid w:val="005C1E08"/>
    <w:rsid w:val="005C227D"/>
    <w:rsid w:val="005C287E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4D58"/>
    <w:rsid w:val="005C510B"/>
    <w:rsid w:val="005C5207"/>
    <w:rsid w:val="005C5347"/>
    <w:rsid w:val="005C53CF"/>
    <w:rsid w:val="005C58A6"/>
    <w:rsid w:val="005C5933"/>
    <w:rsid w:val="005C5BD5"/>
    <w:rsid w:val="005C5D36"/>
    <w:rsid w:val="005C5D8A"/>
    <w:rsid w:val="005C5F30"/>
    <w:rsid w:val="005C5FC9"/>
    <w:rsid w:val="005C5FFC"/>
    <w:rsid w:val="005C61BE"/>
    <w:rsid w:val="005C61FC"/>
    <w:rsid w:val="005C68C8"/>
    <w:rsid w:val="005C68D1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B6"/>
    <w:rsid w:val="005D02E2"/>
    <w:rsid w:val="005D0488"/>
    <w:rsid w:val="005D0545"/>
    <w:rsid w:val="005D0679"/>
    <w:rsid w:val="005D08B7"/>
    <w:rsid w:val="005D0913"/>
    <w:rsid w:val="005D092C"/>
    <w:rsid w:val="005D0FB9"/>
    <w:rsid w:val="005D10BF"/>
    <w:rsid w:val="005D16E5"/>
    <w:rsid w:val="005D1855"/>
    <w:rsid w:val="005D1BEB"/>
    <w:rsid w:val="005D200B"/>
    <w:rsid w:val="005D224B"/>
    <w:rsid w:val="005D22D2"/>
    <w:rsid w:val="005D2342"/>
    <w:rsid w:val="005D23CF"/>
    <w:rsid w:val="005D2566"/>
    <w:rsid w:val="005D2F29"/>
    <w:rsid w:val="005D305F"/>
    <w:rsid w:val="005D3093"/>
    <w:rsid w:val="005D3462"/>
    <w:rsid w:val="005D3943"/>
    <w:rsid w:val="005D401E"/>
    <w:rsid w:val="005D406E"/>
    <w:rsid w:val="005D443C"/>
    <w:rsid w:val="005D4653"/>
    <w:rsid w:val="005D5312"/>
    <w:rsid w:val="005D6268"/>
    <w:rsid w:val="005D6563"/>
    <w:rsid w:val="005D6966"/>
    <w:rsid w:val="005D699D"/>
    <w:rsid w:val="005D6A62"/>
    <w:rsid w:val="005D6DAD"/>
    <w:rsid w:val="005D7413"/>
    <w:rsid w:val="005D763F"/>
    <w:rsid w:val="005D787C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094"/>
    <w:rsid w:val="005E2782"/>
    <w:rsid w:val="005E29FC"/>
    <w:rsid w:val="005E30BB"/>
    <w:rsid w:val="005E3112"/>
    <w:rsid w:val="005E3DA8"/>
    <w:rsid w:val="005E40B4"/>
    <w:rsid w:val="005E420A"/>
    <w:rsid w:val="005E43FA"/>
    <w:rsid w:val="005E4A19"/>
    <w:rsid w:val="005E4C0C"/>
    <w:rsid w:val="005E4E81"/>
    <w:rsid w:val="005E504C"/>
    <w:rsid w:val="005E55E9"/>
    <w:rsid w:val="005E5D00"/>
    <w:rsid w:val="005E5F28"/>
    <w:rsid w:val="005E6320"/>
    <w:rsid w:val="005E6908"/>
    <w:rsid w:val="005E6A15"/>
    <w:rsid w:val="005E6CAD"/>
    <w:rsid w:val="005E6D5E"/>
    <w:rsid w:val="005E721B"/>
    <w:rsid w:val="005E747E"/>
    <w:rsid w:val="005E7551"/>
    <w:rsid w:val="005E7DB8"/>
    <w:rsid w:val="005E7E78"/>
    <w:rsid w:val="005E7EE7"/>
    <w:rsid w:val="005F03FC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5E0"/>
    <w:rsid w:val="005F4ACF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2B9"/>
    <w:rsid w:val="006006B1"/>
    <w:rsid w:val="00600B02"/>
    <w:rsid w:val="00600CF3"/>
    <w:rsid w:val="00600F71"/>
    <w:rsid w:val="00600FC7"/>
    <w:rsid w:val="00600FE7"/>
    <w:rsid w:val="00601306"/>
    <w:rsid w:val="00602132"/>
    <w:rsid w:val="006023D3"/>
    <w:rsid w:val="006023D4"/>
    <w:rsid w:val="00602768"/>
    <w:rsid w:val="00602781"/>
    <w:rsid w:val="00602805"/>
    <w:rsid w:val="00602D43"/>
    <w:rsid w:val="00602D75"/>
    <w:rsid w:val="00602F41"/>
    <w:rsid w:val="00603332"/>
    <w:rsid w:val="00603468"/>
    <w:rsid w:val="006035EC"/>
    <w:rsid w:val="006036B1"/>
    <w:rsid w:val="006038F7"/>
    <w:rsid w:val="00603911"/>
    <w:rsid w:val="00603CBC"/>
    <w:rsid w:val="00603D01"/>
    <w:rsid w:val="00603D07"/>
    <w:rsid w:val="00603E64"/>
    <w:rsid w:val="00603EB6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CA6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07F1D"/>
    <w:rsid w:val="0061004A"/>
    <w:rsid w:val="00610309"/>
    <w:rsid w:val="00610335"/>
    <w:rsid w:val="00610742"/>
    <w:rsid w:val="0061089F"/>
    <w:rsid w:val="00610A5F"/>
    <w:rsid w:val="00610A63"/>
    <w:rsid w:val="00610ADC"/>
    <w:rsid w:val="00610BE4"/>
    <w:rsid w:val="006112F6"/>
    <w:rsid w:val="00611311"/>
    <w:rsid w:val="006113B6"/>
    <w:rsid w:val="00611E17"/>
    <w:rsid w:val="006123CB"/>
    <w:rsid w:val="00612AB3"/>
    <w:rsid w:val="00612D4C"/>
    <w:rsid w:val="00612D97"/>
    <w:rsid w:val="0061354F"/>
    <w:rsid w:val="00613C69"/>
    <w:rsid w:val="006146E3"/>
    <w:rsid w:val="0061474E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B36"/>
    <w:rsid w:val="00616D8F"/>
    <w:rsid w:val="00616E15"/>
    <w:rsid w:val="00616F35"/>
    <w:rsid w:val="0061728D"/>
    <w:rsid w:val="0061748E"/>
    <w:rsid w:val="006174B3"/>
    <w:rsid w:val="00617B2E"/>
    <w:rsid w:val="00617C80"/>
    <w:rsid w:val="00620225"/>
    <w:rsid w:val="006205D1"/>
    <w:rsid w:val="006206B3"/>
    <w:rsid w:val="006208B6"/>
    <w:rsid w:val="00620ACE"/>
    <w:rsid w:val="00620CF6"/>
    <w:rsid w:val="00620D4B"/>
    <w:rsid w:val="0062113D"/>
    <w:rsid w:val="00621655"/>
    <w:rsid w:val="006217BE"/>
    <w:rsid w:val="006220FD"/>
    <w:rsid w:val="00622196"/>
    <w:rsid w:val="00622388"/>
    <w:rsid w:val="0062241B"/>
    <w:rsid w:val="006224E2"/>
    <w:rsid w:val="00622C5D"/>
    <w:rsid w:val="006230C4"/>
    <w:rsid w:val="00623477"/>
    <w:rsid w:val="0062353F"/>
    <w:rsid w:val="00623D2F"/>
    <w:rsid w:val="00623DF6"/>
    <w:rsid w:val="00624E6A"/>
    <w:rsid w:val="00624F6C"/>
    <w:rsid w:val="0062539D"/>
    <w:rsid w:val="00625C0C"/>
    <w:rsid w:val="00625F72"/>
    <w:rsid w:val="0062602D"/>
    <w:rsid w:val="00626109"/>
    <w:rsid w:val="00626215"/>
    <w:rsid w:val="006267A3"/>
    <w:rsid w:val="00626B33"/>
    <w:rsid w:val="00627006"/>
    <w:rsid w:val="00627432"/>
    <w:rsid w:val="006275CB"/>
    <w:rsid w:val="00627801"/>
    <w:rsid w:val="00627BA4"/>
    <w:rsid w:val="00627E78"/>
    <w:rsid w:val="00627EBD"/>
    <w:rsid w:val="00630A14"/>
    <w:rsid w:val="00630A46"/>
    <w:rsid w:val="00630AFA"/>
    <w:rsid w:val="00630B8F"/>
    <w:rsid w:val="00630ED5"/>
    <w:rsid w:val="00630ED7"/>
    <w:rsid w:val="006311AF"/>
    <w:rsid w:val="0063127D"/>
    <w:rsid w:val="0063171C"/>
    <w:rsid w:val="00631C4D"/>
    <w:rsid w:val="00632472"/>
    <w:rsid w:val="006324A0"/>
    <w:rsid w:val="006326DC"/>
    <w:rsid w:val="006326EF"/>
    <w:rsid w:val="00632C0B"/>
    <w:rsid w:val="00632FCF"/>
    <w:rsid w:val="00633263"/>
    <w:rsid w:val="00633277"/>
    <w:rsid w:val="0063364B"/>
    <w:rsid w:val="006340E0"/>
    <w:rsid w:val="00634235"/>
    <w:rsid w:val="00634376"/>
    <w:rsid w:val="0063465E"/>
    <w:rsid w:val="00634719"/>
    <w:rsid w:val="00634870"/>
    <w:rsid w:val="006349B3"/>
    <w:rsid w:val="00634C69"/>
    <w:rsid w:val="00634FDA"/>
    <w:rsid w:val="006352F8"/>
    <w:rsid w:val="006359A7"/>
    <w:rsid w:val="00635BDB"/>
    <w:rsid w:val="00635D4F"/>
    <w:rsid w:val="0063646E"/>
    <w:rsid w:val="0063719E"/>
    <w:rsid w:val="00637292"/>
    <w:rsid w:val="00637450"/>
    <w:rsid w:val="00637532"/>
    <w:rsid w:val="00640179"/>
    <w:rsid w:val="00640415"/>
    <w:rsid w:val="006404BB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1F7C"/>
    <w:rsid w:val="00642522"/>
    <w:rsid w:val="00642589"/>
    <w:rsid w:val="00642694"/>
    <w:rsid w:val="00642C9B"/>
    <w:rsid w:val="00642CEB"/>
    <w:rsid w:val="00642DB4"/>
    <w:rsid w:val="00642E5D"/>
    <w:rsid w:val="00642FD1"/>
    <w:rsid w:val="00643030"/>
    <w:rsid w:val="00643104"/>
    <w:rsid w:val="006432C0"/>
    <w:rsid w:val="006434AF"/>
    <w:rsid w:val="00643571"/>
    <w:rsid w:val="00644056"/>
    <w:rsid w:val="006442CA"/>
    <w:rsid w:val="0064464F"/>
    <w:rsid w:val="006449EE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A51"/>
    <w:rsid w:val="00646C04"/>
    <w:rsid w:val="00646D93"/>
    <w:rsid w:val="00647453"/>
    <w:rsid w:val="00647583"/>
    <w:rsid w:val="006476C2"/>
    <w:rsid w:val="006479CE"/>
    <w:rsid w:val="00647C65"/>
    <w:rsid w:val="00647D64"/>
    <w:rsid w:val="00647FD7"/>
    <w:rsid w:val="00650012"/>
    <w:rsid w:val="00650315"/>
    <w:rsid w:val="006503AF"/>
    <w:rsid w:val="00650865"/>
    <w:rsid w:val="006509F7"/>
    <w:rsid w:val="00650BC1"/>
    <w:rsid w:val="00650FA0"/>
    <w:rsid w:val="00651144"/>
    <w:rsid w:val="00652019"/>
    <w:rsid w:val="00652157"/>
    <w:rsid w:val="0065247C"/>
    <w:rsid w:val="006526FD"/>
    <w:rsid w:val="00652855"/>
    <w:rsid w:val="00652A74"/>
    <w:rsid w:val="00653077"/>
    <w:rsid w:val="006531B1"/>
    <w:rsid w:val="00653276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288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A12"/>
    <w:rsid w:val="00660B2B"/>
    <w:rsid w:val="00660BE6"/>
    <w:rsid w:val="006612B3"/>
    <w:rsid w:val="00661478"/>
    <w:rsid w:val="00662655"/>
    <w:rsid w:val="0066271D"/>
    <w:rsid w:val="00662BC1"/>
    <w:rsid w:val="006631F5"/>
    <w:rsid w:val="0066332B"/>
    <w:rsid w:val="006634E4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0A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A62"/>
    <w:rsid w:val="00666BCA"/>
    <w:rsid w:val="00667E23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2C7"/>
    <w:rsid w:val="00672699"/>
    <w:rsid w:val="00672AB1"/>
    <w:rsid w:val="00672FF5"/>
    <w:rsid w:val="006730D3"/>
    <w:rsid w:val="0067325F"/>
    <w:rsid w:val="00673291"/>
    <w:rsid w:val="006732F4"/>
    <w:rsid w:val="0067332E"/>
    <w:rsid w:val="006736BE"/>
    <w:rsid w:val="006736FD"/>
    <w:rsid w:val="00673745"/>
    <w:rsid w:val="00673770"/>
    <w:rsid w:val="0067391B"/>
    <w:rsid w:val="0067393F"/>
    <w:rsid w:val="006739E5"/>
    <w:rsid w:val="0067420A"/>
    <w:rsid w:val="00674690"/>
    <w:rsid w:val="006747A5"/>
    <w:rsid w:val="006747D2"/>
    <w:rsid w:val="00674859"/>
    <w:rsid w:val="00675471"/>
    <w:rsid w:val="006758EE"/>
    <w:rsid w:val="00675BEF"/>
    <w:rsid w:val="00675CF6"/>
    <w:rsid w:val="00676060"/>
    <w:rsid w:val="00676265"/>
    <w:rsid w:val="0067653D"/>
    <w:rsid w:val="00676A04"/>
    <w:rsid w:val="00676C71"/>
    <w:rsid w:val="00676DCE"/>
    <w:rsid w:val="00676E40"/>
    <w:rsid w:val="006770D1"/>
    <w:rsid w:val="00677275"/>
    <w:rsid w:val="00677916"/>
    <w:rsid w:val="00677AD5"/>
    <w:rsid w:val="00677B55"/>
    <w:rsid w:val="00677C47"/>
    <w:rsid w:val="00677C49"/>
    <w:rsid w:val="00677D3A"/>
    <w:rsid w:val="00677F0C"/>
    <w:rsid w:val="0068015C"/>
    <w:rsid w:val="00680378"/>
    <w:rsid w:val="00680587"/>
    <w:rsid w:val="0068069C"/>
    <w:rsid w:val="006809B7"/>
    <w:rsid w:val="00680E1D"/>
    <w:rsid w:val="00681244"/>
    <w:rsid w:val="00681365"/>
    <w:rsid w:val="006813B9"/>
    <w:rsid w:val="00681643"/>
    <w:rsid w:val="006829A0"/>
    <w:rsid w:val="00682AB6"/>
    <w:rsid w:val="00683090"/>
    <w:rsid w:val="00683460"/>
    <w:rsid w:val="0068347F"/>
    <w:rsid w:val="006837DD"/>
    <w:rsid w:val="00683B42"/>
    <w:rsid w:val="006842F2"/>
    <w:rsid w:val="006844B2"/>
    <w:rsid w:val="00684913"/>
    <w:rsid w:val="006849AC"/>
    <w:rsid w:val="006853A6"/>
    <w:rsid w:val="006855CC"/>
    <w:rsid w:val="00685BAF"/>
    <w:rsid w:val="00685C79"/>
    <w:rsid w:val="006860F1"/>
    <w:rsid w:val="006861AC"/>
    <w:rsid w:val="006861B8"/>
    <w:rsid w:val="00686208"/>
    <w:rsid w:val="00686475"/>
    <w:rsid w:val="00686A84"/>
    <w:rsid w:val="00686B78"/>
    <w:rsid w:val="00686B83"/>
    <w:rsid w:val="00686CB5"/>
    <w:rsid w:val="0068716E"/>
    <w:rsid w:val="00687358"/>
    <w:rsid w:val="00687764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003"/>
    <w:rsid w:val="006933FD"/>
    <w:rsid w:val="0069363E"/>
    <w:rsid w:val="00693C19"/>
    <w:rsid w:val="00693D95"/>
    <w:rsid w:val="00693F7C"/>
    <w:rsid w:val="0069405F"/>
    <w:rsid w:val="006942E3"/>
    <w:rsid w:val="0069452F"/>
    <w:rsid w:val="00694D9D"/>
    <w:rsid w:val="00694DA4"/>
    <w:rsid w:val="00694F4E"/>
    <w:rsid w:val="0069517C"/>
    <w:rsid w:val="006952D8"/>
    <w:rsid w:val="0069591A"/>
    <w:rsid w:val="00695AA3"/>
    <w:rsid w:val="00695C76"/>
    <w:rsid w:val="00695D5A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9F8"/>
    <w:rsid w:val="00697C5F"/>
    <w:rsid w:val="00697D98"/>
    <w:rsid w:val="00697E42"/>
    <w:rsid w:val="00697E43"/>
    <w:rsid w:val="00697F51"/>
    <w:rsid w:val="006A02C4"/>
    <w:rsid w:val="006A0305"/>
    <w:rsid w:val="006A0349"/>
    <w:rsid w:val="006A07DC"/>
    <w:rsid w:val="006A11D9"/>
    <w:rsid w:val="006A15F3"/>
    <w:rsid w:val="006A1604"/>
    <w:rsid w:val="006A1D3E"/>
    <w:rsid w:val="006A261E"/>
    <w:rsid w:val="006A26B2"/>
    <w:rsid w:val="006A27EF"/>
    <w:rsid w:val="006A2823"/>
    <w:rsid w:val="006A2F46"/>
    <w:rsid w:val="006A2FF5"/>
    <w:rsid w:val="006A373B"/>
    <w:rsid w:val="006A3A11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A7B72"/>
    <w:rsid w:val="006B01DA"/>
    <w:rsid w:val="006B04D8"/>
    <w:rsid w:val="006B0AEC"/>
    <w:rsid w:val="006B0F01"/>
    <w:rsid w:val="006B12C1"/>
    <w:rsid w:val="006B1366"/>
    <w:rsid w:val="006B14A0"/>
    <w:rsid w:val="006B188D"/>
    <w:rsid w:val="006B1A1F"/>
    <w:rsid w:val="006B1A24"/>
    <w:rsid w:val="006B1A71"/>
    <w:rsid w:val="006B1DE5"/>
    <w:rsid w:val="006B2330"/>
    <w:rsid w:val="006B251E"/>
    <w:rsid w:val="006B2959"/>
    <w:rsid w:val="006B2A93"/>
    <w:rsid w:val="006B2A98"/>
    <w:rsid w:val="006B2AC9"/>
    <w:rsid w:val="006B3240"/>
    <w:rsid w:val="006B33EC"/>
    <w:rsid w:val="006B3580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4C53"/>
    <w:rsid w:val="006B5220"/>
    <w:rsid w:val="006B5222"/>
    <w:rsid w:val="006B5DF3"/>
    <w:rsid w:val="006B5F39"/>
    <w:rsid w:val="006B5FB7"/>
    <w:rsid w:val="006B6722"/>
    <w:rsid w:val="006B6B04"/>
    <w:rsid w:val="006B6B37"/>
    <w:rsid w:val="006B6C72"/>
    <w:rsid w:val="006B6E3A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0C0"/>
    <w:rsid w:val="006C013C"/>
    <w:rsid w:val="006C02B7"/>
    <w:rsid w:val="006C0645"/>
    <w:rsid w:val="006C087B"/>
    <w:rsid w:val="006C0D26"/>
    <w:rsid w:val="006C0FBA"/>
    <w:rsid w:val="006C1096"/>
    <w:rsid w:val="006C10E1"/>
    <w:rsid w:val="006C1367"/>
    <w:rsid w:val="006C18D1"/>
    <w:rsid w:val="006C1DC0"/>
    <w:rsid w:val="006C2485"/>
    <w:rsid w:val="006C2769"/>
    <w:rsid w:val="006C305A"/>
    <w:rsid w:val="006C312A"/>
    <w:rsid w:val="006C32A8"/>
    <w:rsid w:val="006C3361"/>
    <w:rsid w:val="006C3655"/>
    <w:rsid w:val="006C38E7"/>
    <w:rsid w:val="006C3C0D"/>
    <w:rsid w:val="006C454C"/>
    <w:rsid w:val="006C4719"/>
    <w:rsid w:val="006C4858"/>
    <w:rsid w:val="006C4E1D"/>
    <w:rsid w:val="006C4F92"/>
    <w:rsid w:val="006C51F5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CDA"/>
    <w:rsid w:val="006C7DFE"/>
    <w:rsid w:val="006D041D"/>
    <w:rsid w:val="006D04D5"/>
    <w:rsid w:val="006D052E"/>
    <w:rsid w:val="006D0547"/>
    <w:rsid w:val="006D05A2"/>
    <w:rsid w:val="006D0628"/>
    <w:rsid w:val="006D0ECB"/>
    <w:rsid w:val="006D118E"/>
    <w:rsid w:val="006D16EB"/>
    <w:rsid w:val="006D191F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2E9E"/>
    <w:rsid w:val="006D3470"/>
    <w:rsid w:val="006D4861"/>
    <w:rsid w:val="006D4A40"/>
    <w:rsid w:val="006D4A5C"/>
    <w:rsid w:val="006D4A93"/>
    <w:rsid w:val="006D4B2B"/>
    <w:rsid w:val="006D4D16"/>
    <w:rsid w:val="006D4F2D"/>
    <w:rsid w:val="006D5266"/>
    <w:rsid w:val="006D5842"/>
    <w:rsid w:val="006D5905"/>
    <w:rsid w:val="006D5B91"/>
    <w:rsid w:val="006D5D78"/>
    <w:rsid w:val="006D5DAB"/>
    <w:rsid w:val="006D5FBD"/>
    <w:rsid w:val="006D6336"/>
    <w:rsid w:val="006D63DC"/>
    <w:rsid w:val="006D650C"/>
    <w:rsid w:val="006D66ED"/>
    <w:rsid w:val="006D68C1"/>
    <w:rsid w:val="006D6A83"/>
    <w:rsid w:val="006D713F"/>
    <w:rsid w:val="006D73A3"/>
    <w:rsid w:val="006D73C8"/>
    <w:rsid w:val="006D76EC"/>
    <w:rsid w:val="006D7890"/>
    <w:rsid w:val="006D7BF8"/>
    <w:rsid w:val="006D7ED7"/>
    <w:rsid w:val="006E0025"/>
    <w:rsid w:val="006E03F6"/>
    <w:rsid w:val="006E0613"/>
    <w:rsid w:val="006E0BA3"/>
    <w:rsid w:val="006E0FAF"/>
    <w:rsid w:val="006E150B"/>
    <w:rsid w:val="006E162C"/>
    <w:rsid w:val="006E177B"/>
    <w:rsid w:val="006E1857"/>
    <w:rsid w:val="006E189E"/>
    <w:rsid w:val="006E18D6"/>
    <w:rsid w:val="006E21E5"/>
    <w:rsid w:val="006E22C1"/>
    <w:rsid w:val="006E2372"/>
    <w:rsid w:val="006E252D"/>
    <w:rsid w:val="006E2713"/>
    <w:rsid w:val="006E299F"/>
    <w:rsid w:val="006E2ABE"/>
    <w:rsid w:val="006E2C0F"/>
    <w:rsid w:val="006E2DBF"/>
    <w:rsid w:val="006E3160"/>
    <w:rsid w:val="006E31E0"/>
    <w:rsid w:val="006E33F8"/>
    <w:rsid w:val="006E3481"/>
    <w:rsid w:val="006E35A7"/>
    <w:rsid w:val="006E3893"/>
    <w:rsid w:val="006E38A8"/>
    <w:rsid w:val="006E3E4F"/>
    <w:rsid w:val="006E3F5D"/>
    <w:rsid w:val="006E409B"/>
    <w:rsid w:val="006E458A"/>
    <w:rsid w:val="006E477A"/>
    <w:rsid w:val="006E49D5"/>
    <w:rsid w:val="006E501E"/>
    <w:rsid w:val="006E50E7"/>
    <w:rsid w:val="006E51CD"/>
    <w:rsid w:val="006E5359"/>
    <w:rsid w:val="006E5EED"/>
    <w:rsid w:val="006E618E"/>
    <w:rsid w:val="006E6522"/>
    <w:rsid w:val="006E6587"/>
    <w:rsid w:val="006E6E6F"/>
    <w:rsid w:val="006E7870"/>
    <w:rsid w:val="006F0267"/>
    <w:rsid w:val="006F07A3"/>
    <w:rsid w:val="006F0863"/>
    <w:rsid w:val="006F0DE7"/>
    <w:rsid w:val="006F0ED1"/>
    <w:rsid w:val="006F10C2"/>
    <w:rsid w:val="006F14E1"/>
    <w:rsid w:val="006F178B"/>
    <w:rsid w:val="006F1C70"/>
    <w:rsid w:val="006F2403"/>
    <w:rsid w:val="006F2C06"/>
    <w:rsid w:val="006F37DF"/>
    <w:rsid w:val="006F3A32"/>
    <w:rsid w:val="006F3B63"/>
    <w:rsid w:val="006F3E73"/>
    <w:rsid w:val="006F3F03"/>
    <w:rsid w:val="006F3FB8"/>
    <w:rsid w:val="006F4565"/>
    <w:rsid w:val="006F49CE"/>
    <w:rsid w:val="006F4A3F"/>
    <w:rsid w:val="006F4D5D"/>
    <w:rsid w:val="006F4E94"/>
    <w:rsid w:val="006F4FE1"/>
    <w:rsid w:val="006F532D"/>
    <w:rsid w:val="006F5675"/>
    <w:rsid w:val="006F57E9"/>
    <w:rsid w:val="006F5881"/>
    <w:rsid w:val="006F5CCE"/>
    <w:rsid w:val="006F5CE6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524"/>
    <w:rsid w:val="0070190D"/>
    <w:rsid w:val="007019AD"/>
    <w:rsid w:val="00701A2E"/>
    <w:rsid w:val="0070222F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655"/>
    <w:rsid w:val="007048C9"/>
    <w:rsid w:val="00704E2D"/>
    <w:rsid w:val="00704E9C"/>
    <w:rsid w:val="007052CF"/>
    <w:rsid w:val="0070533A"/>
    <w:rsid w:val="00705583"/>
    <w:rsid w:val="00705C9A"/>
    <w:rsid w:val="00705CB5"/>
    <w:rsid w:val="00706117"/>
    <w:rsid w:val="007064D2"/>
    <w:rsid w:val="007066C5"/>
    <w:rsid w:val="00706AC8"/>
    <w:rsid w:val="00706EAB"/>
    <w:rsid w:val="00706F8B"/>
    <w:rsid w:val="00707045"/>
    <w:rsid w:val="0070707B"/>
    <w:rsid w:val="007072B1"/>
    <w:rsid w:val="0070762C"/>
    <w:rsid w:val="00707B25"/>
    <w:rsid w:val="00707BE0"/>
    <w:rsid w:val="00707C74"/>
    <w:rsid w:val="00710142"/>
    <w:rsid w:val="00710356"/>
    <w:rsid w:val="0071069D"/>
    <w:rsid w:val="0071077A"/>
    <w:rsid w:val="007107D8"/>
    <w:rsid w:val="00710998"/>
    <w:rsid w:val="00710C4D"/>
    <w:rsid w:val="00710E5B"/>
    <w:rsid w:val="00711124"/>
    <w:rsid w:val="00711296"/>
    <w:rsid w:val="007116B4"/>
    <w:rsid w:val="0071216B"/>
    <w:rsid w:val="00712204"/>
    <w:rsid w:val="00712799"/>
    <w:rsid w:val="00712A25"/>
    <w:rsid w:val="00712B23"/>
    <w:rsid w:val="00712E6C"/>
    <w:rsid w:val="00713274"/>
    <w:rsid w:val="00713644"/>
    <w:rsid w:val="007136A9"/>
    <w:rsid w:val="00713B71"/>
    <w:rsid w:val="00713CD7"/>
    <w:rsid w:val="007143CC"/>
    <w:rsid w:val="0071447B"/>
    <w:rsid w:val="00714A68"/>
    <w:rsid w:val="00714CA6"/>
    <w:rsid w:val="00714DA8"/>
    <w:rsid w:val="00714E11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49"/>
    <w:rsid w:val="0071665A"/>
    <w:rsid w:val="00716C74"/>
    <w:rsid w:val="00716FCD"/>
    <w:rsid w:val="00717369"/>
    <w:rsid w:val="0071754A"/>
    <w:rsid w:val="007176EE"/>
    <w:rsid w:val="007179F4"/>
    <w:rsid w:val="00717C89"/>
    <w:rsid w:val="00717D38"/>
    <w:rsid w:val="00717D49"/>
    <w:rsid w:val="007201F6"/>
    <w:rsid w:val="007202C1"/>
    <w:rsid w:val="007203C9"/>
    <w:rsid w:val="0072075B"/>
    <w:rsid w:val="00720A31"/>
    <w:rsid w:val="00720C53"/>
    <w:rsid w:val="00720E78"/>
    <w:rsid w:val="007210C8"/>
    <w:rsid w:val="00721297"/>
    <w:rsid w:val="007217CF"/>
    <w:rsid w:val="00721860"/>
    <w:rsid w:val="007219C5"/>
    <w:rsid w:val="00721DD2"/>
    <w:rsid w:val="007221AC"/>
    <w:rsid w:val="007222C6"/>
    <w:rsid w:val="007223AB"/>
    <w:rsid w:val="0072263E"/>
    <w:rsid w:val="007227BA"/>
    <w:rsid w:val="007229C4"/>
    <w:rsid w:val="00723072"/>
    <w:rsid w:val="0072357F"/>
    <w:rsid w:val="00723A52"/>
    <w:rsid w:val="00723A58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B43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27E5B"/>
    <w:rsid w:val="00730384"/>
    <w:rsid w:val="00730583"/>
    <w:rsid w:val="007308B6"/>
    <w:rsid w:val="00730AA7"/>
    <w:rsid w:val="00730B01"/>
    <w:rsid w:val="00730CAE"/>
    <w:rsid w:val="00730CBD"/>
    <w:rsid w:val="00730D2C"/>
    <w:rsid w:val="00730E29"/>
    <w:rsid w:val="00730E2F"/>
    <w:rsid w:val="0073103E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8A0"/>
    <w:rsid w:val="00734EC5"/>
    <w:rsid w:val="00734F91"/>
    <w:rsid w:val="0073569C"/>
    <w:rsid w:val="00735993"/>
    <w:rsid w:val="00735EEF"/>
    <w:rsid w:val="00735F29"/>
    <w:rsid w:val="00735F32"/>
    <w:rsid w:val="00736113"/>
    <w:rsid w:val="007366C6"/>
    <w:rsid w:val="00736733"/>
    <w:rsid w:val="007368D6"/>
    <w:rsid w:val="00736A4B"/>
    <w:rsid w:val="007374B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103"/>
    <w:rsid w:val="00742425"/>
    <w:rsid w:val="0074251A"/>
    <w:rsid w:val="007429F0"/>
    <w:rsid w:val="00742BC6"/>
    <w:rsid w:val="00742BFA"/>
    <w:rsid w:val="007431FB"/>
    <w:rsid w:val="0074323F"/>
    <w:rsid w:val="007433FF"/>
    <w:rsid w:val="0074359F"/>
    <w:rsid w:val="00743903"/>
    <w:rsid w:val="00743A58"/>
    <w:rsid w:val="00743F20"/>
    <w:rsid w:val="00744A57"/>
    <w:rsid w:val="00744AD8"/>
    <w:rsid w:val="00744F05"/>
    <w:rsid w:val="00744FE4"/>
    <w:rsid w:val="00745195"/>
    <w:rsid w:val="007455A0"/>
    <w:rsid w:val="00745AB2"/>
    <w:rsid w:val="00745FC4"/>
    <w:rsid w:val="007466EC"/>
    <w:rsid w:val="007467A5"/>
    <w:rsid w:val="00746F5E"/>
    <w:rsid w:val="007472FC"/>
    <w:rsid w:val="00747651"/>
    <w:rsid w:val="007476F5"/>
    <w:rsid w:val="00747728"/>
    <w:rsid w:val="0074787C"/>
    <w:rsid w:val="0074789F"/>
    <w:rsid w:val="00747BA4"/>
    <w:rsid w:val="00747E9F"/>
    <w:rsid w:val="00750056"/>
    <w:rsid w:val="00750165"/>
    <w:rsid w:val="00750763"/>
    <w:rsid w:val="007512DF"/>
    <w:rsid w:val="0075145A"/>
    <w:rsid w:val="007515B8"/>
    <w:rsid w:val="00751AAD"/>
    <w:rsid w:val="00751BB9"/>
    <w:rsid w:val="007521E7"/>
    <w:rsid w:val="0075268A"/>
    <w:rsid w:val="007527F9"/>
    <w:rsid w:val="00752B4E"/>
    <w:rsid w:val="00752BA9"/>
    <w:rsid w:val="00752BC4"/>
    <w:rsid w:val="0075316D"/>
    <w:rsid w:val="00753174"/>
    <w:rsid w:val="00753AE0"/>
    <w:rsid w:val="00753C3A"/>
    <w:rsid w:val="00753EB7"/>
    <w:rsid w:val="00754074"/>
    <w:rsid w:val="007540BB"/>
    <w:rsid w:val="0075414B"/>
    <w:rsid w:val="00754338"/>
    <w:rsid w:val="0075434B"/>
    <w:rsid w:val="007545AE"/>
    <w:rsid w:val="0075481A"/>
    <w:rsid w:val="007548BD"/>
    <w:rsid w:val="00754B76"/>
    <w:rsid w:val="00754CDD"/>
    <w:rsid w:val="00754E30"/>
    <w:rsid w:val="00755164"/>
    <w:rsid w:val="007551CD"/>
    <w:rsid w:val="0075568B"/>
    <w:rsid w:val="00755734"/>
    <w:rsid w:val="007557F9"/>
    <w:rsid w:val="00755B56"/>
    <w:rsid w:val="00755CE2"/>
    <w:rsid w:val="007560C2"/>
    <w:rsid w:val="007565F4"/>
    <w:rsid w:val="00756BEF"/>
    <w:rsid w:val="00757508"/>
    <w:rsid w:val="00757790"/>
    <w:rsid w:val="007579FC"/>
    <w:rsid w:val="00757A14"/>
    <w:rsid w:val="00757BA3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2E6E"/>
    <w:rsid w:val="0076303B"/>
    <w:rsid w:val="0076317D"/>
    <w:rsid w:val="007631C9"/>
    <w:rsid w:val="007631DD"/>
    <w:rsid w:val="00763646"/>
    <w:rsid w:val="00763670"/>
    <w:rsid w:val="0076373B"/>
    <w:rsid w:val="00763AEC"/>
    <w:rsid w:val="00763B96"/>
    <w:rsid w:val="00763BA1"/>
    <w:rsid w:val="00763DBD"/>
    <w:rsid w:val="007642F3"/>
    <w:rsid w:val="007643B6"/>
    <w:rsid w:val="0076470C"/>
    <w:rsid w:val="00764A68"/>
    <w:rsid w:val="00764C4F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83A"/>
    <w:rsid w:val="007669EA"/>
    <w:rsid w:val="00766A19"/>
    <w:rsid w:val="00766CEB"/>
    <w:rsid w:val="00767124"/>
    <w:rsid w:val="007676FD"/>
    <w:rsid w:val="007678E4"/>
    <w:rsid w:val="00767BCA"/>
    <w:rsid w:val="00767C33"/>
    <w:rsid w:val="00767E49"/>
    <w:rsid w:val="00767F7B"/>
    <w:rsid w:val="0077072C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056"/>
    <w:rsid w:val="007753B2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6C8B"/>
    <w:rsid w:val="00777151"/>
    <w:rsid w:val="007773C1"/>
    <w:rsid w:val="007775D7"/>
    <w:rsid w:val="00777866"/>
    <w:rsid w:val="00777916"/>
    <w:rsid w:val="00777BD9"/>
    <w:rsid w:val="00777C0D"/>
    <w:rsid w:val="00777DCA"/>
    <w:rsid w:val="00777F9D"/>
    <w:rsid w:val="0078028C"/>
    <w:rsid w:val="00780632"/>
    <w:rsid w:val="007807E7"/>
    <w:rsid w:val="00780B3C"/>
    <w:rsid w:val="00780E7A"/>
    <w:rsid w:val="00780FA9"/>
    <w:rsid w:val="0078103C"/>
    <w:rsid w:val="0078106E"/>
    <w:rsid w:val="00781234"/>
    <w:rsid w:val="007813F5"/>
    <w:rsid w:val="00781639"/>
    <w:rsid w:val="0078192B"/>
    <w:rsid w:val="0078295B"/>
    <w:rsid w:val="00782B61"/>
    <w:rsid w:val="00782BDA"/>
    <w:rsid w:val="00782EC6"/>
    <w:rsid w:val="00782ED4"/>
    <w:rsid w:val="00782FDB"/>
    <w:rsid w:val="00782FE2"/>
    <w:rsid w:val="007834E5"/>
    <w:rsid w:val="00783530"/>
    <w:rsid w:val="007837F7"/>
    <w:rsid w:val="00783A66"/>
    <w:rsid w:val="00784524"/>
    <w:rsid w:val="00784FEA"/>
    <w:rsid w:val="00784FF6"/>
    <w:rsid w:val="0078521D"/>
    <w:rsid w:val="00785856"/>
    <w:rsid w:val="00785DB3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7E4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1EA"/>
    <w:rsid w:val="00795420"/>
    <w:rsid w:val="007956A5"/>
    <w:rsid w:val="007959B9"/>
    <w:rsid w:val="00795B20"/>
    <w:rsid w:val="00795CF4"/>
    <w:rsid w:val="00795E20"/>
    <w:rsid w:val="00795FB8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1A65"/>
    <w:rsid w:val="007A21A7"/>
    <w:rsid w:val="007A238D"/>
    <w:rsid w:val="007A24B4"/>
    <w:rsid w:val="007A293D"/>
    <w:rsid w:val="007A346C"/>
    <w:rsid w:val="007A35AF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5A1"/>
    <w:rsid w:val="007A58EB"/>
    <w:rsid w:val="007A5B5D"/>
    <w:rsid w:val="007A5B6E"/>
    <w:rsid w:val="007A66DF"/>
    <w:rsid w:val="007A67E9"/>
    <w:rsid w:val="007A6992"/>
    <w:rsid w:val="007A6D0B"/>
    <w:rsid w:val="007A6D66"/>
    <w:rsid w:val="007A71DC"/>
    <w:rsid w:val="007A7433"/>
    <w:rsid w:val="007A77AC"/>
    <w:rsid w:val="007A77AE"/>
    <w:rsid w:val="007A7878"/>
    <w:rsid w:val="007A7DCD"/>
    <w:rsid w:val="007A7F89"/>
    <w:rsid w:val="007B0A75"/>
    <w:rsid w:val="007B0C10"/>
    <w:rsid w:val="007B0D28"/>
    <w:rsid w:val="007B0E24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1BE"/>
    <w:rsid w:val="007B3688"/>
    <w:rsid w:val="007B3D97"/>
    <w:rsid w:val="007B415B"/>
    <w:rsid w:val="007B422B"/>
    <w:rsid w:val="007B4429"/>
    <w:rsid w:val="007B4739"/>
    <w:rsid w:val="007B49D0"/>
    <w:rsid w:val="007B4D1C"/>
    <w:rsid w:val="007B4DA7"/>
    <w:rsid w:val="007B4E4A"/>
    <w:rsid w:val="007B4F20"/>
    <w:rsid w:val="007B50B5"/>
    <w:rsid w:val="007B5364"/>
    <w:rsid w:val="007B548C"/>
    <w:rsid w:val="007B5F1A"/>
    <w:rsid w:val="007B5F88"/>
    <w:rsid w:val="007B6176"/>
    <w:rsid w:val="007B6401"/>
    <w:rsid w:val="007B64F0"/>
    <w:rsid w:val="007B680B"/>
    <w:rsid w:val="007B6A51"/>
    <w:rsid w:val="007B6C08"/>
    <w:rsid w:val="007B6E3E"/>
    <w:rsid w:val="007B6FB6"/>
    <w:rsid w:val="007B7061"/>
    <w:rsid w:val="007B7134"/>
    <w:rsid w:val="007B76B1"/>
    <w:rsid w:val="007B7993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A69"/>
    <w:rsid w:val="007C0DEC"/>
    <w:rsid w:val="007C0EBE"/>
    <w:rsid w:val="007C1033"/>
    <w:rsid w:val="007C128F"/>
    <w:rsid w:val="007C151C"/>
    <w:rsid w:val="007C16F0"/>
    <w:rsid w:val="007C17E5"/>
    <w:rsid w:val="007C19C0"/>
    <w:rsid w:val="007C205B"/>
    <w:rsid w:val="007C223F"/>
    <w:rsid w:val="007C23CD"/>
    <w:rsid w:val="007C250F"/>
    <w:rsid w:val="007C2715"/>
    <w:rsid w:val="007C296D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51"/>
    <w:rsid w:val="007C4BB7"/>
    <w:rsid w:val="007C55B1"/>
    <w:rsid w:val="007C5668"/>
    <w:rsid w:val="007C5782"/>
    <w:rsid w:val="007C57C5"/>
    <w:rsid w:val="007C58AC"/>
    <w:rsid w:val="007C5B69"/>
    <w:rsid w:val="007C5F46"/>
    <w:rsid w:val="007C67F6"/>
    <w:rsid w:val="007C6849"/>
    <w:rsid w:val="007C69C1"/>
    <w:rsid w:val="007C6C97"/>
    <w:rsid w:val="007C709D"/>
    <w:rsid w:val="007C72AB"/>
    <w:rsid w:val="007C747A"/>
    <w:rsid w:val="007C7604"/>
    <w:rsid w:val="007C79E1"/>
    <w:rsid w:val="007C7AC2"/>
    <w:rsid w:val="007C7C4C"/>
    <w:rsid w:val="007C7D5E"/>
    <w:rsid w:val="007D00CE"/>
    <w:rsid w:val="007D0EAF"/>
    <w:rsid w:val="007D0F7C"/>
    <w:rsid w:val="007D1027"/>
    <w:rsid w:val="007D1442"/>
    <w:rsid w:val="007D14D5"/>
    <w:rsid w:val="007D1AAE"/>
    <w:rsid w:val="007D1ABD"/>
    <w:rsid w:val="007D1B51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D52"/>
    <w:rsid w:val="007D3F84"/>
    <w:rsid w:val="007D41AC"/>
    <w:rsid w:val="007D434F"/>
    <w:rsid w:val="007D451A"/>
    <w:rsid w:val="007D4704"/>
    <w:rsid w:val="007D4826"/>
    <w:rsid w:val="007D4E5B"/>
    <w:rsid w:val="007D52CD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BC3"/>
    <w:rsid w:val="007D7F1A"/>
    <w:rsid w:val="007E08A3"/>
    <w:rsid w:val="007E0ABB"/>
    <w:rsid w:val="007E0AE1"/>
    <w:rsid w:val="007E0CC1"/>
    <w:rsid w:val="007E0FDA"/>
    <w:rsid w:val="007E199C"/>
    <w:rsid w:val="007E1A43"/>
    <w:rsid w:val="007E1DE4"/>
    <w:rsid w:val="007E20CF"/>
    <w:rsid w:val="007E2797"/>
    <w:rsid w:val="007E2841"/>
    <w:rsid w:val="007E29EA"/>
    <w:rsid w:val="007E2FC3"/>
    <w:rsid w:val="007E33BC"/>
    <w:rsid w:val="007E34CA"/>
    <w:rsid w:val="007E3544"/>
    <w:rsid w:val="007E375A"/>
    <w:rsid w:val="007E3BED"/>
    <w:rsid w:val="007E3DFD"/>
    <w:rsid w:val="007E3EF0"/>
    <w:rsid w:val="007E3FD3"/>
    <w:rsid w:val="007E425A"/>
    <w:rsid w:val="007E46BD"/>
    <w:rsid w:val="007E47BA"/>
    <w:rsid w:val="007E487B"/>
    <w:rsid w:val="007E4E4A"/>
    <w:rsid w:val="007E5250"/>
    <w:rsid w:val="007E530B"/>
    <w:rsid w:val="007E5515"/>
    <w:rsid w:val="007E5672"/>
    <w:rsid w:val="007E567F"/>
    <w:rsid w:val="007E5B97"/>
    <w:rsid w:val="007E5F2B"/>
    <w:rsid w:val="007E6426"/>
    <w:rsid w:val="007E643B"/>
    <w:rsid w:val="007E6D41"/>
    <w:rsid w:val="007E6E3C"/>
    <w:rsid w:val="007E6FCE"/>
    <w:rsid w:val="007E7317"/>
    <w:rsid w:val="007E7392"/>
    <w:rsid w:val="007E7593"/>
    <w:rsid w:val="007E7C18"/>
    <w:rsid w:val="007E7C2F"/>
    <w:rsid w:val="007E7CD8"/>
    <w:rsid w:val="007E7E30"/>
    <w:rsid w:val="007E7ECE"/>
    <w:rsid w:val="007E7F34"/>
    <w:rsid w:val="007F0433"/>
    <w:rsid w:val="007F08A3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6D6"/>
    <w:rsid w:val="007F490E"/>
    <w:rsid w:val="007F4C1E"/>
    <w:rsid w:val="007F4C3A"/>
    <w:rsid w:val="007F4E56"/>
    <w:rsid w:val="007F500C"/>
    <w:rsid w:val="007F561E"/>
    <w:rsid w:val="007F596E"/>
    <w:rsid w:val="007F5DE4"/>
    <w:rsid w:val="007F5FDD"/>
    <w:rsid w:val="007F60E4"/>
    <w:rsid w:val="007F6C33"/>
    <w:rsid w:val="007F709D"/>
    <w:rsid w:val="007F740E"/>
    <w:rsid w:val="007F7974"/>
    <w:rsid w:val="007F7E33"/>
    <w:rsid w:val="00800569"/>
    <w:rsid w:val="00800829"/>
    <w:rsid w:val="00801008"/>
    <w:rsid w:val="00801220"/>
    <w:rsid w:val="00801320"/>
    <w:rsid w:val="00801395"/>
    <w:rsid w:val="0080147F"/>
    <w:rsid w:val="00801B49"/>
    <w:rsid w:val="00801D67"/>
    <w:rsid w:val="00801DDE"/>
    <w:rsid w:val="00801E69"/>
    <w:rsid w:val="008020D8"/>
    <w:rsid w:val="008021BF"/>
    <w:rsid w:val="00802275"/>
    <w:rsid w:val="00802555"/>
    <w:rsid w:val="0080262A"/>
    <w:rsid w:val="00802795"/>
    <w:rsid w:val="008028BE"/>
    <w:rsid w:val="00802EF4"/>
    <w:rsid w:val="00803076"/>
    <w:rsid w:val="008035BC"/>
    <w:rsid w:val="008036FD"/>
    <w:rsid w:val="008037F7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E6E"/>
    <w:rsid w:val="00805F8A"/>
    <w:rsid w:val="008063E0"/>
    <w:rsid w:val="0080661C"/>
    <w:rsid w:val="00806740"/>
    <w:rsid w:val="0080695A"/>
    <w:rsid w:val="0080709B"/>
    <w:rsid w:val="0080712D"/>
    <w:rsid w:val="0080720B"/>
    <w:rsid w:val="00807409"/>
    <w:rsid w:val="0080744E"/>
    <w:rsid w:val="0080753D"/>
    <w:rsid w:val="008075CF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018"/>
    <w:rsid w:val="00813234"/>
    <w:rsid w:val="00813457"/>
    <w:rsid w:val="0081369D"/>
    <w:rsid w:val="00813700"/>
    <w:rsid w:val="00813766"/>
    <w:rsid w:val="00813A37"/>
    <w:rsid w:val="00813B3C"/>
    <w:rsid w:val="00813B63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CCE"/>
    <w:rsid w:val="00817E56"/>
    <w:rsid w:val="00817E9A"/>
    <w:rsid w:val="008200E7"/>
    <w:rsid w:val="00820757"/>
    <w:rsid w:val="00820778"/>
    <w:rsid w:val="00820B6C"/>
    <w:rsid w:val="00820E0E"/>
    <w:rsid w:val="00820E5D"/>
    <w:rsid w:val="0082155C"/>
    <w:rsid w:val="008218B6"/>
    <w:rsid w:val="008219AB"/>
    <w:rsid w:val="00821AD3"/>
    <w:rsid w:val="00822615"/>
    <w:rsid w:val="008226D8"/>
    <w:rsid w:val="00822A07"/>
    <w:rsid w:val="00822D36"/>
    <w:rsid w:val="00822E83"/>
    <w:rsid w:val="008233C8"/>
    <w:rsid w:val="008234B3"/>
    <w:rsid w:val="008236F8"/>
    <w:rsid w:val="00823853"/>
    <w:rsid w:val="008239CC"/>
    <w:rsid w:val="00823A1B"/>
    <w:rsid w:val="00823C2C"/>
    <w:rsid w:val="00823CB2"/>
    <w:rsid w:val="00823E8D"/>
    <w:rsid w:val="00824388"/>
    <w:rsid w:val="00824624"/>
    <w:rsid w:val="00824796"/>
    <w:rsid w:val="00824816"/>
    <w:rsid w:val="008248CE"/>
    <w:rsid w:val="008249CE"/>
    <w:rsid w:val="00824EED"/>
    <w:rsid w:val="00825048"/>
    <w:rsid w:val="008255CB"/>
    <w:rsid w:val="008259E7"/>
    <w:rsid w:val="00825A29"/>
    <w:rsid w:val="00825E72"/>
    <w:rsid w:val="00825EA4"/>
    <w:rsid w:val="00825F44"/>
    <w:rsid w:val="0082664B"/>
    <w:rsid w:val="00826692"/>
    <w:rsid w:val="00826728"/>
    <w:rsid w:val="0082696A"/>
    <w:rsid w:val="00826A2D"/>
    <w:rsid w:val="00826DD1"/>
    <w:rsid w:val="00827143"/>
    <w:rsid w:val="0082724B"/>
    <w:rsid w:val="00827347"/>
    <w:rsid w:val="008301E0"/>
    <w:rsid w:val="00830329"/>
    <w:rsid w:val="008305FE"/>
    <w:rsid w:val="00830728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A19"/>
    <w:rsid w:val="00831BA6"/>
    <w:rsid w:val="00831BDC"/>
    <w:rsid w:val="00831CDA"/>
    <w:rsid w:val="00831F04"/>
    <w:rsid w:val="00832591"/>
    <w:rsid w:val="00832716"/>
    <w:rsid w:val="00832E74"/>
    <w:rsid w:val="00832E82"/>
    <w:rsid w:val="00833252"/>
    <w:rsid w:val="008332E8"/>
    <w:rsid w:val="008337D1"/>
    <w:rsid w:val="00833913"/>
    <w:rsid w:val="00833B51"/>
    <w:rsid w:val="00833B9D"/>
    <w:rsid w:val="00833D3C"/>
    <w:rsid w:val="00834670"/>
    <w:rsid w:val="00834B26"/>
    <w:rsid w:val="00834B4F"/>
    <w:rsid w:val="00834E3B"/>
    <w:rsid w:val="00835335"/>
    <w:rsid w:val="00835B9F"/>
    <w:rsid w:val="00835BC7"/>
    <w:rsid w:val="00835D4F"/>
    <w:rsid w:val="00835D57"/>
    <w:rsid w:val="00836106"/>
    <w:rsid w:val="00836377"/>
    <w:rsid w:val="008368B0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0FED"/>
    <w:rsid w:val="008410C2"/>
    <w:rsid w:val="00841482"/>
    <w:rsid w:val="00841C3B"/>
    <w:rsid w:val="00842198"/>
    <w:rsid w:val="00842429"/>
    <w:rsid w:val="008424E3"/>
    <w:rsid w:val="0084273A"/>
    <w:rsid w:val="008428D1"/>
    <w:rsid w:val="00842C5A"/>
    <w:rsid w:val="00843317"/>
    <w:rsid w:val="00843632"/>
    <w:rsid w:val="00843965"/>
    <w:rsid w:val="00843BE9"/>
    <w:rsid w:val="00843DBA"/>
    <w:rsid w:val="00843FD6"/>
    <w:rsid w:val="008442E8"/>
    <w:rsid w:val="00844338"/>
    <w:rsid w:val="0084482E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83E"/>
    <w:rsid w:val="00846909"/>
    <w:rsid w:val="00846B7A"/>
    <w:rsid w:val="00846D49"/>
    <w:rsid w:val="00846D7C"/>
    <w:rsid w:val="00846E1B"/>
    <w:rsid w:val="0084752A"/>
    <w:rsid w:val="00847595"/>
    <w:rsid w:val="0084781B"/>
    <w:rsid w:val="00847922"/>
    <w:rsid w:val="00847F49"/>
    <w:rsid w:val="00850208"/>
    <w:rsid w:val="008502CA"/>
    <w:rsid w:val="0085056D"/>
    <w:rsid w:val="0085089B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1BA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E78"/>
    <w:rsid w:val="00855F83"/>
    <w:rsid w:val="0085618E"/>
    <w:rsid w:val="008562AA"/>
    <w:rsid w:val="00856586"/>
    <w:rsid w:val="008567A0"/>
    <w:rsid w:val="008567B7"/>
    <w:rsid w:val="0085692C"/>
    <w:rsid w:val="00856A21"/>
    <w:rsid w:val="00856A24"/>
    <w:rsid w:val="00856A49"/>
    <w:rsid w:val="00856B77"/>
    <w:rsid w:val="008571BB"/>
    <w:rsid w:val="008574E9"/>
    <w:rsid w:val="00857865"/>
    <w:rsid w:val="008600C4"/>
    <w:rsid w:val="0086030C"/>
    <w:rsid w:val="008609D2"/>
    <w:rsid w:val="00860DBD"/>
    <w:rsid w:val="00861457"/>
    <w:rsid w:val="00861577"/>
    <w:rsid w:val="0086171A"/>
    <w:rsid w:val="0086187B"/>
    <w:rsid w:val="00861A34"/>
    <w:rsid w:val="00861AEB"/>
    <w:rsid w:val="00861D99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8EE"/>
    <w:rsid w:val="00864D2A"/>
    <w:rsid w:val="00864D40"/>
    <w:rsid w:val="00864D88"/>
    <w:rsid w:val="00864F4D"/>
    <w:rsid w:val="0086500D"/>
    <w:rsid w:val="00865134"/>
    <w:rsid w:val="0086523C"/>
    <w:rsid w:val="00865DBB"/>
    <w:rsid w:val="00866192"/>
    <w:rsid w:val="008665D8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377"/>
    <w:rsid w:val="0087044B"/>
    <w:rsid w:val="0087047B"/>
    <w:rsid w:val="00870F10"/>
    <w:rsid w:val="00871086"/>
    <w:rsid w:val="00871166"/>
    <w:rsid w:val="008713AC"/>
    <w:rsid w:val="0087149C"/>
    <w:rsid w:val="00871713"/>
    <w:rsid w:val="00871905"/>
    <w:rsid w:val="00871A70"/>
    <w:rsid w:val="00871BFB"/>
    <w:rsid w:val="00871C3D"/>
    <w:rsid w:val="00871C83"/>
    <w:rsid w:val="00871F4B"/>
    <w:rsid w:val="008720E6"/>
    <w:rsid w:val="008725BC"/>
    <w:rsid w:val="008725FE"/>
    <w:rsid w:val="00872A90"/>
    <w:rsid w:val="00872AD7"/>
    <w:rsid w:val="008732D4"/>
    <w:rsid w:val="008732FF"/>
    <w:rsid w:val="008736C3"/>
    <w:rsid w:val="00873C4A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184"/>
    <w:rsid w:val="00877759"/>
    <w:rsid w:val="00877987"/>
    <w:rsid w:val="00877C4B"/>
    <w:rsid w:val="00877CE4"/>
    <w:rsid w:val="00877EDB"/>
    <w:rsid w:val="00877F49"/>
    <w:rsid w:val="008800AB"/>
    <w:rsid w:val="00880227"/>
    <w:rsid w:val="008805AE"/>
    <w:rsid w:val="008805EF"/>
    <w:rsid w:val="0088063F"/>
    <w:rsid w:val="00880884"/>
    <w:rsid w:val="0088098E"/>
    <w:rsid w:val="00880A11"/>
    <w:rsid w:val="00880D0E"/>
    <w:rsid w:val="00880D1C"/>
    <w:rsid w:val="00881197"/>
    <w:rsid w:val="008811BA"/>
    <w:rsid w:val="008811E7"/>
    <w:rsid w:val="0088120C"/>
    <w:rsid w:val="008813F4"/>
    <w:rsid w:val="008816A4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BB1"/>
    <w:rsid w:val="00883F18"/>
    <w:rsid w:val="0088479C"/>
    <w:rsid w:val="00884F02"/>
    <w:rsid w:val="00885529"/>
    <w:rsid w:val="008858DE"/>
    <w:rsid w:val="00885A47"/>
    <w:rsid w:val="00885AA8"/>
    <w:rsid w:val="00886064"/>
    <w:rsid w:val="00886073"/>
    <w:rsid w:val="00886203"/>
    <w:rsid w:val="0088620B"/>
    <w:rsid w:val="00886320"/>
    <w:rsid w:val="0088645E"/>
    <w:rsid w:val="008865DC"/>
    <w:rsid w:val="008866F8"/>
    <w:rsid w:val="00886950"/>
    <w:rsid w:val="008869BC"/>
    <w:rsid w:val="00886CA8"/>
    <w:rsid w:val="008876D4"/>
    <w:rsid w:val="00887816"/>
    <w:rsid w:val="00887983"/>
    <w:rsid w:val="00887F13"/>
    <w:rsid w:val="008902B9"/>
    <w:rsid w:val="00890AC1"/>
    <w:rsid w:val="00890DF6"/>
    <w:rsid w:val="008910B9"/>
    <w:rsid w:val="00891A3D"/>
    <w:rsid w:val="00891D49"/>
    <w:rsid w:val="00892DE2"/>
    <w:rsid w:val="00893033"/>
    <w:rsid w:val="0089309B"/>
    <w:rsid w:val="00893106"/>
    <w:rsid w:val="0089353D"/>
    <w:rsid w:val="00893693"/>
    <w:rsid w:val="0089370B"/>
    <w:rsid w:val="00893BD0"/>
    <w:rsid w:val="00893D10"/>
    <w:rsid w:val="00893FB6"/>
    <w:rsid w:val="0089433B"/>
    <w:rsid w:val="0089435D"/>
    <w:rsid w:val="008948B8"/>
    <w:rsid w:val="00894953"/>
    <w:rsid w:val="00894BEB"/>
    <w:rsid w:val="00894C9B"/>
    <w:rsid w:val="00894D33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6A5B"/>
    <w:rsid w:val="00897120"/>
    <w:rsid w:val="00897150"/>
    <w:rsid w:val="008973D7"/>
    <w:rsid w:val="00897775"/>
    <w:rsid w:val="00897BB4"/>
    <w:rsid w:val="00897BBF"/>
    <w:rsid w:val="008A007E"/>
    <w:rsid w:val="008A013C"/>
    <w:rsid w:val="008A0C76"/>
    <w:rsid w:val="008A153B"/>
    <w:rsid w:val="008A168A"/>
    <w:rsid w:val="008A1A2B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8E1"/>
    <w:rsid w:val="008A4A49"/>
    <w:rsid w:val="008A4AFF"/>
    <w:rsid w:val="008A4B0A"/>
    <w:rsid w:val="008A53A2"/>
    <w:rsid w:val="008A53DD"/>
    <w:rsid w:val="008A5625"/>
    <w:rsid w:val="008A5828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13F"/>
    <w:rsid w:val="008B0304"/>
    <w:rsid w:val="008B0598"/>
    <w:rsid w:val="008B0661"/>
    <w:rsid w:val="008B0CD1"/>
    <w:rsid w:val="008B1128"/>
    <w:rsid w:val="008B1644"/>
    <w:rsid w:val="008B16B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B45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3B1"/>
    <w:rsid w:val="008B645D"/>
    <w:rsid w:val="008B64B1"/>
    <w:rsid w:val="008B6798"/>
    <w:rsid w:val="008B6998"/>
    <w:rsid w:val="008B6C70"/>
    <w:rsid w:val="008B6EFA"/>
    <w:rsid w:val="008B752A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2F69"/>
    <w:rsid w:val="008C30CE"/>
    <w:rsid w:val="008C3982"/>
    <w:rsid w:val="008C3A53"/>
    <w:rsid w:val="008C3AF2"/>
    <w:rsid w:val="008C3EFC"/>
    <w:rsid w:val="008C405A"/>
    <w:rsid w:val="008C4386"/>
    <w:rsid w:val="008C43EA"/>
    <w:rsid w:val="008C4590"/>
    <w:rsid w:val="008C5028"/>
    <w:rsid w:val="008C5117"/>
    <w:rsid w:val="008C536C"/>
    <w:rsid w:val="008C5D95"/>
    <w:rsid w:val="008C5EB0"/>
    <w:rsid w:val="008C6094"/>
    <w:rsid w:val="008C642F"/>
    <w:rsid w:val="008C6ACE"/>
    <w:rsid w:val="008C70DF"/>
    <w:rsid w:val="008C7125"/>
    <w:rsid w:val="008C763C"/>
    <w:rsid w:val="008C7735"/>
    <w:rsid w:val="008C78E7"/>
    <w:rsid w:val="008C7BED"/>
    <w:rsid w:val="008C7EFD"/>
    <w:rsid w:val="008C7FBE"/>
    <w:rsid w:val="008D0077"/>
    <w:rsid w:val="008D01E7"/>
    <w:rsid w:val="008D0989"/>
    <w:rsid w:val="008D09AD"/>
    <w:rsid w:val="008D0C17"/>
    <w:rsid w:val="008D10A5"/>
    <w:rsid w:val="008D116E"/>
    <w:rsid w:val="008D144A"/>
    <w:rsid w:val="008D14E8"/>
    <w:rsid w:val="008D1521"/>
    <w:rsid w:val="008D166F"/>
    <w:rsid w:val="008D1804"/>
    <w:rsid w:val="008D1A4F"/>
    <w:rsid w:val="008D1D86"/>
    <w:rsid w:val="008D1E4D"/>
    <w:rsid w:val="008D2020"/>
    <w:rsid w:val="008D21BF"/>
    <w:rsid w:val="008D2419"/>
    <w:rsid w:val="008D25A8"/>
    <w:rsid w:val="008D2608"/>
    <w:rsid w:val="008D274E"/>
    <w:rsid w:val="008D2A72"/>
    <w:rsid w:val="008D2BC1"/>
    <w:rsid w:val="008D2D94"/>
    <w:rsid w:val="008D3325"/>
    <w:rsid w:val="008D3574"/>
    <w:rsid w:val="008D3675"/>
    <w:rsid w:val="008D36F1"/>
    <w:rsid w:val="008D38A5"/>
    <w:rsid w:val="008D39C8"/>
    <w:rsid w:val="008D3A38"/>
    <w:rsid w:val="008D3DBC"/>
    <w:rsid w:val="008D3F56"/>
    <w:rsid w:val="008D3F72"/>
    <w:rsid w:val="008D4181"/>
    <w:rsid w:val="008D4578"/>
    <w:rsid w:val="008D47EF"/>
    <w:rsid w:val="008D4EC3"/>
    <w:rsid w:val="008D5275"/>
    <w:rsid w:val="008D5371"/>
    <w:rsid w:val="008D5596"/>
    <w:rsid w:val="008D55AB"/>
    <w:rsid w:val="008D56F4"/>
    <w:rsid w:val="008D578A"/>
    <w:rsid w:val="008D5B49"/>
    <w:rsid w:val="008D5D17"/>
    <w:rsid w:val="008D5DF4"/>
    <w:rsid w:val="008D5F33"/>
    <w:rsid w:val="008D5FA1"/>
    <w:rsid w:val="008D61FD"/>
    <w:rsid w:val="008D63E4"/>
    <w:rsid w:val="008D644D"/>
    <w:rsid w:val="008D6458"/>
    <w:rsid w:val="008D6551"/>
    <w:rsid w:val="008D6AEA"/>
    <w:rsid w:val="008D6FDE"/>
    <w:rsid w:val="008D73E5"/>
    <w:rsid w:val="008D7578"/>
    <w:rsid w:val="008D788A"/>
    <w:rsid w:val="008D7994"/>
    <w:rsid w:val="008D79D2"/>
    <w:rsid w:val="008D7CCB"/>
    <w:rsid w:val="008D7EE1"/>
    <w:rsid w:val="008E0017"/>
    <w:rsid w:val="008E02D7"/>
    <w:rsid w:val="008E0A18"/>
    <w:rsid w:val="008E0AF7"/>
    <w:rsid w:val="008E10E7"/>
    <w:rsid w:val="008E11FE"/>
    <w:rsid w:val="008E139F"/>
    <w:rsid w:val="008E1FFB"/>
    <w:rsid w:val="008E20BE"/>
    <w:rsid w:val="008E2867"/>
    <w:rsid w:val="008E2A0D"/>
    <w:rsid w:val="008E2AF4"/>
    <w:rsid w:val="008E2BD4"/>
    <w:rsid w:val="008E2D55"/>
    <w:rsid w:val="008E3097"/>
    <w:rsid w:val="008E3290"/>
    <w:rsid w:val="008E3411"/>
    <w:rsid w:val="008E3574"/>
    <w:rsid w:val="008E35B5"/>
    <w:rsid w:val="008E38B4"/>
    <w:rsid w:val="008E399A"/>
    <w:rsid w:val="008E3CBD"/>
    <w:rsid w:val="008E3DD7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2C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07"/>
    <w:rsid w:val="008E6E3C"/>
    <w:rsid w:val="008E7269"/>
    <w:rsid w:val="008E72FC"/>
    <w:rsid w:val="008E756D"/>
    <w:rsid w:val="008E760A"/>
    <w:rsid w:val="008E7BE4"/>
    <w:rsid w:val="008E7CD7"/>
    <w:rsid w:val="008E7F7F"/>
    <w:rsid w:val="008E7FFB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8E9"/>
    <w:rsid w:val="008F2AEB"/>
    <w:rsid w:val="008F2F0E"/>
    <w:rsid w:val="008F31E9"/>
    <w:rsid w:val="008F37BD"/>
    <w:rsid w:val="008F3D90"/>
    <w:rsid w:val="008F4390"/>
    <w:rsid w:val="008F4419"/>
    <w:rsid w:val="008F46BC"/>
    <w:rsid w:val="008F5092"/>
    <w:rsid w:val="008F51A8"/>
    <w:rsid w:val="008F51F0"/>
    <w:rsid w:val="008F559D"/>
    <w:rsid w:val="008F5D60"/>
    <w:rsid w:val="008F6547"/>
    <w:rsid w:val="008F6689"/>
    <w:rsid w:val="008F6A3D"/>
    <w:rsid w:val="008F6A95"/>
    <w:rsid w:val="008F6F4C"/>
    <w:rsid w:val="008F7318"/>
    <w:rsid w:val="008F733E"/>
    <w:rsid w:val="008F7684"/>
    <w:rsid w:val="008F7B3D"/>
    <w:rsid w:val="008F7C21"/>
    <w:rsid w:val="008F7C64"/>
    <w:rsid w:val="008F7CFF"/>
    <w:rsid w:val="008F7D01"/>
    <w:rsid w:val="00900160"/>
    <w:rsid w:val="0090035B"/>
    <w:rsid w:val="009004D7"/>
    <w:rsid w:val="009005D0"/>
    <w:rsid w:val="009008AA"/>
    <w:rsid w:val="00900A5D"/>
    <w:rsid w:val="00900B40"/>
    <w:rsid w:val="00900BB9"/>
    <w:rsid w:val="00901343"/>
    <w:rsid w:val="009017AC"/>
    <w:rsid w:val="00901906"/>
    <w:rsid w:val="00901AF5"/>
    <w:rsid w:val="00901C65"/>
    <w:rsid w:val="00901D70"/>
    <w:rsid w:val="00901E92"/>
    <w:rsid w:val="0090263E"/>
    <w:rsid w:val="00902683"/>
    <w:rsid w:val="00902A30"/>
    <w:rsid w:val="00902D29"/>
    <w:rsid w:val="00902F96"/>
    <w:rsid w:val="00903152"/>
    <w:rsid w:val="00903226"/>
    <w:rsid w:val="00903749"/>
    <w:rsid w:val="009039BD"/>
    <w:rsid w:val="00903A60"/>
    <w:rsid w:val="0090406B"/>
    <w:rsid w:val="009040A9"/>
    <w:rsid w:val="0090421B"/>
    <w:rsid w:val="009042DF"/>
    <w:rsid w:val="00904427"/>
    <w:rsid w:val="00904682"/>
    <w:rsid w:val="009047AD"/>
    <w:rsid w:val="00904AD7"/>
    <w:rsid w:val="00904E67"/>
    <w:rsid w:val="009050A7"/>
    <w:rsid w:val="00905101"/>
    <w:rsid w:val="00905212"/>
    <w:rsid w:val="0090530E"/>
    <w:rsid w:val="0090542E"/>
    <w:rsid w:val="00905441"/>
    <w:rsid w:val="0090561B"/>
    <w:rsid w:val="009057A1"/>
    <w:rsid w:val="00905D86"/>
    <w:rsid w:val="00906168"/>
    <w:rsid w:val="009061A0"/>
    <w:rsid w:val="00906231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0BDE"/>
    <w:rsid w:val="00910DA8"/>
    <w:rsid w:val="0091100B"/>
    <w:rsid w:val="00911518"/>
    <w:rsid w:val="00911A24"/>
    <w:rsid w:val="00911C69"/>
    <w:rsid w:val="00912037"/>
    <w:rsid w:val="009123B2"/>
    <w:rsid w:val="0091251F"/>
    <w:rsid w:val="009126A5"/>
    <w:rsid w:val="0091286A"/>
    <w:rsid w:val="00912CAC"/>
    <w:rsid w:val="00912D04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A4"/>
    <w:rsid w:val="009169FC"/>
    <w:rsid w:val="00916B74"/>
    <w:rsid w:val="00916CE0"/>
    <w:rsid w:val="00917078"/>
    <w:rsid w:val="009172E8"/>
    <w:rsid w:val="009173DA"/>
    <w:rsid w:val="0091763B"/>
    <w:rsid w:val="00917688"/>
    <w:rsid w:val="00917B48"/>
    <w:rsid w:val="00917F1F"/>
    <w:rsid w:val="009206F4"/>
    <w:rsid w:val="00920702"/>
    <w:rsid w:val="009208CF"/>
    <w:rsid w:val="00920ABB"/>
    <w:rsid w:val="00920B9D"/>
    <w:rsid w:val="00920CA7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1AF"/>
    <w:rsid w:val="00923259"/>
    <w:rsid w:val="0092374B"/>
    <w:rsid w:val="00923A21"/>
    <w:rsid w:val="00923EB2"/>
    <w:rsid w:val="0092454A"/>
    <w:rsid w:val="009245C4"/>
    <w:rsid w:val="00924682"/>
    <w:rsid w:val="009246B9"/>
    <w:rsid w:val="0092496F"/>
    <w:rsid w:val="009249D7"/>
    <w:rsid w:val="00924AFA"/>
    <w:rsid w:val="00924C0A"/>
    <w:rsid w:val="009259A6"/>
    <w:rsid w:val="00925C3C"/>
    <w:rsid w:val="00925C5F"/>
    <w:rsid w:val="00925E6A"/>
    <w:rsid w:val="0092602E"/>
    <w:rsid w:val="00926087"/>
    <w:rsid w:val="0092638D"/>
    <w:rsid w:val="0092645E"/>
    <w:rsid w:val="00926F4B"/>
    <w:rsid w:val="009272ED"/>
    <w:rsid w:val="009276EE"/>
    <w:rsid w:val="00927E65"/>
    <w:rsid w:val="00927FD5"/>
    <w:rsid w:val="009309F6"/>
    <w:rsid w:val="00930EFC"/>
    <w:rsid w:val="00930F91"/>
    <w:rsid w:val="0093103B"/>
    <w:rsid w:val="00931240"/>
    <w:rsid w:val="00931325"/>
    <w:rsid w:val="00931387"/>
    <w:rsid w:val="009313FF"/>
    <w:rsid w:val="00931979"/>
    <w:rsid w:val="00931B2B"/>
    <w:rsid w:val="00931D37"/>
    <w:rsid w:val="00931F4C"/>
    <w:rsid w:val="00932007"/>
    <w:rsid w:val="0093215D"/>
    <w:rsid w:val="009322DF"/>
    <w:rsid w:val="00932586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0E"/>
    <w:rsid w:val="009368F5"/>
    <w:rsid w:val="00936DEA"/>
    <w:rsid w:val="009372B0"/>
    <w:rsid w:val="00937467"/>
    <w:rsid w:val="00937652"/>
    <w:rsid w:val="009379A1"/>
    <w:rsid w:val="009379E0"/>
    <w:rsid w:val="00937BB8"/>
    <w:rsid w:val="009400EA"/>
    <w:rsid w:val="00940119"/>
    <w:rsid w:val="009404EB"/>
    <w:rsid w:val="0094075F"/>
    <w:rsid w:val="00940B7D"/>
    <w:rsid w:val="00940E17"/>
    <w:rsid w:val="00940F04"/>
    <w:rsid w:val="00940FCC"/>
    <w:rsid w:val="00941122"/>
    <w:rsid w:val="0094121A"/>
    <w:rsid w:val="009412E8"/>
    <w:rsid w:val="00941557"/>
    <w:rsid w:val="00941570"/>
    <w:rsid w:val="009416FA"/>
    <w:rsid w:val="00941A7B"/>
    <w:rsid w:val="00941A84"/>
    <w:rsid w:val="00941D1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2C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2"/>
    <w:rsid w:val="00946A08"/>
    <w:rsid w:val="00946A31"/>
    <w:rsid w:val="00946F32"/>
    <w:rsid w:val="009471DE"/>
    <w:rsid w:val="0094723B"/>
    <w:rsid w:val="0094746D"/>
    <w:rsid w:val="00947852"/>
    <w:rsid w:val="00947A32"/>
    <w:rsid w:val="00947D80"/>
    <w:rsid w:val="0095001B"/>
    <w:rsid w:val="0095003F"/>
    <w:rsid w:val="009504C1"/>
    <w:rsid w:val="00950659"/>
    <w:rsid w:val="009508BD"/>
    <w:rsid w:val="00951190"/>
    <w:rsid w:val="00951252"/>
    <w:rsid w:val="00951700"/>
    <w:rsid w:val="00951BC5"/>
    <w:rsid w:val="00951BFF"/>
    <w:rsid w:val="00951CCE"/>
    <w:rsid w:val="00951E31"/>
    <w:rsid w:val="00951EF6"/>
    <w:rsid w:val="0095216C"/>
    <w:rsid w:val="009521FD"/>
    <w:rsid w:val="009526EE"/>
    <w:rsid w:val="009529CF"/>
    <w:rsid w:val="00952C82"/>
    <w:rsid w:val="00952D06"/>
    <w:rsid w:val="00952D24"/>
    <w:rsid w:val="00952DA0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0F5B"/>
    <w:rsid w:val="00961283"/>
    <w:rsid w:val="00961346"/>
    <w:rsid w:val="00961387"/>
    <w:rsid w:val="00961570"/>
    <w:rsid w:val="009616B9"/>
    <w:rsid w:val="0096180C"/>
    <w:rsid w:val="009619FA"/>
    <w:rsid w:val="00961C70"/>
    <w:rsid w:val="00961E85"/>
    <w:rsid w:val="009625B2"/>
    <w:rsid w:val="0096262C"/>
    <w:rsid w:val="009627CB"/>
    <w:rsid w:val="00962A26"/>
    <w:rsid w:val="00963298"/>
    <w:rsid w:val="009639E1"/>
    <w:rsid w:val="00963CDB"/>
    <w:rsid w:val="00963F72"/>
    <w:rsid w:val="0096409D"/>
    <w:rsid w:val="009640ED"/>
    <w:rsid w:val="009644A9"/>
    <w:rsid w:val="00965277"/>
    <w:rsid w:val="00965388"/>
    <w:rsid w:val="009653F8"/>
    <w:rsid w:val="00965A1B"/>
    <w:rsid w:val="00965ADB"/>
    <w:rsid w:val="00965BBB"/>
    <w:rsid w:val="00965C45"/>
    <w:rsid w:val="00966463"/>
    <w:rsid w:val="009664E5"/>
    <w:rsid w:val="00966699"/>
    <w:rsid w:val="009669DC"/>
    <w:rsid w:val="00966AB7"/>
    <w:rsid w:val="00966DB3"/>
    <w:rsid w:val="00967076"/>
    <w:rsid w:val="00967088"/>
    <w:rsid w:val="00967930"/>
    <w:rsid w:val="00967B35"/>
    <w:rsid w:val="00967C67"/>
    <w:rsid w:val="009709B7"/>
    <w:rsid w:val="00970BE0"/>
    <w:rsid w:val="00970D47"/>
    <w:rsid w:val="009719D9"/>
    <w:rsid w:val="00971F8F"/>
    <w:rsid w:val="00972132"/>
    <w:rsid w:val="009729A7"/>
    <w:rsid w:val="00972B09"/>
    <w:rsid w:val="00972DF5"/>
    <w:rsid w:val="00972EED"/>
    <w:rsid w:val="00973533"/>
    <w:rsid w:val="00973726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82B"/>
    <w:rsid w:val="00975A88"/>
    <w:rsid w:val="00975BA1"/>
    <w:rsid w:val="00975E2A"/>
    <w:rsid w:val="00976160"/>
    <w:rsid w:val="009762E8"/>
    <w:rsid w:val="00976408"/>
    <w:rsid w:val="0097645A"/>
    <w:rsid w:val="00976793"/>
    <w:rsid w:val="0097682E"/>
    <w:rsid w:val="00976C76"/>
    <w:rsid w:val="00976E6D"/>
    <w:rsid w:val="0097704B"/>
    <w:rsid w:val="00977246"/>
    <w:rsid w:val="00977356"/>
    <w:rsid w:val="0097737F"/>
    <w:rsid w:val="00977942"/>
    <w:rsid w:val="00977D59"/>
    <w:rsid w:val="00977DA9"/>
    <w:rsid w:val="00977DAA"/>
    <w:rsid w:val="009800B7"/>
    <w:rsid w:val="009802D8"/>
    <w:rsid w:val="00980413"/>
    <w:rsid w:val="00980C31"/>
    <w:rsid w:val="00980F65"/>
    <w:rsid w:val="00980FD4"/>
    <w:rsid w:val="009810B9"/>
    <w:rsid w:val="00981432"/>
    <w:rsid w:val="009815A1"/>
    <w:rsid w:val="009815B2"/>
    <w:rsid w:val="00981611"/>
    <w:rsid w:val="009819BC"/>
    <w:rsid w:val="00981C39"/>
    <w:rsid w:val="009820F5"/>
    <w:rsid w:val="009826BC"/>
    <w:rsid w:val="0098275E"/>
    <w:rsid w:val="009827A7"/>
    <w:rsid w:val="00982911"/>
    <w:rsid w:val="00982BF5"/>
    <w:rsid w:val="00982C1E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CFF"/>
    <w:rsid w:val="00986D94"/>
    <w:rsid w:val="0098731F"/>
    <w:rsid w:val="009877A3"/>
    <w:rsid w:val="00987929"/>
    <w:rsid w:val="00987F64"/>
    <w:rsid w:val="00987FAA"/>
    <w:rsid w:val="00990126"/>
    <w:rsid w:val="00990144"/>
    <w:rsid w:val="00990152"/>
    <w:rsid w:val="0099047D"/>
    <w:rsid w:val="00990532"/>
    <w:rsid w:val="00990920"/>
    <w:rsid w:val="00990AB4"/>
    <w:rsid w:val="00990B47"/>
    <w:rsid w:val="00990BA0"/>
    <w:rsid w:val="009916B8"/>
    <w:rsid w:val="00991832"/>
    <w:rsid w:val="00991AEA"/>
    <w:rsid w:val="00992490"/>
    <w:rsid w:val="009924E8"/>
    <w:rsid w:val="00992A9A"/>
    <w:rsid w:val="00992CE7"/>
    <w:rsid w:val="00992EA7"/>
    <w:rsid w:val="0099336A"/>
    <w:rsid w:val="009933B7"/>
    <w:rsid w:val="009935C7"/>
    <w:rsid w:val="00993DE3"/>
    <w:rsid w:val="00993E40"/>
    <w:rsid w:val="00993E42"/>
    <w:rsid w:val="00994027"/>
    <w:rsid w:val="0099406A"/>
    <w:rsid w:val="00994099"/>
    <w:rsid w:val="00994134"/>
    <w:rsid w:val="009941B3"/>
    <w:rsid w:val="00994365"/>
    <w:rsid w:val="0099452B"/>
    <w:rsid w:val="009945BD"/>
    <w:rsid w:val="0099463D"/>
    <w:rsid w:val="009947C3"/>
    <w:rsid w:val="00994809"/>
    <w:rsid w:val="00994A0F"/>
    <w:rsid w:val="00994AD9"/>
    <w:rsid w:val="00994BB4"/>
    <w:rsid w:val="0099500B"/>
    <w:rsid w:val="0099502B"/>
    <w:rsid w:val="009958AF"/>
    <w:rsid w:val="009959B8"/>
    <w:rsid w:val="00995FDC"/>
    <w:rsid w:val="00996484"/>
    <w:rsid w:val="009964CF"/>
    <w:rsid w:val="009964F6"/>
    <w:rsid w:val="0099664B"/>
    <w:rsid w:val="00996717"/>
    <w:rsid w:val="0099679D"/>
    <w:rsid w:val="00996A81"/>
    <w:rsid w:val="00996DC2"/>
    <w:rsid w:val="00996F36"/>
    <w:rsid w:val="00997019"/>
    <w:rsid w:val="009976AA"/>
    <w:rsid w:val="009977CF"/>
    <w:rsid w:val="00997EBA"/>
    <w:rsid w:val="00997ED8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AB3"/>
    <w:rsid w:val="009A1BA1"/>
    <w:rsid w:val="009A1D0C"/>
    <w:rsid w:val="009A20E4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48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96"/>
    <w:rsid w:val="009B02B8"/>
    <w:rsid w:val="009B0783"/>
    <w:rsid w:val="009B0992"/>
    <w:rsid w:val="009B0ABE"/>
    <w:rsid w:val="009B0B4C"/>
    <w:rsid w:val="009B1165"/>
    <w:rsid w:val="009B14B8"/>
    <w:rsid w:val="009B1945"/>
    <w:rsid w:val="009B19F1"/>
    <w:rsid w:val="009B1D75"/>
    <w:rsid w:val="009B1E40"/>
    <w:rsid w:val="009B1F6C"/>
    <w:rsid w:val="009B2260"/>
    <w:rsid w:val="009B2383"/>
    <w:rsid w:val="009B25B0"/>
    <w:rsid w:val="009B28B1"/>
    <w:rsid w:val="009B293E"/>
    <w:rsid w:val="009B2974"/>
    <w:rsid w:val="009B2CD6"/>
    <w:rsid w:val="009B2DB7"/>
    <w:rsid w:val="009B3C13"/>
    <w:rsid w:val="009B3EF8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C64"/>
    <w:rsid w:val="009B5DD7"/>
    <w:rsid w:val="009B5F4A"/>
    <w:rsid w:val="009B5FBB"/>
    <w:rsid w:val="009B6114"/>
    <w:rsid w:val="009B617B"/>
    <w:rsid w:val="009B639F"/>
    <w:rsid w:val="009B6642"/>
    <w:rsid w:val="009B6769"/>
    <w:rsid w:val="009B6A25"/>
    <w:rsid w:val="009B6A36"/>
    <w:rsid w:val="009B6A93"/>
    <w:rsid w:val="009B724C"/>
    <w:rsid w:val="009B7267"/>
    <w:rsid w:val="009B7411"/>
    <w:rsid w:val="009B752F"/>
    <w:rsid w:val="009B79C9"/>
    <w:rsid w:val="009C03FA"/>
    <w:rsid w:val="009C0413"/>
    <w:rsid w:val="009C0577"/>
    <w:rsid w:val="009C0DBD"/>
    <w:rsid w:val="009C0F77"/>
    <w:rsid w:val="009C12BF"/>
    <w:rsid w:val="009C199C"/>
    <w:rsid w:val="009C1BCE"/>
    <w:rsid w:val="009C1F56"/>
    <w:rsid w:val="009C1F9F"/>
    <w:rsid w:val="009C21B8"/>
    <w:rsid w:val="009C3446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E04"/>
    <w:rsid w:val="009C5F36"/>
    <w:rsid w:val="009C5FD1"/>
    <w:rsid w:val="009C6583"/>
    <w:rsid w:val="009C6B49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2D"/>
    <w:rsid w:val="009D03C6"/>
    <w:rsid w:val="009D050B"/>
    <w:rsid w:val="009D0B62"/>
    <w:rsid w:val="009D0C12"/>
    <w:rsid w:val="009D0D9E"/>
    <w:rsid w:val="009D0DDE"/>
    <w:rsid w:val="009D0E63"/>
    <w:rsid w:val="009D12F4"/>
    <w:rsid w:val="009D1871"/>
    <w:rsid w:val="009D19B7"/>
    <w:rsid w:val="009D19B8"/>
    <w:rsid w:val="009D1B1E"/>
    <w:rsid w:val="009D1F70"/>
    <w:rsid w:val="009D21BB"/>
    <w:rsid w:val="009D245B"/>
    <w:rsid w:val="009D2543"/>
    <w:rsid w:val="009D29B2"/>
    <w:rsid w:val="009D3149"/>
    <w:rsid w:val="009D3452"/>
    <w:rsid w:val="009D3509"/>
    <w:rsid w:val="009D3700"/>
    <w:rsid w:val="009D371D"/>
    <w:rsid w:val="009D38A2"/>
    <w:rsid w:val="009D417B"/>
    <w:rsid w:val="009D4180"/>
    <w:rsid w:val="009D41DF"/>
    <w:rsid w:val="009D42A8"/>
    <w:rsid w:val="009D42B0"/>
    <w:rsid w:val="009D42E2"/>
    <w:rsid w:val="009D4384"/>
    <w:rsid w:val="009D463C"/>
    <w:rsid w:val="009D4736"/>
    <w:rsid w:val="009D4756"/>
    <w:rsid w:val="009D48CC"/>
    <w:rsid w:val="009D4B2D"/>
    <w:rsid w:val="009D52D2"/>
    <w:rsid w:val="009D5420"/>
    <w:rsid w:val="009D54F1"/>
    <w:rsid w:val="009D5B00"/>
    <w:rsid w:val="009D5B86"/>
    <w:rsid w:val="009D5C2D"/>
    <w:rsid w:val="009D5C8F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9B6"/>
    <w:rsid w:val="009D7ABC"/>
    <w:rsid w:val="009D7F9F"/>
    <w:rsid w:val="009E0177"/>
    <w:rsid w:val="009E06A0"/>
    <w:rsid w:val="009E0A14"/>
    <w:rsid w:val="009E0B84"/>
    <w:rsid w:val="009E0C3B"/>
    <w:rsid w:val="009E14AF"/>
    <w:rsid w:val="009E15F0"/>
    <w:rsid w:val="009E1648"/>
    <w:rsid w:val="009E165D"/>
    <w:rsid w:val="009E18B1"/>
    <w:rsid w:val="009E1B59"/>
    <w:rsid w:val="009E1C62"/>
    <w:rsid w:val="009E23FA"/>
    <w:rsid w:val="009E2703"/>
    <w:rsid w:val="009E2B41"/>
    <w:rsid w:val="009E2E2C"/>
    <w:rsid w:val="009E3048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1B7"/>
    <w:rsid w:val="009E52AB"/>
    <w:rsid w:val="009E56F7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80"/>
    <w:rsid w:val="009F11C8"/>
    <w:rsid w:val="009F11FD"/>
    <w:rsid w:val="009F12FC"/>
    <w:rsid w:val="009F13BC"/>
    <w:rsid w:val="009F14A5"/>
    <w:rsid w:val="009F14A6"/>
    <w:rsid w:val="009F2A7D"/>
    <w:rsid w:val="009F2C40"/>
    <w:rsid w:val="009F2E0B"/>
    <w:rsid w:val="009F2F94"/>
    <w:rsid w:val="009F3343"/>
    <w:rsid w:val="009F35CA"/>
    <w:rsid w:val="009F39BB"/>
    <w:rsid w:val="009F3A39"/>
    <w:rsid w:val="009F3CE5"/>
    <w:rsid w:val="009F43C8"/>
    <w:rsid w:val="009F4432"/>
    <w:rsid w:val="009F443E"/>
    <w:rsid w:val="009F4571"/>
    <w:rsid w:val="009F465A"/>
    <w:rsid w:val="009F46D1"/>
    <w:rsid w:val="009F4741"/>
    <w:rsid w:val="009F478A"/>
    <w:rsid w:val="009F4931"/>
    <w:rsid w:val="009F4BD7"/>
    <w:rsid w:val="009F4E5C"/>
    <w:rsid w:val="009F5627"/>
    <w:rsid w:val="009F575D"/>
    <w:rsid w:val="009F5815"/>
    <w:rsid w:val="009F6227"/>
    <w:rsid w:val="009F6319"/>
    <w:rsid w:val="009F644F"/>
    <w:rsid w:val="009F69CF"/>
    <w:rsid w:val="009F6F1C"/>
    <w:rsid w:val="009F6F74"/>
    <w:rsid w:val="009F7423"/>
    <w:rsid w:val="009F75EA"/>
    <w:rsid w:val="009F7A14"/>
    <w:rsid w:val="009F7BDB"/>
    <w:rsid w:val="009F7E49"/>
    <w:rsid w:val="00A00052"/>
    <w:rsid w:val="00A00302"/>
    <w:rsid w:val="00A00860"/>
    <w:rsid w:val="00A011FF"/>
    <w:rsid w:val="00A016C9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5C"/>
    <w:rsid w:val="00A038DD"/>
    <w:rsid w:val="00A03997"/>
    <w:rsid w:val="00A03A0E"/>
    <w:rsid w:val="00A03C1A"/>
    <w:rsid w:val="00A041F7"/>
    <w:rsid w:val="00A04259"/>
    <w:rsid w:val="00A04437"/>
    <w:rsid w:val="00A045B5"/>
    <w:rsid w:val="00A0477A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6448"/>
    <w:rsid w:val="00A06862"/>
    <w:rsid w:val="00A06B57"/>
    <w:rsid w:val="00A06C4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0C2"/>
    <w:rsid w:val="00A11355"/>
    <w:rsid w:val="00A1147F"/>
    <w:rsid w:val="00A114BA"/>
    <w:rsid w:val="00A115F1"/>
    <w:rsid w:val="00A11882"/>
    <w:rsid w:val="00A11D7B"/>
    <w:rsid w:val="00A11E78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88A"/>
    <w:rsid w:val="00A14AD4"/>
    <w:rsid w:val="00A14EC8"/>
    <w:rsid w:val="00A150E2"/>
    <w:rsid w:val="00A1550C"/>
    <w:rsid w:val="00A155F9"/>
    <w:rsid w:val="00A15836"/>
    <w:rsid w:val="00A15B64"/>
    <w:rsid w:val="00A15B67"/>
    <w:rsid w:val="00A15C3E"/>
    <w:rsid w:val="00A15E5C"/>
    <w:rsid w:val="00A16669"/>
    <w:rsid w:val="00A1671B"/>
    <w:rsid w:val="00A168F6"/>
    <w:rsid w:val="00A16980"/>
    <w:rsid w:val="00A16C3C"/>
    <w:rsid w:val="00A16DD1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0EF3"/>
    <w:rsid w:val="00A2108E"/>
    <w:rsid w:val="00A210A0"/>
    <w:rsid w:val="00A21155"/>
    <w:rsid w:val="00A21320"/>
    <w:rsid w:val="00A21CCE"/>
    <w:rsid w:val="00A21D34"/>
    <w:rsid w:val="00A21D70"/>
    <w:rsid w:val="00A21E32"/>
    <w:rsid w:val="00A22419"/>
    <w:rsid w:val="00A224A4"/>
    <w:rsid w:val="00A224AE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A4"/>
    <w:rsid w:val="00A275EB"/>
    <w:rsid w:val="00A27705"/>
    <w:rsid w:val="00A27A9A"/>
    <w:rsid w:val="00A304D8"/>
    <w:rsid w:val="00A305CA"/>
    <w:rsid w:val="00A30767"/>
    <w:rsid w:val="00A30DEF"/>
    <w:rsid w:val="00A30E91"/>
    <w:rsid w:val="00A31399"/>
    <w:rsid w:val="00A31436"/>
    <w:rsid w:val="00A315EC"/>
    <w:rsid w:val="00A31F2C"/>
    <w:rsid w:val="00A31F32"/>
    <w:rsid w:val="00A321DB"/>
    <w:rsid w:val="00A32746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4E81"/>
    <w:rsid w:val="00A353C0"/>
    <w:rsid w:val="00A353E7"/>
    <w:rsid w:val="00A3556D"/>
    <w:rsid w:val="00A358DB"/>
    <w:rsid w:val="00A363D3"/>
    <w:rsid w:val="00A36B46"/>
    <w:rsid w:val="00A36E34"/>
    <w:rsid w:val="00A37181"/>
    <w:rsid w:val="00A37465"/>
    <w:rsid w:val="00A37507"/>
    <w:rsid w:val="00A37585"/>
    <w:rsid w:val="00A3787B"/>
    <w:rsid w:val="00A3798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1F21"/>
    <w:rsid w:val="00A4288C"/>
    <w:rsid w:val="00A4309B"/>
    <w:rsid w:val="00A432E8"/>
    <w:rsid w:val="00A4360A"/>
    <w:rsid w:val="00A4368A"/>
    <w:rsid w:val="00A43A7D"/>
    <w:rsid w:val="00A43E13"/>
    <w:rsid w:val="00A440C0"/>
    <w:rsid w:val="00A442A4"/>
    <w:rsid w:val="00A44540"/>
    <w:rsid w:val="00A44550"/>
    <w:rsid w:val="00A4464B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3A0"/>
    <w:rsid w:val="00A4760D"/>
    <w:rsid w:val="00A47616"/>
    <w:rsid w:val="00A47716"/>
    <w:rsid w:val="00A4783F"/>
    <w:rsid w:val="00A47916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25"/>
    <w:rsid w:val="00A523CE"/>
    <w:rsid w:val="00A52552"/>
    <w:rsid w:val="00A52625"/>
    <w:rsid w:val="00A52751"/>
    <w:rsid w:val="00A52943"/>
    <w:rsid w:val="00A52A20"/>
    <w:rsid w:val="00A52B19"/>
    <w:rsid w:val="00A52DA1"/>
    <w:rsid w:val="00A53087"/>
    <w:rsid w:val="00A530B5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57F59"/>
    <w:rsid w:val="00A60105"/>
    <w:rsid w:val="00A602E7"/>
    <w:rsid w:val="00A60366"/>
    <w:rsid w:val="00A60461"/>
    <w:rsid w:val="00A6055D"/>
    <w:rsid w:val="00A60DD5"/>
    <w:rsid w:val="00A61073"/>
    <w:rsid w:val="00A61464"/>
    <w:rsid w:val="00A61885"/>
    <w:rsid w:val="00A61BFC"/>
    <w:rsid w:val="00A61EBA"/>
    <w:rsid w:val="00A61F52"/>
    <w:rsid w:val="00A6230C"/>
    <w:rsid w:val="00A6281D"/>
    <w:rsid w:val="00A628B1"/>
    <w:rsid w:val="00A6299B"/>
    <w:rsid w:val="00A62AC9"/>
    <w:rsid w:val="00A62F20"/>
    <w:rsid w:val="00A6375B"/>
    <w:rsid w:val="00A638D2"/>
    <w:rsid w:val="00A638FD"/>
    <w:rsid w:val="00A63AC0"/>
    <w:rsid w:val="00A64249"/>
    <w:rsid w:val="00A642AD"/>
    <w:rsid w:val="00A644F5"/>
    <w:rsid w:val="00A64B47"/>
    <w:rsid w:val="00A64C8E"/>
    <w:rsid w:val="00A64C94"/>
    <w:rsid w:val="00A64CCB"/>
    <w:rsid w:val="00A64E56"/>
    <w:rsid w:val="00A65171"/>
    <w:rsid w:val="00A652D3"/>
    <w:rsid w:val="00A656A2"/>
    <w:rsid w:val="00A657CD"/>
    <w:rsid w:val="00A6585D"/>
    <w:rsid w:val="00A6590E"/>
    <w:rsid w:val="00A65BC4"/>
    <w:rsid w:val="00A65C59"/>
    <w:rsid w:val="00A65CF8"/>
    <w:rsid w:val="00A6614B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0DC2"/>
    <w:rsid w:val="00A71212"/>
    <w:rsid w:val="00A71245"/>
    <w:rsid w:val="00A716D2"/>
    <w:rsid w:val="00A718EB"/>
    <w:rsid w:val="00A71C57"/>
    <w:rsid w:val="00A71C8D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2EFE"/>
    <w:rsid w:val="00A73031"/>
    <w:rsid w:val="00A73192"/>
    <w:rsid w:val="00A7329B"/>
    <w:rsid w:val="00A73386"/>
    <w:rsid w:val="00A738ED"/>
    <w:rsid w:val="00A73C49"/>
    <w:rsid w:val="00A73D59"/>
    <w:rsid w:val="00A73FE8"/>
    <w:rsid w:val="00A7411E"/>
    <w:rsid w:val="00A74687"/>
    <w:rsid w:val="00A750A8"/>
    <w:rsid w:val="00A75D4E"/>
    <w:rsid w:val="00A75FFE"/>
    <w:rsid w:val="00A760CB"/>
    <w:rsid w:val="00A76360"/>
    <w:rsid w:val="00A764EB"/>
    <w:rsid w:val="00A7666E"/>
    <w:rsid w:val="00A76B2E"/>
    <w:rsid w:val="00A76C55"/>
    <w:rsid w:val="00A76F65"/>
    <w:rsid w:val="00A770B2"/>
    <w:rsid w:val="00A777A4"/>
    <w:rsid w:val="00A779B6"/>
    <w:rsid w:val="00A77A3C"/>
    <w:rsid w:val="00A77E9C"/>
    <w:rsid w:val="00A77F1A"/>
    <w:rsid w:val="00A8007E"/>
    <w:rsid w:val="00A805FD"/>
    <w:rsid w:val="00A80EC7"/>
    <w:rsid w:val="00A81052"/>
    <w:rsid w:val="00A814F9"/>
    <w:rsid w:val="00A816D0"/>
    <w:rsid w:val="00A82021"/>
    <w:rsid w:val="00A82117"/>
    <w:rsid w:val="00A8225A"/>
    <w:rsid w:val="00A82503"/>
    <w:rsid w:val="00A8271A"/>
    <w:rsid w:val="00A8282B"/>
    <w:rsid w:val="00A828E1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65A"/>
    <w:rsid w:val="00A84711"/>
    <w:rsid w:val="00A847DA"/>
    <w:rsid w:val="00A84993"/>
    <w:rsid w:val="00A849AC"/>
    <w:rsid w:val="00A84D2C"/>
    <w:rsid w:val="00A84E18"/>
    <w:rsid w:val="00A8562C"/>
    <w:rsid w:val="00A857D5"/>
    <w:rsid w:val="00A85A27"/>
    <w:rsid w:val="00A85A7F"/>
    <w:rsid w:val="00A85AF1"/>
    <w:rsid w:val="00A85B65"/>
    <w:rsid w:val="00A85E82"/>
    <w:rsid w:val="00A85EA1"/>
    <w:rsid w:val="00A860E8"/>
    <w:rsid w:val="00A86430"/>
    <w:rsid w:val="00A86779"/>
    <w:rsid w:val="00A868EC"/>
    <w:rsid w:val="00A86946"/>
    <w:rsid w:val="00A86B65"/>
    <w:rsid w:val="00A86DF6"/>
    <w:rsid w:val="00A86E14"/>
    <w:rsid w:val="00A870E3"/>
    <w:rsid w:val="00A874DE"/>
    <w:rsid w:val="00A87553"/>
    <w:rsid w:val="00A8778D"/>
    <w:rsid w:val="00A87B24"/>
    <w:rsid w:val="00A87EC3"/>
    <w:rsid w:val="00A901CD"/>
    <w:rsid w:val="00A9040F"/>
    <w:rsid w:val="00A9058C"/>
    <w:rsid w:val="00A90647"/>
    <w:rsid w:val="00A90775"/>
    <w:rsid w:val="00A90CF1"/>
    <w:rsid w:val="00A90D6F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2F2E"/>
    <w:rsid w:val="00A93413"/>
    <w:rsid w:val="00A93439"/>
    <w:rsid w:val="00A935E9"/>
    <w:rsid w:val="00A9362D"/>
    <w:rsid w:val="00A9389A"/>
    <w:rsid w:val="00A9399D"/>
    <w:rsid w:val="00A93ABB"/>
    <w:rsid w:val="00A93CD1"/>
    <w:rsid w:val="00A93D49"/>
    <w:rsid w:val="00A93FC2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633"/>
    <w:rsid w:val="00A95710"/>
    <w:rsid w:val="00A9590B"/>
    <w:rsid w:val="00A96584"/>
    <w:rsid w:val="00A96596"/>
    <w:rsid w:val="00A9697B"/>
    <w:rsid w:val="00A96DA2"/>
    <w:rsid w:val="00A9743B"/>
    <w:rsid w:val="00A97467"/>
    <w:rsid w:val="00A9786D"/>
    <w:rsid w:val="00A97BD6"/>
    <w:rsid w:val="00A97CB7"/>
    <w:rsid w:val="00A97DCC"/>
    <w:rsid w:val="00A97EB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EF1"/>
    <w:rsid w:val="00AA1FB7"/>
    <w:rsid w:val="00AA222D"/>
    <w:rsid w:val="00AA2304"/>
    <w:rsid w:val="00AA24AD"/>
    <w:rsid w:val="00AA32F2"/>
    <w:rsid w:val="00AA3351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30A"/>
    <w:rsid w:val="00AA547B"/>
    <w:rsid w:val="00AA55ED"/>
    <w:rsid w:val="00AA579A"/>
    <w:rsid w:val="00AA57D2"/>
    <w:rsid w:val="00AA58CC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240"/>
    <w:rsid w:val="00AA7586"/>
    <w:rsid w:val="00AA7652"/>
    <w:rsid w:val="00AA7A25"/>
    <w:rsid w:val="00AA7C24"/>
    <w:rsid w:val="00AA7D1E"/>
    <w:rsid w:val="00AA7D9F"/>
    <w:rsid w:val="00AA7E9A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CF"/>
    <w:rsid w:val="00AB29F4"/>
    <w:rsid w:val="00AB2A98"/>
    <w:rsid w:val="00AB2BD7"/>
    <w:rsid w:val="00AB3439"/>
    <w:rsid w:val="00AB3D11"/>
    <w:rsid w:val="00AB3E28"/>
    <w:rsid w:val="00AB3FDE"/>
    <w:rsid w:val="00AB4223"/>
    <w:rsid w:val="00AB42B7"/>
    <w:rsid w:val="00AB4DE3"/>
    <w:rsid w:val="00AB5140"/>
    <w:rsid w:val="00AB577E"/>
    <w:rsid w:val="00AB6137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8CC"/>
    <w:rsid w:val="00AB790A"/>
    <w:rsid w:val="00AB7ABB"/>
    <w:rsid w:val="00AB7BE8"/>
    <w:rsid w:val="00AC0896"/>
    <w:rsid w:val="00AC0BD3"/>
    <w:rsid w:val="00AC0F9D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2EF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3BA"/>
    <w:rsid w:val="00AC55E2"/>
    <w:rsid w:val="00AC5855"/>
    <w:rsid w:val="00AC5A20"/>
    <w:rsid w:val="00AC5C83"/>
    <w:rsid w:val="00AC5E20"/>
    <w:rsid w:val="00AC5FFA"/>
    <w:rsid w:val="00AC600B"/>
    <w:rsid w:val="00AC60A0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3AD"/>
    <w:rsid w:val="00AD14A0"/>
    <w:rsid w:val="00AD1888"/>
    <w:rsid w:val="00AD1992"/>
    <w:rsid w:val="00AD1AD8"/>
    <w:rsid w:val="00AD1BDC"/>
    <w:rsid w:val="00AD1FC0"/>
    <w:rsid w:val="00AD24D9"/>
    <w:rsid w:val="00AD27FA"/>
    <w:rsid w:val="00AD2990"/>
    <w:rsid w:val="00AD29FB"/>
    <w:rsid w:val="00AD2C4A"/>
    <w:rsid w:val="00AD2E8D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BD"/>
    <w:rsid w:val="00AD4AAF"/>
    <w:rsid w:val="00AD4BE5"/>
    <w:rsid w:val="00AD4C9F"/>
    <w:rsid w:val="00AD4E40"/>
    <w:rsid w:val="00AD4F07"/>
    <w:rsid w:val="00AD51FA"/>
    <w:rsid w:val="00AD52F2"/>
    <w:rsid w:val="00AD5812"/>
    <w:rsid w:val="00AD5835"/>
    <w:rsid w:val="00AD5B24"/>
    <w:rsid w:val="00AD5CE6"/>
    <w:rsid w:val="00AD62DF"/>
    <w:rsid w:val="00AD6371"/>
    <w:rsid w:val="00AD6D89"/>
    <w:rsid w:val="00AD6DAC"/>
    <w:rsid w:val="00AD6E95"/>
    <w:rsid w:val="00AD72DE"/>
    <w:rsid w:val="00AD7353"/>
    <w:rsid w:val="00AD7B00"/>
    <w:rsid w:val="00AD7D9E"/>
    <w:rsid w:val="00AE05C8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67E"/>
    <w:rsid w:val="00AE29C5"/>
    <w:rsid w:val="00AE2B1F"/>
    <w:rsid w:val="00AE2B9C"/>
    <w:rsid w:val="00AE2C10"/>
    <w:rsid w:val="00AE32E5"/>
    <w:rsid w:val="00AE37E9"/>
    <w:rsid w:val="00AE397C"/>
    <w:rsid w:val="00AE3B1D"/>
    <w:rsid w:val="00AE3B65"/>
    <w:rsid w:val="00AE3D3C"/>
    <w:rsid w:val="00AE3DCD"/>
    <w:rsid w:val="00AE3E13"/>
    <w:rsid w:val="00AE3F0B"/>
    <w:rsid w:val="00AE3F1C"/>
    <w:rsid w:val="00AE3F9F"/>
    <w:rsid w:val="00AE3FE7"/>
    <w:rsid w:val="00AE4608"/>
    <w:rsid w:val="00AE47F2"/>
    <w:rsid w:val="00AE48AD"/>
    <w:rsid w:val="00AE4B21"/>
    <w:rsid w:val="00AE4B22"/>
    <w:rsid w:val="00AE4FEC"/>
    <w:rsid w:val="00AE5243"/>
    <w:rsid w:val="00AE5245"/>
    <w:rsid w:val="00AE5370"/>
    <w:rsid w:val="00AE545B"/>
    <w:rsid w:val="00AE55D3"/>
    <w:rsid w:val="00AE5909"/>
    <w:rsid w:val="00AE592B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634"/>
    <w:rsid w:val="00AE78CB"/>
    <w:rsid w:val="00AF0098"/>
    <w:rsid w:val="00AF02C5"/>
    <w:rsid w:val="00AF03BC"/>
    <w:rsid w:val="00AF045E"/>
    <w:rsid w:val="00AF0477"/>
    <w:rsid w:val="00AF0795"/>
    <w:rsid w:val="00AF09A5"/>
    <w:rsid w:val="00AF0E82"/>
    <w:rsid w:val="00AF0E91"/>
    <w:rsid w:val="00AF0F34"/>
    <w:rsid w:val="00AF0F9A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2F57"/>
    <w:rsid w:val="00AF3EE0"/>
    <w:rsid w:val="00AF401E"/>
    <w:rsid w:val="00AF4BC9"/>
    <w:rsid w:val="00AF4BF5"/>
    <w:rsid w:val="00AF51E9"/>
    <w:rsid w:val="00AF5427"/>
    <w:rsid w:val="00AF5525"/>
    <w:rsid w:val="00AF5847"/>
    <w:rsid w:val="00AF5A7A"/>
    <w:rsid w:val="00AF5C52"/>
    <w:rsid w:val="00AF5DE5"/>
    <w:rsid w:val="00AF5F97"/>
    <w:rsid w:val="00AF62AA"/>
    <w:rsid w:val="00AF6482"/>
    <w:rsid w:val="00AF67B3"/>
    <w:rsid w:val="00AF69E1"/>
    <w:rsid w:val="00AF6A46"/>
    <w:rsid w:val="00AF6B68"/>
    <w:rsid w:val="00AF6C18"/>
    <w:rsid w:val="00AF6D1A"/>
    <w:rsid w:val="00AF6DFC"/>
    <w:rsid w:val="00AF6E86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785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691"/>
    <w:rsid w:val="00B03C68"/>
    <w:rsid w:val="00B04077"/>
    <w:rsid w:val="00B0425A"/>
    <w:rsid w:val="00B043A4"/>
    <w:rsid w:val="00B04630"/>
    <w:rsid w:val="00B04839"/>
    <w:rsid w:val="00B04881"/>
    <w:rsid w:val="00B04920"/>
    <w:rsid w:val="00B04BD8"/>
    <w:rsid w:val="00B05068"/>
    <w:rsid w:val="00B058D0"/>
    <w:rsid w:val="00B059C2"/>
    <w:rsid w:val="00B05C11"/>
    <w:rsid w:val="00B05EF3"/>
    <w:rsid w:val="00B063EE"/>
    <w:rsid w:val="00B0651C"/>
    <w:rsid w:val="00B06B9D"/>
    <w:rsid w:val="00B06EAC"/>
    <w:rsid w:val="00B071AB"/>
    <w:rsid w:val="00B071DA"/>
    <w:rsid w:val="00B07200"/>
    <w:rsid w:val="00B0757D"/>
    <w:rsid w:val="00B07729"/>
    <w:rsid w:val="00B07BBF"/>
    <w:rsid w:val="00B07D15"/>
    <w:rsid w:val="00B07EA0"/>
    <w:rsid w:val="00B101B3"/>
    <w:rsid w:val="00B1020D"/>
    <w:rsid w:val="00B10229"/>
    <w:rsid w:val="00B102C7"/>
    <w:rsid w:val="00B10523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2CBD"/>
    <w:rsid w:val="00B13481"/>
    <w:rsid w:val="00B134A2"/>
    <w:rsid w:val="00B13B73"/>
    <w:rsid w:val="00B13C9A"/>
    <w:rsid w:val="00B13DB3"/>
    <w:rsid w:val="00B13DC1"/>
    <w:rsid w:val="00B1422B"/>
    <w:rsid w:val="00B14553"/>
    <w:rsid w:val="00B14943"/>
    <w:rsid w:val="00B149AE"/>
    <w:rsid w:val="00B14A80"/>
    <w:rsid w:val="00B14BD1"/>
    <w:rsid w:val="00B15995"/>
    <w:rsid w:val="00B15EBA"/>
    <w:rsid w:val="00B161A8"/>
    <w:rsid w:val="00B16982"/>
    <w:rsid w:val="00B16D90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59D"/>
    <w:rsid w:val="00B216BA"/>
    <w:rsid w:val="00B21768"/>
    <w:rsid w:val="00B21D43"/>
    <w:rsid w:val="00B21E22"/>
    <w:rsid w:val="00B2209E"/>
    <w:rsid w:val="00B221C5"/>
    <w:rsid w:val="00B22426"/>
    <w:rsid w:val="00B22439"/>
    <w:rsid w:val="00B22582"/>
    <w:rsid w:val="00B22671"/>
    <w:rsid w:val="00B22727"/>
    <w:rsid w:val="00B22839"/>
    <w:rsid w:val="00B230DC"/>
    <w:rsid w:val="00B23134"/>
    <w:rsid w:val="00B231DC"/>
    <w:rsid w:val="00B23257"/>
    <w:rsid w:val="00B232D5"/>
    <w:rsid w:val="00B234B7"/>
    <w:rsid w:val="00B2394D"/>
    <w:rsid w:val="00B239EA"/>
    <w:rsid w:val="00B23A16"/>
    <w:rsid w:val="00B23CB6"/>
    <w:rsid w:val="00B23D82"/>
    <w:rsid w:val="00B23FBD"/>
    <w:rsid w:val="00B2417F"/>
    <w:rsid w:val="00B2468D"/>
    <w:rsid w:val="00B2490E"/>
    <w:rsid w:val="00B24D50"/>
    <w:rsid w:val="00B24EDA"/>
    <w:rsid w:val="00B24F21"/>
    <w:rsid w:val="00B24FF5"/>
    <w:rsid w:val="00B25793"/>
    <w:rsid w:val="00B25BDC"/>
    <w:rsid w:val="00B25C55"/>
    <w:rsid w:val="00B25C69"/>
    <w:rsid w:val="00B2649E"/>
    <w:rsid w:val="00B26BC6"/>
    <w:rsid w:val="00B26C3F"/>
    <w:rsid w:val="00B2705E"/>
    <w:rsid w:val="00B2724B"/>
    <w:rsid w:val="00B275A0"/>
    <w:rsid w:val="00B27C26"/>
    <w:rsid w:val="00B30017"/>
    <w:rsid w:val="00B306E1"/>
    <w:rsid w:val="00B310A4"/>
    <w:rsid w:val="00B31898"/>
    <w:rsid w:val="00B31A36"/>
    <w:rsid w:val="00B31C75"/>
    <w:rsid w:val="00B31D93"/>
    <w:rsid w:val="00B31F2C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577"/>
    <w:rsid w:val="00B356A1"/>
    <w:rsid w:val="00B359FE"/>
    <w:rsid w:val="00B35D65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37DE8"/>
    <w:rsid w:val="00B37F61"/>
    <w:rsid w:val="00B400EC"/>
    <w:rsid w:val="00B40C49"/>
    <w:rsid w:val="00B41598"/>
    <w:rsid w:val="00B4161F"/>
    <w:rsid w:val="00B42012"/>
    <w:rsid w:val="00B42216"/>
    <w:rsid w:val="00B4221F"/>
    <w:rsid w:val="00B425D9"/>
    <w:rsid w:val="00B4277D"/>
    <w:rsid w:val="00B427A0"/>
    <w:rsid w:val="00B42A67"/>
    <w:rsid w:val="00B42A71"/>
    <w:rsid w:val="00B42EDB"/>
    <w:rsid w:val="00B4304B"/>
    <w:rsid w:val="00B4310A"/>
    <w:rsid w:val="00B436CE"/>
    <w:rsid w:val="00B43FB1"/>
    <w:rsid w:val="00B44191"/>
    <w:rsid w:val="00B441EE"/>
    <w:rsid w:val="00B44630"/>
    <w:rsid w:val="00B4482C"/>
    <w:rsid w:val="00B449F8"/>
    <w:rsid w:val="00B44A99"/>
    <w:rsid w:val="00B44D66"/>
    <w:rsid w:val="00B44FCB"/>
    <w:rsid w:val="00B45081"/>
    <w:rsid w:val="00B4512D"/>
    <w:rsid w:val="00B454B1"/>
    <w:rsid w:val="00B4553A"/>
    <w:rsid w:val="00B45604"/>
    <w:rsid w:val="00B4591A"/>
    <w:rsid w:val="00B45EAB"/>
    <w:rsid w:val="00B46009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BCA"/>
    <w:rsid w:val="00B50CCB"/>
    <w:rsid w:val="00B51569"/>
    <w:rsid w:val="00B51A4A"/>
    <w:rsid w:val="00B51B1D"/>
    <w:rsid w:val="00B51C21"/>
    <w:rsid w:val="00B51DEE"/>
    <w:rsid w:val="00B5230D"/>
    <w:rsid w:val="00B52512"/>
    <w:rsid w:val="00B525D1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1E3"/>
    <w:rsid w:val="00B54A60"/>
    <w:rsid w:val="00B54EEB"/>
    <w:rsid w:val="00B54FD2"/>
    <w:rsid w:val="00B5535A"/>
    <w:rsid w:val="00B553A1"/>
    <w:rsid w:val="00B55696"/>
    <w:rsid w:val="00B558B2"/>
    <w:rsid w:val="00B55925"/>
    <w:rsid w:val="00B55A34"/>
    <w:rsid w:val="00B55AC4"/>
    <w:rsid w:val="00B567A8"/>
    <w:rsid w:val="00B56938"/>
    <w:rsid w:val="00B56F88"/>
    <w:rsid w:val="00B570B2"/>
    <w:rsid w:val="00B572E2"/>
    <w:rsid w:val="00B57631"/>
    <w:rsid w:val="00B577E2"/>
    <w:rsid w:val="00B60150"/>
    <w:rsid w:val="00B601EE"/>
    <w:rsid w:val="00B60923"/>
    <w:rsid w:val="00B60DB2"/>
    <w:rsid w:val="00B60DCB"/>
    <w:rsid w:val="00B60E32"/>
    <w:rsid w:val="00B60F06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28EF"/>
    <w:rsid w:val="00B632F0"/>
    <w:rsid w:val="00B63B07"/>
    <w:rsid w:val="00B65331"/>
    <w:rsid w:val="00B65719"/>
    <w:rsid w:val="00B65AC1"/>
    <w:rsid w:val="00B65AF9"/>
    <w:rsid w:val="00B65B82"/>
    <w:rsid w:val="00B65EAC"/>
    <w:rsid w:val="00B65F4D"/>
    <w:rsid w:val="00B66128"/>
    <w:rsid w:val="00B6650C"/>
    <w:rsid w:val="00B665AA"/>
    <w:rsid w:val="00B665B4"/>
    <w:rsid w:val="00B66AF6"/>
    <w:rsid w:val="00B66C85"/>
    <w:rsid w:val="00B66E54"/>
    <w:rsid w:val="00B670D8"/>
    <w:rsid w:val="00B67385"/>
    <w:rsid w:val="00B6756A"/>
    <w:rsid w:val="00B67898"/>
    <w:rsid w:val="00B67C09"/>
    <w:rsid w:val="00B700C2"/>
    <w:rsid w:val="00B702B5"/>
    <w:rsid w:val="00B70576"/>
    <w:rsid w:val="00B705D8"/>
    <w:rsid w:val="00B70895"/>
    <w:rsid w:val="00B70B49"/>
    <w:rsid w:val="00B70F2B"/>
    <w:rsid w:val="00B70FA2"/>
    <w:rsid w:val="00B7118E"/>
    <w:rsid w:val="00B71394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13C"/>
    <w:rsid w:val="00B752E0"/>
    <w:rsid w:val="00B75B71"/>
    <w:rsid w:val="00B75BDB"/>
    <w:rsid w:val="00B75F32"/>
    <w:rsid w:val="00B76058"/>
    <w:rsid w:val="00B761F1"/>
    <w:rsid w:val="00B76239"/>
    <w:rsid w:val="00B7639F"/>
    <w:rsid w:val="00B76A7C"/>
    <w:rsid w:val="00B76BB7"/>
    <w:rsid w:val="00B76C2A"/>
    <w:rsid w:val="00B76D6F"/>
    <w:rsid w:val="00B76E62"/>
    <w:rsid w:val="00B7753E"/>
    <w:rsid w:val="00B77686"/>
    <w:rsid w:val="00B77718"/>
    <w:rsid w:val="00B77797"/>
    <w:rsid w:val="00B77958"/>
    <w:rsid w:val="00B77A6D"/>
    <w:rsid w:val="00B8038F"/>
    <w:rsid w:val="00B8047A"/>
    <w:rsid w:val="00B812C7"/>
    <w:rsid w:val="00B81449"/>
    <w:rsid w:val="00B82145"/>
    <w:rsid w:val="00B82C31"/>
    <w:rsid w:val="00B82EFE"/>
    <w:rsid w:val="00B82FCE"/>
    <w:rsid w:val="00B832EF"/>
    <w:rsid w:val="00B8368B"/>
    <w:rsid w:val="00B83758"/>
    <w:rsid w:val="00B83A26"/>
    <w:rsid w:val="00B83A3D"/>
    <w:rsid w:val="00B83CCE"/>
    <w:rsid w:val="00B83DB0"/>
    <w:rsid w:val="00B83DF0"/>
    <w:rsid w:val="00B83E5C"/>
    <w:rsid w:val="00B841AF"/>
    <w:rsid w:val="00B84368"/>
    <w:rsid w:val="00B843BB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6CDD"/>
    <w:rsid w:val="00B874B5"/>
    <w:rsid w:val="00B8762E"/>
    <w:rsid w:val="00B87652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C7B"/>
    <w:rsid w:val="00B91E57"/>
    <w:rsid w:val="00B921F0"/>
    <w:rsid w:val="00B9270A"/>
    <w:rsid w:val="00B92720"/>
    <w:rsid w:val="00B928CC"/>
    <w:rsid w:val="00B928DC"/>
    <w:rsid w:val="00B92C94"/>
    <w:rsid w:val="00B92F6F"/>
    <w:rsid w:val="00B93015"/>
    <w:rsid w:val="00B9327C"/>
    <w:rsid w:val="00B93307"/>
    <w:rsid w:val="00B9340A"/>
    <w:rsid w:val="00B9344C"/>
    <w:rsid w:val="00B934B7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52AE"/>
    <w:rsid w:val="00B953B3"/>
    <w:rsid w:val="00B953C2"/>
    <w:rsid w:val="00B955B1"/>
    <w:rsid w:val="00B9579F"/>
    <w:rsid w:val="00B95A7A"/>
    <w:rsid w:val="00B95BBD"/>
    <w:rsid w:val="00B95D2D"/>
    <w:rsid w:val="00B95FE7"/>
    <w:rsid w:val="00B9638C"/>
    <w:rsid w:val="00B964A9"/>
    <w:rsid w:val="00B96667"/>
    <w:rsid w:val="00B9667D"/>
    <w:rsid w:val="00B9673D"/>
    <w:rsid w:val="00B96CD1"/>
    <w:rsid w:val="00B96DAE"/>
    <w:rsid w:val="00B96E82"/>
    <w:rsid w:val="00B96F93"/>
    <w:rsid w:val="00B97185"/>
    <w:rsid w:val="00B97306"/>
    <w:rsid w:val="00B973FA"/>
    <w:rsid w:val="00B974F7"/>
    <w:rsid w:val="00B976C5"/>
    <w:rsid w:val="00B97FF8"/>
    <w:rsid w:val="00BA023C"/>
    <w:rsid w:val="00BA0366"/>
    <w:rsid w:val="00BA0435"/>
    <w:rsid w:val="00BA0597"/>
    <w:rsid w:val="00BA066A"/>
    <w:rsid w:val="00BA0BDE"/>
    <w:rsid w:val="00BA0F58"/>
    <w:rsid w:val="00BA121A"/>
    <w:rsid w:val="00BA138A"/>
    <w:rsid w:val="00BA14DD"/>
    <w:rsid w:val="00BA1504"/>
    <w:rsid w:val="00BA1A5E"/>
    <w:rsid w:val="00BA1B69"/>
    <w:rsid w:val="00BA1CE3"/>
    <w:rsid w:val="00BA1F94"/>
    <w:rsid w:val="00BA210B"/>
    <w:rsid w:val="00BA23E9"/>
    <w:rsid w:val="00BA2456"/>
    <w:rsid w:val="00BA25C3"/>
    <w:rsid w:val="00BA267F"/>
    <w:rsid w:val="00BA27D4"/>
    <w:rsid w:val="00BA2BB1"/>
    <w:rsid w:val="00BA2D20"/>
    <w:rsid w:val="00BA2D3F"/>
    <w:rsid w:val="00BA2EC8"/>
    <w:rsid w:val="00BA32C7"/>
    <w:rsid w:val="00BA33B4"/>
    <w:rsid w:val="00BA3626"/>
    <w:rsid w:val="00BA3662"/>
    <w:rsid w:val="00BA3A6C"/>
    <w:rsid w:val="00BA3D0F"/>
    <w:rsid w:val="00BA4014"/>
    <w:rsid w:val="00BA46B2"/>
    <w:rsid w:val="00BA4A94"/>
    <w:rsid w:val="00BA4B06"/>
    <w:rsid w:val="00BA4B8F"/>
    <w:rsid w:val="00BA4CA8"/>
    <w:rsid w:val="00BA5447"/>
    <w:rsid w:val="00BA5B1D"/>
    <w:rsid w:val="00BA5C66"/>
    <w:rsid w:val="00BA5D82"/>
    <w:rsid w:val="00BA5E44"/>
    <w:rsid w:val="00BA60DC"/>
    <w:rsid w:val="00BA6119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2F01"/>
    <w:rsid w:val="00BB2F84"/>
    <w:rsid w:val="00BB3083"/>
    <w:rsid w:val="00BB327F"/>
    <w:rsid w:val="00BB3562"/>
    <w:rsid w:val="00BB3AB0"/>
    <w:rsid w:val="00BB3EB8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4EF"/>
    <w:rsid w:val="00BB6663"/>
    <w:rsid w:val="00BB69C6"/>
    <w:rsid w:val="00BB6B30"/>
    <w:rsid w:val="00BB74A7"/>
    <w:rsid w:val="00BB7637"/>
    <w:rsid w:val="00BB7836"/>
    <w:rsid w:val="00BB78E6"/>
    <w:rsid w:val="00BC032F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E79"/>
    <w:rsid w:val="00BC204B"/>
    <w:rsid w:val="00BC207B"/>
    <w:rsid w:val="00BC20D9"/>
    <w:rsid w:val="00BC251C"/>
    <w:rsid w:val="00BC2604"/>
    <w:rsid w:val="00BC2A75"/>
    <w:rsid w:val="00BC2DE3"/>
    <w:rsid w:val="00BC37AF"/>
    <w:rsid w:val="00BC3938"/>
    <w:rsid w:val="00BC3A4F"/>
    <w:rsid w:val="00BC4968"/>
    <w:rsid w:val="00BC4ADD"/>
    <w:rsid w:val="00BC5105"/>
    <w:rsid w:val="00BC520C"/>
    <w:rsid w:val="00BC56C8"/>
    <w:rsid w:val="00BC5A33"/>
    <w:rsid w:val="00BC5AB9"/>
    <w:rsid w:val="00BC62FE"/>
    <w:rsid w:val="00BC6A91"/>
    <w:rsid w:val="00BC75E2"/>
    <w:rsid w:val="00BC77CC"/>
    <w:rsid w:val="00BC7C00"/>
    <w:rsid w:val="00BC7E61"/>
    <w:rsid w:val="00BC7EA6"/>
    <w:rsid w:val="00BC7FBF"/>
    <w:rsid w:val="00BD047F"/>
    <w:rsid w:val="00BD056E"/>
    <w:rsid w:val="00BD073C"/>
    <w:rsid w:val="00BD09CF"/>
    <w:rsid w:val="00BD0FA2"/>
    <w:rsid w:val="00BD0FB8"/>
    <w:rsid w:val="00BD10C7"/>
    <w:rsid w:val="00BD139F"/>
    <w:rsid w:val="00BD1BA4"/>
    <w:rsid w:val="00BD1C56"/>
    <w:rsid w:val="00BD1DBB"/>
    <w:rsid w:val="00BD1E0F"/>
    <w:rsid w:val="00BD1E12"/>
    <w:rsid w:val="00BD1E5A"/>
    <w:rsid w:val="00BD1EC0"/>
    <w:rsid w:val="00BD23BA"/>
    <w:rsid w:val="00BD265C"/>
    <w:rsid w:val="00BD268B"/>
    <w:rsid w:val="00BD2709"/>
    <w:rsid w:val="00BD2AA5"/>
    <w:rsid w:val="00BD2CD1"/>
    <w:rsid w:val="00BD316C"/>
    <w:rsid w:val="00BD3395"/>
    <w:rsid w:val="00BD3562"/>
    <w:rsid w:val="00BD3823"/>
    <w:rsid w:val="00BD399C"/>
    <w:rsid w:val="00BD3E74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6F53"/>
    <w:rsid w:val="00BD71D5"/>
    <w:rsid w:val="00BD7469"/>
    <w:rsid w:val="00BD74F1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1F"/>
    <w:rsid w:val="00BE26BB"/>
    <w:rsid w:val="00BE2813"/>
    <w:rsid w:val="00BE28C5"/>
    <w:rsid w:val="00BE29F9"/>
    <w:rsid w:val="00BE2B2B"/>
    <w:rsid w:val="00BE2E37"/>
    <w:rsid w:val="00BE31D7"/>
    <w:rsid w:val="00BE330D"/>
    <w:rsid w:val="00BE33D0"/>
    <w:rsid w:val="00BE374E"/>
    <w:rsid w:val="00BE4108"/>
    <w:rsid w:val="00BE4308"/>
    <w:rsid w:val="00BE469D"/>
    <w:rsid w:val="00BE4862"/>
    <w:rsid w:val="00BE4A73"/>
    <w:rsid w:val="00BE4D35"/>
    <w:rsid w:val="00BE578E"/>
    <w:rsid w:val="00BE5799"/>
    <w:rsid w:val="00BE59D9"/>
    <w:rsid w:val="00BE5B0C"/>
    <w:rsid w:val="00BE5EAE"/>
    <w:rsid w:val="00BE636F"/>
    <w:rsid w:val="00BE64D3"/>
    <w:rsid w:val="00BE66C1"/>
    <w:rsid w:val="00BE66C8"/>
    <w:rsid w:val="00BE6A69"/>
    <w:rsid w:val="00BE6C4B"/>
    <w:rsid w:val="00BE6DCD"/>
    <w:rsid w:val="00BE71F0"/>
    <w:rsid w:val="00BE725B"/>
    <w:rsid w:val="00BE7497"/>
    <w:rsid w:val="00BE757F"/>
    <w:rsid w:val="00BE75E2"/>
    <w:rsid w:val="00BE7643"/>
    <w:rsid w:val="00BE7788"/>
    <w:rsid w:val="00BE7888"/>
    <w:rsid w:val="00BE78FE"/>
    <w:rsid w:val="00BE799D"/>
    <w:rsid w:val="00BE7CDA"/>
    <w:rsid w:val="00BE7DC4"/>
    <w:rsid w:val="00BF0096"/>
    <w:rsid w:val="00BF01B6"/>
    <w:rsid w:val="00BF028D"/>
    <w:rsid w:val="00BF04CF"/>
    <w:rsid w:val="00BF05AD"/>
    <w:rsid w:val="00BF07C1"/>
    <w:rsid w:val="00BF0802"/>
    <w:rsid w:val="00BF1222"/>
    <w:rsid w:val="00BF2740"/>
    <w:rsid w:val="00BF2797"/>
    <w:rsid w:val="00BF2DB8"/>
    <w:rsid w:val="00BF2EC2"/>
    <w:rsid w:val="00BF3106"/>
    <w:rsid w:val="00BF3580"/>
    <w:rsid w:val="00BF37A9"/>
    <w:rsid w:val="00BF3929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37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0BBE"/>
    <w:rsid w:val="00C0110B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473"/>
    <w:rsid w:val="00C035FD"/>
    <w:rsid w:val="00C03867"/>
    <w:rsid w:val="00C03EB6"/>
    <w:rsid w:val="00C03EF3"/>
    <w:rsid w:val="00C04121"/>
    <w:rsid w:val="00C04552"/>
    <w:rsid w:val="00C047BC"/>
    <w:rsid w:val="00C04880"/>
    <w:rsid w:val="00C0499F"/>
    <w:rsid w:val="00C04C73"/>
    <w:rsid w:val="00C04CC5"/>
    <w:rsid w:val="00C053E4"/>
    <w:rsid w:val="00C0543E"/>
    <w:rsid w:val="00C058C3"/>
    <w:rsid w:val="00C05A06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0B78"/>
    <w:rsid w:val="00C110B1"/>
    <w:rsid w:val="00C11386"/>
    <w:rsid w:val="00C1172D"/>
    <w:rsid w:val="00C117BB"/>
    <w:rsid w:val="00C1193D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3A82"/>
    <w:rsid w:val="00C13EE1"/>
    <w:rsid w:val="00C14112"/>
    <w:rsid w:val="00C1416C"/>
    <w:rsid w:val="00C14201"/>
    <w:rsid w:val="00C14471"/>
    <w:rsid w:val="00C14C15"/>
    <w:rsid w:val="00C14C41"/>
    <w:rsid w:val="00C14CA3"/>
    <w:rsid w:val="00C14F04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17A10"/>
    <w:rsid w:val="00C200A0"/>
    <w:rsid w:val="00C204ED"/>
    <w:rsid w:val="00C2066F"/>
    <w:rsid w:val="00C209FC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2DE1"/>
    <w:rsid w:val="00C23942"/>
    <w:rsid w:val="00C23AFE"/>
    <w:rsid w:val="00C23D36"/>
    <w:rsid w:val="00C23DBC"/>
    <w:rsid w:val="00C24555"/>
    <w:rsid w:val="00C247A7"/>
    <w:rsid w:val="00C24AE2"/>
    <w:rsid w:val="00C24AF6"/>
    <w:rsid w:val="00C24C44"/>
    <w:rsid w:val="00C24CBD"/>
    <w:rsid w:val="00C24D9A"/>
    <w:rsid w:val="00C24E18"/>
    <w:rsid w:val="00C2518E"/>
    <w:rsid w:val="00C25378"/>
    <w:rsid w:val="00C2579E"/>
    <w:rsid w:val="00C25CCE"/>
    <w:rsid w:val="00C25EA5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27A58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289"/>
    <w:rsid w:val="00C326B4"/>
    <w:rsid w:val="00C328CC"/>
    <w:rsid w:val="00C32CD9"/>
    <w:rsid w:val="00C330D8"/>
    <w:rsid w:val="00C3401B"/>
    <w:rsid w:val="00C34A8A"/>
    <w:rsid w:val="00C34DD9"/>
    <w:rsid w:val="00C354F8"/>
    <w:rsid w:val="00C3575E"/>
    <w:rsid w:val="00C358A3"/>
    <w:rsid w:val="00C35CF7"/>
    <w:rsid w:val="00C35D89"/>
    <w:rsid w:val="00C35E6A"/>
    <w:rsid w:val="00C363DF"/>
    <w:rsid w:val="00C3660C"/>
    <w:rsid w:val="00C368D5"/>
    <w:rsid w:val="00C36F0D"/>
    <w:rsid w:val="00C36FE1"/>
    <w:rsid w:val="00C371E0"/>
    <w:rsid w:val="00C373CF"/>
    <w:rsid w:val="00C3776E"/>
    <w:rsid w:val="00C3798D"/>
    <w:rsid w:val="00C37B3A"/>
    <w:rsid w:val="00C37CB3"/>
    <w:rsid w:val="00C400CA"/>
    <w:rsid w:val="00C406FD"/>
    <w:rsid w:val="00C40A85"/>
    <w:rsid w:val="00C40CDE"/>
    <w:rsid w:val="00C419FD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925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686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C3C"/>
    <w:rsid w:val="00C50D40"/>
    <w:rsid w:val="00C51286"/>
    <w:rsid w:val="00C5130F"/>
    <w:rsid w:val="00C514A5"/>
    <w:rsid w:val="00C514B4"/>
    <w:rsid w:val="00C51A65"/>
    <w:rsid w:val="00C5213A"/>
    <w:rsid w:val="00C522D5"/>
    <w:rsid w:val="00C522F3"/>
    <w:rsid w:val="00C524DC"/>
    <w:rsid w:val="00C527F0"/>
    <w:rsid w:val="00C52A64"/>
    <w:rsid w:val="00C52AD6"/>
    <w:rsid w:val="00C52D73"/>
    <w:rsid w:val="00C53069"/>
    <w:rsid w:val="00C5367E"/>
    <w:rsid w:val="00C53AB0"/>
    <w:rsid w:val="00C53AE2"/>
    <w:rsid w:val="00C53C99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242"/>
    <w:rsid w:val="00C56262"/>
    <w:rsid w:val="00C5647E"/>
    <w:rsid w:val="00C565B5"/>
    <w:rsid w:val="00C567D7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7F"/>
    <w:rsid w:val="00C619A2"/>
    <w:rsid w:val="00C61AFA"/>
    <w:rsid w:val="00C61BF7"/>
    <w:rsid w:val="00C61F8C"/>
    <w:rsid w:val="00C6212C"/>
    <w:rsid w:val="00C6240A"/>
    <w:rsid w:val="00C62D93"/>
    <w:rsid w:val="00C63581"/>
    <w:rsid w:val="00C636B8"/>
    <w:rsid w:val="00C646A5"/>
    <w:rsid w:val="00C64AC9"/>
    <w:rsid w:val="00C64AEC"/>
    <w:rsid w:val="00C64B1F"/>
    <w:rsid w:val="00C64B3E"/>
    <w:rsid w:val="00C64CF1"/>
    <w:rsid w:val="00C64EFD"/>
    <w:rsid w:val="00C653DB"/>
    <w:rsid w:val="00C65511"/>
    <w:rsid w:val="00C659E1"/>
    <w:rsid w:val="00C65AAE"/>
    <w:rsid w:val="00C65B1A"/>
    <w:rsid w:val="00C65BB9"/>
    <w:rsid w:val="00C65D52"/>
    <w:rsid w:val="00C65FE6"/>
    <w:rsid w:val="00C66420"/>
    <w:rsid w:val="00C6656E"/>
    <w:rsid w:val="00C66641"/>
    <w:rsid w:val="00C66BA8"/>
    <w:rsid w:val="00C66F55"/>
    <w:rsid w:val="00C67079"/>
    <w:rsid w:val="00C67339"/>
    <w:rsid w:val="00C6772B"/>
    <w:rsid w:val="00C67B95"/>
    <w:rsid w:val="00C67CFC"/>
    <w:rsid w:val="00C701C8"/>
    <w:rsid w:val="00C7021E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2AEA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4A4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38"/>
    <w:rsid w:val="00C770C7"/>
    <w:rsid w:val="00C77263"/>
    <w:rsid w:val="00C77654"/>
    <w:rsid w:val="00C7768E"/>
    <w:rsid w:val="00C778D1"/>
    <w:rsid w:val="00C77C39"/>
    <w:rsid w:val="00C77F15"/>
    <w:rsid w:val="00C77FD5"/>
    <w:rsid w:val="00C8022F"/>
    <w:rsid w:val="00C802F9"/>
    <w:rsid w:val="00C8040F"/>
    <w:rsid w:val="00C80909"/>
    <w:rsid w:val="00C80F6B"/>
    <w:rsid w:val="00C80FA6"/>
    <w:rsid w:val="00C813B1"/>
    <w:rsid w:val="00C813C0"/>
    <w:rsid w:val="00C814A2"/>
    <w:rsid w:val="00C818AF"/>
    <w:rsid w:val="00C819A7"/>
    <w:rsid w:val="00C821AB"/>
    <w:rsid w:val="00C823E0"/>
    <w:rsid w:val="00C82F6F"/>
    <w:rsid w:val="00C832B4"/>
    <w:rsid w:val="00C837A6"/>
    <w:rsid w:val="00C83BAC"/>
    <w:rsid w:val="00C83BCA"/>
    <w:rsid w:val="00C83C73"/>
    <w:rsid w:val="00C842B3"/>
    <w:rsid w:val="00C84512"/>
    <w:rsid w:val="00C84522"/>
    <w:rsid w:val="00C8452D"/>
    <w:rsid w:val="00C84768"/>
    <w:rsid w:val="00C84880"/>
    <w:rsid w:val="00C84897"/>
    <w:rsid w:val="00C84F42"/>
    <w:rsid w:val="00C85099"/>
    <w:rsid w:val="00C85211"/>
    <w:rsid w:val="00C854BB"/>
    <w:rsid w:val="00C856CF"/>
    <w:rsid w:val="00C8594B"/>
    <w:rsid w:val="00C85D65"/>
    <w:rsid w:val="00C8623A"/>
    <w:rsid w:val="00C864F9"/>
    <w:rsid w:val="00C8658B"/>
    <w:rsid w:val="00C8663D"/>
    <w:rsid w:val="00C86F9C"/>
    <w:rsid w:val="00C8718F"/>
    <w:rsid w:val="00C87341"/>
    <w:rsid w:val="00C87CE7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09"/>
    <w:rsid w:val="00C918E4"/>
    <w:rsid w:val="00C91BBE"/>
    <w:rsid w:val="00C91D7E"/>
    <w:rsid w:val="00C91DF7"/>
    <w:rsid w:val="00C923F6"/>
    <w:rsid w:val="00C9268D"/>
    <w:rsid w:val="00C928E2"/>
    <w:rsid w:val="00C92B6C"/>
    <w:rsid w:val="00C9329B"/>
    <w:rsid w:val="00C937F8"/>
    <w:rsid w:val="00C939EB"/>
    <w:rsid w:val="00C9407C"/>
    <w:rsid w:val="00C943B0"/>
    <w:rsid w:val="00C9442E"/>
    <w:rsid w:val="00C945A6"/>
    <w:rsid w:val="00C94713"/>
    <w:rsid w:val="00C94832"/>
    <w:rsid w:val="00C94CDC"/>
    <w:rsid w:val="00C94CE8"/>
    <w:rsid w:val="00C94D81"/>
    <w:rsid w:val="00C94EBD"/>
    <w:rsid w:val="00C94FC9"/>
    <w:rsid w:val="00C95435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1C7"/>
    <w:rsid w:val="00C9723F"/>
    <w:rsid w:val="00C97283"/>
    <w:rsid w:val="00C973EF"/>
    <w:rsid w:val="00C977A8"/>
    <w:rsid w:val="00C9793F"/>
    <w:rsid w:val="00C97A70"/>
    <w:rsid w:val="00C97E8D"/>
    <w:rsid w:val="00CA0176"/>
    <w:rsid w:val="00CA0ADF"/>
    <w:rsid w:val="00CA0FB6"/>
    <w:rsid w:val="00CA11B9"/>
    <w:rsid w:val="00CA25F6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4E68"/>
    <w:rsid w:val="00CA50BE"/>
    <w:rsid w:val="00CA568C"/>
    <w:rsid w:val="00CA5891"/>
    <w:rsid w:val="00CA5D81"/>
    <w:rsid w:val="00CA6005"/>
    <w:rsid w:val="00CA6138"/>
    <w:rsid w:val="00CA6474"/>
    <w:rsid w:val="00CA68E7"/>
    <w:rsid w:val="00CA6A7F"/>
    <w:rsid w:val="00CA6ED4"/>
    <w:rsid w:val="00CA6F9D"/>
    <w:rsid w:val="00CA71A6"/>
    <w:rsid w:val="00CA77EA"/>
    <w:rsid w:val="00CA7F6C"/>
    <w:rsid w:val="00CA7FFE"/>
    <w:rsid w:val="00CB1570"/>
    <w:rsid w:val="00CB1ABC"/>
    <w:rsid w:val="00CB1E23"/>
    <w:rsid w:val="00CB23AE"/>
    <w:rsid w:val="00CB24D7"/>
    <w:rsid w:val="00CB24F1"/>
    <w:rsid w:val="00CB2527"/>
    <w:rsid w:val="00CB2597"/>
    <w:rsid w:val="00CB25B2"/>
    <w:rsid w:val="00CB28EC"/>
    <w:rsid w:val="00CB2A2A"/>
    <w:rsid w:val="00CB2A9A"/>
    <w:rsid w:val="00CB2DBF"/>
    <w:rsid w:val="00CB2DED"/>
    <w:rsid w:val="00CB33E3"/>
    <w:rsid w:val="00CB38A2"/>
    <w:rsid w:val="00CB38AA"/>
    <w:rsid w:val="00CB3E4C"/>
    <w:rsid w:val="00CB4509"/>
    <w:rsid w:val="00CB453E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5C5C"/>
    <w:rsid w:val="00CB646C"/>
    <w:rsid w:val="00CB684D"/>
    <w:rsid w:val="00CB6A2A"/>
    <w:rsid w:val="00CB6B60"/>
    <w:rsid w:val="00CB6B89"/>
    <w:rsid w:val="00CB6E00"/>
    <w:rsid w:val="00CB7673"/>
    <w:rsid w:val="00CB7A6A"/>
    <w:rsid w:val="00CB7AE8"/>
    <w:rsid w:val="00CC0102"/>
    <w:rsid w:val="00CC01BD"/>
    <w:rsid w:val="00CC0418"/>
    <w:rsid w:val="00CC0742"/>
    <w:rsid w:val="00CC12BC"/>
    <w:rsid w:val="00CC136C"/>
    <w:rsid w:val="00CC1862"/>
    <w:rsid w:val="00CC186C"/>
    <w:rsid w:val="00CC19C9"/>
    <w:rsid w:val="00CC1C16"/>
    <w:rsid w:val="00CC1C6E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C42"/>
    <w:rsid w:val="00CC2EEC"/>
    <w:rsid w:val="00CC33D5"/>
    <w:rsid w:val="00CC382B"/>
    <w:rsid w:val="00CC3967"/>
    <w:rsid w:val="00CC3B23"/>
    <w:rsid w:val="00CC3BF1"/>
    <w:rsid w:val="00CC3F88"/>
    <w:rsid w:val="00CC4653"/>
    <w:rsid w:val="00CC489C"/>
    <w:rsid w:val="00CC4A17"/>
    <w:rsid w:val="00CC4FDB"/>
    <w:rsid w:val="00CC5239"/>
    <w:rsid w:val="00CC5254"/>
    <w:rsid w:val="00CC5512"/>
    <w:rsid w:val="00CC5580"/>
    <w:rsid w:val="00CC5E60"/>
    <w:rsid w:val="00CC69F1"/>
    <w:rsid w:val="00CC6A16"/>
    <w:rsid w:val="00CC6B77"/>
    <w:rsid w:val="00CC6BA1"/>
    <w:rsid w:val="00CC78A0"/>
    <w:rsid w:val="00CC790E"/>
    <w:rsid w:val="00CC7AAB"/>
    <w:rsid w:val="00CC7E97"/>
    <w:rsid w:val="00CC7FFD"/>
    <w:rsid w:val="00CD06BC"/>
    <w:rsid w:val="00CD07CB"/>
    <w:rsid w:val="00CD0821"/>
    <w:rsid w:val="00CD0DF1"/>
    <w:rsid w:val="00CD0EBD"/>
    <w:rsid w:val="00CD0F27"/>
    <w:rsid w:val="00CD0F52"/>
    <w:rsid w:val="00CD0F8E"/>
    <w:rsid w:val="00CD10E9"/>
    <w:rsid w:val="00CD11A9"/>
    <w:rsid w:val="00CD1254"/>
    <w:rsid w:val="00CD1310"/>
    <w:rsid w:val="00CD138A"/>
    <w:rsid w:val="00CD16FC"/>
    <w:rsid w:val="00CD1A0A"/>
    <w:rsid w:val="00CD1C10"/>
    <w:rsid w:val="00CD1C1E"/>
    <w:rsid w:val="00CD237B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664"/>
    <w:rsid w:val="00CD4733"/>
    <w:rsid w:val="00CD490B"/>
    <w:rsid w:val="00CD4942"/>
    <w:rsid w:val="00CD49A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6E7E"/>
    <w:rsid w:val="00CD7260"/>
    <w:rsid w:val="00CD7346"/>
    <w:rsid w:val="00CD7587"/>
    <w:rsid w:val="00CD77F0"/>
    <w:rsid w:val="00CD799B"/>
    <w:rsid w:val="00CD7B18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283"/>
    <w:rsid w:val="00CE34BF"/>
    <w:rsid w:val="00CE34CE"/>
    <w:rsid w:val="00CE3575"/>
    <w:rsid w:val="00CE36CF"/>
    <w:rsid w:val="00CE3D38"/>
    <w:rsid w:val="00CE3D9E"/>
    <w:rsid w:val="00CE3E0B"/>
    <w:rsid w:val="00CE3E96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4D5"/>
    <w:rsid w:val="00CE554A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C76"/>
    <w:rsid w:val="00CE7E28"/>
    <w:rsid w:val="00CE7F12"/>
    <w:rsid w:val="00CE7F29"/>
    <w:rsid w:val="00CE7F5B"/>
    <w:rsid w:val="00CF04FA"/>
    <w:rsid w:val="00CF085F"/>
    <w:rsid w:val="00CF0A31"/>
    <w:rsid w:val="00CF0B4D"/>
    <w:rsid w:val="00CF0C7E"/>
    <w:rsid w:val="00CF0CB3"/>
    <w:rsid w:val="00CF0CEF"/>
    <w:rsid w:val="00CF0F72"/>
    <w:rsid w:val="00CF1076"/>
    <w:rsid w:val="00CF11DA"/>
    <w:rsid w:val="00CF1290"/>
    <w:rsid w:val="00CF1294"/>
    <w:rsid w:val="00CF1712"/>
    <w:rsid w:val="00CF1B17"/>
    <w:rsid w:val="00CF1CCB"/>
    <w:rsid w:val="00CF1EE5"/>
    <w:rsid w:val="00CF22BD"/>
    <w:rsid w:val="00CF22D6"/>
    <w:rsid w:val="00CF2371"/>
    <w:rsid w:val="00CF266A"/>
    <w:rsid w:val="00CF277E"/>
    <w:rsid w:val="00CF2E5A"/>
    <w:rsid w:val="00CF3968"/>
    <w:rsid w:val="00CF3CD4"/>
    <w:rsid w:val="00CF3D69"/>
    <w:rsid w:val="00CF3E25"/>
    <w:rsid w:val="00CF4A89"/>
    <w:rsid w:val="00CF4B66"/>
    <w:rsid w:val="00CF4C39"/>
    <w:rsid w:val="00CF5239"/>
    <w:rsid w:val="00CF5811"/>
    <w:rsid w:val="00CF589B"/>
    <w:rsid w:val="00CF58D3"/>
    <w:rsid w:val="00CF5CE5"/>
    <w:rsid w:val="00CF622D"/>
    <w:rsid w:val="00CF6419"/>
    <w:rsid w:val="00CF646A"/>
    <w:rsid w:val="00CF64CB"/>
    <w:rsid w:val="00CF6525"/>
    <w:rsid w:val="00CF6664"/>
    <w:rsid w:val="00CF6920"/>
    <w:rsid w:val="00CF6965"/>
    <w:rsid w:val="00CF6B3B"/>
    <w:rsid w:val="00CF6C56"/>
    <w:rsid w:val="00CF6CCD"/>
    <w:rsid w:val="00CF6D96"/>
    <w:rsid w:val="00CF70F0"/>
    <w:rsid w:val="00CF75BA"/>
    <w:rsid w:val="00D00297"/>
    <w:rsid w:val="00D0032D"/>
    <w:rsid w:val="00D00B57"/>
    <w:rsid w:val="00D016BE"/>
    <w:rsid w:val="00D01849"/>
    <w:rsid w:val="00D018B1"/>
    <w:rsid w:val="00D01A0D"/>
    <w:rsid w:val="00D01FA7"/>
    <w:rsid w:val="00D024FD"/>
    <w:rsid w:val="00D027FD"/>
    <w:rsid w:val="00D028FC"/>
    <w:rsid w:val="00D02CC7"/>
    <w:rsid w:val="00D03130"/>
    <w:rsid w:val="00D03324"/>
    <w:rsid w:val="00D033ED"/>
    <w:rsid w:val="00D0346E"/>
    <w:rsid w:val="00D0357A"/>
    <w:rsid w:val="00D03590"/>
    <w:rsid w:val="00D044A1"/>
    <w:rsid w:val="00D04574"/>
    <w:rsid w:val="00D04873"/>
    <w:rsid w:val="00D04FB3"/>
    <w:rsid w:val="00D050BA"/>
    <w:rsid w:val="00D0530C"/>
    <w:rsid w:val="00D055BA"/>
    <w:rsid w:val="00D057B4"/>
    <w:rsid w:val="00D058CD"/>
    <w:rsid w:val="00D05998"/>
    <w:rsid w:val="00D05C7E"/>
    <w:rsid w:val="00D05CFD"/>
    <w:rsid w:val="00D05FC1"/>
    <w:rsid w:val="00D06259"/>
    <w:rsid w:val="00D064D1"/>
    <w:rsid w:val="00D06A40"/>
    <w:rsid w:val="00D06B6A"/>
    <w:rsid w:val="00D06C29"/>
    <w:rsid w:val="00D06D0A"/>
    <w:rsid w:val="00D07888"/>
    <w:rsid w:val="00D078A5"/>
    <w:rsid w:val="00D07927"/>
    <w:rsid w:val="00D07C80"/>
    <w:rsid w:val="00D10344"/>
    <w:rsid w:val="00D109AE"/>
    <w:rsid w:val="00D10B0C"/>
    <w:rsid w:val="00D10DE6"/>
    <w:rsid w:val="00D10FC2"/>
    <w:rsid w:val="00D11B44"/>
    <w:rsid w:val="00D11E2E"/>
    <w:rsid w:val="00D11E45"/>
    <w:rsid w:val="00D120F0"/>
    <w:rsid w:val="00D122A4"/>
    <w:rsid w:val="00D1261E"/>
    <w:rsid w:val="00D1264D"/>
    <w:rsid w:val="00D127EE"/>
    <w:rsid w:val="00D12880"/>
    <w:rsid w:val="00D12D24"/>
    <w:rsid w:val="00D1306D"/>
    <w:rsid w:val="00D13240"/>
    <w:rsid w:val="00D13AC9"/>
    <w:rsid w:val="00D13B50"/>
    <w:rsid w:val="00D13E82"/>
    <w:rsid w:val="00D1416F"/>
    <w:rsid w:val="00D14A78"/>
    <w:rsid w:val="00D14B48"/>
    <w:rsid w:val="00D14D57"/>
    <w:rsid w:val="00D14E14"/>
    <w:rsid w:val="00D14EFE"/>
    <w:rsid w:val="00D155EC"/>
    <w:rsid w:val="00D15872"/>
    <w:rsid w:val="00D158B9"/>
    <w:rsid w:val="00D15A4B"/>
    <w:rsid w:val="00D15B02"/>
    <w:rsid w:val="00D15C67"/>
    <w:rsid w:val="00D164A8"/>
    <w:rsid w:val="00D164FB"/>
    <w:rsid w:val="00D16575"/>
    <w:rsid w:val="00D167E2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9DB"/>
    <w:rsid w:val="00D20A9A"/>
    <w:rsid w:val="00D20CD0"/>
    <w:rsid w:val="00D20EA3"/>
    <w:rsid w:val="00D20EF3"/>
    <w:rsid w:val="00D21028"/>
    <w:rsid w:val="00D219B4"/>
    <w:rsid w:val="00D21F0A"/>
    <w:rsid w:val="00D220DF"/>
    <w:rsid w:val="00D22109"/>
    <w:rsid w:val="00D22190"/>
    <w:rsid w:val="00D227C3"/>
    <w:rsid w:val="00D22A78"/>
    <w:rsid w:val="00D2320A"/>
    <w:rsid w:val="00D23273"/>
    <w:rsid w:val="00D2351D"/>
    <w:rsid w:val="00D235DE"/>
    <w:rsid w:val="00D237B1"/>
    <w:rsid w:val="00D23C24"/>
    <w:rsid w:val="00D23D3B"/>
    <w:rsid w:val="00D23FD7"/>
    <w:rsid w:val="00D2419D"/>
    <w:rsid w:val="00D24B8A"/>
    <w:rsid w:val="00D24EF4"/>
    <w:rsid w:val="00D25677"/>
    <w:rsid w:val="00D258FC"/>
    <w:rsid w:val="00D25A19"/>
    <w:rsid w:val="00D25ACC"/>
    <w:rsid w:val="00D25B77"/>
    <w:rsid w:val="00D25D60"/>
    <w:rsid w:val="00D25EFB"/>
    <w:rsid w:val="00D2611C"/>
    <w:rsid w:val="00D26155"/>
    <w:rsid w:val="00D2626B"/>
    <w:rsid w:val="00D26A40"/>
    <w:rsid w:val="00D26AEB"/>
    <w:rsid w:val="00D26AF5"/>
    <w:rsid w:val="00D26B2A"/>
    <w:rsid w:val="00D26C40"/>
    <w:rsid w:val="00D26D02"/>
    <w:rsid w:val="00D27041"/>
    <w:rsid w:val="00D276C0"/>
    <w:rsid w:val="00D277EA"/>
    <w:rsid w:val="00D27AAB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78"/>
    <w:rsid w:val="00D31F88"/>
    <w:rsid w:val="00D323F7"/>
    <w:rsid w:val="00D32527"/>
    <w:rsid w:val="00D32713"/>
    <w:rsid w:val="00D329DE"/>
    <w:rsid w:val="00D32BEA"/>
    <w:rsid w:val="00D32D93"/>
    <w:rsid w:val="00D33005"/>
    <w:rsid w:val="00D3311D"/>
    <w:rsid w:val="00D332AE"/>
    <w:rsid w:val="00D334C8"/>
    <w:rsid w:val="00D33539"/>
    <w:rsid w:val="00D3357F"/>
    <w:rsid w:val="00D3382B"/>
    <w:rsid w:val="00D33DC3"/>
    <w:rsid w:val="00D33DDF"/>
    <w:rsid w:val="00D33DEB"/>
    <w:rsid w:val="00D34008"/>
    <w:rsid w:val="00D34215"/>
    <w:rsid w:val="00D34306"/>
    <w:rsid w:val="00D3449E"/>
    <w:rsid w:val="00D3465D"/>
    <w:rsid w:val="00D346F8"/>
    <w:rsid w:val="00D34B12"/>
    <w:rsid w:val="00D34BD6"/>
    <w:rsid w:val="00D34E0D"/>
    <w:rsid w:val="00D34F02"/>
    <w:rsid w:val="00D34FF0"/>
    <w:rsid w:val="00D351BD"/>
    <w:rsid w:val="00D36050"/>
    <w:rsid w:val="00D3614D"/>
    <w:rsid w:val="00D36169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85"/>
    <w:rsid w:val="00D37DCF"/>
    <w:rsid w:val="00D40330"/>
    <w:rsid w:val="00D409B2"/>
    <w:rsid w:val="00D41052"/>
    <w:rsid w:val="00D4125C"/>
    <w:rsid w:val="00D414A5"/>
    <w:rsid w:val="00D41501"/>
    <w:rsid w:val="00D41767"/>
    <w:rsid w:val="00D417C1"/>
    <w:rsid w:val="00D417EA"/>
    <w:rsid w:val="00D41990"/>
    <w:rsid w:val="00D41A93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300"/>
    <w:rsid w:val="00D4346F"/>
    <w:rsid w:val="00D43AB7"/>
    <w:rsid w:val="00D43F02"/>
    <w:rsid w:val="00D43F75"/>
    <w:rsid w:val="00D43F93"/>
    <w:rsid w:val="00D440FD"/>
    <w:rsid w:val="00D442C9"/>
    <w:rsid w:val="00D445E6"/>
    <w:rsid w:val="00D4476A"/>
    <w:rsid w:val="00D44CEB"/>
    <w:rsid w:val="00D44EF5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C86"/>
    <w:rsid w:val="00D46D83"/>
    <w:rsid w:val="00D471B3"/>
    <w:rsid w:val="00D47460"/>
    <w:rsid w:val="00D474DC"/>
    <w:rsid w:val="00D475A1"/>
    <w:rsid w:val="00D47883"/>
    <w:rsid w:val="00D4799A"/>
    <w:rsid w:val="00D47AF4"/>
    <w:rsid w:val="00D47B4A"/>
    <w:rsid w:val="00D47D5E"/>
    <w:rsid w:val="00D50047"/>
    <w:rsid w:val="00D5009C"/>
    <w:rsid w:val="00D5019A"/>
    <w:rsid w:val="00D501BE"/>
    <w:rsid w:val="00D504BE"/>
    <w:rsid w:val="00D50786"/>
    <w:rsid w:val="00D50B4D"/>
    <w:rsid w:val="00D50BFE"/>
    <w:rsid w:val="00D50CB6"/>
    <w:rsid w:val="00D50E77"/>
    <w:rsid w:val="00D50EA3"/>
    <w:rsid w:val="00D50EFC"/>
    <w:rsid w:val="00D51020"/>
    <w:rsid w:val="00D51366"/>
    <w:rsid w:val="00D51D17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B50"/>
    <w:rsid w:val="00D53F19"/>
    <w:rsid w:val="00D542BB"/>
    <w:rsid w:val="00D545E8"/>
    <w:rsid w:val="00D5479D"/>
    <w:rsid w:val="00D54B8F"/>
    <w:rsid w:val="00D54BE4"/>
    <w:rsid w:val="00D54C70"/>
    <w:rsid w:val="00D54E0B"/>
    <w:rsid w:val="00D54FA7"/>
    <w:rsid w:val="00D54FFD"/>
    <w:rsid w:val="00D5547E"/>
    <w:rsid w:val="00D555D4"/>
    <w:rsid w:val="00D55691"/>
    <w:rsid w:val="00D558C5"/>
    <w:rsid w:val="00D55B9F"/>
    <w:rsid w:val="00D55C29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6D22"/>
    <w:rsid w:val="00D57C61"/>
    <w:rsid w:val="00D57CCD"/>
    <w:rsid w:val="00D604B3"/>
    <w:rsid w:val="00D6055C"/>
    <w:rsid w:val="00D605A9"/>
    <w:rsid w:val="00D6063C"/>
    <w:rsid w:val="00D607FE"/>
    <w:rsid w:val="00D60C74"/>
    <w:rsid w:val="00D60DDA"/>
    <w:rsid w:val="00D60E96"/>
    <w:rsid w:val="00D61268"/>
    <w:rsid w:val="00D61783"/>
    <w:rsid w:val="00D61B14"/>
    <w:rsid w:val="00D62089"/>
    <w:rsid w:val="00D62291"/>
    <w:rsid w:val="00D62A30"/>
    <w:rsid w:val="00D62A8B"/>
    <w:rsid w:val="00D62C17"/>
    <w:rsid w:val="00D62FCC"/>
    <w:rsid w:val="00D631A8"/>
    <w:rsid w:val="00D63A98"/>
    <w:rsid w:val="00D63D9C"/>
    <w:rsid w:val="00D63EAC"/>
    <w:rsid w:val="00D63FD5"/>
    <w:rsid w:val="00D641ED"/>
    <w:rsid w:val="00D64315"/>
    <w:rsid w:val="00D644D0"/>
    <w:rsid w:val="00D647D8"/>
    <w:rsid w:val="00D64A23"/>
    <w:rsid w:val="00D6521B"/>
    <w:rsid w:val="00D65531"/>
    <w:rsid w:val="00D65A8F"/>
    <w:rsid w:val="00D65DC9"/>
    <w:rsid w:val="00D65EFD"/>
    <w:rsid w:val="00D66175"/>
    <w:rsid w:val="00D664F8"/>
    <w:rsid w:val="00D666C3"/>
    <w:rsid w:val="00D6689B"/>
    <w:rsid w:val="00D66A2F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CDE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C4E"/>
    <w:rsid w:val="00D75EFF"/>
    <w:rsid w:val="00D7610A"/>
    <w:rsid w:val="00D76367"/>
    <w:rsid w:val="00D76379"/>
    <w:rsid w:val="00D7645C"/>
    <w:rsid w:val="00D764A5"/>
    <w:rsid w:val="00D765D9"/>
    <w:rsid w:val="00D766F9"/>
    <w:rsid w:val="00D76C0A"/>
    <w:rsid w:val="00D772A3"/>
    <w:rsid w:val="00D774D1"/>
    <w:rsid w:val="00D77624"/>
    <w:rsid w:val="00D77636"/>
    <w:rsid w:val="00D7777E"/>
    <w:rsid w:val="00D777B1"/>
    <w:rsid w:val="00D77877"/>
    <w:rsid w:val="00D77B1D"/>
    <w:rsid w:val="00D77C53"/>
    <w:rsid w:val="00D77D49"/>
    <w:rsid w:val="00D77EC7"/>
    <w:rsid w:val="00D77F1E"/>
    <w:rsid w:val="00D802C6"/>
    <w:rsid w:val="00D805F7"/>
    <w:rsid w:val="00D80AE5"/>
    <w:rsid w:val="00D80B01"/>
    <w:rsid w:val="00D81310"/>
    <w:rsid w:val="00D81759"/>
    <w:rsid w:val="00D81DA5"/>
    <w:rsid w:val="00D821E1"/>
    <w:rsid w:val="00D8224F"/>
    <w:rsid w:val="00D8231D"/>
    <w:rsid w:val="00D8233F"/>
    <w:rsid w:val="00D82670"/>
    <w:rsid w:val="00D82B0F"/>
    <w:rsid w:val="00D82BD2"/>
    <w:rsid w:val="00D83132"/>
    <w:rsid w:val="00D8332F"/>
    <w:rsid w:val="00D83510"/>
    <w:rsid w:val="00D83845"/>
    <w:rsid w:val="00D84200"/>
    <w:rsid w:val="00D84771"/>
    <w:rsid w:val="00D84B07"/>
    <w:rsid w:val="00D84BBE"/>
    <w:rsid w:val="00D84EA9"/>
    <w:rsid w:val="00D85183"/>
    <w:rsid w:val="00D851FD"/>
    <w:rsid w:val="00D8526A"/>
    <w:rsid w:val="00D85542"/>
    <w:rsid w:val="00D85871"/>
    <w:rsid w:val="00D85DF0"/>
    <w:rsid w:val="00D8621C"/>
    <w:rsid w:val="00D8630C"/>
    <w:rsid w:val="00D86891"/>
    <w:rsid w:val="00D86E69"/>
    <w:rsid w:val="00D86EE0"/>
    <w:rsid w:val="00D87136"/>
    <w:rsid w:val="00D871DF"/>
    <w:rsid w:val="00D879FB"/>
    <w:rsid w:val="00D87A19"/>
    <w:rsid w:val="00D90224"/>
    <w:rsid w:val="00D902EF"/>
    <w:rsid w:val="00D904DE"/>
    <w:rsid w:val="00D90920"/>
    <w:rsid w:val="00D90AA4"/>
    <w:rsid w:val="00D90D1C"/>
    <w:rsid w:val="00D90E4A"/>
    <w:rsid w:val="00D90F25"/>
    <w:rsid w:val="00D90FF6"/>
    <w:rsid w:val="00D912B7"/>
    <w:rsid w:val="00D91401"/>
    <w:rsid w:val="00D915BA"/>
    <w:rsid w:val="00D91683"/>
    <w:rsid w:val="00D920B6"/>
    <w:rsid w:val="00D928C7"/>
    <w:rsid w:val="00D92D12"/>
    <w:rsid w:val="00D92DFA"/>
    <w:rsid w:val="00D93122"/>
    <w:rsid w:val="00D934A1"/>
    <w:rsid w:val="00D93565"/>
    <w:rsid w:val="00D939C1"/>
    <w:rsid w:val="00D93B4E"/>
    <w:rsid w:val="00D93C72"/>
    <w:rsid w:val="00D94069"/>
    <w:rsid w:val="00D940AC"/>
    <w:rsid w:val="00D94391"/>
    <w:rsid w:val="00D94625"/>
    <w:rsid w:val="00D94841"/>
    <w:rsid w:val="00D94873"/>
    <w:rsid w:val="00D94D1D"/>
    <w:rsid w:val="00D94DA9"/>
    <w:rsid w:val="00D94F98"/>
    <w:rsid w:val="00D9527C"/>
    <w:rsid w:val="00D957B6"/>
    <w:rsid w:val="00D95B84"/>
    <w:rsid w:val="00D95BCB"/>
    <w:rsid w:val="00D95C9C"/>
    <w:rsid w:val="00D96035"/>
    <w:rsid w:val="00D960C7"/>
    <w:rsid w:val="00D962F3"/>
    <w:rsid w:val="00D963E7"/>
    <w:rsid w:val="00D96543"/>
    <w:rsid w:val="00D96959"/>
    <w:rsid w:val="00D96FCA"/>
    <w:rsid w:val="00D97367"/>
    <w:rsid w:val="00D974D3"/>
    <w:rsid w:val="00D97AD3"/>
    <w:rsid w:val="00D97CA1"/>
    <w:rsid w:val="00DA0023"/>
    <w:rsid w:val="00DA0509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352E"/>
    <w:rsid w:val="00DA3F49"/>
    <w:rsid w:val="00DA4189"/>
    <w:rsid w:val="00DA41F4"/>
    <w:rsid w:val="00DA43E7"/>
    <w:rsid w:val="00DA4523"/>
    <w:rsid w:val="00DA4D57"/>
    <w:rsid w:val="00DA4FED"/>
    <w:rsid w:val="00DA503A"/>
    <w:rsid w:val="00DA52C5"/>
    <w:rsid w:val="00DA5BB8"/>
    <w:rsid w:val="00DA5C20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5E8"/>
    <w:rsid w:val="00DB06D5"/>
    <w:rsid w:val="00DB0AAB"/>
    <w:rsid w:val="00DB0C17"/>
    <w:rsid w:val="00DB0D3E"/>
    <w:rsid w:val="00DB0DD9"/>
    <w:rsid w:val="00DB0E5A"/>
    <w:rsid w:val="00DB1066"/>
    <w:rsid w:val="00DB10C3"/>
    <w:rsid w:val="00DB166B"/>
    <w:rsid w:val="00DB1841"/>
    <w:rsid w:val="00DB2427"/>
    <w:rsid w:val="00DB25EF"/>
    <w:rsid w:val="00DB298D"/>
    <w:rsid w:val="00DB29D9"/>
    <w:rsid w:val="00DB323E"/>
    <w:rsid w:val="00DB32D5"/>
    <w:rsid w:val="00DB341B"/>
    <w:rsid w:val="00DB35D5"/>
    <w:rsid w:val="00DB35D7"/>
    <w:rsid w:val="00DB3B62"/>
    <w:rsid w:val="00DB3C8B"/>
    <w:rsid w:val="00DB3D89"/>
    <w:rsid w:val="00DB4301"/>
    <w:rsid w:val="00DB44B9"/>
    <w:rsid w:val="00DB471F"/>
    <w:rsid w:val="00DB47FF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7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383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5A3"/>
    <w:rsid w:val="00DC283B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37A7"/>
    <w:rsid w:val="00DC4061"/>
    <w:rsid w:val="00DC4211"/>
    <w:rsid w:val="00DC435F"/>
    <w:rsid w:val="00DC4F6A"/>
    <w:rsid w:val="00DC4FB0"/>
    <w:rsid w:val="00DC5014"/>
    <w:rsid w:val="00DC5462"/>
    <w:rsid w:val="00DC59F1"/>
    <w:rsid w:val="00DC5B76"/>
    <w:rsid w:val="00DC5E57"/>
    <w:rsid w:val="00DC5EF4"/>
    <w:rsid w:val="00DC60C5"/>
    <w:rsid w:val="00DC6498"/>
    <w:rsid w:val="00DC66A9"/>
    <w:rsid w:val="00DC696C"/>
    <w:rsid w:val="00DC6CA0"/>
    <w:rsid w:val="00DC6D24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B34"/>
    <w:rsid w:val="00DC7D6D"/>
    <w:rsid w:val="00DD04EC"/>
    <w:rsid w:val="00DD0637"/>
    <w:rsid w:val="00DD0EAE"/>
    <w:rsid w:val="00DD15D5"/>
    <w:rsid w:val="00DD16D2"/>
    <w:rsid w:val="00DD1ACF"/>
    <w:rsid w:val="00DD1B94"/>
    <w:rsid w:val="00DD1CDB"/>
    <w:rsid w:val="00DD1CF7"/>
    <w:rsid w:val="00DD1D33"/>
    <w:rsid w:val="00DD1D79"/>
    <w:rsid w:val="00DD1E1E"/>
    <w:rsid w:val="00DD223F"/>
    <w:rsid w:val="00DD251F"/>
    <w:rsid w:val="00DD273C"/>
    <w:rsid w:val="00DD2947"/>
    <w:rsid w:val="00DD2DA7"/>
    <w:rsid w:val="00DD2EE8"/>
    <w:rsid w:val="00DD2F94"/>
    <w:rsid w:val="00DD3173"/>
    <w:rsid w:val="00DD359A"/>
    <w:rsid w:val="00DD3687"/>
    <w:rsid w:val="00DD3D3B"/>
    <w:rsid w:val="00DD3E9D"/>
    <w:rsid w:val="00DD3EC2"/>
    <w:rsid w:val="00DD3ED1"/>
    <w:rsid w:val="00DD4029"/>
    <w:rsid w:val="00DD41CA"/>
    <w:rsid w:val="00DD41F5"/>
    <w:rsid w:val="00DD4530"/>
    <w:rsid w:val="00DD4720"/>
    <w:rsid w:val="00DD48D5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74E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259B"/>
    <w:rsid w:val="00DE3057"/>
    <w:rsid w:val="00DE30C3"/>
    <w:rsid w:val="00DE30C5"/>
    <w:rsid w:val="00DE398C"/>
    <w:rsid w:val="00DE3C40"/>
    <w:rsid w:val="00DE3C67"/>
    <w:rsid w:val="00DE3D57"/>
    <w:rsid w:val="00DE3E8E"/>
    <w:rsid w:val="00DE40DC"/>
    <w:rsid w:val="00DE414B"/>
    <w:rsid w:val="00DE41EC"/>
    <w:rsid w:val="00DE4268"/>
    <w:rsid w:val="00DE4783"/>
    <w:rsid w:val="00DE4C05"/>
    <w:rsid w:val="00DE4C4F"/>
    <w:rsid w:val="00DE4CA2"/>
    <w:rsid w:val="00DE583A"/>
    <w:rsid w:val="00DE5D3C"/>
    <w:rsid w:val="00DE5D96"/>
    <w:rsid w:val="00DE5E81"/>
    <w:rsid w:val="00DE5F5B"/>
    <w:rsid w:val="00DE61E2"/>
    <w:rsid w:val="00DE63EE"/>
    <w:rsid w:val="00DE71F7"/>
    <w:rsid w:val="00DE7566"/>
    <w:rsid w:val="00DE772D"/>
    <w:rsid w:val="00DE77C5"/>
    <w:rsid w:val="00DE7D70"/>
    <w:rsid w:val="00DF0336"/>
    <w:rsid w:val="00DF0948"/>
    <w:rsid w:val="00DF0FA6"/>
    <w:rsid w:val="00DF0FE4"/>
    <w:rsid w:val="00DF183C"/>
    <w:rsid w:val="00DF1840"/>
    <w:rsid w:val="00DF18FB"/>
    <w:rsid w:val="00DF2521"/>
    <w:rsid w:val="00DF261E"/>
    <w:rsid w:val="00DF305F"/>
    <w:rsid w:val="00DF3682"/>
    <w:rsid w:val="00DF3843"/>
    <w:rsid w:val="00DF395C"/>
    <w:rsid w:val="00DF3D44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5E52"/>
    <w:rsid w:val="00DF65C5"/>
    <w:rsid w:val="00DF6B45"/>
    <w:rsid w:val="00DF6F98"/>
    <w:rsid w:val="00DF73D1"/>
    <w:rsid w:val="00DF74B0"/>
    <w:rsid w:val="00DF74BE"/>
    <w:rsid w:val="00DF7851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2D9D"/>
    <w:rsid w:val="00E03436"/>
    <w:rsid w:val="00E03A5D"/>
    <w:rsid w:val="00E03D08"/>
    <w:rsid w:val="00E040F4"/>
    <w:rsid w:val="00E0431D"/>
    <w:rsid w:val="00E043A6"/>
    <w:rsid w:val="00E04979"/>
    <w:rsid w:val="00E049E0"/>
    <w:rsid w:val="00E04B71"/>
    <w:rsid w:val="00E04D16"/>
    <w:rsid w:val="00E04D76"/>
    <w:rsid w:val="00E04EC5"/>
    <w:rsid w:val="00E04ED5"/>
    <w:rsid w:val="00E04F69"/>
    <w:rsid w:val="00E056FE"/>
    <w:rsid w:val="00E05D10"/>
    <w:rsid w:val="00E05E28"/>
    <w:rsid w:val="00E062B7"/>
    <w:rsid w:val="00E0663E"/>
    <w:rsid w:val="00E066A1"/>
    <w:rsid w:val="00E066CC"/>
    <w:rsid w:val="00E06BE5"/>
    <w:rsid w:val="00E06D04"/>
    <w:rsid w:val="00E06EDB"/>
    <w:rsid w:val="00E06EED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16"/>
    <w:rsid w:val="00E104CF"/>
    <w:rsid w:val="00E1050B"/>
    <w:rsid w:val="00E10553"/>
    <w:rsid w:val="00E10C4F"/>
    <w:rsid w:val="00E10EA2"/>
    <w:rsid w:val="00E111B1"/>
    <w:rsid w:val="00E111F1"/>
    <w:rsid w:val="00E112E0"/>
    <w:rsid w:val="00E1133F"/>
    <w:rsid w:val="00E11577"/>
    <w:rsid w:val="00E1175D"/>
    <w:rsid w:val="00E11FAD"/>
    <w:rsid w:val="00E1232E"/>
    <w:rsid w:val="00E12777"/>
    <w:rsid w:val="00E12ACB"/>
    <w:rsid w:val="00E12DF7"/>
    <w:rsid w:val="00E12E48"/>
    <w:rsid w:val="00E12E67"/>
    <w:rsid w:val="00E130AF"/>
    <w:rsid w:val="00E130D2"/>
    <w:rsid w:val="00E13264"/>
    <w:rsid w:val="00E132A4"/>
    <w:rsid w:val="00E1347D"/>
    <w:rsid w:val="00E13484"/>
    <w:rsid w:val="00E13603"/>
    <w:rsid w:val="00E1373F"/>
    <w:rsid w:val="00E1376C"/>
    <w:rsid w:val="00E13882"/>
    <w:rsid w:val="00E13A85"/>
    <w:rsid w:val="00E13AC1"/>
    <w:rsid w:val="00E13C0B"/>
    <w:rsid w:val="00E13FCD"/>
    <w:rsid w:val="00E143E0"/>
    <w:rsid w:val="00E144AC"/>
    <w:rsid w:val="00E1477F"/>
    <w:rsid w:val="00E147BF"/>
    <w:rsid w:val="00E14E2A"/>
    <w:rsid w:val="00E1518B"/>
    <w:rsid w:val="00E15379"/>
    <w:rsid w:val="00E15392"/>
    <w:rsid w:val="00E15AA6"/>
    <w:rsid w:val="00E15B8C"/>
    <w:rsid w:val="00E15BAC"/>
    <w:rsid w:val="00E15D5E"/>
    <w:rsid w:val="00E15D8B"/>
    <w:rsid w:val="00E16053"/>
    <w:rsid w:val="00E16216"/>
    <w:rsid w:val="00E16287"/>
    <w:rsid w:val="00E16363"/>
    <w:rsid w:val="00E1667E"/>
    <w:rsid w:val="00E16838"/>
    <w:rsid w:val="00E16CFD"/>
    <w:rsid w:val="00E16D3A"/>
    <w:rsid w:val="00E16E8C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769"/>
    <w:rsid w:val="00E20A50"/>
    <w:rsid w:val="00E20B78"/>
    <w:rsid w:val="00E2142A"/>
    <w:rsid w:val="00E21D87"/>
    <w:rsid w:val="00E224AD"/>
    <w:rsid w:val="00E224BD"/>
    <w:rsid w:val="00E227FF"/>
    <w:rsid w:val="00E228FD"/>
    <w:rsid w:val="00E229F7"/>
    <w:rsid w:val="00E22A63"/>
    <w:rsid w:val="00E22B38"/>
    <w:rsid w:val="00E22BA4"/>
    <w:rsid w:val="00E22BAD"/>
    <w:rsid w:val="00E22BD9"/>
    <w:rsid w:val="00E22BE9"/>
    <w:rsid w:val="00E22D06"/>
    <w:rsid w:val="00E22E08"/>
    <w:rsid w:val="00E22F30"/>
    <w:rsid w:val="00E232B8"/>
    <w:rsid w:val="00E24484"/>
    <w:rsid w:val="00E246F0"/>
    <w:rsid w:val="00E24920"/>
    <w:rsid w:val="00E24D27"/>
    <w:rsid w:val="00E24E31"/>
    <w:rsid w:val="00E24FF9"/>
    <w:rsid w:val="00E25066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4EF"/>
    <w:rsid w:val="00E268DD"/>
    <w:rsid w:val="00E26B4D"/>
    <w:rsid w:val="00E26E46"/>
    <w:rsid w:val="00E26FA8"/>
    <w:rsid w:val="00E272A9"/>
    <w:rsid w:val="00E272F1"/>
    <w:rsid w:val="00E27368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2AD6"/>
    <w:rsid w:val="00E32E9A"/>
    <w:rsid w:val="00E330E4"/>
    <w:rsid w:val="00E33742"/>
    <w:rsid w:val="00E33A56"/>
    <w:rsid w:val="00E340BB"/>
    <w:rsid w:val="00E343EA"/>
    <w:rsid w:val="00E34447"/>
    <w:rsid w:val="00E347E7"/>
    <w:rsid w:val="00E34885"/>
    <w:rsid w:val="00E34957"/>
    <w:rsid w:val="00E349CC"/>
    <w:rsid w:val="00E34D17"/>
    <w:rsid w:val="00E35195"/>
    <w:rsid w:val="00E35246"/>
    <w:rsid w:val="00E354A0"/>
    <w:rsid w:val="00E35583"/>
    <w:rsid w:val="00E357D7"/>
    <w:rsid w:val="00E35887"/>
    <w:rsid w:val="00E36022"/>
    <w:rsid w:val="00E36098"/>
    <w:rsid w:val="00E36313"/>
    <w:rsid w:val="00E365C3"/>
    <w:rsid w:val="00E36621"/>
    <w:rsid w:val="00E366D0"/>
    <w:rsid w:val="00E36890"/>
    <w:rsid w:val="00E36FF2"/>
    <w:rsid w:val="00E37A90"/>
    <w:rsid w:val="00E37BFF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5F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306"/>
    <w:rsid w:val="00E43349"/>
    <w:rsid w:val="00E43451"/>
    <w:rsid w:val="00E43642"/>
    <w:rsid w:val="00E43E05"/>
    <w:rsid w:val="00E440F6"/>
    <w:rsid w:val="00E44258"/>
    <w:rsid w:val="00E44A1D"/>
    <w:rsid w:val="00E44D5B"/>
    <w:rsid w:val="00E45463"/>
    <w:rsid w:val="00E45706"/>
    <w:rsid w:val="00E458BE"/>
    <w:rsid w:val="00E4590E"/>
    <w:rsid w:val="00E459A6"/>
    <w:rsid w:val="00E45CE2"/>
    <w:rsid w:val="00E46208"/>
    <w:rsid w:val="00E46364"/>
    <w:rsid w:val="00E464D0"/>
    <w:rsid w:val="00E46632"/>
    <w:rsid w:val="00E4673D"/>
    <w:rsid w:val="00E4679E"/>
    <w:rsid w:val="00E469DF"/>
    <w:rsid w:val="00E46AD1"/>
    <w:rsid w:val="00E46BC5"/>
    <w:rsid w:val="00E47450"/>
    <w:rsid w:val="00E476B4"/>
    <w:rsid w:val="00E47B62"/>
    <w:rsid w:val="00E47E5F"/>
    <w:rsid w:val="00E500C8"/>
    <w:rsid w:val="00E50399"/>
    <w:rsid w:val="00E50486"/>
    <w:rsid w:val="00E50545"/>
    <w:rsid w:val="00E50584"/>
    <w:rsid w:val="00E50787"/>
    <w:rsid w:val="00E507CA"/>
    <w:rsid w:val="00E50DC9"/>
    <w:rsid w:val="00E50DE9"/>
    <w:rsid w:val="00E50E03"/>
    <w:rsid w:val="00E51072"/>
    <w:rsid w:val="00E5149D"/>
    <w:rsid w:val="00E51843"/>
    <w:rsid w:val="00E518C1"/>
    <w:rsid w:val="00E51A6F"/>
    <w:rsid w:val="00E51B08"/>
    <w:rsid w:val="00E526D6"/>
    <w:rsid w:val="00E52793"/>
    <w:rsid w:val="00E52900"/>
    <w:rsid w:val="00E52E12"/>
    <w:rsid w:val="00E52E55"/>
    <w:rsid w:val="00E5364D"/>
    <w:rsid w:val="00E53A88"/>
    <w:rsid w:val="00E53C93"/>
    <w:rsid w:val="00E540C9"/>
    <w:rsid w:val="00E544B6"/>
    <w:rsid w:val="00E54653"/>
    <w:rsid w:val="00E54B38"/>
    <w:rsid w:val="00E54C4B"/>
    <w:rsid w:val="00E551A8"/>
    <w:rsid w:val="00E554E3"/>
    <w:rsid w:val="00E5553B"/>
    <w:rsid w:val="00E55E0A"/>
    <w:rsid w:val="00E55EFD"/>
    <w:rsid w:val="00E56260"/>
    <w:rsid w:val="00E5655B"/>
    <w:rsid w:val="00E566C5"/>
    <w:rsid w:val="00E566FF"/>
    <w:rsid w:val="00E5698F"/>
    <w:rsid w:val="00E569D3"/>
    <w:rsid w:val="00E57017"/>
    <w:rsid w:val="00E570D1"/>
    <w:rsid w:val="00E5727D"/>
    <w:rsid w:val="00E6027C"/>
    <w:rsid w:val="00E6039A"/>
    <w:rsid w:val="00E609DE"/>
    <w:rsid w:val="00E61589"/>
    <w:rsid w:val="00E61620"/>
    <w:rsid w:val="00E6184A"/>
    <w:rsid w:val="00E61891"/>
    <w:rsid w:val="00E61C2F"/>
    <w:rsid w:val="00E61F68"/>
    <w:rsid w:val="00E620CF"/>
    <w:rsid w:val="00E6230D"/>
    <w:rsid w:val="00E62389"/>
    <w:rsid w:val="00E625CF"/>
    <w:rsid w:val="00E6274D"/>
    <w:rsid w:val="00E62F99"/>
    <w:rsid w:val="00E630F8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2A2"/>
    <w:rsid w:val="00E656A5"/>
    <w:rsid w:val="00E65730"/>
    <w:rsid w:val="00E65B1C"/>
    <w:rsid w:val="00E65B59"/>
    <w:rsid w:val="00E65DAC"/>
    <w:rsid w:val="00E65FF8"/>
    <w:rsid w:val="00E661E7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0D55"/>
    <w:rsid w:val="00E714B8"/>
    <w:rsid w:val="00E71DBD"/>
    <w:rsid w:val="00E72777"/>
    <w:rsid w:val="00E72C48"/>
    <w:rsid w:val="00E72CE1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A05"/>
    <w:rsid w:val="00E74ED7"/>
    <w:rsid w:val="00E7532B"/>
    <w:rsid w:val="00E753A4"/>
    <w:rsid w:val="00E757B8"/>
    <w:rsid w:val="00E75C9A"/>
    <w:rsid w:val="00E75E35"/>
    <w:rsid w:val="00E75F41"/>
    <w:rsid w:val="00E7600B"/>
    <w:rsid w:val="00E760EA"/>
    <w:rsid w:val="00E7627A"/>
    <w:rsid w:val="00E76457"/>
    <w:rsid w:val="00E7664B"/>
    <w:rsid w:val="00E76997"/>
    <w:rsid w:val="00E76AEB"/>
    <w:rsid w:val="00E76D73"/>
    <w:rsid w:val="00E770E7"/>
    <w:rsid w:val="00E77240"/>
    <w:rsid w:val="00E77399"/>
    <w:rsid w:val="00E773F9"/>
    <w:rsid w:val="00E77510"/>
    <w:rsid w:val="00E775A8"/>
    <w:rsid w:val="00E77EE5"/>
    <w:rsid w:val="00E80272"/>
    <w:rsid w:val="00E802B1"/>
    <w:rsid w:val="00E80307"/>
    <w:rsid w:val="00E80E0D"/>
    <w:rsid w:val="00E8111E"/>
    <w:rsid w:val="00E812E9"/>
    <w:rsid w:val="00E81329"/>
    <w:rsid w:val="00E8132F"/>
    <w:rsid w:val="00E8143E"/>
    <w:rsid w:val="00E81545"/>
    <w:rsid w:val="00E816DC"/>
    <w:rsid w:val="00E81A39"/>
    <w:rsid w:val="00E81B8D"/>
    <w:rsid w:val="00E821F7"/>
    <w:rsid w:val="00E82622"/>
    <w:rsid w:val="00E826DD"/>
    <w:rsid w:val="00E82776"/>
    <w:rsid w:val="00E827A3"/>
    <w:rsid w:val="00E828F9"/>
    <w:rsid w:val="00E82A41"/>
    <w:rsid w:val="00E82C54"/>
    <w:rsid w:val="00E82EFF"/>
    <w:rsid w:val="00E82F61"/>
    <w:rsid w:val="00E8359B"/>
    <w:rsid w:val="00E83634"/>
    <w:rsid w:val="00E83896"/>
    <w:rsid w:val="00E83B20"/>
    <w:rsid w:val="00E8400A"/>
    <w:rsid w:val="00E84018"/>
    <w:rsid w:val="00E84211"/>
    <w:rsid w:val="00E8454E"/>
    <w:rsid w:val="00E8455F"/>
    <w:rsid w:val="00E845CF"/>
    <w:rsid w:val="00E8477E"/>
    <w:rsid w:val="00E84987"/>
    <w:rsid w:val="00E85058"/>
    <w:rsid w:val="00E854C7"/>
    <w:rsid w:val="00E856D0"/>
    <w:rsid w:val="00E8661F"/>
    <w:rsid w:val="00E8687C"/>
    <w:rsid w:val="00E86B5B"/>
    <w:rsid w:val="00E86D95"/>
    <w:rsid w:val="00E86E36"/>
    <w:rsid w:val="00E879AF"/>
    <w:rsid w:val="00E87BA9"/>
    <w:rsid w:val="00E90131"/>
    <w:rsid w:val="00E90165"/>
    <w:rsid w:val="00E9040D"/>
    <w:rsid w:val="00E90D2D"/>
    <w:rsid w:val="00E9121F"/>
    <w:rsid w:val="00E913F7"/>
    <w:rsid w:val="00E914AF"/>
    <w:rsid w:val="00E915A1"/>
    <w:rsid w:val="00E91ACB"/>
    <w:rsid w:val="00E91C0B"/>
    <w:rsid w:val="00E91D93"/>
    <w:rsid w:val="00E91E4B"/>
    <w:rsid w:val="00E9265C"/>
    <w:rsid w:val="00E9272D"/>
    <w:rsid w:val="00E929CB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4BA0"/>
    <w:rsid w:val="00E952A9"/>
    <w:rsid w:val="00E955AB"/>
    <w:rsid w:val="00E95810"/>
    <w:rsid w:val="00E95A9C"/>
    <w:rsid w:val="00E95BB4"/>
    <w:rsid w:val="00E95E68"/>
    <w:rsid w:val="00E95FB7"/>
    <w:rsid w:val="00E961AA"/>
    <w:rsid w:val="00E965DF"/>
    <w:rsid w:val="00E96720"/>
    <w:rsid w:val="00E969B0"/>
    <w:rsid w:val="00E96B01"/>
    <w:rsid w:val="00E96BFD"/>
    <w:rsid w:val="00E96D12"/>
    <w:rsid w:val="00E96EB1"/>
    <w:rsid w:val="00E970A9"/>
    <w:rsid w:val="00E97181"/>
    <w:rsid w:val="00E97293"/>
    <w:rsid w:val="00E9748D"/>
    <w:rsid w:val="00E979C1"/>
    <w:rsid w:val="00EA013C"/>
    <w:rsid w:val="00EA082A"/>
    <w:rsid w:val="00EA091C"/>
    <w:rsid w:val="00EA0A2D"/>
    <w:rsid w:val="00EA0CEE"/>
    <w:rsid w:val="00EA0D6B"/>
    <w:rsid w:val="00EA0F5C"/>
    <w:rsid w:val="00EA12D1"/>
    <w:rsid w:val="00EA12EC"/>
    <w:rsid w:val="00EA15EA"/>
    <w:rsid w:val="00EA1923"/>
    <w:rsid w:val="00EA1C6D"/>
    <w:rsid w:val="00EA1CF1"/>
    <w:rsid w:val="00EA2185"/>
    <w:rsid w:val="00EA23AC"/>
    <w:rsid w:val="00EA269A"/>
    <w:rsid w:val="00EA2A90"/>
    <w:rsid w:val="00EA2F63"/>
    <w:rsid w:val="00EA30FF"/>
    <w:rsid w:val="00EA339A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5CA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0DC8"/>
    <w:rsid w:val="00EB13D3"/>
    <w:rsid w:val="00EB140C"/>
    <w:rsid w:val="00EB1571"/>
    <w:rsid w:val="00EB17E2"/>
    <w:rsid w:val="00EB1B6D"/>
    <w:rsid w:val="00EB1C78"/>
    <w:rsid w:val="00EB1D1D"/>
    <w:rsid w:val="00EB2447"/>
    <w:rsid w:val="00EB252D"/>
    <w:rsid w:val="00EB2BA7"/>
    <w:rsid w:val="00EB2F8C"/>
    <w:rsid w:val="00EB2FE8"/>
    <w:rsid w:val="00EB334E"/>
    <w:rsid w:val="00EB33BC"/>
    <w:rsid w:val="00EB3407"/>
    <w:rsid w:val="00EB389F"/>
    <w:rsid w:val="00EB3963"/>
    <w:rsid w:val="00EB3D13"/>
    <w:rsid w:val="00EB3E85"/>
    <w:rsid w:val="00EB3FD4"/>
    <w:rsid w:val="00EB438E"/>
    <w:rsid w:val="00EB4470"/>
    <w:rsid w:val="00EB4669"/>
    <w:rsid w:val="00EB46DC"/>
    <w:rsid w:val="00EB47F9"/>
    <w:rsid w:val="00EB4B79"/>
    <w:rsid w:val="00EB4EDE"/>
    <w:rsid w:val="00EB5074"/>
    <w:rsid w:val="00EB5366"/>
    <w:rsid w:val="00EB5C5A"/>
    <w:rsid w:val="00EB5CD4"/>
    <w:rsid w:val="00EB6179"/>
    <w:rsid w:val="00EB631C"/>
    <w:rsid w:val="00EB6404"/>
    <w:rsid w:val="00EB6577"/>
    <w:rsid w:val="00EB6681"/>
    <w:rsid w:val="00EB6847"/>
    <w:rsid w:val="00EB6881"/>
    <w:rsid w:val="00EB69E2"/>
    <w:rsid w:val="00EB6C9F"/>
    <w:rsid w:val="00EB6ED8"/>
    <w:rsid w:val="00EB7111"/>
    <w:rsid w:val="00EB715F"/>
    <w:rsid w:val="00EB7182"/>
    <w:rsid w:val="00EB71E5"/>
    <w:rsid w:val="00EB739B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314"/>
    <w:rsid w:val="00EC2469"/>
    <w:rsid w:val="00EC2FB4"/>
    <w:rsid w:val="00EC3048"/>
    <w:rsid w:val="00EC3099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8C7"/>
    <w:rsid w:val="00EC4912"/>
    <w:rsid w:val="00EC4BCF"/>
    <w:rsid w:val="00EC4E09"/>
    <w:rsid w:val="00EC521B"/>
    <w:rsid w:val="00EC635D"/>
    <w:rsid w:val="00EC641D"/>
    <w:rsid w:val="00EC6BC0"/>
    <w:rsid w:val="00EC6BEE"/>
    <w:rsid w:val="00EC6C57"/>
    <w:rsid w:val="00EC6C8C"/>
    <w:rsid w:val="00EC6E83"/>
    <w:rsid w:val="00EC700C"/>
    <w:rsid w:val="00EC7048"/>
    <w:rsid w:val="00EC757D"/>
    <w:rsid w:val="00EC759E"/>
    <w:rsid w:val="00EC78DA"/>
    <w:rsid w:val="00EC7B35"/>
    <w:rsid w:val="00EC7B94"/>
    <w:rsid w:val="00EC7C96"/>
    <w:rsid w:val="00EC7D3B"/>
    <w:rsid w:val="00ED0091"/>
    <w:rsid w:val="00ED05C9"/>
    <w:rsid w:val="00ED0E1F"/>
    <w:rsid w:val="00ED1336"/>
    <w:rsid w:val="00ED1600"/>
    <w:rsid w:val="00ED17E1"/>
    <w:rsid w:val="00ED17F6"/>
    <w:rsid w:val="00ED18A6"/>
    <w:rsid w:val="00ED1975"/>
    <w:rsid w:val="00ED1A16"/>
    <w:rsid w:val="00ED2412"/>
    <w:rsid w:val="00ED259A"/>
    <w:rsid w:val="00ED2783"/>
    <w:rsid w:val="00ED2987"/>
    <w:rsid w:val="00ED29DE"/>
    <w:rsid w:val="00ED2B83"/>
    <w:rsid w:val="00ED2C36"/>
    <w:rsid w:val="00ED2F20"/>
    <w:rsid w:val="00ED3129"/>
    <w:rsid w:val="00ED315C"/>
    <w:rsid w:val="00ED38A8"/>
    <w:rsid w:val="00ED407C"/>
    <w:rsid w:val="00ED45D7"/>
    <w:rsid w:val="00ED45F5"/>
    <w:rsid w:val="00ED4DEE"/>
    <w:rsid w:val="00ED4FDB"/>
    <w:rsid w:val="00ED5AAF"/>
    <w:rsid w:val="00ED5DC2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729"/>
    <w:rsid w:val="00ED78C4"/>
    <w:rsid w:val="00ED78CA"/>
    <w:rsid w:val="00ED7DE3"/>
    <w:rsid w:val="00ED7F7E"/>
    <w:rsid w:val="00EE011D"/>
    <w:rsid w:val="00EE01CB"/>
    <w:rsid w:val="00EE0239"/>
    <w:rsid w:val="00EE02AA"/>
    <w:rsid w:val="00EE0369"/>
    <w:rsid w:val="00EE06A9"/>
    <w:rsid w:val="00EE0C17"/>
    <w:rsid w:val="00EE0E04"/>
    <w:rsid w:val="00EE0F28"/>
    <w:rsid w:val="00EE0F6A"/>
    <w:rsid w:val="00EE1327"/>
    <w:rsid w:val="00EE1A95"/>
    <w:rsid w:val="00EE1EF4"/>
    <w:rsid w:val="00EE228A"/>
    <w:rsid w:val="00EE22DB"/>
    <w:rsid w:val="00EE2AF1"/>
    <w:rsid w:val="00EE3053"/>
    <w:rsid w:val="00EE3155"/>
    <w:rsid w:val="00EE3AC8"/>
    <w:rsid w:val="00EE3FF9"/>
    <w:rsid w:val="00EE4225"/>
    <w:rsid w:val="00EE42E8"/>
    <w:rsid w:val="00EE45B0"/>
    <w:rsid w:val="00EE45E8"/>
    <w:rsid w:val="00EE4A28"/>
    <w:rsid w:val="00EE4BDD"/>
    <w:rsid w:val="00EE4C5A"/>
    <w:rsid w:val="00EE5031"/>
    <w:rsid w:val="00EE5163"/>
    <w:rsid w:val="00EE544A"/>
    <w:rsid w:val="00EE5872"/>
    <w:rsid w:val="00EE58B0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8D"/>
    <w:rsid w:val="00EE73A3"/>
    <w:rsid w:val="00EE7711"/>
    <w:rsid w:val="00EE784B"/>
    <w:rsid w:val="00EE7D32"/>
    <w:rsid w:val="00EE7D98"/>
    <w:rsid w:val="00EF003F"/>
    <w:rsid w:val="00EF0141"/>
    <w:rsid w:val="00EF0684"/>
    <w:rsid w:val="00EF0758"/>
    <w:rsid w:val="00EF11FD"/>
    <w:rsid w:val="00EF1410"/>
    <w:rsid w:val="00EF1458"/>
    <w:rsid w:val="00EF15F6"/>
    <w:rsid w:val="00EF1787"/>
    <w:rsid w:val="00EF18F9"/>
    <w:rsid w:val="00EF1930"/>
    <w:rsid w:val="00EF194B"/>
    <w:rsid w:val="00EF25BC"/>
    <w:rsid w:val="00EF2800"/>
    <w:rsid w:val="00EF2B85"/>
    <w:rsid w:val="00EF2C73"/>
    <w:rsid w:val="00EF2FE4"/>
    <w:rsid w:val="00EF3159"/>
    <w:rsid w:val="00EF3404"/>
    <w:rsid w:val="00EF3CEE"/>
    <w:rsid w:val="00EF3E66"/>
    <w:rsid w:val="00EF41B6"/>
    <w:rsid w:val="00EF43EF"/>
    <w:rsid w:val="00EF4724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748"/>
    <w:rsid w:val="00EF78AF"/>
    <w:rsid w:val="00EF7A99"/>
    <w:rsid w:val="00EF7B7F"/>
    <w:rsid w:val="00EF7D15"/>
    <w:rsid w:val="00EF7EC9"/>
    <w:rsid w:val="00F0026B"/>
    <w:rsid w:val="00F0036A"/>
    <w:rsid w:val="00F0101F"/>
    <w:rsid w:val="00F010FD"/>
    <w:rsid w:val="00F01135"/>
    <w:rsid w:val="00F012EF"/>
    <w:rsid w:val="00F013B7"/>
    <w:rsid w:val="00F01692"/>
    <w:rsid w:val="00F0197A"/>
    <w:rsid w:val="00F01A3C"/>
    <w:rsid w:val="00F01A47"/>
    <w:rsid w:val="00F01AF9"/>
    <w:rsid w:val="00F020EB"/>
    <w:rsid w:val="00F023C8"/>
    <w:rsid w:val="00F024BD"/>
    <w:rsid w:val="00F026B4"/>
    <w:rsid w:val="00F02AA7"/>
    <w:rsid w:val="00F03414"/>
    <w:rsid w:val="00F039A6"/>
    <w:rsid w:val="00F03D99"/>
    <w:rsid w:val="00F054D3"/>
    <w:rsid w:val="00F055C6"/>
    <w:rsid w:val="00F055F4"/>
    <w:rsid w:val="00F05821"/>
    <w:rsid w:val="00F05B97"/>
    <w:rsid w:val="00F06101"/>
    <w:rsid w:val="00F06289"/>
    <w:rsid w:val="00F0628A"/>
    <w:rsid w:val="00F06412"/>
    <w:rsid w:val="00F065C8"/>
    <w:rsid w:val="00F0664B"/>
    <w:rsid w:val="00F067DF"/>
    <w:rsid w:val="00F06C49"/>
    <w:rsid w:val="00F071EA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738"/>
    <w:rsid w:val="00F10ACD"/>
    <w:rsid w:val="00F10BBD"/>
    <w:rsid w:val="00F10C32"/>
    <w:rsid w:val="00F10E30"/>
    <w:rsid w:val="00F10F13"/>
    <w:rsid w:val="00F10F6A"/>
    <w:rsid w:val="00F11353"/>
    <w:rsid w:val="00F113B1"/>
    <w:rsid w:val="00F11494"/>
    <w:rsid w:val="00F11C46"/>
    <w:rsid w:val="00F11CAE"/>
    <w:rsid w:val="00F1218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210"/>
    <w:rsid w:val="00F1478B"/>
    <w:rsid w:val="00F14AA2"/>
    <w:rsid w:val="00F14B36"/>
    <w:rsid w:val="00F15023"/>
    <w:rsid w:val="00F152F0"/>
    <w:rsid w:val="00F153B5"/>
    <w:rsid w:val="00F155A3"/>
    <w:rsid w:val="00F1563D"/>
    <w:rsid w:val="00F15BE3"/>
    <w:rsid w:val="00F15BF3"/>
    <w:rsid w:val="00F16029"/>
    <w:rsid w:val="00F16561"/>
    <w:rsid w:val="00F16811"/>
    <w:rsid w:val="00F16FF8"/>
    <w:rsid w:val="00F17027"/>
    <w:rsid w:val="00F17045"/>
    <w:rsid w:val="00F17208"/>
    <w:rsid w:val="00F17278"/>
    <w:rsid w:val="00F17656"/>
    <w:rsid w:val="00F17D11"/>
    <w:rsid w:val="00F17DED"/>
    <w:rsid w:val="00F20560"/>
    <w:rsid w:val="00F206E9"/>
    <w:rsid w:val="00F20B7B"/>
    <w:rsid w:val="00F20D68"/>
    <w:rsid w:val="00F20FDA"/>
    <w:rsid w:val="00F218DA"/>
    <w:rsid w:val="00F21950"/>
    <w:rsid w:val="00F21DF1"/>
    <w:rsid w:val="00F220BD"/>
    <w:rsid w:val="00F222A5"/>
    <w:rsid w:val="00F222E3"/>
    <w:rsid w:val="00F22A96"/>
    <w:rsid w:val="00F22D3D"/>
    <w:rsid w:val="00F22F10"/>
    <w:rsid w:val="00F2343A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D68"/>
    <w:rsid w:val="00F24F4B"/>
    <w:rsid w:val="00F2514A"/>
    <w:rsid w:val="00F2521F"/>
    <w:rsid w:val="00F25311"/>
    <w:rsid w:val="00F25514"/>
    <w:rsid w:val="00F2572B"/>
    <w:rsid w:val="00F257B7"/>
    <w:rsid w:val="00F25C3B"/>
    <w:rsid w:val="00F25DAA"/>
    <w:rsid w:val="00F260C0"/>
    <w:rsid w:val="00F26136"/>
    <w:rsid w:val="00F2641A"/>
    <w:rsid w:val="00F26BD2"/>
    <w:rsid w:val="00F274E2"/>
    <w:rsid w:val="00F279C8"/>
    <w:rsid w:val="00F27AF6"/>
    <w:rsid w:val="00F27B5F"/>
    <w:rsid w:val="00F27B64"/>
    <w:rsid w:val="00F27E53"/>
    <w:rsid w:val="00F27EA8"/>
    <w:rsid w:val="00F27F24"/>
    <w:rsid w:val="00F3000B"/>
    <w:rsid w:val="00F300AA"/>
    <w:rsid w:val="00F301F1"/>
    <w:rsid w:val="00F30257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0A0"/>
    <w:rsid w:val="00F32158"/>
    <w:rsid w:val="00F32671"/>
    <w:rsid w:val="00F32839"/>
    <w:rsid w:val="00F329BC"/>
    <w:rsid w:val="00F32A8E"/>
    <w:rsid w:val="00F32CC0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5D7"/>
    <w:rsid w:val="00F356D9"/>
    <w:rsid w:val="00F35769"/>
    <w:rsid w:val="00F35969"/>
    <w:rsid w:val="00F35AAD"/>
    <w:rsid w:val="00F363E1"/>
    <w:rsid w:val="00F36498"/>
    <w:rsid w:val="00F365B7"/>
    <w:rsid w:val="00F365CE"/>
    <w:rsid w:val="00F36683"/>
    <w:rsid w:val="00F3684F"/>
    <w:rsid w:val="00F36A1F"/>
    <w:rsid w:val="00F36CBC"/>
    <w:rsid w:val="00F36D58"/>
    <w:rsid w:val="00F36E80"/>
    <w:rsid w:val="00F36F00"/>
    <w:rsid w:val="00F36FD3"/>
    <w:rsid w:val="00F37691"/>
    <w:rsid w:val="00F3784C"/>
    <w:rsid w:val="00F3793B"/>
    <w:rsid w:val="00F402CB"/>
    <w:rsid w:val="00F4053C"/>
    <w:rsid w:val="00F405C0"/>
    <w:rsid w:val="00F40AD1"/>
    <w:rsid w:val="00F40E4D"/>
    <w:rsid w:val="00F41079"/>
    <w:rsid w:val="00F41189"/>
    <w:rsid w:val="00F41372"/>
    <w:rsid w:val="00F41729"/>
    <w:rsid w:val="00F41784"/>
    <w:rsid w:val="00F41994"/>
    <w:rsid w:val="00F41C7A"/>
    <w:rsid w:val="00F41F7D"/>
    <w:rsid w:val="00F41FA0"/>
    <w:rsid w:val="00F420DC"/>
    <w:rsid w:val="00F42274"/>
    <w:rsid w:val="00F42442"/>
    <w:rsid w:val="00F42547"/>
    <w:rsid w:val="00F425A6"/>
    <w:rsid w:val="00F42952"/>
    <w:rsid w:val="00F42ACB"/>
    <w:rsid w:val="00F42B21"/>
    <w:rsid w:val="00F42DE0"/>
    <w:rsid w:val="00F42EC5"/>
    <w:rsid w:val="00F42FD4"/>
    <w:rsid w:val="00F43222"/>
    <w:rsid w:val="00F43233"/>
    <w:rsid w:val="00F43243"/>
    <w:rsid w:val="00F432B0"/>
    <w:rsid w:val="00F433E5"/>
    <w:rsid w:val="00F43786"/>
    <w:rsid w:val="00F43C4C"/>
    <w:rsid w:val="00F43EB0"/>
    <w:rsid w:val="00F448DF"/>
    <w:rsid w:val="00F44A04"/>
    <w:rsid w:val="00F44A13"/>
    <w:rsid w:val="00F44BE6"/>
    <w:rsid w:val="00F44C84"/>
    <w:rsid w:val="00F44D1B"/>
    <w:rsid w:val="00F44E18"/>
    <w:rsid w:val="00F44E33"/>
    <w:rsid w:val="00F44F29"/>
    <w:rsid w:val="00F4517A"/>
    <w:rsid w:val="00F455C6"/>
    <w:rsid w:val="00F4574E"/>
    <w:rsid w:val="00F457CE"/>
    <w:rsid w:val="00F4582D"/>
    <w:rsid w:val="00F4603A"/>
    <w:rsid w:val="00F4611B"/>
    <w:rsid w:val="00F4661F"/>
    <w:rsid w:val="00F4694E"/>
    <w:rsid w:val="00F46987"/>
    <w:rsid w:val="00F46A81"/>
    <w:rsid w:val="00F46B68"/>
    <w:rsid w:val="00F47051"/>
    <w:rsid w:val="00F4732A"/>
    <w:rsid w:val="00F47868"/>
    <w:rsid w:val="00F47871"/>
    <w:rsid w:val="00F47D21"/>
    <w:rsid w:val="00F503A9"/>
    <w:rsid w:val="00F50944"/>
    <w:rsid w:val="00F50BE5"/>
    <w:rsid w:val="00F512F3"/>
    <w:rsid w:val="00F51505"/>
    <w:rsid w:val="00F51876"/>
    <w:rsid w:val="00F51906"/>
    <w:rsid w:val="00F51922"/>
    <w:rsid w:val="00F52B1F"/>
    <w:rsid w:val="00F52BF2"/>
    <w:rsid w:val="00F52E34"/>
    <w:rsid w:val="00F52F01"/>
    <w:rsid w:val="00F53025"/>
    <w:rsid w:val="00F534B3"/>
    <w:rsid w:val="00F536D8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57D4C"/>
    <w:rsid w:val="00F6015A"/>
    <w:rsid w:val="00F6023F"/>
    <w:rsid w:val="00F60A12"/>
    <w:rsid w:val="00F60E90"/>
    <w:rsid w:val="00F60F18"/>
    <w:rsid w:val="00F61183"/>
    <w:rsid w:val="00F612A4"/>
    <w:rsid w:val="00F6136B"/>
    <w:rsid w:val="00F613C8"/>
    <w:rsid w:val="00F6174E"/>
    <w:rsid w:val="00F619D9"/>
    <w:rsid w:val="00F62483"/>
    <w:rsid w:val="00F62546"/>
    <w:rsid w:val="00F6256D"/>
    <w:rsid w:val="00F62AA3"/>
    <w:rsid w:val="00F62BF0"/>
    <w:rsid w:val="00F62C58"/>
    <w:rsid w:val="00F62CA9"/>
    <w:rsid w:val="00F62DAD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14A"/>
    <w:rsid w:val="00F644D6"/>
    <w:rsid w:val="00F64B94"/>
    <w:rsid w:val="00F64BAB"/>
    <w:rsid w:val="00F64C95"/>
    <w:rsid w:val="00F64E8A"/>
    <w:rsid w:val="00F654C4"/>
    <w:rsid w:val="00F654F1"/>
    <w:rsid w:val="00F6569E"/>
    <w:rsid w:val="00F65788"/>
    <w:rsid w:val="00F658D2"/>
    <w:rsid w:val="00F65910"/>
    <w:rsid w:val="00F65BA5"/>
    <w:rsid w:val="00F65F35"/>
    <w:rsid w:val="00F66056"/>
    <w:rsid w:val="00F6664D"/>
    <w:rsid w:val="00F669E2"/>
    <w:rsid w:val="00F66B54"/>
    <w:rsid w:val="00F67162"/>
    <w:rsid w:val="00F67B90"/>
    <w:rsid w:val="00F67C83"/>
    <w:rsid w:val="00F70564"/>
    <w:rsid w:val="00F70F5A"/>
    <w:rsid w:val="00F71097"/>
    <w:rsid w:val="00F71ACB"/>
    <w:rsid w:val="00F71B4D"/>
    <w:rsid w:val="00F71D91"/>
    <w:rsid w:val="00F71FB9"/>
    <w:rsid w:val="00F720E3"/>
    <w:rsid w:val="00F720E4"/>
    <w:rsid w:val="00F72DFB"/>
    <w:rsid w:val="00F73526"/>
    <w:rsid w:val="00F735F8"/>
    <w:rsid w:val="00F736E7"/>
    <w:rsid w:val="00F73D37"/>
    <w:rsid w:val="00F7434D"/>
    <w:rsid w:val="00F7492E"/>
    <w:rsid w:val="00F749BB"/>
    <w:rsid w:val="00F74B91"/>
    <w:rsid w:val="00F74BBF"/>
    <w:rsid w:val="00F752CD"/>
    <w:rsid w:val="00F754D0"/>
    <w:rsid w:val="00F75578"/>
    <w:rsid w:val="00F757BA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DFA"/>
    <w:rsid w:val="00F77F5A"/>
    <w:rsid w:val="00F803CF"/>
    <w:rsid w:val="00F80AFC"/>
    <w:rsid w:val="00F80B17"/>
    <w:rsid w:val="00F811DE"/>
    <w:rsid w:val="00F811E6"/>
    <w:rsid w:val="00F81348"/>
    <w:rsid w:val="00F81806"/>
    <w:rsid w:val="00F81A3F"/>
    <w:rsid w:val="00F81A66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470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4B03"/>
    <w:rsid w:val="00F84E7E"/>
    <w:rsid w:val="00F851EF"/>
    <w:rsid w:val="00F852F4"/>
    <w:rsid w:val="00F8551C"/>
    <w:rsid w:val="00F85568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3C"/>
    <w:rsid w:val="00F87E51"/>
    <w:rsid w:val="00F87E9A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1E39"/>
    <w:rsid w:val="00F923E8"/>
    <w:rsid w:val="00F9256F"/>
    <w:rsid w:val="00F9279E"/>
    <w:rsid w:val="00F92882"/>
    <w:rsid w:val="00F92E00"/>
    <w:rsid w:val="00F93485"/>
    <w:rsid w:val="00F936F3"/>
    <w:rsid w:val="00F938B6"/>
    <w:rsid w:val="00F93C9B"/>
    <w:rsid w:val="00F93CEE"/>
    <w:rsid w:val="00F93F92"/>
    <w:rsid w:val="00F941DF"/>
    <w:rsid w:val="00F944B9"/>
    <w:rsid w:val="00F94730"/>
    <w:rsid w:val="00F949BE"/>
    <w:rsid w:val="00F94D39"/>
    <w:rsid w:val="00F94D45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C3A"/>
    <w:rsid w:val="00F96D30"/>
    <w:rsid w:val="00F96F18"/>
    <w:rsid w:val="00F96FEB"/>
    <w:rsid w:val="00F97098"/>
    <w:rsid w:val="00F97112"/>
    <w:rsid w:val="00F9755E"/>
    <w:rsid w:val="00F9769F"/>
    <w:rsid w:val="00FA0020"/>
    <w:rsid w:val="00FA031B"/>
    <w:rsid w:val="00FA06A9"/>
    <w:rsid w:val="00FA0C53"/>
    <w:rsid w:val="00FA13D0"/>
    <w:rsid w:val="00FA157D"/>
    <w:rsid w:val="00FA15FB"/>
    <w:rsid w:val="00FA1650"/>
    <w:rsid w:val="00FA172B"/>
    <w:rsid w:val="00FA190C"/>
    <w:rsid w:val="00FA1A40"/>
    <w:rsid w:val="00FA20AF"/>
    <w:rsid w:val="00FA23EA"/>
    <w:rsid w:val="00FA2429"/>
    <w:rsid w:val="00FA2AAC"/>
    <w:rsid w:val="00FA3377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6B83"/>
    <w:rsid w:val="00FA7183"/>
    <w:rsid w:val="00FA743B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557"/>
    <w:rsid w:val="00FB26BF"/>
    <w:rsid w:val="00FB298E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17F"/>
    <w:rsid w:val="00FB5234"/>
    <w:rsid w:val="00FB5298"/>
    <w:rsid w:val="00FB52D1"/>
    <w:rsid w:val="00FB5374"/>
    <w:rsid w:val="00FB53F9"/>
    <w:rsid w:val="00FB5463"/>
    <w:rsid w:val="00FB56A8"/>
    <w:rsid w:val="00FB57B0"/>
    <w:rsid w:val="00FB58A8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23E"/>
    <w:rsid w:val="00FB74B0"/>
    <w:rsid w:val="00FB74F7"/>
    <w:rsid w:val="00FB7521"/>
    <w:rsid w:val="00FB766E"/>
    <w:rsid w:val="00FB7740"/>
    <w:rsid w:val="00FB792D"/>
    <w:rsid w:val="00FC078B"/>
    <w:rsid w:val="00FC0896"/>
    <w:rsid w:val="00FC0A40"/>
    <w:rsid w:val="00FC14D6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512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1D1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748"/>
    <w:rsid w:val="00FD1801"/>
    <w:rsid w:val="00FD1A7E"/>
    <w:rsid w:val="00FD1BCD"/>
    <w:rsid w:val="00FD1BFE"/>
    <w:rsid w:val="00FD1D8D"/>
    <w:rsid w:val="00FD1DE6"/>
    <w:rsid w:val="00FD2644"/>
    <w:rsid w:val="00FD2C94"/>
    <w:rsid w:val="00FD2F75"/>
    <w:rsid w:val="00FD31BE"/>
    <w:rsid w:val="00FD3580"/>
    <w:rsid w:val="00FD364F"/>
    <w:rsid w:val="00FD3A6A"/>
    <w:rsid w:val="00FD41FA"/>
    <w:rsid w:val="00FD44CE"/>
    <w:rsid w:val="00FD44DA"/>
    <w:rsid w:val="00FD4810"/>
    <w:rsid w:val="00FD4FD8"/>
    <w:rsid w:val="00FD52E3"/>
    <w:rsid w:val="00FD537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11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0D7B"/>
    <w:rsid w:val="00FE107C"/>
    <w:rsid w:val="00FE11F8"/>
    <w:rsid w:val="00FE136B"/>
    <w:rsid w:val="00FE1410"/>
    <w:rsid w:val="00FE1626"/>
    <w:rsid w:val="00FE17B2"/>
    <w:rsid w:val="00FE1A17"/>
    <w:rsid w:val="00FE1DE8"/>
    <w:rsid w:val="00FE1E5E"/>
    <w:rsid w:val="00FE23C5"/>
    <w:rsid w:val="00FE25A4"/>
    <w:rsid w:val="00FE275C"/>
    <w:rsid w:val="00FE291F"/>
    <w:rsid w:val="00FE29B2"/>
    <w:rsid w:val="00FE2BA7"/>
    <w:rsid w:val="00FE2E68"/>
    <w:rsid w:val="00FE3530"/>
    <w:rsid w:val="00FE356F"/>
    <w:rsid w:val="00FE36B7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19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22"/>
    <w:rsid w:val="00FF31A1"/>
    <w:rsid w:val="00FF3353"/>
    <w:rsid w:val="00FF336F"/>
    <w:rsid w:val="00FF3426"/>
    <w:rsid w:val="00FF343C"/>
    <w:rsid w:val="00FF4134"/>
    <w:rsid w:val="00FF4137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C85"/>
    <w:rsid w:val="00FF7DC0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  <w14:docId w14:val="31CC1D33"/>
  <w15:docId w15:val="{0701B992-74CB-4295-9B8E-98AC11532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BB3EB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6CDA-5F2C-4C02-97B1-B7E0FA53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502</TotalTime>
  <Pages>28</Pages>
  <Words>4473</Words>
  <Characters>25499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29913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User1 Lastname</cp:lastModifiedBy>
  <cp:revision>98</cp:revision>
  <cp:lastPrinted>2025-11-12T10:13:00Z</cp:lastPrinted>
  <dcterms:created xsi:type="dcterms:W3CDTF">2025-11-08T16:53:00Z</dcterms:created>
  <dcterms:modified xsi:type="dcterms:W3CDTF">2025-11-13T10:13:00Z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f7acc114f1e87083d51d9b28d3763ff3bcbee230574bc2a98cf9138402080bc7</vt:lpwstr>
  </property>
</Properties>
</file>